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63667B" w14:textId="77777777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</w:t>
      </w:r>
      <w:proofErr w:type="spellStart"/>
      <w:r w:rsidRPr="00CD157D">
        <w:rPr>
          <w:b/>
          <w:bCs/>
          <w:cs/>
        </w:rPr>
        <w:t>เวิลด์</w:t>
      </w:r>
      <w:proofErr w:type="spellEnd"/>
      <w:r w:rsidRPr="00CD157D">
        <w:rPr>
          <w:b/>
          <w:bCs/>
          <w:cs/>
        </w:rPr>
        <w:t xml:space="preserve">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07852665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7113E1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7113E1">
        <w:rPr>
          <w:rFonts w:hint="cs"/>
          <w:b/>
          <w:bCs/>
          <w:cs/>
        </w:rPr>
        <w:t>มิถุนายน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F27AFA">
        <w:rPr>
          <w:b/>
          <w:bCs/>
        </w:rPr>
        <w:t>6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proofErr w:type="gramStart"/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proofErr w:type="gramEnd"/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a7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5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E97ABC">
        <w:tc>
          <w:tcPr>
            <w:tcW w:w="3136" w:type="dxa"/>
            <w:tcBorders>
              <w:top w:val="single" w:sz="6" w:space="0" w:color="auto"/>
              <w:bottom w:val="nil"/>
              <w:right w:val="single" w:sz="6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7E44EC9A" w14:textId="77777777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proofErr w:type="spellStart"/>
            <w:r w:rsidR="005777F5" w:rsidRPr="005777F5">
              <w:rPr>
                <w:rFonts w:ascii="Angsana New" w:hAnsi="Angsana New"/>
                <w:cs/>
              </w:rPr>
              <w:t>เวอร์</w:t>
            </w:r>
            <w:proofErr w:type="spellEnd"/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521064">
              <w:rPr>
                <w:rFonts w:ascii="Angsana New" w:hAnsi="Angsana New" w:hint="cs"/>
                <w:cs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nil"/>
              <w:bottom w:val="nil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E97ABC">
        <w:tc>
          <w:tcPr>
            <w:tcW w:w="3136" w:type="dxa"/>
            <w:tcBorders>
              <w:top w:val="nil"/>
              <w:bottom w:val="single" w:sz="4" w:space="0" w:color="auto"/>
              <w:right w:val="single" w:sz="6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nil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E97ABC">
        <w:tc>
          <w:tcPr>
            <w:tcW w:w="3136" w:type="dxa"/>
            <w:tcBorders>
              <w:top w:val="nil"/>
              <w:bottom w:val="nil"/>
              <w:right w:val="single" w:sz="6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nil"/>
              <w:bottom w:val="nil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E97ABC">
        <w:tc>
          <w:tcPr>
            <w:tcW w:w="3136" w:type="dxa"/>
            <w:tcBorders>
              <w:top w:val="nil"/>
              <w:bottom w:val="single" w:sz="6" w:space="0" w:color="auto"/>
              <w:right w:val="single" w:sz="6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nil"/>
              <w:bottom w:val="single" w:sz="6" w:space="0" w:color="auto"/>
            </w:tcBorders>
          </w:tcPr>
          <w:p w14:paraId="5B8D74EE" w14:textId="1AD294DE" w:rsidR="00873B33" w:rsidRPr="00CD157D" w:rsidRDefault="00873B33" w:rsidP="00EE551A">
            <w:pPr>
              <w:tabs>
                <w:tab w:val="left" w:pos="396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 xml:space="preserve">   </w:t>
            </w:r>
            <w:r w:rsidR="00DD436D" w:rsidRPr="00CD157D">
              <w:rPr>
                <w:rFonts w:ascii="Angsana New" w:hAnsi="Angsana New"/>
                <w:cs/>
              </w:rPr>
              <w:t xml:space="preserve">  </w:t>
            </w:r>
            <w:r w:rsidR="00356566">
              <w:rPr>
                <w:rFonts w:ascii="Angsana New" w:hAnsi="Angsana New" w:hint="cs"/>
                <w:cs/>
              </w:rPr>
              <w:t xml:space="preserve"> </w:t>
            </w:r>
            <w:r w:rsidR="00DF24CE"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20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5AAF266F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F27AFA">
        <w:rPr>
          <w:rFonts w:ascii="Angsana New" w:hAnsi="Angsana New" w:cs="Angsana New"/>
        </w:rPr>
        <w:t>5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</w:t>
      </w:r>
      <w:proofErr w:type="spellStart"/>
      <w:r w:rsidR="00352430" w:rsidRPr="00CD157D">
        <w:rPr>
          <w:rFonts w:ascii="Angsana New" w:hAnsi="Angsana New"/>
          <w:cs/>
        </w:rPr>
        <w:t>เวิลด์</w:t>
      </w:r>
      <w:proofErr w:type="spellEnd"/>
      <w:r w:rsidR="00352430" w:rsidRPr="00CD157D">
        <w:rPr>
          <w:rFonts w:ascii="Angsana New" w:hAnsi="Angsana New"/>
          <w:cs/>
        </w:rPr>
        <w:t xml:space="preserve"> จำกัด </w:t>
      </w:r>
      <w:r w:rsidR="00352430" w:rsidRPr="00CD157D">
        <w:rPr>
          <w:rFonts w:ascii="Angsana New" w:hAnsi="Angsana New"/>
        </w:rPr>
        <w:t>(</w:t>
      </w:r>
      <w:proofErr w:type="gramStart"/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</w:t>
      </w:r>
      <w:proofErr w:type="gramEnd"/>
      <w:r w:rsidR="00B04A8E">
        <w:rPr>
          <w:rFonts w:ascii="Angsana New" w:hAnsi="Angsana New"/>
        </w:rPr>
        <w:t xml:space="preserve">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716" w:type="dxa"/>
        <w:tblInd w:w="62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87"/>
        <w:gridCol w:w="1143"/>
        <w:gridCol w:w="1143"/>
        <w:gridCol w:w="1443"/>
      </w:tblGrid>
      <w:tr w:rsidR="001104CA" w:rsidRPr="00D5211D" w14:paraId="4776DE43" w14:textId="77777777" w:rsidTr="00154BFF">
        <w:trPr>
          <w:cantSplit/>
          <w:trHeight w:val="405"/>
        </w:trPr>
        <w:tc>
          <w:tcPr>
            <w:tcW w:w="598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154BFF">
        <w:trPr>
          <w:cantSplit/>
          <w:trHeight w:val="405"/>
        </w:trPr>
        <w:tc>
          <w:tcPr>
            <w:tcW w:w="598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4CDE914C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9B082A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F27AFA">
              <w:rPr>
                <w:rFonts w:hint="cs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sz w:val="30"/>
                <w:szCs w:val="30"/>
                <w:cs/>
              </w:rPr>
              <w:t>ิ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F27AFA">
              <w:rPr>
                <w:sz w:val="30"/>
                <w:szCs w:val="30"/>
              </w:rPr>
              <w:t>6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28BF6E0D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F27AFA">
              <w:rPr>
                <w:sz w:val="30"/>
                <w:szCs w:val="30"/>
              </w:rPr>
              <w:t>5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154BFF">
        <w:trPr>
          <w:trHeight w:val="405"/>
        </w:trPr>
        <w:tc>
          <w:tcPr>
            <w:tcW w:w="59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067A66" w:rsidRPr="00D5211D" w14:paraId="36B3EFF9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067A66" w:rsidRPr="00D5211D" w:rsidRDefault="00067A66" w:rsidP="00067A66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บางกอกเอ็น</w:t>
            </w:r>
            <w:proofErr w:type="spellStart"/>
            <w:r w:rsidRPr="00D5211D">
              <w:rPr>
                <w:sz w:val="30"/>
                <w:szCs w:val="30"/>
                <w:cs/>
              </w:rPr>
              <w:t>เต</w:t>
            </w:r>
            <w:proofErr w:type="spellEnd"/>
            <w:r w:rsidRPr="00D5211D">
              <w:rPr>
                <w:sz w:val="30"/>
                <w:szCs w:val="30"/>
                <w:cs/>
              </w:rPr>
              <w:t>อร์เทนเม้น</w:t>
            </w:r>
            <w:proofErr w:type="spellStart"/>
            <w:r w:rsidRPr="00D5211D">
              <w:rPr>
                <w:sz w:val="30"/>
                <w:szCs w:val="30"/>
                <w:cs/>
              </w:rPr>
              <w:t>ต์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77777777" w:rsidR="00067A66" w:rsidRPr="001D6CC7" w:rsidRDefault="00067A66" w:rsidP="00B867F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067A66" w:rsidRPr="00D5211D" w:rsidRDefault="00067A66" w:rsidP="00B867FF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3D700600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>บริษัท รังสิโรตม์ว</w:t>
            </w:r>
            <w:proofErr w:type="spellStart"/>
            <w:r w:rsidRPr="00D5211D">
              <w:rPr>
                <w:sz w:val="30"/>
                <w:szCs w:val="30"/>
                <w:cs/>
              </w:rPr>
              <w:t>นิช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71F2E7F6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</w:t>
            </w:r>
            <w:proofErr w:type="spellStart"/>
            <w:r w:rsidRPr="00D5211D">
              <w:rPr>
                <w:sz w:val="30"/>
                <w:szCs w:val="30"/>
                <w:cs/>
              </w:rPr>
              <w:t>เวิลด์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โปรด</w:t>
            </w:r>
            <w:proofErr w:type="spellStart"/>
            <w:r w:rsidRPr="00D5211D">
              <w:rPr>
                <w:sz w:val="30"/>
                <w:szCs w:val="30"/>
                <w:cs/>
              </w:rPr>
              <w:t>ั๊</w:t>
            </w:r>
            <w:proofErr w:type="spellEnd"/>
            <w:r w:rsidRPr="00D5211D">
              <w:rPr>
                <w:sz w:val="30"/>
                <w:szCs w:val="30"/>
                <w:cs/>
              </w:rPr>
              <w:t>กช</w:t>
            </w:r>
            <w:proofErr w:type="spellStart"/>
            <w:r w:rsidRPr="00D5211D">
              <w:rPr>
                <w:sz w:val="30"/>
                <w:szCs w:val="30"/>
                <w:cs/>
              </w:rPr>
              <w:t>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F3444FA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E8D44AD" w:rsidR="00067A66" w:rsidRPr="00D5211D" w:rsidRDefault="00067A66" w:rsidP="00067A66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 w:rsidR="007B03CB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34A5F3E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77777777" w:rsidR="00067A66" w:rsidRPr="00D5211D" w:rsidRDefault="00067A66" w:rsidP="00067A66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อินเตอร์เนชั่น</w:t>
            </w:r>
            <w:proofErr w:type="spellStart"/>
            <w:r w:rsidRPr="00D5211D">
              <w:rPr>
                <w:sz w:val="30"/>
                <w:szCs w:val="30"/>
                <w:cs/>
              </w:rPr>
              <w:t>แน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ล </w:t>
            </w:r>
            <w:proofErr w:type="spellStart"/>
            <w:r w:rsidRPr="00D5211D">
              <w:rPr>
                <w:sz w:val="30"/>
                <w:szCs w:val="30"/>
                <w:cs/>
              </w:rPr>
              <w:t>ดิสทริ</w:t>
            </w:r>
            <w:proofErr w:type="spellEnd"/>
            <w:r w:rsidRPr="00D5211D">
              <w:rPr>
                <w:sz w:val="30"/>
                <w:szCs w:val="30"/>
                <w:cs/>
              </w:rPr>
              <w:t>บิว</w:t>
            </w:r>
            <w:proofErr w:type="spellStart"/>
            <w:r w:rsidRPr="00D5211D">
              <w:rPr>
                <w:sz w:val="30"/>
                <w:szCs w:val="30"/>
                <w:cs/>
              </w:rPr>
              <w:t>ชั่น</w:t>
            </w:r>
            <w:proofErr w:type="spellEnd"/>
            <w:r w:rsidRPr="00D5211D">
              <w:rPr>
                <w:sz w:val="30"/>
                <w:szCs w:val="30"/>
                <w:cs/>
              </w:rPr>
              <w:t xml:space="preserve">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5299A01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347F93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A31752">
              <w:rPr>
                <w:rFonts w:hint="cs"/>
                <w:sz w:val="30"/>
                <w:szCs w:val="30"/>
                <w:cs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บางกอกเท</w:t>
            </w:r>
            <w:proofErr w:type="spellStart"/>
            <w:r w:rsidRPr="00D5211D">
              <w:rPr>
                <w:sz w:val="30"/>
                <w:szCs w:val="30"/>
                <w:cs/>
              </w:rPr>
              <w:t>เล</w:t>
            </w:r>
            <w:proofErr w:type="spellEnd"/>
            <w:r w:rsidRPr="00D5211D">
              <w:rPr>
                <w:sz w:val="30"/>
                <w:szCs w:val="30"/>
                <w:cs/>
              </w:rPr>
              <w:t>วิชั่น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140F1122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11110F5" w14:textId="77777777" w:rsidR="00067A66" w:rsidRPr="00D5211D" w:rsidRDefault="00067A66" w:rsidP="00B867FF">
            <w:pPr>
              <w:tabs>
                <w:tab w:val="left" w:pos="360"/>
                <w:tab w:val="left" w:pos="924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C4450C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14D5841D" w14:textId="77777777" w:rsidTr="00154BFF">
        <w:trPr>
          <w:trHeight w:val="405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7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067A66" w:rsidRPr="00D5211D" w14:paraId="007C04C6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77777777" w:rsidR="00067A66" w:rsidRPr="00D5211D" w:rsidRDefault="00A31752" w:rsidP="00067A66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8</w:t>
            </w:r>
            <w:r w:rsidR="00067A66" w:rsidRPr="00D5211D">
              <w:rPr>
                <w:sz w:val="30"/>
                <w:szCs w:val="30"/>
              </w:rPr>
              <w:t xml:space="preserve">. </w:t>
            </w:r>
            <w:r w:rsidR="00067A66"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77777777" w:rsidR="00067A66" w:rsidRPr="001D6CC7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067A66" w:rsidRPr="00D5211D" w:rsidRDefault="00067A66" w:rsidP="00067A66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602337" w:rsidRPr="00D5211D" w14:paraId="516DFFCA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บริษัทย่อยที่ถือหุ้นโดย บริษัท บีอีซี อินเตอร์เนชั่น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แน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 xml:space="preserve">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602337" w:rsidRPr="001D6CC7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66EDA958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</w:t>
            </w:r>
            <w:proofErr w:type="spellEnd"/>
            <w:r w:rsidRPr="00D5211D">
              <w:rPr>
                <w:sz w:val="30"/>
                <w:szCs w:val="30"/>
                <w:u w:val="single"/>
                <w:cs/>
              </w:rPr>
              <w:t>บิว</w:t>
            </w:r>
            <w:proofErr w:type="spellStart"/>
            <w:r w:rsidRPr="00D5211D">
              <w:rPr>
                <w:sz w:val="30"/>
                <w:szCs w:val="30"/>
                <w:u w:val="single"/>
                <w:cs/>
              </w:rPr>
              <w:t>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น</w:t>
            </w:r>
            <w:proofErr w:type="spellEnd"/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602337" w:rsidRPr="001D6CC7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602337" w:rsidRPr="00D5211D" w:rsidRDefault="00602337" w:rsidP="007F3FEB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602337" w:rsidRPr="00D5211D" w:rsidRDefault="00602337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602337" w:rsidRPr="00D5211D" w14:paraId="5E885000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77777777" w:rsidR="00602337" w:rsidRPr="00D5211D" w:rsidRDefault="003C7CCE" w:rsidP="00602337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602337" w:rsidRPr="00D5211D">
              <w:rPr>
                <w:sz w:val="30"/>
                <w:szCs w:val="30"/>
                <w:cs/>
              </w:rPr>
              <w:t xml:space="preserve">. บริษัท ทีวีบี ทรี </w:t>
            </w:r>
            <w:proofErr w:type="spellStart"/>
            <w:r w:rsidR="00602337" w:rsidRPr="00D5211D">
              <w:rPr>
                <w:sz w:val="30"/>
                <w:szCs w:val="30"/>
                <w:cs/>
              </w:rPr>
              <w:t>เน็ตเวอร์ค</w:t>
            </w:r>
            <w:proofErr w:type="spellEnd"/>
            <w:r w:rsidR="00602337"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77777777" w:rsidR="00602337" w:rsidRPr="001D6CC7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1D6CC7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602337" w:rsidRPr="00D5211D" w:rsidRDefault="00602337" w:rsidP="00602337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E64C28" w:rsidRPr="00D5211D" w14:paraId="43931493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E64C28" w:rsidRPr="001D6CC7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E64C28" w:rsidRPr="00D5211D" w14:paraId="07DD4C5F" w14:textId="77777777" w:rsidTr="00154BFF">
        <w:trPr>
          <w:trHeight w:val="406"/>
        </w:trPr>
        <w:tc>
          <w:tcPr>
            <w:tcW w:w="59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234" w14:textId="0CB999FF" w:rsidR="00E64C28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Pr="000C69C7">
              <w:rPr>
                <w:rFonts w:hint="cs"/>
                <w:sz w:val="30"/>
                <w:szCs w:val="30"/>
                <w:cs/>
              </w:rPr>
              <w:t>.</w:t>
            </w:r>
            <w:r>
              <w:rPr>
                <w:rFonts w:hint="cs"/>
                <w:sz w:val="30"/>
                <w:szCs w:val="30"/>
                <w:cs/>
              </w:rPr>
              <w:t xml:space="preserve"> กิจการร่วม</w:t>
            </w:r>
            <w:r w:rsidRPr="000C69C7">
              <w:rPr>
                <w:rFonts w:hint="cs"/>
                <w:sz w:val="30"/>
                <w:szCs w:val="30"/>
                <w:cs/>
              </w:rPr>
              <w:t>ค้าภาพยนต</w:t>
            </w:r>
            <w:r w:rsidR="00970479">
              <w:rPr>
                <w:rFonts w:hint="cs"/>
                <w:sz w:val="30"/>
                <w:szCs w:val="30"/>
                <w:cs/>
              </w:rPr>
              <w:t>ร์</w:t>
            </w:r>
            <w:r w:rsidRPr="000C69C7">
              <w:rPr>
                <w:rFonts w:hint="cs"/>
                <w:sz w:val="30"/>
                <w:szCs w:val="30"/>
                <w:cs/>
              </w:rPr>
              <w:t>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7BD37CA" w14:textId="0A4D9393" w:rsidR="00E64C28" w:rsidRPr="001D6CC7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1D6CC7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1226BC" w14:textId="28C342E1" w:rsidR="00E64C28" w:rsidRPr="00D5211D" w:rsidRDefault="009550E0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9550E0">
              <w:rPr>
                <w:sz w:val="30"/>
                <w:szCs w:val="30"/>
              </w:rPr>
              <w:t>50.00</w:t>
            </w:r>
          </w:p>
        </w:tc>
        <w:tc>
          <w:tcPr>
            <w:tcW w:w="14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4D8C9" w14:textId="2AB4856F" w:rsidR="00E64C28" w:rsidRPr="00D5211D" w:rsidRDefault="00E64C28" w:rsidP="00E64C28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af0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3144B130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1F1F71" w:rsidRPr="00B2444A">
        <w:rPr>
          <w:rFonts w:ascii="Angsana New" w:hAnsi="Angsana New" w:cs="Angsana New"/>
          <w:spacing w:val="-4"/>
        </w:rPr>
        <w:t>6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มาตรฐานการรายงานทางการเงินบางฉบับมีการผ่อนปรนในทางปฏิบัติหรือข้อยกเว้นชั่วคราวกับผู้ใช้มาตรฐาน</w:t>
      </w:r>
    </w:p>
    <w:p w14:paraId="423B72EE" w14:textId="1D405BF5" w:rsidR="00A91922" w:rsidRDefault="00D5478E" w:rsidP="007B03CB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7DB4F531" w14:textId="77777777" w:rsidR="009E1E88" w:rsidRDefault="009E1E88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222F45C0" w14:textId="77777777" w:rsidR="002159E3" w:rsidRDefault="002159E3" w:rsidP="009E1E88">
      <w:pPr>
        <w:tabs>
          <w:tab w:val="left" w:pos="709"/>
        </w:tabs>
        <w:spacing w:line="120" w:lineRule="auto"/>
        <w:ind w:left="709" w:right="125" w:firstLine="284"/>
        <w:jc w:val="thaiDistribute"/>
        <w:rPr>
          <w:rFonts w:ascii="Angsana New" w:hAnsi="Angsana New" w:cs="Angsana New"/>
          <w:sz w:val="20"/>
          <w:szCs w:val="20"/>
        </w:rPr>
      </w:pPr>
    </w:p>
    <w:p w14:paraId="0A938E6D" w14:textId="13AC6A23" w:rsidR="0049147D" w:rsidRDefault="0049147D">
      <w:pPr>
        <w:rPr>
          <w:rFonts w:ascii="Angsana New" w:hAnsi="Angsana New" w:cs="Angsana New"/>
          <w:sz w:val="20"/>
          <w:szCs w:val="20"/>
          <w:cs/>
        </w:rPr>
      </w:pPr>
      <w:r>
        <w:rPr>
          <w:rFonts w:ascii="Angsana New" w:hAnsi="Angsana New" w:cs="Angsana New"/>
          <w:sz w:val="20"/>
          <w:szCs w:val="20"/>
          <w:cs/>
        </w:rPr>
        <w:br w:type="page"/>
      </w: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lastRenderedPageBreak/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545CDE83" w:rsidR="00E55FE9" w:rsidRPr="006B683D" w:rsidRDefault="006C1A88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1F1F71" w:rsidRPr="00A74B7B">
        <w:rPr>
          <w:rFonts w:asciiTheme="majorBidi" w:eastAsia="Times New Roman" w:hAnsiTheme="majorBidi" w:cs="Angsana New"/>
          <w:spacing w:val="-2"/>
        </w:rPr>
        <w:t>5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04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5"/>
        <w:gridCol w:w="1397"/>
        <w:gridCol w:w="1397"/>
        <w:gridCol w:w="1397"/>
        <w:gridCol w:w="1288"/>
      </w:tblGrid>
      <w:tr w:rsidR="00F03613" w:rsidRPr="00332073" w14:paraId="24CB85E7" w14:textId="77777777" w:rsidTr="00DF0737">
        <w:trPr>
          <w:cantSplit/>
          <w:trHeight w:val="517"/>
        </w:trPr>
        <w:tc>
          <w:tcPr>
            <w:tcW w:w="4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DF0737">
        <w:trPr>
          <w:cantSplit/>
          <w:trHeight w:val="510"/>
        </w:trPr>
        <w:tc>
          <w:tcPr>
            <w:tcW w:w="42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2FE1833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3382322E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59D28E80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5D48F3CF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32073" w14:paraId="22EED1C6" w14:textId="77777777" w:rsidTr="00DF0737">
        <w:trPr>
          <w:trHeight w:val="287"/>
        </w:trPr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2AB2AD39" w:rsidR="00F27AFA" w:rsidRPr="00F66589" w:rsidRDefault="00113B7D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1,280,552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5485649F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2,952,24</w:t>
            </w:r>
            <w:r w:rsidR="007B03CB" w:rsidRPr="00F66589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08016B4C" w:rsidR="00F27AFA" w:rsidRPr="00F66589" w:rsidRDefault="00325F2A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690,334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B7822B6" w:rsidR="00F27AFA" w:rsidRPr="00F66589" w:rsidRDefault="00565F36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BF1A22" w:rsidRPr="00F66589">
              <w:rPr>
                <w:rFonts w:ascii="Angsana New" w:hAnsi="Angsana New" w:cs="Angsana New"/>
                <w:sz w:val="29"/>
                <w:szCs w:val="29"/>
              </w:rPr>
              <w:t>2,248,716</w:t>
            </w:r>
          </w:p>
        </w:tc>
      </w:tr>
      <w:tr w:rsidR="00F27AFA" w:rsidRPr="00332073" w14:paraId="4EE6A883" w14:textId="77777777" w:rsidTr="00565F36">
        <w:tc>
          <w:tcPr>
            <w:tcW w:w="4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35DB9766" w:rsidR="00F27AFA" w:rsidRPr="00F66589" w:rsidRDefault="00113B7D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2,512,672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4A92F09B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1,000,002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264850A4" w:rsidR="00F27AFA" w:rsidRPr="00F66589" w:rsidRDefault="00F27AFA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  <w:cs/>
              </w:rPr>
              <w:t xml:space="preserve">   </w:t>
            </w:r>
            <w:r w:rsidR="00325F2A" w:rsidRPr="00F66589">
              <w:rPr>
                <w:rFonts w:ascii="Angsana New" w:hAnsi="Angsana New" w:cs="Angsana New"/>
                <w:sz w:val="29"/>
                <w:szCs w:val="29"/>
              </w:rPr>
              <w:t>2,512,670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1037A1CC" w:rsidR="00F27AFA" w:rsidRPr="00F66589" w:rsidRDefault="00565F36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BF1A22" w:rsidRPr="00F66589">
              <w:rPr>
                <w:rFonts w:ascii="Angsana New" w:hAnsi="Angsana New" w:cs="Angsana New"/>
                <w:sz w:val="29"/>
                <w:szCs w:val="29"/>
              </w:rPr>
              <w:t>,000,000</w:t>
            </w:r>
          </w:p>
        </w:tc>
      </w:tr>
      <w:tr w:rsidR="00F27AFA" w:rsidRPr="00CD157D" w14:paraId="412DD14A" w14:textId="77777777" w:rsidTr="00DF0737"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20963ADE" w:rsidR="00F27AFA" w:rsidRPr="00F66589" w:rsidRDefault="00113B7D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3,793,224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FA560BB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3,952,24</w:t>
            </w:r>
            <w:r w:rsidR="007B03CB" w:rsidRPr="00F66589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1146D9F9" w:rsidR="00F27AFA" w:rsidRPr="00F66589" w:rsidRDefault="00630C68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3,203,004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2FBCC300" w:rsidR="00F27AFA" w:rsidRPr="00F66589" w:rsidRDefault="00BF1A22" w:rsidP="00F66589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F66589">
              <w:rPr>
                <w:rFonts w:ascii="Angsana New" w:hAnsi="Angsana New" w:cs="Angsana New"/>
                <w:sz w:val="29"/>
                <w:szCs w:val="29"/>
              </w:rPr>
              <w:t>3,248,716</w:t>
            </w:r>
          </w:p>
        </w:tc>
      </w:tr>
      <w:bookmarkEnd w:id="0"/>
    </w:tbl>
    <w:p w14:paraId="15C2D08A" w14:textId="77777777" w:rsidR="00094E9E" w:rsidRPr="00707C3B" w:rsidRDefault="00094E9E" w:rsidP="00B92A7F">
      <w:pPr>
        <w:tabs>
          <w:tab w:val="left" w:pos="0"/>
          <w:tab w:val="left" w:pos="1440"/>
        </w:tabs>
        <w:ind w:right="1082"/>
        <w:rPr>
          <w:rFonts w:ascii="Angsana New" w:hAnsi="Angsana New" w:cs="Angsana New"/>
          <w:sz w:val="10"/>
          <w:szCs w:val="10"/>
        </w:rPr>
      </w:pPr>
    </w:p>
    <w:p w14:paraId="6F028C3D" w14:textId="4FCB05E8" w:rsidR="008E2356" w:rsidRPr="00707C3B" w:rsidRDefault="008E2356" w:rsidP="00A17DA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82" w:type="dxa"/>
        <w:tblInd w:w="56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409"/>
        <w:gridCol w:w="1410"/>
        <w:gridCol w:w="1370"/>
        <w:gridCol w:w="1334"/>
      </w:tblGrid>
      <w:tr w:rsidR="00CF14CB" w:rsidRPr="0037734E" w14:paraId="6D2365FE" w14:textId="77777777" w:rsidTr="00DF0737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154B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54A18471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1CD18DD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5FAC14A5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69FA9ABF" w:rsidR="00F27AFA" w:rsidRPr="00884B25" w:rsidRDefault="00F27AFA" w:rsidP="00F27AFA">
            <w:pPr>
              <w:pStyle w:val="20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37734E" w14:paraId="496CF7CA" w14:textId="77777777" w:rsidTr="00154B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542AFEE4" w:rsidR="00F27AFA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291,68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616D42FB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296,900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5CEE3DDC" w:rsidR="00F27AFA" w:rsidRPr="00762366" w:rsidRDefault="00F27AFA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 xml:space="preserve"> </w:t>
            </w:r>
            <w:r w:rsidR="00B867FF">
              <w:rPr>
                <w:rFonts w:ascii="Angsana New" w:hAnsi="Angsana New" w:cs="Angsana New"/>
                <w:sz w:val="29"/>
                <w:szCs w:val="29"/>
              </w:rPr>
              <w:t>572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7246549F" w:rsidR="00F27AFA" w:rsidRPr="00290BB5" w:rsidRDefault="00BF1A22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="00774190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F27AFA" w:rsidRPr="0037734E" w14:paraId="69BEBE68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58315B33" w:rsidR="00F27AFA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71,86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62EE4990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158,778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040A9498" w:rsidR="00F27AFA" w:rsidRPr="00762366" w:rsidRDefault="00DF073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347557" w:rsidRPr="00762366">
              <w:rPr>
                <w:rFonts w:ascii="Angsana New" w:hAnsi="Angsana New" w:cs="Angsana New"/>
                <w:sz w:val="29"/>
                <w:szCs w:val="29"/>
              </w:rPr>
              <w:t>31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68AD0A8E" w:rsidR="00F27AFA" w:rsidRPr="00290BB5" w:rsidRDefault="00BF1A22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5</w:t>
            </w:r>
            <w:r w:rsidR="00A15635">
              <w:rPr>
                <w:rFonts w:ascii="Angsana New" w:hAnsi="Angsana New" w:cs="Angsana New" w:hint="cs"/>
                <w:sz w:val="29"/>
                <w:szCs w:val="29"/>
                <w:cs/>
              </w:rPr>
              <w:t>9</w:t>
            </w:r>
          </w:p>
        </w:tc>
      </w:tr>
      <w:tr w:rsidR="00F27AFA" w:rsidRPr="0037734E" w14:paraId="54E462D7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55C8730A" w:rsidR="00F27AFA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7,79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1EF4012A" w:rsidR="00F27AFA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4,562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0109ECEE" w:rsidR="00F27AFA" w:rsidRPr="00762366" w:rsidRDefault="00DF073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347557" w:rsidRPr="00762366">
              <w:rPr>
                <w:rFonts w:ascii="Angsana New" w:hAnsi="Angsana New" w:cs="Angsana New"/>
                <w:sz w:val="29"/>
                <w:szCs w:val="29"/>
              </w:rPr>
              <w:t>28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7F002448" w:rsidR="00F27AFA" w:rsidRPr="00290BB5" w:rsidRDefault="00BF1A22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86</w:t>
            </w:r>
          </w:p>
        </w:tc>
      </w:tr>
      <w:tr w:rsidR="00243E07" w:rsidRPr="0037734E" w14:paraId="3EB3D19D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685341A4" w:rsidR="00243E07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16,10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39B00B44" w:rsidR="00243E07" w:rsidRPr="00762366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21,081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6700BDBC" w:rsidR="00243E07" w:rsidRPr="00762366" w:rsidRDefault="00630C68" w:rsidP="00294CF0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027E6C59" w:rsidR="00243E07" w:rsidRPr="00290BB5" w:rsidRDefault="00243E07" w:rsidP="00294CF0">
            <w:pPr>
              <w:tabs>
                <w:tab w:val="decimal" w:pos="880"/>
              </w:tabs>
              <w:ind w:left="-108" w:right="14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3BF6467D" w:rsidR="00243E07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387,44</w:t>
            </w:r>
            <w:r w:rsidR="00BB183C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6557810E" w:rsidR="00243E07" w:rsidRPr="00762366" w:rsidRDefault="000A05EC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481,321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28791EBD" w:rsidR="00243E07" w:rsidRPr="00294CF0" w:rsidRDefault="00630C68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4CF0">
              <w:rPr>
                <w:rFonts w:ascii="Angsana New" w:hAnsi="Angsana New" w:cs="Angsana New"/>
                <w:sz w:val="29"/>
                <w:szCs w:val="29"/>
              </w:rPr>
              <w:t>63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0ADD809A" w:rsidR="00243E07" w:rsidRPr="00290BB5" w:rsidRDefault="00243E07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</w:t>
            </w:r>
            <w:r w:rsidR="001A71F9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</w:tr>
      <w:tr w:rsidR="005E225C" w:rsidRPr="0037734E" w14:paraId="034227FA" w14:textId="77777777" w:rsidTr="00A373C2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5E225C" w:rsidRPr="00F34ED7" w:rsidRDefault="005E225C" w:rsidP="005E225C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dotted" w:sz="4" w:space="0" w:color="auto"/>
              <w:right w:val="dashed" w:sz="4" w:space="0" w:color="auto"/>
            </w:tcBorders>
            <w:vAlign w:val="center"/>
          </w:tcPr>
          <w:p w14:paraId="09F64EEF" w14:textId="68BF5431" w:rsidR="005E225C" w:rsidRPr="00762366" w:rsidRDefault="005E225C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(16,10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410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vAlign w:val="center"/>
          </w:tcPr>
          <w:p w14:paraId="493EEC5C" w14:textId="571263BE" w:rsidR="005E225C" w:rsidRPr="00762366" w:rsidRDefault="005E225C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(21,081</w:t>
            </w: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dotted" w:sz="4" w:space="0" w:color="auto"/>
              <w:right w:val="dashed" w:sz="4" w:space="0" w:color="auto"/>
            </w:tcBorders>
            <w:shd w:val="clear" w:color="auto" w:fill="auto"/>
          </w:tcPr>
          <w:p w14:paraId="0DFE4E7B" w14:textId="6BB2B8AD" w:rsidR="005E225C" w:rsidRPr="00762366" w:rsidRDefault="005E225C" w:rsidP="00294CF0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70157BFA" w14:textId="27038EEB" w:rsidR="005E225C" w:rsidRPr="00290BB5" w:rsidRDefault="005E225C" w:rsidP="00294CF0">
            <w:pPr>
              <w:tabs>
                <w:tab w:val="decimal" w:pos="880"/>
              </w:tabs>
              <w:ind w:left="-108" w:right="14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64969" w:rsidRPr="0037734E" w14:paraId="7AF979A8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02DAC3" w14:textId="55A3F423" w:rsidR="00864969" w:rsidRPr="00093CD2" w:rsidRDefault="00864969" w:rsidP="00093CD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8F7635" w14:textId="1EB5C6F5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371,34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B6A367" w14:textId="7465ADCA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460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,240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AA75939" w14:textId="29740ED4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63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1169908" w14:textId="7D3FBA37" w:rsidR="00864969" w:rsidRPr="008137EA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1,092</w:t>
            </w:r>
          </w:p>
        </w:tc>
      </w:tr>
      <w:tr w:rsidR="00864969" w:rsidRPr="0037734E" w14:paraId="025473F4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434BE1F5" w:rsidR="00864969" w:rsidRPr="00290BB5" w:rsidRDefault="00864969" w:rsidP="00A373C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A7A769D" w14:textId="193F1516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19,226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54FE1" w14:textId="292B0007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4CF0">
              <w:rPr>
                <w:rFonts w:ascii="Angsana New" w:hAnsi="Angsana New" w:cs="Angsana New" w:hint="cs"/>
                <w:sz w:val="29"/>
                <w:szCs w:val="29"/>
                <w:cs/>
              </w:rPr>
              <w:t>12</w:t>
            </w:r>
            <w:r w:rsidRPr="00294CF0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902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D766BB0" w14:textId="457750CD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2,969,99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3DEC13A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2,728,382</w:t>
            </w:r>
          </w:p>
        </w:tc>
      </w:tr>
      <w:tr w:rsidR="00864969" w:rsidRPr="0037734E" w14:paraId="06848669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13FDCF15" w:rsidR="00864969" w:rsidRPr="00290BB5" w:rsidRDefault="00864969" w:rsidP="00A373C2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5BA9B8DF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390,57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19F97D7F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473,142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1063D770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2,970,62</w:t>
            </w:r>
            <w:r w:rsidR="00630C68" w:rsidRPr="00762366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3A8408D3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2,</w:t>
            </w:r>
            <w:r>
              <w:rPr>
                <w:rFonts w:ascii="Angsana New" w:hAnsi="Angsana New" w:cs="Angsana New"/>
                <w:sz w:val="29"/>
                <w:szCs w:val="29"/>
              </w:rPr>
              <w:t>729,474</w:t>
            </w:r>
          </w:p>
        </w:tc>
      </w:tr>
      <w:tr w:rsidR="00864969" w:rsidRPr="0037734E" w14:paraId="43A1542C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76002695" w:rsidR="00864969" w:rsidRPr="00290BB5" w:rsidRDefault="00864969" w:rsidP="00A373C2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224321" w14:textId="7ED51E22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F760335" w14:textId="50F1EFDE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65E743" w14:textId="6C8BF8AE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5DB78" w14:textId="50D00DAB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864969" w:rsidRPr="0037734E" w14:paraId="3549E54F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6C3D6E3F" w:rsidR="00864969" w:rsidRPr="00290BB5" w:rsidRDefault="00864969" w:rsidP="0047339C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52EF3019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864969"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002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2D2A093A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646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3EFD4A0D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50,</w:t>
            </w:r>
            <w:r w:rsidR="00630C68" w:rsidRPr="00762366">
              <w:rPr>
                <w:rFonts w:ascii="Angsana New" w:hAnsi="Angsana New" w:cs="Angsana New"/>
                <w:sz w:val="29"/>
                <w:szCs w:val="29"/>
              </w:rPr>
              <w:t>59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8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596457FB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89,960</w:t>
            </w:r>
          </w:p>
        </w:tc>
      </w:tr>
      <w:tr w:rsidR="00864969" w:rsidRPr="0037734E" w14:paraId="764507F9" w14:textId="77777777" w:rsidTr="00154B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28215591" w:rsidR="00864969" w:rsidRPr="00290BB5" w:rsidRDefault="00864969" w:rsidP="00A373C2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5FAD0C72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69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44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5C4C30DF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149,943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6488F07F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132,500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4E8D3FB1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112,265</w:t>
            </w:r>
          </w:p>
        </w:tc>
      </w:tr>
      <w:tr w:rsidR="00864969" w:rsidRPr="0037734E" w14:paraId="3AD53B6C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47C9F993" w:rsidR="00864969" w:rsidRPr="00290BB5" w:rsidRDefault="00864969" w:rsidP="00A373C2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0AAA84C9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57</w:t>
            </w:r>
            <w:r w:rsidR="00864969"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302E52BD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52,054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48F5E265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 xml:space="preserve">      88</w:t>
            </w:r>
            <w:r w:rsidR="00093CD2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BA927" w14:textId="750E5599" w:rsidR="00864969" w:rsidRPr="00290BB5" w:rsidRDefault="00864969" w:rsidP="00294CF0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64969" w:rsidRPr="0037734E" w14:paraId="0B28F56B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168F810D" w:rsidR="00864969" w:rsidRPr="00290BB5" w:rsidRDefault="00864969" w:rsidP="00A373C2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4DFE2D" w14:textId="6F46026E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0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524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CEB13" w14:textId="4E6738AF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42,861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E7312DE" w14:textId="51020D7D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33,982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A795C1" w14:textId="7863ED97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33,113</w:t>
            </w:r>
          </w:p>
        </w:tc>
      </w:tr>
      <w:tr w:rsidR="00864969" w:rsidRPr="0037734E" w14:paraId="39532C2E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5DFEBE18" w:rsidR="00864969" w:rsidRPr="00290BB5" w:rsidRDefault="00864969" w:rsidP="0047339C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95DB5B" w14:textId="698B8575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26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864969"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89</w:t>
            </w:r>
            <w:r w:rsidR="00D90145">
              <w:rPr>
                <w:rFonts w:ascii="Angsana New" w:hAnsi="Angsana New" w:cs="Angsana New"/>
                <w:sz w:val="29"/>
                <w:szCs w:val="29"/>
              </w:rPr>
              <w:t>5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A0CD580" w14:textId="35ADB3B9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245,504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967661E" w14:textId="6B3851C8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217,965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EC57CD7" w14:textId="0CC3D8EA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235,338</w:t>
            </w:r>
          </w:p>
        </w:tc>
      </w:tr>
      <w:tr w:rsidR="00864969" w:rsidRPr="0037734E" w14:paraId="0D66323B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5A352B88" w:rsidR="00864969" w:rsidRPr="00290BB5" w:rsidRDefault="00864969" w:rsidP="0047339C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25319435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6CD13473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21761348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0EF18146" w:rsidR="00864969" w:rsidRPr="00290BB5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864969" w:rsidRPr="0037734E" w14:paraId="0B77908F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0E6A4B84" w:rsidR="00864969" w:rsidRPr="00F34ED7" w:rsidRDefault="00864969" w:rsidP="00C81704">
            <w:pPr>
              <w:ind w:left="738" w:right="-1058" w:hanging="1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40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8A96E35" w14:textId="340D38C1" w:rsidR="00864969" w:rsidRPr="00762366" w:rsidRDefault="00113B7D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5DE77" w14:textId="5E403101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(7,933)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616454B1" w14:textId="3C25B85A" w:rsidR="00864969" w:rsidRPr="00762366" w:rsidRDefault="00864969" w:rsidP="00564457">
            <w:pPr>
              <w:tabs>
                <w:tab w:val="decimal" w:pos="880"/>
              </w:tabs>
              <w:ind w:left="-108" w:right="-91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1205DB" w14:textId="46559CD3" w:rsidR="00864969" w:rsidRPr="00290BB5" w:rsidRDefault="00864969" w:rsidP="00564457">
            <w:pPr>
              <w:tabs>
                <w:tab w:val="decimal" w:pos="880"/>
              </w:tabs>
              <w:ind w:left="-108" w:right="140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864969" w:rsidRPr="0037734E" w14:paraId="1D5CF7C2" w14:textId="77777777" w:rsidTr="009F28A3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63F1" w14:textId="07B62F23" w:rsidR="00864969" w:rsidRPr="00290BB5" w:rsidRDefault="00864969" w:rsidP="0047339C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165A1B61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22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113B7D" w:rsidRPr="00762366"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D90145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20B87A80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 w:hint="cs"/>
                <w:sz w:val="29"/>
                <w:szCs w:val="29"/>
                <w:cs/>
              </w:rPr>
              <w:t>204</w:t>
            </w:r>
            <w:r w:rsidRPr="00762366">
              <w:rPr>
                <w:rFonts w:ascii="Angsana New" w:hAnsi="Angsana New" w:cs="Angsana New"/>
                <w:sz w:val="29"/>
                <w:szCs w:val="29"/>
              </w:rPr>
              <w:t>,571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6B0363B" w14:textId="102B1F0E" w:rsidR="00864969" w:rsidRPr="00762366" w:rsidRDefault="00864969" w:rsidP="00564457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184,965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D5544" w14:textId="3F7F842A" w:rsidR="00864969" w:rsidRPr="00290BB5" w:rsidRDefault="00864969" w:rsidP="00564457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202,338</w:t>
            </w:r>
          </w:p>
        </w:tc>
      </w:tr>
      <w:tr w:rsidR="00864969" w:rsidRPr="0037734E" w14:paraId="0AB45213" w14:textId="77777777" w:rsidTr="009F28A3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45A253E8" w:rsidR="00864969" w:rsidRPr="00290BB5" w:rsidRDefault="00864969" w:rsidP="00A373C2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ลูกหนี้การค้าและลูกหนี้หมุนเวียนอื่น-สุทธิ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51B35ED7" w:rsidR="00864969" w:rsidRPr="00762366" w:rsidRDefault="005E225C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619,53</w:t>
            </w:r>
            <w:r w:rsidR="007D07D1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772B5E0D" w:rsidR="00864969" w:rsidRPr="00762366" w:rsidRDefault="00864969" w:rsidP="00294CF0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677,713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24468703" w:rsidR="00864969" w:rsidRPr="00762366" w:rsidRDefault="00864969" w:rsidP="00564457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762366">
              <w:rPr>
                <w:rFonts w:ascii="Angsana New" w:hAnsi="Angsana New" w:cs="Angsana New"/>
                <w:sz w:val="29"/>
                <w:szCs w:val="29"/>
              </w:rPr>
              <w:t>3,155,59</w:t>
            </w:r>
            <w:r w:rsidR="00630C68" w:rsidRPr="00762366">
              <w:rPr>
                <w:rFonts w:ascii="Angsana New" w:hAnsi="Angsana New" w:cs="Angsana New"/>
                <w:sz w:val="29"/>
                <w:szCs w:val="29"/>
              </w:rPr>
              <w:t>1</w:t>
            </w:r>
          </w:p>
        </w:tc>
        <w:tc>
          <w:tcPr>
            <w:tcW w:w="1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7E60D873" w:rsidR="00864969" w:rsidRPr="00290BB5" w:rsidRDefault="00864969" w:rsidP="00564457">
            <w:pPr>
              <w:tabs>
                <w:tab w:val="decimal" w:pos="1092"/>
              </w:tabs>
              <w:ind w:left="-108" w:right="-105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2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931,812</w:t>
            </w:r>
          </w:p>
        </w:tc>
      </w:tr>
    </w:tbl>
    <w:p w14:paraId="47B7E98E" w14:textId="77777777" w:rsidR="00E373D3" w:rsidRDefault="00E373D3" w:rsidP="00E373D3">
      <w:pPr>
        <w:ind w:left="630" w:right="-871"/>
        <w:rPr>
          <w:rFonts w:ascii="Angsana New" w:hAnsi="Angsana New"/>
          <w:b/>
          <w:bCs/>
        </w:rPr>
      </w:pPr>
    </w:p>
    <w:p w14:paraId="560BE91A" w14:textId="04764168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465346A6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580C772B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27188CD0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7281028E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อินเตอร์เนชั่น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แน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ล 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ดิสทริ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บิว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ชั่น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496EB4FB" w:rsidR="00F27AFA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683E6424" w:rsidR="00F27AFA" w:rsidRPr="00762366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6,</w:t>
            </w:r>
            <w:r w:rsidR="00B9250F" w:rsidRPr="00762366">
              <w:rPr>
                <w:rFonts w:ascii="Angsana New" w:hAnsi="Angsana New" w:cs="Angsana New"/>
                <w:sz w:val="28"/>
                <w:szCs w:val="28"/>
              </w:rPr>
              <w:t>961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62366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4A0CD407" w:rsidR="00B9250F" w:rsidRPr="00762366" w:rsidRDefault="008E5BD6" w:rsidP="008E5BD6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33FAB89" w:rsidR="00B9250F" w:rsidRPr="00762366" w:rsidRDefault="00C55794" w:rsidP="00B9250F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62366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0278D443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8E5BD6" w:rsidRPr="00762366">
              <w:rPr>
                <w:rFonts w:ascii="Angsana New" w:hAnsi="Angsana New" w:cs="Angsana New"/>
                <w:sz w:val="28"/>
                <w:szCs w:val="28"/>
              </w:rPr>
              <w:t>233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1200E84A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7,195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3.40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-5.35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152C2308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367DFF81" w:rsidR="003D6A12" w:rsidRPr="00762366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8E5BD6" w:rsidRPr="00762366">
              <w:rPr>
                <w:rFonts w:ascii="Angsana New" w:hAnsi="Angsana New" w:cs="Angsana New"/>
                <w:sz w:val="28"/>
                <w:szCs w:val="28"/>
              </w:rPr>
              <w:t>233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52DF79E3" w:rsidR="003D6A12" w:rsidRPr="00762366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195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3D6A12" w:rsidRPr="00762366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3D6A12" w:rsidRPr="007955ED" w:rsidRDefault="003D6A12" w:rsidP="003D6A12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77777777" w:rsidR="003D6A12" w:rsidRPr="00762366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13574C12" w14:textId="77777777" w:rsidTr="007955ED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เน็ตเวอร์ค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3D6A12" w:rsidRPr="009B082A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3D6A12" w:rsidRPr="007955ED" w:rsidRDefault="003D6A12" w:rsidP="003D6A12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3D6A12" w:rsidRPr="009B082A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5A3A53C1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3E03A11D" w:rsidR="003D6A12" w:rsidRPr="00762366" w:rsidRDefault="00FE5FBF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69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151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77777777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49C1F507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77777777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77777777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69,151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3.61-3.70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139D334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3.61-3.70</w:t>
            </w:r>
          </w:p>
        </w:tc>
      </w:tr>
      <w:tr w:rsidR="003D6A12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77777777" w:rsidR="003D6A12" w:rsidRPr="00762366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9,151)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77777777" w:rsidR="003D6A12" w:rsidRPr="00762366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9,151)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3D6A12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2D403028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180D1C88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4,4</w:t>
            </w:r>
            <w:r w:rsidR="007955ED" w:rsidRPr="0076236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2,477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173F7390" w:rsidR="003D6A12" w:rsidRPr="00762366" w:rsidRDefault="008E5BD6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="003D6A12"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759AFAEE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80,541</w:t>
            </w:r>
          </w:p>
          <w:p w14:paraId="47AA88F0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628DFD85" w:rsidR="003D6A12" w:rsidRPr="00762366" w:rsidRDefault="003D6A12" w:rsidP="003D6A12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427</w:t>
            </w:r>
            <w:r w:rsidR="00FE5FBF"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47339C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7C484960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(2,</w:t>
            </w: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306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,803)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4D8B2AB6" w:rsidR="003D6A12" w:rsidRPr="00762366" w:rsidRDefault="00BF582B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3D6A12"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908</w:t>
            </w:r>
            <w:r w:rsidR="003D6A12"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98</w:t>
            </w:r>
            <w:r w:rsidR="0047339C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4523EA57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2,246,215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666E353D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32C5E5A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บางกอกเอ็น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เต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อร์เทนเม้น</w:t>
            </w:r>
            <w:proofErr w:type="spellStart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ต์</w:t>
            </w:r>
            <w:proofErr w:type="spellEnd"/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D6A12" w:rsidRPr="009B082A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D6A12" w:rsidRPr="007955ED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D6A12" w:rsidRPr="009B082A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1CE3A7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62F29947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441,905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5149A889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330,771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2A661126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764D539" w14:textId="009F9862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54A926" w14:textId="463965A6" w:rsidR="003D6A12" w:rsidRPr="00762366" w:rsidRDefault="00FE5FBF" w:rsidP="00FE5FBF">
            <w:pPr>
              <w:ind w:left="14" w:right="86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 xml:space="preserve">  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4E9EE8C" w14:textId="3CE17878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100,000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D713F3C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93BA7C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4B13B3D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DBA141D" w14:textId="77777777" w:rsidR="003D6A12" w:rsidRPr="00762366" w:rsidRDefault="003D6A12" w:rsidP="003D6A12">
            <w:pPr>
              <w:ind w:left="49" w:right="30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6A24A2B" w14:textId="764EF344" w:rsidR="003D6A12" w:rsidRPr="00762366" w:rsidRDefault="003D6A12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11,134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D6A12" w:rsidRPr="007955ED" w14:paraId="6B49E10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2AA92C86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4794F" w:rsidRPr="00762366"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4794F" w:rsidRPr="00762366"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7E01E744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441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16B434B6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  <w:cs/>
              </w:rPr>
              <w:t>3.40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-5.35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3D141D31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3.40-5.35</w:t>
            </w:r>
          </w:p>
        </w:tc>
      </w:tr>
      <w:tr w:rsidR="003D6A12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D6A12" w:rsidRPr="007955ED" w:rsidRDefault="003D6A12" w:rsidP="003D6A12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435D9886" w14:textId="77777777" w:rsidTr="00BF582B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1700AEFF" w:rsidR="003D6A12" w:rsidRPr="00762366" w:rsidRDefault="009C2363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77777777" w:rsidR="003D6A12" w:rsidRPr="00762366" w:rsidRDefault="003D6A12" w:rsidP="003D6A12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710295A8" w14:textId="77777777" w:rsidTr="00FD7FD4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E8C4F0" w14:textId="4EDA9B63" w:rsidR="003D6A12" w:rsidRPr="00762366" w:rsidRDefault="00BF582B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9C2363" w:rsidRPr="00762366">
              <w:rPr>
                <w:rFonts w:ascii="Angsana New" w:hAnsi="Angsana New" w:cs="Angsana New"/>
                <w:sz w:val="28"/>
                <w:szCs w:val="28"/>
              </w:rPr>
              <w:t>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D7F0A5" w14:textId="41BC8C42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F582B" w:rsidRPr="007955ED" w14:paraId="531334A1" w14:textId="77777777" w:rsidTr="00FD7FD4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5CA504A" w14:textId="70BE7A5F" w:rsidR="00BF582B" w:rsidRPr="007955ED" w:rsidRDefault="00BF582B" w:rsidP="00BF582B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F582B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D772CB4" w14:textId="3533A327" w:rsidR="00BF582B" w:rsidRPr="00762366" w:rsidRDefault="00BF582B" w:rsidP="00BF582B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1,059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0FFADF1E" w14:textId="7A93E177" w:rsidR="00BF582B" w:rsidRPr="00762366" w:rsidRDefault="00BF582B" w:rsidP="00BF582B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4E40C4" w14:textId="77777777" w:rsidR="00BF582B" w:rsidRPr="00762366" w:rsidRDefault="00BF582B" w:rsidP="00BF582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31761E4" w14:textId="77777777" w:rsidR="00BF582B" w:rsidRPr="007955ED" w:rsidRDefault="00BF582B" w:rsidP="00BF582B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D6A12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43A8D203" w:rsidR="003D6A12" w:rsidRPr="00762366" w:rsidRDefault="009C2363" w:rsidP="007955ED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91</w:t>
            </w:r>
            <w:r w:rsidR="003D6A12"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059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E7A8C72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07DDB0C3" w:rsidR="003D6A12" w:rsidRPr="00762366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3D6A12" w:rsidRPr="007955ED" w:rsidRDefault="003D6A12" w:rsidP="003D6A12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3D6A12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7777777" w:rsidR="003D6A12" w:rsidRPr="007955ED" w:rsidRDefault="003D6A12" w:rsidP="003D6A12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รวมเงินให้กู้ยืมแก่บริษัทย่อย-สุทธิ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61829E3F" w:rsidR="003D6A12" w:rsidRPr="00762366" w:rsidRDefault="003D6A12" w:rsidP="00744B6C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541</w:t>
            </w:r>
            <w:r w:rsidRPr="00762366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BF582B" w:rsidRPr="00762366">
              <w:rPr>
                <w:rFonts w:ascii="Angsana New" w:hAnsi="Angsana New" w:cs="Angsana New"/>
                <w:sz w:val="28"/>
                <w:szCs w:val="28"/>
              </w:rPr>
              <w:t>94</w:t>
            </w:r>
            <w:r w:rsidR="0047339C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2C65B4C7" w:rsidR="003D6A12" w:rsidRPr="00762366" w:rsidRDefault="003D6A12" w:rsidP="00744B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62366">
              <w:rPr>
                <w:rFonts w:ascii="Angsana New" w:hAnsi="Angsana New" w:cs="Angsana New"/>
                <w:sz w:val="28"/>
                <w:szCs w:val="28"/>
              </w:rPr>
              <w:t>2,808,120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3D6A12" w:rsidRPr="00762366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3D6A12" w:rsidRPr="007955ED" w:rsidRDefault="003D6A12" w:rsidP="003D6A12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19A6679F" w14:textId="77777777" w:rsidR="007119BD" w:rsidRDefault="007119BD" w:rsidP="007119BD">
      <w:pPr>
        <w:ind w:right="-871"/>
        <w:rPr>
          <w:rFonts w:ascii="Angsana New" w:hAnsi="Angsana New"/>
          <w:b/>
          <w:bCs/>
        </w:rPr>
      </w:pPr>
    </w:p>
    <w:p w14:paraId="1FE1FE87" w14:textId="77777777" w:rsidR="00E63A11" w:rsidRDefault="00E63A11" w:rsidP="007119BD">
      <w:pPr>
        <w:ind w:right="-871"/>
        <w:rPr>
          <w:rFonts w:ascii="Angsana New" w:hAnsi="Angsana New"/>
          <w:b/>
          <w:bCs/>
        </w:rPr>
      </w:pPr>
    </w:p>
    <w:p w14:paraId="3BEE4AA0" w14:textId="77777777" w:rsidR="00C921C2" w:rsidRDefault="00C921C2" w:rsidP="007119BD">
      <w:pPr>
        <w:ind w:right="-871"/>
        <w:rPr>
          <w:rFonts w:ascii="Angsana New" w:hAnsi="Angsana New"/>
          <w:b/>
          <w:bCs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4874"/>
        <w:gridCol w:w="1243"/>
        <w:gridCol w:w="1250"/>
        <w:gridCol w:w="1158"/>
        <w:gridCol w:w="1179"/>
      </w:tblGrid>
      <w:tr w:rsidR="00A91662" w:rsidRPr="005C2463" w14:paraId="029E409B" w14:textId="77777777" w:rsidTr="00154BFF">
        <w:tc>
          <w:tcPr>
            <w:tcW w:w="48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4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33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154BFF">
        <w:tc>
          <w:tcPr>
            <w:tcW w:w="48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49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337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F27AFA" w:rsidRPr="005C2463" w14:paraId="3EE7FF48" w14:textId="77777777" w:rsidTr="00154BFF">
        <w:tc>
          <w:tcPr>
            <w:tcW w:w="48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37316561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6E2855E6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06D5223A" w:rsidR="00F27AFA" w:rsidRPr="005F6218" w:rsidRDefault="00F27AFA" w:rsidP="00F27AFA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7D4F9270" w:rsidR="00F27AFA" w:rsidRPr="005F6218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27AFA" w:rsidRPr="005C2463" w14:paraId="736126F1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F27AFA" w:rsidRPr="005C2463" w14:paraId="737638B0" w14:textId="77777777" w:rsidTr="00154BFF">
        <w:tc>
          <w:tcPr>
            <w:tcW w:w="4874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77777777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</w:rPr>
              <w:t>1.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243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77777777" w:rsidR="00F27AFA" w:rsidRPr="00762366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762366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158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53656DDA" w:rsidR="00F27AFA" w:rsidRPr="00762366" w:rsidRDefault="00FD7FD4" w:rsidP="00FD7FD4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F27AFA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36AE474B" w14:textId="77777777" w:rsidTr="00154BFF">
        <w:tc>
          <w:tcPr>
            <w:tcW w:w="736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762366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6C77AE08" w:rsidR="00F27AFA" w:rsidRPr="00762366" w:rsidRDefault="00FD7FD4" w:rsidP="00FD7FD4">
            <w:pPr>
              <w:tabs>
                <w:tab w:val="left" w:pos="880"/>
              </w:tabs>
              <w:ind w:left="-108" w:right="34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7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77777777" w:rsidR="00F27AFA" w:rsidRPr="005C2463" w:rsidRDefault="00F27AFA" w:rsidP="00F27AFA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F27AFA" w:rsidRPr="005C2463" w14:paraId="59308DE6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762366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u w:val="single"/>
                <w:cs/>
              </w:rPr>
              <w:t>หัก</w:t>
            </w:r>
            <w:r w:rsidRPr="00762366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682F1AF0" w:rsidR="00F27AFA" w:rsidRPr="00762366" w:rsidRDefault="00FD7FD4" w:rsidP="00FD7FD4">
            <w:pPr>
              <w:ind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77777777" w:rsidR="00F27AFA" w:rsidRPr="005C2463" w:rsidRDefault="00F27AFA" w:rsidP="00F27AFA">
            <w:pPr>
              <w:ind w:left="-108" w:right="-38" w:firstLine="18"/>
              <w:jc w:val="right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>
              <w:rPr>
                <w:rFonts w:ascii="Angsana New" w:hAnsi="Angsana New" w:hint="cs"/>
                <w:cs/>
              </w:rPr>
              <w:t>4</w:t>
            </w:r>
            <w:r>
              <w:rPr>
                <w:rFonts w:ascii="Angsana New" w:hAnsi="Angsana New"/>
              </w:rPr>
              <w:t>,999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154BFF">
        <w:tc>
          <w:tcPr>
            <w:tcW w:w="7367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762366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762366">
              <w:rPr>
                <w:rFonts w:ascii="Angsana New" w:hAnsi="Angsana New"/>
              </w:rPr>
              <w:t xml:space="preserve"> - </w:t>
            </w:r>
            <w:r w:rsidRPr="00762366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5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77777777" w:rsidR="00F27AFA" w:rsidRPr="00762366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-</w:t>
            </w:r>
          </w:p>
        </w:tc>
        <w:tc>
          <w:tcPr>
            <w:tcW w:w="117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77777777" w:rsidR="00F27AFA" w:rsidRPr="005C2463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011D27">
              <w:rPr>
                <w:rFonts w:ascii="Angsana New" w:hAnsi="Angsana New"/>
              </w:rPr>
              <w:t>-</w:t>
            </w:r>
          </w:p>
        </w:tc>
      </w:tr>
    </w:tbl>
    <w:p w14:paraId="2363B265" w14:textId="77777777" w:rsidR="00A91662" w:rsidRPr="005C2463" w:rsidRDefault="00A91662" w:rsidP="00226F7A">
      <w:pPr>
        <w:pStyle w:val="20"/>
        <w:ind w:left="426" w:right="-439" w:firstLine="204"/>
        <w:rPr>
          <w:rFonts w:ascii="Angsana New" w:hAnsi="Angsana New"/>
          <w:b/>
          <w:bCs/>
        </w:rPr>
      </w:pPr>
      <w:r w:rsidRPr="005C2463">
        <w:rPr>
          <w:rFonts w:ascii="Angsana New" w:hAnsi="Angsana New" w:hint="cs"/>
          <w:cs/>
        </w:rPr>
        <w:t>* อยู่ระหว่างการชำระบัญชี</w:t>
      </w: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4BEBF205" w14:textId="77777777" w:rsidR="00FE4E13" w:rsidRPr="00627903" w:rsidRDefault="00226F7A" w:rsidP="00ED7883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35B085FB" w14:textId="77777777" w:rsidR="00664EF6" w:rsidRPr="00707C3B" w:rsidRDefault="00664EF6" w:rsidP="00627903">
      <w:pPr>
        <w:pStyle w:val="20"/>
        <w:ind w:right="-439"/>
        <w:rPr>
          <w:rFonts w:ascii="Angsana New" w:hAnsi="Angsana New"/>
          <w:sz w:val="10"/>
          <w:szCs w:val="10"/>
        </w:rPr>
      </w:pPr>
    </w:p>
    <w:p w14:paraId="0BF53583" w14:textId="791225C5" w:rsidR="00E554B5" w:rsidRPr="0062700C" w:rsidRDefault="00A0342B" w:rsidP="0062700C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52571B81" w14:textId="77777777" w:rsidR="005E6AB8" w:rsidRPr="003853C4" w:rsidRDefault="005E6AB8" w:rsidP="005E6AB8">
      <w:pPr>
        <w:spacing w:line="300" w:lineRule="atLeast"/>
        <w:ind w:left="630" w:right="-311"/>
        <w:rPr>
          <w:rFonts w:ascii="Angsana New" w:hAnsi="Angsana New"/>
        </w:rPr>
      </w:pPr>
      <w:r w:rsidRPr="003853C4">
        <w:rPr>
          <w:rFonts w:ascii="Angsana New" w:hAnsi="Angsana New"/>
        </w:rPr>
        <w:t>8.1</w:t>
      </w:r>
      <w:r w:rsidRPr="003853C4">
        <w:rPr>
          <w:rFonts w:ascii="Angsana New" w:hAnsi="Angsana New" w:hint="cs"/>
          <w:cs/>
        </w:rPr>
        <w:t xml:space="preserve"> เงินลงทุนในตราสารทุนในความต้องการของตลาด-วัดมูลค่ายุติธรรมผ่านงบกำไรขาดทุนเบ็ดเสร็จ</w:t>
      </w:r>
      <w:r w:rsidRPr="003853C4">
        <w:rPr>
          <w:rFonts w:ascii="Angsana New" w:hAnsi="Angsana New" w:hint="cs"/>
          <w:cs/>
        </w:rPr>
        <w:tab/>
      </w:r>
      <w:r w:rsidRPr="003853C4">
        <w:rPr>
          <w:rFonts w:ascii="Angsana New" w:hAnsi="Angsana New" w:hint="cs"/>
          <w:cs/>
        </w:rPr>
        <w:tab/>
      </w:r>
    </w:p>
    <w:p w14:paraId="72C6FAB4" w14:textId="77777777" w:rsidR="005E6AB8" w:rsidRPr="003853C4" w:rsidRDefault="005E6AB8" w:rsidP="005E6AB8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3853C4">
        <w:rPr>
          <w:rFonts w:ascii="Angsana New" w:hAnsi="Angsana New" w:hint="cs"/>
          <w:cs/>
        </w:rPr>
        <w:t>ผลกำไร</w:t>
      </w:r>
      <w:r w:rsidRPr="003853C4">
        <w:rPr>
          <w:rFonts w:ascii="Angsana New" w:hAnsi="Angsana New"/>
        </w:rPr>
        <w:t>/</w:t>
      </w:r>
      <w:r w:rsidRPr="003853C4">
        <w:rPr>
          <w:rFonts w:ascii="Angsana New" w:hAnsi="Angsana New" w:hint="cs"/>
          <w:cs/>
        </w:rPr>
        <w:t xml:space="preserve">ขาดทุนจากเงินลงทุนในตราสารทุนในความต้องการของตลาด ในระหว่างงวดได้นำไปแสดงใน  </w:t>
      </w:r>
      <w:r w:rsidRPr="003853C4">
        <w:rPr>
          <w:rFonts w:ascii="Angsana New" w:hAnsi="Angsana New"/>
        </w:rPr>
        <w:t xml:space="preserve">   </w:t>
      </w:r>
      <w:r w:rsidRPr="003853C4">
        <w:rPr>
          <w:rFonts w:ascii="Angsana New" w:hAnsi="Angsana New" w:hint="cs"/>
          <w:cs/>
        </w:rPr>
        <w:t>งบกำไรขาดทุนเบ็ดเสร็จแล้ว ดังนี้</w:t>
      </w:r>
    </w:p>
    <w:p w14:paraId="568CB93C" w14:textId="77777777" w:rsidR="005E6AB8" w:rsidRPr="003853C4" w:rsidRDefault="005E6AB8" w:rsidP="005E6AB8">
      <w:pPr>
        <w:tabs>
          <w:tab w:val="left" w:pos="709"/>
          <w:tab w:val="left" w:pos="1440"/>
        </w:tabs>
        <w:spacing w:line="192" w:lineRule="auto"/>
        <w:ind w:left="709" w:right="-54" w:firstLine="731"/>
        <w:jc w:val="right"/>
        <w:rPr>
          <w:spacing w:val="2"/>
        </w:rPr>
      </w:pPr>
      <w:r w:rsidRPr="003853C4">
        <w:rPr>
          <w:cs/>
        </w:rPr>
        <w:t>หน่วย</w:t>
      </w:r>
      <w:r w:rsidRPr="003853C4">
        <w:t xml:space="preserve"> : </w:t>
      </w:r>
      <w:r w:rsidRPr="003853C4">
        <w:rPr>
          <w:cs/>
        </w:rPr>
        <w:t>พันบาท</w:t>
      </w:r>
    </w:p>
    <w:tbl>
      <w:tblPr>
        <w:tblW w:w="972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49"/>
        <w:gridCol w:w="1985"/>
        <w:gridCol w:w="1995"/>
      </w:tblGrid>
      <w:tr w:rsidR="005E6AB8" w:rsidRPr="003853C4" w14:paraId="1CE0F089" w14:textId="77777777" w:rsidTr="00564457">
        <w:trPr>
          <w:cantSplit/>
        </w:trPr>
        <w:tc>
          <w:tcPr>
            <w:tcW w:w="5749" w:type="dxa"/>
            <w:vMerge w:val="restart"/>
            <w:vAlign w:val="center"/>
          </w:tcPr>
          <w:p w14:paraId="6FAB17B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</w:pPr>
            <w:r w:rsidRPr="003853C4">
              <w:rPr>
                <w:cs/>
              </w:rPr>
              <w:t>รายการ</w:t>
            </w:r>
          </w:p>
          <w:p w14:paraId="11BA07C0" w14:textId="10AE6C4C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 w:cs="Angsana New" w:hint="cs"/>
                <w:cs/>
              </w:rPr>
              <w:t xml:space="preserve">สำหรับงวด </w:t>
            </w:r>
            <w:r w:rsidR="0062586E">
              <w:rPr>
                <w:rFonts w:ascii="Angsana New" w:hAnsi="Angsana New" w:cs="Angsana New"/>
              </w:rPr>
              <w:t>6</w:t>
            </w:r>
            <w:r w:rsidRPr="003853C4">
              <w:rPr>
                <w:rFonts w:ascii="Angsana New" w:hAnsi="Angsana New" w:cs="Angsana New"/>
              </w:rPr>
              <w:t xml:space="preserve"> </w:t>
            </w:r>
            <w:r w:rsidRPr="003853C4">
              <w:rPr>
                <w:rFonts w:ascii="Angsana New" w:hAnsi="Angsana New" w:cs="Angsana New" w:hint="cs"/>
                <w:cs/>
              </w:rPr>
              <w:t>เดือน</w:t>
            </w:r>
            <w:r w:rsidRPr="003853C4">
              <w:rPr>
                <w:rFonts w:ascii="Angsana New" w:hAnsi="Angsana New" w:cs="Angsana New"/>
              </w:rPr>
              <w:t xml:space="preserve"> </w:t>
            </w:r>
            <w:r w:rsidRPr="003853C4">
              <w:rPr>
                <w:rFonts w:ascii="Angsana New" w:hAnsi="Angsana New" w:cs="Angsana New" w:hint="cs"/>
                <w:cs/>
              </w:rPr>
              <w:t xml:space="preserve">สิ้นสุดวันที่ </w:t>
            </w:r>
            <w:r w:rsidR="0062586E">
              <w:rPr>
                <w:rFonts w:ascii="Angsana New" w:hAnsi="Angsana New" w:cs="Angsana New"/>
              </w:rPr>
              <w:t>30</w:t>
            </w:r>
            <w:r w:rsidRPr="003853C4">
              <w:rPr>
                <w:rFonts w:ascii="Angsana New" w:hAnsi="Angsana New" w:cs="Angsana New" w:hint="cs"/>
                <w:cs/>
              </w:rPr>
              <w:t xml:space="preserve"> ม</w:t>
            </w:r>
            <w:r w:rsidR="009B082A">
              <w:rPr>
                <w:rFonts w:ascii="Angsana New" w:hAnsi="Angsana New" w:cs="Angsana New" w:hint="cs"/>
                <w:cs/>
              </w:rPr>
              <w:t>ิถุนายน</w:t>
            </w:r>
          </w:p>
        </w:tc>
        <w:tc>
          <w:tcPr>
            <w:tcW w:w="3980" w:type="dxa"/>
            <w:gridSpan w:val="2"/>
            <w:tcBorders>
              <w:bottom w:val="single" w:sz="4" w:space="0" w:color="auto"/>
            </w:tcBorders>
            <w:vAlign w:val="center"/>
          </w:tcPr>
          <w:p w14:paraId="28C807D3" w14:textId="77777777" w:rsidR="005E6AB8" w:rsidRPr="003853C4" w:rsidRDefault="005E6AB8" w:rsidP="004B5663">
            <w:pPr>
              <w:ind w:left="-108" w:right="-108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งบการเงินรวมและงบการเงินเฉพาะกิจการ</w:t>
            </w:r>
          </w:p>
        </w:tc>
      </w:tr>
      <w:tr w:rsidR="005E6AB8" w:rsidRPr="003853C4" w14:paraId="2E3B0236" w14:textId="77777777" w:rsidTr="00564457">
        <w:trPr>
          <w:cantSplit/>
          <w:trHeight w:val="255"/>
        </w:trPr>
        <w:tc>
          <w:tcPr>
            <w:tcW w:w="5749" w:type="dxa"/>
            <w:vMerge/>
            <w:tcBorders>
              <w:bottom w:val="single" w:sz="4" w:space="0" w:color="auto"/>
            </w:tcBorders>
          </w:tcPr>
          <w:p w14:paraId="7C788B29" w14:textId="77777777" w:rsidR="005E6AB8" w:rsidRPr="003853C4" w:rsidRDefault="005E6AB8" w:rsidP="004B5663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</w:pPr>
          </w:p>
        </w:tc>
        <w:tc>
          <w:tcPr>
            <w:tcW w:w="1985" w:type="dxa"/>
            <w:tcBorders>
              <w:bottom w:val="single" w:sz="4" w:space="0" w:color="auto"/>
              <w:right w:val="dashed" w:sz="4" w:space="0" w:color="auto"/>
            </w:tcBorders>
            <w:vAlign w:val="center"/>
          </w:tcPr>
          <w:p w14:paraId="377FAA77" w14:textId="32CF4270" w:rsidR="005E6AB8" w:rsidRPr="003853C4" w:rsidRDefault="005E6AB8" w:rsidP="004B5663">
            <w:pPr>
              <w:ind w:left="-108" w:right="-108"/>
              <w:jc w:val="center"/>
            </w:pPr>
            <w:r w:rsidRPr="003853C4">
              <w:t>256</w:t>
            </w:r>
            <w:r w:rsidR="009B082A">
              <w:t>6</w:t>
            </w:r>
          </w:p>
        </w:tc>
        <w:tc>
          <w:tcPr>
            <w:tcW w:w="1995" w:type="dxa"/>
            <w:tcBorders>
              <w:left w:val="nil"/>
              <w:bottom w:val="single" w:sz="4" w:space="0" w:color="auto"/>
            </w:tcBorders>
            <w:vAlign w:val="center"/>
          </w:tcPr>
          <w:p w14:paraId="37BB79C3" w14:textId="77777777" w:rsidR="005E6AB8" w:rsidRPr="003853C4" w:rsidRDefault="005E6AB8" w:rsidP="004B5663">
            <w:pPr>
              <w:ind w:left="-108" w:right="-108"/>
              <w:jc w:val="center"/>
            </w:pPr>
            <w:r w:rsidRPr="003853C4">
              <w:t>2565</w:t>
            </w:r>
          </w:p>
        </w:tc>
      </w:tr>
      <w:tr w:rsidR="005E6AB8" w:rsidRPr="003853C4" w14:paraId="577F2BD1" w14:textId="77777777" w:rsidTr="00564457">
        <w:trPr>
          <w:trHeight w:val="381"/>
        </w:trPr>
        <w:tc>
          <w:tcPr>
            <w:tcW w:w="57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09953" w14:textId="5FAFA8BB" w:rsidR="005E6AB8" w:rsidRPr="003853C4" w:rsidRDefault="005E6AB8" w:rsidP="004B5663">
            <w:pPr>
              <w:ind w:right="-134"/>
              <w:rPr>
                <w:spacing w:val="-6"/>
                <w:cs/>
              </w:rPr>
            </w:pPr>
            <w:r w:rsidRPr="003853C4">
              <w:rPr>
                <w:rFonts w:hint="cs"/>
                <w:spacing w:val="-6"/>
                <w:cs/>
              </w:rPr>
              <w:t>ผลขาดทุนจาก</w:t>
            </w:r>
            <w:r w:rsidRPr="003853C4">
              <w:rPr>
                <w:spacing w:val="-6"/>
                <w:cs/>
              </w:rPr>
              <w:t>เงินลงทุนใน</w:t>
            </w:r>
            <w:r w:rsidRPr="003853C4">
              <w:rPr>
                <w:rFonts w:hint="cs"/>
                <w:spacing w:val="-6"/>
                <w:cs/>
              </w:rPr>
              <w:t>ตราสารทุนในความต้องการของตลาด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596D878" w14:textId="69743C12" w:rsidR="005E6AB8" w:rsidRPr="00762366" w:rsidRDefault="008F3EDE" w:rsidP="001F505E">
            <w:pPr>
              <w:ind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-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FB7332" w14:textId="60E7388B" w:rsidR="005E6AB8" w:rsidRPr="003853C4" w:rsidRDefault="005E6AB8" w:rsidP="004B5663">
            <w:pPr>
              <w:ind w:left="-108" w:right="34" w:firstLine="18"/>
              <w:jc w:val="right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(</w:t>
            </w:r>
            <w:r w:rsidR="0047339C">
              <w:rPr>
                <w:rFonts w:ascii="Angsana New" w:hAnsi="Angsana New"/>
              </w:rPr>
              <w:t>30,290</w:t>
            </w:r>
            <w:r w:rsidRPr="003853C4">
              <w:rPr>
                <w:rFonts w:ascii="Angsana New" w:hAnsi="Angsana New"/>
              </w:rPr>
              <w:t>)</w:t>
            </w:r>
          </w:p>
        </w:tc>
      </w:tr>
    </w:tbl>
    <w:p w14:paraId="44C0C4EC" w14:textId="77777777" w:rsidR="005E6AB8" w:rsidRPr="003853C4" w:rsidRDefault="005E6AB8" w:rsidP="005E6AB8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324F5CF7" w14:textId="77777777" w:rsidR="005E6AB8" w:rsidRPr="003853C4" w:rsidRDefault="005E6AB8" w:rsidP="005E6AB8">
      <w:pPr>
        <w:ind w:left="658" w:right="-871"/>
        <w:rPr>
          <w:rFonts w:ascii="Angsana New" w:hAnsi="Angsana New"/>
          <w:b/>
          <w:bCs/>
          <w:sz w:val="2"/>
          <w:szCs w:val="2"/>
        </w:rPr>
      </w:pPr>
    </w:p>
    <w:p w14:paraId="68294948" w14:textId="77777777" w:rsidR="0087055A" w:rsidRPr="00707C3B" w:rsidRDefault="0087055A" w:rsidP="0087055A">
      <w:pPr>
        <w:ind w:left="629" w:right="-57" w:firstLine="720"/>
        <w:jc w:val="thaiDistribute"/>
        <w:rPr>
          <w:spacing w:val="-2"/>
          <w:sz w:val="10"/>
          <w:szCs w:val="10"/>
        </w:rPr>
      </w:pPr>
    </w:p>
    <w:p w14:paraId="7D6902D9" w14:textId="139D04F0" w:rsidR="005E6AB8" w:rsidRPr="003853C4" w:rsidRDefault="005E6AB8" w:rsidP="008862E6">
      <w:pPr>
        <w:ind w:firstLine="630"/>
        <w:rPr>
          <w:rFonts w:ascii="Angsana New" w:hAnsi="Angsana New"/>
          <w:cs/>
        </w:rPr>
      </w:pPr>
      <w:r w:rsidRPr="003853C4">
        <w:rPr>
          <w:rFonts w:ascii="Angsana New" w:hAnsi="Angsana New"/>
        </w:rPr>
        <w:t>8.2</w:t>
      </w:r>
      <w:r w:rsidRPr="003853C4">
        <w:rPr>
          <w:rFonts w:ascii="Angsana New" w:hAnsi="Angsana New" w:hint="cs"/>
          <w:cs/>
        </w:rPr>
        <w:t xml:space="preserve"> 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77777777" w:rsidR="00AC34FA" w:rsidRPr="003853C4" w:rsidRDefault="00AC34FA" w:rsidP="00ED7883">
      <w:pPr>
        <w:spacing w:line="300" w:lineRule="atLeast"/>
        <w:ind w:left="630" w:right="-40"/>
        <w:jc w:val="right"/>
        <w:rPr>
          <w:rFonts w:ascii="Angsana New" w:hAnsi="Angsana New"/>
          <w:b/>
          <w:bCs/>
          <w:cs/>
        </w:rPr>
      </w:pPr>
      <w:r w:rsidRPr="003853C4">
        <w:rPr>
          <w:cs/>
        </w:rPr>
        <w:t xml:space="preserve">หน่วย </w:t>
      </w:r>
      <w:r w:rsidRPr="003853C4">
        <w:t xml:space="preserve">: </w:t>
      </w:r>
      <w:r w:rsidRPr="003853C4">
        <w:rPr>
          <w:cs/>
        </w:rPr>
        <w:t>พันบาท</w:t>
      </w:r>
    </w:p>
    <w:tbl>
      <w:tblPr>
        <w:tblW w:w="975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98"/>
        <w:gridCol w:w="1541"/>
      </w:tblGrid>
      <w:tr w:rsidR="00AC34FA" w:rsidRPr="003853C4" w14:paraId="6B26C9AA" w14:textId="77777777" w:rsidTr="00785B04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39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785B04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241B8CDD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</w:pPr>
            <w:r w:rsidRPr="003853C4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3853C4">
              <w:rPr>
                <w:color w:val="000000" w:themeColor="text1"/>
                <w:sz w:val="30"/>
                <w:szCs w:val="30"/>
              </w:rPr>
              <w:t xml:space="preserve"> </w:t>
            </w:r>
            <w:r w:rsidRPr="003853C4"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3853C4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3853C4">
              <w:rPr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40FE2B58" w:rsidR="008C630D" w:rsidRPr="003853C4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cs/>
              </w:rPr>
            </w:pPr>
            <w:r w:rsidRPr="003853C4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853C4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853C4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8C630D" w:rsidRPr="003853C4" w14:paraId="5F46F2D6" w14:textId="77777777" w:rsidTr="00785B04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785B04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9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7777777" w:rsidR="00391366" w:rsidRPr="00762366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762366">
              <w:rPr>
                <w:rFonts w:ascii="Angsana New" w:hAnsi="Angsana New" w:hint="cs"/>
                <w:cs/>
              </w:rPr>
              <w:t>3,000</w:t>
            </w: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0935CC05" w:rsidR="00391366" w:rsidRPr="003853C4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 w:hint="cs"/>
                <w:cs/>
              </w:rPr>
              <w:t>3,000</w:t>
            </w:r>
          </w:p>
        </w:tc>
      </w:tr>
      <w:tr w:rsidR="00391366" w:rsidRPr="003853C4" w14:paraId="4819163F" w14:textId="77777777" w:rsidTr="00785B04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9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77F6257D" w:rsidR="00391366" w:rsidRPr="00762366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>(2,6</w:t>
            </w:r>
            <w:r w:rsidR="00EA09E9" w:rsidRPr="00762366">
              <w:rPr>
                <w:rFonts w:ascii="Angsana New" w:hAnsi="Angsana New" w:hint="cs"/>
                <w:cs/>
              </w:rPr>
              <w:t>44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54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180ADDB6" w:rsidR="00391366" w:rsidRPr="003853C4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(2,6</w:t>
            </w:r>
            <w:r w:rsidRPr="003853C4">
              <w:rPr>
                <w:rFonts w:ascii="Angsana New" w:hAnsi="Angsana New"/>
              </w:rPr>
              <w:t>78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785B04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ในตราสารทุนที่ไม่อยู่ในความต้องการของตลาด-มูลค่ายุติธรรม</w:t>
            </w:r>
          </w:p>
        </w:tc>
        <w:tc>
          <w:tcPr>
            <w:tcW w:w="15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7D0F1C24" w:rsidR="00391366" w:rsidRPr="00762366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3</w:t>
            </w:r>
            <w:r w:rsidR="00EA09E9" w:rsidRPr="00762366">
              <w:rPr>
                <w:rFonts w:ascii="Angsana New" w:hAnsi="Angsana New"/>
              </w:rPr>
              <w:t>56</w:t>
            </w:r>
          </w:p>
        </w:tc>
        <w:tc>
          <w:tcPr>
            <w:tcW w:w="154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2FD11895" w:rsidR="00391366" w:rsidRPr="005A6D82" w:rsidRDefault="00391366" w:rsidP="00564457">
            <w:pPr>
              <w:tabs>
                <w:tab w:val="decimal" w:pos="1200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322</w:t>
            </w:r>
          </w:p>
        </w:tc>
      </w:tr>
    </w:tbl>
    <w:p w14:paraId="56E6E285" w14:textId="77777777" w:rsidR="00566E4D" w:rsidRDefault="00566E4D" w:rsidP="00627903">
      <w:pPr>
        <w:ind w:right="-871"/>
        <w:rPr>
          <w:rFonts w:ascii="Angsana New" w:hAnsi="Angsana New"/>
          <w:b/>
          <w:bCs/>
          <w:sz w:val="10"/>
          <w:szCs w:val="10"/>
        </w:rPr>
      </w:pPr>
    </w:p>
    <w:p w14:paraId="728CDB1C" w14:textId="5409F35E" w:rsidR="0062700C" w:rsidRDefault="0062700C">
      <w:pPr>
        <w:rPr>
          <w:rFonts w:ascii="Angsana New" w:hAnsi="Angsana New"/>
          <w:b/>
          <w:bCs/>
          <w:sz w:val="10"/>
          <w:szCs w:val="10"/>
        </w:rPr>
      </w:pPr>
    </w:p>
    <w:p w14:paraId="02BC77E6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1077FACA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6159975C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92C8F72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50EB8A31" w14:textId="77777777" w:rsidR="00B24095" w:rsidRDefault="00B24095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59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29"/>
        <w:gridCol w:w="1302"/>
        <w:gridCol w:w="1207"/>
        <w:gridCol w:w="1282"/>
        <w:gridCol w:w="1139"/>
      </w:tblGrid>
      <w:tr w:rsidR="009964F2" w:rsidRPr="00CD157D" w14:paraId="007F0FA3" w14:textId="77777777" w:rsidTr="008D4FB4">
        <w:trPr>
          <w:trHeight w:val="113"/>
        </w:trPr>
        <w:tc>
          <w:tcPr>
            <w:tcW w:w="47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5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8D4FB4">
        <w:trPr>
          <w:trHeight w:val="113"/>
        </w:trPr>
        <w:tc>
          <w:tcPr>
            <w:tcW w:w="47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05D4DEC1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75D3EC7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503BAB59" w:rsidR="008C630D" w:rsidRPr="006A4B66" w:rsidRDefault="008C630D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9B082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351F2480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0B2E3B7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8C630D" w:rsidRPr="00CD157D" w14:paraId="05487FF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 w:rsidRPr="004E032F">
              <w:rPr>
                <w:rFonts w:ascii="Angsana New" w:hAnsi="Angsana New"/>
                <w:cs/>
              </w:rPr>
              <w:t>บริษัท บางกอกเอ็น</w:t>
            </w:r>
            <w:proofErr w:type="spellStart"/>
            <w:r w:rsidRPr="004E032F">
              <w:rPr>
                <w:rFonts w:ascii="Angsana New" w:hAnsi="Angsana New"/>
                <w:cs/>
              </w:rPr>
              <w:t>เต</w:t>
            </w:r>
            <w:proofErr w:type="spellEnd"/>
            <w:r w:rsidRPr="004E032F">
              <w:rPr>
                <w:rFonts w:ascii="Angsana New" w:hAnsi="Angsana New"/>
                <w:cs/>
              </w:rPr>
              <w:t>อร์เทนเม้น</w:t>
            </w:r>
            <w:proofErr w:type="spellStart"/>
            <w:r w:rsidRPr="004E032F">
              <w:rPr>
                <w:rFonts w:ascii="Angsana New" w:hAnsi="Angsana New"/>
                <w:cs/>
              </w:rPr>
              <w:t>ต์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76697297" w14:textId="77777777" w:rsidR="008C630D" w:rsidRPr="00762366" w:rsidRDefault="008C630D" w:rsidP="008C630D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77777777" w:rsidR="008C630D" w:rsidRPr="00762366" w:rsidRDefault="008C630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299,999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204B56A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8C630D" w:rsidRPr="00CD157D" w14:paraId="28EC95C8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77777777" w:rsidR="008C630D" w:rsidRPr="004E032F" w:rsidRDefault="008C630D" w:rsidP="008C630D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 w:rsidRPr="004E032F">
              <w:rPr>
                <w:rFonts w:ascii="Angsana New" w:hAnsi="Angsana New"/>
                <w:cs/>
              </w:rPr>
              <w:t>บริษัท รังสิโรตม์ว</w:t>
            </w:r>
            <w:proofErr w:type="spellStart"/>
            <w:r w:rsidRPr="004E032F">
              <w:rPr>
                <w:rFonts w:ascii="Angsana New" w:hAnsi="Angsana New"/>
                <w:cs/>
              </w:rPr>
              <w:t>นิช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28364807" w:rsidR="008C630D" w:rsidRPr="00762366" w:rsidRDefault="008C630D" w:rsidP="008C630D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3</w:t>
            </w:r>
            <w:r w:rsidR="001B019E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8C630D" w:rsidRPr="00CD157D" w14:paraId="2A58D766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 w:rsidRPr="004E032F">
              <w:rPr>
                <w:rFonts w:ascii="Angsana New" w:hAnsi="Angsana New"/>
                <w:cs/>
              </w:rPr>
              <w:t>บริษัท นิว</w:t>
            </w:r>
            <w:proofErr w:type="spellStart"/>
            <w:r w:rsidRPr="004E032F">
              <w:rPr>
                <w:rFonts w:ascii="Angsana New" w:hAnsi="Angsana New"/>
                <w:cs/>
              </w:rPr>
              <w:t>เวิลด์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โปรด</w:t>
            </w:r>
            <w:proofErr w:type="spellStart"/>
            <w:r w:rsidRPr="004E032F">
              <w:rPr>
                <w:rFonts w:ascii="Angsana New" w:hAnsi="Angsana New"/>
                <w:cs/>
              </w:rPr>
              <w:t>ั๊</w:t>
            </w:r>
            <w:proofErr w:type="spellEnd"/>
            <w:r w:rsidRPr="004E032F">
              <w:rPr>
                <w:rFonts w:ascii="Angsana New" w:hAnsi="Angsana New"/>
                <w:cs/>
              </w:rPr>
              <w:t>กช</w:t>
            </w:r>
            <w:proofErr w:type="spellStart"/>
            <w:r w:rsidRPr="004E032F">
              <w:rPr>
                <w:rFonts w:ascii="Angsana New" w:hAnsi="Angsana New"/>
                <w:cs/>
              </w:rPr>
              <w:t>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3BF4D392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59,999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AB9F0D4" w14:textId="77777777" w:rsidR="008C630D" w:rsidRPr="004E032F" w:rsidRDefault="008C630D" w:rsidP="008C630D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8C630D" w:rsidRPr="00CD157D" w14:paraId="4195BD3E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77777777" w:rsidR="008C630D" w:rsidRPr="004E032F" w:rsidRDefault="008C630D" w:rsidP="008C630D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60114FE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30,000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3AE01516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8C630D" w:rsidRPr="00CD157D" w14:paraId="5BA460C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77777777" w:rsidR="008C630D" w:rsidRPr="004E032F" w:rsidRDefault="008C630D" w:rsidP="008C630D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อินเตอร์เนชั่น</w:t>
            </w:r>
            <w:proofErr w:type="spellStart"/>
            <w:r w:rsidRPr="004E032F">
              <w:rPr>
                <w:rFonts w:ascii="Angsana New" w:hAnsi="Angsana New"/>
                <w:cs/>
              </w:rPr>
              <w:t>แน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ล </w:t>
            </w:r>
            <w:proofErr w:type="spellStart"/>
            <w:r w:rsidRPr="004E032F">
              <w:rPr>
                <w:rFonts w:ascii="Angsana New" w:hAnsi="Angsana New"/>
                <w:cs/>
              </w:rPr>
              <w:t>ดิสทริ</w:t>
            </w:r>
            <w:proofErr w:type="spellEnd"/>
            <w:r w:rsidRPr="004E032F">
              <w:rPr>
                <w:rFonts w:ascii="Angsana New" w:hAnsi="Angsana New"/>
                <w:cs/>
              </w:rPr>
              <w:t>บิว</w:t>
            </w:r>
            <w:proofErr w:type="spellStart"/>
            <w:r w:rsidRPr="004E032F">
              <w:rPr>
                <w:rFonts w:ascii="Angsana New" w:hAnsi="Angsana New"/>
                <w:cs/>
              </w:rPr>
              <w:t>ชั่น</w:t>
            </w:r>
            <w:proofErr w:type="spellEnd"/>
            <w:r w:rsidRPr="004E032F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C4FA5E7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590CD06A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444B71A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2280B3" w14:textId="77777777" w:rsidR="008C630D" w:rsidRPr="004E032F" w:rsidRDefault="008C630D" w:rsidP="008C630D">
            <w:pPr>
              <w:tabs>
                <w:tab w:val="left" w:pos="162"/>
                <w:tab w:val="left" w:pos="342"/>
                <w:tab w:val="left" w:pos="882"/>
              </w:tabs>
              <w:ind w:left="-18" w:firstLine="18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6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บางกอกเท</w:t>
            </w:r>
            <w:proofErr w:type="spellStart"/>
            <w:r w:rsidRPr="004E032F">
              <w:rPr>
                <w:rFonts w:ascii="Angsana New" w:hAnsi="Angsana New"/>
                <w:cs/>
              </w:rPr>
              <w:t>เล</w:t>
            </w:r>
            <w:proofErr w:type="spellEnd"/>
            <w:r w:rsidRPr="004E032F">
              <w:rPr>
                <w:rFonts w:ascii="Angsana New" w:hAnsi="Angsana New"/>
                <w:cs/>
              </w:rPr>
              <w:t>วิชั่น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62B01FE7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9C4C8B2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2D541E18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5,000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0F1358DC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8C630D" w:rsidRPr="00CD157D" w14:paraId="703A1D32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7777777" w:rsidR="008C630D" w:rsidRPr="004E032F" w:rsidRDefault="008C630D" w:rsidP="008C630D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302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13A761CB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</w:tcPr>
          <w:p w14:paraId="42952F0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53FD4ADD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77777777" w:rsidR="008C630D" w:rsidRPr="004E032F" w:rsidRDefault="008C630D" w:rsidP="008C630D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8</w:t>
            </w:r>
            <w:r w:rsidRPr="004E032F">
              <w:rPr>
                <w:rFonts w:ascii="Angsana New" w:hAnsi="Angsana New"/>
              </w:rPr>
              <w:t>.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30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8C630D" w:rsidRPr="00762366" w:rsidRDefault="008C630D" w:rsidP="008C630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99.99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199,992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8C630D" w:rsidRPr="00CD157D" w14:paraId="655B39AA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2" w:type="dxa"/>
            <w:tcBorders>
              <w:top w:val="single" w:sz="4" w:space="0" w:color="auto"/>
            </w:tcBorders>
          </w:tcPr>
          <w:p w14:paraId="769CBDB5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77777777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762366">
              <w:rPr>
                <w:rFonts w:ascii="Angsana New" w:hAnsi="Angsana New"/>
              </w:rPr>
              <w:t>834,982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77777777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834,982</w:t>
            </w:r>
          </w:p>
        </w:tc>
      </w:tr>
      <w:tr w:rsidR="008C630D" w:rsidRPr="00CD157D" w14:paraId="2CA420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</w:tcBorders>
          </w:tcPr>
          <w:p w14:paraId="77C02478" w14:textId="77777777" w:rsidR="008C630D" w:rsidRPr="004E032F" w:rsidRDefault="008C630D" w:rsidP="008C630D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2" w:type="dxa"/>
          </w:tcPr>
          <w:p w14:paraId="2143F726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right w:val="single" w:sz="4" w:space="0" w:color="auto"/>
            </w:tcBorders>
          </w:tcPr>
          <w:p w14:paraId="476D217B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8C630D" w:rsidRPr="00762366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8C630D" w:rsidRPr="004E032F" w:rsidRDefault="008C630D" w:rsidP="008C630D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8C630D" w:rsidRPr="00CD157D" w14:paraId="3FD4DA15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hint="cs"/>
                <w:cs/>
              </w:rPr>
              <w:t xml:space="preserve">            </w:t>
            </w:r>
            <w:r w:rsidRPr="00762366">
              <w:t xml:space="preserve">- </w:t>
            </w:r>
            <w:r w:rsidRPr="00762366">
              <w:rPr>
                <w:cs/>
              </w:rPr>
              <w:t>บริษัท บีอีซี อินเตอร์เนชั่น</w:t>
            </w:r>
            <w:proofErr w:type="spellStart"/>
            <w:r w:rsidRPr="00762366">
              <w:rPr>
                <w:cs/>
              </w:rPr>
              <w:t>แน</w:t>
            </w:r>
            <w:proofErr w:type="spellEnd"/>
            <w:r w:rsidRPr="00762366">
              <w:rPr>
                <w:cs/>
              </w:rPr>
              <w:t xml:space="preserve">ล </w:t>
            </w:r>
            <w:proofErr w:type="spellStart"/>
            <w:r w:rsidRPr="00762366">
              <w:rPr>
                <w:cs/>
              </w:rPr>
              <w:t>ดิสทริ</w:t>
            </w:r>
            <w:proofErr w:type="spellEnd"/>
            <w:r w:rsidRPr="00762366">
              <w:rPr>
                <w:cs/>
              </w:rPr>
              <w:t>บิว</w:t>
            </w:r>
            <w:proofErr w:type="spellStart"/>
            <w:r w:rsidRPr="00762366">
              <w:rPr>
                <w:cs/>
              </w:rPr>
              <w:t>ชั่น</w:t>
            </w:r>
            <w:proofErr w:type="spellEnd"/>
            <w:r w:rsidRPr="00762366">
              <w:rPr>
                <w:cs/>
              </w:rPr>
              <w:t xml:space="preserve"> จำกัด        </w:t>
            </w:r>
          </w:p>
        </w:tc>
        <w:tc>
          <w:tcPr>
            <w:tcW w:w="1282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7777777" w:rsidR="008C630D" w:rsidRPr="00762366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 xml:space="preserve">         (</w:t>
            </w:r>
            <w:r w:rsidRPr="00762366">
              <w:rPr>
                <w:rFonts w:ascii="Angsana New" w:hAnsi="Angsana New"/>
              </w:rPr>
              <w:t>5,000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4AF769D4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098A6AD6" w14:textId="77777777" w:rsidTr="008D4FB4">
        <w:trPr>
          <w:trHeight w:val="113"/>
        </w:trPr>
        <w:tc>
          <w:tcPr>
            <w:tcW w:w="723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762366">
              <w:rPr>
                <w:rFonts w:hint="cs"/>
                <w:cs/>
              </w:rPr>
              <w:t xml:space="preserve">            </w:t>
            </w:r>
            <w:r w:rsidRPr="00762366">
              <w:t xml:space="preserve">- </w:t>
            </w:r>
            <w:r w:rsidRPr="00762366">
              <w:rPr>
                <w:cs/>
              </w:rPr>
              <w:t>บริษัท นิว</w:t>
            </w:r>
            <w:proofErr w:type="spellStart"/>
            <w:r w:rsidRPr="00762366">
              <w:rPr>
                <w:cs/>
              </w:rPr>
              <w:t>เวิลด์</w:t>
            </w:r>
            <w:proofErr w:type="spellEnd"/>
            <w:r w:rsidRPr="00762366">
              <w:rPr>
                <w:cs/>
              </w:rPr>
              <w:t xml:space="preserve"> โปรด</w:t>
            </w:r>
            <w:proofErr w:type="spellStart"/>
            <w:r w:rsidRPr="00762366">
              <w:rPr>
                <w:cs/>
              </w:rPr>
              <w:t>ั๊</w:t>
            </w:r>
            <w:proofErr w:type="spellEnd"/>
            <w:r w:rsidRPr="00762366">
              <w:rPr>
                <w:cs/>
              </w:rPr>
              <w:t>กช</w:t>
            </w:r>
            <w:proofErr w:type="spellStart"/>
            <w:r w:rsidRPr="00762366">
              <w:rPr>
                <w:cs/>
              </w:rPr>
              <w:t>ั่น</w:t>
            </w:r>
            <w:proofErr w:type="spellEnd"/>
            <w:r w:rsidRPr="00762366">
              <w:rPr>
                <w:cs/>
              </w:rPr>
              <w:t xml:space="preserve"> จำกัด</w:t>
            </w: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3A43DCC2" w:rsidR="008C630D" w:rsidRPr="00762366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 xml:space="preserve">       (</w:t>
            </w:r>
            <w:r w:rsidRPr="00762366">
              <w:rPr>
                <w:rFonts w:ascii="Angsana New" w:hAnsi="Angsana New"/>
              </w:rPr>
              <w:t>5</w:t>
            </w:r>
            <w:r w:rsidR="00F711C7" w:rsidRPr="00762366">
              <w:rPr>
                <w:rFonts w:ascii="Angsana New" w:hAnsi="Angsana New"/>
              </w:rPr>
              <w:t>3,990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10A3C3B5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 w:hint="cs"/>
                <w:cs/>
              </w:rPr>
              <w:t>3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3FA8C941" w14:textId="77777777" w:rsidTr="008D4FB4">
        <w:trPr>
          <w:trHeight w:val="113"/>
        </w:trPr>
        <w:tc>
          <w:tcPr>
            <w:tcW w:w="4729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8C630D" w:rsidRPr="00A84539" w:rsidRDefault="008C630D" w:rsidP="008C630D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14:paraId="65466CD7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79EC6F39" w:rsidR="008C630D" w:rsidRPr="00762366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 w:hint="cs"/>
                <w:cs/>
              </w:rPr>
              <w:t xml:space="preserve">       (</w:t>
            </w:r>
            <w:r w:rsidRPr="00762366">
              <w:rPr>
                <w:rFonts w:ascii="Angsana New" w:hAnsi="Angsana New"/>
              </w:rPr>
              <w:t>5</w:t>
            </w:r>
            <w:r w:rsidR="00F711C7" w:rsidRPr="00762366">
              <w:rPr>
                <w:rFonts w:ascii="Angsana New" w:hAnsi="Angsana New"/>
              </w:rPr>
              <w:t>8,990</w:t>
            </w:r>
            <w:r w:rsidRPr="00762366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7597BA7C" w:rsidR="008C630D" w:rsidRPr="004E032F" w:rsidRDefault="008C630D" w:rsidP="008C630D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 w:rsidR="00391366">
              <w:rPr>
                <w:rFonts w:ascii="Angsana New" w:hAnsi="Angsana New"/>
              </w:rPr>
              <w:t>8</w:t>
            </w:r>
            <w:r w:rsidRPr="004E032F">
              <w:rPr>
                <w:rFonts w:ascii="Angsana New" w:hAnsi="Angsana New"/>
              </w:rPr>
              <w:t>,</w:t>
            </w:r>
            <w:r w:rsidR="00391366">
              <w:rPr>
                <w:rFonts w:ascii="Angsana New" w:hAnsi="Angsana New"/>
              </w:rPr>
              <w:t>9</w:t>
            </w:r>
            <w:r w:rsidR="002F0B56">
              <w:rPr>
                <w:rFonts w:ascii="Angsana New" w:hAnsi="Angsana New"/>
              </w:rPr>
              <w:t>90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8C630D" w:rsidRPr="00CD157D" w14:paraId="5C645403" w14:textId="77777777" w:rsidTr="008D4FB4">
        <w:trPr>
          <w:trHeight w:val="113"/>
        </w:trPr>
        <w:tc>
          <w:tcPr>
            <w:tcW w:w="4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77777777" w:rsidR="008C630D" w:rsidRPr="004E032F" w:rsidRDefault="008C630D" w:rsidP="008C630D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8C630D" w:rsidRPr="00762366" w:rsidRDefault="008C630D" w:rsidP="008C630D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0511CF12" w:rsidR="008C630D" w:rsidRPr="00762366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 w:rsidRPr="00762366">
              <w:rPr>
                <w:rFonts w:ascii="Angsana New" w:hAnsi="Angsana New"/>
              </w:rPr>
              <w:t>775,</w:t>
            </w:r>
            <w:r w:rsidR="00F711C7" w:rsidRPr="00762366">
              <w:rPr>
                <w:rFonts w:ascii="Angsana New" w:hAnsi="Angsana New"/>
              </w:rPr>
              <w:t>992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283A8EFF" w:rsidR="008C630D" w:rsidRPr="004E032F" w:rsidRDefault="008C630D" w:rsidP="008C630D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775</w:t>
            </w:r>
            <w:r w:rsidRPr="004E032F">
              <w:rPr>
                <w:rFonts w:ascii="Angsana New" w:hAnsi="Angsana New"/>
              </w:rPr>
              <w:t>,9</w:t>
            </w:r>
            <w:r w:rsidR="00391366">
              <w:rPr>
                <w:rFonts w:ascii="Angsana New" w:hAnsi="Angsana New"/>
              </w:rPr>
              <w:t>92</w:t>
            </w:r>
          </w:p>
        </w:tc>
      </w:tr>
    </w:tbl>
    <w:p w14:paraId="0FF7DFB1" w14:textId="77777777" w:rsidR="00AE59F1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</w:rPr>
      </w:pP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</w:t>
      </w:r>
      <w:proofErr w:type="spellStart"/>
      <w:r w:rsidRPr="00AA0644">
        <w:rPr>
          <w:rFonts w:hint="cs"/>
          <w:b/>
          <w:bCs/>
          <w:cs/>
        </w:rPr>
        <w:t>แน</w:t>
      </w:r>
      <w:proofErr w:type="spellEnd"/>
      <w:r w:rsidRPr="00AA0644">
        <w:rPr>
          <w:rFonts w:hint="cs"/>
          <w:b/>
          <w:bCs/>
          <w:cs/>
        </w:rPr>
        <w:t xml:space="preserve">ล </w:t>
      </w:r>
      <w:proofErr w:type="spellStart"/>
      <w:r w:rsidRPr="00AA0644">
        <w:rPr>
          <w:rFonts w:hint="cs"/>
          <w:b/>
          <w:bCs/>
          <w:cs/>
        </w:rPr>
        <w:t>ดิสทริ</w:t>
      </w:r>
      <w:proofErr w:type="spellEnd"/>
      <w:r w:rsidRPr="00AA0644">
        <w:rPr>
          <w:rFonts w:hint="cs"/>
          <w:b/>
          <w:bCs/>
          <w:cs/>
        </w:rPr>
        <w:t>บิว</w:t>
      </w:r>
      <w:proofErr w:type="spellStart"/>
      <w:r w:rsidRPr="00AA0644">
        <w:rPr>
          <w:rFonts w:hint="cs"/>
          <w:b/>
          <w:bCs/>
          <w:cs/>
        </w:rPr>
        <w:t>ชั่น</w:t>
      </w:r>
      <w:proofErr w:type="spellEnd"/>
      <w:r w:rsidRPr="00AA0644">
        <w:rPr>
          <w:rFonts w:hint="cs"/>
          <w:b/>
          <w:bCs/>
          <w:cs/>
        </w:rPr>
        <w:t xml:space="preserve">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 xml:space="preserve">ทีวีบี ทรี </w:t>
      </w:r>
      <w:proofErr w:type="spellStart"/>
      <w:r>
        <w:rPr>
          <w:rFonts w:hint="cs"/>
          <w:b/>
          <w:bCs/>
          <w:cs/>
        </w:rPr>
        <w:t>เน็ตเวอร์ค</w:t>
      </w:r>
      <w:proofErr w:type="spellEnd"/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</w:t>
      </w:r>
      <w:proofErr w:type="spellStart"/>
      <w:r w:rsidRPr="00955244">
        <w:rPr>
          <w:rFonts w:ascii="Angsana New" w:hAnsi="Angsana New" w:cs="Angsana New"/>
          <w:spacing w:val="-2"/>
          <w:cs/>
        </w:rPr>
        <w:t>แน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ล </w:t>
      </w:r>
      <w:proofErr w:type="spellStart"/>
      <w:r w:rsidRPr="00955244">
        <w:rPr>
          <w:rFonts w:ascii="Angsana New" w:hAnsi="Angsana New" w:cs="Angsana New"/>
          <w:spacing w:val="-2"/>
          <w:cs/>
        </w:rPr>
        <w:t>ดิสทริ</w:t>
      </w:r>
      <w:proofErr w:type="spellEnd"/>
      <w:r w:rsidRPr="00955244">
        <w:rPr>
          <w:rFonts w:ascii="Angsana New" w:hAnsi="Angsana New" w:cs="Angsana New"/>
          <w:spacing w:val="-2"/>
          <w:cs/>
        </w:rPr>
        <w:t>บิว</w:t>
      </w:r>
      <w:proofErr w:type="spellStart"/>
      <w:r w:rsidRPr="00955244">
        <w:rPr>
          <w:rFonts w:ascii="Angsana New" w:hAnsi="Angsana New" w:cs="Angsana New"/>
          <w:spacing w:val="-2"/>
          <w:cs/>
        </w:rPr>
        <w:t>ชั่น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</w:t>
      </w:r>
      <w:proofErr w:type="spellStart"/>
      <w:r w:rsidRPr="00955244">
        <w:rPr>
          <w:rFonts w:ascii="Angsana New" w:hAnsi="Angsana New" w:cs="Angsana New"/>
          <w:spacing w:val="-2"/>
          <w:cs/>
        </w:rPr>
        <w:t>เน็ตเวอร์ค</w:t>
      </w:r>
      <w:proofErr w:type="spellEnd"/>
      <w:r w:rsidRPr="00955244">
        <w:rPr>
          <w:rFonts w:ascii="Angsana New" w:hAnsi="Angsana New" w:cs="Angsana New"/>
          <w:spacing w:val="-2"/>
          <w:cs/>
        </w:rPr>
        <w:t xml:space="preserve">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 xml:space="preserve">บริษัท ทีวีบี ทรี </w:t>
      </w:r>
      <w:proofErr w:type="spellStart"/>
      <w:r w:rsidRPr="009665FA">
        <w:rPr>
          <w:rFonts w:ascii="Angsana New" w:hAnsi="Angsana New" w:cs="Angsana New"/>
          <w:cs/>
        </w:rPr>
        <w:t>เน็ตเวอร์ค</w:t>
      </w:r>
      <w:proofErr w:type="spellEnd"/>
      <w:r w:rsidRPr="009665FA">
        <w:rPr>
          <w:rFonts w:ascii="Angsana New" w:hAnsi="Angsana New" w:cs="Angsana New"/>
          <w:cs/>
        </w:rPr>
        <w:t xml:space="preserve">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77777777" w:rsidR="00815EF1" w:rsidRDefault="00815E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7EB1C973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29433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9B082A">
              <w:rPr>
                <w:rFonts w:ascii="Angsana New" w:hAnsi="Angsana New"/>
                <w:sz w:val="24"/>
                <w:szCs w:val="24"/>
              </w:rPr>
              <w:t>6</w:t>
            </w:r>
            <w:r w:rsidR="0081566A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575F1A7A" w:rsidR="008C630D" w:rsidRPr="00B2444A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9B082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0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0343CE92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48A27BB9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9B082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3D7C9827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B082A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8F3EDE">
              <w:rPr>
                <w:rFonts w:ascii="Angsana New" w:hAnsi="Angsana New" w:cs="Angsana New" w:hint="cs"/>
                <w:sz w:val="24"/>
                <w:szCs w:val="24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sz w:val="24"/>
                <w:szCs w:val="24"/>
                <w:cs/>
              </w:rPr>
              <w:t>ิ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9B082A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9F1FAE">
            <w:pPr>
              <w:tabs>
                <w:tab w:val="decimal" w:pos="-130"/>
              </w:tabs>
              <w:spacing w:line="228" w:lineRule="auto"/>
              <w:jc w:val="right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9F1FAE">
            <w:pPr>
              <w:tabs>
                <w:tab w:val="decimal" w:pos="-130"/>
              </w:tabs>
              <w:spacing w:line="228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เต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อร์เทนเม้น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ต์</w:t>
            </w:r>
            <w:proofErr w:type="spellEnd"/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0E9C9299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นิช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74A0B762" w:rsidR="00805607" w:rsidRPr="008A7B35" w:rsidRDefault="00B47CF9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 โฆษณาทางโทรทัศน์รวมถึงเป็นตัวแทนขายลิขสิทธิ์ละคร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3F181633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เวิลด์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โปรด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ั๊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กช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805607" w:rsidRPr="008A7B35" w:rsidRDefault="00805607" w:rsidP="00805607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 w:rsidR="00B16CBD"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389E915D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="000D6D90"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16CBD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</w:t>
            </w:r>
            <w:r w:rsidR="00B16CB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0272FA">
              <w:rPr>
                <w:rFonts w:ascii="Angsana New" w:hAnsi="Angsana New" w:hint="cs"/>
                <w:sz w:val="24"/>
                <w:szCs w:val="24"/>
                <w:cs/>
              </w:rPr>
              <w:t>ให้บริการตัดต่อภาพ</w:t>
            </w:r>
          </w:p>
          <w:p w14:paraId="17CD032F" w14:textId="03EF2BDE" w:rsidR="00805607" w:rsidRPr="008A7B35" w:rsidRDefault="000272FA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46D71740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บีอีซี อินเตอร์เนชั่น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แน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5B7D38A8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805607" w:rsidRPr="008A7B35" w:rsidRDefault="00805607" w:rsidP="00805607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ดิสทริ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>บิว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ชั่น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805607" w:rsidRPr="00762366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805607" w:rsidRPr="00762366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2D2E038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99CBA8D" w14:textId="0CB92FCD" w:rsidR="00805607" w:rsidRPr="008A7B35" w:rsidRDefault="00805607" w:rsidP="00805607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6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บางกอกเท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เล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วิชั่น จำกัด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CAD9D53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จัดหา ผลิตรายการและขายเวลา 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79346C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3DCE0B7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BA578EA" w14:textId="312B7CE3" w:rsidR="00805607" w:rsidRPr="00762366" w:rsidRDefault="00FD7FD4" w:rsidP="009F1FAE">
            <w:pPr>
              <w:tabs>
                <w:tab w:val="decimal" w:pos="-130"/>
              </w:tabs>
              <w:spacing w:line="228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</w:t>
            </w:r>
            <w:r w:rsidR="0047339C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61C77D6" w14:textId="604A8FD5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79329E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949B053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FE4407" w14:textId="77777777" w:rsidR="00805607" w:rsidRPr="008A7B35" w:rsidRDefault="00805607" w:rsidP="00805607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784C59F" w14:textId="77777777" w:rsidR="00805607" w:rsidRPr="00762366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B9E08A8" w14:textId="77777777" w:rsidR="00805607" w:rsidRPr="00762366" w:rsidRDefault="00805607" w:rsidP="00805607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BEC8BB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A279482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0F66E47F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20472446" w14:textId="329CF9D0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7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บีอีซีไอ คอร์ปอเรชั่น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4476460" w14:textId="77777777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ลงทุนในธุรกิจ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ดิจิตอลแพลทฟอร์ม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E293A3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C46A91D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DD2694C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C1E3F15" w14:textId="2CDA6DFD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5FF12CF8" w:rsidR="00805607" w:rsidRPr="008A7B35" w:rsidRDefault="00805607" w:rsidP="00805607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="00B16CBD">
              <w:rPr>
                <w:rFonts w:ascii="Angsana New" w:hAnsi="Angsana New"/>
                <w:sz w:val="24"/>
                <w:szCs w:val="24"/>
              </w:rPr>
              <w:t>8</w:t>
            </w:r>
            <w:r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805607" w:rsidRPr="00E36936" w:rsidRDefault="00805607" w:rsidP="00805607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805607" w:rsidRPr="00762366" w:rsidRDefault="00805607" w:rsidP="00805607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4F37E971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2444A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805607" w:rsidRPr="00BB6B92" w:rsidRDefault="00805607" w:rsidP="00805607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805607" w:rsidRPr="008A7B35" w:rsidRDefault="00805607" w:rsidP="00805607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805607" w:rsidRPr="00762366" w:rsidRDefault="00805607" w:rsidP="00805607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805607" w:rsidRPr="00762366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2444A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805607" w:rsidRPr="00E96A49" w:rsidRDefault="00805607" w:rsidP="00805607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บิว</w:t>
            </w:r>
            <w:proofErr w:type="spellStart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ชั่น</w:t>
            </w:r>
            <w:proofErr w:type="spellEnd"/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805607" w:rsidRPr="00762366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805607" w:rsidRPr="00762366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2444A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ทีวีบี ทรี </w:t>
            </w:r>
            <w:proofErr w:type="spellStart"/>
            <w:r w:rsidRPr="008A7B35">
              <w:rPr>
                <w:rFonts w:ascii="Angsana New" w:hAnsi="Angsana New"/>
                <w:sz w:val="24"/>
                <w:szCs w:val="24"/>
                <w:cs/>
              </w:rPr>
              <w:t>เน็ตเวอร์ค</w:t>
            </w:r>
            <w:proofErr w:type="spellEnd"/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805607" w:rsidRPr="008A7B35" w:rsidRDefault="00805607" w:rsidP="00805607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77777777" w:rsidR="00805607" w:rsidRPr="00762366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805607" w:rsidRPr="00762366" w:rsidRDefault="00805607" w:rsidP="00805607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762366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34E2EFBD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7462E"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2444A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805607" w:rsidRPr="008A7B35" w:rsidRDefault="00805607" w:rsidP="00805607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805607" w:rsidRPr="008A7B35" w:rsidRDefault="00805607" w:rsidP="00805607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805607" w:rsidRPr="00762366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805607" w:rsidRPr="00762366" w:rsidRDefault="00805607" w:rsidP="00805607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805607" w:rsidRPr="00762366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805607" w:rsidRPr="00614FCB" w:rsidRDefault="00805607" w:rsidP="009F1FAE">
            <w:pPr>
              <w:tabs>
                <w:tab w:val="decimal" w:pos="-130"/>
                <w:tab w:val="left" w:pos="38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534F3C85" w:rsidR="00A0105B" w:rsidRPr="00955244" w:rsidRDefault="000272FA">
      <w:pPr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39029A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D300" w14:textId="6303B143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532FA65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7B68B" w14:textId="268F44AB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861EC47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11D01" w14:textId="322A3928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9B082A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ม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ิ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9B082A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7299CB98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65</w:t>
            </w:r>
          </w:p>
        </w:tc>
      </w:tr>
      <w:tr w:rsidR="0068094B" w:rsidRPr="0039029A" w14:paraId="7628F447" w14:textId="77777777" w:rsidTr="0039029A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DAA" w14:textId="77777777" w:rsidR="00355947" w:rsidRPr="0039029A" w:rsidRDefault="00355947" w:rsidP="00355947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9866" w14:textId="633F8957" w:rsidR="00355947" w:rsidRPr="00762366" w:rsidRDefault="000A5306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762366">
              <w:rPr>
                <w:rFonts w:hint="cs"/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906C" w14:textId="6246E309" w:rsidR="00355947" w:rsidRPr="00762366" w:rsidRDefault="00355947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762366">
              <w:rPr>
                <w:sz w:val="31"/>
                <w:szCs w:val="31"/>
                <w:cs/>
              </w:rPr>
              <w:t>50.00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1E14" w14:textId="6E85CA5F" w:rsidR="00355947" w:rsidRPr="00762366" w:rsidRDefault="00452D2C" w:rsidP="00930389">
            <w:pPr>
              <w:ind w:left="-108" w:firstLine="2"/>
              <w:jc w:val="right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21,304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F58D" w14:textId="39669A56" w:rsidR="00355947" w:rsidRPr="00762366" w:rsidRDefault="000A5306" w:rsidP="00930389">
            <w:pPr>
              <w:ind w:left="-108" w:firstLine="2"/>
              <w:jc w:val="right"/>
              <w:rPr>
                <w:sz w:val="31"/>
                <w:szCs w:val="31"/>
              </w:rPr>
            </w:pPr>
            <w:r w:rsidRPr="00762366">
              <w:rPr>
                <w:sz w:val="31"/>
                <w:szCs w:val="31"/>
              </w:rPr>
              <w:t>23</w:t>
            </w:r>
            <w:r w:rsidR="00355947" w:rsidRPr="00762366">
              <w:rPr>
                <w:sz w:val="31"/>
                <w:szCs w:val="31"/>
              </w:rPr>
              <w:t>,</w:t>
            </w:r>
            <w:r w:rsidRPr="00762366">
              <w:rPr>
                <w:sz w:val="31"/>
                <w:szCs w:val="31"/>
              </w:rPr>
              <w:t>800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2A71" w14:textId="54CABEB1" w:rsidR="00355947" w:rsidRPr="00762366" w:rsidRDefault="000A5306" w:rsidP="00930389">
            <w:pPr>
              <w:ind w:left="-108" w:firstLine="18"/>
              <w:jc w:val="right"/>
              <w:rPr>
                <w:sz w:val="31"/>
                <w:szCs w:val="31"/>
              </w:rPr>
            </w:pPr>
            <w:r w:rsidRPr="00762366">
              <w:rPr>
                <w:sz w:val="31"/>
                <w:szCs w:val="31"/>
              </w:rPr>
              <w:t>11,820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21769" w14:textId="1D67520F" w:rsidR="00355947" w:rsidRPr="0039029A" w:rsidRDefault="00355947" w:rsidP="00930389">
            <w:pPr>
              <w:ind w:left="-108" w:firstLine="18"/>
              <w:jc w:val="right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19</w:t>
            </w:r>
            <w:r w:rsidRPr="0039029A">
              <w:rPr>
                <w:sz w:val="31"/>
                <w:szCs w:val="31"/>
              </w:rPr>
              <w:t>,</w:t>
            </w:r>
            <w:r w:rsidRPr="0039029A">
              <w:rPr>
                <w:sz w:val="31"/>
                <w:szCs w:val="31"/>
                <w:cs/>
              </w:rPr>
              <w:t>700</w:t>
            </w:r>
          </w:p>
        </w:tc>
      </w:tr>
    </w:tbl>
    <w:p w14:paraId="5C54BCC0" w14:textId="77777777" w:rsidR="0042184A" w:rsidRPr="0042184A" w:rsidRDefault="0042184A" w:rsidP="0042184A">
      <w:pPr>
        <w:ind w:left="630" w:right="-26" w:firstLine="518"/>
        <w:jc w:val="thaiDistribute"/>
        <w:rPr>
          <w:b/>
          <w:bCs/>
          <w:sz w:val="10"/>
          <w:szCs w:val="10"/>
        </w:rPr>
      </w:pPr>
    </w:p>
    <w:p w14:paraId="0F78827F" w14:textId="313BE197" w:rsidR="0062700C" w:rsidRPr="0062700C" w:rsidRDefault="000272FA" w:rsidP="0039029A">
      <w:pPr>
        <w:spacing w:line="300" w:lineRule="atLeast"/>
        <w:ind w:left="630" w:right="-222" w:firstLine="518"/>
        <w:jc w:val="thaiDistribute"/>
        <w:rPr>
          <w:spacing w:val="-4"/>
          <w:cs/>
        </w:rPr>
      </w:pPr>
      <w:r>
        <w:rPr>
          <w:rFonts w:hint="cs"/>
          <w:spacing w:val="-4"/>
          <w:cs/>
        </w:rPr>
        <w:t xml:space="preserve">ในเดือนกุมภาพันธ์ </w:t>
      </w:r>
      <w:r>
        <w:rPr>
          <w:spacing w:val="-4"/>
        </w:rPr>
        <w:t xml:space="preserve">2566 </w:t>
      </w:r>
      <w:r w:rsidR="0062700C"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="0062700C" w:rsidRPr="0062700C">
        <w:rPr>
          <w:spacing w:val="-4"/>
        </w:rPr>
        <w:t>7.8</w:t>
      </w:r>
      <w:r>
        <w:rPr>
          <w:spacing w:val="-4"/>
        </w:rPr>
        <w:t>8</w:t>
      </w:r>
      <w:r w:rsidR="0062700C" w:rsidRPr="0062700C">
        <w:rPr>
          <w:spacing w:val="-4"/>
        </w:rPr>
        <w:t xml:space="preserve"> </w:t>
      </w:r>
      <w:r w:rsidR="0062700C"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F44C7D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77777777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เงินปันผล</w:t>
            </w:r>
          </w:p>
          <w:p w14:paraId="2F602093" w14:textId="5CE8FF30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9B082A">
              <w:t>6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F44C7D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7BEC8" w14:textId="017FDDCC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9B082A">
              <w:t>0</w:t>
            </w:r>
            <w:r w:rsidRPr="0039029A">
              <w:rPr>
                <w:cs/>
              </w:rPr>
              <w:t xml:space="preserve"> ม</w:t>
            </w:r>
            <w:r w:rsidR="009B082A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2566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3E467608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2565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76C3" w14:textId="13DFC58C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9B082A">
              <w:t>0</w:t>
            </w:r>
            <w:r w:rsidRPr="0039029A">
              <w:rPr>
                <w:cs/>
              </w:rPr>
              <w:t xml:space="preserve"> ม</w:t>
            </w:r>
            <w:r w:rsidR="009B082A">
              <w:rPr>
                <w:rFonts w:hint="cs"/>
                <w:cs/>
              </w:rPr>
              <w:t>ิ</w:t>
            </w:r>
            <w:r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738A2E2E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9B082A">
              <w:t>0</w:t>
            </w:r>
            <w:r w:rsidR="00355947" w:rsidRPr="0039029A">
              <w:rPr>
                <w:cs/>
              </w:rPr>
              <w:t xml:space="preserve"> </w:t>
            </w:r>
            <w:r w:rsidR="000272FA" w:rsidRPr="0039029A">
              <w:rPr>
                <w:rFonts w:hint="cs"/>
                <w:cs/>
              </w:rPr>
              <w:t>ม</w:t>
            </w:r>
            <w:r w:rsidR="009B082A">
              <w:rPr>
                <w:rFonts w:hint="cs"/>
                <w:cs/>
              </w:rPr>
              <w:t>ิ</w:t>
            </w:r>
            <w:r w:rsidR="00355947" w:rsidRPr="0039029A">
              <w:rPr>
                <w:cs/>
              </w:rPr>
              <w:t>.</w:t>
            </w:r>
            <w:r w:rsidR="009B082A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2565</w:t>
            </w:r>
          </w:p>
        </w:tc>
      </w:tr>
      <w:tr w:rsidR="00F44C7D" w:rsidRPr="0039029A" w14:paraId="319EE8CE" w14:textId="77777777" w:rsidTr="00F44C7D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8CC9B" w14:textId="77777777" w:rsidR="000A5306" w:rsidRPr="00F44C7D" w:rsidRDefault="000A5306" w:rsidP="00F44C7D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AB5" w14:textId="77777777" w:rsidR="000A5306" w:rsidRPr="0039029A" w:rsidRDefault="000A5306" w:rsidP="000A5306">
            <w:pPr>
              <w:spacing w:line="228" w:lineRule="auto"/>
              <w:jc w:val="both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557CE" w14:textId="747D417C" w:rsidR="000A5306" w:rsidRPr="00762366" w:rsidRDefault="000A5306" w:rsidP="00B0483F">
            <w:pPr>
              <w:ind w:firstLine="2"/>
              <w:jc w:val="right"/>
            </w:pPr>
            <w:r w:rsidRPr="00762366">
              <w:t>23,640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65134" w14:textId="0FC42E44" w:rsidR="000A5306" w:rsidRPr="00762366" w:rsidRDefault="000A5306" w:rsidP="00B0483F">
            <w:pPr>
              <w:ind w:firstLine="2"/>
              <w:jc w:val="right"/>
            </w:pPr>
            <w:r w:rsidRPr="00762366">
              <w:rPr>
                <w:cs/>
              </w:rPr>
              <w:t>39</w:t>
            </w:r>
            <w:r w:rsidRPr="00762366">
              <w:t>,</w:t>
            </w:r>
            <w:r w:rsidRPr="00762366">
              <w:rPr>
                <w:cs/>
              </w:rPr>
              <w:t>400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09C9" w14:textId="73B18D45" w:rsidR="000A5306" w:rsidRPr="00762366" w:rsidRDefault="000A5306" w:rsidP="000A5306">
            <w:pPr>
              <w:ind w:left="-108" w:right="-118" w:firstLine="2"/>
              <w:jc w:val="center"/>
            </w:pPr>
            <w:r w:rsidRPr="00762366">
              <w:rPr>
                <w:cs/>
              </w:rPr>
              <w:t>-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BB5F" w14:textId="6192D14B" w:rsidR="000A5306" w:rsidRPr="0039029A" w:rsidRDefault="000A5306" w:rsidP="000A530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411255DD" w:rsidR="00BD59D5" w:rsidRPr="000A5306" w:rsidRDefault="003C5FC2" w:rsidP="0039029A">
      <w:pPr>
        <w:spacing w:line="300" w:lineRule="atLeast"/>
        <w:ind w:left="630" w:right="-222" w:firstLine="518"/>
        <w:jc w:val="thaiDistribute"/>
      </w:pPr>
      <w:r w:rsidRPr="000A5306">
        <w:rPr>
          <w:rFonts w:hint="cs"/>
          <w:spacing w:val="-4"/>
          <w:cs/>
        </w:rPr>
        <w:t>งบการเงินของ</w:t>
      </w:r>
      <w:r w:rsidR="0042184A" w:rsidRPr="000A5306">
        <w:rPr>
          <w:rFonts w:hint="cs"/>
          <w:spacing w:val="-4"/>
          <w:cs/>
        </w:rPr>
        <w:t>กิจ</w:t>
      </w:r>
      <w:r w:rsidRPr="000A5306">
        <w:rPr>
          <w:rFonts w:hint="cs"/>
          <w:spacing w:val="-4"/>
          <w:cs/>
        </w:rPr>
        <w:t xml:space="preserve">การร่วมค้าที่นำมาใช้ในการบันทึกบัญชีเงินลงทุนตามวิธีส่วนได้เสียในงบการเงินระหว่างกาลรวม </w:t>
      </w:r>
      <w:r w:rsidRPr="000A5306">
        <w:rPr>
          <w:rFonts w:hint="cs"/>
          <w:cs/>
        </w:rPr>
        <w:t xml:space="preserve">ณ วันที่ </w:t>
      </w:r>
      <w:r w:rsidRPr="000A5306">
        <w:t>3</w:t>
      </w:r>
      <w:r w:rsidR="009B082A">
        <w:t>0</w:t>
      </w:r>
      <w:r w:rsidRPr="000A5306">
        <w:t xml:space="preserve"> </w:t>
      </w:r>
      <w:r w:rsidR="009B082A">
        <w:rPr>
          <w:rFonts w:hint="cs"/>
          <w:cs/>
        </w:rPr>
        <w:t>มิถุนายน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Pr="000A5306">
        <w:t xml:space="preserve"> </w:t>
      </w:r>
      <w:r w:rsidRPr="000A5306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9B082A">
        <w:rPr>
          <w:rFonts w:hint="cs"/>
          <w:cs/>
        </w:rPr>
        <w:t>หก</w:t>
      </w:r>
      <w:r w:rsidRPr="000A5306">
        <w:rPr>
          <w:rFonts w:hint="cs"/>
          <w:cs/>
        </w:rPr>
        <w:t>เดือนสิ้นสุดวันที่</w:t>
      </w:r>
      <w:r w:rsidRPr="000A5306">
        <w:t xml:space="preserve"> </w:t>
      </w:r>
      <w:r w:rsidRPr="000A5306">
        <w:rPr>
          <w:rFonts w:hint="cs"/>
          <w:cs/>
        </w:rPr>
        <w:t xml:space="preserve">             </w:t>
      </w:r>
      <w:r w:rsidRPr="000A5306">
        <w:t>3</w:t>
      </w:r>
      <w:r w:rsidR="009B082A">
        <w:t>0</w:t>
      </w:r>
      <w:r w:rsidRPr="000A5306">
        <w:t xml:space="preserve"> </w:t>
      </w:r>
      <w:r w:rsidR="001F1F71" w:rsidRPr="000A5306">
        <w:rPr>
          <w:rFonts w:hint="cs"/>
          <w:cs/>
        </w:rPr>
        <w:t>ม</w:t>
      </w:r>
      <w:r w:rsidR="009B082A">
        <w:rPr>
          <w:rFonts w:hint="cs"/>
          <w:cs/>
        </w:rPr>
        <w:t>ิถุนายน</w:t>
      </w:r>
      <w:r w:rsidRPr="000A5306">
        <w:rPr>
          <w:rFonts w:hint="cs"/>
          <w:cs/>
        </w:rPr>
        <w:t xml:space="preserve"> </w:t>
      </w:r>
      <w:r w:rsidRPr="000A5306">
        <w:t>256</w:t>
      </w:r>
      <w:r w:rsidR="001F1F71" w:rsidRPr="000A5306">
        <w:t>6</w:t>
      </w:r>
      <w:r w:rsidRPr="000A5306">
        <w:rPr>
          <w:rFonts w:hint="cs"/>
          <w:cs/>
        </w:rPr>
        <w:t xml:space="preserve"> ถือตามข้อมูลของผู้บริหาร ซึ่งยังไม่ได้ผ่านการสอบทานโดยผู้สอบบัญชี</w:t>
      </w:r>
    </w:p>
    <w:p w14:paraId="73BD9916" w14:textId="77777777" w:rsidR="00956CDE" w:rsidRDefault="00956CDE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02809970" w14:textId="77777777" w:rsidR="00815EF1" w:rsidRPr="00707C3B" w:rsidRDefault="00815EF1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t>อาคารและอุปกรณ์</w:t>
      </w:r>
    </w:p>
    <w:p w14:paraId="1CADFF02" w14:textId="77777777" w:rsidR="004177DC" w:rsidRPr="004177DC" w:rsidRDefault="004177DC" w:rsidP="004177DC">
      <w:pPr>
        <w:spacing w:line="300" w:lineRule="atLeast"/>
        <w:ind w:left="630" w:right="-311"/>
        <w:rPr>
          <w:b/>
          <w:bCs/>
          <w:sz w:val="16"/>
          <w:szCs w:val="16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DA17FA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DA17FA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658C6B50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C085737" w14:textId="2CC4822F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A370CE">
              <w:rPr>
                <w:rFonts w:ascii="Angsana New" w:hAnsi="Angsana New" w:cs="Angsana New"/>
              </w:rPr>
              <w:t>159</w:t>
            </w:r>
            <w:r w:rsidRPr="00C41215">
              <w:rPr>
                <w:rFonts w:ascii="Angsana New" w:hAnsi="Angsana New" w:cs="Angsana New"/>
              </w:rPr>
              <w:t>,</w:t>
            </w:r>
            <w:r w:rsidR="00A370CE">
              <w:rPr>
                <w:rFonts w:ascii="Angsana New" w:hAnsi="Angsana New" w:cs="Angsana New"/>
              </w:rPr>
              <w:t>0</w:t>
            </w:r>
            <w:r w:rsidR="002F0B56">
              <w:rPr>
                <w:rFonts w:ascii="Angsana New" w:hAnsi="Angsana New" w:cs="Angsana New"/>
              </w:rPr>
              <w:t>90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706D43E" w14:textId="392EC9EB" w:rsidR="004177DC" w:rsidRPr="00C41215" w:rsidRDefault="007D372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249,600</w:t>
            </w:r>
          </w:p>
        </w:tc>
      </w:tr>
      <w:tr w:rsidR="004177DC" w:rsidRPr="00864B27" w14:paraId="1F6A010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6D52EE06" w14:textId="032DC4CF" w:rsidR="004177DC" w:rsidRPr="006505ED" w:rsidRDefault="003B7758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15,00</w:t>
            </w:r>
            <w:r w:rsidR="00265573">
              <w:rPr>
                <w:rFonts w:ascii="Angsana New" w:hAnsi="Angsana New" w:cs="Angsana New"/>
              </w:rPr>
              <w:t>6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218250FF" w14:textId="5F4D4F8A" w:rsidR="004177DC" w:rsidRPr="006505ED" w:rsidRDefault="00D45375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4</w:t>
            </w:r>
            <w:r w:rsidR="007D372E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369</w:t>
            </w:r>
          </w:p>
        </w:tc>
      </w:tr>
      <w:tr w:rsidR="00482A20" w:rsidRPr="00864B27" w14:paraId="40584559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A48C5B0" w14:textId="4610733F" w:rsidR="00482A20" w:rsidRPr="00C41215" w:rsidRDefault="00482A20" w:rsidP="00482A20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ตัดเป็นค่าใช้จ่าย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4D4D904" w14:textId="2A0B60C7" w:rsidR="00482A20" w:rsidRPr="006505ED" w:rsidRDefault="003111A8" w:rsidP="003111A8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 xml:space="preserve"> </w:t>
            </w:r>
            <w:r w:rsidR="00482A20" w:rsidRPr="006505ED">
              <w:rPr>
                <w:rFonts w:ascii="Angsana New" w:hAnsi="Angsana New" w:cs="Angsana New"/>
              </w:rPr>
              <w:t>(8,25</w:t>
            </w:r>
            <w:r w:rsidR="0047339C">
              <w:rPr>
                <w:rFonts w:ascii="Angsana New" w:hAnsi="Angsana New" w:cs="Angsana New"/>
              </w:rPr>
              <w:t>4</w:t>
            </w:r>
            <w:r w:rsidR="00482A20"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74962D64" w14:textId="662CA2D8" w:rsidR="00482A20" w:rsidRPr="006505ED" w:rsidRDefault="00482A20" w:rsidP="00CA1C66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7D372E" w:rsidRPr="00864B27" w14:paraId="55689152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AB1BD98" w:rsidR="007D372E" w:rsidRPr="00C41215" w:rsidRDefault="007D372E" w:rsidP="007D372E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0BA26496" w14:textId="42E5D6BF" w:rsidR="007D372E" w:rsidRPr="006505ED" w:rsidRDefault="007D372E" w:rsidP="007D372E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(14</w:t>
            </w:r>
            <w:r w:rsidR="003B7758" w:rsidRPr="006505ED">
              <w:rPr>
                <w:rFonts w:ascii="Angsana New" w:hAnsi="Angsana New" w:cs="Angsana New"/>
              </w:rPr>
              <w:t>5</w:t>
            </w:r>
            <w:r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FF998D2" w14:textId="5AB5E3E6" w:rsidR="007D372E" w:rsidRPr="006505ED" w:rsidRDefault="007D372E" w:rsidP="007D372E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67D6E44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019CD3D2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B082A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s/>
              </w:rPr>
              <w:t>ิถุนายน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20ECF329" w14:textId="53E97410" w:rsidR="004177DC" w:rsidRPr="006505ED" w:rsidRDefault="003B7758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165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69</w:t>
            </w:r>
            <w:r w:rsidR="0047339C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3D39339A" w14:textId="2BCE1994" w:rsidR="004177DC" w:rsidRPr="006505ED" w:rsidRDefault="007D372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253,</w:t>
            </w:r>
            <w:r w:rsidR="00D45375" w:rsidRPr="006505ED">
              <w:rPr>
                <w:rFonts w:ascii="Angsana New" w:hAnsi="Angsana New" w:cs="Angsana New"/>
              </w:rPr>
              <w:t>969</w:t>
            </w:r>
          </w:p>
        </w:tc>
      </w:tr>
      <w:tr w:rsidR="004177DC" w:rsidRPr="00864B27" w14:paraId="4BB454C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7296A733" w14:textId="77777777" w:rsidR="004177DC" w:rsidRPr="006505ED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189949E3" w14:textId="77777777" w:rsidR="004177DC" w:rsidRPr="006505ED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67EF21BB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F9CDC53" w14:textId="1C8BB3EF" w:rsidR="004177DC" w:rsidRPr="006505ED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9</w:t>
            </w:r>
            <w:r w:rsidR="002F0B56" w:rsidRPr="006505ED">
              <w:rPr>
                <w:rFonts w:ascii="Angsana New" w:hAnsi="Angsana New" w:cs="Angsana New"/>
              </w:rPr>
              <w:t>1</w:t>
            </w:r>
            <w:r w:rsidRPr="006505ED">
              <w:rPr>
                <w:rFonts w:ascii="Angsana New" w:hAnsi="Angsana New" w:cs="Angsana New"/>
              </w:rPr>
              <w:t>9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817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3FBD54CA" w14:textId="2CA13B0C" w:rsidR="004177DC" w:rsidRPr="006505ED" w:rsidRDefault="007D372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184,654</w:t>
            </w:r>
          </w:p>
        </w:tc>
      </w:tr>
      <w:tr w:rsidR="004177DC" w:rsidRPr="00864B27" w14:paraId="4D40927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>
              <w:rPr>
                <w:rFonts w:ascii="Angsana New" w:hAnsi="Angsana New" w:cs="Angsana New" w:hint="cs"/>
                <w:cs/>
              </w:rPr>
              <w:t>ในระหว่าง</w:t>
            </w:r>
            <w:r w:rsidRPr="00C41215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777950AD" w14:textId="020B5F0E" w:rsidR="004177DC" w:rsidRPr="006505ED" w:rsidRDefault="003B7758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28</w:t>
            </w:r>
            <w:r w:rsidR="00482A20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906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0418FA22" w14:textId="59356268" w:rsidR="004177DC" w:rsidRPr="006505ED" w:rsidRDefault="007D372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7,300</w:t>
            </w:r>
          </w:p>
        </w:tc>
      </w:tr>
      <w:tr w:rsidR="00CA1C66" w:rsidRPr="00864B27" w14:paraId="0EB26887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13295E72" w14:textId="6D2835C8" w:rsidR="00CA1C66" w:rsidRPr="00C41215" w:rsidRDefault="003111A8" w:rsidP="00CA1C66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โอน</w:t>
            </w:r>
            <w:r w:rsidR="00CA1C66">
              <w:rPr>
                <w:rFonts w:ascii="Angsana New" w:hAnsi="Angsana New" w:cs="Angsana New" w:hint="cs"/>
                <w:cs/>
              </w:rPr>
              <w:t>ค่าเสื่อมราคาเป็นค่าละครรอตัดจำหน่าย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35190046" w14:textId="7D4D0013" w:rsidR="00CA1C66" w:rsidRPr="006505ED" w:rsidRDefault="003B7758" w:rsidP="00CA1C6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1,46</w:t>
            </w:r>
            <w:r w:rsidR="0047339C">
              <w:rPr>
                <w:rFonts w:ascii="Angsana New" w:hAnsi="Angsana New" w:cs="Angsana New"/>
              </w:rPr>
              <w:t>6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1B2C5480" w14:textId="358003D3" w:rsidR="00CA1C66" w:rsidRPr="006505ED" w:rsidRDefault="00CA1C66" w:rsidP="00CA1C66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469594B0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28193923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</w:tcBorders>
          </w:tcPr>
          <w:p w14:paraId="1D731CF3" w14:textId="06499DDE" w:rsidR="004177DC" w:rsidRPr="006505ED" w:rsidRDefault="004177DC" w:rsidP="00D11C42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(</w:t>
            </w:r>
            <w:r w:rsidR="00482A20" w:rsidRPr="006505ED">
              <w:rPr>
                <w:rFonts w:ascii="Angsana New" w:hAnsi="Angsana New" w:cs="Angsana New"/>
              </w:rPr>
              <w:t>4</w:t>
            </w:r>
            <w:r w:rsidR="0047339C">
              <w:rPr>
                <w:rFonts w:ascii="Angsana New" w:hAnsi="Angsana New" w:cs="Angsana New"/>
              </w:rPr>
              <w:t>4</w:t>
            </w:r>
            <w:r w:rsidRPr="006505ED"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bottom w:val="nil"/>
            </w:tcBorders>
          </w:tcPr>
          <w:p w14:paraId="642A51EB" w14:textId="4FADBC4D" w:rsidR="004177DC" w:rsidRPr="006505ED" w:rsidRDefault="000E450D" w:rsidP="00C557F3">
            <w:pPr>
              <w:ind w:left="720" w:right="89"/>
              <w:jc w:val="center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1C67555B" w14:textId="77777777" w:rsidTr="00DA17FA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535E036B" w:rsidR="004177DC" w:rsidRPr="00C41215" w:rsidRDefault="009B082A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30</w:t>
            </w:r>
            <w:r w:rsidR="004177DC"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>ม</w:t>
            </w:r>
            <w:r>
              <w:rPr>
                <w:rFonts w:ascii="Angsana New" w:hAnsi="Angsana New" w:cs="Angsana New" w:hint="cs"/>
                <w:cs/>
              </w:rPr>
              <w:t>ิถุนายน</w:t>
            </w:r>
            <w:r w:rsidR="004177DC"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4177DC"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</w:tcBorders>
          </w:tcPr>
          <w:p w14:paraId="12309A79" w14:textId="392120F1" w:rsidR="004177DC" w:rsidRPr="006505ED" w:rsidRDefault="003B7758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950</w:t>
            </w:r>
            <w:r w:rsidR="00482A20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14</w:t>
            </w:r>
            <w:r w:rsidR="00265573">
              <w:rPr>
                <w:rFonts w:ascii="Angsana New" w:hAnsi="Angsana New" w:cs="Angsana New"/>
              </w:rPr>
              <w:t>5</w:t>
            </w:r>
          </w:p>
        </w:tc>
        <w:tc>
          <w:tcPr>
            <w:tcW w:w="2452" w:type="dxa"/>
            <w:tcBorders>
              <w:top w:val="single" w:sz="4" w:space="0" w:color="auto"/>
              <w:bottom w:val="single" w:sz="4" w:space="0" w:color="auto"/>
            </w:tcBorders>
          </w:tcPr>
          <w:p w14:paraId="6DA2DF8F" w14:textId="7A9D652B" w:rsidR="004177DC" w:rsidRPr="006505ED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7D372E" w:rsidRPr="006505ED">
              <w:rPr>
                <w:rFonts w:ascii="Angsana New" w:hAnsi="Angsana New" w:cs="Angsana New"/>
              </w:rPr>
              <w:t>91</w:t>
            </w:r>
            <w:r w:rsidRPr="006505ED">
              <w:rPr>
                <w:rFonts w:ascii="Angsana New" w:hAnsi="Angsana New" w:cs="Angsana New"/>
              </w:rPr>
              <w:t>,</w:t>
            </w:r>
            <w:r w:rsidR="007D372E" w:rsidRPr="006505ED">
              <w:rPr>
                <w:rFonts w:ascii="Angsana New" w:hAnsi="Angsana New" w:cs="Angsana New"/>
              </w:rPr>
              <w:t>954</w:t>
            </w:r>
          </w:p>
        </w:tc>
      </w:tr>
      <w:tr w:rsidR="004177DC" w:rsidRPr="00864B27" w14:paraId="349642A4" w14:textId="77777777" w:rsidTr="00DA17FA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</w:tcBorders>
          </w:tcPr>
          <w:p w14:paraId="60A3BA0F" w14:textId="77777777" w:rsidR="004177DC" w:rsidRPr="006505ED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bottom w:val="nil"/>
            </w:tcBorders>
          </w:tcPr>
          <w:p w14:paraId="0425AE24" w14:textId="77777777" w:rsidR="004177DC" w:rsidRPr="006505ED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A90E2A" w:rsidRPr="00864B27" w14:paraId="537FCF08" w14:textId="77777777" w:rsidTr="00DA17FA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7D1F59B9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8C630D">
              <w:rPr>
                <w:rFonts w:ascii="Angsana New" w:hAnsi="Angsana New" w:cs="Angsana New"/>
              </w:rPr>
              <w:t>5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</w:tcBorders>
          </w:tcPr>
          <w:p w14:paraId="7C0D4BBF" w14:textId="64C4DE3E" w:rsidR="004177DC" w:rsidRPr="006505ED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239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273</w:t>
            </w:r>
          </w:p>
        </w:tc>
        <w:tc>
          <w:tcPr>
            <w:tcW w:w="2452" w:type="dxa"/>
            <w:tcBorders>
              <w:top w:val="nil"/>
              <w:bottom w:val="double" w:sz="4" w:space="0" w:color="auto"/>
            </w:tcBorders>
          </w:tcPr>
          <w:p w14:paraId="251FE423" w14:textId="283E0F06" w:rsidR="004177DC" w:rsidRPr="006505ED" w:rsidRDefault="00A370CE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64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94</w:t>
            </w:r>
            <w:r w:rsidR="000E450D" w:rsidRPr="006505ED">
              <w:rPr>
                <w:rFonts w:ascii="Angsana New" w:hAnsi="Angsana New" w:cs="Angsana New"/>
              </w:rPr>
              <w:t>6</w:t>
            </w:r>
          </w:p>
        </w:tc>
      </w:tr>
      <w:tr w:rsidR="00A90E2A" w:rsidRPr="00864B27" w14:paraId="3926193E" w14:textId="77777777" w:rsidTr="00DA17FA">
        <w:tc>
          <w:tcPr>
            <w:tcW w:w="4719" w:type="dxa"/>
            <w:tcBorders>
              <w:top w:val="nil"/>
            </w:tcBorders>
            <w:vAlign w:val="center"/>
          </w:tcPr>
          <w:p w14:paraId="69364836" w14:textId="7F0A94A5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9B082A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 w:hint="cs"/>
                <w:cs/>
              </w:rPr>
              <w:t>ม</w:t>
            </w:r>
            <w:r w:rsidR="009B082A">
              <w:rPr>
                <w:rFonts w:ascii="Angsana New" w:hAnsi="Angsana New" w:cs="Angsana New" w:hint="cs"/>
                <w:cs/>
              </w:rPr>
              <w:t>ิถุนายน</w:t>
            </w:r>
            <w:r w:rsidR="008C630D">
              <w:rPr>
                <w:rFonts w:ascii="Angsana New" w:hAnsi="Angsana New" w:cs="Angsana New" w:hint="cs"/>
                <w:cs/>
              </w:rPr>
              <w:t xml:space="preserve"> </w:t>
            </w:r>
            <w:r w:rsidR="008C630D">
              <w:rPr>
                <w:rFonts w:ascii="Angsana New" w:hAnsi="Angsana New" w:cs="Angsana New"/>
              </w:rPr>
              <w:t>2566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</w:tcBorders>
          </w:tcPr>
          <w:p w14:paraId="627D2571" w14:textId="39301B76" w:rsidR="004177DC" w:rsidRPr="006505ED" w:rsidRDefault="003B7758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215</w:t>
            </w:r>
            <w:r w:rsidR="00482A20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55</w:t>
            </w:r>
            <w:r w:rsidR="0047339C">
              <w:rPr>
                <w:rFonts w:ascii="Angsana New" w:hAnsi="Angsana New" w:cs="Angsana New"/>
              </w:rPr>
              <w:t>2</w:t>
            </w:r>
          </w:p>
        </w:tc>
        <w:tc>
          <w:tcPr>
            <w:tcW w:w="2452" w:type="dxa"/>
            <w:tcBorders>
              <w:top w:val="double" w:sz="4" w:space="0" w:color="auto"/>
              <w:bottom w:val="double" w:sz="4" w:space="0" w:color="auto"/>
            </w:tcBorders>
          </w:tcPr>
          <w:p w14:paraId="76125A7B" w14:textId="28001B1F" w:rsidR="004177DC" w:rsidRPr="006505ED" w:rsidRDefault="000E450D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6</w:t>
            </w:r>
            <w:r w:rsidR="00D45375" w:rsidRPr="006505ED">
              <w:rPr>
                <w:rFonts w:ascii="Angsana New" w:hAnsi="Angsana New" w:cs="Angsana New"/>
              </w:rPr>
              <w:t>2</w:t>
            </w:r>
            <w:r w:rsidR="004177DC" w:rsidRPr="006505ED">
              <w:rPr>
                <w:rFonts w:ascii="Angsana New" w:hAnsi="Angsana New" w:cs="Angsana New"/>
              </w:rPr>
              <w:t>,</w:t>
            </w:r>
            <w:r w:rsidR="00D45375" w:rsidRPr="006505ED">
              <w:rPr>
                <w:rFonts w:ascii="Angsana New" w:hAnsi="Angsana New" w:cs="Angsana New"/>
              </w:rPr>
              <w:t>015</w:t>
            </w:r>
          </w:p>
        </w:tc>
      </w:tr>
    </w:tbl>
    <w:p w14:paraId="4AD5106E" w14:textId="77777777" w:rsidR="004177DC" w:rsidRPr="00707C3B" w:rsidRDefault="004177DC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59F750F4" w14:textId="77777777" w:rsidR="00707C3B" w:rsidRPr="00707C3B" w:rsidRDefault="00707C3B" w:rsidP="004177DC">
      <w:pPr>
        <w:ind w:left="630" w:right="-871" w:firstLine="504"/>
        <w:rPr>
          <w:rFonts w:ascii="Angsana New" w:eastAsia="Times New Roman" w:hAnsi="Angsana New"/>
          <w:sz w:val="10"/>
          <w:szCs w:val="1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3111A8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E3A7C" w14:textId="56D3F2D9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6E8340A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1089" w14:textId="178AF5E6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C2AFE9D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705FE6" w:rsidRPr="001D12C9" w14:paraId="6784B1E3" w14:textId="77777777" w:rsidTr="003111A8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E59BC1" w14:textId="198F66EF" w:rsidR="00705FE6" w:rsidRPr="006505ED" w:rsidRDefault="00504A14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346,150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9539D1" w14:textId="43714B3D" w:rsidR="00705FE6" w:rsidRPr="006505ED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20,019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D7E6C3" w14:textId="65D71047" w:rsidR="00705FE6" w:rsidRPr="006505ED" w:rsidRDefault="00504A14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136,363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CBC869A" w14:textId="4CFCAE37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705FE6">
              <w:rPr>
                <w:rFonts w:ascii="Angsana New" w:hAnsi="Angsana New" w:cs="Angsana New"/>
              </w:rPr>
              <w:t>8,979</w:t>
            </w:r>
          </w:p>
        </w:tc>
      </w:tr>
      <w:tr w:rsidR="00705FE6" w:rsidRPr="001D12C9" w14:paraId="077C8242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3F17082D" w14:textId="1F9FFDA3" w:rsidR="00705FE6" w:rsidRPr="006505ED" w:rsidRDefault="003B7758" w:rsidP="003B7758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1,075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1A18E1F" w14:textId="40311BC8" w:rsidR="00705FE6" w:rsidRPr="006505ED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393,473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DD62B0E" w14:textId="0CE16F67" w:rsidR="00705FE6" w:rsidRPr="006505ED" w:rsidRDefault="007D372E" w:rsidP="00B87B31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65</w:t>
            </w:r>
            <w:r w:rsidR="0047339C">
              <w:rPr>
                <w:rFonts w:ascii="Angsana New" w:hAnsi="Angsana New" w:cs="Angsana New"/>
              </w:rPr>
              <w:t>2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7C3E9239" w14:textId="6459801D" w:rsidR="00705FE6" w:rsidRPr="00705FE6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705FE6">
              <w:rPr>
                <w:rFonts w:ascii="Angsana New" w:hAnsi="Angsana New" w:cs="Angsana New"/>
              </w:rPr>
              <w:t>154,588</w:t>
            </w:r>
          </w:p>
        </w:tc>
      </w:tr>
      <w:tr w:rsidR="00705FE6" w:rsidRPr="001D12C9" w14:paraId="02A5825B" w14:textId="77777777" w:rsidTr="003111A8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14F53DC9" w14:textId="75318908" w:rsidR="00705FE6" w:rsidRPr="006505ED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  <w:cs/>
              </w:rPr>
              <w:t>(</w:t>
            </w:r>
            <w:r w:rsidR="003B7758" w:rsidRPr="006505ED">
              <w:rPr>
                <w:rFonts w:ascii="Angsana New" w:hAnsi="Angsana New" w:cs="Angsana New" w:hint="cs"/>
                <w:cs/>
              </w:rPr>
              <w:t>32</w:t>
            </w:r>
            <w:r w:rsidR="00D01EFC" w:rsidRPr="006505ED">
              <w:rPr>
                <w:rFonts w:ascii="Angsana New" w:hAnsi="Angsana New" w:cs="Angsana New"/>
              </w:rPr>
              <w:t>,</w:t>
            </w:r>
            <w:r w:rsidR="003B7758" w:rsidRPr="006505ED">
              <w:rPr>
                <w:rFonts w:ascii="Angsana New" w:hAnsi="Angsana New" w:cs="Angsana New"/>
              </w:rPr>
              <w:t>31</w:t>
            </w:r>
            <w:r w:rsidR="00C23B10">
              <w:rPr>
                <w:rFonts w:ascii="Angsana New" w:hAnsi="Angsana New" w:cs="Angsana New"/>
              </w:rPr>
              <w:t>9</w:t>
            </w:r>
            <w:r w:rsidRPr="006505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5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1F4FFD72" w14:textId="60E54913" w:rsidR="00705FE6" w:rsidRPr="006505ED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(</w:t>
            </w:r>
            <w:r w:rsidRPr="006505ED">
              <w:rPr>
                <w:rFonts w:ascii="Angsana New" w:hAnsi="Angsana New" w:cs="Angsana New"/>
              </w:rPr>
              <w:t>67,</w:t>
            </w:r>
            <w:r w:rsidRPr="006505ED">
              <w:rPr>
                <w:rFonts w:ascii="Angsana New" w:hAnsi="Angsana New" w:cs="Angsana New" w:hint="cs"/>
                <w:cs/>
              </w:rPr>
              <w:t>34</w:t>
            </w:r>
            <w:r w:rsidR="0024794F" w:rsidRPr="006505ED">
              <w:rPr>
                <w:rFonts w:ascii="Angsana New" w:hAnsi="Angsana New" w:cs="Angsana New" w:hint="cs"/>
                <w:cs/>
              </w:rPr>
              <w:t>2</w:t>
            </w:r>
            <w:r w:rsidRPr="006505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14:paraId="5ABAC572" w14:textId="55E30C9D" w:rsidR="00705FE6" w:rsidRPr="006505ED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(</w:t>
            </w:r>
            <w:r w:rsidR="00B87B31" w:rsidRPr="006505ED">
              <w:rPr>
                <w:rFonts w:ascii="Angsana New" w:hAnsi="Angsana New" w:cs="Angsana New" w:hint="cs"/>
                <w:cs/>
              </w:rPr>
              <w:t>12</w:t>
            </w:r>
            <w:r w:rsidR="000E450D" w:rsidRPr="006505ED">
              <w:rPr>
                <w:rFonts w:ascii="Angsana New" w:hAnsi="Angsana New" w:cs="Angsana New"/>
              </w:rPr>
              <w:t>,</w:t>
            </w:r>
            <w:r w:rsidR="00B87B31" w:rsidRPr="006505ED">
              <w:rPr>
                <w:rFonts w:ascii="Angsana New" w:hAnsi="Angsana New" w:cs="Angsana New"/>
              </w:rPr>
              <w:t>57</w:t>
            </w:r>
            <w:r w:rsidR="00265573">
              <w:rPr>
                <w:rFonts w:ascii="Angsana New" w:hAnsi="Angsana New" w:cs="Angsana New"/>
              </w:rPr>
              <w:t>7</w:t>
            </w:r>
            <w:r w:rsidRPr="006505ED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4A3587BF" w14:textId="6B40969E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7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204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3111A8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53130DC4" w14:textId="67CBFBD3" w:rsidR="00705FE6" w:rsidRPr="006505ED" w:rsidRDefault="00D01EFC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</w:t>
            </w:r>
            <w:r w:rsidR="003B7758" w:rsidRPr="006505ED">
              <w:rPr>
                <w:rFonts w:ascii="Angsana New" w:hAnsi="Angsana New" w:cs="Angsana New"/>
              </w:rPr>
              <w:t>14</w:t>
            </w:r>
            <w:r w:rsidRPr="006505ED">
              <w:rPr>
                <w:rFonts w:ascii="Angsana New" w:hAnsi="Angsana New" w:cs="Angsana New"/>
              </w:rPr>
              <w:t>,</w:t>
            </w:r>
            <w:r w:rsidR="003B7758" w:rsidRPr="006505ED">
              <w:rPr>
                <w:rFonts w:ascii="Angsana New" w:hAnsi="Angsana New" w:cs="Angsana New"/>
              </w:rPr>
              <w:t>90</w:t>
            </w:r>
            <w:r w:rsidR="00C23B10">
              <w:rPr>
                <w:rFonts w:ascii="Angsana New" w:hAnsi="Angsana New" w:cs="Angsana New"/>
              </w:rPr>
              <w:t>6</w:t>
            </w:r>
          </w:p>
        </w:tc>
        <w:tc>
          <w:tcPr>
            <w:tcW w:w="1405" w:type="dxa"/>
            <w:tcBorders>
              <w:left w:val="single" w:sz="4" w:space="0" w:color="auto"/>
            </w:tcBorders>
            <w:vAlign w:val="center"/>
          </w:tcPr>
          <w:p w14:paraId="1D03E7C8" w14:textId="25B07900" w:rsidR="00705FE6" w:rsidRPr="006505ED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346,150</w:t>
            </w:r>
          </w:p>
        </w:tc>
        <w:tc>
          <w:tcPr>
            <w:tcW w:w="1404" w:type="dxa"/>
            <w:tcBorders>
              <w:right w:val="single" w:sz="4" w:space="0" w:color="auto"/>
            </w:tcBorders>
            <w:vAlign w:val="center"/>
          </w:tcPr>
          <w:p w14:paraId="39DF9363" w14:textId="010A257A" w:rsidR="00705FE6" w:rsidRPr="006505ED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B87B31" w:rsidRPr="006505ED">
              <w:rPr>
                <w:rFonts w:ascii="Angsana New" w:hAnsi="Angsana New" w:cs="Angsana New"/>
              </w:rPr>
              <w:t>24</w:t>
            </w:r>
            <w:r w:rsidRPr="006505ED">
              <w:rPr>
                <w:rFonts w:ascii="Angsana New" w:hAnsi="Angsana New" w:cs="Angsana New"/>
              </w:rPr>
              <w:t>,</w:t>
            </w:r>
            <w:r w:rsidR="00B87B31" w:rsidRPr="006505ED">
              <w:rPr>
                <w:rFonts w:ascii="Angsana New" w:hAnsi="Angsana New" w:cs="Angsana New"/>
              </w:rPr>
              <w:t>43</w:t>
            </w:r>
            <w:r w:rsidR="0047339C">
              <w:rPr>
                <w:rFonts w:ascii="Angsana New" w:hAnsi="Angsana New" w:cs="Angsana New"/>
              </w:rPr>
              <w:t>8</w:t>
            </w:r>
          </w:p>
        </w:tc>
        <w:tc>
          <w:tcPr>
            <w:tcW w:w="1303" w:type="dxa"/>
            <w:tcBorders>
              <w:left w:val="single" w:sz="4" w:space="0" w:color="auto"/>
            </w:tcBorders>
            <w:vAlign w:val="center"/>
          </w:tcPr>
          <w:p w14:paraId="51260B7D" w14:textId="6A5A87EC" w:rsidR="00705FE6" w:rsidRPr="0058746B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136</w:t>
            </w:r>
            <w:r w:rsidRPr="0058746B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6465FE80" w:rsidR="00491C9C" w:rsidRDefault="00491C9C" w:rsidP="0047339C">
      <w:pPr>
        <w:ind w:left="630" w:right="-52" w:firstLine="504"/>
        <w:jc w:val="thaiDistribute"/>
        <w:rPr>
          <w:rFonts w:ascii="Angsana New" w:eastAsia="Times New Roman" w:hAnsi="Angsana New"/>
          <w:cs/>
        </w:rPr>
      </w:pPr>
      <w:r w:rsidRPr="00491C9C">
        <w:rPr>
          <w:rFonts w:ascii="Angsana New" w:eastAsia="Times New Roman" w:hAnsi="Angsana New" w:hint="cs"/>
          <w:cs/>
        </w:rPr>
        <w:t>สินทรัพย์สิทธิการใช้เป็นสัญญาเช่าพื้นที่สำนักงานอาคารมาลีนนท์ ทาว</w:t>
      </w:r>
      <w:proofErr w:type="spellStart"/>
      <w:r w:rsidRPr="00491C9C">
        <w:rPr>
          <w:rFonts w:ascii="Angsana New" w:eastAsia="Times New Roman" w:hAnsi="Angsana New" w:hint="cs"/>
          <w:cs/>
        </w:rPr>
        <w:t>เวอร์</w:t>
      </w:r>
      <w:proofErr w:type="spellEnd"/>
      <w:r w:rsidR="00396CCB">
        <w:rPr>
          <w:rFonts w:ascii="Angsana New" w:eastAsia="Times New Roman" w:hAnsi="Angsana New" w:hint="cs"/>
          <w:cs/>
        </w:rPr>
        <w:t xml:space="preserve"> สัญญาเช่ายานพาหนะ</w:t>
      </w:r>
      <w:r w:rsidR="00C81704">
        <w:rPr>
          <w:rFonts w:ascii="Angsana New" w:eastAsia="Times New Roman" w:hAnsi="Angsana New" w:hint="cs"/>
          <w:cs/>
        </w:rPr>
        <w:t xml:space="preserve"> </w:t>
      </w:r>
      <w:r w:rsidR="0047339C">
        <w:rPr>
          <w:rFonts w:ascii="Angsana New" w:eastAsia="Times New Roman" w:hAnsi="Angsana New" w:hint="cs"/>
          <w:cs/>
        </w:rPr>
        <w:t>และ สัญญาเช่าเครื่องใช้สำนักงาน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77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81"/>
        <w:gridCol w:w="2797"/>
        <w:gridCol w:w="2699"/>
      </w:tblGrid>
      <w:tr w:rsidR="004628F3" w:rsidRPr="00CD157D" w14:paraId="37F90B59" w14:textId="77777777" w:rsidTr="003111A8">
        <w:tc>
          <w:tcPr>
            <w:tcW w:w="4181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5496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8C630D" w:rsidRPr="00CD157D" w14:paraId="1A4A0C41" w14:textId="77777777" w:rsidTr="003111A8">
        <w:tc>
          <w:tcPr>
            <w:tcW w:w="4181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8226B" w14:textId="6BF631ED" w:rsidR="008C630D" w:rsidRPr="002E60B3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43E7C004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D157D" w14:paraId="53FA6278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8C630D" w:rsidRPr="00FF6653" w14:paraId="16966825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71474256" w14:textId="37808E6B" w:rsidR="008C630D" w:rsidRPr="006505ED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5C8E217" w14:textId="77777777" w:rsidR="008C630D" w:rsidRPr="00147A51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8C630D" w:rsidRPr="00FF6653" w14:paraId="4FD1BB1D" w14:textId="77777777" w:rsidTr="003111A8">
        <w:tc>
          <w:tcPr>
            <w:tcW w:w="4181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797" w:type="dxa"/>
            <w:tcBorders>
              <w:top w:val="single" w:sz="4" w:space="0" w:color="auto"/>
              <w:bottom w:val="nil"/>
            </w:tcBorders>
          </w:tcPr>
          <w:p w14:paraId="07D2754B" w14:textId="77777777" w:rsidR="008C630D" w:rsidRPr="006505ED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2699" w:type="dxa"/>
            <w:tcBorders>
              <w:top w:val="single" w:sz="4" w:space="0" w:color="auto"/>
              <w:bottom w:val="nil"/>
            </w:tcBorders>
          </w:tcPr>
          <w:p w14:paraId="2FEA6FDA" w14:textId="77777777" w:rsidR="008C630D" w:rsidRPr="00147A51" w:rsidRDefault="008C630D" w:rsidP="008C630D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651D2B" w:rsidRPr="00FF6653" w14:paraId="17AC909E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797" w:type="dxa"/>
            <w:tcBorders>
              <w:top w:val="nil"/>
              <w:bottom w:val="nil"/>
            </w:tcBorders>
          </w:tcPr>
          <w:p w14:paraId="03A12726" w14:textId="4280017B" w:rsidR="00651D2B" w:rsidRPr="006505ED" w:rsidRDefault="006C024D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1,577,466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58678D82" w14:textId="667DEEB1" w:rsidR="00651D2B" w:rsidRPr="00651D2B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1,439,818</w:t>
            </w:r>
          </w:p>
        </w:tc>
      </w:tr>
      <w:tr w:rsidR="00651D2B" w:rsidRPr="005E3BF4" w14:paraId="2559BC20" w14:textId="77777777" w:rsidTr="003111A8">
        <w:tc>
          <w:tcPr>
            <w:tcW w:w="4181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797" w:type="dxa"/>
            <w:tcBorders>
              <w:top w:val="nil"/>
              <w:bottom w:val="nil"/>
            </w:tcBorders>
            <w:shd w:val="clear" w:color="auto" w:fill="auto"/>
          </w:tcPr>
          <w:p w14:paraId="4A3BB581" w14:textId="04357FC2" w:rsidR="00651D2B" w:rsidRPr="006505ED" w:rsidRDefault="003B7758" w:rsidP="00651D2B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68</w:t>
            </w:r>
            <w:r w:rsidR="00D01EF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259</w:t>
            </w:r>
          </w:p>
        </w:tc>
        <w:tc>
          <w:tcPr>
            <w:tcW w:w="2699" w:type="dxa"/>
            <w:tcBorders>
              <w:top w:val="nil"/>
              <w:bottom w:val="nil"/>
            </w:tcBorders>
          </w:tcPr>
          <w:p w14:paraId="6FAEF0D3" w14:textId="4B126488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 w:hint="cs"/>
                <w:cs/>
              </w:rPr>
              <w:t>137</w:t>
            </w:r>
            <w:r w:rsidRPr="00147A51">
              <w:rPr>
                <w:rFonts w:ascii="Angsana New" w:hAnsi="Angsana New" w:cs="Angsana New"/>
              </w:rPr>
              <w:t>,64</w:t>
            </w:r>
            <w:r w:rsidR="002F0B56">
              <w:rPr>
                <w:rFonts w:ascii="Angsana New" w:hAnsi="Angsana New" w:cs="Angsana New"/>
              </w:rPr>
              <w:t>8</w:t>
            </w:r>
          </w:p>
        </w:tc>
      </w:tr>
      <w:tr w:rsidR="00651D2B" w:rsidRPr="00FF6653" w14:paraId="1BFA4A72" w14:textId="77777777" w:rsidTr="003111A8">
        <w:tc>
          <w:tcPr>
            <w:tcW w:w="4181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797" w:type="dxa"/>
            <w:tcBorders>
              <w:top w:val="single" w:sz="4" w:space="0" w:color="auto"/>
            </w:tcBorders>
            <w:shd w:val="clear" w:color="auto" w:fill="auto"/>
          </w:tcPr>
          <w:p w14:paraId="62B41D07" w14:textId="16AF1922" w:rsidR="00651D2B" w:rsidRPr="006505ED" w:rsidRDefault="00D01EFC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1,</w:t>
            </w:r>
            <w:r w:rsidR="003B7758" w:rsidRPr="006505ED">
              <w:rPr>
                <w:rFonts w:ascii="Angsana New" w:hAnsi="Angsana New" w:cs="Angsana New"/>
              </w:rPr>
              <w:t>645</w:t>
            </w:r>
            <w:r w:rsidRPr="006505ED">
              <w:rPr>
                <w:rFonts w:ascii="Angsana New" w:hAnsi="Angsana New" w:cs="Angsana New"/>
              </w:rPr>
              <w:t>,</w:t>
            </w:r>
            <w:r w:rsidR="003B7758" w:rsidRPr="006505ED">
              <w:rPr>
                <w:rFonts w:ascii="Angsana New" w:hAnsi="Angsana New" w:cs="Angsana New"/>
              </w:rPr>
              <w:t>725</w:t>
            </w:r>
          </w:p>
        </w:tc>
        <w:tc>
          <w:tcPr>
            <w:tcW w:w="2699" w:type="dxa"/>
            <w:tcBorders>
              <w:top w:val="single" w:sz="4" w:space="0" w:color="auto"/>
            </w:tcBorders>
          </w:tcPr>
          <w:p w14:paraId="32CA7514" w14:textId="476ADDC0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>
              <w:rPr>
                <w:rFonts w:ascii="Angsana New" w:hAnsi="Angsana New" w:cs="Angsana New"/>
              </w:rPr>
              <w:t>577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466</w:t>
            </w:r>
          </w:p>
        </w:tc>
      </w:tr>
      <w:tr w:rsidR="00651D2B" w:rsidRPr="00CD157D" w14:paraId="2188E79F" w14:textId="77777777" w:rsidTr="003111A8">
        <w:tc>
          <w:tcPr>
            <w:tcW w:w="4181" w:type="dxa"/>
          </w:tcPr>
          <w:p w14:paraId="6C06CA8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สิทธิการใช้คลื่นความถี่รอตัดจำหน่าย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สุทธิ</w:t>
            </w:r>
          </w:p>
        </w:tc>
        <w:tc>
          <w:tcPr>
            <w:tcW w:w="2797" w:type="dxa"/>
            <w:shd w:val="clear" w:color="auto" w:fill="auto"/>
          </w:tcPr>
          <w:p w14:paraId="5B93C7EC" w14:textId="0440EFA5" w:rsidR="00651D2B" w:rsidRPr="006505ED" w:rsidRDefault="003B7758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800</w:t>
            </w:r>
            <w:r w:rsidR="00D01EFC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624</w:t>
            </w:r>
          </w:p>
        </w:tc>
        <w:tc>
          <w:tcPr>
            <w:tcW w:w="2699" w:type="dxa"/>
          </w:tcPr>
          <w:p w14:paraId="4F699BC0" w14:textId="03FEAEC8" w:rsidR="00651D2B" w:rsidRPr="00147A51" w:rsidRDefault="00651D2B" w:rsidP="00651D2B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868</w:t>
            </w:r>
            <w:r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88</w:t>
            </w:r>
            <w:r w:rsidR="002F0B56">
              <w:rPr>
                <w:rFonts w:ascii="Angsana New" w:hAnsi="Angsana New" w:cs="Angsana New" w:hint="cs"/>
                <w:cs/>
              </w:rPr>
              <w:t>3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C3104E" w:rsidRDefault="00491C9C" w:rsidP="004628F3">
      <w:pPr>
        <w:ind w:right="116"/>
        <w:jc w:val="thaiDistribute"/>
        <w:rPr>
          <w:rFonts w:ascii="Angsana New" w:hAnsi="Angsana New"/>
          <w:spacing w:val="-8"/>
          <w:sz w:val="8"/>
          <w:szCs w:val="8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af0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00FDA304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556F02E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082CE48A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27A1C3E1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1B517ECD" w:rsidR="00651D2B" w:rsidRPr="006505ED" w:rsidRDefault="006C024D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2,256,386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18424E08" w:rsidR="00651D2B" w:rsidRPr="006505ED" w:rsidRDefault="00651D2B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2,112,25</w:t>
            </w:r>
            <w:r w:rsidR="0024794F" w:rsidRPr="006505ED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1CD3B348" w:rsidR="00651D2B" w:rsidRPr="006505ED" w:rsidRDefault="006C024D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145,528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538C8EF4" w:rsidR="00651D2B" w:rsidRPr="006505ED" w:rsidRDefault="0021369A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252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726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6631BCC0" w:rsidR="00651D2B" w:rsidRPr="006505ED" w:rsidRDefault="009926AE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877</w:t>
            </w:r>
            <w:r w:rsidR="00D01EFC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91</w:t>
            </w:r>
            <w:r w:rsidR="00C129F5">
              <w:rPr>
                <w:sz w:val="30"/>
                <w:szCs w:val="30"/>
              </w:rPr>
              <w:t>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7BFA5121" w:rsidR="00651D2B" w:rsidRPr="006505ED" w:rsidRDefault="00651D2B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1</w:t>
            </w:r>
            <w:r w:rsidRPr="006505ED">
              <w:rPr>
                <w:sz w:val="30"/>
                <w:szCs w:val="30"/>
              </w:rPr>
              <w:t>,735,527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62C9C851" w:rsidR="00651D2B" w:rsidRPr="006505ED" w:rsidRDefault="00B87B31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8,45</w:t>
            </w:r>
            <w:r w:rsidR="00BF1AB9">
              <w:rPr>
                <w:sz w:val="30"/>
                <w:szCs w:val="30"/>
              </w:rPr>
              <w:t>4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7EEF4A4B" w:rsidR="00651D2B" w:rsidRPr="006505ED" w:rsidRDefault="0021369A" w:rsidP="00811EEB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3</w:t>
            </w:r>
            <w:r w:rsidR="00651D2B" w:rsidRPr="006505ED">
              <w:rPr>
                <w:rFonts w:hint="cs"/>
                <w:sz w:val="30"/>
                <w:szCs w:val="30"/>
                <w:cs/>
              </w:rPr>
              <w:t>,</w:t>
            </w:r>
            <w:r w:rsidRPr="006505ED">
              <w:rPr>
                <w:rFonts w:hint="cs"/>
                <w:sz w:val="30"/>
                <w:szCs w:val="30"/>
                <w:cs/>
              </w:rPr>
              <w:t>379</w:t>
            </w:r>
          </w:p>
        </w:tc>
      </w:tr>
      <w:tr w:rsidR="00CB5AA8" w:rsidRPr="00C04077" w14:paraId="614211C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64219" w14:textId="77777777" w:rsidR="00811EEB" w:rsidRDefault="00CB5AA8" w:rsidP="00811EEB">
            <w:pPr>
              <w:spacing w:line="216" w:lineRule="auto"/>
              <w:ind w:left="72" w:right="-108"/>
              <w:rPr>
                <w:sz w:val="30"/>
                <w:szCs w:val="30"/>
              </w:rPr>
            </w:pPr>
            <w:r w:rsidRPr="00E658D5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  <w:p w14:paraId="41D1675C" w14:textId="1159CE26" w:rsidR="00811EEB" w:rsidRPr="00C04077" w:rsidRDefault="00811EEB" w:rsidP="00FC6756">
            <w:pPr>
              <w:spacing w:line="216" w:lineRule="auto"/>
              <w:ind w:left="281" w:right="-108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226A5479" w:rsidR="00CB5AA8" w:rsidRPr="006505ED" w:rsidRDefault="009926AE" w:rsidP="00811EEB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</w:t>
            </w:r>
            <w:r w:rsidR="00811EEB">
              <w:rPr>
                <w:sz w:val="30"/>
                <w:szCs w:val="30"/>
              </w:rPr>
              <w:t>5,151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0FC5A160" w:rsidR="00CB5AA8" w:rsidRPr="006505ED" w:rsidRDefault="00CB5AA8" w:rsidP="00811EEB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37,573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6D4B5EFB" w:rsidR="00CB5AA8" w:rsidRPr="006505ED" w:rsidRDefault="00BA206B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1</w:t>
            </w:r>
            <w:r w:rsidR="00811EEB">
              <w:rPr>
                <w:sz w:val="30"/>
                <w:szCs w:val="30"/>
              </w:rPr>
              <w:t>4</w:t>
            </w:r>
            <w:r w:rsidRPr="006505ED">
              <w:rPr>
                <w:sz w:val="30"/>
                <w:szCs w:val="30"/>
              </w:rPr>
              <w:t>,</w:t>
            </w:r>
            <w:r w:rsidR="00811EEB">
              <w:rPr>
                <w:sz w:val="30"/>
                <w:szCs w:val="30"/>
              </w:rPr>
              <w:t>151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305E0FC6" w:rsidR="00CB5AA8" w:rsidRPr="006505ED" w:rsidRDefault="00CB5AA8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1,137</w:t>
            </w:r>
          </w:p>
        </w:tc>
      </w:tr>
      <w:tr w:rsidR="00CB5AA8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3D35B2B" w:rsidR="00CB5AA8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2878192B" w:rsidR="00CB5AA8" w:rsidRPr="006505ED" w:rsidRDefault="009926AE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1,46</w:t>
            </w:r>
            <w:r w:rsidR="00811EEB">
              <w:rPr>
                <w:sz w:val="30"/>
                <w:szCs w:val="30"/>
              </w:rPr>
              <w:t>6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0797ACCA" w:rsidR="00CB5AA8" w:rsidRPr="006505ED" w:rsidRDefault="00CB5AA8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987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2486F2CD" w:rsidR="00CB5AA8" w:rsidRPr="006505ED" w:rsidRDefault="00CB5AA8" w:rsidP="00B636C3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B5AA8" w:rsidRPr="006505ED" w:rsidRDefault="00CB5AA8" w:rsidP="00811EEB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B5AA8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1E6E27D4" w:rsidR="00CB5AA8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รับโอนค่าตัดจำหน่ายสินทรัพย์ไม่มีตัวตน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0D872DC0" w:rsidR="00CB5AA8" w:rsidRPr="006505ED" w:rsidRDefault="009926AE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129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657DE984" w:rsidR="00CB5AA8" w:rsidRPr="006505ED" w:rsidRDefault="00CB5AA8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154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48E737E8" w:rsidR="00CB5AA8" w:rsidRPr="006505ED" w:rsidRDefault="00CB5AA8" w:rsidP="00B636C3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B5AA8" w:rsidRPr="006505ED" w:rsidRDefault="00CB5AA8" w:rsidP="00811EEB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B5AA8" w:rsidRPr="00C04077" w14:paraId="532BD6A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B5AA8" w:rsidRPr="00756329" w:rsidRDefault="00CB5AA8" w:rsidP="00CB5AA8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54DD2EF7" w:rsidR="00CB5AA8" w:rsidRPr="006505ED" w:rsidRDefault="00CB5AA8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(</w:t>
            </w:r>
            <w:r w:rsidRPr="006505ED">
              <w:rPr>
                <w:sz w:val="30"/>
                <w:szCs w:val="30"/>
              </w:rPr>
              <w:t>34</w:t>
            </w:r>
            <w:r w:rsidRPr="006505E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BCBBD70" w:rsidR="00CB5AA8" w:rsidRPr="006505ED" w:rsidRDefault="00CB5AA8" w:rsidP="00B636C3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7F2F1FF9" w:rsidR="00CB5AA8" w:rsidRPr="006505ED" w:rsidRDefault="00CB5AA8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(</w:t>
            </w:r>
            <w:r w:rsidRPr="006505ED">
              <w:rPr>
                <w:sz w:val="30"/>
                <w:szCs w:val="30"/>
              </w:rPr>
              <w:t>34</w:t>
            </w:r>
            <w:r w:rsidRPr="006505E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49D7E154" w:rsidR="00CB5AA8" w:rsidRPr="006505ED" w:rsidRDefault="00CB5AA8" w:rsidP="00811EEB">
            <w:pPr>
              <w:spacing w:line="216" w:lineRule="auto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F734C" w:rsidRPr="00C04077" w14:paraId="28F6CD7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E8F2C7" w14:textId="382D5D5C" w:rsidR="00DF734C" w:rsidRPr="00756329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AB6B8AC" w14:textId="33CAD583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(</w:t>
            </w:r>
            <w:r w:rsidR="009926AE" w:rsidRPr="006505ED">
              <w:rPr>
                <w:sz w:val="30"/>
                <w:szCs w:val="30"/>
              </w:rPr>
              <w:t>718</w:t>
            </w:r>
            <w:r w:rsidRPr="006505ED">
              <w:rPr>
                <w:sz w:val="30"/>
                <w:szCs w:val="30"/>
              </w:rPr>
              <w:t>,</w:t>
            </w:r>
            <w:r w:rsidR="009926AE" w:rsidRPr="006505ED">
              <w:rPr>
                <w:sz w:val="30"/>
                <w:szCs w:val="30"/>
              </w:rPr>
              <w:t>71</w:t>
            </w:r>
            <w:r w:rsidR="00C23B10">
              <w:rPr>
                <w:sz w:val="30"/>
                <w:szCs w:val="30"/>
              </w:rPr>
              <w:t>2</w:t>
            </w:r>
            <w:r w:rsidRPr="006505ED">
              <w:rPr>
                <w:sz w:val="30"/>
                <w:szCs w:val="30"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D19EBC9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(1,630,109)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3ADF939C" w:rsidR="00DF734C" w:rsidRPr="006505ED" w:rsidRDefault="000B6810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(41,867)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0A198782" w:rsidR="00DF734C" w:rsidRPr="006505ED" w:rsidRDefault="00DF734C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(111,714)</w:t>
            </w:r>
          </w:p>
        </w:tc>
      </w:tr>
      <w:tr w:rsidR="00DF734C" w:rsidRPr="00C04077" w14:paraId="240D526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DF734C" w:rsidRPr="00C04077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5D71515A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</w:t>
            </w:r>
            <w:r w:rsidR="00AA1905" w:rsidRPr="006505ED">
              <w:rPr>
                <w:sz w:val="30"/>
                <w:szCs w:val="30"/>
              </w:rPr>
              <w:t>432</w:t>
            </w:r>
            <w:r w:rsidRPr="006505ED">
              <w:rPr>
                <w:sz w:val="30"/>
                <w:szCs w:val="30"/>
              </w:rPr>
              <w:t>,</w:t>
            </w:r>
            <w:r w:rsidR="00AA1905" w:rsidRPr="006505ED">
              <w:rPr>
                <w:sz w:val="30"/>
                <w:szCs w:val="30"/>
              </w:rPr>
              <w:t>30</w:t>
            </w:r>
            <w:r w:rsidR="00BF1AB9">
              <w:rPr>
                <w:sz w:val="30"/>
                <w:szCs w:val="30"/>
              </w:rPr>
              <w:t>0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2E4B6353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2,256,386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363049BE" w:rsidR="00DF734C" w:rsidRPr="006505ED" w:rsidRDefault="003B7758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126</w:t>
            </w:r>
            <w:r w:rsidR="00DF734C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23</w:t>
            </w:r>
            <w:r w:rsidR="00651ECE" w:rsidRPr="006505ED">
              <w:rPr>
                <w:sz w:val="30"/>
                <w:szCs w:val="30"/>
              </w:rPr>
              <w:t>2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26CAD36D" w:rsidR="00DF734C" w:rsidRPr="006505ED" w:rsidRDefault="00DF734C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145,528</w:t>
            </w:r>
          </w:p>
        </w:tc>
      </w:tr>
      <w:tr w:rsidR="00DF734C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DF734C" w:rsidRPr="00D5265C" w:rsidRDefault="00DF734C" w:rsidP="00DF734C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087662EF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(83,98</w:t>
            </w:r>
            <w:r w:rsidRPr="006505ED">
              <w:rPr>
                <w:sz w:val="30"/>
                <w:szCs w:val="30"/>
              </w:rPr>
              <w:t>8</w:t>
            </w:r>
            <w:r w:rsidRPr="006505E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3C3B0A8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(83,98</w:t>
            </w:r>
            <w:r w:rsidRPr="006505ED">
              <w:rPr>
                <w:sz w:val="30"/>
                <w:szCs w:val="30"/>
              </w:rPr>
              <w:t>8</w:t>
            </w:r>
            <w:r w:rsidRPr="006505ED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77777777" w:rsidR="00DF734C" w:rsidRPr="006505ED" w:rsidRDefault="00DF734C" w:rsidP="00B636C3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DF734C" w:rsidRPr="006505ED" w:rsidRDefault="00DF734C" w:rsidP="00811EEB">
            <w:pPr>
              <w:spacing w:line="216" w:lineRule="auto"/>
              <w:jc w:val="center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</w:tr>
      <w:tr w:rsidR="00DF734C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DF734C" w:rsidRPr="00C04077" w:rsidRDefault="00DF734C" w:rsidP="00DF734C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DF734C" w:rsidRPr="006505ED" w:rsidRDefault="00DF734C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</w:rPr>
            </w:pPr>
          </w:p>
        </w:tc>
      </w:tr>
      <w:tr w:rsidR="00DF734C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DF734C" w:rsidRPr="00C04077" w:rsidRDefault="00DF734C" w:rsidP="00DF734C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52674E80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</w:t>
            </w:r>
            <w:r w:rsidR="00AA1905" w:rsidRPr="006505ED">
              <w:rPr>
                <w:sz w:val="30"/>
                <w:szCs w:val="30"/>
              </w:rPr>
              <w:t>348</w:t>
            </w:r>
            <w:r w:rsidRPr="006505ED">
              <w:rPr>
                <w:sz w:val="30"/>
                <w:szCs w:val="30"/>
              </w:rPr>
              <w:t>,</w:t>
            </w:r>
            <w:r w:rsidR="00AA1905" w:rsidRPr="006505ED">
              <w:rPr>
                <w:sz w:val="30"/>
                <w:szCs w:val="30"/>
              </w:rPr>
              <w:t>31</w:t>
            </w:r>
            <w:r w:rsidR="00BF1AB9">
              <w:rPr>
                <w:sz w:val="30"/>
                <w:szCs w:val="30"/>
              </w:rPr>
              <w:t>2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2852BFB6" w:rsidR="00DF734C" w:rsidRPr="006505ED" w:rsidRDefault="00DF734C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2,172,398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5FE91826" w:rsidR="00DF734C" w:rsidRPr="006505ED" w:rsidRDefault="000B6810" w:rsidP="00B636C3">
            <w:pPr>
              <w:tabs>
                <w:tab w:val="decimal" w:pos="1134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</w:t>
            </w:r>
            <w:r w:rsidR="003B7758" w:rsidRPr="006505ED">
              <w:rPr>
                <w:sz w:val="30"/>
                <w:szCs w:val="30"/>
              </w:rPr>
              <w:t>26</w:t>
            </w:r>
            <w:r w:rsidR="00DF734C" w:rsidRPr="006505ED">
              <w:rPr>
                <w:sz w:val="30"/>
                <w:szCs w:val="30"/>
              </w:rPr>
              <w:t>,</w:t>
            </w:r>
            <w:r w:rsidR="003B7758" w:rsidRPr="006505ED">
              <w:rPr>
                <w:sz w:val="30"/>
                <w:szCs w:val="30"/>
              </w:rPr>
              <w:t>23</w:t>
            </w:r>
            <w:r w:rsidR="00651ECE" w:rsidRPr="006505ED">
              <w:rPr>
                <w:sz w:val="30"/>
                <w:szCs w:val="30"/>
              </w:rPr>
              <w:t>2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09B27770" w:rsidR="00DF734C" w:rsidRPr="006505ED" w:rsidRDefault="00DF734C" w:rsidP="00C129F5">
            <w:pPr>
              <w:tabs>
                <w:tab w:val="decimal" w:pos="1077"/>
              </w:tabs>
              <w:spacing w:line="216" w:lineRule="auto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  <w:cs/>
              </w:rPr>
              <w:t>145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528</w:t>
            </w:r>
          </w:p>
        </w:tc>
      </w:tr>
    </w:tbl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391"/>
        <w:gridCol w:w="1411"/>
        <w:gridCol w:w="6"/>
        <w:gridCol w:w="1404"/>
        <w:gridCol w:w="1295"/>
      </w:tblGrid>
      <w:tr w:rsidR="003872AF" w:rsidRPr="008F3EDE" w14:paraId="36163336" w14:textId="77777777" w:rsidTr="003111A8">
        <w:trPr>
          <w:trHeight w:hRule="exact" w:val="397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3111A8">
        <w:trPr>
          <w:trHeight w:hRule="exact" w:val="397"/>
        </w:trPr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76C6" w14:textId="6F5A1D6A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6261A117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54A8" w14:textId="75EB740C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5875F033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638CC211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96AF82" w14:textId="13CD3C68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37,</w:t>
            </w:r>
            <w:r w:rsidR="00AA1905" w:rsidRPr="006505ED">
              <w:rPr>
                <w:rFonts w:ascii="Angsana New" w:hAnsi="Angsana New" w:cs="Angsana New"/>
              </w:rPr>
              <w:t>66</w:t>
            </w:r>
            <w:r w:rsidR="00811EEB">
              <w:rPr>
                <w:rFonts w:ascii="Angsana New" w:hAnsi="Angsana New" w:cs="Angsana New"/>
              </w:rPr>
              <w:t>4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48B1C42B" w:rsidR="008C630D" w:rsidRPr="006505ED" w:rsidRDefault="0021369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37</w:t>
            </w:r>
            <w:r w:rsidRPr="006505ED">
              <w:rPr>
                <w:rFonts w:ascii="Angsana New" w:hAnsi="Angsana New" w:cs="Angsana New"/>
              </w:rPr>
              <w:t>,</w:t>
            </w:r>
            <w:r w:rsidR="007F5D71" w:rsidRPr="006505ED">
              <w:rPr>
                <w:rFonts w:ascii="Angsana New" w:hAnsi="Angsana New" w:cs="Angsana New"/>
              </w:rPr>
              <w:t>687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2F1393" w14:textId="1F175A86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1CBBB2AD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12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063</w:t>
            </w:r>
          </w:p>
        </w:tc>
      </w:tr>
      <w:tr w:rsidR="008C630D" w:rsidRPr="008F3EDE" w14:paraId="30CF9320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2535FA" w14:textId="6A73DBA3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95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181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28F8DA5C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196</w:t>
            </w:r>
            <w:r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  <w:cs/>
              </w:rPr>
              <w:t>086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F67F05" w14:textId="4188C585" w:rsidR="008C630D" w:rsidRPr="006505ED" w:rsidRDefault="000B681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19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409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6E3BA192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75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327</w:t>
            </w:r>
          </w:p>
        </w:tc>
      </w:tr>
      <w:tr w:rsidR="008C630D" w:rsidRPr="008F3EDE" w14:paraId="485C3A40" w14:textId="77777777" w:rsidTr="003111A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BB955" w14:textId="66172D0C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77777777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  <w:cs/>
              </w:rPr>
              <w:t>50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AA0EE" w14:textId="3003CAFE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3111A8">
        <w:trPr>
          <w:trHeight w:hRule="exact" w:val="397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DE879" w14:textId="7C5E59C0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132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89</w:t>
            </w:r>
            <w:r w:rsidR="00811EEB">
              <w:rPr>
                <w:rFonts w:ascii="Angsana New" w:hAnsi="Angsana New" w:cs="Angsana New"/>
              </w:rPr>
              <w:t>5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10DC288F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233</w:t>
            </w:r>
            <w:r w:rsidRPr="006505ED">
              <w:rPr>
                <w:rFonts w:ascii="Angsana New" w:hAnsi="Angsana New" w:cs="Angsana New"/>
              </w:rPr>
              <w:t>,</w:t>
            </w:r>
            <w:r w:rsidR="007F5D71" w:rsidRPr="006505ED">
              <w:rPr>
                <w:rFonts w:ascii="Angsana New" w:hAnsi="Angsana New" w:cs="Angsana New"/>
              </w:rPr>
              <w:t>823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2E09" w14:textId="5105683F" w:rsidR="008C630D" w:rsidRPr="006505ED" w:rsidRDefault="000B6810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35,722</w:t>
            </w:r>
          </w:p>
        </w:tc>
        <w:tc>
          <w:tcPr>
            <w:tcW w:w="1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0555CFDE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91</w:t>
            </w:r>
            <w:r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  <w:cs/>
              </w:rPr>
              <w:t>640</w:t>
            </w:r>
          </w:p>
        </w:tc>
      </w:tr>
    </w:tbl>
    <w:p w14:paraId="531FE6B1" w14:textId="6B193A13" w:rsidR="00A82E6A" w:rsidRPr="00B0483F" w:rsidRDefault="00A82E6A" w:rsidP="00A82E6A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63A0307A" w14:textId="140A0AD7" w:rsidR="00A82E6A" w:rsidRDefault="00A82E6A" w:rsidP="00A82E6A">
      <w:pPr>
        <w:ind w:right="-871"/>
        <w:rPr>
          <w:rFonts w:ascii="Angsana New" w:hAnsi="Angsana New"/>
          <w:b/>
          <w:bCs/>
          <w:sz w:val="4"/>
          <w:szCs w:val="4"/>
        </w:rPr>
      </w:pPr>
    </w:p>
    <w:p w14:paraId="5EF56B84" w14:textId="77777777" w:rsidR="00564457" w:rsidRPr="00B0483F" w:rsidRDefault="00564457" w:rsidP="00A82E6A">
      <w:pPr>
        <w:ind w:right="-871"/>
        <w:rPr>
          <w:rFonts w:ascii="Angsana New" w:hAnsi="Angsana New"/>
          <w:b/>
          <w:bCs/>
          <w:sz w:val="4"/>
          <w:szCs w:val="4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883E56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93DBB" w14:textId="2F3A2B5E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46F6696E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CAD36" w14:textId="351946F4" w:rsidR="008C630D" w:rsidRPr="008F3EDE" w:rsidRDefault="008C630D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</w:rPr>
              <w:t>2566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1BEE21A9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2565</w:t>
            </w:r>
          </w:p>
        </w:tc>
      </w:tr>
      <w:tr w:rsidR="008C630D" w:rsidRPr="008F3EDE" w14:paraId="44B76FC5" w14:textId="77777777" w:rsidTr="00883E56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</w:tcBorders>
          </w:tcPr>
          <w:p w14:paraId="5146B947" w14:textId="5EE6B119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</w:t>
            </w:r>
            <w:r w:rsidR="00AA1905" w:rsidRPr="006505ED">
              <w:rPr>
                <w:rFonts w:ascii="Angsana New" w:hAnsi="Angsana New" w:cs="Angsana New"/>
              </w:rPr>
              <w:t>16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="00AA1905" w:rsidRPr="006505ED">
              <w:rPr>
                <w:rFonts w:ascii="Angsana New" w:hAnsi="Angsana New" w:cs="Angsana New"/>
              </w:rPr>
              <w:t>26</w:t>
            </w:r>
            <w:r w:rsidR="00811EEB">
              <w:rPr>
                <w:rFonts w:ascii="Angsana New" w:hAnsi="Angsana New" w:cs="Angsana New"/>
              </w:rPr>
              <w:t>5</w:t>
            </w:r>
          </w:p>
        </w:tc>
        <w:tc>
          <w:tcPr>
            <w:tcW w:w="1404" w:type="dxa"/>
            <w:tcBorders>
              <w:bottom w:val="nil"/>
            </w:tcBorders>
          </w:tcPr>
          <w:p w14:paraId="213EC105" w14:textId="5952093C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238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259</w:t>
            </w:r>
          </w:p>
        </w:tc>
        <w:tc>
          <w:tcPr>
            <w:tcW w:w="1403" w:type="dxa"/>
            <w:tcBorders>
              <w:bottom w:val="nil"/>
            </w:tcBorders>
          </w:tcPr>
          <w:p w14:paraId="7F7FA9B0" w14:textId="49AF3F3E" w:rsidR="008C630D" w:rsidRPr="006505ED" w:rsidRDefault="000B6810" w:rsidP="008C630D">
            <w:pPr>
              <w:ind w:right="107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13</w:t>
            </w:r>
            <w:r w:rsidR="00077A39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10</w:t>
            </w:r>
            <w:r w:rsidR="00811EEB">
              <w:rPr>
                <w:rFonts w:ascii="Angsana New" w:hAnsi="Angsana New" w:cs="Angsana New"/>
              </w:rPr>
              <w:t>7</w:t>
            </w:r>
          </w:p>
        </w:tc>
        <w:tc>
          <w:tcPr>
            <w:tcW w:w="1305" w:type="dxa"/>
            <w:tcBorders>
              <w:bottom w:val="nil"/>
            </w:tcBorders>
          </w:tcPr>
          <w:p w14:paraId="5F9DD313" w14:textId="5B17EFC9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7,029</w:t>
            </w:r>
          </w:p>
        </w:tc>
      </w:tr>
      <w:tr w:rsidR="008C630D" w:rsidRPr="008F3EDE" w14:paraId="18BCACFF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76AAE4E8" w14:textId="77777777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151C87ED" w14:textId="77777777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02975B74" w14:textId="77777777" w:rsidR="008C630D" w:rsidRPr="006505ED" w:rsidRDefault="008C630D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1984388B" w14:textId="139F9D63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28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="00732C0D">
              <w:rPr>
                <w:rFonts w:ascii="Angsana New" w:hAnsi="Angsana New" w:cs="Angsana New"/>
              </w:rPr>
              <w:t>470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0079DB38" w14:textId="7373F779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28,44</w:t>
            </w:r>
            <w:r w:rsidR="00E658D5" w:rsidRPr="006505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5DDB9D57" w14:textId="33CFDBCC" w:rsidR="008C630D" w:rsidRPr="006505ED" w:rsidRDefault="000B6810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7,43</w:t>
            </w:r>
            <w:r w:rsidR="00BF1AB9">
              <w:rPr>
                <w:rFonts w:ascii="Angsana New" w:hAnsi="Angsana New" w:cs="Angsana New"/>
              </w:rPr>
              <w:t>5</w:t>
            </w:r>
          </w:p>
        </w:tc>
        <w:tc>
          <w:tcPr>
            <w:tcW w:w="1305" w:type="dxa"/>
            <w:tcBorders>
              <w:top w:val="nil"/>
              <w:bottom w:val="nil"/>
            </w:tcBorders>
          </w:tcPr>
          <w:p w14:paraId="4D2FF852" w14:textId="25A89D5F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10,671</w:t>
            </w:r>
          </w:p>
        </w:tc>
      </w:tr>
      <w:tr w:rsidR="008C630D" w:rsidRPr="008F3EDE" w14:paraId="6841F2AB" w14:textId="77777777" w:rsidTr="008116CE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</w:tcBorders>
          </w:tcPr>
          <w:p w14:paraId="6CC4102E" w14:textId="11303FA4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83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80</w:t>
            </w:r>
            <w:r w:rsidR="00BE4C80">
              <w:rPr>
                <w:rFonts w:ascii="Angsana New" w:hAnsi="Angsana New" w:cs="Angsana New"/>
              </w:rPr>
              <w:t>8</w:t>
            </w:r>
          </w:p>
        </w:tc>
        <w:tc>
          <w:tcPr>
            <w:tcW w:w="1404" w:type="dxa"/>
            <w:tcBorders>
              <w:top w:val="nil"/>
              <w:bottom w:val="nil"/>
            </w:tcBorders>
          </w:tcPr>
          <w:p w14:paraId="38ADA4E1" w14:textId="01D7434C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70,646</w:t>
            </w:r>
          </w:p>
        </w:tc>
        <w:tc>
          <w:tcPr>
            <w:tcW w:w="1403" w:type="dxa"/>
            <w:tcBorders>
              <w:top w:val="nil"/>
              <w:bottom w:val="nil"/>
            </w:tcBorders>
            <w:vAlign w:val="center"/>
          </w:tcPr>
          <w:p w14:paraId="789B226D" w14:textId="508115B6" w:rsidR="008C630D" w:rsidRPr="006505ED" w:rsidRDefault="00077A39" w:rsidP="008116CE">
            <w:pPr>
              <w:spacing w:line="216" w:lineRule="auto"/>
              <w:jc w:val="center"/>
            </w:pPr>
            <w:r w:rsidRPr="006505ED">
              <w:t>-</w:t>
            </w:r>
          </w:p>
        </w:tc>
        <w:tc>
          <w:tcPr>
            <w:tcW w:w="1305" w:type="dxa"/>
            <w:tcBorders>
              <w:top w:val="nil"/>
              <w:bottom w:val="nil"/>
            </w:tcBorders>
            <w:vAlign w:val="center"/>
          </w:tcPr>
          <w:p w14:paraId="7284B5DE" w14:textId="24FE055C" w:rsidR="008C630D" w:rsidRPr="008116CE" w:rsidRDefault="004D2A0A" w:rsidP="008116CE">
            <w:pPr>
              <w:spacing w:line="216" w:lineRule="auto"/>
              <w:jc w:val="center"/>
              <w:rPr>
                <w:cs/>
              </w:rPr>
            </w:pPr>
            <w:r w:rsidRPr="008116CE">
              <w:t>-</w:t>
            </w:r>
          </w:p>
        </w:tc>
      </w:tr>
      <w:tr w:rsidR="008C630D" w:rsidRPr="008F3EDE" w14:paraId="74EED5E6" w14:textId="77777777" w:rsidTr="00883E56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3C12E6" w14:textId="37610D3B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26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528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14:paraId="20ADDED8" w14:textId="1D8925AA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6505ED">
              <w:rPr>
                <w:rFonts w:ascii="Angsana New" w:hAnsi="Angsana New" w:cs="Angsana New"/>
              </w:rPr>
              <w:t>29,10</w:t>
            </w:r>
            <w:r w:rsidR="00E658D5" w:rsidRPr="006505ED">
              <w:rPr>
                <w:rFonts w:ascii="Angsana New" w:hAnsi="Angsana New" w:cs="Angsana New"/>
              </w:rPr>
              <w:t>3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</w:tcBorders>
          </w:tcPr>
          <w:p w14:paraId="494ABD6A" w14:textId="78B8EB08" w:rsidR="008C630D" w:rsidRPr="006505ED" w:rsidRDefault="000B6810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14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46</w:t>
            </w:r>
            <w:r w:rsidR="00811EEB">
              <w:rPr>
                <w:rFonts w:ascii="Angsana New" w:hAnsi="Angsana New" w:cs="Angsana New"/>
              </w:rPr>
              <w:t>5</w:t>
            </w: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</w:tcPr>
          <w:p w14:paraId="53516725" w14:textId="163D80DF" w:rsidR="008C630D" w:rsidRPr="008F3EDE" w:rsidRDefault="00152FF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8,0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  <w:tr w:rsidR="008C630D" w:rsidRPr="008F3EDE" w14:paraId="4B7D0261" w14:textId="77777777" w:rsidTr="00883E56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11744348" w14:textId="7477F212" w:rsidR="008C630D" w:rsidRPr="006505ED" w:rsidRDefault="00C17E57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="00AA1905" w:rsidRPr="006505ED">
              <w:rPr>
                <w:rFonts w:ascii="Angsana New" w:hAnsi="Angsana New" w:cs="Angsana New"/>
              </w:rPr>
              <w:t>38</w:t>
            </w:r>
            <w:r w:rsidRPr="006505ED">
              <w:rPr>
                <w:rFonts w:ascii="Angsana New" w:hAnsi="Angsana New" w:cs="Angsana New"/>
              </w:rPr>
              <w:t>,</w:t>
            </w:r>
            <w:r w:rsidR="00AA1905" w:rsidRPr="006505ED">
              <w:rPr>
                <w:rFonts w:ascii="Angsana New" w:hAnsi="Angsana New" w:cs="Angsana New"/>
              </w:rPr>
              <w:t>80</w:t>
            </w:r>
            <w:r w:rsidR="00811EEB">
              <w:rPr>
                <w:rFonts w:ascii="Angsana New" w:hAnsi="Angsana New" w:cs="Angsana New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445EC16" w14:textId="39D136B4" w:rsidR="008C630D" w:rsidRPr="006505ED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1</w:t>
            </w:r>
            <w:r w:rsidRPr="006505ED">
              <w:rPr>
                <w:rFonts w:ascii="Angsana New" w:hAnsi="Angsana New" w:cs="Angsana New"/>
                <w:cs/>
              </w:rPr>
              <w:t>2</w:t>
            </w:r>
            <w:r w:rsidR="004D2A0A" w:rsidRPr="006505ED">
              <w:rPr>
                <w:rFonts w:ascii="Angsana New" w:hAnsi="Angsana New" w:cs="Angsana New"/>
                <w:cs/>
              </w:rPr>
              <w:t>8</w:t>
            </w:r>
            <w:r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  <w:cs/>
              </w:rPr>
              <w:t>1</w:t>
            </w:r>
            <w:r w:rsidR="004D2A0A" w:rsidRPr="006505ED">
              <w:rPr>
                <w:rFonts w:ascii="Angsana New" w:hAnsi="Angsana New" w:cs="Angsana New"/>
                <w:cs/>
              </w:rPr>
              <w:t>92</w:t>
            </w:r>
          </w:p>
        </w:tc>
        <w:tc>
          <w:tcPr>
            <w:tcW w:w="1403" w:type="dxa"/>
            <w:tcBorders>
              <w:top w:val="single" w:sz="4" w:space="0" w:color="auto"/>
            </w:tcBorders>
          </w:tcPr>
          <w:p w14:paraId="797ED40B" w14:textId="2D5E7AA6" w:rsidR="008C630D" w:rsidRPr="006505ED" w:rsidRDefault="000B6810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21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90</w:t>
            </w:r>
            <w:r w:rsidR="00811EEB">
              <w:rPr>
                <w:rFonts w:ascii="Angsana New" w:hAnsi="Angsana New" w:cs="Angsana New"/>
              </w:rPr>
              <w:t>0</w:t>
            </w:r>
          </w:p>
        </w:tc>
        <w:tc>
          <w:tcPr>
            <w:tcW w:w="1305" w:type="dxa"/>
            <w:tcBorders>
              <w:top w:val="single" w:sz="4" w:space="0" w:color="auto"/>
            </w:tcBorders>
          </w:tcPr>
          <w:p w14:paraId="119991DA" w14:textId="34488E9D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52FF3" w:rsidRPr="008F3EDE">
              <w:rPr>
                <w:rFonts w:ascii="Angsana New" w:hAnsi="Angsana New" w:cs="Angsana New"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52FF3" w:rsidRPr="008F3EDE">
              <w:rPr>
                <w:rFonts w:ascii="Angsana New" w:hAnsi="Angsana New" w:cs="Angsana New"/>
              </w:rPr>
              <w:t>72</w:t>
            </w:r>
            <w:r w:rsidR="00077A39" w:rsidRPr="008F3EDE">
              <w:rPr>
                <w:rFonts w:ascii="Angsana New" w:hAnsi="Angsana New" w:cs="Angsana New"/>
              </w:rPr>
              <w:t>0</w:t>
            </w:r>
          </w:p>
        </w:tc>
      </w:tr>
      <w:tr w:rsidR="008C630D" w:rsidRPr="008F3EDE" w14:paraId="26D3D8E4" w14:textId="77777777" w:rsidTr="00883E56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vAlign w:val="center"/>
          </w:tcPr>
          <w:p w14:paraId="13D9687B" w14:textId="5084E930" w:rsidR="008C630D" w:rsidRPr="006505ED" w:rsidRDefault="00AA1905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455</w:t>
            </w:r>
            <w:r w:rsidR="00C17E57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07</w:t>
            </w:r>
            <w:r w:rsidR="00811EEB">
              <w:rPr>
                <w:rFonts w:ascii="Angsana New" w:hAnsi="Angsana New" w:cs="Angsana New"/>
              </w:rPr>
              <w:t>1</w:t>
            </w:r>
          </w:p>
        </w:tc>
        <w:tc>
          <w:tcPr>
            <w:tcW w:w="1404" w:type="dxa"/>
            <w:vAlign w:val="center"/>
          </w:tcPr>
          <w:p w14:paraId="1689FCD2" w14:textId="5FE016DC" w:rsidR="008C630D" w:rsidRPr="006505ED" w:rsidRDefault="004D2A0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  <w:cs/>
              </w:rPr>
              <w:t>366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451</w:t>
            </w:r>
          </w:p>
        </w:tc>
        <w:tc>
          <w:tcPr>
            <w:tcW w:w="1403" w:type="dxa"/>
            <w:vAlign w:val="center"/>
          </w:tcPr>
          <w:p w14:paraId="46B4B85D" w14:textId="58D7806F" w:rsidR="008C630D" w:rsidRPr="006505ED" w:rsidRDefault="000B6810" w:rsidP="008C630D">
            <w:pPr>
              <w:ind w:right="107"/>
              <w:jc w:val="right"/>
              <w:rPr>
                <w:rFonts w:ascii="Angsana New" w:hAnsi="Angsana New" w:cs="Angsana New"/>
              </w:rPr>
            </w:pPr>
            <w:r w:rsidRPr="006505ED">
              <w:rPr>
                <w:rFonts w:ascii="Angsana New" w:hAnsi="Angsana New" w:cs="Angsana New"/>
              </w:rPr>
              <w:t>35</w:t>
            </w:r>
            <w:r w:rsidR="008C630D" w:rsidRPr="006505ED">
              <w:rPr>
                <w:rFonts w:ascii="Angsana New" w:hAnsi="Angsana New" w:cs="Angsana New"/>
              </w:rPr>
              <w:t>,</w:t>
            </w:r>
            <w:r w:rsidRPr="006505ED">
              <w:rPr>
                <w:rFonts w:ascii="Angsana New" w:hAnsi="Angsana New" w:cs="Angsana New"/>
              </w:rPr>
              <w:t>00</w:t>
            </w:r>
            <w:r w:rsidR="00BF1AB9">
              <w:rPr>
                <w:rFonts w:ascii="Angsana New" w:hAnsi="Angsana New" w:cs="Angsana New"/>
              </w:rPr>
              <w:t>7</w:t>
            </w:r>
          </w:p>
        </w:tc>
        <w:tc>
          <w:tcPr>
            <w:tcW w:w="1305" w:type="dxa"/>
            <w:vAlign w:val="center"/>
          </w:tcPr>
          <w:p w14:paraId="1E11AAD8" w14:textId="400F2E6B" w:rsidR="008C630D" w:rsidRPr="008F3EDE" w:rsidRDefault="00152FF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2</w:t>
            </w:r>
            <w:r w:rsidR="008C630D" w:rsidRPr="008F3EDE">
              <w:rPr>
                <w:rFonts w:ascii="Angsana New" w:hAnsi="Angsana New" w:cs="Angsana New"/>
                <w:cs/>
              </w:rPr>
              <w:t>5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Pr="008F3EDE">
              <w:rPr>
                <w:rFonts w:ascii="Angsana New" w:hAnsi="Angsana New" w:cs="Angsana New"/>
              </w:rPr>
              <w:t>7</w:t>
            </w:r>
            <w:r w:rsidR="00077A39" w:rsidRPr="008F3EDE">
              <w:rPr>
                <w:rFonts w:ascii="Angsana New" w:hAnsi="Angsana New" w:cs="Angsana New"/>
              </w:rPr>
              <w:t>49</w:t>
            </w:r>
          </w:p>
        </w:tc>
      </w:tr>
    </w:tbl>
    <w:p w14:paraId="2173AA01" w14:textId="77777777" w:rsidR="007622E2" w:rsidRPr="00B0483F" w:rsidRDefault="007622E2" w:rsidP="007622E2">
      <w:pPr>
        <w:ind w:left="630" w:right="-871"/>
        <w:rPr>
          <w:rFonts w:ascii="Angsana New" w:hAnsi="Angsana New"/>
          <w:b/>
          <w:bCs/>
          <w:sz w:val="8"/>
          <w:szCs w:val="8"/>
        </w:rPr>
      </w:pPr>
    </w:p>
    <w:p w14:paraId="5029359C" w14:textId="57FA907D" w:rsidR="00564457" w:rsidRDefault="00564457" w:rsidP="007622E2">
      <w:pPr>
        <w:ind w:left="630" w:right="-871"/>
        <w:rPr>
          <w:rFonts w:ascii="Angsana New" w:hAnsi="Angsana New"/>
          <w:b/>
          <w:bCs/>
          <w:sz w:val="4"/>
          <w:szCs w:val="4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684E98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684E98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684E98">
        <w:rPr>
          <w:rFonts w:ascii="Angsana New" w:hAnsi="Angsana New" w:cs="Angsana New"/>
          <w:sz w:val="28"/>
          <w:szCs w:val="28"/>
        </w:rPr>
        <w:t xml:space="preserve">: </w:t>
      </w:r>
      <w:r w:rsidRPr="00684E98">
        <w:rPr>
          <w:rFonts w:ascii="Angsana New" w:hAnsi="Angsana New" w:cs="Angsana New" w:hint="cs"/>
          <w:sz w:val="28"/>
          <w:szCs w:val="28"/>
          <w:cs/>
        </w:rPr>
        <w:t>พัน</w:t>
      </w:r>
      <w:r w:rsidRPr="00684E98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6"/>
        <w:gridCol w:w="1398"/>
        <w:gridCol w:w="1403"/>
        <w:gridCol w:w="1414"/>
        <w:gridCol w:w="1288"/>
      </w:tblGrid>
      <w:tr w:rsidR="001D7B3C" w:rsidRPr="008F3EDE" w14:paraId="00739325" w14:textId="77777777" w:rsidTr="001D7B3C">
        <w:trPr>
          <w:cantSplit/>
          <w:trHeight w:val="20"/>
        </w:trPr>
        <w:tc>
          <w:tcPr>
            <w:tcW w:w="41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836C" w14:textId="77777777" w:rsidR="001D7B3C" w:rsidRPr="008F3EDE" w:rsidRDefault="001D7B3C" w:rsidP="00B867F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8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08E04" w14:textId="77777777" w:rsidR="001D7B3C" w:rsidRPr="008F3EDE" w:rsidRDefault="001D7B3C" w:rsidP="00B867FF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09BE" w14:textId="77777777" w:rsidR="001D7B3C" w:rsidRPr="008F3EDE" w:rsidRDefault="001D7B3C" w:rsidP="00B867FF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D7B3C" w:rsidRPr="008F3EDE" w14:paraId="5990DA9F" w14:textId="77777777" w:rsidTr="001D7B3C">
        <w:trPr>
          <w:cantSplit/>
          <w:trHeight w:val="391"/>
        </w:trPr>
        <w:tc>
          <w:tcPr>
            <w:tcW w:w="41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0B31A" w14:textId="77777777" w:rsidR="001D7B3C" w:rsidRPr="008F3EDE" w:rsidRDefault="001D7B3C" w:rsidP="00B867FF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3E349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29AE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2E0F8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3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0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ม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ิ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D2BAA" w14:textId="77777777" w:rsidR="001D7B3C" w:rsidRPr="008F3EDE" w:rsidRDefault="001D7B3C" w:rsidP="00B867FF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2565</w:t>
            </w:r>
          </w:p>
        </w:tc>
      </w:tr>
      <w:tr w:rsidR="001D7B3C" w:rsidRPr="001D7B3C" w14:paraId="52BCFAE9" w14:textId="77777777" w:rsidTr="00684E98">
        <w:trPr>
          <w:cantSplit/>
          <w:trHeight w:val="20"/>
        </w:trPr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51FE9A2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52BB46" w14:textId="77777777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75AF4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21,35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98F30C" w14:textId="77777777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B0D3E0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9,716</w:t>
            </w:r>
          </w:p>
        </w:tc>
      </w:tr>
      <w:tr w:rsidR="001D7B3C" w:rsidRPr="001D7B3C" w14:paraId="23740F95" w14:textId="77777777" w:rsidTr="00684E98">
        <w:trPr>
          <w:cantSplit/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F2A1E0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38D110" w14:textId="1F5DE4B0" w:rsidR="001D7B3C" w:rsidRPr="00684E98" w:rsidRDefault="00684E98" w:rsidP="00B867FF">
            <w:pPr>
              <w:tabs>
                <w:tab w:val="decimal" w:pos="1044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1,075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91F9D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391,740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BFEAAD8" w14:textId="4BEA27C7" w:rsidR="001D7B3C" w:rsidRPr="00684E98" w:rsidRDefault="00684E98" w:rsidP="004A6FDA">
            <w:pPr>
              <w:tabs>
                <w:tab w:val="decimal" w:pos="1087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652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ECEE05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152,855</w:t>
            </w:r>
          </w:p>
        </w:tc>
      </w:tr>
      <w:tr w:rsidR="001D7B3C" w:rsidRPr="001D7B3C" w14:paraId="761A0F3C" w14:textId="77777777" w:rsidTr="00684E98">
        <w:trPr>
          <w:cantSplit/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8691D5" w14:textId="77777777" w:rsidR="001D7B3C" w:rsidRPr="001D7B3C" w:rsidRDefault="001D7B3C" w:rsidP="00B867FF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9575E3" w14:textId="4BA7E8BE" w:rsidR="001D7B3C" w:rsidRPr="00684E98" w:rsidRDefault="00684E98" w:rsidP="00B867FF">
            <w:pPr>
              <w:tabs>
                <w:tab w:val="decimal" w:pos="1044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170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D879AD" w14:textId="77777777" w:rsidR="001D7B3C" w:rsidRPr="001D7B3C" w:rsidRDefault="001D7B3C" w:rsidP="004A6FDA">
            <w:pPr>
              <w:tabs>
                <w:tab w:val="decimal" w:pos="106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64,121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C0D77C" w14:textId="69ED0A10" w:rsidR="001D7B3C" w:rsidRPr="00684E98" w:rsidRDefault="00684E98" w:rsidP="004A6FDA">
            <w:pPr>
              <w:tabs>
                <w:tab w:val="decimal" w:pos="1087"/>
              </w:tabs>
              <w:spacing w:line="216" w:lineRule="auto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1790C7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24,894</w:t>
            </w:r>
          </w:p>
        </w:tc>
      </w:tr>
      <w:tr w:rsidR="001D7B3C" w:rsidRPr="001D7B3C" w14:paraId="17FDEC02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0C77532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EE7D781" w14:textId="48B47F89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29,488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434F9E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(61,999)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45265D8" w14:textId="7C00C7C9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564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19FCA3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(25,424)</w:t>
            </w:r>
          </w:p>
        </w:tc>
      </w:tr>
      <w:tr w:rsidR="001D7B3C" w:rsidRPr="001D7B3C" w14:paraId="65CD0B7B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53C6B2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FFA5675" w14:textId="670047BE" w:rsidR="001D7B3C" w:rsidRPr="00684E98" w:rsidRDefault="001D7B3C" w:rsidP="004A6FDA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640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D39E67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(14,331)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707C02" w14:textId="2BDE048F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371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52211C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(5,533)</w:t>
            </w:r>
          </w:p>
        </w:tc>
      </w:tr>
      <w:tr w:rsidR="001D7B3C" w:rsidRPr="001D7B3C" w14:paraId="24672A40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E657F" w14:textId="77777777" w:rsidR="001D7B3C" w:rsidRPr="001D7B3C" w:rsidRDefault="001D7B3C" w:rsidP="00B867FF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2C87DA0" w14:textId="5539D8C5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004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88175B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12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400,887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A252" w14:textId="27D33352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 xml:space="preserve">   14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328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420B2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ind w:left="-108" w:right="12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156,508</w:t>
            </w:r>
          </w:p>
        </w:tc>
      </w:tr>
      <w:tr w:rsidR="001D7B3C" w:rsidRPr="001D7B3C" w14:paraId="60412290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CCAE12" w14:textId="77777777" w:rsidR="001D7B3C" w:rsidRPr="001D7B3C" w:rsidRDefault="001D7B3C" w:rsidP="00B867FF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EB3B1" w14:textId="5F422DF2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(4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441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06E43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(49,911)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2B577" w14:textId="7BA29903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148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67C0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(19,416)</w:t>
            </w:r>
          </w:p>
        </w:tc>
      </w:tr>
      <w:tr w:rsidR="001D7B3C" w:rsidRPr="001D7B3C" w14:paraId="192DD25E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7EB25" w14:textId="77777777" w:rsidR="001D7B3C" w:rsidRPr="001D7B3C" w:rsidRDefault="001D7B3C" w:rsidP="00B867FF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64B572" w14:textId="05684554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563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591A96F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12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350,976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01DEB0D" w14:textId="576C8ED2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180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CF48EF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ind w:left="-108" w:right="12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137,092</w:t>
            </w:r>
          </w:p>
        </w:tc>
      </w:tr>
      <w:tr w:rsidR="001D7B3C" w:rsidRPr="001D7B3C" w14:paraId="5A75BA3A" w14:textId="77777777" w:rsidTr="00684E98">
        <w:trPr>
          <w:trHeight w:val="20"/>
        </w:trPr>
        <w:tc>
          <w:tcPr>
            <w:tcW w:w="4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15F3" w14:textId="77777777" w:rsidR="001D7B3C" w:rsidRPr="001D7B3C" w:rsidRDefault="001D7B3C" w:rsidP="00B867FF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2CECA" w14:textId="3CEC5B65" w:rsidR="001D7B3C" w:rsidRPr="00684E98" w:rsidRDefault="001D7B3C" w:rsidP="00B867FF">
            <w:pPr>
              <w:tabs>
                <w:tab w:val="decimal" w:pos="1044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1,399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3E81C" w14:textId="77777777" w:rsidR="001D7B3C" w:rsidRPr="001D7B3C" w:rsidRDefault="001D7B3C" w:rsidP="004A6FDA">
            <w:pPr>
              <w:tabs>
                <w:tab w:val="decimal" w:pos="106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(59,671)</w:t>
            </w:r>
          </w:p>
        </w:tc>
        <w:tc>
          <w:tcPr>
            <w:tcW w:w="14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3C5403" w14:textId="1FE1C47D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104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FC8C4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ind w:left="-108" w:right="7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(23,387)</w:t>
            </w:r>
          </w:p>
        </w:tc>
      </w:tr>
      <w:tr w:rsidR="001D7B3C" w:rsidRPr="001D7B3C" w14:paraId="6E357283" w14:textId="77777777" w:rsidTr="00684E98">
        <w:trPr>
          <w:trHeight w:val="395"/>
        </w:trPr>
        <w:tc>
          <w:tcPr>
            <w:tcW w:w="4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637A8" w14:textId="77777777" w:rsidR="001D7B3C" w:rsidRPr="001D7B3C" w:rsidRDefault="001D7B3C" w:rsidP="00B867FF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หนี้สินตามสัญญาเช่า-สุทธิ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21A25" w14:textId="21BE7044" w:rsidR="001D7B3C" w:rsidRPr="00684E98" w:rsidRDefault="00684E98" w:rsidP="00B867FF">
            <w:pPr>
              <w:tabs>
                <w:tab w:val="decimal" w:pos="1044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261,164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1EFDC" w14:textId="77777777" w:rsidR="001D7B3C" w:rsidRPr="001D7B3C" w:rsidRDefault="001D7B3C" w:rsidP="00B867FF">
            <w:pPr>
              <w:tabs>
                <w:tab w:val="decimal" w:pos="106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291,305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B8C69" w14:textId="13B82357" w:rsidR="001D7B3C" w:rsidRPr="00684E98" w:rsidRDefault="001D7B3C" w:rsidP="00B867FF">
            <w:pPr>
              <w:tabs>
                <w:tab w:val="decimal" w:pos="1087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84E98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84E9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684E98" w:rsidRPr="00684E98">
              <w:rPr>
                <w:rFonts w:ascii="Angsana New" w:hAnsi="Angsana New" w:cs="Angsana New"/>
                <w:sz w:val="28"/>
                <w:szCs w:val="28"/>
              </w:rPr>
              <w:t>076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6688B" w14:textId="77777777" w:rsidR="001D7B3C" w:rsidRPr="001D7B3C" w:rsidRDefault="001D7B3C" w:rsidP="004A6FDA">
            <w:pPr>
              <w:tabs>
                <w:tab w:val="decimal" w:pos="945"/>
              </w:tabs>
              <w:spacing w:line="360" w:lineRule="exact"/>
              <w:ind w:left="-108" w:right="11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1D7B3C">
              <w:rPr>
                <w:rFonts w:ascii="Angsana New" w:hAnsi="Angsana New" w:cs="Angsana New"/>
                <w:sz w:val="28"/>
                <w:szCs w:val="28"/>
              </w:rPr>
              <w:t>113,705</w:t>
            </w:r>
          </w:p>
        </w:tc>
      </w:tr>
    </w:tbl>
    <w:p w14:paraId="1BE88714" w14:textId="77777777" w:rsidR="00AD59B9" w:rsidRPr="00684E98" w:rsidRDefault="00AD59B9" w:rsidP="00B0483F">
      <w:pPr>
        <w:spacing w:line="216" w:lineRule="auto"/>
        <w:ind w:left="644" w:right="-12" w:firstLine="453"/>
        <w:jc w:val="thaiDistribute"/>
        <w:rPr>
          <w:spacing w:val="-2"/>
          <w:sz w:val="8"/>
          <w:szCs w:val="8"/>
        </w:rPr>
      </w:pPr>
    </w:p>
    <w:p w14:paraId="5B056483" w14:textId="2D9E5887" w:rsidR="006A5A19" w:rsidRPr="006F2DE7" w:rsidRDefault="006A5A19" w:rsidP="004A6FDA">
      <w:pPr>
        <w:spacing w:line="216" w:lineRule="auto"/>
        <w:ind w:left="644" w:right="-12" w:firstLine="453"/>
        <w:jc w:val="thaiDistribute"/>
        <w:rPr>
          <w:cs/>
        </w:rPr>
      </w:pPr>
      <w:r w:rsidRPr="004A6FDA">
        <w:rPr>
          <w:spacing w:val="-14"/>
          <w:cs/>
        </w:rPr>
        <w:t>หนี้สินตามสัญญาเช่าพื้นที่สำนักงาน อาคารมาลีนนท์ ทาว</w:t>
      </w:r>
      <w:proofErr w:type="spellStart"/>
      <w:r w:rsidRPr="004A6FDA">
        <w:rPr>
          <w:spacing w:val="-14"/>
          <w:cs/>
        </w:rPr>
        <w:t>เวอร์</w:t>
      </w:r>
      <w:proofErr w:type="spellEnd"/>
      <w:r w:rsidRPr="004A6FDA">
        <w:rPr>
          <w:spacing w:val="-14"/>
          <w:cs/>
        </w:rPr>
        <w:t xml:space="preserve"> </w:t>
      </w:r>
      <w:r w:rsidR="00380A45" w:rsidRPr="004A6FDA">
        <w:rPr>
          <w:rFonts w:hint="cs"/>
          <w:spacing w:val="-14"/>
          <w:cs/>
        </w:rPr>
        <w:t>สัญญาเช่า</w:t>
      </w:r>
      <w:r w:rsidR="00955626" w:rsidRPr="004A6FDA">
        <w:rPr>
          <w:rFonts w:hint="cs"/>
          <w:spacing w:val="-14"/>
          <w:cs/>
        </w:rPr>
        <w:t>ยาน</w:t>
      </w:r>
      <w:r w:rsidR="00380A45" w:rsidRPr="004A6FDA">
        <w:rPr>
          <w:rFonts w:hint="cs"/>
          <w:spacing w:val="-14"/>
          <w:cs/>
        </w:rPr>
        <w:t>พาหนะ</w:t>
      </w:r>
      <w:r w:rsidR="00811EEB" w:rsidRPr="004A6FDA">
        <w:rPr>
          <w:rFonts w:hint="cs"/>
          <w:spacing w:val="-14"/>
          <w:cs/>
        </w:rPr>
        <w:t xml:space="preserve"> และสัญญาเช่าเครื่องใช</w:t>
      </w:r>
      <w:r w:rsidR="004A6FDA" w:rsidRPr="004A6FDA">
        <w:rPr>
          <w:rFonts w:hint="cs"/>
          <w:spacing w:val="-14"/>
          <w:cs/>
        </w:rPr>
        <w:t>้</w:t>
      </w:r>
      <w:r w:rsidR="00811EEB" w:rsidRPr="004A6FDA">
        <w:rPr>
          <w:rFonts w:hint="cs"/>
          <w:spacing w:val="-14"/>
          <w:cs/>
        </w:rPr>
        <w:t>สำนักงาน</w:t>
      </w:r>
      <w:r w:rsidR="00380A45">
        <w:rPr>
          <w:rFonts w:hint="cs"/>
          <w:spacing w:val="-2"/>
          <w:cs/>
        </w:rPr>
        <w:t xml:space="preserve"> 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a9"/>
        <w:tblW w:w="9854" w:type="dxa"/>
        <w:tblInd w:w="430" w:type="dxa"/>
        <w:tblLook w:val="04A0" w:firstRow="1" w:lastRow="0" w:firstColumn="1" w:lastColumn="0" w:noHBand="0" w:noVBand="1"/>
      </w:tblPr>
      <w:tblGrid>
        <w:gridCol w:w="1753"/>
        <w:gridCol w:w="1095"/>
        <w:gridCol w:w="1114"/>
        <w:gridCol w:w="917"/>
        <w:gridCol w:w="1001"/>
        <w:gridCol w:w="1011"/>
        <w:gridCol w:w="1012"/>
        <w:gridCol w:w="1012"/>
        <w:gridCol w:w="939"/>
      </w:tblGrid>
      <w:tr w:rsidR="004750E0" w:rsidRPr="001F57DD" w14:paraId="4E24E0D3" w14:textId="77777777" w:rsidTr="0064233C">
        <w:tc>
          <w:tcPr>
            <w:tcW w:w="1753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095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4" w:type="dxa"/>
            <w:vMerge w:val="restart"/>
            <w:vAlign w:val="center"/>
          </w:tcPr>
          <w:p w14:paraId="2EDEA89A" w14:textId="77777777" w:rsidR="004750E0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4750E0">
            <w:pPr>
              <w:tabs>
                <w:tab w:val="left" w:pos="1440"/>
              </w:tabs>
              <w:spacing w:line="228" w:lineRule="auto"/>
              <w:ind w:right="-176" w:hanging="26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17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01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74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64233C">
        <w:tc>
          <w:tcPr>
            <w:tcW w:w="1753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23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51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64233C">
        <w:tc>
          <w:tcPr>
            <w:tcW w:w="1753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95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B4F7" w14:textId="762DF56A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EBDCAC6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5B65E" w14:textId="2ED949B7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2566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12CE07F2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2565</w:t>
            </w:r>
          </w:p>
        </w:tc>
      </w:tr>
      <w:tr w:rsidR="008C630D" w:rsidRPr="001F57DD" w14:paraId="41FD9C47" w14:textId="77777777" w:rsidTr="0064233C">
        <w:tc>
          <w:tcPr>
            <w:tcW w:w="1753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095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4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17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1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1" w:type="dxa"/>
            <w:tcBorders>
              <w:bottom w:val="nil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9" w:type="dxa"/>
            <w:tcBorders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600366" w:rsidRPr="001F57DD" w14:paraId="5BDA9D7D" w14:textId="77777777" w:rsidTr="0064233C"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14:paraId="3961164D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14:paraId="5CA15EE3" w14:textId="77777777" w:rsidR="00600366" w:rsidRPr="00D23A92" w:rsidRDefault="00600366" w:rsidP="00600366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35C21F47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7336C773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178E6CC2" w14:textId="77777777" w:rsidR="00600366" w:rsidRPr="00D23A92" w:rsidRDefault="00600366" w:rsidP="00600366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vAlign w:val="center"/>
          </w:tcPr>
          <w:p w14:paraId="4DEF0A32" w14:textId="7CDFDB6F" w:rsidR="00600366" w:rsidRPr="006505E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1,</w:t>
            </w:r>
            <w:r w:rsidR="005A1A70">
              <w:rPr>
                <w:spacing w:val="4"/>
                <w:sz w:val="24"/>
                <w:szCs w:val="24"/>
              </w:rPr>
              <w:t>245</w:t>
            </w:r>
            <w:r w:rsidRPr="006505ED">
              <w:rPr>
                <w:spacing w:val="4"/>
                <w:sz w:val="24"/>
                <w:szCs w:val="24"/>
              </w:rPr>
              <w:t>,</w:t>
            </w:r>
            <w:r w:rsidR="005A1A70">
              <w:rPr>
                <w:spacing w:val="4"/>
                <w:sz w:val="24"/>
                <w:szCs w:val="24"/>
              </w:rPr>
              <w:t>300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6666F116" w14:textId="3F3A6182" w:rsidR="00600366" w:rsidRPr="006505ED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163BB96E" w14:textId="787A85F6" w:rsidR="00600366" w:rsidRPr="006505ED" w:rsidRDefault="00600366" w:rsidP="00600366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1,</w:t>
            </w:r>
            <w:r w:rsidR="005A1A70">
              <w:rPr>
                <w:spacing w:val="4"/>
                <w:sz w:val="24"/>
                <w:szCs w:val="24"/>
              </w:rPr>
              <w:t>245</w:t>
            </w:r>
            <w:r w:rsidRPr="006505ED">
              <w:rPr>
                <w:spacing w:val="4"/>
                <w:sz w:val="24"/>
                <w:szCs w:val="24"/>
              </w:rPr>
              <w:t>,</w:t>
            </w:r>
            <w:r w:rsidR="005A1A70">
              <w:rPr>
                <w:spacing w:val="4"/>
                <w:sz w:val="24"/>
                <w:szCs w:val="24"/>
              </w:rPr>
              <w:t>300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14:paraId="0C455BAC" w14:textId="55122F21" w:rsidR="00600366" w:rsidRPr="00D23A92" w:rsidRDefault="00600366" w:rsidP="001F729A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64233C" w:rsidRPr="001F57DD" w14:paraId="655BEA57" w14:textId="77777777" w:rsidTr="0064233C">
        <w:tc>
          <w:tcPr>
            <w:tcW w:w="1753" w:type="dxa"/>
            <w:tcBorders>
              <w:top w:val="nil"/>
              <w:bottom w:val="nil"/>
            </w:tcBorders>
            <w:vAlign w:val="center"/>
          </w:tcPr>
          <w:p w14:paraId="6CD8B39A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095" w:type="dxa"/>
            <w:tcBorders>
              <w:top w:val="nil"/>
              <w:bottom w:val="nil"/>
            </w:tcBorders>
            <w:vAlign w:val="center"/>
          </w:tcPr>
          <w:p w14:paraId="506F0A10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4" w:type="dxa"/>
            <w:tcBorders>
              <w:top w:val="nil"/>
              <w:bottom w:val="nil"/>
            </w:tcBorders>
            <w:vAlign w:val="center"/>
          </w:tcPr>
          <w:p w14:paraId="4EE1F00A" w14:textId="77777777" w:rsidR="0064233C" w:rsidRPr="00D23A92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17" w:type="dxa"/>
            <w:tcBorders>
              <w:top w:val="nil"/>
              <w:bottom w:val="nil"/>
            </w:tcBorders>
            <w:vAlign w:val="center"/>
          </w:tcPr>
          <w:p w14:paraId="4CC27C82" w14:textId="77777777" w:rsidR="0064233C" w:rsidRPr="00D23A92" w:rsidRDefault="0064233C" w:rsidP="0064233C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bottom w:val="nil"/>
            </w:tcBorders>
            <w:vAlign w:val="center"/>
          </w:tcPr>
          <w:p w14:paraId="5C2F6F00" w14:textId="77777777" w:rsidR="0064233C" w:rsidRPr="00D23A92" w:rsidRDefault="0064233C" w:rsidP="0064233C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1011" w:type="dxa"/>
            <w:tcBorders>
              <w:top w:val="nil"/>
              <w:bottom w:val="nil"/>
            </w:tcBorders>
            <w:vAlign w:val="center"/>
          </w:tcPr>
          <w:p w14:paraId="22C242CC" w14:textId="1CEB91EA" w:rsidR="0064233C" w:rsidRPr="006505ED" w:rsidRDefault="005A1A70" w:rsidP="0064233C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</w:t>
            </w:r>
            <w:r w:rsidR="0064233C" w:rsidRPr="006505ED">
              <w:rPr>
                <w:spacing w:val="4"/>
                <w:sz w:val="24"/>
                <w:szCs w:val="24"/>
              </w:rPr>
              <w:t>,</w:t>
            </w:r>
            <w:r>
              <w:rPr>
                <w:spacing w:val="4"/>
                <w:sz w:val="24"/>
                <w:szCs w:val="24"/>
              </w:rPr>
              <w:t>700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11893FE3" w14:textId="5E69B8A9" w:rsidR="0064233C" w:rsidRPr="006505ED" w:rsidRDefault="0064233C" w:rsidP="0064233C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14:paraId="5964AEA5" w14:textId="2865720C" w:rsidR="0064233C" w:rsidRPr="006505ED" w:rsidRDefault="005A1A70" w:rsidP="0064233C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754</w:t>
            </w:r>
            <w:r w:rsidR="0064233C" w:rsidRPr="006505ED">
              <w:rPr>
                <w:spacing w:val="4"/>
                <w:sz w:val="24"/>
                <w:szCs w:val="24"/>
              </w:rPr>
              <w:t>,</w:t>
            </w:r>
            <w:r>
              <w:rPr>
                <w:spacing w:val="4"/>
                <w:sz w:val="24"/>
                <w:szCs w:val="24"/>
              </w:rPr>
              <w:t>700</w:t>
            </w:r>
          </w:p>
        </w:tc>
        <w:tc>
          <w:tcPr>
            <w:tcW w:w="939" w:type="dxa"/>
            <w:tcBorders>
              <w:top w:val="nil"/>
              <w:bottom w:val="nil"/>
            </w:tcBorders>
            <w:vAlign w:val="center"/>
          </w:tcPr>
          <w:p w14:paraId="068CDF37" w14:textId="5C7A6B4D" w:rsidR="0064233C" w:rsidRPr="00D23A92" w:rsidRDefault="0064233C" w:rsidP="0064233C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2B4AAE" w:rsidRPr="001F57DD" w14:paraId="014C6B93" w14:textId="77777777" w:rsidTr="0064233C">
        <w:tc>
          <w:tcPr>
            <w:tcW w:w="5880" w:type="dxa"/>
            <w:gridSpan w:val="5"/>
            <w:vAlign w:val="center"/>
          </w:tcPr>
          <w:p w14:paraId="224D65C0" w14:textId="77777777" w:rsidR="002B4AAE" w:rsidRPr="00D23A92" w:rsidRDefault="002B4AAE" w:rsidP="002B4AAE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1011" w:type="dxa"/>
            <w:vAlign w:val="center"/>
          </w:tcPr>
          <w:p w14:paraId="0E453039" w14:textId="77777777" w:rsidR="002B4AAE" w:rsidRPr="006505E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2" w:type="dxa"/>
            <w:vAlign w:val="center"/>
          </w:tcPr>
          <w:p w14:paraId="0F57BA66" w14:textId="17E6B0E9" w:rsidR="002B4AAE" w:rsidRPr="006505E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2" w:type="dxa"/>
            <w:vAlign w:val="center"/>
          </w:tcPr>
          <w:p w14:paraId="33969DAB" w14:textId="77777777" w:rsidR="002B4AAE" w:rsidRPr="006505ED" w:rsidRDefault="002B4AAE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6505ED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39" w:type="dxa"/>
            <w:vAlign w:val="center"/>
          </w:tcPr>
          <w:p w14:paraId="342B6EF5" w14:textId="517795A4" w:rsidR="002B4AAE" w:rsidRPr="00D23A92" w:rsidRDefault="00600366" w:rsidP="002B4AAE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</w:rPr>
              <w:t>2</w:t>
            </w:r>
            <w:r w:rsidR="002B4AAE" w:rsidRPr="00D23A92">
              <w:rPr>
                <w:spacing w:val="4"/>
                <w:sz w:val="24"/>
                <w:szCs w:val="24"/>
              </w:rPr>
              <w:t>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7"/>
        <w:gridCol w:w="2497"/>
        <w:gridCol w:w="2410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883E56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965C" w14:textId="7E5BD490" w:rsidR="008C630D" w:rsidRPr="008C630D" w:rsidRDefault="008C630D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0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ิ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2566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4F37E651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</w:tr>
      <w:tr w:rsidR="008C630D" w:rsidRPr="001E7638" w14:paraId="24287ADB" w14:textId="77777777" w:rsidTr="00883E56">
        <w:tc>
          <w:tcPr>
            <w:tcW w:w="4984" w:type="dxa"/>
            <w:tcBorders>
              <w:bottom w:val="nil"/>
            </w:tcBorders>
          </w:tcPr>
          <w:p w14:paraId="1C835BC0" w14:textId="77777777" w:rsidR="008C630D" w:rsidRPr="006A43F7" w:rsidRDefault="008C630D" w:rsidP="008C630D">
            <w:pPr>
              <w:ind w:right="-256"/>
            </w:pPr>
            <w:r w:rsidRPr="006A43F7">
              <w:rPr>
                <w:rFonts w:hint="cs"/>
                <w:cs/>
              </w:rPr>
              <w:t>หุ้นกู้</w:t>
            </w:r>
          </w:p>
        </w:tc>
        <w:tc>
          <w:tcPr>
            <w:tcW w:w="2498" w:type="dxa"/>
            <w:tcBorders>
              <w:bottom w:val="nil"/>
            </w:tcBorders>
            <w:vAlign w:val="center"/>
          </w:tcPr>
          <w:p w14:paraId="766392F0" w14:textId="77777777" w:rsidR="008C630D" w:rsidRPr="00076B64" w:rsidRDefault="008C630D" w:rsidP="008C630D">
            <w:pPr>
              <w:ind w:right="214"/>
              <w:jc w:val="right"/>
            </w:pPr>
          </w:p>
        </w:tc>
        <w:tc>
          <w:tcPr>
            <w:tcW w:w="2372" w:type="dxa"/>
            <w:tcBorders>
              <w:bottom w:val="nil"/>
            </w:tcBorders>
            <w:vAlign w:val="center"/>
          </w:tcPr>
          <w:p w14:paraId="6508F83F" w14:textId="77777777" w:rsidR="008C630D" w:rsidRPr="00A47B2C" w:rsidRDefault="008C630D" w:rsidP="008C630D">
            <w:pPr>
              <w:ind w:right="214"/>
              <w:jc w:val="right"/>
            </w:pPr>
          </w:p>
        </w:tc>
      </w:tr>
      <w:tr w:rsidR="00600366" w:rsidRPr="001E7638" w14:paraId="5F94A35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FFDE199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09C493B6" w14:textId="217BBC30" w:rsidR="00600366" w:rsidRPr="006505ED" w:rsidRDefault="006C024D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505ED">
              <w:rPr>
                <w:cs/>
              </w:rPr>
              <w:t>2</w:t>
            </w:r>
            <w:r w:rsidRPr="006505ED">
              <w:t>,</w:t>
            </w:r>
            <w:r w:rsidRPr="006505ED">
              <w:rPr>
                <w:cs/>
              </w:rPr>
              <w:t>000</w:t>
            </w:r>
            <w:r w:rsidRPr="006505ED">
              <w:t>,</w:t>
            </w:r>
            <w:r w:rsidRPr="006505ED">
              <w:rPr>
                <w:cs/>
              </w:rPr>
              <w:t>000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5635A86" w14:textId="14FF08E1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rPr>
                <w:cs/>
              </w:rPr>
              <w:t>3</w:t>
            </w:r>
            <w:r w:rsidRPr="00076B64">
              <w:t>,000,000</w:t>
            </w:r>
          </w:p>
        </w:tc>
      </w:tr>
      <w:tr w:rsidR="00600366" w:rsidRPr="001E7638" w14:paraId="3C40D64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644C1B12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ออกหุ้นกู้</w:t>
            </w:r>
          </w:p>
        </w:tc>
        <w:tc>
          <w:tcPr>
            <w:tcW w:w="2498" w:type="dxa"/>
            <w:tcBorders>
              <w:top w:val="nil"/>
              <w:bottom w:val="nil"/>
            </w:tcBorders>
            <w:vAlign w:val="center"/>
          </w:tcPr>
          <w:p w14:paraId="56B77E25" w14:textId="12CCD55C" w:rsidR="00600366" w:rsidRPr="006505ED" w:rsidRDefault="00641B5A" w:rsidP="00837720">
            <w:pPr>
              <w:tabs>
                <w:tab w:val="decimal" w:pos="1734"/>
              </w:tabs>
              <w:ind w:right="-126"/>
              <w:jc w:val="both"/>
              <w:rPr>
                <w:cs/>
              </w:rPr>
            </w:pPr>
            <w:r w:rsidRPr="006505ED"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  <w:vAlign w:val="center"/>
          </w:tcPr>
          <w:p w14:paraId="586F2DE7" w14:textId="1EE49508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t>2,000,000</w:t>
            </w:r>
          </w:p>
        </w:tc>
      </w:tr>
      <w:tr w:rsidR="00600366" w:rsidRPr="001E7638" w14:paraId="78FB0C62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1E6A2A95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จ่ายชำระหุ้นกู้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  <w:vAlign w:val="center"/>
          </w:tcPr>
          <w:p w14:paraId="69F04B1A" w14:textId="5721E4B7" w:rsidR="00600366" w:rsidRPr="00837720" w:rsidRDefault="00641B5A" w:rsidP="00837720">
            <w:pPr>
              <w:tabs>
                <w:tab w:val="decimal" w:pos="1734"/>
              </w:tabs>
              <w:ind w:right="-126"/>
              <w:jc w:val="both"/>
              <w:rPr>
                <w:cs/>
              </w:rPr>
            </w:pPr>
            <w:r w:rsidRPr="00837720">
              <w:t>-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  <w:vAlign w:val="center"/>
          </w:tcPr>
          <w:p w14:paraId="427E0E65" w14:textId="2E1C4865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076B64">
              <w:rPr>
                <w:rFonts w:hint="cs"/>
                <w:cs/>
              </w:rPr>
              <w:t>(</w:t>
            </w:r>
            <w:r w:rsidRPr="00076B64">
              <w:t>3,000,000</w:t>
            </w:r>
            <w:r w:rsidRPr="00076B64">
              <w:rPr>
                <w:rFonts w:hint="cs"/>
                <w:cs/>
              </w:rPr>
              <w:t>)</w:t>
            </w:r>
          </w:p>
        </w:tc>
      </w:tr>
      <w:tr w:rsidR="00600366" w:rsidRPr="001E7638" w14:paraId="1F3E2B79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21707AF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8E969F" w14:textId="77777777" w:rsidR="00600366" w:rsidRPr="006505ED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505ED">
              <w:t>2,000,000</w:t>
            </w:r>
          </w:p>
        </w:tc>
        <w:tc>
          <w:tcPr>
            <w:tcW w:w="23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</w:tcBorders>
          </w:tcPr>
          <w:p w14:paraId="0F6BAABC" w14:textId="77777777" w:rsidR="00600366" w:rsidRPr="006505ED" w:rsidRDefault="00600366" w:rsidP="00837720">
            <w:pPr>
              <w:tabs>
                <w:tab w:val="decimal" w:pos="2123"/>
              </w:tabs>
              <w:ind w:right="-126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bottom w:val="nil"/>
            </w:tcBorders>
          </w:tcPr>
          <w:p w14:paraId="3081B0C2" w14:textId="77777777" w:rsidR="00600366" w:rsidRPr="00B57524" w:rsidRDefault="00600366" w:rsidP="00837720">
            <w:pPr>
              <w:tabs>
                <w:tab w:val="decimal" w:pos="2123"/>
              </w:tabs>
              <w:ind w:right="-126"/>
              <w:jc w:val="both"/>
            </w:pPr>
          </w:p>
        </w:tc>
      </w:tr>
      <w:tr w:rsidR="00600366" w:rsidRPr="00600366" w14:paraId="30EAD07D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40E8BD19" w14:textId="36A62E3F" w:rsidR="00600366" w:rsidRPr="006505ED" w:rsidRDefault="009F0CF3" w:rsidP="00837720">
            <w:pPr>
              <w:tabs>
                <w:tab w:val="decimal" w:pos="2123"/>
              </w:tabs>
              <w:ind w:right="-126"/>
              <w:jc w:val="both"/>
            </w:pPr>
            <w:r w:rsidRPr="006505ED">
              <w:t>(7</w:t>
            </w:r>
            <w:r w:rsidR="006C024D" w:rsidRPr="006505ED">
              <w:t>,</w:t>
            </w:r>
            <w:r w:rsidRPr="006505ED">
              <w:t>811)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3BAB2D04" w14:textId="69301D47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2</w:t>
            </w:r>
            <w:r w:rsidR="00465440">
              <w:t>90</w:t>
            </w:r>
            <w:r w:rsidRPr="00600366">
              <w:t>)</w:t>
            </w:r>
          </w:p>
        </w:tc>
      </w:tr>
      <w:tr w:rsidR="00600366" w:rsidRPr="00600366" w14:paraId="32466198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3B4D23AD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เพิ่มขึ้นระหว่างงวด</w:t>
            </w:r>
          </w:p>
        </w:tc>
        <w:tc>
          <w:tcPr>
            <w:tcW w:w="2498" w:type="dxa"/>
            <w:tcBorders>
              <w:top w:val="nil"/>
              <w:bottom w:val="nil"/>
            </w:tcBorders>
          </w:tcPr>
          <w:p w14:paraId="195E7CA4" w14:textId="6CA3BE5A" w:rsidR="00600366" w:rsidRPr="006505ED" w:rsidRDefault="009F0CF3" w:rsidP="00837720">
            <w:pPr>
              <w:tabs>
                <w:tab w:val="decimal" w:pos="1734"/>
              </w:tabs>
              <w:ind w:right="-126"/>
              <w:jc w:val="both"/>
              <w:rPr>
                <w:cs/>
              </w:rPr>
            </w:pPr>
            <w:r w:rsidRPr="006505ED">
              <w:rPr>
                <w:rFonts w:hint="cs"/>
                <w:cs/>
              </w:rPr>
              <w:t>-</w:t>
            </w:r>
          </w:p>
        </w:tc>
        <w:tc>
          <w:tcPr>
            <w:tcW w:w="2372" w:type="dxa"/>
            <w:tcBorders>
              <w:top w:val="nil"/>
              <w:bottom w:val="nil"/>
            </w:tcBorders>
          </w:tcPr>
          <w:p w14:paraId="58E05C6B" w14:textId="32C97437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Pr="00600366">
              <w:t>9,57</w:t>
            </w:r>
            <w:r w:rsidR="00465440">
              <w:t>0</w:t>
            </w:r>
            <w:r w:rsidRPr="00600366">
              <w:rPr>
                <w:rFonts w:hint="cs"/>
                <w:cs/>
              </w:rPr>
              <w:t>)</w:t>
            </w:r>
          </w:p>
        </w:tc>
      </w:tr>
      <w:tr w:rsidR="00600366" w:rsidRPr="00600366" w14:paraId="3D79CC45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600366" w:rsidRPr="006A43F7" w:rsidRDefault="00600366" w:rsidP="00600366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0C3EF439" w14:textId="4693696F" w:rsidR="00600366" w:rsidRPr="006505ED" w:rsidRDefault="00D45375" w:rsidP="00837720">
            <w:pPr>
              <w:tabs>
                <w:tab w:val="decimal" w:pos="2123"/>
              </w:tabs>
              <w:ind w:right="-126"/>
              <w:jc w:val="both"/>
            </w:pPr>
            <w:r w:rsidRPr="006505ED">
              <w:t>1,35</w:t>
            </w:r>
            <w:r w:rsidR="005A1A70">
              <w:t>5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662BE840" w14:textId="4241EE03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00366">
              <w:t>2,049</w:t>
            </w:r>
          </w:p>
        </w:tc>
      </w:tr>
      <w:tr w:rsidR="00600366" w:rsidRPr="00600366" w14:paraId="416409F0" w14:textId="77777777" w:rsidTr="00883E56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600366" w:rsidRPr="006A43F7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</w:tcBorders>
          </w:tcPr>
          <w:p w14:paraId="499FBEF1" w14:textId="68938F86" w:rsidR="00600366" w:rsidRPr="006505ED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505ED">
              <w:rPr>
                <w:rFonts w:hint="cs"/>
                <w:cs/>
              </w:rPr>
              <w:t>(</w:t>
            </w:r>
            <w:r w:rsidR="00D45375" w:rsidRPr="006505ED">
              <w:rPr>
                <w:rFonts w:hint="cs"/>
                <w:cs/>
              </w:rPr>
              <w:t>6</w:t>
            </w:r>
            <w:r w:rsidRPr="006505ED">
              <w:t>,</w:t>
            </w:r>
            <w:r w:rsidR="00D45375" w:rsidRPr="006505ED">
              <w:t>45</w:t>
            </w:r>
            <w:r w:rsidR="005A1A70">
              <w:t>6</w:t>
            </w:r>
            <w:r w:rsidRPr="006505ED">
              <w:t>)</w:t>
            </w:r>
          </w:p>
        </w:tc>
        <w:tc>
          <w:tcPr>
            <w:tcW w:w="2372" w:type="dxa"/>
            <w:tcBorders>
              <w:top w:val="nil"/>
              <w:bottom w:val="single" w:sz="4" w:space="0" w:color="auto"/>
            </w:tcBorders>
          </w:tcPr>
          <w:p w14:paraId="106D04F6" w14:textId="50B83B69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00366">
              <w:rPr>
                <w:rFonts w:hint="cs"/>
                <w:cs/>
              </w:rPr>
              <w:t>(</w:t>
            </w:r>
            <w:r w:rsidRPr="00600366">
              <w:t>7,811)</w:t>
            </w:r>
          </w:p>
        </w:tc>
      </w:tr>
      <w:tr w:rsidR="00600366" w:rsidRPr="00600366" w14:paraId="3F2A44C2" w14:textId="77777777" w:rsidTr="00883E56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600366" w:rsidRPr="00C8201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vAlign w:val="center"/>
          </w:tcPr>
          <w:p w14:paraId="5125F3D9" w14:textId="1C2EDF90" w:rsidR="00600366" w:rsidRPr="006505ED" w:rsidRDefault="009F0CF3" w:rsidP="00837720">
            <w:pPr>
              <w:tabs>
                <w:tab w:val="decimal" w:pos="2123"/>
              </w:tabs>
              <w:ind w:right="-126"/>
              <w:jc w:val="both"/>
              <w:rPr>
                <w:cs/>
              </w:rPr>
            </w:pPr>
            <w:r w:rsidRPr="006505ED">
              <w:t>1,</w:t>
            </w:r>
            <w:r w:rsidR="00D45375" w:rsidRPr="006505ED">
              <w:t>993</w:t>
            </w:r>
            <w:r w:rsidRPr="006505ED">
              <w:t>,</w:t>
            </w:r>
            <w:r w:rsidR="00D45375" w:rsidRPr="006505ED">
              <w:t>54</w:t>
            </w:r>
            <w:r w:rsidR="005A1A70">
              <w:t>4</w:t>
            </w:r>
          </w:p>
        </w:tc>
        <w:tc>
          <w:tcPr>
            <w:tcW w:w="2372" w:type="dxa"/>
            <w:vAlign w:val="center"/>
          </w:tcPr>
          <w:p w14:paraId="3808A838" w14:textId="08DD384A" w:rsidR="00600366" w:rsidRPr="00600366" w:rsidRDefault="00600366" w:rsidP="00837720">
            <w:pPr>
              <w:tabs>
                <w:tab w:val="decimal" w:pos="2123"/>
              </w:tabs>
              <w:ind w:right="-126"/>
              <w:jc w:val="both"/>
            </w:pPr>
            <w:r w:rsidRPr="00600366">
              <w:t>1,992,189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7777777" w:rsidR="006F0B95" w:rsidRPr="00F83C64" w:rsidRDefault="006F0B95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F83C64">
        <w:rPr>
          <w:rFonts w:ascii="Angsana New" w:hAnsi="Angsana New"/>
          <w:b/>
          <w:bCs/>
          <w:cs/>
        </w:rPr>
        <w:lastRenderedPageBreak/>
        <w:t>สำรองผลประโยชน์ระยะยาวของพนักงาน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4"/>
        <w:gridCol w:w="1357"/>
        <w:gridCol w:w="1358"/>
        <w:gridCol w:w="1286"/>
        <w:gridCol w:w="1344"/>
      </w:tblGrid>
      <w:tr w:rsidR="00120305" w:rsidRPr="00C04077" w14:paraId="07E4E6E0" w14:textId="77777777" w:rsidTr="00883E56">
        <w:tc>
          <w:tcPr>
            <w:tcW w:w="43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33054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33054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3054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883E56">
        <w:tc>
          <w:tcPr>
            <w:tcW w:w="43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AA36CE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E605" w14:textId="207DE653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31A990E5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3D5D" w14:textId="3B9B5F37" w:rsidR="008C630D" w:rsidRPr="00981F5B" w:rsidRDefault="008C630D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19411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F412B19" w:rsidR="008C630D" w:rsidRPr="00981F5B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8C630D" w:rsidRPr="00C04077" w14:paraId="4F18634A" w14:textId="77777777" w:rsidTr="00883E56">
        <w:tc>
          <w:tcPr>
            <w:tcW w:w="4314" w:type="dxa"/>
            <w:tcBorders>
              <w:bottom w:val="nil"/>
            </w:tcBorders>
          </w:tcPr>
          <w:p w14:paraId="2C6F3A8D" w14:textId="77777777" w:rsidR="008C630D" w:rsidRPr="00042F3D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57" w:type="dxa"/>
            <w:tcBorders>
              <w:bottom w:val="nil"/>
            </w:tcBorders>
          </w:tcPr>
          <w:p w14:paraId="4225F22A" w14:textId="77777777" w:rsidR="008C630D" w:rsidRPr="00F57E3A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58" w:type="dxa"/>
            <w:tcBorders>
              <w:bottom w:val="nil"/>
            </w:tcBorders>
          </w:tcPr>
          <w:p w14:paraId="44C7FEEA" w14:textId="77777777" w:rsidR="008C630D" w:rsidRPr="00F57E3A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286" w:type="dxa"/>
            <w:tcBorders>
              <w:bottom w:val="nil"/>
            </w:tcBorders>
          </w:tcPr>
          <w:p w14:paraId="478B1FB0" w14:textId="77777777" w:rsidR="008C630D" w:rsidRPr="00F57E3A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44" w:type="dxa"/>
            <w:tcBorders>
              <w:bottom w:val="nil"/>
            </w:tcBorders>
          </w:tcPr>
          <w:p w14:paraId="3F4B841F" w14:textId="77777777" w:rsidR="008C630D" w:rsidRPr="00AA36CE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ED4851" w:rsidRPr="00C04077" w14:paraId="4A020FA4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75A5F967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ยอดคงเหลือยกมาต้น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7B5DD75B" w14:textId="3A314997" w:rsidR="00ED4851" w:rsidRPr="006505ED" w:rsidRDefault="006C024D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307,995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14:paraId="5A1BB079" w14:textId="78C6E6F4" w:rsidR="00ED4851" w:rsidRPr="006505ED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295,466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center"/>
          </w:tcPr>
          <w:p w14:paraId="734DF9E1" w14:textId="295637E3" w:rsidR="00ED4851" w:rsidRPr="006505ED" w:rsidRDefault="006C024D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141,844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center"/>
          </w:tcPr>
          <w:p w14:paraId="11782A79" w14:textId="72DC45E0" w:rsidR="00ED4851" w:rsidRPr="0090412D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E84F9B">
              <w:rPr>
                <w:sz w:val="30"/>
                <w:szCs w:val="30"/>
              </w:rPr>
              <w:t>135,94</w:t>
            </w:r>
            <w:r w:rsidR="006871E7">
              <w:rPr>
                <w:sz w:val="30"/>
                <w:szCs w:val="30"/>
              </w:rPr>
              <w:t>1</w:t>
            </w:r>
          </w:p>
        </w:tc>
      </w:tr>
      <w:tr w:rsidR="00ED4851" w:rsidRPr="00C04077" w14:paraId="394E7206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4C1EDC72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6FBE165" w14:textId="0494DF27" w:rsidR="00ED4851" w:rsidRPr="006505ED" w:rsidRDefault="0064233C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9,69</w:t>
            </w:r>
            <w:r w:rsidR="00D11E13">
              <w:rPr>
                <w:sz w:val="30"/>
                <w:szCs w:val="30"/>
              </w:rPr>
              <w:t>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1802D3AF" w14:textId="6F0A2A96" w:rsidR="00ED4851" w:rsidRPr="006505ED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17,949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3F7F9AF2" w14:textId="6C7C23B2" w:rsidR="00ED4851" w:rsidRPr="006505ED" w:rsidRDefault="00F512BE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3</w:t>
            </w:r>
            <w:r w:rsidR="00ED4851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00</w:t>
            </w:r>
            <w:r w:rsidR="0064233C" w:rsidRPr="006505ED">
              <w:rPr>
                <w:sz w:val="30"/>
                <w:szCs w:val="30"/>
              </w:rPr>
              <w:t>4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1D67FC80" w14:textId="0F92142F" w:rsidR="00ED4851" w:rsidRPr="0090412D" w:rsidRDefault="00855DBB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="00ED4851" w:rsidRPr="00E84F9B">
              <w:rPr>
                <w:sz w:val="30"/>
                <w:szCs w:val="30"/>
              </w:rPr>
              <w:t>,</w:t>
            </w:r>
            <w:r w:rsidR="006871E7">
              <w:rPr>
                <w:sz w:val="30"/>
                <w:szCs w:val="30"/>
              </w:rPr>
              <w:t>65</w:t>
            </w:r>
            <w:r>
              <w:rPr>
                <w:sz w:val="30"/>
                <w:szCs w:val="30"/>
              </w:rPr>
              <w:t>2</w:t>
            </w:r>
          </w:p>
        </w:tc>
      </w:tr>
      <w:tr w:rsidR="00ED4851" w:rsidRPr="00C04077" w14:paraId="2BA641C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11791A83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042F3D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6DFACE42" w14:textId="32D2F211" w:rsidR="00ED4851" w:rsidRPr="006505ED" w:rsidRDefault="0064233C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1,398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49C79C6F" w14:textId="26CE18A6" w:rsidR="00ED4851" w:rsidRPr="006505ED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2,545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09C91BE1" w14:textId="23E93AC2" w:rsidR="00ED4851" w:rsidRPr="006505ED" w:rsidRDefault="00F512BE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380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33F3A25" w14:textId="0F82A9E5" w:rsidR="00ED4851" w:rsidRPr="0090412D" w:rsidRDefault="00855DBB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68</w:t>
            </w:r>
            <w:r w:rsidR="007F5D71">
              <w:rPr>
                <w:sz w:val="30"/>
                <w:szCs w:val="30"/>
              </w:rPr>
              <w:t>7</w:t>
            </w:r>
          </w:p>
        </w:tc>
      </w:tr>
      <w:tr w:rsidR="00ED4851" w:rsidRPr="00C04077" w14:paraId="33698647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2436732C" w14:textId="77777777" w:rsidR="00ED4851" w:rsidRPr="00042F3D" w:rsidRDefault="00ED4851" w:rsidP="00ED4851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042F3D">
              <w:rPr>
                <w:sz w:val="30"/>
                <w:szCs w:val="30"/>
                <w:u w:val="single"/>
                <w:cs/>
              </w:rPr>
              <w:t>หัก</w:t>
            </w:r>
            <w:r>
              <w:rPr>
                <w:sz w:val="30"/>
                <w:szCs w:val="30"/>
                <w:cs/>
              </w:rPr>
              <w:t xml:space="preserve"> </w:t>
            </w:r>
            <w:r>
              <w:rPr>
                <w:rFonts w:hint="cs"/>
                <w:sz w:val="30"/>
                <w:szCs w:val="30"/>
                <w:cs/>
              </w:rPr>
              <w:t xml:space="preserve">  </w:t>
            </w:r>
            <w:r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</w:tcPr>
          <w:p w14:paraId="57ED1D79" w14:textId="0C6E10DB" w:rsidR="00ED4851" w:rsidRPr="006505ED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</w:tcPr>
          <w:p w14:paraId="3E909787" w14:textId="30EF27E1" w:rsidR="00ED4851" w:rsidRPr="006505ED" w:rsidRDefault="00ED4851" w:rsidP="00ED4851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(</w:t>
            </w:r>
            <w:r w:rsidRPr="006505ED">
              <w:rPr>
                <w:sz w:val="30"/>
                <w:szCs w:val="30"/>
              </w:rPr>
              <w:t>2,113</w:t>
            </w:r>
            <w:r w:rsidRPr="006505ED">
              <w:rPr>
                <w:sz w:val="30"/>
                <w:szCs w:val="30"/>
                <w:cs/>
              </w:rPr>
              <w:t>)</w:t>
            </w:r>
          </w:p>
        </w:tc>
        <w:tc>
          <w:tcPr>
            <w:tcW w:w="1286" w:type="dxa"/>
            <w:tcBorders>
              <w:top w:val="nil"/>
              <w:bottom w:val="nil"/>
            </w:tcBorders>
          </w:tcPr>
          <w:p w14:paraId="4C11F773" w14:textId="2F4E1A6D" w:rsidR="00ED4851" w:rsidRPr="006505ED" w:rsidRDefault="002168AD" w:rsidP="002168AD">
            <w:pPr>
              <w:ind w:left="14" w:hanging="14"/>
              <w:jc w:val="center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684ED5B6" w14:textId="35711C18" w:rsidR="00ED4851" w:rsidRPr="00FB4C48" w:rsidRDefault="00ED4851" w:rsidP="00ED4851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  <w:cs/>
              </w:rPr>
              <w:t>(</w:t>
            </w:r>
            <w:r w:rsidRPr="00E84F9B">
              <w:rPr>
                <w:sz w:val="30"/>
                <w:szCs w:val="30"/>
              </w:rPr>
              <w:t>205)</w:t>
            </w:r>
          </w:p>
        </w:tc>
      </w:tr>
      <w:tr w:rsidR="00855DBB" w:rsidRPr="00C04077" w14:paraId="37F7CD88" w14:textId="77777777" w:rsidTr="00883E56">
        <w:tc>
          <w:tcPr>
            <w:tcW w:w="4314" w:type="dxa"/>
            <w:tcBorders>
              <w:top w:val="nil"/>
              <w:bottom w:val="nil"/>
            </w:tcBorders>
          </w:tcPr>
          <w:p w14:paraId="55FD6B28" w14:textId="77777777" w:rsidR="00855DBB" w:rsidRPr="00855DBB" w:rsidRDefault="00855DBB" w:rsidP="00855DBB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855DBB" w:rsidRPr="00042F3D" w:rsidRDefault="00855DBB" w:rsidP="00AA0B9C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855DBB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57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467DAD8" w14:textId="75894CA4" w:rsidR="00855DBB" w:rsidRPr="006505ED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F439850" w14:textId="57EC7546" w:rsidR="00855DBB" w:rsidRPr="006505ED" w:rsidRDefault="00855DBB" w:rsidP="00855DBB">
            <w:pPr>
              <w:ind w:left="-87" w:right="-27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(5,852)</w:t>
            </w:r>
          </w:p>
        </w:tc>
        <w:tc>
          <w:tcPr>
            <w:tcW w:w="1286" w:type="dxa"/>
            <w:tcBorders>
              <w:top w:val="nil"/>
              <w:bottom w:val="nil"/>
            </w:tcBorders>
            <w:vAlign w:val="bottom"/>
          </w:tcPr>
          <w:p w14:paraId="6F371B0A" w14:textId="6258A256" w:rsidR="00855DBB" w:rsidRPr="006505ED" w:rsidRDefault="002168AD" w:rsidP="002168AD">
            <w:pPr>
              <w:ind w:left="14" w:hanging="14"/>
              <w:jc w:val="center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301530A4" w14:textId="3E73DB45" w:rsidR="00855DBB" w:rsidRPr="00E84F9B" w:rsidRDefault="00855DBB" w:rsidP="00855DBB">
            <w:pPr>
              <w:ind w:left="-87" w:right="-27" w:hanging="1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(231)</w:t>
            </w:r>
          </w:p>
        </w:tc>
      </w:tr>
      <w:tr w:rsidR="00ED4851" w:rsidRPr="00C04077" w14:paraId="47F7BAF4" w14:textId="77777777" w:rsidTr="00883E56">
        <w:trPr>
          <w:trHeight w:val="397"/>
        </w:trPr>
        <w:tc>
          <w:tcPr>
            <w:tcW w:w="43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ED4851" w:rsidRPr="00042F3D" w:rsidRDefault="00ED4851" w:rsidP="00ED4851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  <w:cs/>
              </w:rPr>
              <w:t>ยอดคงเหลือยกไปปลาย</w:t>
            </w:r>
            <w:r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320C7A" w14:textId="12E20EF0" w:rsidR="00ED4851" w:rsidRPr="006505ED" w:rsidRDefault="00ED4851" w:rsidP="00ED4851">
            <w:pPr>
              <w:ind w:left="-87" w:right="43" w:hanging="14"/>
              <w:jc w:val="right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3</w:t>
            </w:r>
            <w:r w:rsidR="0064233C" w:rsidRPr="006505ED">
              <w:rPr>
                <w:sz w:val="30"/>
                <w:szCs w:val="30"/>
              </w:rPr>
              <w:t>19</w:t>
            </w:r>
            <w:r w:rsidR="002168AD" w:rsidRPr="006505ED">
              <w:rPr>
                <w:sz w:val="30"/>
                <w:szCs w:val="30"/>
              </w:rPr>
              <w:t>,</w:t>
            </w:r>
            <w:r w:rsidR="0064233C" w:rsidRPr="006505ED">
              <w:rPr>
                <w:sz w:val="30"/>
                <w:szCs w:val="30"/>
              </w:rPr>
              <w:t>09</w:t>
            </w:r>
            <w:r w:rsidR="00D11E13">
              <w:rPr>
                <w:sz w:val="30"/>
                <w:szCs w:val="30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1566C7" w14:textId="59DF3996" w:rsidR="00ED4851" w:rsidRPr="006505ED" w:rsidRDefault="00ED4851" w:rsidP="00ED4851">
            <w:pPr>
              <w:ind w:left="-87" w:right="29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307,995</w:t>
            </w:r>
          </w:p>
        </w:tc>
        <w:tc>
          <w:tcPr>
            <w:tcW w:w="12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14E4EA" w14:textId="47C26AC2" w:rsidR="00ED4851" w:rsidRPr="006505ED" w:rsidRDefault="00F512BE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145</w:t>
            </w:r>
            <w:r w:rsidR="00ED4851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22</w:t>
            </w:r>
            <w:r w:rsidR="00D57771" w:rsidRPr="006505ED">
              <w:rPr>
                <w:sz w:val="30"/>
                <w:szCs w:val="30"/>
              </w:rPr>
              <w:t>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9ED254" w14:textId="69B58D32" w:rsidR="00ED4851" w:rsidRPr="0090412D" w:rsidRDefault="00ED4851" w:rsidP="00ED4851">
            <w:pPr>
              <w:ind w:left="-87" w:right="43" w:hanging="14"/>
              <w:jc w:val="right"/>
              <w:rPr>
                <w:sz w:val="30"/>
                <w:szCs w:val="30"/>
              </w:rPr>
            </w:pPr>
            <w:r w:rsidRPr="00E84F9B">
              <w:rPr>
                <w:sz w:val="30"/>
                <w:szCs w:val="30"/>
              </w:rPr>
              <w:t>14</w:t>
            </w:r>
            <w:r w:rsidR="00855DBB">
              <w:rPr>
                <w:sz w:val="30"/>
                <w:szCs w:val="30"/>
              </w:rPr>
              <w:t>1</w:t>
            </w:r>
            <w:r w:rsidRPr="00E84F9B">
              <w:rPr>
                <w:sz w:val="30"/>
                <w:szCs w:val="30"/>
              </w:rPr>
              <w:t>,</w:t>
            </w:r>
            <w:r w:rsidR="00855DBB">
              <w:rPr>
                <w:sz w:val="30"/>
                <w:szCs w:val="30"/>
              </w:rPr>
              <w:t>844</w:t>
            </w:r>
          </w:p>
        </w:tc>
      </w:tr>
    </w:tbl>
    <w:p w14:paraId="05CC05B3" w14:textId="77777777" w:rsidR="00491DEF" w:rsidRPr="00094C00" w:rsidRDefault="00491DEF" w:rsidP="006F0B95">
      <w:pPr>
        <w:pStyle w:val="20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20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20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60F254B5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194119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554DCD">
              <w:rPr>
                <w:rFonts w:ascii="Angsana New" w:hAnsi="Angsana New" w:hint="cs"/>
                <w:sz w:val="30"/>
                <w:szCs w:val="30"/>
                <w:cs/>
              </w:rPr>
              <w:t>ม</w:t>
            </w:r>
            <w:r w:rsidR="00194119">
              <w:rPr>
                <w:rFonts w:ascii="Angsana New" w:hAnsi="Angsana New" w:hint="cs"/>
                <w:sz w:val="30"/>
                <w:szCs w:val="30"/>
                <w:cs/>
              </w:rPr>
              <w:t>ิ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194119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554DCD">
              <w:rPr>
                <w:rFonts w:ascii="Angsana New" w:hAnsi="Angsana New"/>
                <w:sz w:val="30"/>
                <w:szCs w:val="30"/>
              </w:rPr>
              <w:t>6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554DCD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84117" w:rsidRPr="006505ED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77777777" w:rsidR="00284117" w:rsidRPr="006505ED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0.36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6505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2.31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6505ED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6505ED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3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6505E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6505ED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6505ED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0</w:t>
            </w:r>
            <w:r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6505ED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6505ED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636405D" w14:textId="77777777" w:rsidR="005D18F4" w:rsidRDefault="005D18F4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</w:rPr>
      </w:pPr>
    </w:p>
    <w:p w14:paraId="22262FBC" w14:textId="77777777" w:rsidR="008F3EDE" w:rsidRPr="00410A1F" w:rsidRDefault="008F3EDE" w:rsidP="00961A77">
      <w:pPr>
        <w:ind w:right="-152"/>
        <w:jc w:val="thaiDistribute"/>
        <w:rPr>
          <w:rFonts w:ascii="Angsana New" w:hAnsi="Angsana New"/>
          <w:spacing w:val="4"/>
          <w:sz w:val="12"/>
          <w:szCs w:val="12"/>
          <w:cs/>
        </w:rPr>
      </w:pPr>
    </w:p>
    <w:p w14:paraId="05809E77" w14:textId="77777777" w:rsidR="00837720" w:rsidRDefault="004F53FA" w:rsidP="0083772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</w:p>
    <w:p w14:paraId="43695357" w14:textId="3603FACF" w:rsidR="007844BC" w:rsidRPr="00BA431E" w:rsidRDefault="00837720" w:rsidP="00265573">
      <w:pPr>
        <w:ind w:left="630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</w:rPr>
        <w:t>20.1</w:t>
      </w:r>
      <w:r w:rsidR="0066311A" w:rsidRPr="00BA431E">
        <w:rPr>
          <w:rFonts w:ascii="Angsana New" w:hAnsi="Angsana New" w:cs="Angsana New"/>
          <w:spacing w:val="-6"/>
          <w:cs/>
        </w:rPr>
        <w:t xml:space="preserve"> </w:t>
      </w:r>
      <w:r w:rsidRPr="00BA431E">
        <w:rPr>
          <w:rFonts w:ascii="Angsana New" w:hAnsi="Angsana New" w:cs="Angsana New"/>
          <w:spacing w:val="-6"/>
          <w:cs/>
        </w:rPr>
        <w:t xml:space="preserve">  </w:t>
      </w:r>
      <w:r w:rsidR="007844BC" w:rsidRPr="00BA431E">
        <w:rPr>
          <w:rFonts w:ascii="Angsana New" w:hAnsi="Angsana New" w:cs="Angsana New"/>
          <w:spacing w:val="-2"/>
          <w:cs/>
        </w:rPr>
        <w:t xml:space="preserve">เมื่อวันที่ </w:t>
      </w:r>
      <w:r w:rsidR="007844BC" w:rsidRPr="00BA431E">
        <w:rPr>
          <w:rFonts w:ascii="Angsana New" w:hAnsi="Angsana New" w:cs="Angsana New"/>
          <w:spacing w:val="-2"/>
        </w:rPr>
        <w:t>28</w:t>
      </w:r>
      <w:r w:rsidR="007844BC" w:rsidRPr="00BA431E">
        <w:rPr>
          <w:rFonts w:ascii="Angsana New" w:hAnsi="Angsana New" w:cs="Angsana New"/>
          <w:spacing w:val="-2"/>
          <w:cs/>
        </w:rPr>
        <w:t xml:space="preserve"> เมษายน </w:t>
      </w:r>
      <w:r w:rsidR="007844BC" w:rsidRPr="00BA431E">
        <w:rPr>
          <w:rFonts w:ascii="Angsana New" w:hAnsi="Angsana New" w:cs="Angsana New"/>
          <w:spacing w:val="-2"/>
        </w:rPr>
        <w:t>2566</w:t>
      </w:r>
      <w:r w:rsidR="007844BC" w:rsidRPr="00BA431E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ที่ประชุมสามัญผู้ถือหุ้นของบริษัทประจำปี </w:t>
      </w:r>
      <w:r w:rsidR="007844BC" w:rsidRPr="00BA431E">
        <w:rPr>
          <w:rFonts w:ascii="Angsana New" w:hAnsi="Angsana New" w:cs="Angsana New"/>
          <w:spacing w:val="-2"/>
        </w:rPr>
        <w:t>2566</w:t>
      </w:r>
      <w:r w:rsidR="007844BC" w:rsidRPr="00BA431E">
        <w:rPr>
          <w:rFonts w:ascii="Angsana New" w:hAnsi="Angsana New" w:cs="Angsana New"/>
          <w:spacing w:val="-2"/>
          <w:cs/>
        </w:rPr>
        <w:t xml:space="preserve"> ได้มีมติให้จ่ายเงินปันผลแก่ผู้ถือหุ้น</w:t>
      </w:r>
    </w:p>
    <w:p w14:paraId="3AAF0281" w14:textId="7AC097D5" w:rsidR="007844BC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cs/>
        </w:rPr>
        <w:t xml:space="preserve">จำนวน </w:t>
      </w:r>
      <w:r w:rsidRPr="00BA431E">
        <w:rPr>
          <w:rFonts w:ascii="Angsana New" w:hAnsi="Angsana New" w:cs="Angsana New"/>
        </w:rPr>
        <w:t>2,000</w:t>
      </w:r>
      <w:r w:rsidRPr="00BA431E">
        <w:rPr>
          <w:rFonts w:ascii="Angsana New" w:hAnsi="Angsana New" w:cs="Angsana New"/>
          <w:cs/>
        </w:rPr>
        <w:t xml:space="preserve"> ล้านหุ้น ในอัตราหุ้นละ </w:t>
      </w:r>
      <w:r w:rsidRPr="00BA431E">
        <w:rPr>
          <w:rFonts w:ascii="Angsana New" w:hAnsi="Angsana New" w:cs="Angsana New"/>
        </w:rPr>
        <w:t>0.16</w:t>
      </w:r>
      <w:r w:rsidRPr="00BA431E">
        <w:rPr>
          <w:rFonts w:ascii="Angsana New" w:hAnsi="Angsana New" w:cs="Angsana New"/>
          <w:cs/>
        </w:rPr>
        <w:t xml:space="preserve"> บาท เป็นจำนวนเงิน </w:t>
      </w:r>
      <w:r w:rsidRPr="00BA431E">
        <w:rPr>
          <w:rFonts w:ascii="Angsana New" w:hAnsi="Angsana New" w:cs="Angsana New"/>
        </w:rPr>
        <w:t>320</w:t>
      </w:r>
      <w:r w:rsidRPr="00BA431E">
        <w:rPr>
          <w:rFonts w:ascii="Angsana New" w:hAnsi="Angsana New" w:cs="Angsana New"/>
          <w:cs/>
        </w:rPr>
        <w:t xml:space="preserve"> ล้านบาท โดยบริษัทได้จ่ายเงินปันผลแล้ว</w:t>
      </w:r>
    </w:p>
    <w:p w14:paraId="66FFD6CB" w14:textId="3B816B50" w:rsidR="007844BC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spacing w:val="-2"/>
          <w:cs/>
        </w:rPr>
        <w:t xml:space="preserve">ในเดือนพฤษภาคม </w:t>
      </w:r>
      <w:r w:rsidRPr="00BA431E">
        <w:rPr>
          <w:rFonts w:ascii="Angsana New" w:hAnsi="Angsana New" w:cs="Angsana New"/>
          <w:spacing w:val="-2"/>
        </w:rPr>
        <w:t>2566</w:t>
      </w:r>
      <w:r w:rsidRPr="00BA431E">
        <w:rPr>
          <w:rFonts w:ascii="Angsana New" w:hAnsi="Angsana New" w:cs="Angsana New"/>
          <w:spacing w:val="-2"/>
          <w:cs/>
        </w:rPr>
        <w:t xml:space="preserve"> และมีการอนุมัติการจ่ายค่าตอบแทนกรรมการประจำปี </w:t>
      </w:r>
      <w:r w:rsidRPr="00BA431E">
        <w:rPr>
          <w:rFonts w:ascii="Angsana New" w:hAnsi="Angsana New" w:cs="Angsana New"/>
          <w:spacing w:val="-2"/>
        </w:rPr>
        <w:t>2566</w:t>
      </w:r>
      <w:r w:rsidRPr="00BA431E">
        <w:rPr>
          <w:rFonts w:ascii="Angsana New" w:hAnsi="Angsana New" w:cs="Angsana New"/>
          <w:spacing w:val="-2"/>
          <w:cs/>
        </w:rPr>
        <w:t xml:space="preserve"> เป็นเงินบำเหน็จ</w:t>
      </w:r>
      <w:r w:rsidRPr="00BA431E">
        <w:rPr>
          <w:rFonts w:ascii="Angsana New" w:hAnsi="Angsana New" w:cs="Angsana New"/>
          <w:spacing w:val="-4"/>
          <w:cs/>
        </w:rPr>
        <w:t>กรรมการ</w:t>
      </w:r>
    </w:p>
    <w:p w14:paraId="13D3B9AA" w14:textId="20A98DAF" w:rsidR="00265573" w:rsidRPr="00BA431E" w:rsidRDefault="007844BC" w:rsidP="00265573">
      <w:pPr>
        <w:ind w:left="1134" w:right="-55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  <w:spacing w:val="-4"/>
          <w:cs/>
        </w:rPr>
        <w:t xml:space="preserve">จำนวนเงิน </w:t>
      </w:r>
      <w:r w:rsidRPr="00BA431E">
        <w:rPr>
          <w:rFonts w:ascii="Angsana New" w:hAnsi="Angsana New" w:cs="Angsana New"/>
          <w:spacing w:val="-4"/>
        </w:rPr>
        <w:t>18</w:t>
      </w:r>
      <w:r w:rsidRPr="00BA431E">
        <w:rPr>
          <w:rFonts w:ascii="Angsana New" w:hAnsi="Angsana New" w:cs="Angsana New"/>
          <w:spacing w:val="-4"/>
          <w:cs/>
        </w:rPr>
        <w:t xml:space="preserve"> ล้านบาท และเบี้ยประชุมกรรมการในอัตราที่กำหนดไว้</w:t>
      </w:r>
    </w:p>
    <w:p w14:paraId="5F461447" w14:textId="6C69EC9C" w:rsidR="00265573" w:rsidRPr="00BA431E" w:rsidRDefault="00265573" w:rsidP="005A1A70">
      <w:pPr>
        <w:ind w:left="630" w:right="-52"/>
        <w:jc w:val="both"/>
        <w:rPr>
          <w:rFonts w:ascii="Angsana New" w:hAnsi="Angsana New" w:cs="Angsana New"/>
          <w:spacing w:val="-4"/>
        </w:rPr>
      </w:pPr>
      <w:r w:rsidRPr="00BA431E">
        <w:rPr>
          <w:rFonts w:ascii="Angsana New" w:hAnsi="Angsana New" w:cs="Angsana New"/>
        </w:rPr>
        <w:t xml:space="preserve">20.2   </w:t>
      </w:r>
      <w:r w:rsidRPr="005A1A70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5A1A70">
        <w:rPr>
          <w:rFonts w:ascii="Angsana New" w:hAnsi="Angsana New" w:cs="Angsana New"/>
          <w:spacing w:val="-2"/>
        </w:rPr>
        <w:t>22</w:t>
      </w:r>
      <w:r w:rsidRPr="005A1A70">
        <w:rPr>
          <w:rFonts w:ascii="Angsana New" w:hAnsi="Angsana New" w:cs="Angsana New"/>
          <w:spacing w:val="-2"/>
          <w:cs/>
        </w:rPr>
        <w:t xml:space="preserve"> เมษายน </w:t>
      </w:r>
      <w:r w:rsidRPr="005A1A70">
        <w:rPr>
          <w:rFonts w:ascii="Angsana New" w:hAnsi="Angsana New" w:cs="Angsana New"/>
          <w:spacing w:val="-2"/>
        </w:rPr>
        <w:t>2565</w:t>
      </w:r>
      <w:r w:rsidRPr="005A1A70">
        <w:rPr>
          <w:rFonts w:ascii="Angsana New" w:hAnsi="Angsana New" w:cs="Angsana New"/>
          <w:spacing w:val="-2"/>
          <w:cs/>
        </w:rPr>
        <w:t xml:space="preserve"> ที่ประชุมสามัญผู้ถือหุ้นของบริษัทประจำปี </w:t>
      </w:r>
      <w:r w:rsidRPr="005A1A70">
        <w:rPr>
          <w:rFonts w:ascii="Angsana New" w:hAnsi="Angsana New" w:cs="Angsana New"/>
          <w:spacing w:val="-2"/>
        </w:rPr>
        <w:t>2565</w:t>
      </w:r>
      <w:r w:rsidRPr="005A1A70">
        <w:rPr>
          <w:rFonts w:ascii="Angsana New" w:hAnsi="Angsana New" w:cs="Angsana New"/>
          <w:spacing w:val="-2"/>
          <w:cs/>
        </w:rPr>
        <w:t xml:space="preserve"> ได้มีมติให้จ่ายเงินปันผลแก่ผู้ถือหุ้น</w:t>
      </w:r>
    </w:p>
    <w:p w14:paraId="4AFC9B0D" w14:textId="77777777" w:rsidR="00265573" w:rsidRPr="00BA431E" w:rsidRDefault="00265573" w:rsidP="00265573">
      <w:pPr>
        <w:ind w:left="1134" w:right="-55"/>
        <w:jc w:val="both"/>
        <w:rPr>
          <w:rFonts w:ascii="Angsana New" w:hAnsi="Angsana New" w:cs="Angsana New"/>
        </w:rPr>
      </w:pPr>
      <w:r w:rsidRPr="00BA431E">
        <w:rPr>
          <w:rFonts w:ascii="Angsana New" w:hAnsi="Angsana New" w:cs="Angsana New"/>
          <w:cs/>
        </w:rPr>
        <w:t xml:space="preserve">จำนวน </w:t>
      </w:r>
      <w:r w:rsidRPr="00BA431E">
        <w:rPr>
          <w:rFonts w:ascii="Angsana New" w:hAnsi="Angsana New" w:cs="Angsana New"/>
        </w:rPr>
        <w:t>2,000</w:t>
      </w:r>
      <w:r w:rsidRPr="00BA431E">
        <w:rPr>
          <w:rFonts w:ascii="Angsana New" w:hAnsi="Angsana New" w:cs="Angsana New"/>
          <w:cs/>
        </w:rPr>
        <w:t xml:space="preserve"> ล้านหุ้น ในอัตราหุ้นละ </w:t>
      </w:r>
      <w:r w:rsidRPr="00BA431E">
        <w:rPr>
          <w:rFonts w:ascii="Angsana New" w:hAnsi="Angsana New" w:cs="Angsana New"/>
        </w:rPr>
        <w:t>0.25</w:t>
      </w:r>
      <w:r w:rsidRPr="00BA431E">
        <w:rPr>
          <w:rFonts w:ascii="Angsana New" w:hAnsi="Angsana New" w:cs="Angsana New"/>
          <w:cs/>
        </w:rPr>
        <w:t xml:space="preserve"> บาท เป็นจำนวนเงิน </w:t>
      </w:r>
      <w:r w:rsidRPr="00BA431E">
        <w:rPr>
          <w:rFonts w:ascii="Angsana New" w:hAnsi="Angsana New" w:cs="Angsana New"/>
        </w:rPr>
        <w:t>500</w:t>
      </w:r>
      <w:r w:rsidRPr="00BA431E">
        <w:rPr>
          <w:rFonts w:ascii="Angsana New" w:hAnsi="Angsana New" w:cs="Angsana New"/>
          <w:cs/>
        </w:rPr>
        <w:t xml:space="preserve"> ล้านบาท โดยบริษัทได้จ่ายเงินปันผลแล้ว</w:t>
      </w:r>
    </w:p>
    <w:p w14:paraId="67C2C17A" w14:textId="4EC02F6B" w:rsidR="00265573" w:rsidRPr="00BA431E" w:rsidRDefault="00265573" w:rsidP="00BA431E">
      <w:pPr>
        <w:ind w:left="1134" w:right="-55"/>
        <w:jc w:val="thaiDistribute"/>
        <w:rPr>
          <w:rFonts w:ascii="Angsana New" w:hAnsi="Angsana New" w:cs="Angsana New"/>
          <w:spacing w:val="-3"/>
        </w:rPr>
      </w:pPr>
      <w:r w:rsidRPr="00BA431E">
        <w:rPr>
          <w:rFonts w:ascii="Angsana New" w:hAnsi="Angsana New" w:cs="Angsana New"/>
          <w:spacing w:val="-3"/>
          <w:cs/>
        </w:rPr>
        <w:t xml:space="preserve">ในเดือนพฤษภาคม </w:t>
      </w:r>
      <w:r w:rsidRPr="00BA431E">
        <w:rPr>
          <w:rFonts w:ascii="Angsana New" w:hAnsi="Angsana New" w:cs="Angsana New"/>
          <w:spacing w:val="-3"/>
        </w:rPr>
        <w:t>2565</w:t>
      </w:r>
      <w:r w:rsidRPr="00BA431E">
        <w:rPr>
          <w:rFonts w:ascii="Angsana New" w:hAnsi="Angsana New" w:cs="Angsana New"/>
          <w:spacing w:val="-3"/>
          <w:cs/>
        </w:rPr>
        <w:t xml:space="preserve"> และมีการอนุมัติการจ่ายค่าตอบแทนกรรมการประจำปี </w:t>
      </w:r>
      <w:r w:rsidRPr="00BA431E">
        <w:rPr>
          <w:rFonts w:ascii="Angsana New" w:hAnsi="Angsana New" w:cs="Angsana New"/>
          <w:spacing w:val="-3"/>
        </w:rPr>
        <w:t>2565</w:t>
      </w:r>
      <w:r w:rsidRPr="00BA431E">
        <w:rPr>
          <w:rFonts w:ascii="Angsana New" w:hAnsi="Angsana New" w:cs="Angsana New"/>
          <w:spacing w:val="-3"/>
          <w:cs/>
        </w:rPr>
        <w:t xml:space="preserve"> เป็นเงินบำเหน็</w:t>
      </w:r>
      <w:r w:rsidR="00BB52E2">
        <w:rPr>
          <w:rFonts w:ascii="Angsana New" w:hAnsi="Angsana New" w:cs="Angsana New" w:hint="cs"/>
          <w:spacing w:val="-3"/>
          <w:cs/>
        </w:rPr>
        <w:t>จ</w:t>
      </w:r>
      <w:r w:rsidRPr="00BA431E">
        <w:rPr>
          <w:rFonts w:ascii="Angsana New" w:hAnsi="Angsana New" w:cs="Angsana New"/>
          <w:spacing w:val="-3"/>
          <w:cs/>
        </w:rPr>
        <w:t>กรรมการ</w:t>
      </w:r>
    </w:p>
    <w:p w14:paraId="0D3C4966" w14:textId="35854C1F" w:rsidR="00265573" w:rsidRPr="00BA431E" w:rsidRDefault="00265573" w:rsidP="00265573">
      <w:pPr>
        <w:ind w:left="1134" w:right="-55"/>
        <w:jc w:val="both"/>
        <w:rPr>
          <w:rFonts w:ascii="Angsana New" w:hAnsi="Angsana New" w:cs="Angsana New"/>
        </w:rPr>
      </w:pPr>
      <w:r w:rsidRPr="00BA431E">
        <w:rPr>
          <w:rFonts w:ascii="Angsana New" w:hAnsi="Angsana New" w:cs="Angsana New"/>
          <w:cs/>
        </w:rPr>
        <w:t xml:space="preserve">จำนวนเงิน </w:t>
      </w:r>
      <w:r w:rsidRPr="00BA431E">
        <w:rPr>
          <w:rFonts w:ascii="Angsana New" w:hAnsi="Angsana New" w:cs="Angsana New"/>
        </w:rPr>
        <w:t xml:space="preserve">18 </w:t>
      </w:r>
      <w:r w:rsidRPr="00BA431E">
        <w:rPr>
          <w:rFonts w:ascii="Angsana New" w:hAnsi="Angsana New" w:cs="Angsana New"/>
          <w:cs/>
        </w:rPr>
        <w:t>ล้านบาท และเบี้ยประชุมกรรมการในอัตราที่กำหนดไว้</w:t>
      </w:r>
    </w:p>
    <w:p w14:paraId="511EB633" w14:textId="6E97DF63" w:rsidR="00194119" w:rsidRPr="00BA431E" w:rsidRDefault="00194119" w:rsidP="007F5D71">
      <w:pPr>
        <w:ind w:left="720" w:right="16" w:firstLine="720"/>
        <w:jc w:val="thaiDistribute"/>
        <w:rPr>
          <w:rFonts w:ascii="Angsana New" w:hAnsi="Angsana New" w:cs="Angsana New"/>
          <w:spacing w:val="-4"/>
          <w:sz w:val="12"/>
          <w:szCs w:val="12"/>
        </w:rPr>
      </w:pPr>
    </w:p>
    <w:p w14:paraId="5361DB30" w14:textId="77777777" w:rsidR="007844BC" w:rsidRDefault="007844BC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5FA79F5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8B261FD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BCA0551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ABD1BB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34C43DBB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5D627848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1735C5B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FFB67A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7415EF0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662616C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671483A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07C48971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2E728EA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1ED0E45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7B492E6D" w14:textId="77777777" w:rsidR="00194119" w:rsidRDefault="00194119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2037F4A6" w14:textId="77777777" w:rsidR="008F3EDE" w:rsidRPr="008F3EDE" w:rsidRDefault="008F3EDE" w:rsidP="007F5D71">
      <w:pPr>
        <w:ind w:left="720" w:right="16" w:firstLine="720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04697B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  <w:rPr>
          <w:sz w:val="30"/>
          <w:szCs w:val="30"/>
        </w:rPr>
      </w:pPr>
      <w:r w:rsidRPr="0004697B">
        <w:rPr>
          <w:rFonts w:hint="cs"/>
          <w:sz w:val="30"/>
          <w:szCs w:val="30"/>
          <w:cs/>
        </w:rPr>
        <w:t xml:space="preserve"> </w:t>
      </w:r>
      <w:r w:rsidR="00A13C92" w:rsidRPr="0004697B">
        <w:rPr>
          <w:sz w:val="30"/>
          <w:szCs w:val="30"/>
          <w:cs/>
        </w:rPr>
        <w:t xml:space="preserve">หน่วย </w:t>
      </w:r>
      <w:r w:rsidR="00A13C92" w:rsidRPr="0004697B">
        <w:rPr>
          <w:sz w:val="30"/>
          <w:szCs w:val="30"/>
        </w:rPr>
        <w:t xml:space="preserve">: </w:t>
      </w:r>
      <w:r w:rsidR="00A13C92" w:rsidRPr="0004697B">
        <w:rPr>
          <w:sz w:val="30"/>
          <w:szCs w:val="30"/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04697B" w14:paraId="1FBE32A5" w14:textId="77777777" w:rsidTr="0004697B">
        <w:trPr>
          <w:trHeight w:hRule="exact" w:val="397"/>
        </w:trPr>
        <w:tc>
          <w:tcPr>
            <w:tcW w:w="4454" w:type="dxa"/>
            <w:vMerge w:val="restart"/>
            <w:vAlign w:val="center"/>
          </w:tcPr>
          <w:p w14:paraId="7FF0E5C0" w14:textId="77777777" w:rsidR="001C2C36" w:rsidRPr="0004697B" w:rsidRDefault="001C2C36" w:rsidP="0004697B">
            <w:pPr>
              <w:spacing w:line="204" w:lineRule="auto"/>
              <w:ind w:right="-108"/>
              <w:jc w:val="center"/>
              <w:rPr>
                <w:sz w:val="30"/>
                <w:szCs w:val="30"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รายการ</w:t>
            </w:r>
          </w:p>
          <w:p w14:paraId="57AAF049" w14:textId="165EB9F3" w:rsidR="00953ACD" w:rsidRPr="0004697B" w:rsidRDefault="00953ACD" w:rsidP="0004697B">
            <w:pPr>
              <w:spacing w:line="204" w:lineRule="auto"/>
              <w:ind w:right="-108"/>
              <w:jc w:val="center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สำหรับ</w:t>
            </w:r>
            <w:r w:rsidR="003B0EAA" w:rsidRPr="0004697B">
              <w:rPr>
                <w:rFonts w:hint="cs"/>
                <w:sz w:val="30"/>
                <w:szCs w:val="30"/>
                <w:cs/>
              </w:rPr>
              <w:t>งวด</w:t>
            </w:r>
            <w:r w:rsidRPr="0004697B">
              <w:rPr>
                <w:sz w:val="30"/>
                <w:szCs w:val="30"/>
                <w:cs/>
              </w:rPr>
              <w:t xml:space="preserve">สิ้นสุดวันที่ </w:t>
            </w:r>
            <w:r w:rsidR="00BD5E3F" w:rsidRPr="0004697B">
              <w:rPr>
                <w:sz w:val="30"/>
                <w:szCs w:val="30"/>
              </w:rPr>
              <w:t>3</w:t>
            </w:r>
            <w:r w:rsidR="00194119" w:rsidRPr="0004697B">
              <w:rPr>
                <w:sz w:val="30"/>
                <w:szCs w:val="30"/>
              </w:rPr>
              <w:t>0</w:t>
            </w:r>
            <w:r w:rsidRPr="0004697B">
              <w:rPr>
                <w:sz w:val="30"/>
                <w:szCs w:val="30"/>
              </w:rPr>
              <w:t xml:space="preserve"> 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ม</w:t>
            </w:r>
            <w:r w:rsidR="00194119" w:rsidRPr="0004697B">
              <w:rPr>
                <w:rFonts w:hint="cs"/>
                <w:sz w:val="30"/>
                <w:szCs w:val="30"/>
                <w:cs/>
              </w:rPr>
              <w:t>ิถุ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นา</w:t>
            </w:r>
            <w:r w:rsidR="00194119" w:rsidRPr="0004697B">
              <w:rPr>
                <w:rFonts w:hint="cs"/>
                <w:sz w:val="30"/>
                <w:szCs w:val="30"/>
                <w:cs/>
              </w:rPr>
              <w:t>ยน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04697B" w:rsidRDefault="00953ACD" w:rsidP="0004697B">
            <w:pPr>
              <w:spacing w:line="204" w:lineRule="auto"/>
              <w:ind w:left="-94" w:right="-109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04697B" w:rsidRDefault="00953ACD" w:rsidP="0004697B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14A5E" w:rsidRPr="0004697B" w14:paraId="7F102D3C" w14:textId="77777777" w:rsidTr="0004697B">
        <w:trPr>
          <w:trHeight w:hRule="exact" w:val="397"/>
        </w:trPr>
        <w:tc>
          <w:tcPr>
            <w:tcW w:w="4454" w:type="dxa"/>
            <w:vMerge/>
            <w:tcBorders>
              <w:bottom w:val="single" w:sz="4" w:space="0" w:color="auto"/>
            </w:tcBorders>
          </w:tcPr>
          <w:p w14:paraId="5EA9B683" w14:textId="77777777" w:rsidR="00953ACD" w:rsidRPr="0004697B" w:rsidRDefault="00953ACD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4F0DFBAB" w:rsidR="00953ACD" w:rsidRPr="0004697B" w:rsidRDefault="00953ACD" w:rsidP="0004697B">
            <w:pPr>
              <w:ind w:left="-108" w:right="-95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Pr="0004697B">
              <w:rPr>
                <w:rFonts w:hint="cs"/>
                <w:sz w:val="30"/>
                <w:szCs w:val="30"/>
                <w:cs/>
              </w:rPr>
              <w:t>6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5A3956B5" w:rsidR="00953ACD" w:rsidRPr="0004697B" w:rsidRDefault="00953ACD" w:rsidP="0004697B">
            <w:pPr>
              <w:ind w:left="-108" w:right="-95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="0044681B" w:rsidRPr="0004697B">
              <w:rPr>
                <w:sz w:val="30"/>
                <w:szCs w:val="30"/>
              </w:rPr>
              <w:t>6</w:t>
            </w:r>
            <w:r w:rsidR="00C659EC" w:rsidRPr="0004697B">
              <w:rPr>
                <w:sz w:val="30"/>
                <w:szCs w:val="30"/>
              </w:rPr>
              <w:t>5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3DE50B19" w:rsidR="00953ACD" w:rsidRPr="0004697B" w:rsidRDefault="00953ACD" w:rsidP="0004697B">
            <w:pPr>
              <w:ind w:left="-108" w:right="-117"/>
              <w:jc w:val="center"/>
              <w:rPr>
                <w:sz w:val="30"/>
                <w:szCs w:val="30"/>
                <w:highlight w:val="yellow"/>
              </w:rPr>
            </w:pPr>
            <w:r w:rsidRPr="0004697B">
              <w:rPr>
                <w:sz w:val="30"/>
                <w:szCs w:val="30"/>
                <w:cs/>
              </w:rPr>
              <w:t>25</w:t>
            </w:r>
            <w:r w:rsidRPr="0004697B">
              <w:rPr>
                <w:rFonts w:hint="cs"/>
                <w:sz w:val="30"/>
                <w:szCs w:val="30"/>
                <w:cs/>
              </w:rPr>
              <w:t>6</w:t>
            </w:r>
            <w:r w:rsidR="00C659EC" w:rsidRPr="0004697B">
              <w:rPr>
                <w:rFonts w:hint="cs"/>
                <w:sz w:val="30"/>
                <w:szCs w:val="30"/>
                <w:cs/>
              </w:rPr>
              <w:t>6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689CD25C" w:rsidR="00953ACD" w:rsidRPr="0004697B" w:rsidRDefault="00953ACD" w:rsidP="0004697B">
            <w:pPr>
              <w:ind w:left="-108" w:right="-117"/>
              <w:jc w:val="center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2</w:t>
            </w:r>
            <w:r w:rsidR="0044681B" w:rsidRPr="0004697B">
              <w:rPr>
                <w:sz w:val="30"/>
                <w:szCs w:val="30"/>
              </w:rPr>
              <w:t>56</w:t>
            </w:r>
            <w:r w:rsidR="00C659EC" w:rsidRPr="0004697B">
              <w:rPr>
                <w:sz w:val="30"/>
                <w:szCs w:val="30"/>
              </w:rPr>
              <w:t>5</w:t>
            </w:r>
          </w:p>
        </w:tc>
      </w:tr>
      <w:tr w:rsidR="00932B6B" w:rsidRPr="0004697B" w14:paraId="069B91E3" w14:textId="77777777" w:rsidTr="0004697B">
        <w:trPr>
          <w:trHeight w:hRule="exact" w:val="397"/>
        </w:trPr>
        <w:tc>
          <w:tcPr>
            <w:tcW w:w="4454" w:type="dxa"/>
            <w:tcBorders>
              <w:bottom w:val="nil"/>
            </w:tcBorders>
          </w:tcPr>
          <w:p w14:paraId="3B2FBC09" w14:textId="15BA4060" w:rsidR="00932B6B" w:rsidRPr="0004697B" w:rsidRDefault="00932B6B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u w:val="single"/>
                <w:cs/>
              </w:rPr>
            </w:pP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sz w:val="30"/>
                <w:szCs w:val="30"/>
                <w:u w:val="single"/>
              </w:rPr>
              <w:t>3</w:t>
            </w: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 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314D8780" w14:textId="77777777" w:rsidR="00932B6B" w:rsidRPr="0004697B" w:rsidRDefault="00932B6B" w:rsidP="0004697B">
            <w:pPr>
              <w:ind w:left="-108" w:right="-95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0654185D" w14:textId="77777777" w:rsidR="00932B6B" w:rsidRPr="0004697B" w:rsidRDefault="00932B6B" w:rsidP="0004697B">
            <w:pPr>
              <w:ind w:left="-108" w:right="-95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6337599C" w14:textId="77777777" w:rsidR="00932B6B" w:rsidRPr="0004697B" w:rsidRDefault="00932B6B" w:rsidP="0004697B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5D75ADDB" w14:textId="77777777" w:rsidR="00932B6B" w:rsidRPr="0004697B" w:rsidRDefault="00932B6B" w:rsidP="0004697B">
            <w:pPr>
              <w:ind w:left="-108" w:right="-117"/>
              <w:jc w:val="center"/>
              <w:rPr>
                <w:sz w:val="30"/>
                <w:szCs w:val="30"/>
                <w:cs/>
              </w:rPr>
            </w:pPr>
          </w:p>
        </w:tc>
      </w:tr>
      <w:tr w:rsidR="008A0354" w:rsidRPr="0004697B" w14:paraId="1C0A8D29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0637BBF2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ดอกเบี้ยจ่าย</w:t>
            </w:r>
            <w:r w:rsidRPr="0004697B">
              <w:rPr>
                <w:rFonts w:hint="cs"/>
                <w:sz w:val="30"/>
                <w:szCs w:val="30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331D5E8" w14:textId="72C11AB6" w:rsidR="008A0354" w:rsidRPr="0004697B" w:rsidRDefault="00122D8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4</w:t>
            </w:r>
            <w:r w:rsidR="00610CB3" w:rsidRPr="0004697B">
              <w:rPr>
                <w:sz w:val="30"/>
                <w:szCs w:val="30"/>
              </w:rPr>
              <w:t>,</w:t>
            </w:r>
            <w:r w:rsidRPr="0004697B">
              <w:rPr>
                <w:sz w:val="30"/>
                <w:szCs w:val="30"/>
              </w:rPr>
              <w:t>23</w:t>
            </w:r>
            <w:r w:rsidR="005A1A70" w:rsidRPr="0004697B">
              <w:rPr>
                <w:sz w:val="30"/>
                <w:szCs w:val="30"/>
              </w:rPr>
              <w:t>2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9E7F874" w14:textId="6B2DE7EF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4,888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3334571" w14:textId="014AB262" w:rsidR="008A0354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1,652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40FBEEF2" w14:textId="5EAB7E2C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1,867</w:t>
            </w:r>
          </w:p>
        </w:tc>
      </w:tr>
      <w:tr w:rsidR="008A0354" w:rsidRPr="0004697B" w14:paraId="410B38A7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26D9A858" w:rsidR="008A0354" w:rsidRPr="0004697B" w:rsidRDefault="00122D8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22</w:t>
            </w:r>
            <w:r w:rsidR="00610CB3" w:rsidRPr="0004697B">
              <w:rPr>
                <w:sz w:val="30"/>
                <w:szCs w:val="30"/>
              </w:rPr>
              <w:t>,</w:t>
            </w:r>
            <w:r w:rsidRPr="0004697B">
              <w:rPr>
                <w:sz w:val="30"/>
                <w:szCs w:val="30"/>
              </w:rPr>
              <w:t>636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1A8C6016" w:rsidR="008A0354" w:rsidRPr="0004697B" w:rsidRDefault="008A0354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2</w:t>
            </w:r>
            <w:r w:rsidR="00932B6B" w:rsidRPr="0004697B">
              <w:rPr>
                <w:color w:val="000000" w:themeColor="text1"/>
                <w:sz w:val="30"/>
                <w:szCs w:val="30"/>
              </w:rPr>
              <w:t>8</w:t>
            </w:r>
            <w:r w:rsidRPr="0004697B">
              <w:rPr>
                <w:color w:val="000000" w:themeColor="text1"/>
                <w:sz w:val="30"/>
                <w:szCs w:val="30"/>
              </w:rPr>
              <w:t>,</w:t>
            </w:r>
            <w:r w:rsidR="00932B6B" w:rsidRPr="0004697B">
              <w:rPr>
                <w:color w:val="000000" w:themeColor="text1"/>
                <w:sz w:val="30"/>
                <w:szCs w:val="30"/>
              </w:rPr>
              <w:t>171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4FE9CE06" w:rsidR="008A0354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22,636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64C8CE9E" w:rsidR="008A0354" w:rsidRPr="0004697B" w:rsidRDefault="008A0354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2</w:t>
            </w:r>
            <w:r w:rsidR="00932B6B" w:rsidRPr="0004697B">
              <w:rPr>
                <w:color w:val="000000" w:themeColor="text1"/>
                <w:sz w:val="30"/>
                <w:szCs w:val="30"/>
              </w:rPr>
              <w:t>8</w:t>
            </w:r>
            <w:r w:rsidRPr="0004697B">
              <w:rPr>
                <w:color w:val="000000" w:themeColor="text1"/>
                <w:sz w:val="30"/>
                <w:szCs w:val="30"/>
              </w:rPr>
              <w:t>,</w:t>
            </w:r>
            <w:r w:rsidR="00932B6B" w:rsidRPr="0004697B">
              <w:rPr>
                <w:color w:val="000000" w:themeColor="text1"/>
                <w:sz w:val="30"/>
                <w:szCs w:val="30"/>
              </w:rPr>
              <w:t>171</w:t>
            </w:r>
          </w:p>
        </w:tc>
      </w:tr>
      <w:tr w:rsidR="008A0354" w:rsidRPr="0004697B" w14:paraId="439220A8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</w:tcBorders>
          </w:tcPr>
          <w:p w14:paraId="668929BE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116444C0" w:rsidR="008A0354" w:rsidRPr="0004697B" w:rsidRDefault="00122D8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68</w:t>
            </w:r>
            <w:r w:rsidR="00CB25D6" w:rsidRPr="0004697B">
              <w:rPr>
                <w:sz w:val="30"/>
                <w:szCs w:val="30"/>
              </w:rPr>
              <w:t>1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3306F1F6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color w:val="000000" w:themeColor="text1"/>
                <w:sz w:val="30"/>
                <w:szCs w:val="30"/>
                <w:cs/>
              </w:rPr>
              <w:t>497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0EDB2FC6" w:rsidR="008A0354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68</w:t>
            </w:r>
            <w:r w:rsidR="00CB25D6" w:rsidRPr="0004697B">
              <w:rPr>
                <w:sz w:val="30"/>
                <w:szCs w:val="30"/>
              </w:rPr>
              <w:t>1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50045AC3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497</w:t>
            </w:r>
          </w:p>
        </w:tc>
      </w:tr>
      <w:tr w:rsidR="008A0354" w:rsidRPr="0004697B" w14:paraId="56FF4D43" w14:textId="77777777" w:rsidTr="0004697B">
        <w:trPr>
          <w:trHeight w:hRule="exact" w:val="397"/>
        </w:trPr>
        <w:tc>
          <w:tcPr>
            <w:tcW w:w="4454" w:type="dxa"/>
          </w:tcPr>
          <w:p w14:paraId="57FBB88D" w14:textId="77777777" w:rsidR="008A0354" w:rsidRPr="0004697B" w:rsidRDefault="008A0354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73AFA696" w:rsidR="008A0354" w:rsidRPr="0004697B" w:rsidRDefault="00122D8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</w:rPr>
              <w:t>27,549</w:t>
            </w:r>
          </w:p>
        </w:tc>
        <w:tc>
          <w:tcPr>
            <w:tcW w:w="1320" w:type="dxa"/>
          </w:tcPr>
          <w:p w14:paraId="38E7D329" w14:textId="4545E9AE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3</w:t>
            </w:r>
            <w:r w:rsidR="00C82590" w:rsidRPr="0004697B">
              <w:rPr>
                <w:color w:val="000000" w:themeColor="text1"/>
                <w:sz w:val="30"/>
                <w:szCs w:val="30"/>
              </w:rPr>
              <w:t>3</w:t>
            </w:r>
            <w:r w:rsidR="008A0354" w:rsidRPr="0004697B">
              <w:rPr>
                <w:color w:val="000000" w:themeColor="text1"/>
                <w:sz w:val="30"/>
                <w:szCs w:val="30"/>
              </w:rPr>
              <w:t>,</w:t>
            </w:r>
            <w:r w:rsidRPr="0004697B">
              <w:rPr>
                <w:color w:val="000000" w:themeColor="text1"/>
                <w:sz w:val="30"/>
                <w:szCs w:val="30"/>
              </w:rPr>
              <w:t>556</w:t>
            </w:r>
          </w:p>
        </w:tc>
        <w:tc>
          <w:tcPr>
            <w:tcW w:w="1279" w:type="dxa"/>
          </w:tcPr>
          <w:p w14:paraId="309CA5E2" w14:textId="289D7644" w:rsidR="008A0354" w:rsidRPr="0004697B" w:rsidRDefault="001907F5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24,9</w:t>
            </w:r>
            <w:r w:rsidR="005A1A70" w:rsidRPr="0004697B">
              <w:rPr>
                <w:sz w:val="30"/>
                <w:szCs w:val="30"/>
              </w:rPr>
              <w:t>69</w:t>
            </w:r>
          </w:p>
        </w:tc>
        <w:tc>
          <w:tcPr>
            <w:tcW w:w="1274" w:type="dxa"/>
          </w:tcPr>
          <w:p w14:paraId="0494AEB7" w14:textId="1940145C" w:rsidR="008A0354" w:rsidRPr="0004697B" w:rsidRDefault="00932B6B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30</w:t>
            </w:r>
            <w:r w:rsidR="008A0354" w:rsidRPr="0004697B">
              <w:rPr>
                <w:color w:val="000000" w:themeColor="text1"/>
                <w:sz w:val="30"/>
                <w:szCs w:val="30"/>
              </w:rPr>
              <w:t>,</w:t>
            </w:r>
            <w:r w:rsidRPr="0004697B">
              <w:rPr>
                <w:sz w:val="30"/>
                <w:szCs w:val="30"/>
              </w:rPr>
              <w:t>535</w:t>
            </w:r>
          </w:p>
        </w:tc>
      </w:tr>
      <w:tr w:rsidR="00194119" w:rsidRPr="0004697B" w14:paraId="47C7A532" w14:textId="77777777" w:rsidTr="0004697B">
        <w:trPr>
          <w:trHeight w:hRule="exact" w:val="397"/>
        </w:trPr>
        <w:tc>
          <w:tcPr>
            <w:tcW w:w="4454" w:type="dxa"/>
            <w:tcBorders>
              <w:bottom w:val="nil"/>
            </w:tcBorders>
          </w:tcPr>
          <w:p w14:paraId="789B7B9D" w14:textId="09542D82" w:rsidR="00194119" w:rsidRPr="0004697B" w:rsidRDefault="00932B6B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u w:val="single"/>
                <w:cs/>
              </w:rPr>
            </w:pPr>
            <w:r w:rsidRPr="0004697B">
              <w:rPr>
                <w:rFonts w:hint="cs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sz w:val="30"/>
                <w:szCs w:val="30"/>
                <w:u w:val="single"/>
              </w:rPr>
              <w:t xml:space="preserve">6 </w:t>
            </w:r>
            <w:r w:rsidRPr="0004697B">
              <w:rPr>
                <w:rFonts w:hint="cs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bottom w:val="nil"/>
            </w:tcBorders>
          </w:tcPr>
          <w:p w14:paraId="7FE22C91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nil"/>
            </w:tcBorders>
          </w:tcPr>
          <w:p w14:paraId="22D4C4AB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279" w:type="dxa"/>
            <w:tcBorders>
              <w:bottom w:val="nil"/>
            </w:tcBorders>
          </w:tcPr>
          <w:p w14:paraId="57898FB0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</w:p>
        </w:tc>
        <w:tc>
          <w:tcPr>
            <w:tcW w:w="1274" w:type="dxa"/>
            <w:tcBorders>
              <w:bottom w:val="nil"/>
            </w:tcBorders>
          </w:tcPr>
          <w:p w14:paraId="535A3C49" w14:textId="77777777" w:rsidR="00194119" w:rsidRPr="0004697B" w:rsidRDefault="00194119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</w:p>
        </w:tc>
      </w:tr>
      <w:tr w:rsidR="00F46B02" w:rsidRPr="0004697B" w14:paraId="516CFD1A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14C6B2FC" w14:textId="645335AC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5CD39E7" w14:textId="39D26CE1" w:rsidR="00F46B02" w:rsidRPr="0004697B" w:rsidRDefault="0064233C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8,6</w:t>
            </w:r>
            <w:r w:rsidR="005A1A70" w:rsidRPr="0004697B">
              <w:rPr>
                <w:sz w:val="30"/>
                <w:szCs w:val="30"/>
              </w:rPr>
              <w:t>40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D3309EA" w14:textId="3CF3681B" w:rsidR="00F46B02" w:rsidRPr="0004697B" w:rsidRDefault="007F5C86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5,004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3A103C49" w14:textId="030FA03B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3,371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1BE5940A" w14:textId="332E6D2D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1,920</w:t>
            </w:r>
          </w:p>
        </w:tc>
      </w:tr>
      <w:tr w:rsidR="00F46B02" w:rsidRPr="0004697B" w14:paraId="422ACC6E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  <w:bottom w:val="nil"/>
            </w:tcBorders>
          </w:tcPr>
          <w:p w14:paraId="72832374" w14:textId="784D3AC4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2BF42063" w14:textId="2073DFFC" w:rsidR="00F46B02" w:rsidRPr="0004697B" w:rsidRDefault="0064233C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45,023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4F8B4A8F" w14:textId="6FAA9F18" w:rsidR="00F46B02" w:rsidRPr="0004697B" w:rsidRDefault="007F5C86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51,398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2DB82C90" w14:textId="0982B52E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45,023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0D925746" w14:textId="5CB7A72A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51,398</w:t>
            </w:r>
          </w:p>
        </w:tc>
      </w:tr>
      <w:tr w:rsidR="00F46B02" w:rsidRPr="0004697B" w14:paraId="6DFAD2C7" w14:textId="77777777" w:rsidTr="0004697B">
        <w:trPr>
          <w:trHeight w:hRule="exact" w:val="397"/>
        </w:trPr>
        <w:tc>
          <w:tcPr>
            <w:tcW w:w="4454" w:type="dxa"/>
            <w:tcBorders>
              <w:top w:val="nil"/>
            </w:tcBorders>
          </w:tcPr>
          <w:p w14:paraId="61044925" w14:textId="2D978F9E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rFonts w:hint="cs"/>
                <w:sz w:val="30"/>
                <w:szCs w:val="30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7C770D7E" w14:textId="5F99A90B" w:rsidR="00F46B02" w:rsidRPr="0004697B" w:rsidRDefault="0064233C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1,35</w:t>
            </w:r>
            <w:r w:rsidR="005A1A70" w:rsidRPr="0004697B">
              <w:rPr>
                <w:sz w:val="30"/>
                <w:szCs w:val="30"/>
              </w:rPr>
              <w:t>5</w:t>
            </w:r>
          </w:p>
        </w:tc>
        <w:tc>
          <w:tcPr>
            <w:tcW w:w="1320" w:type="dxa"/>
            <w:tcBorders>
              <w:top w:val="nil"/>
            </w:tcBorders>
          </w:tcPr>
          <w:p w14:paraId="7E4DA10B" w14:textId="360EB1E5" w:rsidR="00F46B02" w:rsidRPr="0004697B" w:rsidRDefault="007F5C86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671</w:t>
            </w:r>
          </w:p>
        </w:tc>
        <w:tc>
          <w:tcPr>
            <w:tcW w:w="1279" w:type="dxa"/>
            <w:tcBorders>
              <w:top w:val="nil"/>
            </w:tcBorders>
          </w:tcPr>
          <w:p w14:paraId="03281005" w14:textId="35CED7BC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1,35</w:t>
            </w:r>
            <w:r w:rsidR="005A1A70" w:rsidRPr="0004697B">
              <w:rPr>
                <w:sz w:val="30"/>
                <w:szCs w:val="30"/>
              </w:rPr>
              <w:t>5</w:t>
            </w:r>
          </w:p>
        </w:tc>
        <w:tc>
          <w:tcPr>
            <w:tcW w:w="1274" w:type="dxa"/>
            <w:tcBorders>
              <w:top w:val="nil"/>
            </w:tcBorders>
          </w:tcPr>
          <w:p w14:paraId="32FB4E62" w14:textId="0A6D7A5D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671</w:t>
            </w:r>
          </w:p>
        </w:tc>
      </w:tr>
      <w:tr w:rsidR="00F46B02" w:rsidRPr="0004697B" w14:paraId="0FC4EAF0" w14:textId="77777777" w:rsidTr="0004697B">
        <w:trPr>
          <w:trHeight w:hRule="exact" w:val="397"/>
        </w:trPr>
        <w:tc>
          <w:tcPr>
            <w:tcW w:w="4454" w:type="dxa"/>
          </w:tcPr>
          <w:p w14:paraId="41DC8103" w14:textId="47A9DF0D" w:rsidR="00F46B02" w:rsidRPr="0004697B" w:rsidRDefault="00F46B02" w:rsidP="0004697B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sz w:val="30"/>
                <w:szCs w:val="30"/>
                <w:cs/>
              </w:rPr>
            </w:pPr>
            <w:r w:rsidRPr="0004697B">
              <w:rPr>
                <w:sz w:val="30"/>
                <w:szCs w:val="30"/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434E2FC6" w14:textId="44360C85" w:rsidR="00F46B02" w:rsidRPr="0004697B" w:rsidRDefault="0064233C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55,018</w:t>
            </w:r>
          </w:p>
        </w:tc>
        <w:tc>
          <w:tcPr>
            <w:tcW w:w="1320" w:type="dxa"/>
          </w:tcPr>
          <w:p w14:paraId="298B970C" w14:textId="6633BE63" w:rsidR="00F46B02" w:rsidRPr="0004697B" w:rsidRDefault="007F5C86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57,073</w:t>
            </w:r>
          </w:p>
        </w:tc>
        <w:tc>
          <w:tcPr>
            <w:tcW w:w="1279" w:type="dxa"/>
          </w:tcPr>
          <w:p w14:paraId="6B2E7236" w14:textId="099AB7BD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sz w:val="30"/>
                <w:szCs w:val="30"/>
              </w:rPr>
            </w:pPr>
            <w:r w:rsidRPr="0004697B">
              <w:rPr>
                <w:sz w:val="30"/>
                <w:szCs w:val="30"/>
              </w:rPr>
              <w:t>49,7</w:t>
            </w:r>
            <w:r w:rsidR="005A1A70" w:rsidRPr="0004697B">
              <w:rPr>
                <w:sz w:val="30"/>
                <w:szCs w:val="30"/>
              </w:rPr>
              <w:t>49</w:t>
            </w:r>
          </w:p>
        </w:tc>
        <w:tc>
          <w:tcPr>
            <w:tcW w:w="1274" w:type="dxa"/>
          </w:tcPr>
          <w:p w14:paraId="6FE06D10" w14:textId="58D117EB" w:rsidR="00F46B02" w:rsidRPr="0004697B" w:rsidRDefault="00F46B02" w:rsidP="0004697B">
            <w:pPr>
              <w:tabs>
                <w:tab w:val="decimal" w:pos="981"/>
              </w:tabs>
              <w:ind w:right="-59"/>
              <w:jc w:val="both"/>
              <w:rPr>
                <w:color w:val="000000" w:themeColor="text1"/>
                <w:sz w:val="30"/>
                <w:szCs w:val="30"/>
              </w:rPr>
            </w:pPr>
            <w:r w:rsidRPr="0004697B">
              <w:rPr>
                <w:color w:val="000000" w:themeColor="text1"/>
                <w:sz w:val="30"/>
                <w:szCs w:val="30"/>
              </w:rPr>
              <w:t>53,989</w:t>
            </w:r>
          </w:p>
        </w:tc>
      </w:tr>
    </w:tbl>
    <w:p w14:paraId="33344A34" w14:textId="77777777" w:rsidR="00823346" w:rsidRDefault="00823346" w:rsidP="0004697B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780F7A37" w14:textId="77777777" w:rsidR="00410A1F" w:rsidRDefault="00410A1F" w:rsidP="0004697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66C0B7B4" w14:textId="77777777" w:rsidR="00A82E6A" w:rsidRDefault="00A82E6A" w:rsidP="00B57EFB">
      <w:pPr>
        <w:ind w:left="630" w:right="-871"/>
        <w:rPr>
          <w:rFonts w:ascii="Angsana New" w:hAnsi="Angsana New"/>
          <w:b/>
          <w:bCs/>
          <w:sz w:val="6"/>
          <w:szCs w:val="6"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1DD7E8B6" w:rsidR="008A467F" w:rsidRPr="007844BC" w:rsidRDefault="00D93379" w:rsidP="007844BC">
      <w:pPr>
        <w:spacing w:line="204" w:lineRule="auto"/>
        <w:ind w:left="616" w:right="30" w:firstLine="350"/>
        <w:jc w:val="both"/>
        <w:rPr>
          <w:cs/>
        </w:rPr>
      </w:pPr>
      <w:r w:rsidRPr="007844BC">
        <w:rPr>
          <w:spacing w:val="-4"/>
          <w:cs/>
        </w:rPr>
        <w:t>ภาษีเงินได้นิติบุคคล</w:t>
      </w:r>
      <w:r w:rsidR="008472CE" w:rsidRPr="007844BC">
        <w:rPr>
          <w:spacing w:val="-4"/>
          <w:cs/>
        </w:rPr>
        <w:t>ทางภาษีของบริษัทและบริษัทย่อย สำหรับงวด</w:t>
      </w:r>
      <w:r w:rsidR="00932B6B" w:rsidRPr="007844BC">
        <w:rPr>
          <w:rFonts w:hint="cs"/>
          <w:spacing w:val="-4"/>
          <w:cs/>
        </w:rPr>
        <w:t>สามเดือนและ</w:t>
      </w:r>
      <w:r w:rsidR="00194119" w:rsidRPr="007844BC">
        <w:rPr>
          <w:rFonts w:hint="cs"/>
          <w:spacing w:val="-4"/>
          <w:cs/>
        </w:rPr>
        <w:t>หก</w:t>
      </w:r>
      <w:r w:rsidR="00D95BC5" w:rsidRPr="007844BC">
        <w:rPr>
          <w:rFonts w:hint="cs"/>
          <w:spacing w:val="-4"/>
          <w:cs/>
        </w:rPr>
        <w:t>เดือน</w:t>
      </w:r>
      <w:r w:rsidR="000D639B" w:rsidRPr="007844BC">
        <w:rPr>
          <w:spacing w:val="-4"/>
          <w:cs/>
        </w:rPr>
        <w:t>สิ้นสุดวันที่</w:t>
      </w:r>
      <w:r w:rsidR="003F3DE6" w:rsidRPr="007844BC">
        <w:rPr>
          <w:rFonts w:hint="cs"/>
          <w:spacing w:val="-4"/>
          <w:cs/>
        </w:rPr>
        <w:t xml:space="preserve"> </w:t>
      </w:r>
      <w:r w:rsidR="00194119" w:rsidRPr="007844BC">
        <w:rPr>
          <w:spacing w:val="-4"/>
        </w:rPr>
        <w:t>30</w:t>
      </w:r>
      <w:r w:rsidR="00F31D65" w:rsidRPr="007844BC">
        <w:rPr>
          <w:spacing w:val="-4"/>
        </w:rPr>
        <w:t xml:space="preserve"> </w:t>
      </w:r>
      <w:r w:rsidR="00554DCD" w:rsidRPr="007844BC">
        <w:rPr>
          <w:rFonts w:hint="cs"/>
          <w:spacing w:val="-4"/>
          <w:cs/>
        </w:rPr>
        <w:t>ม</w:t>
      </w:r>
      <w:r w:rsidR="00194119" w:rsidRPr="007844BC">
        <w:rPr>
          <w:rFonts w:hint="cs"/>
          <w:spacing w:val="-4"/>
          <w:cs/>
        </w:rPr>
        <w:t>ิถุนายน</w:t>
      </w:r>
      <w:r w:rsidR="00863D33" w:rsidRPr="007844BC">
        <w:rPr>
          <w:rFonts w:hint="cs"/>
          <w:cs/>
        </w:rPr>
        <w:t xml:space="preserve"> </w:t>
      </w:r>
      <w:r w:rsidR="00963F63" w:rsidRPr="007844BC">
        <w:rPr>
          <w:spacing w:val="-6"/>
        </w:rPr>
        <w:t>256</w:t>
      </w:r>
      <w:r w:rsidR="00554DCD" w:rsidRPr="007844BC">
        <w:rPr>
          <w:spacing w:val="-6"/>
        </w:rPr>
        <w:t>6</w:t>
      </w:r>
      <w:r w:rsidR="0090412D" w:rsidRPr="007844BC">
        <w:rPr>
          <w:rFonts w:hint="cs"/>
          <w:spacing w:val="-6"/>
          <w:cs/>
        </w:rPr>
        <w:t xml:space="preserve"> </w:t>
      </w:r>
      <w:r w:rsidR="00D95BC5" w:rsidRPr="007844BC">
        <w:rPr>
          <w:spacing w:val="-6"/>
          <w:cs/>
        </w:rPr>
        <w:t xml:space="preserve">และ </w:t>
      </w:r>
      <w:r w:rsidR="00963F63" w:rsidRPr="007844BC">
        <w:rPr>
          <w:spacing w:val="-6"/>
        </w:rPr>
        <w:t>256</w:t>
      </w:r>
      <w:r w:rsidR="00554DCD" w:rsidRPr="007844BC">
        <w:rPr>
          <w:spacing w:val="-6"/>
        </w:rPr>
        <w:t>5</w:t>
      </w:r>
      <w:r w:rsidR="008472CE" w:rsidRPr="007844BC">
        <w:rPr>
          <w:spacing w:val="-6"/>
          <w:cs/>
        </w:rPr>
        <w:t xml:space="preserve"> คำนวณจากกำไร</w:t>
      </w:r>
      <w:r w:rsidRPr="007844BC">
        <w:rPr>
          <w:rFonts w:hint="cs"/>
          <w:spacing w:val="-6"/>
          <w:cs/>
        </w:rPr>
        <w:t>หรือขาดทุน</w:t>
      </w:r>
      <w:r w:rsidR="008472CE" w:rsidRPr="007844BC">
        <w:rPr>
          <w:spacing w:val="-6"/>
          <w:cs/>
        </w:rPr>
        <w:t>ทางบัญชี ปรับปรุงด้วยรายได้และรายจ่ายอื่นบางรายการที่ได้รับการยกเว้น</w:t>
      </w:r>
      <w:r w:rsidR="008472CE" w:rsidRPr="00F66589">
        <w:rPr>
          <w:spacing w:val="-4"/>
          <w:cs/>
        </w:rPr>
        <w:t xml:space="preserve">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F66589">
        <w:rPr>
          <w:rFonts w:hint="cs"/>
          <w:spacing w:val="-4"/>
          <w:cs/>
        </w:rPr>
        <w:t>ผลขาดทุนด้านเครดิตที่คาดว่า</w:t>
      </w:r>
      <w:r w:rsidR="001C63C4" w:rsidRPr="00F66589">
        <w:rPr>
          <w:rFonts w:hint="cs"/>
          <w:spacing w:val="-8"/>
          <w:cs/>
        </w:rPr>
        <w:t>จะเกิดขึ้น</w:t>
      </w:r>
      <w:r w:rsidR="008472CE" w:rsidRPr="00F66589">
        <w:rPr>
          <w:spacing w:val="-8"/>
          <w:cs/>
        </w:rPr>
        <w:t xml:space="preserve"> </w:t>
      </w:r>
      <w:r w:rsidR="00970479" w:rsidRPr="00F66589">
        <w:rPr>
          <w:rFonts w:hint="cs"/>
          <w:spacing w:val="-8"/>
          <w:cs/>
        </w:rPr>
        <w:t>และ</w:t>
      </w:r>
      <w:r w:rsidR="008472CE" w:rsidRPr="00F66589">
        <w:rPr>
          <w:spacing w:val="-8"/>
          <w:cs/>
        </w:rPr>
        <w:t>ขาดทุนจากการด้อยค่า เป็นต้น</w:t>
      </w:r>
      <w:r w:rsidR="006C07BB" w:rsidRPr="00F66589">
        <w:rPr>
          <w:spacing w:val="-8"/>
        </w:rPr>
        <w:t xml:space="preserve"> </w:t>
      </w:r>
      <w:r w:rsidR="006C07BB" w:rsidRPr="00F66589">
        <w:rPr>
          <w:rFonts w:hint="cs"/>
          <w:spacing w:val="-8"/>
          <w:cs/>
        </w:rPr>
        <w:t>และผลขาดทุนสุทธิ</w:t>
      </w:r>
      <w:r w:rsidR="00815EF1" w:rsidRPr="00F66589">
        <w:rPr>
          <w:rFonts w:hint="cs"/>
          <w:spacing w:val="-8"/>
          <w:cs/>
        </w:rPr>
        <w:t>ที่</w:t>
      </w:r>
      <w:r w:rsidR="00815EF1" w:rsidRPr="00F66589">
        <w:rPr>
          <w:spacing w:val="-8"/>
          <w:cs/>
        </w:rPr>
        <w:t>ปรับปรุง</w:t>
      </w:r>
      <w:r w:rsidR="00815EF1" w:rsidRPr="00F66589">
        <w:rPr>
          <w:rFonts w:hint="cs"/>
          <w:spacing w:val="-8"/>
          <w:cs/>
        </w:rPr>
        <w:t>ตามประมวลรัษฎากรแล้ว</w:t>
      </w:r>
      <w:r w:rsidR="006C07BB" w:rsidRPr="00F66589">
        <w:rPr>
          <w:rFonts w:hint="cs"/>
          <w:spacing w:val="-8"/>
          <w:cs/>
        </w:rPr>
        <w:t xml:space="preserve">ยกมาไม่เกิน </w:t>
      </w:r>
      <w:r w:rsidR="006C07BB" w:rsidRPr="00F66589">
        <w:rPr>
          <w:spacing w:val="-8"/>
        </w:rPr>
        <w:t>5</w:t>
      </w:r>
      <w:r w:rsidR="006C07BB" w:rsidRPr="00F66589">
        <w:rPr>
          <w:rFonts w:hint="cs"/>
          <w:spacing w:val="-8"/>
          <w:cs/>
        </w:rPr>
        <w:t xml:space="preserve"> รอบ</w:t>
      </w:r>
      <w:r w:rsidR="006C07BB" w:rsidRPr="007844BC">
        <w:rPr>
          <w:rFonts w:hint="cs"/>
          <w:cs/>
        </w:rPr>
        <w:t>ระยะเวลาบัญชี</w:t>
      </w:r>
    </w:p>
    <w:p w14:paraId="79188342" w14:textId="77777777" w:rsidR="00475240" w:rsidRPr="007844BC" w:rsidRDefault="00475240" w:rsidP="007844BC">
      <w:pPr>
        <w:tabs>
          <w:tab w:val="left" w:pos="616"/>
        </w:tabs>
        <w:spacing w:line="204" w:lineRule="auto"/>
        <w:ind w:left="462" w:right="-56" w:firstLine="490"/>
        <w:jc w:val="both"/>
        <w:rPr>
          <w:sz w:val="4"/>
          <w:szCs w:val="4"/>
          <w:cs/>
        </w:rPr>
      </w:pPr>
    </w:p>
    <w:p w14:paraId="3C7075A2" w14:textId="77777777" w:rsidR="00C54180" w:rsidRPr="007844BC" w:rsidRDefault="00C54180" w:rsidP="007844BC">
      <w:pPr>
        <w:tabs>
          <w:tab w:val="left" w:pos="616"/>
        </w:tabs>
        <w:spacing w:line="204" w:lineRule="auto"/>
        <w:ind w:left="462" w:right="-56" w:firstLine="490"/>
        <w:jc w:val="both"/>
        <w:outlineLvl w:val="0"/>
      </w:pPr>
      <w:r w:rsidRPr="007844BC">
        <w:rPr>
          <w:cs/>
        </w:rPr>
        <w:t xml:space="preserve">บริษัทคำนวณภาษีเงินได้นิติบุคคลในอัตราร้อยละ </w:t>
      </w:r>
      <w:r w:rsidR="00FD16E2" w:rsidRPr="007844BC">
        <w:t>2</w:t>
      </w:r>
      <w:r w:rsidR="00A13709" w:rsidRPr="007844BC">
        <w:t>0</w:t>
      </w:r>
    </w:p>
    <w:p w14:paraId="415DAF07" w14:textId="77777777" w:rsidR="00D31DB6" w:rsidRPr="007844BC" w:rsidRDefault="00D31DB6" w:rsidP="007844BC">
      <w:pPr>
        <w:tabs>
          <w:tab w:val="left" w:pos="616"/>
        </w:tabs>
        <w:spacing w:line="204" w:lineRule="auto"/>
        <w:ind w:left="462" w:right="-56" w:firstLine="490"/>
        <w:jc w:val="both"/>
        <w:outlineLvl w:val="0"/>
      </w:pPr>
      <w:r w:rsidRPr="007844BC">
        <w:rPr>
          <w:rFonts w:hint="cs"/>
          <w:cs/>
        </w:rPr>
        <w:t>ภาษีเงินได้นิติบุคคลของบริษัทย่อย</w:t>
      </w:r>
      <w:r w:rsidR="007E4D83" w:rsidRPr="007844BC">
        <w:rPr>
          <w:rFonts w:hint="cs"/>
          <w:cs/>
        </w:rPr>
        <w:t xml:space="preserve"> คำนวณในอัตราร้อยละ</w:t>
      </w:r>
      <w:r w:rsidR="007E4D83" w:rsidRPr="007844BC">
        <w:t xml:space="preserve"> </w:t>
      </w:r>
      <w:r w:rsidR="006D5488" w:rsidRPr="007844BC">
        <w:t xml:space="preserve">15 </w:t>
      </w:r>
      <w:r w:rsidR="006D5488" w:rsidRPr="007844BC">
        <w:rPr>
          <w:rFonts w:hint="cs"/>
          <w:cs/>
        </w:rPr>
        <w:t xml:space="preserve">และ </w:t>
      </w:r>
      <w:r w:rsidR="00FD16E2" w:rsidRPr="007844BC">
        <w:t>20</w:t>
      </w:r>
    </w:p>
    <w:p w14:paraId="567B1CDD" w14:textId="0E05DF4B" w:rsidR="00932B6B" w:rsidRPr="00C81704" w:rsidRDefault="001A1DE2" w:rsidP="00C81704">
      <w:pPr>
        <w:spacing w:line="204" w:lineRule="auto"/>
        <w:ind w:left="966" w:right="-199"/>
        <w:jc w:val="both"/>
      </w:pPr>
      <w:r w:rsidRPr="007844BC">
        <w:rPr>
          <w:cs/>
        </w:rPr>
        <w:t>ค่าใช้จ่ายภาษีเงินได้ที่รับรู้ในงบกำไรขาดทุน ประกอบด้วย</w:t>
      </w:r>
    </w:p>
    <w:p w14:paraId="0DBCCE63" w14:textId="77777777" w:rsidR="002B58FB" w:rsidRPr="0004697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 w:cs="Angsana New"/>
          <w:sz w:val="30"/>
          <w:szCs w:val="30"/>
        </w:rPr>
      </w:pPr>
      <w:r w:rsidRPr="0004697B">
        <w:rPr>
          <w:rFonts w:ascii="Angsana New" w:hAnsi="Angsana New" w:cs="Angsana New"/>
          <w:sz w:val="30"/>
          <w:szCs w:val="30"/>
          <w:cs/>
        </w:rPr>
        <w:t xml:space="preserve">                          หน่วย </w:t>
      </w:r>
      <w:r w:rsidRPr="0004697B">
        <w:rPr>
          <w:rFonts w:ascii="Angsana New" w:hAnsi="Angsana New" w:cs="Angsana New"/>
          <w:sz w:val="30"/>
          <w:szCs w:val="30"/>
        </w:rPr>
        <w:t xml:space="preserve">: </w:t>
      </w:r>
      <w:r w:rsidRPr="0004697B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87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94"/>
        <w:gridCol w:w="1326"/>
        <w:gridCol w:w="1325"/>
        <w:gridCol w:w="1273"/>
        <w:gridCol w:w="1269"/>
      </w:tblGrid>
      <w:tr w:rsidR="002B58FB" w:rsidRPr="0004697B" w14:paraId="7DEA4C3C" w14:textId="77777777" w:rsidTr="00C81704">
        <w:trPr>
          <w:trHeight w:val="20"/>
        </w:trPr>
        <w:tc>
          <w:tcPr>
            <w:tcW w:w="4497" w:type="dxa"/>
            <w:vMerge w:val="restart"/>
            <w:vAlign w:val="center"/>
          </w:tcPr>
          <w:p w14:paraId="1F467027" w14:textId="77777777" w:rsidR="002B58FB" w:rsidRPr="0004697B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รายการ</w:t>
            </w:r>
          </w:p>
          <w:p w14:paraId="6C4946E1" w14:textId="76E5D92C" w:rsidR="002B58FB" w:rsidRPr="0004697B" w:rsidRDefault="002B58FB" w:rsidP="00ED1608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 xml:space="preserve">สำหรับงวดสิ้นสุดวันที่ </w:t>
            </w:r>
            <w:r w:rsidR="00194119" w:rsidRPr="0004697B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  <w:cs/>
              </w:rPr>
              <w:t>ม</w:t>
            </w:r>
            <w:r w:rsidR="00194119" w:rsidRPr="0004697B">
              <w:rPr>
                <w:rFonts w:ascii="Angsana New" w:hAnsi="Angsana New" w:cs="Angsana New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651" w:type="dxa"/>
            <w:gridSpan w:val="2"/>
          </w:tcPr>
          <w:p w14:paraId="52312737" w14:textId="77777777" w:rsidR="002B58FB" w:rsidRPr="0004697B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39" w:type="dxa"/>
            <w:gridSpan w:val="2"/>
          </w:tcPr>
          <w:p w14:paraId="42BA3E06" w14:textId="77777777" w:rsidR="002B58FB" w:rsidRPr="0004697B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B58FB" w:rsidRPr="0004697B" w14:paraId="1B8C1313" w14:textId="77777777" w:rsidTr="00C81704">
        <w:trPr>
          <w:trHeight w:val="20"/>
        </w:trPr>
        <w:tc>
          <w:tcPr>
            <w:tcW w:w="4497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04697B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14:paraId="40068CCD" w14:textId="4ED6DF99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56546266" w14:textId="33A1E484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0469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1273" w:type="dxa"/>
            <w:tcBorders>
              <w:bottom w:val="single" w:sz="4" w:space="0" w:color="auto"/>
            </w:tcBorders>
          </w:tcPr>
          <w:p w14:paraId="7E4FB94B" w14:textId="77E32F5B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  <w:cs/>
              </w:rPr>
              <w:t>6</w:t>
            </w:r>
          </w:p>
        </w:tc>
        <w:tc>
          <w:tcPr>
            <w:tcW w:w="1269" w:type="dxa"/>
            <w:tcBorders>
              <w:bottom w:val="single" w:sz="4" w:space="0" w:color="auto"/>
            </w:tcBorders>
          </w:tcPr>
          <w:p w14:paraId="53847512" w14:textId="54621627" w:rsidR="002B58FB" w:rsidRPr="0004697B" w:rsidRDefault="002B58FB" w:rsidP="00ED1608">
            <w:pPr>
              <w:ind w:left="-137" w:right="-10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Pr="0004697B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403835" w:rsidRPr="0004697B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915316" w:rsidRPr="0004697B" w14:paraId="64F1BCE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32274C31" w:rsidR="00915316" w:rsidRPr="0004697B" w:rsidRDefault="00932B6B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3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1D64981B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377B1AC3" w:rsidR="00915316" w:rsidRPr="0004697B" w:rsidRDefault="00915316" w:rsidP="00915316">
            <w:pPr>
              <w:ind w:left="-108" w:right="6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2FC57A25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372C0B97" w:rsidR="00915316" w:rsidRPr="0004697B" w:rsidRDefault="00915316" w:rsidP="00D4729F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2B6B" w:rsidRPr="0004697B" w14:paraId="0D3CBAFF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DCD4DF" w14:textId="5D0FFABB" w:rsidR="00932B6B" w:rsidRPr="0004697B" w:rsidRDefault="00932B6B" w:rsidP="00915316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4DF55AA" w14:textId="7A9A92CF" w:rsidR="00932B6B" w:rsidRPr="0004697B" w:rsidRDefault="00951E7C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13,804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E62EE6" w14:textId="571C6F6C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42,190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A22D14" w14:textId="6F53F54B" w:rsidR="00932B6B" w:rsidRPr="0004697B" w:rsidRDefault="00951E7C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5,970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A85E77" w14:textId="37F3A7F9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2,548</w:t>
            </w:r>
          </w:p>
        </w:tc>
      </w:tr>
      <w:tr w:rsidR="00932B6B" w:rsidRPr="0004697B" w14:paraId="39A1AAF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88430D" w14:textId="7E3D1305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0FFF9" w14:textId="6A281714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8BA6B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3444EDF" w14:textId="2131D137" w:rsidR="00932B6B" w:rsidRPr="0004697B" w:rsidRDefault="00932B6B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929D19" w14:textId="6CB8ABA0" w:rsidR="00583EBA" w:rsidRPr="0004697B" w:rsidRDefault="00583EBA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932B6B" w:rsidRPr="0004697B" w14:paraId="6461BC65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FEC72E" w14:textId="562BEF5E" w:rsidR="00932B6B" w:rsidRPr="0004697B" w:rsidRDefault="00932B6B" w:rsidP="00C81704">
            <w:pPr>
              <w:tabs>
                <w:tab w:val="left" w:pos="1440"/>
                <w:tab w:val="left" w:pos="1560"/>
              </w:tabs>
              <w:ind w:left="393" w:right="-842" w:hanging="167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BF5C5" w14:textId="33456C1B" w:rsidR="00932B6B" w:rsidRPr="0004697B" w:rsidRDefault="00951E7C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5,469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5A09" w14:textId="60D6CEEC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2,717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AF272" w14:textId="15D0D0BB" w:rsidR="00932B6B" w:rsidRPr="0004697B" w:rsidRDefault="00951E7C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3,108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DDD3" w14:textId="1553C7A5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17,051</w:t>
            </w:r>
          </w:p>
        </w:tc>
      </w:tr>
      <w:tr w:rsidR="00932B6B" w:rsidRPr="0004697B" w14:paraId="6212E171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37988" w14:textId="14FD064D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1293" w14:textId="4ABB00DF" w:rsidR="00932B6B" w:rsidRPr="0004697B" w:rsidRDefault="00951E7C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19,273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65C6" w14:textId="59C0D85C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44,907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83BA5" w14:textId="439C3A54" w:rsidR="00932B6B" w:rsidRPr="0004697B" w:rsidRDefault="00951E7C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9,078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CCD6" w14:textId="1B01BE7C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19,599</w:t>
            </w:r>
          </w:p>
        </w:tc>
      </w:tr>
      <w:tr w:rsidR="00932B6B" w:rsidRPr="0004697B" w14:paraId="2B4B4E38" w14:textId="77777777" w:rsidTr="00C81704">
        <w:trPr>
          <w:trHeight w:val="20"/>
        </w:trPr>
        <w:tc>
          <w:tcPr>
            <w:tcW w:w="44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EAC064" w14:textId="76835648" w:rsidR="00932B6B" w:rsidRPr="0004697B" w:rsidRDefault="00932B6B" w:rsidP="00932B6B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 xml:space="preserve">สำหรับงวด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</w:rPr>
              <w:t xml:space="preserve">6 </w:t>
            </w:r>
            <w:r w:rsidRPr="0004697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เดือน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E3A9F2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3FB9F26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71566C5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1477F9" w14:textId="77777777" w:rsidR="00932B6B" w:rsidRPr="0004697B" w:rsidRDefault="00932B6B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AC3BD3" w:rsidRPr="0004697B" w14:paraId="3D93144D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89288B" w14:textId="2DE58477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ภาษีเงินได้นิติบุคคลสำหรับงวด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E53942" w14:textId="46908B28" w:rsidR="00AC3BD3" w:rsidRPr="0004697B" w:rsidRDefault="001B1714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13,804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D26DDE" w14:textId="2743FA2F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64,259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CDD622" w14:textId="0B97EE44" w:rsidR="00AC3BD3" w:rsidRPr="0004697B" w:rsidRDefault="00AC3BD3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5,970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39CB330" w14:textId="36E83E7A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2,548</w:t>
            </w:r>
          </w:p>
        </w:tc>
      </w:tr>
      <w:tr w:rsidR="00AC3BD3" w:rsidRPr="0004697B" w14:paraId="4A453028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5B3E4321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2B2AF73F" w:rsidR="00AC3BD3" w:rsidRPr="0004697B" w:rsidRDefault="00AC3BD3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  <w:highlight w:val="yellow"/>
              </w:rPr>
            </w:pP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AC3BD3" w:rsidRPr="0004697B" w:rsidRDefault="00AC3BD3" w:rsidP="00277CF1">
            <w:pPr>
              <w:tabs>
                <w:tab w:val="decimal" w:pos="981"/>
              </w:tabs>
              <w:ind w:hanging="14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C3BD3" w:rsidRPr="0004697B" w14:paraId="10592FD4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AC3BD3" w:rsidRPr="0004697B" w:rsidRDefault="00AC3BD3" w:rsidP="00C81704">
            <w:pPr>
              <w:tabs>
                <w:tab w:val="left" w:pos="1440"/>
                <w:tab w:val="left" w:pos="1560"/>
              </w:tabs>
              <w:ind w:left="393" w:right="-842" w:hanging="153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7EA23482" w:rsidR="00AC3BD3" w:rsidRPr="0004697B" w:rsidRDefault="00CA2FCF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5,925</w:t>
            </w:r>
          </w:p>
        </w:tc>
        <w:tc>
          <w:tcPr>
            <w:tcW w:w="13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6D3BFE43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17,691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2A5BF8FD" w:rsidR="00AC3BD3" w:rsidRPr="0004697B" w:rsidRDefault="00951E7C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20,241</w:t>
            </w:r>
          </w:p>
        </w:tc>
        <w:tc>
          <w:tcPr>
            <w:tcW w:w="1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1E084F9A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29,854</w:t>
            </w:r>
          </w:p>
        </w:tc>
      </w:tr>
      <w:tr w:rsidR="00AC3BD3" w:rsidRPr="0004697B" w14:paraId="25661CFE" w14:textId="77777777" w:rsidTr="00C81704">
        <w:trPr>
          <w:trHeight w:val="20"/>
        </w:trPr>
        <w:tc>
          <w:tcPr>
            <w:tcW w:w="44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AC3BD3" w:rsidRPr="0004697B" w:rsidRDefault="00AC3BD3" w:rsidP="00AC3BD3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1D4841DD" w:rsidR="00AC3BD3" w:rsidRPr="0004697B" w:rsidRDefault="001B1714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19,729</w:t>
            </w:r>
          </w:p>
        </w:tc>
        <w:tc>
          <w:tcPr>
            <w:tcW w:w="1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47032F19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81,950</w:t>
            </w:r>
          </w:p>
        </w:tc>
        <w:tc>
          <w:tcPr>
            <w:tcW w:w="12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07BDD152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</w:rPr>
              <w:t>26,21</w:t>
            </w:r>
            <w:r w:rsidR="00CA2FCF" w:rsidRPr="0004697B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153DEFD2" w:rsidR="00AC3BD3" w:rsidRPr="0004697B" w:rsidRDefault="00AC3BD3" w:rsidP="00277CF1">
            <w:pPr>
              <w:tabs>
                <w:tab w:val="decimal" w:pos="981"/>
              </w:tabs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04697B">
              <w:rPr>
                <w:rFonts w:ascii="Angsana New" w:hAnsi="Angsana New" w:cs="Angsana New"/>
                <w:sz w:val="30"/>
                <w:szCs w:val="30"/>
                <w:cs/>
              </w:rPr>
              <w:t>32</w:t>
            </w:r>
            <w:r w:rsidRPr="0004697B">
              <w:rPr>
                <w:rFonts w:ascii="Angsana New" w:hAnsi="Angsana New" w:cs="Angsana New"/>
                <w:sz w:val="30"/>
                <w:szCs w:val="30"/>
              </w:rPr>
              <w:t>,402</w:t>
            </w:r>
          </w:p>
        </w:tc>
      </w:tr>
    </w:tbl>
    <w:p w14:paraId="6D232FBD" w14:textId="77777777" w:rsidR="00F711C7" w:rsidRPr="00AA0B9C" w:rsidRDefault="00F711C7" w:rsidP="00F711C7">
      <w:pPr>
        <w:rPr>
          <w:rFonts w:ascii="Angsana New" w:hAnsi="Angsana New"/>
          <w:spacing w:val="-6"/>
          <w:sz w:val="10"/>
          <w:szCs w:val="10"/>
        </w:rPr>
      </w:pPr>
    </w:p>
    <w:p w14:paraId="612077B8" w14:textId="77777777" w:rsidR="00AA0B9C" w:rsidRPr="00AA0B9C" w:rsidRDefault="00AA0B9C" w:rsidP="00F711C7">
      <w:pPr>
        <w:rPr>
          <w:rFonts w:ascii="Angsana New" w:hAnsi="Angsana New"/>
          <w:spacing w:val="-6"/>
          <w:sz w:val="10"/>
          <w:szCs w:val="10"/>
        </w:rPr>
      </w:pPr>
    </w:p>
    <w:p w14:paraId="610E74BB" w14:textId="7D0E04AA" w:rsidR="00575C04" w:rsidRPr="00B66065" w:rsidRDefault="00CA3AF2" w:rsidP="00AA0B9C">
      <w:pPr>
        <w:ind w:left="567" w:firstLine="426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lastRenderedPageBreak/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194119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E52737">
        <w:rPr>
          <w:rFonts w:ascii="Angsana New" w:hAnsi="Angsana New" w:hint="cs"/>
          <w:spacing w:val="-6"/>
          <w:cs/>
        </w:rPr>
        <w:t>ม</w:t>
      </w:r>
      <w:r w:rsidR="00194119">
        <w:rPr>
          <w:rFonts w:ascii="Angsana New" w:hAnsi="Angsana New" w:hint="cs"/>
          <w:spacing w:val="-6"/>
          <w:cs/>
        </w:rPr>
        <w:t>ิถุนายน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6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E52737">
        <w:rPr>
          <w:rFonts w:ascii="Angsana New" w:hAnsi="Angsana New"/>
          <w:spacing w:val="-6"/>
        </w:rPr>
        <w:t>5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02A121BF" w14:textId="77777777" w:rsidR="00575C04" w:rsidRPr="0004697B" w:rsidRDefault="00575C04" w:rsidP="001A5D0D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 w:cs="Angsana New"/>
          <w:sz w:val="29"/>
          <w:szCs w:val="29"/>
        </w:rPr>
      </w:pPr>
      <w:r w:rsidRPr="0004697B">
        <w:rPr>
          <w:rFonts w:ascii="Angsana New" w:hAnsi="Angsana New" w:cs="Angsana New"/>
          <w:sz w:val="29"/>
          <w:szCs w:val="29"/>
          <w:cs/>
        </w:rPr>
        <w:t>หน่วย</w:t>
      </w:r>
      <w:r w:rsidRPr="0004697B">
        <w:rPr>
          <w:rFonts w:ascii="Angsana New" w:hAnsi="Angsana New" w:cs="Angsana New"/>
          <w:sz w:val="29"/>
          <w:szCs w:val="29"/>
        </w:rPr>
        <w:t xml:space="preserve"> : </w:t>
      </w:r>
      <w:r w:rsidRPr="0004697B">
        <w:rPr>
          <w:rFonts w:ascii="Angsana New" w:hAnsi="Angsana New" w:cs="Angsana New"/>
          <w:sz w:val="29"/>
          <w:szCs w:val="29"/>
          <w:cs/>
        </w:rPr>
        <w:t>พันบาท</w:t>
      </w:r>
    </w:p>
    <w:tbl>
      <w:tblPr>
        <w:tblW w:w="963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14"/>
        <w:gridCol w:w="1165"/>
        <w:gridCol w:w="1165"/>
        <w:gridCol w:w="1109"/>
        <w:gridCol w:w="1079"/>
      </w:tblGrid>
      <w:tr w:rsidR="00C04178" w:rsidRPr="0004697B" w14:paraId="58D0093E" w14:textId="77777777" w:rsidTr="00883E56">
        <w:trPr>
          <w:trHeight w:val="283"/>
        </w:trPr>
        <w:tc>
          <w:tcPr>
            <w:tcW w:w="5114" w:type="dxa"/>
            <w:vMerge w:val="restart"/>
            <w:vAlign w:val="center"/>
          </w:tcPr>
          <w:p w14:paraId="7A9860DE" w14:textId="77777777" w:rsidR="00C04178" w:rsidRPr="0004697B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bookmarkStart w:id="3" w:name="OLE_LINK3"/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รายการ</w:t>
            </w:r>
          </w:p>
        </w:tc>
        <w:tc>
          <w:tcPr>
            <w:tcW w:w="2330" w:type="dxa"/>
            <w:gridSpan w:val="2"/>
          </w:tcPr>
          <w:p w14:paraId="42C9259A" w14:textId="77777777" w:rsidR="00C04178" w:rsidRPr="0004697B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188" w:type="dxa"/>
            <w:gridSpan w:val="2"/>
          </w:tcPr>
          <w:p w14:paraId="39B46694" w14:textId="77777777" w:rsidR="00C04178" w:rsidRPr="0004697B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E52737" w:rsidRPr="0004697B" w14:paraId="52DA3AE5" w14:textId="77777777" w:rsidTr="00883E56">
        <w:tc>
          <w:tcPr>
            <w:tcW w:w="5114" w:type="dxa"/>
            <w:vMerge/>
            <w:tcBorders>
              <w:bottom w:val="nil"/>
            </w:tcBorders>
          </w:tcPr>
          <w:p w14:paraId="3FFF6252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B29D" w14:textId="72DC1F55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3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0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 xml:space="preserve">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ม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ิ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.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ย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 xml:space="preserve">.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2419A4A8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 xml:space="preserve">ธ.ค. 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7F5C" w14:textId="476EF43F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3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0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 xml:space="preserve">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ม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ิ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.</w:t>
            </w:r>
            <w:r w:rsidR="00194119"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>ย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  <w:cs/>
              </w:rPr>
              <w:t xml:space="preserve">. </w:t>
            </w:r>
            <w:r w:rsidRPr="0004697B">
              <w:rPr>
                <w:rFonts w:ascii="Angsana New" w:hAnsi="Angsana New" w:cs="Angsana New"/>
                <w:color w:val="000000" w:themeColor="text1"/>
                <w:sz w:val="29"/>
                <w:szCs w:val="29"/>
              </w:rPr>
              <w:t>2566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1D54FB02" w:rsidR="00E52737" w:rsidRPr="0004697B" w:rsidRDefault="00E52737" w:rsidP="00E52737">
            <w:pPr>
              <w:ind w:left="-122" w:right="-87"/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 xml:space="preserve">31 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 xml:space="preserve">ธ.ค. 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2565</w:t>
            </w:r>
          </w:p>
        </w:tc>
      </w:tr>
      <w:tr w:rsidR="00E52737" w:rsidRPr="0004697B" w14:paraId="633632DC" w14:textId="77777777" w:rsidTr="00883E56">
        <w:trPr>
          <w:trHeight w:val="80"/>
        </w:trPr>
        <w:tc>
          <w:tcPr>
            <w:tcW w:w="5114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6F260643" w14:textId="77777777" w:rsidR="00E52737" w:rsidRPr="0004697B" w:rsidRDefault="00E52737" w:rsidP="00E52737">
            <w:pPr>
              <w:tabs>
                <w:tab w:val="decimal" w:pos="743"/>
              </w:tabs>
              <w:ind w:left="-108" w:right="-13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nil"/>
            </w:tcBorders>
          </w:tcPr>
          <w:p w14:paraId="20CB1EEB" w14:textId="77777777" w:rsidR="00E52737" w:rsidRPr="0004697B" w:rsidRDefault="00E52737" w:rsidP="00E52737">
            <w:pPr>
              <w:tabs>
                <w:tab w:val="decimal" w:pos="743"/>
              </w:tabs>
              <w:ind w:left="-108" w:right="-13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nil"/>
            </w:tcBorders>
          </w:tcPr>
          <w:p w14:paraId="2B6DEA79" w14:textId="77777777" w:rsidR="00E52737" w:rsidRPr="0004697B" w:rsidRDefault="00E52737" w:rsidP="00E52737">
            <w:pPr>
              <w:tabs>
                <w:tab w:val="decimal" w:pos="743"/>
              </w:tabs>
              <w:ind w:right="-5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nil"/>
            </w:tcBorders>
          </w:tcPr>
          <w:p w14:paraId="32C8FA47" w14:textId="77777777" w:rsidR="00E52737" w:rsidRPr="0004697B" w:rsidRDefault="00E52737" w:rsidP="00E52737">
            <w:pPr>
              <w:tabs>
                <w:tab w:val="decimal" w:pos="743"/>
              </w:tabs>
              <w:ind w:right="-59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E52737" w:rsidRPr="0004697B" w14:paraId="54E113B3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3149FD30" w14:textId="77777777" w:rsidR="00E52737" w:rsidRPr="0004697B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ค่าเผื่อผลขาดทุนด้านเครดิตที่คาดว่าจะเกิดขึ้นของลูกหนี้การค้า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82D70D" w14:textId="77777777" w:rsidR="00E52737" w:rsidRPr="0004697B" w:rsidRDefault="00E52737" w:rsidP="00E52737">
            <w:pPr>
              <w:ind w:left="-108" w:right="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C810BE6" w14:textId="77777777" w:rsidR="00E52737" w:rsidRPr="0004697B" w:rsidRDefault="00E52737" w:rsidP="00E52737">
            <w:pPr>
              <w:ind w:left="-108" w:right="3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7DB27242" w14:textId="77777777" w:rsidR="00E52737" w:rsidRPr="0004697B" w:rsidRDefault="00E52737" w:rsidP="00E52737">
            <w:pPr>
              <w:ind w:right="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41D649FC" w14:textId="77777777" w:rsidR="00E52737" w:rsidRPr="0004697B" w:rsidRDefault="00E52737" w:rsidP="00E52737">
            <w:pPr>
              <w:ind w:right="18"/>
              <w:jc w:val="right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D36179" w:rsidRPr="0004697B" w14:paraId="674BB5A3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59BD9AFC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และลูกหนี้หมุนเวียนอื่น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EF9108" w14:textId="395387A3" w:rsidR="00D36179" w:rsidRPr="0004697B" w:rsidRDefault="00D36179" w:rsidP="0004697B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37,3</w:t>
            </w:r>
            <w:r w:rsidR="00443408" w:rsidRPr="0004697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AA0B9C" w:rsidRPr="000469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69BD7CA" w14:textId="1F1A63ED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37,384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3B25233" w14:textId="77777777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33,000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B0844FE" w14:textId="614B989D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33,000</w:t>
            </w:r>
          </w:p>
        </w:tc>
      </w:tr>
      <w:tr w:rsidR="00D36179" w:rsidRPr="0004697B" w14:paraId="6B31B993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5E842799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EEFFC51" w14:textId="33C244D6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5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,013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7AF59D6" w14:textId="6C7F16F2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5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,013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D16393E" w14:textId="77777777" w:rsidR="00D36179" w:rsidRPr="0004697B" w:rsidRDefault="00D36179" w:rsidP="008116CE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89EB27A" w14:textId="7E594B68" w:rsidR="00D36179" w:rsidRPr="0004697B" w:rsidRDefault="00D36179" w:rsidP="008116CE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D36179" w:rsidRPr="0004697B" w14:paraId="57D60FEE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15F45246" w14:textId="77777777" w:rsidR="00D36179" w:rsidRPr="0004697B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5904F223" w14:textId="77777777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CA1716" w14:textId="77777777" w:rsidR="00D36179" w:rsidRPr="0004697B" w:rsidRDefault="00D36179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3CE46FD3" w14:textId="77777777" w:rsidR="00D36179" w:rsidRPr="0004697B" w:rsidRDefault="00D36179" w:rsidP="008116CE">
            <w:pPr>
              <w:tabs>
                <w:tab w:val="decimal" w:pos="743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2A2BA69" w14:textId="77777777" w:rsidR="00D36179" w:rsidRPr="0004697B" w:rsidRDefault="00D36179" w:rsidP="008116CE">
            <w:pPr>
              <w:tabs>
                <w:tab w:val="decimal" w:pos="743"/>
              </w:tabs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251D20" w:rsidRPr="0004697B" w14:paraId="01267E05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4A2E09BB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ที่ไม่อยู่ใน</w:t>
            </w:r>
            <w:r w:rsidRPr="000469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ความต้องการของตลาด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33836D4" w14:textId="0461DCFE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2,644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E9C526E" w14:textId="4FE23C55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2,678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4E1349FC" w14:textId="77777777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50A247C" w14:textId="039F38A5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7A87E3EF" w14:textId="77777777" w:rsidTr="008116CE">
        <w:tc>
          <w:tcPr>
            <w:tcW w:w="5114" w:type="dxa"/>
            <w:tcBorders>
              <w:top w:val="nil"/>
              <w:bottom w:val="nil"/>
            </w:tcBorders>
          </w:tcPr>
          <w:p w14:paraId="0828863A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pacing w:val="-6"/>
                <w:sz w:val="29"/>
                <w:szCs w:val="29"/>
                <w:cs/>
              </w:rPr>
              <w:t>ค่าเผื่อการด้อยค่าของละคร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5B214CC" w14:textId="2ABA3441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83,988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6BD492A6" w14:textId="17FECC0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83,988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550AE184" w14:textId="77777777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D7A5E7F" w14:textId="3AC30D75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4B1CBCBC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4A4031B3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BBF6CD5" w14:textId="61ADA71D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139,80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9BEE1D3" w14:textId="7B1E4672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128,707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AEA2934" w14:textId="33532243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76,23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3B89A8" w14:textId="05FADD16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72,850</w:t>
            </w:r>
          </w:p>
        </w:tc>
      </w:tr>
      <w:tr w:rsidR="00251D20" w:rsidRPr="0004697B" w14:paraId="67C381D2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288155CF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04C5B40E" w14:textId="4C7B721F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(2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,04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9)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F992600" w14:textId="54131253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2,04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9)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538839" w14:textId="51E5262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64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9DAB5B" w14:textId="36E93A21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64</w:t>
            </w:r>
          </w:p>
        </w:tc>
      </w:tr>
      <w:tr w:rsidR="00251D20" w:rsidRPr="0004697B" w14:paraId="32E3CBD4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5258453B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F64D083" w14:textId="540EA195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103,788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799FF087" w14:textId="6F718196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112,637</w:t>
            </w:r>
          </w:p>
        </w:tc>
        <w:tc>
          <w:tcPr>
            <w:tcW w:w="110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DB5B11" w14:textId="77777777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5413D92" w14:textId="28986389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-</w:t>
            </w:r>
          </w:p>
        </w:tc>
      </w:tr>
      <w:tr w:rsidR="00251D20" w:rsidRPr="0004697B" w14:paraId="281B27A4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680F49EC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2D93CEA2" w14:textId="019C61AC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2,450,45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  <w:tc>
          <w:tcPr>
            <w:tcW w:w="1165" w:type="dxa"/>
            <w:tcBorders>
              <w:top w:val="nil"/>
              <w:bottom w:val="nil"/>
            </w:tcBorders>
            <w:vAlign w:val="center"/>
          </w:tcPr>
          <w:p w14:paraId="1A6AE5E9" w14:textId="7D0C6CB5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2,295,616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1202D2F2" w14:textId="77777777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1634357" w14:textId="28336CAC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51D20" w:rsidRPr="0004697B" w14:paraId="3DD9F69C" w14:textId="77777777" w:rsidTr="00883E56">
        <w:trPr>
          <w:trHeight w:val="283"/>
        </w:trPr>
        <w:tc>
          <w:tcPr>
            <w:tcW w:w="5114" w:type="dxa"/>
            <w:tcBorders>
              <w:top w:val="nil"/>
              <w:bottom w:val="nil"/>
            </w:tcBorders>
          </w:tcPr>
          <w:p w14:paraId="34CC798C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ขาดทุนทางภาษีที่ยังไม่ได้ใช้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5FC7D4" w14:textId="45F99C5B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1,224,57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0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81CCEF" w14:textId="7D36BFB1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1,413,683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0A9FBA27" w14:textId="675D2F79" w:rsidR="00251D20" w:rsidRPr="0004697B" w:rsidRDefault="00251D20" w:rsidP="00251D20">
            <w:pPr>
              <w:jc w:val="center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2CB52F07" w14:textId="638DA8A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107,066</w:t>
            </w:r>
          </w:p>
        </w:tc>
      </w:tr>
      <w:tr w:rsidR="00251D20" w:rsidRPr="0004697B" w14:paraId="2EA64AF7" w14:textId="77777777" w:rsidTr="00C60399">
        <w:tc>
          <w:tcPr>
            <w:tcW w:w="5114" w:type="dxa"/>
            <w:tcBorders>
              <w:top w:val="nil"/>
              <w:bottom w:val="nil"/>
            </w:tcBorders>
          </w:tcPr>
          <w:p w14:paraId="6DD69B0E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0766DD" w14:textId="01D634C7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3,65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021304" w14:textId="7733CF9D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2,532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AA0350D" w14:textId="2CF8A4B4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3,65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4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1F202132" w14:textId="3431F9DE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2,532</w:t>
            </w:r>
          </w:p>
        </w:tc>
      </w:tr>
      <w:tr w:rsidR="00251D20" w:rsidRPr="0004697B" w14:paraId="4457646D" w14:textId="77777777" w:rsidTr="00883E56">
        <w:tc>
          <w:tcPr>
            <w:tcW w:w="5114" w:type="dxa"/>
            <w:tcBorders>
              <w:top w:val="nil"/>
              <w:bottom w:val="nil"/>
            </w:tcBorders>
          </w:tcPr>
          <w:p w14:paraId="3C96AA5E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ค่าใช้จ่ายในการออกหุ้นกู้รอตัดบัญชี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ab/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9A4F" w14:textId="4A92D1D9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6,45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16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B6B174" w14:textId="6B75DAEC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(7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,811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109" w:type="dxa"/>
            <w:tcBorders>
              <w:top w:val="nil"/>
              <w:bottom w:val="nil"/>
            </w:tcBorders>
            <w:vAlign w:val="center"/>
          </w:tcPr>
          <w:p w14:paraId="62C26038" w14:textId="1E62B1A7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(6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,45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  <w:tc>
          <w:tcPr>
            <w:tcW w:w="1079" w:type="dxa"/>
            <w:tcBorders>
              <w:top w:val="nil"/>
              <w:bottom w:val="nil"/>
            </w:tcBorders>
            <w:vAlign w:val="center"/>
          </w:tcPr>
          <w:p w14:paraId="55F21D35" w14:textId="37B37AFB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(7</w:t>
            </w:r>
            <w:r w:rsidRPr="0004697B">
              <w:rPr>
                <w:rFonts w:ascii="Angsana New" w:hAnsi="Angsana New" w:cs="Angsana New"/>
                <w:sz w:val="29"/>
                <w:szCs w:val="29"/>
              </w:rPr>
              <w:t>,811</w:t>
            </w: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)</w:t>
            </w:r>
          </w:p>
        </w:tc>
      </w:tr>
      <w:tr w:rsidR="00251D20" w:rsidRPr="0004697B" w14:paraId="6CD16043" w14:textId="77777777" w:rsidTr="00C82EB2">
        <w:tc>
          <w:tcPr>
            <w:tcW w:w="5114" w:type="dxa"/>
            <w:tcBorders>
              <w:top w:val="nil"/>
              <w:bottom w:val="single" w:sz="4" w:space="0" w:color="auto"/>
            </w:tcBorders>
            <w:vAlign w:val="center"/>
          </w:tcPr>
          <w:p w14:paraId="67B49232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5977E3" w14:textId="17CCAFCA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4,042,7</w:t>
            </w:r>
            <w:r w:rsidR="00443408" w:rsidRPr="0004697B">
              <w:rPr>
                <w:rFonts w:ascii="Angsana New" w:hAnsi="Angsana New" w:cs="Angsana New"/>
                <w:sz w:val="29"/>
                <w:szCs w:val="29"/>
              </w:rPr>
              <w:t>5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1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58EC46" w14:textId="3F527322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4,072,378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6D04BD" w14:textId="583F4B9B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106,49</w:t>
            </w:r>
            <w:r w:rsidR="005A1A70" w:rsidRPr="0004697B">
              <w:rPr>
                <w:rFonts w:ascii="Angsana New" w:hAnsi="Angsana New" w:cs="Angsana New"/>
                <w:sz w:val="29"/>
                <w:szCs w:val="29"/>
              </w:rPr>
              <w:t>6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5B68D4" w14:textId="4E6FF9B8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207,701</w:t>
            </w:r>
          </w:p>
        </w:tc>
      </w:tr>
      <w:tr w:rsidR="00251D20" w:rsidRPr="0004697B" w14:paraId="5F557510" w14:textId="77777777" w:rsidTr="00C82EB2"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D067D" w14:textId="77777777" w:rsidR="00251D20" w:rsidRPr="0004697B" w:rsidRDefault="00251D20" w:rsidP="00251D20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 xml:space="preserve">สินทรัพย์ภาษีเงินได้รอการตัดบัญชี (อัตราภาษี </w:t>
            </w: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</w:rPr>
              <w:t>20%</w:t>
            </w:r>
            <w:r w:rsidRPr="0004697B">
              <w:rPr>
                <w:rFonts w:ascii="Angsana New" w:hAnsi="Angsana New" w:cs="Angsana New"/>
                <w:b/>
                <w:bCs/>
                <w:sz w:val="29"/>
                <w:szCs w:val="29"/>
                <w:cs/>
              </w:rPr>
              <w:t>)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6EDB28" w14:textId="189A6B50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808,551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DA36D2" w14:textId="236FCC1D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814,476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75CCFD" w14:textId="5248F7E7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</w:rPr>
              <w:t>21,299</w:t>
            </w: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45D051" w14:textId="35A56548" w:rsidR="00251D20" w:rsidRPr="0004697B" w:rsidRDefault="00251D20" w:rsidP="001A5D0D">
            <w:pPr>
              <w:tabs>
                <w:tab w:val="decimal" w:pos="851"/>
              </w:tabs>
              <w:ind w:right="-12"/>
              <w:jc w:val="both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04697B">
              <w:rPr>
                <w:rFonts w:ascii="Angsana New" w:hAnsi="Angsana New" w:cs="Angsana New"/>
                <w:sz w:val="29"/>
                <w:szCs w:val="29"/>
                <w:cs/>
              </w:rPr>
              <w:t>41,540</w:t>
            </w:r>
          </w:p>
        </w:tc>
      </w:tr>
      <w:bookmarkEnd w:id="3"/>
    </w:tbl>
    <w:p w14:paraId="38A55D64" w14:textId="77777777" w:rsidR="00294CF0" w:rsidRDefault="00294CF0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27"/>
          <w:szCs w:val="27"/>
        </w:rPr>
      </w:pPr>
    </w:p>
    <w:p w14:paraId="1B4E5A89" w14:textId="486845AC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t>รายการระหว่าง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27F40500" w14:textId="318213E6" w:rsidR="004F53FA" w:rsidRDefault="004F53FA" w:rsidP="003E497C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4E0A55" w:rsidRDefault="004E0A55" w:rsidP="003E497C">
      <w:pPr>
        <w:ind w:left="630" w:right="30" w:firstLine="553"/>
        <w:jc w:val="thaiDistribute"/>
        <w:rPr>
          <w:spacing w:val="-2"/>
          <w:sz w:val="16"/>
          <w:szCs w:val="16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04697B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20FC195" w:rsidR="00D721EA" w:rsidRPr="0004697B" w:rsidRDefault="00D721EA" w:rsidP="00D721EA">
            <w:pPr>
              <w:pStyle w:val="4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04697B" w:rsidRDefault="00D721EA" w:rsidP="00D721EA">
            <w:pPr>
              <w:pStyle w:val="4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ลักษณะความสัมพันธ์</w:t>
            </w:r>
          </w:p>
        </w:tc>
      </w:tr>
      <w:tr w:rsidR="00D721EA" w:rsidRPr="0004697B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04697B" w:rsidRDefault="00D721EA" w:rsidP="00D721EA">
            <w:pPr>
              <w:pStyle w:val="5"/>
              <w:tabs>
                <w:tab w:val="left" w:pos="0"/>
              </w:tabs>
              <w:jc w:val="left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u w:val="none"/>
              </w:rPr>
              <w:t xml:space="preserve">1. </w:t>
            </w:r>
            <w:r w:rsidRPr="0004697B">
              <w:rPr>
                <w:sz w:val="29"/>
                <w:szCs w:val="29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  <w:cs/>
              </w:rPr>
              <w:t xml:space="preserve">ดูหมายเหตุ </w:t>
            </w:r>
            <w:r w:rsidR="00165B94" w:rsidRPr="0004697B">
              <w:rPr>
                <w:sz w:val="29"/>
                <w:szCs w:val="29"/>
              </w:rPr>
              <w:t>9</w:t>
            </w:r>
          </w:p>
        </w:tc>
      </w:tr>
      <w:tr w:rsidR="009D3EE1" w:rsidRPr="0004697B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04697B" w:rsidRDefault="009D3EE1" w:rsidP="009D3EE1">
            <w:pPr>
              <w:pStyle w:val="5"/>
              <w:tabs>
                <w:tab w:val="left" w:pos="0"/>
              </w:tabs>
              <w:jc w:val="left"/>
              <w:rPr>
                <w:sz w:val="29"/>
                <w:szCs w:val="29"/>
                <w:u w:val="none"/>
                <w:cs/>
              </w:rPr>
            </w:pPr>
            <w:r w:rsidRPr="0004697B">
              <w:rPr>
                <w:sz w:val="29"/>
                <w:szCs w:val="29"/>
                <w:u w:val="none"/>
              </w:rPr>
              <w:t xml:space="preserve">2. </w:t>
            </w:r>
            <w:r w:rsidR="00546DFD" w:rsidRPr="0004697B">
              <w:rPr>
                <w:rFonts w:hint="cs"/>
                <w:sz w:val="29"/>
                <w:szCs w:val="29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04697B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 xml:space="preserve">ดูหมายเหตุ </w:t>
            </w:r>
            <w:r w:rsidR="00546DFD" w:rsidRPr="0004697B">
              <w:rPr>
                <w:sz w:val="29"/>
                <w:szCs w:val="29"/>
              </w:rPr>
              <w:t>10</w:t>
            </w:r>
          </w:p>
        </w:tc>
      </w:tr>
      <w:tr w:rsidR="00D721EA" w:rsidRPr="0004697B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04697B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 xml:space="preserve">. </w:t>
            </w:r>
            <w:r w:rsidR="00D721EA" w:rsidRPr="0004697B">
              <w:rPr>
                <w:sz w:val="29"/>
                <w:szCs w:val="29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</w:rPr>
            </w:pPr>
          </w:p>
        </w:tc>
      </w:tr>
      <w:tr w:rsidR="00D721EA" w:rsidRPr="0004697B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04697B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 xml:space="preserve">    </w:t>
            </w:r>
            <w:r w:rsidRPr="0004697B">
              <w:rPr>
                <w:sz w:val="29"/>
                <w:szCs w:val="29"/>
              </w:rPr>
              <w:tab/>
            </w:r>
            <w:r w:rsidR="00546DFD" w:rsidRPr="0004697B">
              <w:rPr>
                <w:sz w:val="29"/>
                <w:szCs w:val="29"/>
              </w:rPr>
              <w:t>3</w:t>
            </w:r>
            <w:r w:rsidRPr="0004697B">
              <w:rPr>
                <w:sz w:val="29"/>
                <w:szCs w:val="29"/>
              </w:rPr>
              <w:t xml:space="preserve">.1 </w:t>
            </w: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="00F60041" w:rsidRPr="0004697B">
              <w:rPr>
                <w:sz w:val="29"/>
                <w:szCs w:val="29"/>
                <w:cs/>
              </w:rPr>
              <w:t>บริษัท มาลีนนท์ ทาว</w:t>
            </w:r>
            <w:proofErr w:type="spellStart"/>
            <w:r w:rsidR="00F60041" w:rsidRPr="0004697B">
              <w:rPr>
                <w:sz w:val="29"/>
                <w:szCs w:val="29"/>
                <w:cs/>
              </w:rPr>
              <w:t>เวอร์</w:t>
            </w:r>
            <w:proofErr w:type="spellEnd"/>
            <w:r w:rsidR="00F60041" w:rsidRPr="0004697B">
              <w:rPr>
                <w:sz w:val="29"/>
                <w:szCs w:val="29"/>
                <w:cs/>
              </w:rPr>
              <w:t xml:space="preserve"> </w:t>
            </w:r>
            <w:r w:rsidRPr="0004697B">
              <w:rPr>
                <w:sz w:val="29"/>
                <w:szCs w:val="29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มีผู้ถือหุ้นและ</w:t>
            </w:r>
            <w:r w:rsidRPr="0004697B">
              <w:rPr>
                <w:sz w:val="29"/>
                <w:szCs w:val="29"/>
              </w:rPr>
              <w:t>/</w:t>
            </w:r>
            <w:r w:rsidRPr="0004697B">
              <w:rPr>
                <w:sz w:val="29"/>
                <w:szCs w:val="29"/>
                <w:cs/>
              </w:rPr>
              <w:t>กรรมการร่วมกัน</w:t>
            </w:r>
          </w:p>
        </w:tc>
      </w:tr>
      <w:tr w:rsidR="00D721EA" w:rsidRPr="0004697B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04697B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</w:rPr>
              <w:t xml:space="preserve">    </w:t>
            </w:r>
            <w:r w:rsidRPr="0004697B">
              <w:rPr>
                <w:sz w:val="29"/>
                <w:szCs w:val="29"/>
              </w:rPr>
              <w:tab/>
            </w:r>
            <w:r w:rsidR="00546DFD" w:rsidRPr="0004697B">
              <w:rPr>
                <w:sz w:val="29"/>
                <w:szCs w:val="29"/>
              </w:rPr>
              <w:t>3</w:t>
            </w:r>
            <w:r w:rsidRPr="0004697B">
              <w:rPr>
                <w:sz w:val="29"/>
                <w:szCs w:val="29"/>
              </w:rPr>
              <w:t xml:space="preserve">.2 </w:t>
            </w: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04697B">
              <w:rPr>
                <w:sz w:val="29"/>
                <w:szCs w:val="29"/>
                <w:cs/>
              </w:rPr>
              <w:t>กองทุนรวมอสังหาริมทรัพย์</w:t>
            </w:r>
            <w:proofErr w:type="spellStart"/>
            <w:r w:rsidRPr="0004697B">
              <w:rPr>
                <w:sz w:val="29"/>
                <w:szCs w:val="29"/>
                <w:cs/>
              </w:rPr>
              <w:t>มิล</w:t>
            </w:r>
            <w:proofErr w:type="spellEnd"/>
            <w:r w:rsidRPr="0004697B">
              <w:rPr>
                <w:sz w:val="29"/>
                <w:szCs w:val="29"/>
                <w:cs/>
              </w:rPr>
              <w:t>เลียน</w:t>
            </w:r>
            <w:proofErr w:type="spellStart"/>
            <w:r w:rsidRPr="0004697B">
              <w:rPr>
                <w:sz w:val="29"/>
                <w:szCs w:val="29"/>
                <w:cs/>
              </w:rPr>
              <w:t>แนร์</w:t>
            </w:r>
            <w:proofErr w:type="spellEnd"/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บริษัท มาลีนนท์ ทาว</w:t>
            </w:r>
            <w:proofErr w:type="spellStart"/>
            <w:r w:rsidRPr="0004697B">
              <w:rPr>
                <w:sz w:val="29"/>
                <w:szCs w:val="29"/>
                <w:cs/>
              </w:rPr>
              <w:t>เวอร์</w:t>
            </w:r>
            <w:proofErr w:type="spellEnd"/>
            <w:r w:rsidRPr="0004697B">
              <w:rPr>
                <w:sz w:val="29"/>
                <w:szCs w:val="29"/>
                <w:cs/>
              </w:rPr>
              <w:t xml:space="preserve"> จำกัด เป็นผู้ถือหน่วยลงทุนรายใหญ่</w:t>
            </w:r>
          </w:p>
        </w:tc>
      </w:tr>
      <w:tr w:rsidR="00D721EA" w:rsidRPr="0004697B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04697B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29"/>
                <w:szCs w:val="29"/>
              </w:rPr>
            </w:pPr>
            <w:r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>.</w:t>
            </w:r>
            <w:r w:rsidR="007F5D71" w:rsidRPr="0004697B">
              <w:rPr>
                <w:sz w:val="29"/>
                <w:szCs w:val="29"/>
              </w:rPr>
              <w:t>3</w:t>
            </w:r>
            <w:r w:rsidR="00D721EA" w:rsidRPr="0004697B">
              <w:rPr>
                <w:sz w:val="29"/>
                <w:szCs w:val="29"/>
              </w:rPr>
              <w:t xml:space="preserve"> </w:t>
            </w:r>
            <w:r w:rsidR="00D721EA"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="00D721EA" w:rsidRPr="0004697B">
              <w:rPr>
                <w:sz w:val="29"/>
                <w:szCs w:val="29"/>
                <w:cs/>
              </w:rPr>
              <w:t>บริษัท จี</w:t>
            </w:r>
            <w:r w:rsidR="00D721EA" w:rsidRPr="0004697B">
              <w:rPr>
                <w:rFonts w:hint="cs"/>
                <w:sz w:val="29"/>
                <w:szCs w:val="29"/>
                <w:cs/>
              </w:rPr>
              <w:t xml:space="preserve">เอ็มเอ็ม </w:t>
            </w:r>
            <w:r w:rsidR="00D721EA" w:rsidRPr="0004697B">
              <w:rPr>
                <w:sz w:val="29"/>
                <w:szCs w:val="29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9"/>
                <w:szCs w:val="29"/>
                <w:cs/>
              </w:rPr>
            </w:pPr>
            <w:r w:rsidRPr="0004697B">
              <w:rPr>
                <w:sz w:val="29"/>
                <w:szCs w:val="29"/>
                <w:cs/>
              </w:rPr>
              <w:t>มีผู้ถือหุ้นร่วมกัน</w:t>
            </w:r>
          </w:p>
        </w:tc>
      </w:tr>
      <w:tr w:rsidR="00D721EA" w:rsidRPr="0004697B" w14:paraId="5D50BDC5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</w:tcPr>
          <w:p w14:paraId="2D6B2176" w14:textId="77777777" w:rsidR="00D721EA" w:rsidRPr="0004697B" w:rsidRDefault="00D721EA" w:rsidP="00D721EA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29"/>
                <w:szCs w:val="29"/>
                <w:cs/>
              </w:rPr>
            </w:pPr>
            <w:r w:rsidRPr="0004697B">
              <w:rPr>
                <w:rFonts w:hint="cs"/>
                <w:sz w:val="29"/>
                <w:szCs w:val="29"/>
                <w:cs/>
              </w:rPr>
              <w:t xml:space="preserve">  </w:t>
            </w:r>
            <w:r w:rsidRPr="0004697B">
              <w:rPr>
                <w:sz w:val="29"/>
                <w:szCs w:val="29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  <w:vAlign w:val="center"/>
          </w:tcPr>
          <w:p w14:paraId="01EF8868" w14:textId="77777777" w:rsidR="00D721EA" w:rsidRPr="0004697B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29"/>
                <w:szCs w:val="29"/>
                <w:cs/>
              </w:rPr>
            </w:pPr>
          </w:p>
        </w:tc>
      </w:tr>
    </w:tbl>
    <w:p w14:paraId="2C73E872" w14:textId="274E3FAA" w:rsidR="00F711C7" w:rsidRDefault="00F711C7" w:rsidP="00A74B7B">
      <w:pPr>
        <w:ind w:right="-439"/>
        <w:jc w:val="both"/>
        <w:outlineLvl w:val="0"/>
        <w:rPr>
          <w:rFonts w:ascii="Angsana New" w:hAnsi="Angsana New"/>
          <w:cs/>
        </w:rPr>
      </w:pPr>
    </w:p>
    <w:p w14:paraId="4EB85EA7" w14:textId="16755B65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7777777" w:rsidR="004F53FA" w:rsidRPr="00797C00" w:rsidRDefault="004F53FA" w:rsidP="007E155D">
            <w:pPr>
              <w:pStyle w:val="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รายการในงบแสดงฐานะการเงิน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0AFEF0E6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F235B8">
              <w:rPr>
                <w:color w:val="000000" w:themeColor="text1"/>
                <w:sz w:val="30"/>
                <w:szCs w:val="30"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EBAA05D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0F256D2C" w:rsidR="002E1B10" w:rsidRPr="00797C00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60E45">
              <w:rPr>
                <w:color w:val="000000" w:themeColor="text1"/>
                <w:sz w:val="30"/>
                <w:szCs w:val="30"/>
                <w:cs/>
              </w:rPr>
              <w:t>3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0</w:t>
            </w:r>
            <w:r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>
              <w:rPr>
                <w:rFonts w:hint="cs"/>
                <w:color w:val="000000" w:themeColor="text1"/>
                <w:sz w:val="30"/>
                <w:szCs w:val="30"/>
                <w:cs/>
              </w:rPr>
              <w:t>ม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ิ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235B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Pr="00D60E45">
              <w:rPr>
                <w:color w:val="000000" w:themeColor="text1"/>
                <w:sz w:val="30"/>
                <w:szCs w:val="30"/>
              </w:rPr>
              <w:t>256</w:t>
            </w:r>
            <w:r>
              <w:rPr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5A9E87E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4D7CE3">
            <w:pPr>
              <w:tabs>
                <w:tab w:val="left" w:pos="1440"/>
              </w:tabs>
              <w:ind w:right="228"/>
              <w:jc w:val="both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4D7CE3">
            <w:pPr>
              <w:tabs>
                <w:tab w:val="left" w:pos="1440"/>
              </w:tabs>
              <w:ind w:right="2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4D7CE3">
            <w:pPr>
              <w:ind w:left="-108" w:right="228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4D7CE3">
            <w:pPr>
              <w:ind w:left="-108" w:right="228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4D7CE3">
            <w:pPr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4D7CE3">
            <w:pPr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4D7CE3">
            <w:pPr>
              <w:ind w:right="139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9FEC736" w14:textId="77777777" w:rsidR="002E1B10" w:rsidRPr="006505ED" w:rsidRDefault="002E1B10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E2D2993" w14:textId="77777777" w:rsidR="002E1B10" w:rsidRPr="006505ED" w:rsidRDefault="002E1B10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37BED164" w:rsidR="002E1B10" w:rsidRPr="006505ED" w:rsidRDefault="007E5A2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</w:t>
            </w:r>
            <w:r w:rsidR="004E19E0" w:rsidRPr="006505ED">
              <w:rPr>
                <w:sz w:val="30"/>
                <w:szCs w:val="30"/>
              </w:rPr>
              <w:t>,</w:t>
            </w:r>
            <w:r w:rsidR="007F228B">
              <w:rPr>
                <w:rFonts w:hint="cs"/>
                <w:sz w:val="30"/>
                <w:szCs w:val="30"/>
                <w:cs/>
              </w:rPr>
              <w:t>967,92</w:t>
            </w:r>
            <w:r w:rsidR="005A1A70">
              <w:rPr>
                <w:rFonts w:hint="cs"/>
                <w:sz w:val="30"/>
                <w:szCs w:val="30"/>
                <w:cs/>
              </w:rPr>
              <w:t>7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189CF2A8" w:rsidR="002E1B10" w:rsidRPr="00486BF6" w:rsidRDefault="002E1B10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</w:t>
            </w:r>
            <w:r w:rsidR="00817161">
              <w:rPr>
                <w:rFonts w:hint="cs"/>
                <w:sz w:val="30"/>
                <w:szCs w:val="30"/>
                <w:cs/>
              </w:rPr>
              <w:t>728</w:t>
            </w:r>
            <w:r>
              <w:rPr>
                <w:rFonts w:hint="cs"/>
                <w:sz w:val="30"/>
                <w:szCs w:val="30"/>
                <w:cs/>
              </w:rPr>
              <w:t>,</w:t>
            </w:r>
            <w:r w:rsidR="00817161">
              <w:rPr>
                <w:rFonts w:hint="cs"/>
                <w:sz w:val="30"/>
                <w:szCs w:val="30"/>
                <w:cs/>
              </w:rPr>
              <w:t>32</w:t>
            </w:r>
            <w:r w:rsidR="00C60399">
              <w:rPr>
                <w:rFonts w:hint="cs"/>
                <w:sz w:val="30"/>
                <w:szCs w:val="30"/>
                <w:cs/>
              </w:rPr>
              <w:t>0</w:t>
            </w:r>
          </w:p>
        </w:tc>
      </w:tr>
      <w:tr w:rsidR="00C044A9" w:rsidRPr="00907C28" w14:paraId="519BFEFC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21322" w14:textId="48F03D49" w:rsidR="00C044A9" w:rsidRPr="00D415F3" w:rsidRDefault="00BA431E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bookmarkStart w:id="4" w:name="_Hlk141715327"/>
            <w:r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044A9">
              <w:rPr>
                <w:rFonts w:ascii="Angsana New" w:hAnsi="Angsana New" w:hint="cs"/>
                <w:sz w:val="30"/>
                <w:szCs w:val="30"/>
                <w:cs/>
              </w:rPr>
              <w:t>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4F4AB90" w14:textId="2A84CA2D" w:rsidR="00C044A9" w:rsidRPr="006505ED" w:rsidRDefault="00C044A9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  6,348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666D3C" w14:textId="434CF9F6" w:rsidR="00C044A9" w:rsidRPr="006505ED" w:rsidRDefault="00C044A9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97959EF" w14:textId="40350857" w:rsidR="00C044A9" w:rsidRPr="006505ED" w:rsidRDefault="004D7CE3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2,068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7BF612" w14:textId="3150E9DE" w:rsidR="00C044A9" w:rsidRDefault="004D7CE3" w:rsidP="00AF5834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bookmarkEnd w:id="4"/>
      <w:tr w:rsidR="007E5A27" w:rsidRPr="00CD157D" w14:paraId="47840A00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7E5A27" w:rsidRPr="00D415F3" w:rsidRDefault="007E5A27" w:rsidP="007E5A2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5D63E3AB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12,878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01266627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12,902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D600562" w14:textId="0CE39459" w:rsidR="007E5A27" w:rsidRPr="006505ED" w:rsidRDefault="007E5A27" w:rsidP="00AF5834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6D60F661" w:rsidR="007E5A27" w:rsidRPr="00486BF6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62</w:t>
            </w:r>
          </w:p>
        </w:tc>
      </w:tr>
      <w:tr w:rsidR="007E5A27" w:rsidRPr="00CD157D" w14:paraId="55F84B8E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7E5A27" w:rsidRPr="00D415F3" w:rsidRDefault="007E5A27" w:rsidP="007E5A2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44758E6A" w:rsidR="007E5A27" w:rsidRPr="006505ED" w:rsidRDefault="00C044A9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19,226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628363D6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12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2602891C" w:rsidR="007E5A27" w:rsidRPr="006505ED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2,</w:t>
            </w:r>
            <w:r w:rsidR="004D7CE3">
              <w:rPr>
                <w:sz w:val="30"/>
                <w:szCs w:val="30"/>
              </w:rPr>
              <w:t>969,9</w:t>
            </w:r>
            <w:r w:rsidR="008E01DD">
              <w:rPr>
                <w:sz w:val="30"/>
                <w:szCs w:val="30"/>
              </w:rPr>
              <w:t>9</w:t>
            </w:r>
            <w:r w:rsidR="005A1A70">
              <w:rPr>
                <w:sz w:val="30"/>
                <w:szCs w:val="30"/>
              </w:rPr>
              <w:t>5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A828029" w:rsidR="007E5A27" w:rsidRPr="00486BF6" w:rsidRDefault="007E5A27" w:rsidP="004D7CE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2,728,382</w:t>
            </w:r>
          </w:p>
        </w:tc>
      </w:tr>
      <w:tr w:rsidR="00C044A9" w:rsidRPr="00CD157D" w14:paraId="500AA3EE" w14:textId="77777777" w:rsidTr="00102D5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9E8D6E1" w14:textId="3606816E" w:rsidR="00C044A9" w:rsidRPr="00D415F3" w:rsidRDefault="00C044A9" w:rsidP="00C044A9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ี้</w:t>
            </w:r>
            <w:r w:rsidR="004B1615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4882B51" w14:textId="77777777" w:rsidR="00C044A9" w:rsidRDefault="00C044A9" w:rsidP="004D7CE3">
            <w:pPr>
              <w:ind w:right="139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6F27108" w14:textId="77777777" w:rsidR="00C044A9" w:rsidRPr="006505ED" w:rsidRDefault="00C044A9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DE718FF" w14:textId="77777777" w:rsidR="00C044A9" w:rsidRPr="006505ED" w:rsidRDefault="00C044A9" w:rsidP="004D7CE3">
            <w:pPr>
              <w:ind w:right="139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05B6C75B" w14:textId="77777777" w:rsidR="00C044A9" w:rsidRDefault="00C044A9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8F5357" w:rsidRPr="00CD157D" w14:paraId="580F4E7B" w14:textId="77777777" w:rsidTr="00102D59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B91EDD" w14:textId="6892F285" w:rsidR="008F5357" w:rsidRPr="00D415F3" w:rsidRDefault="008F5357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</w:t>
            </w:r>
            <w:r w:rsidR="00BA431E">
              <w:rPr>
                <w:rFonts w:ascii="Angsana New" w:hAnsi="Angsana New" w:hint="cs"/>
                <w:sz w:val="30"/>
                <w:szCs w:val="30"/>
                <w:cs/>
              </w:rPr>
              <w:t>ัทที่เกี่ยวข้องกัน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BE1E89D" w14:textId="7897A638" w:rsidR="008F5357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892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4A5B130" w14:textId="6CD09865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38B7CB1" w14:textId="197343D2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93B6E9C" w14:textId="75FD7CC4" w:rsidR="008F5357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8F5357" w:rsidRPr="00907C28" w14:paraId="2E5421E4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95D509E" w14:textId="11A5D5AA" w:rsidR="008F5357" w:rsidRPr="00D415F3" w:rsidRDefault="008F5357" w:rsidP="00AF5834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BEA9A29" w14:textId="220298F3" w:rsidR="008F5357" w:rsidRPr="006505ED" w:rsidRDefault="008F5357" w:rsidP="004D7CE3">
            <w:pPr>
              <w:ind w:right="139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3228EBCA" w14:textId="58B272F9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6EA7681" w14:textId="50F1AC59" w:rsidR="008F5357" w:rsidRPr="006505ED" w:rsidRDefault="008F5357" w:rsidP="004D7CE3">
            <w:pPr>
              <w:ind w:right="139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4BD10FB3" w14:textId="626DAFC4" w:rsidR="008F5357" w:rsidRDefault="008F5357" w:rsidP="004D7CE3">
            <w:pPr>
              <w:ind w:right="139"/>
              <w:jc w:val="both"/>
              <w:rPr>
                <w:sz w:val="30"/>
                <w:szCs w:val="30"/>
                <w:cs/>
              </w:rPr>
            </w:pPr>
          </w:p>
        </w:tc>
      </w:tr>
      <w:tr w:rsidR="008F5357" w:rsidRPr="00CD157D" w14:paraId="0098A62C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22269B" w14:textId="1415122D" w:rsidR="008F5357" w:rsidRPr="00D415F3" w:rsidRDefault="008F5357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12FC9E0" w14:textId="07670232" w:rsidR="008F5357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1604761" w14:textId="15CBF456" w:rsidR="008F5357" w:rsidRPr="006505ED" w:rsidRDefault="008F5357" w:rsidP="00A15436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59F2623" w14:textId="4C69353F" w:rsidR="008F5357" w:rsidRPr="006505ED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48,629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6586D4A5" w14:textId="7B2C9FF4" w:rsidR="008F5357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89,315</w:t>
            </w:r>
          </w:p>
        </w:tc>
      </w:tr>
      <w:tr w:rsidR="008F5357" w:rsidRPr="00CD157D" w14:paraId="3297221B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317779E7" w14:textId="1F004265" w:rsidR="008F5357" w:rsidRPr="00D415F3" w:rsidRDefault="008F5357" w:rsidP="007F228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F8C5B4C" w14:textId="6EA572D3" w:rsidR="008F5357" w:rsidRPr="006505ED" w:rsidRDefault="00443408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8F5357" w:rsidRPr="006505E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118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6975E48" w14:textId="0784C752" w:rsidR="008F5357" w:rsidRPr="006505ED" w:rsidRDefault="008F535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12</w:t>
            </w:r>
            <w:r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  <w:cs/>
              </w:rPr>
              <w:t>902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808CAAC" w14:textId="65713A09" w:rsidR="008F5357" w:rsidRPr="006505ED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3,018,62</w:t>
            </w:r>
            <w:r w:rsidR="005A1A70">
              <w:rPr>
                <w:sz w:val="30"/>
                <w:szCs w:val="30"/>
              </w:rPr>
              <w:t>4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53EC25" w14:textId="3A31B4B5" w:rsidR="008F5357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2,817,697</w:t>
            </w:r>
          </w:p>
        </w:tc>
      </w:tr>
      <w:tr w:rsidR="008F5357" w:rsidRPr="00CD157D" w14:paraId="5BEC09F9" w14:textId="77777777" w:rsidTr="00E57410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6B043767" w14:textId="1666E372" w:rsidR="008F5357" w:rsidRPr="00AF5834" w:rsidRDefault="008F5357" w:rsidP="00AF583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AF5834">
              <w:rPr>
                <w:rFonts w:ascii="Angsana New" w:hAnsi="Angsana New"/>
                <w:spacing w:val="-8"/>
                <w:sz w:val="30"/>
                <w:szCs w:val="30"/>
              </w:rPr>
              <w:t xml:space="preserve">2. 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AF5834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AF5834">
              <w:rPr>
                <w:rFonts w:ascii="Angsana New" w:hAnsi="Angsana New"/>
                <w:sz w:val="30"/>
                <w:szCs w:val="30"/>
              </w:rPr>
              <w:t>(</w:t>
            </w:r>
            <w:r w:rsidRPr="00AF583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AF5834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1BCE6334" w14:textId="04304A89" w:rsidR="008F5357" w:rsidRPr="006505ED" w:rsidRDefault="008F5357" w:rsidP="004D7CE3">
            <w:pPr>
              <w:ind w:left="-108" w:right="-108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57C0943C" w14:textId="4BA80D23" w:rsidR="008F5357" w:rsidRPr="006505ED" w:rsidRDefault="008F5357" w:rsidP="004D7CE3">
            <w:pPr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203B38B" w14:textId="090CC75E" w:rsidR="008F5357" w:rsidRPr="006505ED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330B84A2" w14:textId="4A4917D9" w:rsidR="008F5357" w:rsidRPr="00486BF6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8F5357" w:rsidRPr="00CD157D" w14:paraId="020E8786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9478E78" w14:textId="26A3A7CD" w:rsidR="008F5357" w:rsidRPr="00D415F3" w:rsidRDefault="008F5357" w:rsidP="00AF583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931527C" w14:textId="6F691B71" w:rsidR="008F5357" w:rsidRPr="006505ED" w:rsidRDefault="008F5357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4361E11" w14:textId="2E4EB231" w:rsidR="008F5357" w:rsidRPr="006505ED" w:rsidRDefault="008F5357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B2C1C6F" w14:textId="137A9BAF" w:rsidR="008F5357" w:rsidRPr="006505ED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2,541,94</w:t>
            </w:r>
            <w:r w:rsidR="005A1A70">
              <w:rPr>
                <w:sz w:val="30"/>
                <w:szCs w:val="30"/>
              </w:rPr>
              <w:t>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64BB93F" w14:textId="315A1241" w:rsidR="008F5357" w:rsidRPr="00486BF6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</w:t>
            </w:r>
            <w:r w:rsidRPr="00780EF1">
              <w:rPr>
                <w:sz w:val="30"/>
                <w:szCs w:val="30"/>
              </w:rPr>
              <w:t>,</w:t>
            </w:r>
            <w:r w:rsidRPr="00780EF1">
              <w:rPr>
                <w:rFonts w:hint="cs"/>
                <w:sz w:val="30"/>
                <w:szCs w:val="30"/>
                <w:cs/>
              </w:rPr>
              <w:t>80</w:t>
            </w:r>
            <w:r>
              <w:rPr>
                <w:rFonts w:hint="cs"/>
                <w:sz w:val="30"/>
                <w:szCs w:val="30"/>
                <w:cs/>
              </w:rPr>
              <w:t>8</w:t>
            </w:r>
            <w:r w:rsidRPr="00780EF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120</w:t>
            </w:r>
          </w:p>
        </w:tc>
      </w:tr>
      <w:tr w:rsidR="008F5357" w:rsidRPr="00CD157D" w14:paraId="32B6E6DB" w14:textId="77777777" w:rsidTr="00AF5834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271C6CC" w14:textId="538CF917" w:rsidR="008F5357" w:rsidRPr="00AF5834" w:rsidRDefault="004B1615" w:rsidP="00AF583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8F5357" w:rsidRPr="00AF5834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AF583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</w:t>
            </w:r>
            <w:r w:rsidR="008F5357" w:rsidRPr="00AF5834">
              <w:rPr>
                <w:rFonts w:ascii="Angsana New" w:hAnsi="Angsana New" w:hint="cs"/>
                <w:sz w:val="30"/>
                <w:szCs w:val="30"/>
                <w:cs/>
              </w:rPr>
              <w:t>เครื่องหมายการค้า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1E42C8B" w14:textId="66196DFB" w:rsidR="008F5357" w:rsidRPr="006505ED" w:rsidRDefault="008F5357" w:rsidP="004D7CE3">
            <w:pPr>
              <w:ind w:right="228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098DB653" w14:textId="789D199C" w:rsidR="008F5357" w:rsidRPr="006505ED" w:rsidRDefault="008F5357" w:rsidP="004D7CE3">
            <w:pPr>
              <w:tabs>
                <w:tab w:val="decimal" w:pos="984"/>
                <w:tab w:val="decimal" w:pos="1062"/>
              </w:tabs>
              <w:ind w:right="228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C983438" w14:textId="3DEC774C" w:rsidR="008F5357" w:rsidRPr="006505ED" w:rsidRDefault="008F5357" w:rsidP="00A15436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16180650" w14:textId="33A981BE" w:rsidR="008F5357" w:rsidRPr="00780EF1" w:rsidRDefault="008F5357" w:rsidP="004D7CE3">
            <w:pPr>
              <w:ind w:left="-108" w:right="228"/>
              <w:jc w:val="both"/>
              <w:rPr>
                <w:color w:val="FF0000"/>
                <w:sz w:val="30"/>
                <w:szCs w:val="30"/>
              </w:rPr>
            </w:pPr>
          </w:p>
        </w:tc>
      </w:tr>
      <w:tr w:rsidR="004B1615" w:rsidRPr="00CD157D" w14:paraId="7AFF0333" w14:textId="77777777" w:rsidTr="005C099E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864B4ED" w14:textId="0AB9509D" w:rsidR="004B1615" w:rsidRPr="00D415F3" w:rsidRDefault="004B1615" w:rsidP="004B1615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A7DDC9C" w14:textId="33188802" w:rsidR="004B1615" w:rsidRPr="006505ED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  <w:cs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98537E5" w14:textId="4F268772" w:rsidR="004B1615" w:rsidRPr="006505ED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BE2342" w14:textId="00099870" w:rsidR="004B1615" w:rsidRPr="006505ED" w:rsidRDefault="00E373D3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13</w:t>
            </w:r>
            <w:r w:rsidR="004B1615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440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75B775D" w14:textId="42EE3B57" w:rsidR="004B1615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4B1615" w:rsidRPr="00CD157D" w14:paraId="2989EE98" w14:textId="77777777" w:rsidTr="00AF5834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EC94C16" w14:textId="52D1AA0C" w:rsidR="004B1615" w:rsidRPr="00AF5834" w:rsidRDefault="004B1615" w:rsidP="004B161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</w:rPr>
            </w:pPr>
            <w:r>
              <w:rPr>
                <w:rFonts w:ascii="Angsana New" w:hAnsi="Angsana New"/>
                <w:spacing w:val="-8"/>
                <w:sz w:val="30"/>
                <w:szCs w:val="30"/>
              </w:rPr>
              <w:t>4</w:t>
            </w:r>
            <w:r w:rsidRPr="00AF5834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. สินทรัพย์สิทธิการใช้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5B78B3D1" w14:textId="77777777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4097523C" w14:textId="77777777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83AA490" w14:textId="668CC699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CC7D6D8" w14:textId="41ABD81D" w:rsidR="004B1615" w:rsidRPr="00780EF1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4B1615" w:rsidRPr="00CD157D" w14:paraId="283034DF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13843E0D" w:rsidR="004B1615" w:rsidRPr="00D415F3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35331317" w14:textId="534D3497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307,541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03702ACE" w14:textId="53E763B7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339,459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126E553" w14:textId="686ED1A0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117,479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4C385560" w14:textId="04A3074F" w:rsidR="004B1615" w:rsidRPr="00780EF1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129,672</w:t>
            </w:r>
          </w:p>
        </w:tc>
      </w:tr>
      <w:tr w:rsidR="004B1615" w:rsidRPr="00CD157D" w14:paraId="37602118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E518166" w14:textId="52AA99BD" w:rsidR="004B1615" w:rsidRPr="00D415F3" w:rsidRDefault="004B1615" w:rsidP="004B161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5.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เงินมัดจำอสังหาริมทรัพย์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DDFE7" w14:textId="75D8DAAC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5E35D15" w14:textId="1B49F1B9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E76E95C" w14:textId="7ECAF5C8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12E35C7F" w14:textId="4B4406F8" w:rsidR="004B1615" w:rsidRPr="00717661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4B1615" w:rsidRPr="00CD157D" w14:paraId="05CC1350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7DE26EF4" w14:textId="36F74937" w:rsidR="004B1615" w:rsidRPr="00EF17BF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72C793A7" w14:textId="47C0A42A" w:rsidR="004B1615" w:rsidRPr="006505ED" w:rsidRDefault="004B1615" w:rsidP="000109C3">
            <w:pPr>
              <w:tabs>
                <w:tab w:val="decimal" w:pos="894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D78682C" w14:textId="4466A949" w:rsidR="004B1615" w:rsidRPr="006505ED" w:rsidRDefault="004B1615" w:rsidP="004B1615">
            <w:pPr>
              <w:tabs>
                <w:tab w:val="decimal" w:pos="91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F415F96" w14:textId="3179410B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FCE438" w14:textId="13C10F93" w:rsidR="004B1615" w:rsidRPr="00717661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4B1615" w:rsidRPr="00CD157D" w14:paraId="6CCB5E34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5DB8F840" w:rsidR="004B1615" w:rsidRDefault="004B1615" w:rsidP="004B161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1C1887E5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4220B18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59108CAE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6AF1DDE1" w:rsidR="004B1615" w:rsidRPr="00937F85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4B1615" w:rsidRPr="00717661" w14:paraId="46502040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5143FEAF" w:rsidR="004B1615" w:rsidRPr="00EF17BF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6E4B94C" w14:textId="388E6939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32,822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7FA55AFE" w14:textId="4A678DE4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33,</w:t>
            </w:r>
            <w:r w:rsidRPr="006505ED">
              <w:rPr>
                <w:rFonts w:hint="cs"/>
                <w:sz w:val="30"/>
                <w:szCs w:val="30"/>
                <w:cs/>
              </w:rPr>
              <w:t>087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01BB4A09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0913E575" w:rsidR="004B1615" w:rsidRPr="00717661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>
              <w:rPr>
                <w:rFonts w:hint="cs"/>
                <w:sz w:val="30"/>
                <w:szCs w:val="30"/>
                <w:cs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  <w:tr w:rsidR="004B1615" w:rsidRPr="00CD157D" w14:paraId="0041713C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</w:tcPr>
          <w:p w14:paraId="0AF21AFC" w14:textId="1F23D064" w:rsidR="004B1615" w:rsidRPr="00797C00" w:rsidRDefault="004B1615" w:rsidP="004B161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501F6F7" w14:textId="3BFE6079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28C7DB20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162E13F3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00C00309" w:rsidR="004B1615" w:rsidRPr="00937F85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4B1615" w:rsidRPr="00CD157D" w14:paraId="31443627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69A1B428" w14:textId="7E40B93F" w:rsidR="004B1615" w:rsidRPr="00EF17BF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B89468F" w14:textId="08DBF22C" w:rsidR="004B1615" w:rsidRPr="006505ED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5C64D6FB" w14:textId="78E649FD" w:rsidR="004B1615" w:rsidRPr="006505ED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3983EEA" w14:textId="35B15E1B" w:rsidR="004B1615" w:rsidRPr="006505ED" w:rsidRDefault="004B1615" w:rsidP="004B1615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22B267C8" w14:textId="7073FA90" w:rsidR="004B1615" w:rsidRPr="00486BF6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9E027C">
              <w:rPr>
                <w:sz w:val="30"/>
                <w:szCs w:val="30"/>
              </w:rPr>
              <w:t>9</w:t>
            </w:r>
          </w:p>
        </w:tc>
      </w:tr>
      <w:tr w:rsidR="004B1615" w:rsidRPr="00CD157D" w14:paraId="76808A61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0DE4F7C" w14:textId="05AEF14B" w:rsidR="004B1615" w:rsidRPr="004600B8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B9C0F4F" w14:textId="6CCE9EDF" w:rsidR="004B1615" w:rsidRPr="009E027C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5,592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D03F335" w14:textId="34A396FB" w:rsidR="004B1615" w:rsidRPr="009E027C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4</w:t>
            </w:r>
            <w:r w:rsidRPr="006505ED">
              <w:rPr>
                <w:sz w:val="30"/>
                <w:szCs w:val="30"/>
              </w:rPr>
              <w:t>,991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B962A39" w14:textId="7AFCFE39" w:rsidR="004B1615" w:rsidRPr="009E027C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ADE8AD2" w14:textId="7ED94131" w:rsidR="004B1615" w:rsidRPr="009E027C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453</w:t>
            </w:r>
          </w:p>
        </w:tc>
      </w:tr>
      <w:tr w:rsidR="004B1615" w:rsidRPr="00CD157D" w14:paraId="1E524923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745B9F2" w14:textId="73B01212" w:rsidR="004B1615" w:rsidRDefault="004B1615" w:rsidP="004B1615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8FB5DEA" w14:textId="01A0BB81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5,592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E4ED484" w14:textId="2B544B9E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4,991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13BA532" w14:textId="190592FE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529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83D2F74" w14:textId="3A423C0C" w:rsidR="004B1615" w:rsidRPr="009E027C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462</w:t>
            </w:r>
          </w:p>
        </w:tc>
      </w:tr>
      <w:tr w:rsidR="004B1615" w:rsidRPr="00CD157D" w14:paraId="54F26B99" w14:textId="77777777" w:rsidTr="00E57410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FE6495" w14:textId="0E9AD780" w:rsidR="004B1615" w:rsidRPr="00EF17BF" w:rsidRDefault="004B1615" w:rsidP="004B1615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8.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165AE08" w14:textId="135D40E5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4D20CCC" w14:textId="7B8F48DC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941C82C" w14:textId="42EB2A0D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BA9320F" w14:textId="52B91C33" w:rsidR="004B1615" w:rsidRPr="00746F42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4B1615" w:rsidRPr="00CD157D" w14:paraId="52C0A6FD" w14:textId="77777777" w:rsidTr="00E57410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56F433D" w14:textId="7C609409" w:rsidR="004B1615" w:rsidRPr="00EF17BF" w:rsidRDefault="004B1615" w:rsidP="004B1615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201C0952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317,105</w:t>
            </w:r>
          </w:p>
        </w:tc>
        <w:tc>
          <w:tcPr>
            <w:tcW w:w="135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1543BE" w14:textId="6E9E3F91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346,088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CD4B04E" w14:textId="5F0772AF" w:rsidR="004B1615" w:rsidRPr="006505ED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121,133</w:t>
            </w:r>
          </w:p>
        </w:tc>
        <w:tc>
          <w:tcPr>
            <w:tcW w:w="1316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67C89D5" w14:textId="49D7E45A" w:rsidR="004B1615" w:rsidRDefault="004B1615" w:rsidP="004B1615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132</w:t>
            </w:r>
            <w:r>
              <w:rPr>
                <w:sz w:val="30"/>
                <w:szCs w:val="30"/>
              </w:rPr>
              <w:t>,204</w:t>
            </w:r>
          </w:p>
        </w:tc>
      </w:tr>
    </w:tbl>
    <w:p w14:paraId="1DF92916" w14:textId="7AA9F03A" w:rsidR="00527D0C" w:rsidRDefault="00D97DB9" w:rsidP="00D97DB9">
      <w:pPr>
        <w:rPr>
          <w:sz w:val="30"/>
          <w:szCs w:val="30"/>
        </w:rPr>
      </w:pPr>
      <w:r>
        <w:rPr>
          <w:sz w:val="30"/>
          <w:szCs w:val="30"/>
        </w:rPr>
        <w:br w:type="page"/>
      </w:r>
    </w:p>
    <w:p w14:paraId="30A99FCC" w14:textId="77777777" w:rsidR="0068295D" w:rsidRDefault="0068295D" w:rsidP="000518CD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286"/>
        <w:gridCol w:w="1316"/>
      </w:tblGrid>
      <w:tr w:rsidR="003E2E6D" w:rsidRPr="00D9686C" w14:paraId="21588041" w14:textId="77777777" w:rsidTr="00883E56">
        <w:trPr>
          <w:cantSplit/>
          <w:trHeight w:val="397"/>
        </w:trPr>
        <w:tc>
          <w:tcPr>
            <w:tcW w:w="4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2ACFFAA6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B17887">
              <w:rPr>
                <w:sz w:val="30"/>
                <w:szCs w:val="30"/>
              </w:rPr>
              <w:t>6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B17887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2E1B10" w:rsidRPr="00D9686C">
              <w:rPr>
                <w:sz w:val="30"/>
                <w:szCs w:val="30"/>
                <w:cs/>
              </w:rPr>
              <w:t>ม</w:t>
            </w:r>
            <w:r w:rsidR="00B17887">
              <w:rPr>
                <w:rFonts w:hint="cs"/>
                <w:sz w:val="30"/>
                <w:szCs w:val="30"/>
                <w:cs/>
              </w:rPr>
              <w:t>ิถุนายน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AF5834">
        <w:trPr>
          <w:cantSplit/>
          <w:trHeight w:val="397"/>
        </w:trPr>
        <w:tc>
          <w:tcPr>
            <w:tcW w:w="4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3E5E4862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53F6C0FE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63C04C98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36EBB2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2E1B10" w:rsidRPr="00D9686C">
              <w:rPr>
                <w:sz w:val="30"/>
                <w:szCs w:val="30"/>
              </w:rPr>
              <w:t>5</w:t>
            </w:r>
          </w:p>
        </w:tc>
      </w:tr>
      <w:tr w:rsidR="003F29BA" w:rsidRPr="00D9686C" w14:paraId="09DF0BCC" w14:textId="77777777" w:rsidTr="00AF5834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26A4901C" w:rsidR="003F29BA" w:rsidRPr="00D9686C" w:rsidRDefault="00AF5834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6EEF5F81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9E027C">
            <w:pPr>
              <w:tabs>
                <w:tab w:val="decimal" w:pos="1036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4B1615" w:rsidRPr="00D9686C" w14:paraId="494F5D32" w14:textId="77777777" w:rsidTr="00913495">
        <w:trPr>
          <w:cantSplit/>
          <w:trHeight w:val="454"/>
        </w:trPr>
        <w:tc>
          <w:tcPr>
            <w:tcW w:w="4271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494B95" w14:textId="69D1A604" w:rsidR="004B1615" w:rsidRDefault="004B1615" w:rsidP="004B1615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9E55538" w14:textId="0082F975" w:rsidR="004B1615" w:rsidRPr="00B04F0C" w:rsidRDefault="00B04F0C" w:rsidP="00B04F0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4,000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E0300C3" w14:textId="49474059" w:rsidR="004B1615" w:rsidRPr="00D9686C" w:rsidRDefault="00B04F0C" w:rsidP="00B04F0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4411441" w14:textId="19ECCF32" w:rsidR="004B1615" w:rsidRPr="00D9686C" w:rsidRDefault="00B04F0C" w:rsidP="00B04F0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B2CC2B" w14:textId="2CD56086" w:rsidR="004B1615" w:rsidRPr="00B04F0C" w:rsidRDefault="00B04F0C" w:rsidP="00B04F0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3045C" w:rsidRPr="00D9686C" w14:paraId="411B3F55" w14:textId="77777777" w:rsidTr="004B1615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53045C" w:rsidRPr="00D9686C" w:rsidRDefault="0053045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6653A53E" w:rsidR="0053045C" w:rsidRPr="006505ED" w:rsidRDefault="00651ECE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36</w:t>
            </w:r>
            <w:r w:rsidR="00AD562D" w:rsidRPr="006505ED">
              <w:rPr>
                <w:sz w:val="30"/>
                <w:szCs w:val="30"/>
              </w:rPr>
              <w:t>,</w:t>
            </w:r>
            <w:r w:rsidR="00D97DB9" w:rsidRPr="006505ED">
              <w:rPr>
                <w:sz w:val="30"/>
                <w:szCs w:val="30"/>
              </w:rPr>
              <w:t>0</w:t>
            </w:r>
            <w:r w:rsidRPr="006505ED">
              <w:rPr>
                <w:sz w:val="30"/>
                <w:szCs w:val="30"/>
              </w:rPr>
              <w:t>36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6D934A05" w:rsidR="0053045C" w:rsidRPr="006505ED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52</w:t>
            </w:r>
            <w:r w:rsidR="00022910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366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D88985C" w14:textId="77777777" w:rsidR="0053045C" w:rsidRPr="006505ED" w:rsidRDefault="0053045C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C49AA68" w14:textId="77777777" w:rsidR="0053045C" w:rsidRPr="00D9686C" w:rsidRDefault="0053045C" w:rsidP="00AF5834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-</w:t>
            </w:r>
          </w:p>
        </w:tc>
      </w:tr>
      <w:tr w:rsidR="000109C3" w:rsidRPr="00D9686C" w14:paraId="19ED0372" w14:textId="77777777" w:rsidTr="00FC669E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CA2B66" w14:textId="09211BA3" w:rsidR="000109C3" w:rsidRDefault="000109C3" w:rsidP="000109C3">
            <w:pPr>
              <w:tabs>
                <w:tab w:val="left" w:pos="360"/>
                <w:tab w:val="left" w:pos="938"/>
                <w:tab w:val="left" w:pos="1440"/>
              </w:tabs>
              <w:ind w:right="-212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8EFCF74" w14:textId="67B6B49B" w:rsidR="000109C3" w:rsidRPr="009E027C" w:rsidRDefault="000109C3" w:rsidP="000109C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40,036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2F68874" w14:textId="1F557EE5" w:rsidR="000109C3" w:rsidRPr="009E027C" w:rsidRDefault="000109C3" w:rsidP="000109C3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52,366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6DDB8E2" w14:textId="3C37B15D" w:rsidR="000109C3" w:rsidRPr="009E027C" w:rsidRDefault="000109C3" w:rsidP="000109C3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30AA1C7" w14:textId="3F9C0D7C" w:rsidR="000109C3" w:rsidRPr="009E027C" w:rsidRDefault="000109C3" w:rsidP="000109C3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3F29BA" w:rsidRPr="00D9686C" w14:paraId="0582D6EF" w14:textId="77777777" w:rsidTr="00AF5834">
        <w:trPr>
          <w:cantSplit/>
          <w:trHeight w:val="454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64788EBA" w:rsidR="003F29BA" w:rsidRPr="00D9686C" w:rsidRDefault="00AF5834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10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9E027C" w:rsidRDefault="003F29B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9E027C" w:rsidRDefault="003F29B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9E027C" w:rsidRDefault="003F29BA" w:rsidP="009E027C">
            <w:pPr>
              <w:tabs>
                <w:tab w:val="decimal" w:pos="1021"/>
                <w:tab w:val="decimal" w:pos="1179"/>
              </w:tabs>
              <w:ind w:left="-108"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9E027C" w:rsidRDefault="003F29BA" w:rsidP="009E027C">
            <w:pPr>
              <w:tabs>
                <w:tab w:val="decimal" w:pos="1021"/>
                <w:tab w:val="decimal" w:pos="1179"/>
              </w:tabs>
              <w:ind w:left="-108" w:right="-107"/>
              <w:jc w:val="both"/>
              <w:rPr>
                <w:sz w:val="30"/>
                <w:szCs w:val="30"/>
              </w:rPr>
            </w:pPr>
          </w:p>
        </w:tc>
      </w:tr>
      <w:tr w:rsidR="003F29BA" w:rsidRPr="00D9686C" w14:paraId="20A7AE18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D9686C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4561DAA" w14:textId="77777777" w:rsidR="003F29BA" w:rsidRPr="006505ED" w:rsidRDefault="003F29BA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6BCCF1C" w14:textId="77777777" w:rsidR="003F29BA" w:rsidRPr="006505ED" w:rsidRDefault="003F29BA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7EDB189E" w:rsidR="003F29BA" w:rsidRPr="006505ED" w:rsidRDefault="00EC3FE4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442,740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490DD31F" w:rsidR="003F29BA" w:rsidRPr="00D9686C" w:rsidRDefault="00B17887" w:rsidP="00AF5834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487</w:t>
            </w:r>
            <w:r w:rsidR="00022910"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027</w:t>
            </w:r>
          </w:p>
        </w:tc>
      </w:tr>
      <w:tr w:rsidR="00B04F0C" w:rsidRPr="00D9686C" w14:paraId="3C93B061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45A991" w14:textId="0F3BA074" w:rsidR="00B04F0C" w:rsidRPr="00D9686C" w:rsidRDefault="00B04F0C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B04F0C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2B86DDDE" w14:textId="61844449" w:rsidR="00B04F0C" w:rsidRPr="006505ED" w:rsidRDefault="00B04F0C" w:rsidP="00B04F0C">
            <w:pPr>
              <w:tabs>
                <w:tab w:val="decimal" w:pos="1022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2,688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FFA5E58" w14:textId="5DA68F50" w:rsidR="00B04F0C" w:rsidRPr="006505ED" w:rsidRDefault="00B04F0C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730247DB" w14:textId="30DE62CC" w:rsidR="00B04F0C" w:rsidRPr="006505ED" w:rsidRDefault="00B04F0C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2,688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8BA05C" w14:textId="796C01F9" w:rsidR="00B04F0C" w:rsidRDefault="00B04F0C" w:rsidP="00B04F0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034AA" w:rsidRPr="00D9686C" w14:paraId="53181DCF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D9686C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D4B7F7E" w14:textId="22B31250" w:rsidR="00C034AA" w:rsidRPr="006505ED" w:rsidRDefault="00651ECE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</w:t>
            </w:r>
            <w:r w:rsidR="0066311A">
              <w:rPr>
                <w:sz w:val="30"/>
                <w:szCs w:val="30"/>
              </w:rPr>
              <w:t>8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0D537A4" w:rsidR="00C034AA" w:rsidRPr="006505ED" w:rsidRDefault="00C60399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  <w:cs/>
              </w:rPr>
              <w:t>49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5FBE6CD" w14:textId="54838006" w:rsidR="00C034AA" w:rsidRPr="006505ED" w:rsidRDefault="00EC3FE4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07AE5D75" w:rsidR="00C034AA" w:rsidRPr="00D9686C" w:rsidRDefault="00896341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49</w:t>
            </w:r>
          </w:p>
        </w:tc>
      </w:tr>
      <w:tr w:rsidR="00854B38" w:rsidRPr="00D9686C" w14:paraId="27DBA3F6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D9686C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04A9AA2B" w:rsidR="00854B38" w:rsidRPr="006505ED" w:rsidRDefault="00B04F0C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2,726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62E7ECE3" w:rsidR="00854B38" w:rsidRPr="006505ED" w:rsidRDefault="00C60399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49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2A12C2D1" w:rsidR="00854B38" w:rsidRPr="006505ED" w:rsidRDefault="00EC3FE4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44</w:t>
            </w:r>
            <w:r w:rsidR="00B04F0C">
              <w:rPr>
                <w:sz w:val="30"/>
                <w:szCs w:val="30"/>
              </w:rPr>
              <w:t>5</w:t>
            </w:r>
            <w:r w:rsidRPr="006505ED">
              <w:rPr>
                <w:sz w:val="30"/>
                <w:szCs w:val="30"/>
              </w:rPr>
              <w:t>,</w:t>
            </w:r>
            <w:r w:rsidR="00B04F0C">
              <w:rPr>
                <w:sz w:val="30"/>
                <w:szCs w:val="30"/>
              </w:rPr>
              <w:t>466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4F4BA8E3" w:rsidR="00854B38" w:rsidRPr="00D9686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487</w:t>
            </w:r>
            <w:r w:rsidR="00022910" w:rsidRPr="00D9686C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076</w:t>
            </w:r>
          </w:p>
        </w:tc>
      </w:tr>
      <w:tr w:rsidR="008933AA" w:rsidRPr="00D9686C" w14:paraId="7B321763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2DD854" w14:textId="5BE38968" w:rsidR="008933AA" w:rsidRPr="00D9686C" w:rsidRDefault="008933AA" w:rsidP="008933A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AF5834">
              <w:rPr>
                <w:sz w:val="30"/>
                <w:szCs w:val="30"/>
              </w:rPr>
              <w:t>1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9D0DEB0" w14:textId="77777777" w:rsidR="008933AA" w:rsidRPr="006505ED" w:rsidRDefault="008933A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0CFBED6B" w14:textId="77777777" w:rsidR="008933AA" w:rsidRPr="006505ED" w:rsidRDefault="008933A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7CFCF6E" w14:textId="77777777" w:rsidR="008933AA" w:rsidRPr="006505ED" w:rsidRDefault="008933A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3A557339" w14:textId="77777777" w:rsidR="008933AA" w:rsidRPr="00D9686C" w:rsidRDefault="008933A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6A70E0" w:rsidRPr="00D9686C" w14:paraId="58ACD69B" w14:textId="77777777" w:rsidTr="00AF5834">
        <w:trPr>
          <w:cantSplit/>
          <w:trHeight w:val="454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B82E52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D5D548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D640EA9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32934BA0" w14:textId="44A7AE2D" w:rsidR="006A70E0" w:rsidRPr="006505ED" w:rsidRDefault="004657C1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7C9180F" w14:textId="643A5EC0" w:rsidR="006A70E0" w:rsidRPr="009E027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4</w:t>
            </w:r>
            <w:r w:rsidR="00896341" w:rsidRPr="00D9686C">
              <w:rPr>
                <w:sz w:val="30"/>
                <w:szCs w:val="30"/>
              </w:rPr>
              <w:t>9</w:t>
            </w:r>
          </w:p>
        </w:tc>
      </w:tr>
      <w:tr w:rsidR="00BA431E" w:rsidRPr="00D9686C" w14:paraId="2CA7569B" w14:textId="77777777" w:rsidTr="00AD4C40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C05E97" w14:textId="75D3814B" w:rsidR="00BA431E" w:rsidRPr="00D9686C" w:rsidRDefault="00B55E2C" w:rsidP="00AD4C4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</w:t>
            </w:r>
            <w:r w:rsidR="00BA431E" w:rsidRPr="00D9686C">
              <w:rPr>
                <w:sz w:val="30"/>
                <w:szCs w:val="30"/>
              </w:rPr>
              <w:t xml:space="preserve">. </w:t>
            </w:r>
            <w:r w:rsidR="00BA431E" w:rsidRPr="00D9686C">
              <w:rPr>
                <w:sz w:val="30"/>
                <w:szCs w:val="30"/>
                <w:cs/>
              </w:rPr>
              <w:t>รายได้</w:t>
            </w:r>
            <w:r w:rsidR="00BA431E">
              <w:rPr>
                <w:rFonts w:hint="cs"/>
                <w:sz w:val="30"/>
                <w:szCs w:val="30"/>
                <w:cs/>
              </w:rPr>
              <w:t>เงินปันผล</w:t>
            </w:r>
            <w:r w:rsidR="004B1615">
              <w:rPr>
                <w:rFonts w:hint="cs"/>
                <w:sz w:val="30"/>
                <w:szCs w:val="30"/>
                <w:cs/>
              </w:rPr>
              <w:t xml:space="preserve"> (หมายเหตุ </w:t>
            </w:r>
            <w:r w:rsidR="004B1615">
              <w:rPr>
                <w:sz w:val="30"/>
                <w:szCs w:val="30"/>
              </w:rPr>
              <w:t>9)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0F99AED" w14:textId="77777777" w:rsidR="00BA431E" w:rsidRPr="009E027C" w:rsidRDefault="00BA431E" w:rsidP="00AD4C4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2B9484B" w14:textId="77777777" w:rsidR="00BA431E" w:rsidRDefault="00BA431E" w:rsidP="00AD4C4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917490D" w14:textId="77777777" w:rsidR="00BA431E" w:rsidRPr="009E027C" w:rsidRDefault="00BA431E" w:rsidP="00AD4C4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D5A4F77" w14:textId="77777777" w:rsidR="00BA431E" w:rsidRDefault="00BA431E" w:rsidP="00AD4C4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BA431E" w:rsidRPr="00D9686C" w14:paraId="43CD6472" w14:textId="77777777" w:rsidTr="00AD4C40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B25200" w14:textId="77777777" w:rsidR="00BA431E" w:rsidRPr="00D9686C" w:rsidRDefault="00BA431E" w:rsidP="00AD4C4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</w:tcPr>
          <w:p w14:paraId="16008DBD" w14:textId="77777777" w:rsidR="00BA431E" w:rsidRPr="006505ED" w:rsidRDefault="00BA431E" w:rsidP="00AD4C40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E4A46EE" w14:textId="77777777" w:rsidR="00BA431E" w:rsidRPr="006505ED" w:rsidRDefault="00BA431E" w:rsidP="00AD4C40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28FE5EF" w14:textId="36EE8B6C" w:rsidR="00BA431E" w:rsidRPr="006505ED" w:rsidRDefault="00BA431E" w:rsidP="00AD4C40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rFonts w:hint="cs"/>
                <w:sz w:val="30"/>
                <w:szCs w:val="30"/>
                <w:cs/>
              </w:rPr>
              <w:t>20</w:t>
            </w:r>
            <w:r w:rsidRPr="006505ED">
              <w:rPr>
                <w:sz w:val="30"/>
                <w:szCs w:val="30"/>
              </w:rPr>
              <w:t>,</w:t>
            </w:r>
            <w:r w:rsidR="00B04F0C">
              <w:rPr>
                <w:sz w:val="30"/>
                <w:szCs w:val="30"/>
              </w:rPr>
              <w:t>900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74FAFC" w14:textId="77777777" w:rsidR="00BA431E" w:rsidRPr="006505ED" w:rsidRDefault="00BA431E" w:rsidP="00AD4C40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</w:tr>
      <w:tr w:rsidR="006A70E0" w:rsidRPr="00D9686C" w14:paraId="14F8A32F" w14:textId="77777777" w:rsidTr="00AF5834">
        <w:trPr>
          <w:cantSplit/>
          <w:trHeight w:val="425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18518428" w:rsidR="006A70E0" w:rsidRPr="00D9686C" w:rsidRDefault="00B55E2C" w:rsidP="006A70E0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13</w:t>
            </w:r>
            <w:r w:rsidR="006A70E0" w:rsidRPr="00D9686C">
              <w:rPr>
                <w:sz w:val="30"/>
                <w:szCs w:val="30"/>
              </w:rPr>
              <w:t xml:space="preserve">. </w:t>
            </w:r>
            <w:r w:rsidR="006A70E0"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6A70E0" w:rsidRPr="009E027C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6A70E0" w:rsidRPr="009E027C" w:rsidRDefault="006A70E0" w:rsidP="009E02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890"/>
                <w:tab w:val="decimal" w:pos="1130"/>
              </w:tabs>
              <w:ind w:left="-108" w:right="-108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6A70E0" w:rsidRPr="009E027C" w:rsidRDefault="006A70E0" w:rsidP="009E02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  <w:tab w:val="decimal" w:pos="1130"/>
              </w:tabs>
              <w:ind w:right="-107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6A70E0" w:rsidRPr="009E027C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6A70E0" w:rsidRPr="00D9686C" w14:paraId="0BE9318D" w14:textId="77777777" w:rsidTr="00AF5834">
        <w:trPr>
          <w:cantSplit/>
          <w:trHeight w:val="425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6CEFC3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68AAEAD7" w:rsidR="006A70E0" w:rsidRPr="006505ED" w:rsidRDefault="0066311A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2,560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0C780A92" w:rsidR="006A70E0" w:rsidRPr="00D9686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1,056</w:t>
            </w:r>
          </w:p>
        </w:tc>
      </w:tr>
      <w:tr w:rsidR="006A70E0" w:rsidRPr="00D9686C" w14:paraId="25D4A45A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13327BDF" w:rsidR="006A70E0" w:rsidRPr="00D9686C" w:rsidRDefault="00B55E2C" w:rsidP="006A70E0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</w:t>
            </w:r>
            <w:r w:rsidR="006A70E0" w:rsidRPr="00D9686C">
              <w:rPr>
                <w:sz w:val="30"/>
                <w:szCs w:val="30"/>
              </w:rPr>
              <w:t xml:space="preserve">. </w:t>
            </w:r>
            <w:r w:rsidR="006A70E0"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6A70E0" w:rsidRPr="006505ED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6A70E0" w:rsidRPr="006505ED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6A70E0" w:rsidRPr="009E027C" w:rsidRDefault="006A70E0" w:rsidP="009E02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  <w:tab w:val="decimal" w:pos="1130"/>
              </w:tabs>
              <w:ind w:right="-107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6A70E0" w:rsidRPr="009E027C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6A70E0" w:rsidRPr="00D9686C" w14:paraId="0414D030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C704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42CD8BD" w14:textId="33CB55E2" w:rsidR="006A70E0" w:rsidRPr="006505ED" w:rsidRDefault="00F5238D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57</w:t>
            </w:r>
            <w:r w:rsidR="006A70E0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60</w:t>
            </w:r>
            <w:r w:rsidR="00B04F0C">
              <w:rPr>
                <w:sz w:val="30"/>
                <w:szCs w:val="30"/>
              </w:rPr>
              <w:t>1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83C745" w14:textId="3437C243" w:rsidR="006A70E0" w:rsidRPr="006505ED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52</w:t>
            </w:r>
            <w:r w:rsidR="006A70E0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926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80582B" w14:textId="19CC147D" w:rsidR="006A70E0" w:rsidRPr="006505ED" w:rsidRDefault="00820175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1,10</w:t>
            </w:r>
            <w:r w:rsidR="00B04F0C">
              <w:rPr>
                <w:sz w:val="30"/>
                <w:szCs w:val="30"/>
              </w:rPr>
              <w:t>3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C322A5" w14:textId="57A3561A" w:rsidR="006A70E0" w:rsidRPr="00D9686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1,439</w:t>
            </w:r>
          </w:p>
        </w:tc>
      </w:tr>
      <w:tr w:rsidR="006A70E0" w:rsidRPr="00D9686C" w14:paraId="12F443C5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3766A" w14:textId="5E042800" w:rsidR="006A70E0" w:rsidRPr="00D9686C" w:rsidRDefault="00B55E2C" w:rsidP="006A70E0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15</w:t>
            </w:r>
            <w:r w:rsidR="006A70E0" w:rsidRPr="00D9686C">
              <w:rPr>
                <w:sz w:val="30"/>
                <w:szCs w:val="30"/>
              </w:rPr>
              <w:t xml:space="preserve">. </w:t>
            </w:r>
            <w:r w:rsidR="006A70E0" w:rsidRPr="00D9686C">
              <w:rPr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27628418" w14:textId="77777777" w:rsidR="006A70E0" w:rsidRPr="006505ED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972606B" w14:textId="77777777" w:rsidR="006A70E0" w:rsidRPr="006505ED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3E9983B" w14:textId="77777777" w:rsidR="006A70E0" w:rsidRPr="006505ED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381BB1E" w14:textId="77777777" w:rsidR="006A70E0" w:rsidRPr="00D9686C" w:rsidRDefault="006A70E0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</w:p>
        </w:tc>
      </w:tr>
      <w:tr w:rsidR="006A70E0" w:rsidRPr="00D9686C" w14:paraId="54233B68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D89630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73067D0F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8AF8B" w14:textId="77777777" w:rsidR="006A70E0" w:rsidRPr="006505ED" w:rsidRDefault="006A70E0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11735485" w14:textId="3AD5F7BB" w:rsidR="006A70E0" w:rsidRPr="006505ED" w:rsidRDefault="004657C1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07E30CF" w14:textId="5A705D26" w:rsidR="006A70E0" w:rsidRPr="00D9686C" w:rsidRDefault="00896341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22</w:t>
            </w:r>
          </w:p>
        </w:tc>
      </w:tr>
      <w:tr w:rsidR="00804146" w:rsidRPr="00D9686C" w14:paraId="247337C2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5EADEA9F" w:rsidR="00804146" w:rsidRPr="00D9686C" w:rsidRDefault="00B55E2C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</w:t>
            </w:r>
            <w:r w:rsidR="00804146" w:rsidRPr="00D9686C">
              <w:rPr>
                <w:sz w:val="30"/>
                <w:szCs w:val="30"/>
              </w:rPr>
              <w:t xml:space="preserve">. </w:t>
            </w:r>
            <w:r w:rsidR="00804146"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804146" w:rsidRPr="006505ED" w:rsidRDefault="00804146" w:rsidP="009E027C">
            <w:pPr>
              <w:tabs>
                <w:tab w:val="decimal" w:pos="882"/>
                <w:tab w:val="decimal" w:pos="1021"/>
                <w:tab w:val="decimal" w:pos="1179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804146" w:rsidRPr="009E027C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804146" w:rsidRPr="00D9686C" w14:paraId="220D8295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0F7916FC" w:rsidR="00804146" w:rsidRPr="006505ED" w:rsidRDefault="00F5238D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33</w:t>
            </w:r>
            <w:r w:rsidR="00804146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67</w:t>
            </w:r>
            <w:r w:rsidR="00B04F0C">
              <w:rPr>
                <w:sz w:val="30"/>
                <w:szCs w:val="30"/>
              </w:rPr>
              <w:t>7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271B6A3B" w:rsidR="00804146" w:rsidRPr="006505ED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 w:rsidRPr="006505ED">
              <w:rPr>
                <w:sz w:val="30"/>
                <w:szCs w:val="30"/>
              </w:rPr>
              <w:t>38</w:t>
            </w:r>
            <w:r w:rsidR="00804146" w:rsidRPr="006505ED">
              <w:rPr>
                <w:sz w:val="30"/>
                <w:szCs w:val="30"/>
              </w:rPr>
              <w:t>,</w:t>
            </w:r>
            <w:r w:rsidRPr="006505ED">
              <w:rPr>
                <w:sz w:val="30"/>
                <w:szCs w:val="30"/>
              </w:rPr>
              <w:t>583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7E9B0EEF" w:rsidR="00804146" w:rsidRPr="006505ED" w:rsidRDefault="0000506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23,6</w:t>
            </w:r>
            <w:r w:rsidR="00B04F0C">
              <w:rPr>
                <w:sz w:val="30"/>
                <w:szCs w:val="30"/>
              </w:rPr>
              <w:t>80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6D3C53F9" w:rsidR="00804146" w:rsidRPr="00D9686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30</w:t>
            </w:r>
            <w:r w:rsidR="00804146" w:rsidRPr="00D9686C">
              <w:rPr>
                <w:sz w:val="30"/>
                <w:szCs w:val="30"/>
              </w:rPr>
              <w:t>,</w:t>
            </w:r>
            <w:r w:rsidR="00AA44AD" w:rsidRPr="00D9686C">
              <w:rPr>
                <w:sz w:val="30"/>
                <w:szCs w:val="30"/>
              </w:rPr>
              <w:t>0</w:t>
            </w:r>
            <w:r>
              <w:rPr>
                <w:sz w:val="30"/>
                <w:szCs w:val="30"/>
              </w:rPr>
              <w:t>44</w:t>
            </w:r>
          </w:p>
        </w:tc>
      </w:tr>
      <w:tr w:rsidR="00804146" w:rsidRPr="00D9686C" w14:paraId="1E13DCD0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31EB35AA" w:rsidR="00804146" w:rsidRPr="00D9686C" w:rsidRDefault="00B55E2C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</w:t>
            </w:r>
            <w:r w:rsidR="00804146" w:rsidRPr="00D9686C">
              <w:rPr>
                <w:sz w:val="30"/>
                <w:szCs w:val="30"/>
              </w:rPr>
              <w:t xml:space="preserve">. </w:t>
            </w:r>
            <w:r w:rsidR="00804146"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804146" w:rsidRPr="009E027C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804146" w:rsidRPr="00D9686C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804146" w:rsidRPr="009E027C" w:rsidRDefault="00804146" w:rsidP="009E027C">
            <w:pPr>
              <w:pStyle w:val="a3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021"/>
              </w:tabs>
              <w:ind w:right="-107"/>
              <w:jc w:val="both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804146" w:rsidRPr="00D9686C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804146" w:rsidRPr="00D9686C" w14:paraId="1963379C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77777777" w:rsidR="00804146" w:rsidRPr="006505ED" w:rsidRDefault="00804146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77777777" w:rsidR="00804146" w:rsidRPr="00D9686C" w:rsidRDefault="00804146" w:rsidP="009E027C">
            <w:pPr>
              <w:tabs>
                <w:tab w:val="decimal" w:pos="890"/>
              </w:tabs>
              <w:ind w:left="-108" w:right="-108"/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-</w:t>
            </w:r>
          </w:p>
        </w:tc>
        <w:tc>
          <w:tcPr>
            <w:tcW w:w="1286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69CE6065" w:rsidR="00804146" w:rsidRPr="00D9686C" w:rsidRDefault="009A220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72,62</w:t>
            </w:r>
            <w:r w:rsidR="0011174C">
              <w:rPr>
                <w:sz w:val="30"/>
                <w:szCs w:val="30"/>
              </w:rPr>
              <w:t>2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07DD8264" w:rsidR="00804146" w:rsidRPr="00D9686C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65</w:t>
            </w:r>
            <w:r w:rsidR="00804146" w:rsidRPr="00D9686C">
              <w:rPr>
                <w:sz w:val="30"/>
                <w:szCs w:val="30"/>
              </w:rPr>
              <w:t>,</w:t>
            </w:r>
            <w:r w:rsidR="00AA44AD" w:rsidRPr="00D9686C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24</w:t>
            </w:r>
          </w:p>
        </w:tc>
      </w:tr>
      <w:tr w:rsidR="00804146" w:rsidRPr="00D9686C" w14:paraId="4F0519C4" w14:textId="77777777" w:rsidTr="00AF5834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1D21C621" w:rsidR="00804146" w:rsidRPr="00D9686C" w:rsidRDefault="00B55E2C" w:rsidP="00804146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18</w:t>
            </w:r>
            <w:r w:rsidR="00804146" w:rsidRPr="00D9686C">
              <w:rPr>
                <w:sz w:val="30"/>
                <w:szCs w:val="30"/>
              </w:rPr>
              <w:t xml:space="preserve">. </w:t>
            </w:r>
            <w:r w:rsidR="00804146"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C9534BA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314752C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2DFFC43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5DD8A07" w14:textId="77777777" w:rsidR="00804146" w:rsidRPr="006505ED" w:rsidRDefault="00804146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</w:p>
        </w:tc>
      </w:tr>
      <w:tr w:rsidR="00804146" w:rsidRPr="00D9686C" w14:paraId="403EE08F" w14:textId="77777777" w:rsidTr="00AF5834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804146" w:rsidRPr="00D9686C" w:rsidRDefault="00804146" w:rsidP="00804146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2E95253" w14:textId="6E746353" w:rsidR="00804146" w:rsidRPr="006505ED" w:rsidRDefault="00A7617E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8,51</w:t>
            </w:r>
            <w:r w:rsidR="00B04F0C">
              <w:rPr>
                <w:sz w:val="30"/>
                <w:szCs w:val="30"/>
              </w:rPr>
              <w:t>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80E72" w14:textId="09D25B91" w:rsidR="00804146" w:rsidRPr="006505ED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5,004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C1F1285" w14:textId="1B6843DF" w:rsidR="00804146" w:rsidRPr="006505ED" w:rsidRDefault="0061704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3,254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162964" w14:textId="425651F0" w:rsidR="00804146" w:rsidRPr="006505ED" w:rsidRDefault="00B17887" w:rsidP="009E027C">
            <w:pPr>
              <w:tabs>
                <w:tab w:val="decimal" w:pos="1021"/>
              </w:tabs>
              <w:ind w:right="-107"/>
              <w:jc w:val="both"/>
              <w:rPr>
                <w:sz w:val="30"/>
                <w:szCs w:val="30"/>
              </w:rPr>
            </w:pPr>
            <w:r w:rsidRPr="006505ED">
              <w:rPr>
                <w:sz w:val="30"/>
                <w:szCs w:val="30"/>
              </w:rPr>
              <w:t>1,920</w:t>
            </w:r>
          </w:p>
        </w:tc>
      </w:tr>
    </w:tbl>
    <w:p w14:paraId="473991E9" w14:textId="77777777" w:rsidR="00C6751F" w:rsidRPr="002B58FB" w:rsidRDefault="00C6751F" w:rsidP="00094E9E">
      <w:pPr>
        <w:ind w:right="-871"/>
        <w:rPr>
          <w:rFonts w:ascii="Angsana New" w:hAnsi="Angsana New"/>
          <w:b/>
          <w:bCs/>
          <w:sz w:val="6"/>
          <w:szCs w:val="6"/>
        </w:rPr>
      </w:pPr>
    </w:p>
    <w:p w14:paraId="069F67D2" w14:textId="77777777" w:rsidR="002B58FB" w:rsidRDefault="002B58FB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0DBB0CB4" w14:textId="77777777" w:rsidR="003853C4" w:rsidRPr="002B58FB" w:rsidRDefault="003853C4" w:rsidP="00094E9E">
      <w:pPr>
        <w:ind w:right="-871"/>
        <w:rPr>
          <w:rFonts w:ascii="Angsana New" w:hAnsi="Angsana New"/>
          <w:b/>
          <w:bCs/>
          <w:sz w:val="12"/>
          <w:szCs w:val="12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45D5D756" w14:textId="77777777" w:rsidR="00A220A0" w:rsidRDefault="00257CB6" w:rsidP="00D96327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  <w:spacing w:val="-2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37B2E8DE" w14:textId="77777777" w:rsidR="001A0ACB" w:rsidRDefault="001A0ACB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659C5254" w14:textId="77777777" w:rsidR="004F4034" w:rsidRDefault="004F4034" w:rsidP="00E14E4B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75"/>
        </w:tabs>
        <w:ind w:left="672" w:right="31" w:firstLine="540"/>
        <w:jc w:val="thaiDistribute"/>
        <w:rPr>
          <w:rFonts w:ascii="Angsana New" w:hAnsi="Angsana New"/>
          <w:spacing w:val="-2"/>
          <w:sz w:val="10"/>
          <w:szCs w:val="10"/>
        </w:rPr>
      </w:pPr>
    </w:p>
    <w:p w14:paraId="74F216DB" w14:textId="0663D8D5" w:rsidR="004F4034" w:rsidRDefault="00F711C7" w:rsidP="00F711C7">
      <w:pPr>
        <w:rPr>
          <w:rFonts w:ascii="Angsana New" w:hAnsi="Angsana New"/>
          <w:spacing w:val="-2"/>
          <w:sz w:val="10"/>
          <w:szCs w:val="10"/>
        </w:rPr>
      </w:pPr>
      <w:r>
        <w:rPr>
          <w:rFonts w:ascii="Angsana New" w:hAnsi="Angsana New"/>
          <w:spacing w:val="-2"/>
          <w:sz w:val="10"/>
          <w:szCs w:val="10"/>
          <w:cs/>
        </w:rPr>
        <w:br w:type="page"/>
      </w: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lastRenderedPageBreak/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2A5F83C1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B17887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B17887">
        <w:rPr>
          <w:rFonts w:ascii="Angsana New" w:hAnsi="Angsana New" w:hint="cs"/>
          <w:cs/>
        </w:rPr>
        <w:t>ิถุนายน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a5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97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916"/>
      </w:tblGrid>
      <w:tr w:rsidR="004F53FA" w:rsidRPr="00CD157D" w14:paraId="10AAD2B6" w14:textId="77777777" w:rsidTr="00F43488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916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F43488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916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6203E29E" w14:textId="77777777" w:rsidR="00F2322A" w:rsidRPr="009F355B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E4752D9" w14:textId="3970808B" w:rsidR="00F2322A" w:rsidRPr="006505ED" w:rsidRDefault="00F43488" w:rsidP="00F43488">
            <w:pPr>
              <w:tabs>
                <w:tab w:val="decimal" w:pos="961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97C1457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6F50807C" w14:textId="77777777" w:rsidR="004D6822" w:rsidRPr="00CD157D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ค้ำประกันการชำระเงินค่าถ่ายทอดสดสัญญาณการแข่งขัน เทปบันทึกภาพ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7E5E0F40" w14:textId="77777777" w:rsidR="004D6822" w:rsidRPr="006505ED" w:rsidRDefault="004D6822" w:rsidP="00F43488">
            <w:pPr>
              <w:tabs>
                <w:tab w:val="decimal" w:pos="961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4D6822" w:rsidRPr="00CD157D" w14:paraId="4D02B464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282544D1" w14:textId="2BCE2FA4" w:rsidR="004D6822" w:rsidRPr="00081CA5" w:rsidRDefault="004D6822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      การแข่งขัน และรายการต่าง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ๆ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081CA5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ของรายการฟุตบอลต่างประเทศ</w:t>
            </w: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38CDDF77" w14:textId="0BA00B10" w:rsidR="004D6822" w:rsidRPr="006505ED" w:rsidRDefault="00BF5796" w:rsidP="00F43488">
            <w:pPr>
              <w:tabs>
                <w:tab w:val="decimal" w:pos="961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05ED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="00F43488">
              <w:rPr>
                <w:rFonts w:ascii="Angsana New" w:hAnsi="Angsana New"/>
                <w:color w:val="000000"/>
                <w:sz w:val="30"/>
                <w:szCs w:val="30"/>
              </w:rPr>
              <w:t>5.75</w:t>
            </w:r>
          </w:p>
        </w:tc>
      </w:tr>
      <w:tr w:rsidR="001B2A10" w:rsidRPr="00CD157D" w14:paraId="2D9058B3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2CECA97B" w14:textId="77777777" w:rsidR="001B2A10" w:rsidRPr="00081CA5" w:rsidRDefault="001B2A10" w:rsidP="00085931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916" w:type="dxa"/>
            <w:tcBorders>
              <w:top w:val="nil"/>
              <w:bottom w:val="nil"/>
            </w:tcBorders>
          </w:tcPr>
          <w:p w14:paraId="0E2E9ED7" w14:textId="55E417A9" w:rsidR="001B2A10" w:rsidRPr="006505ED" w:rsidRDefault="00BD72DC" w:rsidP="009D7288">
            <w:pPr>
              <w:ind w:right="-57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505ED">
              <w:rPr>
                <w:rFonts w:ascii="Angsana New" w:hAnsi="Angsana New"/>
                <w:color w:val="000000"/>
                <w:sz w:val="30"/>
                <w:szCs w:val="30"/>
              </w:rPr>
              <w:t>(USD 1,000,000)</w:t>
            </w:r>
          </w:p>
        </w:tc>
      </w:tr>
      <w:tr w:rsidR="004D6822" w:rsidRPr="00CD157D" w14:paraId="756C7C3C" w14:textId="77777777" w:rsidTr="00F43488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916" w:type="dxa"/>
            <w:tcBorders>
              <w:top w:val="nil"/>
            </w:tcBorders>
          </w:tcPr>
          <w:p w14:paraId="5A5E799E" w14:textId="7F867277" w:rsidR="004D6822" w:rsidRPr="006505ED" w:rsidRDefault="00F43488" w:rsidP="00F43488">
            <w:pPr>
              <w:tabs>
                <w:tab w:val="decimal" w:pos="975"/>
              </w:tabs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5E8F1B48" w14:textId="77777777" w:rsidR="00BF6DFA" w:rsidRDefault="00BF6DFA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33167CE3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59E2D49F" w:rsidR="004F53FA" w:rsidRPr="00CD157D" w:rsidRDefault="00285B7A" w:rsidP="00426EC0">
      <w:pPr>
        <w:ind w:left="630" w:right="-871"/>
        <w:outlineLvl w:val="0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15B5AA9D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B17887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2E1B10">
        <w:rPr>
          <w:rFonts w:ascii="Angsana New" w:hAnsi="Angsana New" w:hint="cs"/>
          <w:cs/>
        </w:rPr>
        <w:t>ม</w:t>
      </w:r>
      <w:r w:rsidR="00B17887">
        <w:rPr>
          <w:rFonts w:ascii="Angsana New" w:hAnsi="Angsana New" w:hint="cs"/>
          <w:cs/>
        </w:rPr>
        <w:t>ิถุนายน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2E1B10">
        <w:rPr>
          <w:rFonts w:ascii="Angsana New" w:hAnsi="Angsana New"/>
        </w:rPr>
        <w:t>6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Pr="00982B5D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>ทาว</w:t>
      </w:r>
      <w:proofErr w:type="spellStart"/>
      <w:r w:rsidRPr="00982B5D">
        <w:rPr>
          <w:rFonts w:ascii="Angsana New" w:hAnsi="Angsana New" w:hint="cs"/>
          <w:spacing w:val="-4"/>
          <w:cs/>
        </w:rPr>
        <w:t>เวอร์</w:t>
      </w:r>
      <w:proofErr w:type="spellEnd"/>
      <w:r w:rsidRPr="00982B5D">
        <w:rPr>
          <w:rFonts w:ascii="Angsana New" w:hAnsi="Angsana New" w:hint="cs"/>
          <w:spacing w:val="-4"/>
          <w:cs/>
        </w:rPr>
        <w:t xml:space="preserve">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มิล</w:t>
      </w:r>
      <w:proofErr w:type="spellEnd"/>
      <w:r w:rsidR="006D7BB5" w:rsidRPr="00982B5D">
        <w:rPr>
          <w:rFonts w:ascii="Angsana New" w:hAnsi="Angsana New" w:hint="cs"/>
          <w:spacing w:val="-10"/>
          <w:cs/>
        </w:rPr>
        <w:t>เลียน</w:t>
      </w:r>
      <w:proofErr w:type="spellStart"/>
      <w:r w:rsidR="006D7BB5" w:rsidRPr="00982B5D">
        <w:rPr>
          <w:rFonts w:ascii="Angsana New" w:hAnsi="Angsana New" w:hint="cs"/>
          <w:spacing w:val="-10"/>
          <w:cs/>
        </w:rPr>
        <w:t>แนร์</w:t>
      </w:r>
      <w:proofErr w:type="spellEnd"/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</w:t>
      </w:r>
      <w:proofErr w:type="spellStart"/>
      <w:r w:rsidRPr="00C65CA2">
        <w:rPr>
          <w:rFonts w:ascii="Angsana New" w:hAnsi="Angsana New" w:hint="cs"/>
          <w:cs/>
        </w:rPr>
        <w:t>เวอร์</w:t>
      </w:r>
      <w:proofErr w:type="spellEnd"/>
      <w:r w:rsidRPr="00C65CA2">
        <w:rPr>
          <w:rFonts w:ascii="Angsana New" w:hAnsi="Angsana New" w:hint="cs"/>
          <w:cs/>
        </w:rPr>
        <w:t xml:space="preserve">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</w:t>
      </w:r>
      <w:proofErr w:type="gramStart"/>
      <w:r w:rsidRPr="00C65CA2">
        <w:rPr>
          <w:rFonts w:ascii="Angsana New" w:hAnsi="Angsana New"/>
        </w:rPr>
        <w:t>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proofErr w:type="gramEnd"/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นับตั้งแต่วันที่ </w:t>
      </w:r>
      <w:r w:rsidR="00D9397A">
        <w:rPr>
          <w:rFonts w:ascii="Angsana New" w:hAnsi="Angsana New"/>
        </w:rPr>
        <w:t>9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256</w:t>
      </w:r>
      <w:r w:rsidR="0003182D">
        <w:rPr>
          <w:rFonts w:ascii="Angsana New" w:hAnsi="Angsana New"/>
        </w:rPr>
        <w:t>5</w:t>
      </w:r>
      <w:r w:rsidR="00EF17BF" w:rsidRPr="00C65CA2">
        <w:rPr>
          <w:rFonts w:ascii="Angsana New" w:hAnsi="Angsana New" w:hint="cs"/>
          <w:cs/>
        </w:rPr>
        <w:t xml:space="preserve"> ถึงวันที่ </w:t>
      </w:r>
      <w:r w:rsidR="00D9397A">
        <w:rPr>
          <w:rFonts w:ascii="Angsana New" w:hAnsi="Angsana New"/>
        </w:rPr>
        <w:t>8</w:t>
      </w:r>
      <w:r w:rsidR="00EF17BF" w:rsidRPr="00C65CA2">
        <w:rPr>
          <w:rFonts w:ascii="Angsana New" w:hAnsi="Angsana New" w:hint="cs"/>
          <w:cs/>
        </w:rPr>
        <w:t xml:space="preserve"> เมษายน </w:t>
      </w:r>
      <w:r w:rsidR="00180446">
        <w:rPr>
          <w:rFonts w:ascii="Angsana New" w:hAnsi="Angsana New"/>
        </w:rPr>
        <w:t>25</w:t>
      </w:r>
      <w:r w:rsidR="00234DFE">
        <w:rPr>
          <w:rFonts w:ascii="Angsana New" w:hAnsi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83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20"/>
        <w:gridCol w:w="1996"/>
        <w:gridCol w:w="1867"/>
      </w:tblGrid>
      <w:tr w:rsidR="004F53FA" w:rsidRPr="00CD157D" w14:paraId="045656C1" w14:textId="77777777" w:rsidTr="00154BFF">
        <w:trPr>
          <w:cantSplit/>
          <w:trHeight w:hRule="exact" w:val="794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46D94EB" w14:textId="7832A7E1" w:rsidR="00A20F0D" w:rsidRPr="0036306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2.</w:t>
            </w:r>
            <w:r w:rsidR="0059729D" w:rsidRPr="0036306D">
              <w:rPr>
                <w:rFonts w:ascii="Angsana New" w:hAnsi="Angsana New" w:cs="Angsana New"/>
              </w:rPr>
              <w:t>1</w:t>
            </w:r>
            <w:r w:rsidR="00F43488">
              <w:rPr>
                <w:rFonts w:ascii="Angsana New" w:hAnsi="Angsana New" w:cs="Angsana New"/>
              </w:rPr>
              <w:t>8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F6A9E7" w14:textId="00CAB9E3" w:rsidR="00A20F0D" w:rsidRPr="00023EEF" w:rsidRDefault="00A20F0D" w:rsidP="00F43488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="00CB2542"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  <w:tr w:rsidR="003C579A" w:rsidRPr="00D055F2" w14:paraId="208A5A1E" w14:textId="77777777" w:rsidTr="005415CF">
        <w:trPr>
          <w:cantSplit/>
          <w:trHeight w:hRule="exact" w:val="397"/>
        </w:trPr>
        <w:tc>
          <w:tcPr>
            <w:tcW w:w="5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</w:t>
            </w:r>
            <w:proofErr w:type="spellStart"/>
            <w:r w:rsidRPr="00D055F2">
              <w:rPr>
                <w:rFonts w:ascii="Angsana New" w:hAnsi="Angsana New" w:hint="cs"/>
                <w:cs/>
              </w:rPr>
              <w:t>เวอร์</w:t>
            </w:r>
            <w:proofErr w:type="spellEnd"/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9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8087" w14:textId="77777777" w:rsidR="003C579A" w:rsidRPr="0036306D" w:rsidRDefault="00B62367" w:rsidP="006B6ECD">
            <w:pPr>
              <w:ind w:right="656"/>
              <w:jc w:val="right"/>
              <w:rPr>
                <w:rFonts w:ascii="Angsana New" w:hAnsi="Angsana New" w:cs="Angsana New"/>
                <w:cs/>
              </w:rPr>
            </w:pPr>
            <w:r w:rsidRPr="0036306D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23EEF" w:rsidRDefault="003C579A" w:rsidP="00020F43">
            <w:pPr>
              <w:tabs>
                <w:tab w:val="decimal" w:pos="930"/>
              </w:tabs>
              <w:rPr>
                <w:rFonts w:ascii="Angsana New" w:hAnsi="Angsana New" w:cs="Angsana New"/>
              </w:rPr>
            </w:pPr>
            <w:r w:rsidRPr="00023EE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154BFF">
        <w:trPr>
          <w:cantSplit/>
          <w:trHeight w:hRule="exact" w:val="397"/>
        </w:trPr>
        <w:tc>
          <w:tcPr>
            <w:tcW w:w="5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724D" w14:textId="4929E04D" w:rsidR="00CB2542" w:rsidRPr="0036306D" w:rsidRDefault="00B62367" w:rsidP="008D4FDC">
            <w:pPr>
              <w:ind w:right="656"/>
              <w:jc w:val="right"/>
              <w:rPr>
                <w:rFonts w:ascii="Angsana New" w:hAnsi="Angsana New" w:cs="Angsana New"/>
              </w:rPr>
            </w:pPr>
            <w:r w:rsidRPr="0036306D">
              <w:rPr>
                <w:rFonts w:ascii="Angsana New" w:hAnsi="Angsana New" w:cs="Angsana New"/>
              </w:rPr>
              <w:t>4.</w:t>
            </w:r>
            <w:r w:rsidR="0059729D" w:rsidRPr="0036306D">
              <w:rPr>
                <w:rFonts w:ascii="Angsana New" w:hAnsi="Angsana New" w:cs="Angsana New"/>
              </w:rPr>
              <w:t>1</w:t>
            </w:r>
            <w:r w:rsidR="00F43488">
              <w:rPr>
                <w:rFonts w:ascii="Angsana New" w:hAnsi="Angsana New" w:cs="Angsana New"/>
              </w:rPr>
              <w:t>7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7C49F4BB" w:rsidR="00CB2542" w:rsidRPr="00023EEF" w:rsidRDefault="00CB2542" w:rsidP="00F43488">
            <w:pPr>
              <w:tabs>
                <w:tab w:val="decimal" w:pos="908"/>
              </w:tabs>
              <w:jc w:val="both"/>
              <w:rPr>
                <w:rFonts w:ascii="Angsana New" w:hAnsi="Angsana New" w:cs="Angsana New"/>
                <w:cs/>
              </w:rPr>
            </w:pPr>
            <w:r w:rsidRPr="00023EEF">
              <w:rPr>
                <w:rFonts w:ascii="Angsana New" w:hAnsi="Angsana New" w:cs="Angsana New" w:hint="cs"/>
                <w:cs/>
              </w:rPr>
              <w:t xml:space="preserve">    </w:t>
            </w:r>
            <w:r w:rsidRPr="00023EEF">
              <w:rPr>
                <w:rFonts w:ascii="Angsana New" w:hAnsi="Angsana New" w:cs="Angsana New"/>
                <w:cs/>
              </w:rPr>
              <w:t>1</w:t>
            </w:r>
            <w:r w:rsidRPr="00023EEF">
              <w:rPr>
                <w:rFonts w:ascii="Angsana New" w:hAnsi="Angsana New" w:cs="Angsana New" w:hint="cs"/>
                <w:cs/>
              </w:rPr>
              <w:t>.</w:t>
            </w:r>
            <w:r w:rsidR="0059729D" w:rsidRPr="00023EEF">
              <w:rPr>
                <w:rFonts w:ascii="Angsana New" w:hAnsi="Angsana New" w:cs="Angsana New" w:hint="cs"/>
                <w:cs/>
              </w:rPr>
              <w:t>59</w:t>
            </w:r>
          </w:p>
        </w:tc>
      </w:tr>
    </w:tbl>
    <w:p w14:paraId="576DE852" w14:textId="76217752" w:rsidR="003853C4" w:rsidRDefault="003853C4" w:rsidP="003857F3">
      <w:pPr>
        <w:ind w:left="1078" w:hanging="448"/>
        <w:jc w:val="thaiDistribute"/>
        <w:rPr>
          <w:rFonts w:ascii="Angsana New" w:hAnsi="Angsana New"/>
          <w:spacing w:val="-8"/>
          <w:sz w:val="16"/>
          <w:szCs w:val="16"/>
          <w:cs/>
        </w:rPr>
      </w:pPr>
    </w:p>
    <w:p w14:paraId="0C716AF9" w14:textId="6EB67FEB" w:rsidR="003857F3" w:rsidRPr="00DC7EE6" w:rsidRDefault="003853C4" w:rsidP="003853C4">
      <w:pPr>
        <w:rPr>
          <w:rFonts w:ascii="Angsana New" w:hAnsi="Angsana New"/>
          <w:spacing w:val="-8"/>
          <w:sz w:val="16"/>
          <w:szCs w:val="16"/>
        </w:rPr>
      </w:pPr>
      <w:r>
        <w:rPr>
          <w:rFonts w:ascii="Angsana New" w:hAnsi="Angsana New"/>
          <w:spacing w:val="-8"/>
          <w:sz w:val="16"/>
          <w:szCs w:val="16"/>
          <w:cs/>
        </w:rPr>
        <w:br w:type="page"/>
      </w:r>
    </w:p>
    <w:p w14:paraId="67F95C3A" w14:textId="6E0B9789" w:rsidR="008560B2" w:rsidRPr="008F3194" w:rsidRDefault="001B6E66" w:rsidP="008F3194">
      <w:pPr>
        <w:ind w:left="630" w:right="-871"/>
        <w:rPr>
          <w:rFonts w:ascii="Angsana New" w:hAnsi="Angsana New"/>
          <w:spacing w:val="-8"/>
        </w:rPr>
      </w:pPr>
      <w:r>
        <w:rPr>
          <w:rFonts w:ascii="Angsana New" w:hAnsi="Angsana New" w:hint="cs"/>
          <w:spacing w:val="-8"/>
          <w:cs/>
        </w:rPr>
        <w:lastRenderedPageBreak/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142F3B37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B17887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B17887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04542032" w:rsidR="00CC6914" w:rsidRPr="006505ED" w:rsidRDefault="0022671F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28E3A5AF" w:rsidR="00CC6914" w:rsidRPr="006505ED" w:rsidRDefault="00163691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>8.44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033F4079" w:rsidR="00CC6914" w:rsidRPr="006505ED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 xml:space="preserve">(USD </w:t>
            </w:r>
            <w:r w:rsidR="00163691" w:rsidRPr="006505ED">
              <w:rPr>
                <w:rFonts w:ascii="Angsana New" w:hAnsi="Angsana New"/>
              </w:rPr>
              <w:t>236,000</w:t>
            </w:r>
            <w:r w:rsidRPr="006505ED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1E71629F" w:rsidR="00163691" w:rsidRPr="006505ED" w:rsidRDefault="00163691" w:rsidP="00163691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>7.92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4144EC89" w:rsidR="006A776C" w:rsidRPr="006505ED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 xml:space="preserve">(USD </w:t>
            </w:r>
            <w:r w:rsidR="00163691" w:rsidRPr="006505ED">
              <w:rPr>
                <w:rFonts w:ascii="Angsana New" w:hAnsi="Angsana New"/>
              </w:rPr>
              <w:t>221,500</w:t>
            </w:r>
            <w:r w:rsidRPr="006505ED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af0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</w:t>
            </w:r>
            <w:proofErr w:type="spellStart"/>
            <w:r w:rsidR="006A776C" w:rsidRPr="00D55DA4">
              <w:rPr>
                <w:rFonts w:cs="AngsanaUPC"/>
                <w:spacing w:val="-4"/>
                <w:szCs w:val="32"/>
                <w:cs/>
              </w:rPr>
              <w:t>ส์</w:t>
            </w:r>
            <w:proofErr w:type="spellEnd"/>
            <w:r w:rsidR="006A776C" w:rsidRPr="00D55DA4">
              <w:rPr>
                <w:rFonts w:cs="AngsanaUPC"/>
                <w:spacing w:val="-4"/>
                <w:szCs w:val="32"/>
                <w:cs/>
              </w:rPr>
              <w:t>พอน</w:t>
            </w:r>
            <w:proofErr w:type="spellStart"/>
            <w:r w:rsidR="006A776C" w:rsidRPr="00D55DA4">
              <w:rPr>
                <w:rFonts w:cs="AngsanaUPC"/>
                <w:spacing w:val="-4"/>
                <w:szCs w:val="32"/>
                <w:cs/>
              </w:rPr>
              <w:t>เดอร์</w:t>
            </w:r>
            <w:proofErr w:type="spellEnd"/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51168D32" w:rsidR="00CC6914" w:rsidRPr="006505ED" w:rsidRDefault="00163691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>6.16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af0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703EBDE3" w:rsidR="006A776C" w:rsidRPr="006505ED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 xml:space="preserve">(USD </w:t>
            </w:r>
            <w:r w:rsidR="00163691" w:rsidRPr="006505ED">
              <w:rPr>
                <w:rFonts w:ascii="Angsana New" w:hAnsi="Angsana New"/>
              </w:rPr>
              <w:t>172,372.50</w:t>
            </w:r>
            <w:r w:rsidRPr="006505ED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6505ED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af0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144C0A29" w:rsidR="00F44C7D" w:rsidRPr="006505ED" w:rsidRDefault="0022671F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>2.31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7C9E6334" w:rsidR="006A776C" w:rsidRPr="006505ED" w:rsidRDefault="00163691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cs/>
              </w:rPr>
            </w:pPr>
            <w:r w:rsidRPr="006505ED">
              <w:rPr>
                <w:rFonts w:ascii="Angsana New" w:hAnsi="Angsana New"/>
              </w:rPr>
              <w:t>26.09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6EFEFADF" w14:textId="77777777" w:rsidR="00F045D3" w:rsidRPr="00F045D3" w:rsidRDefault="00F045D3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3803D152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</w:t>
      </w:r>
      <w:r w:rsidR="00B51468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6C216D">
        <w:rPr>
          <w:rFonts w:ascii="Angsana New" w:hAnsi="Angsana New" w:hint="cs"/>
          <w:cs/>
        </w:rPr>
        <w:t>ม</w:t>
      </w:r>
      <w:r w:rsidR="00B51468">
        <w:rPr>
          <w:rFonts w:ascii="Angsana New" w:hAnsi="Angsana New" w:hint="cs"/>
          <w:cs/>
        </w:rPr>
        <w:t>ิถุนายน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216D">
        <w:rPr>
          <w:rFonts w:ascii="Angsana New" w:hAnsi="Angsana New"/>
        </w:rPr>
        <w:t>6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154BFF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154BFF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154BFF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63AEE40A" w:rsidR="008560B2" w:rsidRPr="006505ED" w:rsidRDefault="00EF3FCD" w:rsidP="005C62F7">
            <w:pPr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 w:rsidRPr="006505ED">
              <w:rPr>
                <w:rFonts w:ascii="Angsana New" w:hAnsi="Angsana New"/>
              </w:rPr>
              <w:t>9.70</w:t>
            </w:r>
          </w:p>
        </w:tc>
      </w:tr>
      <w:tr w:rsidR="008560B2" w:rsidRPr="00456329" w14:paraId="7A8D443A" w14:textId="77777777" w:rsidTr="00154BFF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7004005B" w:rsidR="008560B2" w:rsidRPr="006505ED" w:rsidRDefault="008560B2" w:rsidP="005C62F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6505ED">
              <w:rPr>
                <w:rFonts w:ascii="Angsana New" w:hAnsi="Angsana New"/>
              </w:rPr>
              <w:t xml:space="preserve">(USD </w:t>
            </w:r>
            <w:r w:rsidR="00EF3FCD" w:rsidRPr="006505ED">
              <w:rPr>
                <w:rFonts w:ascii="Angsana New" w:hAnsi="Angsana New"/>
              </w:rPr>
              <w:t>27</w:t>
            </w:r>
            <w:r w:rsidR="00BA206B" w:rsidRPr="006505ED">
              <w:rPr>
                <w:rFonts w:ascii="Angsana New" w:hAnsi="Angsana New"/>
              </w:rPr>
              <w:t>1</w:t>
            </w:r>
            <w:r w:rsidRPr="006505ED">
              <w:rPr>
                <w:rFonts w:ascii="Angsana New" w:hAnsi="Angsana New"/>
              </w:rPr>
              <w:t>,</w:t>
            </w:r>
            <w:r w:rsidR="00EF3FCD" w:rsidRPr="006505ED">
              <w:rPr>
                <w:rFonts w:ascii="Angsana New" w:hAnsi="Angsana New"/>
              </w:rPr>
              <w:t>250</w:t>
            </w:r>
            <w:r w:rsidRPr="006505ED">
              <w:rPr>
                <w:rFonts w:ascii="Angsana New" w:hAnsi="Angsana New"/>
              </w:rPr>
              <w:t>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77777777" w:rsidR="00230AE8" w:rsidRPr="0003182D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1D6CC7">
        <w:rPr>
          <w:rFonts w:ascii="Angsana New" w:hAnsi="Angsana New" w:hint="cs"/>
          <w:spacing w:val="-2"/>
          <w:cs/>
        </w:rPr>
        <w:t xml:space="preserve">เงิน </w:t>
      </w:r>
      <w:r w:rsidR="00D9397A" w:rsidRPr="001D6CC7">
        <w:rPr>
          <w:rFonts w:ascii="Angsana New" w:hAnsi="Angsana New"/>
          <w:spacing w:val="-2"/>
        </w:rPr>
        <w:t>52.13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100BF12F" w14:textId="0CFF1DCF" w:rsidR="006F0DC3" w:rsidRDefault="00C61B54" w:rsidP="00D96327">
      <w:pPr>
        <w:ind w:left="1036" w:right="58" w:firstLine="665"/>
        <w:jc w:val="thaiDistribute"/>
        <w:rPr>
          <w:rFonts w:ascii="Angsana New" w:hAnsi="Angsana New"/>
          <w:spacing w:val="-2"/>
        </w:rPr>
      </w:pPr>
      <w:r w:rsidRPr="0003182D">
        <w:rPr>
          <w:rFonts w:ascii="Angsana New" w:hAnsi="Angsana New" w:hint="cs"/>
          <w:spacing w:val="-2"/>
          <w:cs/>
        </w:rPr>
        <w:t>-  ค้ำประกัน</w:t>
      </w:r>
      <w:r w:rsidR="00BC7EA0" w:rsidRPr="0003182D">
        <w:rPr>
          <w:rFonts w:ascii="Angsana New" w:hAnsi="Angsana New" w:hint="cs"/>
          <w:spacing w:val="-2"/>
          <w:cs/>
        </w:rPr>
        <w:t>การปฏ</w:t>
      </w:r>
      <w:r w:rsidR="00C25B36" w:rsidRPr="0003182D">
        <w:rPr>
          <w:rFonts w:ascii="Angsana New" w:hAnsi="Angsana New" w:hint="cs"/>
          <w:spacing w:val="-2"/>
          <w:cs/>
        </w:rPr>
        <w:t>ิ</w:t>
      </w:r>
      <w:r w:rsidR="00BC7EA0" w:rsidRPr="0003182D">
        <w:rPr>
          <w:rFonts w:ascii="Angsana New" w:hAnsi="Angsana New" w:hint="cs"/>
          <w:spacing w:val="-2"/>
          <w:cs/>
        </w:rPr>
        <w:t>บัติตาม</w:t>
      </w:r>
      <w:r w:rsidRPr="0003182D">
        <w:rPr>
          <w:rFonts w:ascii="Angsana New" w:hAnsi="Angsana New" w:hint="cs"/>
          <w:spacing w:val="-2"/>
          <w:cs/>
        </w:rPr>
        <w:t>เงื่อนไขการชำระเงินค่าถ่ายทอดสดสัญญาณการแข่งขัน เทปบันทึกภาพการ</w:t>
      </w:r>
      <w:r w:rsidRPr="0052554A">
        <w:rPr>
          <w:rFonts w:ascii="Angsana New" w:hAnsi="Angsana New" w:hint="cs"/>
          <w:spacing w:val="-4"/>
          <w:cs/>
        </w:rPr>
        <w:t>แข่งขัน และรายการต่างๆของรายการฟุตบอลต่างประเทศให้กับ</w:t>
      </w:r>
      <w:r w:rsidR="003261AC" w:rsidRPr="0052554A">
        <w:rPr>
          <w:rFonts w:ascii="Angsana New" w:hAnsi="Angsana New" w:hint="cs"/>
          <w:spacing w:val="-4"/>
          <w:cs/>
        </w:rPr>
        <w:t>บริษัท บางกอกเอ็น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เต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>อร์เทนเม้น</w:t>
      </w:r>
      <w:proofErr w:type="spellStart"/>
      <w:r w:rsidR="003261AC" w:rsidRPr="0052554A">
        <w:rPr>
          <w:rFonts w:ascii="Angsana New" w:hAnsi="Angsana New" w:hint="cs"/>
          <w:spacing w:val="-4"/>
          <w:cs/>
        </w:rPr>
        <w:t>ต์</w:t>
      </w:r>
      <w:proofErr w:type="spellEnd"/>
      <w:r w:rsidR="003261AC" w:rsidRPr="0052554A">
        <w:rPr>
          <w:rFonts w:ascii="Angsana New" w:hAnsi="Angsana New" w:hint="cs"/>
          <w:spacing w:val="-4"/>
          <w:cs/>
        </w:rPr>
        <w:t xml:space="preserve"> จำกัด</w:t>
      </w:r>
      <w:r w:rsidR="00966605" w:rsidRPr="0052554A">
        <w:rPr>
          <w:rFonts w:ascii="Angsana New" w:hAnsi="Angsana New" w:hint="cs"/>
          <w:spacing w:val="-4"/>
          <w:cs/>
        </w:rPr>
        <w:t xml:space="preserve"> ซึ่งเป็น</w:t>
      </w:r>
      <w:r w:rsidR="00966605" w:rsidRPr="0003182D">
        <w:rPr>
          <w:rFonts w:ascii="Angsana New" w:hAnsi="Angsana New" w:hint="cs"/>
          <w:spacing w:val="-2"/>
          <w:cs/>
        </w:rPr>
        <w:t>บริษัทย่อยของบริษัท</w:t>
      </w:r>
      <w:r w:rsidRPr="0003182D">
        <w:rPr>
          <w:rFonts w:ascii="Angsana New" w:hAnsi="Angsana New" w:hint="cs"/>
          <w:spacing w:val="-2"/>
          <w:cs/>
        </w:rPr>
        <w:t>กับสถาบันการเงินแห่งหนึ่ง</w:t>
      </w:r>
      <w:r w:rsidR="0057140B" w:rsidRPr="0003182D">
        <w:rPr>
          <w:rFonts w:ascii="Angsana New" w:hAnsi="Angsana New" w:hint="cs"/>
          <w:spacing w:val="-2"/>
          <w:cs/>
        </w:rPr>
        <w:t xml:space="preserve"> </w:t>
      </w:r>
      <w:r w:rsidR="00C25B36" w:rsidRPr="0003182D">
        <w:rPr>
          <w:rFonts w:ascii="Angsana New" w:hAnsi="Angsana New" w:hint="cs"/>
          <w:spacing w:val="-2"/>
          <w:cs/>
        </w:rPr>
        <w:t>เป็น</w:t>
      </w:r>
      <w:r w:rsidR="003261AC" w:rsidRPr="0003182D">
        <w:rPr>
          <w:rFonts w:ascii="Angsana New" w:hAnsi="Angsana New" w:hint="cs"/>
          <w:spacing w:val="-2"/>
          <w:cs/>
        </w:rPr>
        <w:t>จำนวน</w:t>
      </w:r>
      <w:r w:rsidR="00081CA5" w:rsidRPr="0003182D">
        <w:rPr>
          <w:rFonts w:ascii="Angsana New" w:hAnsi="Angsana New" w:hint="cs"/>
          <w:spacing w:val="-2"/>
          <w:cs/>
        </w:rPr>
        <w:t>เงิน</w:t>
      </w:r>
      <w:r w:rsidR="003261AC" w:rsidRPr="0003182D">
        <w:rPr>
          <w:rFonts w:ascii="Angsana New" w:hAnsi="Angsana New" w:hint="cs"/>
          <w:spacing w:val="-2"/>
          <w:cs/>
        </w:rPr>
        <w:t xml:space="preserve"> </w:t>
      </w:r>
      <w:r w:rsidR="00253EDB" w:rsidRPr="00BC02E0">
        <w:rPr>
          <w:rFonts w:ascii="Angsana New" w:hAnsi="Angsana New"/>
          <w:spacing w:val="-2"/>
        </w:rPr>
        <w:t>1</w:t>
      </w:r>
      <w:r w:rsidR="0091255B" w:rsidRPr="0003182D">
        <w:rPr>
          <w:rFonts w:ascii="Angsana New" w:hAnsi="Angsana New" w:hint="cs"/>
          <w:spacing w:val="-2"/>
          <w:cs/>
        </w:rPr>
        <w:t xml:space="preserve"> </w:t>
      </w:r>
      <w:r w:rsidR="00FA2074" w:rsidRPr="0003182D">
        <w:rPr>
          <w:rFonts w:ascii="Angsana New" w:hAnsi="Angsana New" w:hint="cs"/>
          <w:spacing w:val="-2"/>
          <w:cs/>
        </w:rPr>
        <w:t>ล้าน</w:t>
      </w:r>
      <w:r w:rsidR="00253EDB">
        <w:rPr>
          <w:rFonts w:ascii="Angsana New" w:hAnsi="Angsana New" w:hint="cs"/>
          <w:spacing w:val="-2"/>
          <w:cs/>
        </w:rPr>
        <w:t>ดอลลาร์</w:t>
      </w:r>
      <w:r w:rsidR="001B2A10">
        <w:rPr>
          <w:rFonts w:ascii="Angsana New" w:hAnsi="Angsana New" w:hint="cs"/>
          <w:spacing w:val="-2"/>
          <w:cs/>
        </w:rPr>
        <w:t>สหรัฐ</w:t>
      </w:r>
      <w:r w:rsidR="00253EDB">
        <w:rPr>
          <w:rFonts w:ascii="Angsana New" w:hAnsi="Angsana New" w:hint="cs"/>
          <w:spacing w:val="-2"/>
          <w:cs/>
        </w:rPr>
        <w:t>อเมริกา</w:t>
      </w:r>
    </w:p>
    <w:p w14:paraId="4D83ED0B" w14:textId="77777777" w:rsidR="006F0DC3" w:rsidRDefault="006F0DC3" w:rsidP="00AE30FC">
      <w:pPr>
        <w:ind w:right="-64"/>
        <w:jc w:val="thaiDistribute"/>
        <w:rPr>
          <w:rFonts w:ascii="Angsana New" w:hAnsi="Angsana New"/>
          <w:sz w:val="8"/>
          <w:szCs w:val="8"/>
        </w:rPr>
      </w:pPr>
    </w:p>
    <w:p w14:paraId="5929A246" w14:textId="77777777" w:rsidR="0004178D" w:rsidRPr="0034208B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4208B">
        <w:rPr>
          <w:rFonts w:ascii="Angsana New" w:hAnsi="Angsana New" w:hint="cs"/>
          <w:b/>
          <w:bCs/>
          <w:cs/>
        </w:rPr>
        <w:lastRenderedPageBreak/>
        <w:t>คดีฟ้องร้อง</w:t>
      </w:r>
    </w:p>
    <w:p w14:paraId="2D434B1F" w14:textId="77777777" w:rsidR="00857744" w:rsidRPr="00EF6943" w:rsidRDefault="00857744" w:rsidP="00857744">
      <w:pPr>
        <w:ind w:left="630" w:right="-871"/>
        <w:rPr>
          <w:b/>
          <w:bCs/>
          <w:sz w:val="4"/>
          <w:szCs w:val="4"/>
        </w:rPr>
      </w:pPr>
    </w:p>
    <w:p w14:paraId="09A5A920" w14:textId="74B0301A" w:rsidR="00C34524" w:rsidRPr="00D072FE" w:rsidRDefault="0049147D" w:rsidP="00F44C7D">
      <w:pPr>
        <w:ind w:left="658" w:right="30" w:firstLine="476"/>
        <w:jc w:val="thaiDistribute"/>
        <w:rPr>
          <w:spacing w:val="-2"/>
        </w:rPr>
      </w:pPr>
      <w:r w:rsidRPr="0049147D">
        <w:rPr>
          <w:spacing w:val="-2"/>
          <w:cs/>
        </w:rPr>
        <w:t xml:space="preserve">บริษัทและบริษัทย่อยของบริษัท </w:t>
      </w:r>
      <w:r w:rsidR="009C7ED9">
        <w:rPr>
          <w:spacing w:val="-2"/>
        </w:rPr>
        <w:t>2</w:t>
      </w:r>
      <w:r w:rsidRPr="0049147D">
        <w:rPr>
          <w:spacing w:val="-2"/>
          <w:cs/>
        </w:rPr>
        <w:t xml:space="preserve"> แห่ง ถูกฟ้องเป็นจำเลยในคดีแรงงาน จำนวนทุนทรัพย์รวม </w:t>
      </w:r>
      <w:r w:rsidR="00A460A6">
        <w:rPr>
          <w:spacing w:val="-2"/>
        </w:rPr>
        <w:t xml:space="preserve">135.14 </w:t>
      </w:r>
      <w:r w:rsidRPr="0049147D">
        <w:rPr>
          <w:spacing w:val="-2"/>
          <w:cs/>
        </w:rPr>
        <w:t xml:space="preserve">ล้านบาท ในต้นปี </w:t>
      </w:r>
      <w:r w:rsidR="00A460A6">
        <w:rPr>
          <w:spacing w:val="-2"/>
        </w:rPr>
        <w:t>2565</w:t>
      </w:r>
      <w:r w:rsidRPr="0049147D">
        <w:rPr>
          <w:spacing w:val="-2"/>
          <w:cs/>
        </w:rPr>
        <w:t xml:space="preserve"> ศาลชั้นต้นมีคำพิพากษายกฟ้องของโจทก์</w:t>
      </w:r>
      <w:r w:rsidR="00F44C7D">
        <w:rPr>
          <w:rFonts w:hint="cs"/>
          <w:spacing w:val="-2"/>
          <w:cs/>
        </w:rPr>
        <w:t xml:space="preserve"> </w:t>
      </w:r>
      <w:r w:rsidRPr="0049147D">
        <w:rPr>
          <w:spacing w:val="-2"/>
          <w:cs/>
        </w:rPr>
        <w:t xml:space="preserve">และต่อมาศาลอุทธรณ์พิพากษายืนตามศาลชั้นต้น ซึ่ง </w:t>
      </w:r>
      <w:r w:rsidR="00A460A6">
        <w:rPr>
          <w:spacing w:val="-2"/>
          <w:cs/>
        </w:rPr>
        <w:br/>
      </w:r>
      <w:r w:rsidRPr="0049147D">
        <w:rPr>
          <w:spacing w:val="-2"/>
          <w:cs/>
        </w:rPr>
        <w:t xml:space="preserve">ณ วันที่ </w:t>
      </w:r>
      <w:r w:rsidR="00A460A6">
        <w:rPr>
          <w:spacing w:val="-2"/>
        </w:rPr>
        <w:t>3</w:t>
      </w:r>
      <w:r w:rsidR="00B51468">
        <w:rPr>
          <w:spacing w:val="-2"/>
        </w:rPr>
        <w:t>0</w:t>
      </w:r>
      <w:r w:rsidRPr="0049147D">
        <w:rPr>
          <w:spacing w:val="-2"/>
          <w:cs/>
        </w:rPr>
        <w:t xml:space="preserve"> ม</w:t>
      </w:r>
      <w:r w:rsidR="00B51468">
        <w:rPr>
          <w:rFonts w:hint="cs"/>
          <w:spacing w:val="-2"/>
          <w:cs/>
        </w:rPr>
        <w:t>ิถุนายน</w:t>
      </w:r>
      <w:r w:rsidRPr="0049147D">
        <w:rPr>
          <w:spacing w:val="-2"/>
          <w:cs/>
        </w:rPr>
        <w:t xml:space="preserve"> </w:t>
      </w:r>
      <w:r w:rsidR="00A460A6" w:rsidRPr="00D072FE">
        <w:rPr>
          <w:spacing w:val="-2"/>
        </w:rPr>
        <w:t>2566</w:t>
      </w:r>
      <w:r w:rsidRPr="00D072FE">
        <w:rPr>
          <w:spacing w:val="-2"/>
          <w:cs/>
        </w:rPr>
        <w:t xml:space="preserve"> คดีอยู่ระหว่างศาลฎีกาพิจารณาคำร้องขออนุญาตฎีกาของโจทก์ เพื่อพิจารณาว่าควรอนุญาตให้โจทก์ฎีกาหรือไม่ บริษัทและบริษัทย่อยคาดว่าจะไม่ได้รับความเสียหายจากคดีดังกล่าว ดังนั้นจึงไม่ได้บันทึกเป็นค่าใช้จ่ายและหนี้สินที่อาจเกิดขึ้น</w:t>
      </w:r>
    </w:p>
    <w:p w14:paraId="3355E154" w14:textId="77777777" w:rsidR="00C34524" w:rsidRPr="00D072FE" w:rsidRDefault="00C34524" w:rsidP="00A460A6">
      <w:pPr>
        <w:ind w:left="882" w:right="-56"/>
        <w:jc w:val="thaiDistribute"/>
        <w:rPr>
          <w:spacing w:val="-2"/>
          <w:sz w:val="8"/>
          <w:szCs w:val="8"/>
        </w:rPr>
      </w:pPr>
    </w:p>
    <w:p w14:paraId="4EE48955" w14:textId="77777777" w:rsidR="001E2F92" w:rsidRPr="001E2F92" w:rsidRDefault="001E2F92" w:rsidP="001E2F92">
      <w:pPr>
        <w:ind w:left="709" w:right="2" w:firstLine="411"/>
        <w:jc w:val="thaiDistribute"/>
        <w:rPr>
          <w:rFonts w:ascii="Angsana New" w:hAnsi="Angsana New"/>
          <w:spacing w:val="-6"/>
          <w:sz w:val="2"/>
          <w:szCs w:val="2"/>
        </w:rPr>
      </w:pPr>
    </w:p>
    <w:p w14:paraId="4D1860AB" w14:textId="77777777" w:rsidR="00F44C7D" w:rsidRPr="00F44C7D" w:rsidRDefault="00F44C7D" w:rsidP="00F44C7D">
      <w:pPr>
        <w:ind w:left="644" w:right="85" w:firstLine="490"/>
        <w:jc w:val="thaiDistribute"/>
        <w:rPr>
          <w:rFonts w:ascii="Angsana New" w:hAnsi="Angsana New"/>
          <w:sz w:val="8"/>
          <w:szCs w:val="8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0A8B7A06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55225B">
        <w:rPr>
          <w:rFonts w:ascii="Angsana New" w:hAnsi="Angsana New" w:hint="cs"/>
          <w:cs/>
        </w:rPr>
        <w:t>เมื่อ</w:t>
      </w:r>
      <w:r w:rsidRPr="00403835">
        <w:rPr>
          <w:rFonts w:ascii="Angsana New" w:hAnsi="Angsana New" w:hint="cs"/>
          <w:cs/>
        </w:rPr>
        <w:t xml:space="preserve">วันที่ </w:t>
      </w:r>
      <w:r w:rsidR="001A5D0D">
        <w:rPr>
          <w:rFonts w:ascii="Angsana New" w:hAnsi="Angsana New"/>
        </w:rPr>
        <w:t>9</w:t>
      </w:r>
      <w:r w:rsidR="00CB74D0">
        <w:rPr>
          <w:rFonts w:ascii="Angsana New" w:hAnsi="Angsana New" w:hint="cs"/>
          <w:cs/>
        </w:rPr>
        <w:t xml:space="preserve"> สิงหาคม</w:t>
      </w:r>
      <w:r w:rsidR="005F489E" w:rsidRPr="00403835">
        <w:rPr>
          <w:rFonts w:ascii="Angsana New" w:hAnsi="Angsana New" w:hint="cs"/>
          <w:cs/>
        </w:rPr>
        <w:t xml:space="preserve"> </w:t>
      </w:r>
      <w:r w:rsidR="00C74FB0" w:rsidRPr="00403835">
        <w:rPr>
          <w:rFonts w:ascii="Angsana New" w:hAnsi="Angsana New"/>
        </w:rPr>
        <w:t>256</w:t>
      </w:r>
      <w:r w:rsidR="00403835" w:rsidRPr="00403835">
        <w:rPr>
          <w:rFonts w:ascii="Angsana New" w:hAnsi="Angsana New"/>
        </w:rPr>
        <w:t>6</w:t>
      </w:r>
    </w:p>
    <w:sectPr w:rsidR="00842496" w:rsidSect="00AB23CC">
      <w:headerReference w:type="default" r:id="rId8"/>
      <w:footerReference w:type="default" r:id="rId9"/>
      <w:footerReference w:type="first" r:id="rId10"/>
      <w:pgSz w:w="11909" w:h="16834" w:code="9"/>
      <w:pgMar w:top="0" w:right="567" w:bottom="0" w:left="1049" w:header="567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BBB49" w14:textId="77777777" w:rsidR="000D0CBD" w:rsidRDefault="000D0CBD" w:rsidP="003A646B">
      <w:r>
        <w:separator/>
      </w:r>
    </w:p>
  </w:endnote>
  <w:endnote w:type="continuationSeparator" w:id="0">
    <w:p w14:paraId="3E871587" w14:textId="77777777" w:rsidR="000D0CBD" w:rsidRDefault="000D0CBD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654066" w14:textId="77777777" w:rsidR="00F84F29" w:rsidRPr="00730B57" w:rsidRDefault="00F84F29" w:rsidP="009A4E67">
    <w:pPr>
      <w:pStyle w:val="ae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ae"/>
      <w:ind w:right="-57"/>
      <w:jc w:val="right"/>
      <w:rPr>
        <w:sz w:val="24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5DFBF" w14:textId="77777777" w:rsidR="00F84F29" w:rsidRDefault="00F84F29">
    <w:pPr>
      <w:pStyle w:val="ae"/>
    </w:pPr>
    <w:r>
      <w:rPr>
        <w:rFonts w:hint="cs"/>
        <w:cs/>
      </w:rPr>
      <w:t>หน้า 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01ABE2" w14:textId="77777777" w:rsidR="000D0CBD" w:rsidRDefault="000D0CBD" w:rsidP="003A646B">
      <w:r>
        <w:separator/>
      </w:r>
    </w:p>
  </w:footnote>
  <w:footnote w:type="continuationSeparator" w:id="0">
    <w:p w14:paraId="69792CD1" w14:textId="77777777" w:rsidR="000D0CBD" w:rsidRDefault="000D0CBD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81AAD0" w14:textId="77777777" w:rsidR="00F84F29" w:rsidRDefault="00F84F29" w:rsidP="00D177AC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5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635568569">
    <w:abstractNumId w:val="2"/>
  </w:num>
  <w:num w:numId="2" w16cid:durableId="1179848367">
    <w:abstractNumId w:val="3"/>
  </w:num>
  <w:num w:numId="3" w16cid:durableId="896168080">
    <w:abstractNumId w:val="1"/>
  </w:num>
  <w:num w:numId="4" w16cid:durableId="589193154">
    <w:abstractNumId w:val="6"/>
  </w:num>
  <w:num w:numId="5" w16cid:durableId="1930115449">
    <w:abstractNumId w:val="4"/>
  </w:num>
  <w:num w:numId="6" w16cid:durableId="530607607">
    <w:abstractNumId w:val="0"/>
  </w:num>
  <w:num w:numId="7" w16cid:durableId="1314943237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CC7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067"/>
    <w:rsid w:val="00005135"/>
    <w:rsid w:val="000054A1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1009E"/>
    <w:rsid w:val="0001021E"/>
    <w:rsid w:val="0001087E"/>
    <w:rsid w:val="000109C3"/>
    <w:rsid w:val="00010CE9"/>
    <w:rsid w:val="00010CF8"/>
    <w:rsid w:val="000116C0"/>
    <w:rsid w:val="00011D27"/>
    <w:rsid w:val="00011E49"/>
    <w:rsid w:val="00011F6E"/>
    <w:rsid w:val="0001232D"/>
    <w:rsid w:val="0001262F"/>
    <w:rsid w:val="00012880"/>
    <w:rsid w:val="00012EE5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F1B"/>
    <w:rsid w:val="000260EC"/>
    <w:rsid w:val="00026274"/>
    <w:rsid w:val="000267B9"/>
    <w:rsid w:val="000267D2"/>
    <w:rsid w:val="00026F23"/>
    <w:rsid w:val="000272FA"/>
    <w:rsid w:val="000274A9"/>
    <w:rsid w:val="000275B2"/>
    <w:rsid w:val="00027A50"/>
    <w:rsid w:val="00027CC1"/>
    <w:rsid w:val="0003001C"/>
    <w:rsid w:val="00030227"/>
    <w:rsid w:val="00030617"/>
    <w:rsid w:val="00030B4C"/>
    <w:rsid w:val="0003182D"/>
    <w:rsid w:val="0003183A"/>
    <w:rsid w:val="00031EBD"/>
    <w:rsid w:val="000322C1"/>
    <w:rsid w:val="00032697"/>
    <w:rsid w:val="00032CB3"/>
    <w:rsid w:val="0003301B"/>
    <w:rsid w:val="00033042"/>
    <w:rsid w:val="000330C9"/>
    <w:rsid w:val="000331ED"/>
    <w:rsid w:val="000335D0"/>
    <w:rsid w:val="000342A9"/>
    <w:rsid w:val="0003442E"/>
    <w:rsid w:val="00034448"/>
    <w:rsid w:val="00034872"/>
    <w:rsid w:val="00034A7C"/>
    <w:rsid w:val="00034B0F"/>
    <w:rsid w:val="00034DEA"/>
    <w:rsid w:val="00034F27"/>
    <w:rsid w:val="0003508D"/>
    <w:rsid w:val="0003567C"/>
    <w:rsid w:val="00035805"/>
    <w:rsid w:val="000358BD"/>
    <w:rsid w:val="00035C30"/>
    <w:rsid w:val="00035D2B"/>
    <w:rsid w:val="00035D6A"/>
    <w:rsid w:val="00035EBC"/>
    <w:rsid w:val="00036123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97B"/>
    <w:rsid w:val="00046A79"/>
    <w:rsid w:val="00046E9E"/>
    <w:rsid w:val="00047096"/>
    <w:rsid w:val="000503C7"/>
    <w:rsid w:val="000505D6"/>
    <w:rsid w:val="00050610"/>
    <w:rsid w:val="000506E3"/>
    <w:rsid w:val="000509B0"/>
    <w:rsid w:val="000509F2"/>
    <w:rsid w:val="00050A6D"/>
    <w:rsid w:val="00050ADB"/>
    <w:rsid w:val="00050E1E"/>
    <w:rsid w:val="000510E8"/>
    <w:rsid w:val="000518CD"/>
    <w:rsid w:val="000526D2"/>
    <w:rsid w:val="00052868"/>
    <w:rsid w:val="00052E84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A95"/>
    <w:rsid w:val="00054C52"/>
    <w:rsid w:val="00054ECC"/>
    <w:rsid w:val="00054FFD"/>
    <w:rsid w:val="00055BA3"/>
    <w:rsid w:val="00055E66"/>
    <w:rsid w:val="000563C1"/>
    <w:rsid w:val="00056438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111D"/>
    <w:rsid w:val="00061553"/>
    <w:rsid w:val="00061D13"/>
    <w:rsid w:val="00061D49"/>
    <w:rsid w:val="00061E5F"/>
    <w:rsid w:val="000622CE"/>
    <w:rsid w:val="000623DF"/>
    <w:rsid w:val="0006259B"/>
    <w:rsid w:val="0006269B"/>
    <w:rsid w:val="00062B4E"/>
    <w:rsid w:val="000630FA"/>
    <w:rsid w:val="000632DD"/>
    <w:rsid w:val="00063376"/>
    <w:rsid w:val="0006349A"/>
    <w:rsid w:val="000639FF"/>
    <w:rsid w:val="00063B96"/>
    <w:rsid w:val="00064643"/>
    <w:rsid w:val="00064A5F"/>
    <w:rsid w:val="000650A7"/>
    <w:rsid w:val="00065114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101F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DA"/>
    <w:rsid w:val="00083A98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A9"/>
    <w:rsid w:val="0009349B"/>
    <w:rsid w:val="0009394A"/>
    <w:rsid w:val="00093A41"/>
    <w:rsid w:val="00093B02"/>
    <w:rsid w:val="00093CD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BD"/>
    <w:rsid w:val="000963D2"/>
    <w:rsid w:val="00096402"/>
    <w:rsid w:val="000968A2"/>
    <w:rsid w:val="00096AAF"/>
    <w:rsid w:val="00096B3F"/>
    <w:rsid w:val="000970CF"/>
    <w:rsid w:val="0009718C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B0E15"/>
    <w:rsid w:val="000B13C6"/>
    <w:rsid w:val="000B14D7"/>
    <w:rsid w:val="000B15E4"/>
    <w:rsid w:val="000B2157"/>
    <w:rsid w:val="000B297C"/>
    <w:rsid w:val="000B2DC0"/>
    <w:rsid w:val="000B33C8"/>
    <w:rsid w:val="000B35AF"/>
    <w:rsid w:val="000B36C8"/>
    <w:rsid w:val="000B379C"/>
    <w:rsid w:val="000B3A58"/>
    <w:rsid w:val="000B3F55"/>
    <w:rsid w:val="000B4185"/>
    <w:rsid w:val="000B45ED"/>
    <w:rsid w:val="000B48FD"/>
    <w:rsid w:val="000B4D1A"/>
    <w:rsid w:val="000B4EC2"/>
    <w:rsid w:val="000B4EEC"/>
    <w:rsid w:val="000B531B"/>
    <w:rsid w:val="000B5459"/>
    <w:rsid w:val="000B5850"/>
    <w:rsid w:val="000B5F67"/>
    <w:rsid w:val="000B607C"/>
    <w:rsid w:val="000B6810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B75"/>
    <w:rsid w:val="000C3BF4"/>
    <w:rsid w:val="000C3C9B"/>
    <w:rsid w:val="000C3EF6"/>
    <w:rsid w:val="000C4128"/>
    <w:rsid w:val="000C48B9"/>
    <w:rsid w:val="000C49B1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D02F7"/>
    <w:rsid w:val="000D0CBD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F7E"/>
    <w:rsid w:val="000D214A"/>
    <w:rsid w:val="000D2F3A"/>
    <w:rsid w:val="000D35E2"/>
    <w:rsid w:val="000D3862"/>
    <w:rsid w:val="000D38CA"/>
    <w:rsid w:val="000D3CF5"/>
    <w:rsid w:val="000D466A"/>
    <w:rsid w:val="000D4B70"/>
    <w:rsid w:val="000D4E86"/>
    <w:rsid w:val="000D510C"/>
    <w:rsid w:val="000D51E6"/>
    <w:rsid w:val="000D5607"/>
    <w:rsid w:val="000D58C2"/>
    <w:rsid w:val="000D5935"/>
    <w:rsid w:val="000D5BE8"/>
    <w:rsid w:val="000D639B"/>
    <w:rsid w:val="000D63E4"/>
    <w:rsid w:val="000D6501"/>
    <w:rsid w:val="000D6667"/>
    <w:rsid w:val="000D68AC"/>
    <w:rsid w:val="000D6D90"/>
    <w:rsid w:val="000D6DA3"/>
    <w:rsid w:val="000D6E2D"/>
    <w:rsid w:val="000D6F1C"/>
    <w:rsid w:val="000D6F8C"/>
    <w:rsid w:val="000D7092"/>
    <w:rsid w:val="000D716A"/>
    <w:rsid w:val="000D734A"/>
    <w:rsid w:val="000D742C"/>
    <w:rsid w:val="000D742D"/>
    <w:rsid w:val="000D7970"/>
    <w:rsid w:val="000D7B4E"/>
    <w:rsid w:val="000D7F22"/>
    <w:rsid w:val="000D7FAD"/>
    <w:rsid w:val="000E00F7"/>
    <w:rsid w:val="000E0A1E"/>
    <w:rsid w:val="000E0D14"/>
    <w:rsid w:val="000E1173"/>
    <w:rsid w:val="000E1613"/>
    <w:rsid w:val="000E1D6B"/>
    <w:rsid w:val="000E21B6"/>
    <w:rsid w:val="000E224F"/>
    <w:rsid w:val="000E241A"/>
    <w:rsid w:val="000E2681"/>
    <w:rsid w:val="000E27DB"/>
    <w:rsid w:val="000E2976"/>
    <w:rsid w:val="000E2A69"/>
    <w:rsid w:val="000E2D0A"/>
    <w:rsid w:val="000E3055"/>
    <w:rsid w:val="000E3069"/>
    <w:rsid w:val="000E34E6"/>
    <w:rsid w:val="000E3AAD"/>
    <w:rsid w:val="000E3B96"/>
    <w:rsid w:val="000E3D11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F02C1"/>
    <w:rsid w:val="000F0BE6"/>
    <w:rsid w:val="000F1066"/>
    <w:rsid w:val="000F1A6F"/>
    <w:rsid w:val="000F1E75"/>
    <w:rsid w:val="000F1E92"/>
    <w:rsid w:val="000F2C7D"/>
    <w:rsid w:val="000F2E2D"/>
    <w:rsid w:val="000F30D4"/>
    <w:rsid w:val="000F32BE"/>
    <w:rsid w:val="000F33A4"/>
    <w:rsid w:val="000F38AD"/>
    <w:rsid w:val="000F3A2E"/>
    <w:rsid w:val="000F3C7C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22B5"/>
    <w:rsid w:val="0010236A"/>
    <w:rsid w:val="00102683"/>
    <w:rsid w:val="001028DF"/>
    <w:rsid w:val="0010293D"/>
    <w:rsid w:val="00102D59"/>
    <w:rsid w:val="00102F9C"/>
    <w:rsid w:val="00103011"/>
    <w:rsid w:val="001032D2"/>
    <w:rsid w:val="00103783"/>
    <w:rsid w:val="00103A86"/>
    <w:rsid w:val="00103BF5"/>
    <w:rsid w:val="00103F78"/>
    <w:rsid w:val="00104456"/>
    <w:rsid w:val="00104B4E"/>
    <w:rsid w:val="0010512C"/>
    <w:rsid w:val="00105414"/>
    <w:rsid w:val="0010579C"/>
    <w:rsid w:val="00105878"/>
    <w:rsid w:val="00105894"/>
    <w:rsid w:val="00105D59"/>
    <w:rsid w:val="00105DCF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74C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3B7D"/>
    <w:rsid w:val="0011404D"/>
    <w:rsid w:val="00114215"/>
    <w:rsid w:val="00114772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4F3"/>
    <w:rsid w:val="00120561"/>
    <w:rsid w:val="00120567"/>
    <w:rsid w:val="00120989"/>
    <w:rsid w:val="00121034"/>
    <w:rsid w:val="0012127D"/>
    <w:rsid w:val="00121348"/>
    <w:rsid w:val="00121373"/>
    <w:rsid w:val="00121549"/>
    <w:rsid w:val="00121613"/>
    <w:rsid w:val="00121B5D"/>
    <w:rsid w:val="00121E44"/>
    <w:rsid w:val="001221FC"/>
    <w:rsid w:val="00122B51"/>
    <w:rsid w:val="00122D7F"/>
    <w:rsid w:val="00122D89"/>
    <w:rsid w:val="00122FDD"/>
    <w:rsid w:val="00123B58"/>
    <w:rsid w:val="00123EA7"/>
    <w:rsid w:val="00123F88"/>
    <w:rsid w:val="001240E4"/>
    <w:rsid w:val="00124346"/>
    <w:rsid w:val="001251D4"/>
    <w:rsid w:val="0012524E"/>
    <w:rsid w:val="001254A7"/>
    <w:rsid w:val="001255D8"/>
    <w:rsid w:val="00125697"/>
    <w:rsid w:val="001257EC"/>
    <w:rsid w:val="00125AEC"/>
    <w:rsid w:val="00125B76"/>
    <w:rsid w:val="00125BA1"/>
    <w:rsid w:val="00125C4B"/>
    <w:rsid w:val="001261B2"/>
    <w:rsid w:val="0012659F"/>
    <w:rsid w:val="0012669D"/>
    <w:rsid w:val="001269CD"/>
    <w:rsid w:val="00126D35"/>
    <w:rsid w:val="00126E0D"/>
    <w:rsid w:val="001271A1"/>
    <w:rsid w:val="00127376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CF3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FF3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EF"/>
    <w:rsid w:val="001630D0"/>
    <w:rsid w:val="00163691"/>
    <w:rsid w:val="00163857"/>
    <w:rsid w:val="001640B8"/>
    <w:rsid w:val="00164804"/>
    <w:rsid w:val="00164A96"/>
    <w:rsid w:val="00164CC7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87E"/>
    <w:rsid w:val="00170950"/>
    <w:rsid w:val="00170EA5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2CB"/>
    <w:rsid w:val="001763D1"/>
    <w:rsid w:val="0017645F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7F5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D5"/>
    <w:rsid w:val="00194119"/>
    <w:rsid w:val="00194584"/>
    <w:rsid w:val="00194A7E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62C"/>
    <w:rsid w:val="00197E28"/>
    <w:rsid w:val="001A00DD"/>
    <w:rsid w:val="001A0148"/>
    <w:rsid w:val="001A03CE"/>
    <w:rsid w:val="001A0ACB"/>
    <w:rsid w:val="001A12D6"/>
    <w:rsid w:val="001A18B8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66B"/>
    <w:rsid w:val="001A5C03"/>
    <w:rsid w:val="001A5D07"/>
    <w:rsid w:val="001A5D0D"/>
    <w:rsid w:val="001A61D5"/>
    <w:rsid w:val="001A63DC"/>
    <w:rsid w:val="001A64F7"/>
    <w:rsid w:val="001A65D6"/>
    <w:rsid w:val="001A6A1B"/>
    <w:rsid w:val="001A6AD5"/>
    <w:rsid w:val="001A6C63"/>
    <w:rsid w:val="001A71F9"/>
    <w:rsid w:val="001A7457"/>
    <w:rsid w:val="001A7E18"/>
    <w:rsid w:val="001A7F1E"/>
    <w:rsid w:val="001B019E"/>
    <w:rsid w:val="001B035B"/>
    <w:rsid w:val="001B09D2"/>
    <w:rsid w:val="001B0BB1"/>
    <w:rsid w:val="001B1714"/>
    <w:rsid w:val="001B1A4F"/>
    <w:rsid w:val="001B1CEA"/>
    <w:rsid w:val="001B265D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4AD"/>
    <w:rsid w:val="001C1ADB"/>
    <w:rsid w:val="001C1ECD"/>
    <w:rsid w:val="001C1F33"/>
    <w:rsid w:val="001C207F"/>
    <w:rsid w:val="001C2342"/>
    <w:rsid w:val="001C26E5"/>
    <w:rsid w:val="001C27EE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22A"/>
    <w:rsid w:val="001C6352"/>
    <w:rsid w:val="001C63C4"/>
    <w:rsid w:val="001C6B42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2232"/>
    <w:rsid w:val="001D23CF"/>
    <w:rsid w:val="001D2429"/>
    <w:rsid w:val="001D24EC"/>
    <w:rsid w:val="001D2550"/>
    <w:rsid w:val="001D260F"/>
    <w:rsid w:val="001D2A7F"/>
    <w:rsid w:val="001D3026"/>
    <w:rsid w:val="001D3213"/>
    <w:rsid w:val="001D3470"/>
    <w:rsid w:val="001D476F"/>
    <w:rsid w:val="001D54CE"/>
    <w:rsid w:val="001D5582"/>
    <w:rsid w:val="001D57CE"/>
    <w:rsid w:val="001D6104"/>
    <w:rsid w:val="001D6B36"/>
    <w:rsid w:val="001D6BD6"/>
    <w:rsid w:val="001D6CC7"/>
    <w:rsid w:val="001D6E0A"/>
    <w:rsid w:val="001D738C"/>
    <w:rsid w:val="001D7A31"/>
    <w:rsid w:val="001D7B3C"/>
    <w:rsid w:val="001D7BE7"/>
    <w:rsid w:val="001E0308"/>
    <w:rsid w:val="001E0ACE"/>
    <w:rsid w:val="001E0C93"/>
    <w:rsid w:val="001E0CA5"/>
    <w:rsid w:val="001E1076"/>
    <w:rsid w:val="001E1089"/>
    <w:rsid w:val="001E10CA"/>
    <w:rsid w:val="001E1327"/>
    <w:rsid w:val="001E1521"/>
    <w:rsid w:val="001E188F"/>
    <w:rsid w:val="001E19FD"/>
    <w:rsid w:val="001E1DAE"/>
    <w:rsid w:val="001E2885"/>
    <w:rsid w:val="001E2E8F"/>
    <w:rsid w:val="001E2F92"/>
    <w:rsid w:val="001E347A"/>
    <w:rsid w:val="001E36D5"/>
    <w:rsid w:val="001E3A89"/>
    <w:rsid w:val="001E3BD5"/>
    <w:rsid w:val="001E3E40"/>
    <w:rsid w:val="001E40FF"/>
    <w:rsid w:val="001E421A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F03"/>
    <w:rsid w:val="001F1188"/>
    <w:rsid w:val="001F1AED"/>
    <w:rsid w:val="001F1B67"/>
    <w:rsid w:val="001F1CE9"/>
    <w:rsid w:val="001F1D18"/>
    <w:rsid w:val="001F1F71"/>
    <w:rsid w:val="001F20C9"/>
    <w:rsid w:val="001F3125"/>
    <w:rsid w:val="001F3789"/>
    <w:rsid w:val="001F3B6D"/>
    <w:rsid w:val="001F418A"/>
    <w:rsid w:val="001F4338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550"/>
    <w:rsid w:val="001F6675"/>
    <w:rsid w:val="001F6ADE"/>
    <w:rsid w:val="001F7202"/>
    <w:rsid w:val="001F729A"/>
    <w:rsid w:val="001F763A"/>
    <w:rsid w:val="0020043B"/>
    <w:rsid w:val="00200441"/>
    <w:rsid w:val="00200907"/>
    <w:rsid w:val="00200FA5"/>
    <w:rsid w:val="0020168C"/>
    <w:rsid w:val="002017B8"/>
    <w:rsid w:val="002019F8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5156"/>
    <w:rsid w:val="0020568C"/>
    <w:rsid w:val="00205B47"/>
    <w:rsid w:val="00205CF1"/>
    <w:rsid w:val="00205D1A"/>
    <w:rsid w:val="00205D5F"/>
    <w:rsid w:val="00205D84"/>
    <w:rsid w:val="002064BB"/>
    <w:rsid w:val="00206632"/>
    <w:rsid w:val="00207447"/>
    <w:rsid w:val="00207621"/>
    <w:rsid w:val="002076B2"/>
    <w:rsid w:val="002076C5"/>
    <w:rsid w:val="00207DDD"/>
    <w:rsid w:val="0021045F"/>
    <w:rsid w:val="00210901"/>
    <w:rsid w:val="00210A24"/>
    <w:rsid w:val="00210C0E"/>
    <w:rsid w:val="00210C60"/>
    <w:rsid w:val="002111FF"/>
    <w:rsid w:val="00211225"/>
    <w:rsid w:val="00211AD3"/>
    <w:rsid w:val="00211E51"/>
    <w:rsid w:val="00211F7D"/>
    <w:rsid w:val="00211FA8"/>
    <w:rsid w:val="00212203"/>
    <w:rsid w:val="00212488"/>
    <w:rsid w:val="00212AF5"/>
    <w:rsid w:val="00212CCD"/>
    <w:rsid w:val="00213244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E68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71F"/>
    <w:rsid w:val="00226D4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3189"/>
    <w:rsid w:val="00233252"/>
    <w:rsid w:val="00233867"/>
    <w:rsid w:val="00233A4E"/>
    <w:rsid w:val="002340A5"/>
    <w:rsid w:val="00234493"/>
    <w:rsid w:val="00234A34"/>
    <w:rsid w:val="00234D3D"/>
    <w:rsid w:val="00234DFE"/>
    <w:rsid w:val="00234F0B"/>
    <w:rsid w:val="00235133"/>
    <w:rsid w:val="00235893"/>
    <w:rsid w:val="00235B30"/>
    <w:rsid w:val="00235D8E"/>
    <w:rsid w:val="00235E70"/>
    <w:rsid w:val="00235F45"/>
    <w:rsid w:val="002360C3"/>
    <w:rsid w:val="00236751"/>
    <w:rsid w:val="0023773F"/>
    <w:rsid w:val="00237821"/>
    <w:rsid w:val="00237C28"/>
    <w:rsid w:val="00237EB8"/>
    <w:rsid w:val="00240297"/>
    <w:rsid w:val="002402FD"/>
    <w:rsid w:val="002409BC"/>
    <w:rsid w:val="00240A3D"/>
    <w:rsid w:val="00240B2D"/>
    <w:rsid w:val="0024100B"/>
    <w:rsid w:val="00241181"/>
    <w:rsid w:val="002413A6"/>
    <w:rsid w:val="0024192E"/>
    <w:rsid w:val="00241CCB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501AA"/>
    <w:rsid w:val="00250456"/>
    <w:rsid w:val="00250559"/>
    <w:rsid w:val="00250CB0"/>
    <w:rsid w:val="00250D85"/>
    <w:rsid w:val="00251108"/>
    <w:rsid w:val="00251443"/>
    <w:rsid w:val="0025177A"/>
    <w:rsid w:val="00251BC8"/>
    <w:rsid w:val="00251CEA"/>
    <w:rsid w:val="00251D20"/>
    <w:rsid w:val="00251F4E"/>
    <w:rsid w:val="002530FC"/>
    <w:rsid w:val="0025343C"/>
    <w:rsid w:val="00253EDB"/>
    <w:rsid w:val="00253F6C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B32"/>
    <w:rsid w:val="00260BCC"/>
    <w:rsid w:val="00260C49"/>
    <w:rsid w:val="002619FE"/>
    <w:rsid w:val="00261ACE"/>
    <w:rsid w:val="00261B12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73"/>
    <w:rsid w:val="0026558C"/>
    <w:rsid w:val="00265692"/>
    <w:rsid w:val="00265788"/>
    <w:rsid w:val="0026585F"/>
    <w:rsid w:val="00265D11"/>
    <w:rsid w:val="00265DC3"/>
    <w:rsid w:val="00265FB9"/>
    <w:rsid w:val="00266120"/>
    <w:rsid w:val="0026654C"/>
    <w:rsid w:val="0026775F"/>
    <w:rsid w:val="00267C5F"/>
    <w:rsid w:val="00267C92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C6"/>
    <w:rsid w:val="0027670E"/>
    <w:rsid w:val="00276925"/>
    <w:rsid w:val="00276A75"/>
    <w:rsid w:val="00276BAC"/>
    <w:rsid w:val="002770CA"/>
    <w:rsid w:val="00277580"/>
    <w:rsid w:val="00277CF1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179"/>
    <w:rsid w:val="002831D1"/>
    <w:rsid w:val="0028360B"/>
    <w:rsid w:val="0028370E"/>
    <w:rsid w:val="002838B1"/>
    <w:rsid w:val="00283B52"/>
    <w:rsid w:val="00283F51"/>
    <w:rsid w:val="00284117"/>
    <w:rsid w:val="002841AD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4CF0"/>
    <w:rsid w:val="00295F58"/>
    <w:rsid w:val="002961BE"/>
    <w:rsid w:val="00296599"/>
    <w:rsid w:val="00296A35"/>
    <w:rsid w:val="00296CFF"/>
    <w:rsid w:val="00296D60"/>
    <w:rsid w:val="00296DDE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45E"/>
    <w:rsid w:val="002B060F"/>
    <w:rsid w:val="002B07D9"/>
    <w:rsid w:val="002B0A89"/>
    <w:rsid w:val="002B1634"/>
    <w:rsid w:val="002B17B6"/>
    <w:rsid w:val="002B19B5"/>
    <w:rsid w:val="002B19BC"/>
    <w:rsid w:val="002B1ACE"/>
    <w:rsid w:val="002B1F78"/>
    <w:rsid w:val="002B2206"/>
    <w:rsid w:val="002B2208"/>
    <w:rsid w:val="002B2212"/>
    <w:rsid w:val="002B22CA"/>
    <w:rsid w:val="002B2338"/>
    <w:rsid w:val="002B251F"/>
    <w:rsid w:val="002B2706"/>
    <w:rsid w:val="002B2A25"/>
    <w:rsid w:val="002B316F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75C"/>
    <w:rsid w:val="002C596E"/>
    <w:rsid w:val="002C63A4"/>
    <w:rsid w:val="002C63E3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F8"/>
    <w:rsid w:val="002D0419"/>
    <w:rsid w:val="002D0706"/>
    <w:rsid w:val="002D0947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3021"/>
    <w:rsid w:val="002E33D6"/>
    <w:rsid w:val="002E3907"/>
    <w:rsid w:val="002E3BCE"/>
    <w:rsid w:val="002E3DA4"/>
    <w:rsid w:val="002E463D"/>
    <w:rsid w:val="002E4968"/>
    <w:rsid w:val="002E4B9B"/>
    <w:rsid w:val="002E4BAD"/>
    <w:rsid w:val="002E4C1E"/>
    <w:rsid w:val="002E4C47"/>
    <w:rsid w:val="002E50F0"/>
    <w:rsid w:val="002E5860"/>
    <w:rsid w:val="002E58BD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6243"/>
    <w:rsid w:val="002F6343"/>
    <w:rsid w:val="002F6456"/>
    <w:rsid w:val="002F655E"/>
    <w:rsid w:val="002F6588"/>
    <w:rsid w:val="002F69F6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A"/>
    <w:rsid w:val="00301E82"/>
    <w:rsid w:val="003020DA"/>
    <w:rsid w:val="00302716"/>
    <w:rsid w:val="00302AC1"/>
    <w:rsid w:val="00302AC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FBA"/>
    <w:rsid w:val="003101E2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723"/>
    <w:rsid w:val="00313AE8"/>
    <w:rsid w:val="00313F12"/>
    <w:rsid w:val="0031409A"/>
    <w:rsid w:val="00314152"/>
    <w:rsid w:val="00314419"/>
    <w:rsid w:val="00314667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C6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542"/>
    <w:rsid w:val="00324A63"/>
    <w:rsid w:val="00324BB1"/>
    <w:rsid w:val="003250C5"/>
    <w:rsid w:val="0032519D"/>
    <w:rsid w:val="003255B8"/>
    <w:rsid w:val="00325691"/>
    <w:rsid w:val="00325771"/>
    <w:rsid w:val="0032577B"/>
    <w:rsid w:val="00325B16"/>
    <w:rsid w:val="00325F2A"/>
    <w:rsid w:val="00325F3F"/>
    <w:rsid w:val="003261AC"/>
    <w:rsid w:val="00326485"/>
    <w:rsid w:val="0032663E"/>
    <w:rsid w:val="0032669C"/>
    <w:rsid w:val="0032678C"/>
    <w:rsid w:val="00326A5A"/>
    <w:rsid w:val="00326BD7"/>
    <w:rsid w:val="00326C95"/>
    <w:rsid w:val="00326F85"/>
    <w:rsid w:val="003272CB"/>
    <w:rsid w:val="00327537"/>
    <w:rsid w:val="0032760B"/>
    <w:rsid w:val="003277CF"/>
    <w:rsid w:val="00327853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8CD"/>
    <w:rsid w:val="00332FD7"/>
    <w:rsid w:val="00333015"/>
    <w:rsid w:val="00333359"/>
    <w:rsid w:val="003334D9"/>
    <w:rsid w:val="003334DA"/>
    <w:rsid w:val="00333EF5"/>
    <w:rsid w:val="00334441"/>
    <w:rsid w:val="00334522"/>
    <w:rsid w:val="00334CBC"/>
    <w:rsid w:val="00334F00"/>
    <w:rsid w:val="00334FEC"/>
    <w:rsid w:val="003353B2"/>
    <w:rsid w:val="00335C29"/>
    <w:rsid w:val="003365A8"/>
    <w:rsid w:val="00336819"/>
    <w:rsid w:val="0033714E"/>
    <w:rsid w:val="003371CE"/>
    <w:rsid w:val="0033720A"/>
    <w:rsid w:val="003372C4"/>
    <w:rsid w:val="00337858"/>
    <w:rsid w:val="00337FB5"/>
    <w:rsid w:val="00340297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AEE"/>
    <w:rsid w:val="003433D8"/>
    <w:rsid w:val="00343604"/>
    <w:rsid w:val="003443F0"/>
    <w:rsid w:val="0034487F"/>
    <w:rsid w:val="00344A22"/>
    <w:rsid w:val="00344B73"/>
    <w:rsid w:val="00344E1B"/>
    <w:rsid w:val="00345288"/>
    <w:rsid w:val="003452C8"/>
    <w:rsid w:val="0034556C"/>
    <w:rsid w:val="003459EC"/>
    <w:rsid w:val="00345C4B"/>
    <w:rsid w:val="00345D83"/>
    <w:rsid w:val="00345ED1"/>
    <w:rsid w:val="003463F0"/>
    <w:rsid w:val="003467FE"/>
    <w:rsid w:val="0034686A"/>
    <w:rsid w:val="003468AF"/>
    <w:rsid w:val="00347103"/>
    <w:rsid w:val="00347371"/>
    <w:rsid w:val="0034743C"/>
    <w:rsid w:val="00347557"/>
    <w:rsid w:val="00347C84"/>
    <w:rsid w:val="00347CB0"/>
    <w:rsid w:val="00347CB4"/>
    <w:rsid w:val="00347CFA"/>
    <w:rsid w:val="00350469"/>
    <w:rsid w:val="003504C1"/>
    <w:rsid w:val="00350525"/>
    <w:rsid w:val="0035078D"/>
    <w:rsid w:val="00350BD8"/>
    <w:rsid w:val="00350DFD"/>
    <w:rsid w:val="0035163B"/>
    <w:rsid w:val="00351745"/>
    <w:rsid w:val="003518DA"/>
    <w:rsid w:val="00351B5F"/>
    <w:rsid w:val="00351BD4"/>
    <w:rsid w:val="00351D32"/>
    <w:rsid w:val="003522A3"/>
    <w:rsid w:val="00352430"/>
    <w:rsid w:val="00352CC1"/>
    <w:rsid w:val="00352FF8"/>
    <w:rsid w:val="00353310"/>
    <w:rsid w:val="003546A2"/>
    <w:rsid w:val="00354708"/>
    <w:rsid w:val="003548D2"/>
    <w:rsid w:val="00354945"/>
    <w:rsid w:val="00354B42"/>
    <w:rsid w:val="00354B56"/>
    <w:rsid w:val="00354C73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54D"/>
    <w:rsid w:val="00356566"/>
    <w:rsid w:val="00356B2B"/>
    <w:rsid w:val="00357307"/>
    <w:rsid w:val="00357424"/>
    <w:rsid w:val="003578E5"/>
    <w:rsid w:val="00360158"/>
    <w:rsid w:val="00360305"/>
    <w:rsid w:val="0036036F"/>
    <w:rsid w:val="0036052C"/>
    <w:rsid w:val="00360A04"/>
    <w:rsid w:val="00360BE7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4F4"/>
    <w:rsid w:val="003657B0"/>
    <w:rsid w:val="00365BEA"/>
    <w:rsid w:val="00365BEF"/>
    <w:rsid w:val="00366003"/>
    <w:rsid w:val="00366046"/>
    <w:rsid w:val="00366086"/>
    <w:rsid w:val="00366143"/>
    <w:rsid w:val="003667EB"/>
    <w:rsid w:val="00366DD1"/>
    <w:rsid w:val="00366E3A"/>
    <w:rsid w:val="00366F40"/>
    <w:rsid w:val="0036705C"/>
    <w:rsid w:val="00367116"/>
    <w:rsid w:val="003672C8"/>
    <w:rsid w:val="003676B5"/>
    <w:rsid w:val="00367B45"/>
    <w:rsid w:val="00367DAD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C5"/>
    <w:rsid w:val="00372154"/>
    <w:rsid w:val="00372480"/>
    <w:rsid w:val="00372735"/>
    <w:rsid w:val="0037279B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47"/>
    <w:rsid w:val="003749FE"/>
    <w:rsid w:val="00374A4F"/>
    <w:rsid w:val="0037696B"/>
    <w:rsid w:val="00376B13"/>
    <w:rsid w:val="00376C20"/>
    <w:rsid w:val="00376F77"/>
    <w:rsid w:val="003770DE"/>
    <w:rsid w:val="0037734E"/>
    <w:rsid w:val="003773D9"/>
    <w:rsid w:val="00377B8F"/>
    <w:rsid w:val="00380074"/>
    <w:rsid w:val="00380407"/>
    <w:rsid w:val="00380477"/>
    <w:rsid w:val="003807F5"/>
    <w:rsid w:val="00380933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366"/>
    <w:rsid w:val="00391712"/>
    <w:rsid w:val="003918A1"/>
    <w:rsid w:val="00391A89"/>
    <w:rsid w:val="00391F08"/>
    <w:rsid w:val="0039235A"/>
    <w:rsid w:val="0039277B"/>
    <w:rsid w:val="00392901"/>
    <w:rsid w:val="0039332B"/>
    <w:rsid w:val="0039343C"/>
    <w:rsid w:val="003936C0"/>
    <w:rsid w:val="00393AAF"/>
    <w:rsid w:val="00393D91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C7"/>
    <w:rsid w:val="00396032"/>
    <w:rsid w:val="0039651C"/>
    <w:rsid w:val="00396561"/>
    <w:rsid w:val="00396597"/>
    <w:rsid w:val="00396868"/>
    <w:rsid w:val="00396B70"/>
    <w:rsid w:val="00396CCB"/>
    <w:rsid w:val="0039752D"/>
    <w:rsid w:val="00397558"/>
    <w:rsid w:val="0039766D"/>
    <w:rsid w:val="003976D7"/>
    <w:rsid w:val="00397BAE"/>
    <w:rsid w:val="003A08A3"/>
    <w:rsid w:val="003A0BA5"/>
    <w:rsid w:val="003A0C17"/>
    <w:rsid w:val="003A0C96"/>
    <w:rsid w:val="003A0D6C"/>
    <w:rsid w:val="003A109C"/>
    <w:rsid w:val="003A1288"/>
    <w:rsid w:val="003A13D2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C1E"/>
    <w:rsid w:val="003B2FDE"/>
    <w:rsid w:val="003B3025"/>
    <w:rsid w:val="003B3184"/>
    <w:rsid w:val="003B342B"/>
    <w:rsid w:val="003B362F"/>
    <w:rsid w:val="003B3682"/>
    <w:rsid w:val="003B369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7124"/>
    <w:rsid w:val="003B7633"/>
    <w:rsid w:val="003B7758"/>
    <w:rsid w:val="003B7AC8"/>
    <w:rsid w:val="003B7C82"/>
    <w:rsid w:val="003C01AA"/>
    <w:rsid w:val="003C030A"/>
    <w:rsid w:val="003C05D1"/>
    <w:rsid w:val="003C0C72"/>
    <w:rsid w:val="003C0DBA"/>
    <w:rsid w:val="003C0F3C"/>
    <w:rsid w:val="003C152F"/>
    <w:rsid w:val="003C18E7"/>
    <w:rsid w:val="003C20BD"/>
    <w:rsid w:val="003C24BE"/>
    <w:rsid w:val="003C2966"/>
    <w:rsid w:val="003C2A78"/>
    <w:rsid w:val="003C2EDC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B9"/>
    <w:rsid w:val="003C5C46"/>
    <w:rsid w:val="003C5D4B"/>
    <w:rsid w:val="003C5FC2"/>
    <w:rsid w:val="003C6061"/>
    <w:rsid w:val="003C64E0"/>
    <w:rsid w:val="003C6561"/>
    <w:rsid w:val="003C6CCA"/>
    <w:rsid w:val="003C7606"/>
    <w:rsid w:val="003C7AF2"/>
    <w:rsid w:val="003C7CCE"/>
    <w:rsid w:val="003C7CE2"/>
    <w:rsid w:val="003C7CE8"/>
    <w:rsid w:val="003D05DC"/>
    <w:rsid w:val="003D05F2"/>
    <w:rsid w:val="003D17FA"/>
    <w:rsid w:val="003D2147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D2"/>
    <w:rsid w:val="003D6C26"/>
    <w:rsid w:val="003D70AA"/>
    <w:rsid w:val="003D79F2"/>
    <w:rsid w:val="003D7AF0"/>
    <w:rsid w:val="003E0125"/>
    <w:rsid w:val="003E0694"/>
    <w:rsid w:val="003E09DB"/>
    <w:rsid w:val="003E0AFF"/>
    <w:rsid w:val="003E14CC"/>
    <w:rsid w:val="003E17EB"/>
    <w:rsid w:val="003E26FA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60EA"/>
    <w:rsid w:val="003E6449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F2"/>
    <w:rsid w:val="003F11CE"/>
    <w:rsid w:val="003F1668"/>
    <w:rsid w:val="003F1B90"/>
    <w:rsid w:val="003F1CBA"/>
    <w:rsid w:val="003F1E90"/>
    <w:rsid w:val="003F2152"/>
    <w:rsid w:val="003F2215"/>
    <w:rsid w:val="003F274B"/>
    <w:rsid w:val="003F29BA"/>
    <w:rsid w:val="003F2B8E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EB0"/>
    <w:rsid w:val="003F6AD1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C53"/>
    <w:rsid w:val="00404C96"/>
    <w:rsid w:val="0040537C"/>
    <w:rsid w:val="00405526"/>
    <w:rsid w:val="0040586E"/>
    <w:rsid w:val="00405A2B"/>
    <w:rsid w:val="00405E93"/>
    <w:rsid w:val="00405F6E"/>
    <w:rsid w:val="004062D8"/>
    <w:rsid w:val="004066B7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14FF"/>
    <w:rsid w:val="0041182D"/>
    <w:rsid w:val="00412439"/>
    <w:rsid w:val="004124DE"/>
    <w:rsid w:val="00412560"/>
    <w:rsid w:val="004125EE"/>
    <w:rsid w:val="00412967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1F"/>
    <w:rsid w:val="00420B57"/>
    <w:rsid w:val="00420C3F"/>
    <w:rsid w:val="00420F9B"/>
    <w:rsid w:val="0042106A"/>
    <w:rsid w:val="00421389"/>
    <w:rsid w:val="00421761"/>
    <w:rsid w:val="0042184A"/>
    <w:rsid w:val="00421BF3"/>
    <w:rsid w:val="00421C2C"/>
    <w:rsid w:val="00421C52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503E"/>
    <w:rsid w:val="004254AE"/>
    <w:rsid w:val="00425959"/>
    <w:rsid w:val="00425EB9"/>
    <w:rsid w:val="00425ED8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A98"/>
    <w:rsid w:val="00435C43"/>
    <w:rsid w:val="004362CD"/>
    <w:rsid w:val="00436509"/>
    <w:rsid w:val="00436836"/>
    <w:rsid w:val="00436EC1"/>
    <w:rsid w:val="0043750F"/>
    <w:rsid w:val="00437AFE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408"/>
    <w:rsid w:val="0044355B"/>
    <w:rsid w:val="0044378A"/>
    <w:rsid w:val="00443E02"/>
    <w:rsid w:val="00443E87"/>
    <w:rsid w:val="004442B2"/>
    <w:rsid w:val="0044465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C0A"/>
    <w:rsid w:val="0045028D"/>
    <w:rsid w:val="00450517"/>
    <w:rsid w:val="00450842"/>
    <w:rsid w:val="00450F62"/>
    <w:rsid w:val="00451BC3"/>
    <w:rsid w:val="00451D1B"/>
    <w:rsid w:val="00452704"/>
    <w:rsid w:val="00452D2C"/>
    <w:rsid w:val="004530C8"/>
    <w:rsid w:val="00453101"/>
    <w:rsid w:val="004535D3"/>
    <w:rsid w:val="0045383E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D32"/>
    <w:rsid w:val="00462085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749"/>
    <w:rsid w:val="004667F0"/>
    <w:rsid w:val="00466A22"/>
    <w:rsid w:val="0046714E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967"/>
    <w:rsid w:val="00470B79"/>
    <w:rsid w:val="00471691"/>
    <w:rsid w:val="004717A3"/>
    <w:rsid w:val="00471D78"/>
    <w:rsid w:val="00471DA2"/>
    <w:rsid w:val="004722AD"/>
    <w:rsid w:val="00472686"/>
    <w:rsid w:val="004728D2"/>
    <w:rsid w:val="00472CD8"/>
    <w:rsid w:val="00473217"/>
    <w:rsid w:val="0047339C"/>
    <w:rsid w:val="00473EE7"/>
    <w:rsid w:val="00474990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D31"/>
    <w:rsid w:val="004822FB"/>
    <w:rsid w:val="004827A1"/>
    <w:rsid w:val="00482A20"/>
    <w:rsid w:val="00482DD6"/>
    <w:rsid w:val="0048332A"/>
    <w:rsid w:val="00483808"/>
    <w:rsid w:val="00483D41"/>
    <w:rsid w:val="0048493E"/>
    <w:rsid w:val="00484D98"/>
    <w:rsid w:val="00484F82"/>
    <w:rsid w:val="004850B4"/>
    <w:rsid w:val="004850D6"/>
    <w:rsid w:val="004851DC"/>
    <w:rsid w:val="0048541D"/>
    <w:rsid w:val="004854A8"/>
    <w:rsid w:val="0048592D"/>
    <w:rsid w:val="00485A1C"/>
    <w:rsid w:val="00485A91"/>
    <w:rsid w:val="00485AD9"/>
    <w:rsid w:val="00485BC5"/>
    <w:rsid w:val="004863C0"/>
    <w:rsid w:val="0048666F"/>
    <w:rsid w:val="00486937"/>
    <w:rsid w:val="004869A5"/>
    <w:rsid w:val="00486BF6"/>
    <w:rsid w:val="00487361"/>
    <w:rsid w:val="00487463"/>
    <w:rsid w:val="004875EA"/>
    <w:rsid w:val="004876F9"/>
    <w:rsid w:val="0048785A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DC"/>
    <w:rsid w:val="00495E85"/>
    <w:rsid w:val="00495F53"/>
    <w:rsid w:val="0049604E"/>
    <w:rsid w:val="00496305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6FDA"/>
    <w:rsid w:val="004A7149"/>
    <w:rsid w:val="004A74D2"/>
    <w:rsid w:val="004A797D"/>
    <w:rsid w:val="004A7CCA"/>
    <w:rsid w:val="004A7E36"/>
    <w:rsid w:val="004B099D"/>
    <w:rsid w:val="004B0DAB"/>
    <w:rsid w:val="004B159E"/>
    <w:rsid w:val="004B1615"/>
    <w:rsid w:val="004B17E0"/>
    <w:rsid w:val="004B213B"/>
    <w:rsid w:val="004B2157"/>
    <w:rsid w:val="004B21DF"/>
    <w:rsid w:val="004B2E37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DC6"/>
    <w:rsid w:val="004C2459"/>
    <w:rsid w:val="004C2513"/>
    <w:rsid w:val="004C2735"/>
    <w:rsid w:val="004C283A"/>
    <w:rsid w:val="004C30A5"/>
    <w:rsid w:val="004C31D6"/>
    <w:rsid w:val="004C35B6"/>
    <w:rsid w:val="004C3DB1"/>
    <w:rsid w:val="004C5965"/>
    <w:rsid w:val="004C625F"/>
    <w:rsid w:val="004C6330"/>
    <w:rsid w:val="004C6409"/>
    <w:rsid w:val="004C654D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1BE"/>
    <w:rsid w:val="004D3277"/>
    <w:rsid w:val="004D36E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822"/>
    <w:rsid w:val="004D6877"/>
    <w:rsid w:val="004D6934"/>
    <w:rsid w:val="004D6C1B"/>
    <w:rsid w:val="004D6D13"/>
    <w:rsid w:val="004D6F1B"/>
    <w:rsid w:val="004D7177"/>
    <w:rsid w:val="004D7748"/>
    <w:rsid w:val="004D7CE3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79"/>
    <w:rsid w:val="004E1848"/>
    <w:rsid w:val="004E193F"/>
    <w:rsid w:val="004E19E0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5B4"/>
    <w:rsid w:val="004E7D4C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905"/>
    <w:rsid w:val="004F4D9D"/>
    <w:rsid w:val="004F5064"/>
    <w:rsid w:val="004F53FA"/>
    <w:rsid w:val="004F6339"/>
    <w:rsid w:val="004F6824"/>
    <w:rsid w:val="004F6849"/>
    <w:rsid w:val="004F6882"/>
    <w:rsid w:val="004F68BE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159"/>
    <w:rsid w:val="005204FD"/>
    <w:rsid w:val="005205A4"/>
    <w:rsid w:val="005207C1"/>
    <w:rsid w:val="00521064"/>
    <w:rsid w:val="0052120A"/>
    <w:rsid w:val="0052140A"/>
    <w:rsid w:val="00521535"/>
    <w:rsid w:val="00521C1F"/>
    <w:rsid w:val="00521D71"/>
    <w:rsid w:val="00521DD5"/>
    <w:rsid w:val="005221DA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B4B"/>
    <w:rsid w:val="00527D0C"/>
    <w:rsid w:val="00527E9D"/>
    <w:rsid w:val="005301E7"/>
    <w:rsid w:val="005303B6"/>
    <w:rsid w:val="0053045C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E7D"/>
    <w:rsid w:val="00536F1B"/>
    <w:rsid w:val="00536FD9"/>
    <w:rsid w:val="005370B5"/>
    <w:rsid w:val="0053770C"/>
    <w:rsid w:val="005403D3"/>
    <w:rsid w:val="00540638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178"/>
    <w:rsid w:val="00544C0C"/>
    <w:rsid w:val="00544F29"/>
    <w:rsid w:val="00545044"/>
    <w:rsid w:val="005455F2"/>
    <w:rsid w:val="00545864"/>
    <w:rsid w:val="005458C7"/>
    <w:rsid w:val="005458EF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198"/>
    <w:rsid w:val="0055225B"/>
    <w:rsid w:val="005525C7"/>
    <w:rsid w:val="00552B05"/>
    <w:rsid w:val="0055311C"/>
    <w:rsid w:val="00553155"/>
    <w:rsid w:val="0055317C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A55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139"/>
    <w:rsid w:val="0056437C"/>
    <w:rsid w:val="00564457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8D8"/>
    <w:rsid w:val="00574980"/>
    <w:rsid w:val="00574CC1"/>
    <w:rsid w:val="00574E3A"/>
    <w:rsid w:val="00574F83"/>
    <w:rsid w:val="00575C04"/>
    <w:rsid w:val="00575DE9"/>
    <w:rsid w:val="00575F81"/>
    <w:rsid w:val="00576522"/>
    <w:rsid w:val="00576C8F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530"/>
    <w:rsid w:val="00581787"/>
    <w:rsid w:val="00581D0E"/>
    <w:rsid w:val="00581E3A"/>
    <w:rsid w:val="0058213F"/>
    <w:rsid w:val="005821C5"/>
    <w:rsid w:val="005829DA"/>
    <w:rsid w:val="00582AD5"/>
    <w:rsid w:val="00582C40"/>
    <w:rsid w:val="00582E81"/>
    <w:rsid w:val="00582F4E"/>
    <w:rsid w:val="005837F8"/>
    <w:rsid w:val="00583EBA"/>
    <w:rsid w:val="00583FB7"/>
    <w:rsid w:val="005840B6"/>
    <w:rsid w:val="0058419C"/>
    <w:rsid w:val="005843B0"/>
    <w:rsid w:val="005844F6"/>
    <w:rsid w:val="00584ED2"/>
    <w:rsid w:val="005859E9"/>
    <w:rsid w:val="00585C28"/>
    <w:rsid w:val="00585D28"/>
    <w:rsid w:val="00585E38"/>
    <w:rsid w:val="00585E63"/>
    <w:rsid w:val="0058619B"/>
    <w:rsid w:val="0058623D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E0"/>
    <w:rsid w:val="00595CFD"/>
    <w:rsid w:val="00595D7F"/>
    <w:rsid w:val="00595E85"/>
    <w:rsid w:val="0059611C"/>
    <w:rsid w:val="005962F3"/>
    <w:rsid w:val="00596991"/>
    <w:rsid w:val="00596DC0"/>
    <w:rsid w:val="00596FB6"/>
    <w:rsid w:val="0059720D"/>
    <w:rsid w:val="0059729D"/>
    <w:rsid w:val="0059744E"/>
    <w:rsid w:val="00597B0A"/>
    <w:rsid w:val="00597E9F"/>
    <w:rsid w:val="005A00E2"/>
    <w:rsid w:val="005A05EE"/>
    <w:rsid w:val="005A08E6"/>
    <w:rsid w:val="005A0B73"/>
    <w:rsid w:val="005A1023"/>
    <w:rsid w:val="005A1458"/>
    <w:rsid w:val="005A155B"/>
    <w:rsid w:val="005A1A70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E3F"/>
    <w:rsid w:val="005A3FED"/>
    <w:rsid w:val="005A4142"/>
    <w:rsid w:val="005A41C0"/>
    <w:rsid w:val="005A446B"/>
    <w:rsid w:val="005A4964"/>
    <w:rsid w:val="005A507B"/>
    <w:rsid w:val="005A50D1"/>
    <w:rsid w:val="005A5238"/>
    <w:rsid w:val="005A524C"/>
    <w:rsid w:val="005A5373"/>
    <w:rsid w:val="005A59F6"/>
    <w:rsid w:val="005A5DCC"/>
    <w:rsid w:val="005A5F80"/>
    <w:rsid w:val="005A69F4"/>
    <w:rsid w:val="005A6A1E"/>
    <w:rsid w:val="005A6A8B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2053"/>
    <w:rsid w:val="005B277A"/>
    <w:rsid w:val="005B2ABB"/>
    <w:rsid w:val="005B2AE3"/>
    <w:rsid w:val="005B2CF3"/>
    <w:rsid w:val="005B2DEC"/>
    <w:rsid w:val="005B2FF7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FF6"/>
    <w:rsid w:val="005B70D8"/>
    <w:rsid w:val="005B7496"/>
    <w:rsid w:val="005B7C23"/>
    <w:rsid w:val="005B7CA1"/>
    <w:rsid w:val="005C05FE"/>
    <w:rsid w:val="005C0AE0"/>
    <w:rsid w:val="005C0D88"/>
    <w:rsid w:val="005C1067"/>
    <w:rsid w:val="005C1187"/>
    <w:rsid w:val="005C15DF"/>
    <w:rsid w:val="005C1943"/>
    <w:rsid w:val="005C1D91"/>
    <w:rsid w:val="005C1E69"/>
    <w:rsid w:val="005C1FA0"/>
    <w:rsid w:val="005C22D7"/>
    <w:rsid w:val="005C2463"/>
    <w:rsid w:val="005C2867"/>
    <w:rsid w:val="005C2DEE"/>
    <w:rsid w:val="005C3438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D60"/>
    <w:rsid w:val="005C5EB3"/>
    <w:rsid w:val="005C5F2E"/>
    <w:rsid w:val="005C6203"/>
    <w:rsid w:val="005C62F7"/>
    <w:rsid w:val="005C655A"/>
    <w:rsid w:val="005C6867"/>
    <w:rsid w:val="005C6AC5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5C"/>
    <w:rsid w:val="005D100B"/>
    <w:rsid w:val="005D1598"/>
    <w:rsid w:val="005D18F4"/>
    <w:rsid w:val="005D1D4A"/>
    <w:rsid w:val="005D1DEB"/>
    <w:rsid w:val="005D1F82"/>
    <w:rsid w:val="005D26E2"/>
    <w:rsid w:val="005D27EF"/>
    <w:rsid w:val="005D2879"/>
    <w:rsid w:val="005D29A4"/>
    <w:rsid w:val="005D2B43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E0227"/>
    <w:rsid w:val="005E03FF"/>
    <w:rsid w:val="005E0621"/>
    <w:rsid w:val="005E06C7"/>
    <w:rsid w:val="005E08D9"/>
    <w:rsid w:val="005E0BB6"/>
    <w:rsid w:val="005E0C38"/>
    <w:rsid w:val="005E0E7C"/>
    <w:rsid w:val="005E151D"/>
    <w:rsid w:val="005E1540"/>
    <w:rsid w:val="005E15FB"/>
    <w:rsid w:val="005E17D0"/>
    <w:rsid w:val="005E1936"/>
    <w:rsid w:val="005E1AFB"/>
    <w:rsid w:val="005E1EC4"/>
    <w:rsid w:val="005E218C"/>
    <w:rsid w:val="005E225C"/>
    <w:rsid w:val="005E22BC"/>
    <w:rsid w:val="005E2770"/>
    <w:rsid w:val="005E29FC"/>
    <w:rsid w:val="005E2ACB"/>
    <w:rsid w:val="005E2AD4"/>
    <w:rsid w:val="005E2B1A"/>
    <w:rsid w:val="005E2EAF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5054"/>
    <w:rsid w:val="005E5249"/>
    <w:rsid w:val="005E598E"/>
    <w:rsid w:val="005E5B2F"/>
    <w:rsid w:val="005E6357"/>
    <w:rsid w:val="005E66F9"/>
    <w:rsid w:val="005E67F0"/>
    <w:rsid w:val="005E6AB8"/>
    <w:rsid w:val="005E6CA8"/>
    <w:rsid w:val="005E72BE"/>
    <w:rsid w:val="005E7394"/>
    <w:rsid w:val="005E773B"/>
    <w:rsid w:val="005F0251"/>
    <w:rsid w:val="005F0BCD"/>
    <w:rsid w:val="005F1047"/>
    <w:rsid w:val="005F13C3"/>
    <w:rsid w:val="005F1572"/>
    <w:rsid w:val="005F16E8"/>
    <w:rsid w:val="005F23D3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BD"/>
    <w:rsid w:val="00605FE7"/>
    <w:rsid w:val="00605FFD"/>
    <w:rsid w:val="00606033"/>
    <w:rsid w:val="006063CF"/>
    <w:rsid w:val="00606981"/>
    <w:rsid w:val="006069F8"/>
    <w:rsid w:val="00606EF5"/>
    <w:rsid w:val="00606FD7"/>
    <w:rsid w:val="006070EB"/>
    <w:rsid w:val="00607223"/>
    <w:rsid w:val="00607633"/>
    <w:rsid w:val="00607936"/>
    <w:rsid w:val="006100CE"/>
    <w:rsid w:val="006105A2"/>
    <w:rsid w:val="00610A13"/>
    <w:rsid w:val="00610CB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F85"/>
    <w:rsid w:val="00617047"/>
    <w:rsid w:val="0061735B"/>
    <w:rsid w:val="0061749A"/>
    <w:rsid w:val="006175F8"/>
    <w:rsid w:val="00617654"/>
    <w:rsid w:val="0061778D"/>
    <w:rsid w:val="00617B1D"/>
    <w:rsid w:val="00620106"/>
    <w:rsid w:val="00620395"/>
    <w:rsid w:val="00620A5C"/>
    <w:rsid w:val="00620BCF"/>
    <w:rsid w:val="00620BE5"/>
    <w:rsid w:val="00621893"/>
    <w:rsid w:val="00621B10"/>
    <w:rsid w:val="00621DEA"/>
    <w:rsid w:val="00621E3C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86E"/>
    <w:rsid w:val="00625E10"/>
    <w:rsid w:val="0062600B"/>
    <w:rsid w:val="0062671F"/>
    <w:rsid w:val="00626D90"/>
    <w:rsid w:val="0062700C"/>
    <w:rsid w:val="006272A1"/>
    <w:rsid w:val="00627440"/>
    <w:rsid w:val="00627903"/>
    <w:rsid w:val="00627A62"/>
    <w:rsid w:val="00627AFE"/>
    <w:rsid w:val="00627BFA"/>
    <w:rsid w:val="00627DB7"/>
    <w:rsid w:val="00627F5A"/>
    <w:rsid w:val="00630214"/>
    <w:rsid w:val="00630453"/>
    <w:rsid w:val="0063045B"/>
    <w:rsid w:val="00630486"/>
    <w:rsid w:val="0063085A"/>
    <w:rsid w:val="0063085D"/>
    <w:rsid w:val="00630900"/>
    <w:rsid w:val="00630C68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EDE"/>
    <w:rsid w:val="00640D8E"/>
    <w:rsid w:val="00640FCC"/>
    <w:rsid w:val="00641628"/>
    <w:rsid w:val="006416E7"/>
    <w:rsid w:val="00641B5A"/>
    <w:rsid w:val="00641E31"/>
    <w:rsid w:val="0064233C"/>
    <w:rsid w:val="00642484"/>
    <w:rsid w:val="00642928"/>
    <w:rsid w:val="0064296C"/>
    <w:rsid w:val="00642CEF"/>
    <w:rsid w:val="00642CFD"/>
    <w:rsid w:val="00642EEB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68F"/>
    <w:rsid w:val="0064681C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5ED"/>
    <w:rsid w:val="006507B1"/>
    <w:rsid w:val="006508A8"/>
    <w:rsid w:val="00650945"/>
    <w:rsid w:val="00650A4B"/>
    <w:rsid w:val="00650AA9"/>
    <w:rsid w:val="00650D4A"/>
    <w:rsid w:val="00650EFC"/>
    <w:rsid w:val="00651258"/>
    <w:rsid w:val="006512A0"/>
    <w:rsid w:val="0065159F"/>
    <w:rsid w:val="00651CCD"/>
    <w:rsid w:val="00651D2B"/>
    <w:rsid w:val="00651E16"/>
    <w:rsid w:val="00651ECE"/>
    <w:rsid w:val="00651EE2"/>
    <w:rsid w:val="00652A9B"/>
    <w:rsid w:val="00652FF3"/>
    <w:rsid w:val="00653240"/>
    <w:rsid w:val="00653529"/>
    <w:rsid w:val="0065363D"/>
    <w:rsid w:val="00653665"/>
    <w:rsid w:val="00653BAA"/>
    <w:rsid w:val="00653D06"/>
    <w:rsid w:val="00653DEC"/>
    <w:rsid w:val="0065422B"/>
    <w:rsid w:val="00654479"/>
    <w:rsid w:val="006547AB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E09"/>
    <w:rsid w:val="00660F4D"/>
    <w:rsid w:val="00661424"/>
    <w:rsid w:val="00661AE0"/>
    <w:rsid w:val="00661DBE"/>
    <w:rsid w:val="00661DEA"/>
    <w:rsid w:val="00661E83"/>
    <w:rsid w:val="00662028"/>
    <w:rsid w:val="006620A5"/>
    <w:rsid w:val="00662245"/>
    <w:rsid w:val="00662535"/>
    <w:rsid w:val="00662CDA"/>
    <w:rsid w:val="00662F33"/>
    <w:rsid w:val="00662FA2"/>
    <w:rsid w:val="0066311A"/>
    <w:rsid w:val="0066324C"/>
    <w:rsid w:val="00663481"/>
    <w:rsid w:val="00663684"/>
    <w:rsid w:val="00663B85"/>
    <w:rsid w:val="00663FCF"/>
    <w:rsid w:val="0066492D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70024"/>
    <w:rsid w:val="00670061"/>
    <w:rsid w:val="00670510"/>
    <w:rsid w:val="0067056F"/>
    <w:rsid w:val="00670726"/>
    <w:rsid w:val="00670AA3"/>
    <w:rsid w:val="00670D17"/>
    <w:rsid w:val="00670F94"/>
    <w:rsid w:val="00671179"/>
    <w:rsid w:val="00671265"/>
    <w:rsid w:val="006714C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4E98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B1E"/>
    <w:rsid w:val="00692057"/>
    <w:rsid w:val="00692077"/>
    <w:rsid w:val="00692239"/>
    <w:rsid w:val="00693414"/>
    <w:rsid w:val="0069378B"/>
    <w:rsid w:val="0069380D"/>
    <w:rsid w:val="00693A39"/>
    <w:rsid w:val="00693A58"/>
    <w:rsid w:val="00693E99"/>
    <w:rsid w:val="00694051"/>
    <w:rsid w:val="006943E9"/>
    <w:rsid w:val="00694550"/>
    <w:rsid w:val="00694EA7"/>
    <w:rsid w:val="00695163"/>
    <w:rsid w:val="00695BF0"/>
    <w:rsid w:val="0069643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0D"/>
    <w:rsid w:val="006A5E2B"/>
    <w:rsid w:val="006A5EDE"/>
    <w:rsid w:val="006A5FF7"/>
    <w:rsid w:val="006A62CB"/>
    <w:rsid w:val="006A639F"/>
    <w:rsid w:val="006A670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F4"/>
    <w:rsid w:val="006B45F3"/>
    <w:rsid w:val="006B4644"/>
    <w:rsid w:val="006B4939"/>
    <w:rsid w:val="006B4B25"/>
    <w:rsid w:val="006B4D08"/>
    <w:rsid w:val="006B5017"/>
    <w:rsid w:val="006B50D5"/>
    <w:rsid w:val="006B50E9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AE8"/>
    <w:rsid w:val="006C0C86"/>
    <w:rsid w:val="006C0D27"/>
    <w:rsid w:val="006C12BA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3546"/>
    <w:rsid w:val="006C3BB2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CB"/>
    <w:rsid w:val="006C66C3"/>
    <w:rsid w:val="006C675F"/>
    <w:rsid w:val="006C6824"/>
    <w:rsid w:val="006C6836"/>
    <w:rsid w:val="006C6A65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0B"/>
    <w:rsid w:val="006D1FA6"/>
    <w:rsid w:val="006D222A"/>
    <w:rsid w:val="006D2426"/>
    <w:rsid w:val="006D2679"/>
    <w:rsid w:val="006D2AD9"/>
    <w:rsid w:val="006D2BC2"/>
    <w:rsid w:val="006D2D91"/>
    <w:rsid w:val="006D39DB"/>
    <w:rsid w:val="006D3E68"/>
    <w:rsid w:val="006D48A5"/>
    <w:rsid w:val="006D53B3"/>
    <w:rsid w:val="006D5488"/>
    <w:rsid w:val="006D5575"/>
    <w:rsid w:val="006D5C27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71ED"/>
    <w:rsid w:val="006D7608"/>
    <w:rsid w:val="006D7BB5"/>
    <w:rsid w:val="006D7C41"/>
    <w:rsid w:val="006D7D0A"/>
    <w:rsid w:val="006E042C"/>
    <w:rsid w:val="006E0AC5"/>
    <w:rsid w:val="006E0B5B"/>
    <w:rsid w:val="006E0D19"/>
    <w:rsid w:val="006E0D1B"/>
    <w:rsid w:val="006E1276"/>
    <w:rsid w:val="006E1408"/>
    <w:rsid w:val="006E1CFC"/>
    <w:rsid w:val="006E1D0B"/>
    <w:rsid w:val="006E21B6"/>
    <w:rsid w:val="006E298C"/>
    <w:rsid w:val="006E2E8B"/>
    <w:rsid w:val="006E2ECA"/>
    <w:rsid w:val="006E3596"/>
    <w:rsid w:val="006E35AE"/>
    <w:rsid w:val="006E3681"/>
    <w:rsid w:val="006E3C54"/>
    <w:rsid w:val="006E3DA7"/>
    <w:rsid w:val="006E4CC8"/>
    <w:rsid w:val="006E54D8"/>
    <w:rsid w:val="006E5510"/>
    <w:rsid w:val="006E5569"/>
    <w:rsid w:val="006E57DF"/>
    <w:rsid w:val="006E592A"/>
    <w:rsid w:val="006E5EA8"/>
    <w:rsid w:val="006E5F44"/>
    <w:rsid w:val="006E6178"/>
    <w:rsid w:val="006E6AF1"/>
    <w:rsid w:val="006E6C35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5E6"/>
    <w:rsid w:val="00706A69"/>
    <w:rsid w:val="00707617"/>
    <w:rsid w:val="00707896"/>
    <w:rsid w:val="00707B75"/>
    <w:rsid w:val="00707C3B"/>
    <w:rsid w:val="00707E6D"/>
    <w:rsid w:val="00710709"/>
    <w:rsid w:val="007108E8"/>
    <w:rsid w:val="00710A64"/>
    <w:rsid w:val="00710C3A"/>
    <w:rsid w:val="00710DEE"/>
    <w:rsid w:val="00710F09"/>
    <w:rsid w:val="0071105C"/>
    <w:rsid w:val="007113E1"/>
    <w:rsid w:val="007119BD"/>
    <w:rsid w:val="00711D9F"/>
    <w:rsid w:val="0071202D"/>
    <w:rsid w:val="0071204A"/>
    <w:rsid w:val="00712717"/>
    <w:rsid w:val="00713790"/>
    <w:rsid w:val="00713A3F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2453"/>
    <w:rsid w:val="00732BCC"/>
    <w:rsid w:val="00732C0D"/>
    <w:rsid w:val="00732D7A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A79"/>
    <w:rsid w:val="00734D08"/>
    <w:rsid w:val="00734DC1"/>
    <w:rsid w:val="00735058"/>
    <w:rsid w:val="0073514F"/>
    <w:rsid w:val="00735314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13BF"/>
    <w:rsid w:val="007516D4"/>
    <w:rsid w:val="007517A0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56D"/>
    <w:rsid w:val="007538FD"/>
    <w:rsid w:val="00753999"/>
    <w:rsid w:val="007543AE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F6"/>
    <w:rsid w:val="007616AB"/>
    <w:rsid w:val="0076176C"/>
    <w:rsid w:val="00761AFA"/>
    <w:rsid w:val="00761CE9"/>
    <w:rsid w:val="007622E2"/>
    <w:rsid w:val="00762366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556"/>
    <w:rsid w:val="0076597A"/>
    <w:rsid w:val="00765994"/>
    <w:rsid w:val="00765CC6"/>
    <w:rsid w:val="00766179"/>
    <w:rsid w:val="00766653"/>
    <w:rsid w:val="00766735"/>
    <w:rsid w:val="0076699B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340"/>
    <w:rsid w:val="00773437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FC4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9BC"/>
    <w:rsid w:val="00776E63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F61"/>
    <w:rsid w:val="00781FE5"/>
    <w:rsid w:val="00782386"/>
    <w:rsid w:val="007829B4"/>
    <w:rsid w:val="00782DB8"/>
    <w:rsid w:val="00782E19"/>
    <w:rsid w:val="00782FA8"/>
    <w:rsid w:val="00783195"/>
    <w:rsid w:val="00783469"/>
    <w:rsid w:val="00783930"/>
    <w:rsid w:val="00783AE3"/>
    <w:rsid w:val="007841E8"/>
    <w:rsid w:val="0078448B"/>
    <w:rsid w:val="007844BC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7FE"/>
    <w:rsid w:val="00786952"/>
    <w:rsid w:val="00786E07"/>
    <w:rsid w:val="007874C9"/>
    <w:rsid w:val="00787698"/>
    <w:rsid w:val="007877A3"/>
    <w:rsid w:val="00787A22"/>
    <w:rsid w:val="00787C2F"/>
    <w:rsid w:val="00787CD9"/>
    <w:rsid w:val="00787FD0"/>
    <w:rsid w:val="00790471"/>
    <w:rsid w:val="007907E3"/>
    <w:rsid w:val="00790EAB"/>
    <w:rsid w:val="00790F00"/>
    <w:rsid w:val="00790F24"/>
    <w:rsid w:val="00791219"/>
    <w:rsid w:val="007913C3"/>
    <w:rsid w:val="007913CD"/>
    <w:rsid w:val="007914DA"/>
    <w:rsid w:val="00791559"/>
    <w:rsid w:val="00791853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5D2"/>
    <w:rsid w:val="007A47BA"/>
    <w:rsid w:val="007A490B"/>
    <w:rsid w:val="007A49D4"/>
    <w:rsid w:val="007A4B60"/>
    <w:rsid w:val="007A4FE0"/>
    <w:rsid w:val="007A52D8"/>
    <w:rsid w:val="007A5E11"/>
    <w:rsid w:val="007A62B2"/>
    <w:rsid w:val="007A63EB"/>
    <w:rsid w:val="007A6D27"/>
    <w:rsid w:val="007A704D"/>
    <w:rsid w:val="007A71C4"/>
    <w:rsid w:val="007A752F"/>
    <w:rsid w:val="007A78F2"/>
    <w:rsid w:val="007A791E"/>
    <w:rsid w:val="007A7C9A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B7A"/>
    <w:rsid w:val="007B5195"/>
    <w:rsid w:val="007B5310"/>
    <w:rsid w:val="007B560C"/>
    <w:rsid w:val="007B5F3D"/>
    <w:rsid w:val="007B6043"/>
    <w:rsid w:val="007B6112"/>
    <w:rsid w:val="007B6297"/>
    <w:rsid w:val="007B6349"/>
    <w:rsid w:val="007B64A8"/>
    <w:rsid w:val="007B6675"/>
    <w:rsid w:val="007B7447"/>
    <w:rsid w:val="007B7635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8F8"/>
    <w:rsid w:val="007C1BBC"/>
    <w:rsid w:val="007C1D0E"/>
    <w:rsid w:val="007C1D57"/>
    <w:rsid w:val="007C2176"/>
    <w:rsid w:val="007C2268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92"/>
    <w:rsid w:val="007C7BE8"/>
    <w:rsid w:val="007C7C80"/>
    <w:rsid w:val="007C7F3E"/>
    <w:rsid w:val="007D015A"/>
    <w:rsid w:val="007D0285"/>
    <w:rsid w:val="007D06DE"/>
    <w:rsid w:val="007D070B"/>
    <w:rsid w:val="007D07D1"/>
    <w:rsid w:val="007D0847"/>
    <w:rsid w:val="007D08D4"/>
    <w:rsid w:val="007D094B"/>
    <w:rsid w:val="007D19C7"/>
    <w:rsid w:val="007D1C93"/>
    <w:rsid w:val="007D1EB8"/>
    <w:rsid w:val="007D21A7"/>
    <w:rsid w:val="007D2386"/>
    <w:rsid w:val="007D2536"/>
    <w:rsid w:val="007D2851"/>
    <w:rsid w:val="007D2B28"/>
    <w:rsid w:val="007D2BFF"/>
    <w:rsid w:val="007D2D41"/>
    <w:rsid w:val="007D2DC3"/>
    <w:rsid w:val="007D3347"/>
    <w:rsid w:val="007D34BE"/>
    <w:rsid w:val="007D3542"/>
    <w:rsid w:val="007D372D"/>
    <w:rsid w:val="007D372E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6066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A27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EE3"/>
    <w:rsid w:val="007F0F0C"/>
    <w:rsid w:val="007F1182"/>
    <w:rsid w:val="007F155A"/>
    <w:rsid w:val="007F1712"/>
    <w:rsid w:val="007F1865"/>
    <w:rsid w:val="007F1BDC"/>
    <w:rsid w:val="007F1DAC"/>
    <w:rsid w:val="007F2016"/>
    <w:rsid w:val="007F20AC"/>
    <w:rsid w:val="007F20C6"/>
    <w:rsid w:val="007F228B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D0B"/>
    <w:rsid w:val="007F51F5"/>
    <w:rsid w:val="007F5296"/>
    <w:rsid w:val="007F5560"/>
    <w:rsid w:val="007F55C5"/>
    <w:rsid w:val="007F5653"/>
    <w:rsid w:val="007F5C86"/>
    <w:rsid w:val="007F5D71"/>
    <w:rsid w:val="007F655E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EEB"/>
    <w:rsid w:val="00811F89"/>
    <w:rsid w:val="00812117"/>
    <w:rsid w:val="00812167"/>
    <w:rsid w:val="008127AE"/>
    <w:rsid w:val="00812C21"/>
    <w:rsid w:val="008132E6"/>
    <w:rsid w:val="008137EA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5EF1"/>
    <w:rsid w:val="008161E4"/>
    <w:rsid w:val="008163A5"/>
    <w:rsid w:val="008166F8"/>
    <w:rsid w:val="00816846"/>
    <w:rsid w:val="00817161"/>
    <w:rsid w:val="008172E3"/>
    <w:rsid w:val="008174EE"/>
    <w:rsid w:val="00817A77"/>
    <w:rsid w:val="00817B0E"/>
    <w:rsid w:val="00817D26"/>
    <w:rsid w:val="00820175"/>
    <w:rsid w:val="00820263"/>
    <w:rsid w:val="00820752"/>
    <w:rsid w:val="00820B68"/>
    <w:rsid w:val="00820EEC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B15"/>
    <w:rsid w:val="00825B76"/>
    <w:rsid w:val="00826286"/>
    <w:rsid w:val="0082630E"/>
    <w:rsid w:val="00826325"/>
    <w:rsid w:val="0082668C"/>
    <w:rsid w:val="00826A90"/>
    <w:rsid w:val="00826ABF"/>
    <w:rsid w:val="00826D31"/>
    <w:rsid w:val="00826E44"/>
    <w:rsid w:val="0082740C"/>
    <w:rsid w:val="008275C8"/>
    <w:rsid w:val="00827A8C"/>
    <w:rsid w:val="00827B66"/>
    <w:rsid w:val="00830561"/>
    <w:rsid w:val="008305D4"/>
    <w:rsid w:val="00830703"/>
    <w:rsid w:val="00830EB1"/>
    <w:rsid w:val="0083108A"/>
    <w:rsid w:val="00831746"/>
    <w:rsid w:val="00831A6A"/>
    <w:rsid w:val="00832076"/>
    <w:rsid w:val="008329BF"/>
    <w:rsid w:val="00832A43"/>
    <w:rsid w:val="00832CD8"/>
    <w:rsid w:val="00832F48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2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30A1"/>
    <w:rsid w:val="0084315D"/>
    <w:rsid w:val="0084321A"/>
    <w:rsid w:val="00843265"/>
    <w:rsid w:val="0084366E"/>
    <w:rsid w:val="008436A8"/>
    <w:rsid w:val="00843865"/>
    <w:rsid w:val="00843944"/>
    <w:rsid w:val="0084465C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62FA"/>
    <w:rsid w:val="008468F9"/>
    <w:rsid w:val="00846B57"/>
    <w:rsid w:val="00846C2A"/>
    <w:rsid w:val="00846C4E"/>
    <w:rsid w:val="008472CE"/>
    <w:rsid w:val="008475DC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85B"/>
    <w:rsid w:val="00854B38"/>
    <w:rsid w:val="00854DC5"/>
    <w:rsid w:val="0085502B"/>
    <w:rsid w:val="00855303"/>
    <w:rsid w:val="008554EF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B51"/>
    <w:rsid w:val="0086011C"/>
    <w:rsid w:val="0086032D"/>
    <w:rsid w:val="0086038C"/>
    <w:rsid w:val="008610FE"/>
    <w:rsid w:val="00861197"/>
    <w:rsid w:val="008615BC"/>
    <w:rsid w:val="008618FD"/>
    <w:rsid w:val="00861930"/>
    <w:rsid w:val="00861C0A"/>
    <w:rsid w:val="00861E5A"/>
    <w:rsid w:val="00861E75"/>
    <w:rsid w:val="008621B8"/>
    <w:rsid w:val="00862F5F"/>
    <w:rsid w:val="0086380C"/>
    <w:rsid w:val="00863AA5"/>
    <w:rsid w:val="00863D33"/>
    <w:rsid w:val="008642B9"/>
    <w:rsid w:val="00864870"/>
    <w:rsid w:val="008648DD"/>
    <w:rsid w:val="00864969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A65"/>
    <w:rsid w:val="00867CE7"/>
    <w:rsid w:val="00867F82"/>
    <w:rsid w:val="00870080"/>
    <w:rsid w:val="0087014B"/>
    <w:rsid w:val="0087035A"/>
    <w:rsid w:val="00870383"/>
    <w:rsid w:val="0087055A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F72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4668"/>
    <w:rsid w:val="008847A3"/>
    <w:rsid w:val="00884872"/>
    <w:rsid w:val="008849E4"/>
    <w:rsid w:val="00884B25"/>
    <w:rsid w:val="00884E15"/>
    <w:rsid w:val="00884F93"/>
    <w:rsid w:val="00885821"/>
    <w:rsid w:val="00885AF4"/>
    <w:rsid w:val="00885BD1"/>
    <w:rsid w:val="00885DAA"/>
    <w:rsid w:val="00885DE5"/>
    <w:rsid w:val="00885EB0"/>
    <w:rsid w:val="00885FA8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A53"/>
    <w:rsid w:val="00891C11"/>
    <w:rsid w:val="00891CF7"/>
    <w:rsid w:val="00891D99"/>
    <w:rsid w:val="00892897"/>
    <w:rsid w:val="00892AFC"/>
    <w:rsid w:val="00892C03"/>
    <w:rsid w:val="00892D37"/>
    <w:rsid w:val="008933AA"/>
    <w:rsid w:val="00893C21"/>
    <w:rsid w:val="00893C51"/>
    <w:rsid w:val="00894430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73"/>
    <w:rsid w:val="008A0354"/>
    <w:rsid w:val="008A05BB"/>
    <w:rsid w:val="008A0B59"/>
    <w:rsid w:val="008A18D2"/>
    <w:rsid w:val="008A19A6"/>
    <w:rsid w:val="008A1ACB"/>
    <w:rsid w:val="008A2252"/>
    <w:rsid w:val="008A229B"/>
    <w:rsid w:val="008A2491"/>
    <w:rsid w:val="008A25A2"/>
    <w:rsid w:val="008A28F4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4EF"/>
    <w:rsid w:val="008A4625"/>
    <w:rsid w:val="008A467F"/>
    <w:rsid w:val="008A4779"/>
    <w:rsid w:val="008A4F28"/>
    <w:rsid w:val="008A57C6"/>
    <w:rsid w:val="008A58E1"/>
    <w:rsid w:val="008A63FC"/>
    <w:rsid w:val="008A6829"/>
    <w:rsid w:val="008A6F8D"/>
    <w:rsid w:val="008A703E"/>
    <w:rsid w:val="008A7204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9B"/>
    <w:rsid w:val="008B0E7B"/>
    <w:rsid w:val="008B1015"/>
    <w:rsid w:val="008B14F8"/>
    <w:rsid w:val="008B1D83"/>
    <w:rsid w:val="008B20A1"/>
    <w:rsid w:val="008B20A6"/>
    <w:rsid w:val="008B2A92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EF6"/>
    <w:rsid w:val="008B556F"/>
    <w:rsid w:val="008B59B6"/>
    <w:rsid w:val="008B5D5C"/>
    <w:rsid w:val="008B5EB5"/>
    <w:rsid w:val="008B6AFD"/>
    <w:rsid w:val="008B6D0F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585"/>
    <w:rsid w:val="008D15D3"/>
    <w:rsid w:val="008D1855"/>
    <w:rsid w:val="008D1C9A"/>
    <w:rsid w:val="008D1CC6"/>
    <w:rsid w:val="008D1D04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70AC"/>
    <w:rsid w:val="008D7472"/>
    <w:rsid w:val="008D7CB4"/>
    <w:rsid w:val="008E009B"/>
    <w:rsid w:val="008E01DD"/>
    <w:rsid w:val="008E02A6"/>
    <w:rsid w:val="008E044E"/>
    <w:rsid w:val="008E0799"/>
    <w:rsid w:val="008E1C56"/>
    <w:rsid w:val="008E1CA2"/>
    <w:rsid w:val="008E1DE1"/>
    <w:rsid w:val="008E1E3F"/>
    <w:rsid w:val="008E22ED"/>
    <w:rsid w:val="008E2356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8BA"/>
    <w:rsid w:val="008E5ADE"/>
    <w:rsid w:val="008E5B26"/>
    <w:rsid w:val="008E5BD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EDE"/>
    <w:rsid w:val="008F404D"/>
    <w:rsid w:val="008F4710"/>
    <w:rsid w:val="008F4A89"/>
    <w:rsid w:val="008F4D4E"/>
    <w:rsid w:val="008F5357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128"/>
    <w:rsid w:val="009028D1"/>
    <w:rsid w:val="00903B37"/>
    <w:rsid w:val="00903DF3"/>
    <w:rsid w:val="00903E6E"/>
    <w:rsid w:val="0090412D"/>
    <w:rsid w:val="0090439A"/>
    <w:rsid w:val="009045BC"/>
    <w:rsid w:val="0090489B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255B"/>
    <w:rsid w:val="009129C1"/>
    <w:rsid w:val="00912EAD"/>
    <w:rsid w:val="00912F1E"/>
    <w:rsid w:val="00912FA5"/>
    <w:rsid w:val="00913342"/>
    <w:rsid w:val="00913735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B6B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C21"/>
    <w:rsid w:val="00951DE9"/>
    <w:rsid w:val="00951E7C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A78"/>
    <w:rsid w:val="00956074"/>
    <w:rsid w:val="00956447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355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310D"/>
    <w:rsid w:val="00963296"/>
    <w:rsid w:val="0096341A"/>
    <w:rsid w:val="009637CD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43A"/>
    <w:rsid w:val="00970479"/>
    <w:rsid w:val="009706B9"/>
    <w:rsid w:val="0097163E"/>
    <w:rsid w:val="009719A9"/>
    <w:rsid w:val="00971AF1"/>
    <w:rsid w:val="0097257D"/>
    <w:rsid w:val="009727D0"/>
    <w:rsid w:val="00972BD8"/>
    <w:rsid w:val="00972E6D"/>
    <w:rsid w:val="00972F09"/>
    <w:rsid w:val="00972FAA"/>
    <w:rsid w:val="00973AE9"/>
    <w:rsid w:val="00973DDA"/>
    <w:rsid w:val="0097416B"/>
    <w:rsid w:val="00974253"/>
    <w:rsid w:val="00974986"/>
    <w:rsid w:val="00974A6F"/>
    <w:rsid w:val="00975418"/>
    <w:rsid w:val="00975514"/>
    <w:rsid w:val="00975B2C"/>
    <w:rsid w:val="00975E03"/>
    <w:rsid w:val="00975F92"/>
    <w:rsid w:val="0097630E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5E"/>
    <w:rsid w:val="009829AA"/>
    <w:rsid w:val="00982B5D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6AE"/>
    <w:rsid w:val="00992763"/>
    <w:rsid w:val="009928AC"/>
    <w:rsid w:val="00992970"/>
    <w:rsid w:val="00992BC0"/>
    <w:rsid w:val="00992D7C"/>
    <w:rsid w:val="00992FC3"/>
    <w:rsid w:val="00993785"/>
    <w:rsid w:val="0099425A"/>
    <w:rsid w:val="00994359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206"/>
    <w:rsid w:val="009A26A5"/>
    <w:rsid w:val="009A2AC0"/>
    <w:rsid w:val="009A2C39"/>
    <w:rsid w:val="009A2D3E"/>
    <w:rsid w:val="009A3B8F"/>
    <w:rsid w:val="009A3C4E"/>
    <w:rsid w:val="009A3EC1"/>
    <w:rsid w:val="009A40E7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99"/>
    <w:rsid w:val="009A74AB"/>
    <w:rsid w:val="009A7A2C"/>
    <w:rsid w:val="009A7F5E"/>
    <w:rsid w:val="009B0006"/>
    <w:rsid w:val="009B061F"/>
    <w:rsid w:val="009B080F"/>
    <w:rsid w:val="009B082A"/>
    <w:rsid w:val="009B0AC7"/>
    <w:rsid w:val="009B1156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7DF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8B2"/>
    <w:rsid w:val="009C7B5D"/>
    <w:rsid w:val="009C7ED9"/>
    <w:rsid w:val="009C7F88"/>
    <w:rsid w:val="009D02A4"/>
    <w:rsid w:val="009D03CA"/>
    <w:rsid w:val="009D0CF6"/>
    <w:rsid w:val="009D0D83"/>
    <w:rsid w:val="009D1624"/>
    <w:rsid w:val="009D176C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27C"/>
    <w:rsid w:val="009E05BB"/>
    <w:rsid w:val="009E0CA6"/>
    <w:rsid w:val="009E0D1D"/>
    <w:rsid w:val="009E0ED8"/>
    <w:rsid w:val="009E11A7"/>
    <w:rsid w:val="009E1212"/>
    <w:rsid w:val="009E1231"/>
    <w:rsid w:val="009E1405"/>
    <w:rsid w:val="009E18B1"/>
    <w:rsid w:val="009E19A5"/>
    <w:rsid w:val="009E19D6"/>
    <w:rsid w:val="009E1B16"/>
    <w:rsid w:val="009E1B6A"/>
    <w:rsid w:val="009E1E88"/>
    <w:rsid w:val="009E2407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F042D"/>
    <w:rsid w:val="009F0CF3"/>
    <w:rsid w:val="009F0DB0"/>
    <w:rsid w:val="009F1466"/>
    <w:rsid w:val="009F15CE"/>
    <w:rsid w:val="009F1846"/>
    <w:rsid w:val="009F1A47"/>
    <w:rsid w:val="009F1FAE"/>
    <w:rsid w:val="009F1FD6"/>
    <w:rsid w:val="009F2519"/>
    <w:rsid w:val="009F2551"/>
    <w:rsid w:val="009F2651"/>
    <w:rsid w:val="009F2C06"/>
    <w:rsid w:val="009F2E39"/>
    <w:rsid w:val="009F3497"/>
    <w:rsid w:val="009F355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42B"/>
    <w:rsid w:val="00A03FB9"/>
    <w:rsid w:val="00A04587"/>
    <w:rsid w:val="00A04E2A"/>
    <w:rsid w:val="00A05038"/>
    <w:rsid w:val="00A050C8"/>
    <w:rsid w:val="00A05AAC"/>
    <w:rsid w:val="00A05F52"/>
    <w:rsid w:val="00A06246"/>
    <w:rsid w:val="00A064B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547"/>
    <w:rsid w:val="00A10DD0"/>
    <w:rsid w:val="00A10E2E"/>
    <w:rsid w:val="00A10F07"/>
    <w:rsid w:val="00A10F66"/>
    <w:rsid w:val="00A11273"/>
    <w:rsid w:val="00A115E8"/>
    <w:rsid w:val="00A118D2"/>
    <w:rsid w:val="00A11F9D"/>
    <w:rsid w:val="00A124BD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43"/>
    <w:rsid w:val="00A14D52"/>
    <w:rsid w:val="00A152EC"/>
    <w:rsid w:val="00A15436"/>
    <w:rsid w:val="00A15635"/>
    <w:rsid w:val="00A1573D"/>
    <w:rsid w:val="00A15AA5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48A4"/>
    <w:rsid w:val="00A24B90"/>
    <w:rsid w:val="00A24CAA"/>
    <w:rsid w:val="00A250E0"/>
    <w:rsid w:val="00A25225"/>
    <w:rsid w:val="00A256FB"/>
    <w:rsid w:val="00A25A0A"/>
    <w:rsid w:val="00A25ABD"/>
    <w:rsid w:val="00A25E7E"/>
    <w:rsid w:val="00A26044"/>
    <w:rsid w:val="00A2659F"/>
    <w:rsid w:val="00A268C5"/>
    <w:rsid w:val="00A26985"/>
    <w:rsid w:val="00A269FB"/>
    <w:rsid w:val="00A26A2D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67B"/>
    <w:rsid w:val="00A328D8"/>
    <w:rsid w:val="00A3298F"/>
    <w:rsid w:val="00A32C64"/>
    <w:rsid w:val="00A333B9"/>
    <w:rsid w:val="00A334B6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46B"/>
    <w:rsid w:val="00A364E7"/>
    <w:rsid w:val="00A3675B"/>
    <w:rsid w:val="00A370CE"/>
    <w:rsid w:val="00A371EC"/>
    <w:rsid w:val="00A373C2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6A0"/>
    <w:rsid w:val="00A43CFD"/>
    <w:rsid w:val="00A43DFB"/>
    <w:rsid w:val="00A43F33"/>
    <w:rsid w:val="00A4413C"/>
    <w:rsid w:val="00A44788"/>
    <w:rsid w:val="00A44D99"/>
    <w:rsid w:val="00A44E63"/>
    <w:rsid w:val="00A4529D"/>
    <w:rsid w:val="00A45318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918"/>
    <w:rsid w:val="00A50948"/>
    <w:rsid w:val="00A50E6A"/>
    <w:rsid w:val="00A51056"/>
    <w:rsid w:val="00A51601"/>
    <w:rsid w:val="00A51614"/>
    <w:rsid w:val="00A51C3D"/>
    <w:rsid w:val="00A51D5A"/>
    <w:rsid w:val="00A52084"/>
    <w:rsid w:val="00A525C6"/>
    <w:rsid w:val="00A5282A"/>
    <w:rsid w:val="00A52B55"/>
    <w:rsid w:val="00A52B7C"/>
    <w:rsid w:val="00A53280"/>
    <w:rsid w:val="00A53CFB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43C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7006C"/>
    <w:rsid w:val="00A70372"/>
    <w:rsid w:val="00A7044F"/>
    <w:rsid w:val="00A70629"/>
    <w:rsid w:val="00A70EDF"/>
    <w:rsid w:val="00A712C4"/>
    <w:rsid w:val="00A7147F"/>
    <w:rsid w:val="00A71533"/>
    <w:rsid w:val="00A71579"/>
    <w:rsid w:val="00A72357"/>
    <w:rsid w:val="00A723F4"/>
    <w:rsid w:val="00A7244E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56D2"/>
    <w:rsid w:val="00A759B3"/>
    <w:rsid w:val="00A759ED"/>
    <w:rsid w:val="00A75B65"/>
    <w:rsid w:val="00A75BEF"/>
    <w:rsid w:val="00A7617E"/>
    <w:rsid w:val="00A76C36"/>
    <w:rsid w:val="00A76C6A"/>
    <w:rsid w:val="00A76D53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66D"/>
    <w:rsid w:val="00A9092F"/>
    <w:rsid w:val="00A90E2A"/>
    <w:rsid w:val="00A9102E"/>
    <w:rsid w:val="00A91143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365"/>
    <w:rsid w:val="00A9541A"/>
    <w:rsid w:val="00A95AB6"/>
    <w:rsid w:val="00A95F34"/>
    <w:rsid w:val="00A95F6E"/>
    <w:rsid w:val="00A9605A"/>
    <w:rsid w:val="00A96070"/>
    <w:rsid w:val="00A96197"/>
    <w:rsid w:val="00A96698"/>
    <w:rsid w:val="00A96D68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E4A"/>
    <w:rsid w:val="00AA0E88"/>
    <w:rsid w:val="00AA11E4"/>
    <w:rsid w:val="00AA17CF"/>
    <w:rsid w:val="00AA1905"/>
    <w:rsid w:val="00AA1B96"/>
    <w:rsid w:val="00AA1D50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95D"/>
    <w:rsid w:val="00AB0236"/>
    <w:rsid w:val="00AB02D4"/>
    <w:rsid w:val="00AB0E50"/>
    <w:rsid w:val="00AB0F3A"/>
    <w:rsid w:val="00AB0F89"/>
    <w:rsid w:val="00AB149E"/>
    <w:rsid w:val="00AB1A10"/>
    <w:rsid w:val="00AB1D51"/>
    <w:rsid w:val="00AB1EE1"/>
    <w:rsid w:val="00AB23CC"/>
    <w:rsid w:val="00AB23D7"/>
    <w:rsid w:val="00AB251A"/>
    <w:rsid w:val="00AB2566"/>
    <w:rsid w:val="00AB288A"/>
    <w:rsid w:val="00AB31E7"/>
    <w:rsid w:val="00AB359B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D7E"/>
    <w:rsid w:val="00AB7163"/>
    <w:rsid w:val="00AB730B"/>
    <w:rsid w:val="00AB73CA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D3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EBD"/>
    <w:rsid w:val="00AD2EFA"/>
    <w:rsid w:val="00AD2FD4"/>
    <w:rsid w:val="00AD337A"/>
    <w:rsid w:val="00AD3681"/>
    <w:rsid w:val="00AD368A"/>
    <w:rsid w:val="00AD37D7"/>
    <w:rsid w:val="00AD39F1"/>
    <w:rsid w:val="00AD3AEF"/>
    <w:rsid w:val="00AD4A71"/>
    <w:rsid w:val="00AD4C8B"/>
    <w:rsid w:val="00AD51F9"/>
    <w:rsid w:val="00AD52A9"/>
    <w:rsid w:val="00AD562D"/>
    <w:rsid w:val="00AD59B9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735"/>
    <w:rsid w:val="00AE17AA"/>
    <w:rsid w:val="00AE1AC1"/>
    <w:rsid w:val="00AE1BDD"/>
    <w:rsid w:val="00AE30FC"/>
    <w:rsid w:val="00AE3208"/>
    <w:rsid w:val="00AE33D6"/>
    <w:rsid w:val="00AE3AF5"/>
    <w:rsid w:val="00AE3C8D"/>
    <w:rsid w:val="00AE3DEA"/>
    <w:rsid w:val="00AE41FE"/>
    <w:rsid w:val="00AE4860"/>
    <w:rsid w:val="00AE488C"/>
    <w:rsid w:val="00AE48AB"/>
    <w:rsid w:val="00AE4A65"/>
    <w:rsid w:val="00AE4BDE"/>
    <w:rsid w:val="00AE4E14"/>
    <w:rsid w:val="00AE53A3"/>
    <w:rsid w:val="00AE5880"/>
    <w:rsid w:val="00AE59F1"/>
    <w:rsid w:val="00AE6124"/>
    <w:rsid w:val="00AE637D"/>
    <w:rsid w:val="00AE65E7"/>
    <w:rsid w:val="00AE6A18"/>
    <w:rsid w:val="00AE6D61"/>
    <w:rsid w:val="00AE6FED"/>
    <w:rsid w:val="00AE775F"/>
    <w:rsid w:val="00AE783F"/>
    <w:rsid w:val="00AF02F0"/>
    <w:rsid w:val="00AF0503"/>
    <w:rsid w:val="00AF0782"/>
    <w:rsid w:val="00AF079D"/>
    <w:rsid w:val="00AF080B"/>
    <w:rsid w:val="00AF0976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5274"/>
    <w:rsid w:val="00AF52EC"/>
    <w:rsid w:val="00AF5834"/>
    <w:rsid w:val="00AF5BB4"/>
    <w:rsid w:val="00AF5E09"/>
    <w:rsid w:val="00AF5F0C"/>
    <w:rsid w:val="00AF61F7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80C"/>
    <w:rsid w:val="00B0483F"/>
    <w:rsid w:val="00B048F1"/>
    <w:rsid w:val="00B04A8E"/>
    <w:rsid w:val="00B04F0C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E7C"/>
    <w:rsid w:val="00B121BA"/>
    <w:rsid w:val="00B12343"/>
    <w:rsid w:val="00B1234C"/>
    <w:rsid w:val="00B124BF"/>
    <w:rsid w:val="00B1253D"/>
    <w:rsid w:val="00B12690"/>
    <w:rsid w:val="00B128DD"/>
    <w:rsid w:val="00B12A43"/>
    <w:rsid w:val="00B12F09"/>
    <w:rsid w:val="00B13468"/>
    <w:rsid w:val="00B136A7"/>
    <w:rsid w:val="00B13823"/>
    <w:rsid w:val="00B13C88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CBD"/>
    <w:rsid w:val="00B16FA1"/>
    <w:rsid w:val="00B16FC9"/>
    <w:rsid w:val="00B17718"/>
    <w:rsid w:val="00B177F8"/>
    <w:rsid w:val="00B17887"/>
    <w:rsid w:val="00B17FCE"/>
    <w:rsid w:val="00B20239"/>
    <w:rsid w:val="00B2035F"/>
    <w:rsid w:val="00B20ABD"/>
    <w:rsid w:val="00B210D3"/>
    <w:rsid w:val="00B212C6"/>
    <w:rsid w:val="00B2137E"/>
    <w:rsid w:val="00B21B77"/>
    <w:rsid w:val="00B224CC"/>
    <w:rsid w:val="00B22925"/>
    <w:rsid w:val="00B22F03"/>
    <w:rsid w:val="00B23364"/>
    <w:rsid w:val="00B238E6"/>
    <w:rsid w:val="00B23A2A"/>
    <w:rsid w:val="00B24095"/>
    <w:rsid w:val="00B2444A"/>
    <w:rsid w:val="00B245D0"/>
    <w:rsid w:val="00B24792"/>
    <w:rsid w:val="00B24FC6"/>
    <w:rsid w:val="00B25705"/>
    <w:rsid w:val="00B25823"/>
    <w:rsid w:val="00B25A28"/>
    <w:rsid w:val="00B267A6"/>
    <w:rsid w:val="00B26C4A"/>
    <w:rsid w:val="00B27C10"/>
    <w:rsid w:val="00B27DA8"/>
    <w:rsid w:val="00B27DFB"/>
    <w:rsid w:val="00B30563"/>
    <w:rsid w:val="00B30D04"/>
    <w:rsid w:val="00B3122B"/>
    <w:rsid w:val="00B31655"/>
    <w:rsid w:val="00B323FC"/>
    <w:rsid w:val="00B32550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64"/>
    <w:rsid w:val="00B35A01"/>
    <w:rsid w:val="00B35ABF"/>
    <w:rsid w:val="00B35AC0"/>
    <w:rsid w:val="00B35C17"/>
    <w:rsid w:val="00B35F03"/>
    <w:rsid w:val="00B364C5"/>
    <w:rsid w:val="00B36A4C"/>
    <w:rsid w:val="00B36F99"/>
    <w:rsid w:val="00B3732F"/>
    <w:rsid w:val="00B374ED"/>
    <w:rsid w:val="00B3754B"/>
    <w:rsid w:val="00B3755E"/>
    <w:rsid w:val="00B3756A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702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CF9"/>
    <w:rsid w:val="00B501FB"/>
    <w:rsid w:val="00B5024B"/>
    <w:rsid w:val="00B50280"/>
    <w:rsid w:val="00B5041D"/>
    <w:rsid w:val="00B50A9C"/>
    <w:rsid w:val="00B50CB6"/>
    <w:rsid w:val="00B51468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C09"/>
    <w:rsid w:val="00B53CBC"/>
    <w:rsid w:val="00B5471F"/>
    <w:rsid w:val="00B54A09"/>
    <w:rsid w:val="00B54EC3"/>
    <w:rsid w:val="00B54FC9"/>
    <w:rsid w:val="00B55439"/>
    <w:rsid w:val="00B559D8"/>
    <w:rsid w:val="00B55E2C"/>
    <w:rsid w:val="00B55F6E"/>
    <w:rsid w:val="00B56611"/>
    <w:rsid w:val="00B56A1F"/>
    <w:rsid w:val="00B56CAA"/>
    <w:rsid w:val="00B56E66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B1D"/>
    <w:rsid w:val="00B60E77"/>
    <w:rsid w:val="00B60EB6"/>
    <w:rsid w:val="00B61557"/>
    <w:rsid w:val="00B61579"/>
    <w:rsid w:val="00B6194C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6C3"/>
    <w:rsid w:val="00B63858"/>
    <w:rsid w:val="00B640CF"/>
    <w:rsid w:val="00B6418E"/>
    <w:rsid w:val="00B64554"/>
    <w:rsid w:val="00B64819"/>
    <w:rsid w:val="00B64AD9"/>
    <w:rsid w:val="00B6530A"/>
    <w:rsid w:val="00B6533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70043"/>
    <w:rsid w:val="00B701BB"/>
    <w:rsid w:val="00B7049F"/>
    <w:rsid w:val="00B7061D"/>
    <w:rsid w:val="00B70694"/>
    <w:rsid w:val="00B717CE"/>
    <w:rsid w:val="00B71A60"/>
    <w:rsid w:val="00B726DD"/>
    <w:rsid w:val="00B72E8D"/>
    <w:rsid w:val="00B72EA9"/>
    <w:rsid w:val="00B72F0B"/>
    <w:rsid w:val="00B73738"/>
    <w:rsid w:val="00B7382D"/>
    <w:rsid w:val="00B73C09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0865"/>
    <w:rsid w:val="00B81110"/>
    <w:rsid w:val="00B8113B"/>
    <w:rsid w:val="00B81646"/>
    <w:rsid w:val="00B81AA2"/>
    <w:rsid w:val="00B81E37"/>
    <w:rsid w:val="00B81E68"/>
    <w:rsid w:val="00B820A0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562"/>
    <w:rsid w:val="00B8561A"/>
    <w:rsid w:val="00B857D7"/>
    <w:rsid w:val="00B8595C"/>
    <w:rsid w:val="00B8675C"/>
    <w:rsid w:val="00B867FF"/>
    <w:rsid w:val="00B86BA5"/>
    <w:rsid w:val="00B86E62"/>
    <w:rsid w:val="00B87413"/>
    <w:rsid w:val="00B876E8"/>
    <w:rsid w:val="00B877CC"/>
    <w:rsid w:val="00B87A53"/>
    <w:rsid w:val="00B87B31"/>
    <w:rsid w:val="00B90044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355"/>
    <w:rsid w:val="00B955D1"/>
    <w:rsid w:val="00B95976"/>
    <w:rsid w:val="00B95D14"/>
    <w:rsid w:val="00B95E57"/>
    <w:rsid w:val="00B95EFA"/>
    <w:rsid w:val="00B9625E"/>
    <w:rsid w:val="00B96291"/>
    <w:rsid w:val="00B963A2"/>
    <w:rsid w:val="00B96557"/>
    <w:rsid w:val="00B96828"/>
    <w:rsid w:val="00B96A55"/>
    <w:rsid w:val="00B96BFA"/>
    <w:rsid w:val="00B96D0D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90"/>
    <w:rsid w:val="00BA206B"/>
    <w:rsid w:val="00BA22A8"/>
    <w:rsid w:val="00BA26FF"/>
    <w:rsid w:val="00BA2E1E"/>
    <w:rsid w:val="00BA3184"/>
    <w:rsid w:val="00BA38ED"/>
    <w:rsid w:val="00BA3BBA"/>
    <w:rsid w:val="00BA41D8"/>
    <w:rsid w:val="00BA4208"/>
    <w:rsid w:val="00BA4311"/>
    <w:rsid w:val="00BA431E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B001B"/>
    <w:rsid w:val="00BB002A"/>
    <w:rsid w:val="00BB0072"/>
    <w:rsid w:val="00BB01A4"/>
    <w:rsid w:val="00BB0627"/>
    <w:rsid w:val="00BB0A94"/>
    <w:rsid w:val="00BB0BB4"/>
    <w:rsid w:val="00BB0D43"/>
    <w:rsid w:val="00BB0D5E"/>
    <w:rsid w:val="00BB1025"/>
    <w:rsid w:val="00BB1069"/>
    <w:rsid w:val="00BB183C"/>
    <w:rsid w:val="00BB190B"/>
    <w:rsid w:val="00BB1A9C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655"/>
    <w:rsid w:val="00BB4E4A"/>
    <w:rsid w:val="00BB4F09"/>
    <w:rsid w:val="00BB5036"/>
    <w:rsid w:val="00BB52E2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8A4"/>
    <w:rsid w:val="00BB7988"/>
    <w:rsid w:val="00BB7CD8"/>
    <w:rsid w:val="00BC02E0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3BD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202"/>
    <w:rsid w:val="00BD3925"/>
    <w:rsid w:val="00BD3BD4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180C"/>
    <w:rsid w:val="00BE18B8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B0F"/>
    <w:rsid w:val="00BE3CD1"/>
    <w:rsid w:val="00BE3F2D"/>
    <w:rsid w:val="00BE4420"/>
    <w:rsid w:val="00BE451E"/>
    <w:rsid w:val="00BE494B"/>
    <w:rsid w:val="00BE4BFD"/>
    <w:rsid w:val="00BE4C80"/>
    <w:rsid w:val="00BE5410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F0253"/>
    <w:rsid w:val="00BF03AD"/>
    <w:rsid w:val="00BF03D6"/>
    <w:rsid w:val="00BF0925"/>
    <w:rsid w:val="00BF0B34"/>
    <w:rsid w:val="00BF0DA6"/>
    <w:rsid w:val="00BF0EEA"/>
    <w:rsid w:val="00BF0F9B"/>
    <w:rsid w:val="00BF10FA"/>
    <w:rsid w:val="00BF114A"/>
    <w:rsid w:val="00BF1A22"/>
    <w:rsid w:val="00BF1AB9"/>
    <w:rsid w:val="00BF2207"/>
    <w:rsid w:val="00BF2AA5"/>
    <w:rsid w:val="00BF2B39"/>
    <w:rsid w:val="00BF40E6"/>
    <w:rsid w:val="00BF43C0"/>
    <w:rsid w:val="00BF4770"/>
    <w:rsid w:val="00BF48B2"/>
    <w:rsid w:val="00BF49B9"/>
    <w:rsid w:val="00BF4B80"/>
    <w:rsid w:val="00BF5796"/>
    <w:rsid w:val="00BF582B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4A9"/>
    <w:rsid w:val="00C0457F"/>
    <w:rsid w:val="00C04DDD"/>
    <w:rsid w:val="00C04E1B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6E1"/>
    <w:rsid w:val="00C1117A"/>
    <w:rsid w:val="00C116A3"/>
    <w:rsid w:val="00C11B13"/>
    <w:rsid w:val="00C11F5E"/>
    <w:rsid w:val="00C12063"/>
    <w:rsid w:val="00C120B4"/>
    <w:rsid w:val="00C120CF"/>
    <w:rsid w:val="00C12374"/>
    <w:rsid w:val="00C1297D"/>
    <w:rsid w:val="00C129F5"/>
    <w:rsid w:val="00C12A7B"/>
    <w:rsid w:val="00C12C88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E4A"/>
    <w:rsid w:val="00C15F88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1156"/>
    <w:rsid w:val="00C21640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3B10"/>
    <w:rsid w:val="00C241F4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703A"/>
    <w:rsid w:val="00C275AF"/>
    <w:rsid w:val="00C27A14"/>
    <w:rsid w:val="00C27CA6"/>
    <w:rsid w:val="00C27CD6"/>
    <w:rsid w:val="00C27E44"/>
    <w:rsid w:val="00C27F60"/>
    <w:rsid w:val="00C27F61"/>
    <w:rsid w:val="00C30397"/>
    <w:rsid w:val="00C30465"/>
    <w:rsid w:val="00C30D81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F1"/>
    <w:rsid w:val="00C33245"/>
    <w:rsid w:val="00C335C1"/>
    <w:rsid w:val="00C33C95"/>
    <w:rsid w:val="00C33E65"/>
    <w:rsid w:val="00C342A0"/>
    <w:rsid w:val="00C3434A"/>
    <w:rsid w:val="00C344C8"/>
    <w:rsid w:val="00C34524"/>
    <w:rsid w:val="00C348CF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715"/>
    <w:rsid w:val="00C4076E"/>
    <w:rsid w:val="00C40BDA"/>
    <w:rsid w:val="00C41459"/>
    <w:rsid w:val="00C41688"/>
    <w:rsid w:val="00C4187F"/>
    <w:rsid w:val="00C41CEC"/>
    <w:rsid w:val="00C41F07"/>
    <w:rsid w:val="00C4237F"/>
    <w:rsid w:val="00C424A0"/>
    <w:rsid w:val="00C4268B"/>
    <w:rsid w:val="00C42975"/>
    <w:rsid w:val="00C42BF2"/>
    <w:rsid w:val="00C42E29"/>
    <w:rsid w:val="00C42FB9"/>
    <w:rsid w:val="00C43CF1"/>
    <w:rsid w:val="00C4452A"/>
    <w:rsid w:val="00C44B07"/>
    <w:rsid w:val="00C451AF"/>
    <w:rsid w:val="00C454A3"/>
    <w:rsid w:val="00C458F3"/>
    <w:rsid w:val="00C45A40"/>
    <w:rsid w:val="00C47230"/>
    <w:rsid w:val="00C475B1"/>
    <w:rsid w:val="00C476E5"/>
    <w:rsid w:val="00C50101"/>
    <w:rsid w:val="00C50456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B8A"/>
    <w:rsid w:val="00C56BB8"/>
    <w:rsid w:val="00C56CA0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F36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655"/>
    <w:rsid w:val="00C6474F"/>
    <w:rsid w:val="00C6490E"/>
    <w:rsid w:val="00C64EF8"/>
    <w:rsid w:val="00C659A5"/>
    <w:rsid w:val="00C659EC"/>
    <w:rsid w:val="00C65CA2"/>
    <w:rsid w:val="00C66129"/>
    <w:rsid w:val="00C66159"/>
    <w:rsid w:val="00C6636C"/>
    <w:rsid w:val="00C66508"/>
    <w:rsid w:val="00C66D4E"/>
    <w:rsid w:val="00C66E31"/>
    <w:rsid w:val="00C6739F"/>
    <w:rsid w:val="00C6751F"/>
    <w:rsid w:val="00C6786E"/>
    <w:rsid w:val="00C67964"/>
    <w:rsid w:val="00C67B57"/>
    <w:rsid w:val="00C67B72"/>
    <w:rsid w:val="00C70629"/>
    <w:rsid w:val="00C70B36"/>
    <w:rsid w:val="00C70EF0"/>
    <w:rsid w:val="00C71E50"/>
    <w:rsid w:val="00C71F62"/>
    <w:rsid w:val="00C7228B"/>
    <w:rsid w:val="00C7265E"/>
    <w:rsid w:val="00C72759"/>
    <w:rsid w:val="00C7293D"/>
    <w:rsid w:val="00C72F16"/>
    <w:rsid w:val="00C73197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781"/>
    <w:rsid w:val="00C75BEB"/>
    <w:rsid w:val="00C75D4F"/>
    <w:rsid w:val="00C75FCC"/>
    <w:rsid w:val="00C76070"/>
    <w:rsid w:val="00C7640B"/>
    <w:rsid w:val="00C76422"/>
    <w:rsid w:val="00C76737"/>
    <w:rsid w:val="00C76C45"/>
    <w:rsid w:val="00C7725B"/>
    <w:rsid w:val="00C77569"/>
    <w:rsid w:val="00C775EA"/>
    <w:rsid w:val="00C777E8"/>
    <w:rsid w:val="00C80110"/>
    <w:rsid w:val="00C808E2"/>
    <w:rsid w:val="00C80A80"/>
    <w:rsid w:val="00C80CC1"/>
    <w:rsid w:val="00C81704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9CB"/>
    <w:rsid w:val="00C82A40"/>
    <w:rsid w:val="00C82B29"/>
    <w:rsid w:val="00C82B5A"/>
    <w:rsid w:val="00C82E99"/>
    <w:rsid w:val="00C82EB2"/>
    <w:rsid w:val="00C82F45"/>
    <w:rsid w:val="00C83569"/>
    <w:rsid w:val="00C836C8"/>
    <w:rsid w:val="00C83CBE"/>
    <w:rsid w:val="00C83F4E"/>
    <w:rsid w:val="00C842E4"/>
    <w:rsid w:val="00C8549F"/>
    <w:rsid w:val="00C85746"/>
    <w:rsid w:val="00C8595C"/>
    <w:rsid w:val="00C859B3"/>
    <w:rsid w:val="00C85D47"/>
    <w:rsid w:val="00C85EE1"/>
    <w:rsid w:val="00C85FF3"/>
    <w:rsid w:val="00C86543"/>
    <w:rsid w:val="00C86E83"/>
    <w:rsid w:val="00C87167"/>
    <w:rsid w:val="00C87219"/>
    <w:rsid w:val="00C87774"/>
    <w:rsid w:val="00C87A37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CFC"/>
    <w:rsid w:val="00C94310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7216"/>
    <w:rsid w:val="00C9726C"/>
    <w:rsid w:val="00C972CD"/>
    <w:rsid w:val="00C976B3"/>
    <w:rsid w:val="00C97A4E"/>
    <w:rsid w:val="00CA05CD"/>
    <w:rsid w:val="00CA0761"/>
    <w:rsid w:val="00CA08AF"/>
    <w:rsid w:val="00CA0A9F"/>
    <w:rsid w:val="00CA0C8D"/>
    <w:rsid w:val="00CA1254"/>
    <w:rsid w:val="00CA1C66"/>
    <w:rsid w:val="00CA1DE6"/>
    <w:rsid w:val="00CA2590"/>
    <w:rsid w:val="00CA2B0D"/>
    <w:rsid w:val="00CA2E9B"/>
    <w:rsid w:val="00CA2FCF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54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2180"/>
    <w:rsid w:val="00CB2250"/>
    <w:rsid w:val="00CB22FF"/>
    <w:rsid w:val="00CB2542"/>
    <w:rsid w:val="00CB25D6"/>
    <w:rsid w:val="00CB2B9A"/>
    <w:rsid w:val="00CB2F14"/>
    <w:rsid w:val="00CB2F31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AA8"/>
    <w:rsid w:val="00CB63B5"/>
    <w:rsid w:val="00CB6551"/>
    <w:rsid w:val="00CB6D36"/>
    <w:rsid w:val="00CB7137"/>
    <w:rsid w:val="00CB715B"/>
    <w:rsid w:val="00CB71C9"/>
    <w:rsid w:val="00CB71DB"/>
    <w:rsid w:val="00CB74D0"/>
    <w:rsid w:val="00CB75A9"/>
    <w:rsid w:val="00CB7A84"/>
    <w:rsid w:val="00CB7C06"/>
    <w:rsid w:val="00CB7D4B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98"/>
    <w:rsid w:val="00CD5A2F"/>
    <w:rsid w:val="00CD661D"/>
    <w:rsid w:val="00CD6A26"/>
    <w:rsid w:val="00CD6A57"/>
    <w:rsid w:val="00CD6FBA"/>
    <w:rsid w:val="00CD73C1"/>
    <w:rsid w:val="00CD759C"/>
    <w:rsid w:val="00CD79E2"/>
    <w:rsid w:val="00CD7AF0"/>
    <w:rsid w:val="00CE02A4"/>
    <w:rsid w:val="00CE0725"/>
    <w:rsid w:val="00CE07DD"/>
    <w:rsid w:val="00CE0C4B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CBD"/>
    <w:rsid w:val="00CE4FFE"/>
    <w:rsid w:val="00CE5465"/>
    <w:rsid w:val="00CE564A"/>
    <w:rsid w:val="00CE56A6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10B1"/>
    <w:rsid w:val="00CF14CB"/>
    <w:rsid w:val="00CF175E"/>
    <w:rsid w:val="00CF1A41"/>
    <w:rsid w:val="00CF1B58"/>
    <w:rsid w:val="00CF1FB3"/>
    <w:rsid w:val="00CF209E"/>
    <w:rsid w:val="00CF2224"/>
    <w:rsid w:val="00CF2405"/>
    <w:rsid w:val="00CF24DA"/>
    <w:rsid w:val="00CF25B2"/>
    <w:rsid w:val="00CF288A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E2C"/>
    <w:rsid w:val="00CF4EDC"/>
    <w:rsid w:val="00CF4F3D"/>
    <w:rsid w:val="00CF588D"/>
    <w:rsid w:val="00CF593A"/>
    <w:rsid w:val="00CF5970"/>
    <w:rsid w:val="00CF5A45"/>
    <w:rsid w:val="00CF5CA0"/>
    <w:rsid w:val="00CF5FAA"/>
    <w:rsid w:val="00CF6264"/>
    <w:rsid w:val="00CF6514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568"/>
    <w:rsid w:val="00D0088C"/>
    <w:rsid w:val="00D00B6B"/>
    <w:rsid w:val="00D00C36"/>
    <w:rsid w:val="00D00DB4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5029"/>
    <w:rsid w:val="00D05139"/>
    <w:rsid w:val="00D051FB"/>
    <w:rsid w:val="00D055F2"/>
    <w:rsid w:val="00D057F6"/>
    <w:rsid w:val="00D05F15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FE"/>
    <w:rsid w:val="00D07415"/>
    <w:rsid w:val="00D103DE"/>
    <w:rsid w:val="00D10400"/>
    <w:rsid w:val="00D1151A"/>
    <w:rsid w:val="00D116CD"/>
    <w:rsid w:val="00D11C42"/>
    <w:rsid w:val="00D11D19"/>
    <w:rsid w:val="00D11E13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528D"/>
    <w:rsid w:val="00D1545F"/>
    <w:rsid w:val="00D159FF"/>
    <w:rsid w:val="00D15C56"/>
    <w:rsid w:val="00D16166"/>
    <w:rsid w:val="00D163C9"/>
    <w:rsid w:val="00D16591"/>
    <w:rsid w:val="00D1678E"/>
    <w:rsid w:val="00D16D35"/>
    <w:rsid w:val="00D17159"/>
    <w:rsid w:val="00D171FA"/>
    <w:rsid w:val="00D17600"/>
    <w:rsid w:val="00D177AC"/>
    <w:rsid w:val="00D17D73"/>
    <w:rsid w:val="00D17F2D"/>
    <w:rsid w:val="00D2007B"/>
    <w:rsid w:val="00D2038B"/>
    <w:rsid w:val="00D205B5"/>
    <w:rsid w:val="00D205C2"/>
    <w:rsid w:val="00D206A8"/>
    <w:rsid w:val="00D20B1D"/>
    <w:rsid w:val="00D211E9"/>
    <w:rsid w:val="00D2141B"/>
    <w:rsid w:val="00D21586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6B6"/>
    <w:rsid w:val="00D3020F"/>
    <w:rsid w:val="00D3048F"/>
    <w:rsid w:val="00D307B3"/>
    <w:rsid w:val="00D30A24"/>
    <w:rsid w:val="00D30BFB"/>
    <w:rsid w:val="00D3112D"/>
    <w:rsid w:val="00D312F6"/>
    <w:rsid w:val="00D314E0"/>
    <w:rsid w:val="00D3182E"/>
    <w:rsid w:val="00D31C91"/>
    <w:rsid w:val="00D31DB6"/>
    <w:rsid w:val="00D31E42"/>
    <w:rsid w:val="00D31F01"/>
    <w:rsid w:val="00D32163"/>
    <w:rsid w:val="00D32764"/>
    <w:rsid w:val="00D32981"/>
    <w:rsid w:val="00D32F3C"/>
    <w:rsid w:val="00D33367"/>
    <w:rsid w:val="00D334C5"/>
    <w:rsid w:val="00D33522"/>
    <w:rsid w:val="00D33761"/>
    <w:rsid w:val="00D33A12"/>
    <w:rsid w:val="00D33CD3"/>
    <w:rsid w:val="00D33D0A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2BF"/>
    <w:rsid w:val="00D428E4"/>
    <w:rsid w:val="00D42B08"/>
    <w:rsid w:val="00D42C3F"/>
    <w:rsid w:val="00D42E05"/>
    <w:rsid w:val="00D42E42"/>
    <w:rsid w:val="00D4351E"/>
    <w:rsid w:val="00D4393F"/>
    <w:rsid w:val="00D43D7B"/>
    <w:rsid w:val="00D44642"/>
    <w:rsid w:val="00D44A66"/>
    <w:rsid w:val="00D44AFC"/>
    <w:rsid w:val="00D44D43"/>
    <w:rsid w:val="00D44E89"/>
    <w:rsid w:val="00D45375"/>
    <w:rsid w:val="00D453BF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71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3BF"/>
    <w:rsid w:val="00D63468"/>
    <w:rsid w:val="00D63F42"/>
    <w:rsid w:val="00D64016"/>
    <w:rsid w:val="00D6433D"/>
    <w:rsid w:val="00D64809"/>
    <w:rsid w:val="00D64C52"/>
    <w:rsid w:val="00D65452"/>
    <w:rsid w:val="00D655EB"/>
    <w:rsid w:val="00D657C9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F79"/>
    <w:rsid w:val="00D720AF"/>
    <w:rsid w:val="00D721EA"/>
    <w:rsid w:val="00D7262F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E59"/>
    <w:rsid w:val="00D76E86"/>
    <w:rsid w:val="00D7770A"/>
    <w:rsid w:val="00D779F5"/>
    <w:rsid w:val="00D77A98"/>
    <w:rsid w:val="00D77AA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A1A"/>
    <w:rsid w:val="00D85FBB"/>
    <w:rsid w:val="00D86183"/>
    <w:rsid w:val="00D865BE"/>
    <w:rsid w:val="00D86C0F"/>
    <w:rsid w:val="00D87B2D"/>
    <w:rsid w:val="00D87CAC"/>
    <w:rsid w:val="00D87F80"/>
    <w:rsid w:val="00D90145"/>
    <w:rsid w:val="00D9042A"/>
    <w:rsid w:val="00D9049A"/>
    <w:rsid w:val="00D905C6"/>
    <w:rsid w:val="00D90838"/>
    <w:rsid w:val="00D90A07"/>
    <w:rsid w:val="00D90B71"/>
    <w:rsid w:val="00D918C2"/>
    <w:rsid w:val="00D91C12"/>
    <w:rsid w:val="00D91C90"/>
    <w:rsid w:val="00D91E2C"/>
    <w:rsid w:val="00D9247D"/>
    <w:rsid w:val="00D928D0"/>
    <w:rsid w:val="00D929FE"/>
    <w:rsid w:val="00D931A2"/>
    <w:rsid w:val="00D93379"/>
    <w:rsid w:val="00D93746"/>
    <w:rsid w:val="00D9397A"/>
    <w:rsid w:val="00D94891"/>
    <w:rsid w:val="00D94E2D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876"/>
    <w:rsid w:val="00DA1D5D"/>
    <w:rsid w:val="00DA1D83"/>
    <w:rsid w:val="00DA2035"/>
    <w:rsid w:val="00DA20FA"/>
    <w:rsid w:val="00DA2141"/>
    <w:rsid w:val="00DA2352"/>
    <w:rsid w:val="00DA2649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F1F"/>
    <w:rsid w:val="00DA65C1"/>
    <w:rsid w:val="00DA66F9"/>
    <w:rsid w:val="00DA672F"/>
    <w:rsid w:val="00DA6F64"/>
    <w:rsid w:val="00DA717B"/>
    <w:rsid w:val="00DA745C"/>
    <w:rsid w:val="00DA7D03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B2C"/>
    <w:rsid w:val="00DB5B5B"/>
    <w:rsid w:val="00DB6457"/>
    <w:rsid w:val="00DB652C"/>
    <w:rsid w:val="00DB6636"/>
    <w:rsid w:val="00DB6969"/>
    <w:rsid w:val="00DB6F44"/>
    <w:rsid w:val="00DB7538"/>
    <w:rsid w:val="00DB7986"/>
    <w:rsid w:val="00DB7D3F"/>
    <w:rsid w:val="00DB7DF1"/>
    <w:rsid w:val="00DC027D"/>
    <w:rsid w:val="00DC1433"/>
    <w:rsid w:val="00DC169A"/>
    <w:rsid w:val="00DC19BD"/>
    <w:rsid w:val="00DC1A50"/>
    <w:rsid w:val="00DC1ACE"/>
    <w:rsid w:val="00DC1AF5"/>
    <w:rsid w:val="00DC2206"/>
    <w:rsid w:val="00DC26B5"/>
    <w:rsid w:val="00DC2FC9"/>
    <w:rsid w:val="00DC31CB"/>
    <w:rsid w:val="00DC366B"/>
    <w:rsid w:val="00DC394B"/>
    <w:rsid w:val="00DC3A33"/>
    <w:rsid w:val="00DC4273"/>
    <w:rsid w:val="00DC438B"/>
    <w:rsid w:val="00DC468D"/>
    <w:rsid w:val="00DC46D9"/>
    <w:rsid w:val="00DC480C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2083"/>
    <w:rsid w:val="00DD20AF"/>
    <w:rsid w:val="00DD250D"/>
    <w:rsid w:val="00DD3148"/>
    <w:rsid w:val="00DD3361"/>
    <w:rsid w:val="00DD33D8"/>
    <w:rsid w:val="00DD3AFF"/>
    <w:rsid w:val="00DD3B7A"/>
    <w:rsid w:val="00DD42A0"/>
    <w:rsid w:val="00DD436D"/>
    <w:rsid w:val="00DD4491"/>
    <w:rsid w:val="00DD44DF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71CD"/>
    <w:rsid w:val="00DE735F"/>
    <w:rsid w:val="00DE7829"/>
    <w:rsid w:val="00DE7E53"/>
    <w:rsid w:val="00DF0658"/>
    <w:rsid w:val="00DF0737"/>
    <w:rsid w:val="00DF1500"/>
    <w:rsid w:val="00DF173F"/>
    <w:rsid w:val="00DF1768"/>
    <w:rsid w:val="00DF1A68"/>
    <w:rsid w:val="00DF1B0E"/>
    <w:rsid w:val="00DF221D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34C"/>
    <w:rsid w:val="00DF740B"/>
    <w:rsid w:val="00DF7AEE"/>
    <w:rsid w:val="00DF7D5E"/>
    <w:rsid w:val="00E0020B"/>
    <w:rsid w:val="00E002DF"/>
    <w:rsid w:val="00E00F14"/>
    <w:rsid w:val="00E012D6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308"/>
    <w:rsid w:val="00E06662"/>
    <w:rsid w:val="00E0683B"/>
    <w:rsid w:val="00E071FF"/>
    <w:rsid w:val="00E077F7"/>
    <w:rsid w:val="00E07A6E"/>
    <w:rsid w:val="00E10483"/>
    <w:rsid w:val="00E11511"/>
    <w:rsid w:val="00E1157B"/>
    <w:rsid w:val="00E11731"/>
    <w:rsid w:val="00E11800"/>
    <w:rsid w:val="00E11D22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E51"/>
    <w:rsid w:val="00E15FFC"/>
    <w:rsid w:val="00E161C8"/>
    <w:rsid w:val="00E162C8"/>
    <w:rsid w:val="00E1667D"/>
    <w:rsid w:val="00E1697A"/>
    <w:rsid w:val="00E169B9"/>
    <w:rsid w:val="00E16A6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644"/>
    <w:rsid w:val="00E226B3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8E2"/>
    <w:rsid w:val="00E24BDB"/>
    <w:rsid w:val="00E24CC2"/>
    <w:rsid w:val="00E25729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996"/>
    <w:rsid w:val="00E340FA"/>
    <w:rsid w:val="00E340FB"/>
    <w:rsid w:val="00E341AE"/>
    <w:rsid w:val="00E343C7"/>
    <w:rsid w:val="00E349A5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3D3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536"/>
    <w:rsid w:val="00E459D8"/>
    <w:rsid w:val="00E46766"/>
    <w:rsid w:val="00E4687A"/>
    <w:rsid w:val="00E47003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E83"/>
    <w:rsid w:val="00E61006"/>
    <w:rsid w:val="00E611A9"/>
    <w:rsid w:val="00E615C2"/>
    <w:rsid w:val="00E619EF"/>
    <w:rsid w:val="00E623B9"/>
    <w:rsid w:val="00E626CC"/>
    <w:rsid w:val="00E628AE"/>
    <w:rsid w:val="00E62EC3"/>
    <w:rsid w:val="00E62FA5"/>
    <w:rsid w:val="00E634D5"/>
    <w:rsid w:val="00E636CD"/>
    <w:rsid w:val="00E63A11"/>
    <w:rsid w:val="00E63AB6"/>
    <w:rsid w:val="00E6409C"/>
    <w:rsid w:val="00E6446D"/>
    <w:rsid w:val="00E6475D"/>
    <w:rsid w:val="00E64C28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75B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7D0"/>
    <w:rsid w:val="00E837F8"/>
    <w:rsid w:val="00E83C79"/>
    <w:rsid w:val="00E83F77"/>
    <w:rsid w:val="00E846EF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D64"/>
    <w:rsid w:val="00E85EB0"/>
    <w:rsid w:val="00E8605A"/>
    <w:rsid w:val="00E86548"/>
    <w:rsid w:val="00E86735"/>
    <w:rsid w:val="00E8681C"/>
    <w:rsid w:val="00E86D94"/>
    <w:rsid w:val="00E871BC"/>
    <w:rsid w:val="00E874C9"/>
    <w:rsid w:val="00E87519"/>
    <w:rsid w:val="00E87C1B"/>
    <w:rsid w:val="00E87FC4"/>
    <w:rsid w:val="00E908BC"/>
    <w:rsid w:val="00E90DEC"/>
    <w:rsid w:val="00E91148"/>
    <w:rsid w:val="00E91739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D0C"/>
    <w:rsid w:val="00E960D3"/>
    <w:rsid w:val="00E96212"/>
    <w:rsid w:val="00E963DC"/>
    <w:rsid w:val="00E96454"/>
    <w:rsid w:val="00E965B0"/>
    <w:rsid w:val="00E96678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9E9"/>
    <w:rsid w:val="00EA0AC4"/>
    <w:rsid w:val="00EA0ACF"/>
    <w:rsid w:val="00EA0E26"/>
    <w:rsid w:val="00EA1094"/>
    <w:rsid w:val="00EA1389"/>
    <w:rsid w:val="00EA15D6"/>
    <w:rsid w:val="00EA1E52"/>
    <w:rsid w:val="00EA228C"/>
    <w:rsid w:val="00EA2647"/>
    <w:rsid w:val="00EA2838"/>
    <w:rsid w:val="00EA2DB4"/>
    <w:rsid w:val="00EA2F6F"/>
    <w:rsid w:val="00EA33F1"/>
    <w:rsid w:val="00EA3461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818"/>
    <w:rsid w:val="00EB70D0"/>
    <w:rsid w:val="00EB778C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6D3"/>
    <w:rsid w:val="00EC3C2E"/>
    <w:rsid w:val="00EC3C3F"/>
    <w:rsid w:val="00EC3F0A"/>
    <w:rsid w:val="00EC3FE4"/>
    <w:rsid w:val="00EC42B3"/>
    <w:rsid w:val="00EC4563"/>
    <w:rsid w:val="00EC5624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4E5"/>
    <w:rsid w:val="00ED2789"/>
    <w:rsid w:val="00ED29EF"/>
    <w:rsid w:val="00ED2A73"/>
    <w:rsid w:val="00ED2A8E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F91"/>
    <w:rsid w:val="00EE2210"/>
    <w:rsid w:val="00EE245B"/>
    <w:rsid w:val="00EE2467"/>
    <w:rsid w:val="00EE2AA7"/>
    <w:rsid w:val="00EE2AE8"/>
    <w:rsid w:val="00EE2BBE"/>
    <w:rsid w:val="00EE328F"/>
    <w:rsid w:val="00EE32A1"/>
    <w:rsid w:val="00EE3403"/>
    <w:rsid w:val="00EE36C4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109B"/>
    <w:rsid w:val="00EF1555"/>
    <w:rsid w:val="00EF17BF"/>
    <w:rsid w:val="00EF17C7"/>
    <w:rsid w:val="00EF17F8"/>
    <w:rsid w:val="00EF1870"/>
    <w:rsid w:val="00EF2108"/>
    <w:rsid w:val="00EF2C88"/>
    <w:rsid w:val="00EF3072"/>
    <w:rsid w:val="00EF3378"/>
    <w:rsid w:val="00EF35A2"/>
    <w:rsid w:val="00EF3845"/>
    <w:rsid w:val="00EF39CA"/>
    <w:rsid w:val="00EF3FCD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BB"/>
    <w:rsid w:val="00EF7348"/>
    <w:rsid w:val="00EF7397"/>
    <w:rsid w:val="00EF7437"/>
    <w:rsid w:val="00EF79EE"/>
    <w:rsid w:val="00F004AF"/>
    <w:rsid w:val="00F00A99"/>
    <w:rsid w:val="00F00C9C"/>
    <w:rsid w:val="00F00F75"/>
    <w:rsid w:val="00F01369"/>
    <w:rsid w:val="00F01670"/>
    <w:rsid w:val="00F01722"/>
    <w:rsid w:val="00F017C9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327"/>
    <w:rsid w:val="00F04441"/>
    <w:rsid w:val="00F045D3"/>
    <w:rsid w:val="00F047A7"/>
    <w:rsid w:val="00F04B68"/>
    <w:rsid w:val="00F04CA9"/>
    <w:rsid w:val="00F05F9D"/>
    <w:rsid w:val="00F060DC"/>
    <w:rsid w:val="00F06916"/>
    <w:rsid w:val="00F06D5D"/>
    <w:rsid w:val="00F06F3A"/>
    <w:rsid w:val="00F07286"/>
    <w:rsid w:val="00F0738B"/>
    <w:rsid w:val="00F074AC"/>
    <w:rsid w:val="00F10008"/>
    <w:rsid w:val="00F1050F"/>
    <w:rsid w:val="00F106DA"/>
    <w:rsid w:val="00F10E7D"/>
    <w:rsid w:val="00F110A0"/>
    <w:rsid w:val="00F110AD"/>
    <w:rsid w:val="00F114FF"/>
    <w:rsid w:val="00F11D49"/>
    <w:rsid w:val="00F125B3"/>
    <w:rsid w:val="00F1268C"/>
    <w:rsid w:val="00F1279B"/>
    <w:rsid w:val="00F12C3C"/>
    <w:rsid w:val="00F12E9C"/>
    <w:rsid w:val="00F13805"/>
    <w:rsid w:val="00F13B02"/>
    <w:rsid w:val="00F1408C"/>
    <w:rsid w:val="00F141AB"/>
    <w:rsid w:val="00F1446E"/>
    <w:rsid w:val="00F145AF"/>
    <w:rsid w:val="00F148C3"/>
    <w:rsid w:val="00F14FA6"/>
    <w:rsid w:val="00F155AE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E63"/>
    <w:rsid w:val="00F2322A"/>
    <w:rsid w:val="00F2338F"/>
    <w:rsid w:val="00F235B8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E04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96"/>
    <w:rsid w:val="00F32DD7"/>
    <w:rsid w:val="00F3305E"/>
    <w:rsid w:val="00F332A7"/>
    <w:rsid w:val="00F33505"/>
    <w:rsid w:val="00F33799"/>
    <w:rsid w:val="00F33CAB"/>
    <w:rsid w:val="00F33DED"/>
    <w:rsid w:val="00F34192"/>
    <w:rsid w:val="00F344CC"/>
    <w:rsid w:val="00F34549"/>
    <w:rsid w:val="00F345CF"/>
    <w:rsid w:val="00F3490F"/>
    <w:rsid w:val="00F3498E"/>
    <w:rsid w:val="00F34ED7"/>
    <w:rsid w:val="00F34F6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109F"/>
    <w:rsid w:val="00F41269"/>
    <w:rsid w:val="00F41448"/>
    <w:rsid w:val="00F41694"/>
    <w:rsid w:val="00F419D3"/>
    <w:rsid w:val="00F41B2E"/>
    <w:rsid w:val="00F41E98"/>
    <w:rsid w:val="00F41FEF"/>
    <w:rsid w:val="00F42338"/>
    <w:rsid w:val="00F4275F"/>
    <w:rsid w:val="00F4298F"/>
    <w:rsid w:val="00F42B95"/>
    <w:rsid w:val="00F42CBE"/>
    <w:rsid w:val="00F42EB0"/>
    <w:rsid w:val="00F43488"/>
    <w:rsid w:val="00F43A06"/>
    <w:rsid w:val="00F43AA2"/>
    <w:rsid w:val="00F4400B"/>
    <w:rsid w:val="00F44109"/>
    <w:rsid w:val="00F44636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211"/>
    <w:rsid w:val="00F46A94"/>
    <w:rsid w:val="00F46AC4"/>
    <w:rsid w:val="00F46B02"/>
    <w:rsid w:val="00F46C18"/>
    <w:rsid w:val="00F46C5C"/>
    <w:rsid w:val="00F4727F"/>
    <w:rsid w:val="00F475DD"/>
    <w:rsid w:val="00F47800"/>
    <w:rsid w:val="00F47E9B"/>
    <w:rsid w:val="00F47EA1"/>
    <w:rsid w:val="00F50193"/>
    <w:rsid w:val="00F50566"/>
    <w:rsid w:val="00F5099F"/>
    <w:rsid w:val="00F50B7F"/>
    <w:rsid w:val="00F50C70"/>
    <w:rsid w:val="00F510C6"/>
    <w:rsid w:val="00F51190"/>
    <w:rsid w:val="00F512BE"/>
    <w:rsid w:val="00F519B5"/>
    <w:rsid w:val="00F51E74"/>
    <w:rsid w:val="00F5238D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423E"/>
    <w:rsid w:val="00F542ED"/>
    <w:rsid w:val="00F54327"/>
    <w:rsid w:val="00F5506B"/>
    <w:rsid w:val="00F55C67"/>
    <w:rsid w:val="00F5678E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4CA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589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11C7"/>
    <w:rsid w:val="00F71483"/>
    <w:rsid w:val="00F71591"/>
    <w:rsid w:val="00F715EC"/>
    <w:rsid w:val="00F71782"/>
    <w:rsid w:val="00F719DB"/>
    <w:rsid w:val="00F71A04"/>
    <w:rsid w:val="00F71D1C"/>
    <w:rsid w:val="00F720D4"/>
    <w:rsid w:val="00F7213B"/>
    <w:rsid w:val="00F7283E"/>
    <w:rsid w:val="00F72AE9"/>
    <w:rsid w:val="00F73226"/>
    <w:rsid w:val="00F7373B"/>
    <w:rsid w:val="00F737CF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77D2"/>
    <w:rsid w:val="00F802BA"/>
    <w:rsid w:val="00F80C2E"/>
    <w:rsid w:val="00F80ECA"/>
    <w:rsid w:val="00F812C9"/>
    <w:rsid w:val="00F812DD"/>
    <w:rsid w:val="00F81A36"/>
    <w:rsid w:val="00F81AA4"/>
    <w:rsid w:val="00F82178"/>
    <w:rsid w:val="00F8223A"/>
    <w:rsid w:val="00F822E2"/>
    <w:rsid w:val="00F825A3"/>
    <w:rsid w:val="00F8292E"/>
    <w:rsid w:val="00F82AB5"/>
    <w:rsid w:val="00F82C17"/>
    <w:rsid w:val="00F83231"/>
    <w:rsid w:val="00F835AD"/>
    <w:rsid w:val="00F83B14"/>
    <w:rsid w:val="00F83C64"/>
    <w:rsid w:val="00F83F75"/>
    <w:rsid w:val="00F8409A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910"/>
    <w:rsid w:val="00F92A3D"/>
    <w:rsid w:val="00F92F8D"/>
    <w:rsid w:val="00F930DA"/>
    <w:rsid w:val="00F931A7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B42"/>
    <w:rsid w:val="00F961F6"/>
    <w:rsid w:val="00F96217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EA"/>
    <w:rsid w:val="00F97FEF"/>
    <w:rsid w:val="00FA02B7"/>
    <w:rsid w:val="00FA0449"/>
    <w:rsid w:val="00FA0483"/>
    <w:rsid w:val="00FA0986"/>
    <w:rsid w:val="00FA0EB3"/>
    <w:rsid w:val="00FA12D6"/>
    <w:rsid w:val="00FA1952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F22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D92"/>
    <w:rsid w:val="00FC63D9"/>
    <w:rsid w:val="00FC6756"/>
    <w:rsid w:val="00FC6B8B"/>
    <w:rsid w:val="00FC6EB5"/>
    <w:rsid w:val="00FC768F"/>
    <w:rsid w:val="00FC7873"/>
    <w:rsid w:val="00FC7A9F"/>
    <w:rsid w:val="00FC7D2F"/>
    <w:rsid w:val="00FC7DD6"/>
    <w:rsid w:val="00FC7E01"/>
    <w:rsid w:val="00FD0996"/>
    <w:rsid w:val="00FD0B8A"/>
    <w:rsid w:val="00FD134A"/>
    <w:rsid w:val="00FD16E2"/>
    <w:rsid w:val="00FD1980"/>
    <w:rsid w:val="00FD1C99"/>
    <w:rsid w:val="00FD1F19"/>
    <w:rsid w:val="00FD2103"/>
    <w:rsid w:val="00FD2502"/>
    <w:rsid w:val="00FD2FFE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742"/>
    <w:rsid w:val="00FD5839"/>
    <w:rsid w:val="00FD5A1E"/>
    <w:rsid w:val="00FD6C95"/>
    <w:rsid w:val="00FD7A59"/>
    <w:rsid w:val="00FD7AE9"/>
    <w:rsid w:val="00FD7C51"/>
    <w:rsid w:val="00FD7EA2"/>
    <w:rsid w:val="00FD7FD4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E08"/>
    <w:rsid w:val="00FE3F50"/>
    <w:rsid w:val="00FE3FD2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5BF"/>
    <w:rsid w:val="00FE6AC6"/>
    <w:rsid w:val="00FE6AD3"/>
    <w:rsid w:val="00FE7505"/>
    <w:rsid w:val="00FE7CFC"/>
    <w:rsid w:val="00FF0059"/>
    <w:rsid w:val="00FF00B6"/>
    <w:rsid w:val="00FF0529"/>
    <w:rsid w:val="00FF0641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34C0"/>
    <w:rsid w:val="00FF35BF"/>
    <w:rsid w:val="00FF36D9"/>
    <w:rsid w:val="00FF3BD3"/>
    <w:rsid w:val="00FF3ECD"/>
    <w:rsid w:val="00FF4464"/>
    <w:rsid w:val="00FF45D1"/>
    <w:rsid w:val="00FF4797"/>
    <w:rsid w:val="00FF4FBB"/>
    <w:rsid w:val="00FF510B"/>
    <w:rsid w:val="00FF5875"/>
    <w:rsid w:val="00FF6021"/>
    <w:rsid w:val="00FF612A"/>
    <w:rsid w:val="00FF6170"/>
    <w:rsid w:val="00FF6653"/>
    <w:rsid w:val="00FF69AB"/>
    <w:rsid w:val="00FF6C1C"/>
    <w:rsid w:val="00FF7565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10">
    <w:name w:val="heading 1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3">
    <w:name w:val="heading 3"/>
    <w:basedOn w:val="a"/>
    <w:next w:val="a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4">
    <w:name w:val="heading 4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5">
    <w:name w:val="heading 5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6">
    <w:name w:val="heading 6"/>
    <w:basedOn w:val="a"/>
    <w:next w:val="a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7">
    <w:name w:val="heading 7"/>
    <w:basedOn w:val="a"/>
    <w:next w:val="a"/>
    <w:link w:val="70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8">
    <w:name w:val="heading 8"/>
    <w:basedOn w:val="a"/>
    <w:next w:val="a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9">
    <w:name w:val="heading 9"/>
    <w:basedOn w:val="a"/>
    <w:next w:val="a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a5">
    <w:name w:val="caption"/>
    <w:basedOn w:val="a"/>
    <w:next w:val="a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a6">
    <w:name w:val="Body Text"/>
    <w:basedOn w:val="a"/>
    <w:rsid w:val="003B7AC8"/>
    <w:pPr>
      <w:spacing w:after="120"/>
    </w:pPr>
    <w:rPr>
      <w:sz w:val="36"/>
      <w:szCs w:val="36"/>
    </w:rPr>
  </w:style>
  <w:style w:type="paragraph" w:styleId="a7">
    <w:name w:val="Block Text"/>
    <w:basedOn w:val="a"/>
    <w:rsid w:val="003B7AC8"/>
    <w:pPr>
      <w:tabs>
        <w:tab w:val="left" w:pos="1440"/>
      </w:tabs>
      <w:ind w:left="540" w:right="450"/>
      <w:jc w:val="both"/>
    </w:pPr>
  </w:style>
  <w:style w:type="paragraph" w:styleId="20">
    <w:name w:val="Body Text 2"/>
    <w:basedOn w:val="a"/>
    <w:link w:val="21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30">
    <w:name w:val="Body Text 3"/>
    <w:basedOn w:val="a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a8">
    <w:name w:val="Document Map"/>
    <w:basedOn w:val="a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a9">
    <w:name w:val="Table Grid"/>
    <w:basedOn w:val="a1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Date"/>
    <w:basedOn w:val="a"/>
    <w:next w:val="a"/>
    <w:rsid w:val="007E5881"/>
    <w:rPr>
      <w:rFonts w:cs="Angsana New"/>
      <w:szCs w:val="37"/>
    </w:rPr>
  </w:style>
  <w:style w:type="paragraph" w:customStyle="1" w:styleId="Char">
    <w:name w:val="Char"/>
    <w:basedOn w:val="a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ab">
    <w:name w:val="Balloon Text"/>
    <w:basedOn w:val="a"/>
    <w:semiHidden/>
    <w:rsid w:val="00154BE4"/>
    <w:rPr>
      <w:rFonts w:ascii="Tahoma" w:hAnsi="Tahoma" w:cs="Angsana New"/>
      <w:sz w:val="16"/>
      <w:szCs w:val="18"/>
    </w:rPr>
  </w:style>
  <w:style w:type="paragraph" w:styleId="ac">
    <w:name w:val="header"/>
    <w:basedOn w:val="a"/>
    <w:link w:val="ad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d">
    <w:name w:val="หัวกระดาษ อักขระ"/>
    <w:link w:val="ac"/>
    <w:rsid w:val="003A646B"/>
    <w:rPr>
      <w:rFonts w:ascii="AngsanaUPC" w:hAnsi="AngsanaUPC"/>
      <w:sz w:val="32"/>
      <w:szCs w:val="40"/>
    </w:rPr>
  </w:style>
  <w:style w:type="paragraph" w:styleId="ae">
    <w:name w:val="footer"/>
    <w:basedOn w:val="a"/>
    <w:link w:val="af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af">
    <w:name w:val="ท้ายกระดาษ อักขระ"/>
    <w:link w:val="ae"/>
    <w:uiPriority w:val="99"/>
    <w:rsid w:val="003A646B"/>
    <w:rPr>
      <w:rFonts w:ascii="AngsanaUPC" w:hAnsi="AngsanaUPC"/>
      <w:sz w:val="32"/>
      <w:szCs w:val="40"/>
    </w:rPr>
  </w:style>
  <w:style w:type="paragraph" w:styleId="22">
    <w:name w:val="Body Text Indent 2"/>
    <w:basedOn w:val="a"/>
    <w:link w:val="23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23">
    <w:name w:val="การเยื้องเนื้อความ 2 อักขระ"/>
    <w:link w:val="22"/>
    <w:rsid w:val="005B2CF3"/>
    <w:rPr>
      <w:rFonts w:ascii="AngsanaUPC" w:hAnsi="AngsanaUPC"/>
      <w:sz w:val="32"/>
      <w:szCs w:val="40"/>
    </w:rPr>
  </w:style>
  <w:style w:type="paragraph" w:styleId="af0">
    <w:name w:val="List Paragraph"/>
    <w:basedOn w:val="a"/>
    <w:link w:val="af1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a4">
    <w:name w:val="ข้อความแมโคร อักขระ"/>
    <w:link w:val="a3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21">
    <w:name w:val="เนื้อความ 2 อักขระ"/>
    <w:link w:val="20"/>
    <w:rsid w:val="002F398B"/>
    <w:rPr>
      <w:rFonts w:ascii="AngsanaUPC" w:hAnsi="AngsanaUPC" w:cs="AngsanaUPC"/>
      <w:sz w:val="32"/>
      <w:szCs w:val="32"/>
    </w:rPr>
  </w:style>
  <w:style w:type="character" w:styleId="af2">
    <w:name w:val="line number"/>
    <w:basedOn w:val="a0"/>
    <w:rsid w:val="003467FE"/>
  </w:style>
  <w:style w:type="character" w:customStyle="1" w:styleId="af1">
    <w:name w:val="ย่อหน้ารายการ อักขระ"/>
    <w:basedOn w:val="a0"/>
    <w:link w:val="af0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70">
    <w:name w:val="หัวเรื่อง 7 อักขระ"/>
    <w:basedOn w:val="a0"/>
    <w:link w:val="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</Template>
  <TotalTime>447</TotalTime>
  <Pages>19</Pages>
  <Words>5705</Words>
  <Characters>23951</Characters>
  <Application>Microsoft Office Word</Application>
  <DocSecurity>0</DocSecurity>
  <Lines>199</Lines>
  <Paragraphs>59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29597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Pim Ekudompong</cp:lastModifiedBy>
  <cp:revision>18</cp:revision>
  <cp:lastPrinted>2023-08-09T06:25:00Z</cp:lastPrinted>
  <dcterms:created xsi:type="dcterms:W3CDTF">2023-07-31T14:38:00Z</dcterms:created>
  <dcterms:modified xsi:type="dcterms:W3CDTF">2023-08-09T06:28:00Z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