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3364AC" w:rsidRPr="0008263F" w14:paraId="630EF785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9976648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BA81A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BACE661" w14:textId="77777777" w:rsidR="003364AC" w:rsidRPr="00FF618F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3364AC" w:rsidRPr="00711FB8" w14:paraId="4C5AD60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03A92E4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20C0B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34EC52" w14:textId="77777777" w:rsidR="003364AC" w:rsidRPr="00711FB8" w:rsidRDefault="003364AC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12B2F8E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D205B7" w14:textId="4DB586F7" w:rsidR="003364AC" w:rsidRPr="0008263F" w:rsidRDefault="009C33E0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B320D48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3447CB" w14:textId="77777777" w:rsidR="003364AC" w:rsidRPr="0008263F" w:rsidRDefault="003364AC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364AC" w:rsidRPr="0008263F" w14:paraId="2F6A3A6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703C507" w14:textId="6324CFDC" w:rsidR="003364AC" w:rsidRPr="00D94F60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AA9B32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10BE88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364AC" w:rsidRPr="0008263F" w14:paraId="6A875D8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504B54" w14:textId="6B8D4CD8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866A64A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06376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364AC" w:rsidRPr="0008263F" w14:paraId="0DCC458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61CD7D7" w14:textId="1695B99B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914957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B78093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364AC" w:rsidRPr="0008263F" w14:paraId="219B3DBC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93C90B" w14:textId="5F80714F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094A101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F1A6DE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364AC" w:rsidRPr="0008263F" w14:paraId="76F1357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9C19C8" w14:textId="47A7376D" w:rsidR="003364AC" w:rsidRPr="0008263F" w:rsidRDefault="009C33E0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95E83F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FB8384" w14:textId="77777777" w:rsidR="003364AC" w:rsidRPr="0008263F" w:rsidRDefault="003364AC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3364AC" w:rsidRPr="0008263F" w14:paraId="08E528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E1B1C" w14:textId="44FB59D0" w:rsidR="003364AC" w:rsidRPr="00FD22F8" w:rsidRDefault="009C33E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282D039" w14:textId="77777777" w:rsidR="003364AC" w:rsidRPr="0008263F" w:rsidRDefault="003364A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AE662" w14:textId="59AC65BD" w:rsidR="003364AC" w:rsidRPr="003772AA" w:rsidRDefault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68E3" w:rsidRPr="0008263F" w14:paraId="5D6FC5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A61BD76" w14:textId="72F5F50A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2AE2C02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DB4842" w14:textId="03B67B95" w:rsidR="00F968E3" w:rsidRPr="003664C6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68E3" w:rsidRPr="0008263F" w14:paraId="795A95EB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F68C78" w14:textId="1FF2848D" w:rsidR="00F968E3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779A34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63A916" w14:textId="135BDA35" w:rsidR="00F968E3" w:rsidRPr="00DB5F19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968E3" w:rsidRPr="0008263F" w14:paraId="0FC4B02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364BEA" w14:textId="5BD53476" w:rsidR="00F968E3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B0714" w14:textId="77777777" w:rsidR="00F968E3" w:rsidRPr="0008263F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1B7783" w14:textId="1D4A6E22" w:rsidR="00F968E3" w:rsidRPr="00DB5F19" w:rsidRDefault="00F968E3" w:rsidP="00F968E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3364AC" w:rsidRPr="0008263F" w14:paraId="4D4CD58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A5F680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E406E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A6AB7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3364AC" w:rsidRPr="0008263F" w14:paraId="1270E89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A7ACB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992C04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3A58E4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64AC" w:rsidRPr="0008263F" w14:paraId="26B9EC6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97A075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35371" w14:textId="77777777" w:rsidR="003364AC" w:rsidRPr="0008263F" w:rsidRDefault="003364AC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D4CC99" w14:textId="77777777" w:rsidR="003364AC" w:rsidRPr="0008263F" w:rsidRDefault="003364AC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5AF6863" w14:textId="77777777" w:rsidR="003364AC" w:rsidRPr="006E4B1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5447B8C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5F44A5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77C622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9CE2CC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65981053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15B7380A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30EDA31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27965976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4DF2CEDF" w14:textId="77777777" w:rsidR="003364AC" w:rsidRPr="006A34F6" w:rsidRDefault="003364AC" w:rsidP="006A34F6">
      <w:pPr>
        <w:rPr>
          <w:rFonts w:ascii="Angsana New" w:hAnsi="Angsana New"/>
          <w:sz w:val="30"/>
          <w:szCs w:val="30"/>
        </w:rPr>
      </w:pPr>
    </w:p>
    <w:p w14:paraId="76F71407" w14:textId="77777777" w:rsidR="003364AC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FC85AA2" w14:textId="77777777" w:rsidR="003364AC" w:rsidRDefault="003364AC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4449F010" w14:textId="77777777" w:rsidR="003364AC" w:rsidRPr="006F159D" w:rsidRDefault="003364AC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ประกอบงบการเงินเป็นส่วนหนึ่งของงบการเงินระหว่างกาลนี้</w:t>
      </w:r>
    </w:p>
    <w:p w14:paraId="638B6F5A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773BABDB" w14:textId="4391C398" w:rsidR="003364AC" w:rsidRPr="006F159D" w:rsidRDefault="003364AC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480910">
        <w:rPr>
          <w:rFonts w:ascii="Angsana New" w:hAnsi="Angsana New"/>
          <w:sz w:val="30"/>
          <w:szCs w:val="30"/>
        </w:rPr>
        <w:t>9</w:t>
      </w:r>
      <w:r w:rsidR="00785B2C" w:rsidRPr="00785B2C">
        <w:rPr>
          <w:rFonts w:ascii="Angsana New" w:hAnsi="Angsana New" w:hint="cs"/>
          <w:sz w:val="30"/>
          <w:szCs w:val="30"/>
        </w:rPr>
        <w:t xml:space="preserve"> </w:t>
      </w:r>
      <w:r w:rsidR="00785B2C" w:rsidRPr="00785B2C">
        <w:rPr>
          <w:rFonts w:ascii="Angsana New" w:hAnsi="Angsana New" w:hint="cs"/>
          <w:sz w:val="30"/>
          <w:szCs w:val="30"/>
          <w:cs/>
        </w:rPr>
        <w:t>สิงหาคม</w:t>
      </w:r>
      <w:r w:rsidR="00785B2C">
        <w:rPr>
          <w:rFonts w:ascii="Angsana New" w:hAnsi="Angsana New" w:hint="cs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2566</w:t>
      </w:r>
    </w:p>
    <w:p w14:paraId="473CDA6F" w14:textId="77777777" w:rsidR="003364AC" w:rsidRPr="006F159D" w:rsidRDefault="003364AC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494A121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54F6296E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02A054E1" w14:textId="77777777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5BE4EF23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78B702C8" w14:textId="060A002F" w:rsidR="003364AC" w:rsidRPr="006F159D" w:rsidRDefault="003364AC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</w:t>
      </w:r>
      <w:r w:rsidR="009C33E0" w:rsidRPr="009C33E0">
        <w:rPr>
          <w:rFonts w:ascii="Angsana New" w:hAnsi="Angsana New"/>
          <w:sz w:val="30"/>
          <w:szCs w:val="30"/>
        </w:rPr>
        <w:t>2</w:t>
      </w:r>
      <w:r w:rsidRPr="006F159D">
        <w:rPr>
          <w:rFonts w:ascii="Angsana New" w:hAnsi="Angsana New"/>
          <w:sz w:val="30"/>
          <w:szCs w:val="30"/>
        </w:rPr>
        <w:t>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9C33E0" w:rsidRPr="009C33E0">
        <w:rPr>
          <w:rFonts w:ascii="Angsana New" w:hAnsi="Angsana New"/>
          <w:sz w:val="30"/>
          <w:szCs w:val="30"/>
        </w:rPr>
        <w:t>42</w:t>
      </w:r>
      <w:r w:rsidRPr="006F159D">
        <w:rPr>
          <w:rFonts w:ascii="Angsana New" w:hAnsi="Angsana New"/>
          <w:sz w:val="30"/>
          <w:szCs w:val="30"/>
        </w:rPr>
        <w:t>.</w:t>
      </w:r>
      <w:r w:rsidR="009C33E0" w:rsidRPr="009C33E0">
        <w:rPr>
          <w:rFonts w:ascii="Angsana New" w:hAnsi="Angsana New"/>
          <w:sz w:val="30"/>
          <w:szCs w:val="30"/>
        </w:rPr>
        <w:t>25</w:t>
      </w:r>
      <w:r w:rsidRPr="006F159D">
        <w:rPr>
          <w:rFonts w:ascii="Angsana New" w:hAnsi="Angsana New"/>
          <w:sz w:val="30"/>
          <w:szCs w:val="30"/>
        </w:rPr>
        <w:t xml:space="preserve">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1FF2A72C" w14:textId="77777777" w:rsidR="003364AC" w:rsidRPr="006F159D" w:rsidRDefault="003364AC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B0407D8" w14:textId="77777777" w:rsidR="003364AC" w:rsidRPr="006F159D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24ADC08A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38C02428" w14:textId="4BF22985" w:rsidR="003364AC" w:rsidRPr="006F159D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9C33E0" w:rsidRPr="009C33E0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3E37EAF2" w14:textId="77777777" w:rsidR="003364AC" w:rsidRPr="006F159D" w:rsidRDefault="003364AC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23D2CA5" w14:textId="53B6AD57" w:rsidR="003364AC" w:rsidRDefault="003364AC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9C33E0" w:rsidRPr="009C33E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C33E0" w:rsidRPr="009C33E0">
        <w:rPr>
          <w:rFonts w:ascii="Angsana New" w:hAnsi="Angsana New"/>
          <w:sz w:val="30"/>
          <w:szCs w:val="30"/>
        </w:rPr>
        <w:t>2565</w:t>
      </w:r>
    </w:p>
    <w:p w14:paraId="7FE66A8A" w14:textId="77777777" w:rsidR="003364AC" w:rsidRPr="00AD05E4" w:rsidRDefault="003364AC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5921D9B" w14:textId="77777777" w:rsidR="003364AC" w:rsidRPr="00AF10A0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11869C40" w14:textId="77777777" w:rsidR="003364AC" w:rsidRPr="00515333" w:rsidRDefault="003364AC" w:rsidP="00467021">
      <w:pPr>
        <w:pStyle w:val="FSBlank"/>
      </w:pPr>
    </w:p>
    <w:p w14:paraId="74250E07" w14:textId="158E20AF" w:rsidR="003364AC" w:rsidRPr="00DD3A60" w:rsidRDefault="003364AC">
      <w:pPr>
        <w:pStyle w:val="FSContent"/>
      </w:pPr>
      <w:r w:rsidRPr="00DD3A60">
        <w:rPr>
          <w:cs/>
        </w:rPr>
        <w:t>รายการที่สำคัญกับบุคคลหรือกิจการที่เกี่ยวข้องกัน</w:t>
      </w:r>
      <w:r w:rsidR="00F968E3" w:rsidRPr="006F159D">
        <w:rPr>
          <w:cs/>
        </w:rPr>
        <w:t>สำหรับ</w:t>
      </w:r>
      <w:r w:rsidR="00F968E3" w:rsidRPr="006F159D">
        <w:rPr>
          <w:rFonts w:hint="cs"/>
          <w:cs/>
        </w:rPr>
        <w:t>งวด</w:t>
      </w:r>
      <w:r w:rsidR="00F968E3">
        <w:rPr>
          <w:rFonts w:hint="cs"/>
          <w:cs/>
        </w:rPr>
        <w:t>สามเดือนและหก</w:t>
      </w:r>
      <w:r w:rsidR="00F968E3" w:rsidRPr="006F159D">
        <w:rPr>
          <w:rFonts w:hint="cs"/>
          <w:cs/>
        </w:rPr>
        <w:t>เดือน</w:t>
      </w:r>
      <w:r w:rsidR="00F968E3" w:rsidRPr="006F159D">
        <w:rPr>
          <w:cs/>
        </w:rPr>
        <w:t xml:space="preserve">สิ้นสุดวันที่ </w:t>
      </w:r>
      <w:r w:rsidR="00F968E3" w:rsidRPr="006F159D">
        <w:t>3</w:t>
      </w:r>
      <w:r w:rsidR="00F968E3">
        <w:t xml:space="preserve">0 </w:t>
      </w:r>
      <w:r w:rsidR="00F968E3">
        <w:rPr>
          <w:rFonts w:hint="cs"/>
          <w:cs/>
        </w:rPr>
        <w:t xml:space="preserve">มิถุนายน </w:t>
      </w:r>
      <w:r w:rsidRPr="00DD3A60">
        <w:rPr>
          <w:cs/>
        </w:rPr>
        <w:t>สรุปได้ดังนี้</w:t>
      </w:r>
    </w:p>
    <w:p w14:paraId="4C980705" w14:textId="77777777" w:rsidR="003364AC" w:rsidRPr="00515333" w:rsidRDefault="003364A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3364AC" w:rsidRPr="00D5409B" w14:paraId="7F5E87F6" w14:textId="77777777" w:rsidTr="00B33005">
        <w:trPr>
          <w:tblHeader/>
        </w:trPr>
        <w:tc>
          <w:tcPr>
            <w:tcW w:w="6290" w:type="dxa"/>
          </w:tcPr>
          <w:p w14:paraId="7F523AFB" w14:textId="79F3ACCC" w:rsidR="003364AC" w:rsidRPr="00D5409B" w:rsidRDefault="00F968E3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10ADAC2B" w14:textId="2D10461B" w:rsidR="003364AC" w:rsidRPr="00D5409B" w:rsidRDefault="009C33E0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1B2A032" w14:textId="77777777" w:rsidR="003364AC" w:rsidRPr="00D5409B" w:rsidRDefault="003364AC" w:rsidP="0051533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CB88F4E" w14:textId="109C65EA" w:rsidR="003364AC" w:rsidRPr="00D5409B" w:rsidRDefault="009C33E0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3364AC" w:rsidRPr="00D5409B" w14:paraId="361E3C71" w14:textId="77777777" w:rsidTr="00B33005">
        <w:trPr>
          <w:tblHeader/>
        </w:trPr>
        <w:tc>
          <w:tcPr>
            <w:tcW w:w="6290" w:type="dxa"/>
          </w:tcPr>
          <w:p w14:paraId="6892E678" w14:textId="77777777" w:rsidR="003364AC" w:rsidRPr="00D5409B" w:rsidRDefault="003364AC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66A07E68" w14:textId="77777777" w:rsidR="003364AC" w:rsidRPr="00D5409B" w:rsidRDefault="003364AC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37579F" w14:paraId="34230590" w14:textId="77777777" w:rsidTr="00B33005">
        <w:tc>
          <w:tcPr>
            <w:tcW w:w="6290" w:type="dxa"/>
          </w:tcPr>
          <w:p w14:paraId="41017AAA" w14:textId="77777777" w:rsidR="003364AC" w:rsidRPr="0037579F" w:rsidRDefault="003364AC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0CBADC3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D60228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1D9D29" w14:textId="77777777" w:rsidR="003364AC" w:rsidRPr="0037579F" w:rsidRDefault="003364AC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8E3" w:rsidRPr="0037579F" w14:paraId="25AA99C4" w14:textId="77777777" w:rsidTr="00B33005">
        <w:tc>
          <w:tcPr>
            <w:tcW w:w="6290" w:type="dxa"/>
          </w:tcPr>
          <w:p w14:paraId="3E992CB8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15556CA8" w14:textId="2240C8CB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356,538</w:t>
            </w:r>
          </w:p>
        </w:tc>
        <w:tc>
          <w:tcPr>
            <w:tcW w:w="236" w:type="dxa"/>
          </w:tcPr>
          <w:p w14:paraId="09362C65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E51DD7A" w14:textId="07F1119D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388,042</w:t>
            </w:r>
          </w:p>
        </w:tc>
      </w:tr>
      <w:tr w:rsidR="00F968E3" w:rsidRPr="0037579F" w14:paraId="10C8AD24" w14:textId="77777777" w:rsidTr="00B33005">
        <w:tc>
          <w:tcPr>
            <w:tcW w:w="6290" w:type="dxa"/>
          </w:tcPr>
          <w:p w14:paraId="1CD9C534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696F1CED" w14:textId="69C84F2E" w:rsidR="00F968E3" w:rsidRPr="00FF4314" w:rsidRDefault="00C96E06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</w:t>
            </w:r>
            <w:r w:rsidR="0048091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6B5A369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14AE1E3" w14:textId="3B65AD86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3,408</w:t>
            </w:r>
          </w:p>
        </w:tc>
      </w:tr>
      <w:tr w:rsidR="00F968E3" w:rsidRPr="0037579F" w14:paraId="537DA1D7" w14:textId="77777777" w:rsidTr="00B33005">
        <w:tc>
          <w:tcPr>
            <w:tcW w:w="6290" w:type="dxa"/>
          </w:tcPr>
          <w:p w14:paraId="7DA6F23A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08A78519" w14:textId="2B3070C1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F76D6">
              <w:rPr>
                <w:rFonts w:asciiTheme="majorBidi" w:hAnsiTheme="majorBidi" w:cstheme="majorBidi"/>
                <w:sz w:val="30"/>
                <w:szCs w:val="30"/>
              </w:rPr>
              <w:t>091</w:t>
            </w:r>
          </w:p>
        </w:tc>
        <w:tc>
          <w:tcPr>
            <w:tcW w:w="236" w:type="dxa"/>
          </w:tcPr>
          <w:p w14:paraId="1DA9C476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4E29512" w14:textId="59D09DDA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F76D6"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</w:tr>
      <w:tr w:rsidR="00F968E3" w:rsidRPr="00515333" w14:paraId="5F727436" w14:textId="77777777" w:rsidTr="00B33005">
        <w:tc>
          <w:tcPr>
            <w:tcW w:w="6290" w:type="dxa"/>
          </w:tcPr>
          <w:p w14:paraId="15B687D4" w14:textId="77777777" w:rsidR="00F968E3" w:rsidRPr="00515333" w:rsidRDefault="00F968E3" w:rsidP="00F968E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168597E0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202745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28F5310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37579F" w14:paraId="1A76EFAE" w14:textId="77777777" w:rsidTr="00FF4314">
        <w:trPr>
          <w:trHeight w:val="281"/>
        </w:trPr>
        <w:tc>
          <w:tcPr>
            <w:tcW w:w="6290" w:type="dxa"/>
          </w:tcPr>
          <w:p w14:paraId="44E12EEF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DD24F35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356990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141F93D4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37579F" w14:paraId="2575D872" w14:textId="77777777" w:rsidTr="00B33005">
        <w:tc>
          <w:tcPr>
            <w:tcW w:w="6290" w:type="dxa"/>
          </w:tcPr>
          <w:p w14:paraId="5FD59A82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20956530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7B4DC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5C22E45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37579F" w14:paraId="65AF88B6" w14:textId="77777777" w:rsidTr="00B33005">
        <w:tc>
          <w:tcPr>
            <w:tcW w:w="6290" w:type="dxa"/>
          </w:tcPr>
          <w:p w14:paraId="34FD5CEA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76E24C21" w14:textId="450352E4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7,98</w:t>
            </w:r>
            <w:r w:rsidR="0048091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28F86FF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73ACBF7" w14:textId="3B202653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7,990</w:t>
            </w:r>
          </w:p>
        </w:tc>
      </w:tr>
      <w:tr w:rsidR="00F968E3" w:rsidRPr="0037579F" w14:paraId="034BDE1E" w14:textId="77777777" w:rsidTr="00B33005">
        <w:tc>
          <w:tcPr>
            <w:tcW w:w="6290" w:type="dxa"/>
          </w:tcPr>
          <w:p w14:paraId="1A1CA0FC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758A87B" w14:textId="4A2B93FB" w:rsidR="00F968E3" w:rsidRPr="00FF4314" w:rsidRDefault="00480910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6" w:type="dxa"/>
          </w:tcPr>
          <w:p w14:paraId="7F4454B7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B72EF1B" w14:textId="3331633A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F968E3" w:rsidRPr="0037579F" w14:paraId="59B04FB5" w14:textId="77777777" w:rsidTr="00B33005">
        <w:tc>
          <w:tcPr>
            <w:tcW w:w="6290" w:type="dxa"/>
          </w:tcPr>
          <w:p w14:paraId="1094C964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36FEC66A" w14:textId="5D8D0CA2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8,067</w:t>
            </w:r>
          </w:p>
        </w:tc>
        <w:tc>
          <w:tcPr>
            <w:tcW w:w="236" w:type="dxa"/>
          </w:tcPr>
          <w:p w14:paraId="670EAD1E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9144538" w14:textId="2820678B" w:rsidR="00F968E3" w:rsidRPr="00BF2F20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8,193</w:t>
            </w:r>
          </w:p>
        </w:tc>
      </w:tr>
    </w:tbl>
    <w:p w14:paraId="5BEEAED7" w14:textId="4404EBD9" w:rsidR="003364AC" w:rsidRDefault="003364AC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F968E3" w:rsidRPr="00D5409B" w14:paraId="39FEEBB7" w14:textId="77777777">
        <w:trPr>
          <w:tblHeader/>
        </w:trPr>
        <w:tc>
          <w:tcPr>
            <w:tcW w:w="6290" w:type="dxa"/>
          </w:tcPr>
          <w:p w14:paraId="153EDDAB" w14:textId="4712B8C0" w:rsidR="00F968E3" w:rsidRPr="00D5409B" w:rsidRDefault="00F968E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4" w:type="dxa"/>
          </w:tcPr>
          <w:p w14:paraId="27CA9FF8" w14:textId="77777777" w:rsidR="00F968E3" w:rsidRPr="00D5409B" w:rsidRDefault="00F968E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367C570" w14:textId="77777777" w:rsidR="00F968E3" w:rsidRPr="00D5409B" w:rsidRDefault="00F968E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F0E1315" w14:textId="77777777" w:rsidR="00F968E3" w:rsidRPr="00D5409B" w:rsidRDefault="00F968E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F968E3" w:rsidRPr="00D5409B" w14:paraId="17FB6A24" w14:textId="77777777">
        <w:trPr>
          <w:tblHeader/>
        </w:trPr>
        <w:tc>
          <w:tcPr>
            <w:tcW w:w="6290" w:type="dxa"/>
          </w:tcPr>
          <w:p w14:paraId="03A59237" w14:textId="77777777" w:rsidR="00F968E3" w:rsidRPr="00D5409B" w:rsidRDefault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01E70D71" w14:textId="77777777" w:rsidR="00F968E3" w:rsidRPr="00D5409B" w:rsidRDefault="00F968E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68E3" w:rsidRPr="0037579F" w14:paraId="3F71FA11" w14:textId="77777777">
        <w:tc>
          <w:tcPr>
            <w:tcW w:w="6290" w:type="dxa"/>
          </w:tcPr>
          <w:p w14:paraId="2323A280" w14:textId="77777777" w:rsidR="00F968E3" w:rsidRPr="0037579F" w:rsidRDefault="00F968E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291DD48E" w14:textId="77777777" w:rsidR="00F968E3" w:rsidRPr="0037579F" w:rsidRDefault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00D12" w14:textId="77777777" w:rsidR="00F968E3" w:rsidRPr="0037579F" w:rsidRDefault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DB2624C" w14:textId="77777777" w:rsidR="00F968E3" w:rsidRPr="0037579F" w:rsidRDefault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68E3" w:rsidRPr="00FF4314" w14:paraId="0650749E" w14:textId="77777777">
        <w:tc>
          <w:tcPr>
            <w:tcW w:w="6290" w:type="dxa"/>
          </w:tcPr>
          <w:p w14:paraId="12932CC7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33299686" w14:textId="6E3E3FD0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787,450</w:t>
            </w:r>
          </w:p>
        </w:tc>
        <w:tc>
          <w:tcPr>
            <w:tcW w:w="236" w:type="dxa"/>
          </w:tcPr>
          <w:p w14:paraId="5D80706A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3657544" w14:textId="6F6C7AE8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848,602</w:t>
            </w:r>
          </w:p>
        </w:tc>
      </w:tr>
      <w:tr w:rsidR="00F968E3" w:rsidRPr="00FF4314" w14:paraId="75A53F64" w14:textId="77777777">
        <w:tc>
          <w:tcPr>
            <w:tcW w:w="6290" w:type="dxa"/>
          </w:tcPr>
          <w:p w14:paraId="57968CBE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45A22978" w14:textId="586D3B66" w:rsidR="00F968E3" w:rsidRPr="00FF4314" w:rsidRDefault="00C96E06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5,510</w:t>
            </w:r>
          </w:p>
        </w:tc>
        <w:tc>
          <w:tcPr>
            <w:tcW w:w="236" w:type="dxa"/>
          </w:tcPr>
          <w:p w14:paraId="791DAF44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2D9B945" w14:textId="26FB30F8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6,451</w:t>
            </w:r>
          </w:p>
        </w:tc>
      </w:tr>
      <w:tr w:rsidR="00F968E3" w:rsidRPr="00FF4314" w14:paraId="04859513" w14:textId="77777777">
        <w:tc>
          <w:tcPr>
            <w:tcW w:w="6290" w:type="dxa"/>
          </w:tcPr>
          <w:p w14:paraId="5F7DC96D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7A5534E" w14:textId="20F90ED5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F76D6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1C79C914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723D3EB" w14:textId="5E9C38CA" w:rsidR="00F968E3" w:rsidRPr="00FF4314" w:rsidRDefault="003F76D6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</w:tr>
      <w:tr w:rsidR="00F968E3" w:rsidRPr="00FF4314" w14:paraId="07CA93E1" w14:textId="77777777">
        <w:tc>
          <w:tcPr>
            <w:tcW w:w="6290" w:type="dxa"/>
          </w:tcPr>
          <w:p w14:paraId="13B49DF2" w14:textId="77777777" w:rsidR="00F968E3" w:rsidRPr="00515333" w:rsidRDefault="00F968E3" w:rsidP="00F968E3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131C0E8E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7158F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BB2DCBA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FF4314" w14:paraId="500CD751" w14:textId="77777777">
        <w:trPr>
          <w:trHeight w:val="281"/>
        </w:trPr>
        <w:tc>
          <w:tcPr>
            <w:tcW w:w="6290" w:type="dxa"/>
          </w:tcPr>
          <w:p w14:paraId="0197DD15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3A0926E7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262F35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FEDC78A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FF4314" w14:paraId="69934A18" w14:textId="77777777">
        <w:tc>
          <w:tcPr>
            <w:tcW w:w="6290" w:type="dxa"/>
          </w:tcPr>
          <w:p w14:paraId="17AD24A1" w14:textId="77777777" w:rsidR="00F968E3" w:rsidRPr="0037579F" w:rsidRDefault="00F968E3" w:rsidP="00F968E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68630509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C50E39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7BF8662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68E3" w:rsidRPr="00FF4314" w14:paraId="02A25853" w14:textId="77777777">
        <w:tc>
          <w:tcPr>
            <w:tcW w:w="6290" w:type="dxa"/>
          </w:tcPr>
          <w:p w14:paraId="528E7B85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F25805F" w14:textId="14ED57C7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21,858</w:t>
            </w:r>
          </w:p>
        </w:tc>
        <w:tc>
          <w:tcPr>
            <w:tcW w:w="236" w:type="dxa"/>
          </w:tcPr>
          <w:p w14:paraId="1CBA9B4C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DE483D5" w14:textId="28EA6572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  <w:tr w:rsidR="00F968E3" w:rsidRPr="00FF4314" w14:paraId="791FDA25" w14:textId="77777777">
        <w:tc>
          <w:tcPr>
            <w:tcW w:w="6290" w:type="dxa"/>
          </w:tcPr>
          <w:p w14:paraId="292328BE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44DECA88" w14:textId="5F15FF9B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</w:tcPr>
          <w:p w14:paraId="320C9527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7C2D987" w14:textId="6AEE731B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</w:tr>
      <w:tr w:rsidR="00F968E3" w:rsidRPr="00BF2F20" w14:paraId="6568509E" w14:textId="77777777">
        <w:tc>
          <w:tcPr>
            <w:tcW w:w="6290" w:type="dxa"/>
          </w:tcPr>
          <w:p w14:paraId="5600AFEE" w14:textId="77777777" w:rsidR="00F968E3" w:rsidRPr="0037579F" w:rsidRDefault="00F968E3" w:rsidP="00F968E3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736A2C47" w14:textId="5E0D1813" w:rsidR="00F968E3" w:rsidRPr="00FF4314" w:rsidRDefault="00C96E06" w:rsidP="00F96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22,017</w:t>
            </w:r>
          </w:p>
        </w:tc>
        <w:tc>
          <w:tcPr>
            <w:tcW w:w="236" w:type="dxa"/>
          </w:tcPr>
          <w:p w14:paraId="4B31926F" w14:textId="77777777" w:rsidR="00F968E3" w:rsidRPr="00FF4314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7CB82DE" w14:textId="43AD5CB4" w:rsidR="00F968E3" w:rsidRPr="00BF2F20" w:rsidRDefault="00F968E3" w:rsidP="00F96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16,366</w:t>
            </w:r>
          </w:p>
        </w:tc>
      </w:tr>
    </w:tbl>
    <w:p w14:paraId="0BD8BFB3" w14:textId="77777777" w:rsidR="00F968E3" w:rsidRDefault="00F968E3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EB65102" w14:textId="77777777" w:rsidR="003364AC" w:rsidRPr="00515333" w:rsidRDefault="003364AC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34EB0F0" w14:textId="77777777" w:rsidR="003364AC" w:rsidRPr="00FF4314" w:rsidRDefault="003364AC" w:rsidP="00BF1098">
      <w:pPr>
        <w:pStyle w:val="FSBlank"/>
        <w:rPr>
          <w:rFonts w:asciiTheme="majorBidi" w:hAnsiTheme="majorBidi" w:cstheme="majorBidi"/>
          <w:sz w:val="4"/>
          <w:szCs w:val="4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6"/>
        <w:gridCol w:w="1312"/>
      </w:tblGrid>
      <w:tr w:rsidR="003364AC" w:rsidRPr="0021502C" w14:paraId="023E58F1" w14:textId="77777777" w:rsidTr="00515333">
        <w:trPr>
          <w:tblHeader/>
        </w:trPr>
        <w:tc>
          <w:tcPr>
            <w:tcW w:w="6273" w:type="dxa"/>
          </w:tcPr>
          <w:p w14:paraId="5CE6C0BA" w14:textId="77777777" w:rsidR="003364AC" w:rsidRPr="00B5291A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7C7BBC" w14:textId="3FDA93E2" w:rsidR="003364AC" w:rsidRPr="00D94F60" w:rsidRDefault="00F968E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11A39ECF" w14:textId="77777777" w:rsidR="003364AC" w:rsidRPr="0021502C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4D1037ED" w14:textId="1B33EDEF" w:rsidR="003364AC" w:rsidRPr="00D94F60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364A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364AC" w:rsidRPr="0021502C" w14:paraId="5BF587A0" w14:textId="77777777" w:rsidTr="00515333">
        <w:trPr>
          <w:tblHeader/>
        </w:trPr>
        <w:tc>
          <w:tcPr>
            <w:tcW w:w="6273" w:type="dxa"/>
          </w:tcPr>
          <w:p w14:paraId="2CE6C0DC" w14:textId="77777777" w:rsidR="003364AC" w:rsidRPr="00B5291A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2B819151" w14:textId="013EB490" w:rsidR="003364AC" w:rsidRPr="0021502C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4B08F4B" w14:textId="77777777" w:rsidR="003364AC" w:rsidRPr="0021502C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2475F2EF" w14:textId="1E0BD8C6" w:rsidR="003364AC" w:rsidRPr="0021502C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21502C" w14:paraId="405D6FB7" w14:textId="77777777" w:rsidTr="00515333">
        <w:trPr>
          <w:cantSplit/>
          <w:tblHeader/>
        </w:trPr>
        <w:tc>
          <w:tcPr>
            <w:tcW w:w="6273" w:type="dxa"/>
          </w:tcPr>
          <w:p w14:paraId="7560E5EE" w14:textId="77777777" w:rsidR="003364AC" w:rsidRPr="0021502C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2161CF61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21502C" w14:paraId="3F1C622D" w14:textId="77777777" w:rsidTr="00515333">
        <w:trPr>
          <w:cantSplit/>
        </w:trPr>
        <w:tc>
          <w:tcPr>
            <w:tcW w:w="6273" w:type="dxa"/>
          </w:tcPr>
          <w:p w14:paraId="5B939127" w14:textId="77777777" w:rsidR="003364AC" w:rsidRPr="0021502C" w:rsidRDefault="003364AC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47345E8F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364AC" w:rsidRPr="0021502C" w14:paraId="3EB24E63" w14:textId="77777777" w:rsidTr="00515333">
        <w:tc>
          <w:tcPr>
            <w:tcW w:w="6273" w:type="dxa"/>
            <w:vAlign w:val="bottom"/>
          </w:tcPr>
          <w:p w14:paraId="3EEF241A" w14:textId="77777777" w:rsidR="003364AC" w:rsidRPr="0021502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748C56B" w14:textId="67C50284" w:rsidR="003364AC" w:rsidRPr="0021502C" w:rsidRDefault="00C96E06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415,319</w:t>
            </w:r>
          </w:p>
        </w:tc>
        <w:tc>
          <w:tcPr>
            <w:tcW w:w="236" w:type="dxa"/>
            <w:vAlign w:val="bottom"/>
          </w:tcPr>
          <w:p w14:paraId="3DCAA11E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2193D07F" w14:textId="5BB4C900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3364AC" w:rsidRPr="001B06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432BC9" w:rsidRPr="00515333" w14:paraId="17C395F0" w14:textId="77777777" w:rsidTr="003119CA">
        <w:trPr>
          <w:trHeight w:val="26"/>
        </w:trPr>
        <w:tc>
          <w:tcPr>
            <w:tcW w:w="6273" w:type="dxa"/>
          </w:tcPr>
          <w:p w14:paraId="3AFB0EB0" w14:textId="77777777" w:rsidR="00432BC9" w:rsidRPr="00515333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C6F510D" w14:textId="77777777" w:rsidR="00432BC9" w:rsidRPr="00515333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58534C4" w14:textId="77777777" w:rsidR="00432BC9" w:rsidRPr="00515333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2462343" w14:textId="77777777" w:rsidR="00432BC9" w:rsidRPr="00515333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32BC9" w:rsidRPr="0021502C" w14:paraId="5EBBDAE1" w14:textId="77777777" w:rsidTr="003119CA">
        <w:trPr>
          <w:trHeight w:val="56"/>
        </w:trPr>
        <w:tc>
          <w:tcPr>
            <w:tcW w:w="6273" w:type="dxa"/>
            <w:vAlign w:val="bottom"/>
          </w:tcPr>
          <w:p w14:paraId="455BCE70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หนี้อื่น</w:t>
            </w:r>
          </w:p>
        </w:tc>
        <w:tc>
          <w:tcPr>
            <w:tcW w:w="1350" w:type="dxa"/>
            <w:vAlign w:val="bottom"/>
          </w:tcPr>
          <w:p w14:paraId="6E0B65A4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47454E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373A9D93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2BC9" w:rsidRPr="0021502C" w14:paraId="0B99C496" w14:textId="77777777" w:rsidTr="003119CA">
        <w:tc>
          <w:tcPr>
            <w:tcW w:w="6273" w:type="dxa"/>
            <w:vAlign w:val="bottom"/>
          </w:tcPr>
          <w:p w14:paraId="67C8D8B4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1F2E71F8" w14:textId="77777777" w:rsidR="00432BC9" w:rsidRPr="00CA649B" w:rsidRDefault="00432BC9" w:rsidP="003119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53D7053E" w14:textId="77777777" w:rsidR="00432BC9" w:rsidRPr="0021502C" w:rsidRDefault="00432BC9" w:rsidP="00311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7AF106AB" w14:textId="77777777" w:rsidR="00432BC9" w:rsidRPr="0021502C" w:rsidRDefault="00432BC9" w:rsidP="003119CA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3364AC" w:rsidRPr="00515333" w14:paraId="1070ECE5" w14:textId="77777777" w:rsidTr="00CA649B">
        <w:trPr>
          <w:trHeight w:val="26"/>
        </w:trPr>
        <w:tc>
          <w:tcPr>
            <w:tcW w:w="6273" w:type="dxa"/>
          </w:tcPr>
          <w:p w14:paraId="5975F2EC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CF5221A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329F52C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7BAF5586" w14:textId="77777777" w:rsidR="003364AC" w:rsidRPr="00515333" w:rsidRDefault="003364AC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649B" w:rsidRPr="00515333" w14:paraId="02DD55CD" w14:textId="77777777" w:rsidTr="00DE0FB6">
        <w:trPr>
          <w:trHeight w:val="413"/>
        </w:trPr>
        <w:tc>
          <w:tcPr>
            <w:tcW w:w="6273" w:type="dxa"/>
          </w:tcPr>
          <w:p w14:paraId="21A2B28F" w14:textId="44E2C6CE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79A8E679" w14:textId="77777777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F9E9795" w14:textId="77777777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</w:tcPr>
          <w:p w14:paraId="622A110F" w14:textId="77777777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649B" w:rsidRPr="00515333" w14:paraId="61DA9F88" w14:textId="77777777" w:rsidTr="00DE0FB6">
        <w:trPr>
          <w:trHeight w:val="413"/>
        </w:trPr>
        <w:tc>
          <w:tcPr>
            <w:tcW w:w="6273" w:type="dxa"/>
          </w:tcPr>
          <w:p w14:paraId="59A9C17E" w14:textId="7BF76211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070EAAB" w14:textId="0A05E854" w:rsidR="00CA649B" w:rsidRPr="00515333" w:rsidRDefault="00CA649B" w:rsidP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5,532</w:t>
            </w:r>
          </w:p>
        </w:tc>
        <w:tc>
          <w:tcPr>
            <w:tcW w:w="236" w:type="dxa"/>
          </w:tcPr>
          <w:p w14:paraId="66E7918A" w14:textId="77777777" w:rsidR="00CA649B" w:rsidRPr="00515333" w:rsidRDefault="00CA649B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</w:tcPr>
          <w:p w14:paraId="5CC738CB" w14:textId="7C1AE539" w:rsidR="00CA649B" w:rsidRPr="00515333" w:rsidRDefault="00CA649B" w:rsidP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Pr="001B06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355</w:t>
            </w:r>
          </w:p>
        </w:tc>
      </w:tr>
    </w:tbl>
    <w:p w14:paraId="071E342E" w14:textId="77777777" w:rsidR="003364AC" w:rsidRDefault="003364AC" w:rsidP="00F968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2CC480D5" w14:textId="77777777" w:rsidR="003364AC" w:rsidRPr="00FF4314" w:rsidRDefault="003364AC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098F4718" w14:textId="77777777" w:rsidR="003364AC" w:rsidRPr="00B5291A" w:rsidRDefault="003364AC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291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58A723C8" w14:textId="77777777" w:rsidR="003364AC" w:rsidRPr="00FF4314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24"/>
        <w:gridCol w:w="927"/>
        <w:gridCol w:w="1341"/>
        <w:gridCol w:w="236"/>
        <w:gridCol w:w="34"/>
        <w:gridCol w:w="1309"/>
      </w:tblGrid>
      <w:tr w:rsidR="003364AC" w:rsidRPr="0021502C" w14:paraId="41950614" w14:textId="77777777">
        <w:tc>
          <w:tcPr>
            <w:tcW w:w="5346" w:type="dxa"/>
            <w:shd w:val="clear" w:color="auto" w:fill="auto"/>
          </w:tcPr>
          <w:p w14:paraId="1F14951D" w14:textId="77777777" w:rsidR="003364AC" w:rsidRPr="0021502C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shd w:val="clear" w:color="auto" w:fill="auto"/>
          </w:tcPr>
          <w:p w14:paraId="73A92AC3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3BDA61A4" w14:textId="5E966AB8" w:rsidR="003364AC" w:rsidRPr="0021502C" w:rsidRDefault="00F968E3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14:paraId="43E0B282" w14:textId="77777777" w:rsidR="003364AC" w:rsidRPr="0021502C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14:paraId="1E2D0E94" w14:textId="441BFA5C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21502C" w14:paraId="29842BE2" w14:textId="77777777">
        <w:tc>
          <w:tcPr>
            <w:tcW w:w="5346" w:type="dxa"/>
            <w:shd w:val="clear" w:color="auto" w:fill="auto"/>
          </w:tcPr>
          <w:p w14:paraId="0D16FD98" w14:textId="77777777" w:rsidR="003364AC" w:rsidRPr="0021502C" w:rsidRDefault="003364AC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60B58E8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2" w:type="dxa"/>
            <w:shd w:val="clear" w:color="auto" w:fill="auto"/>
          </w:tcPr>
          <w:p w14:paraId="3C5E87F6" w14:textId="0293B990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1192AD61" w14:textId="77777777" w:rsidR="003364AC" w:rsidRPr="0021502C" w:rsidRDefault="003364AC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dxa"/>
            <w:gridSpan w:val="2"/>
            <w:shd w:val="clear" w:color="auto" w:fill="auto"/>
          </w:tcPr>
          <w:p w14:paraId="431220E1" w14:textId="2B860E5E" w:rsidR="003364AC" w:rsidRPr="0021502C" w:rsidRDefault="009C33E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21502C" w14:paraId="19F3647C" w14:textId="77777777">
        <w:tc>
          <w:tcPr>
            <w:tcW w:w="5346" w:type="dxa"/>
            <w:shd w:val="clear" w:color="auto" w:fill="auto"/>
          </w:tcPr>
          <w:p w14:paraId="4E945644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29" w:type="dxa"/>
            <w:shd w:val="clear" w:color="auto" w:fill="auto"/>
          </w:tcPr>
          <w:p w14:paraId="2BBE4E63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96" w:type="dxa"/>
            <w:gridSpan w:val="4"/>
            <w:shd w:val="clear" w:color="auto" w:fill="auto"/>
          </w:tcPr>
          <w:p w14:paraId="3ED20415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364AC" w:rsidRPr="0021502C" w14:paraId="778CB012" w14:textId="77777777">
        <w:tc>
          <w:tcPr>
            <w:tcW w:w="5346" w:type="dxa"/>
            <w:shd w:val="clear" w:color="auto" w:fill="auto"/>
          </w:tcPr>
          <w:p w14:paraId="2962AE22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29" w:type="dxa"/>
            <w:shd w:val="clear" w:color="auto" w:fill="auto"/>
          </w:tcPr>
          <w:p w14:paraId="49BF13F6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26D9464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0E299DF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1035B5D0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364AC" w:rsidRPr="0021502C" w14:paraId="0B0F444E" w14:textId="77777777">
        <w:tc>
          <w:tcPr>
            <w:tcW w:w="5346" w:type="dxa"/>
            <w:shd w:val="clear" w:color="auto" w:fill="auto"/>
          </w:tcPr>
          <w:p w14:paraId="6B4BA121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F715783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4A37256A" w14:textId="15E5183C" w:rsidR="003364AC" w:rsidRPr="0021502C" w:rsidRDefault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415,319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0A331C5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4FB9195F" w14:textId="5994237E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27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</w:tr>
      <w:tr w:rsidR="003364AC" w:rsidRPr="00422193" w14:paraId="6B475777" w14:textId="77777777">
        <w:tc>
          <w:tcPr>
            <w:tcW w:w="5346" w:type="dxa"/>
            <w:shd w:val="clear" w:color="auto" w:fill="auto"/>
          </w:tcPr>
          <w:p w14:paraId="63BC224D" w14:textId="77777777" w:rsidR="003364AC" w:rsidRPr="0021502C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437CC621" w14:textId="239EDD4A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9C33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9B7E2" w14:textId="2968395A" w:rsidR="003364AC" w:rsidRPr="0021502C" w:rsidRDefault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415,319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A00F0C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E372C" w14:textId="07170BC5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363</w:t>
            </w:r>
          </w:p>
        </w:tc>
      </w:tr>
      <w:tr w:rsidR="003364AC" w:rsidRPr="00515333" w14:paraId="5C5E0433" w14:textId="77777777">
        <w:tc>
          <w:tcPr>
            <w:tcW w:w="5346" w:type="dxa"/>
            <w:shd w:val="clear" w:color="auto" w:fill="auto"/>
          </w:tcPr>
          <w:p w14:paraId="2AF3712F" w14:textId="77777777" w:rsidR="003364AC" w:rsidRPr="00515333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9" w:type="dxa"/>
            <w:shd w:val="clear" w:color="auto" w:fill="auto"/>
          </w:tcPr>
          <w:p w14:paraId="5849E2C7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58DC9CE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83B1B0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16447C37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364AC" w:rsidRPr="00422193" w14:paraId="3E046693" w14:textId="77777777">
        <w:tc>
          <w:tcPr>
            <w:tcW w:w="5346" w:type="dxa"/>
            <w:shd w:val="clear" w:color="auto" w:fill="auto"/>
          </w:tcPr>
          <w:p w14:paraId="1DD3F78A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29" w:type="dxa"/>
            <w:shd w:val="clear" w:color="auto" w:fill="auto"/>
          </w:tcPr>
          <w:p w14:paraId="67CC28E5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1E49C923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B6056E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54FB0BE6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4AC" w:rsidRPr="00422193" w14:paraId="4C081FD4" w14:textId="77777777">
        <w:tc>
          <w:tcPr>
            <w:tcW w:w="5346" w:type="dxa"/>
            <w:shd w:val="clear" w:color="auto" w:fill="auto"/>
          </w:tcPr>
          <w:p w14:paraId="49DFDE15" w14:textId="77777777" w:rsidR="003364AC" w:rsidRPr="0021502C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29" w:type="dxa"/>
            <w:shd w:val="clear" w:color="auto" w:fill="auto"/>
          </w:tcPr>
          <w:p w14:paraId="2C57ACD0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3A8D7198" w14:textId="08C1090E" w:rsidR="003364AC" w:rsidRPr="0021502C" w:rsidRDefault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1,194,41</w:t>
            </w:r>
            <w:r w:rsidR="004809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4B9960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7247EAD0" w14:textId="03112CA2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963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829</w:t>
            </w:r>
          </w:p>
        </w:tc>
      </w:tr>
      <w:tr w:rsidR="003364AC" w:rsidRPr="00422193" w14:paraId="7E3BD073" w14:textId="77777777">
        <w:tc>
          <w:tcPr>
            <w:tcW w:w="5346" w:type="dxa"/>
            <w:shd w:val="clear" w:color="auto" w:fill="auto"/>
          </w:tcPr>
          <w:p w14:paraId="6EB9E201" w14:textId="77777777" w:rsidR="003364AC" w:rsidRPr="0021502C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29" w:type="dxa"/>
            <w:shd w:val="clear" w:color="auto" w:fill="auto"/>
          </w:tcPr>
          <w:p w14:paraId="6C201FF8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shd w:val="clear" w:color="auto" w:fill="auto"/>
          </w:tcPr>
          <w:p w14:paraId="2777649B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A5B5D5C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0E195E1A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364AC" w:rsidRPr="00422193" w14:paraId="4C5EF14E" w14:textId="77777777">
        <w:tc>
          <w:tcPr>
            <w:tcW w:w="5346" w:type="dxa"/>
            <w:shd w:val="clear" w:color="auto" w:fill="auto"/>
          </w:tcPr>
          <w:p w14:paraId="57B8D725" w14:textId="5E8A86F7" w:rsidR="003364AC" w:rsidRPr="0021502C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9C33E0" w:rsidRPr="009C33E0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29" w:type="dxa"/>
            <w:shd w:val="clear" w:color="auto" w:fill="auto"/>
          </w:tcPr>
          <w:p w14:paraId="69227A95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6AC5A5A8" w14:textId="674E200F" w:rsidR="003364AC" w:rsidRPr="0021502C" w:rsidRDefault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70FDB7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78C22DAB" w14:textId="573D1733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3364A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sz w:val="30"/>
                <w:szCs w:val="30"/>
                <w:lang w:val="en-US"/>
              </w:rPr>
              <w:t>222</w:t>
            </w:r>
          </w:p>
        </w:tc>
      </w:tr>
      <w:tr w:rsidR="003364AC" w:rsidRPr="00422193" w14:paraId="7AFE8B1E" w14:textId="77777777">
        <w:tc>
          <w:tcPr>
            <w:tcW w:w="5346" w:type="dxa"/>
            <w:shd w:val="clear" w:color="auto" w:fill="auto"/>
          </w:tcPr>
          <w:p w14:paraId="715C24A9" w14:textId="77777777" w:rsidR="003364AC" w:rsidRPr="0021502C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shd w:val="clear" w:color="auto" w:fill="auto"/>
          </w:tcPr>
          <w:p w14:paraId="76F753BD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46CAE" w14:textId="2012C3B9" w:rsidR="003364AC" w:rsidRPr="0021502C" w:rsidRDefault="00CA649B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1,195,33</w:t>
            </w:r>
            <w:r w:rsidR="00480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6D9FBCC" w14:textId="77777777" w:rsidR="003364AC" w:rsidRPr="0021502C" w:rsidRDefault="003364A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D7781" w14:textId="5E154252" w:rsidR="003364AC" w:rsidRPr="0021502C" w:rsidRDefault="009C33E0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966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051</w:t>
            </w:r>
          </w:p>
        </w:tc>
      </w:tr>
      <w:tr w:rsidR="003364AC" w:rsidRPr="00515333" w14:paraId="7C3F79FC" w14:textId="77777777">
        <w:tc>
          <w:tcPr>
            <w:tcW w:w="5346" w:type="dxa"/>
            <w:shd w:val="clear" w:color="auto" w:fill="auto"/>
          </w:tcPr>
          <w:p w14:paraId="122BF676" w14:textId="77777777" w:rsidR="003364AC" w:rsidRPr="00515333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auto"/>
          </w:tcPr>
          <w:p w14:paraId="3B9ACA62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</w:tcPr>
          <w:p w14:paraId="3C52F050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D9F751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8F1B87D" w14:textId="77777777" w:rsidR="003364AC" w:rsidRPr="00515333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3364AC" w:rsidRPr="00422193" w14:paraId="54D04DC1" w14:textId="77777777">
        <w:tc>
          <w:tcPr>
            <w:tcW w:w="5346" w:type="dxa"/>
            <w:shd w:val="clear" w:color="auto" w:fill="auto"/>
          </w:tcPr>
          <w:p w14:paraId="2A37ABF0" w14:textId="77777777" w:rsidR="003364AC" w:rsidRPr="0021502C" w:rsidRDefault="003364A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9" w:type="dxa"/>
            <w:shd w:val="clear" w:color="auto" w:fill="auto"/>
          </w:tcPr>
          <w:p w14:paraId="34CBE58A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2" w:type="dxa"/>
            <w:tcBorders>
              <w:bottom w:val="double" w:sz="4" w:space="0" w:color="auto"/>
            </w:tcBorders>
            <w:shd w:val="clear" w:color="auto" w:fill="auto"/>
          </w:tcPr>
          <w:p w14:paraId="0D31A053" w14:textId="7F709828" w:rsidR="003364AC" w:rsidRPr="0021502C" w:rsidRDefault="00CA649B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1,610,65</w:t>
            </w:r>
            <w:r w:rsidR="004809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E044AD" w14:textId="77777777" w:rsidR="003364AC" w:rsidRPr="0021502C" w:rsidRDefault="003364A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</w:tcPr>
          <w:p w14:paraId="0DB7875A" w14:textId="7E114D94" w:rsidR="003364AC" w:rsidRPr="0021502C" w:rsidRDefault="009C33E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389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414</w:t>
            </w:r>
          </w:p>
        </w:tc>
      </w:tr>
    </w:tbl>
    <w:p w14:paraId="5643B895" w14:textId="77777777" w:rsidR="003364AC" w:rsidRPr="00FF4314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7F0D134D" w14:textId="4ED91FB2" w:rsidR="003364AC" w:rsidRPr="00B5291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F968E3" w:rsidRPr="00B5291A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F968E3" w:rsidRPr="00B5291A">
        <w:rPr>
          <w:rFonts w:asciiTheme="majorBidi" w:hAnsiTheme="majorBidi" w:cstheme="majorBidi"/>
          <w:sz w:val="30"/>
          <w:szCs w:val="30"/>
        </w:rPr>
        <w:t>3</w:t>
      </w:r>
      <w:r w:rsidR="00F968E3">
        <w:rPr>
          <w:rFonts w:asciiTheme="majorBidi" w:hAnsiTheme="majorBidi" w:cstheme="majorBidi"/>
          <w:sz w:val="30"/>
          <w:szCs w:val="30"/>
        </w:rPr>
        <w:t xml:space="preserve">0 </w:t>
      </w:r>
      <w:r w:rsidR="00F968E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C33E0" w:rsidRPr="009C33E0">
        <w:rPr>
          <w:rFonts w:asciiTheme="majorBidi" w:hAnsiTheme="majorBidi" w:cstheme="majorBidi"/>
          <w:sz w:val="30"/>
          <w:szCs w:val="30"/>
        </w:rPr>
        <w:t>2566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9C33E0" w:rsidRPr="009C33E0">
        <w:rPr>
          <w:rFonts w:asciiTheme="majorBidi" w:hAnsiTheme="majorBidi" w:cstheme="majorBidi"/>
          <w:sz w:val="30"/>
          <w:szCs w:val="30"/>
        </w:rPr>
        <w:t>31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sz w:val="30"/>
          <w:szCs w:val="30"/>
        </w:rPr>
        <w:t>2565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33AA75BF" w14:textId="77777777" w:rsidR="003364AC" w:rsidRPr="00FF4314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2"/>
          <w:szCs w:val="12"/>
          <w:cs/>
        </w:rPr>
      </w:pPr>
    </w:p>
    <w:p w14:paraId="247BDF0B" w14:textId="77777777" w:rsidR="002717D0" w:rsidRDefault="002717D0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9B522F" w14:textId="77777777" w:rsidR="002717D0" w:rsidRDefault="002717D0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4F1270D" w14:textId="77777777" w:rsidR="002717D0" w:rsidRDefault="002717D0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D73F522" w14:textId="60AC8181" w:rsidR="003364AC" w:rsidRPr="00B5291A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291A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สัญญาขายลดลูกหนี้</w:t>
      </w:r>
    </w:p>
    <w:p w14:paraId="548FDD89" w14:textId="77777777" w:rsidR="003364AC" w:rsidRPr="00FF4314" w:rsidRDefault="003364A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6A7720F1" w14:textId="51EB3885" w:rsidR="003364AC" w:rsidRDefault="003364AC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F968E3" w:rsidRPr="00B5291A">
        <w:rPr>
          <w:rFonts w:asciiTheme="majorBidi" w:hAnsiTheme="majorBidi" w:cstheme="majorBidi"/>
          <w:sz w:val="30"/>
          <w:szCs w:val="30"/>
        </w:rPr>
        <w:t>3</w:t>
      </w:r>
      <w:r w:rsidR="00F968E3">
        <w:rPr>
          <w:rFonts w:asciiTheme="majorBidi" w:hAnsiTheme="majorBidi" w:cstheme="majorBidi"/>
          <w:sz w:val="30"/>
          <w:szCs w:val="30"/>
        </w:rPr>
        <w:t xml:space="preserve">0 </w:t>
      </w:r>
      <w:r w:rsidR="00F968E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9C33E0" w:rsidRPr="009C33E0">
        <w:rPr>
          <w:rFonts w:asciiTheme="majorBidi" w:hAnsiTheme="majorBidi" w:cstheme="majorBidi"/>
          <w:sz w:val="30"/>
          <w:szCs w:val="30"/>
        </w:rPr>
        <w:t>2566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บริษัทได้โอนสิทธิเรียกร้องที่จะได้รับชำระหนี้จากลูกหนี้จำนวนเงิน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217BC6">
        <w:rPr>
          <w:rFonts w:asciiTheme="majorBidi" w:hAnsiTheme="majorBidi" w:cstheme="majorBidi"/>
          <w:sz w:val="30"/>
          <w:szCs w:val="30"/>
        </w:rPr>
        <w:t>636.2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Pr="00A345D5">
        <w:rPr>
          <w:rFonts w:asciiTheme="majorBidi" w:hAnsiTheme="majorBidi" w:cstheme="majorBidi" w:hint="cs"/>
          <w:sz w:val="30"/>
          <w:szCs w:val="30"/>
          <w:cs/>
        </w:rPr>
        <w:t>าท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2</w:t>
      </w:r>
      <w:r w:rsidRPr="00416556">
        <w:rPr>
          <w:rFonts w:ascii="Angsana New" w:hAnsi="Angsana New"/>
          <w:i/>
          <w:iCs/>
          <w:sz w:val="30"/>
          <w:szCs w:val="30"/>
        </w:rPr>
        <w:t>,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078</w:t>
      </w:r>
      <w:r w:rsidRPr="00416556">
        <w:rPr>
          <w:rFonts w:ascii="Angsana New" w:hAnsi="Angsana New"/>
          <w:i/>
          <w:iCs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1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217BC6">
        <w:rPr>
          <w:rFonts w:asciiTheme="majorBidi" w:hAnsiTheme="majorBidi" w:cstheme="majorBidi"/>
          <w:sz w:val="30"/>
          <w:szCs w:val="30"/>
        </w:rPr>
        <w:t>627.9</w:t>
      </w:r>
      <w:r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2</w:t>
      </w:r>
      <w:r w:rsidRPr="00416556">
        <w:rPr>
          <w:rFonts w:ascii="Angsana New" w:hAnsi="Angsana New"/>
          <w:i/>
          <w:iCs/>
          <w:sz w:val="30"/>
          <w:szCs w:val="30"/>
        </w:rPr>
        <w:t>,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063</w:t>
      </w:r>
      <w:r w:rsidRPr="00416556">
        <w:rPr>
          <w:rFonts w:ascii="Angsana New" w:hAnsi="Angsana New"/>
          <w:i/>
          <w:iCs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z w:val="30"/>
          <w:szCs w:val="30"/>
        </w:rPr>
        <w:t>1</w:t>
      </w:r>
      <w:r w:rsidRPr="00FF7288">
        <w:rPr>
          <w:rFonts w:ascii="Angsana New" w:hAnsi="Angsana New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</w:t>
      </w:r>
      <w:r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ผู้รับโอนไม่สามารถเรียกเก็บหนี้จากลูกหนี้ที่บร</w:t>
      </w:r>
      <w:r>
        <w:rPr>
          <w:rFonts w:asciiTheme="majorBidi" w:hAnsiTheme="majorBidi" w:cstheme="majorBidi" w:hint="cs"/>
          <w:sz w:val="30"/>
          <w:szCs w:val="30"/>
          <w:cs/>
        </w:rPr>
        <w:t>ิ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47E43A61" w14:textId="77777777" w:rsidR="00E85BB8" w:rsidRDefault="00E85BB8" w:rsidP="00F968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737B8F4" w14:textId="77777777" w:rsidR="003364AC" w:rsidRDefault="003364AC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2FBF6F10" w14:textId="77777777" w:rsidR="003364AC" w:rsidRPr="006F159D" w:rsidRDefault="003364AC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3364AC" w:rsidRPr="00422193" w14:paraId="43C804F2" w14:textId="77777777" w:rsidTr="001C187C">
        <w:tc>
          <w:tcPr>
            <w:tcW w:w="6300" w:type="dxa"/>
          </w:tcPr>
          <w:p w14:paraId="5E148D8E" w14:textId="77777777" w:rsidR="003364AC" w:rsidRPr="00DE07C8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55876B22" w14:textId="52A26FFA" w:rsidR="003364AC" w:rsidRPr="00FF5AEA" w:rsidRDefault="00F968E3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725DC6E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2864314" w14:textId="417721BF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22193" w14:paraId="368E31C8" w14:textId="77777777" w:rsidTr="001C187C">
        <w:tc>
          <w:tcPr>
            <w:tcW w:w="6300" w:type="dxa"/>
          </w:tcPr>
          <w:p w14:paraId="6B7297F8" w14:textId="77777777" w:rsidR="003364AC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3D000E" w14:textId="7FB9F60B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37CF6A" w14:textId="77777777" w:rsidR="003364AC" w:rsidRPr="00FF5AEA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311CBD12" w14:textId="39ED0760" w:rsidR="003364AC" w:rsidRPr="00FF5AEA" w:rsidRDefault="009C33E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364AC" w:rsidRPr="00F17C44" w14:paraId="6D4C04C2" w14:textId="77777777" w:rsidTr="001C187C">
        <w:tc>
          <w:tcPr>
            <w:tcW w:w="6300" w:type="dxa"/>
          </w:tcPr>
          <w:p w14:paraId="0818A21F" w14:textId="77777777" w:rsidR="003364AC" w:rsidRPr="00A345D5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34103849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F17C44" w14:paraId="7A1E6868" w14:textId="77777777" w:rsidTr="001C187C">
        <w:tc>
          <w:tcPr>
            <w:tcW w:w="6300" w:type="dxa"/>
          </w:tcPr>
          <w:p w14:paraId="185F882E" w14:textId="77777777" w:rsidR="003364AC" w:rsidRPr="008B589C" w:rsidRDefault="003364AC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3F8106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8E72C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E97AF2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2E9F3BD" w14:textId="77777777" w:rsidTr="001C187C">
        <w:tc>
          <w:tcPr>
            <w:tcW w:w="6300" w:type="dxa"/>
          </w:tcPr>
          <w:p w14:paraId="7B985D75" w14:textId="77777777" w:rsidR="003364AC" w:rsidRPr="008B589C" w:rsidRDefault="003364AC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1F463F20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07E92" w14:textId="77777777" w:rsidR="003364AC" w:rsidRPr="00F17C44" w:rsidRDefault="003364AC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9349FF8" w14:textId="77777777" w:rsidR="003364AC" w:rsidRPr="00F17C44" w:rsidRDefault="003364AC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4AC" w:rsidRPr="00F17C44" w14:paraId="7C2015E3" w14:textId="77777777" w:rsidTr="001C187C">
        <w:trPr>
          <w:cantSplit/>
        </w:trPr>
        <w:tc>
          <w:tcPr>
            <w:tcW w:w="6300" w:type="dxa"/>
          </w:tcPr>
          <w:p w14:paraId="1438833D" w14:textId="77777777" w:rsidR="003364AC" w:rsidRPr="00096CAA" w:rsidRDefault="003364AC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570F6C16" w14:textId="79076448" w:rsidR="003364AC" w:rsidRPr="002B1215" w:rsidRDefault="00217BC6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980,000</w:t>
            </w:r>
          </w:p>
        </w:tc>
        <w:tc>
          <w:tcPr>
            <w:tcW w:w="270" w:type="dxa"/>
          </w:tcPr>
          <w:p w14:paraId="05B2794A" w14:textId="77777777" w:rsidR="003364AC" w:rsidRPr="00656B08" w:rsidRDefault="003364AC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2AE3B193" w14:textId="308B310B" w:rsidR="003364AC" w:rsidRPr="00656B08" w:rsidRDefault="009C33E0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615</w:t>
            </w:r>
            <w:r w:rsidR="003364A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5F49C39" w14:textId="77777777" w:rsidR="003364AC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1A332A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3C29A0DC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40CE028" w14:textId="2C42E7B7" w:rsidR="003364AC" w:rsidRPr="006F159D" w:rsidRDefault="003364AC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F968E3" w:rsidRPr="006F159D">
        <w:rPr>
          <w:rFonts w:ascii="Angsana New" w:hAnsi="Angsana New"/>
          <w:spacing w:val="-2"/>
          <w:sz w:val="30"/>
          <w:szCs w:val="30"/>
        </w:rPr>
        <w:t>3</w:t>
      </w:r>
      <w:r w:rsidR="00F968E3">
        <w:rPr>
          <w:rFonts w:ascii="Angsana New" w:hAnsi="Angsana New"/>
          <w:spacing w:val="-2"/>
          <w:sz w:val="30"/>
          <w:szCs w:val="30"/>
        </w:rPr>
        <w:t xml:space="preserve">0 </w:t>
      </w:r>
      <w:r w:rsidR="00F968E3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17BC6">
        <w:rPr>
          <w:rFonts w:asciiTheme="majorBidi" w:hAnsiTheme="majorBidi" w:cstheme="majorBidi"/>
          <w:spacing w:val="-2"/>
          <w:sz w:val="30"/>
          <w:szCs w:val="30"/>
        </w:rPr>
        <w:t xml:space="preserve">980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ล้านบาทมีกำหนดชำระคืน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217BC6">
        <w:rPr>
          <w:rFonts w:asciiTheme="majorBidi" w:hAnsiTheme="majorBidi" w:cstheme="majorBidi"/>
          <w:spacing w:val="-2"/>
          <w:sz w:val="30"/>
          <w:szCs w:val="30"/>
        </w:rPr>
        <w:t>1.83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6017E7">
        <w:rPr>
          <w:rFonts w:asciiTheme="majorBidi" w:hAnsiTheme="majorBidi" w:cstheme="majorBidi"/>
          <w:spacing w:val="-2"/>
          <w:sz w:val="30"/>
          <w:szCs w:val="30"/>
        </w:rPr>
        <w:t>-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17BC6">
        <w:rPr>
          <w:rFonts w:asciiTheme="majorBidi" w:hAnsiTheme="majorBidi" w:cstheme="majorBidi"/>
          <w:spacing w:val="-2"/>
          <w:sz w:val="30"/>
          <w:szCs w:val="30"/>
        </w:rPr>
        <w:t>2.80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08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- 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>.</w:t>
      </w:r>
      <w:r w:rsidR="009C33E0" w:rsidRPr="009C33E0">
        <w:rPr>
          <w:rFonts w:ascii="Angsana New" w:hAnsi="Angsana New"/>
          <w:i/>
          <w:iCs/>
          <w:spacing w:val="-2"/>
          <w:sz w:val="30"/>
          <w:szCs w:val="30"/>
        </w:rPr>
        <w:t>05</w:t>
      </w:r>
      <w:r w:rsidRPr="00274BDB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274BDB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274BD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1D0015E8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5521AD" w14:textId="77777777" w:rsidR="003364AC" w:rsidRPr="006F159D" w:rsidRDefault="003364A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7F9ACC3" w14:textId="77777777" w:rsidR="003364AC" w:rsidRPr="006F159D" w:rsidRDefault="003364AC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E8D8F85" w14:textId="303549AB" w:rsidR="003364AC" w:rsidRPr="00785B2C" w:rsidRDefault="003364AC" w:rsidP="00785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8C0645" w:rsidRPr="006F159D">
        <w:rPr>
          <w:rFonts w:ascii="Angsana New" w:hAnsi="Angsana New"/>
          <w:spacing w:val="-2"/>
          <w:sz w:val="30"/>
          <w:szCs w:val="30"/>
        </w:rPr>
        <w:t>3</w:t>
      </w:r>
      <w:r w:rsidR="008C0645">
        <w:rPr>
          <w:rFonts w:ascii="Angsana New" w:hAnsi="Angsana New"/>
          <w:spacing w:val="-2"/>
          <w:sz w:val="30"/>
          <w:szCs w:val="30"/>
        </w:rPr>
        <w:t xml:space="preserve">0 </w:t>
      </w:r>
      <w:r w:rsidR="008C064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9C33E0" w:rsidRPr="009C33E0">
        <w:rPr>
          <w:rFonts w:ascii="Angsana New" w:hAnsi="Angsana New"/>
          <w:spacing w:val="-2"/>
          <w:sz w:val="30"/>
          <w:szCs w:val="30"/>
        </w:rPr>
        <w:t>2566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217BC6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217BC6">
        <w:rPr>
          <w:rFonts w:asciiTheme="majorBidi" w:hAnsiTheme="majorBidi" w:cstheme="majorBidi"/>
          <w:sz w:val="30"/>
          <w:szCs w:val="30"/>
        </w:rPr>
        <w:t>1,382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Pr="00274BD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9C33E0" w:rsidRPr="009C33E0">
        <w:rPr>
          <w:rFonts w:asciiTheme="majorBidi" w:hAnsiTheme="majorBidi" w:cstheme="majorBidi"/>
          <w:i/>
          <w:iCs/>
          <w:sz w:val="30"/>
          <w:szCs w:val="30"/>
        </w:rPr>
        <w:t>747</w:t>
      </w:r>
      <w:r w:rsidRPr="00274BD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4BDB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3BE44AA" w14:textId="261362AC" w:rsidR="008C0645" w:rsidRPr="008C0645" w:rsidRDefault="003364AC" w:rsidP="008C064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38E6DC38" w14:textId="0B9B2EC2" w:rsidR="008C0645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95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8C0645" w:rsidRPr="00B57B3A" w14:paraId="129D2043" w14:textId="77777777">
        <w:tc>
          <w:tcPr>
            <w:tcW w:w="2171" w:type="pct"/>
          </w:tcPr>
          <w:p w14:paraId="2BA59A1C" w14:textId="77777777" w:rsidR="008C0645" w:rsidRPr="00860C33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0B15E2E4" w14:textId="77777777" w:rsidR="008C0645" w:rsidRPr="00860C33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61ADF993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6A4C77CF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หก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8C0645" w:rsidRPr="00B57B3A" w14:paraId="2DE019A6" w14:textId="77777777">
        <w:tc>
          <w:tcPr>
            <w:tcW w:w="2171" w:type="pct"/>
          </w:tcPr>
          <w:p w14:paraId="30EB5892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4FB1B5A6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6F928E9F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64766A7D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8C0645" w:rsidRPr="00B57B3A" w14:paraId="4F4A7A49" w14:textId="77777777">
        <w:tc>
          <w:tcPr>
            <w:tcW w:w="2171" w:type="pct"/>
          </w:tcPr>
          <w:p w14:paraId="0944BFC9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2D7E4AA0" w14:textId="039374F0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6101B656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19BCF5C2" w14:textId="69890350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012CD844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30715271" w14:textId="6486FFCB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8" w:type="pct"/>
          </w:tcPr>
          <w:p w14:paraId="06747333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3C7428B5" w14:textId="4348A6E6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565</w:t>
            </w:r>
          </w:p>
        </w:tc>
      </w:tr>
      <w:tr w:rsidR="008C0645" w:rsidRPr="00B57B3A" w14:paraId="4F74C2EE" w14:textId="77777777">
        <w:tc>
          <w:tcPr>
            <w:tcW w:w="2171" w:type="pct"/>
          </w:tcPr>
          <w:p w14:paraId="77423276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4196C0F1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C0645" w:rsidRPr="00B57B3A" w14:paraId="7FB2D846" w14:textId="77777777">
        <w:trPr>
          <w:trHeight w:val="74"/>
        </w:trPr>
        <w:tc>
          <w:tcPr>
            <w:tcW w:w="2171" w:type="pct"/>
          </w:tcPr>
          <w:p w14:paraId="4D66F515" w14:textId="77777777" w:rsidR="008C0645" w:rsidRPr="0037579F" w:rsidRDefault="008C06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01D5118E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660F2FC7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FA8D22A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3A93832E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481C412B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7EFCF711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499F4F52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645" w:rsidRPr="00B57B3A" w14:paraId="576F4BBF" w14:textId="77777777">
        <w:trPr>
          <w:trHeight w:val="74"/>
        </w:trPr>
        <w:tc>
          <w:tcPr>
            <w:tcW w:w="2171" w:type="pct"/>
          </w:tcPr>
          <w:p w14:paraId="0B1FED52" w14:textId="77777777" w:rsidR="008C0645" w:rsidRPr="0037579F" w:rsidRDefault="008C064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62E007E0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479B1935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2422D142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66C2A3FF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541A515E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10B053ED" w14:textId="77777777" w:rsidR="008C0645" w:rsidRPr="00B57B3A" w:rsidRDefault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790573B" w14:textId="77777777" w:rsidR="008C0645" w:rsidRPr="00B57B3A" w:rsidRDefault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645" w:rsidRPr="00695508" w14:paraId="0B3F8B88" w14:textId="77777777">
        <w:trPr>
          <w:trHeight w:val="74"/>
        </w:trPr>
        <w:tc>
          <w:tcPr>
            <w:tcW w:w="2171" w:type="pct"/>
            <w:vAlign w:val="bottom"/>
            <w:hideMark/>
          </w:tcPr>
          <w:p w14:paraId="63B9CC01" w14:textId="77777777" w:rsidR="008C0645" w:rsidRPr="00B57B3A" w:rsidRDefault="008C0645" w:rsidP="008C0645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2" w:type="pct"/>
            <w:vAlign w:val="bottom"/>
          </w:tcPr>
          <w:p w14:paraId="69D43899" w14:textId="7B8DB545" w:rsidR="008C0645" w:rsidRPr="00695508" w:rsidRDefault="00217BC6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1,224,727</w:t>
            </w:r>
          </w:p>
        </w:tc>
        <w:tc>
          <w:tcPr>
            <w:tcW w:w="146" w:type="pct"/>
            <w:vAlign w:val="bottom"/>
          </w:tcPr>
          <w:p w14:paraId="0D8C378D" w14:textId="77777777" w:rsidR="008C0645" w:rsidRPr="00695508" w:rsidRDefault="008C0645" w:rsidP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  <w:hideMark/>
          </w:tcPr>
          <w:p w14:paraId="573BDA43" w14:textId="6C9C920A" w:rsidR="008C0645" w:rsidRPr="00695508" w:rsidRDefault="008C0645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1,096,780</w:t>
            </w:r>
          </w:p>
        </w:tc>
        <w:tc>
          <w:tcPr>
            <w:tcW w:w="146" w:type="pct"/>
            <w:vAlign w:val="bottom"/>
          </w:tcPr>
          <w:p w14:paraId="2E312577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2E771A00" w14:textId="4005C7C2" w:rsidR="008C0645" w:rsidRPr="00695508" w:rsidRDefault="00217BC6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2,549,980</w:t>
            </w:r>
          </w:p>
        </w:tc>
        <w:tc>
          <w:tcPr>
            <w:tcW w:w="138" w:type="pct"/>
            <w:vAlign w:val="bottom"/>
          </w:tcPr>
          <w:p w14:paraId="2A2D4EB0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273083DD" w14:textId="73AC1300" w:rsidR="008C0645" w:rsidRPr="00695508" w:rsidRDefault="008C0645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2,361,093</w:t>
            </w:r>
          </w:p>
        </w:tc>
      </w:tr>
      <w:tr w:rsidR="008C0645" w:rsidRPr="00695508" w14:paraId="4E4BE07B" w14:textId="77777777">
        <w:tc>
          <w:tcPr>
            <w:tcW w:w="2171" w:type="pct"/>
            <w:vAlign w:val="bottom"/>
            <w:hideMark/>
          </w:tcPr>
          <w:p w14:paraId="1FD89682" w14:textId="77777777" w:rsidR="008C0645" w:rsidRPr="00B57B3A" w:rsidRDefault="008C0645" w:rsidP="008C0645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5312B23F" w14:textId="112B2ADA" w:rsidR="008C0645" w:rsidRPr="00695508" w:rsidRDefault="00217BC6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97,161</w:t>
            </w:r>
          </w:p>
        </w:tc>
        <w:tc>
          <w:tcPr>
            <w:tcW w:w="146" w:type="pct"/>
            <w:vAlign w:val="bottom"/>
          </w:tcPr>
          <w:p w14:paraId="0F4CFD7F" w14:textId="77777777" w:rsidR="008C0645" w:rsidRPr="00695508" w:rsidRDefault="008C0645" w:rsidP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17A5A61D" w14:textId="6309683A" w:rsidR="008C0645" w:rsidRPr="00695508" w:rsidRDefault="008C0645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145,446</w:t>
            </w:r>
          </w:p>
        </w:tc>
        <w:tc>
          <w:tcPr>
            <w:tcW w:w="146" w:type="pct"/>
            <w:vAlign w:val="bottom"/>
          </w:tcPr>
          <w:p w14:paraId="48E26A1F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310DFAF5" w14:textId="34604B83" w:rsidR="008C0645" w:rsidRPr="00695508" w:rsidRDefault="00217BC6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210,791</w:t>
            </w:r>
          </w:p>
        </w:tc>
        <w:tc>
          <w:tcPr>
            <w:tcW w:w="138" w:type="pct"/>
            <w:vAlign w:val="bottom"/>
          </w:tcPr>
          <w:p w14:paraId="00615EBA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327BB141" w14:textId="6642E3CF" w:rsidR="008C0645" w:rsidRPr="00695508" w:rsidRDefault="008C0645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425,152</w:t>
            </w:r>
          </w:p>
        </w:tc>
      </w:tr>
      <w:tr w:rsidR="008C0645" w:rsidRPr="00695508" w14:paraId="4DFBA52C" w14:textId="77777777">
        <w:tc>
          <w:tcPr>
            <w:tcW w:w="2171" w:type="pct"/>
            <w:vAlign w:val="bottom"/>
            <w:hideMark/>
          </w:tcPr>
          <w:p w14:paraId="4FEFBD0D" w14:textId="77777777" w:rsidR="008C0645" w:rsidRPr="00B57B3A" w:rsidRDefault="008C0645" w:rsidP="008C0645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3B348AEB" w14:textId="6040BB5C" w:rsidR="008C0645" w:rsidRPr="00695508" w:rsidRDefault="00217BC6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119,413</w:t>
            </w:r>
          </w:p>
        </w:tc>
        <w:tc>
          <w:tcPr>
            <w:tcW w:w="146" w:type="pct"/>
            <w:vAlign w:val="bottom"/>
          </w:tcPr>
          <w:p w14:paraId="69C22220" w14:textId="77777777" w:rsidR="008C0645" w:rsidRPr="00695508" w:rsidRDefault="008C0645" w:rsidP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57A40DC6" w14:textId="76272713" w:rsidR="008C0645" w:rsidRPr="00695508" w:rsidRDefault="008C0645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96,140</w:t>
            </w:r>
          </w:p>
        </w:tc>
        <w:tc>
          <w:tcPr>
            <w:tcW w:w="146" w:type="pct"/>
            <w:vAlign w:val="bottom"/>
          </w:tcPr>
          <w:p w14:paraId="4BB15133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C84FD6C" w14:textId="18CB385D" w:rsidR="008C0645" w:rsidRPr="00695508" w:rsidRDefault="00217BC6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185,455</w:t>
            </w:r>
          </w:p>
        </w:tc>
        <w:tc>
          <w:tcPr>
            <w:tcW w:w="138" w:type="pct"/>
            <w:vAlign w:val="bottom"/>
          </w:tcPr>
          <w:p w14:paraId="44FB07A7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6D616F67" w14:textId="0B387580" w:rsidR="008C0645" w:rsidRPr="00695508" w:rsidRDefault="008C0645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177,371</w:t>
            </w:r>
          </w:p>
        </w:tc>
      </w:tr>
      <w:tr w:rsidR="008C0645" w:rsidRPr="00695508" w14:paraId="68D56446" w14:textId="77777777">
        <w:tc>
          <w:tcPr>
            <w:tcW w:w="2171" w:type="pct"/>
            <w:vAlign w:val="bottom"/>
            <w:hideMark/>
          </w:tcPr>
          <w:p w14:paraId="49FC7268" w14:textId="77777777" w:rsidR="008C0645" w:rsidRPr="00B57B3A" w:rsidRDefault="008C0645" w:rsidP="008C0645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DEF6C" w14:textId="45EDBEEF" w:rsidR="008C0645" w:rsidRPr="00695508" w:rsidRDefault="00217BC6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411,583</w:t>
            </w:r>
          </w:p>
        </w:tc>
        <w:tc>
          <w:tcPr>
            <w:tcW w:w="146" w:type="pct"/>
          </w:tcPr>
          <w:p w14:paraId="3596F4CD" w14:textId="77777777" w:rsidR="008C0645" w:rsidRPr="00695508" w:rsidRDefault="008C0645" w:rsidP="008C064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3A2BF8" w14:textId="0C77F541" w:rsidR="008C0645" w:rsidRPr="00695508" w:rsidRDefault="008C0645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581,929</w:t>
            </w:r>
          </w:p>
        </w:tc>
        <w:tc>
          <w:tcPr>
            <w:tcW w:w="146" w:type="pct"/>
            <w:vAlign w:val="bottom"/>
          </w:tcPr>
          <w:p w14:paraId="01B5BE96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D2CC7" w14:textId="1D50B070" w:rsidR="008C0645" w:rsidRPr="00695508" w:rsidRDefault="00217BC6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975,256</w:t>
            </w:r>
          </w:p>
        </w:tc>
        <w:tc>
          <w:tcPr>
            <w:tcW w:w="138" w:type="pct"/>
          </w:tcPr>
          <w:p w14:paraId="758B8F2E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00D419" w14:textId="79B6C46E" w:rsidR="008C0645" w:rsidRPr="00695508" w:rsidRDefault="008C0645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95508">
              <w:rPr>
                <w:rFonts w:asciiTheme="majorBidi" w:hAnsiTheme="majorBidi" w:cstheme="majorBidi"/>
                <w:sz w:val="30"/>
                <w:szCs w:val="30"/>
              </w:rPr>
              <w:t>1,020,712</w:t>
            </w:r>
          </w:p>
        </w:tc>
      </w:tr>
      <w:tr w:rsidR="008C0645" w:rsidRPr="00695508" w14:paraId="504513DE" w14:textId="77777777">
        <w:tc>
          <w:tcPr>
            <w:tcW w:w="2171" w:type="pct"/>
            <w:vAlign w:val="bottom"/>
            <w:hideMark/>
          </w:tcPr>
          <w:p w14:paraId="5D74BD2D" w14:textId="77777777" w:rsidR="008C0645" w:rsidRPr="00B57B3A" w:rsidRDefault="008C0645" w:rsidP="008C0645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8A48D4" w14:textId="773AF733" w:rsidR="008C0645" w:rsidRPr="00695508" w:rsidRDefault="00217BC6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1,852,884</w:t>
            </w:r>
          </w:p>
        </w:tc>
        <w:tc>
          <w:tcPr>
            <w:tcW w:w="146" w:type="pct"/>
            <w:vAlign w:val="bottom"/>
          </w:tcPr>
          <w:p w14:paraId="6E18D2EA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9605C69" w14:textId="6B025A0D" w:rsidR="008C0645" w:rsidRPr="00695508" w:rsidRDefault="008C0645" w:rsidP="008C0645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1,920,295</w:t>
            </w:r>
          </w:p>
        </w:tc>
        <w:tc>
          <w:tcPr>
            <w:tcW w:w="146" w:type="pct"/>
            <w:vAlign w:val="bottom"/>
          </w:tcPr>
          <w:p w14:paraId="10C5F64C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868665" w14:textId="6A3884EC" w:rsidR="008C0645" w:rsidRPr="00695508" w:rsidRDefault="00217BC6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3,921,482</w:t>
            </w:r>
          </w:p>
        </w:tc>
        <w:tc>
          <w:tcPr>
            <w:tcW w:w="138" w:type="pct"/>
            <w:vAlign w:val="bottom"/>
          </w:tcPr>
          <w:p w14:paraId="64DEA0CA" w14:textId="77777777" w:rsidR="008C0645" w:rsidRPr="00695508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BCB45E4" w14:textId="0E17C798" w:rsidR="008C0645" w:rsidRPr="00695508" w:rsidRDefault="008C0645" w:rsidP="008C064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69550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3,984,328</w:t>
            </w:r>
          </w:p>
        </w:tc>
      </w:tr>
    </w:tbl>
    <w:p w14:paraId="0F0DBE54" w14:textId="77777777" w:rsidR="003364AC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/>
          <w:spacing w:val="6"/>
          <w:sz w:val="30"/>
          <w:szCs w:val="30"/>
        </w:rPr>
        <w:tab/>
      </w:r>
      <w:r w:rsidR="003364AC"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7022B418" w14:textId="77777777" w:rsidR="008C0645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pacing w:val="6"/>
          <w:sz w:val="30"/>
          <w:szCs w:val="30"/>
        </w:rPr>
      </w:pPr>
    </w:p>
    <w:p w14:paraId="7E63F187" w14:textId="77777777" w:rsidR="008C0645" w:rsidRDefault="008C0645" w:rsidP="008C0645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5B35CF23" w14:textId="77777777" w:rsidR="008C0645" w:rsidRDefault="008C0645" w:rsidP="008C0645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3A585EBC" w14:textId="77777777" w:rsidR="008C0645" w:rsidRDefault="008C0645" w:rsidP="008C0645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6B373726" w14:textId="77777777" w:rsidR="008C0645" w:rsidRDefault="008C0645" w:rsidP="008C0645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8C0645" w14:paraId="68257D1D" w14:textId="77777777">
        <w:tc>
          <w:tcPr>
            <w:tcW w:w="2070" w:type="dxa"/>
          </w:tcPr>
          <w:p w14:paraId="404B9960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2F47D95C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726A5DF5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75A38167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1CA840EF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7DCFD5AE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294571A5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8C0645" w14:paraId="16C0A594" w14:textId="77777777">
        <w:tc>
          <w:tcPr>
            <w:tcW w:w="2070" w:type="dxa"/>
          </w:tcPr>
          <w:p w14:paraId="013DA7E4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355E8DF3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7787EFF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34ACA1D7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5DC982D8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16AD707A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8C0645" w14:paraId="75EED742" w14:textId="77777777">
        <w:tc>
          <w:tcPr>
            <w:tcW w:w="2070" w:type="dxa"/>
            <w:vAlign w:val="bottom"/>
            <w:hideMark/>
          </w:tcPr>
          <w:p w14:paraId="779CED83" w14:textId="3D60CC41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64" w:type="dxa"/>
            <w:vAlign w:val="bottom"/>
          </w:tcPr>
          <w:p w14:paraId="5A50B71F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58DF5E7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121F905D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5FF1F369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6013E2C0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0645" w14:paraId="59570327" w14:textId="77777777" w:rsidTr="008C0645">
        <w:tc>
          <w:tcPr>
            <w:tcW w:w="2070" w:type="dxa"/>
            <w:hideMark/>
          </w:tcPr>
          <w:p w14:paraId="66C4F450" w14:textId="4A77D8E7" w:rsidR="008C0645" w:rsidRPr="002255A6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  <w:r w:rsidR="002255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2255A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64" w:type="dxa"/>
            <w:vAlign w:val="bottom"/>
            <w:hideMark/>
          </w:tcPr>
          <w:p w14:paraId="2CDD8C49" w14:textId="155624FE" w:rsidR="008C0645" w:rsidRDefault="00217B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8C064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="008C064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="008C0645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 w:rsidR="008C06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90" w:type="dxa"/>
            <w:vAlign w:val="bottom"/>
            <w:hideMark/>
          </w:tcPr>
          <w:p w14:paraId="4A5BA396" w14:textId="284EE434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89F8DE1" w14:textId="3FDF24DB" w:rsidR="008C0645" w:rsidRPr="0080487C" w:rsidRDefault="00217BC6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2.750</w:t>
            </w:r>
          </w:p>
        </w:tc>
        <w:tc>
          <w:tcPr>
            <w:tcW w:w="234" w:type="dxa"/>
            <w:vAlign w:val="bottom"/>
          </w:tcPr>
          <w:p w14:paraId="5C12C927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BBC3E5" w14:textId="0A75515B" w:rsidR="008C0645" w:rsidRPr="0080487C" w:rsidRDefault="00217BC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132,000</w:t>
            </w:r>
          </w:p>
        </w:tc>
      </w:tr>
      <w:tr w:rsidR="008C0645" w14:paraId="39A1D1C8" w14:textId="77777777">
        <w:tc>
          <w:tcPr>
            <w:tcW w:w="2070" w:type="dxa"/>
          </w:tcPr>
          <w:p w14:paraId="7A20DCA3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59BD4184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8738CC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9ACDC3" w14:textId="77777777" w:rsidR="008C0645" w:rsidRPr="0080487C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FD4A203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B57FD6B" w14:textId="77777777" w:rsidR="008C0645" w:rsidRPr="0080487C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0645" w14:paraId="4655144F" w14:textId="77777777">
        <w:tc>
          <w:tcPr>
            <w:tcW w:w="2070" w:type="dxa"/>
            <w:hideMark/>
          </w:tcPr>
          <w:p w14:paraId="0FF9AC51" w14:textId="29534F90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864" w:type="dxa"/>
            <w:vAlign w:val="bottom"/>
          </w:tcPr>
          <w:p w14:paraId="78545DEA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7A3C694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4105FD3F" w14:textId="77777777" w:rsidR="008C0645" w:rsidRPr="0080487C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DD13FCB" w14:textId="77777777" w:rsidR="008C0645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7F89036B" w14:textId="77777777" w:rsidR="008C0645" w:rsidRPr="0080487C" w:rsidRDefault="008C064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0744" w14:paraId="65DE1F58" w14:textId="77777777" w:rsidTr="008C0645">
        <w:tc>
          <w:tcPr>
            <w:tcW w:w="2070" w:type="dxa"/>
            <w:hideMark/>
          </w:tcPr>
          <w:p w14:paraId="48F8FF07" w14:textId="1BEEB901" w:rsidR="00EF0744" w:rsidRDefault="00EF0744" w:rsidP="00EF07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  <w:r w:rsidR="002255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2255A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2255A6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864" w:type="dxa"/>
            <w:vAlign w:val="bottom"/>
            <w:hideMark/>
          </w:tcPr>
          <w:p w14:paraId="135C91B4" w14:textId="5CE97672" w:rsidR="00EF0744" w:rsidRDefault="00EF0744" w:rsidP="00EF07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614E57EB" w14:textId="6C234BE5" w:rsidR="00EF0744" w:rsidRDefault="00EF0744" w:rsidP="00EF07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8FAEB0" w14:textId="60D587EC" w:rsidR="00EF0744" w:rsidRPr="0080487C" w:rsidRDefault="00EF0744" w:rsidP="00EF0744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442D4105" w14:textId="77777777" w:rsidR="00EF0744" w:rsidRDefault="00EF0744" w:rsidP="00EF07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2447AB" w14:textId="7ACC53BB" w:rsidR="00EF0744" w:rsidRPr="0080487C" w:rsidRDefault="00EF0744" w:rsidP="00EF074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487C">
              <w:rPr>
                <w:rFonts w:asciiTheme="majorBidi" w:hAnsiTheme="majorBidi" w:cstheme="majorBidi"/>
                <w:sz w:val="30"/>
                <w:szCs w:val="30"/>
              </w:rPr>
              <w:t>126,</w:t>
            </w:r>
            <w:r w:rsidRPr="0080487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57DEAA65" w14:textId="1D4B6307" w:rsidR="008C0645" w:rsidRPr="001B71D9" w:rsidRDefault="008C0645" w:rsidP="008C0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8C0645" w:rsidRPr="001B71D9" w:rsidSect="00C048B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272"/>
        </w:sectPr>
      </w:pPr>
    </w:p>
    <w:p w14:paraId="143BC0B5" w14:textId="77777777" w:rsidR="003364AC" w:rsidRPr="00166199" w:rsidRDefault="003364AC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535C9554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21D98C7D" w14:textId="77777777" w:rsidR="003364AC" w:rsidRPr="00E8622D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1EF4A23" w14:textId="77777777" w:rsidR="003364AC" w:rsidRPr="007C3D64" w:rsidRDefault="003364AC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43FBF96E" w14:textId="54001B58" w:rsidR="003364AC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</w:t>
      </w:r>
      <w:r w:rsidR="00484D24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349CCD33" w14:textId="77777777" w:rsidR="003364AC" w:rsidRPr="00426768" w:rsidRDefault="003364AC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3364AC" w:rsidRPr="00293947" w14:paraId="16D9E78F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E78E801" w14:textId="77777777" w:rsidR="003364AC" w:rsidRPr="00426768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7F695D5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82E602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62C26D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364AC" w:rsidRPr="00293947" w14:paraId="1FE8AF67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4095254D" w14:textId="0EF319E2" w:rsidR="003364AC" w:rsidRPr="00426768" w:rsidRDefault="003364AC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="008C0645"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8C06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8C064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8C06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551" w:type="dxa"/>
          </w:tcPr>
          <w:p w14:paraId="34C4D856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EAC1B2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B9AA50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6BA9D31" w14:textId="77777777" w:rsidR="003364AC" w:rsidRPr="00426768" w:rsidRDefault="003364AC" w:rsidP="001C187C">
            <w:pPr>
              <w:pStyle w:val="NoSpacin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202D46DB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404022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8D417D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6BA291DA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56C24BB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76E048BB" w14:textId="5CE4B49D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5531B2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30468742" w14:textId="6D0831F6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CBFB6C3" w14:textId="77777777" w:rsidR="003364AC" w:rsidRPr="00426768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01D30AC5" w14:textId="66A153E2" w:rsidR="003364AC" w:rsidRPr="00426768" w:rsidRDefault="003364AC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C33E0" w:rsidRPr="009C33E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850D65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703AEED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364AC" w:rsidRPr="00293947" w14:paraId="7F2CF33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C9DD66A" w14:textId="77777777" w:rsidR="003364AC" w:rsidRPr="00426768" w:rsidRDefault="003364AC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0E376BB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364AC" w:rsidRPr="00293947" w14:paraId="223847FC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A7BA912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75120FF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0FAB338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CBA525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2F6D6F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2A25E88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0A11713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A30C40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BDC850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5E9150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9D83DBB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7C4EB67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887984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4EA793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293947" w14:paraId="42D0621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642E59B3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13408FC" w14:textId="7460B83F" w:rsidR="003364AC" w:rsidRPr="00426768" w:rsidRDefault="00217BC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6,55</w:t>
            </w:r>
            <w:r w:rsidR="00720DB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4498709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33CE35CB" w14:textId="0E015EA1" w:rsidR="003364AC" w:rsidRPr="00426768" w:rsidRDefault="00720DB1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8F2783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58FA12FE" w14:textId="22F11E5D" w:rsidR="003364AC" w:rsidRPr="00426768" w:rsidRDefault="00217BC6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6,554</w:t>
            </w:r>
          </w:p>
        </w:tc>
        <w:tc>
          <w:tcPr>
            <w:tcW w:w="236" w:type="dxa"/>
          </w:tcPr>
          <w:p w14:paraId="0CB78BA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4E598" w14:textId="6EB8F460" w:rsidR="003364AC" w:rsidRPr="00426768" w:rsidRDefault="00217BC6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799025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3FA87EA" w14:textId="27DE6D77" w:rsidR="003364AC" w:rsidRPr="009504DC" w:rsidRDefault="00217BC6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6,554</w:t>
            </w:r>
          </w:p>
        </w:tc>
        <w:tc>
          <w:tcPr>
            <w:tcW w:w="236" w:type="dxa"/>
          </w:tcPr>
          <w:p w14:paraId="3D3CCF1C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0E23A5D" w14:textId="2C663043" w:rsidR="003364AC" w:rsidRPr="00426768" w:rsidRDefault="00217BC6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E5EFC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2C9802" w14:textId="2909D579" w:rsidR="003364AC" w:rsidRPr="00426768" w:rsidRDefault="00435877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6,554</w:t>
            </w:r>
          </w:p>
        </w:tc>
      </w:tr>
      <w:tr w:rsidR="003364AC" w:rsidRPr="00293947" w14:paraId="5647455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F4FCC45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435C4A95" w14:textId="45A37F5D" w:rsidR="003364AC" w:rsidRPr="00505C0C" w:rsidRDefault="00217BC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53,066</w:t>
            </w:r>
          </w:p>
        </w:tc>
        <w:tc>
          <w:tcPr>
            <w:tcW w:w="236" w:type="dxa"/>
          </w:tcPr>
          <w:p w14:paraId="46A615F6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6CA5646B" w14:textId="3BF1F12F" w:rsidR="003364AC" w:rsidRPr="00426768" w:rsidRDefault="00217BC6" w:rsidP="001869E2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0A45D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5265BBD" w14:textId="362AB8E8" w:rsidR="003364AC" w:rsidRPr="00426768" w:rsidRDefault="00217BC6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53,066</w:t>
            </w:r>
          </w:p>
        </w:tc>
        <w:tc>
          <w:tcPr>
            <w:tcW w:w="236" w:type="dxa"/>
          </w:tcPr>
          <w:p w14:paraId="6B9A4D8E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99E3002" w14:textId="4883F88B" w:rsidR="003364AC" w:rsidRPr="00426768" w:rsidRDefault="00217BC6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4A4741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406C5D7" w14:textId="49A2151B" w:rsidR="003364AC" w:rsidRPr="009504DC" w:rsidRDefault="00217BC6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53,066</w:t>
            </w:r>
          </w:p>
        </w:tc>
        <w:tc>
          <w:tcPr>
            <w:tcW w:w="236" w:type="dxa"/>
          </w:tcPr>
          <w:p w14:paraId="62E08C04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B685729" w14:textId="675645CA" w:rsidR="003364AC" w:rsidRPr="00426768" w:rsidRDefault="00217BC6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4945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1B9C47" w14:textId="00ED74BC" w:rsidR="003364AC" w:rsidRPr="00426768" w:rsidRDefault="00217BC6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53,066</w:t>
            </w:r>
          </w:p>
        </w:tc>
      </w:tr>
      <w:tr w:rsidR="003364AC" w:rsidRPr="00293947" w14:paraId="0D48BA4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73C8DC0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3916C27C" w14:textId="0D7A07D7" w:rsidR="003364AC" w:rsidRPr="00426768" w:rsidRDefault="00217BC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59,6</w:t>
            </w:r>
            <w:r w:rsidR="00720DB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20</w:t>
            </w:r>
          </w:p>
        </w:tc>
        <w:tc>
          <w:tcPr>
            <w:tcW w:w="236" w:type="dxa"/>
          </w:tcPr>
          <w:p w14:paraId="392FF0AE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110AF" w14:textId="09B2EAEB" w:rsidR="003364AC" w:rsidRPr="00367B7E" w:rsidRDefault="00720DB1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85A02B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7B532" w14:textId="285BF123" w:rsidR="003364AC" w:rsidRPr="00426768" w:rsidRDefault="00217BC6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59,620</w:t>
            </w:r>
          </w:p>
        </w:tc>
        <w:tc>
          <w:tcPr>
            <w:tcW w:w="236" w:type="dxa"/>
          </w:tcPr>
          <w:p w14:paraId="1E5F234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D8DB5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6296A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53B6C6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3BA6110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02AA51D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F0D1E9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5AF3D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3364AC" w:rsidRPr="001C187C" w14:paraId="4E33CA03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3A1DDF80" w14:textId="77777777" w:rsidR="003364AC" w:rsidRPr="001C187C" w:rsidRDefault="003364AC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2713F875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442F7ADE" w14:textId="77777777" w:rsidR="003364AC" w:rsidRPr="001C187C" w:rsidRDefault="003364AC" w:rsidP="001C187C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6C8972BC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70037933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504D90BD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AB67C33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C78CB0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36D25CF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506949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40E415B9" w14:textId="77777777" w:rsidR="003364AC" w:rsidRPr="001C187C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09222BF5" w14:textId="77777777" w:rsidR="003364AC" w:rsidRPr="001C187C" w:rsidRDefault="003364A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EFD0FFF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D5B9A1B" w14:textId="77777777" w:rsidR="003364AC" w:rsidRPr="001C187C" w:rsidRDefault="003364A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3364AC" w:rsidRPr="00293947" w14:paraId="49214A0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D9A484" w14:textId="77777777" w:rsidR="003364AC" w:rsidRPr="00426768" w:rsidRDefault="003364A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3F89241C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B3B1CF1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D20A10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5D8F0B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E975B59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F98280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44149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DD7D235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BA808CD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866A099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42BFECD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6DAC3A1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18FEA6E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720DB1" w:rsidRPr="00293947" w14:paraId="60658A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1D213CF1" w14:textId="77777777" w:rsidR="00720DB1" w:rsidRPr="00426768" w:rsidRDefault="00720DB1" w:rsidP="00720DB1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1F2BB9F3" w14:textId="3B6E7E2F" w:rsidR="00720DB1" w:rsidRPr="00426768" w:rsidRDefault="00720DB1" w:rsidP="00720DB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(7,318)</w:t>
            </w:r>
          </w:p>
        </w:tc>
        <w:tc>
          <w:tcPr>
            <w:tcW w:w="236" w:type="dxa"/>
          </w:tcPr>
          <w:p w14:paraId="6B89754B" w14:textId="77777777" w:rsidR="00720DB1" w:rsidRPr="00426768" w:rsidRDefault="00720DB1" w:rsidP="00720DB1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65AC2B" w14:textId="6326406D" w:rsidR="00720DB1" w:rsidRPr="00426768" w:rsidRDefault="00720DB1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E8AB314" w14:textId="77777777" w:rsidR="00720DB1" w:rsidRPr="00426768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6A04EEB7" w14:textId="34BFAA42" w:rsidR="00720DB1" w:rsidRPr="00426768" w:rsidRDefault="00720DB1" w:rsidP="00720DB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(7,318)</w:t>
            </w:r>
          </w:p>
        </w:tc>
        <w:tc>
          <w:tcPr>
            <w:tcW w:w="236" w:type="dxa"/>
          </w:tcPr>
          <w:p w14:paraId="5A46C443" w14:textId="77777777" w:rsidR="00720DB1" w:rsidRPr="00426768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E419C0" w14:textId="09E2B51B" w:rsidR="00720DB1" w:rsidRPr="00426768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4BCCBAB" w14:textId="77777777" w:rsidR="00720DB1" w:rsidRPr="00426768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9DE2EB2" w14:textId="34EC7439" w:rsidR="00720DB1" w:rsidRPr="00426768" w:rsidRDefault="00720DB1" w:rsidP="00720DB1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(7,318)</w:t>
            </w:r>
          </w:p>
        </w:tc>
        <w:tc>
          <w:tcPr>
            <w:tcW w:w="236" w:type="dxa"/>
          </w:tcPr>
          <w:p w14:paraId="6BB238C1" w14:textId="77777777" w:rsidR="00720DB1" w:rsidRPr="00426768" w:rsidRDefault="00720DB1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383901" w14:textId="73C05336" w:rsidR="00720DB1" w:rsidRPr="00426768" w:rsidRDefault="00720DB1" w:rsidP="00720DB1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F9CA1" w14:textId="77777777" w:rsidR="00720DB1" w:rsidRPr="00426768" w:rsidRDefault="00720DB1" w:rsidP="00720D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55887FA" w14:textId="7C2AAAF9" w:rsidR="00720DB1" w:rsidRPr="00426768" w:rsidRDefault="00720DB1" w:rsidP="00720DB1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(7,318)</w:t>
            </w:r>
          </w:p>
        </w:tc>
      </w:tr>
      <w:tr w:rsidR="003364AC" w:rsidRPr="00293947" w14:paraId="43ABA29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281A32F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325E18FE" w14:textId="5E1AA011" w:rsidR="003364AC" w:rsidRPr="00426768" w:rsidRDefault="00217BC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(49,</w:t>
            </w:r>
            <w:r w:rsidR="004E4D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88)</w:t>
            </w:r>
          </w:p>
        </w:tc>
        <w:tc>
          <w:tcPr>
            <w:tcW w:w="236" w:type="dxa"/>
          </w:tcPr>
          <w:p w14:paraId="5EF196B9" w14:textId="77777777" w:rsidR="003364AC" w:rsidRPr="00426768" w:rsidRDefault="003364A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53017DD" w14:textId="46183A6E" w:rsidR="003364AC" w:rsidRPr="00426768" w:rsidRDefault="00217BC6" w:rsidP="00217BC6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1105F43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C236F6B" w14:textId="7FA43A42" w:rsidR="003364AC" w:rsidRPr="00426768" w:rsidRDefault="00217BC6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(49,788)</w:t>
            </w:r>
          </w:p>
        </w:tc>
        <w:tc>
          <w:tcPr>
            <w:tcW w:w="236" w:type="dxa"/>
          </w:tcPr>
          <w:p w14:paraId="7676532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46105F7" w14:textId="594A80A8" w:rsidR="003364AC" w:rsidRPr="00426768" w:rsidRDefault="00217BC6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2EA5E2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D9E77B6" w14:textId="13F27243" w:rsidR="003364AC" w:rsidRPr="00426768" w:rsidRDefault="00217BC6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(48,788)</w:t>
            </w:r>
          </w:p>
        </w:tc>
        <w:tc>
          <w:tcPr>
            <w:tcW w:w="236" w:type="dxa"/>
          </w:tcPr>
          <w:p w14:paraId="23636C3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83A5CEE" w14:textId="34452FFC" w:rsidR="003364AC" w:rsidRPr="00426768" w:rsidRDefault="00217BC6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0BFB17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0AC7906" w14:textId="5EE84BA5" w:rsidR="003364AC" w:rsidRPr="00426768" w:rsidRDefault="00217BC6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(48,788)</w:t>
            </w:r>
          </w:p>
        </w:tc>
      </w:tr>
      <w:tr w:rsidR="003364AC" w:rsidRPr="00293947" w14:paraId="54F091AD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2A89324E" w14:textId="77777777" w:rsidR="003364AC" w:rsidRPr="00426768" w:rsidRDefault="003364A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6C5B9DB2" w14:textId="7E7E9F11" w:rsidR="003364AC" w:rsidRPr="00921F53" w:rsidRDefault="00217BC6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(5</w:t>
            </w:r>
            <w:r w:rsidR="00720DB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720DB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11BD9AD2" w14:textId="77777777" w:rsidR="003364AC" w:rsidRPr="00921F53" w:rsidRDefault="003364A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92628" w14:textId="1254B049" w:rsidR="003364AC" w:rsidRPr="00921F53" w:rsidRDefault="00720DB1" w:rsidP="00720DB1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869AB64" w14:textId="77777777" w:rsidR="003364AC" w:rsidRPr="00921F53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F384" w14:textId="0AFB88BA" w:rsidR="003364AC" w:rsidRPr="00921F53" w:rsidRDefault="00217BC6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(57,106)</w:t>
            </w:r>
          </w:p>
        </w:tc>
        <w:tc>
          <w:tcPr>
            <w:tcW w:w="236" w:type="dxa"/>
          </w:tcPr>
          <w:p w14:paraId="18EB0724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7DB10B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FFDB8FA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3AE41AF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F1AC1F1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408F45FE" w14:textId="77777777" w:rsidR="003364AC" w:rsidRPr="00426768" w:rsidRDefault="003364A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37CFC76" w14:textId="77777777" w:rsidR="003364AC" w:rsidRPr="00426768" w:rsidRDefault="003364A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CEE16E0" w14:textId="77777777" w:rsidR="003364AC" w:rsidRPr="00426768" w:rsidRDefault="003364AC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2C116EE5" w14:textId="77777777" w:rsidR="003364AC" w:rsidRDefault="003364AC" w:rsidP="002E1453"/>
    <w:p w14:paraId="33D800E3" w14:textId="77777777" w:rsidR="003364AC" w:rsidRPr="007C3D64" w:rsidRDefault="003364AC" w:rsidP="007C3D64">
      <w:pPr>
        <w:sectPr w:rsidR="003364AC" w:rsidRPr="007C3D64" w:rsidSect="007C3D64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438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992"/>
      </w:tblGrid>
      <w:tr w:rsidR="003364AC" w:rsidRPr="00286A31" w14:paraId="3E7F86A9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00A6D910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408" w:type="dxa"/>
            <w:gridSpan w:val="5"/>
          </w:tcPr>
          <w:p w14:paraId="1BE1F11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37" w:type="dxa"/>
          </w:tcPr>
          <w:p w14:paraId="45E9B9C5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-8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55" w:type="dxa"/>
            <w:gridSpan w:val="7"/>
          </w:tcPr>
          <w:p w14:paraId="3288A06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3364AC" w:rsidRPr="00286A31" w14:paraId="49D20EF9" w14:textId="77777777">
        <w:trPr>
          <w:trHeight w:val="261"/>
          <w:tblHeader/>
        </w:trPr>
        <w:tc>
          <w:tcPr>
            <w:tcW w:w="4770" w:type="dxa"/>
            <w:vAlign w:val="bottom"/>
            <w:hideMark/>
          </w:tcPr>
          <w:p w14:paraId="3D5DCE0C" w14:textId="4764AB83" w:rsidR="003364AC" w:rsidRPr="00286A31" w:rsidRDefault="003364AC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9C33E0" w:rsidRPr="009C33E0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9C33E0" w:rsidRPr="009C33E0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438" w:type="dxa"/>
          </w:tcPr>
          <w:p w14:paraId="52B6753B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  <w:p w14:paraId="3CBC2E3A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เครื่องมือ</w:t>
            </w:r>
          </w:p>
          <w:p w14:paraId="1A464016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ที่ใช้ใน</w:t>
            </w:r>
          </w:p>
          <w:p w14:paraId="14155DBE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14:paraId="12B9FC05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40615ED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เครื่องมือ</w:t>
            </w:r>
          </w:p>
          <w:p w14:paraId="7883CADC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30A48BD" w14:textId="77777777" w:rsidR="003364AC" w:rsidRPr="00286A31" w:rsidRDefault="003364AC">
            <w:pPr>
              <w:ind w:left="-19" w:right="-9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14:paraId="6C956D5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3B91D95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  <w:hideMark/>
          </w:tcPr>
          <w:p w14:paraId="654A9905" w14:textId="773E63DE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 w:bidi="ar-SA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 w:bidi="ar-SA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  <w:lang w:bidi="ar-SA"/>
              </w:rPr>
              <w:t>1</w:t>
            </w:r>
          </w:p>
        </w:tc>
        <w:tc>
          <w:tcPr>
            <w:tcW w:w="236" w:type="dxa"/>
          </w:tcPr>
          <w:p w14:paraId="79DD2F2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  <w:hideMark/>
          </w:tcPr>
          <w:p w14:paraId="3567D3CC" w14:textId="795EE266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 w:bidi="ar-SA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 w:bidi="ar-SA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  <w:lang w:bidi="ar-SA"/>
              </w:rPr>
              <w:t>2</w:t>
            </w:r>
          </w:p>
        </w:tc>
        <w:tc>
          <w:tcPr>
            <w:tcW w:w="270" w:type="dxa"/>
          </w:tcPr>
          <w:p w14:paraId="6B351C16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6F83762B" w14:textId="7B88E944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ระดับ</w:t>
            </w: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1594B5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  <w:hideMark/>
          </w:tcPr>
          <w:p w14:paraId="79ABAB28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364AC" w:rsidRPr="00286A31" w14:paraId="1349CC1D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A954099" w14:textId="77777777" w:rsidR="003364AC" w:rsidRPr="00286A31" w:rsidRDefault="003364AC">
            <w:pPr>
              <w:ind w:left="-24" w:right="-90" w:firstLine="24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0" w:type="dxa"/>
            <w:gridSpan w:val="13"/>
          </w:tcPr>
          <w:p w14:paraId="6ADBF4C3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i/>
                <w:i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 w:hint="cs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3364AC" w:rsidRPr="00286A31" w14:paraId="69161C5A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1281DF9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286A31">
              <w:rPr>
                <w:rFonts w:ascii="Angsana New" w:eastAsia="MS Mincho" w:hAnsi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4B129E17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447C0E2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BF607C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BE572B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C6E2E65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39F6ABB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2648D9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2C57D9B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D7075C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E643927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5F1546C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640A979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9B2529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61C7E0E9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104A91D3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17C8F910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14079123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  <w:p w14:paraId="0157B9A5" w14:textId="396EF023" w:rsidR="003364AC" w:rsidRPr="00286A31" w:rsidRDefault="003364AC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    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519</w:t>
            </w:r>
          </w:p>
        </w:tc>
        <w:tc>
          <w:tcPr>
            <w:tcW w:w="270" w:type="dxa"/>
          </w:tcPr>
          <w:p w14:paraId="1D799ED3" w14:textId="77777777" w:rsidR="003364AC" w:rsidRPr="00286A31" w:rsidRDefault="003364AC">
            <w:pPr>
              <w:spacing w:line="240" w:lineRule="auto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DCEBAC0" w14:textId="473C5708" w:rsidR="003364AC" w:rsidRPr="00286A31" w:rsidRDefault="009C33E0" w:rsidP="00C47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4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5EDF42A2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0C3225" w14:textId="45692FB4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  <w:tc>
          <w:tcPr>
            <w:tcW w:w="237" w:type="dxa"/>
          </w:tcPr>
          <w:p w14:paraId="0CEC817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6830A69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D75188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03AA2B4" w14:textId="61B26DBD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  <w:tc>
          <w:tcPr>
            <w:tcW w:w="270" w:type="dxa"/>
          </w:tcPr>
          <w:p w14:paraId="64807495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F0563E1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D5783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472C3A2" w14:textId="41C9F513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886</w:t>
            </w:r>
          </w:p>
        </w:tc>
      </w:tr>
      <w:tr w:rsidR="003364AC" w:rsidRPr="00286A31" w14:paraId="0C88A0F7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4C0C3A4A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C24F517" w14:textId="12A9C90B" w:rsidR="003364AC" w:rsidRPr="00286A31" w:rsidRDefault="009C33E0" w:rsidP="00C5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70" w:type="dxa"/>
          </w:tcPr>
          <w:p w14:paraId="00DB1C6C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0DDFD06" w14:textId="3A151675" w:rsidR="003364AC" w:rsidRPr="00286A31" w:rsidRDefault="008C0645" w:rsidP="008C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          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F40CC5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3EAE51D" w14:textId="69CF92F9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37" w:type="dxa"/>
          </w:tcPr>
          <w:p w14:paraId="25647163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95EB35E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113CCC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</w:tcPr>
          <w:p w14:paraId="4FA4C264" w14:textId="5562C67D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  <w:tc>
          <w:tcPr>
            <w:tcW w:w="270" w:type="dxa"/>
          </w:tcPr>
          <w:p w14:paraId="7EC26212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2395463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67199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</w:tcPr>
          <w:p w14:paraId="4A4D24C6" w14:textId="5E562D1A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sz w:val="24"/>
                <w:szCs w:val="24"/>
              </w:rPr>
              <w:t>17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sz w:val="24"/>
                <w:szCs w:val="24"/>
              </w:rPr>
              <w:t>571</w:t>
            </w:r>
          </w:p>
        </w:tc>
      </w:tr>
      <w:tr w:rsidR="003364AC" w:rsidRPr="00286A31" w14:paraId="69DAFDAF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7093DFD2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286A3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สิ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น</w:t>
            </w:r>
            <w:r w:rsidRPr="00286A31">
              <w:rPr>
                <w:rFonts w:ascii="Angsana New" w:eastAsia="MS Mincho" w:hAnsi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73FE6F0D" w14:textId="4386433D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19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090</w:t>
            </w:r>
          </w:p>
        </w:tc>
        <w:tc>
          <w:tcPr>
            <w:tcW w:w="270" w:type="dxa"/>
          </w:tcPr>
          <w:p w14:paraId="02F737FE" w14:textId="77777777" w:rsidR="003364AC" w:rsidRPr="00286A31" w:rsidRDefault="003364AC">
            <w:pPr>
              <w:spacing w:line="240" w:lineRule="auto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BBEE6" w14:textId="33BC53E9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66475D2A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ACDFC68" w14:textId="28CF790C" w:rsidR="003364AC" w:rsidRPr="00286A31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23</w:t>
            </w:r>
            <w:r w:rsidR="003364AC" w:rsidRPr="00286A31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,</w:t>
            </w:r>
            <w:r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237" w:type="dxa"/>
          </w:tcPr>
          <w:p w14:paraId="2B590E0E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127CF49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5EC140D1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6E06F9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B25A947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DBF630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8070C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5730D88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37F14A53" w14:textId="77777777">
        <w:trPr>
          <w:trHeight w:hRule="exact" w:val="216"/>
          <w:tblHeader/>
        </w:trPr>
        <w:tc>
          <w:tcPr>
            <w:tcW w:w="4770" w:type="dxa"/>
            <w:vAlign w:val="bottom"/>
          </w:tcPr>
          <w:p w14:paraId="11431644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sz w:val="2"/>
                <w:szCs w:val="2"/>
                <w:cs/>
              </w:rPr>
            </w:pPr>
          </w:p>
        </w:tc>
        <w:tc>
          <w:tcPr>
            <w:tcW w:w="1438" w:type="dxa"/>
            <w:tcBorders>
              <w:top w:val="double" w:sz="4" w:space="0" w:color="auto"/>
            </w:tcBorders>
          </w:tcPr>
          <w:p w14:paraId="55B9F39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270" w:type="dxa"/>
          </w:tcPr>
          <w:p w14:paraId="59C1B261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6E50F9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  <w:lang w:val="en-GB"/>
              </w:rPr>
            </w:pPr>
          </w:p>
        </w:tc>
        <w:tc>
          <w:tcPr>
            <w:tcW w:w="236" w:type="dxa"/>
          </w:tcPr>
          <w:p w14:paraId="4C95458A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1599A5D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</w:rPr>
            </w:pPr>
          </w:p>
        </w:tc>
        <w:tc>
          <w:tcPr>
            <w:tcW w:w="237" w:type="dxa"/>
          </w:tcPr>
          <w:p w14:paraId="427CC3E3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773A292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  <w:lang w:val="en-GB"/>
              </w:rPr>
            </w:pPr>
          </w:p>
        </w:tc>
        <w:tc>
          <w:tcPr>
            <w:tcW w:w="236" w:type="dxa"/>
          </w:tcPr>
          <w:p w14:paraId="3A30A357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6F71472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FD8636E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2B6B6348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14:paraId="51CC7F6C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"/>
                <w:szCs w:val="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D4129E7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20081E16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3EBD2FF7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286A31"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</w:tcPr>
          <w:p w14:paraId="7AE5DA1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5EEC8982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3642275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38AC15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1D28E4FA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4E51CA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2488A6E8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977D84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75B07534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8D3731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D8B0A78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1D9C39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CFF0FA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  <w:tr w:rsidR="003364AC" w:rsidRPr="00286A31" w14:paraId="01C61731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7276F01B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sz w:val="24"/>
                <w:szCs w:val="24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14:paraId="57E62BE6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    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438" w:type="dxa"/>
          </w:tcPr>
          <w:p w14:paraId="342F0C91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  <w:p w14:paraId="0C01F3BD" w14:textId="4E262F71" w:rsidR="003364AC" w:rsidRPr="00286A31" w:rsidRDefault="003364AC" w:rsidP="00C57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218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41F06410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E3BA1D0" w14:textId="54D8F58C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440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0BB86E7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0532F356" w14:textId="7C9E1FAC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0EADCC3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3C7F0BC7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0F3AFE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FB100BF" w14:textId="6E34C77E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54767DB8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0C1EFFB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B205EDB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3E3B5E5" w14:textId="294E9B92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13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658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</w:tr>
      <w:tr w:rsidR="003364AC" w:rsidRPr="00286A31" w14:paraId="57181865" w14:textId="77777777">
        <w:trPr>
          <w:trHeight w:val="254"/>
          <w:tblHeader/>
        </w:trPr>
        <w:tc>
          <w:tcPr>
            <w:tcW w:w="4770" w:type="dxa"/>
            <w:vAlign w:val="bottom"/>
          </w:tcPr>
          <w:p w14:paraId="2774762A" w14:textId="77777777" w:rsidR="003364AC" w:rsidRPr="00286A31" w:rsidRDefault="003364AC">
            <w:pPr>
              <w:ind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 xml:space="preserve">  </w:t>
            </w:r>
            <w:r w:rsidRPr="00286A31">
              <w:rPr>
                <w:rFonts w:ascii="Angsana New" w:eastAsia="MS Mincho" w:hAnsi="Angsana New"/>
                <w:sz w:val="24"/>
                <w:szCs w:val="24"/>
                <w:cs/>
              </w:rPr>
              <w:t>สัญญาซื้อขายทองแดงล่วงหน้า</w:t>
            </w:r>
            <w:r w:rsidRPr="00286A31">
              <w:rPr>
                <w:rFonts w:ascii="Angsana New" w:eastAsia="MS Mincho" w:hAnsi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9E5E80D" w14:textId="58EA184A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79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44040D72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849645" w14:textId="31359F30" w:rsidR="003364AC" w:rsidRPr="00286A31" w:rsidRDefault="001869E2" w:rsidP="001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left" w:pos="705"/>
                <w:tab w:val="left" w:pos="855"/>
                <w:tab w:val="left" w:pos="973"/>
              </w:tabs>
              <w:ind w:left="312" w:right="-86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MS Mincho" w:hAnsi="Angsana New"/>
                <w:sz w:val="24"/>
                <w:szCs w:val="24"/>
                <w:lang w:val="en-GB"/>
              </w:rPr>
              <w:t xml:space="preserve">    </w:t>
            </w:r>
            <w:r w:rsidR="003364AC"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85B652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3B05F26" w14:textId="0C6CCDF8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303F1C48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002CCA15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1512586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311971BB" w14:textId="6A49F6EB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382CD1F3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A7F27E7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2A8D7A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8262E0" w14:textId="3795F2B8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26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sz w:val="24"/>
                <w:szCs w:val="24"/>
              </w:rPr>
              <w:t>951</w:t>
            </w:r>
            <w:r w:rsidRPr="00286A31">
              <w:rPr>
                <w:rFonts w:ascii="Angsana New" w:eastAsia="MS Mincho" w:hAnsi="Angsana New"/>
                <w:sz w:val="24"/>
                <w:szCs w:val="24"/>
                <w:lang w:val="en-GB"/>
              </w:rPr>
              <w:t>)</w:t>
            </w:r>
          </w:p>
        </w:tc>
      </w:tr>
      <w:tr w:rsidR="003364AC" w:rsidRPr="00286A31" w14:paraId="625C1053" w14:textId="77777777">
        <w:trPr>
          <w:trHeight w:val="261"/>
          <w:tblHeader/>
        </w:trPr>
        <w:tc>
          <w:tcPr>
            <w:tcW w:w="4770" w:type="dxa"/>
            <w:vAlign w:val="bottom"/>
          </w:tcPr>
          <w:p w14:paraId="526CBF8B" w14:textId="77777777" w:rsidR="003364AC" w:rsidRPr="00286A31" w:rsidRDefault="003364AC">
            <w:pPr>
              <w:ind w:left="-19" w:right="-90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30FD2412" w14:textId="5F7CC6A8" w:rsidR="003364AC" w:rsidRPr="00286A31" w:rsidRDefault="003364AC" w:rsidP="0083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169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7A5D8194" w14:textId="77777777" w:rsidR="003364AC" w:rsidRPr="00286A31" w:rsidRDefault="003364AC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1100F" w14:textId="3DD7BA24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B12150D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E421A" w14:textId="72DBE912" w:rsidR="003364AC" w:rsidRPr="00286A31" w:rsidRDefault="003364AC" w:rsidP="0083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79"/>
              <w:rPr>
                <w:rFonts w:ascii="Angsana New" w:eastAsia="MS Mincho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(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40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9C33E0" w:rsidRPr="009C33E0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609</w:t>
            </w:r>
            <w:r w:rsidRPr="00286A31">
              <w:rPr>
                <w:rFonts w:ascii="Angsana New" w:eastAsia="MS Mincho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7" w:type="dxa"/>
          </w:tcPr>
          <w:p w14:paraId="50FAC9FE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3" w:type="dxa"/>
            <w:vAlign w:val="bottom"/>
          </w:tcPr>
          <w:p w14:paraId="4023FA5A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6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F4829CF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1204" w:type="dxa"/>
            <w:vAlign w:val="bottom"/>
          </w:tcPr>
          <w:p w14:paraId="4E78BF3E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9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94D8D96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F3D61B8" w14:textId="77777777" w:rsidR="003364AC" w:rsidRPr="00286A31" w:rsidRDefault="003364AC">
            <w:pPr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DAD2D1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5D68940" w14:textId="77777777" w:rsidR="003364AC" w:rsidRPr="00286A31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</w:tr>
    </w:tbl>
    <w:p w14:paraId="00EB2336" w14:textId="77777777" w:rsidR="003364AC" w:rsidRDefault="003364AC" w:rsidP="00E8622D">
      <w:pPr>
        <w:pStyle w:val="FSBlank"/>
        <w:ind w:left="0"/>
        <w:rPr>
          <w:b/>
          <w:bCs/>
          <w:sz w:val="30"/>
          <w:szCs w:val="30"/>
          <w:cs/>
        </w:rPr>
        <w:sectPr w:rsidR="003364AC" w:rsidSect="00E8622D">
          <w:headerReference w:type="default" r:id="rId17"/>
          <w:footerReference w:type="default" r:id="rId18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57B28709" w14:textId="77777777" w:rsidR="003364AC" w:rsidRPr="00505C0C" w:rsidRDefault="003364A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br/>
      </w:r>
      <w:r>
        <w:rPr>
          <w:rFonts w:hint="cs"/>
          <w:cs/>
        </w:rPr>
        <w:t>งบแสดงฐานะการเงิน</w:t>
      </w:r>
    </w:p>
    <w:p w14:paraId="76F35BDA" w14:textId="77777777" w:rsidR="003364AC" w:rsidRPr="006F159D" w:rsidRDefault="003364A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3364AC" w:rsidRPr="005D08DD" w14:paraId="4C7413F1" w14:textId="77777777" w:rsidTr="006D4B2C">
        <w:trPr>
          <w:tblHeader/>
        </w:trPr>
        <w:tc>
          <w:tcPr>
            <w:tcW w:w="2340" w:type="dxa"/>
          </w:tcPr>
          <w:p w14:paraId="7117C1F6" w14:textId="77777777" w:rsidR="003364AC" w:rsidRPr="00A41284" w:rsidRDefault="003364AC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78FFAA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7F4FBFE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64AC" w:rsidRPr="005D08DD" w14:paraId="61FD6DE9" w14:textId="77777777" w:rsidTr="006D4B2C">
        <w:tc>
          <w:tcPr>
            <w:tcW w:w="2340" w:type="dxa"/>
          </w:tcPr>
          <w:p w14:paraId="1C2DE822" w14:textId="77777777" w:rsidR="003364AC" w:rsidRPr="00A41284" w:rsidRDefault="003364AC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282F2330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3365C32D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3364AC" w:rsidRPr="005D08DD" w14:paraId="254A17B0" w14:textId="77777777" w:rsidTr="006D4B2C">
        <w:tc>
          <w:tcPr>
            <w:tcW w:w="2340" w:type="dxa"/>
          </w:tcPr>
          <w:p w14:paraId="526E784F" w14:textId="77777777" w:rsidR="003364AC" w:rsidRPr="00A41284" w:rsidRDefault="003364AC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730A416B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6B7C9417" w14:textId="77777777" w:rsidR="003364AC" w:rsidRPr="00A41284" w:rsidRDefault="003364AC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267B92FB" w14:textId="77777777" w:rsidR="003364AC" w:rsidRPr="00C0675D" w:rsidRDefault="003364AC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6DC26B11" w14:textId="77777777" w:rsidR="003364AC" w:rsidRPr="00D301A8" w:rsidRDefault="003364AC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6925ABE" w14:textId="77777777" w:rsidR="003364AC" w:rsidRPr="006F159D" w:rsidRDefault="003364AC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3364AC" w:rsidRPr="00484F1E" w14:paraId="64A56BF1" w14:textId="77777777" w:rsidTr="006D4B2C">
        <w:trPr>
          <w:tblHeader/>
        </w:trPr>
        <w:tc>
          <w:tcPr>
            <w:tcW w:w="6696" w:type="dxa"/>
          </w:tcPr>
          <w:p w14:paraId="47B016B2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63852D" w14:textId="1F1088F7" w:rsidR="003364AC" w:rsidRPr="00484F1E" w:rsidRDefault="008C0645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9F8F960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F838C2D" w14:textId="1385C88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364AC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364AC" w:rsidRPr="00484F1E" w14:paraId="188B05BD" w14:textId="77777777" w:rsidTr="006D4B2C">
        <w:trPr>
          <w:tblHeader/>
        </w:trPr>
        <w:tc>
          <w:tcPr>
            <w:tcW w:w="6696" w:type="dxa"/>
          </w:tcPr>
          <w:p w14:paraId="392AF556" w14:textId="77777777" w:rsidR="003364AC" w:rsidRPr="00484F1E" w:rsidRDefault="003364AC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12B697" w14:textId="45767C25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8F38A3C" w14:textId="77777777" w:rsidR="003364AC" w:rsidRPr="00484F1E" w:rsidRDefault="003364AC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20AEF4C" w14:textId="3415604B" w:rsidR="003364AC" w:rsidRPr="00484F1E" w:rsidRDefault="009C33E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33E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9C33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64AC" w:rsidRPr="00484F1E" w14:paraId="10E698DB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2867CFF2" w14:textId="77777777" w:rsidR="003364AC" w:rsidRPr="00484F1E" w:rsidRDefault="003364AC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1A137CE" w14:textId="77777777" w:rsidR="003364AC" w:rsidRPr="00484F1E" w:rsidRDefault="003364AC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64AC" w:rsidRPr="00484F1E" w14:paraId="2ABE31B3" w14:textId="77777777" w:rsidTr="006D4B2C">
        <w:tc>
          <w:tcPr>
            <w:tcW w:w="6696" w:type="dxa"/>
          </w:tcPr>
          <w:p w14:paraId="7982B3D1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263943DA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CBD76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E2D4BB4" w14:textId="77777777" w:rsidR="003364AC" w:rsidRPr="00484F1E" w:rsidRDefault="003364AC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364AC" w:rsidRPr="00484F1E" w14:paraId="3236C5B3" w14:textId="77777777" w:rsidTr="006D4B2C">
        <w:tc>
          <w:tcPr>
            <w:tcW w:w="6696" w:type="dxa"/>
          </w:tcPr>
          <w:p w14:paraId="5D857CDD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5140625" w14:textId="2831CF92" w:rsidR="003364AC" w:rsidRPr="00484F1E" w:rsidRDefault="0043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36" w:type="dxa"/>
          </w:tcPr>
          <w:p w14:paraId="4C3CADCE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EE4950C" w14:textId="534B16FC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3364AC" w:rsidRPr="00484F1E" w14:paraId="324F02FC" w14:textId="77777777" w:rsidTr="006D4B2C">
        <w:tc>
          <w:tcPr>
            <w:tcW w:w="6696" w:type="dxa"/>
          </w:tcPr>
          <w:p w14:paraId="7A4B43C8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74551B" w14:textId="53D19946" w:rsidR="003364AC" w:rsidRPr="00484F1E" w:rsidRDefault="0043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6DF1B39D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C8480D3" w14:textId="4664DC0E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 w:rsidRPr="009C33E0">
              <w:rPr>
                <w:rFonts w:ascii="Angsana New" w:hAnsi="Angsana New"/>
                <w:sz w:val="30"/>
                <w:szCs w:val="30"/>
              </w:rPr>
              <w:t>13</w:t>
            </w:r>
            <w:r w:rsidR="003364AC">
              <w:rPr>
                <w:rFonts w:ascii="Angsana New" w:hAnsi="Angsana New"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3364AC" w:rsidRPr="00484F1E" w14:paraId="7125F7EC" w14:textId="77777777" w:rsidTr="006D4B2C">
        <w:tc>
          <w:tcPr>
            <w:tcW w:w="6696" w:type="dxa"/>
          </w:tcPr>
          <w:p w14:paraId="1C32396B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D1765E" w14:textId="316E8AEC" w:rsidR="003364AC" w:rsidRPr="00484F1E" w:rsidRDefault="00435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13,833</w:t>
            </w:r>
          </w:p>
        </w:tc>
        <w:tc>
          <w:tcPr>
            <w:tcW w:w="236" w:type="dxa"/>
          </w:tcPr>
          <w:p w14:paraId="77B6CC56" w14:textId="77777777" w:rsidR="003364AC" w:rsidRPr="00484F1E" w:rsidRDefault="00336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C9F76E" w14:textId="04738933" w:rsidR="003364AC" w:rsidRPr="00484F1E" w:rsidRDefault="009C33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3364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9C33E0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</w:tr>
    </w:tbl>
    <w:p w14:paraId="58A50514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4DC0C348" w14:textId="77777777" w:rsidR="003364AC" w:rsidRDefault="003364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77107406" w14:textId="77777777" w:rsidR="003364AC" w:rsidRPr="006F159D" w:rsidRDefault="003364AC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4D400656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2C3FEA55" w14:textId="77777777" w:rsidR="003364AC" w:rsidRPr="006F159D" w:rsidRDefault="003364AC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2B0D9798" w14:textId="77777777" w:rsidR="003364AC" w:rsidRPr="006F159D" w:rsidRDefault="003364AC" w:rsidP="005B3986">
      <w:pPr>
        <w:pStyle w:val="FSBlank"/>
        <w:rPr>
          <w:sz w:val="30"/>
          <w:szCs w:val="30"/>
        </w:rPr>
      </w:pPr>
    </w:p>
    <w:p w14:paraId="437D7E75" w14:textId="77777777" w:rsidR="003364AC" w:rsidRDefault="003364AC" w:rsidP="005B3986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406918FC" w14:textId="77777777" w:rsidR="003364AC" w:rsidRDefault="003364AC" w:rsidP="005B3986">
      <w:pPr>
        <w:pStyle w:val="FSBlank"/>
        <w:rPr>
          <w:sz w:val="30"/>
          <w:szCs w:val="30"/>
        </w:rPr>
      </w:pPr>
    </w:p>
    <w:p w14:paraId="1AF04428" w14:textId="77777777" w:rsidR="003364AC" w:rsidRPr="001B71D9" w:rsidRDefault="003364AC">
      <w:pPr>
        <w:pStyle w:val="FSBlank"/>
        <w:rPr>
          <w:sz w:val="30"/>
          <w:szCs w:val="30"/>
          <w:u w:val="single"/>
        </w:rPr>
      </w:pPr>
      <w:r w:rsidRPr="001B71D9">
        <w:rPr>
          <w:sz w:val="30"/>
          <w:szCs w:val="30"/>
          <w:u w:val="single"/>
          <w:cs/>
        </w:rPr>
        <w:t>ข้อตกลงซื้อขายทองแดง</w:t>
      </w:r>
    </w:p>
    <w:p w14:paraId="0E736663" w14:textId="77777777" w:rsidR="003364AC" w:rsidRPr="001B71D9" w:rsidRDefault="003364AC">
      <w:pPr>
        <w:pStyle w:val="FSBlank"/>
        <w:rPr>
          <w:sz w:val="30"/>
          <w:szCs w:val="30"/>
        </w:rPr>
      </w:pPr>
    </w:p>
    <w:p w14:paraId="00A59912" w14:textId="60B77FC0" w:rsidR="00B531CF" w:rsidRDefault="003364AC" w:rsidP="00435877">
      <w:pPr>
        <w:pStyle w:val="FSBlank"/>
        <w:rPr>
          <w:sz w:val="30"/>
          <w:szCs w:val="30"/>
        </w:rPr>
      </w:pPr>
      <w:r w:rsidRPr="001B71D9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sectPr w:rsidR="00B531CF" w:rsidSect="007C3D64"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95C8D" w14:textId="77777777" w:rsidR="004D132B" w:rsidRDefault="004D132B">
      <w:r>
        <w:separator/>
      </w:r>
    </w:p>
  </w:endnote>
  <w:endnote w:type="continuationSeparator" w:id="0">
    <w:p w14:paraId="0D64D435" w14:textId="77777777" w:rsidR="004D132B" w:rsidRDefault="004D132B">
      <w:r>
        <w:continuationSeparator/>
      </w:r>
    </w:p>
  </w:endnote>
  <w:endnote w:type="continuationNotice" w:id="1">
    <w:p w14:paraId="20FCD323" w14:textId="77777777" w:rsidR="004D132B" w:rsidRDefault="004D13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4E78B" w14:textId="77777777" w:rsidR="003364AC" w:rsidRDefault="003364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53853" w14:textId="28931D17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9954" w14:textId="77777777" w:rsidR="003364AC" w:rsidRDefault="003364A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36F49" w14:textId="72449E19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C9347" w14:textId="60C7FCEE" w:rsidR="003364AC" w:rsidRPr="00890FC5" w:rsidRDefault="003364AC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9C33E0" w:rsidRPr="009C33E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211CB9D5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21978" w14:textId="7C93103B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="009C33E0" w:rsidRPr="009C33E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5827F1B3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C7A76" w14:textId="77777777" w:rsidR="004D132B" w:rsidRDefault="004D132B">
      <w:r>
        <w:separator/>
      </w:r>
    </w:p>
  </w:footnote>
  <w:footnote w:type="continuationSeparator" w:id="0">
    <w:p w14:paraId="59C1CF74" w14:textId="77777777" w:rsidR="004D132B" w:rsidRDefault="004D132B">
      <w:r>
        <w:continuationSeparator/>
      </w:r>
    </w:p>
  </w:footnote>
  <w:footnote w:type="continuationNotice" w:id="1">
    <w:p w14:paraId="71D1A625" w14:textId="77777777" w:rsidR="004D132B" w:rsidRDefault="004D13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4B139" w14:textId="77777777" w:rsidR="003364AC" w:rsidRDefault="003364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70097" w14:textId="77777777" w:rsidR="003364AC" w:rsidRPr="00A81676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FFE7048" w14:textId="77777777" w:rsidR="003364AC" w:rsidRPr="006C5D17" w:rsidRDefault="003364AC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F26424F" w14:textId="34752762" w:rsidR="003364AC" w:rsidRPr="00A86E49" w:rsidRDefault="00F968E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="003364AC" w:rsidRPr="002E23E1">
      <w:rPr>
        <w:rFonts w:ascii="Angsana New" w:hAnsi="Angsana New"/>
        <w:b/>
        <w:bCs/>
        <w:sz w:val="32"/>
        <w:szCs w:val="32"/>
      </w:rPr>
      <w:t xml:space="preserve"> </w:t>
    </w:r>
    <w:r w:rsidR="003364AC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79CACDD4" w14:textId="77777777" w:rsidR="003364AC" w:rsidRPr="00AB510F" w:rsidRDefault="003364AC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1CDC" w14:textId="77777777" w:rsidR="003364AC" w:rsidRDefault="003364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453BE" w14:textId="77777777" w:rsidR="003364AC" w:rsidRPr="00A81676" w:rsidRDefault="003364AC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2D5D7957" w14:textId="77777777" w:rsidR="003364AC" w:rsidRPr="006C5D17" w:rsidRDefault="003364AC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604C5DC" w14:textId="7C54156B" w:rsidR="003364AC" w:rsidRDefault="00F968E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2566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364AC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0277F29" w14:textId="77777777" w:rsidR="003364AC" w:rsidRPr="00AB510F" w:rsidRDefault="003364AC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09D27F0" w14:textId="1F6EF88D" w:rsidR="00FC13B3" w:rsidRPr="00A86E49" w:rsidRDefault="00F968E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C33E0" w:rsidRPr="009C33E0">
      <w:rPr>
        <w:rFonts w:ascii="Angsana New" w:hAnsi="Angsana New"/>
        <w:b/>
        <w:bCs/>
        <w:sz w:val="32"/>
        <w:szCs w:val="32"/>
      </w:rPr>
      <w:t>2566</w:t>
    </w:r>
    <w:r w:rsidR="00A00D29" w:rsidRPr="002E23E1">
      <w:rPr>
        <w:rFonts w:ascii="Angsana New" w:hAnsi="Angsana New"/>
        <w:b/>
        <w:bCs/>
        <w:sz w:val="32"/>
        <w:szCs w:val="32"/>
      </w:rPr>
      <w:t xml:space="preserve"> </w:t>
    </w:r>
    <w:r w:rsidR="00A00D29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8AE9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1F0077D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05C3ED2" w14:textId="4E2B666D" w:rsidR="00FC13B3" w:rsidRDefault="00F968E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2566 </w:t>
    </w:r>
    <w:r w:rsidR="00A00D29"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DE2D43C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7"/>
  </w:num>
  <w:num w:numId="12" w16cid:durableId="1660814258">
    <w:abstractNumId w:val="13"/>
  </w:num>
  <w:num w:numId="13" w16cid:durableId="1419792250">
    <w:abstractNumId w:val="23"/>
  </w:num>
  <w:num w:numId="14" w16cid:durableId="781337936">
    <w:abstractNumId w:val="16"/>
  </w:num>
  <w:num w:numId="15" w16cid:durableId="2045519833">
    <w:abstractNumId w:val="18"/>
  </w:num>
  <w:num w:numId="16" w16cid:durableId="523980739">
    <w:abstractNumId w:val="24"/>
  </w:num>
  <w:num w:numId="17" w16cid:durableId="268784572">
    <w:abstractNumId w:val="21"/>
  </w:num>
  <w:num w:numId="18" w16cid:durableId="1865090183">
    <w:abstractNumId w:val="12"/>
  </w:num>
  <w:num w:numId="19" w16cid:durableId="284701111">
    <w:abstractNumId w:val="22"/>
  </w:num>
  <w:num w:numId="20" w16cid:durableId="1036275408">
    <w:abstractNumId w:val="25"/>
  </w:num>
  <w:num w:numId="21" w16cid:durableId="1578830517">
    <w:abstractNumId w:val="20"/>
  </w:num>
  <w:num w:numId="22" w16cid:durableId="936521719">
    <w:abstractNumId w:val="10"/>
  </w:num>
  <w:num w:numId="23" w16cid:durableId="2026976559">
    <w:abstractNumId w:val="26"/>
  </w:num>
  <w:num w:numId="24" w16cid:durableId="608120305">
    <w:abstractNumId w:val="19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6F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13C8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2BC9"/>
    <w:rsid w:val="0043380A"/>
    <w:rsid w:val="00433B8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5B2C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4615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A56"/>
    <w:rsid w:val="008958AB"/>
    <w:rsid w:val="00895F77"/>
    <w:rsid w:val="00896984"/>
    <w:rsid w:val="008969FE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2580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3E0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5A65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48B2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5F38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29"/>
    <w:rsid w:val="00E82172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3952"/>
    <w:rsid w:val="00EC4AD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1C3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1DA6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oter" Target="foot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1B4866-0080-4974-ADB2-6B106D238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227</TotalTime>
  <Pages>10</Pages>
  <Words>1796</Words>
  <Characters>7921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Orathai, Nuchprasert</cp:lastModifiedBy>
  <cp:revision>12</cp:revision>
  <cp:lastPrinted>2023-07-20T09:08:00Z</cp:lastPrinted>
  <dcterms:created xsi:type="dcterms:W3CDTF">2023-07-20T07:24:00Z</dcterms:created>
  <dcterms:modified xsi:type="dcterms:W3CDTF">2023-08-02T09:34:00Z</dcterms:modified>
</cp:coreProperties>
</file>