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121E" w14:textId="5E99D0D9" w:rsidR="00600C18" w:rsidRPr="008457DC" w:rsidRDefault="002D281F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0" w:name="Title"/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5112D5C6" w14:textId="77777777" w:rsidR="002143CA" w:rsidRPr="008457DC" w:rsidRDefault="007B0417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  <w:r w:rsidRPr="008457DC">
        <w:rPr>
          <w:rFonts w:asciiTheme="majorBidi" w:hAnsiTheme="majorBidi" w:cstheme="majorBidi"/>
          <w:sz w:val="30"/>
          <w:szCs w:val="30"/>
        </w:rPr>
        <w:tab/>
      </w:r>
    </w:p>
    <w:p w14:paraId="5A9FF4B4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57B8D2F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FE41E37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D67EB29" w14:textId="77777777" w:rsidR="00D1133A" w:rsidRPr="008457DC" w:rsidRDefault="00D1133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6B57329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A0FE1FC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E5D3E37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A288A44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04D14B8" w14:textId="77777777" w:rsidR="00F05F23" w:rsidRPr="008457DC" w:rsidRDefault="00F05F2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8208B4B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tart"/>
      <w:bookmarkEnd w:id="1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0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654941AB" w14:textId="77777777" w:rsidR="00D46D35" w:rsidRPr="008457DC" w:rsidRDefault="00D46D35" w:rsidP="00D46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4669263F" w14:textId="3648E4B1" w:rsidR="00D46D35" w:rsidRPr="008457DC" w:rsidRDefault="00D46D35" w:rsidP="00D46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8457D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457DC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457D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4AED12A8" w14:textId="77777777" w:rsidR="00D46D35" w:rsidRPr="008457DC" w:rsidRDefault="00D46D35" w:rsidP="00D46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3F193B9" w14:textId="77777777" w:rsidR="00D46D35" w:rsidRPr="008457DC" w:rsidRDefault="00D46D35" w:rsidP="00D46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C0AEC44" w14:textId="77777777" w:rsidR="00D37555" w:rsidRPr="008457DC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37555" w:rsidRPr="008457DC" w:rsidSect="00A96A58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DA3928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BA03D3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BA5BBB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86585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D348A2" w14:textId="3BAEA733" w:rsidR="00D37555" w:rsidRPr="008457DC" w:rsidRDefault="00D37555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512BEA" w14:textId="630E886C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947DF6" w14:textId="77777777" w:rsidR="00A96A58" w:rsidRPr="008457DC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57F64B60" w14:textId="28058A5F" w:rsidR="00D46D35" w:rsidRPr="000768E2" w:rsidRDefault="00D46D35" w:rsidP="00D46D35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0768E2">
        <w:rPr>
          <w:rFonts w:asciiTheme="majorBidi" w:eastAsia="Calibri" w:hAnsiTheme="majorBidi" w:cstheme="majorBidi"/>
          <w:sz w:val="30"/>
          <w:szCs w:val="30"/>
        </w:rPr>
        <w:t>3</w:t>
      </w:r>
      <w:r>
        <w:rPr>
          <w:rFonts w:asciiTheme="majorBidi" w:eastAsia="Calibri" w:hAnsiTheme="majorBidi" w:cstheme="majorBidi"/>
          <w:sz w:val="30"/>
          <w:szCs w:val="30"/>
        </w:rPr>
        <w:t>0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ม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ิถุนายน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>6</w:t>
      </w:r>
      <w:r w:rsidR="0005439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br/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>
        <w:rPr>
          <w:rFonts w:asciiTheme="majorBidi" w:eastAsia="Calibri" w:hAnsiTheme="majorBidi" w:cstheme="majorBidi"/>
          <w:sz w:val="30"/>
          <w:szCs w:val="30"/>
        </w:rPr>
        <w:t xml:space="preserve">30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และงบแสดงการเปลี่ยนแปลงส่วนของผู้ถือหุ้น</w:t>
      </w:r>
      <w:r w:rsidR="00EE20BA">
        <w:rPr>
          <w:rFonts w:asciiTheme="majorBidi" w:eastAsia="Calibri" w:hAnsiTheme="majorBidi" w:cstheme="majorBidi"/>
          <w:sz w:val="30"/>
          <w:szCs w:val="30"/>
        </w:rPr>
        <w:t xml:space="preserve">               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ร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สำหรับงวด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หก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</w:rPr>
        <w:t xml:space="preserve">30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ม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ิถุนายน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</w:rPr>
        <w:t>2566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ระหว่างกาล) ของบริษัท เบทาโกร จำกัด (มหาชน) และบริษัทย่อย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 และของเฉพาะบริษัท เบทาโกร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32F94">
        <w:rPr>
          <w:rFonts w:asciiTheme="majorBidi" w:eastAsia="Calibri" w:hAnsiTheme="majorBidi" w:cstheme="majorBidi"/>
          <w:sz w:val="30"/>
          <w:szCs w:val="30"/>
        </w:rPr>
        <w:t xml:space="preserve">34 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0E39B5AA" w14:textId="65C587D4" w:rsidR="002C7A33" w:rsidRPr="008457DC" w:rsidRDefault="002C7A33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779095E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จำกัดกว่าการตรวจสอบตามมาตรฐานการสอบบัญชี</w:t>
      </w:r>
      <w:r w:rsidR="002011A6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45E7A945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7E87601B" w14:textId="2A7EEDD0" w:rsidR="00643816" w:rsidRPr="00BB2536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B547FC" w:rsidRPr="008457DC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13873E36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E51C18" w:rsidRPr="008457DC">
        <w:rPr>
          <w:rFonts w:asciiTheme="majorBidi" w:hAnsiTheme="majorBidi" w:cstheme="majorBidi"/>
          <w:lang w:val="en-US"/>
        </w:rPr>
        <w:t>6669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B5C015" w14:textId="0FFCAA5A" w:rsidR="002769F6" w:rsidRPr="008457DC" w:rsidRDefault="00BC5626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C507C">
        <w:rPr>
          <w:rFonts w:asciiTheme="majorBidi" w:hAnsiTheme="majorBidi" w:cstheme="majorBidi"/>
          <w:sz w:val="30"/>
          <w:szCs w:val="30"/>
        </w:rPr>
        <w:t>11</w:t>
      </w:r>
      <w:r w:rsidR="00C1146C" w:rsidRPr="006C507C">
        <w:rPr>
          <w:rFonts w:asciiTheme="majorBidi" w:hAnsiTheme="majorBidi" w:cstheme="majorBidi"/>
          <w:sz w:val="30"/>
          <w:szCs w:val="30"/>
        </w:rPr>
        <w:t xml:space="preserve"> </w:t>
      </w:r>
      <w:r w:rsidR="00DF75CF" w:rsidRPr="006C507C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D46D35" w:rsidRPr="006C507C">
        <w:rPr>
          <w:rFonts w:asciiTheme="majorBidi" w:hAnsiTheme="majorBidi" w:cstheme="majorBidi"/>
          <w:sz w:val="30"/>
          <w:szCs w:val="30"/>
        </w:rPr>
        <w:t>2566</w:t>
      </w:r>
    </w:p>
    <w:p w14:paraId="6B96A0AC" w14:textId="77777777" w:rsidR="00167F97" w:rsidRPr="008457DC" w:rsidRDefault="00167F97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50D2CF6" w14:textId="77777777" w:rsidR="00D37555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784D92C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31C05A4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F893815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3706CA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72FC117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1F8612E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2EF866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194CA14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EF8E8D3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F99691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2E1B4B3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8715D6B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bookmarkEnd w:id="2"/>
    <w:p w14:paraId="702001DA" w14:textId="77777777" w:rsidR="007C31FE" w:rsidRDefault="007C31FE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sectPr w:rsidR="007C31FE" w:rsidSect="00BD2561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7C12C" w14:textId="77777777" w:rsidR="000A3E1F" w:rsidRDefault="000A3E1F">
      <w:r>
        <w:separator/>
      </w:r>
    </w:p>
  </w:endnote>
  <w:endnote w:type="continuationSeparator" w:id="0">
    <w:p w14:paraId="56CB1E2D" w14:textId="77777777" w:rsidR="000A3E1F" w:rsidRDefault="000A3E1F">
      <w:r>
        <w:continuationSeparator/>
      </w:r>
    </w:p>
  </w:endnote>
  <w:endnote w:type="continuationNotice" w:id="1">
    <w:p w14:paraId="57A79A7F" w14:textId="77777777" w:rsidR="000A3E1F" w:rsidRDefault="000A3E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2FFD" w14:textId="46ACEDFF" w:rsidR="005C3402" w:rsidRDefault="005C3402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5C3402" w:rsidRDefault="005C3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BFCD" w14:textId="77777777" w:rsidR="005C3402" w:rsidRPr="00E66D77" w:rsidRDefault="005C3402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12FA" w14:textId="733330D1" w:rsidR="005C3402" w:rsidRPr="00C276FA" w:rsidRDefault="005C3402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E51C18">
      <w:rPr>
        <w:rStyle w:val="PageNumber"/>
        <w:rFonts w:ascii="Angsana New" w:hAnsi="Angsana New"/>
        <w:sz w:val="30"/>
        <w:szCs w:val="30"/>
      </w:rPr>
      <w:t>2</w:t>
    </w:r>
  </w:p>
  <w:p w14:paraId="24D6BD37" w14:textId="4519D869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AC45BD">
      <w:rPr>
        <w:rFonts w:ascii="Angsana New" w:hAnsi="Angsana New"/>
        <w:i/>
        <w:iCs/>
        <w:noProof/>
        <w:sz w:val="30"/>
        <w:szCs w:val="30"/>
      </w:rPr>
      <w:t>1417251 - 2023 Jun-FSA-Betagro Pcl. -06t -Q2_V5.docx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718A" w14:textId="77777777" w:rsidR="005C3402" w:rsidRPr="00E2000D" w:rsidRDefault="005C34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90102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9C3D19" w14:textId="4547BF0B" w:rsidR="00BD2561" w:rsidRDefault="00BD25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E8AA3" w14:textId="77777777" w:rsidR="000A3E1F" w:rsidRDefault="000A3E1F">
      <w:r>
        <w:separator/>
      </w:r>
    </w:p>
  </w:footnote>
  <w:footnote w:type="continuationSeparator" w:id="0">
    <w:p w14:paraId="54F9CD7C" w14:textId="77777777" w:rsidR="000A3E1F" w:rsidRDefault="000A3E1F">
      <w:r>
        <w:continuationSeparator/>
      </w:r>
    </w:p>
  </w:footnote>
  <w:footnote w:type="continuationNotice" w:id="1">
    <w:p w14:paraId="3A683E9B" w14:textId="77777777" w:rsidR="000A3E1F" w:rsidRDefault="000A3E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3174" w14:textId="77777777" w:rsidR="005C3402" w:rsidRDefault="005C3402">
    <w:pPr>
      <w:pStyle w:val="Header"/>
    </w:pPr>
  </w:p>
  <w:p w14:paraId="03EFF7D3" w14:textId="77777777" w:rsidR="005C3402" w:rsidRDefault="005C34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64C4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F5F0" w14:textId="77777777" w:rsidR="005C3402" w:rsidRDefault="005C3402">
    <w:pPr>
      <w:pStyle w:val="Header"/>
    </w:pPr>
  </w:p>
  <w:p w14:paraId="73D7DA6A" w14:textId="77777777" w:rsidR="005C3402" w:rsidRDefault="005C34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8EB63" w14:textId="3DD6ED30" w:rsidR="005C3402" w:rsidRPr="00BD2561" w:rsidRDefault="005C3402" w:rsidP="00BD256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561C68" w14:textId="778CB70A" w:rsidR="00BD2561" w:rsidRPr="00BD2561" w:rsidRDefault="00BD2561" w:rsidP="00BD256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57052C" w14:textId="616E63A4" w:rsidR="00BD2561" w:rsidRPr="00BD2561" w:rsidRDefault="00BD2561" w:rsidP="00BD256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F171C1" w14:textId="63A5D785" w:rsidR="00BD2561" w:rsidRPr="00BD2561" w:rsidRDefault="00BD2561" w:rsidP="00BD256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4142" w14:textId="77777777" w:rsidR="00375744" w:rsidRPr="008E10A7" w:rsidRDefault="00375744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375744" w:rsidRDefault="00375744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77777777" w:rsidR="00375744" w:rsidRDefault="00375744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947B8"/>
    <w:multiLevelType w:val="multilevel"/>
    <w:tmpl w:val="669E3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8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1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20"/>
  </w:num>
  <w:num w:numId="3" w16cid:durableId="1421297319">
    <w:abstractNumId w:val="13"/>
  </w:num>
  <w:num w:numId="4" w16cid:durableId="2021466238">
    <w:abstractNumId w:val="6"/>
  </w:num>
  <w:num w:numId="5" w16cid:durableId="890000956">
    <w:abstractNumId w:val="32"/>
  </w:num>
  <w:num w:numId="6" w16cid:durableId="1748382834">
    <w:abstractNumId w:val="11"/>
  </w:num>
  <w:num w:numId="7" w16cid:durableId="1491554610">
    <w:abstractNumId w:val="12"/>
  </w:num>
  <w:num w:numId="8" w16cid:durableId="1201935835">
    <w:abstractNumId w:val="27"/>
  </w:num>
  <w:num w:numId="9" w16cid:durableId="740981934">
    <w:abstractNumId w:val="26"/>
  </w:num>
  <w:num w:numId="10" w16cid:durableId="533538954">
    <w:abstractNumId w:val="24"/>
  </w:num>
  <w:num w:numId="11" w16cid:durableId="354697771">
    <w:abstractNumId w:val="22"/>
  </w:num>
  <w:num w:numId="12" w16cid:durableId="147868124">
    <w:abstractNumId w:val="8"/>
  </w:num>
  <w:num w:numId="13" w16cid:durableId="1967154160">
    <w:abstractNumId w:val="31"/>
  </w:num>
  <w:num w:numId="14" w16cid:durableId="1959025773">
    <w:abstractNumId w:val="36"/>
  </w:num>
  <w:num w:numId="15" w16cid:durableId="1610818368">
    <w:abstractNumId w:val="35"/>
  </w:num>
  <w:num w:numId="16" w16cid:durableId="1443449995">
    <w:abstractNumId w:val="34"/>
  </w:num>
  <w:num w:numId="17" w16cid:durableId="975990003">
    <w:abstractNumId w:val="0"/>
  </w:num>
  <w:num w:numId="18" w16cid:durableId="918831493">
    <w:abstractNumId w:val="19"/>
  </w:num>
  <w:num w:numId="19" w16cid:durableId="545990217">
    <w:abstractNumId w:val="28"/>
  </w:num>
  <w:num w:numId="20" w16cid:durableId="82922752">
    <w:abstractNumId w:val="4"/>
  </w:num>
  <w:num w:numId="21" w16cid:durableId="760640504">
    <w:abstractNumId w:val="21"/>
  </w:num>
  <w:num w:numId="22" w16cid:durableId="2028215818">
    <w:abstractNumId w:val="30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5"/>
  </w:num>
  <w:num w:numId="26" w16cid:durableId="1551846289">
    <w:abstractNumId w:val="15"/>
  </w:num>
  <w:num w:numId="27" w16cid:durableId="1078094171">
    <w:abstractNumId w:val="14"/>
  </w:num>
  <w:num w:numId="28" w16cid:durableId="342392137">
    <w:abstractNumId w:val="33"/>
  </w:num>
  <w:num w:numId="29" w16cid:durableId="1738816542">
    <w:abstractNumId w:val="3"/>
  </w:num>
  <w:num w:numId="30" w16cid:durableId="215356383">
    <w:abstractNumId w:val="17"/>
  </w:num>
  <w:num w:numId="31" w16cid:durableId="1978488861">
    <w:abstractNumId w:val="18"/>
  </w:num>
  <w:num w:numId="32" w16cid:durableId="987435093">
    <w:abstractNumId w:val="5"/>
  </w:num>
  <w:num w:numId="33" w16cid:durableId="1808427325">
    <w:abstractNumId w:val="16"/>
  </w:num>
  <w:num w:numId="34" w16cid:durableId="968392489">
    <w:abstractNumId w:val="23"/>
  </w:num>
  <w:num w:numId="35" w16cid:durableId="380518661">
    <w:abstractNumId w:val="10"/>
  </w:num>
  <w:num w:numId="36" w16cid:durableId="1159690686">
    <w:abstractNumId w:val="29"/>
  </w:num>
  <w:num w:numId="37" w16cid:durableId="84150305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0FE6"/>
    <w:rsid w:val="0000117D"/>
    <w:rsid w:val="00001209"/>
    <w:rsid w:val="00001337"/>
    <w:rsid w:val="00001449"/>
    <w:rsid w:val="0000171C"/>
    <w:rsid w:val="0000177C"/>
    <w:rsid w:val="000017C8"/>
    <w:rsid w:val="0000196A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AE6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803"/>
    <w:rsid w:val="00022839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7BB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F2D"/>
    <w:rsid w:val="00030FC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04B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80A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3F61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647"/>
    <w:rsid w:val="00067751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7A8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61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1F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B06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AA2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8B9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190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41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6B3F"/>
    <w:rsid w:val="00107176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4D6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C86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628"/>
    <w:rsid w:val="001626AB"/>
    <w:rsid w:val="001628A2"/>
    <w:rsid w:val="00162ADE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34C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C88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5BE1"/>
    <w:rsid w:val="001760D5"/>
    <w:rsid w:val="00176292"/>
    <w:rsid w:val="0017637E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A67"/>
    <w:rsid w:val="00180B45"/>
    <w:rsid w:val="00180CC1"/>
    <w:rsid w:val="00180D1C"/>
    <w:rsid w:val="00180D7A"/>
    <w:rsid w:val="00180E27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9BC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BA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3FFD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0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A48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10E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5B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F41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993"/>
    <w:rsid w:val="001C6A29"/>
    <w:rsid w:val="001C6B4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D1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5D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7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7CC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B6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ACB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A49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11"/>
    <w:rsid w:val="00257DE7"/>
    <w:rsid w:val="0026054D"/>
    <w:rsid w:val="00260693"/>
    <w:rsid w:val="002608A3"/>
    <w:rsid w:val="002608F4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7D"/>
    <w:rsid w:val="002667B5"/>
    <w:rsid w:val="002668D6"/>
    <w:rsid w:val="002668E2"/>
    <w:rsid w:val="00266A83"/>
    <w:rsid w:val="00266C83"/>
    <w:rsid w:val="00266D75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8A6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A28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287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522"/>
    <w:rsid w:val="0028589F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9E3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09"/>
    <w:rsid w:val="002947D1"/>
    <w:rsid w:val="00294BA8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1D"/>
    <w:rsid w:val="002A7FFB"/>
    <w:rsid w:val="002B02D7"/>
    <w:rsid w:val="002B04F6"/>
    <w:rsid w:val="002B059A"/>
    <w:rsid w:val="002B094E"/>
    <w:rsid w:val="002B0A2B"/>
    <w:rsid w:val="002B0ACA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C1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7DC"/>
    <w:rsid w:val="002D4864"/>
    <w:rsid w:val="002D4B12"/>
    <w:rsid w:val="002D4DB0"/>
    <w:rsid w:val="002D4FFA"/>
    <w:rsid w:val="002D5043"/>
    <w:rsid w:val="002D50D7"/>
    <w:rsid w:val="002D53E7"/>
    <w:rsid w:val="002D5433"/>
    <w:rsid w:val="002D543F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592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4BDE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55E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9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B3F"/>
    <w:rsid w:val="00313CB7"/>
    <w:rsid w:val="00313F42"/>
    <w:rsid w:val="003141FB"/>
    <w:rsid w:val="003147D4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483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3B7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400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DCD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6A0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DFB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AD3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27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6EFC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5D3"/>
    <w:rsid w:val="00406672"/>
    <w:rsid w:val="00406799"/>
    <w:rsid w:val="00406892"/>
    <w:rsid w:val="004069DD"/>
    <w:rsid w:val="00406A3C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3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C13"/>
    <w:rsid w:val="00426C36"/>
    <w:rsid w:val="0042712F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C61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2E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58F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9C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108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832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3E78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3D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4F"/>
    <w:rsid w:val="004E0389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AFA"/>
    <w:rsid w:val="004E2B8A"/>
    <w:rsid w:val="004E2CE2"/>
    <w:rsid w:val="004E2D42"/>
    <w:rsid w:val="004E2E45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3D0"/>
    <w:rsid w:val="004F6446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2FB1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435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B15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609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CCE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AD1"/>
    <w:rsid w:val="00583BE6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87DB5"/>
    <w:rsid w:val="005902AE"/>
    <w:rsid w:val="005902ED"/>
    <w:rsid w:val="005903E2"/>
    <w:rsid w:val="00590474"/>
    <w:rsid w:val="0059065B"/>
    <w:rsid w:val="00590760"/>
    <w:rsid w:val="0059077C"/>
    <w:rsid w:val="005907E1"/>
    <w:rsid w:val="00590AB3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834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ADD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3C1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A86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6A"/>
    <w:rsid w:val="005E6DF6"/>
    <w:rsid w:val="005E725D"/>
    <w:rsid w:val="005E78AA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2F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8B3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20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7D"/>
    <w:rsid w:val="00612FC4"/>
    <w:rsid w:val="00613037"/>
    <w:rsid w:val="00613216"/>
    <w:rsid w:val="00613357"/>
    <w:rsid w:val="00613378"/>
    <w:rsid w:val="006135B0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7CA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07C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0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DE7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49A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BE4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782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65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5DF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A6C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0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34A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378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375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5A1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4F"/>
    <w:rsid w:val="007B61EF"/>
    <w:rsid w:val="007B6444"/>
    <w:rsid w:val="007B675E"/>
    <w:rsid w:val="007B6A8D"/>
    <w:rsid w:val="007B6B3F"/>
    <w:rsid w:val="007B719C"/>
    <w:rsid w:val="007B71B6"/>
    <w:rsid w:val="007B72BA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200"/>
    <w:rsid w:val="007C635E"/>
    <w:rsid w:val="007C6397"/>
    <w:rsid w:val="007C63EB"/>
    <w:rsid w:val="007C643F"/>
    <w:rsid w:val="007C6706"/>
    <w:rsid w:val="007C6888"/>
    <w:rsid w:val="007C68D3"/>
    <w:rsid w:val="007C6AAA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58"/>
    <w:rsid w:val="007F1767"/>
    <w:rsid w:val="007F18F4"/>
    <w:rsid w:val="007F1B5A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4E12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6B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6F6E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AA"/>
    <w:rsid w:val="00811D24"/>
    <w:rsid w:val="00811F2A"/>
    <w:rsid w:val="0081205A"/>
    <w:rsid w:val="008120C9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DBB"/>
    <w:rsid w:val="00816F3B"/>
    <w:rsid w:val="00816FE5"/>
    <w:rsid w:val="00817152"/>
    <w:rsid w:val="0081718E"/>
    <w:rsid w:val="008173CC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8BE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96F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6ED1"/>
    <w:rsid w:val="0084701E"/>
    <w:rsid w:val="00847400"/>
    <w:rsid w:val="00847429"/>
    <w:rsid w:val="008475E4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3EA5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523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AA0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43C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D3"/>
    <w:rsid w:val="0088582E"/>
    <w:rsid w:val="00885DFE"/>
    <w:rsid w:val="00885EAA"/>
    <w:rsid w:val="00886120"/>
    <w:rsid w:val="0088645C"/>
    <w:rsid w:val="00886460"/>
    <w:rsid w:val="0088660E"/>
    <w:rsid w:val="008866A5"/>
    <w:rsid w:val="00886CEF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85D"/>
    <w:rsid w:val="008C5CDA"/>
    <w:rsid w:val="008C5D59"/>
    <w:rsid w:val="008C5E6E"/>
    <w:rsid w:val="008C612D"/>
    <w:rsid w:val="008C6145"/>
    <w:rsid w:val="008C623A"/>
    <w:rsid w:val="008C626F"/>
    <w:rsid w:val="008C6567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6AF"/>
    <w:rsid w:val="008F7836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EF4"/>
    <w:rsid w:val="009150B8"/>
    <w:rsid w:val="009151DE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5A5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7B5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1D8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C1C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BC6"/>
    <w:rsid w:val="009A2C1E"/>
    <w:rsid w:val="009A2E8D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0A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03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7B4"/>
    <w:rsid w:val="009D288B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228"/>
    <w:rsid w:val="009D32F7"/>
    <w:rsid w:val="009D3882"/>
    <w:rsid w:val="009D3AAB"/>
    <w:rsid w:val="009D3B37"/>
    <w:rsid w:val="009D3D14"/>
    <w:rsid w:val="009D3D8B"/>
    <w:rsid w:val="009D3D8F"/>
    <w:rsid w:val="009D3E11"/>
    <w:rsid w:val="009D400A"/>
    <w:rsid w:val="009D4421"/>
    <w:rsid w:val="009D467F"/>
    <w:rsid w:val="009D46F5"/>
    <w:rsid w:val="009D479E"/>
    <w:rsid w:val="009D4AA0"/>
    <w:rsid w:val="009D4B26"/>
    <w:rsid w:val="009D4C31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971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C4"/>
    <w:rsid w:val="009F502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37E"/>
    <w:rsid w:val="00A05786"/>
    <w:rsid w:val="00A05874"/>
    <w:rsid w:val="00A058B4"/>
    <w:rsid w:val="00A05C10"/>
    <w:rsid w:val="00A05C46"/>
    <w:rsid w:val="00A0609D"/>
    <w:rsid w:val="00A060C0"/>
    <w:rsid w:val="00A062D8"/>
    <w:rsid w:val="00A06391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17F2D"/>
    <w:rsid w:val="00A200C5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6E6"/>
    <w:rsid w:val="00A21703"/>
    <w:rsid w:val="00A21807"/>
    <w:rsid w:val="00A2188B"/>
    <w:rsid w:val="00A2192B"/>
    <w:rsid w:val="00A21A9A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43D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980"/>
    <w:rsid w:val="00A32BBC"/>
    <w:rsid w:val="00A32D1B"/>
    <w:rsid w:val="00A33140"/>
    <w:rsid w:val="00A3340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A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C9C"/>
    <w:rsid w:val="00A40D35"/>
    <w:rsid w:val="00A40DCB"/>
    <w:rsid w:val="00A4132A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260"/>
    <w:rsid w:val="00A522E4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A41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99C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27A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2C"/>
    <w:rsid w:val="00A703B4"/>
    <w:rsid w:val="00A70561"/>
    <w:rsid w:val="00A70672"/>
    <w:rsid w:val="00A70898"/>
    <w:rsid w:val="00A708D6"/>
    <w:rsid w:val="00A7104C"/>
    <w:rsid w:val="00A711E2"/>
    <w:rsid w:val="00A71648"/>
    <w:rsid w:val="00A7177D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DBD"/>
    <w:rsid w:val="00A85E58"/>
    <w:rsid w:val="00A86083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19E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F8"/>
    <w:rsid w:val="00AA1688"/>
    <w:rsid w:val="00AA177B"/>
    <w:rsid w:val="00AA1782"/>
    <w:rsid w:val="00AA179B"/>
    <w:rsid w:val="00AA17EE"/>
    <w:rsid w:val="00AA1A3F"/>
    <w:rsid w:val="00AA1DD4"/>
    <w:rsid w:val="00AA1E5E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5D3C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2FC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C0215"/>
    <w:rsid w:val="00AC027A"/>
    <w:rsid w:val="00AC0334"/>
    <w:rsid w:val="00AC06A9"/>
    <w:rsid w:val="00AC06EE"/>
    <w:rsid w:val="00AC0862"/>
    <w:rsid w:val="00AC0A04"/>
    <w:rsid w:val="00AC0AF7"/>
    <w:rsid w:val="00AC0CA1"/>
    <w:rsid w:val="00AC0F1F"/>
    <w:rsid w:val="00AC114D"/>
    <w:rsid w:val="00AC1482"/>
    <w:rsid w:val="00AC150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BD"/>
    <w:rsid w:val="00AC45EF"/>
    <w:rsid w:val="00AC4810"/>
    <w:rsid w:val="00AC486C"/>
    <w:rsid w:val="00AC4C0C"/>
    <w:rsid w:val="00AC4D4E"/>
    <w:rsid w:val="00AC4DE7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CA6"/>
    <w:rsid w:val="00AE2F0E"/>
    <w:rsid w:val="00AE3149"/>
    <w:rsid w:val="00AE32EF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78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A7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0BA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0AC7"/>
    <w:rsid w:val="00B30CE4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79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161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604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AD9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66F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1BD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855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09"/>
    <w:rsid w:val="00B80BBD"/>
    <w:rsid w:val="00B81342"/>
    <w:rsid w:val="00B8150E"/>
    <w:rsid w:val="00B81696"/>
    <w:rsid w:val="00B81751"/>
    <w:rsid w:val="00B81BF5"/>
    <w:rsid w:val="00B81C16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86F"/>
    <w:rsid w:val="00B959EF"/>
    <w:rsid w:val="00B95D40"/>
    <w:rsid w:val="00B95D42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62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A"/>
    <w:rsid w:val="00BB29DC"/>
    <w:rsid w:val="00BB2B75"/>
    <w:rsid w:val="00BB3169"/>
    <w:rsid w:val="00BB340D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12D"/>
    <w:rsid w:val="00BB61A0"/>
    <w:rsid w:val="00BB6556"/>
    <w:rsid w:val="00BB67CE"/>
    <w:rsid w:val="00BB6AE4"/>
    <w:rsid w:val="00BB6D95"/>
    <w:rsid w:val="00BB6FD6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21A3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26A"/>
    <w:rsid w:val="00BC7784"/>
    <w:rsid w:val="00BC7B76"/>
    <w:rsid w:val="00BC7E0C"/>
    <w:rsid w:val="00BD0470"/>
    <w:rsid w:val="00BD04F2"/>
    <w:rsid w:val="00BD084A"/>
    <w:rsid w:val="00BD0D25"/>
    <w:rsid w:val="00BD0D87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4EB"/>
    <w:rsid w:val="00BD2561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482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83F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FA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46C"/>
    <w:rsid w:val="00C11676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AAD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62C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C1B"/>
    <w:rsid w:val="00C46D7E"/>
    <w:rsid w:val="00C46F9F"/>
    <w:rsid w:val="00C47174"/>
    <w:rsid w:val="00C476C2"/>
    <w:rsid w:val="00C47701"/>
    <w:rsid w:val="00C4783A"/>
    <w:rsid w:val="00C47AE3"/>
    <w:rsid w:val="00C47C0C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133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6E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7C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01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5CE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7E7"/>
    <w:rsid w:val="00CD6852"/>
    <w:rsid w:val="00CD6A52"/>
    <w:rsid w:val="00CD6C81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EA6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5AF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A7B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837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A42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35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55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8"/>
    <w:rsid w:val="00D61491"/>
    <w:rsid w:val="00D616F2"/>
    <w:rsid w:val="00D6196C"/>
    <w:rsid w:val="00D61A7F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508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9A9"/>
    <w:rsid w:val="00D75B68"/>
    <w:rsid w:val="00D75E78"/>
    <w:rsid w:val="00D75F86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D23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0F6"/>
    <w:rsid w:val="00D932D9"/>
    <w:rsid w:val="00D93620"/>
    <w:rsid w:val="00D9366E"/>
    <w:rsid w:val="00D93A55"/>
    <w:rsid w:val="00D93E40"/>
    <w:rsid w:val="00D94093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79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163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75A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5CF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B52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4EF1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BBD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5BE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758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848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6F15"/>
    <w:rsid w:val="00E470E1"/>
    <w:rsid w:val="00E47227"/>
    <w:rsid w:val="00E4772F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2FD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863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6FE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00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CB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CE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8C4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9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564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613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CE0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0BA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92C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875"/>
    <w:rsid w:val="00EF5DB8"/>
    <w:rsid w:val="00EF5E3F"/>
    <w:rsid w:val="00EF6171"/>
    <w:rsid w:val="00EF6459"/>
    <w:rsid w:val="00EF656A"/>
    <w:rsid w:val="00EF687E"/>
    <w:rsid w:val="00EF6902"/>
    <w:rsid w:val="00EF693F"/>
    <w:rsid w:val="00EF6B2A"/>
    <w:rsid w:val="00EF6C2F"/>
    <w:rsid w:val="00EF6F8C"/>
    <w:rsid w:val="00EF720D"/>
    <w:rsid w:val="00EF7247"/>
    <w:rsid w:val="00EF7654"/>
    <w:rsid w:val="00EF78DD"/>
    <w:rsid w:val="00EF7BDC"/>
    <w:rsid w:val="00EF7C8F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298"/>
    <w:rsid w:val="00F066A8"/>
    <w:rsid w:val="00F06BB5"/>
    <w:rsid w:val="00F0728A"/>
    <w:rsid w:val="00F073DE"/>
    <w:rsid w:val="00F074CF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1DD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CE5"/>
    <w:rsid w:val="00F25F8A"/>
    <w:rsid w:val="00F262F3"/>
    <w:rsid w:val="00F26342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AC9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6FD2"/>
    <w:rsid w:val="00F372C8"/>
    <w:rsid w:val="00F3737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0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B1C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6F0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57E6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8D5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B20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A4"/>
    <w:rsid w:val="00F93502"/>
    <w:rsid w:val="00F9350F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8E3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F9E"/>
    <w:rsid w:val="00FE3250"/>
    <w:rsid w:val="00FE34AC"/>
    <w:rsid w:val="00FE37E5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D7F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6A8D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9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FB8EB9-2E36-4A3D-BA80-2949586B7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1519</TotalTime>
  <Pages>3</Pages>
  <Words>410</Words>
  <Characters>1618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Orathai, Nuchprasert</cp:lastModifiedBy>
  <cp:revision>409</cp:revision>
  <cp:lastPrinted>2023-08-07T06:20:00Z</cp:lastPrinted>
  <dcterms:created xsi:type="dcterms:W3CDTF">2023-07-19T07:32:00Z</dcterms:created>
  <dcterms:modified xsi:type="dcterms:W3CDTF">2023-08-08T04:05:00Z</dcterms:modified>
</cp:coreProperties>
</file>