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93FB4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82412F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32474CA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4D9FFFF2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2AC75A" w14:textId="2E857EB4" w:rsidR="007D1F1F" w:rsidRDefault="007D1F1F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Pr="002D479A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02125DA" w14:textId="0B9A346E" w:rsidR="00EA6ADE" w:rsidRPr="002D479A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C10CD66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3D1C79A1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FDBCCF8" w14:textId="235CF20A" w:rsidR="00F855C2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5C56557" w14:textId="4627D477" w:rsidR="00DF5F76" w:rsidRDefault="00DF5F76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50B30268" w14:textId="77777777" w:rsidR="009472D2" w:rsidRPr="0082412F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C4B510" w14:textId="77777777" w:rsidR="0029029B" w:rsidRPr="0082412F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Cs/>
          <w:sz w:val="30"/>
          <w:szCs w:val="30"/>
          <w:lang w:bidi="th-TH"/>
        </w:rPr>
      </w:pPr>
    </w:p>
    <w:p w14:paraId="0E630048" w14:textId="77777777" w:rsidR="004E58EC" w:rsidRPr="0082412F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br w:type="page"/>
      </w:r>
    </w:p>
    <w:p w14:paraId="070E78FE" w14:textId="77777777" w:rsidR="00D77AAD" w:rsidRPr="0082412F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252778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43C625D9" w14:textId="3EB6E737" w:rsidR="00361980" w:rsidRPr="0082412F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E37D3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EE37D3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EE37D3">
        <w:rPr>
          <w:rFonts w:ascii="Angsana New" w:hAnsi="Angsana New" w:hint="cs"/>
          <w:sz w:val="30"/>
          <w:szCs w:val="30"/>
          <w:cs/>
        </w:rPr>
        <w:t>เมื่อ</w:t>
      </w:r>
      <w:r w:rsidRPr="00EE37D3">
        <w:rPr>
          <w:rFonts w:ascii="Angsana New" w:hAnsi="Angsana New" w:hint="cs"/>
          <w:sz w:val="30"/>
          <w:szCs w:val="30"/>
          <w:cs/>
        </w:rPr>
        <w:t>วันที่</w:t>
      </w:r>
      <w:r w:rsidR="00531ED9" w:rsidRPr="00EE37D3">
        <w:rPr>
          <w:rFonts w:ascii="Angsana New" w:hAnsi="Angsana New" w:hint="cs"/>
          <w:sz w:val="30"/>
          <w:szCs w:val="30"/>
        </w:rPr>
        <w:t xml:space="preserve"> </w:t>
      </w:r>
      <w:r w:rsidR="00EE37D3" w:rsidRPr="00EE37D3">
        <w:rPr>
          <w:rFonts w:ascii="Angsana New" w:hAnsi="Angsana New"/>
          <w:sz w:val="30"/>
          <w:szCs w:val="30"/>
        </w:rPr>
        <w:t>1</w:t>
      </w:r>
      <w:r w:rsidR="00CA70A0">
        <w:rPr>
          <w:rFonts w:ascii="Angsana New" w:hAnsi="Angsana New"/>
          <w:sz w:val="30"/>
          <w:szCs w:val="30"/>
        </w:rPr>
        <w:t>1</w:t>
      </w:r>
      <w:r w:rsidR="00160D31" w:rsidRPr="00EE37D3">
        <w:rPr>
          <w:rFonts w:ascii="Angsana New" w:hAnsi="Angsana New"/>
          <w:sz w:val="30"/>
          <w:szCs w:val="30"/>
        </w:rPr>
        <w:t xml:space="preserve"> </w:t>
      </w:r>
      <w:r w:rsidR="00CA70A0">
        <w:rPr>
          <w:rFonts w:ascii="Angsana New" w:hAnsi="Angsana New" w:hint="cs"/>
          <w:sz w:val="30"/>
          <w:szCs w:val="30"/>
          <w:cs/>
        </w:rPr>
        <w:t>สิงห</w:t>
      </w:r>
      <w:r w:rsidR="0083109A" w:rsidRPr="00EE37D3">
        <w:rPr>
          <w:rFonts w:ascii="Angsana New" w:hAnsi="Angsana New" w:hint="cs"/>
          <w:sz w:val="30"/>
          <w:szCs w:val="30"/>
          <w:cs/>
        </w:rPr>
        <w:t>าคม</w:t>
      </w:r>
      <w:r w:rsidR="004E58EC" w:rsidRPr="00EE37D3">
        <w:rPr>
          <w:rFonts w:ascii="Angsana New" w:hAnsi="Angsana New" w:hint="cs"/>
          <w:sz w:val="30"/>
          <w:szCs w:val="30"/>
          <w:cs/>
        </w:rPr>
        <w:t xml:space="preserve"> </w:t>
      </w:r>
      <w:r w:rsidR="00492DC5" w:rsidRPr="00EE37D3">
        <w:rPr>
          <w:rFonts w:ascii="Angsana New" w:hAnsi="Angsana New" w:hint="cs"/>
          <w:sz w:val="30"/>
          <w:szCs w:val="30"/>
        </w:rPr>
        <w:t>256</w:t>
      </w:r>
      <w:r w:rsidR="00002EC7" w:rsidRPr="00EE37D3">
        <w:rPr>
          <w:rFonts w:ascii="Angsana New" w:hAnsi="Angsana New" w:hint="cs"/>
          <w:sz w:val="30"/>
          <w:szCs w:val="30"/>
        </w:rPr>
        <w:t>6</w:t>
      </w:r>
    </w:p>
    <w:p w14:paraId="23A6D332" w14:textId="77777777" w:rsidR="00E5413F" w:rsidRPr="00252778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F5B3788" w14:textId="635BE347" w:rsidR="00515797" w:rsidRPr="0082412F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252778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305C973" w14:textId="0294F6D5" w:rsidR="000E046F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492DC5" w:rsidRPr="00492DC5">
        <w:rPr>
          <w:rFonts w:ascii="Angsana New" w:hAnsi="Angsana New" w:hint="cs"/>
          <w:sz w:val="30"/>
          <w:szCs w:val="30"/>
        </w:rPr>
        <w:t>34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Pr="00C710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7102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7102F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C7102F">
        <w:rPr>
          <w:rFonts w:ascii="Angsana New" w:hAnsi="Angsana New"/>
          <w:sz w:val="30"/>
          <w:szCs w:val="30"/>
        </w:rPr>
        <w:t xml:space="preserve">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7102F" w:rsidRPr="00C7102F">
        <w:rPr>
          <w:rFonts w:ascii="Angsana New" w:hAnsi="Angsana New"/>
          <w:sz w:val="30"/>
          <w:szCs w:val="30"/>
        </w:rPr>
        <w:t xml:space="preserve">31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C7102F" w:rsidRPr="00C7102F">
        <w:rPr>
          <w:rFonts w:ascii="Angsana New" w:hAnsi="Angsana New"/>
          <w:sz w:val="30"/>
          <w:szCs w:val="30"/>
        </w:rPr>
        <w:t>256</w:t>
      </w:r>
      <w:r w:rsidR="00002EC7" w:rsidRPr="00002EC7">
        <w:rPr>
          <w:rFonts w:ascii="Angsana New" w:hAnsi="Angsana New" w:hint="cs"/>
          <w:sz w:val="30"/>
          <w:szCs w:val="30"/>
        </w:rPr>
        <w:t>5</w:t>
      </w:r>
    </w:p>
    <w:p w14:paraId="300E17FF" w14:textId="77777777" w:rsidR="00BC6A20" w:rsidRPr="00252778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055F7B8E" w14:textId="23A3D829" w:rsidR="00C13362" w:rsidRPr="00607B5C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</w:t>
      </w:r>
      <w:r w:rsidRPr="00607B5C">
        <w:rPr>
          <w:rFonts w:ascii="Angsana New" w:hAnsi="Angsana New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E866AA" w:rsidRPr="00607B5C">
        <w:rPr>
          <w:rFonts w:ascii="Angsana New" w:hAnsi="Angsana New"/>
          <w:sz w:val="30"/>
          <w:szCs w:val="30"/>
        </w:rPr>
        <w:t>31</w:t>
      </w:r>
      <w:r w:rsidRPr="00607B5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66AA" w:rsidRPr="00607B5C">
        <w:rPr>
          <w:rFonts w:ascii="Angsana New" w:hAnsi="Angsana New"/>
          <w:sz w:val="30"/>
          <w:szCs w:val="30"/>
        </w:rPr>
        <w:t>256</w:t>
      </w:r>
      <w:r w:rsidR="00002EC7" w:rsidRPr="00002EC7">
        <w:rPr>
          <w:rFonts w:ascii="Angsana New" w:hAnsi="Angsana New" w:hint="cs"/>
          <w:sz w:val="30"/>
          <w:szCs w:val="30"/>
        </w:rPr>
        <w:t>5</w:t>
      </w:r>
    </w:p>
    <w:p w14:paraId="41D100A6" w14:textId="77777777" w:rsidR="00C7102F" w:rsidRPr="00252778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trike/>
          <w:sz w:val="28"/>
          <w:szCs w:val="28"/>
          <w:highlight w:val="yellow"/>
          <w:cs/>
        </w:rPr>
      </w:pPr>
    </w:p>
    <w:p w14:paraId="59EE0957" w14:textId="77777777" w:rsidR="008B61AD" w:rsidRPr="00BC6A20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6A20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252778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8139CB" w14:textId="38A8A76D" w:rsidR="00532F71" w:rsidRPr="008F01C4" w:rsidRDefault="00532F71" w:rsidP="00532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843CB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A843CB">
        <w:rPr>
          <w:rFonts w:ascii="Angsana New" w:hAnsi="Angsana New"/>
          <w:sz w:val="30"/>
          <w:szCs w:val="30"/>
          <w:cs/>
        </w:rPr>
        <w:br/>
      </w:r>
      <w:r w:rsidRPr="00A843CB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A843CB">
        <w:rPr>
          <w:rFonts w:ascii="Angsana New" w:hAnsi="Angsana New" w:hint="cs"/>
          <w:sz w:val="30"/>
          <w:szCs w:val="30"/>
        </w:rPr>
        <w:t xml:space="preserve"> </w:t>
      </w:r>
      <w:r w:rsidR="00EE37D3">
        <w:rPr>
          <w:rFonts w:ascii="Angsana New" w:hAnsi="Angsana New"/>
          <w:sz w:val="30"/>
          <w:szCs w:val="30"/>
        </w:rPr>
        <w:t>4</w:t>
      </w:r>
      <w:r w:rsidRPr="00A843CB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843CB">
        <w:rPr>
          <w:rFonts w:ascii="Angsana New" w:hAnsi="Angsana New" w:hint="cs"/>
          <w:sz w:val="30"/>
          <w:szCs w:val="30"/>
        </w:rPr>
        <w:t xml:space="preserve"> </w:t>
      </w:r>
      <w:r w:rsidR="00EE37D3">
        <w:rPr>
          <w:rFonts w:ascii="Angsana New" w:hAnsi="Angsana New"/>
          <w:sz w:val="30"/>
          <w:szCs w:val="30"/>
        </w:rPr>
        <w:t>5</w:t>
      </w:r>
      <w:r w:rsidRPr="00A843CB">
        <w:rPr>
          <w:rFonts w:ascii="Angsana New" w:hAnsi="Angsana New" w:hint="cs"/>
          <w:sz w:val="30"/>
          <w:szCs w:val="30"/>
          <w:cs/>
        </w:rPr>
        <w:t xml:space="preserve"> 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</w:t>
      </w:r>
    </w:p>
    <w:p w14:paraId="2804F604" w14:textId="00745826" w:rsidR="005A70CB" w:rsidRPr="00252778" w:rsidRDefault="005A70C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15EB7E4" w14:textId="2E55AECE" w:rsidR="008B61AD" w:rsidRPr="00D93034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93034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AF5A01" w:rsidRPr="00D93034">
        <w:rPr>
          <w:rFonts w:ascii="Angsana New" w:hAnsi="Angsana New" w:hint="cs"/>
          <w:spacing w:val="-4"/>
          <w:sz w:val="30"/>
          <w:szCs w:val="30"/>
          <w:cs/>
        </w:rPr>
        <w:t>โยบายการกำหนดราคา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ไม่มีการเปลี่ยนแปลง</w:t>
      </w:r>
      <w:r w:rsidR="00553C0C" w:rsidRPr="00D93034">
        <w:rPr>
          <w:rFonts w:ascii="Angsana New" w:hAnsi="Angsana New" w:hint="cs"/>
          <w:spacing w:val="-4"/>
          <w:sz w:val="30"/>
          <w:szCs w:val="30"/>
          <w:cs/>
        </w:rPr>
        <w:t>อย่างมีสาระสำคัญ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CA70A0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E4020E">
        <w:rPr>
          <w:rFonts w:ascii="Angsana New" w:hAnsi="Angsana New"/>
          <w:spacing w:val="-4"/>
          <w:sz w:val="30"/>
          <w:szCs w:val="30"/>
        </w:rPr>
        <w:t>3</w:t>
      </w:r>
      <w:r w:rsidR="00CA70A0">
        <w:rPr>
          <w:rFonts w:ascii="Angsana New" w:hAnsi="Angsana New"/>
          <w:spacing w:val="-4"/>
          <w:sz w:val="30"/>
          <w:szCs w:val="30"/>
        </w:rPr>
        <w:t>0</w:t>
      </w:r>
      <w:r w:rsidR="0083109A">
        <w:rPr>
          <w:rFonts w:ascii="Angsana New" w:hAnsi="Angsana New"/>
          <w:spacing w:val="-4"/>
          <w:sz w:val="30"/>
          <w:szCs w:val="30"/>
        </w:rPr>
        <w:t xml:space="preserve"> </w:t>
      </w:r>
      <w:r w:rsidR="00CA70A0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126C68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92DC5" w:rsidRPr="00492DC5">
        <w:rPr>
          <w:rFonts w:ascii="Angsana New" w:hAnsi="Angsana New" w:hint="cs"/>
          <w:spacing w:val="-4"/>
          <w:sz w:val="30"/>
          <w:szCs w:val="30"/>
        </w:rPr>
        <w:t>256</w:t>
      </w:r>
      <w:r w:rsidR="00002EC7" w:rsidRPr="00002EC7">
        <w:rPr>
          <w:rFonts w:ascii="Angsana New" w:hAnsi="Angsana New" w:hint="cs"/>
          <w:spacing w:val="-4"/>
          <w:sz w:val="30"/>
          <w:szCs w:val="30"/>
        </w:rPr>
        <w:t>6</w:t>
      </w:r>
    </w:p>
    <w:p w14:paraId="768E4337" w14:textId="43BE2864" w:rsidR="00AA534E" w:rsidRDefault="00AA534E" w:rsidP="00C76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205553" w14:textId="0076388F" w:rsidR="00911EB9" w:rsidRDefault="00911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40"/>
        <w:gridCol w:w="240"/>
        <w:gridCol w:w="1200"/>
        <w:gridCol w:w="246"/>
        <w:gridCol w:w="1193"/>
        <w:gridCol w:w="252"/>
        <w:gridCol w:w="8"/>
        <w:gridCol w:w="1189"/>
      </w:tblGrid>
      <w:tr w:rsidR="0083109A" w:rsidRPr="00BC6A20" w14:paraId="1D1D2B70" w14:textId="77777777" w:rsidTr="008411CD">
        <w:trPr>
          <w:tblHeader/>
        </w:trPr>
        <w:tc>
          <w:tcPr>
            <w:tcW w:w="2078" w:type="pct"/>
            <w:vAlign w:val="bottom"/>
          </w:tcPr>
          <w:p w14:paraId="4EBEA1DB" w14:textId="77777777" w:rsidR="0083109A" w:rsidRPr="00D74B40" w:rsidRDefault="0083109A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lastRenderedPageBreak/>
              <w:br w:type="page"/>
            </w:r>
            <w:r w:rsidRPr="00D74B40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02542208" w14:textId="77777777" w:rsidR="0083109A" w:rsidRPr="00BC6A20" w:rsidRDefault="0083109A" w:rsidP="008411C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70AA4DB7" w14:textId="77777777" w:rsidR="0083109A" w:rsidRPr="00BC6A20" w:rsidRDefault="0083109A" w:rsidP="008411CD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4"/>
            <w:vAlign w:val="bottom"/>
          </w:tcPr>
          <w:p w14:paraId="50746A41" w14:textId="77777777" w:rsidR="0083109A" w:rsidRPr="00BC6A20" w:rsidRDefault="0083109A" w:rsidP="008411C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09A" w:rsidRPr="00BC6A20" w14:paraId="20217091" w14:textId="77777777" w:rsidTr="008411CD">
        <w:trPr>
          <w:tblHeader/>
        </w:trPr>
        <w:tc>
          <w:tcPr>
            <w:tcW w:w="2078" w:type="pct"/>
            <w:vAlign w:val="bottom"/>
          </w:tcPr>
          <w:p w14:paraId="031829C7" w14:textId="2C7D1402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70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A3A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CA7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A70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510772B6" w14:textId="22B57D45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002EC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6" w:type="pct"/>
            <w:vAlign w:val="bottom"/>
          </w:tcPr>
          <w:p w14:paraId="25C88B89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99DC1F7" w14:textId="57201E2F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002EC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" w:type="pct"/>
            <w:vAlign w:val="bottom"/>
          </w:tcPr>
          <w:p w14:paraId="5426E73D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7381E613" w14:textId="615F4F2A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002EC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6" w:type="pct"/>
            <w:gridSpan w:val="2"/>
            <w:vAlign w:val="bottom"/>
          </w:tcPr>
          <w:p w14:paraId="59645BB7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A1F5C36" w14:textId="658E0574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002EC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83109A" w:rsidRPr="00BC6A20" w14:paraId="30D72E60" w14:textId="77777777" w:rsidTr="008411CD">
        <w:trPr>
          <w:trHeight w:val="255"/>
          <w:tblHeader/>
        </w:trPr>
        <w:tc>
          <w:tcPr>
            <w:tcW w:w="2078" w:type="pct"/>
            <w:vAlign w:val="bottom"/>
          </w:tcPr>
          <w:p w14:paraId="3DE82259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pct"/>
            <w:gridSpan w:val="8"/>
            <w:vAlign w:val="bottom"/>
          </w:tcPr>
          <w:p w14:paraId="0D7A889A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109A" w:rsidRPr="00BC6A20" w14:paraId="7226043C" w14:textId="77777777" w:rsidTr="008411CD">
        <w:tc>
          <w:tcPr>
            <w:tcW w:w="2078" w:type="pct"/>
            <w:vAlign w:val="bottom"/>
          </w:tcPr>
          <w:p w14:paraId="4A1AD5B7" w14:textId="77777777" w:rsidR="0083109A" w:rsidRPr="00BC6A20" w:rsidRDefault="0083109A" w:rsidP="00831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0285BA35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5F4525DF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CAB2B4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D369A4D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2CA6001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8D1CCA5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3A4BE51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70A0" w:rsidRPr="00BC6A20" w14:paraId="54C35BFB" w14:textId="77777777" w:rsidTr="008411CD">
        <w:tc>
          <w:tcPr>
            <w:tcW w:w="2078" w:type="pct"/>
            <w:vAlign w:val="bottom"/>
          </w:tcPr>
          <w:p w14:paraId="377D77B2" w14:textId="77777777" w:rsidR="00CA70A0" w:rsidRPr="00BC6A20" w:rsidRDefault="00CA70A0" w:rsidP="00C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6365B1EB" w14:textId="715C5071" w:rsidR="00CA70A0" w:rsidRPr="00BC6A20" w:rsidRDefault="00697062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97062">
              <w:rPr>
                <w:rFonts w:ascii="Angsana New" w:hAnsi="Angsana New" w:hint="cs"/>
                <w:sz w:val="30"/>
                <w:szCs w:val="30"/>
              </w:rPr>
              <w:t>1</w:t>
            </w:r>
            <w:r w:rsidR="00A40335" w:rsidRPr="00A40335">
              <w:rPr>
                <w:rFonts w:ascii="Angsana New" w:hAnsi="Angsana New" w:hint="cs"/>
                <w:sz w:val="30"/>
                <w:szCs w:val="30"/>
              </w:rPr>
              <w:t>9</w:t>
            </w:r>
            <w:r w:rsidR="00646DDC">
              <w:rPr>
                <w:rFonts w:ascii="Angsana New" w:hAnsi="Angsana New"/>
                <w:sz w:val="30"/>
                <w:szCs w:val="30"/>
              </w:rPr>
              <w:t>,</w:t>
            </w:r>
            <w:r w:rsidRPr="00697062">
              <w:rPr>
                <w:rFonts w:ascii="Angsana New" w:hAnsi="Angsana New" w:hint="cs"/>
                <w:sz w:val="30"/>
                <w:szCs w:val="30"/>
              </w:rPr>
              <w:t>5</w:t>
            </w:r>
            <w:r w:rsidR="00A40335" w:rsidRPr="00A40335">
              <w:rPr>
                <w:rFonts w:ascii="Angsana New" w:hAnsi="Angsana New" w:hint="cs"/>
                <w:sz w:val="30"/>
                <w:szCs w:val="30"/>
              </w:rPr>
              <w:t>09</w:t>
            </w:r>
            <w:r w:rsidR="00646DDC">
              <w:rPr>
                <w:rFonts w:ascii="Angsana New" w:hAnsi="Angsana New"/>
                <w:sz w:val="30"/>
                <w:szCs w:val="30"/>
              </w:rPr>
              <w:t>,</w:t>
            </w:r>
            <w:r w:rsidR="00A40335" w:rsidRPr="00A40335">
              <w:rPr>
                <w:rFonts w:ascii="Angsana New" w:hAnsi="Angsana New" w:hint="cs"/>
                <w:sz w:val="30"/>
                <w:szCs w:val="30"/>
              </w:rPr>
              <w:t>87</w:t>
            </w:r>
            <w:r w:rsidRPr="0069706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F675E6F" w14:textId="77777777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9EAEE7" w14:textId="4CEA86B1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29" w:type="pct"/>
            <w:vAlign w:val="bottom"/>
          </w:tcPr>
          <w:p w14:paraId="21A8A0F2" w14:textId="77777777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333343" w14:textId="07120A04" w:rsidR="00CA70A0" w:rsidRPr="00BC6A20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104278E5" w14:textId="77777777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1249DB7" w14:textId="61F2C2BE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70A0" w:rsidRPr="00BC6A20" w14:paraId="5CB79C01" w14:textId="77777777" w:rsidTr="008411CD">
        <w:tc>
          <w:tcPr>
            <w:tcW w:w="2078" w:type="pct"/>
            <w:vAlign w:val="bottom"/>
          </w:tcPr>
          <w:p w14:paraId="65AC989A" w14:textId="77777777" w:rsidR="00CA70A0" w:rsidRPr="00BC6A20" w:rsidRDefault="00CA70A0" w:rsidP="00C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296745C8" w14:textId="714869EE" w:rsidR="00CA70A0" w:rsidRPr="00BC6A20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40,60</w:t>
            </w:r>
            <w:r w:rsidR="00D1253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9ECCA77" w14:textId="77777777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C203C02" w14:textId="5C3E18B4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29" w:type="pct"/>
            <w:vAlign w:val="bottom"/>
          </w:tcPr>
          <w:p w14:paraId="4BAAC71B" w14:textId="77777777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1A5415B" w14:textId="5A16E27D" w:rsidR="00CA70A0" w:rsidRPr="00BC6A20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BC92522" w14:textId="77777777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EA28AE8" w14:textId="3925DD33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70A0" w:rsidRPr="00BC6A20" w14:paraId="49A78EAA" w14:textId="77777777" w:rsidTr="008411CD">
        <w:tc>
          <w:tcPr>
            <w:tcW w:w="2078" w:type="pct"/>
            <w:vAlign w:val="bottom"/>
          </w:tcPr>
          <w:p w14:paraId="0AE8B546" w14:textId="77777777" w:rsidR="00CA70A0" w:rsidRPr="00BC6A20" w:rsidRDefault="00CA70A0" w:rsidP="00C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C7EE8EB" w14:textId="0D526882" w:rsidR="00CA70A0" w:rsidRPr="00BC6A20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619,688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BBA3279" w14:textId="77777777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12F2127" w14:textId="55469A84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129" w:type="pct"/>
            <w:vAlign w:val="bottom"/>
          </w:tcPr>
          <w:p w14:paraId="48179CCD" w14:textId="77777777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CE730D3" w14:textId="3AFBC79A" w:rsidR="00CA70A0" w:rsidRPr="00BC6A20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C48EC03" w14:textId="77777777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493155D" w14:textId="7CA3AFC3" w:rsidR="00CA70A0" w:rsidRPr="00BC6A20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70A0" w:rsidRPr="00B165D6" w14:paraId="1907957A" w14:textId="77777777" w:rsidTr="008411CD">
        <w:tc>
          <w:tcPr>
            <w:tcW w:w="2078" w:type="pct"/>
            <w:vAlign w:val="bottom"/>
          </w:tcPr>
          <w:p w14:paraId="3C18EF97" w14:textId="77777777" w:rsidR="00CA70A0" w:rsidRPr="0082412F" w:rsidRDefault="00CA70A0" w:rsidP="00C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23AC59E9" w14:textId="0B0B53CD" w:rsidR="00CA70A0" w:rsidRPr="0082412F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115,274</w:t>
            </w:r>
          </w:p>
        </w:tc>
        <w:tc>
          <w:tcPr>
            <w:tcW w:w="126" w:type="pct"/>
            <w:vAlign w:val="bottom"/>
          </w:tcPr>
          <w:p w14:paraId="26020242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361D63D0" w14:textId="7F4FD753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29" w:type="pct"/>
            <w:vAlign w:val="bottom"/>
          </w:tcPr>
          <w:p w14:paraId="208AE121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AEB7C2B" w14:textId="682531E4" w:rsidR="00CA70A0" w:rsidRPr="0082412F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707348C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A7797CE" w14:textId="2E9ABB8F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70A0" w:rsidRPr="00B165D6" w14:paraId="624A538E" w14:textId="77777777" w:rsidTr="008411CD">
        <w:tc>
          <w:tcPr>
            <w:tcW w:w="2078" w:type="pct"/>
            <w:vAlign w:val="bottom"/>
          </w:tcPr>
          <w:p w14:paraId="52FE226A" w14:textId="77777777" w:rsidR="00CA70A0" w:rsidRPr="0082412F" w:rsidRDefault="00CA70A0" w:rsidP="00C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A7B2614" w14:textId="7BD06125" w:rsidR="00CA70A0" w:rsidRPr="0082412F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659,281</w:t>
            </w:r>
          </w:p>
        </w:tc>
        <w:tc>
          <w:tcPr>
            <w:tcW w:w="126" w:type="pct"/>
            <w:vAlign w:val="bottom"/>
          </w:tcPr>
          <w:p w14:paraId="6170CAD8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3F22AACB" w14:textId="35049000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  <w:tc>
          <w:tcPr>
            <w:tcW w:w="129" w:type="pct"/>
            <w:vAlign w:val="bottom"/>
          </w:tcPr>
          <w:p w14:paraId="2FFEFDEC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46007D8" w14:textId="75F7D496" w:rsidR="00CA70A0" w:rsidRPr="0082412F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319E3C0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3432760" w14:textId="011A3033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70A0" w:rsidRPr="00B165D6" w14:paraId="367073E2" w14:textId="77777777" w:rsidTr="008411CD">
        <w:tc>
          <w:tcPr>
            <w:tcW w:w="2078" w:type="pct"/>
            <w:vAlign w:val="bottom"/>
          </w:tcPr>
          <w:p w14:paraId="58746BF1" w14:textId="77777777" w:rsidR="00CA70A0" w:rsidRPr="0082412F" w:rsidRDefault="00CA70A0" w:rsidP="00C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1" w:type="pct"/>
            <w:vAlign w:val="bottom"/>
          </w:tcPr>
          <w:p w14:paraId="055DD1F9" w14:textId="708418E7" w:rsidR="00CA70A0" w:rsidRPr="0082412F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126" w:type="pct"/>
            <w:vAlign w:val="bottom"/>
          </w:tcPr>
          <w:p w14:paraId="7B4CF3A0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22B4DD7" w14:textId="0B152BCA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29" w:type="pct"/>
            <w:vAlign w:val="bottom"/>
          </w:tcPr>
          <w:p w14:paraId="62560FBD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A6AF50" w14:textId="3FA379C0" w:rsidR="00CA70A0" w:rsidRPr="0082412F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7A047E3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AF28F4E" w14:textId="64B7C06F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70A0" w:rsidRPr="00B165D6" w14:paraId="7D36F810" w14:textId="77777777" w:rsidTr="008411CD">
        <w:tc>
          <w:tcPr>
            <w:tcW w:w="2078" w:type="pct"/>
            <w:vAlign w:val="bottom"/>
          </w:tcPr>
          <w:p w14:paraId="131A890F" w14:textId="77777777" w:rsidR="00CA70A0" w:rsidRPr="0082412F" w:rsidRDefault="00CA70A0" w:rsidP="00CA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7C08C3C3" w14:textId="68ACF48D" w:rsidR="00CA70A0" w:rsidRPr="0082412F" w:rsidRDefault="00646DDC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1,503</w:t>
            </w:r>
          </w:p>
        </w:tc>
        <w:tc>
          <w:tcPr>
            <w:tcW w:w="126" w:type="pct"/>
            <w:vAlign w:val="bottom"/>
          </w:tcPr>
          <w:p w14:paraId="774AFC55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BF49AF" w14:textId="463DAB6A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29" w:type="pct"/>
            <w:vAlign w:val="bottom"/>
          </w:tcPr>
          <w:p w14:paraId="4F7A7B57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8DA9E5C" w14:textId="5A6C6C52" w:rsidR="00CA70A0" w:rsidRPr="00E35CB3" w:rsidRDefault="00646DDC" w:rsidP="0064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2" w:type="pct"/>
            <w:vAlign w:val="bottom"/>
          </w:tcPr>
          <w:p w14:paraId="65F9FC85" w14:textId="77777777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25976FF" w14:textId="785E4D18" w:rsidR="00CA70A0" w:rsidRPr="0082412F" w:rsidRDefault="00CA70A0" w:rsidP="00CA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646DDC" w:rsidRPr="006B2EB6" w14:paraId="269336FD" w14:textId="77777777" w:rsidTr="008411CD">
        <w:trPr>
          <w:trHeight w:val="111"/>
        </w:trPr>
        <w:tc>
          <w:tcPr>
            <w:tcW w:w="2078" w:type="pct"/>
            <w:vAlign w:val="bottom"/>
          </w:tcPr>
          <w:p w14:paraId="40D77F70" w14:textId="2201A358" w:rsidR="00646DDC" w:rsidRPr="006B2EB6" w:rsidRDefault="00646DDC" w:rsidP="0064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2640CED2" w14:textId="7A543961" w:rsidR="00646DDC" w:rsidRPr="006B2EB6" w:rsidRDefault="00697062" w:rsidP="0064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7062">
              <w:rPr>
                <w:rFonts w:ascii="Angsana New" w:hAnsi="Angsana New" w:hint="cs"/>
                <w:sz w:val="30"/>
                <w:szCs w:val="30"/>
              </w:rPr>
              <w:t>13</w:t>
            </w:r>
            <w:r w:rsidR="00646DDC">
              <w:rPr>
                <w:rFonts w:ascii="Angsana New" w:hAnsi="Angsana New"/>
                <w:sz w:val="30"/>
                <w:szCs w:val="30"/>
              </w:rPr>
              <w:t>,087</w:t>
            </w:r>
          </w:p>
        </w:tc>
        <w:tc>
          <w:tcPr>
            <w:tcW w:w="126" w:type="pct"/>
            <w:vAlign w:val="bottom"/>
          </w:tcPr>
          <w:p w14:paraId="1F4B0DAE" w14:textId="77777777" w:rsidR="00646DDC" w:rsidRPr="006B2EB6" w:rsidRDefault="00646DDC" w:rsidP="0064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D589951" w14:textId="6A073038" w:rsidR="00646DDC" w:rsidRPr="006B2EB6" w:rsidRDefault="00646DDC" w:rsidP="0064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AFE6861" w14:textId="77777777" w:rsidR="00646DDC" w:rsidRPr="006B2EB6" w:rsidRDefault="00646DDC" w:rsidP="0064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CF734AB" w14:textId="4CC6DA12" w:rsidR="00646DDC" w:rsidRPr="006B2EB6" w:rsidRDefault="00697062" w:rsidP="0064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697062">
              <w:rPr>
                <w:rFonts w:ascii="Angsana New" w:hAnsi="Angsana New" w:hint="cs"/>
                <w:sz w:val="30"/>
                <w:szCs w:val="30"/>
              </w:rPr>
              <w:t>13</w:t>
            </w:r>
            <w:r w:rsidR="00646DDC">
              <w:rPr>
                <w:rFonts w:ascii="Angsana New" w:hAnsi="Angsana New"/>
                <w:sz w:val="30"/>
                <w:szCs w:val="30"/>
              </w:rPr>
              <w:t>,087</w:t>
            </w:r>
          </w:p>
        </w:tc>
        <w:tc>
          <w:tcPr>
            <w:tcW w:w="132" w:type="pct"/>
            <w:vAlign w:val="bottom"/>
          </w:tcPr>
          <w:p w14:paraId="72AC5F75" w14:textId="77777777" w:rsidR="00646DDC" w:rsidRPr="006B2EB6" w:rsidRDefault="00646DDC" w:rsidP="0064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9D6F574" w14:textId="7D828CF1" w:rsidR="00646DDC" w:rsidRPr="006B2EB6" w:rsidRDefault="00646DDC" w:rsidP="0064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DDC" w:rsidRPr="00A917FC" w14:paraId="5F07CB18" w14:textId="77777777" w:rsidTr="00D12536">
        <w:trPr>
          <w:trHeight w:val="110"/>
        </w:trPr>
        <w:tc>
          <w:tcPr>
            <w:tcW w:w="2078" w:type="pct"/>
            <w:vAlign w:val="bottom"/>
          </w:tcPr>
          <w:p w14:paraId="54338770" w14:textId="77777777" w:rsidR="00646DDC" w:rsidRPr="00A917FC" w:rsidRDefault="00646DDC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</w:rPr>
            </w:pPr>
          </w:p>
        </w:tc>
        <w:tc>
          <w:tcPr>
            <w:tcW w:w="651" w:type="pct"/>
            <w:vAlign w:val="bottom"/>
          </w:tcPr>
          <w:p w14:paraId="57DFB0D2" w14:textId="77777777" w:rsidR="00646DDC" w:rsidRPr="00A917FC" w:rsidRDefault="00646DDC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cs/>
              </w:rPr>
            </w:pPr>
          </w:p>
        </w:tc>
        <w:tc>
          <w:tcPr>
            <w:tcW w:w="126" w:type="pct"/>
            <w:vAlign w:val="bottom"/>
          </w:tcPr>
          <w:p w14:paraId="3B8F6006" w14:textId="77777777" w:rsidR="00646DDC" w:rsidRPr="00A917FC" w:rsidRDefault="00646DDC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</w:rPr>
            </w:pPr>
          </w:p>
        </w:tc>
        <w:tc>
          <w:tcPr>
            <w:tcW w:w="630" w:type="pct"/>
            <w:vAlign w:val="bottom"/>
          </w:tcPr>
          <w:p w14:paraId="0663AA10" w14:textId="77777777" w:rsidR="00646DDC" w:rsidRPr="00A917FC" w:rsidRDefault="00646DDC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cs/>
              </w:rPr>
            </w:pPr>
          </w:p>
        </w:tc>
        <w:tc>
          <w:tcPr>
            <w:tcW w:w="129" w:type="pct"/>
            <w:vAlign w:val="bottom"/>
          </w:tcPr>
          <w:p w14:paraId="387FE029" w14:textId="77777777" w:rsidR="00646DDC" w:rsidRPr="00A917FC" w:rsidRDefault="00646DDC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</w:rPr>
            </w:pPr>
          </w:p>
        </w:tc>
        <w:tc>
          <w:tcPr>
            <w:tcW w:w="626" w:type="pct"/>
            <w:vAlign w:val="bottom"/>
          </w:tcPr>
          <w:p w14:paraId="1CC74F27" w14:textId="77777777" w:rsidR="00646DDC" w:rsidRPr="00A917FC" w:rsidRDefault="00646DDC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cs/>
              </w:rPr>
            </w:pPr>
          </w:p>
        </w:tc>
        <w:tc>
          <w:tcPr>
            <w:tcW w:w="132" w:type="pct"/>
            <w:vAlign w:val="bottom"/>
          </w:tcPr>
          <w:p w14:paraId="25343EDF" w14:textId="77777777" w:rsidR="00646DDC" w:rsidRPr="00A917FC" w:rsidRDefault="00646DDC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05CB139" w14:textId="77777777" w:rsidR="00646DDC" w:rsidRPr="00A917FC" w:rsidRDefault="00646DDC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cs/>
              </w:rPr>
            </w:pPr>
          </w:p>
        </w:tc>
      </w:tr>
      <w:tr w:rsidR="004A30A4" w:rsidRPr="00B165D6" w14:paraId="77F24D8E" w14:textId="77777777" w:rsidTr="008411CD">
        <w:tc>
          <w:tcPr>
            <w:tcW w:w="2078" w:type="pct"/>
            <w:vAlign w:val="bottom"/>
          </w:tcPr>
          <w:p w14:paraId="78B14533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43B8A5B2" w14:textId="3CE33889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DB9745C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EB1A6F7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305F3EC1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0F730AD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36135063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DFFC341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0771" w:rsidRPr="00B165D6" w14:paraId="68332B88" w14:textId="77777777" w:rsidTr="008411CD">
        <w:tc>
          <w:tcPr>
            <w:tcW w:w="2078" w:type="pct"/>
            <w:vAlign w:val="bottom"/>
          </w:tcPr>
          <w:p w14:paraId="25964297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10855407" w14:textId="7E6BB150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65F55AB8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0A63E4E" w14:textId="2058A5D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4B0FAAB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48D6523" w14:textId="5137D14C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85,931</w:t>
            </w:r>
          </w:p>
        </w:tc>
        <w:tc>
          <w:tcPr>
            <w:tcW w:w="132" w:type="pct"/>
            <w:vAlign w:val="bottom"/>
          </w:tcPr>
          <w:p w14:paraId="5F6DC295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0CECA4A" w14:textId="22541A04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D50771" w:rsidRPr="00B165D6" w14:paraId="0FF6B43E" w14:textId="77777777" w:rsidTr="008411CD">
        <w:tc>
          <w:tcPr>
            <w:tcW w:w="2078" w:type="pct"/>
            <w:vAlign w:val="bottom"/>
          </w:tcPr>
          <w:p w14:paraId="0E19F885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155FC050" w14:textId="047E4D6A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561872B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98B48BF" w14:textId="03DEF34A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F72B634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EC4DB87" w14:textId="555B1286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62,010</w:t>
            </w:r>
          </w:p>
        </w:tc>
        <w:tc>
          <w:tcPr>
            <w:tcW w:w="132" w:type="pct"/>
            <w:vAlign w:val="bottom"/>
          </w:tcPr>
          <w:p w14:paraId="6126C6CC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7A56A96" w14:textId="0F76C3BA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D50771" w:rsidRPr="00B165D6" w14:paraId="0C32DBA7" w14:textId="77777777" w:rsidTr="008411CD">
        <w:tc>
          <w:tcPr>
            <w:tcW w:w="2078" w:type="pct"/>
            <w:vAlign w:val="bottom"/>
          </w:tcPr>
          <w:p w14:paraId="066D6766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E24625D" w14:textId="7C6C9F04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4DE4700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E56B434" w14:textId="1B280A9E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7F4BE343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D5A8045" w14:textId="54A22C1B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997,92</w:t>
            </w:r>
            <w:r w:rsidR="00D125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" w:type="pct"/>
            <w:vAlign w:val="bottom"/>
          </w:tcPr>
          <w:p w14:paraId="33F7A584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E95999C" w14:textId="5A3F79DB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D50771" w:rsidRPr="00B165D6" w14:paraId="371BD4A8" w14:textId="77777777" w:rsidTr="008411CD">
        <w:tc>
          <w:tcPr>
            <w:tcW w:w="2078" w:type="pct"/>
            <w:vAlign w:val="bottom"/>
          </w:tcPr>
          <w:p w14:paraId="16215150" w14:textId="77777777" w:rsidR="00D50771" w:rsidRPr="00840EA3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17393405" w14:textId="6E1D4F8A" w:rsidR="00D50771" w:rsidRPr="00840EA3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88D6203" w14:textId="77777777" w:rsidR="00D50771" w:rsidRPr="00840EA3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F5B76D" w14:textId="6A2C13BB" w:rsidR="00D50771" w:rsidRPr="00840EA3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78A9C21" w14:textId="77777777" w:rsidR="00D50771" w:rsidRPr="00840EA3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B945510" w14:textId="27BFA6B8" w:rsidR="00D50771" w:rsidRPr="00840EA3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42,970</w:t>
            </w:r>
          </w:p>
        </w:tc>
        <w:tc>
          <w:tcPr>
            <w:tcW w:w="132" w:type="pct"/>
            <w:vAlign w:val="bottom"/>
          </w:tcPr>
          <w:p w14:paraId="44900DB2" w14:textId="77777777" w:rsidR="00D50771" w:rsidRPr="00840EA3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56A390F" w14:textId="5032A4BE" w:rsidR="00D50771" w:rsidRPr="00840EA3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4A30A4" w:rsidRPr="00A917FC" w14:paraId="0FD6E339" w14:textId="77777777" w:rsidTr="008411CD">
        <w:tc>
          <w:tcPr>
            <w:tcW w:w="2078" w:type="pct"/>
            <w:vAlign w:val="bottom"/>
          </w:tcPr>
          <w:p w14:paraId="41BA1390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51" w:type="pct"/>
            <w:vAlign w:val="bottom"/>
          </w:tcPr>
          <w:p w14:paraId="1A8D4FAF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26" w:type="pct"/>
            <w:vAlign w:val="bottom"/>
          </w:tcPr>
          <w:p w14:paraId="3A36B448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30" w:type="pct"/>
            <w:vAlign w:val="bottom"/>
          </w:tcPr>
          <w:p w14:paraId="5FAF017A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29" w:type="pct"/>
            <w:vAlign w:val="bottom"/>
          </w:tcPr>
          <w:p w14:paraId="57D87E8F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26" w:type="pct"/>
            <w:vAlign w:val="bottom"/>
          </w:tcPr>
          <w:p w14:paraId="277C1A9A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2" w:type="pct"/>
            <w:vAlign w:val="bottom"/>
          </w:tcPr>
          <w:p w14:paraId="5F1559F0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1283DC7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4A30A4" w:rsidRPr="00B165D6" w14:paraId="503A096A" w14:textId="77777777" w:rsidTr="008411CD">
        <w:trPr>
          <w:trHeight w:val="173"/>
        </w:trPr>
        <w:tc>
          <w:tcPr>
            <w:tcW w:w="2078" w:type="pct"/>
            <w:vAlign w:val="bottom"/>
          </w:tcPr>
          <w:p w14:paraId="41D7B2B6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0AEFC20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2AF2DB63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1D726D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5F95FE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AE0959A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4D824D1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30920BF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771" w:rsidRPr="00B165D6" w14:paraId="3804C9CC" w14:textId="77777777" w:rsidTr="008411CD">
        <w:trPr>
          <w:trHeight w:val="191"/>
        </w:trPr>
        <w:tc>
          <w:tcPr>
            <w:tcW w:w="2078" w:type="pct"/>
            <w:vAlign w:val="bottom"/>
          </w:tcPr>
          <w:p w14:paraId="5D881307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484EE67C" w14:textId="6F2F8A66" w:rsidR="00D50771" w:rsidRPr="0082412F" w:rsidRDefault="00646DDC" w:rsidP="00D507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</w:t>
            </w:r>
            <w:r w:rsidR="00D125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  <w:vAlign w:val="bottom"/>
          </w:tcPr>
          <w:p w14:paraId="15ECEEF4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D97BA31" w14:textId="0E8B5034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29" w:type="pct"/>
            <w:vAlign w:val="bottom"/>
          </w:tcPr>
          <w:p w14:paraId="00CEC272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7063E52" w14:textId="737F15D4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</w:t>
            </w:r>
            <w:r w:rsidR="00D125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pct"/>
            <w:vAlign w:val="bottom"/>
          </w:tcPr>
          <w:p w14:paraId="65919E63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E763610" w14:textId="7689647B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D50771" w:rsidRPr="00B165D6" w14:paraId="4002ED1B" w14:textId="77777777" w:rsidTr="008411CD">
        <w:trPr>
          <w:trHeight w:val="191"/>
        </w:trPr>
        <w:tc>
          <w:tcPr>
            <w:tcW w:w="2078" w:type="pct"/>
            <w:vAlign w:val="bottom"/>
          </w:tcPr>
          <w:p w14:paraId="2ABE639D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650042F8" w14:textId="1CF034F8" w:rsidR="00D50771" w:rsidRPr="0082412F" w:rsidRDefault="00646DDC" w:rsidP="00D507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3,167</w:t>
            </w:r>
          </w:p>
        </w:tc>
        <w:tc>
          <w:tcPr>
            <w:tcW w:w="126" w:type="pct"/>
            <w:vAlign w:val="bottom"/>
          </w:tcPr>
          <w:p w14:paraId="56160221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55C8441" w14:textId="1190A0A7" w:rsidR="00D50771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29" w:type="pct"/>
            <w:vAlign w:val="bottom"/>
          </w:tcPr>
          <w:p w14:paraId="694A8A67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BAC749F" w14:textId="60B976CC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3,167</w:t>
            </w:r>
          </w:p>
        </w:tc>
        <w:tc>
          <w:tcPr>
            <w:tcW w:w="132" w:type="pct"/>
            <w:vAlign w:val="bottom"/>
          </w:tcPr>
          <w:p w14:paraId="5202E47B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404321A" w14:textId="0FE0B673" w:rsidR="00D50771" w:rsidRPr="00492DC5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D50771" w:rsidRPr="00B165D6" w14:paraId="0CBA5192" w14:textId="77777777" w:rsidTr="008411CD">
        <w:trPr>
          <w:trHeight w:val="191"/>
        </w:trPr>
        <w:tc>
          <w:tcPr>
            <w:tcW w:w="2078" w:type="pct"/>
            <w:vAlign w:val="bottom"/>
          </w:tcPr>
          <w:p w14:paraId="4B4F0098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30D6B49E" w14:textId="462CCEC2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7DBCC5E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63C0A1E" w14:textId="746FDE43" w:rsidR="00D50771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85CDDD1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DB66841" w14:textId="43BE2C56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17,997</w:t>
            </w:r>
          </w:p>
        </w:tc>
        <w:tc>
          <w:tcPr>
            <w:tcW w:w="132" w:type="pct"/>
            <w:vAlign w:val="bottom"/>
          </w:tcPr>
          <w:p w14:paraId="49CA4A79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097DB05" w14:textId="3AC425AE" w:rsidR="00D50771" w:rsidRPr="00492DC5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4A30A4" w:rsidRPr="00A917FC" w14:paraId="2589CFF4" w14:textId="77777777" w:rsidTr="00D12536">
        <w:trPr>
          <w:trHeight w:val="66"/>
        </w:trPr>
        <w:tc>
          <w:tcPr>
            <w:tcW w:w="2078" w:type="pct"/>
            <w:vAlign w:val="bottom"/>
          </w:tcPr>
          <w:p w14:paraId="62D8002A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51" w:type="pct"/>
            <w:vAlign w:val="bottom"/>
          </w:tcPr>
          <w:p w14:paraId="138B38F5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5F14BF7B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30" w:type="pct"/>
            <w:vAlign w:val="bottom"/>
          </w:tcPr>
          <w:p w14:paraId="3A02BF87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167A82D3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26" w:type="pct"/>
            <w:vAlign w:val="bottom"/>
          </w:tcPr>
          <w:p w14:paraId="74F997E4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32" w:type="pct"/>
            <w:vAlign w:val="bottom"/>
          </w:tcPr>
          <w:p w14:paraId="2644EB5C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D05E0B2" w14:textId="77777777" w:rsidR="004A30A4" w:rsidRPr="00A917FC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</w:tr>
      <w:tr w:rsidR="004A30A4" w:rsidRPr="00B165D6" w14:paraId="0A3328D8" w14:textId="77777777" w:rsidTr="008411CD">
        <w:trPr>
          <w:trHeight w:val="137"/>
        </w:trPr>
        <w:tc>
          <w:tcPr>
            <w:tcW w:w="2078" w:type="pct"/>
            <w:vAlign w:val="bottom"/>
          </w:tcPr>
          <w:p w14:paraId="32FB7B77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74BC4411" w14:textId="77777777" w:rsidR="004A30A4" w:rsidRPr="0082412F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758C3716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F2A2B06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2FC14B8A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57BB61D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16064D3B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ACD89FB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0771" w:rsidRPr="00B165D6" w14:paraId="27BBB9E7" w14:textId="77777777" w:rsidTr="008411CD">
        <w:trPr>
          <w:trHeight w:val="137"/>
        </w:trPr>
        <w:tc>
          <w:tcPr>
            <w:tcW w:w="2078" w:type="pct"/>
            <w:vAlign w:val="bottom"/>
          </w:tcPr>
          <w:p w14:paraId="67B2A4F5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B6F3793" w14:textId="4E4A2C52" w:rsidR="00D50771" w:rsidRPr="0082412F" w:rsidRDefault="00646DDC" w:rsidP="00D507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126" w:type="pct"/>
            <w:vAlign w:val="bottom"/>
          </w:tcPr>
          <w:p w14:paraId="04B3E3D0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4375B23" w14:textId="70CA7180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129" w:type="pct"/>
            <w:vAlign w:val="bottom"/>
          </w:tcPr>
          <w:p w14:paraId="5AB00682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DF69D4B" w14:textId="2CCA29F3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  <w:vAlign w:val="bottom"/>
          </w:tcPr>
          <w:p w14:paraId="68FD0795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E18C7F4" w14:textId="14A774BC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771" w:rsidRPr="00B165D6" w14:paraId="17B819C9" w14:textId="77777777" w:rsidTr="008411CD">
        <w:tc>
          <w:tcPr>
            <w:tcW w:w="2078" w:type="pct"/>
            <w:vAlign w:val="bottom"/>
          </w:tcPr>
          <w:p w14:paraId="67D799B9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553140FF" w14:textId="431C884F" w:rsidR="00D50771" w:rsidRPr="0082412F" w:rsidRDefault="00B47B41" w:rsidP="00D507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129,035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D975AF7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8997E4" w14:textId="2171357C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129" w:type="pct"/>
            <w:vAlign w:val="bottom"/>
          </w:tcPr>
          <w:p w14:paraId="4394B75B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B4AFA5F" w14:textId="69450AD6" w:rsidR="00D50771" w:rsidRPr="0082412F" w:rsidRDefault="00697062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97062">
              <w:rPr>
                <w:rFonts w:ascii="Angsana New" w:hAnsi="Angsana New" w:hint="cs"/>
                <w:sz w:val="30"/>
                <w:szCs w:val="30"/>
              </w:rPr>
              <w:t>111</w:t>
            </w:r>
            <w:r w:rsidR="00646DDC">
              <w:rPr>
                <w:rFonts w:ascii="Angsana New" w:hAnsi="Angsana New"/>
                <w:sz w:val="30"/>
                <w:szCs w:val="30"/>
              </w:rPr>
              <w:t>,504</w:t>
            </w:r>
          </w:p>
        </w:tc>
        <w:tc>
          <w:tcPr>
            <w:tcW w:w="132" w:type="pct"/>
            <w:vAlign w:val="bottom"/>
          </w:tcPr>
          <w:p w14:paraId="4673DFF5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663A4DA" w14:textId="7736086A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D50771" w:rsidRPr="00B165D6" w14:paraId="5398E2E6" w14:textId="77777777" w:rsidTr="008411CD">
        <w:tc>
          <w:tcPr>
            <w:tcW w:w="2078" w:type="pct"/>
            <w:vAlign w:val="bottom"/>
          </w:tcPr>
          <w:p w14:paraId="0CC1FEA7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952FCDA" w14:textId="01298302" w:rsidR="00D50771" w:rsidRPr="0082412F" w:rsidRDefault="00646DDC" w:rsidP="00D507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35,18</w:t>
            </w:r>
            <w:r w:rsidR="00D1253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FBAE2CE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F9BC7BC" w14:textId="0F1DA4CD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29" w:type="pct"/>
            <w:vAlign w:val="bottom"/>
          </w:tcPr>
          <w:p w14:paraId="264A5B67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DA14BAC" w14:textId="4A0D990B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35,18</w:t>
            </w:r>
            <w:r w:rsidR="00D1253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" w:type="pct"/>
            <w:vAlign w:val="bottom"/>
          </w:tcPr>
          <w:p w14:paraId="7FE0C35F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CB4150F" w14:textId="6EEDCC95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D50771" w:rsidRPr="00B165D6" w14:paraId="5A0FE6E5" w14:textId="77777777" w:rsidTr="008411CD">
        <w:tc>
          <w:tcPr>
            <w:tcW w:w="2078" w:type="pct"/>
            <w:vAlign w:val="bottom"/>
          </w:tcPr>
          <w:p w14:paraId="5B6F324A" w14:textId="40D06C2D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53E915B3" w14:textId="678E6265" w:rsidR="00D50771" w:rsidRPr="0082412F" w:rsidRDefault="00646DDC" w:rsidP="0009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FF2658C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12E6675" w14:textId="7F47FC46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C1D4BA0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AEB3103" w14:textId="50FDC124" w:rsidR="00D50771" w:rsidRPr="0082412F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59,045</w:t>
            </w:r>
          </w:p>
        </w:tc>
        <w:tc>
          <w:tcPr>
            <w:tcW w:w="132" w:type="pct"/>
            <w:vAlign w:val="bottom"/>
          </w:tcPr>
          <w:p w14:paraId="6BC41714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CB6560C" w14:textId="33CE568F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045</w:t>
            </w:r>
          </w:p>
        </w:tc>
      </w:tr>
      <w:tr w:rsidR="00D50771" w:rsidRPr="00B165D6" w14:paraId="64B30A47" w14:textId="77777777" w:rsidTr="008411CD">
        <w:tc>
          <w:tcPr>
            <w:tcW w:w="2078" w:type="pct"/>
            <w:vAlign w:val="bottom"/>
          </w:tcPr>
          <w:p w14:paraId="2B457489" w14:textId="77777777" w:rsidR="00D50771" w:rsidRPr="0082412F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22948396" w14:textId="06A5196E" w:rsidR="00D50771" w:rsidRPr="00357E78" w:rsidRDefault="00646DDC" w:rsidP="00D507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27,417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688E6D6" w14:textId="77777777" w:rsidR="00D50771" w:rsidRPr="00357E78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D0C7550" w14:textId="07A6054A" w:rsidR="00D50771" w:rsidRPr="00357E78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129" w:type="pct"/>
            <w:vAlign w:val="bottom"/>
          </w:tcPr>
          <w:p w14:paraId="21FD422D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BE07019" w14:textId="31E7679B" w:rsidR="00D50771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C3927F4" w14:textId="77777777" w:rsidR="00D50771" w:rsidRPr="0082412F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7BE904E" w14:textId="0DDB6B1E" w:rsidR="00D50771" w:rsidRPr="00492DC5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771" w:rsidRPr="00B165D6" w14:paraId="55B6FFD5" w14:textId="77777777" w:rsidTr="008411CD">
        <w:tc>
          <w:tcPr>
            <w:tcW w:w="2078" w:type="pct"/>
            <w:vAlign w:val="bottom"/>
          </w:tcPr>
          <w:p w14:paraId="439E2F11" w14:textId="77777777" w:rsidR="00D50771" w:rsidRPr="00DC1820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268080E2" w14:textId="3B58F11C" w:rsidR="00D50771" w:rsidRPr="00357E78" w:rsidRDefault="00646DDC" w:rsidP="00D507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6,678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ADD328C" w14:textId="77777777" w:rsidR="00D50771" w:rsidRPr="00357E78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2E8F38A" w14:textId="0725A51A" w:rsidR="00D50771" w:rsidRPr="00357E78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29" w:type="pct"/>
            <w:vAlign w:val="bottom"/>
          </w:tcPr>
          <w:p w14:paraId="3DD39DF8" w14:textId="77777777" w:rsidR="00D50771" w:rsidRPr="00DC1820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A600CB5" w14:textId="157E83DF" w:rsidR="00D50771" w:rsidRPr="00DC1820" w:rsidRDefault="00646DDC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1D475E3" w14:textId="77777777" w:rsidR="00D50771" w:rsidRPr="00DC1820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EBB624D" w14:textId="35A91618" w:rsidR="00D50771" w:rsidRPr="00DC1820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30A4" w:rsidRPr="006B2EB6" w14:paraId="0B4A543A" w14:textId="77777777" w:rsidTr="008411CD">
        <w:tc>
          <w:tcPr>
            <w:tcW w:w="2078" w:type="pct"/>
            <w:vAlign w:val="bottom"/>
          </w:tcPr>
          <w:p w14:paraId="688182BE" w14:textId="199FB0B5" w:rsidR="004A30A4" w:rsidRPr="006B2EB6" w:rsidRDefault="000A77C3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ค่าบริการการจัดการ</w:t>
            </w:r>
          </w:p>
        </w:tc>
        <w:tc>
          <w:tcPr>
            <w:tcW w:w="651" w:type="pct"/>
            <w:vAlign w:val="bottom"/>
          </w:tcPr>
          <w:p w14:paraId="4B81903C" w14:textId="3C84AB0F" w:rsidR="004A30A4" w:rsidRPr="006B2EB6" w:rsidRDefault="00646DDC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17,702</w:t>
            </w:r>
          </w:p>
        </w:tc>
        <w:tc>
          <w:tcPr>
            <w:tcW w:w="126" w:type="pct"/>
            <w:vAlign w:val="bottom"/>
          </w:tcPr>
          <w:p w14:paraId="44872623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FCEEC7A" w14:textId="64DDDEC1" w:rsidR="004A30A4" w:rsidRPr="006B2EB6" w:rsidRDefault="00D50771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052BD0B" w14:textId="77777777" w:rsidR="004A30A4" w:rsidRPr="006B2EB6" w:rsidRDefault="004A30A4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12B15BA" w14:textId="3195BE55" w:rsidR="004A30A4" w:rsidRPr="006B2EB6" w:rsidRDefault="00646DDC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CED6C64" w14:textId="77777777" w:rsidR="004A30A4" w:rsidRPr="006B2EB6" w:rsidRDefault="004A30A4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B6420C7" w14:textId="32C17967" w:rsidR="004A30A4" w:rsidRPr="006B2EB6" w:rsidRDefault="00D50771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7290" w:rsidRPr="00B165D6" w14:paraId="29623776" w14:textId="77777777" w:rsidTr="008411CD">
        <w:tc>
          <w:tcPr>
            <w:tcW w:w="2078" w:type="pct"/>
            <w:vAlign w:val="bottom"/>
          </w:tcPr>
          <w:p w14:paraId="0D4AB2C4" w14:textId="72216A8D" w:rsidR="001B7290" w:rsidRPr="00646DDC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6DD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05B8B394" w14:textId="3A2F6573" w:rsidR="001B7290" w:rsidRPr="00646DDC" w:rsidRDefault="004F4CF4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9CDF099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C93E5C7" w14:textId="1BFFBA3E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vAlign w:val="bottom"/>
          </w:tcPr>
          <w:p w14:paraId="20E2CA5D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77A236C" w14:textId="78747D83" w:rsidR="001B7290" w:rsidRPr="0082412F" w:rsidRDefault="004F4CF4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32" w:type="pct"/>
            <w:vAlign w:val="bottom"/>
          </w:tcPr>
          <w:p w14:paraId="63ADA8F5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837A283" w14:textId="59BC6DB9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B7290" w:rsidRPr="00B165D6" w14:paraId="2565E857" w14:textId="77777777" w:rsidTr="008411CD">
        <w:tc>
          <w:tcPr>
            <w:tcW w:w="2078" w:type="pct"/>
            <w:vAlign w:val="bottom"/>
          </w:tcPr>
          <w:p w14:paraId="1AC6E8C7" w14:textId="299160FB" w:rsidR="001B7290" w:rsidRPr="00646DDC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D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51" w:type="pct"/>
            <w:vAlign w:val="bottom"/>
          </w:tcPr>
          <w:p w14:paraId="5BDCD6C2" w14:textId="77777777" w:rsidR="001B7290" w:rsidRPr="0082412F" w:rsidRDefault="001B7290" w:rsidP="001B72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227C0B8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A19306F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0363C0C9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4E783D0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60B87D28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0A64305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290" w:rsidRPr="00343DE2" w14:paraId="6D017011" w14:textId="77777777" w:rsidTr="008411CD">
        <w:tc>
          <w:tcPr>
            <w:tcW w:w="2078" w:type="pct"/>
            <w:vAlign w:val="bottom"/>
          </w:tcPr>
          <w:p w14:paraId="518F1D0F" w14:textId="0D0F2106" w:rsidR="001B7290" w:rsidRPr="00343DE2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3DE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7A5A9EEA" w14:textId="2296BAC3" w:rsidR="001B7290" w:rsidRPr="00343DE2" w:rsidRDefault="00697062" w:rsidP="001B72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3DE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18F6861" w14:textId="77777777" w:rsidR="001B7290" w:rsidRPr="00343DE2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5A3FDF8" w14:textId="33CAF29B" w:rsidR="001B7290" w:rsidRPr="00343DE2" w:rsidRDefault="00DC7BF5" w:rsidP="00DC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</w:rPr>
            </w:pPr>
            <w:r w:rsidRPr="00343DE2">
              <w:rPr>
                <w:rFonts w:ascii="Angsana New" w:hAnsi="Angsana New"/>
                <w:sz w:val="30"/>
                <w:szCs w:val="30"/>
              </w:rPr>
              <w:t>2,318</w:t>
            </w:r>
          </w:p>
        </w:tc>
        <w:tc>
          <w:tcPr>
            <w:tcW w:w="129" w:type="pct"/>
            <w:vAlign w:val="bottom"/>
          </w:tcPr>
          <w:p w14:paraId="2F52FDCB" w14:textId="77777777" w:rsidR="001B7290" w:rsidRPr="00343DE2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DDF2CF0" w14:textId="6AC8DB48" w:rsidR="001B7290" w:rsidRPr="00343DE2" w:rsidRDefault="00697062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343DE2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32" w:type="pct"/>
            <w:vAlign w:val="bottom"/>
          </w:tcPr>
          <w:p w14:paraId="15CBC503" w14:textId="77777777" w:rsidR="001B7290" w:rsidRPr="00343DE2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551C50D" w14:textId="72E7191D" w:rsidR="001B7290" w:rsidRPr="00343DE2" w:rsidRDefault="00DC7BF5" w:rsidP="00DC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343DE2">
              <w:rPr>
                <w:rFonts w:ascii="Angsana New" w:hAnsi="Angsana New"/>
                <w:sz w:val="30"/>
                <w:szCs w:val="30"/>
              </w:rPr>
              <w:t>2,318</w:t>
            </w:r>
          </w:p>
        </w:tc>
      </w:tr>
      <w:tr w:rsidR="00DC7BF5" w:rsidRPr="00B165D6" w14:paraId="38ECA8E0" w14:textId="77777777" w:rsidTr="008411CD">
        <w:tc>
          <w:tcPr>
            <w:tcW w:w="2078" w:type="pct"/>
            <w:vAlign w:val="bottom"/>
          </w:tcPr>
          <w:p w14:paraId="5E7761A9" w14:textId="4CD88FF9" w:rsidR="00DC7BF5" w:rsidRPr="00343DE2" w:rsidRDefault="00DC7BF5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3DE2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24EA6BA9" w14:textId="01F9B730" w:rsidR="00DC7BF5" w:rsidRPr="00343DE2" w:rsidRDefault="004F6528" w:rsidP="004F652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3D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030EF03" w14:textId="77777777" w:rsidR="00DC7BF5" w:rsidRPr="00343DE2" w:rsidRDefault="00DC7BF5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04E1DE9" w14:textId="3A8FA88D" w:rsidR="00DC7BF5" w:rsidRPr="00343DE2" w:rsidRDefault="00DC7BF5" w:rsidP="00DC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343DE2">
              <w:rPr>
                <w:rFonts w:ascii="Angsana New" w:hAnsi="Angsana New"/>
                <w:sz w:val="30"/>
                <w:szCs w:val="30"/>
              </w:rPr>
              <w:t>5,828</w:t>
            </w:r>
          </w:p>
        </w:tc>
        <w:tc>
          <w:tcPr>
            <w:tcW w:w="129" w:type="pct"/>
            <w:vAlign w:val="bottom"/>
          </w:tcPr>
          <w:p w14:paraId="4FDE22A0" w14:textId="77777777" w:rsidR="00DC7BF5" w:rsidRPr="00343DE2" w:rsidRDefault="00DC7BF5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7E329B3" w14:textId="074245AD" w:rsidR="00DC7BF5" w:rsidRPr="00343DE2" w:rsidRDefault="004F6528" w:rsidP="004F6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343D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0C3642A" w14:textId="77777777" w:rsidR="00DC7BF5" w:rsidRPr="00343DE2" w:rsidRDefault="00DC7BF5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2E65235" w14:textId="2C81D17C" w:rsidR="00DC7BF5" w:rsidRDefault="00DC7BF5" w:rsidP="00DC7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343DE2">
              <w:rPr>
                <w:rFonts w:ascii="Angsana New" w:hAnsi="Angsana New"/>
                <w:sz w:val="30"/>
                <w:szCs w:val="30"/>
              </w:rPr>
              <w:t>5,828</w:t>
            </w:r>
          </w:p>
        </w:tc>
      </w:tr>
      <w:tr w:rsidR="001B7290" w:rsidRPr="004F6528" w14:paraId="5FDEA312" w14:textId="77777777" w:rsidTr="008411CD">
        <w:tc>
          <w:tcPr>
            <w:tcW w:w="2078" w:type="pct"/>
            <w:vAlign w:val="bottom"/>
          </w:tcPr>
          <w:p w14:paraId="6079A7B4" w14:textId="77777777" w:rsidR="001B7290" w:rsidRPr="004F6528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pct"/>
            <w:vAlign w:val="bottom"/>
          </w:tcPr>
          <w:p w14:paraId="36239708" w14:textId="77777777" w:rsidR="001B7290" w:rsidRPr="004F6528" w:rsidRDefault="001B7290" w:rsidP="001B72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E65E44D" w14:textId="77777777" w:rsidR="001B7290" w:rsidRPr="004F6528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pct"/>
            <w:vAlign w:val="bottom"/>
          </w:tcPr>
          <w:p w14:paraId="75F42201" w14:textId="77777777" w:rsidR="001B7290" w:rsidRPr="004F6528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31C97DDF" w14:textId="77777777" w:rsidR="001B7290" w:rsidRPr="004F6528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6" w:type="pct"/>
            <w:vAlign w:val="bottom"/>
          </w:tcPr>
          <w:p w14:paraId="19EE9115" w14:textId="77777777" w:rsidR="001B7290" w:rsidRPr="004F6528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" w:type="pct"/>
            <w:vAlign w:val="bottom"/>
          </w:tcPr>
          <w:p w14:paraId="70408787" w14:textId="77777777" w:rsidR="001B7290" w:rsidRPr="004F6528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69C2905" w14:textId="77777777" w:rsidR="001B7290" w:rsidRPr="004F6528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290" w:rsidRPr="00B165D6" w14:paraId="05E63EDE" w14:textId="77777777" w:rsidTr="008411CD">
        <w:tc>
          <w:tcPr>
            <w:tcW w:w="2078" w:type="pct"/>
            <w:vAlign w:val="bottom"/>
          </w:tcPr>
          <w:p w14:paraId="2721E9F4" w14:textId="77777777" w:rsidR="001B7290" w:rsidRPr="0082412F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5B190F7A" w14:textId="77777777" w:rsidR="001B7290" w:rsidRPr="0082412F" w:rsidRDefault="001B7290" w:rsidP="001B72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B73B35A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0B48373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3823A114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9E74EFC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9CE07C4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00CCB77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290" w:rsidRPr="00B165D6" w14:paraId="70366F1D" w14:textId="77777777" w:rsidTr="008411CD">
        <w:tc>
          <w:tcPr>
            <w:tcW w:w="2078" w:type="pct"/>
            <w:vAlign w:val="bottom"/>
          </w:tcPr>
          <w:p w14:paraId="6D068BAF" w14:textId="77777777" w:rsidR="001B7290" w:rsidRPr="00A86BC0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6BC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2F29B98C" w14:textId="7370275B" w:rsidR="001B7290" w:rsidRPr="00275697" w:rsidRDefault="001B7290" w:rsidP="001B72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EBFF2C5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4D15146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29" w:type="pct"/>
            <w:vAlign w:val="bottom"/>
          </w:tcPr>
          <w:p w14:paraId="7D27BEDF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8D2660C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AA1D013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CB82A2A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290" w:rsidRPr="00B165D6" w14:paraId="18B6E22A" w14:textId="77777777" w:rsidTr="008411CD">
        <w:tc>
          <w:tcPr>
            <w:tcW w:w="2078" w:type="pct"/>
            <w:vAlign w:val="bottom"/>
          </w:tcPr>
          <w:p w14:paraId="73518E10" w14:textId="58708718" w:rsidR="001B7290" w:rsidRPr="0082412F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1AC3F69F" w14:textId="320F6FE1" w:rsidR="001B7290" w:rsidRPr="0082412F" w:rsidRDefault="001B7290" w:rsidP="001B72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105,410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AD90082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1F577C2" w14:textId="2132FE7C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29" w:type="pct"/>
            <w:vAlign w:val="bottom"/>
          </w:tcPr>
          <w:p w14:paraId="6100231E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502757" w14:textId="7DDBE99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48,214</w:t>
            </w:r>
          </w:p>
        </w:tc>
        <w:tc>
          <w:tcPr>
            <w:tcW w:w="132" w:type="pct"/>
            <w:vAlign w:val="bottom"/>
          </w:tcPr>
          <w:p w14:paraId="67020E98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4F6BCD4" w14:textId="311F515B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1B7290" w:rsidRPr="00B165D6" w14:paraId="1BAC0E8C" w14:textId="77777777" w:rsidTr="008411CD">
        <w:tc>
          <w:tcPr>
            <w:tcW w:w="2078" w:type="pct"/>
            <w:vAlign w:val="bottom"/>
          </w:tcPr>
          <w:p w14:paraId="3B0F343C" w14:textId="1D631041" w:rsidR="001B7290" w:rsidRPr="001E7807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5153A681" w14:textId="7236E970" w:rsidR="001B7290" w:rsidRPr="0082412F" w:rsidRDefault="001B7290" w:rsidP="001B72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127925C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62691B0" w14:textId="3C59A082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29" w:type="pct"/>
            <w:vAlign w:val="bottom"/>
          </w:tcPr>
          <w:p w14:paraId="00AFE49C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6E1D5B6" w14:textId="1D05EC1B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132" w:type="pct"/>
            <w:vAlign w:val="bottom"/>
          </w:tcPr>
          <w:p w14:paraId="50D0AB4B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0482B25" w14:textId="1980D8E4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994</w:t>
            </w:r>
          </w:p>
        </w:tc>
      </w:tr>
      <w:tr w:rsidR="001B7290" w:rsidRPr="00B165D6" w14:paraId="715F98F6" w14:textId="77777777" w:rsidTr="008411CD">
        <w:tc>
          <w:tcPr>
            <w:tcW w:w="2078" w:type="pct"/>
            <w:vAlign w:val="bottom"/>
          </w:tcPr>
          <w:p w14:paraId="32B6DE1D" w14:textId="6E77CB4C" w:rsidR="001B7290" w:rsidRPr="001E7807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2C73BC6D" w14:textId="7FB215C8" w:rsidR="001B7290" w:rsidRPr="0082412F" w:rsidRDefault="001B7290" w:rsidP="001B72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F107CC8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6900708" w14:textId="556F5D50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129" w:type="pct"/>
            <w:vAlign w:val="bottom"/>
          </w:tcPr>
          <w:p w14:paraId="3E6A99D8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1A9CC871" w14:textId="4A2ECAF0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1,098</w:t>
            </w:r>
          </w:p>
        </w:tc>
        <w:tc>
          <w:tcPr>
            <w:tcW w:w="132" w:type="pct"/>
            <w:vAlign w:val="bottom"/>
          </w:tcPr>
          <w:p w14:paraId="0BC249C8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  <w:vAlign w:val="bottom"/>
          </w:tcPr>
          <w:p w14:paraId="37953002" w14:textId="7F0D6B94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1B7290" w:rsidRPr="00B165D6" w14:paraId="05D99AB2" w14:textId="77777777" w:rsidTr="008411CD">
        <w:tc>
          <w:tcPr>
            <w:tcW w:w="2078" w:type="pct"/>
            <w:vAlign w:val="bottom"/>
          </w:tcPr>
          <w:p w14:paraId="7B7C0635" w14:textId="033A5178" w:rsidR="001B7290" w:rsidRPr="0082412F" w:rsidRDefault="001B7290" w:rsidP="001B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70E5F" w14:textId="1D9C4892" w:rsidR="001B7290" w:rsidRPr="0082412F" w:rsidRDefault="001B7290" w:rsidP="001B72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112,312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9BF3ABE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318A" w14:textId="2C5BA7D8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29" w:type="pct"/>
            <w:vAlign w:val="bottom"/>
          </w:tcPr>
          <w:p w14:paraId="2EA23C8C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9904B" w14:textId="12F8D80C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51,706</w:t>
            </w:r>
          </w:p>
        </w:tc>
        <w:tc>
          <w:tcPr>
            <w:tcW w:w="132" w:type="pct"/>
            <w:vAlign w:val="bottom"/>
          </w:tcPr>
          <w:p w14:paraId="21214106" w14:textId="77777777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84A5D" w14:textId="40E51B48" w:rsidR="001B7290" w:rsidRPr="0082412F" w:rsidRDefault="001B7290" w:rsidP="001B7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</w:p>
        </w:tc>
      </w:tr>
    </w:tbl>
    <w:p w14:paraId="2F8248FB" w14:textId="77777777" w:rsidR="00631816" w:rsidRPr="004F6528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64"/>
        <w:gridCol w:w="272"/>
        <w:gridCol w:w="1177"/>
        <w:gridCol w:w="240"/>
        <w:gridCol w:w="1109"/>
        <w:gridCol w:w="276"/>
        <w:gridCol w:w="1074"/>
      </w:tblGrid>
      <w:tr w:rsidR="00631816" w:rsidRPr="00D246FB" w14:paraId="750FFE43" w14:textId="77777777" w:rsidTr="00D471C6">
        <w:trPr>
          <w:trHeight w:val="405"/>
          <w:tblHeader/>
        </w:trPr>
        <w:tc>
          <w:tcPr>
            <w:tcW w:w="2189" w:type="pct"/>
            <w:vAlign w:val="bottom"/>
          </w:tcPr>
          <w:p w14:paraId="34369CED" w14:textId="7C030CEA" w:rsidR="00631816" w:rsidRPr="00063EF2" w:rsidRDefault="00631816" w:rsidP="008411C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383" w:type="pct"/>
            <w:gridSpan w:val="3"/>
            <w:shd w:val="clear" w:color="auto" w:fill="auto"/>
            <w:vAlign w:val="bottom"/>
          </w:tcPr>
          <w:p w14:paraId="2E2EFE79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E541A5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shd w:val="clear" w:color="auto" w:fill="auto"/>
            <w:vAlign w:val="bottom"/>
          </w:tcPr>
          <w:p w14:paraId="0514410B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31816" w:rsidRPr="00D246FB" w14:paraId="16DE82EF" w14:textId="77777777" w:rsidTr="00D471C6">
        <w:trPr>
          <w:trHeight w:val="405"/>
          <w:tblHeader/>
        </w:trPr>
        <w:tc>
          <w:tcPr>
            <w:tcW w:w="2189" w:type="pct"/>
            <w:vAlign w:val="bottom"/>
          </w:tcPr>
          <w:p w14:paraId="6A0F9B93" w14:textId="38B57804" w:rsidR="00631816" w:rsidRPr="00E656AD" w:rsidRDefault="00E656AD" w:rsidP="00E65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656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73D052B5" w14:textId="6764BFD7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5077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077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01D0B5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52B07968" w14:textId="022F31D3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72E79D3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D0474D6" w14:textId="0E765AAF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5077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077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F02FFC6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11B1416" w14:textId="2210E69C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31816" w:rsidRPr="00D246FB" w14:paraId="48407AF2" w14:textId="77777777" w:rsidTr="00D471C6">
        <w:trPr>
          <w:trHeight w:val="405"/>
          <w:tblHeader/>
        </w:trPr>
        <w:tc>
          <w:tcPr>
            <w:tcW w:w="2189" w:type="pct"/>
            <w:vAlign w:val="bottom"/>
          </w:tcPr>
          <w:p w14:paraId="019A442F" w14:textId="7B59084D" w:rsidR="00631816" w:rsidRPr="00344F73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16366BA9" w14:textId="6E8B6A36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0CCE8CB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00B9425" w14:textId="5E0CAC3E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3F09E3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86B1704" w14:textId="273DC633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F5ECE37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31A050B" w14:textId="1EF53A95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31816" w:rsidRPr="00D246FB" w14:paraId="52C67BA0" w14:textId="77777777" w:rsidTr="00D471C6">
        <w:trPr>
          <w:trHeight w:val="405"/>
          <w:tblHeader/>
        </w:trPr>
        <w:tc>
          <w:tcPr>
            <w:tcW w:w="2189" w:type="pct"/>
            <w:vAlign w:val="bottom"/>
          </w:tcPr>
          <w:p w14:paraId="6CB96ACE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vAlign w:val="bottom"/>
          </w:tcPr>
          <w:p w14:paraId="20435953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6" w:rsidRPr="00D246FB" w14:paraId="6ED77174" w14:textId="77777777" w:rsidTr="00D471C6">
        <w:trPr>
          <w:trHeight w:val="389"/>
        </w:trPr>
        <w:tc>
          <w:tcPr>
            <w:tcW w:w="2189" w:type="pct"/>
            <w:vAlign w:val="bottom"/>
          </w:tcPr>
          <w:p w14:paraId="238184FD" w14:textId="77777777" w:rsidR="00631816" w:rsidRPr="00063EF2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6" w:type="pct"/>
            <w:vAlign w:val="bottom"/>
          </w:tcPr>
          <w:p w14:paraId="3AD7ABE9" w14:textId="77777777" w:rsidR="00631816" w:rsidRPr="00063EF2" w:rsidRDefault="00631816" w:rsidP="0063181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EEAE6DA" w14:textId="77777777" w:rsidR="00631816" w:rsidRPr="00063EF2" w:rsidRDefault="00631816" w:rsidP="006318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4A737E7" w14:textId="77777777" w:rsidR="00631816" w:rsidRPr="00063EF2" w:rsidRDefault="00631816" w:rsidP="0063181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6E185263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1D8605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25AB3094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3737189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D30B9" w:rsidRPr="00D246FB" w14:paraId="7B5050E9" w14:textId="77777777" w:rsidTr="00D471C6">
        <w:trPr>
          <w:trHeight w:val="389"/>
        </w:trPr>
        <w:tc>
          <w:tcPr>
            <w:tcW w:w="2189" w:type="pct"/>
            <w:vAlign w:val="bottom"/>
          </w:tcPr>
          <w:p w14:paraId="5A28636E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5A7B4934" w14:textId="1A254DF1" w:rsidR="003D30B9" w:rsidRPr="002C5881" w:rsidRDefault="00275697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5,519,44</w:t>
            </w:r>
            <w:r w:rsidR="00393D2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  <w:vAlign w:val="bottom"/>
          </w:tcPr>
          <w:p w14:paraId="46B42C5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9165815" w14:textId="20421886" w:rsidR="003D30B9" w:rsidRPr="00063EF2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,515,948</w:t>
            </w:r>
          </w:p>
        </w:tc>
        <w:tc>
          <w:tcPr>
            <w:tcW w:w="127" w:type="pct"/>
            <w:vAlign w:val="bottom"/>
          </w:tcPr>
          <w:p w14:paraId="393DD9D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4DC1B5A" w14:textId="25A95A10" w:rsidR="003D30B9" w:rsidRPr="00307EC5" w:rsidRDefault="00275697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B120F48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EE110D9" w14:textId="19543504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0B9" w:rsidRPr="00D246FB" w14:paraId="1CCEF0D9" w14:textId="77777777" w:rsidTr="00D471C6">
        <w:trPr>
          <w:trHeight w:val="389"/>
        </w:trPr>
        <w:tc>
          <w:tcPr>
            <w:tcW w:w="2189" w:type="pct"/>
            <w:vAlign w:val="bottom"/>
          </w:tcPr>
          <w:p w14:paraId="533CF30E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17F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64453607" w14:textId="72B0B24B" w:rsidR="003D30B9" w:rsidRPr="000D72D7" w:rsidRDefault="00275697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3,810</w:t>
            </w:r>
          </w:p>
        </w:tc>
        <w:tc>
          <w:tcPr>
            <w:tcW w:w="144" w:type="pct"/>
            <w:vAlign w:val="bottom"/>
          </w:tcPr>
          <w:p w14:paraId="4E36917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E787EA5" w14:textId="5B98CC95" w:rsidR="003D30B9" w:rsidRPr="000D72D7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127" w:type="pct"/>
            <w:vAlign w:val="bottom"/>
          </w:tcPr>
          <w:p w14:paraId="0F9F3AB0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A9B34FF" w14:textId="6CF0CBBC" w:rsidR="003D30B9" w:rsidRPr="00307EC5" w:rsidRDefault="00275697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F4D0A47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990385C" w14:textId="046B9408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0B9" w:rsidRPr="00D246FB" w14:paraId="5527C64F" w14:textId="77777777" w:rsidTr="00D471C6">
        <w:trPr>
          <w:trHeight w:val="389"/>
        </w:trPr>
        <w:tc>
          <w:tcPr>
            <w:tcW w:w="2189" w:type="pct"/>
            <w:vAlign w:val="bottom"/>
          </w:tcPr>
          <w:p w14:paraId="49FA7CFD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2999CCAE" w14:textId="0834EFA1" w:rsidR="003D30B9" w:rsidRDefault="00275697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44" w:type="pct"/>
            <w:vAlign w:val="bottom"/>
          </w:tcPr>
          <w:p w14:paraId="0C4DEFB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4F2751C" w14:textId="1D1EC210" w:rsidR="003D30B9" w:rsidRPr="00063EF2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27" w:type="pct"/>
            <w:vAlign w:val="bottom"/>
          </w:tcPr>
          <w:p w14:paraId="0483720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1BAAC52" w14:textId="6CC4E6C7" w:rsidR="003D30B9" w:rsidRPr="00307EC5" w:rsidRDefault="00275697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1719297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D118BA9" w14:textId="4D162528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0B9" w:rsidRPr="00D246FB" w14:paraId="0DA56987" w14:textId="77777777" w:rsidTr="00D471C6">
        <w:trPr>
          <w:trHeight w:val="389"/>
        </w:trPr>
        <w:tc>
          <w:tcPr>
            <w:tcW w:w="2189" w:type="pct"/>
            <w:vAlign w:val="bottom"/>
          </w:tcPr>
          <w:p w14:paraId="71EF9E89" w14:textId="454CAF15" w:rsidR="003D30B9" w:rsidRPr="00063EF2" w:rsidRDefault="0077705B" w:rsidP="0077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7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10A1E5CF" w14:textId="7D4127AB" w:rsidR="003D30B9" w:rsidRPr="00AE6A15" w:rsidRDefault="00275697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5,52</w:t>
            </w:r>
            <w:r w:rsidR="00393D2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393D2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390</w:t>
            </w:r>
          </w:p>
        </w:tc>
        <w:tc>
          <w:tcPr>
            <w:tcW w:w="144" w:type="pct"/>
            <w:vAlign w:val="bottom"/>
          </w:tcPr>
          <w:p w14:paraId="2DF9E960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77AE409" w14:textId="7E064B6A" w:rsidR="003D30B9" w:rsidRPr="00063EF2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</w:t>
            </w: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,678</w:t>
            </w:r>
          </w:p>
        </w:tc>
        <w:tc>
          <w:tcPr>
            <w:tcW w:w="127" w:type="pct"/>
            <w:vAlign w:val="bottom"/>
          </w:tcPr>
          <w:p w14:paraId="708B1724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2303B32C" w14:textId="58D64751" w:rsidR="003D30B9" w:rsidRPr="00307EC5" w:rsidRDefault="00275697" w:rsidP="003D30B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5FFD5275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4514A8B" w14:textId="387B0A64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30B9" w:rsidRPr="00D246FB" w14:paraId="3120E026" w14:textId="77777777" w:rsidTr="00D471C6">
        <w:trPr>
          <w:trHeight w:val="389"/>
        </w:trPr>
        <w:tc>
          <w:tcPr>
            <w:tcW w:w="2189" w:type="pct"/>
            <w:vAlign w:val="bottom"/>
          </w:tcPr>
          <w:p w14:paraId="1DCE07E8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4121B0A" w14:textId="4216FB77" w:rsidR="003D30B9" w:rsidRPr="00AE6A15" w:rsidRDefault="00275697" w:rsidP="003D30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5A3F43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3DDDF5C5" w14:textId="48ECF29C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6A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72A5B17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EF530A2" w14:textId="2F7AE557" w:rsidR="003D30B9" w:rsidRPr="00307EC5" w:rsidRDefault="00275697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F57A84C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00E01F64" w14:textId="391F303F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0B9" w:rsidRPr="00D246FB" w14:paraId="34918A65" w14:textId="77777777" w:rsidTr="00D471C6">
        <w:trPr>
          <w:trHeight w:val="405"/>
        </w:trPr>
        <w:tc>
          <w:tcPr>
            <w:tcW w:w="2189" w:type="pct"/>
            <w:vAlign w:val="bottom"/>
          </w:tcPr>
          <w:p w14:paraId="5543DAB6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A5358" w14:textId="678648F2" w:rsidR="003D30B9" w:rsidRPr="00AE6A15" w:rsidRDefault="00275697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5,523,390</w:t>
            </w:r>
          </w:p>
        </w:tc>
        <w:tc>
          <w:tcPr>
            <w:tcW w:w="144" w:type="pct"/>
            <w:vAlign w:val="bottom"/>
          </w:tcPr>
          <w:p w14:paraId="1DCC2340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0FE48" w14:textId="15E46F69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11,517,678</w:t>
            </w:r>
          </w:p>
        </w:tc>
        <w:tc>
          <w:tcPr>
            <w:tcW w:w="127" w:type="pct"/>
            <w:vAlign w:val="bottom"/>
          </w:tcPr>
          <w:p w14:paraId="78D7D430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432F2" w14:textId="18BCF833" w:rsidR="003D30B9" w:rsidRPr="00307EC5" w:rsidRDefault="00275697" w:rsidP="003D30B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55532AFB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4BA72" w14:textId="6DA96B9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4609E" w:rsidRPr="004F6528" w14:paraId="5F2A812B" w14:textId="77777777" w:rsidTr="00D471C6">
        <w:trPr>
          <w:trHeight w:val="405"/>
        </w:trPr>
        <w:tc>
          <w:tcPr>
            <w:tcW w:w="2189" w:type="pct"/>
            <w:vAlign w:val="bottom"/>
          </w:tcPr>
          <w:p w14:paraId="47D84D98" w14:textId="77777777" w:rsidR="00B4609E" w:rsidRPr="004F6528" w:rsidRDefault="00B4609E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502597BC" w14:textId="77777777" w:rsidR="00B4609E" w:rsidRPr="004F6528" w:rsidRDefault="00B4609E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4D3AE721" w14:textId="77777777" w:rsidR="00B4609E" w:rsidRPr="004F6528" w:rsidRDefault="00B4609E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7C1C30A" w14:textId="77777777" w:rsidR="00B4609E" w:rsidRPr="004F6528" w:rsidRDefault="00B4609E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0F643F9C" w14:textId="77777777" w:rsidR="00B4609E" w:rsidRPr="004F6528" w:rsidRDefault="00B4609E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3E90982" w14:textId="77777777" w:rsidR="00B4609E" w:rsidRPr="004F6528" w:rsidRDefault="00B4609E" w:rsidP="003D30B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6E1E7ECA" w14:textId="77777777" w:rsidR="00B4609E" w:rsidRPr="004F6528" w:rsidRDefault="00B4609E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22F2FEED" w14:textId="77777777" w:rsidR="00B4609E" w:rsidRPr="004F6528" w:rsidRDefault="00B4609E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D30B9" w:rsidRPr="00D246FB" w14:paraId="682FD703" w14:textId="77777777" w:rsidTr="00D471C6">
        <w:trPr>
          <w:trHeight w:val="425"/>
        </w:trPr>
        <w:tc>
          <w:tcPr>
            <w:tcW w:w="2189" w:type="pct"/>
            <w:vAlign w:val="bottom"/>
          </w:tcPr>
          <w:p w14:paraId="11EE38CD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16" w:type="pct"/>
            <w:vAlign w:val="bottom"/>
          </w:tcPr>
          <w:p w14:paraId="7B05BE53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6637CA7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1B1C7F1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2C50480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1EE75E4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D198731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76426C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20256A96" w14:textId="77777777" w:rsidTr="00D471C6">
        <w:trPr>
          <w:trHeight w:val="152"/>
        </w:trPr>
        <w:tc>
          <w:tcPr>
            <w:tcW w:w="2189" w:type="pct"/>
            <w:vAlign w:val="bottom"/>
          </w:tcPr>
          <w:p w14:paraId="0E587592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72A30F98" w14:textId="4ED7D130" w:rsidR="003D30B9" w:rsidRPr="00063EF2" w:rsidRDefault="00275697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188,14</w:t>
            </w:r>
            <w:r w:rsidR="0009114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4" w:type="pct"/>
            <w:vAlign w:val="bottom"/>
          </w:tcPr>
          <w:p w14:paraId="749A24D7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884383A" w14:textId="58998D62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127" w:type="pct"/>
            <w:vAlign w:val="bottom"/>
          </w:tcPr>
          <w:p w14:paraId="636DE71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A47CF14" w14:textId="534050B7" w:rsidR="003D30B9" w:rsidRPr="00063EF2" w:rsidRDefault="00F860EB" w:rsidP="00F860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2,528</w:t>
            </w:r>
          </w:p>
        </w:tc>
        <w:tc>
          <w:tcPr>
            <w:tcW w:w="146" w:type="pct"/>
            <w:vAlign w:val="bottom"/>
          </w:tcPr>
          <w:p w14:paraId="7FDFE4B0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B553D81" w14:textId="411631C9" w:rsidR="003D30B9" w:rsidRPr="00063EF2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</w:p>
        </w:tc>
      </w:tr>
      <w:tr w:rsidR="003D30B9" w:rsidRPr="00D246FB" w14:paraId="78864F5E" w14:textId="77777777" w:rsidTr="00D471C6">
        <w:trPr>
          <w:trHeight w:val="152"/>
        </w:trPr>
        <w:tc>
          <w:tcPr>
            <w:tcW w:w="2189" w:type="pct"/>
            <w:vAlign w:val="bottom"/>
          </w:tcPr>
          <w:p w14:paraId="5676C579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258289A7" w14:textId="15A93DB6" w:rsidR="003D30B9" w:rsidRPr="00063EF2" w:rsidRDefault="00275697" w:rsidP="003D30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BE78537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BEE55A4" w14:textId="2D845F0C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1583312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4FABFFBF" w14:textId="54659283" w:rsidR="003D30B9" w:rsidRPr="006B6ED1" w:rsidRDefault="00F860EB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33,101</w:t>
            </w:r>
          </w:p>
        </w:tc>
        <w:tc>
          <w:tcPr>
            <w:tcW w:w="146" w:type="pct"/>
            <w:vAlign w:val="bottom"/>
          </w:tcPr>
          <w:p w14:paraId="147F23CC" w14:textId="77777777" w:rsidR="003D30B9" w:rsidRPr="006B6ED1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C8D01AE" w14:textId="6794EAAF" w:rsidR="003D30B9" w:rsidRPr="00063EF2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</w:p>
        </w:tc>
      </w:tr>
      <w:tr w:rsidR="003D30B9" w:rsidRPr="00D246FB" w14:paraId="4EB6634C" w14:textId="77777777" w:rsidTr="00D471C6">
        <w:trPr>
          <w:trHeight w:val="152"/>
        </w:trPr>
        <w:tc>
          <w:tcPr>
            <w:tcW w:w="2189" w:type="pct"/>
            <w:vAlign w:val="bottom"/>
          </w:tcPr>
          <w:p w14:paraId="539FBD5D" w14:textId="77777777" w:rsidR="003D30B9" w:rsidRPr="008D4A00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32306823" w14:textId="7614CA23" w:rsidR="003D30B9" w:rsidRPr="008D4A00" w:rsidRDefault="00275697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44" w:type="pct"/>
            <w:vAlign w:val="bottom"/>
          </w:tcPr>
          <w:p w14:paraId="0617C7E8" w14:textId="77777777" w:rsidR="003D30B9" w:rsidRPr="008D4A00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95CC3CE" w14:textId="741C5B32" w:rsidR="003D30B9" w:rsidRPr="008D4A00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27" w:type="pct"/>
            <w:vAlign w:val="bottom"/>
          </w:tcPr>
          <w:p w14:paraId="56D09C56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1C0A7BAA" w14:textId="555204FD" w:rsidR="003D30B9" w:rsidRPr="008D4A00" w:rsidRDefault="00F860EB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46" w:type="pct"/>
            <w:vAlign w:val="bottom"/>
          </w:tcPr>
          <w:p w14:paraId="5936FC3A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D77243F" w14:textId="244381D7" w:rsidR="003D30B9" w:rsidRPr="008D4A00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</w:tr>
      <w:tr w:rsidR="003D30B9" w:rsidRPr="00D246FB" w14:paraId="7B930EB2" w14:textId="77777777" w:rsidTr="00D471C6">
        <w:trPr>
          <w:trHeight w:val="152"/>
        </w:trPr>
        <w:tc>
          <w:tcPr>
            <w:tcW w:w="2189" w:type="pct"/>
            <w:vAlign w:val="bottom"/>
          </w:tcPr>
          <w:p w14:paraId="460C2F5A" w14:textId="77777777" w:rsidR="003D30B9" w:rsidRPr="008D4A00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5C817A3E" w14:textId="13340A2F" w:rsidR="003D30B9" w:rsidRPr="008D4A00" w:rsidRDefault="00275697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52,15</w:t>
            </w:r>
            <w:r w:rsidR="005806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  <w:vAlign w:val="bottom"/>
          </w:tcPr>
          <w:p w14:paraId="6E3B8199" w14:textId="77777777" w:rsidR="003D30B9" w:rsidRPr="008D4A00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BE7CC0E" w14:textId="7AA1E1AB" w:rsidR="003D30B9" w:rsidRPr="008D4A00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</w:p>
        </w:tc>
        <w:tc>
          <w:tcPr>
            <w:tcW w:w="127" w:type="pct"/>
            <w:vAlign w:val="bottom"/>
          </w:tcPr>
          <w:p w14:paraId="068C307F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4B2D31E8" w14:textId="582A5BDC" w:rsidR="003D30B9" w:rsidRPr="008D4A00" w:rsidRDefault="00F860EB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33,794</w:t>
            </w:r>
          </w:p>
        </w:tc>
        <w:tc>
          <w:tcPr>
            <w:tcW w:w="146" w:type="pct"/>
            <w:vAlign w:val="bottom"/>
          </w:tcPr>
          <w:p w14:paraId="1FE06CD9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FBC72F5" w14:textId="358AD72B" w:rsidR="003D30B9" w:rsidRPr="008D4A00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3D30B9" w:rsidRPr="00D246FB" w14:paraId="366AA33D" w14:textId="77777777" w:rsidTr="00D471C6">
        <w:trPr>
          <w:trHeight w:val="152"/>
        </w:trPr>
        <w:tc>
          <w:tcPr>
            <w:tcW w:w="2189" w:type="pct"/>
            <w:vAlign w:val="bottom"/>
          </w:tcPr>
          <w:p w14:paraId="53A7BFDE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89591" w14:textId="49187FBA" w:rsidR="003D30B9" w:rsidRPr="00063EF2" w:rsidRDefault="00275697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240,509</w:t>
            </w:r>
          </w:p>
        </w:tc>
        <w:tc>
          <w:tcPr>
            <w:tcW w:w="144" w:type="pct"/>
            <w:vAlign w:val="bottom"/>
          </w:tcPr>
          <w:p w14:paraId="5E0EC76C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55BB7" w14:textId="5E09D70E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127" w:type="pct"/>
            <w:vAlign w:val="bottom"/>
          </w:tcPr>
          <w:p w14:paraId="009C616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C7A5" w14:textId="7009D9A9" w:rsidR="003D30B9" w:rsidRPr="00EA0B9E" w:rsidRDefault="00F860EB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69,631</w:t>
            </w:r>
          </w:p>
        </w:tc>
        <w:tc>
          <w:tcPr>
            <w:tcW w:w="146" w:type="pct"/>
            <w:vAlign w:val="bottom"/>
          </w:tcPr>
          <w:p w14:paraId="5807ACA7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77259" w14:textId="431761FF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</w:tr>
      <w:tr w:rsidR="003D30B9" w:rsidRPr="00D246FB" w14:paraId="1DBE530D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0E0B02FC" w14:textId="3BCD2954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616" w:type="pct"/>
            <w:vAlign w:val="bottom"/>
          </w:tcPr>
          <w:p w14:paraId="577E252F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D65594A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41F1DDC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48C960A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08ED24B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2267458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84A196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30B9" w:rsidRPr="00D246FB" w14:paraId="7258BBE6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2CB0EBBA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1A4FF7D1" w14:textId="666AC03E" w:rsidR="003D30B9" w:rsidRPr="00063EF2" w:rsidRDefault="00B9717F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08E2DE14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26E4DE1" w14:textId="2B88DD0E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5CAE7572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BDC85E9" w14:textId="2DF42CE9" w:rsidR="003D30B9" w:rsidRPr="00063EF2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146,09</w:t>
            </w:r>
            <w:r w:rsidR="00393D2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460A10E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B37AF9C" w14:textId="5D88CF92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3D30B9" w:rsidRPr="00D246FB" w14:paraId="464D4636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512D6AA7" w14:textId="4387FB76" w:rsidR="003D30B9" w:rsidRPr="00063EF2" w:rsidRDefault="0077705B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77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56616B7F" w14:textId="285DECC2" w:rsidR="003D30B9" w:rsidRPr="009E7DF4" w:rsidRDefault="00B9717F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265D760" w14:textId="77777777" w:rsidR="003D30B9" w:rsidRPr="00D848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480481D3" w14:textId="3FF89502" w:rsidR="003D30B9" w:rsidRPr="00D848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6FF5508B" w14:textId="77777777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11FDCFB" w14:textId="3DCFFD39" w:rsidR="003D30B9" w:rsidRPr="00D848F2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146,09</w:t>
            </w:r>
            <w:r w:rsidR="00393D2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2E6D6605" w14:textId="77777777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5EFA9AE" w14:textId="04D8B20C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</w:tr>
      <w:tr w:rsidR="003D30B9" w:rsidRPr="00D246FB" w14:paraId="3E3DE9E9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1D8B62D5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75B375C" w14:textId="365086F9" w:rsidR="003D30B9" w:rsidRPr="00063EF2" w:rsidRDefault="00B9717F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51677DD1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0A529A03" w14:textId="4E0EB399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DEB2BD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61FD031C" w14:textId="178C6209" w:rsidR="003D30B9" w:rsidRPr="00063EF2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(638)</w:t>
            </w:r>
          </w:p>
        </w:tc>
        <w:tc>
          <w:tcPr>
            <w:tcW w:w="146" w:type="pct"/>
            <w:vAlign w:val="bottom"/>
          </w:tcPr>
          <w:p w14:paraId="426D319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7215828A" w14:textId="2CC4D4D5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0B9" w:rsidRPr="00D246FB" w14:paraId="6FEBDF8E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8435A32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2619" w14:textId="4A56D6A6" w:rsidR="003D30B9" w:rsidRPr="009E7DF4" w:rsidRDefault="00B9717F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370A898A" w14:textId="77777777" w:rsidR="003D30B9" w:rsidRPr="00D848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B41BC" w14:textId="769CFF4F" w:rsidR="003D30B9" w:rsidRPr="00D848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4259188" w14:textId="77777777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CC5C7" w14:textId="0572ED71" w:rsidR="003D30B9" w:rsidRPr="00D848F2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145,457</w:t>
            </w:r>
          </w:p>
        </w:tc>
        <w:tc>
          <w:tcPr>
            <w:tcW w:w="146" w:type="pct"/>
            <w:vAlign w:val="bottom"/>
          </w:tcPr>
          <w:p w14:paraId="2C4C460D" w14:textId="77777777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823A3" w14:textId="3EA02951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</w:tr>
      <w:tr w:rsidR="003D30B9" w:rsidRPr="007917B4" w14:paraId="5494D90D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46EC4565" w14:textId="77777777" w:rsidR="003D30B9" w:rsidRPr="007917B4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14:paraId="712F0270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337D7F38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0865CFC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6DAA20FC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2C0640D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9CB0DFB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DE4260F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3109E060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D57AC20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16" w:type="pct"/>
            <w:vAlign w:val="bottom"/>
          </w:tcPr>
          <w:p w14:paraId="577330C0" w14:textId="77777777" w:rsidR="003D30B9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9220997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9D6EFE0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35BD2E55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5A73112" w14:textId="77777777" w:rsidR="003D30B9" w:rsidRPr="000D72D7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A12503C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B9CFFB0" w14:textId="77777777" w:rsidR="003D30B9" w:rsidRPr="000D72D7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1508A0AB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2F189C1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73EAADF" w14:textId="250BC3B2" w:rsidR="003D30B9" w:rsidRPr="00063EF2" w:rsidRDefault="00B9717F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6A2E0D38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3BDFFE1" w14:textId="6D554687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2B0E08B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4724F18" w14:textId="2611ADB9" w:rsidR="003D30B9" w:rsidRPr="00063EF2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153,735</w:t>
            </w:r>
          </w:p>
        </w:tc>
        <w:tc>
          <w:tcPr>
            <w:tcW w:w="146" w:type="pct"/>
            <w:vAlign w:val="bottom"/>
          </w:tcPr>
          <w:p w14:paraId="40511F0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3209BE0" w14:textId="268DC11B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760</w:t>
            </w:r>
          </w:p>
        </w:tc>
      </w:tr>
      <w:tr w:rsidR="003D30B9" w:rsidRPr="00D246FB" w14:paraId="4A93EACF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07086DC2" w14:textId="77777777" w:rsidR="003D30B9" w:rsidRPr="008D4A00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69676758" w14:textId="573C31C9" w:rsidR="003D30B9" w:rsidRPr="008D4A00" w:rsidRDefault="00B9717F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5,580</w:t>
            </w:r>
          </w:p>
        </w:tc>
        <w:tc>
          <w:tcPr>
            <w:tcW w:w="144" w:type="pct"/>
            <w:vAlign w:val="bottom"/>
          </w:tcPr>
          <w:p w14:paraId="3EF479D4" w14:textId="77777777" w:rsidR="003D30B9" w:rsidRPr="008D4A00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3F29235" w14:textId="69424204" w:rsidR="003D30B9" w:rsidRPr="008D4A00" w:rsidRDefault="003D30B9" w:rsidP="003D30B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127" w:type="pct"/>
            <w:vAlign w:val="bottom"/>
          </w:tcPr>
          <w:p w14:paraId="4BDFCD13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3CB393A" w14:textId="7DC1DCA0" w:rsidR="003D30B9" w:rsidRPr="008D4A00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5,580</w:t>
            </w:r>
          </w:p>
        </w:tc>
        <w:tc>
          <w:tcPr>
            <w:tcW w:w="146" w:type="pct"/>
            <w:vAlign w:val="bottom"/>
          </w:tcPr>
          <w:p w14:paraId="065F526C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1E99F60" w14:textId="5B2ACD5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3D30B9" w:rsidRPr="00D246FB" w14:paraId="4554D42D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27A3E53C" w14:textId="77777777" w:rsidR="003D30B9" w:rsidRPr="008D4A00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559E0710" w14:textId="335A01A6" w:rsidR="003D30B9" w:rsidRPr="008D4A00" w:rsidRDefault="00B9717F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149,59</w:t>
            </w:r>
            <w:r w:rsidR="002B4D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vAlign w:val="bottom"/>
          </w:tcPr>
          <w:p w14:paraId="2A81C99B" w14:textId="77777777" w:rsidR="003D30B9" w:rsidRPr="008D4A00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01FFC26" w14:textId="3C4B223A" w:rsidR="003D30B9" w:rsidRPr="008D4A00" w:rsidRDefault="003D30B9" w:rsidP="003D30B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  <w:tc>
          <w:tcPr>
            <w:tcW w:w="127" w:type="pct"/>
            <w:vAlign w:val="bottom"/>
          </w:tcPr>
          <w:p w14:paraId="76192A86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E814606" w14:textId="75FE5ABD" w:rsidR="003D30B9" w:rsidRPr="008D4A00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149,59</w:t>
            </w:r>
            <w:r w:rsidR="00393D2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bottom"/>
          </w:tcPr>
          <w:p w14:paraId="00682B07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474CAA" w14:textId="7036248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3D30B9" w:rsidRPr="00D246FB" w14:paraId="079B2D92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25C8FF9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C2431" w14:textId="1523D41B" w:rsidR="003D30B9" w:rsidRPr="00063EF2" w:rsidRDefault="00B9717F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155,17</w:t>
            </w:r>
            <w:r w:rsidR="002B4D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" w:type="pct"/>
            <w:vAlign w:val="bottom"/>
          </w:tcPr>
          <w:p w14:paraId="30D53262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AB77C" w14:textId="5317BEFC" w:rsidR="003D30B9" w:rsidRPr="00063EF2" w:rsidRDefault="003D30B9" w:rsidP="003D30B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27" w:type="pct"/>
            <w:vAlign w:val="bottom"/>
          </w:tcPr>
          <w:p w14:paraId="165E00B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F33B2" w14:textId="14606073" w:rsidR="003D30B9" w:rsidRPr="00063EF2" w:rsidRDefault="00B9717F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308,913</w:t>
            </w:r>
          </w:p>
        </w:tc>
        <w:tc>
          <w:tcPr>
            <w:tcW w:w="146" w:type="pct"/>
            <w:vAlign w:val="bottom"/>
          </w:tcPr>
          <w:p w14:paraId="0C7EEFC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0B2E0" w14:textId="5012E2E6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</w:tr>
      <w:tr w:rsidR="003D30B9" w:rsidRPr="007917B4" w14:paraId="1117EF0B" w14:textId="77777777" w:rsidTr="008411CD">
        <w:trPr>
          <w:trHeight w:val="323"/>
        </w:trPr>
        <w:tc>
          <w:tcPr>
            <w:tcW w:w="2189" w:type="pct"/>
            <w:vAlign w:val="bottom"/>
          </w:tcPr>
          <w:p w14:paraId="672FE69F" w14:textId="77777777" w:rsidR="003D30B9" w:rsidRPr="007917B4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3AF3E86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64FE6F92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100B2C87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7B7ED85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61FBCD2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A9B6BEE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07884050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6E7B5EF4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5E3A3264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6" w:type="pct"/>
            <w:vAlign w:val="bottom"/>
          </w:tcPr>
          <w:p w14:paraId="79AC0569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57587A3D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85661FB" w14:textId="77777777" w:rsidR="003D30B9" w:rsidRPr="00AC0B8A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4F9C2A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1CACA2C9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5EDBC02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C525B0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30606C4E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0DF6AC0F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4B3360D7" w14:textId="5060DAF1" w:rsidR="003D30B9" w:rsidRPr="00063EF2" w:rsidRDefault="00B9717F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D16E416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23" w:type="pct"/>
            <w:vAlign w:val="bottom"/>
          </w:tcPr>
          <w:p w14:paraId="4238DA83" w14:textId="0A20B753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1A23A81D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4F50FD0" w14:textId="2C447DE6" w:rsidR="003D30B9" w:rsidRPr="00063EF2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3,387,38</w:t>
            </w:r>
            <w:r w:rsidR="00393D2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bottom"/>
          </w:tcPr>
          <w:p w14:paraId="286C9001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7DD505A" w14:textId="6DA9C2C0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3D30B9" w:rsidRPr="00D246FB" w14:paraId="18FABE7D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7E27BD7B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59D0D05" w14:textId="072A06A3" w:rsidR="003D30B9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187,753</w:t>
            </w:r>
          </w:p>
        </w:tc>
        <w:tc>
          <w:tcPr>
            <w:tcW w:w="144" w:type="pct"/>
            <w:vAlign w:val="bottom"/>
          </w:tcPr>
          <w:p w14:paraId="0509640B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44FAAB3" w14:textId="542C022C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27" w:type="pct"/>
            <w:vAlign w:val="bottom"/>
          </w:tcPr>
          <w:p w14:paraId="0F54716B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58FC7ED" w14:textId="0C924BEF" w:rsidR="003D30B9" w:rsidRPr="000D72D7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187,753</w:t>
            </w:r>
          </w:p>
        </w:tc>
        <w:tc>
          <w:tcPr>
            <w:tcW w:w="146" w:type="pct"/>
            <w:vAlign w:val="bottom"/>
          </w:tcPr>
          <w:p w14:paraId="67F58F75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28D7CD4" w14:textId="57D1D463" w:rsidR="003D30B9" w:rsidRPr="000D72D7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3D30B9" w:rsidRPr="00D246FB" w14:paraId="27920E2B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66A8358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1F3DC12E" w14:textId="0B081B5A" w:rsidR="003D30B9" w:rsidRPr="00063EF2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720,774</w:t>
            </w:r>
          </w:p>
        </w:tc>
        <w:tc>
          <w:tcPr>
            <w:tcW w:w="144" w:type="pct"/>
            <w:vAlign w:val="bottom"/>
          </w:tcPr>
          <w:p w14:paraId="1F28BF01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934532A" w14:textId="6A375F36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27" w:type="pct"/>
            <w:vAlign w:val="bottom"/>
          </w:tcPr>
          <w:p w14:paraId="67676F3C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623501B" w14:textId="1D567E13" w:rsidR="003D30B9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720,774</w:t>
            </w:r>
          </w:p>
        </w:tc>
        <w:tc>
          <w:tcPr>
            <w:tcW w:w="146" w:type="pct"/>
            <w:vAlign w:val="bottom"/>
          </w:tcPr>
          <w:p w14:paraId="13C4C03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E0F2F2F" w14:textId="1D182DBD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3D30B9" w:rsidRPr="00D246FB" w14:paraId="76258B21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29365746" w14:textId="4A482DEF" w:rsidR="003D30B9" w:rsidRPr="00063EF2" w:rsidRDefault="0077705B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7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24BECF21" w14:textId="4374A9F0" w:rsidR="003D30B9" w:rsidRPr="009B70F7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908,527</w:t>
            </w:r>
          </w:p>
        </w:tc>
        <w:tc>
          <w:tcPr>
            <w:tcW w:w="144" w:type="pct"/>
            <w:vAlign w:val="bottom"/>
          </w:tcPr>
          <w:p w14:paraId="471CEF64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3C18B754" w14:textId="3B047A27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27" w:type="pct"/>
            <w:vAlign w:val="bottom"/>
          </w:tcPr>
          <w:p w14:paraId="1B3DEFD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2274BF9" w14:textId="326153AF" w:rsidR="00B9717F" w:rsidRPr="0069297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4,295,91</w:t>
            </w:r>
            <w:r w:rsidR="00393D2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289A57C4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425B88B" w14:textId="55BDE01E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</w:tr>
      <w:tr w:rsidR="003D30B9" w:rsidRPr="00D246FB" w14:paraId="5F7874F0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19575AA4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473CFD8D" w14:textId="13DBE9BC" w:rsidR="003D30B9" w:rsidRPr="00063EF2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(12,774)</w:t>
            </w:r>
          </w:p>
        </w:tc>
        <w:tc>
          <w:tcPr>
            <w:tcW w:w="144" w:type="pct"/>
            <w:vAlign w:val="bottom"/>
          </w:tcPr>
          <w:p w14:paraId="09D7D800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3886404E" w14:textId="5EE2B48A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115DD50B" w14:textId="77777777" w:rsidR="003D30B9" w:rsidRPr="003D30B9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57C2BF44" w14:textId="4B5F677C" w:rsidR="003D30B9" w:rsidRPr="00063EF2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(79,668)</w:t>
            </w:r>
          </w:p>
        </w:tc>
        <w:tc>
          <w:tcPr>
            <w:tcW w:w="146" w:type="pct"/>
            <w:vAlign w:val="bottom"/>
          </w:tcPr>
          <w:p w14:paraId="65307D5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045C3E2" w14:textId="23E11D7F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0B9" w:rsidRPr="00D246FB" w14:paraId="2497C30A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2B2B121A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22D0A" w14:textId="7A914A1B" w:rsidR="003D30B9" w:rsidRPr="009B70F7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895,753</w:t>
            </w:r>
          </w:p>
        </w:tc>
        <w:tc>
          <w:tcPr>
            <w:tcW w:w="144" w:type="pct"/>
            <w:vAlign w:val="bottom"/>
          </w:tcPr>
          <w:p w14:paraId="076697F3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00B6A" w14:textId="1D4D2A1C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27" w:type="pct"/>
            <w:vAlign w:val="bottom"/>
          </w:tcPr>
          <w:p w14:paraId="7F229594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1582F" w14:textId="1D44499D" w:rsidR="003D30B9" w:rsidRPr="00692971" w:rsidRDefault="00B9717F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4,216,247</w:t>
            </w:r>
          </w:p>
        </w:tc>
        <w:tc>
          <w:tcPr>
            <w:tcW w:w="146" w:type="pct"/>
            <w:vAlign w:val="bottom"/>
          </w:tcPr>
          <w:p w14:paraId="3630E202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B45F7" w14:textId="32168D5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</w:tr>
    </w:tbl>
    <w:p w14:paraId="6D2213D9" w14:textId="77777777" w:rsidR="00631816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E5C559" w14:textId="77777777" w:rsidR="00631816" w:rsidRDefault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360" w:tblpY="31"/>
        <w:tblW w:w="9812" w:type="dxa"/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7"/>
      </w:tblGrid>
      <w:tr w:rsidR="00631816" w:rsidRPr="00D246FB" w14:paraId="74AEF34F" w14:textId="77777777" w:rsidTr="00631816">
        <w:tc>
          <w:tcPr>
            <w:tcW w:w="2610" w:type="dxa"/>
            <w:vAlign w:val="bottom"/>
          </w:tcPr>
          <w:p w14:paraId="0789B1C9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62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48761275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1816" w:rsidRPr="00D246FB" w14:paraId="3EF1A4C0" w14:textId="77777777" w:rsidTr="00631816">
        <w:tc>
          <w:tcPr>
            <w:tcW w:w="2610" w:type="dxa"/>
            <w:vAlign w:val="bottom"/>
          </w:tcPr>
          <w:p w14:paraId="76B9119C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34E58DE0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65809C1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11F2319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13666ADE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5B1E92C6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816" w:rsidRPr="00D246FB" w14:paraId="17C3E61D" w14:textId="77777777" w:rsidTr="00631816">
        <w:tc>
          <w:tcPr>
            <w:tcW w:w="2610" w:type="dxa"/>
            <w:vAlign w:val="bottom"/>
          </w:tcPr>
          <w:p w14:paraId="574A2607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2A1B0E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200DAB3A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476E80D9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7551E82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62454DBB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50771" w:rsidRPr="00D246FB" w14:paraId="05D1310D" w14:textId="77777777" w:rsidTr="00631816">
        <w:tc>
          <w:tcPr>
            <w:tcW w:w="2610" w:type="dxa"/>
            <w:vAlign w:val="bottom"/>
          </w:tcPr>
          <w:p w14:paraId="5BDC9171" w14:textId="77777777" w:rsidR="00D50771" w:rsidRPr="000548B9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7C4962F" w14:textId="3C50ACEF" w:rsidR="00D50771" w:rsidRPr="0001010D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0BC265C4" w14:textId="77777777" w:rsidR="00D50771" w:rsidRPr="000548B9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BC6B7C4" w14:textId="13CB73A0" w:rsidR="00D50771" w:rsidRPr="0001010D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5184B072" w14:textId="77777777" w:rsidR="00D50771" w:rsidRPr="000548B9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A71E1E0" w14:textId="38230219" w:rsidR="00D50771" w:rsidRPr="0001010D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DF32DC3" w14:textId="77777777" w:rsidR="00D50771" w:rsidRPr="000548B9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52F4E15" w14:textId="6C2600AC" w:rsidR="00D50771" w:rsidRPr="0001010D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2D356F7" w14:textId="77777777" w:rsidR="00D50771" w:rsidRPr="000548B9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0BC2BAD" w14:textId="5C4D7E0E" w:rsidR="00D50771" w:rsidRPr="0001010D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DE485E8" w14:textId="77777777" w:rsidR="00D50771" w:rsidRPr="000548B9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32F1EB00" w14:textId="56C0B520" w:rsidR="00D50771" w:rsidRPr="0001010D" w:rsidRDefault="00D50771" w:rsidP="00D5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31816" w:rsidRPr="00D246FB" w14:paraId="4826EE83" w14:textId="77777777" w:rsidTr="00631816">
        <w:tc>
          <w:tcPr>
            <w:tcW w:w="2610" w:type="dxa"/>
            <w:vAlign w:val="bottom"/>
          </w:tcPr>
          <w:p w14:paraId="515F9E95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C538EDF" w14:textId="148F6890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vAlign w:val="bottom"/>
          </w:tcPr>
          <w:p w14:paraId="0C9CEB90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05B206" w14:textId="20E5AFA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248B91A8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95FAF14" w14:textId="317FBF5F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06CC4BF7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68AF0F6" w14:textId="27B0616E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7B4AE9FA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3FF0925" w14:textId="014A42FD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A0E8484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9FE9F02" w14:textId="11172232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31816" w:rsidRPr="00D246FB" w14:paraId="4D98C0D0" w14:textId="77777777" w:rsidTr="00631816">
        <w:tc>
          <w:tcPr>
            <w:tcW w:w="2610" w:type="dxa"/>
            <w:vAlign w:val="bottom"/>
          </w:tcPr>
          <w:p w14:paraId="1898E8D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3D28498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1816" w:rsidRPr="00D246FB" w14:paraId="22800E08" w14:textId="77777777" w:rsidTr="00631816">
        <w:tc>
          <w:tcPr>
            <w:tcW w:w="2610" w:type="dxa"/>
            <w:vAlign w:val="bottom"/>
          </w:tcPr>
          <w:p w14:paraId="7829DB6D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8D3EC11" w14:textId="77777777" w:rsidR="00631816" w:rsidRPr="000548B9" w:rsidRDefault="00631816" w:rsidP="00631816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5143199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BFAA4D" w14:textId="77777777" w:rsidR="00631816" w:rsidRPr="000548B9" w:rsidRDefault="00631816" w:rsidP="0063181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F51F38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BB799E" w14:textId="77777777" w:rsidR="00631816" w:rsidRPr="000548B9" w:rsidRDefault="00631816" w:rsidP="0063181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566CF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9B5E6D3" w14:textId="77777777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64D50A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14DB6CE" w14:textId="77777777" w:rsidR="00631816" w:rsidRPr="000548B9" w:rsidRDefault="00631816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AABF7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054063D" w14:textId="77777777" w:rsidR="00631816" w:rsidRPr="000548B9" w:rsidRDefault="00631816" w:rsidP="0063181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1816" w:rsidRPr="00D246FB" w14:paraId="3D77F80D" w14:textId="77777777" w:rsidTr="00631816">
        <w:tc>
          <w:tcPr>
            <w:tcW w:w="2610" w:type="dxa"/>
            <w:vAlign w:val="bottom"/>
          </w:tcPr>
          <w:p w14:paraId="25A70167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2EDA49D" w14:textId="5FE05500" w:rsidR="00631816" w:rsidRPr="000548B9" w:rsidRDefault="00B9717F" w:rsidP="00631816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2,617,710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D0C67E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5BB71B" w14:textId="24988593" w:rsidR="00631816" w:rsidRPr="000548B9" w:rsidRDefault="00631816" w:rsidP="0063181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8C266E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9AB1677" w14:textId="40C99FEA" w:rsidR="00631816" w:rsidRPr="000548B9" w:rsidRDefault="00B9717F" w:rsidP="0063181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6,669,574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89A3A0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2572D83" w14:textId="5D22EE80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99BC8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55A3369" w14:textId="72094CD4" w:rsidR="00631816" w:rsidRPr="000548B9" w:rsidRDefault="00B9717F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9,287,284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2EEE6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443F0C2" w14:textId="60BEC24A" w:rsidR="00631816" w:rsidRPr="000548B9" w:rsidRDefault="00631816" w:rsidP="0063181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724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</w:tr>
      <w:tr w:rsidR="00631816" w:rsidRPr="00D246FB" w14:paraId="74EFE661" w14:textId="77777777" w:rsidTr="00631816">
        <w:tc>
          <w:tcPr>
            <w:tcW w:w="2610" w:type="dxa"/>
            <w:vAlign w:val="bottom"/>
          </w:tcPr>
          <w:p w14:paraId="3E73DFB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0548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6263" w14:textId="419F379B" w:rsidR="00631816" w:rsidRPr="000548B9" w:rsidRDefault="00B9717F" w:rsidP="00631816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(987,873)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206F0B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0D53B" w14:textId="2F708760" w:rsidR="00631816" w:rsidRPr="000548B9" w:rsidRDefault="00631816" w:rsidP="00631816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903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112946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95166" w14:textId="706E51CA" w:rsidR="00631816" w:rsidRPr="000548B9" w:rsidRDefault="00B9717F" w:rsidP="0063181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(1,385,595)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49045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7538" w14:textId="3437B3F5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847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0AA2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B8417" w14:textId="60C4EF1C" w:rsidR="00631816" w:rsidRPr="000548B9" w:rsidRDefault="00B9717F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(2,373,468)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72080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6A68B" w14:textId="0D40E16E" w:rsidR="00631816" w:rsidRPr="000548B9" w:rsidRDefault="00631816" w:rsidP="0063181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969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631816" w:rsidRPr="00D246FB" w14:paraId="37124ADE" w14:textId="77777777" w:rsidTr="00631816">
        <w:tc>
          <w:tcPr>
            <w:tcW w:w="2610" w:type="dxa"/>
            <w:vAlign w:val="bottom"/>
          </w:tcPr>
          <w:p w14:paraId="326606C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F883" w14:textId="3D3E2C40" w:rsidR="00631816" w:rsidRPr="000548B9" w:rsidRDefault="00B9717F" w:rsidP="00631816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1,629,837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8D6DBD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7D5AF" w14:textId="0BB7C09F" w:rsidR="00631816" w:rsidRPr="000548B9" w:rsidRDefault="00631816" w:rsidP="0063181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8D753C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776C1" w14:textId="1D79B434" w:rsidR="00631816" w:rsidRPr="000548B9" w:rsidRDefault="00B9717F" w:rsidP="0063181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5,283,979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F3C2E6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8C3E7" w14:textId="0300F030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D0404C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F731C" w14:textId="331308AB" w:rsidR="00631816" w:rsidRPr="000548B9" w:rsidRDefault="00B9717F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6,913,816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FC84C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3DE41" w14:textId="76241D57" w:rsidR="00631816" w:rsidRPr="000548B9" w:rsidRDefault="00631816" w:rsidP="00631816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308</w:t>
            </w:r>
          </w:p>
        </w:tc>
      </w:tr>
      <w:tr w:rsidR="00631816" w:rsidRPr="00D246FB" w14:paraId="6F95F86D" w14:textId="77777777" w:rsidTr="00631816">
        <w:tc>
          <w:tcPr>
            <w:tcW w:w="2610" w:type="dxa"/>
            <w:vAlign w:val="bottom"/>
          </w:tcPr>
          <w:p w14:paraId="53CEE5D0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0548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0548B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33B1F" w14:textId="15346E11" w:rsidR="00631816" w:rsidRDefault="00B9717F" w:rsidP="00631816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0FF6F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15DDB" w14:textId="7ED5478E" w:rsidR="00631816" w:rsidRPr="000548B9" w:rsidRDefault="00631816" w:rsidP="00631816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FA8063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C2A08" w14:textId="7398C13D" w:rsidR="00631816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856D77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55208" w14:textId="0333BAEB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8FB03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2708A" w14:textId="4E15C6EA" w:rsidR="00631816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43ECA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B15B" w14:textId="5E846EE9" w:rsidR="00631816" w:rsidRPr="000548B9" w:rsidRDefault="00631816" w:rsidP="0063181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1816" w:rsidRPr="00D246FB" w14:paraId="7FABDA8D" w14:textId="77777777" w:rsidTr="00631816">
        <w:trPr>
          <w:trHeight w:val="400"/>
        </w:trPr>
        <w:tc>
          <w:tcPr>
            <w:tcW w:w="2610" w:type="dxa"/>
            <w:vAlign w:val="bottom"/>
          </w:tcPr>
          <w:p w14:paraId="67685DEA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7BEA3" w14:textId="481EC431" w:rsidR="00631816" w:rsidRPr="000548B9" w:rsidRDefault="00697062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7062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B9717F">
              <w:rPr>
                <w:rFonts w:ascii="Angsana New" w:hAnsi="Angsana New"/>
                <w:b/>
                <w:bCs/>
                <w:sz w:val="28"/>
                <w:szCs w:val="28"/>
              </w:rPr>
              <w:t>,629,837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894AE2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A8782" w14:textId="0E95FD53" w:rsidR="00631816" w:rsidRPr="000548B9" w:rsidRDefault="00631816" w:rsidP="0063181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710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FD6409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396FF" w14:textId="5B167CEF" w:rsidR="00631816" w:rsidRPr="000548B9" w:rsidRDefault="00B9717F" w:rsidP="00631816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5,282,335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F47380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FDE8D" w14:textId="112C6EED" w:rsidR="00631816" w:rsidRPr="000548B9" w:rsidRDefault="00631816" w:rsidP="00631816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99407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08AFD" w14:textId="550C8C3A" w:rsidR="00631816" w:rsidRPr="000548B9" w:rsidRDefault="00B9717F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6,912,172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0D976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35DA2" w14:textId="243165A3" w:rsidR="00631816" w:rsidRPr="000548B9" w:rsidRDefault="00631816" w:rsidP="00631816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664</w:t>
            </w:r>
          </w:p>
        </w:tc>
      </w:tr>
    </w:tbl>
    <w:p w14:paraId="2A6B8EFB" w14:textId="77777777" w:rsidR="00631816" w:rsidRPr="005D4D4B" w:rsidRDefault="00631816" w:rsidP="00F5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22"/>
          <w:szCs w:val="22"/>
        </w:rPr>
      </w:pPr>
    </w:p>
    <w:p w14:paraId="0C4078D0" w14:textId="3F7D17E8" w:rsidR="00B02723" w:rsidRPr="00631816" w:rsidRDefault="00B02723" w:rsidP="00F5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30"/>
          <w:szCs w:val="30"/>
        </w:rPr>
      </w:pPr>
      <w:r w:rsidRPr="00631816">
        <w:rPr>
          <w:rFonts w:ascii="Angsana New" w:hAnsi="Angsana New" w:hint="cs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492DC5" w:rsidRPr="00631816">
        <w:rPr>
          <w:rFonts w:ascii="Angsana New" w:hAnsi="Angsana New" w:hint="cs"/>
          <w:sz w:val="30"/>
          <w:szCs w:val="30"/>
        </w:rPr>
        <w:t>3</w:t>
      </w:r>
      <w:r w:rsidR="00D50771">
        <w:rPr>
          <w:rFonts w:ascii="Angsana New" w:hAnsi="Angsana New"/>
          <w:sz w:val="30"/>
          <w:szCs w:val="30"/>
        </w:rPr>
        <w:t>0</w:t>
      </w:r>
      <w:r w:rsidRPr="00631816">
        <w:rPr>
          <w:rFonts w:ascii="Angsana New" w:hAnsi="Angsana New" w:hint="cs"/>
          <w:sz w:val="30"/>
          <w:szCs w:val="30"/>
          <w:cs/>
        </w:rPr>
        <w:t xml:space="preserve"> </w:t>
      </w:r>
      <w:r w:rsidR="00D50771">
        <w:rPr>
          <w:rFonts w:ascii="Angsana New" w:hAnsi="Angsana New" w:hint="cs"/>
          <w:sz w:val="30"/>
          <w:szCs w:val="30"/>
          <w:cs/>
        </w:rPr>
        <w:t>มิถุนายน</w:t>
      </w:r>
      <w:r w:rsidRPr="00631816">
        <w:rPr>
          <w:rFonts w:ascii="Angsana New" w:hAnsi="Angsana New" w:hint="cs"/>
          <w:sz w:val="30"/>
          <w:szCs w:val="30"/>
          <w:cs/>
        </w:rPr>
        <w:t xml:space="preserve"> </w:t>
      </w:r>
      <w:r w:rsidR="00492DC5" w:rsidRPr="00631816">
        <w:rPr>
          <w:rFonts w:ascii="Angsana New" w:hAnsi="Angsana New" w:hint="cs"/>
          <w:sz w:val="30"/>
          <w:szCs w:val="30"/>
        </w:rPr>
        <w:t>256</w:t>
      </w:r>
      <w:r w:rsidR="00631816" w:rsidRPr="00631816">
        <w:rPr>
          <w:rFonts w:ascii="Angsana New" w:hAnsi="Angsana New"/>
          <w:sz w:val="30"/>
          <w:szCs w:val="30"/>
        </w:rPr>
        <w:t>6</w:t>
      </w:r>
      <w:r w:rsidRPr="0063181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92DC5" w:rsidRPr="00631816">
        <w:rPr>
          <w:rFonts w:ascii="Angsana New" w:hAnsi="Angsana New" w:hint="cs"/>
          <w:sz w:val="30"/>
          <w:szCs w:val="30"/>
        </w:rPr>
        <w:t>31</w:t>
      </w:r>
      <w:r w:rsidRPr="0063181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92DC5" w:rsidRPr="00631816">
        <w:rPr>
          <w:rFonts w:ascii="Angsana New" w:hAnsi="Angsana New" w:hint="cs"/>
          <w:sz w:val="30"/>
          <w:szCs w:val="30"/>
        </w:rPr>
        <w:t>256</w:t>
      </w:r>
      <w:r w:rsidR="00631816" w:rsidRPr="00631816">
        <w:rPr>
          <w:rFonts w:ascii="Angsana New" w:hAnsi="Angsana New"/>
          <w:sz w:val="30"/>
          <w:szCs w:val="30"/>
        </w:rPr>
        <w:t>5</w:t>
      </w:r>
      <w:r w:rsidRPr="00631816">
        <w:rPr>
          <w:rFonts w:ascii="Angsana New" w:hAnsi="Angsana New" w:hint="cs"/>
          <w:sz w:val="30"/>
          <w:szCs w:val="30"/>
        </w:rPr>
        <w:t xml:space="preserve"> </w:t>
      </w:r>
      <w:r w:rsidRPr="0063181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75ACC62" w14:textId="77777777" w:rsidR="00631816" w:rsidRPr="005D4D4B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631816" w:rsidRPr="00D246FB" w14:paraId="4AAE6331" w14:textId="77777777" w:rsidTr="00631816">
        <w:tc>
          <w:tcPr>
            <w:tcW w:w="3076" w:type="dxa"/>
            <w:shd w:val="clear" w:color="auto" w:fill="auto"/>
            <w:vAlign w:val="bottom"/>
          </w:tcPr>
          <w:p w14:paraId="415F8632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08AC07A8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1816" w:rsidRPr="00D246FB" w14:paraId="287E37A0" w14:textId="77777777" w:rsidTr="00631816">
        <w:tc>
          <w:tcPr>
            <w:tcW w:w="3076" w:type="dxa"/>
            <w:shd w:val="clear" w:color="auto" w:fill="auto"/>
            <w:vAlign w:val="bottom"/>
          </w:tcPr>
          <w:p w14:paraId="1F201A42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D9C0615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55A21EA2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77DFFDF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47CDF1BE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2BFD6CC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4A0229B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1E5C6DA0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5AE65A61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2263179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E44E0ED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5375A223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62DA01D6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608568E0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15360F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DC7D1BD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35C615E7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0B431B62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631816" w:rsidRPr="00D246FB" w14:paraId="12241857" w14:textId="77777777" w:rsidTr="00631816">
        <w:tc>
          <w:tcPr>
            <w:tcW w:w="3076" w:type="dxa"/>
            <w:shd w:val="clear" w:color="auto" w:fill="auto"/>
            <w:vAlign w:val="bottom"/>
          </w:tcPr>
          <w:p w14:paraId="0D28B15F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shd w:val="clear" w:color="auto" w:fill="auto"/>
            <w:vAlign w:val="bottom"/>
          </w:tcPr>
          <w:p w14:paraId="6D293E7C" w14:textId="1B970E9D" w:rsidR="00631816" w:rsidRPr="00D246FB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5077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077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24F04FE" w14:textId="77777777" w:rsidR="00631816" w:rsidRPr="00D246FB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14:paraId="0C7F7E7C" w14:textId="2FE6EBAF" w:rsidR="00631816" w:rsidRPr="00D246FB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31816" w:rsidRPr="00D246FB" w14:paraId="4CB93EC7" w14:textId="77777777" w:rsidTr="00631816">
        <w:tc>
          <w:tcPr>
            <w:tcW w:w="3076" w:type="dxa"/>
            <w:shd w:val="clear" w:color="auto" w:fill="auto"/>
            <w:vAlign w:val="bottom"/>
          </w:tcPr>
          <w:p w14:paraId="0DC68B6A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14DF11C4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6" w:rsidRPr="00D246FB" w14:paraId="08AFBADF" w14:textId="77777777" w:rsidTr="00631816">
        <w:tc>
          <w:tcPr>
            <w:tcW w:w="3076" w:type="dxa"/>
            <w:shd w:val="clear" w:color="auto" w:fill="auto"/>
            <w:vAlign w:val="bottom"/>
          </w:tcPr>
          <w:p w14:paraId="79AA496E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4D00BCE" w14:textId="7290FCDF" w:rsidR="00631816" w:rsidRPr="00D246FB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2,617,710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C61A7A5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9691533" w14:textId="4F118C19" w:rsidR="00631816" w:rsidRPr="00D246FB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1,629,837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5EF81A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960EE97" w14:textId="76459FCC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ADD520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5D5DDED" w14:textId="570A1FC6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631816" w:rsidRPr="00D246FB" w14:paraId="0B70320D" w14:textId="77777777" w:rsidTr="00631816">
        <w:tc>
          <w:tcPr>
            <w:tcW w:w="3076" w:type="dxa"/>
            <w:shd w:val="clear" w:color="auto" w:fill="auto"/>
            <w:vAlign w:val="bottom"/>
          </w:tcPr>
          <w:p w14:paraId="58A0B475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2837D63B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122543A" w14:textId="32A0AAD3" w:rsidR="00631816" w:rsidRPr="00D246FB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6,669,574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D05F0CA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7F3464F" w14:textId="23826FD8" w:rsidR="00631816" w:rsidRPr="00D246FB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5,283,979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ADD0A46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CDFD8CA" w14:textId="3952A932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28C85CE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3F5E573" w14:textId="17AAEFD6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631816" w:rsidRPr="00D246FB" w14:paraId="3BE96BD2" w14:textId="77777777" w:rsidTr="00631816">
        <w:tc>
          <w:tcPr>
            <w:tcW w:w="3076" w:type="dxa"/>
            <w:shd w:val="clear" w:color="auto" w:fill="auto"/>
            <w:vAlign w:val="bottom"/>
          </w:tcPr>
          <w:p w14:paraId="6AC2D0A7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B894F" w14:textId="79643EF3" w:rsidR="00631816" w:rsidRPr="00D246FB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9,287,284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15F7217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8C6C0" w14:textId="24DC1052" w:rsidR="00631816" w:rsidRPr="00D246FB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6,913,816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6DDB141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5EE0B" w14:textId="0EFCD444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E9F742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F81F5" w14:textId="6F9C7164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</w:tr>
      <w:tr w:rsidR="00631816" w:rsidRPr="00D246FB" w14:paraId="726AA64E" w14:textId="77777777" w:rsidTr="00631816">
        <w:tc>
          <w:tcPr>
            <w:tcW w:w="3076" w:type="dxa"/>
            <w:shd w:val="clear" w:color="auto" w:fill="auto"/>
            <w:vAlign w:val="bottom"/>
          </w:tcPr>
          <w:p w14:paraId="04DA2CA3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0EF186C" w14:textId="152D2F0B" w:rsidR="00631816" w:rsidRPr="00D246FB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(2,373,468)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88AB58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9222D15" w14:textId="296AF2BB" w:rsidR="00631816" w:rsidRPr="00D246FB" w:rsidRDefault="00B9717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F283780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4E5FE2B" w14:textId="0AB0A6D8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6549B33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6D2DCBA" w14:textId="57281820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2E6" w:rsidRPr="00D246FB" w14:paraId="1AB8EA52" w14:textId="77777777" w:rsidTr="00631816">
        <w:tc>
          <w:tcPr>
            <w:tcW w:w="3076" w:type="dxa"/>
            <w:shd w:val="clear" w:color="auto" w:fill="auto"/>
            <w:vAlign w:val="bottom"/>
          </w:tcPr>
          <w:p w14:paraId="007AFD45" w14:textId="7777777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ด้านเครดิต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2E828" w14:textId="64D8A3C7" w:rsidR="000412E6" w:rsidRPr="00E025C1" w:rsidRDefault="00B9717F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(1,644)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A100D4" w14:textId="77777777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7A99021" w14:textId="660FFFC1" w:rsidR="000412E6" w:rsidRPr="00E025C1" w:rsidRDefault="00B9717F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(1,644)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F0B32AF" w14:textId="77777777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41E3F" w14:textId="7F5DCE38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22912FB" w14:textId="7777777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CC9F495" w14:textId="102319B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412E6" w:rsidRPr="00D246FB" w14:paraId="11478510" w14:textId="77777777" w:rsidTr="00631816">
        <w:tc>
          <w:tcPr>
            <w:tcW w:w="3076" w:type="dxa"/>
            <w:shd w:val="clear" w:color="auto" w:fill="auto"/>
            <w:vAlign w:val="bottom"/>
          </w:tcPr>
          <w:p w14:paraId="43021EBC" w14:textId="7777777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1EF0F" w14:textId="294E6141" w:rsidR="000412E6" w:rsidRPr="00E025C1" w:rsidRDefault="00B9717F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6,912,172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F1CE758" w14:textId="77777777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3ED17" w14:textId="435C4C96" w:rsidR="000412E6" w:rsidRPr="00E025C1" w:rsidRDefault="00B9717F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6,912,172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D0B6830" w14:textId="77777777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8FBA9" w14:textId="284019BD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2CB76E9" w14:textId="7777777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D8D6E" w14:textId="287707E8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</w:p>
        </w:tc>
      </w:tr>
    </w:tbl>
    <w:p w14:paraId="38602D82" w14:textId="4D466149" w:rsidR="008F3025" w:rsidRPr="002A5D42" w:rsidRDefault="008F3025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7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401"/>
        <w:gridCol w:w="1079"/>
        <w:gridCol w:w="237"/>
        <w:gridCol w:w="1024"/>
        <w:gridCol w:w="266"/>
        <w:gridCol w:w="1084"/>
        <w:gridCol w:w="240"/>
        <w:gridCol w:w="1026"/>
      </w:tblGrid>
      <w:tr w:rsidR="002A5D42" w:rsidRPr="00700441" w14:paraId="38A68D12" w14:textId="77777777" w:rsidTr="00D50771">
        <w:trPr>
          <w:tblHeader/>
        </w:trPr>
        <w:tc>
          <w:tcPr>
            <w:tcW w:w="2352" w:type="pct"/>
            <w:hideMark/>
          </w:tcPr>
          <w:p w14:paraId="4E4EFE50" w14:textId="77777777" w:rsidR="002A5D42" w:rsidRPr="00063EF2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hideMark/>
          </w:tcPr>
          <w:p w14:paraId="477F145C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13CEA55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pct"/>
            <w:gridSpan w:val="3"/>
            <w:hideMark/>
          </w:tcPr>
          <w:p w14:paraId="48F6A1B6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816" w:rsidRPr="00700441" w14:paraId="1C8A7BBE" w14:textId="77777777" w:rsidTr="00D50771">
        <w:trPr>
          <w:tblHeader/>
        </w:trPr>
        <w:tc>
          <w:tcPr>
            <w:tcW w:w="2352" w:type="pct"/>
            <w:hideMark/>
          </w:tcPr>
          <w:p w14:paraId="687ED017" w14:textId="77777777" w:rsidR="00631816" w:rsidRPr="00063EF2" w:rsidRDefault="00631816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6401F96A" w14:textId="3CD6D1E1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3ACA4966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hideMark/>
          </w:tcPr>
          <w:p w14:paraId="7D6EAB7D" w14:textId="3000CBA5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9B5C7A9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hideMark/>
          </w:tcPr>
          <w:p w14:paraId="6DB94B93" w14:textId="4E69D152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7895348B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hideMark/>
          </w:tcPr>
          <w:p w14:paraId="0F0DB94D" w14:textId="50B7C12E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31816" w:rsidRPr="00700441" w14:paraId="600B28FD" w14:textId="77777777" w:rsidTr="00D50771">
        <w:trPr>
          <w:trHeight w:val="209"/>
          <w:tblHeader/>
        </w:trPr>
        <w:tc>
          <w:tcPr>
            <w:tcW w:w="2352" w:type="pct"/>
          </w:tcPr>
          <w:p w14:paraId="07B9E76B" w14:textId="77777777" w:rsidR="00631816" w:rsidRPr="00700441" w:rsidRDefault="00631816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8" w:type="pct"/>
            <w:gridSpan w:val="7"/>
            <w:hideMark/>
          </w:tcPr>
          <w:p w14:paraId="01EF9A9D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6" w:rsidRPr="003B4652" w14:paraId="2D9430ED" w14:textId="77777777" w:rsidTr="00D50771">
        <w:trPr>
          <w:trHeight w:val="209"/>
          <w:tblHeader/>
        </w:trPr>
        <w:tc>
          <w:tcPr>
            <w:tcW w:w="2352" w:type="pct"/>
          </w:tcPr>
          <w:p w14:paraId="27305558" w14:textId="195F5815" w:rsidR="00631816" w:rsidRPr="003B4652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ind w:hanging="20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B46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</w:p>
        </w:tc>
        <w:tc>
          <w:tcPr>
            <w:tcW w:w="2648" w:type="pct"/>
            <w:gridSpan w:val="7"/>
          </w:tcPr>
          <w:p w14:paraId="0446DCE0" w14:textId="77777777" w:rsidR="00631816" w:rsidRPr="003B465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31816" w:rsidRPr="003B4652" w14:paraId="5A81BBDF" w14:textId="77777777" w:rsidTr="00D50771">
        <w:tc>
          <w:tcPr>
            <w:tcW w:w="2352" w:type="pct"/>
          </w:tcPr>
          <w:p w14:paraId="2925CCBD" w14:textId="4C39B7C2" w:rsidR="00631816" w:rsidRPr="003B4652" w:rsidRDefault="00631816" w:rsidP="00631816">
            <w:pPr>
              <w:pStyle w:val="BodyText"/>
              <w:tabs>
                <w:tab w:val="left" w:pos="156"/>
              </w:tabs>
              <w:spacing w:after="0" w:line="240" w:lineRule="auto"/>
              <w:ind w:left="156" w:right="-110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4652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3B4652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จะเกิดขึ้น</w:t>
            </w:r>
            <w:r w:rsidRPr="003B4652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D50771" w:rsidRPr="003B4652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3B4652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3B4652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D50771" w:rsidRPr="003B4652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3B4652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D50771" w:rsidRPr="003B4652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  <w:shd w:val="clear" w:color="auto" w:fill="auto"/>
          </w:tcPr>
          <w:p w14:paraId="2A2C43EE" w14:textId="77777777" w:rsidR="00631816" w:rsidRPr="003B4652" w:rsidRDefault="00631816" w:rsidP="0063181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shd w:val="clear" w:color="auto" w:fill="auto"/>
          </w:tcPr>
          <w:p w14:paraId="7F36D00F" w14:textId="77777777" w:rsidR="00631816" w:rsidRPr="003B465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74D8BE0A" w14:textId="77777777" w:rsidR="00631816" w:rsidRPr="003B4652" w:rsidRDefault="00631816" w:rsidP="0063181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shd w:val="clear" w:color="auto" w:fill="auto"/>
          </w:tcPr>
          <w:p w14:paraId="39FF89BB" w14:textId="77777777" w:rsidR="00631816" w:rsidRPr="003B465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  <w:shd w:val="clear" w:color="auto" w:fill="auto"/>
          </w:tcPr>
          <w:p w14:paraId="1B53ADC4" w14:textId="77777777" w:rsidR="00631816" w:rsidRPr="003B465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3E0214" w14:textId="77777777" w:rsidR="00631816" w:rsidRPr="003B465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47" w:type="pct"/>
            <w:shd w:val="clear" w:color="auto" w:fill="auto"/>
          </w:tcPr>
          <w:p w14:paraId="09E2BD38" w14:textId="77777777" w:rsidR="00631816" w:rsidRPr="003B465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771" w:rsidRPr="003B4652" w14:paraId="53D173D7" w14:textId="77777777" w:rsidTr="00D50771">
        <w:tc>
          <w:tcPr>
            <w:tcW w:w="2352" w:type="pct"/>
            <w:hideMark/>
          </w:tcPr>
          <w:p w14:paraId="3E11527F" w14:textId="4DF41468" w:rsidR="00D50771" w:rsidRPr="003B4652" w:rsidRDefault="00D50771" w:rsidP="00EC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firstLine="88"/>
              <w:rPr>
                <w:rFonts w:ascii="Angsana New" w:hAnsi="Angsana New"/>
                <w:sz w:val="30"/>
                <w:szCs w:val="30"/>
              </w:rPr>
            </w:pPr>
            <w:r w:rsidRPr="003B465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7" w:type="pct"/>
            <w:shd w:val="clear" w:color="auto" w:fill="auto"/>
          </w:tcPr>
          <w:p w14:paraId="3996AEF9" w14:textId="30531612" w:rsidR="00D50771" w:rsidRPr="003B4652" w:rsidRDefault="003B4652" w:rsidP="003B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99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46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4C36251" w14:textId="77777777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369FB1CA" w14:textId="519122EA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99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6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7746F98" w14:textId="77777777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E9F28F" w14:textId="7ABACF51" w:rsidR="00D50771" w:rsidRPr="003B4652" w:rsidRDefault="003B4652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465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8" w:type="pct"/>
            <w:shd w:val="clear" w:color="auto" w:fill="auto"/>
          </w:tcPr>
          <w:p w14:paraId="020B37B6" w14:textId="77777777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364F9D8" w14:textId="37C874AE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4652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D50771" w:rsidRPr="003B4652" w14:paraId="5B2DAA24" w14:textId="77777777" w:rsidTr="00D50771">
        <w:tc>
          <w:tcPr>
            <w:tcW w:w="2352" w:type="pct"/>
            <w:hideMark/>
          </w:tcPr>
          <w:p w14:paraId="2555DB8F" w14:textId="48320C6F" w:rsidR="00D50771" w:rsidRPr="003B4652" w:rsidRDefault="00D50771" w:rsidP="00EC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firstLine="88"/>
              <w:rPr>
                <w:rFonts w:ascii="Angsana New" w:hAnsi="Angsana New"/>
                <w:sz w:val="30"/>
                <w:szCs w:val="30"/>
              </w:rPr>
            </w:pPr>
            <w:r w:rsidRPr="003B465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7" w:type="pct"/>
            <w:shd w:val="clear" w:color="auto" w:fill="auto"/>
          </w:tcPr>
          <w:p w14:paraId="69D4CD0C" w14:textId="4E70C453" w:rsidR="00D50771" w:rsidRPr="003B4652" w:rsidRDefault="00C25017" w:rsidP="003B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99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127" w:type="pct"/>
            <w:shd w:val="clear" w:color="auto" w:fill="auto"/>
          </w:tcPr>
          <w:p w14:paraId="23CB25DE" w14:textId="77777777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3788DB0" w14:textId="2AEE4182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4652">
              <w:rPr>
                <w:rFonts w:ascii="Angsana New" w:hAnsi="Angsana New"/>
                <w:sz w:val="30"/>
                <w:szCs w:val="30"/>
              </w:rPr>
              <w:t xml:space="preserve">  (798)</w:t>
            </w:r>
          </w:p>
        </w:tc>
        <w:tc>
          <w:tcPr>
            <w:tcW w:w="142" w:type="pct"/>
            <w:shd w:val="clear" w:color="auto" w:fill="auto"/>
          </w:tcPr>
          <w:p w14:paraId="02E08331" w14:textId="77777777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1591A4" w14:textId="351F7A95" w:rsidR="00D50771" w:rsidRPr="003B4652" w:rsidRDefault="003B4652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4652">
              <w:rPr>
                <w:rFonts w:ascii="Angsana New" w:hAnsi="Angsana New"/>
                <w:sz w:val="30"/>
                <w:szCs w:val="30"/>
              </w:rPr>
              <w:t>9,729</w:t>
            </w:r>
          </w:p>
        </w:tc>
        <w:tc>
          <w:tcPr>
            <w:tcW w:w="128" w:type="pct"/>
            <w:shd w:val="clear" w:color="auto" w:fill="auto"/>
          </w:tcPr>
          <w:p w14:paraId="28812C2E" w14:textId="77777777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7E88A4F8" w14:textId="14C138E6" w:rsidR="00D50771" w:rsidRPr="003B4652" w:rsidRDefault="00D50771" w:rsidP="00D5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4652">
              <w:rPr>
                <w:rFonts w:ascii="Angsana New" w:hAnsi="Angsana New"/>
                <w:sz w:val="30"/>
                <w:szCs w:val="30"/>
              </w:rPr>
              <w:t>7,255</w:t>
            </w:r>
          </w:p>
        </w:tc>
      </w:tr>
    </w:tbl>
    <w:p w14:paraId="1CEACFFF" w14:textId="773A2799" w:rsidR="00631816" w:rsidRPr="00D471C6" w:rsidRDefault="00631816" w:rsidP="00E6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99"/>
        </w:tabs>
        <w:spacing w:line="240" w:lineRule="auto"/>
        <w:ind w:left="-108"/>
        <w:rPr>
          <w:rFonts w:ascii="Angsana New" w:hAnsi="Angsana New"/>
        </w:rPr>
      </w:pPr>
    </w:p>
    <w:tbl>
      <w:tblPr>
        <w:tblW w:w="944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136"/>
        <w:gridCol w:w="1173"/>
        <w:gridCol w:w="270"/>
        <w:gridCol w:w="1083"/>
        <w:gridCol w:w="270"/>
        <w:gridCol w:w="1169"/>
        <w:gridCol w:w="268"/>
        <w:gridCol w:w="1077"/>
      </w:tblGrid>
      <w:tr w:rsidR="00631816" w:rsidRPr="00700441" w14:paraId="61E8B4CB" w14:textId="77777777" w:rsidTr="00631816">
        <w:trPr>
          <w:tblHeader/>
        </w:trPr>
        <w:tc>
          <w:tcPr>
            <w:tcW w:w="2189" w:type="pct"/>
            <w:vAlign w:val="bottom"/>
            <w:hideMark/>
          </w:tcPr>
          <w:p w14:paraId="59A15F97" w14:textId="12F0C828" w:rsidR="00631816" w:rsidRPr="00DE25E4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2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337" w:type="pct"/>
            <w:gridSpan w:val="3"/>
            <w:hideMark/>
          </w:tcPr>
          <w:p w14:paraId="1EDD112E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1E8C5B7" w14:textId="77777777" w:rsidR="00631816" w:rsidRPr="00700441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  <w:hideMark/>
          </w:tcPr>
          <w:p w14:paraId="79F5B333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816" w:rsidRPr="00700441" w14:paraId="24415921" w14:textId="77777777" w:rsidTr="00631816">
        <w:trPr>
          <w:tblHeader/>
        </w:trPr>
        <w:tc>
          <w:tcPr>
            <w:tcW w:w="2189" w:type="pct"/>
            <w:vAlign w:val="bottom"/>
          </w:tcPr>
          <w:p w14:paraId="1104F26C" w14:textId="332B3EAC" w:rsidR="00631816" w:rsidRPr="00063EF2" w:rsidRDefault="007D1F1F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E2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21" w:type="pct"/>
          </w:tcPr>
          <w:p w14:paraId="05D4D0D6" w14:textId="039C82E2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946B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46B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05C4CAD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F665C1" w14:textId="5D22DECA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2AAAA64F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BAEEA7" w14:textId="056D37DE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946B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46B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71626138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38988D" w14:textId="068ED307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31816" w:rsidRPr="00700441" w14:paraId="65DDDC82" w14:textId="77777777" w:rsidTr="00631816">
        <w:trPr>
          <w:tblHeader/>
        </w:trPr>
        <w:tc>
          <w:tcPr>
            <w:tcW w:w="2189" w:type="pct"/>
            <w:vAlign w:val="bottom"/>
          </w:tcPr>
          <w:p w14:paraId="376CC6F5" w14:textId="42EA2331" w:rsidR="00631816" w:rsidRPr="00063EF2" w:rsidRDefault="00631816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63197E77" w14:textId="41E46C40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41596C9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2B468B04" w14:textId="3C42CF52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C4FE4CE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hideMark/>
          </w:tcPr>
          <w:p w14:paraId="30099033" w14:textId="7BD65ABF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79EDB470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2F302A92" w14:textId="4952D753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31816" w:rsidRPr="00700441" w14:paraId="29BE9C67" w14:textId="77777777" w:rsidTr="00631816">
        <w:trPr>
          <w:trHeight w:val="209"/>
          <w:tblHeader/>
        </w:trPr>
        <w:tc>
          <w:tcPr>
            <w:tcW w:w="2189" w:type="pct"/>
          </w:tcPr>
          <w:p w14:paraId="0B614D48" w14:textId="77777777" w:rsidR="00631816" w:rsidRPr="00700441" w:rsidRDefault="00631816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hideMark/>
          </w:tcPr>
          <w:p w14:paraId="2EDE85C5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17F" w:rsidRPr="00700441" w14:paraId="7A340271" w14:textId="77777777" w:rsidTr="00631816">
        <w:tc>
          <w:tcPr>
            <w:tcW w:w="2189" w:type="pct"/>
          </w:tcPr>
          <w:p w14:paraId="69F04463" w14:textId="1D1F9FEE" w:rsidR="00B9717F" w:rsidRPr="00925666" w:rsidRDefault="00B9717F" w:rsidP="0063181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925666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1" w:type="pct"/>
          </w:tcPr>
          <w:p w14:paraId="417C68C0" w14:textId="77777777" w:rsidR="00B9717F" w:rsidRPr="00B51914" w:rsidRDefault="00B9717F" w:rsidP="0063181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" w:type="pct"/>
          </w:tcPr>
          <w:p w14:paraId="5CCB5EF9" w14:textId="77777777" w:rsidR="00B9717F" w:rsidRPr="00700441" w:rsidRDefault="00B9717F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1074C67" w14:textId="77777777" w:rsidR="00B9717F" w:rsidRPr="00700441" w:rsidRDefault="00B9717F" w:rsidP="0063181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100ACC02" w14:textId="77777777" w:rsidR="00B9717F" w:rsidRPr="00700441" w:rsidRDefault="00B9717F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0941323C" w14:textId="77777777" w:rsidR="00B9717F" w:rsidRPr="00700441" w:rsidRDefault="00B9717F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2530EE0B" w14:textId="77777777" w:rsidR="00B9717F" w:rsidRPr="00700441" w:rsidRDefault="00B9717F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6128EDB4" w14:textId="77777777" w:rsidR="00B9717F" w:rsidRPr="00700441" w:rsidRDefault="00B9717F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9717F" w:rsidRPr="00700441" w14:paraId="10F39B03" w14:textId="77777777" w:rsidTr="00B9717F">
        <w:tc>
          <w:tcPr>
            <w:tcW w:w="2189" w:type="pct"/>
          </w:tcPr>
          <w:p w14:paraId="27C8EB50" w14:textId="72D17659" w:rsidR="00B9717F" w:rsidRPr="00925666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61F82783" w14:textId="6EDFF754" w:rsidR="00B9717F" w:rsidRPr="00B51914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0810C96D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70BFF3E" w14:textId="21204DE6" w:rsidR="00B9717F" w:rsidRPr="00700441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724B9A2E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5966BA70" w14:textId="21B33FBC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5,895,000</w:t>
            </w:r>
          </w:p>
        </w:tc>
        <w:tc>
          <w:tcPr>
            <w:tcW w:w="142" w:type="pct"/>
          </w:tcPr>
          <w:p w14:paraId="550B51E6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2E51BE05" w14:textId="6E3B4775" w:rsidR="00B9717F" w:rsidRPr="00700441" w:rsidRDefault="00B9717F" w:rsidP="002F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9717F">
              <w:rPr>
                <w:rFonts w:ascii="Angsana New" w:hAnsi="Angsana New"/>
                <w:sz w:val="30"/>
                <w:szCs w:val="30"/>
              </w:rPr>
              <w:t>5,090,000</w:t>
            </w:r>
          </w:p>
        </w:tc>
      </w:tr>
      <w:tr w:rsidR="00B9717F" w:rsidRPr="00700441" w14:paraId="0C979B6B" w14:textId="77777777" w:rsidTr="00B9717F">
        <w:tc>
          <w:tcPr>
            <w:tcW w:w="2189" w:type="pct"/>
          </w:tcPr>
          <w:p w14:paraId="4B98DBCC" w14:textId="36BF95BB" w:rsidR="00B9717F" w:rsidRPr="00925666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116C0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234F40E" w14:textId="656E2D44" w:rsidR="00B9717F" w:rsidRPr="00B9717F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9717F">
              <w:rPr>
                <w:rFonts w:ascii="Angsana New" w:hAnsi="Angsana New"/>
                <w:sz w:val="30"/>
                <w:szCs w:val="30"/>
              </w:rPr>
              <w:t>402,900</w:t>
            </w:r>
          </w:p>
        </w:tc>
        <w:tc>
          <w:tcPr>
            <w:tcW w:w="143" w:type="pct"/>
          </w:tcPr>
          <w:p w14:paraId="048399DA" w14:textId="77777777" w:rsidR="00B9717F" w:rsidRPr="00B9717F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7B1EEBA" w14:textId="4ECB7BBE" w:rsidR="00B9717F" w:rsidRPr="00B9717F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71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02027B2" w14:textId="77777777" w:rsidR="00B9717F" w:rsidRPr="00B9717F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C9F8E23" w14:textId="43312537" w:rsidR="00B9717F" w:rsidRPr="00B9717F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17F">
              <w:rPr>
                <w:rFonts w:ascii="Angsana New" w:hAnsi="Angsana New"/>
                <w:sz w:val="30"/>
                <w:szCs w:val="30"/>
              </w:rPr>
              <w:t>402,900</w:t>
            </w:r>
          </w:p>
        </w:tc>
        <w:tc>
          <w:tcPr>
            <w:tcW w:w="142" w:type="pct"/>
          </w:tcPr>
          <w:p w14:paraId="501CB094" w14:textId="77777777" w:rsidR="00B9717F" w:rsidRPr="00B9717F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7AEEBC3" w14:textId="4F6D7EDA" w:rsidR="00B9717F" w:rsidRPr="00B9717F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71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717F" w:rsidRPr="00700441" w14:paraId="5B113C26" w14:textId="77777777" w:rsidTr="00B9717F">
        <w:tc>
          <w:tcPr>
            <w:tcW w:w="2189" w:type="pct"/>
          </w:tcPr>
          <w:p w14:paraId="6CE17D62" w14:textId="51129DE5" w:rsidR="00B9717F" w:rsidRPr="00D471C6" w:rsidRDefault="00D471C6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D471C6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194191B" w14:textId="268C1EC5" w:rsidR="00B9717F" w:rsidRPr="002E16E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402,900</w:t>
            </w:r>
          </w:p>
        </w:tc>
        <w:tc>
          <w:tcPr>
            <w:tcW w:w="143" w:type="pct"/>
          </w:tcPr>
          <w:p w14:paraId="4993E811" w14:textId="77777777" w:rsidR="00B9717F" w:rsidRPr="007B7463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A3AA40D" w14:textId="29ED2D2E" w:rsidR="00B9717F" w:rsidRPr="002E16E6" w:rsidRDefault="00B9717F" w:rsidP="00232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6B45253" w14:textId="77777777" w:rsidR="00B9717F" w:rsidRPr="007B7463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EC71E8F" w14:textId="10EDB12D" w:rsidR="00B9717F" w:rsidRPr="00116C0D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6,297,900</w:t>
            </w:r>
          </w:p>
        </w:tc>
        <w:tc>
          <w:tcPr>
            <w:tcW w:w="142" w:type="pct"/>
          </w:tcPr>
          <w:p w14:paraId="07EC16B7" w14:textId="77777777" w:rsidR="00B9717F" w:rsidRPr="007B7463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73017E4" w14:textId="32D6CDBC" w:rsidR="00B9717F" w:rsidRPr="0001010D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5,090,000</w:t>
            </w:r>
          </w:p>
        </w:tc>
      </w:tr>
      <w:tr w:rsidR="00B9717F" w:rsidRPr="004B67B6" w14:paraId="4BEAE99A" w14:textId="77777777" w:rsidTr="00B5164C">
        <w:tc>
          <w:tcPr>
            <w:tcW w:w="2189" w:type="pct"/>
          </w:tcPr>
          <w:p w14:paraId="545A4C57" w14:textId="77777777" w:rsidR="00B9717F" w:rsidRPr="004B67B6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</w:p>
        </w:tc>
        <w:tc>
          <w:tcPr>
            <w:tcW w:w="621" w:type="pct"/>
          </w:tcPr>
          <w:p w14:paraId="272F77CE" w14:textId="77777777" w:rsidR="00B9717F" w:rsidRPr="004B67B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6313D746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</w:tcPr>
          <w:p w14:paraId="0B36968A" w14:textId="77777777" w:rsidR="00B9717F" w:rsidRPr="004B67B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4839D425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19" w:type="pct"/>
          </w:tcPr>
          <w:p w14:paraId="6D8C6921" w14:textId="77777777" w:rsidR="00B9717F" w:rsidRPr="004B67B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3EAA0116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0" w:type="pct"/>
          </w:tcPr>
          <w:p w14:paraId="1AF88AA0" w14:textId="77777777" w:rsidR="00B9717F" w:rsidRPr="004B67B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9717F" w:rsidRPr="00700441" w14:paraId="2F154BD7" w14:textId="77777777" w:rsidTr="00B5164C">
        <w:tc>
          <w:tcPr>
            <w:tcW w:w="2189" w:type="pct"/>
          </w:tcPr>
          <w:p w14:paraId="0E108BBF" w14:textId="77777777" w:rsidR="00B9717F" w:rsidRPr="00B5164C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1" w:type="pct"/>
          </w:tcPr>
          <w:p w14:paraId="2BCDC6D9" w14:textId="77777777" w:rsidR="00B9717F" w:rsidRPr="002E16E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524FF9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0D2AE77" w14:textId="77777777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D7BEF1C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690E3E2" w14:textId="77777777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F831F5B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456C020" w14:textId="77777777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717F" w:rsidRPr="00700441" w14:paraId="6C895D30" w14:textId="77777777" w:rsidTr="00B5164C">
        <w:tc>
          <w:tcPr>
            <w:tcW w:w="2189" w:type="pct"/>
          </w:tcPr>
          <w:p w14:paraId="5F0B4421" w14:textId="77777777" w:rsidR="00B9717F" w:rsidRPr="00116C0D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16C0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1" w:type="pct"/>
          </w:tcPr>
          <w:p w14:paraId="4E419BB3" w14:textId="0C88675A" w:rsidR="00B9717F" w:rsidRPr="00116C0D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4,348</w:t>
            </w:r>
          </w:p>
        </w:tc>
        <w:tc>
          <w:tcPr>
            <w:tcW w:w="143" w:type="pct"/>
          </w:tcPr>
          <w:p w14:paraId="45FF0994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41F4DA7" w14:textId="099A3814" w:rsidR="00B9717F" w:rsidRPr="00414138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Pr="00116C0D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3" w:type="pct"/>
          </w:tcPr>
          <w:p w14:paraId="1FF2E62C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74EC0B" w14:textId="3E3911DC" w:rsidR="00B9717F" w:rsidRPr="00983771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4903577" w14:textId="77777777" w:rsidR="00B9717F" w:rsidRPr="00983771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5FFD68" w14:textId="2528BA7B" w:rsidR="00B9717F" w:rsidRPr="00983771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37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717F" w:rsidRPr="00700441" w14:paraId="043EE399" w14:textId="77777777" w:rsidTr="00D471C6">
        <w:tc>
          <w:tcPr>
            <w:tcW w:w="2189" w:type="pct"/>
          </w:tcPr>
          <w:p w14:paraId="6CC8F58B" w14:textId="77777777" w:rsidR="00B9717F" w:rsidRPr="00116C0D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16C0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480C01E" w14:textId="67F1B1A6" w:rsidR="00B9717F" w:rsidRPr="00116C0D" w:rsidRDefault="00B9717F" w:rsidP="00B9717F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A572B06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D1A3CDA" w14:textId="70219EED" w:rsidR="00B9717F" w:rsidRPr="00414138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3" w:type="pct"/>
          </w:tcPr>
          <w:p w14:paraId="029D4F77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7FE3AA8" w14:textId="2E6EF59F" w:rsidR="00B9717F" w:rsidRPr="00983771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F1D223E" w14:textId="77777777" w:rsidR="00B9717F" w:rsidRPr="00983771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BB75B85" w14:textId="191096B0" w:rsidR="00B9717F" w:rsidRPr="00983771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37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74E6D" w:rsidRPr="004B67B6" w14:paraId="23E8623B" w14:textId="77777777" w:rsidTr="00D471C6">
        <w:tc>
          <w:tcPr>
            <w:tcW w:w="2189" w:type="pct"/>
          </w:tcPr>
          <w:p w14:paraId="359BD821" w14:textId="7142B340" w:rsidR="00074E6D" w:rsidRPr="00074E6D" w:rsidRDefault="00074E6D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6BF3F55" w14:textId="55C27C7A" w:rsidR="00074E6D" w:rsidRPr="00D471C6" w:rsidRDefault="00D471C6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1C6">
              <w:rPr>
                <w:rFonts w:ascii="Angsana New" w:hAnsi="Angsana New"/>
                <w:b/>
                <w:bCs/>
                <w:sz w:val="30"/>
                <w:szCs w:val="30"/>
              </w:rPr>
              <w:t>4,348</w:t>
            </w:r>
          </w:p>
        </w:tc>
        <w:tc>
          <w:tcPr>
            <w:tcW w:w="143" w:type="pct"/>
          </w:tcPr>
          <w:p w14:paraId="61ED7572" w14:textId="77777777" w:rsidR="00074E6D" w:rsidRPr="00D471C6" w:rsidRDefault="00074E6D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DBF80E2" w14:textId="012D2A73" w:rsidR="00074E6D" w:rsidRPr="00D471C6" w:rsidRDefault="00D471C6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1C6">
              <w:rPr>
                <w:rFonts w:ascii="Angsana New" w:hAnsi="Angsana New"/>
                <w:b/>
                <w:bCs/>
                <w:sz w:val="30"/>
                <w:szCs w:val="30"/>
              </w:rPr>
              <w:t>4,411</w:t>
            </w:r>
          </w:p>
        </w:tc>
        <w:tc>
          <w:tcPr>
            <w:tcW w:w="143" w:type="pct"/>
          </w:tcPr>
          <w:p w14:paraId="66C06293" w14:textId="77777777" w:rsidR="00074E6D" w:rsidRPr="00D471C6" w:rsidRDefault="00074E6D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D9280A2" w14:textId="13A4CBF1" w:rsidR="00074E6D" w:rsidRPr="00D471C6" w:rsidRDefault="00267A49" w:rsidP="0026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85DC1E1" w14:textId="77777777" w:rsidR="00074E6D" w:rsidRPr="00D471C6" w:rsidRDefault="00074E6D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FE3DED5" w14:textId="4717FC29" w:rsidR="00074E6D" w:rsidRPr="00D471C6" w:rsidRDefault="00267A49" w:rsidP="0026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9717F" w:rsidRPr="004B67B6" w14:paraId="50E07A47" w14:textId="77777777" w:rsidTr="00D471C6">
        <w:tc>
          <w:tcPr>
            <w:tcW w:w="2189" w:type="pct"/>
          </w:tcPr>
          <w:p w14:paraId="7BAE15BB" w14:textId="77777777" w:rsidR="00B9717F" w:rsidRPr="004B67B6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22"/>
                <w:szCs w:val="22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6084AD21" w14:textId="77777777" w:rsidR="00B9717F" w:rsidRPr="004B67B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5CF2B11D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581957A" w14:textId="77777777" w:rsidR="00B9717F" w:rsidRPr="004B67B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37505166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F4F74FF" w14:textId="77777777" w:rsidR="00B9717F" w:rsidRPr="004B67B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4648244B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8A519ED" w14:textId="77777777" w:rsidR="00B9717F" w:rsidRPr="004B67B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B9717F" w:rsidRPr="00700441" w14:paraId="3E693A74" w14:textId="77777777" w:rsidTr="00631816">
        <w:tc>
          <w:tcPr>
            <w:tcW w:w="2189" w:type="pct"/>
          </w:tcPr>
          <w:p w14:paraId="4EBFE62F" w14:textId="77777777" w:rsidR="00B9717F" w:rsidRPr="001F208A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1" w:type="pct"/>
          </w:tcPr>
          <w:p w14:paraId="32EE8499" w14:textId="77777777" w:rsidR="00B9717F" w:rsidRPr="002E16E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61AE2A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56326CC" w14:textId="77777777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7D43A06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3C2D0D3" w14:textId="77777777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D1DD8E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052D858E" w14:textId="77777777" w:rsidR="00B9717F" w:rsidRPr="00414138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9717F" w:rsidRPr="00700441" w14:paraId="229D44C5" w14:textId="77777777" w:rsidTr="00631816">
        <w:tc>
          <w:tcPr>
            <w:tcW w:w="2189" w:type="pct"/>
          </w:tcPr>
          <w:p w14:paraId="65F451E0" w14:textId="77777777" w:rsidR="00B9717F" w:rsidRPr="00700441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1" w:type="pct"/>
          </w:tcPr>
          <w:p w14:paraId="68F5E121" w14:textId="7213A524" w:rsidR="00B9717F" w:rsidRPr="002E16E6" w:rsidRDefault="00697062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7062">
              <w:rPr>
                <w:rFonts w:ascii="Angsana New" w:hAnsi="Angsana New" w:hint="cs"/>
                <w:sz w:val="30"/>
                <w:szCs w:val="30"/>
              </w:rPr>
              <w:t>51</w:t>
            </w:r>
            <w:r w:rsidR="00B9717F">
              <w:rPr>
                <w:rFonts w:ascii="Angsana New" w:hAnsi="Angsana New"/>
                <w:sz w:val="30"/>
                <w:szCs w:val="30"/>
              </w:rPr>
              <w:t>,860</w:t>
            </w:r>
          </w:p>
        </w:tc>
        <w:tc>
          <w:tcPr>
            <w:tcW w:w="143" w:type="pct"/>
          </w:tcPr>
          <w:p w14:paraId="3BCA9843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640240B" w14:textId="6E2494AA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117</w:t>
            </w:r>
            <w:r w:rsidRPr="002E16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3" w:type="pct"/>
          </w:tcPr>
          <w:p w14:paraId="45B3B4CE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A2C1183" w14:textId="2244DA7C" w:rsidR="00B9717F" w:rsidRPr="00D84B69" w:rsidRDefault="00B9717F" w:rsidP="00B9717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7A89DCA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0ABA2800" w14:textId="204B2E7C" w:rsidR="00B9717F" w:rsidRPr="00414138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B9717F" w:rsidRPr="00700441" w14:paraId="29027A9B" w14:textId="77777777" w:rsidTr="00631816">
        <w:tc>
          <w:tcPr>
            <w:tcW w:w="2189" w:type="pct"/>
          </w:tcPr>
          <w:p w14:paraId="0663F8F6" w14:textId="77777777" w:rsidR="00B9717F" w:rsidRPr="00700441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44529C1B" w14:textId="3FE3DE6C" w:rsidR="00B9717F" w:rsidRPr="002E16E6" w:rsidRDefault="00B9717F" w:rsidP="00B9717F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03B8E21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77C8450D" w14:textId="141B4F31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0E0559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F00A77" w14:textId="79FB93A9" w:rsidR="00B9717F" w:rsidRPr="00D84B69" w:rsidRDefault="00697062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7062">
              <w:rPr>
                <w:rFonts w:ascii="Angsana New" w:hAnsi="Angsana New" w:hint="cs"/>
                <w:sz w:val="30"/>
                <w:szCs w:val="30"/>
              </w:rPr>
              <w:t>32</w:t>
            </w:r>
            <w:r w:rsidR="00B9717F">
              <w:rPr>
                <w:rFonts w:ascii="Angsana New" w:hAnsi="Angsana New"/>
                <w:sz w:val="30"/>
                <w:szCs w:val="30"/>
              </w:rPr>
              <w:t>,415</w:t>
            </w:r>
          </w:p>
        </w:tc>
        <w:tc>
          <w:tcPr>
            <w:tcW w:w="142" w:type="pct"/>
          </w:tcPr>
          <w:p w14:paraId="58CE369E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7A123EDC" w14:textId="4D38B228" w:rsidR="00B9717F" w:rsidRPr="00DF381B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18,794</w:t>
            </w:r>
          </w:p>
        </w:tc>
      </w:tr>
      <w:tr w:rsidR="00B9717F" w:rsidRPr="00700441" w14:paraId="3D3E5FF5" w14:textId="77777777" w:rsidTr="00631816">
        <w:tc>
          <w:tcPr>
            <w:tcW w:w="2189" w:type="pct"/>
          </w:tcPr>
          <w:p w14:paraId="5F264960" w14:textId="77777777" w:rsidR="00B9717F" w:rsidRPr="00700441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</w:tcPr>
          <w:p w14:paraId="5AD9C323" w14:textId="52E99ECF" w:rsidR="00B9717F" w:rsidRPr="002E16E6" w:rsidRDefault="00697062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7062">
              <w:rPr>
                <w:rFonts w:ascii="Angsana New" w:hAnsi="Angsana New" w:hint="cs"/>
                <w:sz w:val="30"/>
                <w:szCs w:val="30"/>
              </w:rPr>
              <w:t>3</w:t>
            </w:r>
            <w:r w:rsidR="00A40335" w:rsidRPr="00A40335">
              <w:rPr>
                <w:rFonts w:ascii="Angsana New" w:hAnsi="Angsana New" w:hint="cs"/>
                <w:sz w:val="30"/>
                <w:szCs w:val="30"/>
              </w:rPr>
              <w:t>6</w:t>
            </w:r>
            <w:r w:rsidR="00B9717F">
              <w:rPr>
                <w:rFonts w:ascii="Angsana New" w:hAnsi="Angsana New"/>
                <w:sz w:val="30"/>
                <w:szCs w:val="30"/>
              </w:rPr>
              <w:t>,</w:t>
            </w:r>
            <w:r w:rsidRPr="00697062">
              <w:rPr>
                <w:rFonts w:ascii="Angsana New" w:hAnsi="Angsana New" w:hint="cs"/>
                <w:sz w:val="30"/>
                <w:szCs w:val="30"/>
              </w:rPr>
              <w:t>1</w:t>
            </w:r>
            <w:r w:rsidR="00A40335" w:rsidRPr="00A40335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43" w:type="pct"/>
          </w:tcPr>
          <w:p w14:paraId="6F1FF8B1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8949C7B" w14:textId="50048D1C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16</w:t>
            </w:r>
            <w:r w:rsidRPr="002E16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43" w:type="pct"/>
          </w:tcPr>
          <w:p w14:paraId="3843F007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15C121D" w14:textId="16ADCD89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13,935</w:t>
            </w:r>
          </w:p>
        </w:tc>
        <w:tc>
          <w:tcPr>
            <w:tcW w:w="142" w:type="pct"/>
          </w:tcPr>
          <w:p w14:paraId="642FA6A5" w14:textId="77777777" w:rsidR="00B9717F" w:rsidRPr="00700441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318E60E" w14:textId="05EBDF77" w:rsidR="00B9717F" w:rsidRPr="00DF381B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15,258</w:t>
            </w:r>
          </w:p>
        </w:tc>
      </w:tr>
      <w:tr w:rsidR="00B9717F" w:rsidRPr="00700441" w14:paraId="510F4EB6" w14:textId="77777777" w:rsidTr="00631816">
        <w:tc>
          <w:tcPr>
            <w:tcW w:w="2189" w:type="pct"/>
          </w:tcPr>
          <w:p w14:paraId="671E2857" w14:textId="77777777" w:rsidR="00B9717F" w:rsidRPr="001F208A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1F208A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AFE7903" w14:textId="1FFF5AA3" w:rsidR="00B9717F" w:rsidRPr="002E16E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88,048</w:t>
            </w:r>
          </w:p>
        </w:tc>
        <w:tc>
          <w:tcPr>
            <w:tcW w:w="143" w:type="pct"/>
          </w:tcPr>
          <w:p w14:paraId="5F750EAD" w14:textId="77777777" w:rsidR="00B9717F" w:rsidRPr="001F208A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8C0F198" w14:textId="71F2938D" w:rsidR="00B9717F" w:rsidRPr="001F208A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6E6">
              <w:rPr>
                <w:rFonts w:ascii="Angsana New" w:hAnsi="Angsana New"/>
                <w:b/>
                <w:bCs/>
                <w:sz w:val="30"/>
                <w:szCs w:val="30"/>
              </w:rPr>
              <w:t>134,031</w:t>
            </w:r>
          </w:p>
        </w:tc>
        <w:tc>
          <w:tcPr>
            <w:tcW w:w="143" w:type="pct"/>
          </w:tcPr>
          <w:p w14:paraId="0D011988" w14:textId="77777777" w:rsidR="00B9717F" w:rsidRPr="001F208A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E3D2A8E" w14:textId="5E1F3CD2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46,350</w:t>
            </w:r>
          </w:p>
        </w:tc>
        <w:tc>
          <w:tcPr>
            <w:tcW w:w="142" w:type="pct"/>
          </w:tcPr>
          <w:p w14:paraId="0B96739D" w14:textId="77777777" w:rsidR="00B9717F" w:rsidRPr="001F208A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5DE0269" w14:textId="21885FCC" w:rsidR="00B9717F" w:rsidRPr="00D84B69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D84B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</w:tr>
      <w:tr w:rsidR="00B9717F" w:rsidRPr="004B67B6" w14:paraId="01516EA5" w14:textId="77777777" w:rsidTr="00631816">
        <w:tc>
          <w:tcPr>
            <w:tcW w:w="2189" w:type="pct"/>
          </w:tcPr>
          <w:p w14:paraId="534B6A6B" w14:textId="77777777" w:rsidR="00B9717F" w:rsidRPr="004B67B6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0F3E5D98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43" w:type="pct"/>
          </w:tcPr>
          <w:p w14:paraId="66995813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3D4B229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31C39FE5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8D9D53B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17D60563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8996F59" w14:textId="77777777" w:rsidR="00B9717F" w:rsidRPr="004B67B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8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B9717F" w:rsidRPr="00700441" w14:paraId="67C8471D" w14:textId="77777777" w:rsidTr="00FD052E">
        <w:tc>
          <w:tcPr>
            <w:tcW w:w="2189" w:type="pct"/>
          </w:tcPr>
          <w:p w14:paraId="2C1B67D2" w14:textId="058208F5" w:rsidR="00B9717F" w:rsidRPr="00FD052E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FD052E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1" w:type="pct"/>
          </w:tcPr>
          <w:p w14:paraId="326AB749" w14:textId="49AFE5B6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0636BF" w14:textId="7777777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6F2550" w14:textId="47F629D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2F7456E" w14:textId="7777777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32F5EDD" w14:textId="1686AF0C" w:rsidR="00B9717F" w:rsidRPr="00B5164C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4B56E5DA" w14:textId="7777777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FBCC46C" w14:textId="3B82731B" w:rsidR="00B9717F" w:rsidRPr="00B5164C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7F" w:rsidRPr="00700441" w14:paraId="4FCE660D" w14:textId="77777777" w:rsidTr="00B9717F">
        <w:tc>
          <w:tcPr>
            <w:tcW w:w="2189" w:type="pct"/>
          </w:tcPr>
          <w:p w14:paraId="60305433" w14:textId="1E5ED12F" w:rsidR="00B9717F" w:rsidRPr="00FD052E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391B2489" w14:textId="5832E17A" w:rsidR="00B9717F" w:rsidRPr="00D471C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 w:rsidRPr="00D471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5566D9" w14:textId="77777777" w:rsidR="00B9717F" w:rsidRPr="00D471C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576CD3" w14:textId="3300F989" w:rsidR="00B9717F" w:rsidRPr="00D471C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 w:rsidRPr="00D471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F693E6" w14:textId="77777777" w:rsidR="00B9717F" w:rsidRPr="00D471C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694AFB4" w14:textId="4771CC0B" w:rsidR="00B9717F" w:rsidRPr="00D471C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71C6">
              <w:rPr>
                <w:rFonts w:ascii="Angsana New" w:hAnsi="Angsana New"/>
                <w:sz w:val="30"/>
                <w:szCs w:val="30"/>
              </w:rPr>
              <w:t>24,348</w:t>
            </w:r>
          </w:p>
        </w:tc>
        <w:tc>
          <w:tcPr>
            <w:tcW w:w="142" w:type="pct"/>
          </w:tcPr>
          <w:p w14:paraId="01255B5F" w14:textId="77777777" w:rsidR="00B9717F" w:rsidRPr="00D471C6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2EE9DC" w14:textId="73ADA293" w:rsidR="00B9717F" w:rsidRPr="00D471C6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471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17F" w:rsidRPr="00700441" w14:paraId="4D87FAE5" w14:textId="77777777" w:rsidTr="00B9717F">
        <w:tc>
          <w:tcPr>
            <w:tcW w:w="2189" w:type="pct"/>
          </w:tcPr>
          <w:p w14:paraId="18D79C4E" w14:textId="03E9EB6C" w:rsidR="00B9717F" w:rsidRPr="00FD052E" w:rsidRDefault="00B9717F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2941F53" w14:textId="5BD825A7" w:rsidR="00B9717F" w:rsidRPr="00B5164C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3" w:type="pct"/>
          </w:tcPr>
          <w:p w14:paraId="278283D5" w14:textId="7777777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50855C6" w14:textId="0E294C7D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CF6D23" w14:textId="7777777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F9ABA3F" w14:textId="4DD6658E" w:rsidR="00B9717F" w:rsidRPr="00B5164C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530</w:t>
            </w:r>
          </w:p>
        </w:tc>
        <w:tc>
          <w:tcPr>
            <w:tcW w:w="142" w:type="pct"/>
          </w:tcPr>
          <w:p w14:paraId="0DE7D742" w14:textId="7777777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239C6B0" w14:textId="49C8A93D" w:rsidR="00B9717F" w:rsidRPr="00B5164C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17F" w:rsidRPr="00700441" w14:paraId="13B280F6" w14:textId="77777777" w:rsidTr="00B9717F">
        <w:tc>
          <w:tcPr>
            <w:tcW w:w="2189" w:type="pct"/>
          </w:tcPr>
          <w:p w14:paraId="5D31E9B3" w14:textId="27CC412D" w:rsidR="00B9717F" w:rsidRPr="0009114C" w:rsidRDefault="0009114C" w:rsidP="00B9717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09114C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EDF61F9" w14:textId="441EBEDC" w:rsidR="00B9717F" w:rsidRPr="00FD052E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143" w:type="pct"/>
          </w:tcPr>
          <w:p w14:paraId="3ABE8784" w14:textId="7777777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A61A8AC" w14:textId="23B8AF63" w:rsidR="00B9717F" w:rsidRPr="00FD052E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05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F90A088" w14:textId="7777777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A6B5745" w14:textId="665A6F99" w:rsidR="00B9717F" w:rsidRPr="00FD052E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24,87</w:t>
            </w:r>
            <w:r w:rsidR="00970BA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02FFF86B" w14:textId="77777777" w:rsidR="00B9717F" w:rsidRPr="00B5164C" w:rsidRDefault="00B9717F" w:rsidP="00B9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0E9C836" w14:textId="00C5AB6F" w:rsidR="00B9717F" w:rsidRPr="00FD052E" w:rsidRDefault="00B9717F" w:rsidP="00B9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05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CF1CA08" w14:textId="738FE029" w:rsidR="005F680B" w:rsidRPr="00583EEB" w:rsidRDefault="005F680B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snapToGrid w:val="0"/>
          <w:sz w:val="30"/>
          <w:szCs w:val="30"/>
          <w:lang w:val="th-TH" w:eastAsia="th-TH"/>
        </w:rPr>
      </w:pPr>
      <w:bookmarkStart w:id="0" w:name="_Hlk71187429"/>
      <w:r w:rsidRPr="00E6358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สัญญาที่สำคัญในระหว่างไตรมาส</w:t>
      </w:r>
    </w:p>
    <w:p w14:paraId="58656948" w14:textId="4FEC47B1" w:rsidR="00A13CF5" w:rsidRDefault="00A13CF5" w:rsidP="00A13CF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68730FC" w14:textId="67A50ED1" w:rsidR="00DE7282" w:rsidRPr="00DE7282" w:rsidRDefault="00DE7282" w:rsidP="00A13CF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E728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เงินให้กู้ยืมแก่กิจการที่เกี่ยวข้องกัน</w:t>
      </w:r>
    </w:p>
    <w:p w14:paraId="65E65232" w14:textId="77777777" w:rsidR="00DE7282" w:rsidRDefault="00DE7282" w:rsidP="00A13CF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EE530B" w14:textId="3F7AF5F7" w:rsidR="00C72515" w:rsidRPr="0009114C" w:rsidRDefault="00A13CF5" w:rsidP="00C7251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358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6358C">
        <w:rPr>
          <w:rFonts w:ascii="Angsana New" w:hAnsi="Angsana New"/>
          <w:sz w:val="30"/>
          <w:szCs w:val="30"/>
        </w:rPr>
        <w:t xml:space="preserve">3 </w:t>
      </w:r>
      <w:r w:rsidRPr="00E635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6358C">
        <w:rPr>
          <w:rFonts w:ascii="Angsana New" w:hAnsi="Angsana New"/>
          <w:sz w:val="30"/>
          <w:szCs w:val="30"/>
        </w:rPr>
        <w:t xml:space="preserve">2566 </w:t>
      </w:r>
      <w:r w:rsidRPr="00E6358C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บริษัทได้ลงนามในสัญญาเงินกู้กับบริษัท นอร์ทเทิร์น บางกอกโมโนเรล จำกัด ซึ่งเป็นบริษัทร่วมทางตรง โดยมีวงเงินให้กู้ยืมตามสัดส่วนการลงทุนเป็นจำนวนเงิน </w:t>
      </w:r>
      <w:r w:rsidRPr="00E6358C">
        <w:rPr>
          <w:rFonts w:ascii="Angsana New" w:hAnsi="Angsana New"/>
          <w:sz w:val="30"/>
          <w:szCs w:val="30"/>
        </w:rPr>
        <w:t>24.5</w:t>
      </w:r>
      <w:r w:rsidR="00B17155" w:rsidRPr="00E6358C">
        <w:rPr>
          <w:rFonts w:ascii="Angsana New" w:hAnsi="Angsana New"/>
          <w:sz w:val="30"/>
          <w:szCs w:val="30"/>
        </w:rPr>
        <w:t>0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>ล้านบาท อัตราดอกเบี้ยคงที่</w:t>
      </w:r>
      <w:r w:rsidR="00C969C1">
        <w:rPr>
          <w:rFonts w:ascii="Angsana New" w:hAnsi="Angsana New"/>
          <w:sz w:val="30"/>
          <w:szCs w:val="30"/>
        </w:rPr>
        <w:br/>
      </w:r>
      <w:r w:rsidRPr="00E6358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E6358C">
        <w:rPr>
          <w:rFonts w:ascii="Angsana New" w:hAnsi="Angsana New"/>
          <w:sz w:val="30"/>
          <w:szCs w:val="30"/>
        </w:rPr>
        <w:t xml:space="preserve">5.0 </w:t>
      </w:r>
      <w:r w:rsidRPr="00E6358C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ณ วันที่ </w:t>
      </w:r>
      <w:r w:rsidRPr="00E6358C">
        <w:rPr>
          <w:rFonts w:ascii="Angsana New" w:hAnsi="Angsana New"/>
          <w:sz w:val="30"/>
          <w:szCs w:val="30"/>
        </w:rPr>
        <w:t>3</w:t>
      </w:r>
      <w:r w:rsidR="006946BB">
        <w:rPr>
          <w:rFonts w:ascii="Angsana New" w:hAnsi="Angsana New"/>
          <w:sz w:val="30"/>
          <w:szCs w:val="30"/>
          <w:lang w:val="en-GB"/>
        </w:rPr>
        <w:t>0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="006946BB">
        <w:rPr>
          <w:rFonts w:ascii="Angsana New" w:hAnsi="Angsana New" w:hint="cs"/>
          <w:sz w:val="30"/>
          <w:szCs w:val="30"/>
          <w:cs/>
        </w:rPr>
        <w:t>มิถุนายน</w:t>
      </w:r>
      <w:r w:rsidRPr="00E6358C">
        <w:rPr>
          <w:rFonts w:ascii="Angsana New" w:hAnsi="Angsana New" w:hint="cs"/>
          <w:sz w:val="30"/>
          <w:szCs w:val="30"/>
          <w:cs/>
        </w:rPr>
        <w:t xml:space="preserve"> </w:t>
      </w:r>
      <w:r w:rsidRPr="00E6358C">
        <w:rPr>
          <w:rFonts w:ascii="Angsana New" w:hAnsi="Angsana New"/>
          <w:sz w:val="30"/>
          <w:szCs w:val="30"/>
        </w:rPr>
        <w:t>256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6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>มีเงินให้กู้ยืม</w:t>
      </w:r>
      <w:r w:rsidRPr="0009114C">
        <w:rPr>
          <w:rFonts w:ascii="Angsana New" w:hAnsi="Angsana New" w:hint="cs"/>
          <w:sz w:val="30"/>
          <w:szCs w:val="30"/>
          <w:cs/>
        </w:rPr>
        <w:t>คงเหลือจำนวน</w:t>
      </w:r>
      <w:r w:rsidRPr="0009114C">
        <w:rPr>
          <w:rFonts w:ascii="Angsana New" w:hAnsi="Angsana New"/>
          <w:sz w:val="30"/>
          <w:szCs w:val="30"/>
        </w:rPr>
        <w:t xml:space="preserve"> 1</w:t>
      </w:r>
      <w:r w:rsidR="00B17155" w:rsidRPr="0009114C">
        <w:rPr>
          <w:rFonts w:ascii="Angsana New" w:hAnsi="Angsana New"/>
          <w:sz w:val="30"/>
          <w:szCs w:val="30"/>
        </w:rPr>
        <w:t>2</w:t>
      </w:r>
      <w:r w:rsidRPr="0009114C">
        <w:rPr>
          <w:rFonts w:ascii="Angsana New" w:hAnsi="Angsana New"/>
          <w:sz w:val="30"/>
          <w:szCs w:val="30"/>
        </w:rPr>
        <w:t>.</w:t>
      </w:r>
      <w:r w:rsidRPr="0009114C">
        <w:rPr>
          <w:rFonts w:ascii="Angsana New" w:hAnsi="Angsana New" w:hint="cs"/>
          <w:sz w:val="30"/>
          <w:szCs w:val="30"/>
        </w:rPr>
        <w:t>2</w:t>
      </w:r>
      <w:r w:rsidR="00B17155" w:rsidRPr="0009114C">
        <w:rPr>
          <w:rFonts w:ascii="Angsana New" w:hAnsi="Angsana New"/>
          <w:sz w:val="30"/>
          <w:szCs w:val="30"/>
        </w:rPr>
        <w:t>5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ล้านบาท</w:t>
      </w:r>
      <w:r w:rsidR="00C72515" w:rsidRPr="0009114C">
        <w:rPr>
          <w:rFonts w:ascii="Angsana New" w:hAnsi="Angsana New"/>
          <w:sz w:val="30"/>
          <w:szCs w:val="30"/>
        </w:rPr>
        <w:t xml:space="preserve"> </w:t>
      </w:r>
      <w:r w:rsidR="00C72515" w:rsidRPr="0009114C">
        <w:rPr>
          <w:rFonts w:ascii="Angsana New" w:hAnsi="Angsana New" w:hint="cs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บริษัทไม่มีความตั้งใจที่จะเรียกชำระคืนเงินให้กู้ยืมดังกล่าวจากบริษัทร่วมภายในระยะเวลาหนึ่งปี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3E8A9186" w14:textId="77777777" w:rsidR="005F680B" w:rsidRPr="0009114C" w:rsidRDefault="005F680B" w:rsidP="00AE0B4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C5CFD25" w14:textId="28AFB96F" w:rsidR="00C72515" w:rsidRPr="0009114C" w:rsidRDefault="00A13CF5" w:rsidP="00C7251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9114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9114C">
        <w:rPr>
          <w:rFonts w:ascii="Angsana New" w:hAnsi="Angsana New"/>
          <w:sz w:val="30"/>
          <w:szCs w:val="30"/>
        </w:rPr>
        <w:t xml:space="preserve">3 </w:t>
      </w:r>
      <w:r w:rsidRPr="0009114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9114C">
        <w:rPr>
          <w:rFonts w:ascii="Angsana New" w:hAnsi="Angsana New"/>
          <w:sz w:val="30"/>
          <w:szCs w:val="30"/>
        </w:rPr>
        <w:t xml:space="preserve">2566 </w:t>
      </w:r>
      <w:r w:rsidRPr="0009114C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บริษัทได้ลงนามในสัญญาเงินกู้กับบริษัท อีสเทิร์น บางกอกโมโนเรล จำกัด ซึ่งเป็นบริษัทร่วมทางตรง โดยมีวงเงินให้กู้ยืมตามสัดส่วนการลงทุนเป็นจำนวนเงิน </w:t>
      </w:r>
      <w:r w:rsidRPr="0009114C">
        <w:rPr>
          <w:rFonts w:ascii="Angsana New" w:hAnsi="Angsana New"/>
          <w:sz w:val="30"/>
          <w:szCs w:val="30"/>
        </w:rPr>
        <w:t>24.4</w:t>
      </w:r>
      <w:r w:rsidR="00B17155" w:rsidRPr="0009114C">
        <w:rPr>
          <w:rFonts w:ascii="Angsana New" w:hAnsi="Angsana New"/>
          <w:sz w:val="30"/>
          <w:szCs w:val="30"/>
        </w:rPr>
        <w:t>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อัตราดอกเบี้ยคงที่ร้อยละ </w:t>
      </w:r>
      <w:r w:rsidRPr="0009114C">
        <w:rPr>
          <w:rFonts w:ascii="Angsana New" w:hAnsi="Angsana New"/>
          <w:sz w:val="30"/>
          <w:szCs w:val="30"/>
        </w:rPr>
        <w:t xml:space="preserve">5.0 </w:t>
      </w:r>
      <w:r w:rsidRPr="0009114C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ณ วันที่ </w:t>
      </w:r>
      <w:r w:rsidRPr="0009114C">
        <w:rPr>
          <w:rFonts w:ascii="Angsana New" w:hAnsi="Angsana New"/>
          <w:sz w:val="30"/>
          <w:szCs w:val="30"/>
        </w:rPr>
        <w:t>3</w:t>
      </w:r>
      <w:r w:rsidR="006946BB" w:rsidRPr="0009114C">
        <w:rPr>
          <w:rFonts w:ascii="Angsana New" w:hAnsi="Angsana New"/>
          <w:sz w:val="30"/>
          <w:szCs w:val="30"/>
          <w:lang w:val="en-GB"/>
        </w:rPr>
        <w:t>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="006946BB" w:rsidRPr="0009114C">
        <w:rPr>
          <w:rFonts w:ascii="Angsana New" w:hAnsi="Angsana New" w:hint="cs"/>
          <w:sz w:val="30"/>
          <w:szCs w:val="30"/>
          <w:cs/>
        </w:rPr>
        <w:t>มิถุนายน</w:t>
      </w:r>
      <w:r w:rsidRPr="0009114C">
        <w:rPr>
          <w:rFonts w:ascii="Angsana New" w:hAnsi="Angsana New" w:hint="cs"/>
          <w:sz w:val="30"/>
          <w:szCs w:val="30"/>
          <w:cs/>
        </w:rPr>
        <w:t xml:space="preserve"> </w:t>
      </w:r>
      <w:r w:rsidRPr="0009114C">
        <w:rPr>
          <w:rFonts w:ascii="Angsana New" w:hAnsi="Angsana New"/>
          <w:sz w:val="30"/>
          <w:szCs w:val="30"/>
        </w:rPr>
        <w:t>256</w:t>
      </w:r>
      <w:r w:rsidR="00CA081F" w:rsidRPr="0009114C">
        <w:rPr>
          <w:rFonts w:ascii="Angsana New" w:hAnsi="Angsana New" w:hint="cs"/>
          <w:sz w:val="30"/>
          <w:szCs w:val="30"/>
          <w:lang w:val="en-GB"/>
        </w:rPr>
        <w:t>6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Pr="0009114C">
        <w:rPr>
          <w:rFonts w:ascii="Angsana New" w:hAnsi="Angsana New"/>
          <w:sz w:val="30"/>
          <w:szCs w:val="30"/>
        </w:rPr>
        <w:t xml:space="preserve"> 1</w:t>
      </w:r>
      <w:r w:rsidR="00B17155" w:rsidRPr="0009114C">
        <w:rPr>
          <w:rFonts w:ascii="Angsana New" w:hAnsi="Angsana New"/>
          <w:sz w:val="30"/>
          <w:szCs w:val="30"/>
        </w:rPr>
        <w:t>2</w:t>
      </w:r>
      <w:r w:rsidRPr="0009114C">
        <w:rPr>
          <w:rFonts w:ascii="Angsana New" w:hAnsi="Angsana New"/>
          <w:sz w:val="30"/>
          <w:szCs w:val="30"/>
        </w:rPr>
        <w:t>.</w:t>
      </w:r>
      <w:r w:rsidRPr="0009114C">
        <w:rPr>
          <w:rFonts w:ascii="Angsana New" w:hAnsi="Angsana New" w:hint="cs"/>
          <w:sz w:val="30"/>
          <w:szCs w:val="30"/>
        </w:rPr>
        <w:t>2</w:t>
      </w:r>
      <w:r w:rsidRPr="0009114C">
        <w:rPr>
          <w:rFonts w:ascii="Angsana New" w:hAnsi="Angsana New"/>
          <w:sz w:val="30"/>
          <w:szCs w:val="30"/>
        </w:rPr>
        <w:t xml:space="preserve">0 </w:t>
      </w:r>
      <w:r w:rsidRPr="0009114C">
        <w:rPr>
          <w:rFonts w:ascii="Angsana New" w:hAnsi="Angsana New" w:hint="cs"/>
          <w:sz w:val="30"/>
          <w:szCs w:val="30"/>
          <w:cs/>
        </w:rPr>
        <w:t>ล้านบาท</w:t>
      </w:r>
      <w:r w:rsidR="00C72515" w:rsidRPr="0009114C">
        <w:rPr>
          <w:rFonts w:ascii="Angsana New" w:hAnsi="Angsana New"/>
          <w:sz w:val="30"/>
          <w:szCs w:val="30"/>
        </w:rPr>
        <w:t xml:space="preserve"> </w:t>
      </w:r>
      <w:r w:rsidR="00C72515" w:rsidRPr="0009114C">
        <w:rPr>
          <w:rFonts w:ascii="Angsana New" w:hAnsi="Angsana New" w:hint="cs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บริษัทไม่มีความตั้งใจที่จะเรียกชำระคืนเงินให้กู้ยืมดังกล่าวจากบริษัทร่วมภายในระยะเวลาหนึ่งปี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5F3FA24B" w14:textId="77777777" w:rsidR="00C55BC8" w:rsidRPr="0009114C" w:rsidRDefault="00C55BC8" w:rsidP="00C7251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8CFA74A" w14:textId="6E263338" w:rsidR="00C55BC8" w:rsidRPr="00E6358C" w:rsidRDefault="00C55BC8" w:rsidP="00C55B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9114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40335" w:rsidRPr="0009114C">
        <w:rPr>
          <w:rFonts w:ascii="Angsana New" w:hAnsi="Angsana New" w:hint="cs"/>
          <w:sz w:val="30"/>
          <w:szCs w:val="30"/>
        </w:rPr>
        <w:t>7</w:t>
      </w:r>
      <w:r w:rsidRPr="0009114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09114C">
        <w:rPr>
          <w:rFonts w:ascii="Angsana New" w:hAnsi="Angsana New"/>
          <w:sz w:val="30"/>
          <w:szCs w:val="30"/>
        </w:rPr>
        <w:t xml:space="preserve">2566 </w:t>
      </w:r>
      <w:r w:rsidRPr="0009114C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บริษัทได้ลงนามในสัญญาเงินกู้กับบริษัท อีสเทิร์น บางกอกโมโนเรล จำกัด ซึ่งเป็นบริษัทร่วมทางตรง โดยมีวงเงินให้กู้ยืมตามสัดส่วนการลงทุนเป็นจำนวนเงิน </w:t>
      </w:r>
      <w:r w:rsidR="00697062" w:rsidRPr="0009114C">
        <w:rPr>
          <w:rFonts w:ascii="Angsana New" w:hAnsi="Angsana New" w:hint="cs"/>
          <w:sz w:val="30"/>
          <w:szCs w:val="30"/>
        </w:rPr>
        <w:t>14</w:t>
      </w:r>
      <w:r w:rsidR="00A40335" w:rsidRPr="0009114C">
        <w:rPr>
          <w:rFonts w:ascii="Angsana New" w:hAnsi="Angsana New" w:hint="cs"/>
          <w:sz w:val="30"/>
          <w:szCs w:val="30"/>
        </w:rPr>
        <w:t>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อัตราดอกเบี้ยคงที่ร้อยละ </w:t>
      </w:r>
      <w:r w:rsidRPr="0009114C">
        <w:rPr>
          <w:rFonts w:ascii="Angsana New" w:hAnsi="Angsana New"/>
          <w:sz w:val="30"/>
          <w:szCs w:val="30"/>
        </w:rPr>
        <w:t xml:space="preserve">5.0 </w:t>
      </w:r>
      <w:r w:rsidRPr="0009114C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ณ วันที่ </w:t>
      </w:r>
      <w:r w:rsidRPr="0009114C">
        <w:rPr>
          <w:rFonts w:ascii="Angsana New" w:hAnsi="Angsana New"/>
          <w:sz w:val="30"/>
          <w:szCs w:val="30"/>
        </w:rPr>
        <w:t>3</w:t>
      </w:r>
      <w:r w:rsidRPr="0009114C">
        <w:rPr>
          <w:rFonts w:ascii="Angsana New" w:hAnsi="Angsana New"/>
          <w:sz w:val="30"/>
          <w:szCs w:val="30"/>
          <w:lang w:val="en-GB"/>
        </w:rPr>
        <w:t>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9114C">
        <w:rPr>
          <w:rFonts w:ascii="Angsana New" w:hAnsi="Angsana New"/>
          <w:sz w:val="30"/>
          <w:szCs w:val="30"/>
        </w:rPr>
        <w:t>256</w:t>
      </w:r>
      <w:r w:rsidRPr="0009114C">
        <w:rPr>
          <w:rFonts w:ascii="Angsana New" w:hAnsi="Angsana New" w:hint="cs"/>
          <w:sz w:val="30"/>
          <w:szCs w:val="30"/>
          <w:lang w:val="en-GB"/>
        </w:rPr>
        <w:t>6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="00697062" w:rsidRPr="0009114C">
        <w:rPr>
          <w:rFonts w:ascii="Angsana New" w:hAnsi="Angsana New" w:hint="cs"/>
          <w:sz w:val="30"/>
          <w:szCs w:val="30"/>
        </w:rPr>
        <w:t>1</w:t>
      </w:r>
      <w:r w:rsidR="00A40335" w:rsidRPr="0009114C">
        <w:rPr>
          <w:rFonts w:ascii="Angsana New" w:hAnsi="Angsana New" w:hint="cs"/>
          <w:sz w:val="30"/>
          <w:szCs w:val="30"/>
        </w:rPr>
        <w:t>0</w:t>
      </w:r>
      <w:r w:rsidRPr="0009114C">
        <w:rPr>
          <w:rFonts w:ascii="Angsana New" w:hAnsi="Angsana New"/>
          <w:sz w:val="30"/>
          <w:szCs w:val="30"/>
        </w:rPr>
        <w:t>.</w:t>
      </w:r>
      <w:r w:rsidR="00A40335" w:rsidRPr="0009114C">
        <w:rPr>
          <w:rFonts w:ascii="Angsana New" w:hAnsi="Angsana New" w:hint="cs"/>
          <w:sz w:val="30"/>
          <w:szCs w:val="30"/>
        </w:rPr>
        <w:t>00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ล้านบาท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บริษัทไม่มีความตั้งใจที่จะเรียกชำระคืนเงินให้กู้ยืมดังกล่าวจากบริษัทร่วมภายในระยะเวลาหนึ่งปี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301B6529" w14:textId="77777777" w:rsidR="00C55BC8" w:rsidRPr="00E6358C" w:rsidRDefault="00C55BC8" w:rsidP="00C72515">
      <w:pPr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0"/>
    <w:p w14:paraId="4417F886" w14:textId="2011F1DC" w:rsidR="000E4683" w:rsidRPr="00A95CD6" w:rsidRDefault="000E4683" w:rsidP="000E468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5C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เงินกู้ยืมจากกิจการที่เกี่ยวข้องกัน</w:t>
      </w:r>
    </w:p>
    <w:p w14:paraId="08A2E185" w14:textId="2A18EA69" w:rsidR="000E4683" w:rsidRPr="00A95CD6" w:rsidRDefault="000E4683" w:rsidP="00AE0B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E57C7D" w14:textId="330475B5" w:rsidR="00265CFC" w:rsidRDefault="00265CFC" w:rsidP="00265CF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95CD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95CD6">
        <w:rPr>
          <w:rFonts w:ascii="Angsana New" w:hAnsi="Angsana New"/>
          <w:sz w:val="30"/>
          <w:szCs w:val="30"/>
        </w:rPr>
        <w:t xml:space="preserve">31 </w:t>
      </w:r>
      <w:r w:rsidRPr="00A95CD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A95CD6">
        <w:rPr>
          <w:rFonts w:ascii="Angsana New" w:hAnsi="Angsana New"/>
          <w:sz w:val="30"/>
          <w:szCs w:val="30"/>
        </w:rPr>
        <w:t xml:space="preserve">2566 </w:t>
      </w:r>
      <w:r w:rsidRPr="00A95CD6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บริษัทได้ลงนามในสัญญาเงินกู้กับบริษัท หินกองเพาเวอร์โฮลดิ้ง จำกัด ซึ่งเป็นการร่วมค้าทางตรง โดยมีวงเงินกู้ยืมตามสัดส่วนการลงทุนเป็นจำนวนเงิน </w:t>
      </w:r>
      <w:r w:rsidRPr="00A95CD6">
        <w:rPr>
          <w:rFonts w:ascii="Angsana New" w:hAnsi="Angsana New"/>
          <w:sz w:val="30"/>
          <w:szCs w:val="30"/>
        </w:rPr>
        <w:t xml:space="preserve">402.90 </w:t>
      </w:r>
      <w:r w:rsidRPr="00A95CD6">
        <w:rPr>
          <w:rFonts w:ascii="Angsana New" w:hAnsi="Angsana New" w:hint="cs"/>
          <w:sz w:val="30"/>
          <w:szCs w:val="30"/>
          <w:cs/>
        </w:rPr>
        <w:t>ล้านบาท อัตราดอกเบี้ย</w:t>
      </w:r>
      <w:r w:rsidR="00207422" w:rsidRPr="00A95CD6">
        <w:rPr>
          <w:rFonts w:ascii="Angsana New" w:hAnsi="Angsana New" w:hint="cs"/>
          <w:sz w:val="30"/>
          <w:szCs w:val="30"/>
          <w:cs/>
        </w:rPr>
        <w:t xml:space="preserve">คงที่ร้อยละ </w:t>
      </w:r>
      <w:r w:rsidR="00C13E98">
        <w:rPr>
          <w:rFonts w:ascii="Angsana New" w:hAnsi="Angsana New"/>
          <w:sz w:val="30"/>
          <w:szCs w:val="30"/>
        </w:rPr>
        <w:t>1</w:t>
      </w:r>
      <w:r w:rsidR="00207422" w:rsidRPr="00A95CD6">
        <w:rPr>
          <w:rFonts w:ascii="Angsana New" w:hAnsi="Angsana New"/>
          <w:sz w:val="30"/>
          <w:szCs w:val="30"/>
        </w:rPr>
        <w:t>.</w:t>
      </w:r>
      <w:r w:rsidR="00C13E98">
        <w:rPr>
          <w:rFonts w:ascii="Angsana New" w:hAnsi="Angsana New"/>
          <w:sz w:val="30"/>
          <w:szCs w:val="30"/>
        </w:rPr>
        <w:t>60</w:t>
      </w:r>
      <w:r w:rsidR="00207422" w:rsidRPr="00A95CD6">
        <w:rPr>
          <w:rFonts w:ascii="Angsana New" w:hAnsi="Angsana New"/>
          <w:sz w:val="30"/>
          <w:szCs w:val="30"/>
        </w:rPr>
        <w:t xml:space="preserve"> </w:t>
      </w:r>
      <w:r w:rsidR="00207422" w:rsidRPr="00A95CD6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ณ วันที่ </w:t>
      </w:r>
      <w:r w:rsidR="00207422" w:rsidRPr="00A95CD6">
        <w:rPr>
          <w:rFonts w:ascii="Angsana New" w:hAnsi="Angsana New"/>
          <w:sz w:val="30"/>
          <w:szCs w:val="30"/>
        </w:rPr>
        <w:t>3</w:t>
      </w:r>
      <w:r w:rsidR="00207422" w:rsidRPr="00A95CD6">
        <w:rPr>
          <w:rFonts w:ascii="Angsana New" w:hAnsi="Angsana New"/>
          <w:sz w:val="30"/>
          <w:szCs w:val="30"/>
          <w:lang w:val="en-GB"/>
        </w:rPr>
        <w:t>0</w:t>
      </w:r>
      <w:r w:rsidR="00207422" w:rsidRPr="00A95CD6">
        <w:rPr>
          <w:rFonts w:ascii="Angsana New" w:hAnsi="Angsana New"/>
          <w:sz w:val="30"/>
          <w:szCs w:val="30"/>
        </w:rPr>
        <w:t xml:space="preserve"> </w:t>
      </w:r>
      <w:r w:rsidR="00207422" w:rsidRPr="00A95CD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07422" w:rsidRPr="00A95CD6">
        <w:rPr>
          <w:rFonts w:ascii="Angsana New" w:hAnsi="Angsana New"/>
          <w:sz w:val="30"/>
          <w:szCs w:val="30"/>
        </w:rPr>
        <w:t>256</w:t>
      </w:r>
      <w:r w:rsidR="00207422" w:rsidRPr="00A95CD6">
        <w:rPr>
          <w:rFonts w:ascii="Angsana New" w:hAnsi="Angsana New" w:hint="cs"/>
          <w:sz w:val="30"/>
          <w:szCs w:val="30"/>
          <w:lang w:val="en-GB"/>
        </w:rPr>
        <w:t>6</w:t>
      </w:r>
      <w:r w:rsidR="00207422" w:rsidRPr="00A95CD6">
        <w:rPr>
          <w:rFonts w:ascii="Angsana New" w:hAnsi="Angsana New"/>
          <w:sz w:val="30"/>
          <w:szCs w:val="30"/>
        </w:rPr>
        <w:t xml:space="preserve"> </w:t>
      </w:r>
      <w:r w:rsidR="00207422" w:rsidRPr="00A95CD6">
        <w:rPr>
          <w:rFonts w:ascii="Angsana New" w:hAnsi="Angsana New" w:hint="cs"/>
          <w:sz w:val="30"/>
          <w:szCs w:val="30"/>
          <w:cs/>
        </w:rPr>
        <w:t>มีเงินกู้ยืมคงเหลือจำนวน</w:t>
      </w:r>
      <w:r w:rsidR="00207422" w:rsidRPr="00A95CD6">
        <w:rPr>
          <w:rFonts w:ascii="Angsana New" w:hAnsi="Angsana New"/>
          <w:sz w:val="30"/>
          <w:szCs w:val="30"/>
        </w:rPr>
        <w:t xml:space="preserve"> 402.9</w:t>
      </w:r>
      <w:r w:rsidR="00207422" w:rsidRPr="00A95CD6">
        <w:rPr>
          <w:rFonts w:ascii="Angsana New" w:hAnsi="Angsana New" w:hint="cs"/>
          <w:sz w:val="30"/>
          <w:szCs w:val="30"/>
        </w:rPr>
        <w:t>0</w:t>
      </w:r>
      <w:r w:rsidR="00207422" w:rsidRPr="00A95CD6">
        <w:rPr>
          <w:rFonts w:ascii="Angsana New" w:hAnsi="Angsana New"/>
          <w:sz w:val="30"/>
          <w:szCs w:val="30"/>
        </w:rPr>
        <w:t xml:space="preserve"> </w:t>
      </w:r>
      <w:r w:rsidR="00207422" w:rsidRPr="00A95CD6">
        <w:rPr>
          <w:rFonts w:ascii="Angsana New" w:hAnsi="Angsana New" w:hint="cs"/>
          <w:sz w:val="30"/>
          <w:szCs w:val="30"/>
          <w:cs/>
        </w:rPr>
        <w:t>ล้านบาท</w:t>
      </w:r>
    </w:p>
    <w:p w14:paraId="1D601FDD" w14:textId="77777777" w:rsidR="00265CFC" w:rsidRDefault="00265CFC" w:rsidP="00AE0B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432C26B" w14:textId="66A5FB34" w:rsidR="004A4CB6" w:rsidRDefault="004A4CB6" w:rsidP="00A1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CE08F41" w14:textId="66BECB4B" w:rsidR="007D1F1F" w:rsidRDefault="007D1F1F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4089E033" w14:textId="77777777" w:rsidR="007D1F1F" w:rsidRDefault="007D1F1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2"/>
        <w:gridCol w:w="236"/>
        <w:gridCol w:w="1040"/>
        <w:gridCol w:w="241"/>
        <w:gridCol w:w="1038"/>
        <w:gridCol w:w="270"/>
        <w:gridCol w:w="1143"/>
      </w:tblGrid>
      <w:tr w:rsidR="007D1F1F" w:rsidRPr="000535D3" w14:paraId="2B76A8D5" w14:textId="77777777" w:rsidTr="007D1F1F">
        <w:trPr>
          <w:trHeight w:val="419"/>
          <w:tblHeader/>
        </w:trPr>
        <w:tc>
          <w:tcPr>
            <w:tcW w:w="2301" w:type="pct"/>
            <w:vAlign w:val="bottom"/>
          </w:tcPr>
          <w:p w14:paraId="1E9BACD6" w14:textId="77777777" w:rsidR="007D1F1F" w:rsidRPr="000535D3" w:rsidRDefault="007D1F1F" w:rsidP="00B14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  <w:vAlign w:val="bottom"/>
          </w:tcPr>
          <w:p w14:paraId="5542615C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vAlign w:val="bottom"/>
          </w:tcPr>
          <w:p w14:paraId="6E9DFB88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vAlign w:val="bottom"/>
          </w:tcPr>
          <w:p w14:paraId="3DC78CF0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1F1F" w:rsidRPr="000535D3" w14:paraId="1BE77AC0" w14:textId="77777777" w:rsidTr="007D1F1F">
        <w:trPr>
          <w:trHeight w:val="407"/>
          <w:tblHeader/>
        </w:trPr>
        <w:tc>
          <w:tcPr>
            <w:tcW w:w="2301" w:type="pct"/>
            <w:vAlign w:val="bottom"/>
          </w:tcPr>
          <w:p w14:paraId="0237BE76" w14:textId="046AEA36" w:rsidR="007D1F1F" w:rsidRPr="000535D3" w:rsidRDefault="007D1F1F" w:rsidP="00B14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2F92687E" w14:textId="43DFA4FF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946B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46B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vAlign w:val="bottom"/>
          </w:tcPr>
          <w:p w14:paraId="1EBF8963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5065CC1" w14:textId="6DBB2F7B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  <w:vAlign w:val="bottom"/>
          </w:tcPr>
          <w:p w14:paraId="50211E05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18991B7" w14:textId="5110A562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946B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46B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35A7E289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4AA7F6F" w14:textId="6379884A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D1F1F" w:rsidRPr="000535D3" w14:paraId="253995BB" w14:textId="77777777" w:rsidTr="007D1F1F">
        <w:trPr>
          <w:trHeight w:val="407"/>
          <w:tblHeader/>
        </w:trPr>
        <w:tc>
          <w:tcPr>
            <w:tcW w:w="2301" w:type="pct"/>
            <w:vAlign w:val="bottom"/>
          </w:tcPr>
          <w:p w14:paraId="27F69EE5" w14:textId="77777777" w:rsidR="007D1F1F" w:rsidRPr="000535D3" w:rsidRDefault="007D1F1F" w:rsidP="00B14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B3A918E" w14:textId="7946BA3E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  <w:vAlign w:val="bottom"/>
          </w:tcPr>
          <w:p w14:paraId="50EED0AC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4C83963" w14:textId="292202F1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  <w:vAlign w:val="bottom"/>
          </w:tcPr>
          <w:p w14:paraId="404E822D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EE4D1E4" w14:textId="3B02442C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bottom"/>
          </w:tcPr>
          <w:p w14:paraId="4B54CDA0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F615D01" w14:textId="277BC6F3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D1F1F" w:rsidRPr="000535D3" w14:paraId="3AC9E4E0" w14:textId="77777777" w:rsidTr="007D1F1F">
        <w:trPr>
          <w:trHeight w:val="407"/>
          <w:tblHeader/>
        </w:trPr>
        <w:tc>
          <w:tcPr>
            <w:tcW w:w="2301" w:type="pct"/>
            <w:vAlign w:val="bottom"/>
          </w:tcPr>
          <w:p w14:paraId="1A5CDEC9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7"/>
            <w:vAlign w:val="bottom"/>
          </w:tcPr>
          <w:p w14:paraId="77DB7FFC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3E4" w:rsidRPr="000535D3" w14:paraId="2336BD47" w14:textId="77777777" w:rsidTr="007D1F1F">
        <w:trPr>
          <w:trHeight w:val="407"/>
        </w:trPr>
        <w:tc>
          <w:tcPr>
            <w:tcW w:w="2301" w:type="pct"/>
            <w:vAlign w:val="bottom"/>
          </w:tcPr>
          <w:p w14:paraId="6E5E48CD" w14:textId="6AFBC936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321BE21A" w14:textId="1A028298" w:rsidR="000223E4" w:rsidRPr="000535D3" w:rsidRDefault="0076206F" w:rsidP="008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6,883,161</w:t>
            </w:r>
          </w:p>
        </w:tc>
        <w:tc>
          <w:tcPr>
            <w:tcW w:w="128" w:type="pct"/>
            <w:vAlign w:val="bottom"/>
          </w:tcPr>
          <w:p w14:paraId="72BDBC36" w14:textId="77777777" w:rsidR="000223E4" w:rsidRPr="000535D3" w:rsidRDefault="000223E4" w:rsidP="0002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3EA495E" w14:textId="0434DDFA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0535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579</w:t>
            </w:r>
            <w:r w:rsidRPr="000535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31" w:type="pct"/>
            <w:vAlign w:val="bottom"/>
          </w:tcPr>
          <w:p w14:paraId="7E0D8EC2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692AB32B" w14:textId="3FFF2DAC" w:rsidR="000223E4" w:rsidRPr="000535D3" w:rsidRDefault="0044473D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26285ADB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75323C0D" w14:textId="7577DE5B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23E4" w:rsidRPr="000535D3" w14:paraId="7405BB15" w14:textId="77777777" w:rsidTr="007D1F1F">
        <w:trPr>
          <w:trHeight w:val="407"/>
        </w:trPr>
        <w:tc>
          <w:tcPr>
            <w:tcW w:w="2301" w:type="pct"/>
            <w:vAlign w:val="bottom"/>
          </w:tcPr>
          <w:p w14:paraId="06081EB2" w14:textId="3CE64CA4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008E343C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A76A3A8" w14:textId="77777777" w:rsidR="000223E4" w:rsidRPr="000535D3" w:rsidRDefault="000223E4" w:rsidP="0002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4715745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B2DE54E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AC2C91C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DAA2709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3A88BBE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3E4" w:rsidRPr="000535D3" w14:paraId="69EC8EFB" w14:textId="77777777" w:rsidTr="007D1F1F">
        <w:trPr>
          <w:trHeight w:val="407"/>
        </w:trPr>
        <w:tc>
          <w:tcPr>
            <w:tcW w:w="2301" w:type="pct"/>
            <w:vAlign w:val="bottom"/>
          </w:tcPr>
          <w:p w14:paraId="1AE70446" w14:textId="6AEB0F19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2B9BBDC8" w14:textId="5E651033" w:rsidR="000223E4" w:rsidRPr="000535D3" w:rsidRDefault="00AB6947" w:rsidP="008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  <w:tc>
          <w:tcPr>
            <w:tcW w:w="128" w:type="pct"/>
            <w:vAlign w:val="bottom"/>
          </w:tcPr>
          <w:p w14:paraId="10CC7F05" w14:textId="77777777" w:rsidR="000223E4" w:rsidRPr="000535D3" w:rsidRDefault="000223E4" w:rsidP="0002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031A2BC" w14:textId="7DA51F8C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535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31" w:type="pct"/>
            <w:vAlign w:val="bottom"/>
          </w:tcPr>
          <w:p w14:paraId="5B3CB773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4356969C" w14:textId="3B87F354" w:rsidR="000223E4" w:rsidRPr="000535D3" w:rsidRDefault="0044473D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6BDCC4B9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F73D62F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4CFF" w:rsidRPr="000535D3" w14:paraId="2473202D" w14:textId="77777777" w:rsidTr="007D1F1F">
        <w:trPr>
          <w:trHeight w:val="407"/>
        </w:trPr>
        <w:tc>
          <w:tcPr>
            <w:tcW w:w="2301" w:type="pct"/>
            <w:vAlign w:val="bottom"/>
          </w:tcPr>
          <w:p w14:paraId="556C8E50" w14:textId="2D87189E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3 </w:t>
            </w:r>
            <w:r w:rsidR="00EF503B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409C69E8" w14:textId="1396C3AF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128" w:type="pct"/>
            <w:vAlign w:val="bottom"/>
          </w:tcPr>
          <w:p w14:paraId="4B97B0C3" w14:textId="77777777" w:rsidR="004F4CFF" w:rsidRPr="000535D3" w:rsidRDefault="004F4CFF" w:rsidP="004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5650D9F" w14:textId="71340E29" w:rsidR="004F4CFF" w:rsidRDefault="004F4CFF" w:rsidP="000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419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  <w:vAlign w:val="bottom"/>
          </w:tcPr>
          <w:p w14:paraId="60C84C00" w14:textId="77777777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7F188186" w14:textId="5BA65A8C" w:rsidR="004F4CFF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6A2DF69A" w14:textId="77777777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05A54C8" w14:textId="0A772B47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F4CFF" w:rsidRPr="000535D3" w14:paraId="2CABEC83" w14:textId="77777777" w:rsidTr="00B4191B">
        <w:trPr>
          <w:trHeight w:val="419"/>
        </w:trPr>
        <w:tc>
          <w:tcPr>
            <w:tcW w:w="2301" w:type="pct"/>
            <w:vAlign w:val="bottom"/>
          </w:tcPr>
          <w:p w14:paraId="73F38C11" w14:textId="08841D04" w:rsidR="004F4CFF" w:rsidRPr="00B4191B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19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5158CB" w14:textId="6F337ECB" w:rsidR="004F4CFF" w:rsidRPr="007D3791" w:rsidRDefault="0076206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6,886,441</w:t>
            </w:r>
          </w:p>
        </w:tc>
        <w:tc>
          <w:tcPr>
            <w:tcW w:w="128" w:type="pct"/>
            <w:vAlign w:val="bottom"/>
          </w:tcPr>
          <w:p w14:paraId="08C83DE3" w14:textId="0F8BE6A6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04FAF4A7" w14:textId="1A0B0F4B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D22AB8">
              <w:rPr>
                <w:rFonts w:ascii="Angsana New" w:hAnsi="Angsana New"/>
                <w:b/>
                <w:bCs/>
                <w:sz w:val="30"/>
                <w:szCs w:val="30"/>
              </w:rPr>
              <w:t>12,5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Pr="00D22A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31" w:type="pct"/>
            <w:vAlign w:val="bottom"/>
          </w:tcPr>
          <w:p w14:paraId="2A884D36" w14:textId="77777777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4A06E057" w14:textId="698EC12B" w:rsidR="004F4CFF" w:rsidRPr="000223E4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04D94DA4" w14:textId="77777777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F842C80" w14:textId="44067E90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F4CFF" w:rsidRPr="000535D3" w14:paraId="65AADBCA" w14:textId="77777777" w:rsidTr="00B4191B">
        <w:trPr>
          <w:trHeight w:val="419"/>
        </w:trPr>
        <w:tc>
          <w:tcPr>
            <w:tcW w:w="2301" w:type="pct"/>
            <w:vAlign w:val="bottom"/>
          </w:tcPr>
          <w:p w14:paraId="5A9D3867" w14:textId="69C74525" w:rsidR="004F4CFF" w:rsidRPr="007D1F1F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F1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D1F1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89A6F3" w14:textId="3691FE6A" w:rsidR="004F4CFF" w:rsidRPr="00B4191B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419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27D6A8D2" w14:textId="77777777" w:rsidR="004F4CFF" w:rsidRPr="00B4191B" w:rsidRDefault="004F4CFF" w:rsidP="004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71175362" w14:textId="3DDD2ABC" w:rsidR="004F4CFF" w:rsidRPr="00B4191B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419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  <w:vAlign w:val="bottom"/>
          </w:tcPr>
          <w:p w14:paraId="26E6C14D" w14:textId="77777777" w:rsidR="004F4CFF" w:rsidRPr="00B4191B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7D92739F" w14:textId="24957ECA" w:rsidR="004F4CFF" w:rsidRPr="00B4191B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766A93FE" w14:textId="77777777" w:rsidR="004F4CFF" w:rsidRPr="00B4191B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1BC7394" w14:textId="6DE6DD87" w:rsidR="004F4CFF" w:rsidRPr="00B4191B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F4CFF" w:rsidRPr="000535D3" w14:paraId="4705365C" w14:textId="77777777" w:rsidTr="00B4191B">
        <w:trPr>
          <w:trHeight w:val="419"/>
        </w:trPr>
        <w:tc>
          <w:tcPr>
            <w:tcW w:w="2301" w:type="pct"/>
            <w:vAlign w:val="bottom"/>
          </w:tcPr>
          <w:p w14:paraId="107F0273" w14:textId="214ECC73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38DADD2" w14:textId="4BBA2A1D" w:rsidR="004F4CFF" w:rsidRPr="000535D3" w:rsidRDefault="0076206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6,886,441</w:t>
            </w:r>
          </w:p>
        </w:tc>
        <w:tc>
          <w:tcPr>
            <w:tcW w:w="128" w:type="pct"/>
            <w:vAlign w:val="bottom"/>
          </w:tcPr>
          <w:p w14:paraId="1D524C66" w14:textId="77777777" w:rsidR="004F4CFF" w:rsidRPr="000535D3" w:rsidRDefault="004F4CFF" w:rsidP="004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9A950" w14:textId="1C367123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2AB8">
              <w:rPr>
                <w:rFonts w:ascii="Angsana New" w:hAnsi="Angsana New"/>
                <w:b/>
                <w:bCs/>
                <w:sz w:val="30"/>
                <w:szCs w:val="30"/>
              </w:rPr>
              <w:t>12,582,355</w:t>
            </w:r>
          </w:p>
        </w:tc>
        <w:tc>
          <w:tcPr>
            <w:tcW w:w="131" w:type="pct"/>
            <w:vAlign w:val="bottom"/>
          </w:tcPr>
          <w:p w14:paraId="19F14E1D" w14:textId="77777777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E5F50" w14:textId="162DE201" w:rsidR="004F4CFF" w:rsidRPr="000223E4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2EAB636B" w14:textId="77777777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1D42B" w14:textId="142B2480" w:rsidR="004F4CFF" w:rsidRPr="000535D3" w:rsidRDefault="004F4CFF" w:rsidP="004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7374F6B" w14:textId="77777777" w:rsidR="00DE7282" w:rsidRPr="00195844" w:rsidRDefault="00DE7282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736E3EB5" w14:textId="1D10141E" w:rsidR="00D23C8C" w:rsidRDefault="00D23C8C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46FBCBD6" w14:textId="77777777" w:rsidR="00B60FD5" w:rsidRPr="00B60FD5" w:rsidRDefault="00B60FD5" w:rsidP="00B60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8"/>
        <w:gridCol w:w="1112"/>
        <w:gridCol w:w="241"/>
        <w:gridCol w:w="1201"/>
        <w:gridCol w:w="271"/>
        <w:gridCol w:w="1175"/>
      </w:tblGrid>
      <w:tr w:rsidR="00B60FD5" w:rsidRPr="00236A33" w14:paraId="7B01C666" w14:textId="77777777" w:rsidTr="008411CD">
        <w:trPr>
          <w:trHeight w:val="419"/>
          <w:tblHeader/>
        </w:trPr>
        <w:tc>
          <w:tcPr>
            <w:tcW w:w="2086" w:type="pct"/>
            <w:vAlign w:val="bottom"/>
          </w:tcPr>
          <w:p w14:paraId="44C7AB68" w14:textId="77777777" w:rsidR="00B60FD5" w:rsidRPr="00236A33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3B078661" w14:textId="77777777" w:rsidR="00B60FD5" w:rsidRPr="00236A33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vAlign w:val="bottom"/>
          </w:tcPr>
          <w:p w14:paraId="2ABB09A9" w14:textId="77777777" w:rsidR="00B60FD5" w:rsidRPr="00236A33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646E6ABD" w14:textId="77777777" w:rsidR="00B60FD5" w:rsidRPr="00236A33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9C1" w:rsidRPr="00236A33" w14:paraId="6381974B" w14:textId="77777777" w:rsidTr="008411CD">
        <w:trPr>
          <w:trHeight w:val="419"/>
          <w:tblHeader/>
        </w:trPr>
        <w:tc>
          <w:tcPr>
            <w:tcW w:w="2086" w:type="pct"/>
            <w:vAlign w:val="bottom"/>
          </w:tcPr>
          <w:p w14:paraId="5894CC56" w14:textId="6F99FA75" w:rsidR="00C969C1" w:rsidRPr="00C969C1" w:rsidRDefault="00C969C1" w:rsidP="00C9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69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358" w:type="pct"/>
            <w:gridSpan w:val="3"/>
            <w:vAlign w:val="bottom"/>
          </w:tcPr>
          <w:p w14:paraId="5F6FDB67" w14:textId="77777777" w:rsidR="00C969C1" w:rsidRPr="00236A33" w:rsidRDefault="00C969C1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6140E84A" w14:textId="77777777" w:rsidR="00C969C1" w:rsidRPr="00236A33" w:rsidRDefault="00C969C1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121C51FA" w14:textId="77777777" w:rsidR="00C969C1" w:rsidRPr="00236A33" w:rsidRDefault="00C969C1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0FD5" w:rsidRPr="00236A33" w14:paraId="20ED2967" w14:textId="77777777" w:rsidTr="008411CD">
        <w:trPr>
          <w:trHeight w:val="407"/>
          <w:tblHeader/>
        </w:trPr>
        <w:tc>
          <w:tcPr>
            <w:tcW w:w="2086" w:type="pct"/>
            <w:vAlign w:val="bottom"/>
          </w:tcPr>
          <w:p w14:paraId="0E252CEC" w14:textId="4453BE43" w:rsidR="00B60FD5" w:rsidRPr="00236A33" w:rsidRDefault="00B76728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B60FD5" w:rsidRPr="00236A3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6946BB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หก</w:t>
            </w:r>
            <w:r w:rsidR="00B60FD5" w:rsidRPr="00236A3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B60FD5" w:rsidRPr="00236A3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 w:rsidR="006946BB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0</w:t>
            </w:r>
            <w:r w:rsidR="00B60FD5" w:rsidRPr="00236A3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="006946BB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  <w:vAlign w:val="bottom"/>
          </w:tcPr>
          <w:p w14:paraId="43390292" w14:textId="0B0CC45C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236A3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" w:type="pct"/>
            <w:vAlign w:val="bottom"/>
          </w:tcPr>
          <w:p w14:paraId="7D2474A6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7A9C0DCB" w14:textId="46C620F4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236A3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0" w:type="pct"/>
            <w:vAlign w:val="bottom"/>
          </w:tcPr>
          <w:p w14:paraId="4FCA30F0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1AC43B56" w14:textId="39DEA2FC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236A3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7525050A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83F56AE" w14:textId="0A0C1634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236A3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B60FD5" w:rsidRPr="00236A33" w14:paraId="13995665" w14:textId="77777777" w:rsidTr="008411CD">
        <w:trPr>
          <w:trHeight w:val="407"/>
          <w:tblHeader/>
        </w:trPr>
        <w:tc>
          <w:tcPr>
            <w:tcW w:w="2086" w:type="pct"/>
            <w:vAlign w:val="bottom"/>
          </w:tcPr>
          <w:p w14:paraId="455A263D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2E79D97D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E50" w:rsidRPr="00236A33" w14:paraId="39568C18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7C942D31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36A3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B969C19" w14:textId="7E7872A2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61,364,921</w:t>
            </w:r>
          </w:p>
        </w:tc>
        <w:tc>
          <w:tcPr>
            <w:tcW w:w="128" w:type="pct"/>
            <w:vAlign w:val="bottom"/>
          </w:tcPr>
          <w:p w14:paraId="3BEF491E" w14:textId="77777777" w:rsidR="00DF7E50" w:rsidRPr="00236A33" w:rsidRDefault="00DF7E50" w:rsidP="00DF7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65D4DC29" w14:textId="5A74882D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130" w:type="pct"/>
            <w:vAlign w:val="bottom"/>
          </w:tcPr>
          <w:p w14:paraId="320F100D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6E77F91" w14:textId="049CDC0A" w:rsidR="00DF7E50" w:rsidRPr="00236A33" w:rsidRDefault="001D0626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12,981,037</w:t>
            </w:r>
          </w:p>
        </w:tc>
        <w:tc>
          <w:tcPr>
            <w:tcW w:w="146" w:type="pct"/>
            <w:vAlign w:val="bottom"/>
          </w:tcPr>
          <w:p w14:paraId="7A15A408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B42B640" w14:textId="7255E1FF" w:rsidR="00DF7E50" w:rsidRPr="00236A33" w:rsidRDefault="00DF7E50" w:rsidP="000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DF7E50" w:rsidRPr="00236A33" w14:paraId="0E3CE7E5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48493C33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C97554E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4B076F1" w14:textId="77777777" w:rsidR="00DF7E50" w:rsidRPr="00236A33" w:rsidRDefault="00DF7E50" w:rsidP="00DF7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0CFBAB7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C3ADD0A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93EAB51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43EFE5E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FB141FA" w14:textId="77777777" w:rsidR="00DF7E50" w:rsidRPr="00236A33" w:rsidRDefault="00DF7E50" w:rsidP="00DF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626" w:rsidRPr="00236A33" w14:paraId="528DE463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5198E806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36A33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20A11FB" w14:textId="6DD29D1F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2,680,609</w:t>
            </w:r>
          </w:p>
        </w:tc>
        <w:tc>
          <w:tcPr>
            <w:tcW w:w="128" w:type="pct"/>
            <w:vAlign w:val="bottom"/>
          </w:tcPr>
          <w:p w14:paraId="0760C84B" w14:textId="77777777" w:rsidR="001D0626" w:rsidRPr="00236A33" w:rsidRDefault="001D0626" w:rsidP="001D0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6F08D56" w14:textId="5FA9031C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130" w:type="pct"/>
            <w:vAlign w:val="bottom"/>
          </w:tcPr>
          <w:p w14:paraId="756AD689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1EB52BC0" w14:textId="7A3B8FC3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75C2078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4566C85" w14:textId="2205D47A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0626" w:rsidRPr="00236A33" w14:paraId="1F9B72A3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287F7B0A" w14:textId="4CE85C8E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Pr="00236A3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236A3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36A33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D9FF6A4" w14:textId="43E29A3C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(291,812)</w:t>
            </w:r>
          </w:p>
        </w:tc>
        <w:tc>
          <w:tcPr>
            <w:tcW w:w="128" w:type="pct"/>
            <w:vAlign w:val="bottom"/>
          </w:tcPr>
          <w:p w14:paraId="3CC5BA69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88D16E7" w14:textId="17DFBC8A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Pr="00237E7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778</w:t>
            </w:r>
            <w:r w:rsidRPr="00237E7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30" w:type="pct"/>
            <w:vAlign w:val="bottom"/>
          </w:tcPr>
          <w:p w14:paraId="27B45DB5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4D7BAEA9" w14:textId="5A071DCE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CE8754B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CE8874E" w14:textId="3FCB9B03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0626" w:rsidRPr="00236A33" w14:paraId="3A88AC7C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29898CA4" w14:textId="533E2EB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1CE5369D" w14:textId="6743BFE5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603,840</w:t>
            </w:r>
          </w:p>
        </w:tc>
        <w:tc>
          <w:tcPr>
            <w:tcW w:w="128" w:type="pct"/>
            <w:vAlign w:val="bottom"/>
          </w:tcPr>
          <w:p w14:paraId="206CE002" w14:textId="77777777" w:rsidR="001D0626" w:rsidRPr="00236A33" w:rsidRDefault="001D0626" w:rsidP="001D0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BDA5E55" w14:textId="1EC46172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703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0" w:type="pct"/>
            <w:vAlign w:val="bottom"/>
          </w:tcPr>
          <w:p w14:paraId="53619FCB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33C226F" w14:textId="141FCBEA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541,469</w:t>
            </w:r>
          </w:p>
        </w:tc>
        <w:tc>
          <w:tcPr>
            <w:tcW w:w="146" w:type="pct"/>
            <w:vAlign w:val="bottom"/>
          </w:tcPr>
          <w:p w14:paraId="1501E78D" w14:textId="77777777" w:rsidR="001D0626" w:rsidRPr="00236A33" w:rsidRDefault="001D0626" w:rsidP="001D0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51CBCEE" w14:textId="76D21D09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1D0626" w:rsidRPr="00236A33" w14:paraId="466FA025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284DE977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0023A98" w14:textId="2D2594B3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,180,908)</w:t>
            </w:r>
          </w:p>
        </w:tc>
        <w:tc>
          <w:tcPr>
            <w:tcW w:w="128" w:type="pct"/>
            <w:vAlign w:val="bottom"/>
          </w:tcPr>
          <w:p w14:paraId="008EB430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7DA3362D" w14:textId="6491C115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79626B02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4FB03179" w14:textId="07FB4641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566D1A3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853C85" w14:textId="19C868E4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0626" w:rsidRPr="00236A33" w14:paraId="264CEF84" w14:textId="77777777" w:rsidTr="00AD523D">
        <w:trPr>
          <w:trHeight w:val="419"/>
        </w:trPr>
        <w:tc>
          <w:tcPr>
            <w:tcW w:w="2086" w:type="pct"/>
            <w:vAlign w:val="bottom"/>
          </w:tcPr>
          <w:p w14:paraId="435F7F83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41AB96C9" w14:textId="15C66F12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,300,</w:t>
            </w: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8" w:type="pct"/>
            <w:vAlign w:val="bottom"/>
          </w:tcPr>
          <w:p w14:paraId="6EC480D2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599" w:type="pct"/>
            <w:vAlign w:val="bottom"/>
          </w:tcPr>
          <w:p w14:paraId="038EF666" w14:textId="649E4C42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30" w:type="pct"/>
            <w:vAlign w:val="bottom"/>
          </w:tcPr>
          <w:p w14:paraId="1E8F4F25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ADBF8BB" w14:textId="4DC2D0A1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3E22A46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67CA182" w14:textId="3EAA282D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0626" w:rsidRPr="00236A33" w14:paraId="2BA071AB" w14:textId="77777777" w:rsidTr="008411CD">
        <w:trPr>
          <w:trHeight w:val="419"/>
        </w:trPr>
        <w:tc>
          <w:tcPr>
            <w:tcW w:w="2086" w:type="pct"/>
            <w:vAlign w:val="bottom"/>
          </w:tcPr>
          <w:p w14:paraId="2F48A67E" w14:textId="0B9BC9E3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1127FE87" w14:textId="789FC96C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6,755</w:t>
            </w:r>
          </w:p>
        </w:tc>
        <w:tc>
          <w:tcPr>
            <w:tcW w:w="128" w:type="pct"/>
            <w:vAlign w:val="bottom"/>
          </w:tcPr>
          <w:p w14:paraId="465C30D9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9CACA53" w14:textId="1B2DD9C4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3C0B5A8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305D044" w14:textId="45CA7FFD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1137933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31D71B8" w14:textId="12156880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0626" w:rsidRPr="000535D3" w14:paraId="25D2A908" w14:textId="77777777" w:rsidTr="008411CD">
        <w:trPr>
          <w:trHeight w:val="419"/>
        </w:trPr>
        <w:tc>
          <w:tcPr>
            <w:tcW w:w="2086" w:type="pct"/>
            <w:vAlign w:val="bottom"/>
          </w:tcPr>
          <w:p w14:paraId="708D5505" w14:textId="563A9BC1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039840" w14:textId="24FF23CE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64,483,551</w:t>
            </w:r>
          </w:p>
        </w:tc>
        <w:tc>
          <w:tcPr>
            <w:tcW w:w="128" w:type="pct"/>
            <w:vAlign w:val="bottom"/>
          </w:tcPr>
          <w:p w14:paraId="19F4BDC6" w14:textId="77777777" w:rsidR="001D0626" w:rsidRPr="00236A33" w:rsidRDefault="001D0626" w:rsidP="001D0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10568" w14:textId="602F4C76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130" w:type="pct"/>
            <w:vAlign w:val="bottom"/>
          </w:tcPr>
          <w:p w14:paraId="56D954A0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062E7" w14:textId="0D32D151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13,522,506</w:t>
            </w:r>
          </w:p>
        </w:tc>
        <w:tc>
          <w:tcPr>
            <w:tcW w:w="146" w:type="pct"/>
            <w:vAlign w:val="bottom"/>
          </w:tcPr>
          <w:p w14:paraId="402F1D85" w14:textId="77777777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5CD8" w14:textId="1463E212" w:rsidR="001D0626" w:rsidRPr="00236A33" w:rsidRDefault="001D0626" w:rsidP="001D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</w:tr>
    </w:tbl>
    <w:p w14:paraId="4F382CC0" w14:textId="3919961F" w:rsidR="0002641B" w:rsidRPr="009A52DA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10C3B99" w14:textId="1960F48F" w:rsidR="0002641B" w:rsidRPr="00F14F56" w:rsidRDefault="0002641B" w:rsidP="00F14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70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การจ่ายชำระค่าหุ้น</w:t>
      </w:r>
    </w:p>
    <w:p w14:paraId="1D570C64" w14:textId="38070590" w:rsidR="0002641B" w:rsidRPr="00970D80" w:rsidRDefault="0002641B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  <w:lang w:val="th-TH"/>
        </w:rPr>
      </w:pPr>
      <w:r w:rsidRPr="00970D80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 w:rsidR="006946BB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970D8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Pr="00970D80">
        <w:rPr>
          <w:rFonts w:ascii="Angsana New" w:hAnsi="Angsana New"/>
          <w:sz w:val="30"/>
          <w:szCs w:val="30"/>
        </w:rPr>
        <w:t>3</w:t>
      </w:r>
      <w:r w:rsidR="006946BB">
        <w:rPr>
          <w:rFonts w:ascii="Angsana New" w:hAnsi="Angsana New"/>
          <w:sz w:val="30"/>
          <w:szCs w:val="30"/>
        </w:rPr>
        <w:t>0</w:t>
      </w:r>
      <w:r w:rsidRPr="00970D80">
        <w:rPr>
          <w:rFonts w:ascii="Angsana New" w:hAnsi="Angsana New"/>
          <w:sz w:val="30"/>
          <w:szCs w:val="30"/>
        </w:rPr>
        <w:t xml:space="preserve"> </w:t>
      </w:r>
      <w:r w:rsidR="006946BB">
        <w:rPr>
          <w:rFonts w:ascii="Angsana New" w:hAnsi="Angsana New" w:hint="cs"/>
          <w:sz w:val="30"/>
          <w:szCs w:val="30"/>
          <w:cs/>
        </w:rPr>
        <w:t>มิถุนายน</w:t>
      </w:r>
      <w:r w:rsidRPr="00970D8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70D80">
        <w:rPr>
          <w:rFonts w:ascii="Angsana New" w:hAnsi="Angsana New" w:hint="cs"/>
          <w:sz w:val="30"/>
          <w:szCs w:val="30"/>
        </w:rPr>
        <w:t>256</w:t>
      </w:r>
      <w:r w:rsidR="00B60FD5" w:rsidRPr="00970D80">
        <w:rPr>
          <w:rFonts w:ascii="Angsana New" w:hAnsi="Angsana New"/>
          <w:sz w:val="30"/>
          <w:szCs w:val="30"/>
        </w:rPr>
        <w:t>6</w:t>
      </w:r>
      <w:r w:rsidRPr="00970D80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บริษัทร่วมและการร่วมค้าได้เรียกชำระค่าหุ้น โดยกลุ่มบริษัทได้จ่ายชำระค่าหุ้นดังกล่าวตามสัดส่วนการลงทุน ดังนี้</w:t>
      </w:r>
    </w:p>
    <w:p w14:paraId="70F2D6D0" w14:textId="77777777" w:rsidR="0002641B" w:rsidRPr="00970D80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4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02641B" w:rsidRPr="00970D80" w14:paraId="684B441B" w14:textId="77777777" w:rsidTr="00BF564B">
        <w:trPr>
          <w:tblHeader/>
        </w:trPr>
        <w:tc>
          <w:tcPr>
            <w:tcW w:w="4860" w:type="dxa"/>
            <w:hideMark/>
          </w:tcPr>
          <w:p w14:paraId="416914BA" w14:textId="77777777" w:rsidR="0002641B" w:rsidRPr="00970D80" w:rsidRDefault="0002641B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970D80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774CEAD3" w14:textId="77777777" w:rsidR="0002641B" w:rsidRPr="00970D80" w:rsidRDefault="0002641B" w:rsidP="00BF56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5CD996E3" w14:textId="77777777" w:rsidR="0002641B" w:rsidRPr="00970D80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970D80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227E7495" w14:textId="77777777" w:rsidR="0002641B" w:rsidRPr="00970D80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970D80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970D80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970D80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970D80" w:rsidRPr="00970D80" w14:paraId="3509FE41" w14:textId="77777777" w:rsidTr="00BF564B">
        <w:tc>
          <w:tcPr>
            <w:tcW w:w="4860" w:type="dxa"/>
          </w:tcPr>
          <w:p w14:paraId="4A1CAE60" w14:textId="4E237BB2" w:rsidR="00970D80" w:rsidRPr="00970D80" w:rsidRDefault="00970D80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0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 w:rsidRPr="00970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495A65E7" w14:textId="77777777" w:rsidR="00970D80" w:rsidRPr="00970D80" w:rsidRDefault="00970D80" w:rsidP="00BF564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041E45" w14:textId="77777777" w:rsidR="00970D80" w:rsidRPr="00970D80" w:rsidRDefault="00970D80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970D80" w:rsidRPr="0009114C" w14:paraId="20AE2456" w14:textId="77777777" w:rsidTr="00BF564B">
        <w:tc>
          <w:tcPr>
            <w:tcW w:w="4860" w:type="dxa"/>
          </w:tcPr>
          <w:p w14:paraId="1B3B097F" w14:textId="011FD3CD" w:rsidR="00970D80" w:rsidRPr="0009114C" w:rsidRDefault="00970D80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114C"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2970" w:type="dxa"/>
          </w:tcPr>
          <w:p w14:paraId="42E803E9" w14:textId="6609FD54" w:rsidR="00970D80" w:rsidRPr="0009114C" w:rsidRDefault="00970D80" w:rsidP="00BF564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09114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</w:tcPr>
          <w:p w14:paraId="59EAD304" w14:textId="21CAFF14" w:rsidR="00970D80" w:rsidRPr="0009114C" w:rsidRDefault="00CA081F" w:rsidP="009E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065"/>
              </w:tabs>
              <w:ind w:left="-79" w:right="-375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9114C">
              <w:rPr>
                <w:rFonts w:ascii="Angsana New" w:hAnsi="Angsana New" w:hint="cs"/>
                <w:spacing w:val="2"/>
                <w:sz w:val="30"/>
                <w:szCs w:val="30"/>
              </w:rPr>
              <w:t>40</w:t>
            </w:r>
            <w:r w:rsidR="009E4A6E" w:rsidRPr="0009114C">
              <w:rPr>
                <w:rFonts w:ascii="Angsana New" w:hAnsi="Angsana New"/>
                <w:spacing w:val="2"/>
                <w:sz w:val="30"/>
                <w:szCs w:val="30"/>
              </w:rPr>
              <w:t>.00</w:t>
            </w:r>
          </w:p>
        </w:tc>
      </w:tr>
      <w:tr w:rsidR="00970D80" w:rsidRPr="0009114C" w14:paraId="2276B71A" w14:textId="77777777" w:rsidTr="00BF564B">
        <w:tc>
          <w:tcPr>
            <w:tcW w:w="4860" w:type="dxa"/>
          </w:tcPr>
          <w:p w14:paraId="5B23B116" w14:textId="4452BA4A" w:rsidR="00B22E6B" w:rsidRPr="0009114C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114C">
              <w:rPr>
                <w:rFonts w:ascii="Angsana New" w:hAnsi="Angsana New" w:hint="cs"/>
                <w:sz w:val="30"/>
                <w:szCs w:val="30"/>
                <w:cs/>
              </w:rPr>
              <w:t>บริษัท อินโนพาวเวอร์ จำกัด</w:t>
            </w:r>
          </w:p>
        </w:tc>
        <w:tc>
          <w:tcPr>
            <w:tcW w:w="2970" w:type="dxa"/>
          </w:tcPr>
          <w:p w14:paraId="034D76F5" w14:textId="6C9198EA" w:rsidR="00B22E6B" w:rsidRPr="0009114C" w:rsidRDefault="00970D80" w:rsidP="004A4CB6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09114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4DD93FF0" w14:textId="3E1CA482" w:rsidR="00B22E6B" w:rsidRPr="0009114C" w:rsidRDefault="00CA081F" w:rsidP="004A4C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9114C">
              <w:rPr>
                <w:rFonts w:ascii="Angsana New" w:hAnsi="Angsana New" w:hint="cs"/>
                <w:spacing w:val="2"/>
                <w:sz w:val="30"/>
                <w:szCs w:val="30"/>
              </w:rPr>
              <w:t>195</w:t>
            </w:r>
            <w:r w:rsidR="009E4A6E" w:rsidRPr="0009114C">
              <w:rPr>
                <w:rFonts w:ascii="Angsana New" w:hAnsi="Angsana New"/>
                <w:spacing w:val="2"/>
                <w:sz w:val="30"/>
                <w:szCs w:val="30"/>
              </w:rPr>
              <w:t>.00</w:t>
            </w:r>
          </w:p>
        </w:tc>
      </w:tr>
      <w:tr w:rsidR="004A4CB6" w:rsidRPr="0009114C" w14:paraId="0ABEB3C3" w14:textId="77777777" w:rsidTr="00BF564B">
        <w:tc>
          <w:tcPr>
            <w:tcW w:w="4860" w:type="dxa"/>
          </w:tcPr>
          <w:p w14:paraId="11DE4DD1" w14:textId="64F5C1E1" w:rsidR="004A4CB6" w:rsidRPr="0009114C" w:rsidRDefault="004A4CB6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114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หินกองเพาเวอร์ จำกัด</w:t>
            </w:r>
          </w:p>
        </w:tc>
        <w:tc>
          <w:tcPr>
            <w:tcW w:w="2970" w:type="dxa"/>
          </w:tcPr>
          <w:p w14:paraId="185C1662" w14:textId="361BED82" w:rsidR="004A4CB6" w:rsidRPr="0009114C" w:rsidRDefault="004A4CB6" w:rsidP="00970D80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9114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</w:tcPr>
          <w:p w14:paraId="1FD35DB5" w14:textId="4F5B6688" w:rsidR="004A4CB6" w:rsidRPr="0009114C" w:rsidRDefault="004A4CB6" w:rsidP="009E4A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09114C">
              <w:rPr>
                <w:rFonts w:ascii="Angsana New" w:hAnsi="Angsana New"/>
                <w:spacing w:val="2"/>
                <w:sz w:val="30"/>
                <w:szCs w:val="30"/>
              </w:rPr>
              <w:t>306.47</w:t>
            </w:r>
          </w:p>
        </w:tc>
      </w:tr>
      <w:tr w:rsidR="00970D80" w:rsidRPr="0009114C" w14:paraId="2275B602" w14:textId="77777777" w:rsidTr="00BF564B">
        <w:tc>
          <w:tcPr>
            <w:tcW w:w="4860" w:type="dxa"/>
          </w:tcPr>
          <w:p w14:paraId="54FCA212" w14:textId="77777777" w:rsidR="00970D80" w:rsidRPr="0009114C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</w:tcPr>
          <w:p w14:paraId="7AE27B0E" w14:textId="77777777" w:rsidR="00970D80" w:rsidRPr="0009114C" w:rsidRDefault="00970D80" w:rsidP="00970D80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D97C537" w14:textId="77777777" w:rsidR="00970D80" w:rsidRPr="0009114C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22"/>
                <w:szCs w:val="22"/>
                <w:cs/>
                <w:lang w:val="en-GB"/>
              </w:rPr>
            </w:pPr>
          </w:p>
        </w:tc>
      </w:tr>
      <w:tr w:rsidR="00970D80" w:rsidRPr="0009114C" w14:paraId="7F18C92D" w14:textId="77777777" w:rsidTr="00BF564B">
        <w:tc>
          <w:tcPr>
            <w:tcW w:w="4860" w:type="dxa"/>
            <w:hideMark/>
          </w:tcPr>
          <w:p w14:paraId="3D33C73B" w14:textId="77777777" w:rsidR="00970D80" w:rsidRPr="0009114C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11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066EFCBA" w14:textId="77777777" w:rsidR="00970D80" w:rsidRPr="0009114C" w:rsidRDefault="00970D80" w:rsidP="00970D80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E21A53" w14:textId="77777777" w:rsidR="00970D80" w:rsidRPr="0009114C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D5223E" w:rsidRPr="0009114C" w14:paraId="5402FEB9" w14:textId="77777777" w:rsidTr="0009763D">
        <w:trPr>
          <w:trHeight w:val="380"/>
        </w:trPr>
        <w:tc>
          <w:tcPr>
            <w:tcW w:w="4860" w:type="dxa"/>
          </w:tcPr>
          <w:p w14:paraId="605369D0" w14:textId="4D81BF85" w:rsidR="00D5223E" w:rsidRPr="0009114C" w:rsidRDefault="00D5223E" w:rsidP="00D522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14C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09114C">
              <w:rPr>
                <w:rFonts w:ascii="Angsana New" w:hAnsi="Angsana New"/>
                <w:sz w:val="30"/>
                <w:szCs w:val="30"/>
              </w:rPr>
              <w:t>Tapanuli</w:t>
            </w:r>
            <w:proofErr w:type="spellEnd"/>
            <w:r w:rsidRPr="0009114C">
              <w:rPr>
                <w:rFonts w:ascii="Angsana New" w:hAnsi="Angsana New"/>
                <w:sz w:val="30"/>
                <w:szCs w:val="30"/>
              </w:rPr>
              <w:t xml:space="preserve"> Hydro Energy</w:t>
            </w:r>
          </w:p>
        </w:tc>
        <w:tc>
          <w:tcPr>
            <w:tcW w:w="2970" w:type="dxa"/>
          </w:tcPr>
          <w:p w14:paraId="7B0F48AB" w14:textId="02538368" w:rsidR="00D5223E" w:rsidRPr="0009114C" w:rsidRDefault="00D5223E" w:rsidP="00D5223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9114C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  <w:r w:rsidRPr="0009114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440" w:type="dxa"/>
          </w:tcPr>
          <w:p w14:paraId="1463CED8" w14:textId="2A01E1B4" w:rsidR="00D5223E" w:rsidRPr="0009114C" w:rsidRDefault="00CA081F" w:rsidP="009E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065"/>
              </w:tabs>
              <w:ind w:left="-79" w:right="-375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09114C">
              <w:rPr>
                <w:rFonts w:ascii="Angsana New" w:hAnsi="Angsana New" w:hint="cs"/>
                <w:spacing w:val="2"/>
                <w:sz w:val="30"/>
                <w:szCs w:val="30"/>
              </w:rPr>
              <w:t>43</w:t>
            </w:r>
            <w:r w:rsidR="00D5223E" w:rsidRPr="0009114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09114C">
              <w:rPr>
                <w:rFonts w:ascii="Angsana New" w:hAnsi="Angsana New" w:hint="cs"/>
                <w:spacing w:val="2"/>
                <w:sz w:val="30"/>
                <w:szCs w:val="30"/>
              </w:rPr>
              <w:t>76</w:t>
            </w:r>
          </w:p>
        </w:tc>
      </w:tr>
      <w:tr w:rsidR="0009114C" w:rsidRPr="0009114C" w14:paraId="0F0659B9" w14:textId="77777777" w:rsidTr="0009763D">
        <w:trPr>
          <w:trHeight w:val="380"/>
        </w:trPr>
        <w:tc>
          <w:tcPr>
            <w:tcW w:w="4860" w:type="dxa"/>
          </w:tcPr>
          <w:p w14:paraId="5EE6DC1F" w14:textId="67BC9926" w:rsidR="0009114C" w:rsidRPr="0009114C" w:rsidRDefault="0009114C" w:rsidP="00D522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09114C">
              <w:rPr>
                <w:rFonts w:ascii="Angsana New" w:hAnsi="Angsana New"/>
                <w:sz w:val="30"/>
                <w:szCs w:val="30"/>
              </w:rPr>
              <w:t>Nexif</w:t>
            </w:r>
            <w:proofErr w:type="spellEnd"/>
            <w:r w:rsidRPr="0009114C">
              <w:rPr>
                <w:rFonts w:ascii="Angsana New" w:hAnsi="Angsana New"/>
                <w:sz w:val="30"/>
                <w:szCs w:val="30"/>
              </w:rPr>
              <w:t xml:space="preserve"> Energy BT Pte. Ltd.</w:t>
            </w:r>
          </w:p>
        </w:tc>
        <w:tc>
          <w:tcPr>
            <w:tcW w:w="2970" w:type="dxa"/>
          </w:tcPr>
          <w:p w14:paraId="59977D4F" w14:textId="42F31212" w:rsidR="0009114C" w:rsidRPr="0009114C" w:rsidRDefault="0009114C" w:rsidP="0009114C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9114C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  <w:r w:rsidRPr="0009114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440" w:type="dxa"/>
          </w:tcPr>
          <w:p w14:paraId="23AF16B1" w14:textId="5B5D9FE1" w:rsidR="0009114C" w:rsidRPr="0009114C" w:rsidRDefault="0009114C" w:rsidP="000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  <w:tab w:val="left" w:pos="1065"/>
                <w:tab w:val="left" w:pos="1425"/>
              </w:tabs>
              <w:ind w:left="-79" w:right="-465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09114C">
              <w:rPr>
                <w:rFonts w:ascii="Angsana New" w:hAnsi="Angsana New"/>
                <w:spacing w:val="2"/>
                <w:sz w:val="30"/>
                <w:szCs w:val="30"/>
              </w:rPr>
              <w:t>8.52</w:t>
            </w:r>
          </w:p>
        </w:tc>
      </w:tr>
      <w:tr w:rsidR="00D5223E" w:rsidRPr="00DE0353" w14:paraId="2612A60D" w14:textId="77777777" w:rsidTr="0009763D">
        <w:trPr>
          <w:trHeight w:val="380"/>
        </w:trPr>
        <w:tc>
          <w:tcPr>
            <w:tcW w:w="4860" w:type="dxa"/>
          </w:tcPr>
          <w:p w14:paraId="74EABA42" w14:textId="5D4B985A" w:rsidR="00F14F56" w:rsidRPr="0009114C" w:rsidRDefault="002A1508" w:rsidP="00D522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14C">
              <w:rPr>
                <w:rFonts w:ascii="Angsana New" w:hAnsi="Angsana New"/>
                <w:sz w:val="30"/>
                <w:szCs w:val="30"/>
              </w:rPr>
              <w:t>RATCH &amp; AIDC Wind Energy Pte. Ltd</w:t>
            </w:r>
            <w:r w:rsidR="00951F6F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2970" w:type="dxa"/>
          </w:tcPr>
          <w:p w14:paraId="6BF85A01" w14:textId="37683A30" w:rsidR="00D175C1" w:rsidRPr="0009114C" w:rsidRDefault="00D175C1" w:rsidP="00D5223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9114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</w:t>
            </w:r>
            <w:r w:rsidRPr="0009114C">
              <w:rPr>
                <w:rFonts w:ascii="Angsana New" w:hAnsi="Angsana New"/>
                <w:spacing w:val="2"/>
                <w:sz w:val="30"/>
                <w:szCs w:val="30"/>
                <w:cs/>
              </w:rPr>
              <w:t>ระค่าหุ้น</w:t>
            </w:r>
            <w:r w:rsidRPr="0009114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440" w:type="dxa"/>
          </w:tcPr>
          <w:p w14:paraId="31A1C516" w14:textId="7C8E87DC" w:rsidR="00F14F56" w:rsidRPr="009E4A6E" w:rsidRDefault="00697062" w:rsidP="005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  <w:tab w:val="left" w:pos="1065"/>
                <w:tab w:val="left" w:pos="1425"/>
              </w:tabs>
              <w:ind w:left="-79" w:right="-3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09114C">
              <w:rPr>
                <w:rFonts w:ascii="Angsana New" w:hAnsi="Angsana New" w:hint="cs"/>
                <w:spacing w:val="2"/>
                <w:sz w:val="30"/>
                <w:szCs w:val="30"/>
              </w:rPr>
              <w:t>1</w:t>
            </w:r>
            <w:r w:rsidR="00A40335" w:rsidRPr="0009114C">
              <w:rPr>
                <w:rFonts w:ascii="Angsana New" w:hAnsi="Angsana New" w:hint="cs"/>
                <w:spacing w:val="2"/>
                <w:sz w:val="30"/>
                <w:szCs w:val="30"/>
              </w:rPr>
              <w:t>0</w:t>
            </w:r>
            <w:r w:rsidR="004853BA" w:rsidRPr="0009114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="00A40335" w:rsidRPr="0009114C">
              <w:rPr>
                <w:rFonts w:ascii="Angsana New" w:hAnsi="Angsana New" w:hint="cs"/>
                <w:spacing w:val="2"/>
                <w:sz w:val="30"/>
                <w:szCs w:val="30"/>
              </w:rPr>
              <w:t>09</w:t>
            </w:r>
          </w:p>
        </w:tc>
      </w:tr>
    </w:tbl>
    <w:p w14:paraId="3F8B65F5" w14:textId="77777777" w:rsidR="004A4CB6" w:rsidRDefault="004A4CB6" w:rsidP="00CA081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792685C0" w14:textId="28A43B80" w:rsidR="00CA081F" w:rsidRPr="00A24F34" w:rsidRDefault="00CA081F" w:rsidP="00CA081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A24F34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เงินลงทุนใน</w:t>
      </w:r>
      <w:r w:rsidRPr="00A24F3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โรงไฟฟ้าพลังความร้อนในสาธารณรัฐอินโดนีเซีย</w:t>
      </w:r>
    </w:p>
    <w:p w14:paraId="55E61FF1" w14:textId="77777777" w:rsidR="00CA081F" w:rsidRPr="00A24F34" w:rsidRDefault="00CA081F" w:rsidP="00CA081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786450DD" w14:textId="77777777" w:rsidR="00CA081F" w:rsidRPr="00A24F34" w:rsidRDefault="00CA081F" w:rsidP="00CA081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ในการประชุมวิสามัญผู้ถือหุ้นของบริษัทเมื่อวันที่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21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ตุลาคม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2564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>ผู้ถือหุ้นมีมติอนุมัติให้บริษัท อาร์เอช อินเตอร์เนชั่นแนล (สิงคโปร์) คอร์ปอเรชั่น จำกัด (“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เข้าซื้อหุ้นสามัญในบริษัท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PT </w:t>
      </w:r>
      <w:proofErr w:type="spellStart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Paiton</w:t>
      </w:r>
      <w:proofErr w:type="spellEnd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Energy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Capital B.V.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45.52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65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และมีมติอนุมัติให้บริษัทและ/หรือ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>จัดสรรเงินลงทุน ณ วันโอนหุ้น ตามเงื่อนไขการซื้อขายหุ้นสามัญดังกล่า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</w:t>
      </w:r>
    </w:p>
    <w:p w14:paraId="3B7F3934" w14:textId="77777777" w:rsidR="00CA081F" w:rsidRPr="00A24F34" w:rsidRDefault="00CA081F" w:rsidP="00CA081F">
      <w:pPr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AC250BE" w14:textId="0978782D" w:rsidR="00CA081F" w:rsidRDefault="00CA081F" w:rsidP="00CA081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A24F34">
        <w:rPr>
          <w:rFonts w:ascii="Angsana New" w:hAnsi="Angsana New" w:hint="cs"/>
          <w:snapToGrid w:val="0"/>
          <w:sz w:val="30"/>
          <w:szCs w:val="30"/>
          <w:lang w:eastAsia="th-TH"/>
        </w:rPr>
        <w:t>15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กุมภาพันธ์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2566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ได้บรรลุข้อตกลงการ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>เข้าซื้อหุ้น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ดังกล่าว โดย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RHIS 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ลงทุน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ในบริษัท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PT </w:t>
      </w:r>
      <w:proofErr w:type="spellStart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Paiton</w:t>
      </w:r>
      <w:proofErr w:type="spellEnd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Energy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Capital B.V.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36.26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65 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โดยการบรรลุข้อตกลงดังกล่าวสอดคล้องกับแผนการลงทุนและอัตราผลตอบแทนที่คาดหวังของบริ</w:t>
      </w:r>
      <w:r w:rsidRPr="00654A3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ษัทฯ </w:t>
      </w:r>
      <w:r w:rsidR="00263225" w:rsidRPr="00654A3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ต่อมาเมื่อวันที่ </w:t>
      </w:r>
      <w:r w:rsidR="00263225" w:rsidRPr="00654A37">
        <w:rPr>
          <w:rFonts w:ascii="Angsana New" w:hAnsi="Angsana New"/>
          <w:snapToGrid w:val="0"/>
          <w:sz w:val="30"/>
          <w:szCs w:val="30"/>
          <w:lang w:eastAsia="th-TH"/>
        </w:rPr>
        <w:t xml:space="preserve">3 </w:t>
      </w:r>
      <w:r w:rsidR="00263225" w:rsidRPr="00654A3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 w:rsidR="00263225" w:rsidRPr="00654A37">
        <w:rPr>
          <w:rFonts w:ascii="Angsana New" w:hAnsi="Angsana New"/>
          <w:snapToGrid w:val="0"/>
          <w:sz w:val="30"/>
          <w:szCs w:val="30"/>
          <w:lang w:eastAsia="th-TH"/>
        </w:rPr>
        <w:t xml:space="preserve">2566 RHIS </w:t>
      </w:r>
      <w:r w:rsidR="00263225" w:rsidRPr="00654A37">
        <w:rPr>
          <w:rFonts w:ascii="Angsana New" w:hAnsi="Angsana New"/>
          <w:snapToGrid w:val="0"/>
          <w:sz w:val="30"/>
          <w:szCs w:val="30"/>
          <w:cs/>
          <w:lang w:eastAsia="th-TH"/>
        </w:rPr>
        <w:t>ได้บรรลุเงื่อนไขบังคับของสัญญาซื้อขายหุ้นเสร็จสมบูรณ์แล้ว</w:t>
      </w:r>
      <w:r w:rsidR="00263225" w:rsidRPr="00654A37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6DA7051A" w14:textId="77777777" w:rsidR="00E21DEB" w:rsidRDefault="00E21DEB" w:rsidP="00CA081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ADEACBC" w14:textId="02FF10D7" w:rsidR="00641CA6" w:rsidRDefault="00641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br w:type="page"/>
      </w:r>
    </w:p>
    <w:p w14:paraId="2222A8F9" w14:textId="1BF10C12" w:rsidR="00CA081F" w:rsidRDefault="00CA081F" w:rsidP="00CA081F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9A52DA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 xml:space="preserve">เงินลงทุนใน </w:t>
      </w:r>
      <w:proofErr w:type="spellStart"/>
      <w:r w:rsidRPr="009A52DA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Nexif</w:t>
      </w:r>
      <w:proofErr w:type="spellEnd"/>
      <w:r w:rsidRPr="009A52DA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 xml:space="preserve"> Ratch Energy Investments Pte. Ltd. (</w:t>
      </w:r>
      <w:r w:rsidR="00086E51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“</w:t>
      </w:r>
      <w:r w:rsidRPr="009A52DA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NREI</w:t>
      </w:r>
      <w:r w:rsidR="00086E51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”</w:t>
      </w:r>
      <w:r w:rsidRPr="009A52DA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')</w:t>
      </w:r>
    </w:p>
    <w:p w14:paraId="26B92FFA" w14:textId="77777777" w:rsidR="00CA081F" w:rsidRDefault="00CA081F" w:rsidP="00CA081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972434B" w14:textId="7291DC02" w:rsidR="00CA081F" w:rsidRDefault="00CA081F" w:rsidP="00CA081F">
      <w:pPr>
        <w:pStyle w:val="block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52DA">
        <w:rPr>
          <w:rFonts w:ascii="Angsana New" w:hAnsi="Angsana New"/>
          <w:sz w:val="30"/>
          <w:szCs w:val="30"/>
          <w:cs/>
          <w:lang w:val="th-TH" w:bidi="th-TH"/>
        </w:rPr>
        <w:t xml:space="preserve">เมื่อวันที่ </w:t>
      </w:r>
      <w:r w:rsidRPr="00CA081F">
        <w:rPr>
          <w:rFonts w:ascii="Angsana New" w:hAnsi="Angsana New" w:hint="cs"/>
          <w:sz w:val="30"/>
          <w:szCs w:val="30"/>
          <w:lang w:bidi="th-TH"/>
        </w:rPr>
        <w:t>20</w:t>
      </w:r>
      <w:r w:rsidRPr="009A52DA">
        <w:rPr>
          <w:rFonts w:ascii="Angsana New" w:hAnsi="Angsana New"/>
          <w:sz w:val="30"/>
          <w:szCs w:val="30"/>
          <w:cs/>
          <w:lang w:val="th-TH" w:bidi="th-TH"/>
        </w:rPr>
        <w:t xml:space="preserve"> ธันวาคม </w:t>
      </w:r>
      <w:r w:rsidRPr="00CA081F">
        <w:rPr>
          <w:rFonts w:ascii="Angsana New" w:hAnsi="Angsana New"/>
          <w:sz w:val="30"/>
          <w:szCs w:val="30"/>
          <w:lang w:bidi="th-TH"/>
        </w:rPr>
        <w:t>256</w:t>
      </w:r>
      <w:r w:rsidRPr="00CA081F">
        <w:rPr>
          <w:rFonts w:ascii="Angsana New" w:hAnsi="Angsana New" w:hint="cs"/>
          <w:sz w:val="30"/>
          <w:szCs w:val="30"/>
          <w:lang w:bidi="th-TH"/>
        </w:rPr>
        <w:t>5</w:t>
      </w:r>
      <w:r w:rsidRPr="009A52DA">
        <w:rPr>
          <w:rFonts w:ascii="Angsana New" w:hAnsi="Angsana New"/>
          <w:sz w:val="30"/>
          <w:szCs w:val="30"/>
          <w:cs/>
          <w:lang w:val="th-TH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บริษัท 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>อาร์เอช อินเตอร์เนชั่นแนล (สิงคโปร์) คอร์ปอเรชั่น จำกัด (“</w:t>
      </w:r>
      <w:r w:rsidRPr="0069662A">
        <w:rPr>
          <w:rFonts w:ascii="Angsana New" w:hAnsi="Angsana New"/>
          <w:sz w:val="30"/>
          <w:szCs w:val="30"/>
          <w:lang w:val="th-TH" w:bidi="th-TH"/>
        </w:rPr>
        <w:t xml:space="preserve">RHIS”) 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>ซึ่งเป็นบริษัทย่อยทางอ้อม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>ของบริษัทได้เข้าซื้อหุ้นใน</w:t>
      </w:r>
      <w:r w:rsidRPr="0069662A"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 xml:space="preserve">NXF Holdings </w:t>
      </w:r>
      <w:r w:rsidRPr="00CA081F">
        <w:rPr>
          <w:rFonts w:ascii="Angsana New" w:hAnsi="Angsana New"/>
          <w:sz w:val="30"/>
          <w:szCs w:val="30"/>
          <w:lang w:bidi="th-TH"/>
        </w:rPr>
        <w:t>2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>Limited</w:t>
      </w:r>
      <w:r w:rsidRPr="0069662A">
        <w:t xml:space="preserve"> 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>(</w:t>
      </w:r>
      <w:r w:rsidR="00086E51">
        <w:rPr>
          <w:rFonts w:ascii="Angsana New" w:hAnsi="Angsana New" w:hint="cs"/>
          <w:sz w:val="30"/>
          <w:szCs w:val="30"/>
          <w:cs/>
          <w:lang w:val="th-TH" w:bidi="th-TH"/>
        </w:rPr>
        <w:t>“</w:t>
      </w:r>
      <w:r w:rsidRPr="0069662A">
        <w:rPr>
          <w:rFonts w:ascii="Angsana New" w:hAnsi="Angsana New"/>
          <w:sz w:val="30"/>
          <w:szCs w:val="30"/>
          <w:lang w:val="th-TH" w:bidi="th-TH"/>
        </w:rPr>
        <w:t>NXF</w:t>
      </w:r>
      <w:r w:rsidRPr="00CA081F">
        <w:rPr>
          <w:rFonts w:ascii="Angsana New" w:hAnsi="Angsana New"/>
          <w:sz w:val="30"/>
          <w:szCs w:val="30"/>
          <w:lang w:bidi="th-TH"/>
        </w:rPr>
        <w:t>2</w:t>
      </w:r>
      <w:r w:rsidR="00086E51">
        <w:rPr>
          <w:rFonts w:ascii="Angsana New" w:hAnsi="Angsana New" w:hint="cs"/>
          <w:sz w:val="30"/>
          <w:szCs w:val="30"/>
          <w:cs/>
          <w:lang w:val="th-TH" w:bidi="th-TH"/>
        </w:rPr>
        <w:t>”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>)</w:t>
      </w:r>
      <w:r w:rsidRPr="0069662A">
        <w:rPr>
          <w:rFonts w:ascii="Angsana New" w:hAnsi="Angsana New" w:hint="cs"/>
          <w:sz w:val="30"/>
          <w:szCs w:val="30"/>
          <w:lang w:val="th-TH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และได้ดำเนินการจัดโครงสร้างบริษัทใหม่ โดยจัดตั้งเป็นบริษัท </w:t>
      </w:r>
      <w:r w:rsidRPr="0069662A">
        <w:rPr>
          <w:rFonts w:ascii="Angsana New" w:hAnsi="Angsana New"/>
          <w:sz w:val="30"/>
          <w:szCs w:val="30"/>
          <w:lang w:val="th-TH" w:bidi="th-TH"/>
        </w:rPr>
        <w:t>Nexif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 xml:space="preserve">Ratch Energy Investments Pte. Ltd. </w:t>
      </w:r>
      <w:r w:rsidRPr="0069662A">
        <w:rPr>
          <w:rFonts w:ascii="Angsana New" w:hAnsi="Angsana New"/>
          <w:sz w:val="30"/>
          <w:szCs w:val="30"/>
          <w:lang w:val="en-US" w:bidi="th-TH"/>
        </w:rPr>
        <w:t>(</w:t>
      </w:r>
      <w:r w:rsidR="00086E51">
        <w:rPr>
          <w:rFonts w:ascii="Angsana New" w:hAnsi="Angsana New"/>
          <w:sz w:val="30"/>
          <w:szCs w:val="30"/>
          <w:lang w:val="en-US" w:bidi="th-TH"/>
        </w:rPr>
        <w:t>“</w:t>
      </w:r>
      <w:r w:rsidRPr="0069662A">
        <w:rPr>
          <w:rFonts w:ascii="Angsana New" w:hAnsi="Angsana New"/>
          <w:sz w:val="30"/>
          <w:szCs w:val="30"/>
          <w:lang w:val="en-US" w:bidi="th-TH"/>
        </w:rPr>
        <w:t>NREI</w:t>
      </w:r>
      <w:r w:rsidR="00086E51">
        <w:rPr>
          <w:rFonts w:ascii="Angsana New" w:hAnsi="Angsana New"/>
          <w:sz w:val="30"/>
          <w:szCs w:val="30"/>
          <w:lang w:val="en-US" w:bidi="th-TH"/>
        </w:rPr>
        <w:t>”</w:t>
      </w:r>
      <w:r w:rsidRPr="0069662A">
        <w:rPr>
          <w:rFonts w:ascii="Angsana New" w:hAnsi="Angsana New"/>
          <w:sz w:val="30"/>
          <w:szCs w:val="30"/>
          <w:lang w:val="en-US" w:bidi="th-TH"/>
        </w:rPr>
        <w:t xml:space="preserve">)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ร่วมกับ</w:t>
      </w:r>
      <w:r w:rsidRPr="0069662A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69662A">
        <w:rPr>
          <w:rFonts w:ascii="Angsana New" w:hAnsi="Angsana New"/>
          <w:sz w:val="30"/>
          <w:szCs w:val="30"/>
          <w:lang w:val="en-US" w:bidi="th-TH"/>
        </w:rPr>
        <w:t>Nexif</w:t>
      </w:r>
      <w:proofErr w:type="spellEnd"/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en-US" w:bidi="th-TH"/>
        </w:rPr>
        <w:t xml:space="preserve">Energy Invest Pte. Ltd. </w:t>
      </w:r>
      <w:r w:rsidRPr="0069662A">
        <w:rPr>
          <w:rFonts w:ascii="Angsana New" w:hAnsi="Angsana New"/>
          <w:sz w:val="30"/>
          <w:szCs w:val="30"/>
          <w:lang w:val="th-TH" w:bidi="th-TH"/>
        </w:rPr>
        <w:t>(</w:t>
      </w:r>
      <w:r w:rsidR="00086E51">
        <w:rPr>
          <w:rFonts w:ascii="Angsana New" w:hAnsi="Angsana New" w:hint="cs"/>
          <w:sz w:val="30"/>
          <w:szCs w:val="30"/>
          <w:cs/>
          <w:lang w:val="th-TH" w:bidi="th-TH"/>
        </w:rPr>
        <w:t>“</w:t>
      </w:r>
      <w:r w:rsidRPr="0069662A">
        <w:rPr>
          <w:rFonts w:ascii="Angsana New" w:hAnsi="Angsana New"/>
          <w:sz w:val="30"/>
          <w:szCs w:val="30"/>
          <w:lang w:val="th-TH" w:bidi="th-TH"/>
        </w:rPr>
        <w:t>Nexif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>Energy</w:t>
      </w:r>
      <w:r w:rsidR="00086E51">
        <w:rPr>
          <w:rFonts w:ascii="Angsana New" w:hAnsi="Angsana New" w:hint="cs"/>
          <w:sz w:val="30"/>
          <w:szCs w:val="30"/>
          <w:cs/>
          <w:lang w:val="th-TH" w:bidi="th-TH"/>
        </w:rPr>
        <w:t>”</w:t>
      </w:r>
      <w:r w:rsidRPr="0069662A">
        <w:rPr>
          <w:rFonts w:ascii="Angsana New" w:hAnsi="Angsana New"/>
          <w:sz w:val="30"/>
          <w:szCs w:val="30"/>
          <w:lang w:val="th-TH" w:bidi="th-TH"/>
        </w:rPr>
        <w:t>)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โดย </w:t>
      </w:r>
      <w:r>
        <w:rPr>
          <w:rFonts w:ascii="Angsana New" w:hAnsi="Angsana New"/>
          <w:sz w:val="30"/>
          <w:szCs w:val="30"/>
          <w:lang w:val="en-US" w:bidi="th-TH"/>
        </w:rPr>
        <w:t xml:space="preserve">RHIS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ถือหุ้นในสัดส่วนร้อยละ </w:t>
      </w:r>
      <w:r>
        <w:rPr>
          <w:rFonts w:ascii="Angsana New" w:hAnsi="Angsana New"/>
          <w:sz w:val="30"/>
          <w:szCs w:val="30"/>
          <w:lang w:val="en-US" w:bidi="th-TH"/>
        </w:rPr>
        <w:t xml:space="preserve">49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เพื่อลงทุนในโครงการโรงไฟฟ้าพลังงานทดแทนในสาธารณรัฐสังคมนิยมเวียดนาม และสาธารณรัฐฟิลิปปินส์ รวมถึงแสวงหาโครงการใหม่ในภูมิภาคเอเชียตะวันออกเฉียงใต้แล</w:t>
      </w:r>
      <w:r w:rsidR="00B76728">
        <w:rPr>
          <w:rFonts w:ascii="Angsana New" w:hAnsi="Angsana New" w:hint="cs"/>
          <w:sz w:val="30"/>
          <w:szCs w:val="30"/>
          <w:cs/>
          <w:lang w:val="en-US" w:bidi="th-TH"/>
        </w:rPr>
        <w:t>ะ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เครือรัฐออสเตรเลีย</w:t>
      </w:r>
    </w:p>
    <w:p w14:paraId="1F8C53F0" w14:textId="77777777" w:rsidR="00CA081F" w:rsidRDefault="00CA081F" w:rsidP="00CA081F">
      <w:pPr>
        <w:pStyle w:val="block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การเข้าซื้อหุ้นดังกล่าวมีมูลค่าเงินลงทุนเป็นจำนวนเงิน </w:t>
      </w:r>
      <w:r>
        <w:rPr>
          <w:rFonts w:ascii="Angsana New" w:hAnsi="Angsana New"/>
          <w:sz w:val="30"/>
          <w:szCs w:val="30"/>
          <w:lang w:val="en-US" w:bidi="th-TH"/>
        </w:rPr>
        <w:t xml:space="preserve">135.88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 </w:t>
      </w:r>
      <w:r>
        <w:rPr>
          <w:rFonts w:ascii="Angsana New" w:hAnsi="Angsana New"/>
          <w:sz w:val="30"/>
          <w:szCs w:val="30"/>
          <w:lang w:val="en-US" w:bidi="th-TH"/>
        </w:rPr>
        <w:t xml:space="preserve">4,696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และเงินให้กู้ยืมแก่ </w:t>
      </w:r>
      <w:r w:rsidRPr="0069662A">
        <w:rPr>
          <w:rFonts w:ascii="Angsana New" w:hAnsi="Angsana New"/>
          <w:sz w:val="30"/>
          <w:szCs w:val="30"/>
          <w:lang w:val="th-TH" w:bidi="th-TH"/>
        </w:rPr>
        <w:t>Nexif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>Energy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เป็นจำนวนเงิน </w:t>
      </w:r>
      <w:r>
        <w:rPr>
          <w:rFonts w:ascii="Angsana New" w:hAnsi="Angsana New"/>
          <w:sz w:val="30"/>
          <w:szCs w:val="30"/>
          <w:lang w:val="en-US" w:bidi="th-TH"/>
        </w:rPr>
        <w:t xml:space="preserve">49.90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 </w:t>
      </w:r>
      <w:r>
        <w:rPr>
          <w:rFonts w:ascii="Angsana New" w:hAnsi="Angsana New"/>
          <w:sz w:val="30"/>
          <w:szCs w:val="30"/>
          <w:lang w:val="en-US" w:bidi="th-TH"/>
        </w:rPr>
        <w:t xml:space="preserve">1,725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</w:p>
    <w:p w14:paraId="657CE0CC" w14:textId="42B2D922" w:rsidR="00CA081F" w:rsidRPr="00984AC3" w:rsidRDefault="00CA081F" w:rsidP="00CA081F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7C4C">
        <w:rPr>
          <w:rFonts w:ascii="Angsana New" w:hAnsi="Angsana New"/>
          <w:sz w:val="30"/>
          <w:szCs w:val="30"/>
          <w:cs/>
          <w:lang w:val="en-US" w:bidi="th-TH"/>
        </w:rPr>
        <w:t>อย่างไรก็ตาม ณ วันที่</w:t>
      </w:r>
      <w:r w:rsidR="00EB5693" w:rsidRPr="00307C4C">
        <w:rPr>
          <w:rFonts w:ascii="Angsana New" w:hAnsi="Angsana New"/>
          <w:sz w:val="30"/>
          <w:szCs w:val="30"/>
          <w:lang w:val="en-US" w:bidi="th-TH"/>
        </w:rPr>
        <w:t xml:space="preserve"> 3</w:t>
      </w:r>
      <w:r w:rsidR="009666A7" w:rsidRPr="00307C4C">
        <w:rPr>
          <w:rFonts w:ascii="Angsana New" w:hAnsi="Angsana New"/>
          <w:sz w:val="30"/>
          <w:szCs w:val="30"/>
          <w:lang w:val="en-US" w:bidi="th-TH"/>
        </w:rPr>
        <w:t>0</w:t>
      </w:r>
      <w:r w:rsidR="00EB5693" w:rsidRPr="00307C4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666A7" w:rsidRPr="00307C4C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="00EB5693" w:rsidRPr="00307C4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B5693" w:rsidRPr="00307C4C">
        <w:rPr>
          <w:rFonts w:ascii="Angsana New" w:hAnsi="Angsana New"/>
          <w:sz w:val="30"/>
          <w:szCs w:val="30"/>
          <w:lang w:val="en-US" w:bidi="th-TH"/>
        </w:rPr>
        <w:t>2566</w:t>
      </w:r>
      <w:r w:rsidRPr="00307C4C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บริษัทอยู่ระหว่างการประเมินมูลค่ายุติธรรมของธุรกิจ 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67CCC90D" w14:textId="77777777" w:rsidR="0009114C" w:rsidRPr="0009114C" w:rsidRDefault="0009114C" w:rsidP="00091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105786FC" w14:textId="073F34B7" w:rsidR="00D5223E" w:rsidRPr="00B5477F" w:rsidRDefault="00D5223E" w:rsidP="00B2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5477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</w:t>
      </w:r>
      <w:r w:rsidRPr="00B5477F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บริษัท อินโนพาวเวอร์ จำกัด</w:t>
      </w:r>
      <w:r w:rsidRPr="00B5477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</w:t>
      </w:r>
      <w:proofErr w:type="spellStart"/>
      <w:r w:rsidRPr="00B5477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Innopower</w:t>
      </w:r>
      <w:proofErr w:type="spellEnd"/>
      <w:r w:rsidRPr="00B5477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”)</w:t>
      </w:r>
    </w:p>
    <w:p w14:paraId="08E22600" w14:textId="77777777" w:rsidR="00D5223E" w:rsidRPr="00641CA6" w:rsidRDefault="00D5223E" w:rsidP="00D52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66D8872B" w14:textId="48C98038" w:rsidR="00D5223E" w:rsidRDefault="00D5223E" w:rsidP="00D5223E">
      <w:pPr>
        <w:ind w:left="540" w:right="-27"/>
        <w:jc w:val="both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956E07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>เมื่อวันที่</w:t>
      </w:r>
      <w:r w:rsidRPr="00956E07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 </w:t>
      </w:r>
      <w:r w:rsidRPr="00956E0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28</w:t>
      </w:r>
      <w:r w:rsidRPr="00956E07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 </w:t>
      </w:r>
      <w:r w:rsidRPr="00956E07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>พฤศจิกายน</w:t>
      </w:r>
      <w:r w:rsidRPr="00956E07">
        <w:rPr>
          <w:rFonts w:ascii="Angsana New" w:hAnsi="Angsana New" w:hint="cs"/>
          <w:snapToGrid w:val="0"/>
          <w:spacing w:val="-4"/>
          <w:sz w:val="30"/>
          <w:szCs w:val="30"/>
          <w:lang w:val="th-TH" w:eastAsia="th-TH"/>
        </w:rPr>
        <w:t xml:space="preserve"> </w:t>
      </w:r>
      <w:r w:rsidRPr="00956E07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2565</w:t>
      </w:r>
      <w:r w:rsidRPr="00956E07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ในการประชุมวิสามัญผู้ถือหุ้นของบริษัท อินโนพาวเวอร์ จำกัด</w:t>
      </w:r>
      <w:r w:rsidR="009670B0" w:rsidRPr="00956E07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Pr="00956E07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>ซึ่งเป็นการร่วมค้า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ทางตรง ผู้ถือหุ้นมีมติอนุมัติให้เพิ่มทุนจดทะเบียนของบริษัทจาก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600</w:t>
      </w:r>
      <w:r w:rsidRPr="00B5477F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Pr="00B5477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ล้านหุ้น มีมูลค่าหุ้นที่ตราไว้หุ้นละ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B5477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0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>บาท)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1,900</w:t>
      </w:r>
      <w:r w:rsidRPr="00B5477F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Pr="00B5477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19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ล้านหุ้น มีมูลค่าหุ้นที่ตราไว้หุ้นละ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B5477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0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>บาท)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โดยการออกหุ้นสามัญใหม่จำนวน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 xml:space="preserve">13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ล้านหุ้น มีมูลค่าหุ้นที่ตราไว้หุ้นละ </w:t>
      </w:r>
      <w:r w:rsidRPr="00B5477F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B5477F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บาท และเรียกชำระค่าหุ้นเพิ่มทุนร้อยละ </w:t>
      </w:r>
      <w:r w:rsidRPr="00B5477F">
        <w:rPr>
          <w:rFonts w:ascii="Angsana New" w:hAnsi="Angsana New" w:hint="cs"/>
          <w:snapToGrid w:val="0"/>
          <w:sz w:val="30"/>
          <w:szCs w:val="30"/>
          <w:lang w:eastAsia="th-TH"/>
        </w:rPr>
        <w:t>50</w:t>
      </w:r>
      <w:r w:rsidRPr="00B5477F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ของทุนจดทะเบียนที่เพิ่ม 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 xml:space="preserve">15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มีนาคม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 xml:space="preserve">2566 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บริษัทได้ชำระค่าหุ้นเพิ่มทุนดังกล่าวตามสัดส่วนการลงทุนร้อยละ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เป็นจำนวนเงินทั้งสิ้น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195</w:t>
      </w:r>
      <w:r w:rsidRPr="00B5477F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ล้านบาท</w:t>
      </w:r>
    </w:p>
    <w:p w14:paraId="2ECF20AE" w14:textId="1BC66D2A" w:rsidR="00D5223E" w:rsidRPr="00641CA6" w:rsidRDefault="00D5223E" w:rsidP="00BA2066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6F764DA" w14:textId="4C359D95" w:rsidR="00D5223E" w:rsidRPr="006E6246" w:rsidRDefault="00D5223E" w:rsidP="00D522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E624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</w:t>
      </w:r>
      <w:r w:rsidRPr="006E624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โครงการโรงไฟฟ้าพลังน้ำ </w:t>
      </w:r>
      <w:proofErr w:type="spellStart"/>
      <w:r w:rsidRPr="006E6246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Sibundong</w:t>
      </w:r>
      <w:proofErr w:type="spellEnd"/>
      <w:r w:rsidRPr="006E6246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(“THE”)</w:t>
      </w:r>
    </w:p>
    <w:p w14:paraId="3BE4FF40" w14:textId="77777777" w:rsidR="00D5223E" w:rsidRPr="006E6246" w:rsidRDefault="00D5223E" w:rsidP="00D522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B20FDFC" w14:textId="7FBBDF9C" w:rsidR="00D5223E" w:rsidRDefault="00D5223E" w:rsidP="00D522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6E6246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6E6246">
        <w:rPr>
          <w:rFonts w:ascii="Angsana New" w:hAnsi="Angsana New"/>
          <w:sz w:val="30"/>
          <w:szCs w:val="30"/>
        </w:rPr>
        <w:t>28</w:t>
      </w:r>
      <w:r w:rsidRPr="006E624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E6246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Pr="006E6246">
        <w:rPr>
          <w:rFonts w:ascii="Angsana New" w:hAnsi="Angsana New" w:hint="cs"/>
          <w:sz w:val="30"/>
          <w:szCs w:val="30"/>
        </w:rPr>
        <w:t>256</w:t>
      </w:r>
      <w:r w:rsidR="00CA081F" w:rsidRPr="006E6246">
        <w:rPr>
          <w:rFonts w:ascii="Angsana New" w:hAnsi="Angsana New" w:hint="cs"/>
          <w:sz w:val="30"/>
          <w:szCs w:val="30"/>
          <w:lang w:val="en-GB"/>
        </w:rPr>
        <w:t>6</w:t>
      </w:r>
      <w:r w:rsidRPr="006E624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E6246">
        <w:rPr>
          <w:rStyle w:val="normaltextrun"/>
          <w:rFonts w:asciiTheme="majorBidi" w:hAnsiTheme="majorBidi"/>
          <w:sz w:val="30"/>
          <w:szCs w:val="30"/>
          <w:cs/>
        </w:rPr>
        <w:t xml:space="preserve">บริษัท </w:t>
      </w:r>
      <w:r w:rsidRPr="006E6246">
        <w:rPr>
          <w:rStyle w:val="normaltextrun"/>
          <w:rFonts w:asciiTheme="majorBidi" w:hAnsiTheme="majorBidi" w:cstheme="majorBidi"/>
          <w:sz w:val="30"/>
          <w:szCs w:val="30"/>
        </w:rPr>
        <w:t xml:space="preserve">Fareast Renewable Development Pte. Ltd. (“FRD”) </w:t>
      </w:r>
      <w:r w:rsidRPr="006E6246">
        <w:rPr>
          <w:rStyle w:val="normaltextrun"/>
          <w:rFonts w:asciiTheme="majorBidi" w:hAnsiTheme="majorBidi"/>
          <w:sz w:val="30"/>
          <w:szCs w:val="30"/>
          <w:cs/>
        </w:rPr>
        <w:t>ซึ่งเป็นบริษัทย่อย</w:t>
      </w:r>
      <w:r w:rsidRPr="006E6246">
        <w:rPr>
          <w:rStyle w:val="normaltextrun"/>
          <w:rFonts w:asciiTheme="majorBidi" w:hAnsiTheme="majorBidi" w:hint="cs"/>
          <w:sz w:val="30"/>
          <w:szCs w:val="30"/>
          <w:cs/>
        </w:rPr>
        <w:t>ทางอ้อม</w:t>
      </w:r>
      <w:r w:rsidRPr="006E6246">
        <w:rPr>
          <w:rFonts w:ascii="Angsana New" w:hAnsi="Angsana New" w:hint="cs"/>
          <w:spacing w:val="-2"/>
          <w:sz w:val="30"/>
          <w:szCs w:val="30"/>
          <w:cs/>
          <w:lang w:val="th-TH"/>
        </w:rPr>
        <w:t>ได้จ่ายชำระค่าหุ้นเพิ่มทุน</w:t>
      </w:r>
      <w:r w:rsidR="006E6246" w:rsidRPr="006E624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ให้แก่บริษัท </w:t>
      </w:r>
      <w:r w:rsidR="006E6246" w:rsidRPr="006E6246">
        <w:rPr>
          <w:rFonts w:ascii="Angsana New" w:hAnsi="Angsana New"/>
          <w:spacing w:val="-2"/>
          <w:sz w:val="30"/>
          <w:szCs w:val="30"/>
          <w:lang w:val="th-TH"/>
        </w:rPr>
        <w:t xml:space="preserve">Malacca Eco Investment Holdings Pte. Ltd. (“MEIH”) </w:t>
      </w:r>
      <w:r w:rsidR="006E6246" w:rsidRPr="006E624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ซึ่งเป็นบริษัทย่อยทางอ้อม เพื่อชำระค่าหุ้นเพิ่มทุนให้แก่บริษัท </w:t>
      </w:r>
      <w:r w:rsidR="006E6246" w:rsidRPr="006E6246">
        <w:rPr>
          <w:rFonts w:ascii="Angsana New" w:hAnsi="Angsana New"/>
          <w:spacing w:val="-2"/>
          <w:sz w:val="30"/>
          <w:szCs w:val="30"/>
          <w:lang w:val="th-TH"/>
        </w:rPr>
        <w:t xml:space="preserve">PT Tapanuli Hydro Energy (“THE”) </w:t>
      </w:r>
      <w:r w:rsidR="006E6246" w:rsidRPr="006E6246">
        <w:rPr>
          <w:rFonts w:ascii="Angsana New" w:hAnsi="Angsana New"/>
          <w:spacing w:val="-2"/>
          <w:sz w:val="30"/>
          <w:szCs w:val="30"/>
          <w:cs/>
          <w:lang w:val="th-TH"/>
        </w:rPr>
        <w:t>ตามสัดส่วนการลงทุนร้อยละ 50 เป็นจํานวนเงินรวมทั้งสิ้น 1.28 ล้านเหรียญสหรัฐอเมริกา หรือเทียบเท่า 43.76 ล้านบาท</w:t>
      </w:r>
    </w:p>
    <w:p w14:paraId="463AED4C" w14:textId="62C6018A" w:rsidR="00D5223E" w:rsidRDefault="00D5223E" w:rsidP="00BA2066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135FBF9" w14:textId="646925CF" w:rsidR="0009114C" w:rsidRDefault="0009114C" w:rsidP="00BA2066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</w:p>
    <w:p w14:paraId="79E44D4C" w14:textId="5C07CBBD" w:rsidR="00BA2066" w:rsidRPr="0067606C" w:rsidRDefault="00D5223E" w:rsidP="00641CA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เ</w:t>
      </w:r>
      <w:r w:rsidR="00BA2066" w:rsidRPr="0067606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งินลงทุนใน</w:t>
      </w:r>
      <w:r w:rsidR="00BA2066" w:rsidRPr="0067606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="00BA2066" w:rsidRPr="0067606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บริษัท </w:t>
      </w:r>
      <w:bookmarkStart w:id="1" w:name="_Hlk77180851"/>
      <w:r w:rsidR="00BA2066" w:rsidRPr="0067606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NEXIF ENERGY BT PTE. LTD. (“NEBTP”)</w:t>
      </w:r>
      <w:bookmarkEnd w:id="1"/>
    </w:p>
    <w:p w14:paraId="46765B3D" w14:textId="77777777" w:rsidR="00BA2066" w:rsidRPr="00641CA6" w:rsidRDefault="00BA2066" w:rsidP="00BA206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5970C1A" w14:textId="692F3FAB" w:rsidR="00BA2066" w:rsidRPr="00337196" w:rsidRDefault="00BA2066" w:rsidP="00BA206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pacing w:val="-4"/>
          <w:sz w:val="30"/>
          <w:szCs w:val="30"/>
          <w:lang w:val="th-TH"/>
        </w:rPr>
      </w:pPr>
      <w:r w:rsidRPr="00337196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เมื่อวันที่ </w:t>
      </w:r>
      <w:r w:rsidRPr="00337196">
        <w:rPr>
          <w:rFonts w:ascii="Angsana New" w:hAnsi="Angsana New"/>
          <w:spacing w:val="-4"/>
          <w:sz w:val="30"/>
          <w:szCs w:val="30"/>
        </w:rPr>
        <w:t>31</w:t>
      </w:r>
      <w:r w:rsidRPr="00337196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337196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มีนาคม </w:t>
      </w:r>
      <w:r w:rsidRPr="00337196">
        <w:rPr>
          <w:rFonts w:ascii="Angsana New" w:hAnsi="Angsana New" w:hint="cs"/>
          <w:spacing w:val="-4"/>
          <w:sz w:val="30"/>
          <w:szCs w:val="30"/>
        </w:rPr>
        <w:t>256</w:t>
      </w:r>
      <w:r w:rsidR="00CA081F" w:rsidRPr="00337196">
        <w:rPr>
          <w:rFonts w:ascii="Angsana New" w:hAnsi="Angsana New" w:hint="cs"/>
          <w:spacing w:val="-4"/>
          <w:sz w:val="30"/>
          <w:szCs w:val="30"/>
          <w:lang w:val="en-GB"/>
        </w:rPr>
        <w:t>6</w:t>
      </w:r>
      <w:r w:rsidRPr="00337196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337196">
        <w:rPr>
          <w:rFonts w:ascii="Angsana New" w:hAnsi="Angsana New" w:hint="cs"/>
          <w:spacing w:val="-4"/>
          <w:sz w:val="30"/>
          <w:szCs w:val="30"/>
          <w:cs/>
          <w:lang w:val="th-TH"/>
        </w:rPr>
        <w:t>บริษัท อาร์เอช อินเตอร์เนชั่นแนล (สิงคโปร์) คอร์ปอเรชั่น จำกัด (“</w:t>
      </w:r>
      <w:r w:rsidRPr="00337196">
        <w:rPr>
          <w:rFonts w:ascii="Angsana New" w:hAnsi="Angsana New" w:hint="cs"/>
          <w:spacing w:val="-4"/>
          <w:sz w:val="30"/>
          <w:szCs w:val="30"/>
          <w:lang w:val="th-TH"/>
        </w:rPr>
        <w:t>RHIS”)</w:t>
      </w:r>
      <w:r w:rsidRPr="00337196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ซึ่งเป็นบริษัทย่อยทางอ้อมได้จ่ายชำระค่าหุ้นเพิ่มทุนจำนวน </w:t>
      </w:r>
      <w:r w:rsidRPr="00337196">
        <w:rPr>
          <w:rFonts w:ascii="Angsana New" w:hAnsi="Angsana New"/>
          <w:spacing w:val="-4"/>
          <w:sz w:val="30"/>
          <w:szCs w:val="30"/>
        </w:rPr>
        <w:t>0.25</w:t>
      </w:r>
      <w:r w:rsidRPr="00337196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337196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Pr="00337196">
        <w:rPr>
          <w:rFonts w:ascii="Angsana New" w:hAnsi="Angsana New" w:hint="cs"/>
          <w:spacing w:val="-4"/>
          <w:sz w:val="30"/>
          <w:szCs w:val="30"/>
        </w:rPr>
        <w:t>1</w:t>
      </w:r>
      <w:r w:rsidRPr="00337196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เหรียญสหรัฐอเมริกา เป็น</w:t>
      </w:r>
      <w:r w:rsidRPr="00337196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จำนวนเงิน </w:t>
      </w:r>
      <w:r w:rsidRPr="00337196">
        <w:rPr>
          <w:rFonts w:ascii="Angsana New" w:hAnsi="Angsana New"/>
          <w:spacing w:val="-4"/>
          <w:sz w:val="30"/>
          <w:szCs w:val="30"/>
        </w:rPr>
        <w:t>0.25</w:t>
      </w:r>
      <w:r w:rsidRPr="00337196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337196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ล้านเหรียญสหรัฐอเมริกา </w:t>
      </w:r>
      <w:r w:rsidR="00337196" w:rsidRPr="00337196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หรือเทียบเท่า </w:t>
      </w:r>
      <w:r w:rsidR="00337196" w:rsidRPr="00337196">
        <w:rPr>
          <w:rFonts w:ascii="Angsana New" w:hAnsi="Angsana New"/>
          <w:spacing w:val="-4"/>
          <w:sz w:val="30"/>
          <w:szCs w:val="30"/>
        </w:rPr>
        <w:t xml:space="preserve">8.52 </w:t>
      </w:r>
      <w:r w:rsidR="00337196" w:rsidRPr="00337196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337196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ให้แก่ </w:t>
      </w:r>
      <w:r w:rsidRPr="00337196">
        <w:rPr>
          <w:rFonts w:ascii="Angsana New" w:hAnsi="Angsana New"/>
          <w:spacing w:val="-4"/>
          <w:sz w:val="30"/>
          <w:szCs w:val="30"/>
          <w:lang w:val="th-TH"/>
        </w:rPr>
        <w:t xml:space="preserve">NEBTP </w:t>
      </w:r>
      <w:r w:rsidRPr="00337196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ตามสัดส่วนการลงทุนร้อยละ </w:t>
      </w:r>
      <w:r w:rsidRPr="00337196">
        <w:rPr>
          <w:rFonts w:ascii="Angsana New" w:hAnsi="Angsana New"/>
          <w:spacing w:val="-4"/>
          <w:sz w:val="30"/>
          <w:szCs w:val="30"/>
        </w:rPr>
        <w:t>50</w:t>
      </w:r>
    </w:p>
    <w:p w14:paraId="14981FD7" w14:textId="44A0F94D" w:rsidR="008C2BD3" w:rsidRPr="00641CA6" w:rsidRDefault="008C2BD3" w:rsidP="00E86DA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26111BA" w14:textId="77555A86" w:rsidR="00B22E6B" w:rsidRPr="00702AC9" w:rsidRDefault="00B22E6B" w:rsidP="00641CA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41CA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เงินลงทุนในการร่วมค้าทางอ้อม</w:t>
      </w:r>
      <w:r w:rsidRPr="00641CA6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- </w:t>
      </w:r>
      <w:r w:rsidRPr="00641CA6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RATCH &amp; AIDC Wind Energy Pte. Ltd. (“RATCH </w:t>
      </w:r>
      <w:r w:rsidRPr="00641CA6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&amp; </w:t>
      </w:r>
      <w:r w:rsidRPr="00641CA6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AIDC”)</w:t>
      </w:r>
    </w:p>
    <w:p w14:paraId="60F1BEEC" w14:textId="77777777" w:rsidR="00B22E6B" w:rsidRPr="00702AC9" w:rsidRDefault="00B22E6B" w:rsidP="00B2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363FF9" w14:textId="2211BA67" w:rsidR="00B22E6B" w:rsidRDefault="00B22E6B" w:rsidP="00B22E6B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09114C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09114C">
        <w:rPr>
          <w:rFonts w:ascii="Angsana New" w:hAnsi="Angsana New" w:hint="cs"/>
          <w:sz w:val="30"/>
          <w:szCs w:val="30"/>
          <w:lang w:val="en-GB"/>
        </w:rPr>
        <w:t>2</w:t>
      </w:r>
      <w:r w:rsidRPr="0009114C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  <w:lang w:val="th-TH"/>
        </w:rPr>
        <w:t xml:space="preserve">มิถุนายน </w:t>
      </w:r>
      <w:r w:rsidRPr="0009114C">
        <w:rPr>
          <w:rFonts w:ascii="Angsana New" w:hAnsi="Angsana New" w:hint="cs"/>
          <w:sz w:val="30"/>
          <w:szCs w:val="30"/>
          <w:lang w:val="th-TH"/>
        </w:rPr>
        <w:t>256</w:t>
      </w:r>
      <w:r w:rsidR="00A40335" w:rsidRPr="0009114C">
        <w:rPr>
          <w:rFonts w:ascii="Angsana New" w:hAnsi="Angsana New" w:hint="cs"/>
          <w:sz w:val="30"/>
          <w:szCs w:val="30"/>
        </w:rPr>
        <w:t>6</w:t>
      </w:r>
      <w:r w:rsidRPr="0009114C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  <w:lang w:val="th-TH"/>
        </w:rPr>
        <w:t>บริษัท อาร์เอช อินเตอร์เนชั่นแนล (สิงคโปร์) คอร์ปอเรชั่น จำกัด (“RHIS”) ซึ่งเป็นบริษัทย่อย</w:t>
      </w:r>
      <w:r w:rsidRPr="0009114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ทางอ้อมได้จ่ายชำระค่าหุ้นเพิ่มทุนจำนวน </w:t>
      </w:r>
      <w:r w:rsidR="00A40335" w:rsidRPr="0009114C">
        <w:rPr>
          <w:rFonts w:ascii="Angsana New" w:hAnsi="Angsana New" w:hint="cs"/>
          <w:spacing w:val="-2"/>
          <w:sz w:val="30"/>
          <w:szCs w:val="30"/>
        </w:rPr>
        <w:t>0</w:t>
      </w:r>
      <w:r w:rsidR="00391CB7" w:rsidRPr="0009114C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697062" w:rsidRPr="0009114C">
        <w:rPr>
          <w:rFonts w:ascii="Angsana New" w:hAnsi="Angsana New" w:hint="cs"/>
          <w:spacing w:val="-2"/>
          <w:sz w:val="30"/>
          <w:szCs w:val="30"/>
        </w:rPr>
        <w:t>2</w:t>
      </w:r>
      <w:r w:rsidR="00A40335" w:rsidRPr="0009114C">
        <w:rPr>
          <w:rFonts w:ascii="Angsana New" w:hAnsi="Angsana New" w:hint="cs"/>
          <w:spacing w:val="-2"/>
          <w:sz w:val="30"/>
          <w:szCs w:val="30"/>
        </w:rPr>
        <w:t>8</w:t>
      </w:r>
      <w:r w:rsidRPr="0009114C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09114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Pr="0009114C">
        <w:rPr>
          <w:rFonts w:ascii="Angsana New" w:hAnsi="Angsana New" w:hint="cs"/>
          <w:spacing w:val="-2"/>
          <w:sz w:val="30"/>
          <w:szCs w:val="30"/>
          <w:lang w:val="th-TH"/>
        </w:rPr>
        <w:t>1</w:t>
      </w:r>
      <w:r w:rsidRPr="0009114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</w:t>
      </w:r>
      <w:r w:rsidRPr="0009114C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Pr="0009114C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</w:t>
      </w:r>
      <w:r w:rsidRPr="0009114C">
        <w:rPr>
          <w:rFonts w:ascii="Angsana New" w:hAnsi="Angsana New" w:hint="cs"/>
          <w:sz w:val="30"/>
          <w:szCs w:val="30"/>
          <w:cs/>
          <w:lang w:val="th-TH"/>
        </w:rPr>
        <w:t xml:space="preserve">จำนวนเงิน </w:t>
      </w:r>
      <w:r w:rsidR="00A40335" w:rsidRPr="0009114C">
        <w:rPr>
          <w:rFonts w:ascii="Angsana New" w:hAnsi="Angsana New" w:hint="cs"/>
          <w:sz w:val="30"/>
          <w:szCs w:val="30"/>
        </w:rPr>
        <w:t>0</w:t>
      </w:r>
      <w:r w:rsidR="00391CB7" w:rsidRPr="0009114C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697062" w:rsidRPr="0009114C">
        <w:rPr>
          <w:rFonts w:ascii="Angsana New" w:hAnsi="Angsana New" w:hint="cs"/>
          <w:sz w:val="30"/>
          <w:szCs w:val="30"/>
        </w:rPr>
        <w:t>2</w:t>
      </w:r>
      <w:r w:rsidR="00A40335" w:rsidRPr="0009114C">
        <w:rPr>
          <w:rFonts w:ascii="Angsana New" w:hAnsi="Angsana New" w:hint="cs"/>
          <w:sz w:val="30"/>
          <w:szCs w:val="30"/>
        </w:rPr>
        <w:t>8</w:t>
      </w:r>
      <w:r w:rsidRPr="0009114C">
        <w:rPr>
          <w:rFonts w:ascii="Angsana New" w:hAnsi="Angsana New" w:hint="cs"/>
          <w:sz w:val="30"/>
          <w:szCs w:val="30"/>
          <w:cs/>
          <w:lang w:val="th-TH"/>
        </w:rPr>
        <w:t xml:space="preserve"> ล้านเหรียญสหรัฐอเมริกา </w:t>
      </w:r>
      <w:r w:rsidR="00AF489E" w:rsidRPr="0009114C">
        <w:rPr>
          <w:rFonts w:ascii="Angsana New" w:hAnsi="Angsana New" w:hint="cs"/>
          <w:sz w:val="30"/>
          <w:szCs w:val="30"/>
          <w:cs/>
          <w:lang w:val="th-TH"/>
        </w:rPr>
        <w:t xml:space="preserve">หรือเทียบเท่า </w:t>
      </w:r>
      <w:r w:rsidR="00AF489E" w:rsidRPr="0009114C">
        <w:rPr>
          <w:rFonts w:ascii="Angsana New" w:hAnsi="Angsana New" w:hint="cs"/>
          <w:sz w:val="30"/>
          <w:szCs w:val="30"/>
        </w:rPr>
        <w:t>10</w:t>
      </w:r>
      <w:r w:rsidR="00AF489E" w:rsidRPr="0009114C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AF489E" w:rsidRPr="0009114C">
        <w:rPr>
          <w:rFonts w:ascii="Angsana New" w:hAnsi="Angsana New" w:hint="cs"/>
          <w:sz w:val="30"/>
          <w:szCs w:val="30"/>
        </w:rPr>
        <w:t>09</w:t>
      </w:r>
      <w:r w:rsidR="00AF489E" w:rsidRPr="0009114C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</w:t>
      </w:r>
      <w:r w:rsidR="00AF489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  <w:lang w:val="th-TH"/>
        </w:rPr>
        <w:t xml:space="preserve">ให้แก่ </w:t>
      </w:r>
      <w:r w:rsidRPr="0009114C">
        <w:rPr>
          <w:rFonts w:ascii="Angsana New" w:hAnsi="Angsana New" w:hint="cs"/>
          <w:sz w:val="30"/>
          <w:szCs w:val="30"/>
          <w:lang w:val="th-TH"/>
        </w:rPr>
        <w:t>RATCH</w:t>
      </w:r>
      <w:r w:rsidRPr="0009114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09114C">
        <w:rPr>
          <w:rFonts w:ascii="Angsana New" w:hAnsi="Angsana New"/>
          <w:sz w:val="30"/>
          <w:szCs w:val="30"/>
        </w:rPr>
        <w:t xml:space="preserve">&amp; </w:t>
      </w:r>
      <w:r w:rsidRPr="0009114C">
        <w:rPr>
          <w:rFonts w:ascii="Angsana New" w:hAnsi="Angsana New" w:hint="cs"/>
          <w:sz w:val="30"/>
          <w:szCs w:val="30"/>
          <w:lang w:val="th-TH"/>
        </w:rPr>
        <w:t>AIDC</w:t>
      </w:r>
      <w:r w:rsidRPr="0009114C">
        <w:rPr>
          <w:rFonts w:ascii="Angsana New" w:hAnsi="Angsana New" w:hint="cs"/>
          <w:sz w:val="30"/>
          <w:szCs w:val="30"/>
          <w:cs/>
          <w:lang w:val="th-TH"/>
        </w:rPr>
        <w:t xml:space="preserve"> ตามสัดส่วนการลงทุนร้อยละ </w:t>
      </w:r>
      <w:r w:rsidRPr="0009114C">
        <w:rPr>
          <w:rFonts w:ascii="Angsana New" w:hAnsi="Angsana New" w:hint="cs"/>
          <w:sz w:val="30"/>
          <w:szCs w:val="30"/>
          <w:lang w:val="th-TH"/>
        </w:rPr>
        <w:t>63.80</w:t>
      </w:r>
    </w:p>
    <w:p w14:paraId="0D15FEB6" w14:textId="77777777" w:rsidR="007A4C24" w:rsidRPr="00641CA6" w:rsidRDefault="007A4C24" w:rsidP="00E86DA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1CF31BA" w14:textId="019B16AD" w:rsidR="0002641B" w:rsidRPr="0009763D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9763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64B394DE" w14:textId="77777777" w:rsidR="0002641B" w:rsidRPr="008E30A3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0"/>
          <w:szCs w:val="20"/>
          <w:highlight w:val="yellow"/>
        </w:rPr>
      </w:pPr>
    </w:p>
    <w:p w14:paraId="3B820D0E" w14:textId="77777777" w:rsidR="0009763D" w:rsidRPr="005D006C" w:rsidRDefault="0009763D" w:rsidP="0009763D">
      <w:pPr>
        <w:ind w:left="540" w:right="-27"/>
        <w:jc w:val="thaiDistribute"/>
        <w:rPr>
          <w:rFonts w:ascii="Angsana New" w:hAnsi="Angsana New"/>
          <w:spacing w:val="-6"/>
          <w:sz w:val="30"/>
          <w:szCs w:val="30"/>
        </w:rPr>
      </w:pP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เมื่อวันที่ </w:t>
      </w:r>
      <w:r w:rsidRPr="005D006C">
        <w:rPr>
          <w:rFonts w:ascii="Angsana New" w:hAnsi="Angsana New"/>
          <w:spacing w:val="-6"/>
          <w:sz w:val="30"/>
          <w:szCs w:val="30"/>
        </w:rPr>
        <w:t>23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กรกฎาคม </w:t>
      </w:r>
      <w:r w:rsidRPr="005D006C">
        <w:rPr>
          <w:rFonts w:ascii="Angsana New" w:hAnsi="Angsana New"/>
          <w:spacing w:val="-6"/>
          <w:sz w:val="30"/>
          <w:szCs w:val="30"/>
        </w:rPr>
        <w:t>2561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D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>National Investigation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Committee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เพื่อตรวจสอบหาสาเหตุของเหตุการณ์ข้างต้น</w:t>
      </w:r>
      <w:r w:rsidRPr="005D006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เมื่อ</w:t>
      </w:r>
      <w:r w:rsidRPr="005D006C">
        <w:rPr>
          <w:rFonts w:ascii="Angsana New" w:hAnsi="Angsana New" w:hint="cs"/>
          <w:spacing w:val="-6"/>
          <w:sz w:val="30"/>
          <w:szCs w:val="30"/>
          <w:cs/>
          <w:lang w:val="th-TH"/>
        </w:rPr>
        <w:t>ปี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5D006C">
        <w:rPr>
          <w:rFonts w:ascii="Angsana New" w:hAnsi="Angsana New"/>
          <w:spacing w:val="-6"/>
          <w:sz w:val="30"/>
          <w:szCs w:val="30"/>
        </w:rPr>
        <w:t>2562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คณะกรรมการ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>National Investigation Committee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Force Majeure)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Pr="005D006C">
        <w:rPr>
          <w:rFonts w:ascii="Angsana New" w:hAnsi="Angsana New"/>
          <w:spacing w:val="-6"/>
          <w:sz w:val="30"/>
          <w:szCs w:val="30"/>
        </w:rPr>
        <w:t>2563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</w:t>
      </w:r>
      <w:r w:rsidRPr="005D006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ปัจจุบันได้มีการทยอยชำระค่าชดเชยบางส่วน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Pr="005D006C">
        <w:rPr>
          <w:rFonts w:ascii="Angsana New" w:hAnsi="Angsana New"/>
          <w:spacing w:val="-6"/>
          <w:sz w:val="30"/>
          <w:szCs w:val="30"/>
        </w:rPr>
        <w:t>6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ธันวาคม </w:t>
      </w:r>
      <w:r w:rsidRPr="005D006C">
        <w:rPr>
          <w:rFonts w:ascii="Angsana New" w:hAnsi="Angsana New"/>
          <w:spacing w:val="-6"/>
          <w:sz w:val="30"/>
          <w:szCs w:val="30"/>
        </w:rPr>
        <w:t>2562</w:t>
      </w:r>
    </w:p>
    <w:p w14:paraId="0E8B8952" w14:textId="1D4807CE" w:rsidR="00F46A78" w:rsidRDefault="00F46A78" w:rsidP="001D6173">
      <w:pPr>
        <w:ind w:left="540" w:right="-27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6F6023FA" w14:textId="031A7109" w:rsidR="0009114C" w:rsidRDefault="0009114C" w:rsidP="001D6173">
      <w:pPr>
        <w:ind w:left="540" w:right="-27"/>
        <w:jc w:val="thaiDistribute"/>
        <w:rPr>
          <w:rFonts w:ascii="Angsana New" w:hAnsi="Angsana New"/>
          <w:spacing w:val="-6"/>
          <w:sz w:val="22"/>
          <w:szCs w:val="22"/>
          <w:cs/>
        </w:rPr>
      </w:pPr>
      <w:r>
        <w:rPr>
          <w:rFonts w:ascii="Angsana New" w:hAnsi="Angsana New"/>
          <w:spacing w:val="-6"/>
          <w:sz w:val="22"/>
          <w:szCs w:val="22"/>
          <w:cs/>
        </w:rPr>
        <w:br w:type="page"/>
      </w:r>
    </w:p>
    <w:p w14:paraId="436A1672" w14:textId="65162987" w:rsidR="00D625E7" w:rsidRDefault="0088136D" w:rsidP="00F86D5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17B6727F" w14:textId="77777777" w:rsidR="00B60FD5" w:rsidRPr="004F09F4" w:rsidRDefault="00B60FD5" w:rsidP="00B60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  <w:cs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B60FD5" w:rsidRPr="00B165D6" w14:paraId="481A38D4" w14:textId="77777777" w:rsidTr="008411CD">
        <w:tc>
          <w:tcPr>
            <w:tcW w:w="4932" w:type="dxa"/>
            <w:shd w:val="clear" w:color="auto" w:fill="auto"/>
            <w:vAlign w:val="bottom"/>
          </w:tcPr>
          <w:p w14:paraId="4D5334D3" w14:textId="77777777" w:rsidR="00B60FD5" w:rsidRPr="003D6345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D63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0C1E4F75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1DAF5F4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5A0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60FD5" w:rsidRPr="00B165D6" w14:paraId="78B9551F" w14:textId="77777777" w:rsidTr="008411CD">
        <w:tc>
          <w:tcPr>
            <w:tcW w:w="4932" w:type="dxa"/>
            <w:shd w:val="clear" w:color="auto" w:fill="auto"/>
            <w:vAlign w:val="bottom"/>
          </w:tcPr>
          <w:p w14:paraId="3102F6C9" w14:textId="7BE778E4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4B0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A3AF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EC4B0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EC4B0A" w:rsidRPr="00EC4B0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9C2385D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F91C3C" w14:textId="7B30A022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CD21D" w14:textId="77777777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D54B60" w14:textId="1FCBEEC0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60FD5" w:rsidRPr="00B165D6" w14:paraId="63A0F6D4" w14:textId="77777777" w:rsidTr="008411CD">
        <w:tc>
          <w:tcPr>
            <w:tcW w:w="4932" w:type="dxa"/>
            <w:shd w:val="clear" w:color="auto" w:fill="auto"/>
            <w:vAlign w:val="bottom"/>
          </w:tcPr>
          <w:p w14:paraId="79038FC1" w14:textId="77777777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AEC4F2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3C625B3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B0A" w:rsidRPr="00B165D6" w14:paraId="3DF40232" w14:textId="77777777" w:rsidTr="008411CD">
        <w:tc>
          <w:tcPr>
            <w:tcW w:w="4932" w:type="dxa"/>
            <w:vAlign w:val="bottom"/>
          </w:tcPr>
          <w:p w14:paraId="312A02B3" w14:textId="77777777" w:rsidR="00EC4B0A" w:rsidRPr="003A5A0D" w:rsidRDefault="00EC4B0A" w:rsidP="00EC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A3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A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3B66525" w14:textId="77777777" w:rsidR="00EC4B0A" w:rsidRPr="003A5A0D" w:rsidRDefault="00EC4B0A" w:rsidP="00EC4B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753074B" w14:textId="7406B51F" w:rsidR="00EC4B0A" w:rsidRPr="003A5A0D" w:rsidRDefault="00B2374A" w:rsidP="00EC4B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89,383,334</w:t>
            </w:r>
          </w:p>
        </w:tc>
        <w:tc>
          <w:tcPr>
            <w:tcW w:w="270" w:type="dxa"/>
            <w:vAlign w:val="bottom"/>
          </w:tcPr>
          <w:p w14:paraId="474BB3B1" w14:textId="77777777" w:rsidR="00EC4B0A" w:rsidRPr="003A5A0D" w:rsidRDefault="00EC4B0A" w:rsidP="00EC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39796C" w14:textId="5A0F62D6" w:rsidR="00EC4B0A" w:rsidRPr="003A5A0D" w:rsidRDefault="00EC4B0A" w:rsidP="00EC4B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</w:tr>
      <w:tr w:rsidR="00EC4B0A" w:rsidRPr="00B165D6" w14:paraId="0C6A909A" w14:textId="77777777" w:rsidTr="008411CD">
        <w:tc>
          <w:tcPr>
            <w:tcW w:w="4932" w:type="dxa"/>
            <w:vAlign w:val="bottom"/>
          </w:tcPr>
          <w:p w14:paraId="55050976" w14:textId="77777777" w:rsidR="00EC4B0A" w:rsidRPr="003A5A0D" w:rsidRDefault="00EC4B0A" w:rsidP="00EC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3D48D0C7" w14:textId="77777777" w:rsidR="00EC4B0A" w:rsidRPr="003A5A0D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7E4520" w14:textId="405F4A24" w:rsidR="00EC4B0A" w:rsidRPr="008F31C4" w:rsidRDefault="00B2374A" w:rsidP="00EC4B0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2EA681" w14:textId="77777777" w:rsidR="00EC4B0A" w:rsidRPr="003A5A0D" w:rsidRDefault="00EC4B0A" w:rsidP="00EC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B68072" w14:textId="57315ADE" w:rsidR="00EC4B0A" w:rsidRPr="00284463" w:rsidRDefault="00EC4B0A" w:rsidP="00EC4B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</w:tr>
      <w:tr w:rsidR="00EC4B0A" w:rsidRPr="00B165D6" w14:paraId="6F0C5ABB" w14:textId="77777777" w:rsidTr="008411CD">
        <w:tc>
          <w:tcPr>
            <w:tcW w:w="4932" w:type="dxa"/>
            <w:vAlign w:val="bottom"/>
          </w:tcPr>
          <w:p w14:paraId="6F3A08BC" w14:textId="1301929E" w:rsidR="00EC4B0A" w:rsidRPr="003A5A0D" w:rsidRDefault="00EC4B0A" w:rsidP="00EC4B0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06DF542" w14:textId="77777777" w:rsidR="00EC4B0A" w:rsidRPr="003A5A0D" w:rsidRDefault="00EC4B0A" w:rsidP="00EC4B0A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69A40" w14:textId="21931364" w:rsidR="00EC4B0A" w:rsidRPr="008F31C4" w:rsidRDefault="00B2374A" w:rsidP="00EC4B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89,383,334</w:t>
            </w:r>
          </w:p>
        </w:tc>
        <w:tc>
          <w:tcPr>
            <w:tcW w:w="270" w:type="dxa"/>
            <w:vAlign w:val="bottom"/>
          </w:tcPr>
          <w:p w14:paraId="3C3868B6" w14:textId="77777777" w:rsidR="00EC4B0A" w:rsidRPr="003A5A0D" w:rsidRDefault="00EC4B0A" w:rsidP="00EC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5D154" w14:textId="5D49EB4E" w:rsidR="00EC4B0A" w:rsidRPr="003A5A0D" w:rsidRDefault="00EC4B0A" w:rsidP="00EC4B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</w:tbl>
    <w:p w14:paraId="59391B0F" w14:textId="77777777" w:rsidR="00424F72" w:rsidRPr="00641CA6" w:rsidRDefault="00424F72" w:rsidP="00641C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14:paraId="17034D1A" w14:textId="51DAFD6D" w:rsidR="0009763D" w:rsidRPr="00B86093" w:rsidRDefault="00202377" w:rsidP="0009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การซื้อหุ้นใน</w:t>
      </w:r>
      <w:r w:rsidR="0009763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บริษัท</w:t>
      </w:r>
      <w:r w:rsidR="0009763D" w:rsidRPr="00B8609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proofErr w:type="spellStart"/>
      <w:r w:rsidR="0009763D" w:rsidRPr="00B86093">
        <w:rPr>
          <w:rFonts w:ascii="Angsana New" w:hAnsi="Angsana New"/>
          <w:b/>
          <w:bCs/>
          <w:i/>
          <w:iCs/>
          <w:sz w:val="30"/>
          <w:szCs w:val="30"/>
        </w:rPr>
        <w:t>Nexif</w:t>
      </w:r>
      <w:proofErr w:type="spellEnd"/>
      <w:r w:rsidR="0009763D" w:rsidRPr="00B86093">
        <w:rPr>
          <w:rFonts w:ascii="Angsana New" w:hAnsi="Angsana New"/>
          <w:b/>
          <w:bCs/>
          <w:i/>
          <w:iCs/>
          <w:sz w:val="30"/>
          <w:szCs w:val="30"/>
        </w:rPr>
        <w:t xml:space="preserve"> Energy </w:t>
      </w:r>
      <w:r w:rsidR="0009763D">
        <w:rPr>
          <w:rFonts w:ascii="Angsana New" w:hAnsi="Angsana New"/>
          <w:b/>
          <w:bCs/>
          <w:i/>
          <w:iCs/>
          <w:sz w:val="30"/>
          <w:szCs w:val="30"/>
        </w:rPr>
        <w:t>Holding B.V. (“NEHBV”)</w:t>
      </w:r>
    </w:p>
    <w:p w14:paraId="78C9ED65" w14:textId="74B1954A" w:rsidR="00202377" w:rsidRPr="004F09F4" w:rsidRDefault="00202377" w:rsidP="00202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2"/>
        </w:rPr>
      </w:pPr>
    </w:p>
    <w:p w14:paraId="5A47AAC7" w14:textId="77777777" w:rsidR="006C3ACB" w:rsidRPr="00B86093" w:rsidRDefault="006C3ACB" w:rsidP="006C3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35B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135B0">
        <w:rPr>
          <w:rFonts w:ascii="Angsana New" w:hAnsi="Angsana New"/>
          <w:sz w:val="30"/>
          <w:szCs w:val="30"/>
        </w:rPr>
        <w:t xml:space="preserve">20 </w:t>
      </w:r>
      <w:r w:rsidRPr="003135B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135B0">
        <w:rPr>
          <w:rFonts w:ascii="Angsana New" w:hAnsi="Angsana New"/>
          <w:sz w:val="30"/>
          <w:szCs w:val="30"/>
        </w:rPr>
        <w:t>2565</w:t>
      </w:r>
      <w:r w:rsidRPr="003135B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135B0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 (สิงคโปร์) คอร์ปอเรชั่น จำกัด (“</w:t>
      </w:r>
      <w:r w:rsidRPr="003135B0">
        <w:rPr>
          <w:rFonts w:ascii="Angsana New" w:hAnsi="Angsana New"/>
          <w:sz w:val="30"/>
          <w:szCs w:val="30"/>
          <w:lang w:val="th-TH"/>
        </w:rPr>
        <w:t xml:space="preserve">RHIS”) </w:t>
      </w:r>
      <w:r w:rsidRPr="003135B0">
        <w:rPr>
          <w:rFonts w:ascii="Angsana New" w:hAnsi="Angsana New"/>
          <w:sz w:val="30"/>
          <w:szCs w:val="30"/>
          <w:cs/>
          <w:lang w:val="th-TH"/>
        </w:rPr>
        <w:t>ซึ่งเป็นบริษัทย่อยทางอ้อมของบริษัท</w:t>
      </w:r>
      <w:r w:rsidRPr="003135B0">
        <w:rPr>
          <w:rFonts w:ascii="Angsana New" w:hAnsi="Angsana New" w:hint="cs"/>
          <w:sz w:val="30"/>
          <w:szCs w:val="30"/>
          <w:cs/>
          <w:lang w:val="th-TH"/>
        </w:rPr>
        <w:t>ได้เข้าซื้อหุ้นใน</w:t>
      </w:r>
      <w:r w:rsidRPr="003135B0">
        <w:rPr>
          <w:rFonts w:ascii="Angsana New" w:hAnsi="Angsana New" w:hint="cs"/>
          <w:sz w:val="30"/>
          <w:szCs w:val="30"/>
          <w:cs/>
        </w:rPr>
        <w:t xml:space="preserve">บริษัท </w:t>
      </w:r>
      <w:proofErr w:type="spellStart"/>
      <w:r w:rsidRPr="003135B0">
        <w:rPr>
          <w:rFonts w:ascii="Angsana New" w:hAnsi="Angsana New"/>
          <w:sz w:val="30"/>
          <w:szCs w:val="30"/>
        </w:rPr>
        <w:t>Nexif</w:t>
      </w:r>
      <w:proofErr w:type="spellEnd"/>
      <w:r w:rsidRPr="003135B0">
        <w:rPr>
          <w:rFonts w:ascii="Angsana New" w:hAnsi="Angsana New"/>
          <w:sz w:val="30"/>
          <w:szCs w:val="30"/>
        </w:rPr>
        <w:t xml:space="preserve"> Energy Holding B.V. (“NEHBV”) </w:t>
      </w:r>
      <w:r w:rsidRPr="003135B0">
        <w:rPr>
          <w:rFonts w:ascii="Angsana New" w:hAnsi="Angsana New"/>
          <w:sz w:val="30"/>
          <w:szCs w:val="30"/>
          <w:cs/>
        </w:rPr>
        <w:t>โดยถือสินทรัพย์ประเภทโรงไฟฟ้าพลังงานทดแทน โรงไฟฟ้ากังหันก๊าซ โรงไฟฟ้าพลังความร้อนร่วม และระบบกักเก็บพลังงานแบบแบตเตอรี่ในประเทศไทย เครือรัฐออสเตรเลีย</w:t>
      </w:r>
      <w:r w:rsidRPr="003135B0">
        <w:rPr>
          <w:rFonts w:ascii="Angsana New" w:hAnsi="Angsana New"/>
          <w:sz w:val="30"/>
          <w:szCs w:val="30"/>
        </w:rPr>
        <w:t xml:space="preserve"> </w:t>
      </w:r>
      <w:r w:rsidRPr="003135B0">
        <w:rPr>
          <w:rFonts w:ascii="Angsana New" w:hAnsi="Angsana New" w:hint="cs"/>
          <w:sz w:val="30"/>
          <w:szCs w:val="30"/>
          <w:cs/>
        </w:rPr>
        <w:t>และ</w:t>
      </w:r>
      <w:r w:rsidRPr="003135B0">
        <w:rPr>
          <w:rFonts w:ascii="Angsana New" w:hAnsi="Angsana New"/>
          <w:sz w:val="30"/>
          <w:szCs w:val="30"/>
          <w:cs/>
        </w:rPr>
        <w:t xml:space="preserve">สาธารณรัฐสังคมนิยมเวียดนามในสัดส่วนร้อยละ </w:t>
      </w:r>
      <w:r w:rsidRPr="003135B0"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/>
          <w:sz w:val="30"/>
          <w:szCs w:val="30"/>
          <w:cs/>
        </w:rPr>
        <w:br/>
      </w:r>
      <w:r w:rsidRPr="003135B0">
        <w:rPr>
          <w:rFonts w:ascii="Angsana New" w:hAnsi="Angsana New" w:hint="cs"/>
          <w:sz w:val="30"/>
          <w:szCs w:val="30"/>
          <w:cs/>
        </w:rPr>
        <w:t>คิดเป็น</w:t>
      </w:r>
      <w:r w:rsidRPr="003135B0">
        <w:rPr>
          <w:rFonts w:ascii="Angsana New" w:hAnsi="Angsana New"/>
          <w:sz w:val="30"/>
          <w:szCs w:val="30"/>
          <w:cs/>
        </w:rPr>
        <w:t>มูลค่า</w:t>
      </w:r>
      <w:r w:rsidRPr="003135B0">
        <w:rPr>
          <w:rFonts w:ascii="Angsana New" w:hAnsi="Angsana New" w:hint="cs"/>
          <w:sz w:val="30"/>
          <w:szCs w:val="30"/>
          <w:cs/>
        </w:rPr>
        <w:t xml:space="preserve">เงินลงทุนรวม </w:t>
      </w:r>
      <w:r w:rsidRPr="003135B0">
        <w:rPr>
          <w:rFonts w:ascii="Angsana New" w:hAnsi="Angsana New" w:hint="cs"/>
          <w:sz w:val="30"/>
          <w:szCs w:val="30"/>
          <w:lang w:val="en-GB"/>
        </w:rPr>
        <w:t>480</w:t>
      </w:r>
      <w:r w:rsidRPr="003135B0">
        <w:rPr>
          <w:rFonts w:ascii="Angsana New" w:hAnsi="Angsana New" w:hint="cs"/>
          <w:sz w:val="30"/>
          <w:szCs w:val="30"/>
          <w:cs/>
        </w:rPr>
        <w:t>.</w:t>
      </w:r>
      <w:r w:rsidRPr="003135B0">
        <w:rPr>
          <w:rFonts w:ascii="Angsana New" w:hAnsi="Angsana New" w:hint="cs"/>
          <w:sz w:val="30"/>
          <w:szCs w:val="30"/>
          <w:lang w:val="en-GB"/>
        </w:rPr>
        <w:t>78</w:t>
      </w:r>
      <w:r w:rsidRPr="003135B0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3135B0">
        <w:rPr>
          <w:rFonts w:ascii="Angsana New" w:hAnsi="Angsana New"/>
          <w:sz w:val="30"/>
          <w:szCs w:val="30"/>
        </w:rPr>
        <w:t xml:space="preserve"> </w:t>
      </w:r>
      <w:r w:rsidRPr="003135B0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Pr="003135B0">
        <w:rPr>
          <w:rFonts w:ascii="Angsana New" w:hAnsi="Angsana New"/>
          <w:sz w:val="30"/>
          <w:szCs w:val="30"/>
        </w:rPr>
        <w:t xml:space="preserve">16,617 </w:t>
      </w:r>
      <w:r w:rsidRPr="003135B0">
        <w:rPr>
          <w:rFonts w:ascii="Angsana New" w:hAnsi="Angsana New" w:hint="cs"/>
          <w:sz w:val="30"/>
          <w:szCs w:val="30"/>
          <w:cs/>
        </w:rPr>
        <w:t>ล้านบาท</w:t>
      </w:r>
      <w:r w:rsidRPr="009C4F17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A6F8BCF" w14:textId="77777777" w:rsidR="006C3ACB" w:rsidRPr="004F09F4" w:rsidRDefault="006C3ACB" w:rsidP="00641C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14:paraId="74532CCF" w14:textId="3DE8984B" w:rsidR="006C3ACB" w:rsidRPr="00307C4C" w:rsidRDefault="006C3ACB" w:rsidP="006C3A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307C4C">
        <w:rPr>
          <w:rFonts w:ascii="Angsana New" w:eastAsia="Calibri" w:hAnsi="Angsana New"/>
          <w:spacing w:val="-6"/>
          <w:sz w:val="30"/>
          <w:szCs w:val="30"/>
          <w:cs/>
        </w:rPr>
        <w:t xml:space="preserve">การซื้อธุรกิจดังกล่าวข้างต้น </w:t>
      </w:r>
      <w:r w:rsidRPr="00307C4C">
        <w:rPr>
          <w:rFonts w:ascii="Angsana New" w:eastAsia="Calibri" w:hAnsi="Angsana New" w:hint="cs"/>
          <w:spacing w:val="-6"/>
          <w:sz w:val="30"/>
          <w:szCs w:val="30"/>
          <w:cs/>
        </w:rPr>
        <w:t>กลุ่ม</w:t>
      </w:r>
      <w:r w:rsidRPr="00307C4C">
        <w:rPr>
          <w:rFonts w:ascii="Angsana New" w:eastAsia="Calibri" w:hAnsi="Angsana New"/>
          <w:spacing w:val="-6"/>
          <w:sz w:val="30"/>
          <w:szCs w:val="30"/>
          <w:cs/>
        </w:rPr>
        <w:t>บริษัท</w:t>
      </w:r>
      <w:r w:rsidRPr="00307C4C">
        <w:rPr>
          <w:rFonts w:ascii="Angsana New" w:eastAsia="Calibri" w:hAnsi="Angsana New" w:hint="cs"/>
          <w:spacing w:val="-6"/>
          <w:sz w:val="30"/>
          <w:szCs w:val="30"/>
          <w:cs/>
        </w:rPr>
        <w:t>มีการใช้</w:t>
      </w:r>
      <w:r w:rsidRPr="00307C4C">
        <w:rPr>
          <w:rFonts w:ascii="Angsana New" w:eastAsia="Calibri" w:hAnsi="Angsana New"/>
          <w:spacing w:val="-6"/>
          <w:sz w:val="30"/>
          <w:szCs w:val="30"/>
          <w:cs/>
        </w:rPr>
        <w:t xml:space="preserve">ผู้ประเมินราคาอิสระเพื่อหามูลค่ายุติธรรมของสินทรัพย์และหนี้สินสุทธิที่ได้มา โดย ณ วันที่ </w:t>
      </w:r>
      <w:r w:rsidRPr="00307C4C">
        <w:rPr>
          <w:rFonts w:ascii="Angsana New" w:eastAsia="Calibri" w:hAnsi="Angsana New"/>
          <w:spacing w:val="-6"/>
          <w:sz w:val="30"/>
          <w:szCs w:val="30"/>
        </w:rPr>
        <w:t>3</w:t>
      </w:r>
      <w:r w:rsidR="00922E56" w:rsidRPr="00307C4C">
        <w:rPr>
          <w:rFonts w:ascii="Angsana New" w:eastAsia="Calibri" w:hAnsi="Angsana New"/>
          <w:spacing w:val="-6"/>
          <w:sz w:val="30"/>
          <w:szCs w:val="30"/>
        </w:rPr>
        <w:t>0</w:t>
      </w:r>
      <w:r w:rsidRPr="00307C4C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922E56" w:rsidRPr="00307C4C">
        <w:rPr>
          <w:rFonts w:ascii="Angsana New" w:eastAsia="Calibri" w:hAnsi="Angsana New" w:hint="cs"/>
          <w:spacing w:val="-6"/>
          <w:sz w:val="30"/>
          <w:szCs w:val="30"/>
          <w:cs/>
        </w:rPr>
        <w:t>มิถุนายน</w:t>
      </w:r>
      <w:r w:rsidRPr="00307C4C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307C4C">
        <w:rPr>
          <w:rFonts w:ascii="Angsana New" w:eastAsia="Calibri" w:hAnsi="Angsana New"/>
          <w:spacing w:val="-6"/>
          <w:sz w:val="30"/>
          <w:szCs w:val="30"/>
        </w:rPr>
        <w:t xml:space="preserve">2566 </w:t>
      </w:r>
      <w:r w:rsidRPr="00307C4C">
        <w:rPr>
          <w:rFonts w:ascii="Angsana New" w:eastAsia="Calibri" w:hAnsi="Angsana New"/>
          <w:spacing w:val="-6"/>
          <w:sz w:val="30"/>
          <w:szCs w:val="30"/>
          <w:cs/>
        </w:rPr>
        <w:t>การประเมินมูลค่ายุติธรรมยังไม่เสร็จสมบูรณ์ จึงถูกบันทึกบัญชีด้วยประมาณการมูลค่าในงบแสดงฐานะการเงินรวม ณ วัน</w:t>
      </w:r>
      <w:r w:rsidR="00F962EA" w:rsidRPr="00307C4C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ซื้อธุรกิจ </w:t>
      </w:r>
      <w:r w:rsidRPr="00307C4C">
        <w:rPr>
          <w:rFonts w:ascii="Angsana New" w:eastAsia="Calibri" w:hAnsi="Angsana New" w:hint="cs"/>
          <w:spacing w:val="-6"/>
          <w:sz w:val="30"/>
          <w:szCs w:val="30"/>
          <w:cs/>
        </w:rPr>
        <w:t>ซึ่ง</w:t>
      </w:r>
      <w:r w:rsidRPr="00307C4C">
        <w:rPr>
          <w:rFonts w:ascii="Angsana New" w:eastAsia="Calibri" w:hAnsi="Angsana New"/>
          <w:spacing w:val="-6"/>
          <w:sz w:val="30"/>
          <w:szCs w:val="30"/>
          <w:cs/>
        </w:rPr>
        <w:t>อาจมีการปรับปรุง</w:t>
      </w:r>
      <w:r w:rsidRPr="00307C4C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มูลค่ายุติธรรมของสินทรัพย์ที่ได้มาและหนี้สินที่รับมา </w:t>
      </w:r>
      <w:r w:rsidRPr="00307C4C">
        <w:rPr>
          <w:rFonts w:ascii="Angsana New" w:eastAsia="Calibri" w:hAnsi="Angsana New"/>
          <w:spacing w:val="-6"/>
          <w:sz w:val="30"/>
          <w:szCs w:val="30"/>
          <w:cs/>
        </w:rPr>
        <w:t>เมื่อรายงานของผู้ประเมินแล้วเสร็จ</w:t>
      </w:r>
    </w:p>
    <w:p w14:paraId="35EAEC46" w14:textId="77777777" w:rsidR="006C3ACB" w:rsidRPr="00307C4C" w:rsidRDefault="006C3ACB" w:rsidP="00641C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14:paraId="107702A3" w14:textId="0FAA9E97" w:rsidR="006C3ACB" w:rsidRDefault="006C3ACB" w:rsidP="006C3A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07C4C">
        <w:rPr>
          <w:rFonts w:ascii="Angsana New" w:eastAsia="Calibri" w:hAnsi="Angsana New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การบันทึกบัญชีเกี่ยวกับการซื้อธุรกิจอาจจะถูกปรับปรุงใหม่</w:t>
      </w:r>
    </w:p>
    <w:p w14:paraId="1F92BF81" w14:textId="77777777" w:rsidR="009670B0" w:rsidRPr="00641CA6" w:rsidRDefault="009670B0" w:rsidP="00641C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14:paraId="6855B1CE" w14:textId="413C2536" w:rsidR="00177070" w:rsidRPr="004F09F4" w:rsidRDefault="00177070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22"/>
          <w:szCs w:val="22"/>
          <w:highlight w:val="yellow"/>
          <w:lang w:val="th-TH"/>
        </w:rPr>
      </w:pPr>
    </w:p>
    <w:p w14:paraId="66F7E4C2" w14:textId="05F1D8A6" w:rsidR="00D109F7" w:rsidRPr="0082412F" w:rsidRDefault="00D109F7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D109F7" w:rsidRPr="0082412F" w:rsidSect="00B4609E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5D9CBFBD" w14:textId="68708B73" w:rsidR="00BB4E92" w:rsidRPr="009C3412" w:rsidRDefault="00BB4E92" w:rsidP="009C341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617490B2" w14:textId="77777777" w:rsidR="007664B1" w:rsidRPr="00D45E7F" w:rsidRDefault="007664B1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DFF11A" w14:textId="2E746F81" w:rsidR="002738BC" w:rsidRPr="0082412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</w:t>
      </w:r>
      <w:r w:rsidR="000271C5" w:rsidRPr="0082412F">
        <w:rPr>
          <w:rFonts w:ascii="Angsana New" w:hAnsi="Angsana New" w:hint="cs"/>
          <w:sz w:val="30"/>
          <w:szCs w:val="30"/>
          <w:cs/>
        </w:rPr>
        <w:t>งวด</w:t>
      </w:r>
      <w:r w:rsidR="00EC4B0A">
        <w:rPr>
          <w:rFonts w:ascii="Angsana New" w:hAnsi="Angsana New" w:hint="cs"/>
          <w:sz w:val="30"/>
          <w:szCs w:val="30"/>
          <w:cs/>
        </w:rPr>
        <w:t>หก</w:t>
      </w:r>
      <w:r w:rsidR="000271C5" w:rsidRPr="0082412F">
        <w:rPr>
          <w:rFonts w:ascii="Angsana New" w:hAnsi="Angsana New" w:hint="cs"/>
          <w:sz w:val="30"/>
          <w:szCs w:val="30"/>
          <w:cs/>
        </w:rPr>
        <w:t>เดือน</w:t>
      </w:r>
      <w:r w:rsidRPr="0082412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A1DD0">
        <w:rPr>
          <w:rFonts w:ascii="Angsana New" w:hAnsi="Angsana New"/>
          <w:sz w:val="30"/>
          <w:szCs w:val="30"/>
        </w:rPr>
        <w:t>3</w:t>
      </w:r>
      <w:r w:rsidR="00EC4B0A">
        <w:rPr>
          <w:rFonts w:ascii="Angsana New" w:hAnsi="Angsana New"/>
          <w:sz w:val="30"/>
          <w:szCs w:val="30"/>
        </w:rPr>
        <w:t>0</w:t>
      </w:r>
      <w:r w:rsidR="00B60FD5">
        <w:rPr>
          <w:rFonts w:ascii="Angsana New" w:hAnsi="Angsana New" w:hint="cs"/>
          <w:sz w:val="30"/>
          <w:szCs w:val="30"/>
          <w:cs/>
        </w:rPr>
        <w:t xml:space="preserve"> </w:t>
      </w:r>
      <w:r w:rsidR="00EC4B0A">
        <w:rPr>
          <w:rFonts w:ascii="Angsana New" w:hAnsi="Angsana New" w:hint="cs"/>
          <w:sz w:val="30"/>
          <w:szCs w:val="30"/>
          <w:cs/>
        </w:rPr>
        <w:t>มิถุนายน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0198204" w14:textId="77777777" w:rsidR="00B60FD5" w:rsidRPr="00D45E7F" w:rsidRDefault="00B60FD5" w:rsidP="00B6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348"/>
        <w:gridCol w:w="242"/>
        <w:gridCol w:w="1473"/>
        <w:gridCol w:w="242"/>
        <w:gridCol w:w="1371"/>
        <w:gridCol w:w="242"/>
        <w:gridCol w:w="1288"/>
        <w:gridCol w:w="242"/>
        <w:gridCol w:w="1391"/>
        <w:gridCol w:w="290"/>
        <w:gridCol w:w="1320"/>
      </w:tblGrid>
      <w:tr w:rsidR="00B60FD5" w:rsidRPr="00CB07DC" w14:paraId="1286D4BF" w14:textId="77777777" w:rsidTr="008411CD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4D9DB65C" w14:textId="77777777" w:rsidR="00B60FD5" w:rsidRPr="0082412F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3669C3BC" w14:textId="77777777" w:rsidR="00B60FD5" w:rsidRPr="00CB07DC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0FD5" w:rsidRPr="00300116" w14:paraId="12A91CE4" w14:textId="77777777" w:rsidTr="008411CD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599C67DF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4" w:type="pct"/>
            <w:gridSpan w:val="5"/>
            <w:tcBorders>
              <w:bottom w:val="single" w:sz="4" w:space="0" w:color="auto"/>
            </w:tcBorders>
            <w:vAlign w:val="bottom"/>
          </w:tcPr>
          <w:p w14:paraId="6049B099" w14:textId="5E0814C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4D8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608CE94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pct"/>
            <w:gridSpan w:val="5"/>
            <w:tcBorders>
              <w:bottom w:val="single" w:sz="4" w:space="0" w:color="auto"/>
            </w:tcBorders>
            <w:vAlign w:val="bottom"/>
          </w:tcPr>
          <w:p w14:paraId="1AE9B3F2" w14:textId="0A048E30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4D8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60FD5" w:rsidRPr="00300116" w14:paraId="1B4D2AF2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CC5FF5C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276E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7D614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CA18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D468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9EE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439D35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096C790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16C010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76F0F5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0AACCBF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2185A4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60FD5" w:rsidRPr="00300116" w14:paraId="111DD9BB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A7539C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7E35E25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43981E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D39EB8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20CE40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13946F1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076353F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11E589B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DE093BC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1B9068D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0E13D0C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93C809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B60FD5" w:rsidRPr="00300116" w14:paraId="6DEACDAB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4136893D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643BCCBD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52A57DC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4796DA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170C4F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3E40DFAB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9D175D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53A2A75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1F9FC6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E55192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71B2617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635278A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</w:tr>
      <w:tr w:rsidR="00B60FD5" w:rsidRPr="00300116" w14:paraId="0CAD6E28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3E10BC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B8D0E6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D6D979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705CB14D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F0ABB2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49BA9B7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16EAE4F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4C5ED58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D32C1A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F3B4E0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312D24DB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BEBB5E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0FD5" w:rsidRPr="00300116" w14:paraId="3BC2C32F" w14:textId="77777777" w:rsidTr="008411CD">
        <w:trPr>
          <w:trHeight w:val="81"/>
        </w:trPr>
        <w:tc>
          <w:tcPr>
            <w:tcW w:w="1678" w:type="pct"/>
            <w:shd w:val="clear" w:color="auto" w:fill="auto"/>
            <w:vAlign w:val="bottom"/>
          </w:tcPr>
          <w:p w14:paraId="746799D8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4585DED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B0A" w:rsidRPr="00300116" w14:paraId="6DCF624E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9C6BD30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4" w:type="pct"/>
            <w:vAlign w:val="bottom"/>
          </w:tcPr>
          <w:p w14:paraId="1854AF7C" w14:textId="1E596B63" w:rsidR="00EC4B0A" w:rsidRPr="00C14D82" w:rsidRDefault="00A96DFC" w:rsidP="00A96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85" w:type="pct"/>
            <w:vAlign w:val="bottom"/>
          </w:tcPr>
          <w:p w14:paraId="03DCE1BF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BCD0A9E" w14:textId="20E992B8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41D2C03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3E2E360C" w14:textId="57DE293A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1,34</w:t>
            </w:r>
            <w:r w:rsidR="00117B4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DC44BA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5645494B" w14:textId="75AD36A0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vAlign w:val="bottom"/>
          </w:tcPr>
          <w:p w14:paraId="3B19A527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1E19A04" w14:textId="00CD0AF2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26DE64EB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CD26091" w14:textId="35BDDC38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EC4B0A" w:rsidRPr="00300116" w14:paraId="772F4064" w14:textId="77777777" w:rsidTr="008411CD">
        <w:trPr>
          <w:trHeight w:val="310"/>
        </w:trPr>
        <w:tc>
          <w:tcPr>
            <w:tcW w:w="1678" w:type="pct"/>
            <w:shd w:val="clear" w:color="auto" w:fill="auto"/>
            <w:vAlign w:val="bottom"/>
          </w:tcPr>
          <w:p w14:paraId="47FB3D0D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74" w:type="pct"/>
            <w:vAlign w:val="bottom"/>
          </w:tcPr>
          <w:p w14:paraId="0C61F929" w14:textId="20FDE4C9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6,391</w:t>
            </w:r>
          </w:p>
        </w:tc>
        <w:tc>
          <w:tcPr>
            <w:tcW w:w="85" w:type="pct"/>
            <w:vAlign w:val="bottom"/>
          </w:tcPr>
          <w:p w14:paraId="25A060C7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4AD85B1" w14:textId="3BAE4DD9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FEE9125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5E431AF8" w14:textId="796828D8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F6E96D3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609D0AB8" w14:textId="1BD60F3B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85" w:type="pct"/>
            <w:vAlign w:val="bottom"/>
          </w:tcPr>
          <w:p w14:paraId="03B12E88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3F52CA48" w14:textId="3A335EDA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6767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662712CE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04096333" w14:textId="7ADCE349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6767">
              <w:rPr>
                <w:rFonts w:ascii="Angsana New" w:hAnsi="Angsana New"/>
                <w:sz w:val="30"/>
                <w:szCs w:val="30"/>
              </w:rPr>
              <w:t>809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4B0A" w:rsidRPr="00300116" w14:paraId="0BEC25F9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AC62440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74" w:type="pct"/>
            <w:vAlign w:val="bottom"/>
          </w:tcPr>
          <w:p w14:paraId="4E69A90E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14:paraId="46875707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1227252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1889845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604658CB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5C959C3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885448A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4BA32C89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DF06BC5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" w:type="pct"/>
            <w:vAlign w:val="bottom"/>
          </w:tcPr>
          <w:p w14:paraId="1B6342E7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A0A65B1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4B0A" w:rsidRPr="00300116" w14:paraId="519202C8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D797FCB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74" w:type="pct"/>
            <w:vAlign w:val="bottom"/>
          </w:tcPr>
          <w:p w14:paraId="392893BF" w14:textId="68661D2E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117B4A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17B4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85" w:type="pct"/>
            <w:vAlign w:val="bottom"/>
          </w:tcPr>
          <w:p w14:paraId="64B8C9BF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020898B" w14:textId="6A894E5F" w:rsidR="00EC4B0A" w:rsidRPr="00C14D82" w:rsidRDefault="00A96DFC" w:rsidP="00A33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7B4A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17B4A">
              <w:rPr>
                <w:rFonts w:ascii="Angsana New" w:hAnsi="Angsana New"/>
                <w:sz w:val="30"/>
                <w:szCs w:val="30"/>
              </w:rPr>
              <w:t>931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B495537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6756EFE7" w14:textId="5A9922E9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195,084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3E515B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2AC3BAC5" w14:textId="68BF331B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71,212</w:t>
            </w:r>
          </w:p>
        </w:tc>
        <w:tc>
          <w:tcPr>
            <w:tcW w:w="85" w:type="pct"/>
            <w:vAlign w:val="bottom"/>
          </w:tcPr>
          <w:p w14:paraId="31E0DF93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1AEDD33C" w14:textId="6AB01890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(120,372)</w:t>
            </w:r>
          </w:p>
        </w:tc>
        <w:tc>
          <w:tcPr>
            <w:tcW w:w="102" w:type="pct"/>
            <w:vAlign w:val="bottom"/>
          </w:tcPr>
          <w:p w14:paraId="30CD6D8E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53F0A25F" w14:textId="44786E96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EC4B0A" w:rsidRPr="00300116" w14:paraId="335818D5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9819E8D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74" w:type="pct"/>
            <w:vAlign w:val="bottom"/>
          </w:tcPr>
          <w:p w14:paraId="2CAC76A4" w14:textId="590C4663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  <w:tc>
          <w:tcPr>
            <w:tcW w:w="85" w:type="pct"/>
            <w:vAlign w:val="bottom"/>
          </w:tcPr>
          <w:p w14:paraId="6F504F3C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76FCB2F2" w14:textId="5F4BDEE2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769DB62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131226FB" w14:textId="2201000C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A6E1FA2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2DC06963" w14:textId="71906E81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85" w:type="pct"/>
            <w:vAlign w:val="bottom"/>
          </w:tcPr>
          <w:p w14:paraId="4997C525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5E72EF89" w14:textId="20D7939D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(39)</w:t>
            </w:r>
          </w:p>
        </w:tc>
        <w:tc>
          <w:tcPr>
            <w:tcW w:w="102" w:type="pct"/>
            <w:vAlign w:val="bottom"/>
          </w:tcPr>
          <w:p w14:paraId="7A5C4577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0E1D93F" w14:textId="782FF36B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EC4B0A" w:rsidRPr="00300116" w14:paraId="5A678CBE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5BD8024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74" w:type="pct"/>
            <w:vAlign w:val="bottom"/>
          </w:tcPr>
          <w:p w14:paraId="61E9B9F8" w14:textId="2832C371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1,488</w:t>
            </w:r>
          </w:p>
        </w:tc>
        <w:tc>
          <w:tcPr>
            <w:tcW w:w="85" w:type="pct"/>
            <w:vAlign w:val="bottom"/>
          </w:tcPr>
          <w:p w14:paraId="5E905794" w14:textId="605177F0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627CA59A" w14:textId="28ED4FBB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2E9E0CE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41623333" w14:textId="72308817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F5308BC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5F831300" w14:textId="552F9860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85" w:type="pct"/>
            <w:vAlign w:val="bottom"/>
          </w:tcPr>
          <w:p w14:paraId="427CC6D5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7E4BF6E" w14:textId="6D79F76A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6767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2D90C7F0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6530806" w14:textId="07BA7C02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EC4B0A" w:rsidRPr="00300116" w14:paraId="2CB75376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18F4890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00DF999A" w14:textId="5BEE7887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1,270,619</w:t>
            </w:r>
          </w:p>
        </w:tc>
        <w:tc>
          <w:tcPr>
            <w:tcW w:w="85" w:type="pct"/>
            <w:vAlign w:val="bottom"/>
          </w:tcPr>
          <w:p w14:paraId="1D1461E5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C4378" w14:textId="6A57E362" w:rsidR="00EC4B0A" w:rsidRPr="00C14D82" w:rsidRDefault="00A96DFC" w:rsidP="00A33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3331B">
              <w:rPr>
                <w:rFonts w:ascii="Angsana New" w:hAnsi="Angsana New"/>
                <w:sz w:val="30"/>
                <w:szCs w:val="30"/>
              </w:rPr>
              <w:t>600,305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5B51731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7F4784A8" w14:textId="7AB4A05C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</w:t>
            </w:r>
            <w:r w:rsidR="00117B4A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B91F0F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59E9705E" w14:textId="1FDBF788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85" w:type="pct"/>
            <w:vAlign w:val="bottom"/>
          </w:tcPr>
          <w:p w14:paraId="6B88B1F8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05F8A" w14:textId="11F89A3E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6767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Pr="0040676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66)</w:t>
            </w:r>
          </w:p>
        </w:tc>
        <w:tc>
          <w:tcPr>
            <w:tcW w:w="102" w:type="pct"/>
            <w:vAlign w:val="bottom"/>
          </w:tcPr>
          <w:p w14:paraId="52FE396D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DF405" w14:textId="410B8866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6767">
              <w:rPr>
                <w:rFonts w:ascii="Angsana New" w:hAnsi="Angsana New"/>
                <w:sz w:val="30"/>
                <w:szCs w:val="30"/>
              </w:rPr>
              <w:t>253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4B0A" w:rsidRPr="00300116" w14:paraId="5D678D0E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009A239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11BB4" w14:textId="44A23C88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</w:t>
            </w:r>
            <w:r w:rsidR="00117B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B4AB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B4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5" w:type="pct"/>
            <w:vAlign w:val="bottom"/>
          </w:tcPr>
          <w:p w14:paraId="2BB0AEAB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9ADA3" w14:textId="56B497DC" w:rsidR="00EC4B0A" w:rsidRPr="00C14D82" w:rsidRDefault="00DE3772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96DF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17B4A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A96D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B4A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DF7260C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B8069" w14:textId="3B998100" w:rsidR="00EC4B0A" w:rsidRPr="00C14D82" w:rsidRDefault="00A96DFC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272,</w:t>
            </w:r>
            <w:r w:rsidR="00117B4A"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FA251F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00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EDC18" w14:textId="2C76A10F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58,610</w:t>
            </w:r>
          </w:p>
        </w:tc>
        <w:tc>
          <w:tcPr>
            <w:tcW w:w="85" w:type="pct"/>
            <w:tcBorders>
              <w:left w:val="nil"/>
            </w:tcBorders>
            <w:vAlign w:val="bottom"/>
          </w:tcPr>
          <w:p w14:paraId="0FFE69A7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E27D27B" w14:textId="46E18DDF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32,408)</w:t>
            </w:r>
          </w:p>
        </w:tc>
        <w:tc>
          <w:tcPr>
            <w:tcW w:w="102" w:type="pct"/>
            <w:vAlign w:val="bottom"/>
          </w:tcPr>
          <w:p w14:paraId="48C295F8" w14:textId="77777777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02A66" w14:textId="3639BD68" w:rsidR="00EC4B0A" w:rsidRPr="00C14D82" w:rsidRDefault="00EC4B0A" w:rsidP="00EC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</w:p>
        </w:tc>
      </w:tr>
    </w:tbl>
    <w:p w14:paraId="22407588" w14:textId="77777777" w:rsidR="002738BC" w:rsidRPr="00300116" w:rsidRDefault="002738BC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1DE9A70B" w14:textId="77777777" w:rsidR="002738BC" w:rsidRPr="00300116" w:rsidRDefault="002738BC" w:rsidP="006A0DDA">
      <w:pPr>
        <w:pStyle w:val="ListParagraph"/>
        <w:numPr>
          <w:ilvl w:val="0"/>
          <w:numId w:val="22"/>
        </w:numPr>
        <w:spacing w:line="240" w:lineRule="auto"/>
        <w:rPr>
          <w:rFonts w:ascii="Angsana New" w:hAnsi="Angsana New"/>
          <w:sz w:val="2"/>
          <w:szCs w:val="2"/>
          <w:highlight w:val="yellow"/>
        </w:rPr>
        <w:sectPr w:rsidR="002738BC" w:rsidRPr="00300116" w:rsidSect="002738BC">
          <w:headerReference w:type="default" r:id="rId10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078"/>
        <w:gridCol w:w="270"/>
        <w:gridCol w:w="1353"/>
        <w:gridCol w:w="270"/>
        <w:gridCol w:w="1077"/>
        <w:gridCol w:w="268"/>
        <w:gridCol w:w="1344"/>
      </w:tblGrid>
      <w:tr w:rsidR="00B60FD5" w:rsidRPr="00300116" w14:paraId="5D42BE9D" w14:textId="77777777" w:rsidTr="008411CD">
        <w:tc>
          <w:tcPr>
            <w:tcW w:w="2005" w:type="pct"/>
            <w:shd w:val="clear" w:color="auto" w:fill="auto"/>
            <w:vAlign w:val="bottom"/>
          </w:tcPr>
          <w:p w14:paraId="7E67FCF4" w14:textId="77777777" w:rsidR="00B60FD5" w:rsidRPr="00C14D82" w:rsidRDefault="00B60FD5" w:rsidP="00A6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766008E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FD5" w:rsidRPr="00300116" w14:paraId="5A54CA87" w14:textId="77777777" w:rsidTr="008411CD">
        <w:tc>
          <w:tcPr>
            <w:tcW w:w="2005" w:type="pct"/>
            <w:shd w:val="clear" w:color="auto" w:fill="auto"/>
            <w:vAlign w:val="bottom"/>
          </w:tcPr>
          <w:p w14:paraId="6497837F" w14:textId="2C40723A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4B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14D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14D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C4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C14D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C4B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7FA5" w14:textId="59D7240A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4D8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D9B4FB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0EB6E" w14:textId="4F40A7A4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4D8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60FD5" w:rsidRPr="00300116" w14:paraId="0A0332EC" w14:textId="77777777" w:rsidTr="008411CD">
        <w:tc>
          <w:tcPr>
            <w:tcW w:w="2005" w:type="pct"/>
            <w:shd w:val="clear" w:color="auto" w:fill="auto"/>
            <w:vAlign w:val="bottom"/>
          </w:tcPr>
          <w:p w14:paraId="01EA88A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8CF2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EC66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751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A2E25F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772E97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E74572D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7041090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</w:tr>
      <w:tr w:rsidR="00B60FD5" w:rsidRPr="00300116" w14:paraId="65345111" w14:textId="77777777" w:rsidTr="008411CD">
        <w:tc>
          <w:tcPr>
            <w:tcW w:w="2005" w:type="pct"/>
            <w:shd w:val="clear" w:color="auto" w:fill="auto"/>
            <w:vAlign w:val="bottom"/>
          </w:tcPr>
          <w:p w14:paraId="37C54D3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72F394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9B42E08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056C45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BB64858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B02279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CB6B57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585C3A4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</w:tr>
      <w:tr w:rsidR="00B60FD5" w:rsidRPr="00300116" w14:paraId="4F9AB5CF" w14:textId="77777777" w:rsidTr="008411CD">
        <w:tc>
          <w:tcPr>
            <w:tcW w:w="2005" w:type="pct"/>
            <w:shd w:val="clear" w:color="auto" w:fill="auto"/>
            <w:vAlign w:val="bottom"/>
          </w:tcPr>
          <w:p w14:paraId="2316D78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E568A5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07007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CA946D8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0FAB1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523EE1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71ECE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39A402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</w:tr>
      <w:tr w:rsidR="00B60FD5" w:rsidRPr="00300116" w14:paraId="5E60C993" w14:textId="77777777" w:rsidTr="008411CD">
        <w:tc>
          <w:tcPr>
            <w:tcW w:w="2005" w:type="pct"/>
            <w:shd w:val="clear" w:color="auto" w:fill="auto"/>
            <w:vAlign w:val="bottom"/>
          </w:tcPr>
          <w:p w14:paraId="7D3DAA2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1B57FD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F66E0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0AE8570B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5FF99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2F60ED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4A3F57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210BD7C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B60FD5" w:rsidRPr="00300116" w14:paraId="31EA811B" w14:textId="77777777" w:rsidTr="008411CD">
        <w:tc>
          <w:tcPr>
            <w:tcW w:w="2005" w:type="pct"/>
            <w:shd w:val="clear" w:color="auto" w:fill="auto"/>
            <w:vAlign w:val="bottom"/>
          </w:tcPr>
          <w:p w14:paraId="4221EAA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2A34429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FD5" w:rsidRPr="00300116" w14:paraId="6EA694EF" w14:textId="77777777" w:rsidTr="008411CD">
        <w:tc>
          <w:tcPr>
            <w:tcW w:w="2005" w:type="pct"/>
            <w:shd w:val="clear" w:color="auto" w:fill="auto"/>
            <w:vAlign w:val="bottom"/>
          </w:tcPr>
          <w:p w14:paraId="0C67A6C7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7F75DC15" w14:textId="44FA98F2" w:rsidR="00B60FD5" w:rsidRPr="00C14D82" w:rsidRDefault="00A96DFC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890FE2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0332D7E" w14:textId="677976AD" w:rsidR="00B60FD5" w:rsidRPr="00C14D82" w:rsidRDefault="004A5013" w:rsidP="0060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664ECD4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8DE4161" w14:textId="2F9EB478" w:rsidR="00B60FD5" w:rsidRPr="00C14D82" w:rsidRDefault="00EC4B0A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60FD5" w:rsidRPr="00C14D82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17F0134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405DEEFF" w14:textId="52889625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FD5" w:rsidRPr="00B165D6" w14:paraId="3763F28F" w14:textId="77777777" w:rsidTr="008411CD">
        <w:tc>
          <w:tcPr>
            <w:tcW w:w="2005" w:type="pct"/>
            <w:shd w:val="clear" w:color="auto" w:fill="auto"/>
            <w:vAlign w:val="bottom"/>
          </w:tcPr>
          <w:p w14:paraId="57BB7D23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C7B1C" w14:textId="137044DF" w:rsidR="00B60FD5" w:rsidRPr="00C14D82" w:rsidRDefault="00A96DFC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CBC162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688C5" w14:textId="39CAB027" w:rsidR="00B60FD5" w:rsidRPr="00C14D82" w:rsidRDefault="004A5013" w:rsidP="002B3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79C1EF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1DBE5" w14:textId="5FB3D3EE" w:rsidR="00B60FD5" w:rsidRPr="00C14D82" w:rsidRDefault="00EC4B0A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60FD5" w:rsidRPr="00C14D82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2DB395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F61B4" w14:textId="47105FDB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5D2C52" w14:textId="77777777" w:rsidR="00B60FD5" w:rsidRPr="002B57C6" w:rsidRDefault="00B60FD5" w:rsidP="00B60FD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4"/>
          <w:szCs w:val="24"/>
          <w:highlight w:val="cyan"/>
          <w:cs/>
        </w:rPr>
      </w:pPr>
    </w:p>
    <w:p w14:paraId="1C589ACB" w14:textId="7AA48B52" w:rsidR="00E71E50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5A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1581C699" w14:textId="2EAC8E29" w:rsidR="00971FFB" w:rsidRPr="00552868" w:rsidRDefault="00971FFB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2CD685AD" w14:textId="62C9F596" w:rsidR="00971FFB" w:rsidRPr="00971FFB" w:rsidRDefault="00971FFB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114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9114C">
        <w:rPr>
          <w:rFonts w:ascii="Angsana New" w:hAnsi="Angsana New"/>
          <w:sz w:val="30"/>
          <w:szCs w:val="30"/>
        </w:rPr>
        <w:t xml:space="preserve">30 </w:t>
      </w:r>
      <w:r w:rsidRPr="0009114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9114C">
        <w:rPr>
          <w:rFonts w:ascii="Angsana New" w:hAnsi="Angsana New"/>
          <w:sz w:val="30"/>
          <w:szCs w:val="30"/>
        </w:rPr>
        <w:t xml:space="preserve">2566 </w:t>
      </w:r>
      <w:r w:rsidRPr="0009114C">
        <w:rPr>
          <w:rFonts w:ascii="Angsana New" w:hAnsi="Angsana New" w:hint="cs"/>
          <w:sz w:val="30"/>
          <w:szCs w:val="30"/>
          <w:cs/>
        </w:rPr>
        <w:t xml:space="preserve">กลุ่มบริษัทได้จดจำนองที่ดินพร้อมสิ่งปลูกสร้างบนที่ดิน อาคาร และโรงไฟฟ้า </w:t>
      </w:r>
      <w:r w:rsidR="0025310B" w:rsidRPr="0009114C">
        <w:rPr>
          <w:rFonts w:ascii="Angsana New" w:hAnsi="Angsana New" w:hint="cs"/>
          <w:sz w:val="30"/>
          <w:szCs w:val="30"/>
          <w:cs/>
        </w:rPr>
        <w:t xml:space="preserve">เครื่องจักรบางส่วน </w:t>
      </w:r>
      <w:r w:rsidRPr="0009114C">
        <w:rPr>
          <w:rFonts w:ascii="Angsana New" w:hAnsi="Angsana New" w:hint="cs"/>
          <w:sz w:val="30"/>
          <w:szCs w:val="30"/>
          <w:cs/>
        </w:rPr>
        <w:t xml:space="preserve">และจดจำนำอุปกรณ์โรงไฟฟ้า รวมมูลค่าสุทธิตามบัญชีจำนวน </w:t>
      </w:r>
      <w:r w:rsidR="004F23B7" w:rsidRPr="0009114C">
        <w:rPr>
          <w:rFonts w:ascii="Angsana New" w:hAnsi="Angsana New"/>
          <w:sz w:val="30"/>
          <w:szCs w:val="30"/>
        </w:rPr>
        <w:t xml:space="preserve">926.65 </w:t>
      </w:r>
      <w:r w:rsidR="001B5AD3" w:rsidRPr="0009114C">
        <w:rPr>
          <w:rFonts w:ascii="Angsana New" w:hAnsi="Angsana New" w:hint="cs"/>
          <w:sz w:val="30"/>
          <w:szCs w:val="30"/>
          <w:cs/>
        </w:rPr>
        <w:t xml:space="preserve">ล้านเหรียญออสเตรเลียและ </w:t>
      </w:r>
      <w:r w:rsidR="004F23B7" w:rsidRPr="0009114C">
        <w:rPr>
          <w:rFonts w:ascii="Angsana New" w:hAnsi="Angsana New"/>
          <w:sz w:val="30"/>
          <w:szCs w:val="30"/>
        </w:rPr>
        <w:t>6,387.61</w:t>
      </w:r>
      <w:r w:rsidR="001B5AD3"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ล้านบาท เพื่อเป็นหลักประกันเงินกู้ยืมระยะยาวจากสถาบันการเงิน</w:t>
      </w:r>
      <w:r w:rsidR="0025310B" w:rsidRPr="0009114C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25310B" w:rsidRPr="0009114C">
        <w:rPr>
          <w:rFonts w:ascii="Angsana New" w:hAnsi="Angsana New"/>
          <w:sz w:val="30"/>
          <w:szCs w:val="30"/>
        </w:rPr>
        <w:t>7</w:t>
      </w:r>
      <w:r w:rsidR="0025310B" w:rsidRPr="0009114C">
        <w:rPr>
          <w:rFonts w:ascii="Angsana New" w:hAnsi="Angsana New" w:hint="cs"/>
          <w:sz w:val="30"/>
          <w:szCs w:val="30"/>
          <w:cs/>
        </w:rPr>
        <w:t>)</w:t>
      </w:r>
    </w:p>
    <w:p w14:paraId="0E372B86" w14:textId="77777777" w:rsidR="00E71E50" w:rsidRPr="00552868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68F07EEF" w14:textId="77777777" w:rsidR="00965541" w:rsidRDefault="00965541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43585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5707A174" w14:textId="77777777" w:rsidR="00386E94" w:rsidRPr="00552868" w:rsidRDefault="00386E94" w:rsidP="00552868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03187623" w14:textId="7332F3CD" w:rsidR="00386E94" w:rsidRDefault="00386E94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74D4">
        <w:rPr>
          <w:rFonts w:ascii="Angsana New" w:hAnsi="Angsana New" w:hint="cs"/>
          <w:sz w:val="30"/>
          <w:szCs w:val="30"/>
          <w:cs/>
        </w:rPr>
        <w:t>รายละเอียด</w:t>
      </w:r>
      <w:r w:rsidR="00CC2F4A" w:rsidRPr="00F874D4">
        <w:rPr>
          <w:rFonts w:ascii="Angsana New" w:hAnsi="Angsana New" w:hint="cs"/>
          <w:sz w:val="30"/>
          <w:szCs w:val="30"/>
          <w:cs/>
        </w:rPr>
        <w:t>ยอดคงเหลือ</w:t>
      </w:r>
      <w:r w:rsidRPr="00F874D4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</w:t>
      </w:r>
      <w:r w:rsidR="00CC2F4A" w:rsidRPr="00F874D4">
        <w:rPr>
          <w:rFonts w:ascii="Angsana New" w:hAnsi="Angsana New" w:hint="cs"/>
          <w:sz w:val="30"/>
          <w:szCs w:val="30"/>
          <w:cs/>
        </w:rPr>
        <w:t xml:space="preserve"> ซึ่งไม่รวมหนี้สินตามสัญญาเช่า ณ วันที่ </w:t>
      </w:r>
      <w:r w:rsidR="00F753A3">
        <w:rPr>
          <w:rFonts w:ascii="Angsana New" w:hAnsi="Angsana New"/>
          <w:sz w:val="30"/>
          <w:szCs w:val="30"/>
        </w:rPr>
        <w:t xml:space="preserve">30 </w:t>
      </w:r>
      <w:r w:rsidR="00F753A3">
        <w:rPr>
          <w:rFonts w:ascii="Angsana New" w:hAnsi="Angsana New" w:hint="cs"/>
          <w:sz w:val="30"/>
          <w:szCs w:val="30"/>
          <w:cs/>
        </w:rPr>
        <w:t>มิถุนายน</w:t>
      </w:r>
      <w:r w:rsidR="00CC2F4A" w:rsidRPr="00F874D4">
        <w:rPr>
          <w:rFonts w:ascii="Angsana New" w:hAnsi="Angsana New" w:hint="cs"/>
          <w:sz w:val="30"/>
          <w:szCs w:val="30"/>
          <w:cs/>
        </w:rPr>
        <w:t xml:space="preserve"> </w:t>
      </w:r>
      <w:r w:rsidR="00CC2F4A" w:rsidRPr="00F874D4">
        <w:rPr>
          <w:rFonts w:ascii="Angsana New" w:hAnsi="Angsana New"/>
          <w:sz w:val="30"/>
          <w:szCs w:val="30"/>
        </w:rPr>
        <w:t xml:space="preserve">2566 </w:t>
      </w:r>
      <w:r w:rsidR="00CC2F4A" w:rsidRPr="00F874D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B9AC80" w14:textId="77777777" w:rsidR="00386E94" w:rsidRPr="00552868" w:rsidRDefault="00386E94" w:rsidP="00552868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4"/>
          <w:szCs w:val="24"/>
          <w:highlight w:val="cyan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386E94" w:rsidRPr="00C74A75" w14:paraId="574EA786" w14:textId="77777777" w:rsidTr="003D2266">
        <w:trPr>
          <w:tblHeader/>
        </w:trPr>
        <w:tc>
          <w:tcPr>
            <w:tcW w:w="3150" w:type="dxa"/>
            <w:shd w:val="clear" w:color="auto" w:fill="auto"/>
          </w:tcPr>
          <w:p w14:paraId="4F776452" w14:textId="77777777" w:rsidR="00386E94" w:rsidRPr="00AC016F" w:rsidRDefault="00386E94" w:rsidP="00386E9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shd w:val="clear" w:color="auto" w:fill="auto"/>
            <w:hideMark/>
          </w:tcPr>
          <w:p w14:paraId="32508D6F" w14:textId="77777777" w:rsidR="00386E94" w:rsidRPr="00AC016F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6E94" w:rsidRPr="00C74A75" w14:paraId="3F184D2E" w14:textId="77777777" w:rsidTr="003D2266">
        <w:trPr>
          <w:tblHeader/>
        </w:trPr>
        <w:tc>
          <w:tcPr>
            <w:tcW w:w="3150" w:type="dxa"/>
            <w:shd w:val="clear" w:color="auto" w:fill="auto"/>
          </w:tcPr>
          <w:p w14:paraId="7F7DB577" w14:textId="77777777" w:rsidR="00386E94" w:rsidRPr="00AC016F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4A784C1" w14:textId="77777777" w:rsidR="00386E94" w:rsidRPr="00AC016F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shd w:val="clear" w:color="auto" w:fill="auto"/>
            <w:hideMark/>
          </w:tcPr>
          <w:p w14:paraId="799C9097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shd w:val="clear" w:color="auto" w:fill="auto"/>
            <w:hideMark/>
          </w:tcPr>
          <w:p w14:paraId="0663DEB4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shd w:val="clear" w:color="auto" w:fill="auto"/>
            <w:hideMark/>
          </w:tcPr>
          <w:p w14:paraId="40635DF5" w14:textId="77777777" w:rsidR="00386E94" w:rsidRPr="00AC016F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386E94" w:rsidRPr="00C74A75" w14:paraId="2AB87450" w14:textId="77777777" w:rsidTr="003D2266">
        <w:trPr>
          <w:tblHeader/>
        </w:trPr>
        <w:tc>
          <w:tcPr>
            <w:tcW w:w="3150" w:type="dxa"/>
            <w:shd w:val="clear" w:color="auto" w:fill="auto"/>
          </w:tcPr>
          <w:p w14:paraId="2255BB00" w14:textId="77777777" w:rsidR="00386E94" w:rsidRPr="00AC016F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F3A7F2" w14:textId="77777777" w:rsidR="00386E94" w:rsidRPr="00AC016F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177ECA8E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  <w:hideMark/>
          </w:tcPr>
          <w:p w14:paraId="762D62AE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  <w:shd w:val="clear" w:color="auto" w:fill="auto"/>
          </w:tcPr>
          <w:p w14:paraId="462F96C9" w14:textId="77777777" w:rsidR="00386E94" w:rsidRPr="00AC016F" w:rsidRDefault="00386E94" w:rsidP="003D2266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86E94" w:rsidRPr="00C74A75" w14:paraId="580927C0" w14:textId="77777777" w:rsidTr="003D2266">
        <w:tc>
          <w:tcPr>
            <w:tcW w:w="3150" w:type="dxa"/>
            <w:shd w:val="clear" w:color="auto" w:fill="auto"/>
            <w:hideMark/>
          </w:tcPr>
          <w:p w14:paraId="0152EBFF" w14:textId="77777777" w:rsidR="00386E94" w:rsidRPr="00AC016F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</w:tcPr>
          <w:p w14:paraId="65343B53" w14:textId="77777777" w:rsidR="00386E94" w:rsidRPr="00AC016F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D4C702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40E34D3A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6B167812" w14:textId="77777777" w:rsidR="00386E94" w:rsidRPr="00AC016F" w:rsidRDefault="00386E94" w:rsidP="003D226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E94" w:rsidRPr="00C74A75" w14:paraId="0DE9CD14" w14:textId="77777777" w:rsidTr="003D2266">
        <w:tc>
          <w:tcPr>
            <w:tcW w:w="3150" w:type="dxa"/>
            <w:shd w:val="clear" w:color="auto" w:fill="auto"/>
            <w:hideMark/>
          </w:tcPr>
          <w:p w14:paraId="7246C916" w14:textId="77777777" w:rsidR="00386E94" w:rsidRPr="00AC016F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209D571E" w14:textId="77777777" w:rsidR="00386E94" w:rsidRPr="00AC016F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23D2C5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2C59A43D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05FE7561" w14:textId="77777777" w:rsidR="00386E94" w:rsidRPr="00AC016F" w:rsidRDefault="00386E94" w:rsidP="003D226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E94" w:rsidRPr="00C74A75" w14:paraId="65B5AFA7" w14:textId="77777777" w:rsidTr="003D2266">
        <w:tc>
          <w:tcPr>
            <w:tcW w:w="3150" w:type="dxa"/>
            <w:shd w:val="clear" w:color="auto" w:fill="auto"/>
          </w:tcPr>
          <w:p w14:paraId="5D6D2CA4" w14:textId="77777777" w:rsidR="00386E94" w:rsidRPr="00AC016F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สหโคเจน (ชลบุรี) จำกัด </w:t>
            </w:r>
          </w:p>
          <w:p w14:paraId="40566825" w14:textId="77777777" w:rsidR="00386E94" w:rsidRPr="00AC016F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4DE621BE" w14:textId="77777777" w:rsidR="00386E94" w:rsidRPr="00AC016F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10A948BF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1535" w:type="dxa"/>
            <w:shd w:val="clear" w:color="auto" w:fill="auto"/>
          </w:tcPr>
          <w:p w14:paraId="49588F3E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657C1EC7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386E94" w:rsidRPr="00C74A75" w14:paraId="12E3AA6D" w14:textId="77777777" w:rsidTr="003D2266">
        <w:tc>
          <w:tcPr>
            <w:tcW w:w="3150" w:type="dxa"/>
            <w:shd w:val="clear" w:color="auto" w:fill="auto"/>
          </w:tcPr>
          <w:p w14:paraId="06208113" w14:textId="77777777" w:rsidR="00386E94" w:rsidRPr="00AC016F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350" w:type="dxa"/>
            <w:shd w:val="clear" w:color="auto" w:fill="auto"/>
            <w:hideMark/>
          </w:tcPr>
          <w:p w14:paraId="28045C7E" w14:textId="77777777" w:rsidR="00386E94" w:rsidRPr="00AC016F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hideMark/>
          </w:tcPr>
          <w:p w14:paraId="4A5D1627" w14:textId="373E50C7" w:rsidR="00386E94" w:rsidRPr="00AC016F" w:rsidRDefault="00697062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97062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386E94" w:rsidRPr="00AC016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5" w:type="dxa"/>
            <w:shd w:val="clear" w:color="auto" w:fill="auto"/>
            <w:hideMark/>
          </w:tcPr>
          <w:p w14:paraId="7027C1D6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40442F9F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GB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594627" w:rsidRPr="00C74A75" w14:paraId="021183DA" w14:textId="77777777" w:rsidTr="003D2266">
        <w:tc>
          <w:tcPr>
            <w:tcW w:w="3150" w:type="dxa"/>
            <w:shd w:val="clear" w:color="auto" w:fill="auto"/>
          </w:tcPr>
          <w:p w14:paraId="550B1162" w14:textId="77777777" w:rsidR="00594627" w:rsidRPr="00AC016F" w:rsidRDefault="00594627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A6C43B" w14:textId="77777777" w:rsidR="00594627" w:rsidRPr="00AC016F" w:rsidRDefault="00594627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C2C6EE" w14:textId="77777777" w:rsidR="00594627" w:rsidRPr="00697062" w:rsidRDefault="00594627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4756547A" w14:textId="77777777" w:rsidR="00594627" w:rsidRPr="00AC016F" w:rsidRDefault="00594627" w:rsidP="003D226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55F3B91D" w14:textId="77777777" w:rsidR="00594627" w:rsidRPr="00AC016F" w:rsidRDefault="00594627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7C559975" w14:textId="77777777" w:rsidTr="003D2266">
        <w:tc>
          <w:tcPr>
            <w:tcW w:w="3150" w:type="dxa"/>
            <w:shd w:val="clear" w:color="auto" w:fill="auto"/>
          </w:tcPr>
          <w:p w14:paraId="4DFBF374" w14:textId="77777777" w:rsidR="00594627" w:rsidRPr="00AC016F" w:rsidRDefault="00594627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B78D8B" w14:textId="77777777" w:rsidR="00594627" w:rsidRPr="00AC016F" w:rsidRDefault="00594627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BDF69E" w14:textId="77777777" w:rsidR="00594627" w:rsidRPr="00697062" w:rsidRDefault="00594627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7BAB0587" w14:textId="77777777" w:rsidR="00594627" w:rsidRPr="00AC016F" w:rsidRDefault="00594627" w:rsidP="003D226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6B000F3D" w14:textId="77777777" w:rsidR="00594627" w:rsidRPr="00AC016F" w:rsidRDefault="00594627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7892CAE2" w14:textId="77777777" w:rsidTr="003D2266">
        <w:tc>
          <w:tcPr>
            <w:tcW w:w="3150" w:type="dxa"/>
            <w:shd w:val="clear" w:color="auto" w:fill="auto"/>
          </w:tcPr>
          <w:p w14:paraId="09D45532" w14:textId="491AB9CF" w:rsidR="00594627" w:rsidRPr="00AC016F" w:rsidRDefault="00594627" w:rsidP="0059462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ระยะสั้น</w:t>
            </w:r>
          </w:p>
        </w:tc>
        <w:tc>
          <w:tcPr>
            <w:tcW w:w="1350" w:type="dxa"/>
            <w:shd w:val="clear" w:color="auto" w:fill="auto"/>
          </w:tcPr>
          <w:p w14:paraId="31D50275" w14:textId="77777777" w:rsidR="00594627" w:rsidRPr="00AC016F" w:rsidRDefault="00594627" w:rsidP="0059462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CC0B2F" w14:textId="77777777" w:rsidR="00594627" w:rsidRPr="00697062" w:rsidRDefault="00594627" w:rsidP="0059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55D5EB41" w14:textId="77777777" w:rsidR="00594627" w:rsidRPr="00AC016F" w:rsidRDefault="00594627" w:rsidP="00594627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0AAF0D02" w14:textId="77777777" w:rsidR="00594627" w:rsidRPr="00AC016F" w:rsidRDefault="00594627" w:rsidP="00594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47469624" w14:textId="77777777" w:rsidTr="003D2266">
        <w:tc>
          <w:tcPr>
            <w:tcW w:w="3150" w:type="dxa"/>
            <w:shd w:val="clear" w:color="auto" w:fill="auto"/>
          </w:tcPr>
          <w:p w14:paraId="35A7F7E0" w14:textId="215723A0" w:rsidR="00594627" w:rsidRPr="00AC016F" w:rsidRDefault="00594627" w:rsidP="0059462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7DD210C" w14:textId="77777777" w:rsidR="00594627" w:rsidRPr="00AC016F" w:rsidRDefault="00594627" w:rsidP="0059462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498693" w14:textId="77777777" w:rsidR="00594627" w:rsidRPr="00697062" w:rsidRDefault="00594627" w:rsidP="0059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24BC9E9B" w14:textId="77777777" w:rsidR="00594627" w:rsidRPr="00AC016F" w:rsidRDefault="00594627" w:rsidP="00594627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731D54AE" w14:textId="77777777" w:rsidR="00594627" w:rsidRPr="00AC016F" w:rsidRDefault="00594627" w:rsidP="00594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86E94" w:rsidRPr="00C74A75" w14:paraId="0C0441DE" w14:textId="77777777" w:rsidTr="003D2266">
        <w:tc>
          <w:tcPr>
            <w:tcW w:w="3150" w:type="dxa"/>
            <w:shd w:val="clear" w:color="auto" w:fill="auto"/>
          </w:tcPr>
          <w:p w14:paraId="430DCBE6" w14:textId="77777777" w:rsidR="00386E94" w:rsidRPr="00AC016F" w:rsidRDefault="00386E94" w:rsidP="003D226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shd w:val="clear" w:color="auto" w:fill="auto"/>
          </w:tcPr>
          <w:p w14:paraId="03540828" w14:textId="77777777" w:rsidR="00386E94" w:rsidRPr="00AC016F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49C99297" w14:textId="48BB5B0E" w:rsidR="00386E94" w:rsidRPr="00AC016F" w:rsidRDefault="00697062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06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86E9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535" w:type="dxa"/>
            <w:shd w:val="clear" w:color="auto" w:fill="auto"/>
          </w:tcPr>
          <w:p w14:paraId="55097D34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68151645" w14:textId="77777777" w:rsidR="00386E94" w:rsidRPr="00AC016F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386E94" w:rsidRPr="00C74A75" w14:paraId="6B3F83FB" w14:textId="77777777" w:rsidTr="003D2266">
        <w:tc>
          <w:tcPr>
            <w:tcW w:w="3150" w:type="dxa"/>
            <w:shd w:val="clear" w:color="auto" w:fill="auto"/>
          </w:tcPr>
          <w:p w14:paraId="1A5F8B3C" w14:textId="77777777" w:rsidR="00386E94" w:rsidRPr="002C4D54" w:rsidRDefault="00386E94" w:rsidP="003D226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2C4D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14:paraId="5E6D4F5E" w14:textId="77777777" w:rsidR="00386E94" w:rsidRPr="002C4D54" w:rsidRDefault="00386E94" w:rsidP="003D226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D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D54">
              <w:rPr>
                <w:rFonts w:asciiTheme="majorBidi" w:hAnsiTheme="majorBidi" w:cstheme="majorBidi"/>
                <w:sz w:val="30"/>
                <w:szCs w:val="30"/>
                <w:cs/>
              </w:rPr>
              <w:t>(สิงคโปร์)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228AA96F" w14:textId="5D57738F" w:rsidR="00386E94" w:rsidRPr="002C4D54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D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  <w:r w:rsidRPr="002C4D5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C4D5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3C92CA76" w14:textId="689B7671" w:rsidR="00386E94" w:rsidRPr="002C4D54" w:rsidRDefault="00A40335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4033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386E94" w:rsidRPr="002C4D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7062" w:rsidRPr="00697062">
              <w:rPr>
                <w:rFonts w:asciiTheme="majorBidi" w:hAnsiTheme="majorBidi" w:cstheme="majorBidi" w:hint="cs"/>
                <w:sz w:val="30"/>
                <w:szCs w:val="30"/>
              </w:rPr>
              <w:t>253</w:t>
            </w:r>
          </w:p>
        </w:tc>
        <w:tc>
          <w:tcPr>
            <w:tcW w:w="1535" w:type="dxa"/>
            <w:shd w:val="clear" w:color="auto" w:fill="auto"/>
          </w:tcPr>
          <w:p w14:paraId="666DE11D" w14:textId="77777777" w:rsidR="00386E94" w:rsidRPr="002C4D54" w:rsidRDefault="00386E94" w:rsidP="003D226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D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206203FB" w14:textId="0C4CDFC6" w:rsidR="00386E94" w:rsidRPr="007702E1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C4D54">
              <w:rPr>
                <w:rFonts w:asciiTheme="majorBidi" w:hAnsiTheme="majorBidi"/>
                <w:sz w:val="30"/>
                <w:szCs w:val="30"/>
                <w:cs/>
              </w:rPr>
              <w:t xml:space="preserve">ภายในระยะเวลา </w:t>
            </w:r>
            <w:r w:rsidR="00697062" w:rsidRPr="00697062">
              <w:rPr>
                <w:rFonts w:asciiTheme="majorBidi" w:hAnsiTheme="majorBidi"/>
                <w:sz w:val="30"/>
                <w:szCs w:val="30"/>
              </w:rPr>
              <w:t>1</w:t>
            </w:r>
            <w:r w:rsidRPr="002C4D54">
              <w:rPr>
                <w:rFonts w:asciiTheme="majorBidi" w:hAnsiTheme="majorBidi"/>
                <w:sz w:val="30"/>
                <w:szCs w:val="30"/>
                <w:cs/>
              </w:rPr>
              <w:t xml:space="preserve"> ปี เดือนกรกฎาคมและสิงหาคม </w:t>
            </w:r>
            <w:r w:rsidR="00697062" w:rsidRPr="00697062">
              <w:rPr>
                <w:rFonts w:asciiTheme="majorBidi" w:hAnsiTheme="majorBidi"/>
                <w:sz w:val="30"/>
                <w:szCs w:val="30"/>
              </w:rPr>
              <w:t>25</w:t>
            </w:r>
            <w:r w:rsidR="00A40335" w:rsidRPr="00A40335">
              <w:rPr>
                <w:rFonts w:asciiTheme="majorBidi" w:hAnsiTheme="majorBidi"/>
                <w:sz w:val="30"/>
                <w:szCs w:val="30"/>
              </w:rPr>
              <w:t>66</w:t>
            </w:r>
          </w:p>
        </w:tc>
      </w:tr>
      <w:tr w:rsidR="00A923FF" w:rsidRPr="00C74A75" w14:paraId="62AA08DD" w14:textId="77777777" w:rsidTr="003D2266">
        <w:tc>
          <w:tcPr>
            <w:tcW w:w="3150" w:type="dxa"/>
          </w:tcPr>
          <w:p w14:paraId="6EA83F84" w14:textId="77777777" w:rsidR="00A923FF" w:rsidRPr="00C74A75" w:rsidRDefault="00A923FF" w:rsidP="003D226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4799AA68" w14:textId="77777777" w:rsidR="00A923FF" w:rsidRPr="00C74A75" w:rsidRDefault="00A923FF" w:rsidP="003D226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2B3092" w14:textId="359207BE" w:rsidR="00A923FF" w:rsidRPr="00512B31" w:rsidRDefault="00697062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97062">
              <w:rPr>
                <w:rFonts w:asciiTheme="majorBidi" w:hAnsiTheme="majorBidi" w:hint="cs"/>
                <w:b/>
                <w:bCs/>
                <w:sz w:val="30"/>
                <w:szCs w:val="30"/>
              </w:rPr>
              <w:t>1</w:t>
            </w:r>
            <w:r w:rsidR="00A40335" w:rsidRPr="00A40335">
              <w:rPr>
                <w:rFonts w:asciiTheme="majorBidi" w:hAnsiTheme="majorBidi" w:hint="cs"/>
                <w:b/>
                <w:bCs/>
                <w:sz w:val="30"/>
                <w:szCs w:val="30"/>
              </w:rPr>
              <w:t>0</w:t>
            </w:r>
            <w:r w:rsidR="00A923F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A9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1535" w:type="dxa"/>
            <w:vAlign w:val="center"/>
          </w:tcPr>
          <w:p w14:paraId="2CF3343F" w14:textId="77777777" w:rsidR="00A923FF" w:rsidRPr="00C74A75" w:rsidRDefault="00A923FF" w:rsidP="003D226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09281B40" w14:textId="77777777" w:rsidR="00A923FF" w:rsidRPr="00C74A75" w:rsidRDefault="00A923FF" w:rsidP="003D226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386E94" w:rsidRPr="00594627" w14:paraId="6FFA8256" w14:textId="77777777" w:rsidTr="003D2266">
        <w:tc>
          <w:tcPr>
            <w:tcW w:w="3150" w:type="dxa"/>
          </w:tcPr>
          <w:p w14:paraId="7EB71F2D" w14:textId="77777777" w:rsidR="00386E94" w:rsidRPr="00594627" w:rsidRDefault="00386E94" w:rsidP="003D226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</w:tcPr>
          <w:p w14:paraId="5234103C" w14:textId="77777777" w:rsidR="00386E94" w:rsidRPr="00594627" w:rsidRDefault="00386E94" w:rsidP="003D226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vAlign w:val="center"/>
          </w:tcPr>
          <w:p w14:paraId="325FB69F" w14:textId="77777777" w:rsidR="00386E94" w:rsidRPr="00594627" w:rsidRDefault="00386E94" w:rsidP="003D226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  <w:vAlign w:val="center"/>
          </w:tcPr>
          <w:p w14:paraId="1CEDD006" w14:textId="77777777" w:rsidR="00386E94" w:rsidRPr="00594627" w:rsidRDefault="00386E94" w:rsidP="003D226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6A523CFC" w14:textId="77777777" w:rsidR="00386E94" w:rsidRPr="00594627" w:rsidRDefault="00386E94" w:rsidP="003D226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386E94" w:rsidRPr="00C74A75" w14:paraId="59479DBC" w14:textId="77777777" w:rsidTr="003D2266">
        <w:tc>
          <w:tcPr>
            <w:tcW w:w="3150" w:type="dxa"/>
          </w:tcPr>
          <w:p w14:paraId="78670191" w14:textId="77777777" w:rsidR="00386E94" w:rsidRPr="008028C0" w:rsidRDefault="00386E94" w:rsidP="003D226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center"/>
          </w:tcPr>
          <w:p w14:paraId="22B42046" w14:textId="77777777" w:rsidR="00386E94" w:rsidRPr="008028C0" w:rsidRDefault="00386E94" w:rsidP="003D226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7346D5FF" w14:textId="77777777" w:rsidR="00386E94" w:rsidRPr="008028C0" w:rsidRDefault="00386E94" w:rsidP="003D226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7F8C9D28" w14:textId="77777777" w:rsidR="00386E94" w:rsidRPr="008028C0" w:rsidRDefault="00386E94" w:rsidP="003D226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5075FBBF" w14:textId="77777777" w:rsidR="00386E94" w:rsidRPr="008028C0" w:rsidRDefault="00386E94" w:rsidP="003D226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86E94" w:rsidRPr="00C74A75" w14:paraId="6B4A8049" w14:textId="77777777" w:rsidTr="003D2266">
        <w:tc>
          <w:tcPr>
            <w:tcW w:w="3150" w:type="dxa"/>
            <w:hideMark/>
          </w:tcPr>
          <w:p w14:paraId="2B7B1CD9" w14:textId="77777777" w:rsidR="00386E94" w:rsidRPr="008028C0" w:rsidRDefault="00386E94" w:rsidP="003D226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2D0E8BB9" w14:textId="77777777" w:rsidR="00386E94" w:rsidRPr="008028C0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12F859" w14:textId="77777777" w:rsidR="00386E94" w:rsidRPr="008028C0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CCE3464" w14:textId="77777777" w:rsidR="00386E94" w:rsidRPr="008028C0" w:rsidRDefault="00386E94" w:rsidP="003D226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DBCB3CD" w14:textId="77777777" w:rsidR="00386E94" w:rsidRPr="008028C0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E94" w:rsidRPr="00C74A75" w14:paraId="0CECDF44" w14:textId="77777777" w:rsidTr="003D2266">
        <w:tc>
          <w:tcPr>
            <w:tcW w:w="3150" w:type="dxa"/>
            <w:hideMark/>
          </w:tcPr>
          <w:p w14:paraId="24284EEE" w14:textId="77777777" w:rsidR="00386E94" w:rsidRPr="008028C0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3968D535" w14:textId="77777777" w:rsidR="00386E94" w:rsidRPr="008028C0" w:rsidRDefault="00386E94" w:rsidP="003D2266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21,500</w:t>
            </w:r>
          </w:p>
          <w:p w14:paraId="05C81671" w14:textId="77777777" w:rsidR="00386E94" w:rsidRPr="008028C0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6811ABC3" w14:textId="77777777" w:rsidR="00386E94" w:rsidRPr="008028C0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21,500</w:t>
            </w:r>
          </w:p>
        </w:tc>
        <w:tc>
          <w:tcPr>
            <w:tcW w:w="1535" w:type="dxa"/>
          </w:tcPr>
          <w:p w14:paraId="08F75952" w14:textId="77777777" w:rsidR="00386E94" w:rsidRPr="008028C0" w:rsidRDefault="00386E94" w:rsidP="003D2266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อัตราร้อยละคงที่ </w:t>
            </w:r>
          </w:p>
          <w:p w14:paraId="142A4D79" w14:textId="77777777" w:rsidR="00386E94" w:rsidRPr="008028C0" w:rsidRDefault="00386E94" w:rsidP="003D2266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</w:t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THOR </w:t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35EAD4A7" w14:textId="77777777" w:rsidR="00386E94" w:rsidRPr="008028C0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ภายในเดือนมีนาคม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มิถุนายน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86E94" w:rsidRPr="00C74A75" w14:paraId="7614B044" w14:textId="77777777" w:rsidTr="003D2266">
        <w:tc>
          <w:tcPr>
            <w:tcW w:w="3150" w:type="dxa"/>
            <w:hideMark/>
          </w:tcPr>
          <w:p w14:paraId="7BB4C68C" w14:textId="77777777" w:rsidR="00386E94" w:rsidRPr="008028C0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6131D3C8" w14:textId="77777777" w:rsidR="00386E94" w:rsidRPr="008028C0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4F96814A" w14:textId="77777777" w:rsidR="00386E94" w:rsidRPr="008028C0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4,632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BEAC15B" w14:textId="77777777" w:rsidR="00386E94" w:rsidRPr="008028C0" w:rsidRDefault="00386E94" w:rsidP="003D2266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808B937" w14:textId="671088DE" w:rsidR="00386E94" w:rsidRPr="008028C0" w:rsidRDefault="00697062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062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86E94" w:rsidRPr="008028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E94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  <w:p w14:paraId="61B6682B" w14:textId="77777777" w:rsidR="00386E94" w:rsidRPr="008028C0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C716C2" w14:textId="77777777" w:rsidR="00386E94" w:rsidRPr="008028C0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hideMark/>
          </w:tcPr>
          <w:p w14:paraId="49C0E1D9" w14:textId="77777777" w:rsidR="00386E94" w:rsidRPr="008028C0" w:rsidRDefault="00386E94" w:rsidP="003D2266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07A525B7" w14:textId="77777777" w:rsidR="00386E94" w:rsidRPr="008028C0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12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2563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2575</w:t>
            </w:r>
          </w:p>
          <w:p w14:paraId="65A495D3" w14:textId="77777777" w:rsidR="00386E94" w:rsidRPr="008028C0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386E94" w:rsidRPr="00C74A75" w14:paraId="15C9FF85" w14:textId="77777777" w:rsidTr="003D2266">
        <w:tc>
          <w:tcPr>
            <w:tcW w:w="3150" w:type="dxa"/>
          </w:tcPr>
          <w:p w14:paraId="12BB2122" w14:textId="77777777" w:rsidR="00386E94" w:rsidRPr="008028C0" w:rsidRDefault="00386E94" w:rsidP="003D226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2FF2D5B7" w14:textId="77777777" w:rsidR="00386E94" w:rsidRPr="008028C0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11FDA872" w14:textId="77777777" w:rsidR="00386E94" w:rsidRPr="008028C0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  <w:p w14:paraId="4B33E485" w14:textId="77777777" w:rsidR="00386E94" w:rsidRPr="008028C0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20D2AA9E" w14:textId="093B430D" w:rsidR="00386E94" w:rsidRPr="00F472F7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472F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0D57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5" w:type="dxa"/>
            <w:shd w:val="clear" w:color="auto" w:fill="auto"/>
            <w:hideMark/>
          </w:tcPr>
          <w:p w14:paraId="4CE8433E" w14:textId="77777777" w:rsidR="00386E94" w:rsidRPr="008028C0" w:rsidRDefault="00386E94" w:rsidP="003D226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อัตราร้อยละคงที่ และดอกเบี้ยลอยตัวเงินฝากประจำบวกด้วยอัตราร้อยละคงที่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0568852F" w14:textId="77777777" w:rsidR="00386E94" w:rsidRPr="008028C0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86E94" w:rsidRPr="00C74A75" w14:paraId="13515874" w14:textId="77777777" w:rsidTr="003D2266">
        <w:tc>
          <w:tcPr>
            <w:tcW w:w="3150" w:type="dxa"/>
            <w:hideMark/>
          </w:tcPr>
          <w:p w14:paraId="015C4193" w14:textId="77777777" w:rsidR="00386E94" w:rsidRPr="008028C0" w:rsidRDefault="00386E94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hideMark/>
          </w:tcPr>
          <w:p w14:paraId="4B4C56FB" w14:textId="77777777" w:rsidR="00386E94" w:rsidRPr="008028C0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  <w:p w14:paraId="4AB1A5F6" w14:textId="77777777" w:rsidR="00386E94" w:rsidRPr="008028C0" w:rsidRDefault="00386E94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hideMark/>
          </w:tcPr>
          <w:p w14:paraId="1C38BE50" w14:textId="37ACF27A" w:rsidR="00386E94" w:rsidRPr="00F472F7" w:rsidRDefault="00386E94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472F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D57A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  <w:shd w:val="clear" w:color="auto" w:fill="auto"/>
            <w:hideMark/>
          </w:tcPr>
          <w:p w14:paraId="47E9C4C6" w14:textId="77777777" w:rsidR="00386E94" w:rsidRPr="008028C0" w:rsidRDefault="00386E94" w:rsidP="003D226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6E2EC53B" w14:textId="77163BB9" w:rsidR="00386E94" w:rsidRPr="008028C0" w:rsidRDefault="00386E94" w:rsidP="003D226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94627" w:rsidRPr="00C74A75" w14:paraId="037D618D" w14:textId="77777777" w:rsidTr="003D2266">
        <w:tc>
          <w:tcPr>
            <w:tcW w:w="3150" w:type="dxa"/>
          </w:tcPr>
          <w:p w14:paraId="4A74674D" w14:textId="77777777" w:rsidR="00594627" w:rsidRPr="008028C0" w:rsidRDefault="00594627" w:rsidP="003D22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ABDB06" w14:textId="77777777" w:rsidR="00594627" w:rsidRPr="008028C0" w:rsidRDefault="00594627" w:rsidP="003D226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FE5E27" w14:textId="77777777" w:rsidR="00594627" w:rsidRPr="00F472F7" w:rsidRDefault="00594627" w:rsidP="003D2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266EEA71" w14:textId="77777777" w:rsidR="00594627" w:rsidRPr="008028C0" w:rsidRDefault="00594627" w:rsidP="003D226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0824B697" w14:textId="77777777" w:rsidR="00594627" w:rsidRPr="008028C0" w:rsidRDefault="00594627" w:rsidP="003D226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17E9B13D" w14:textId="77777777" w:rsidTr="003D2266">
        <w:tc>
          <w:tcPr>
            <w:tcW w:w="3150" w:type="dxa"/>
          </w:tcPr>
          <w:p w14:paraId="6CB8445A" w14:textId="299A8222" w:rsidR="00594627" w:rsidRPr="008028C0" w:rsidRDefault="00594627" w:rsidP="0059462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74232235" w14:textId="77777777" w:rsidR="00594627" w:rsidRPr="008028C0" w:rsidRDefault="00594627" w:rsidP="0059462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E452A7" w14:textId="77777777" w:rsidR="00594627" w:rsidRPr="00F472F7" w:rsidRDefault="00594627" w:rsidP="0059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0C438CD7" w14:textId="77777777" w:rsidR="00594627" w:rsidRPr="008028C0" w:rsidRDefault="00594627" w:rsidP="0059462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167EC21E" w14:textId="77777777" w:rsidR="00594627" w:rsidRPr="008028C0" w:rsidRDefault="00594627" w:rsidP="0059462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5E7BE443" w14:textId="77777777" w:rsidTr="003D2266">
        <w:tc>
          <w:tcPr>
            <w:tcW w:w="3150" w:type="dxa"/>
          </w:tcPr>
          <w:p w14:paraId="7C5D5AEE" w14:textId="277F09BA" w:rsidR="00594627" w:rsidRPr="008028C0" w:rsidRDefault="00594627" w:rsidP="0059462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24765C97" w14:textId="77777777" w:rsidR="00594627" w:rsidRPr="008028C0" w:rsidRDefault="00594627" w:rsidP="0059462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CAD7B5" w14:textId="77777777" w:rsidR="00594627" w:rsidRPr="00F472F7" w:rsidRDefault="00594627" w:rsidP="0059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5FC22633" w14:textId="77777777" w:rsidR="00594627" w:rsidRPr="008028C0" w:rsidRDefault="00594627" w:rsidP="0059462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36405EA6" w14:textId="77777777" w:rsidR="00594627" w:rsidRPr="008028C0" w:rsidRDefault="00594627" w:rsidP="0059462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908FD" w:rsidRPr="00C74A75" w14:paraId="2142E8B1" w14:textId="77777777" w:rsidTr="003D2266">
        <w:tc>
          <w:tcPr>
            <w:tcW w:w="3150" w:type="dxa"/>
            <w:hideMark/>
          </w:tcPr>
          <w:p w14:paraId="1D1E7E3C" w14:textId="77777777" w:rsidR="007908FD" w:rsidRPr="00552868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52868">
              <w:rPr>
                <w:rFonts w:asciiTheme="majorBidi" w:hAnsiTheme="majorBidi" w:cstheme="majorBidi"/>
                <w:sz w:val="30"/>
                <w:szCs w:val="30"/>
              </w:rPr>
              <w:t>RATCH-Australia Gas</w:t>
            </w:r>
            <w:r w:rsidRPr="00552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2868">
              <w:rPr>
                <w:rFonts w:asciiTheme="majorBidi" w:hAnsiTheme="majorBidi" w:cstheme="majorBidi"/>
                <w:sz w:val="30"/>
                <w:szCs w:val="30"/>
              </w:rPr>
              <w:t xml:space="preserve">(Holdings) </w:t>
            </w:r>
            <w:r w:rsidRPr="0055286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52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52868">
              <w:rPr>
                <w:rFonts w:asciiTheme="majorBidi" w:hAnsiTheme="majorBidi" w:cstheme="majorBidi"/>
                <w:sz w:val="30"/>
                <w:szCs w:val="30"/>
              </w:rPr>
              <w:t xml:space="preserve">Pty. Ltd.   </w:t>
            </w:r>
          </w:p>
          <w:p w14:paraId="700F6DFF" w14:textId="77777777" w:rsidR="007908FD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552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  <w:p w14:paraId="50369357" w14:textId="0CF20A0A" w:rsidR="007908FD" w:rsidRPr="00B0285C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552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58BF5CE0" w14:textId="53DB3F1E" w:rsidR="007908FD" w:rsidRPr="00B0285C" w:rsidRDefault="00697062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06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97</w:t>
            </w:r>
            <w:r w:rsidR="007908FD" w:rsidRPr="00B0285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08FD"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405AE946" w14:textId="77777777" w:rsidR="007908FD" w:rsidRPr="006862C2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862C2">
              <w:rPr>
                <w:rFonts w:asciiTheme="majorBidi" w:hAnsiTheme="majorBidi" w:cstheme="majorBidi"/>
                <w:sz w:val="30"/>
                <w:szCs w:val="30"/>
              </w:rPr>
              <w:t>4,606</w:t>
            </w:r>
          </w:p>
        </w:tc>
        <w:tc>
          <w:tcPr>
            <w:tcW w:w="1535" w:type="dxa"/>
          </w:tcPr>
          <w:p w14:paraId="7AB3EB7B" w14:textId="77777777" w:rsidR="007908FD" w:rsidRPr="006862C2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862C2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6862C2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35DD1B5" w14:textId="5314E7F9" w:rsidR="007908FD" w:rsidRPr="009F71FF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ภายในระยะเวลา </w:t>
            </w:r>
            <w:r w:rsidRPr="009F71FF">
              <w:rPr>
                <w:rFonts w:asciiTheme="majorBidi" w:hAnsiTheme="majorBidi" w:cstheme="majorBidi" w:hint="cs"/>
                <w:spacing w:val="-6"/>
                <w:sz w:val="30"/>
                <w:szCs w:val="30"/>
                <w:lang w:val="en-GB"/>
              </w:rPr>
              <w:t>2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 และ</w:t>
            </w:r>
            <w:r w:rsidRPr="009F71F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  <w:r w:rsidRPr="009F71F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ตั้งแต่เดือ</w:t>
            </w:r>
            <w:r w:rsidRPr="009F71F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นเมษายน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Pr="009F71FF">
              <w:rPr>
                <w:rFonts w:asciiTheme="majorBidi" w:hAnsiTheme="majorBidi" w:cstheme="majorBidi" w:hint="cs"/>
                <w:spacing w:val="-6"/>
                <w:sz w:val="30"/>
                <w:szCs w:val="30"/>
                <w:lang w:val="en-GB"/>
              </w:rPr>
              <w:t>6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ถึงเดือน</w:t>
            </w:r>
            <w:r w:rsidRPr="009F71F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กุมภาพันธ์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</w:t>
            </w:r>
            <w:r w:rsidRPr="009F71FF">
              <w:rPr>
                <w:rFonts w:asciiTheme="majorBidi" w:hAnsiTheme="majorBidi" w:cstheme="majorBidi" w:hint="cs"/>
                <w:spacing w:val="-6"/>
                <w:sz w:val="30"/>
                <w:szCs w:val="30"/>
                <w:lang w:val="en-GB"/>
              </w:rPr>
              <w:t>68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และเดือน</w:t>
            </w:r>
            <w:r w:rsidRPr="009F71F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9F71F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257</w:t>
            </w:r>
            <w:r w:rsidRPr="009F71FF">
              <w:rPr>
                <w:rFonts w:asciiTheme="majorBidi" w:hAnsiTheme="majorBidi" w:cstheme="majorBidi" w:hint="cs"/>
                <w:spacing w:val="-6"/>
                <w:sz w:val="30"/>
                <w:szCs w:val="30"/>
                <w:lang w:val="en-GB"/>
              </w:rPr>
              <w:t>3</w:t>
            </w:r>
          </w:p>
        </w:tc>
      </w:tr>
      <w:tr w:rsidR="007908FD" w:rsidRPr="00C74A75" w14:paraId="08AF2C5C" w14:textId="77777777" w:rsidTr="003D2266">
        <w:tc>
          <w:tcPr>
            <w:tcW w:w="3150" w:type="dxa"/>
          </w:tcPr>
          <w:p w14:paraId="1EE5A346" w14:textId="77777777" w:rsidR="007908FD" w:rsidRPr="00B0285C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 xml:space="preserve">RATCH-Australia Renewables </w:t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028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B0285C">
              <w:rPr>
                <w:rFonts w:asciiTheme="majorBidi" w:hAnsiTheme="majorBidi" w:cstheme="majorBidi"/>
                <w:sz w:val="30"/>
                <w:szCs w:val="30"/>
              </w:rPr>
              <w:t xml:space="preserve">Holdings) Pty. Ltd.   </w:t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6AB56727" w14:textId="77777777" w:rsidR="007908FD" w:rsidRPr="00B0285C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  </w:t>
            </w:r>
          </w:p>
          <w:p w14:paraId="4C43423F" w14:textId="77777777" w:rsidR="007908FD" w:rsidRPr="00C74A75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4B514720" w14:textId="77777777" w:rsidR="007908FD" w:rsidRPr="00B0285C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Pr="00B0285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0822611C" w14:textId="77777777" w:rsidR="007908FD" w:rsidRPr="006862C2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862C2">
              <w:rPr>
                <w:rFonts w:asciiTheme="majorBidi" w:hAnsiTheme="majorBidi" w:cstheme="majorBidi"/>
                <w:sz w:val="30"/>
                <w:szCs w:val="30"/>
              </w:rPr>
              <w:t>10,875</w:t>
            </w:r>
          </w:p>
        </w:tc>
        <w:tc>
          <w:tcPr>
            <w:tcW w:w="1535" w:type="dxa"/>
          </w:tcPr>
          <w:p w14:paraId="29F4116A" w14:textId="77777777" w:rsidR="007908FD" w:rsidRPr="00B0285C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134CE9B9" w14:textId="77777777" w:rsidR="007908FD" w:rsidRPr="00B0285C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และ</w:t>
            </w:r>
            <w:r w:rsidRPr="00B0285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B0285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ตั้งแต่เดือนกันยายน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2570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</w:p>
        </w:tc>
      </w:tr>
      <w:tr w:rsidR="007908FD" w:rsidRPr="00C74A75" w14:paraId="10102953" w14:textId="77777777" w:rsidTr="003D2266">
        <w:tc>
          <w:tcPr>
            <w:tcW w:w="3150" w:type="dxa"/>
            <w:vAlign w:val="bottom"/>
          </w:tcPr>
          <w:p w14:paraId="43458A35" w14:textId="77777777" w:rsidR="007908FD" w:rsidRPr="00FD7114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5DD3E35A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990" w:type="dxa"/>
          </w:tcPr>
          <w:p w14:paraId="24C5D434" w14:textId="5F9659A2" w:rsidR="007908FD" w:rsidRPr="006862C2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862C2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697062" w:rsidRPr="00697062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535" w:type="dxa"/>
          </w:tcPr>
          <w:p w14:paraId="546AA6EE" w14:textId="77777777" w:rsidR="007908FD" w:rsidRPr="00FD7114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1A92E2B6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7908FD" w:rsidRPr="00C74A75" w14:paraId="08CA1EE3" w14:textId="77777777" w:rsidTr="003D2266">
        <w:tc>
          <w:tcPr>
            <w:tcW w:w="3150" w:type="dxa"/>
            <w:vAlign w:val="bottom"/>
          </w:tcPr>
          <w:p w14:paraId="570E1A63" w14:textId="77777777" w:rsidR="007908FD" w:rsidRPr="00FD7114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53171B82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3887385F" w14:textId="77777777" w:rsidR="007908FD" w:rsidRPr="006862C2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68A6ECD" w14:textId="77777777" w:rsidR="007908FD" w:rsidRPr="00FD7114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7C98397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เดือนเมษายน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</w:tc>
      </w:tr>
      <w:tr w:rsidR="007908FD" w:rsidRPr="00C74A75" w14:paraId="2613CF2F" w14:textId="77777777" w:rsidTr="003D2266">
        <w:tc>
          <w:tcPr>
            <w:tcW w:w="3150" w:type="dxa"/>
          </w:tcPr>
          <w:p w14:paraId="4D0F94A6" w14:textId="77777777" w:rsidR="007908FD" w:rsidRPr="007A52AC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69C68842" w14:textId="77777777" w:rsidR="007908FD" w:rsidRPr="007A52AC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06631A9" w14:textId="77777777" w:rsidR="007908FD" w:rsidRPr="006862C2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B8BC029" w14:textId="77777777" w:rsidR="007908FD" w:rsidRPr="007A52AC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6B57E5B2" w14:textId="77777777" w:rsidR="007908FD" w:rsidRPr="007A52AC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A52AC"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  <w:t xml:space="preserve"> </w:t>
            </w:r>
          </w:p>
        </w:tc>
      </w:tr>
      <w:tr w:rsidR="007908FD" w:rsidRPr="00C74A75" w14:paraId="4BE01955" w14:textId="77777777" w:rsidTr="003D2266">
        <w:tc>
          <w:tcPr>
            <w:tcW w:w="3150" w:type="dxa"/>
          </w:tcPr>
          <w:p w14:paraId="60FFF8BE" w14:textId="77777777" w:rsidR="007908FD" w:rsidRPr="00FD7114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LGWF (</w:t>
            </w:r>
            <w:proofErr w:type="spellStart"/>
            <w:r w:rsidRPr="00FD7114">
              <w:rPr>
                <w:rFonts w:asciiTheme="majorBidi" w:hAnsiTheme="majorBidi" w:cstheme="majorBidi"/>
                <w:sz w:val="30"/>
                <w:szCs w:val="30"/>
              </w:rPr>
              <w:t>Finco</w:t>
            </w:r>
            <w:proofErr w:type="spellEnd"/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) Pty. Ltd. </w:t>
            </w:r>
          </w:p>
          <w:p w14:paraId="56F6737A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71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</w:t>
            </w:r>
          </w:p>
          <w:p w14:paraId="47B90316" w14:textId="77777777" w:rsidR="007908FD" w:rsidRPr="00FD7114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B.V.)</w:t>
            </w:r>
          </w:p>
        </w:tc>
        <w:tc>
          <w:tcPr>
            <w:tcW w:w="1350" w:type="dxa"/>
          </w:tcPr>
          <w:p w14:paraId="1FB82ED2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77E9013B" w14:textId="5838CAAC" w:rsidR="007908FD" w:rsidRPr="006862C2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862C2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697062" w:rsidRPr="00697062">
              <w:rPr>
                <w:rFonts w:asciiTheme="majorBidi" w:hAnsiTheme="majorBidi" w:cstheme="majorBidi" w:hint="cs"/>
                <w:sz w:val="30"/>
                <w:szCs w:val="30"/>
              </w:rPr>
              <w:t>514</w:t>
            </w:r>
          </w:p>
        </w:tc>
        <w:tc>
          <w:tcPr>
            <w:tcW w:w="1535" w:type="dxa"/>
          </w:tcPr>
          <w:p w14:paraId="40E1378F" w14:textId="77777777" w:rsidR="007908FD" w:rsidRPr="00FD7114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1B1D3DFF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และเดือนเมษายน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7908FD" w:rsidRPr="00C74A75" w14:paraId="3A7EC470" w14:textId="77777777" w:rsidTr="003D2266">
        <w:tc>
          <w:tcPr>
            <w:tcW w:w="3150" w:type="dxa"/>
            <w:hideMark/>
          </w:tcPr>
          <w:p w14:paraId="078A8D82" w14:textId="77777777" w:rsidR="007908FD" w:rsidRPr="00FD7114" w:rsidRDefault="007908FD" w:rsidP="007908FD">
            <w:pPr>
              <w:pStyle w:val="BodyText"/>
              <w:spacing w:after="0"/>
              <w:ind w:right="6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Lao Cai Renewable Energy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Joint Stock Company</w:t>
            </w:r>
          </w:p>
          <w:p w14:paraId="696375B6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     </w:t>
            </w:r>
          </w:p>
          <w:p w14:paraId="27A7BDE1" w14:textId="5B2791AD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B.V.)</w:t>
            </w:r>
          </w:p>
        </w:tc>
        <w:tc>
          <w:tcPr>
            <w:tcW w:w="1350" w:type="dxa"/>
            <w:hideMark/>
          </w:tcPr>
          <w:p w14:paraId="692C36C1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  <w:p w14:paraId="603D7808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  <w:p w14:paraId="3132B6A8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  <w:hideMark/>
          </w:tcPr>
          <w:p w14:paraId="01960627" w14:textId="6B9CEB72" w:rsidR="007908FD" w:rsidRPr="006862C2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862C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7062" w:rsidRPr="00697062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</w:p>
        </w:tc>
        <w:tc>
          <w:tcPr>
            <w:tcW w:w="1535" w:type="dxa"/>
            <w:hideMark/>
          </w:tcPr>
          <w:p w14:paraId="7376C5B4" w14:textId="77777777" w:rsidR="007908FD" w:rsidRPr="00FD7114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25" w:type="dxa"/>
            <w:hideMark/>
          </w:tcPr>
          <w:p w14:paraId="2E8B8BCB" w14:textId="77777777" w:rsidR="007908FD" w:rsidRPr="00FD7114" w:rsidRDefault="007908FD" w:rsidP="007908FD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7908FD" w:rsidRPr="00C74A75" w14:paraId="53E87C4B" w14:textId="77777777" w:rsidTr="003D2266">
        <w:tc>
          <w:tcPr>
            <w:tcW w:w="3150" w:type="dxa"/>
          </w:tcPr>
          <w:p w14:paraId="2C42C06D" w14:textId="37949BBE" w:rsidR="007908FD" w:rsidRPr="00FD7114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30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ราช เอ็นเนอร์จี ระยอง จำกัด </w:t>
            </w:r>
            <w:r w:rsidRPr="00E130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13099">
              <w:rPr>
                <w:rFonts w:asciiTheme="majorBidi" w:hAnsiTheme="majorBidi" w:cstheme="majorBidi" w:hint="cs"/>
                <w:i/>
                <w:iCs/>
                <w:spacing w:val="-12"/>
                <w:sz w:val="30"/>
                <w:szCs w:val="30"/>
                <w:cs/>
              </w:rPr>
              <w:t>(เดิมชื่อ บริษัท เน็กส์ซิฟ ราช เอ็นเนอร์</w:t>
            </w:r>
            <w:r w:rsidRPr="00E13099">
              <w:rPr>
                <w:rFonts w:asciiTheme="majorBidi" w:hAnsiTheme="majorBidi" w:cstheme="majorBidi" w:hint="cs"/>
                <w:i/>
                <w:iCs/>
                <w:spacing w:val="-8"/>
                <w:sz w:val="30"/>
                <w:szCs w:val="30"/>
                <w:cs/>
              </w:rPr>
              <w:t>จี ระยอง จำกัด)</w:t>
            </w:r>
          </w:p>
          <w:p w14:paraId="17DCD0DE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บริษัทย่อยของ บริษัท อาร์เอ</w:t>
            </w:r>
            <w:r w:rsidRPr="00FD71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ช</w:t>
            </w: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  <w:p w14:paraId="0D45A221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อินเตอร์เนชั่นแนล (สิงคโปร์)</w:t>
            </w: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  <w:p w14:paraId="4369786C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FD71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คอร</w:t>
            </w:r>
            <w:r w:rsidRPr="00FD71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์</w:t>
            </w:r>
            <w:r w:rsidRPr="00FD7114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ปอเรชั่น จำกัด)</w:t>
            </w:r>
          </w:p>
        </w:tc>
        <w:tc>
          <w:tcPr>
            <w:tcW w:w="1350" w:type="dxa"/>
          </w:tcPr>
          <w:p w14:paraId="403D960F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3,307</w:t>
            </w:r>
          </w:p>
          <w:p w14:paraId="15B29A97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FE13DDC" w14:textId="2A7C9070" w:rsidR="007908FD" w:rsidRPr="006862C2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862C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97062" w:rsidRPr="00697062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08</w:t>
            </w:r>
          </w:p>
        </w:tc>
        <w:tc>
          <w:tcPr>
            <w:tcW w:w="1535" w:type="dxa"/>
          </w:tcPr>
          <w:p w14:paraId="7F0F2B29" w14:textId="77777777" w:rsidR="007908FD" w:rsidRPr="00FD7114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BIBOR 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THBFIX </w:t>
            </w:r>
          </w:p>
        </w:tc>
        <w:tc>
          <w:tcPr>
            <w:tcW w:w="2425" w:type="dxa"/>
          </w:tcPr>
          <w:p w14:paraId="03F7C90C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เดือนมีนาคม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2583</w:t>
            </w:r>
          </w:p>
        </w:tc>
      </w:tr>
      <w:tr w:rsidR="00594627" w:rsidRPr="00C74A75" w14:paraId="278221EC" w14:textId="77777777" w:rsidTr="003D2266">
        <w:tc>
          <w:tcPr>
            <w:tcW w:w="3150" w:type="dxa"/>
          </w:tcPr>
          <w:p w14:paraId="59074BE6" w14:textId="77777777" w:rsidR="00594627" w:rsidRPr="00E13099" w:rsidRDefault="00594627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F79B1D" w14:textId="77777777" w:rsidR="00594627" w:rsidRPr="00FD7114" w:rsidRDefault="00594627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0651DF" w14:textId="77777777" w:rsidR="00594627" w:rsidRPr="006862C2" w:rsidRDefault="00594627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A7FA38B" w14:textId="77777777" w:rsidR="00594627" w:rsidRPr="00FD7114" w:rsidRDefault="00594627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DB1C291" w14:textId="77777777" w:rsidR="00594627" w:rsidRPr="00FD7114" w:rsidRDefault="00594627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05E4DB54" w14:textId="77777777" w:rsidTr="003D2266">
        <w:tc>
          <w:tcPr>
            <w:tcW w:w="3150" w:type="dxa"/>
          </w:tcPr>
          <w:p w14:paraId="110CE9B7" w14:textId="77777777" w:rsidR="00594627" w:rsidRPr="00E13099" w:rsidRDefault="00594627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6ED657" w14:textId="77777777" w:rsidR="00594627" w:rsidRPr="00FD7114" w:rsidRDefault="00594627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219EAC" w14:textId="77777777" w:rsidR="00594627" w:rsidRPr="006862C2" w:rsidRDefault="00594627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ED108DF" w14:textId="77777777" w:rsidR="00594627" w:rsidRPr="00FD7114" w:rsidRDefault="00594627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44E2B6D" w14:textId="77777777" w:rsidR="00594627" w:rsidRPr="00FD7114" w:rsidRDefault="00594627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53C23101" w14:textId="77777777" w:rsidTr="003D2266">
        <w:tc>
          <w:tcPr>
            <w:tcW w:w="3150" w:type="dxa"/>
          </w:tcPr>
          <w:p w14:paraId="7CA8B8FB" w14:textId="77777777" w:rsidR="00594627" w:rsidRPr="00E13099" w:rsidRDefault="00594627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CD6A4B" w14:textId="77777777" w:rsidR="00594627" w:rsidRPr="00FD7114" w:rsidRDefault="00594627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73BBDA" w14:textId="77777777" w:rsidR="00594627" w:rsidRPr="006862C2" w:rsidRDefault="00594627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0FA76BC" w14:textId="77777777" w:rsidR="00594627" w:rsidRPr="00FD7114" w:rsidRDefault="00594627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3A9CA48" w14:textId="77777777" w:rsidR="00594627" w:rsidRPr="00FD7114" w:rsidRDefault="00594627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169C0B31" w14:textId="77777777" w:rsidTr="003D2266">
        <w:tc>
          <w:tcPr>
            <w:tcW w:w="3150" w:type="dxa"/>
          </w:tcPr>
          <w:p w14:paraId="38D4086F" w14:textId="2DCB2F9D" w:rsidR="00594627" w:rsidRPr="00E13099" w:rsidRDefault="00594627" w:rsidP="0059462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39546331" w14:textId="77777777" w:rsidR="00594627" w:rsidRPr="00FD7114" w:rsidRDefault="00594627" w:rsidP="0059462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6E129C" w14:textId="77777777" w:rsidR="00594627" w:rsidRPr="006862C2" w:rsidRDefault="00594627" w:rsidP="0059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ACCD346" w14:textId="77777777" w:rsidR="00594627" w:rsidRPr="00FD7114" w:rsidRDefault="00594627" w:rsidP="0059462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ED1EDC9" w14:textId="77777777" w:rsidR="00594627" w:rsidRPr="00FD7114" w:rsidRDefault="00594627" w:rsidP="0059462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1451AB91" w14:textId="77777777" w:rsidTr="003D2266">
        <w:tc>
          <w:tcPr>
            <w:tcW w:w="3150" w:type="dxa"/>
          </w:tcPr>
          <w:p w14:paraId="3351E1FB" w14:textId="66EE7705" w:rsidR="00594627" w:rsidRPr="00E13099" w:rsidRDefault="00594627" w:rsidP="0059462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675733CC" w14:textId="77777777" w:rsidR="00594627" w:rsidRPr="00FD7114" w:rsidRDefault="00594627" w:rsidP="0059462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6AFC3E" w14:textId="77777777" w:rsidR="00594627" w:rsidRPr="006862C2" w:rsidRDefault="00594627" w:rsidP="0059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E5B95E9" w14:textId="77777777" w:rsidR="00594627" w:rsidRPr="00FD7114" w:rsidRDefault="00594627" w:rsidP="0059462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A92FF1D" w14:textId="77777777" w:rsidR="00594627" w:rsidRPr="00FD7114" w:rsidRDefault="00594627" w:rsidP="0059462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908FD" w:rsidRPr="00C74A75" w14:paraId="22628A0F" w14:textId="77777777" w:rsidTr="003D2266">
        <w:tc>
          <w:tcPr>
            <w:tcW w:w="3150" w:type="dxa"/>
            <w:hideMark/>
          </w:tcPr>
          <w:p w14:paraId="18F52629" w14:textId="77777777" w:rsidR="007908FD" w:rsidRPr="000236EC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0236EC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0236EC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0FC5AF5D" w14:textId="77777777" w:rsidR="007908FD" w:rsidRPr="000236EC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36E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0236E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0236E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0236E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2DE54CAA" w14:textId="77777777" w:rsidR="007908FD" w:rsidRPr="000236EC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50BAF358" w14:textId="77777777" w:rsidR="007908FD" w:rsidRPr="000236EC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hideMark/>
          </w:tcPr>
          <w:p w14:paraId="2F164BCA" w14:textId="5F236656" w:rsidR="007908FD" w:rsidRPr="00F472F7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472F7">
              <w:rPr>
                <w:rFonts w:asciiTheme="majorBidi" w:hAnsiTheme="majorBidi" w:cstheme="majorBidi"/>
                <w:sz w:val="30"/>
                <w:szCs w:val="30"/>
              </w:rPr>
              <w:t>6,16</w:t>
            </w:r>
            <w:r w:rsidR="000D57A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5" w:type="dxa"/>
            <w:hideMark/>
          </w:tcPr>
          <w:p w14:paraId="05664F8A" w14:textId="77777777" w:rsidR="007908FD" w:rsidRPr="000236EC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LIBOR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41061BBA" w14:textId="77777777" w:rsidR="007908FD" w:rsidRPr="000236EC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7908FD" w:rsidRPr="00C74A75" w14:paraId="349D2DE7" w14:textId="77777777" w:rsidTr="003D2266">
        <w:tc>
          <w:tcPr>
            <w:tcW w:w="3150" w:type="dxa"/>
          </w:tcPr>
          <w:p w14:paraId="395732F9" w14:textId="77777777" w:rsidR="007908FD" w:rsidRPr="000236EC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14B45E8" w14:textId="77777777" w:rsidR="007908FD" w:rsidRPr="000236EC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5D21D" w14:textId="4DC7DF01" w:rsidR="007908FD" w:rsidRPr="006862C2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97062"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Pr="006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97062"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  <w:r w:rsidR="00A40335" w:rsidRPr="00A403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5" w:type="dxa"/>
          </w:tcPr>
          <w:p w14:paraId="031A6D8B" w14:textId="77777777" w:rsidR="007908FD" w:rsidRPr="00C74A75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27E91A28" w14:textId="77777777" w:rsidR="007908FD" w:rsidRPr="00C74A75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908FD" w:rsidRPr="00C74A75" w14:paraId="0112E700" w14:textId="77777777" w:rsidTr="003D2266">
        <w:tc>
          <w:tcPr>
            <w:tcW w:w="3150" w:type="dxa"/>
          </w:tcPr>
          <w:p w14:paraId="0CF6B855" w14:textId="77777777" w:rsidR="007908FD" w:rsidRPr="000236EC" w:rsidRDefault="007908FD" w:rsidP="004524A0">
            <w:pPr>
              <w:pStyle w:val="BodyText"/>
              <w:spacing w:after="0"/>
              <w:ind w:right="2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700A5E4E" w14:textId="77777777" w:rsidR="007908FD" w:rsidRPr="000236EC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0D6D6" w14:textId="45059900" w:rsidR="007908FD" w:rsidRPr="000236EC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5ECEBD5C" w14:textId="77777777" w:rsidR="007908FD" w:rsidRPr="00C74A75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3C4368A9" w14:textId="77777777" w:rsidR="007908FD" w:rsidRPr="00C74A75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908FD" w:rsidRPr="00C74A75" w14:paraId="739576AB" w14:textId="77777777" w:rsidTr="003D2266">
        <w:tc>
          <w:tcPr>
            <w:tcW w:w="3150" w:type="dxa"/>
          </w:tcPr>
          <w:p w14:paraId="4D34A90A" w14:textId="77777777" w:rsidR="007908FD" w:rsidRPr="000236EC" w:rsidRDefault="007908FD" w:rsidP="007908FD">
            <w:pPr>
              <w:pStyle w:val="BodyText"/>
              <w:spacing w:after="0"/>
              <w:ind w:right="4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845CDC1" w14:textId="77777777" w:rsidR="007908FD" w:rsidRPr="000236EC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36AB6" w14:textId="1CF6F7C0" w:rsidR="007908FD" w:rsidRPr="000236EC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97062"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97062"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A40335" w:rsidRPr="00A403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535" w:type="dxa"/>
          </w:tcPr>
          <w:p w14:paraId="1D519CDD" w14:textId="77777777" w:rsidR="007908FD" w:rsidRPr="00C74A75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5" w:type="dxa"/>
          </w:tcPr>
          <w:p w14:paraId="5EFB8E78" w14:textId="77777777" w:rsidR="007908FD" w:rsidRPr="00C74A75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908FD" w:rsidRPr="00C74A75" w14:paraId="3F88643F" w14:textId="77777777" w:rsidTr="003D2266">
        <w:tc>
          <w:tcPr>
            <w:tcW w:w="3150" w:type="dxa"/>
          </w:tcPr>
          <w:p w14:paraId="47F67F99" w14:textId="77777777" w:rsidR="007908FD" w:rsidRPr="000236EC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0236EC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0236E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689E5A0" w14:textId="77777777" w:rsidR="007908FD" w:rsidRPr="000236EC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B0B30" w14:textId="5436413F" w:rsidR="007908FD" w:rsidRPr="000236EC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7062" w:rsidRPr="00697062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7062" w:rsidRPr="00697062">
              <w:rPr>
                <w:rFonts w:asciiTheme="majorBidi" w:hAnsiTheme="majorBidi" w:cstheme="majorBidi" w:hint="cs"/>
                <w:sz w:val="30"/>
                <w:szCs w:val="30"/>
              </w:rPr>
              <w:t>154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B28DEAC" w14:textId="77777777" w:rsidR="007908FD" w:rsidRPr="00C74A75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39F322BC" w14:textId="77777777" w:rsidR="007908FD" w:rsidRPr="00C74A75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908FD" w:rsidRPr="00C74A75" w14:paraId="19A29CF1" w14:textId="77777777" w:rsidTr="003D2266">
        <w:tc>
          <w:tcPr>
            <w:tcW w:w="3150" w:type="dxa"/>
            <w:hideMark/>
          </w:tcPr>
          <w:p w14:paraId="6E7AAD42" w14:textId="77777777" w:rsidR="007908FD" w:rsidRPr="006862C2" w:rsidRDefault="007908FD" w:rsidP="007908FD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7355BE26" w14:textId="77777777" w:rsidR="007908FD" w:rsidRPr="006862C2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6CBDB4" w14:textId="7118D6F5" w:rsidR="007908FD" w:rsidRPr="006862C2" w:rsidRDefault="00697062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A40335" w:rsidRPr="00A403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7908FD" w:rsidRPr="006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</w:t>
            </w:r>
            <w:r w:rsidR="00A40335" w:rsidRPr="00A403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5" w:type="dxa"/>
            <w:hideMark/>
          </w:tcPr>
          <w:p w14:paraId="55B66CA5" w14:textId="77777777" w:rsidR="007908FD" w:rsidRPr="006862C2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5272D001" w14:textId="77777777" w:rsidR="007908FD" w:rsidRPr="00C74A75" w:rsidRDefault="007908FD" w:rsidP="007908FD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908FD" w:rsidRPr="00607B5C" w14:paraId="58A8F795" w14:textId="77777777" w:rsidTr="003D2266">
        <w:tc>
          <w:tcPr>
            <w:tcW w:w="3150" w:type="dxa"/>
          </w:tcPr>
          <w:p w14:paraId="0E6B9695" w14:textId="77777777" w:rsidR="007908FD" w:rsidRPr="00241500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7C7B1D" w14:textId="77777777" w:rsidR="007908FD" w:rsidRPr="00241500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8BEF16" w14:textId="77777777" w:rsidR="007908FD" w:rsidRPr="00241500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D5FF9E1" w14:textId="77777777" w:rsidR="007908FD" w:rsidRPr="00241500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602133D" w14:textId="77777777" w:rsidR="007908FD" w:rsidRPr="00241500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908FD" w:rsidRPr="00C74A75" w14:paraId="437E6B6D" w14:textId="77777777" w:rsidTr="003D2266">
        <w:tc>
          <w:tcPr>
            <w:tcW w:w="3150" w:type="dxa"/>
            <w:hideMark/>
          </w:tcPr>
          <w:p w14:paraId="652EE299" w14:textId="77777777" w:rsidR="007908FD" w:rsidRPr="00C063B1" w:rsidRDefault="007908FD" w:rsidP="007908FD">
            <w:pPr>
              <w:pStyle w:val="BodyText"/>
              <w:spacing w:after="0"/>
              <w:ind w:right="-17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52B7EEC2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54F66E2" w14:textId="77777777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022AE736" w14:textId="77777777" w:rsidR="007908FD" w:rsidRPr="00C063B1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42F4C6E1" w14:textId="77777777" w:rsidR="007908FD" w:rsidRPr="00C063B1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08FD" w:rsidRPr="00C74A75" w14:paraId="1D1AE436" w14:textId="77777777" w:rsidTr="003D2266">
        <w:tc>
          <w:tcPr>
            <w:tcW w:w="3150" w:type="dxa"/>
            <w:hideMark/>
          </w:tcPr>
          <w:p w14:paraId="63EBFC3A" w14:textId="77777777" w:rsidR="007908FD" w:rsidRPr="00C063B1" w:rsidRDefault="007908FD" w:rsidP="004524A0">
            <w:pPr>
              <w:pStyle w:val="BodyText"/>
              <w:tabs>
                <w:tab w:val="clear" w:pos="2580"/>
                <w:tab w:val="left" w:pos="2508"/>
              </w:tabs>
              <w:spacing w:after="0"/>
              <w:ind w:right="44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สหโคเจน (ชลบุรี) จำกัด 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(มหาชน)</w:t>
            </w:r>
          </w:p>
        </w:tc>
        <w:tc>
          <w:tcPr>
            <w:tcW w:w="1350" w:type="dxa"/>
          </w:tcPr>
          <w:p w14:paraId="6F382FC8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hideMark/>
          </w:tcPr>
          <w:p w14:paraId="598E0F61" w14:textId="77777777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39F0E2AA" w14:textId="77777777" w:rsidR="007908FD" w:rsidRPr="00C063B1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69347935" w14:textId="77777777" w:rsidR="007908FD" w:rsidRPr="00C063B1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ถึงปี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</w:p>
        </w:tc>
      </w:tr>
      <w:tr w:rsidR="007908FD" w:rsidRPr="00C74A75" w14:paraId="6D4EEF01" w14:textId="77777777" w:rsidTr="009B234C">
        <w:tc>
          <w:tcPr>
            <w:tcW w:w="3150" w:type="dxa"/>
            <w:hideMark/>
          </w:tcPr>
          <w:p w14:paraId="2BB1AC0F" w14:textId="77777777" w:rsidR="007908FD" w:rsidRPr="00C063B1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 xml:space="preserve">Fareast Renewable Development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Pte. Ltd.</w:t>
            </w:r>
          </w:p>
          <w:p w14:paraId="5A227704" w14:textId="77777777" w:rsidR="007908FD" w:rsidRPr="00C063B1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บริษัทย่อยของบริษัท อาร์เอช</w:t>
            </w:r>
          </w:p>
          <w:p w14:paraId="773CBDCD" w14:textId="77777777" w:rsidR="007908FD" w:rsidRPr="00C063B1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อินเตอร์เนชั่นแนล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สิงคโปร์)</w:t>
            </w:r>
          </w:p>
          <w:p w14:paraId="704A4A25" w14:textId="77777777" w:rsidR="007908FD" w:rsidRPr="00C063B1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คอร์ปอเรชั่น จำกัด)</w:t>
            </w:r>
          </w:p>
        </w:tc>
        <w:tc>
          <w:tcPr>
            <w:tcW w:w="1350" w:type="dxa"/>
          </w:tcPr>
          <w:p w14:paraId="6D0B6433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0.78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690FF4FB" w14:textId="3A8CA6AD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535" w:type="dxa"/>
          </w:tcPr>
          <w:p w14:paraId="24363626" w14:textId="77777777" w:rsidR="007908FD" w:rsidRPr="00C063B1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4EC81809" w14:textId="69ABFF8A" w:rsidR="007908FD" w:rsidRPr="00C063B1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06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80063C" w:rsidRPr="008006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="008006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="008006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908FD" w:rsidRPr="00C74A75" w14:paraId="7A9374BF" w14:textId="77777777" w:rsidTr="00EE6993">
        <w:tc>
          <w:tcPr>
            <w:tcW w:w="3150" w:type="dxa"/>
          </w:tcPr>
          <w:p w14:paraId="0833DC1F" w14:textId="0D864CBB" w:rsidR="007908FD" w:rsidRPr="007B3123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8905453" w14:textId="77777777" w:rsidR="007908FD" w:rsidRPr="007B3123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FFBD6E" w14:textId="5EC941B5" w:rsidR="007908FD" w:rsidRPr="009B234C" w:rsidRDefault="00697062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</w:t>
            </w:r>
            <w:r w:rsidR="00A40335" w:rsidRPr="00A403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35" w:type="dxa"/>
          </w:tcPr>
          <w:p w14:paraId="65131786" w14:textId="77777777" w:rsidR="007908FD" w:rsidRPr="007B3123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287A6578" w14:textId="77777777" w:rsidR="007908FD" w:rsidRPr="007B3123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908FD" w:rsidRPr="00C74A75" w14:paraId="44C7EE73" w14:textId="77777777" w:rsidTr="00EE6993">
        <w:tc>
          <w:tcPr>
            <w:tcW w:w="3150" w:type="dxa"/>
          </w:tcPr>
          <w:p w14:paraId="15107EF5" w14:textId="4899596A" w:rsidR="007908FD" w:rsidRPr="00EE6993" w:rsidRDefault="00EE6993" w:rsidP="007908F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9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E6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</w:tcPr>
          <w:p w14:paraId="34E33294" w14:textId="77777777" w:rsidR="007908FD" w:rsidRPr="00241500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2CBD" w14:textId="43DE0F1A" w:rsidR="007908FD" w:rsidRPr="00EE6993" w:rsidRDefault="00EE6993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E6993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535" w:type="dxa"/>
          </w:tcPr>
          <w:p w14:paraId="39790163" w14:textId="77777777" w:rsidR="007908FD" w:rsidRPr="00241500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72370BAD" w14:textId="77777777" w:rsidR="007908FD" w:rsidRPr="00241500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E6993" w:rsidRPr="00C74A75" w14:paraId="435BF4E0" w14:textId="77777777" w:rsidTr="00EE6993">
        <w:tc>
          <w:tcPr>
            <w:tcW w:w="3150" w:type="dxa"/>
          </w:tcPr>
          <w:p w14:paraId="20D88699" w14:textId="69CF0721" w:rsidR="00EE6993" w:rsidRPr="00C063B1" w:rsidRDefault="00EE6993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ส่วนที่ไม่หมุนเวียน </w:t>
            </w:r>
            <w:r w:rsidR="00E86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DB06F21" w14:textId="77777777" w:rsidR="00EE6993" w:rsidRPr="00C063B1" w:rsidRDefault="00EE6993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A40CC5" w14:textId="3CF45C81" w:rsidR="00EE6993" w:rsidRPr="00C063B1" w:rsidRDefault="00EE6993" w:rsidP="00EE6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01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048ABBDC" w14:textId="77777777" w:rsidR="00EE6993" w:rsidRPr="00C063B1" w:rsidRDefault="00EE6993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95595AD" w14:textId="77777777" w:rsidR="00EE6993" w:rsidRPr="00C063B1" w:rsidRDefault="00EE6993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6993" w:rsidRPr="00C74A75" w14:paraId="55597A34" w14:textId="77777777" w:rsidTr="00594627">
        <w:tc>
          <w:tcPr>
            <w:tcW w:w="3150" w:type="dxa"/>
          </w:tcPr>
          <w:p w14:paraId="56DD7E8B" w14:textId="77777777" w:rsidR="00EE6993" w:rsidRPr="00C063B1" w:rsidRDefault="00EE6993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A4C8679" w14:textId="77777777" w:rsidR="00EE6993" w:rsidRPr="00C063B1" w:rsidRDefault="00EE6993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4CF799E" w14:textId="77777777" w:rsidR="00EE6993" w:rsidRPr="00C063B1" w:rsidRDefault="00EE6993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16797BF1" w14:textId="77777777" w:rsidR="00EE6993" w:rsidRPr="00C063B1" w:rsidRDefault="00EE6993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D948259" w14:textId="77777777" w:rsidR="00EE6993" w:rsidRPr="00C063B1" w:rsidRDefault="00EE6993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3CD98259" w14:textId="77777777" w:rsidTr="00594627">
        <w:tc>
          <w:tcPr>
            <w:tcW w:w="3150" w:type="dxa"/>
          </w:tcPr>
          <w:p w14:paraId="5C09DF9B" w14:textId="77777777" w:rsidR="00594627" w:rsidRPr="00C063B1" w:rsidRDefault="00594627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D42D8E" w14:textId="77777777" w:rsidR="00594627" w:rsidRPr="00C063B1" w:rsidRDefault="00594627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E457CF" w14:textId="77777777" w:rsidR="00594627" w:rsidRPr="00C063B1" w:rsidRDefault="00594627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2A097506" w14:textId="77777777" w:rsidR="00594627" w:rsidRPr="00C063B1" w:rsidRDefault="00594627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7DB22F9" w14:textId="77777777" w:rsidR="00594627" w:rsidRPr="00C063B1" w:rsidRDefault="00594627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238E4C26" w14:textId="77777777" w:rsidTr="00594627">
        <w:tc>
          <w:tcPr>
            <w:tcW w:w="3150" w:type="dxa"/>
          </w:tcPr>
          <w:p w14:paraId="3BFE3F41" w14:textId="77777777" w:rsidR="00594627" w:rsidRPr="00C063B1" w:rsidRDefault="00594627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CD6E04" w14:textId="77777777" w:rsidR="00594627" w:rsidRPr="00C063B1" w:rsidRDefault="00594627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025B48" w14:textId="77777777" w:rsidR="00594627" w:rsidRPr="00C063B1" w:rsidRDefault="00594627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4474AC1A" w14:textId="77777777" w:rsidR="00594627" w:rsidRPr="00C063B1" w:rsidRDefault="00594627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AFB3E35" w14:textId="77777777" w:rsidR="00594627" w:rsidRPr="00C063B1" w:rsidRDefault="00594627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39E60D0A" w14:textId="77777777" w:rsidTr="00594627">
        <w:tc>
          <w:tcPr>
            <w:tcW w:w="3150" w:type="dxa"/>
          </w:tcPr>
          <w:p w14:paraId="3EEBCF03" w14:textId="77777777" w:rsidR="00594627" w:rsidRPr="00C063B1" w:rsidRDefault="00594627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7718C24" w14:textId="77777777" w:rsidR="00594627" w:rsidRPr="00C063B1" w:rsidRDefault="00594627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A2A0D" w14:textId="77777777" w:rsidR="00594627" w:rsidRPr="00C063B1" w:rsidRDefault="00594627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38CC20FF" w14:textId="77777777" w:rsidR="00594627" w:rsidRPr="00C063B1" w:rsidRDefault="00594627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A1A9C2C" w14:textId="77777777" w:rsidR="00594627" w:rsidRPr="00C063B1" w:rsidRDefault="00594627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4627" w:rsidRPr="00C74A75" w14:paraId="4F905CF4" w14:textId="77777777" w:rsidTr="00594627">
        <w:tc>
          <w:tcPr>
            <w:tcW w:w="3150" w:type="dxa"/>
          </w:tcPr>
          <w:p w14:paraId="4CBAE965" w14:textId="044F04A0" w:rsidR="00594627" w:rsidRPr="00C063B1" w:rsidRDefault="00594627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3998A773" w14:textId="77777777" w:rsidR="00594627" w:rsidRPr="00C063B1" w:rsidRDefault="00594627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5CC5DD" w14:textId="77777777" w:rsidR="00594627" w:rsidRPr="00C063B1" w:rsidRDefault="00594627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721F7604" w14:textId="77777777" w:rsidR="00594627" w:rsidRPr="00C063B1" w:rsidRDefault="00594627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BFF6347" w14:textId="77777777" w:rsidR="00594627" w:rsidRPr="00C063B1" w:rsidRDefault="00594627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908FD" w:rsidRPr="00C74A75" w14:paraId="6343C33E" w14:textId="77777777" w:rsidTr="00EE6993">
        <w:tc>
          <w:tcPr>
            <w:tcW w:w="3150" w:type="dxa"/>
          </w:tcPr>
          <w:p w14:paraId="05F2C085" w14:textId="609B9E91" w:rsidR="007908FD" w:rsidRPr="00C063B1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4CD06EFB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3E63A7" w14:textId="77777777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3B820105" w14:textId="77777777" w:rsidR="007908FD" w:rsidRPr="00C063B1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56DE055" w14:textId="77777777" w:rsidR="007908FD" w:rsidRPr="00C063B1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908FD" w:rsidRPr="00C74A75" w14:paraId="609F7F08" w14:textId="77777777" w:rsidTr="003D2266">
        <w:tc>
          <w:tcPr>
            <w:tcW w:w="3150" w:type="dxa"/>
            <w:hideMark/>
          </w:tcPr>
          <w:p w14:paraId="39A5FB5D" w14:textId="77777777" w:rsidR="007908FD" w:rsidRPr="00C063B1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2FA8F075" w14:textId="77777777" w:rsidR="007908FD" w:rsidRPr="00C063B1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1D91E4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  <w:p w14:paraId="2C72CC6B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4B18F0A0" w14:textId="77777777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35" w:type="dxa"/>
          </w:tcPr>
          <w:p w14:paraId="16D3F61B" w14:textId="77777777" w:rsidR="007908FD" w:rsidRPr="00C063B1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1.32 - 2.94</w:t>
            </w:r>
          </w:p>
        </w:tc>
        <w:tc>
          <w:tcPr>
            <w:tcW w:w="2425" w:type="dxa"/>
          </w:tcPr>
          <w:p w14:paraId="5C952454" w14:textId="77777777" w:rsidR="007908FD" w:rsidRPr="00C063B1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2566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7908FD" w:rsidRPr="00C74A75" w14:paraId="5B769A2A" w14:textId="77777777" w:rsidTr="003D2266">
        <w:tc>
          <w:tcPr>
            <w:tcW w:w="3150" w:type="dxa"/>
            <w:hideMark/>
          </w:tcPr>
          <w:p w14:paraId="61D951E9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69284915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4988AAFB" w14:textId="0818A244" w:rsidR="007908FD" w:rsidRPr="00FD7114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677</w:t>
            </w:r>
          </w:p>
        </w:tc>
        <w:tc>
          <w:tcPr>
            <w:tcW w:w="1535" w:type="dxa"/>
          </w:tcPr>
          <w:p w14:paraId="1B143ECB" w14:textId="77777777" w:rsidR="007908FD" w:rsidRPr="00FD7114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72B9C2E4" w14:textId="77777777" w:rsidR="007908FD" w:rsidRPr="00FD7114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7908FD" w:rsidRPr="00C74A75" w14:paraId="7E4BF5D8" w14:textId="77777777" w:rsidTr="003D2266">
        <w:tc>
          <w:tcPr>
            <w:tcW w:w="3150" w:type="dxa"/>
          </w:tcPr>
          <w:p w14:paraId="7005287A" w14:textId="77777777" w:rsidR="007908FD" w:rsidRPr="00FD7114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10EECDC1" w14:textId="77777777" w:rsidR="007908FD" w:rsidRPr="00FD7114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4581B4A" w14:textId="0318AB6C" w:rsidR="007908FD" w:rsidRPr="00FD7114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  <w:r w:rsidR="00697062" w:rsidRPr="00697062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535" w:type="dxa"/>
          </w:tcPr>
          <w:p w14:paraId="331BA5DF" w14:textId="77777777" w:rsidR="007908FD" w:rsidRPr="00FD7114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46B73A7F" w14:textId="77777777" w:rsidR="007908FD" w:rsidRPr="00FD7114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FD71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FD711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7908FD" w:rsidRPr="00C74A75" w14:paraId="65BE359F" w14:textId="77777777" w:rsidTr="003D2266">
        <w:trPr>
          <w:trHeight w:val="200"/>
        </w:trPr>
        <w:tc>
          <w:tcPr>
            <w:tcW w:w="3150" w:type="dxa"/>
          </w:tcPr>
          <w:p w14:paraId="43236C42" w14:textId="3FC9EC77" w:rsidR="007908FD" w:rsidRPr="00C063B1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0FD0581" w14:textId="77777777" w:rsidR="007908FD" w:rsidRPr="00C063B1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4BBB85EA" w14:textId="1BB97FB9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40D4450" w14:textId="63C1C6D7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535" w:type="dxa"/>
          </w:tcPr>
          <w:p w14:paraId="3C0296E4" w14:textId="17BB2F17" w:rsidR="007908FD" w:rsidRPr="00C063B1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3.00 - 4.26</w:t>
            </w:r>
          </w:p>
        </w:tc>
        <w:tc>
          <w:tcPr>
            <w:tcW w:w="2425" w:type="dxa"/>
          </w:tcPr>
          <w:p w14:paraId="4A637CF9" w14:textId="2C0027F4" w:rsidR="007908FD" w:rsidRPr="00241500" w:rsidRDefault="007908FD" w:rsidP="007908FD">
            <w:pPr>
              <w:pStyle w:val="BodyText"/>
              <w:tabs>
                <w:tab w:val="clear" w:pos="1871"/>
                <w:tab w:val="clear" w:pos="2580"/>
                <w:tab w:val="left" w:pos="1599"/>
                <w:tab w:val="left" w:pos="1869"/>
              </w:tabs>
              <w:spacing w:after="0"/>
              <w:ind w:right="-1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หุ้นกู้มีอายุ 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และ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10 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 และครบกำหนดไถ่ถอนใน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2568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2572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และปี 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2575</w:t>
            </w:r>
            <w:r w:rsidRPr="0024150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7908FD" w:rsidRPr="00C74A75" w14:paraId="19455448" w14:textId="77777777" w:rsidTr="003D2266">
        <w:tc>
          <w:tcPr>
            <w:tcW w:w="3150" w:type="dxa"/>
            <w:hideMark/>
          </w:tcPr>
          <w:p w14:paraId="4D1BF472" w14:textId="77777777" w:rsidR="007908FD" w:rsidRPr="00C063B1" w:rsidRDefault="007908FD" w:rsidP="007908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47D9188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044D943" w14:textId="013EEE9E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97062"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40335" w:rsidRPr="00A403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697062"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535" w:type="dxa"/>
          </w:tcPr>
          <w:p w14:paraId="0C4FA46D" w14:textId="77777777" w:rsidR="007908FD" w:rsidRPr="00C74A75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6663AF34" w14:textId="77777777" w:rsidR="007908FD" w:rsidRPr="00C74A75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908FD" w:rsidRPr="00C74A75" w14:paraId="06E6645C" w14:textId="77777777" w:rsidTr="003D2266">
        <w:tc>
          <w:tcPr>
            <w:tcW w:w="3150" w:type="dxa"/>
            <w:vAlign w:val="bottom"/>
          </w:tcPr>
          <w:p w14:paraId="13BF0156" w14:textId="77777777" w:rsidR="007908FD" w:rsidRPr="00C063B1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  <w:hideMark/>
          </w:tcPr>
          <w:p w14:paraId="21A2F60B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C5C783" w14:textId="4155FA93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40335" w:rsidRPr="00A40335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  <w:hideMark/>
          </w:tcPr>
          <w:p w14:paraId="558392F4" w14:textId="77777777" w:rsidR="007908FD" w:rsidRPr="00C74A75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bottom"/>
            <w:hideMark/>
          </w:tcPr>
          <w:p w14:paraId="33A9747B" w14:textId="77777777" w:rsidR="007908FD" w:rsidRPr="00C74A75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10"/>
                <w:sz w:val="30"/>
                <w:szCs w:val="30"/>
                <w:highlight w:val="yellow"/>
              </w:rPr>
            </w:pPr>
          </w:p>
        </w:tc>
      </w:tr>
      <w:tr w:rsidR="007908FD" w:rsidRPr="00C74A75" w14:paraId="54007CB5" w14:textId="77777777" w:rsidTr="003D2266">
        <w:tc>
          <w:tcPr>
            <w:tcW w:w="3150" w:type="dxa"/>
            <w:hideMark/>
          </w:tcPr>
          <w:p w14:paraId="4FA4D073" w14:textId="77777777" w:rsidR="007908FD" w:rsidRPr="00C063B1" w:rsidRDefault="007908FD" w:rsidP="007908F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00DD9A02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69E41D" w14:textId="7D80323D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A40335" w:rsidRPr="00A403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99</w:t>
            </w:r>
            <w:r w:rsidR="00697062"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5" w:type="dxa"/>
            <w:hideMark/>
          </w:tcPr>
          <w:p w14:paraId="09611EE1" w14:textId="77777777" w:rsidR="007908FD" w:rsidRPr="00C74A75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hideMark/>
          </w:tcPr>
          <w:p w14:paraId="6DEA63B8" w14:textId="77777777" w:rsidR="007908FD" w:rsidRPr="00C74A75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908FD" w:rsidRPr="00C74A75" w14:paraId="4C3EEAD5" w14:textId="77777777" w:rsidTr="003D2266">
        <w:tc>
          <w:tcPr>
            <w:tcW w:w="3150" w:type="dxa"/>
          </w:tcPr>
          <w:p w14:paraId="31BD1721" w14:textId="77777777" w:rsidR="007908FD" w:rsidRPr="00C063B1" w:rsidRDefault="007908FD" w:rsidP="007908FD">
            <w:pPr>
              <w:pStyle w:val="BodyText"/>
              <w:spacing w:after="0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C063B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C063B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3E2D0BA1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123F3A2" w14:textId="77777777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1535" w:type="dxa"/>
          </w:tcPr>
          <w:p w14:paraId="3B466704" w14:textId="77777777" w:rsidR="007908FD" w:rsidRPr="00C74A75" w:rsidRDefault="007908FD" w:rsidP="007908F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16EAE424" w14:textId="77777777" w:rsidR="007908FD" w:rsidRPr="00C74A75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908FD" w:rsidRPr="005D7C1A" w14:paraId="3D143E90" w14:textId="77777777" w:rsidTr="003D2266">
        <w:tc>
          <w:tcPr>
            <w:tcW w:w="3150" w:type="dxa"/>
            <w:hideMark/>
          </w:tcPr>
          <w:p w14:paraId="24C3B83C" w14:textId="77777777" w:rsidR="007908FD" w:rsidRPr="00C063B1" w:rsidRDefault="007908FD" w:rsidP="007908FD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037F9AE3" w14:textId="77777777" w:rsidR="007908FD" w:rsidRPr="00C063B1" w:rsidRDefault="007908FD" w:rsidP="007908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6595B6" w14:textId="67915070" w:rsidR="007908FD" w:rsidRPr="00C063B1" w:rsidRDefault="007908FD" w:rsidP="0079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A40335" w:rsidRPr="00A403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99</w:t>
            </w:r>
            <w:r w:rsidR="00697062" w:rsidRPr="006970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5" w:type="dxa"/>
            <w:hideMark/>
          </w:tcPr>
          <w:p w14:paraId="412D3724" w14:textId="77777777" w:rsidR="007908FD" w:rsidRPr="00C74A75" w:rsidRDefault="007908FD" w:rsidP="007908F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7EA9399D" w14:textId="77777777" w:rsidR="007908FD" w:rsidRPr="005D7C1A" w:rsidRDefault="007908FD" w:rsidP="0079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B0DDF9" w14:textId="667112C3" w:rsidR="00386E94" w:rsidRDefault="00386E94" w:rsidP="00386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2" w:name="_Hlk141184513"/>
    </w:p>
    <w:p w14:paraId="1AE9BC3A" w14:textId="13E6BA71" w:rsidR="00594627" w:rsidRDefault="00594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386E94" w:rsidRPr="005E7634" w14:paraId="056E4E52" w14:textId="77777777" w:rsidTr="003D2266">
        <w:trPr>
          <w:tblHeader/>
        </w:trPr>
        <w:tc>
          <w:tcPr>
            <w:tcW w:w="3156" w:type="dxa"/>
            <w:gridSpan w:val="2"/>
          </w:tcPr>
          <w:p w14:paraId="1BB39ADC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5448BC58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E94" w:rsidRPr="005E7634" w14:paraId="510DDA37" w14:textId="77777777" w:rsidTr="003D2266">
        <w:trPr>
          <w:tblHeader/>
        </w:trPr>
        <w:tc>
          <w:tcPr>
            <w:tcW w:w="3156" w:type="dxa"/>
            <w:gridSpan w:val="2"/>
          </w:tcPr>
          <w:p w14:paraId="73BF44CD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0BBF6257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482C4C71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667D64AA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738BB0E3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386E94" w:rsidRPr="005E7634" w14:paraId="27016C3C" w14:textId="77777777" w:rsidTr="003D2266">
        <w:trPr>
          <w:tblHeader/>
        </w:trPr>
        <w:tc>
          <w:tcPr>
            <w:tcW w:w="3156" w:type="dxa"/>
            <w:gridSpan w:val="2"/>
          </w:tcPr>
          <w:p w14:paraId="1B796399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AEEA27A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4FDBD725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3FD98274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166E7815" w14:textId="77777777" w:rsidR="00386E94" w:rsidRPr="007A3943" w:rsidRDefault="00386E94" w:rsidP="003D2266">
            <w:pPr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86E94" w:rsidRPr="005E7634" w14:paraId="1BE5A3BC" w14:textId="77777777" w:rsidTr="003D2266">
        <w:tc>
          <w:tcPr>
            <w:tcW w:w="3156" w:type="dxa"/>
            <w:gridSpan w:val="2"/>
          </w:tcPr>
          <w:p w14:paraId="7CA212E2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70BB672D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0722BF2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170CD3D5" w14:textId="77777777" w:rsidR="00386E94" w:rsidRPr="007A3943" w:rsidRDefault="00386E94" w:rsidP="003D2266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622761F3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386E94" w:rsidRPr="005E7634" w14:paraId="7A30AB67" w14:textId="77777777" w:rsidTr="003D2266">
        <w:tc>
          <w:tcPr>
            <w:tcW w:w="3150" w:type="dxa"/>
            <w:hideMark/>
          </w:tcPr>
          <w:p w14:paraId="53C731D2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BCF2CEB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75FAEEDC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36AA76AB" w14:textId="77777777" w:rsidR="00386E94" w:rsidRPr="007A3943" w:rsidRDefault="00386E94" w:rsidP="003D2266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49744A1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386E94" w:rsidRPr="005E7634" w14:paraId="5CBD5133" w14:textId="77777777" w:rsidTr="003D2266">
        <w:tc>
          <w:tcPr>
            <w:tcW w:w="3150" w:type="dxa"/>
          </w:tcPr>
          <w:p w14:paraId="382C833B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EB34F2B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5FF0EB34" w14:textId="7DF54AAD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10,</w:t>
            </w:r>
            <w:r w:rsidR="00BC0C93">
              <w:rPr>
                <w:rFonts w:asciiTheme="majorBidi" w:eastAsiaTheme="minorHAnsi" w:hAnsiTheme="majorBidi" w:cstheme="majorBidi"/>
                <w:sz w:val="30"/>
                <w:szCs w:val="30"/>
              </w:rPr>
              <w:t>403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  <w:hideMark/>
          </w:tcPr>
          <w:p w14:paraId="387C07C7" w14:textId="1001FF8E" w:rsidR="00386E94" w:rsidRPr="007A3943" w:rsidRDefault="00BC0C93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6</w:t>
            </w:r>
            <w:r w:rsidR="000531C2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14:paraId="094327A0" w14:textId="77777777" w:rsidR="00386E94" w:rsidRPr="007A3943" w:rsidRDefault="00386E94" w:rsidP="003D2266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7053DFCB" w14:textId="414E90A3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F545BF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ภายในระยะเวลา </w:t>
            </w:r>
            <w:r w:rsidR="00BC0C93">
              <w:rPr>
                <w:rFonts w:asciiTheme="majorBidi" w:eastAsiaTheme="minorHAnsi" w:hAnsiTheme="majorBidi"/>
                <w:sz w:val="30"/>
                <w:szCs w:val="30"/>
              </w:rPr>
              <w:t>8</w:t>
            </w:r>
            <w:r w:rsidRPr="00F545BF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เดือน ตั้งแต่เดือนกันยายน </w:t>
            </w:r>
            <w:r w:rsidR="00BC0C93">
              <w:rPr>
                <w:rFonts w:asciiTheme="majorBidi" w:eastAsiaTheme="minorHAnsi" w:hAnsiTheme="majorBidi"/>
                <w:sz w:val="30"/>
                <w:szCs w:val="30"/>
              </w:rPr>
              <w:t xml:space="preserve">2566 </w:t>
            </w:r>
            <w:r w:rsidRPr="00F545BF">
              <w:rPr>
                <w:rFonts w:asciiTheme="majorBidi" w:eastAsiaTheme="minorHAnsi" w:hAnsiTheme="majorBidi"/>
                <w:sz w:val="30"/>
                <w:szCs w:val="30"/>
                <w:cs/>
              </w:rPr>
              <w:t>ถึงเดือน</w:t>
            </w:r>
            <w:r w:rsidR="00BC0C93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กุมภาพันธ์</w:t>
            </w:r>
            <w:r w:rsidRPr="00F545BF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="00697062" w:rsidRPr="00697062">
              <w:rPr>
                <w:rFonts w:asciiTheme="majorBidi" w:eastAsiaTheme="minorHAnsi" w:hAnsiTheme="majorBidi"/>
                <w:sz w:val="30"/>
                <w:szCs w:val="30"/>
              </w:rPr>
              <w:t>25</w:t>
            </w:r>
            <w:r w:rsidR="00A40335" w:rsidRPr="00A40335">
              <w:rPr>
                <w:rFonts w:asciiTheme="majorBidi" w:eastAsiaTheme="minorHAnsi" w:hAnsiTheme="majorBidi"/>
                <w:sz w:val="30"/>
                <w:szCs w:val="30"/>
              </w:rPr>
              <w:t>6</w:t>
            </w:r>
            <w:r w:rsidR="00BC0C93">
              <w:rPr>
                <w:rFonts w:asciiTheme="majorBidi" w:eastAsiaTheme="minorHAnsi" w:hAnsiTheme="majorBidi"/>
                <w:sz w:val="30"/>
                <w:szCs w:val="30"/>
              </w:rPr>
              <w:t>7</w:t>
            </w:r>
            <w:r w:rsidRPr="00F545BF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="003D726D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และกำหนดจ่ายชำระคืนเมื่อทวงถาม</w:t>
            </w:r>
          </w:p>
        </w:tc>
      </w:tr>
      <w:tr w:rsidR="00386E94" w:rsidRPr="00BC0C93" w14:paraId="1E55D68C" w14:textId="77777777" w:rsidTr="003D2266">
        <w:tc>
          <w:tcPr>
            <w:tcW w:w="3150" w:type="dxa"/>
          </w:tcPr>
          <w:p w14:paraId="65E10570" w14:textId="77777777" w:rsidR="00386E94" w:rsidRPr="00BC0C9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2"/>
          </w:tcPr>
          <w:p w14:paraId="049A99D2" w14:textId="77777777" w:rsidR="00386E94" w:rsidRPr="00BC0C9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14:paraId="3A0BB1A1" w14:textId="77777777" w:rsidR="00386E94" w:rsidRPr="00BC0C93" w:rsidRDefault="00386E94" w:rsidP="003D2266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gridSpan w:val="2"/>
          </w:tcPr>
          <w:p w14:paraId="6DAA4AFF" w14:textId="77777777" w:rsidR="00386E94" w:rsidRPr="00BC0C93" w:rsidRDefault="00386E94" w:rsidP="003D2266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2340" w:type="dxa"/>
            <w:gridSpan w:val="2"/>
          </w:tcPr>
          <w:p w14:paraId="390C0CDA" w14:textId="77777777" w:rsidR="00386E94" w:rsidRPr="00BC0C9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  <w:tr w:rsidR="00386E94" w:rsidRPr="005E7634" w14:paraId="2F613C80" w14:textId="77777777" w:rsidTr="003D2266">
        <w:tc>
          <w:tcPr>
            <w:tcW w:w="3150" w:type="dxa"/>
          </w:tcPr>
          <w:p w14:paraId="5E147A0C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529AF93F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E58CC64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FA5DE63" w14:textId="77777777" w:rsidR="00386E94" w:rsidRPr="007A3943" w:rsidRDefault="00386E94" w:rsidP="003D2266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9514F70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386E94" w:rsidRPr="005E7634" w14:paraId="2C6F32C6" w14:textId="77777777" w:rsidTr="003D2266">
        <w:tc>
          <w:tcPr>
            <w:tcW w:w="3156" w:type="dxa"/>
            <w:gridSpan w:val="2"/>
            <w:shd w:val="clear" w:color="auto" w:fill="auto"/>
            <w:hideMark/>
          </w:tcPr>
          <w:p w14:paraId="405AD8E9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403763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99BB83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left="-108" w:right="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6EBB75D1" w14:textId="77777777" w:rsidR="00386E94" w:rsidRPr="007A3943" w:rsidRDefault="00386E94" w:rsidP="003D2266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28A3BBFA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386E94" w:rsidRPr="005E7634" w14:paraId="4AAD5E7F" w14:textId="77777777" w:rsidTr="003D2266">
        <w:tc>
          <w:tcPr>
            <w:tcW w:w="3156" w:type="dxa"/>
            <w:gridSpan w:val="2"/>
            <w:shd w:val="clear" w:color="auto" w:fill="auto"/>
            <w:hideMark/>
          </w:tcPr>
          <w:p w14:paraId="40FB9E50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0FF52860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21,500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B1A9F06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21,500</w:t>
            </w:r>
          </w:p>
          <w:p w14:paraId="57539334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hideMark/>
          </w:tcPr>
          <w:p w14:paraId="3C430C8E" w14:textId="02CCA717" w:rsidR="00386E94" w:rsidRPr="00594627" w:rsidRDefault="00386E94" w:rsidP="00594627">
            <w:pPr>
              <w:tabs>
                <w:tab w:val="clear" w:pos="227"/>
                <w:tab w:val="clear" w:pos="680"/>
                <w:tab w:val="left" w:pos="252"/>
              </w:tabs>
              <w:ind w:left="-211" w:right="-192" w:hanging="121"/>
              <w:jc w:val="center"/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</w:pPr>
            <w:r w:rsidRPr="00594627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อัตราร้อยละคงที่</w:t>
            </w:r>
            <w:r w:rsidR="00594627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br/>
            </w:r>
            <w:r w:rsidRPr="00594627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และ</w:t>
            </w:r>
            <w:r w:rsidRPr="00594627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THOR </w:t>
            </w:r>
            <w:r w:rsidRPr="00594627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329" w:type="dxa"/>
            <w:shd w:val="clear" w:color="auto" w:fill="auto"/>
            <w:hideMark/>
          </w:tcPr>
          <w:p w14:paraId="7345752E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8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ภายในเดือนมีนาคม และ มิถุนายน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</w:tr>
      <w:tr w:rsidR="00386E94" w:rsidRPr="005E7634" w14:paraId="1FFDB70D" w14:textId="77777777" w:rsidTr="003D2266">
        <w:tc>
          <w:tcPr>
            <w:tcW w:w="3156" w:type="dxa"/>
            <w:gridSpan w:val="2"/>
            <w:shd w:val="clear" w:color="auto" w:fill="auto"/>
            <w:vAlign w:val="bottom"/>
          </w:tcPr>
          <w:p w14:paraId="780F007B" w14:textId="77777777" w:rsidR="00386E94" w:rsidRPr="007A3943" w:rsidRDefault="00386E94" w:rsidP="003D2266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292606C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053E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0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6DF81F05" w14:textId="77777777" w:rsidR="00386E94" w:rsidRPr="007A3943" w:rsidRDefault="00386E94" w:rsidP="003D2266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  <w:shd w:val="clear" w:color="auto" w:fill="auto"/>
          </w:tcPr>
          <w:p w14:paraId="62CAFAA0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386E94" w:rsidRPr="005E7634" w14:paraId="0E41F075" w14:textId="77777777" w:rsidTr="00241500">
        <w:tc>
          <w:tcPr>
            <w:tcW w:w="3156" w:type="dxa"/>
            <w:gridSpan w:val="2"/>
            <w:shd w:val="clear" w:color="auto" w:fill="auto"/>
          </w:tcPr>
          <w:p w14:paraId="636428EA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48285E2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56DFA7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21,4</w:t>
            </w: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15CEFE7C" w14:textId="77777777" w:rsidR="00386E94" w:rsidRPr="007A3943" w:rsidRDefault="00386E94" w:rsidP="003D2266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  <w:shd w:val="clear" w:color="auto" w:fill="auto"/>
          </w:tcPr>
          <w:p w14:paraId="4105956B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386E94" w:rsidRPr="005E7634" w14:paraId="19081D11" w14:textId="77777777" w:rsidTr="00241500">
        <w:tc>
          <w:tcPr>
            <w:tcW w:w="3156" w:type="dxa"/>
            <w:gridSpan w:val="2"/>
            <w:shd w:val="clear" w:color="auto" w:fill="auto"/>
          </w:tcPr>
          <w:p w14:paraId="12B27007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pacing w:val="-10"/>
                <w:sz w:val="30"/>
                <w:szCs w:val="30"/>
                <w:cs/>
              </w:rPr>
              <w:t>หัก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pacing w:val="-10"/>
                <w:sz w:val="30"/>
                <w:szCs w:val="30"/>
              </w:rPr>
              <w:t xml:space="preserve">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8086DF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2FA0A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21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49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0DFF5A75" w14:textId="77777777" w:rsidR="00386E94" w:rsidRPr="007A3943" w:rsidRDefault="00386E94" w:rsidP="003D2266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  <w:shd w:val="clear" w:color="auto" w:fill="auto"/>
          </w:tcPr>
          <w:p w14:paraId="183DE1B2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386E94" w:rsidRPr="005E7634" w14:paraId="7C30CA7E" w14:textId="77777777" w:rsidTr="00241500">
        <w:tc>
          <w:tcPr>
            <w:tcW w:w="3156" w:type="dxa"/>
            <w:gridSpan w:val="2"/>
            <w:shd w:val="clear" w:color="auto" w:fill="auto"/>
          </w:tcPr>
          <w:p w14:paraId="674FDFE1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E4C983F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99D19" w14:textId="77777777" w:rsidR="00386E94" w:rsidRPr="007A3943" w:rsidRDefault="00386E94" w:rsidP="00A7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638CBDCB" w14:textId="77777777" w:rsidR="00386E94" w:rsidRPr="007A3943" w:rsidRDefault="00386E94" w:rsidP="003D2266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  <w:shd w:val="clear" w:color="auto" w:fill="auto"/>
          </w:tcPr>
          <w:p w14:paraId="2959FC4C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386E94" w:rsidRPr="00BC0C93" w14:paraId="69BB409A" w14:textId="77777777" w:rsidTr="003D2266">
        <w:tc>
          <w:tcPr>
            <w:tcW w:w="3156" w:type="dxa"/>
            <w:gridSpan w:val="2"/>
          </w:tcPr>
          <w:p w14:paraId="76D550A3" w14:textId="77777777" w:rsidR="00386E94" w:rsidRPr="00BC0C9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708369A2" w14:textId="77777777" w:rsidR="00386E94" w:rsidRPr="00BC0C9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7C7865C2" w14:textId="77777777" w:rsidR="00386E94" w:rsidRPr="00BC0C9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5" w:type="dxa"/>
            <w:gridSpan w:val="2"/>
          </w:tcPr>
          <w:p w14:paraId="31E4B1B3" w14:textId="77777777" w:rsidR="00386E94" w:rsidRPr="00BC0C93" w:rsidRDefault="00386E94" w:rsidP="003D2266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29" w:type="dxa"/>
          </w:tcPr>
          <w:p w14:paraId="2D81DAFF" w14:textId="77777777" w:rsidR="00386E94" w:rsidRPr="00BC0C9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386E94" w:rsidRPr="005E7634" w14:paraId="617AE24C" w14:textId="77777777" w:rsidTr="003D2266">
        <w:tc>
          <w:tcPr>
            <w:tcW w:w="3156" w:type="dxa"/>
            <w:gridSpan w:val="2"/>
            <w:hideMark/>
          </w:tcPr>
          <w:p w14:paraId="4FAA373A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50157965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2DF02E9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207FA214" w14:textId="77777777" w:rsidR="00386E94" w:rsidRPr="007A3943" w:rsidRDefault="00386E94" w:rsidP="003D2266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5B798F4A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386E94" w:rsidRPr="005E7634" w14:paraId="221E73E2" w14:textId="77777777" w:rsidTr="003D2266">
        <w:tc>
          <w:tcPr>
            <w:tcW w:w="3156" w:type="dxa"/>
            <w:gridSpan w:val="2"/>
          </w:tcPr>
          <w:p w14:paraId="42486456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6E3E1234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54F7ABCC" w14:textId="42A4D767" w:rsidR="00386E94" w:rsidRPr="007A3943" w:rsidRDefault="00386E94" w:rsidP="00A54BAC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8,000</w:t>
            </w:r>
            <w:r w:rsidR="00A54BAC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hideMark/>
          </w:tcPr>
          <w:p w14:paraId="3C868BEC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35" w:type="dxa"/>
            <w:gridSpan w:val="2"/>
            <w:hideMark/>
          </w:tcPr>
          <w:p w14:paraId="10B2BC45" w14:textId="77777777" w:rsidR="00386E94" w:rsidRPr="007A3943" w:rsidRDefault="00386E94" w:rsidP="003D2266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1.32 - 2.94</w:t>
            </w:r>
          </w:p>
        </w:tc>
        <w:tc>
          <w:tcPr>
            <w:tcW w:w="2329" w:type="dxa"/>
            <w:hideMark/>
          </w:tcPr>
          <w:p w14:paraId="33ED6D3F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3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5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ปี และ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 15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2566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2568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</w:p>
          <w:p w14:paraId="3684DCFC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  <w:cs/>
              </w:rPr>
              <w:t xml:space="preserve">ปี </w:t>
            </w: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  <w:t>2573</w:t>
            </w: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  <w:cs/>
              </w:rPr>
              <w:t xml:space="preserve"> และปี </w:t>
            </w: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  <w:t xml:space="preserve">2578 </w:t>
            </w: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  <w:cs/>
              </w:rPr>
              <w:t>ตามลำดับ</w:t>
            </w:r>
          </w:p>
        </w:tc>
      </w:tr>
      <w:tr w:rsidR="00386E94" w:rsidRPr="005E7634" w14:paraId="06E0E07B" w14:textId="77777777" w:rsidTr="003D2266">
        <w:tc>
          <w:tcPr>
            <w:tcW w:w="3156" w:type="dxa"/>
            <w:gridSpan w:val="2"/>
            <w:vAlign w:val="bottom"/>
            <w:hideMark/>
          </w:tcPr>
          <w:p w14:paraId="055071C2" w14:textId="77777777" w:rsidR="00386E94" w:rsidRPr="007A3943" w:rsidRDefault="00386E94" w:rsidP="003D2266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7A28CBFB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65858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535" w:type="dxa"/>
            <w:gridSpan w:val="2"/>
            <w:vAlign w:val="bottom"/>
          </w:tcPr>
          <w:p w14:paraId="7C17DAB1" w14:textId="77777777" w:rsidR="00386E94" w:rsidRPr="007A3943" w:rsidRDefault="00386E94" w:rsidP="003D2266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3A2DB761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386E94" w:rsidRPr="005E7634" w14:paraId="42814D58" w14:textId="77777777" w:rsidTr="003D2266">
        <w:tc>
          <w:tcPr>
            <w:tcW w:w="3156" w:type="dxa"/>
            <w:gridSpan w:val="2"/>
            <w:hideMark/>
          </w:tcPr>
          <w:p w14:paraId="7C1072CC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1E10EB15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0A17388F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7,992</w:t>
            </w:r>
          </w:p>
        </w:tc>
        <w:tc>
          <w:tcPr>
            <w:tcW w:w="1535" w:type="dxa"/>
            <w:gridSpan w:val="2"/>
          </w:tcPr>
          <w:p w14:paraId="37E174B5" w14:textId="77777777" w:rsidR="00386E94" w:rsidRPr="007A3943" w:rsidRDefault="00386E94" w:rsidP="003D2266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5F47046A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6E94" w:rsidRPr="005E7634" w14:paraId="2A9AF6C1" w14:textId="77777777" w:rsidTr="003D2266">
        <w:tc>
          <w:tcPr>
            <w:tcW w:w="3156" w:type="dxa"/>
            <w:gridSpan w:val="2"/>
          </w:tcPr>
          <w:p w14:paraId="758105F4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pacing w:val="-10"/>
                <w:sz w:val="30"/>
                <w:szCs w:val="30"/>
                <w:cs/>
              </w:rPr>
              <w:t>หัก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pacing w:val="-10"/>
                <w:sz w:val="30"/>
                <w:szCs w:val="30"/>
              </w:rPr>
              <w:t xml:space="preserve">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14:paraId="71CE4B70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30F3D0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1535" w:type="dxa"/>
            <w:gridSpan w:val="2"/>
          </w:tcPr>
          <w:p w14:paraId="7B062A3B" w14:textId="77777777" w:rsidR="00386E94" w:rsidRPr="007A3943" w:rsidRDefault="00386E94" w:rsidP="003D2266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368F1810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6E94" w:rsidRPr="005D7C1A" w14:paraId="36F6E5B4" w14:textId="77777777" w:rsidTr="003D2266">
        <w:tc>
          <w:tcPr>
            <w:tcW w:w="3156" w:type="dxa"/>
            <w:gridSpan w:val="2"/>
          </w:tcPr>
          <w:p w14:paraId="15F914E5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0FA3534F" w14:textId="77777777" w:rsidR="00386E94" w:rsidRPr="007A3943" w:rsidRDefault="00386E94" w:rsidP="003D226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FC76F" w14:textId="77777777" w:rsidR="00386E94" w:rsidRPr="007A3943" w:rsidRDefault="00386E94" w:rsidP="003D2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6,992</w:t>
            </w:r>
          </w:p>
        </w:tc>
        <w:tc>
          <w:tcPr>
            <w:tcW w:w="1535" w:type="dxa"/>
            <w:gridSpan w:val="2"/>
          </w:tcPr>
          <w:p w14:paraId="6352969C" w14:textId="77777777" w:rsidR="00386E94" w:rsidRPr="007A3943" w:rsidRDefault="00386E94" w:rsidP="003D2266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7268BBBB" w14:textId="77777777" w:rsidR="00386E94" w:rsidRPr="007A3943" w:rsidRDefault="00386E94" w:rsidP="003D2266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bookmarkEnd w:id="2"/>
    <w:p w14:paraId="439633C1" w14:textId="2522384A" w:rsidR="00D5289A" w:rsidRPr="0082412F" w:rsidRDefault="00D5289A" w:rsidP="00D5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834CA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8834CA">
        <w:rPr>
          <w:rFonts w:ascii="Angsana New" w:hAnsi="Angsana New"/>
          <w:sz w:val="30"/>
          <w:szCs w:val="30"/>
        </w:rPr>
        <w:t>3</w:t>
      </w:r>
      <w:r w:rsidR="00EC4B0A">
        <w:rPr>
          <w:rFonts w:ascii="Angsana New" w:hAnsi="Angsana New"/>
          <w:sz w:val="30"/>
          <w:szCs w:val="30"/>
        </w:rPr>
        <w:t>0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EC4B0A">
        <w:rPr>
          <w:rFonts w:ascii="Angsana New" w:hAnsi="Angsana New" w:hint="cs"/>
          <w:sz w:val="30"/>
          <w:szCs w:val="30"/>
          <w:cs/>
        </w:rPr>
        <w:t>มิถุนายน</w:t>
      </w:r>
      <w:r w:rsidRPr="008834CA">
        <w:rPr>
          <w:rFonts w:ascii="Angsana New" w:hAnsi="Angsana New" w:hint="cs"/>
          <w:sz w:val="30"/>
          <w:szCs w:val="30"/>
          <w:cs/>
        </w:rPr>
        <w:t xml:space="preserve"> </w:t>
      </w:r>
      <w:r w:rsidRPr="0009114C">
        <w:rPr>
          <w:rFonts w:ascii="Angsana New" w:hAnsi="Angsana New" w:hint="cs"/>
          <w:sz w:val="30"/>
          <w:szCs w:val="30"/>
        </w:rPr>
        <w:t>256</w:t>
      </w:r>
      <w:r w:rsidRPr="0009114C">
        <w:rPr>
          <w:rFonts w:ascii="Angsana New" w:hAnsi="Angsana New"/>
          <w:sz w:val="30"/>
          <w:szCs w:val="30"/>
        </w:rPr>
        <w:t>6</w:t>
      </w:r>
      <w:r w:rsidRPr="0009114C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="00CA081F" w:rsidRPr="0009114C">
        <w:rPr>
          <w:rFonts w:ascii="Angsana New" w:hAnsi="Angsana New" w:hint="cs"/>
          <w:sz w:val="30"/>
          <w:szCs w:val="30"/>
          <w:lang w:val="en-GB"/>
        </w:rPr>
        <w:t>31</w:t>
      </w:r>
      <w:r w:rsidRPr="0009114C">
        <w:rPr>
          <w:rFonts w:ascii="Angsana New" w:hAnsi="Angsana New"/>
          <w:sz w:val="30"/>
          <w:szCs w:val="30"/>
        </w:rPr>
        <w:t>,</w:t>
      </w:r>
      <w:r w:rsidR="00A40335" w:rsidRPr="0009114C">
        <w:rPr>
          <w:rFonts w:ascii="Angsana New" w:hAnsi="Angsana New" w:hint="cs"/>
          <w:sz w:val="30"/>
          <w:szCs w:val="30"/>
        </w:rPr>
        <w:t>07</w:t>
      </w:r>
      <w:r w:rsidR="00697062" w:rsidRPr="0009114C">
        <w:rPr>
          <w:rFonts w:ascii="Angsana New" w:hAnsi="Angsana New" w:hint="cs"/>
          <w:sz w:val="30"/>
          <w:szCs w:val="30"/>
        </w:rPr>
        <w:t>4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ล้านบาท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/>
          <w:sz w:val="30"/>
          <w:szCs w:val="30"/>
        </w:rPr>
        <w:br/>
      </w:r>
      <w:r w:rsidR="00697062" w:rsidRPr="0009114C">
        <w:rPr>
          <w:rFonts w:ascii="Angsana New" w:hAnsi="Angsana New" w:hint="cs"/>
          <w:sz w:val="30"/>
          <w:szCs w:val="30"/>
        </w:rPr>
        <w:t>11</w:t>
      </w:r>
      <w:r w:rsidR="00A40335" w:rsidRPr="0009114C">
        <w:rPr>
          <w:rFonts w:ascii="Angsana New" w:hAnsi="Angsana New" w:hint="cs"/>
          <w:sz w:val="30"/>
          <w:szCs w:val="30"/>
        </w:rPr>
        <w:t>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09114C">
        <w:rPr>
          <w:rFonts w:ascii="Angsana New" w:hAnsi="Angsana New"/>
          <w:sz w:val="30"/>
          <w:szCs w:val="30"/>
        </w:rPr>
        <w:t xml:space="preserve"> 1</w:t>
      </w:r>
      <w:r w:rsidR="00697062" w:rsidRPr="0009114C">
        <w:rPr>
          <w:rFonts w:ascii="Angsana New" w:hAnsi="Angsana New" w:hint="cs"/>
          <w:sz w:val="30"/>
          <w:szCs w:val="30"/>
        </w:rPr>
        <w:t>1</w:t>
      </w:r>
      <w:r w:rsidR="00A40335" w:rsidRPr="0009114C">
        <w:rPr>
          <w:rFonts w:ascii="Angsana New" w:hAnsi="Angsana New" w:hint="cs"/>
          <w:sz w:val="30"/>
          <w:szCs w:val="30"/>
        </w:rPr>
        <w:t>0</w:t>
      </w:r>
      <w:r w:rsidRPr="0009114C">
        <w:rPr>
          <w:rFonts w:ascii="Angsana New" w:hAnsi="Angsana New"/>
          <w:sz w:val="30"/>
          <w:szCs w:val="30"/>
        </w:rPr>
        <w:t>.</w:t>
      </w:r>
      <w:r w:rsidR="00697062" w:rsidRPr="0009114C">
        <w:rPr>
          <w:rFonts w:ascii="Angsana New" w:hAnsi="Angsana New" w:hint="cs"/>
          <w:sz w:val="30"/>
          <w:szCs w:val="30"/>
        </w:rPr>
        <w:t>4</w:t>
      </w:r>
      <w:r w:rsidR="00A40335" w:rsidRPr="0009114C">
        <w:rPr>
          <w:rFonts w:ascii="Angsana New" w:hAnsi="Angsana New" w:hint="cs"/>
          <w:sz w:val="30"/>
          <w:szCs w:val="30"/>
        </w:rPr>
        <w:t>0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9114C">
        <w:rPr>
          <w:rFonts w:ascii="Angsana New" w:hAnsi="Angsana New"/>
          <w:i/>
          <w:iCs/>
          <w:sz w:val="30"/>
          <w:szCs w:val="30"/>
        </w:rPr>
        <w:t xml:space="preserve">2565: 32,212 </w:t>
      </w:r>
      <w:r w:rsidRPr="0009114C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9114C">
        <w:rPr>
          <w:rFonts w:ascii="Angsana New" w:hAnsi="Angsana New"/>
          <w:i/>
          <w:iCs/>
          <w:sz w:val="30"/>
          <w:szCs w:val="30"/>
        </w:rPr>
        <w:t xml:space="preserve"> 180 </w:t>
      </w:r>
      <w:r w:rsidRPr="0009114C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Pr="0009114C">
        <w:rPr>
          <w:rFonts w:ascii="Angsana New" w:hAnsi="Angsana New"/>
          <w:i/>
          <w:iCs/>
          <w:sz w:val="30"/>
          <w:szCs w:val="30"/>
        </w:rPr>
        <w:t>1</w:t>
      </w:r>
      <w:r w:rsidR="00CA081F" w:rsidRPr="0009114C">
        <w:rPr>
          <w:rFonts w:ascii="Angsana New" w:hAnsi="Angsana New" w:hint="cs"/>
          <w:i/>
          <w:iCs/>
          <w:sz w:val="30"/>
          <w:szCs w:val="30"/>
          <w:lang w:val="en-GB"/>
        </w:rPr>
        <w:t>14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CA081F" w:rsidRPr="0009114C">
        <w:rPr>
          <w:rFonts w:ascii="Angsana New" w:hAnsi="Angsana New" w:hint="cs"/>
          <w:i/>
          <w:iCs/>
          <w:sz w:val="30"/>
          <w:szCs w:val="30"/>
          <w:lang w:val="en-GB"/>
        </w:rPr>
        <w:t>43</w:t>
      </w:r>
      <w:r w:rsidRPr="0009114C">
        <w:rPr>
          <w:rFonts w:ascii="Angsana New" w:hAnsi="Angsana New"/>
          <w:i/>
          <w:iCs/>
          <w:sz w:val="30"/>
          <w:szCs w:val="30"/>
        </w:rPr>
        <w:t xml:space="preserve"> </w:t>
      </w:r>
      <w:r w:rsidRPr="0009114C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744C5EB5" w14:textId="77777777" w:rsidR="00D5289A" w:rsidRPr="00A54BAC" w:rsidRDefault="00D5289A" w:rsidP="00D5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0DA3FAA" w14:textId="77777777" w:rsidR="00D5289A" w:rsidRDefault="00D5289A" w:rsidP="00D5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6403D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สัญญาเงินกู้ยืมระยะยาวจากสถาบันการเงินทุกสัญญา และสัญญาหุ้นกู้</w:t>
      </w:r>
      <w:r w:rsidRPr="0056403D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Pr="005640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6403D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จำกัด</w:t>
      </w:r>
    </w:p>
    <w:p w14:paraId="7A1781F1" w14:textId="77777777" w:rsidR="0009114C" w:rsidRPr="00594627" w:rsidRDefault="00091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64EC290E" w14:textId="08FE3D2A" w:rsidR="0016555B" w:rsidRPr="00CB07DC" w:rsidRDefault="006B206E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A54BAC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A32231E" w14:textId="694528B1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492DC5" w:rsidRPr="00492DC5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A54BAC" w:rsidRDefault="00381513" w:rsidP="00F6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  <w:tab w:val="left" w:pos="35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1F32CD" w14:textId="41106E55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25ECEB72" w14:textId="62FEB2BA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2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0D112964" w14:textId="3A432253" w:rsidR="00381513" w:rsidRPr="0082412F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3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66DA4E9" w14:textId="63C141B5" w:rsidR="00E52C82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587FA9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9B64B6" w:rsidRPr="00587FA9">
        <w:rPr>
          <w:rFonts w:ascii="Angsana New" w:hAnsi="Angsana New" w:hint="cs"/>
          <w:sz w:val="30"/>
          <w:szCs w:val="30"/>
          <w:cs/>
        </w:rPr>
        <w:t>เกี่ยวเนื่องและสาธารณูปโภค</w:t>
      </w:r>
    </w:p>
    <w:p w14:paraId="4CBC1480" w14:textId="77777777" w:rsidR="00C51AB3" w:rsidRDefault="00C51AB3" w:rsidP="00C51AB3">
      <w:pPr>
        <w:rPr>
          <w:rFonts w:ascii="Angsana New" w:hAnsi="Angsana New"/>
          <w:sz w:val="30"/>
          <w:szCs w:val="30"/>
        </w:rPr>
      </w:pPr>
    </w:p>
    <w:p w14:paraId="5AB69B21" w14:textId="77777777" w:rsidR="008B4AB6" w:rsidRDefault="008B4AB6" w:rsidP="00C51AB3">
      <w:pPr>
        <w:rPr>
          <w:rFonts w:ascii="Angsana New" w:hAnsi="Angsana New"/>
          <w:sz w:val="30"/>
          <w:szCs w:val="30"/>
        </w:rPr>
      </w:pPr>
    </w:p>
    <w:p w14:paraId="05736F39" w14:textId="3B9EEB53" w:rsidR="008B4AB6" w:rsidRPr="0082412F" w:rsidRDefault="008B4AB6" w:rsidP="00C51AB3">
      <w:pPr>
        <w:rPr>
          <w:rFonts w:ascii="Angsana New" w:hAnsi="Angsana New"/>
          <w:sz w:val="30"/>
          <w:szCs w:val="30"/>
        </w:rPr>
        <w:sectPr w:rsidR="008B4AB6" w:rsidRPr="0082412F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64800AF2" w14:textId="77777777" w:rsidR="00AA432E" w:rsidRPr="0082412F" w:rsidRDefault="00AA432E" w:rsidP="00A8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360" w:firstLine="36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412F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18" w:tblpY="313"/>
        <w:tblW w:w="156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990"/>
        <w:gridCol w:w="239"/>
        <w:gridCol w:w="1021"/>
        <w:gridCol w:w="243"/>
        <w:gridCol w:w="927"/>
        <w:gridCol w:w="236"/>
        <w:gridCol w:w="1024"/>
        <w:gridCol w:w="270"/>
        <w:gridCol w:w="990"/>
        <w:gridCol w:w="270"/>
        <w:gridCol w:w="990"/>
        <w:gridCol w:w="270"/>
        <w:gridCol w:w="1080"/>
        <w:gridCol w:w="276"/>
        <w:gridCol w:w="1074"/>
        <w:gridCol w:w="276"/>
        <w:gridCol w:w="984"/>
        <w:gridCol w:w="270"/>
        <w:gridCol w:w="1078"/>
      </w:tblGrid>
      <w:tr w:rsidR="00AA432E" w:rsidRPr="00B165D6" w14:paraId="57AD3B4A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0C8BF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1144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432E" w:rsidRPr="00B165D6" w14:paraId="6B9B0EBC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85AB4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768B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9374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A4A0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8602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EC8B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0D9670A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BC9B" w14:textId="77777777" w:rsidR="00AA432E" w:rsidRPr="00236AEC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5535" w14:textId="77777777" w:rsidR="00AA432E" w:rsidRPr="00236AEC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B65C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B4AC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432E" w:rsidRPr="00B165D6" w14:paraId="58DB6D5D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143D9" w14:textId="5650CFF6" w:rsidR="00AA432E" w:rsidRPr="0082412F" w:rsidRDefault="00AA432E" w:rsidP="00EC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EC4B0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หก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Pr="001A3A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EC4B0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C4B0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B7EA" w14:textId="357007C9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9547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95A4" w14:textId="3E8C372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88E0B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1130" w14:textId="3E6FF9DC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4C70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0AAE" w14:textId="3EBFD916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6C35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92A88" w14:textId="572402ED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9839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7D14" w14:textId="2B8BFE9D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2EDA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18B7" w14:textId="0F9B1511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152C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1A04" w14:textId="1CF7FC39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EDEA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D10C" w14:textId="2AC4056E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8530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5561" w14:textId="53AEB34D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A432E" w:rsidRPr="00B165D6" w14:paraId="61EEA3A5" w14:textId="77777777" w:rsidTr="00A843CB">
        <w:trPr>
          <w:trHeight w:val="7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5DD3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F6E14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B50AD" w:rsidRPr="00B165D6" w14:paraId="32657B0D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8DB7E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2F7D" w14:textId="075D4417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19,947,640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A986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4EBA" w14:textId="52A05D28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EF43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D84D" w14:textId="6B6EF946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B84B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098A" w14:textId="185059CC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A303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868E" w14:textId="681D4C84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4,942,760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5AE9B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52EA" w14:textId="678D7686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B659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D37EC" w14:textId="1D049B56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0612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8FE6" w14:textId="15ADB52A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21BD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342D" w14:textId="0CFC2737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24,890,400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82B5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23DC" w14:textId="4F35161E" w:rsidR="00FB50AD" w:rsidRPr="0082412F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803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FB50AD" w:rsidRPr="00B165D6" w14:paraId="398DD023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6A2D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32FC" w14:textId="159920A6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619,688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EA74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361D" w14:textId="6D22BA65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822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C570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176E" w14:textId="1B5DF389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A436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8FE0" w14:textId="5D91B0FD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13933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358B" w14:textId="7E15DEF4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622,22</w:t>
            </w:r>
            <w:r w:rsidR="00046DD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CB13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4683" w14:textId="3908D0A4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628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C251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7624" w14:textId="54C7EE09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1F51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30E7" w14:textId="440BD9F5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FCE4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6AAE" w14:textId="6553ABC8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1,241,91</w:t>
            </w:r>
            <w:r w:rsidR="00046DD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3635D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AB91" w14:textId="429E69EB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451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292</w:t>
            </w:r>
          </w:p>
        </w:tc>
      </w:tr>
      <w:tr w:rsidR="00FB50AD" w:rsidRPr="00B165D6" w14:paraId="4D15560C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AF3A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2CF5C0" w14:textId="01ED03D3" w:rsidR="00FB50AD" w:rsidRPr="000049D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(19,623,104)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8AA3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F586C" w14:textId="68559FFD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28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834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309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EC78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F8B24" w14:textId="7E54810B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ABDC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2F135" w14:textId="393FB77F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79BD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70852" w14:textId="6E468122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(3,464,585)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289F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E5F1C" w14:textId="2238F4E1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211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428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39F0C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95C16" w14:textId="1503A72A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91D6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D6A0D" w14:textId="15B573B5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4E1C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37CC3" w14:textId="21250BAC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(23,087,689)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1098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76332" w14:textId="52524139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30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045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737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B50AD" w:rsidRPr="00B165D6" w14:paraId="78A9874B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DEE1" w14:textId="77777777" w:rsidR="00FB50AD" w:rsidRPr="00C422B2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D3363" w14:textId="243D69C1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944,224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901AE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24A34" w14:textId="37E78AF2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277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086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6622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C1DDE" w14:textId="5C566A09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7642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FAD0C" w14:textId="5C6F57F4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94EF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433C5" w14:textId="6249560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2,100,</w:t>
            </w:r>
            <w:r w:rsidR="00046DD5">
              <w:rPr>
                <w:rFonts w:ascii="Angsana New" w:hAnsi="Angsana New"/>
                <w:b/>
                <w:bCs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2E715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7EB4B" w14:textId="7E171248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931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6DD7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4C9E3" w14:textId="4830AC35" w:rsidR="00FB50AD" w:rsidRPr="002D2FC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022E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FA43CD" w14:textId="6D24A936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E5F0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D198E" w14:textId="41371F5D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3,044,62</w:t>
            </w:r>
            <w:r w:rsidR="00046DD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A2FAF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410E8" w14:textId="389D144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208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774</w:t>
            </w:r>
          </w:p>
        </w:tc>
      </w:tr>
      <w:tr w:rsidR="00FB50AD" w:rsidRPr="00B165D6" w14:paraId="34B40D07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418F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7C16C" w14:textId="3974FE43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4281A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1515" w14:textId="48CA3E2E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A3D7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4772" w14:textId="6A6A1D1A" w:rsidR="00FB50AD" w:rsidRPr="00AD6FDE" w:rsidRDefault="003D4D17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C02C" w14:textId="77777777" w:rsidR="00FB50AD" w:rsidRPr="00AD6FDE" w:rsidRDefault="00FB50A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3712" w14:textId="368E1D28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7445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66E3" w14:textId="7C6F9336" w:rsidR="00FB50AD" w:rsidRPr="00AD6FDE" w:rsidRDefault="000A6D96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FAEB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C4C9" w14:textId="56255D59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54CD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E0AA" w14:textId="27089AB4" w:rsidR="00FB50AD" w:rsidRPr="00AD6FDE" w:rsidRDefault="007D5DCF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112,750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A955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F7F8" w14:textId="327C813E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125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2D9FC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59CF" w14:textId="690C3F11" w:rsidR="00FB50AD" w:rsidRPr="00AD6FDE" w:rsidRDefault="00580757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3C0E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C777" w14:textId="7D1FC932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131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031</w:t>
            </w:r>
          </w:p>
        </w:tc>
      </w:tr>
      <w:tr w:rsidR="00FB50AD" w:rsidRPr="00B165D6" w14:paraId="5C2748DA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957D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D557" w14:textId="23826B6A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31,701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7167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B4D91" w14:textId="11C04381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17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82A6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0560" w14:textId="74FBC1C8" w:rsidR="00FB50AD" w:rsidRPr="00AD6FDE" w:rsidRDefault="003D4D17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235E" w14:textId="77777777" w:rsidR="00FB50AD" w:rsidRPr="00AD6FDE" w:rsidRDefault="00FB50A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8B1C7" w14:textId="0501687E" w:rsidR="00FB50AD" w:rsidRPr="00AD6FDE" w:rsidRDefault="00FB50AD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F6F6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02C5" w14:textId="039FE392" w:rsidR="00FB50AD" w:rsidRPr="00AD6FDE" w:rsidRDefault="000A6D96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732,592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43BE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9362" w14:textId="727B0FA6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66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FBC2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FD32" w14:textId="6FCBEA34" w:rsidR="00FB50AD" w:rsidRPr="00AD6FDE" w:rsidRDefault="007D5DCF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78,237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3817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7846D" w14:textId="6D76EE7A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30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1AAB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007E" w14:textId="11F49223" w:rsidR="00FB50AD" w:rsidRPr="00AD6FDE" w:rsidRDefault="00580757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842,609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AAAD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A4F0" w14:textId="47768876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114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389</w:t>
            </w:r>
          </w:p>
        </w:tc>
      </w:tr>
      <w:tr w:rsidR="00FB50AD" w:rsidRPr="00B165D6" w14:paraId="2B089477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5E8D" w14:textId="06EE8FF0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34EC" w14:textId="42BB2F2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F237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3EF77" w14:textId="17EA68B5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66A6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AD8B" w14:textId="27993BB6" w:rsidR="00FB50AD" w:rsidRPr="00AD6FDE" w:rsidRDefault="003D4D17" w:rsidP="007D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9306" w14:textId="77777777" w:rsidR="00FB50AD" w:rsidRPr="00AD6FDE" w:rsidRDefault="00FB50A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2BD0" w14:textId="22125EE6" w:rsidR="00FB50AD" w:rsidRPr="00AD6FDE" w:rsidRDefault="00FB50AD" w:rsidP="0004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B449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39AD" w14:textId="448BB1C9" w:rsidR="00FB50AD" w:rsidRPr="00AD6FDE" w:rsidRDefault="000A6D96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5D90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549A" w14:textId="761437DB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5204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3486" w14:textId="5205AC1C" w:rsidR="00FB50AD" w:rsidRPr="00AD6FDE" w:rsidRDefault="007D5DCF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46DD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E70D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A6A0" w14:textId="06A7BF0D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31</w:t>
            </w:r>
            <w:r w:rsidRPr="00406767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3E36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81A5" w14:textId="762AB8EC" w:rsidR="00FB50AD" w:rsidRPr="00AD6FDE" w:rsidRDefault="00580757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17,35</w:t>
            </w:r>
            <w:r w:rsidR="00046DD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8397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F9DF" w14:textId="295DF61A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26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514</w:t>
            </w:r>
          </w:p>
        </w:tc>
      </w:tr>
      <w:tr w:rsidR="00FB50AD" w:rsidRPr="00B165D6" w14:paraId="7749B56B" w14:textId="77777777" w:rsidTr="00A843CB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2BFD7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837B" w14:textId="25D53E33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71,690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E080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47AC" w14:textId="16BFAE1D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49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5BAA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5BDA" w14:textId="29658860" w:rsidR="00FB50AD" w:rsidRPr="00AD6FDE" w:rsidRDefault="003D4D17" w:rsidP="007D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A4E4" w14:textId="77777777" w:rsidR="00FB50AD" w:rsidRPr="00AD6FDE" w:rsidRDefault="00FB50A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B1D8" w14:textId="35CF6F14" w:rsidR="00FB50AD" w:rsidRPr="00AD6FDE" w:rsidRDefault="00FB50A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7E6B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8544" w14:textId="39BB9177" w:rsidR="00FB50AD" w:rsidRPr="00AD6FDE" w:rsidRDefault="000A6D96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7CF5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0BB91" w14:textId="00AFC3C6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671D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C1A5" w14:textId="5B8BA2B8" w:rsidR="00FB50AD" w:rsidRPr="00AD6FDE" w:rsidRDefault="007D5DCF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21,55</w:t>
            </w:r>
            <w:r w:rsidR="00046DD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97F08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1032" w14:textId="6C590B98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60</w:t>
            </w:r>
            <w:r w:rsidRPr="0040676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5A81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E8F2" w14:textId="40DC61FD" w:rsidR="00FB50AD" w:rsidRPr="00AD6FDE" w:rsidRDefault="00580757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334,78</w:t>
            </w:r>
            <w:r w:rsidR="00046DD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25CD6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5E2C" w14:textId="14B7181E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  <w:tr w:rsidR="00FB50AD" w:rsidRPr="00B165D6" w14:paraId="6FAED51C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B83D" w14:textId="77777777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EB6D" w14:textId="156964A8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(251,071)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AAAF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DF9A" w14:textId="52875784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238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698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0397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A062" w14:textId="35709FD7" w:rsidR="00FB50AD" w:rsidRPr="00AD6FDE" w:rsidRDefault="003D4D17" w:rsidP="007D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91FD" w14:textId="77777777" w:rsidR="00FB50AD" w:rsidRPr="00AD6FDE" w:rsidRDefault="00FB50A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6E33" w14:textId="71E51DB7" w:rsidR="00FB50AD" w:rsidRPr="00AD6FDE" w:rsidRDefault="00FB50A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12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8BD2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0C357" w14:textId="6F57B4C3" w:rsidR="00FB50AD" w:rsidRPr="00AD6FDE" w:rsidRDefault="000A6D96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(674,373)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C875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00E7" w14:textId="71F6361A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357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167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73EF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85BF" w14:textId="5BA95A39" w:rsidR="00FB50AD" w:rsidRPr="00AD6FDE" w:rsidRDefault="007D5DCF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(409,176)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FB5C5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280D" w14:textId="2F1EB710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574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589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3A56" w14:textId="77777777" w:rsidR="00FB50AD" w:rsidRPr="00AD6FDE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D740" w14:textId="515F6FBE" w:rsidR="00FB50AD" w:rsidRPr="00AD6FDE" w:rsidRDefault="00B90A8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(1,334,681)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67C34" w14:textId="77777777" w:rsidR="00FB50AD" w:rsidRPr="007B20E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BB72" w14:textId="4F24F41D" w:rsidR="00FB50AD" w:rsidRPr="0082412F" w:rsidRDefault="00FB50AD" w:rsidP="00FB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170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466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4D17" w:rsidRPr="00B165D6" w14:paraId="26452B67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8511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9440" w14:textId="51207C03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(26,512)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2222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45C0" w14:textId="2D3539A6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062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9098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F9C0" w14:textId="392DFDB2" w:rsidR="003D4D17" w:rsidRPr="00AD6FDE" w:rsidRDefault="003D4D17" w:rsidP="007D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1A95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AC2E" w14:textId="7DB1F24F" w:rsidR="003D4D17" w:rsidRPr="00AD6FDE" w:rsidRDefault="003D4D17" w:rsidP="0004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49B0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FAAC5" w14:textId="09FDD9E8" w:rsidR="003D4D17" w:rsidRPr="00AD6FDE" w:rsidRDefault="000A6D96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72C7E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D151" w14:textId="0D8685FA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336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4C75A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80A4" w14:textId="7C7102EF" w:rsidR="003D4D17" w:rsidRPr="00AD6FDE" w:rsidRDefault="007D5DCF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30,09</w:t>
            </w:r>
            <w:r w:rsidR="00046DD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EF38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F071" w14:textId="4861A991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E244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FB8F" w14:textId="1B3F5EF7" w:rsidR="003D4D17" w:rsidRPr="00AD6FDE" w:rsidRDefault="00B90A8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135,0</w:t>
            </w:r>
            <w:r w:rsidR="00046DD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60E9" w14:textId="77777777" w:rsidR="003D4D17" w:rsidRPr="008F434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9AD1" w14:textId="57B5E5BC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391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848</w:t>
            </w:r>
          </w:p>
        </w:tc>
      </w:tr>
      <w:tr w:rsidR="003D4D17" w:rsidRPr="00B165D6" w14:paraId="259D0996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EE256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br/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E7DD" w14:textId="17F1C189" w:rsidR="003D4D17" w:rsidRPr="00AD6FDE" w:rsidRDefault="003D4D17" w:rsidP="007C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F555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94DE" w14:textId="6DF14ED9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773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046F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CC80" w14:textId="346A659D" w:rsidR="003D4D17" w:rsidRPr="00AD6FDE" w:rsidRDefault="003D4D17" w:rsidP="007D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0A7C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F3BE5" w14:textId="2EA9B238" w:rsidR="003D4D17" w:rsidRPr="00AD6FDE" w:rsidRDefault="003D4D17" w:rsidP="0004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99BFB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B337" w14:textId="662DA6E1" w:rsidR="003D4D17" w:rsidRPr="00AD6FDE" w:rsidRDefault="000A6D96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263,964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2651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A307" w14:textId="7CCE7081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A26D3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39FA" w14:textId="3C352314" w:rsidR="007D5DCF" w:rsidRPr="00AD6FDE" w:rsidRDefault="007D5DCF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170A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9D811" w14:textId="65B307D3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2BA33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0EF2" w14:textId="06AE2D63" w:rsidR="003D4D17" w:rsidRPr="00AD6FDE" w:rsidRDefault="00B90A8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263,964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1A48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CF0C2" w14:textId="783B3808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53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430</w:t>
            </w:r>
          </w:p>
        </w:tc>
      </w:tr>
      <w:tr w:rsidR="003D4D17" w:rsidRPr="00B165D6" w14:paraId="6902C9D8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816F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2CCE" w14:textId="3F71E8C4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(109,143)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BE7E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B194" w14:textId="5D6AC7DA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93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785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5162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F58B" w14:textId="70C90A9A" w:rsidR="003D4D17" w:rsidRPr="00AD6FDE" w:rsidRDefault="003D4D17" w:rsidP="007D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A046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1EA" w14:textId="3F26C903" w:rsidR="003D4D17" w:rsidRPr="00AD6FDE" w:rsidRDefault="003D4D17" w:rsidP="0004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9160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DF86" w14:textId="38543E3C" w:rsidR="003D4D17" w:rsidRPr="00AD6FDE" w:rsidRDefault="000A6D96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(1,545,235)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0BBF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5FB9" w14:textId="16BEF6E8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325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169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2507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822A" w14:textId="42A621B0" w:rsidR="003D4D17" w:rsidRPr="00AD6FDE" w:rsidRDefault="007D5DCF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(370,864)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7295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7221" w14:textId="204015ED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140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369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3814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13CF" w14:textId="5E803C51" w:rsidR="003D4D17" w:rsidRPr="00AD6FDE" w:rsidRDefault="00B90A8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(2,025,242)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BD0D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4ED4" w14:textId="12E189D6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559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323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4D17" w:rsidRPr="00B165D6" w14:paraId="3CCDFA96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5177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ของ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0E95" w14:textId="4535BCE2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477D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6CB0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7373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F08FA" w14:textId="4B999F08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1E96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2A12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DC9E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586A" w14:textId="4A38D350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AB22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FBEA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FB34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C066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DFF8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421E9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A1F1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5A2A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DF43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6FDA8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D17" w:rsidRPr="00B165D6" w14:paraId="5A51634F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1D57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96C13" w14:textId="624D85B9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286,905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C3BC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8CAEE" w14:textId="6481DB1F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460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DD8D1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380ED" w14:textId="3E6C1FB6" w:rsidR="003D4D17" w:rsidRPr="00AD6FDE" w:rsidRDefault="003D4D17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5C402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D7E9C" w14:textId="4DFA5A8C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157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E024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9AB21" w14:textId="1E5DD024" w:rsidR="003D4D17" w:rsidRPr="00AD6FDE" w:rsidRDefault="000A6D96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2,356,331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F9F7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03E91" w14:textId="3712E771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503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FF3D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8BAB3" w14:textId="5374248F" w:rsidR="003D4D17" w:rsidRPr="00AD6FDE" w:rsidRDefault="007D5DCF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(19,578)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F4251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FD65E" w14:textId="5595EAA1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12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981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D626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74F57" w14:textId="7679D614" w:rsidR="003D4D17" w:rsidRPr="00AD6FDE" w:rsidRDefault="00B90A8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2,680,609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86C8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EA01E" w14:textId="7171A530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108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710</w:t>
            </w:r>
          </w:p>
        </w:tc>
      </w:tr>
      <w:tr w:rsidR="003D4D17" w:rsidRPr="00B165D6" w14:paraId="72FF10AB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BA151" w14:textId="77777777" w:rsidR="003D4D17" w:rsidRPr="00C422B2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89589" w14:textId="2CA974A9" w:rsidR="003D4D17" w:rsidRPr="00FB50AD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50AD">
              <w:rPr>
                <w:rFonts w:ascii="Angsana New" w:hAnsi="Angsana New"/>
                <w:b/>
                <w:bCs/>
                <w:sz w:val="26"/>
                <w:szCs w:val="26"/>
              </w:rPr>
              <w:t>948,164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A55F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E3069" w14:textId="64C027CD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467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41292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95090" w14:textId="61B6156C" w:rsidR="003D4D17" w:rsidRPr="00AD6FDE" w:rsidRDefault="003D4D17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57,066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A93D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D45A0" w14:textId="18707A43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4FB5E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C22BC" w14:textId="1CE216C1" w:rsidR="003D4D17" w:rsidRPr="00AD6FDE" w:rsidRDefault="000A6D96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3,640,55</w:t>
            </w:r>
            <w:r w:rsidR="00046DD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5B1E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D590D" w14:textId="6B45A6A0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253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28AE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B76B3" w14:textId="2A1BCA54" w:rsidR="003D4D17" w:rsidRPr="00AD6FDE" w:rsidRDefault="007D5DCF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(556,96</w:t>
            </w:r>
            <w:r w:rsidR="00046DD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828D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E26AC" w14:textId="735711E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510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  <w:r w:rsidRPr="00406767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9150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99B6F" w14:textId="2FB3C68D" w:rsidR="003D4D17" w:rsidRPr="00AD6FDE" w:rsidRDefault="00B90A8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4,088,81</w:t>
            </w:r>
            <w:r w:rsidR="00046DD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9E0E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869C9" w14:textId="2FDB2976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369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118</w:t>
            </w:r>
          </w:p>
        </w:tc>
      </w:tr>
      <w:tr w:rsidR="003D4D17" w:rsidRPr="00B165D6" w14:paraId="534E7B36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695B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99E00" w14:textId="78D8AC41" w:rsidR="003D4D17" w:rsidRPr="007D2FEB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D2FEB">
              <w:rPr>
                <w:rFonts w:ascii="Angsana New" w:hAnsi="Angsana New"/>
                <w:sz w:val="26"/>
                <w:szCs w:val="26"/>
              </w:rPr>
              <w:t>(128,978)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4CF4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7F625" w14:textId="3AC3C0C2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179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35</w:t>
            </w:r>
            <w:r w:rsidRPr="00406767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CA8D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94648" w14:textId="152CE3C8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27CD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5AFD3" w14:textId="2E0F282B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0F03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CC5E" w14:textId="58F1E299" w:rsidR="003D4D17" w:rsidRPr="00AD6FDE" w:rsidRDefault="000A6D96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(222,400)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09A9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79E97" w14:textId="6A163A63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557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842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ECFB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F4920" w14:textId="0237F374" w:rsidR="003D4D17" w:rsidRPr="00AD6FDE" w:rsidRDefault="007D5DCF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38B3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D1054" w14:textId="6E56CEF0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5688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C8E74" w14:textId="4EDD397E" w:rsidR="003D4D17" w:rsidRPr="00AD6FDE" w:rsidRDefault="00B90A8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(346,249)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B2F5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B5166" w14:textId="05D253A3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sz w:val="26"/>
                <w:szCs w:val="26"/>
              </w:rPr>
              <w:t>734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671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4D17" w:rsidRPr="00B165D6" w14:paraId="59437DC6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B990" w14:textId="77777777" w:rsidR="003D4D17" w:rsidRPr="00C422B2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B06EDA" w14:textId="15947B6B" w:rsidR="003D4D17" w:rsidRPr="00FB50AD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50AD">
              <w:rPr>
                <w:rFonts w:ascii="Angsana New" w:hAnsi="Angsana New"/>
                <w:b/>
                <w:bCs/>
                <w:sz w:val="26"/>
                <w:szCs w:val="26"/>
              </w:rPr>
              <w:t>819,186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7B1D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4B9D1" w14:textId="02C6B1CA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412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35D5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02FAFB" w14:textId="5E4A56A0" w:rsidR="003D4D17" w:rsidRPr="00AD6FDE" w:rsidRDefault="003D4D17" w:rsidP="00F6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57,066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342EB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AF765" w14:textId="1684CC92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  <w:r w:rsidRPr="00406767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19A80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50D031" w14:textId="5544C95F" w:rsidR="003D4D17" w:rsidRPr="00AD6FDE" w:rsidRDefault="000A6D96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3,418,15</w:t>
            </w:r>
            <w:r w:rsidR="007C035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FC607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6CAAAF" w14:textId="71CAE850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695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DD3F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077A0" w14:textId="72CE805B" w:rsidR="003D4D17" w:rsidRPr="00AD6FDE" w:rsidRDefault="007D5DCF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(551,83</w:t>
            </w:r>
            <w:r w:rsidR="00046DD5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28BD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9BEFD" w14:textId="134DCF7E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507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678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0D224" w14:textId="77777777" w:rsidR="003D4D17" w:rsidRPr="00AD6FDE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A8DF1" w14:textId="3EF53308" w:rsidR="003D4D17" w:rsidRPr="00AD6FDE" w:rsidRDefault="00B90A8D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3,742,5</w:t>
            </w:r>
            <w:r w:rsidR="00046DD5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0860" w14:textId="77777777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24310" w14:textId="70DF376E" w:rsidR="003D4D17" w:rsidRPr="0082412F" w:rsidRDefault="003D4D17" w:rsidP="003D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634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447</w:t>
            </w:r>
          </w:p>
        </w:tc>
      </w:tr>
    </w:tbl>
    <w:p w14:paraId="0D3D0148" w14:textId="77777777" w:rsidR="00AA432E" w:rsidRDefault="00AA432E" w:rsidP="00AA4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  <w:sectPr w:rsidR="00AA432E" w:rsidSect="00A31DBC">
          <w:headerReference w:type="default" r:id="rId11"/>
          <w:footerReference w:type="default" r:id="rId12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  <w:r w:rsidRPr="0082412F">
        <w:rPr>
          <w:rFonts w:ascii="Angsana New" w:hAnsi="Angsana New" w:hint="cs"/>
          <w:sz w:val="28"/>
          <w:szCs w:val="28"/>
        </w:rPr>
        <w:br w:type="page"/>
      </w:r>
    </w:p>
    <w:tbl>
      <w:tblPr>
        <w:tblW w:w="157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AA432E" w:rsidRPr="00B165D6" w14:paraId="69E82F87" w14:textId="77777777" w:rsidTr="00EC4B0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866CD4B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1ADEA18C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432E" w:rsidRPr="00B165D6" w14:paraId="67D5F3CB" w14:textId="77777777" w:rsidTr="00EC4B0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B744CAD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07AE3B47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4CFA3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193E6693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F1DE63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1EED2C4C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0BC91928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6DA30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197D484B" w14:textId="77777777" w:rsidR="00AA432E" w:rsidRPr="008B45A5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64B2B73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3CCEE28C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432E" w:rsidRPr="00B165D6" w14:paraId="7103DB42" w14:textId="77777777" w:rsidTr="00EC4B0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5F691E8" w14:textId="5DE250D2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EC4B0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หก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Pr="001A3A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EC4B0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C4B0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3EFC" w14:textId="5B0E8744" w:rsidR="00AA432E" w:rsidRPr="00F00543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0AE3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68ED" w14:textId="50DB327A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2A5D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ADDBA" w14:textId="314D5FC2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2A0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7380" w14:textId="67EDCBB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50177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617C2" w14:textId="166BF8E5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4C0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D7F4" w14:textId="4F23989F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6795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A4F4" w14:textId="3988EB0D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1F14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7EE3F" w14:textId="38908792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D8A0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267FC" w14:textId="7556515B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240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3FEB" w14:textId="2E7ACF44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A432E" w:rsidRPr="00B165D6" w14:paraId="284BBD02" w14:textId="77777777" w:rsidTr="00EC4B0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BFF585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4DED6BC1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A432E" w:rsidRPr="00B165D6" w14:paraId="3B1CBD77" w14:textId="77777777" w:rsidTr="00EC4B0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C9EACCC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57FB5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52A59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DA7F32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287383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DE45FF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41D4C1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18BC41C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EF3167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846FDF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68A5D8E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33BC1E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C4B93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2017506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F35A6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EE0A2A5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ACC83D0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2E97D4F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7902C3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76BBC1F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32E" w:rsidRPr="00B165D6" w14:paraId="31F38AFA" w14:textId="77777777" w:rsidTr="00EC4B0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89D4DA7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8EE30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967E34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27477C5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23831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6961AD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D4EC88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83109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1F91E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F2DDF41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DDA9641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5C32D0E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A44C13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907548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41F6BD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2A37FB5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56734CC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3613B1E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25D2E7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A18BC10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0487" w:rsidRPr="00B165D6" w14:paraId="2CD9AFB2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67277880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6C4FA" w14:textId="693C8A7F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19,947,640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F9C09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A11F0CB" w14:textId="62481FA8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F6853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A62040E" w14:textId="2A583476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26701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77643A4" w14:textId="56D2CD1F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DBFD9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D85B66E" w14:textId="4E6AEA87" w:rsidR="005C0487" w:rsidRPr="0082412F" w:rsidRDefault="005C0487" w:rsidP="007C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DB4888E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1E78D52" w14:textId="28630CF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5658C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4B56EC6" w14:textId="00260705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75D45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B721AE0" w14:textId="2EF4B307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7DD20E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CF00BED" w14:textId="28194F53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19,947,640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063659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95FD777" w14:textId="7ED5FE25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623</w:t>
            </w:r>
          </w:p>
        </w:tc>
      </w:tr>
      <w:tr w:rsidR="005C0487" w:rsidRPr="00B165D6" w14:paraId="6B1899A1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363613BC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9FE57E" w14:textId="3524983C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33F694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C876382" w14:textId="03F35710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1409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8182DA3" w14:textId="14E15495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B89F2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40810E8" w14:textId="70140F7A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D8832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EDEBFED" w14:textId="25ADB92E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4,876,528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275D829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F2A0D8" w14:textId="7AF51A05" w:rsidR="005C0487" w:rsidRPr="0082412F" w:rsidRDefault="005C0487" w:rsidP="0096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1535D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3B7E8E8" w14:textId="4DE7FB5F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EE91F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6F1FFC3" w14:textId="7C84EA88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EDA9D7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49985D2" w14:textId="468F48E0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4,876,528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F89E1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949463E" w14:textId="7283C6D0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516</w:t>
            </w:r>
          </w:p>
        </w:tc>
      </w:tr>
      <w:tr w:rsidR="005C0487" w:rsidRPr="00B165D6" w14:paraId="1E9353F4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29CA9EE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F405C" w14:textId="57F10FEF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502F4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F3C4F" w14:textId="295FAAED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D96B3C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389AD" w14:textId="23769712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5AA7C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A1B74" w14:textId="4CA2A6C4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1C2B20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395F" w14:textId="2535460C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66,232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38EE0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0F1A4" w14:textId="27F43E29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2EBA9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76605" w14:textId="57A339F6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1AD6D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6FFBE" w14:textId="12265F31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AE115D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CE1A4" w14:textId="79940529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66,232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94E02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27F1C" w14:textId="446F1B6A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</w:tr>
      <w:tr w:rsidR="005C0487" w:rsidRPr="00B165D6" w14:paraId="27B12C3A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15087802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09955" w14:textId="039226C5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19,947,640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6F2A0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6A610" w14:textId="562CFCB8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D9328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357E0" w14:textId="178E5732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6EE6E4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CB3B5" w14:textId="16E49954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722C3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D5DEC" w14:textId="67E56552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4,942,760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38DA5C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DDB07" w14:textId="6001669C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8930D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E4F23" w14:textId="2BF3816A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EBD77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77093" w14:textId="651E90F9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E7671EC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D3F41" w14:textId="5C63193C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24,890,400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07641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58D0E" w14:textId="757B831A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803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</w:tr>
      <w:tr w:rsidR="005C0487" w:rsidRPr="00B165D6" w14:paraId="5FFA9467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52FA7440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4AAA84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7C800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48E3A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52B70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44E303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C59E8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FF3AB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3B14C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85AA11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BDA38F3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C795F9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D1472D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45B64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530790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5D916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75D632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A7054B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82F2E0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AC530B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0487" w:rsidRPr="00B165D6" w14:paraId="23279372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2B1C113B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CDC7CB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769BE6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C47A8C9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2305E0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EA560ED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45C5C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5D7FD6D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222DC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C438D80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6984FA6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347FB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14D61E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B6704AE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2B6181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D48409F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7E3D46D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A592A12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AFD186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905EB7A" w14:textId="77777777" w:rsidR="005C0487" w:rsidRPr="0082412F" w:rsidRDefault="005C0487" w:rsidP="005C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05964" w:rsidRPr="00B165D6" w14:paraId="6BCC9F2E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40503403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82863" w14:textId="07AF8F68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19,941,695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23AE0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B798635" w14:textId="16E808A5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E6923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B41AF0" w14:textId="1A55A316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A3E02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5A99DE0" w14:textId="5ADAE31C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1AA1B3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3BA054E" w14:textId="5DF620DA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4,876,528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26A3A6F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0507789" w14:textId="30CA65F5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699FD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A4E42E0" w14:textId="1C1CF781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8352F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3CD338C" w14:textId="60AC86CF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23F7C38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88D3BA5" w14:textId="119945C2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24,818,223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617D5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F3D3FFC" w14:textId="1E61753B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618</w:t>
            </w:r>
          </w:p>
        </w:tc>
      </w:tr>
      <w:tr w:rsidR="00005964" w:rsidRPr="00B165D6" w14:paraId="62D8EAB4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240392A3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1D327C" w14:textId="04F44CF2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268C86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8E9C37B" w14:textId="5EA067B3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CEE26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448DE94" w14:textId="625E3FFB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8FA524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3BF1399" w14:textId="1A47A0D6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F8CEE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0AE50B8" w14:textId="2A4E24B4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66,232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A5B568C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D13F913" w14:textId="5FB6486F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472664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E98B806" w14:textId="1E4FC41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D89506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6D9CEA9" w14:textId="55BC91AF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CDA0E2D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45E9396" w14:textId="58E3FFC4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72,177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0C704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4EFE960" w14:textId="1BDB2AC8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601</w:t>
            </w:r>
          </w:p>
        </w:tc>
      </w:tr>
      <w:tr w:rsidR="00005964" w:rsidRPr="00B165D6" w14:paraId="009DB8FA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36B0EBA2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C8370" w14:textId="28F55EB8" w:rsidR="00005964" w:rsidRPr="0082412F" w:rsidRDefault="00697062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062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A40335" w:rsidRPr="00A40335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  <w:r w:rsidR="00005964">
              <w:rPr>
                <w:rFonts w:ascii="Angsana New" w:hAnsi="Angsana New"/>
                <w:b/>
                <w:bCs/>
                <w:sz w:val="26"/>
                <w:szCs w:val="26"/>
              </w:rPr>
              <w:t>,947,640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5B3481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A2A61" w14:textId="4AB71BFD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8AC31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2D5CD" w14:textId="54C97AD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0F902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D8BE9" w14:textId="48F1E84A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D1661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04B94" w14:textId="778D4CD5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4,942,760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001E84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F9F2B" w14:textId="6F05C1C2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A2012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D184D" w14:textId="752270FB" w:rsidR="00005964" w:rsidRPr="00964110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411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B9F992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82756" w14:textId="3E2DC249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F9EB28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F1A00" w14:textId="449D1ACD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24,890,400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53BE1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70452" w14:textId="42050609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803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</w:tr>
      <w:tr w:rsidR="00005964" w:rsidRPr="00B165D6" w14:paraId="22C2BCA4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3DCDF39C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0788A2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116F71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D0B8E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E127B1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BC9ABA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889ADA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A96966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3D3D7C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6C5FD7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FA591DE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D9FEE4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143370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063BE2" w14:textId="41E2BCFE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343208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02A15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60B44EA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FA450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2F9311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9AC45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5964" w:rsidRPr="00B165D6" w14:paraId="2E77F029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23CBB6CC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07411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E1A6B7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5C57B99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234A23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E00B56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1FCE49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D39C3E0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1C3DDE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27E5128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2FC2767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E8052E9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F9B333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55C7D6D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448688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7E9D145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0E10F1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6ACD553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80C106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979BDEC" w14:textId="77777777" w:rsidR="00005964" w:rsidRPr="0082412F" w:rsidRDefault="00005964" w:rsidP="0000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028FC" w:rsidRPr="00B165D6" w14:paraId="7A3B4A50" w14:textId="77777777" w:rsidTr="00EC4B0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A451E2D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A3708C" w14:textId="7E6196E6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19,941,695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1A0A6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21CC876" w14:textId="6DB98A34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432DA3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D3A86BA" w14:textId="6A3D678C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F7677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880BED2" w14:textId="036941B8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56769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BFD2159" w14:textId="084BF1D2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4,876,528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8F55D6D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80DEF72" w14:textId="4AE71DD8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7C1E2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3C5A9F0" w14:textId="057BE5C4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4FD74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D4C3DDB" w14:textId="7C8350F1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EDD7EB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F8138A7" w14:textId="77242BD4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24,818,223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70FD2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BD6CB1E" w14:textId="55C556C4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618</w:t>
            </w:r>
          </w:p>
        </w:tc>
      </w:tr>
      <w:tr w:rsidR="00D028FC" w:rsidRPr="00B165D6" w14:paraId="28724D93" w14:textId="77777777" w:rsidTr="00EC4B0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F9EC830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2AD49" w14:textId="0271E0C3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E86CF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A35E" w14:textId="01F7F02B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2623C5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6EF25" w14:textId="50BA622A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812938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3954" w14:textId="780AD35B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EFD91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8A68" w14:textId="590B8362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66,232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946C61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EB2B5" w14:textId="1F70D6BD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EAB20D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D96EF" w14:textId="7D2A4C11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40C1D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1A4B3" w14:textId="54C5395E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2F86415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599C" w14:textId="0A7ACE75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72,177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EA9A9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9921" w14:textId="0E9E92B2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601</w:t>
            </w:r>
          </w:p>
        </w:tc>
      </w:tr>
      <w:tr w:rsidR="00D028FC" w:rsidRPr="00B165D6" w14:paraId="0419611A" w14:textId="77777777" w:rsidTr="00EC4B0A">
        <w:trPr>
          <w:trHeight w:val="144"/>
        </w:trPr>
        <w:tc>
          <w:tcPr>
            <w:tcW w:w="3330" w:type="dxa"/>
            <w:shd w:val="clear" w:color="auto" w:fill="auto"/>
          </w:tcPr>
          <w:p w14:paraId="4416B7ED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AC96D" w14:textId="2EC1E0A1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19,947,640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E3BA1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271F1" w14:textId="1FC55E1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A1E77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F94FF" w14:textId="1954CC36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3C557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6781E" w14:textId="525B4E02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2AE4BF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66906" w14:textId="347EFAA6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4,942,760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647EBC3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C76DA" w14:textId="46EAE062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848F6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3CEF3" w14:textId="5AB52D66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D71060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C1362" w14:textId="2D36A2E4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A06EA4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73D4" w14:textId="38419366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24,890,400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855538" w14:textId="77777777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330F0" w14:textId="746E62F2" w:rsidR="00D028FC" w:rsidRPr="0082412F" w:rsidRDefault="00D028FC" w:rsidP="00D0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803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</w:tr>
    </w:tbl>
    <w:p w14:paraId="43FA9EAE" w14:textId="77777777" w:rsidR="004C4A9A" w:rsidRPr="0082412F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A641AC" w14:textId="77777777" w:rsidR="004C4A9A" w:rsidRPr="0082412F" w:rsidRDefault="004C4A9A" w:rsidP="00D11124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4C4A9A" w:rsidRPr="0082412F" w:rsidSect="00A31DBC">
          <w:headerReference w:type="default" r:id="rId13"/>
          <w:footerReference w:type="default" r:id="rId14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2C37C85E" w14:textId="12BD4A36" w:rsidR="00DF5F76" w:rsidRDefault="00DF5F76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02D4A827" w14:textId="77777777" w:rsidR="00DF5F76" w:rsidRPr="00DA3741" w:rsidRDefault="00DF5F76" w:rsidP="00DF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0B2821F0" w14:textId="5953B461" w:rsidR="00DF5F76" w:rsidRPr="00DF5F76" w:rsidRDefault="00DF5F76" w:rsidP="00DF5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30"/>
          <w:szCs w:val="30"/>
          <w:cs/>
        </w:rPr>
      </w:pPr>
      <w:r w:rsidRPr="00DF5F76">
        <w:rPr>
          <w:rFonts w:ascii="Angsana New" w:hAnsi="Angsana New" w:hint="cs"/>
          <w:sz w:val="30"/>
          <w:szCs w:val="30"/>
          <w:cs/>
          <w:lang w:val="th-TH"/>
        </w:rPr>
        <w:t xml:space="preserve">รายละเอียดเงินปันผลในระหว่างปี </w:t>
      </w:r>
      <w:r w:rsidRPr="00DF5F7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F5F76">
        <w:rPr>
          <w:rFonts w:ascii="Angsana New" w:hAnsi="Angsana New"/>
          <w:sz w:val="30"/>
          <w:szCs w:val="30"/>
        </w:rPr>
        <w:t xml:space="preserve"> </w:t>
      </w:r>
      <w:r w:rsidRPr="00DF5F7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DAABA53" w14:textId="77777777" w:rsidR="00DF5F76" w:rsidRPr="00DF5F76" w:rsidRDefault="00DF5F76" w:rsidP="00DF5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DF5F76" w:rsidRPr="00D246FB" w14:paraId="03EC9635" w14:textId="77777777" w:rsidTr="00740FAF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39BAB63A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AEDB220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D75469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CE115E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D1918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4386E50" w14:textId="77777777" w:rsidR="00DF5F76" w:rsidRPr="00063EF2" w:rsidDel="00D43E7A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F5F76" w:rsidRPr="00D246FB" w14:paraId="27652B7E" w14:textId="77777777" w:rsidTr="00740FAF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64B2A00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970510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AA0018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D264EB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68128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345CA0E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5F76" w:rsidRPr="00D246FB" w14:paraId="7A5BD104" w14:textId="77777777" w:rsidTr="00740FAF">
        <w:tc>
          <w:tcPr>
            <w:tcW w:w="3330" w:type="dxa"/>
            <w:shd w:val="clear" w:color="auto" w:fill="auto"/>
            <w:vAlign w:val="bottom"/>
          </w:tcPr>
          <w:p w14:paraId="6F424149" w14:textId="4167C3E2" w:rsidR="00DF5F76" w:rsidRPr="00063EF2" w:rsidRDefault="00DF5F76" w:rsidP="003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CF8D6C" w14:textId="076E44D9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0676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714479" w14:textId="2FAA51BF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0676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5CA070" w14:textId="5F576A40" w:rsidR="00DF5F76" w:rsidRPr="00063EF2" w:rsidRDefault="00DF5F76" w:rsidP="00740FA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83B14C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B356475" w14:textId="610D2FD0" w:rsidR="00DF5F76" w:rsidRPr="00063EF2" w:rsidRDefault="00DF5F76" w:rsidP="00740FA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480</w:t>
            </w:r>
          </w:p>
        </w:tc>
      </w:tr>
      <w:tr w:rsidR="00DF5F76" w:rsidRPr="00D246FB" w14:paraId="1A02C663" w14:textId="77777777" w:rsidTr="00740FAF">
        <w:tc>
          <w:tcPr>
            <w:tcW w:w="3330" w:type="dxa"/>
            <w:shd w:val="clear" w:color="auto" w:fill="auto"/>
            <w:vAlign w:val="bottom"/>
          </w:tcPr>
          <w:p w14:paraId="2F6E71AD" w14:textId="5CCE04B4" w:rsidR="00DF5F76" w:rsidRPr="00063EF2" w:rsidRDefault="00DF5F76" w:rsidP="003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0BD0FD" w14:textId="6D06C519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EC1480">
              <w:rPr>
                <w:rFonts w:ascii="Angsana New" w:hAnsi="Angsana New"/>
                <w:sz w:val="30"/>
                <w:szCs w:val="30"/>
              </w:rPr>
              <w:t>6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06767">
              <w:rPr>
                <w:rFonts w:ascii="Angsana New" w:hAnsi="Angsana New"/>
                <w:sz w:val="30"/>
                <w:szCs w:val="30"/>
              </w:rPr>
              <w:t>256</w:t>
            </w:r>
            <w:r w:rsidR="00EC14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5D5D44" w14:textId="2841BF88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676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FCDFF" w14:textId="24FBB771" w:rsidR="00DF5F76" w:rsidRPr="00063EF2" w:rsidRDefault="00DF5F76" w:rsidP="00740FA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1E96BC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9A819" w14:textId="53B81506" w:rsidR="00DF5F76" w:rsidRPr="00063EF2" w:rsidRDefault="00DF5F76" w:rsidP="00740FA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740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F5F76" w:rsidRPr="00D246FB" w14:paraId="0D513525" w14:textId="77777777" w:rsidTr="00740FAF">
        <w:tc>
          <w:tcPr>
            <w:tcW w:w="3330" w:type="dxa"/>
            <w:shd w:val="clear" w:color="auto" w:fill="auto"/>
            <w:vAlign w:val="bottom"/>
          </w:tcPr>
          <w:p w14:paraId="77818ED1" w14:textId="77777777" w:rsidR="00DF5F76" w:rsidRPr="00063EF2" w:rsidRDefault="00DF5F76" w:rsidP="003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50D360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C9CFA1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F57D1" w14:textId="779756CC" w:rsidR="00DF5F76" w:rsidRPr="00063EF2" w:rsidRDefault="00DF5F76" w:rsidP="00740FA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89802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C6F93" w14:textId="1C3254A8" w:rsidR="00DF5F76" w:rsidRPr="00063EF2" w:rsidRDefault="00DF5F76" w:rsidP="00740FA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740</w:t>
            </w:r>
          </w:p>
        </w:tc>
      </w:tr>
      <w:tr w:rsidR="00DF5F76" w:rsidRPr="00D246FB" w14:paraId="19186AD0" w14:textId="77777777" w:rsidTr="00740FAF">
        <w:tc>
          <w:tcPr>
            <w:tcW w:w="3330" w:type="dxa"/>
            <w:shd w:val="clear" w:color="auto" w:fill="auto"/>
            <w:vAlign w:val="bottom"/>
          </w:tcPr>
          <w:p w14:paraId="7F707EA4" w14:textId="77777777" w:rsidR="00DF5F76" w:rsidRPr="00063EF2" w:rsidRDefault="00DF5F76" w:rsidP="003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B74E3F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417352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F1DF9C" w14:textId="77777777" w:rsidR="00DF5F76" w:rsidRPr="00063EF2" w:rsidRDefault="00DF5F76" w:rsidP="00740FA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1C672B" w14:textId="77777777" w:rsidR="00DF5F76" w:rsidRPr="00063EF2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ED46E" w14:textId="750F2B77" w:rsidR="00DF5F76" w:rsidRPr="00063EF2" w:rsidRDefault="00DF5F76" w:rsidP="00740FA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740</w:t>
            </w:r>
          </w:p>
        </w:tc>
      </w:tr>
    </w:tbl>
    <w:p w14:paraId="2917A52B" w14:textId="77777777" w:rsidR="00DF5F76" w:rsidRPr="00DA3741" w:rsidRDefault="00DF5F76" w:rsidP="00DF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4B01E3E2" w14:textId="010EB4B9" w:rsidR="00B419DC" w:rsidRPr="0082412F" w:rsidRDefault="00FF4A19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290390F" w14:textId="77777777" w:rsidR="00FF4A19" w:rsidRPr="00DA3741" w:rsidRDefault="00FF4A19" w:rsidP="00DA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3C5D30BD" w14:textId="77777777" w:rsidR="00513EC0" w:rsidRPr="00F87895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7895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E2391A2" w14:textId="77777777" w:rsidR="00513EC0" w:rsidRPr="0082412F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596DEED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F434F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</w:t>
      </w: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ากมูลค่าตามบัญชีใกล้เคียงกับมูลค่ายุติธรรมอย่างสมเหตุสมผล</w:t>
      </w:r>
    </w:p>
    <w:p w14:paraId="57F2F33A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E69DCB4" w14:textId="77777777" w:rsidR="00513EC0" w:rsidRPr="000E64A5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E4496B1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855F213" w14:textId="77777777" w:rsidR="00513EC0" w:rsidRPr="0082412F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513EC0" w:rsidRPr="0082412F" w:rsidSect="00881097">
          <w:head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48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236"/>
        <w:gridCol w:w="1294"/>
        <w:gridCol w:w="270"/>
        <w:gridCol w:w="1350"/>
        <w:gridCol w:w="270"/>
        <w:gridCol w:w="1170"/>
        <w:gridCol w:w="270"/>
        <w:gridCol w:w="1170"/>
        <w:gridCol w:w="270"/>
        <w:gridCol w:w="990"/>
        <w:gridCol w:w="270"/>
        <w:gridCol w:w="1080"/>
        <w:gridCol w:w="270"/>
        <w:gridCol w:w="900"/>
        <w:gridCol w:w="270"/>
        <w:gridCol w:w="1080"/>
      </w:tblGrid>
      <w:tr w:rsidR="00513EC0" w:rsidRPr="00FE54AA" w14:paraId="4A5E083D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64347A59" w14:textId="77777777" w:rsidR="00513EC0" w:rsidRPr="00FE54AA" w:rsidRDefault="00513EC0" w:rsidP="00700CDE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420" w:type="dxa"/>
            <w:gridSpan w:val="17"/>
            <w:vAlign w:val="bottom"/>
          </w:tcPr>
          <w:p w14:paraId="4C46920E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13EC0" w:rsidRPr="00FE54AA" w14:paraId="06877F29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46EEE3F" w14:textId="77777777" w:rsidR="00513EC0" w:rsidRPr="00FE54AA" w:rsidRDefault="00513EC0" w:rsidP="00700CDE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  <w:vAlign w:val="bottom"/>
          </w:tcPr>
          <w:p w14:paraId="7EB69171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E54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CF6A2D9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5CD22FFA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E54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3EC0" w:rsidRPr="00FE54AA" w14:paraId="397BCE26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7260C9B" w14:textId="2CC095AF" w:rsidR="00513EC0" w:rsidRPr="00FE54AA" w:rsidRDefault="00513EC0" w:rsidP="00700CDE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BE5F71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7603052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2A6B18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65B3F20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918C70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5680D" w14:textId="363633ED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="00873AA3" w:rsidRPr="00FE54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มูลค่าด้วยมูลค่ายุติธรรมผ่าน</w:t>
            </w:r>
            <w:r w:rsidR="00873AA3" w:rsidRPr="00FE54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57983" w14:textId="77777777" w:rsidR="00513EC0" w:rsidRPr="00FE54AA" w:rsidRDefault="00513EC0" w:rsidP="00700C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378AC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92F68" w14:textId="77777777" w:rsidR="00513EC0" w:rsidRPr="00FE54AA" w:rsidRDefault="00513EC0" w:rsidP="00700C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C8937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B08D40D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BBE517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54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F50928C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12F3FA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54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F26A5F9" w14:textId="77777777" w:rsidR="00513EC0" w:rsidRPr="00FE54AA" w:rsidRDefault="00513EC0" w:rsidP="00700C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8BA075D" w14:textId="77777777" w:rsidR="00513EC0" w:rsidRPr="00FE54AA" w:rsidRDefault="00513EC0" w:rsidP="00700C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13B966AF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510A1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3EC0" w:rsidRPr="00FE54AA" w14:paraId="0719C996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5DA06397" w14:textId="77777777" w:rsidR="00513EC0" w:rsidRPr="00FE54AA" w:rsidRDefault="00513EC0" w:rsidP="00700CDE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420" w:type="dxa"/>
            <w:gridSpan w:val="17"/>
            <w:vAlign w:val="bottom"/>
          </w:tcPr>
          <w:p w14:paraId="6D198540" w14:textId="77777777" w:rsidR="00513EC0" w:rsidRPr="00FE54A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E54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51448" w:rsidRPr="00FE54AA" w14:paraId="2A0E1C5D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02760AD6" w14:textId="2E8FD393" w:rsidR="00D51448" w:rsidRPr="00FE54AA" w:rsidRDefault="00D51448" w:rsidP="00700CDE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E54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E54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DF5F76" w:rsidRPr="00FE54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0</w:t>
            </w:r>
            <w:r w:rsidRPr="00FE54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F5F76" w:rsidRPr="00FE54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FE54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E54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420" w:type="dxa"/>
            <w:gridSpan w:val="17"/>
            <w:vAlign w:val="bottom"/>
          </w:tcPr>
          <w:p w14:paraId="058A69EB" w14:textId="77777777" w:rsidR="00D51448" w:rsidRPr="00FE54AA" w:rsidRDefault="00D51448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513EC0" w:rsidRPr="00FE54AA" w14:paraId="169CFB51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357312C" w14:textId="77777777" w:rsidR="00513EC0" w:rsidRPr="00FE54AA" w:rsidRDefault="00513EC0" w:rsidP="00700CDE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E54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30628DF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5ABC37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9F37594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F2824F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7DFED8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67EE8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F6D56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F25B06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9AECC3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79F125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24FF65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668F59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961204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3DDE45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84ED76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968D06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D121E" w14:textId="77777777" w:rsidR="00513EC0" w:rsidRPr="00FE54A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146C" w:rsidRPr="00FE54AA" w14:paraId="42EE7B4A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F6213FE" w14:textId="77777777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0A5A848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357DB1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523B73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393AA8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8C3246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7168D7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CFEFE6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3324B1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387D9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4F58B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0C1A6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5D05A2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ADDE2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2FA6BA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1C0862" w14:textId="77777777" w:rsidR="002D146C" w:rsidRPr="00FE54AA" w:rsidRDefault="002D146C" w:rsidP="002D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7A7724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943E5" w14:textId="77777777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146C" w:rsidRPr="00FE54AA" w14:paraId="3D2D259A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A6CA041" w14:textId="27A07EE1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260" w:type="dxa"/>
            <w:vAlign w:val="bottom"/>
          </w:tcPr>
          <w:p w14:paraId="244CAFE3" w14:textId="5690BD8F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45BE0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B4573FF" w14:textId="09C5076C" w:rsidR="002D146C" w:rsidRPr="00FE54AA" w:rsidRDefault="002D146C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7FCC6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D0C823" w14:textId="66BA5FFF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A95D8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7362F9" w14:textId="1701A875" w:rsidR="002D146C" w:rsidRPr="00FE54AA" w:rsidRDefault="002D146C" w:rsidP="0011201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2,849,369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8CCB0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15ACC" w14:textId="0187762F" w:rsidR="002D146C" w:rsidRPr="00FE54AA" w:rsidRDefault="002D146C" w:rsidP="0011201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849</w:t>
            </w:r>
            <w:r w:rsidRPr="00FE54AA">
              <w:rPr>
                <w:rFonts w:asciiTheme="majorBidi" w:hAnsiTheme="majorBidi" w:cstheme="majorBidi"/>
                <w:sz w:val="26"/>
                <w:szCs w:val="26"/>
              </w:rPr>
              <w:t>,369</w:t>
            </w:r>
          </w:p>
        </w:tc>
        <w:tc>
          <w:tcPr>
            <w:tcW w:w="270" w:type="dxa"/>
            <w:vAlign w:val="bottom"/>
          </w:tcPr>
          <w:p w14:paraId="1BC51C4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DB87CB" w14:textId="54CD58C9" w:rsidR="002D146C" w:rsidRPr="00FE54AA" w:rsidRDefault="002D146C" w:rsidP="002D14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F55E12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26C4F6" w14:textId="64A2CE33" w:rsidR="002D146C" w:rsidRPr="00FE54AA" w:rsidRDefault="002D146C" w:rsidP="0011201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5EE4D7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7DCCEC" w14:textId="0CD864E1" w:rsidR="002D146C" w:rsidRPr="00FE54AA" w:rsidRDefault="002D146C" w:rsidP="00927AC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B31C8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219A66" w14:textId="2E5BA512" w:rsidR="002D146C" w:rsidRPr="00FE54AA" w:rsidRDefault="002D146C" w:rsidP="0092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146C" w:rsidRPr="00FE54AA" w14:paraId="15224780" w14:textId="77777777" w:rsidTr="004011DC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1FCA138" w14:textId="77777777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63C1CB4A" w14:textId="27E1BA69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A0CFF2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0562644" w14:textId="19B90EE3" w:rsidR="002D146C" w:rsidRPr="00FE54AA" w:rsidRDefault="002D146C" w:rsidP="0011201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2,602,778</w:t>
            </w:r>
          </w:p>
        </w:tc>
        <w:tc>
          <w:tcPr>
            <w:tcW w:w="270" w:type="dxa"/>
          </w:tcPr>
          <w:p w14:paraId="6406F71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42E966" w14:textId="6B7CCB8A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00F466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ACE11E" w14:textId="2D996C5D" w:rsidR="002D146C" w:rsidRPr="00FE54AA" w:rsidRDefault="002D146C" w:rsidP="00B747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449,689</w:t>
            </w:r>
          </w:p>
        </w:tc>
        <w:tc>
          <w:tcPr>
            <w:tcW w:w="270" w:type="dxa"/>
          </w:tcPr>
          <w:p w14:paraId="7A4523AC" w14:textId="77777777" w:rsidR="002D146C" w:rsidRPr="00FE54AA" w:rsidRDefault="002D146C" w:rsidP="002D146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9766D47" w14:textId="71DEEFBE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3,052,467</w:t>
            </w:r>
          </w:p>
        </w:tc>
        <w:tc>
          <w:tcPr>
            <w:tcW w:w="270" w:type="dxa"/>
          </w:tcPr>
          <w:p w14:paraId="5F4B16EE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BB9601" w14:textId="10A04290" w:rsidR="002D146C" w:rsidRPr="00FE54AA" w:rsidRDefault="002D146C" w:rsidP="002D14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7693A1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0A7D94" w14:textId="6F264F93" w:rsidR="002D146C" w:rsidRPr="00FE54AA" w:rsidRDefault="002D146C" w:rsidP="0011201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3,054,631</w:t>
            </w:r>
          </w:p>
        </w:tc>
        <w:tc>
          <w:tcPr>
            <w:tcW w:w="270" w:type="dxa"/>
          </w:tcPr>
          <w:p w14:paraId="1280546F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33EC9B" w14:textId="2BC79C43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8DEAF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53BA63" w14:textId="23C27282" w:rsidR="002D146C" w:rsidRPr="00FE54AA" w:rsidRDefault="002D146C" w:rsidP="00112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3,054,631</w:t>
            </w:r>
          </w:p>
        </w:tc>
      </w:tr>
      <w:tr w:rsidR="002D146C" w:rsidRPr="00FE54AA" w14:paraId="400442B6" w14:textId="77777777" w:rsidTr="004011DC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F1DC3AD" w14:textId="77777777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13E8BD4F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B34408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245D9E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6059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1E119" w14:textId="77777777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57B76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4E2F9E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857A66" w14:textId="77777777" w:rsidR="002D146C" w:rsidRPr="00FE54AA" w:rsidRDefault="002D146C" w:rsidP="002D146C">
            <w:pPr>
              <w:tabs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3B53EC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B36E43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DEC09D" w14:textId="77777777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9039A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01783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6EA6A1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B730A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79068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FD005F" w14:textId="77777777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146C" w:rsidRPr="00FE54AA" w14:paraId="5D0B9FCD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E8016CE" w14:textId="77777777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12F7E31C" w14:textId="75AFB998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D06FD4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95EFCDF" w14:textId="716FEA49" w:rsidR="002D146C" w:rsidRPr="00FE54AA" w:rsidRDefault="002D146C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17BD39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C2EEC1" w14:textId="6D7BEC4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2,810,535</w:t>
            </w:r>
          </w:p>
        </w:tc>
        <w:tc>
          <w:tcPr>
            <w:tcW w:w="270" w:type="dxa"/>
          </w:tcPr>
          <w:p w14:paraId="224E1AB0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628ABC" w14:textId="46244013" w:rsidR="002D146C" w:rsidRPr="00FE54AA" w:rsidRDefault="002D146C" w:rsidP="0011201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711BFF" w14:textId="77777777" w:rsidR="002D146C" w:rsidRPr="00FE54AA" w:rsidRDefault="002D146C" w:rsidP="002D146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24BED56" w14:textId="77BB0279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2,810,535</w:t>
            </w:r>
          </w:p>
        </w:tc>
        <w:tc>
          <w:tcPr>
            <w:tcW w:w="270" w:type="dxa"/>
          </w:tcPr>
          <w:p w14:paraId="75DCE510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4C9B70" w14:textId="5C5AD989" w:rsidR="002D146C" w:rsidRPr="00FE54AA" w:rsidRDefault="002D146C" w:rsidP="00112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2,357,816</w:t>
            </w:r>
          </w:p>
        </w:tc>
        <w:tc>
          <w:tcPr>
            <w:tcW w:w="270" w:type="dxa"/>
          </w:tcPr>
          <w:p w14:paraId="33F3DEA5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B13A4E" w14:textId="24584718" w:rsidR="002D146C" w:rsidRPr="00FE54AA" w:rsidRDefault="002D146C" w:rsidP="0011201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169E6D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5C87825" w14:textId="69AC33E4" w:rsidR="002D146C" w:rsidRPr="00FE54AA" w:rsidRDefault="002D146C" w:rsidP="002D146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452,719</w:t>
            </w:r>
          </w:p>
        </w:tc>
        <w:tc>
          <w:tcPr>
            <w:tcW w:w="270" w:type="dxa"/>
          </w:tcPr>
          <w:p w14:paraId="46B5CDEE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9ED91" w14:textId="0E4F994F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2,810,535</w:t>
            </w:r>
          </w:p>
        </w:tc>
      </w:tr>
      <w:tr w:rsidR="002D146C" w:rsidRPr="00FE54AA" w14:paraId="3D102109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1FE6A4B" w14:textId="77777777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8408B86" w14:textId="1EB91942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356A1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F331EF0" w14:textId="3E0ABD3D" w:rsidR="002D146C" w:rsidRPr="00FE54AA" w:rsidRDefault="002D146C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36B454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B0DDE0" w14:textId="3D0A92D8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C884E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45FF70" w14:textId="59B03F76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116,474</w:t>
            </w:r>
          </w:p>
        </w:tc>
        <w:tc>
          <w:tcPr>
            <w:tcW w:w="270" w:type="dxa"/>
          </w:tcPr>
          <w:p w14:paraId="65654320" w14:textId="77777777" w:rsidR="002D146C" w:rsidRPr="00FE54AA" w:rsidRDefault="002D146C" w:rsidP="002D146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8CD21DA" w14:textId="597F6749" w:rsidR="002D146C" w:rsidRPr="00FE54AA" w:rsidRDefault="002D146C" w:rsidP="00630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116,474</w:t>
            </w:r>
          </w:p>
        </w:tc>
        <w:tc>
          <w:tcPr>
            <w:tcW w:w="270" w:type="dxa"/>
          </w:tcPr>
          <w:p w14:paraId="7098925E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3408D3" w14:textId="07AA380F" w:rsidR="002D146C" w:rsidRPr="00FE54AA" w:rsidRDefault="002D146C" w:rsidP="002D14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43570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F63BF" w14:textId="28355771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117,171</w:t>
            </w:r>
          </w:p>
        </w:tc>
        <w:tc>
          <w:tcPr>
            <w:tcW w:w="270" w:type="dxa"/>
          </w:tcPr>
          <w:p w14:paraId="1D523795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2B1482" w14:textId="2168422D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BEC712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E7E384" w14:textId="37BF6DB3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117,171</w:t>
            </w:r>
          </w:p>
        </w:tc>
      </w:tr>
      <w:tr w:rsidR="002D146C" w:rsidRPr="00FE54AA" w14:paraId="29EAD5C9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EEF5474" w14:textId="78B110D7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60" w:type="dxa"/>
          </w:tcPr>
          <w:p w14:paraId="5E879618" w14:textId="45E02C1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95FA27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EAA5F12" w14:textId="440853CF" w:rsidR="002D146C" w:rsidRPr="00FE54AA" w:rsidRDefault="002D146C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0DF229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0FC058" w14:textId="0E8403CB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52EBAD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28217E" w14:textId="7992432E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4,600,607</w:t>
            </w:r>
          </w:p>
        </w:tc>
        <w:tc>
          <w:tcPr>
            <w:tcW w:w="270" w:type="dxa"/>
          </w:tcPr>
          <w:p w14:paraId="4899A9DA" w14:textId="77777777" w:rsidR="002D146C" w:rsidRPr="00FE54AA" w:rsidRDefault="002D146C" w:rsidP="002D146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A15EA2F" w14:textId="7B284401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4,600,607</w:t>
            </w:r>
          </w:p>
        </w:tc>
        <w:tc>
          <w:tcPr>
            <w:tcW w:w="270" w:type="dxa"/>
          </w:tcPr>
          <w:p w14:paraId="45C5ECAF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15C6B8" w14:textId="52C5C3C9" w:rsidR="002D146C" w:rsidRPr="00FE54AA" w:rsidRDefault="002D146C" w:rsidP="002D14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75762F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43ADC9" w14:textId="07F4E5BE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4,445,891</w:t>
            </w:r>
          </w:p>
        </w:tc>
        <w:tc>
          <w:tcPr>
            <w:tcW w:w="270" w:type="dxa"/>
          </w:tcPr>
          <w:p w14:paraId="776EC126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F4B36E" w14:textId="591E56D4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948111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2837A1" w14:textId="7BF5F4AE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4,445,891</w:t>
            </w:r>
          </w:p>
        </w:tc>
      </w:tr>
      <w:tr w:rsidR="002D146C" w:rsidRPr="00FE54AA" w14:paraId="349CDABC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3E76B4F" w14:textId="72E3D5F2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400CA2B8" w14:textId="2F752E25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FCB51B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60A063B" w14:textId="07ED2370" w:rsidR="002D146C" w:rsidRPr="00FE54AA" w:rsidRDefault="002D146C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9E0D3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6D62D3" w14:textId="0DA82DAE" w:rsidR="002D146C" w:rsidRPr="00FE54AA" w:rsidRDefault="002D146C" w:rsidP="0011201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27517E2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223422" w14:textId="2E299E3C" w:rsidR="002D146C" w:rsidRPr="00FE54AA" w:rsidRDefault="002D146C" w:rsidP="0011201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6DFEE" w14:textId="77777777" w:rsidR="002D146C" w:rsidRPr="00FE54AA" w:rsidRDefault="002D146C" w:rsidP="002D146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C3996A9" w14:textId="3D780C98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55AC22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B96CEA" w14:textId="751F126F" w:rsidR="002D146C" w:rsidRPr="00FE54AA" w:rsidRDefault="002D146C" w:rsidP="002D14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9441A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A83635" w14:textId="7AAA5F83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B34571D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FEAE6F" w14:textId="63EC489B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7682F5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8AD868" w14:textId="54E803F2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146C" w:rsidRPr="00FE54AA" w14:paraId="24334FB0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ED02732" w14:textId="16F916D5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E54A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260" w:type="dxa"/>
          </w:tcPr>
          <w:p w14:paraId="027C633D" w14:textId="067E3CEE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F7C5DE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46EC405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862D3A7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5E6D5B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B962509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17901B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01A60" w14:textId="77777777" w:rsidR="002D146C" w:rsidRPr="00FE54AA" w:rsidRDefault="002D146C" w:rsidP="002D146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000A20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55AA0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67EE0A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623AAE8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6065BE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2BED3C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38EE0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FD36A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2E59AF" w14:textId="77777777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146C" w:rsidRPr="00FE54AA" w14:paraId="0760762C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F84E6DC" w14:textId="0B16058E" w:rsidR="002D146C" w:rsidRPr="00FE54AA" w:rsidRDefault="002D146C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60" w:type="dxa"/>
          </w:tcPr>
          <w:p w14:paraId="08996130" w14:textId="25B8A61B" w:rsidR="002D146C" w:rsidRPr="00FE54AA" w:rsidRDefault="002D146C" w:rsidP="002D146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1,278,280</w:t>
            </w:r>
          </w:p>
        </w:tc>
        <w:tc>
          <w:tcPr>
            <w:tcW w:w="236" w:type="dxa"/>
          </w:tcPr>
          <w:p w14:paraId="7F322B0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2AA8FE7" w14:textId="37C92D0E" w:rsidR="002D146C" w:rsidRPr="00FE54AA" w:rsidRDefault="002D146C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5F664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E2EDE8" w14:textId="3BD2445C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CDC7C0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75154C" w14:textId="0C9541D6" w:rsidR="002D146C" w:rsidRPr="00FE54AA" w:rsidRDefault="002D146C" w:rsidP="002D146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BEEAE4" w14:textId="77777777" w:rsidR="002D146C" w:rsidRPr="00FE54AA" w:rsidRDefault="002D146C" w:rsidP="002D146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445DDFB" w14:textId="550B5BFF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1,278,280</w:t>
            </w:r>
          </w:p>
        </w:tc>
        <w:tc>
          <w:tcPr>
            <w:tcW w:w="270" w:type="dxa"/>
          </w:tcPr>
          <w:p w14:paraId="6761C604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F66D82" w14:textId="2FD53AC0" w:rsidR="002D146C" w:rsidRPr="00FE54AA" w:rsidRDefault="002D146C" w:rsidP="002D14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D3D6D7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E5BBF0" w14:textId="4C600C31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1,278,28</w:t>
            </w:r>
            <w:r w:rsidR="00B7473C" w:rsidRPr="00FE54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270" w:type="dxa"/>
          </w:tcPr>
          <w:p w14:paraId="0167CB1F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E80B14" w14:textId="668BE5DD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FDB531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1CDD3E" w14:textId="4318347F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1,278,28</w:t>
            </w:r>
            <w:r w:rsidR="00B7473C" w:rsidRPr="00FE54A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53419" w:rsidRPr="00FE54AA" w14:paraId="4D021A8B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F23BA0F" w14:textId="79153966" w:rsidR="00F53419" w:rsidRPr="00FE54AA" w:rsidRDefault="00F53419" w:rsidP="00F5341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78A5B6AD" w14:textId="3D8B63C8" w:rsidR="00F53419" w:rsidRPr="00FE54AA" w:rsidRDefault="00F53419" w:rsidP="00F53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5DF3E7" w14:textId="77777777" w:rsidR="00F53419" w:rsidRPr="00FE54AA" w:rsidRDefault="00F53419" w:rsidP="00F534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7628B82" w14:textId="7DE00FCD" w:rsidR="00F53419" w:rsidRPr="00FE54AA" w:rsidRDefault="00F53419" w:rsidP="00F5341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</w:t>
            </w:r>
            <w:r w:rsidRPr="00FE54AA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270" w:type="dxa"/>
          </w:tcPr>
          <w:p w14:paraId="3A8EC29C" w14:textId="77777777" w:rsidR="00F53419" w:rsidRPr="00FE54AA" w:rsidRDefault="00F53419" w:rsidP="00F534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CC9FFC" w14:textId="65359D10" w:rsidR="00F53419" w:rsidRPr="00FE54AA" w:rsidRDefault="00F53419" w:rsidP="00F5341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23AB2" w14:textId="77777777" w:rsidR="00F53419" w:rsidRPr="00FE54AA" w:rsidRDefault="00F53419" w:rsidP="00F5341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32A8B1" w14:textId="32CE4494" w:rsidR="00F53419" w:rsidRPr="00FE54AA" w:rsidRDefault="00F53419" w:rsidP="00F5341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7E42AE" w14:textId="77777777" w:rsidR="00F53419" w:rsidRPr="00FE54AA" w:rsidRDefault="00F53419" w:rsidP="00F53419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6D0BF6B" w14:textId="4DFE42F6" w:rsidR="00F53419" w:rsidRPr="00FE54AA" w:rsidRDefault="00F53419" w:rsidP="00F5341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10,648</w:t>
            </w:r>
          </w:p>
        </w:tc>
        <w:tc>
          <w:tcPr>
            <w:tcW w:w="270" w:type="dxa"/>
          </w:tcPr>
          <w:p w14:paraId="114C13D0" w14:textId="77777777" w:rsidR="00F53419" w:rsidRPr="00FE54AA" w:rsidRDefault="00F53419" w:rsidP="00F534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0CA6C" w14:textId="64D40430" w:rsidR="00F53419" w:rsidRPr="00FE54AA" w:rsidRDefault="00F53419" w:rsidP="00F5341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8267BD" w14:textId="77777777" w:rsidR="00F53419" w:rsidRPr="00FE54AA" w:rsidRDefault="00F53419" w:rsidP="00F534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D29F54" w14:textId="356DF595" w:rsidR="00F53419" w:rsidRPr="00FE54AA" w:rsidRDefault="00F53419" w:rsidP="00F5341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10,648</w:t>
            </w:r>
          </w:p>
        </w:tc>
        <w:tc>
          <w:tcPr>
            <w:tcW w:w="270" w:type="dxa"/>
          </w:tcPr>
          <w:p w14:paraId="0D373DA0" w14:textId="77777777" w:rsidR="00F53419" w:rsidRPr="00FE54AA" w:rsidRDefault="00F53419" w:rsidP="00F53419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43CA04" w14:textId="5673199D" w:rsidR="00F53419" w:rsidRPr="00FE54AA" w:rsidRDefault="00F53419" w:rsidP="00F5341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A9B959" w14:textId="77777777" w:rsidR="00F53419" w:rsidRPr="00FE54AA" w:rsidRDefault="00F53419" w:rsidP="00F534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384029" w14:textId="33FA3272" w:rsidR="00F53419" w:rsidRPr="00FE54AA" w:rsidRDefault="00F53419" w:rsidP="00F53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10,648</w:t>
            </w:r>
          </w:p>
        </w:tc>
      </w:tr>
      <w:tr w:rsidR="00FE54AA" w:rsidRPr="00FE54AA" w14:paraId="58B78091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D146A8D" w14:textId="77777777" w:rsidR="00FE54AA" w:rsidRPr="00FE54AA" w:rsidRDefault="00FE54AA" w:rsidP="002D146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4879B1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E71464E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AA2F15B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1213C9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8DFD29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35BA08" w14:textId="77777777" w:rsidR="00FE54AA" w:rsidRPr="00FE54AA" w:rsidRDefault="00FE54AA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2E77DC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B8FA2F" w14:textId="77777777" w:rsidR="00FE54AA" w:rsidRPr="00FE54AA" w:rsidRDefault="00FE54AA" w:rsidP="002D146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A628695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0D1F418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8E211F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998B62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8528CF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C7B70EE" w14:textId="77777777" w:rsidR="00FE54AA" w:rsidRPr="00FE54AA" w:rsidRDefault="00FE54AA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A82B3D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F6F4B" w14:textId="77777777" w:rsidR="00FE54AA" w:rsidRPr="00FE54AA" w:rsidRDefault="00FE54AA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AD6990" w14:textId="77777777" w:rsidR="00FE54AA" w:rsidRPr="00FE54AA" w:rsidRDefault="00FE54AA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146C" w:rsidRPr="00FE54AA" w14:paraId="181ED559" w14:textId="77777777" w:rsidTr="0031540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81FB605" w14:textId="7DDEF804" w:rsidR="002D146C" w:rsidRPr="00FE54AA" w:rsidRDefault="002D146C" w:rsidP="003C38BB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E54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396B197" w14:textId="69266E03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27A42E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6D246A3" w14:textId="77C20428" w:rsidR="002D146C" w:rsidRPr="00FE54AA" w:rsidRDefault="002D146C" w:rsidP="002D14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ECB175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60B1F8" w14:textId="3885956B" w:rsidR="002D146C" w:rsidRPr="00FE54AA" w:rsidRDefault="002D146C" w:rsidP="002D146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98301D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7AAB24" w14:textId="136583FF" w:rsidR="002D146C" w:rsidRPr="00FE54AA" w:rsidRDefault="002D146C" w:rsidP="002D146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045F6B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CD4F75" w14:textId="1B47250F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6E0F34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49ED3F" w14:textId="77B5FA10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1F5BF0" w14:textId="0C42B35B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16B5B2" w14:textId="08106316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452748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00E926" w14:textId="2C13A0E6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FD112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88B1ED" w14:textId="331447CF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2D146C" w:rsidRPr="00FE54AA" w14:paraId="5E5F4D2A" w14:textId="77777777" w:rsidTr="0031540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1EB81BC" w14:textId="6C2EF4C6" w:rsidR="002D146C" w:rsidRPr="00FE54AA" w:rsidRDefault="002D146C" w:rsidP="002D146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72DCF14B" w14:textId="60714724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21CEF2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90CE7C4" w14:textId="74C3099D" w:rsidR="002D146C" w:rsidRPr="00FE54AA" w:rsidRDefault="002D146C" w:rsidP="00300A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24197A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F23DE7" w14:textId="7954CE8F" w:rsidR="002D146C" w:rsidRPr="00FE54AA" w:rsidRDefault="002D146C" w:rsidP="00300A5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63DA601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163B19" w14:textId="45852DF9" w:rsidR="002D146C" w:rsidRPr="00FE54AA" w:rsidRDefault="002D146C" w:rsidP="002D146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(61,289,752)</w:t>
            </w:r>
          </w:p>
        </w:tc>
        <w:tc>
          <w:tcPr>
            <w:tcW w:w="270" w:type="dxa"/>
            <w:vAlign w:val="bottom"/>
          </w:tcPr>
          <w:p w14:paraId="3DE5F38A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BCDD95" w14:textId="21418433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(61,289,752)</w:t>
            </w:r>
          </w:p>
        </w:tc>
        <w:tc>
          <w:tcPr>
            <w:tcW w:w="270" w:type="dxa"/>
            <w:vAlign w:val="bottom"/>
          </w:tcPr>
          <w:p w14:paraId="1D8D7EEA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4A8C0E" w14:textId="69794ABA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EBE601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E383EF" w14:textId="6D34B63B" w:rsidR="002D146C" w:rsidRPr="00FE54AA" w:rsidRDefault="002D146C" w:rsidP="0009114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 w:hanging="20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(61,061,862)</w:t>
            </w:r>
          </w:p>
        </w:tc>
        <w:tc>
          <w:tcPr>
            <w:tcW w:w="270" w:type="dxa"/>
            <w:vAlign w:val="bottom"/>
          </w:tcPr>
          <w:p w14:paraId="05496449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98ECC1" w14:textId="1A3FEE85" w:rsidR="002D146C" w:rsidRPr="00FE54AA" w:rsidRDefault="002D146C" w:rsidP="003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BF96B5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057B7E" w14:textId="21AE2C2D" w:rsidR="002D146C" w:rsidRPr="00FE54AA" w:rsidRDefault="002D146C" w:rsidP="0009114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 w:hanging="110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(61,061,862)</w:t>
            </w:r>
          </w:p>
        </w:tc>
      </w:tr>
      <w:tr w:rsidR="002D146C" w:rsidRPr="00FE54AA" w14:paraId="444230D7" w14:textId="77777777" w:rsidTr="0031540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74A7F77" w14:textId="315B9C86" w:rsidR="002D146C" w:rsidRPr="00FE54AA" w:rsidRDefault="002D146C" w:rsidP="002D146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2008C230" w14:textId="229081B8" w:rsidR="002D146C" w:rsidRPr="00FE54AA" w:rsidRDefault="002D146C" w:rsidP="002D146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0E69A2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2F71630" w14:textId="1CCD3CCC" w:rsidR="002D146C" w:rsidRPr="00FE54AA" w:rsidRDefault="002D146C" w:rsidP="002D14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1AFAF8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1AB32A" w14:textId="08A2267E" w:rsidR="002D146C" w:rsidRPr="00FE54AA" w:rsidRDefault="002D146C" w:rsidP="002D146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583F80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890B43" w14:textId="2C43D56D" w:rsidR="002D146C" w:rsidRPr="00FE54AA" w:rsidRDefault="002D146C" w:rsidP="002D146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(347,760)</w:t>
            </w:r>
          </w:p>
        </w:tc>
        <w:tc>
          <w:tcPr>
            <w:tcW w:w="270" w:type="dxa"/>
          </w:tcPr>
          <w:p w14:paraId="7581C32E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29C49C" w14:textId="456FBC23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(347,760)</w:t>
            </w:r>
          </w:p>
        </w:tc>
        <w:tc>
          <w:tcPr>
            <w:tcW w:w="270" w:type="dxa"/>
          </w:tcPr>
          <w:p w14:paraId="736842C0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D5B4CB" w14:textId="3DE22C1A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8578BA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75857C" w14:textId="69101322" w:rsidR="002D146C" w:rsidRPr="00FE54AA" w:rsidRDefault="002D146C" w:rsidP="00300A5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(370,042)</w:t>
            </w:r>
          </w:p>
        </w:tc>
        <w:tc>
          <w:tcPr>
            <w:tcW w:w="270" w:type="dxa"/>
          </w:tcPr>
          <w:p w14:paraId="748ED803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01CF7F" w14:textId="51BA2FA4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81FDE7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F63454" w14:textId="28BAE448" w:rsidR="002D146C" w:rsidRPr="00FE54AA" w:rsidRDefault="002D146C" w:rsidP="00300A5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(370,042)</w:t>
            </w:r>
          </w:p>
        </w:tc>
      </w:tr>
      <w:tr w:rsidR="002D146C" w:rsidRPr="00FE54AA" w14:paraId="4766DCED" w14:textId="77777777" w:rsidTr="0031540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9202D89" w14:textId="75D3ACB8" w:rsidR="002D146C" w:rsidRPr="00FE54AA" w:rsidRDefault="002D146C" w:rsidP="002D146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327F9C1D" w14:textId="54961677" w:rsidR="002D146C" w:rsidRPr="00FE54AA" w:rsidRDefault="002D146C" w:rsidP="0027709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94D8FA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D54E3DC" w14:textId="1CE8A461" w:rsidR="002D146C" w:rsidRPr="00FE54AA" w:rsidRDefault="002D146C" w:rsidP="002D14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B63E1E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7A04DF" w14:textId="23F6EC3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19E881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F982B0" w14:textId="415F838D" w:rsidR="002D146C" w:rsidRPr="00FE54AA" w:rsidRDefault="002D146C" w:rsidP="00EB06A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(24,993,850)</w:t>
            </w:r>
          </w:p>
        </w:tc>
        <w:tc>
          <w:tcPr>
            <w:tcW w:w="270" w:type="dxa"/>
          </w:tcPr>
          <w:p w14:paraId="5D17945E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A3D2DB" w14:textId="6A9173B0" w:rsidR="002D146C" w:rsidRPr="00FE54AA" w:rsidRDefault="002D146C" w:rsidP="00300A5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(24,993,850)</w:t>
            </w:r>
          </w:p>
        </w:tc>
        <w:tc>
          <w:tcPr>
            <w:tcW w:w="270" w:type="dxa"/>
          </w:tcPr>
          <w:p w14:paraId="63DD0D4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54129F" w14:textId="324A4197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5B3AD2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EC7B0E" w14:textId="65C31585" w:rsidR="002D146C" w:rsidRPr="00FE54AA" w:rsidRDefault="002D146C" w:rsidP="0009114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 w:hanging="2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(26,591,509)</w:t>
            </w:r>
          </w:p>
        </w:tc>
        <w:tc>
          <w:tcPr>
            <w:tcW w:w="270" w:type="dxa"/>
          </w:tcPr>
          <w:p w14:paraId="4739B016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251A55" w14:textId="081D7D17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6FD64B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7CC38D" w14:textId="6E5492CD" w:rsidR="002D146C" w:rsidRPr="00FE54AA" w:rsidRDefault="002D146C" w:rsidP="0009114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 w:hanging="11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(26,591,509)</w:t>
            </w:r>
          </w:p>
        </w:tc>
      </w:tr>
      <w:tr w:rsidR="002D146C" w:rsidRPr="00FE54AA" w14:paraId="30A59DA3" w14:textId="77777777" w:rsidTr="0031540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E3A692C" w14:textId="722ADF64" w:rsidR="002D146C" w:rsidRPr="00FE54AA" w:rsidRDefault="002D146C" w:rsidP="002D146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260" w:type="dxa"/>
          </w:tcPr>
          <w:p w14:paraId="01E1AFA1" w14:textId="1B391755" w:rsidR="002D146C" w:rsidRPr="00FE54AA" w:rsidRDefault="002D146C" w:rsidP="0027709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1B6384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7C5A95B" w14:textId="511484D7" w:rsidR="002D146C" w:rsidRPr="00FE54AA" w:rsidRDefault="002D146C" w:rsidP="00300A5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4FECFD8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784566" w14:textId="75D39553" w:rsidR="002D146C" w:rsidRPr="00FE54AA" w:rsidRDefault="002D146C" w:rsidP="002D146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0B08D0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5DD43A" w14:textId="4868C17C" w:rsidR="002D146C" w:rsidRPr="00FE54AA" w:rsidRDefault="002D146C" w:rsidP="002D146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A3858B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47027B" w14:textId="7B495C59" w:rsidR="002D146C" w:rsidRPr="00FE54AA" w:rsidRDefault="002D146C" w:rsidP="00A4549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37127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CCE4CE" w14:textId="6E1D761E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47290C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29B368" w14:textId="7F25F463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D479B2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4D5E21" w14:textId="12E1E54A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1083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459D05" w14:textId="51966D09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2D146C" w:rsidRPr="00FE54AA" w14:paraId="638EB0A0" w14:textId="77777777" w:rsidTr="00700CDE">
        <w:trPr>
          <w:trHeight w:val="261"/>
        </w:trPr>
        <w:tc>
          <w:tcPr>
            <w:tcW w:w="3060" w:type="dxa"/>
            <w:shd w:val="clear" w:color="auto" w:fill="auto"/>
          </w:tcPr>
          <w:p w14:paraId="58F6B8E0" w14:textId="1AE28461" w:rsidR="002D146C" w:rsidRPr="00FE54AA" w:rsidRDefault="002D146C" w:rsidP="002D146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FE54A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สัญญาแลกเปลี่ยนอัตราดอกเบี้ยที่ใช้ใน</w:t>
            </w: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0C1F3CA9" w14:textId="7EFD319C" w:rsidR="002D146C" w:rsidRPr="00FE54AA" w:rsidRDefault="002D146C" w:rsidP="0027709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(3,571)</w:t>
            </w:r>
          </w:p>
        </w:tc>
        <w:tc>
          <w:tcPr>
            <w:tcW w:w="236" w:type="dxa"/>
            <w:vAlign w:val="bottom"/>
          </w:tcPr>
          <w:p w14:paraId="2566E1EF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6F64CB0" w14:textId="52652C9A" w:rsidR="002D146C" w:rsidRPr="00FE54AA" w:rsidRDefault="002D146C" w:rsidP="00A4549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E8E4FC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A58ADD" w14:textId="0E6CDE66" w:rsidR="002D146C" w:rsidRPr="00FE54AA" w:rsidRDefault="002D146C" w:rsidP="002D146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CD08AA" w14:textId="77777777" w:rsidR="002D146C" w:rsidRPr="00FE54AA" w:rsidRDefault="002D146C" w:rsidP="002D146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D24D6E" w14:textId="019CA95A" w:rsidR="002D146C" w:rsidRPr="00FE54AA" w:rsidRDefault="002D146C" w:rsidP="00F615D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F14F8D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859EDA" w14:textId="7219A14F" w:rsidR="002D146C" w:rsidRPr="00FE54AA" w:rsidRDefault="002D146C" w:rsidP="00F615D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615D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(3,571)</w:t>
            </w:r>
          </w:p>
        </w:tc>
        <w:tc>
          <w:tcPr>
            <w:tcW w:w="270" w:type="dxa"/>
            <w:vAlign w:val="bottom"/>
          </w:tcPr>
          <w:p w14:paraId="262BE7BD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660FA1" w14:textId="5C4E35B5" w:rsidR="002D146C" w:rsidRPr="00FE54AA" w:rsidRDefault="002D146C" w:rsidP="002D146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7288C0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F511ED" w14:textId="3F6F363F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(3,571)</w:t>
            </w:r>
          </w:p>
        </w:tc>
        <w:tc>
          <w:tcPr>
            <w:tcW w:w="270" w:type="dxa"/>
            <w:vAlign w:val="bottom"/>
          </w:tcPr>
          <w:p w14:paraId="0FBDABAF" w14:textId="77777777" w:rsidR="002D146C" w:rsidRPr="00FE54AA" w:rsidRDefault="002D146C" w:rsidP="002D146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701257" w14:textId="2880F265" w:rsidR="002D146C" w:rsidRPr="00FE54AA" w:rsidRDefault="002D146C" w:rsidP="002D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87C9588" w14:textId="77777777" w:rsidR="002D146C" w:rsidRPr="00FE54AA" w:rsidRDefault="002D146C" w:rsidP="002D14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815B0C" w14:textId="75DFC88E" w:rsidR="002D146C" w:rsidRPr="00FE54AA" w:rsidRDefault="002D146C" w:rsidP="002D146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(3,571)</w:t>
            </w:r>
          </w:p>
        </w:tc>
      </w:tr>
      <w:tr w:rsidR="003C38BB" w:rsidRPr="00FE54AA" w14:paraId="3C2F44D9" w14:textId="77777777" w:rsidTr="0031540A">
        <w:trPr>
          <w:trHeight w:val="261"/>
        </w:trPr>
        <w:tc>
          <w:tcPr>
            <w:tcW w:w="3060" w:type="dxa"/>
            <w:shd w:val="clear" w:color="auto" w:fill="auto"/>
          </w:tcPr>
          <w:p w14:paraId="0C06E85F" w14:textId="251DF4CF" w:rsidR="003C38BB" w:rsidRPr="00FE54AA" w:rsidRDefault="003C38BB" w:rsidP="003C38B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260" w:type="dxa"/>
          </w:tcPr>
          <w:p w14:paraId="000D3299" w14:textId="0945818B" w:rsidR="003C38BB" w:rsidRPr="00FE54AA" w:rsidRDefault="003C38BB" w:rsidP="0027709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(2,683,425)</w:t>
            </w:r>
          </w:p>
        </w:tc>
        <w:tc>
          <w:tcPr>
            <w:tcW w:w="236" w:type="dxa"/>
          </w:tcPr>
          <w:p w14:paraId="155ABFE5" w14:textId="77777777" w:rsidR="003C38BB" w:rsidRPr="00FE54AA" w:rsidRDefault="003C38BB" w:rsidP="003C38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5808364" w14:textId="4A876AE4" w:rsidR="003C38BB" w:rsidRPr="00FE54AA" w:rsidRDefault="003C38BB" w:rsidP="00A4549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(1,056,627)</w:t>
            </w:r>
          </w:p>
        </w:tc>
        <w:tc>
          <w:tcPr>
            <w:tcW w:w="270" w:type="dxa"/>
          </w:tcPr>
          <w:p w14:paraId="3E3D7A99" w14:textId="77777777" w:rsidR="003C38BB" w:rsidRPr="00FE54AA" w:rsidRDefault="003C38BB" w:rsidP="003C38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7951D17" w14:textId="481C8BE9" w:rsidR="003C38BB" w:rsidRPr="00FE54AA" w:rsidRDefault="003C38BB" w:rsidP="003C38BB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89EF93" w14:textId="77777777" w:rsidR="003C38BB" w:rsidRPr="00FE54AA" w:rsidRDefault="003C38BB" w:rsidP="003C38B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B88350" w14:textId="0A3056BE" w:rsidR="003C38BB" w:rsidRPr="00FE54AA" w:rsidRDefault="003C38BB" w:rsidP="00300A52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9274A6" w14:textId="77777777" w:rsidR="003C38BB" w:rsidRPr="00FE54AA" w:rsidRDefault="003C38BB" w:rsidP="003C38B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91BCF3" w14:textId="7B7C7C7B" w:rsidR="003C38BB" w:rsidRPr="00FE54AA" w:rsidRDefault="003C38BB" w:rsidP="00A4549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(3,740,052)</w:t>
            </w:r>
          </w:p>
        </w:tc>
        <w:tc>
          <w:tcPr>
            <w:tcW w:w="270" w:type="dxa"/>
          </w:tcPr>
          <w:p w14:paraId="000A9C69" w14:textId="77777777" w:rsidR="003C38BB" w:rsidRPr="00FE54AA" w:rsidRDefault="003C38BB" w:rsidP="003C38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1F0B5D" w14:textId="71C06322" w:rsidR="003C38BB" w:rsidRPr="00FE54AA" w:rsidRDefault="003C38BB" w:rsidP="003C38B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03B07F" w14:textId="77777777" w:rsidR="003C38BB" w:rsidRPr="00FE54AA" w:rsidRDefault="003C38BB" w:rsidP="003C38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96EB13" w14:textId="7CA7F148" w:rsidR="003C38BB" w:rsidRPr="00FE54AA" w:rsidRDefault="003C38BB" w:rsidP="00A4549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(3,740,052)</w:t>
            </w:r>
          </w:p>
        </w:tc>
        <w:tc>
          <w:tcPr>
            <w:tcW w:w="270" w:type="dxa"/>
          </w:tcPr>
          <w:p w14:paraId="0CC52A52" w14:textId="77777777" w:rsidR="003C38BB" w:rsidRPr="00FE54AA" w:rsidRDefault="003C38BB" w:rsidP="003C38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F54D48" w14:textId="51E04094" w:rsidR="003C38BB" w:rsidRPr="00FE54AA" w:rsidRDefault="003C38BB" w:rsidP="003C3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A26D32" w14:textId="77777777" w:rsidR="003C38BB" w:rsidRPr="00FE54AA" w:rsidRDefault="003C38BB" w:rsidP="003C38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43C6D2" w14:textId="231A5D7C" w:rsidR="003C38BB" w:rsidRPr="00FE54AA" w:rsidRDefault="003C38BB" w:rsidP="00A4549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(3,740,052)</w:t>
            </w:r>
          </w:p>
        </w:tc>
      </w:tr>
      <w:tr w:rsidR="00351C8E" w:rsidRPr="00FE54AA" w14:paraId="2D8BF3D7" w14:textId="77777777" w:rsidTr="0031540A">
        <w:trPr>
          <w:trHeight w:val="261"/>
        </w:trPr>
        <w:tc>
          <w:tcPr>
            <w:tcW w:w="3060" w:type="dxa"/>
            <w:shd w:val="clear" w:color="auto" w:fill="auto"/>
          </w:tcPr>
          <w:p w14:paraId="5EAFC678" w14:textId="439E9F57" w:rsidR="00351C8E" w:rsidRPr="00FE54AA" w:rsidRDefault="00351C8E" w:rsidP="00351C8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85DD857" w14:textId="0B995DBC" w:rsidR="00351C8E" w:rsidRPr="00FE54AA" w:rsidRDefault="00351C8E" w:rsidP="00351C8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4146EA" w14:textId="77777777" w:rsidR="00351C8E" w:rsidRPr="00FE54AA" w:rsidRDefault="00351C8E" w:rsidP="00351C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A4A5985" w14:textId="15AD9F56" w:rsidR="00351C8E" w:rsidRPr="00FE54AA" w:rsidRDefault="00351C8E" w:rsidP="00351C8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FE54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122,779)</w:t>
            </w:r>
          </w:p>
        </w:tc>
        <w:tc>
          <w:tcPr>
            <w:tcW w:w="270" w:type="dxa"/>
          </w:tcPr>
          <w:p w14:paraId="71592D56" w14:textId="77777777" w:rsidR="00351C8E" w:rsidRPr="00FE54AA" w:rsidRDefault="00351C8E" w:rsidP="00351C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2D3D46" w14:textId="40C655E6" w:rsidR="00351C8E" w:rsidRPr="00FE54AA" w:rsidRDefault="00351C8E" w:rsidP="00351C8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9451D0" w14:textId="77777777" w:rsidR="00351C8E" w:rsidRPr="00FE54AA" w:rsidRDefault="00351C8E" w:rsidP="00351C8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1378EB" w14:textId="13DA201D" w:rsidR="00351C8E" w:rsidRPr="00FE54AA" w:rsidRDefault="00351C8E" w:rsidP="00351C8E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12BFD6" w14:textId="77777777" w:rsidR="00351C8E" w:rsidRPr="00FE54AA" w:rsidRDefault="00351C8E" w:rsidP="00351C8E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56673B" w14:textId="320EBDEC" w:rsidR="00351C8E" w:rsidRPr="00FE54AA" w:rsidRDefault="00351C8E" w:rsidP="00351C8E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(122,779)</w:t>
            </w:r>
          </w:p>
        </w:tc>
        <w:tc>
          <w:tcPr>
            <w:tcW w:w="270" w:type="dxa"/>
          </w:tcPr>
          <w:p w14:paraId="11C33141" w14:textId="77777777" w:rsidR="00351C8E" w:rsidRPr="00FE54AA" w:rsidRDefault="00351C8E" w:rsidP="00351C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4556E5" w14:textId="7A98C1D9" w:rsidR="00351C8E" w:rsidRPr="00FE54AA" w:rsidRDefault="00351C8E" w:rsidP="00351C8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233F38" w14:textId="77777777" w:rsidR="00351C8E" w:rsidRPr="00FE54AA" w:rsidRDefault="00351C8E" w:rsidP="00351C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3D31BE" w14:textId="5151AE19" w:rsidR="00351C8E" w:rsidRPr="00FE54AA" w:rsidRDefault="00351C8E" w:rsidP="00351C8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(122,779)</w:t>
            </w:r>
          </w:p>
        </w:tc>
        <w:tc>
          <w:tcPr>
            <w:tcW w:w="270" w:type="dxa"/>
          </w:tcPr>
          <w:p w14:paraId="1CAA1D2B" w14:textId="77777777" w:rsidR="00351C8E" w:rsidRPr="00FE54AA" w:rsidRDefault="00351C8E" w:rsidP="00351C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2DB79D" w14:textId="4590D01F" w:rsidR="00351C8E" w:rsidRPr="00FE54AA" w:rsidRDefault="00351C8E" w:rsidP="00351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E9D655" w14:textId="77777777" w:rsidR="00351C8E" w:rsidRPr="00FE54AA" w:rsidRDefault="00351C8E" w:rsidP="00351C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D03B9D" w14:textId="5F8D0356" w:rsidR="00351C8E" w:rsidRPr="00FE54AA" w:rsidRDefault="00351C8E" w:rsidP="00351C8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>(122,779)</w:t>
            </w:r>
          </w:p>
        </w:tc>
      </w:tr>
    </w:tbl>
    <w:p w14:paraId="4746165C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highlight w:val="yellow"/>
          <w:lang w:bidi="th-TH"/>
        </w:rPr>
      </w:pPr>
    </w:p>
    <w:p w14:paraId="085200F6" w14:textId="77777777" w:rsidR="0009114C" w:rsidRDefault="0009114C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highlight w:val="yellow"/>
          <w:lang w:bidi="th-TH"/>
        </w:rPr>
      </w:pPr>
    </w:p>
    <w:p w14:paraId="1F9D3C8C" w14:textId="66D4AF32" w:rsidR="0009114C" w:rsidRPr="00C65ACB" w:rsidRDefault="0009114C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highlight w:val="yellow"/>
          <w:lang w:bidi="th-TH"/>
        </w:rPr>
        <w:sectPr w:rsidR="0009114C" w:rsidRPr="00C65ACB" w:rsidSect="00730E2C">
          <w:headerReference w:type="default" r:id="rId16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1530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241"/>
        <w:gridCol w:w="1291"/>
        <w:gridCol w:w="240"/>
        <w:gridCol w:w="1300"/>
        <w:gridCol w:w="260"/>
        <w:gridCol w:w="1170"/>
        <w:gridCol w:w="280"/>
        <w:gridCol w:w="1071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513EC0" w:rsidRPr="00022CCA" w14:paraId="6A50DBEF" w14:textId="77777777" w:rsidTr="00022CCA">
        <w:trPr>
          <w:trHeight w:val="261"/>
          <w:tblHeader/>
        </w:trPr>
        <w:tc>
          <w:tcPr>
            <w:tcW w:w="3240" w:type="dxa"/>
            <w:vAlign w:val="bottom"/>
          </w:tcPr>
          <w:p w14:paraId="6E2898E7" w14:textId="5E16221E" w:rsidR="00513EC0" w:rsidRPr="00022CCA" w:rsidRDefault="00513EC0" w:rsidP="00700CDE">
            <w:pPr>
              <w:ind w:left="73" w:right="-9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267ED227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3EC0" w:rsidRPr="00022CCA" w14:paraId="03CADEFA" w14:textId="77777777" w:rsidTr="00022CCA">
        <w:trPr>
          <w:trHeight w:val="261"/>
          <w:tblHeader/>
        </w:trPr>
        <w:tc>
          <w:tcPr>
            <w:tcW w:w="3240" w:type="dxa"/>
            <w:vAlign w:val="bottom"/>
          </w:tcPr>
          <w:p w14:paraId="3B1261C0" w14:textId="77777777" w:rsidR="00513EC0" w:rsidRPr="00022CCA" w:rsidRDefault="00513EC0" w:rsidP="00700CDE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70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CDB3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78B3A0DA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EC867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3EC0" w:rsidRPr="00022CCA" w14:paraId="0C6CEEBF" w14:textId="77777777" w:rsidTr="00862873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18D8E235" w14:textId="45C5635A" w:rsidR="00513EC0" w:rsidRPr="00022CCA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6AC65F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4249106A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78D8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CE01F0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22CCA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022CCA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022CCA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 w:rsidRPr="00022CCA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022CCA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2D1202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188494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32843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C6DFA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3EF48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9F605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7440CD5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7513531B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022CC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168296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409DC65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022CC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5958BF18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3CA7EE19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22CC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1166064F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0" w:type="dxa"/>
            <w:vAlign w:val="bottom"/>
            <w:hideMark/>
          </w:tcPr>
          <w:p w14:paraId="120CB448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3EC0" w:rsidRPr="00022CCA" w14:paraId="7645073F" w14:textId="77777777" w:rsidTr="00022CCA">
        <w:trPr>
          <w:trHeight w:val="261"/>
          <w:tblHeader/>
        </w:trPr>
        <w:tc>
          <w:tcPr>
            <w:tcW w:w="3240" w:type="dxa"/>
            <w:vAlign w:val="bottom"/>
          </w:tcPr>
          <w:p w14:paraId="4A0FDEE4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5DE6B1EF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51448" w:rsidRPr="00022CCA" w14:paraId="2ED40F78" w14:textId="77777777" w:rsidTr="00022CCA">
        <w:trPr>
          <w:trHeight w:val="261"/>
          <w:tblHeader/>
        </w:trPr>
        <w:tc>
          <w:tcPr>
            <w:tcW w:w="3240" w:type="dxa"/>
            <w:vAlign w:val="bottom"/>
          </w:tcPr>
          <w:p w14:paraId="5627B3ED" w14:textId="2EDA3401" w:rsidR="00D51448" w:rsidRPr="00022CCA" w:rsidRDefault="00D51448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DF5F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F5F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002EC7"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063" w:type="dxa"/>
            <w:gridSpan w:val="17"/>
            <w:vAlign w:val="bottom"/>
          </w:tcPr>
          <w:p w14:paraId="4C2E7F3C" w14:textId="77777777" w:rsidR="00D51448" w:rsidRPr="00022CCA" w:rsidRDefault="00D51448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13EC0" w:rsidRPr="00022CCA" w14:paraId="2A22699D" w14:textId="77777777" w:rsidTr="00862873">
        <w:trPr>
          <w:trHeight w:val="333"/>
        </w:trPr>
        <w:tc>
          <w:tcPr>
            <w:tcW w:w="3240" w:type="dxa"/>
            <w:vAlign w:val="bottom"/>
            <w:hideMark/>
          </w:tcPr>
          <w:p w14:paraId="5133EB87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FDF8CC2" w14:textId="77777777" w:rsidR="00513EC0" w:rsidRPr="00022CCA" w:rsidRDefault="00513EC0" w:rsidP="00700CDE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E27CBD6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67C3B704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A51125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33926B6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28EFA2B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202CBE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7616F3B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FF50E2A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72D3209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BE52F66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585BBB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C4028E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4A2D175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054A6779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2704B00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8FA01C2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:rsidRPr="00022CCA" w14:paraId="02B26013" w14:textId="77777777" w:rsidTr="00862873">
        <w:trPr>
          <w:trHeight w:val="261"/>
        </w:trPr>
        <w:tc>
          <w:tcPr>
            <w:tcW w:w="3240" w:type="dxa"/>
            <w:vAlign w:val="bottom"/>
            <w:hideMark/>
          </w:tcPr>
          <w:p w14:paraId="053A6283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BE1F117" w14:textId="77777777" w:rsidR="00513EC0" w:rsidRPr="00C27F59" w:rsidRDefault="00513EC0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15EACD5C" w14:textId="77777777" w:rsidR="00513EC0" w:rsidRPr="00C27F59" w:rsidRDefault="00513EC0" w:rsidP="00C27F5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BD4F944" w14:textId="77777777" w:rsidR="00513EC0" w:rsidRPr="00C27F59" w:rsidRDefault="00513EC0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46BA468" w14:textId="77777777" w:rsidR="00513EC0" w:rsidRPr="00C27F59" w:rsidRDefault="00513EC0" w:rsidP="00C27F5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08F099E" w14:textId="77777777" w:rsidR="00513EC0" w:rsidRPr="00C27F59" w:rsidRDefault="00513EC0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5A70B216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6CDEF8" w14:textId="77777777" w:rsidR="00513EC0" w:rsidRPr="00022CCA" w:rsidRDefault="00513EC0" w:rsidP="00700CDE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BB295ED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D2E8A06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D71FBB8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08D29F48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5540B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5D706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F7707C1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04713349" w14:textId="77777777" w:rsidR="00513EC0" w:rsidRPr="00022CCA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05C92588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0B173C1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873" w:rsidRPr="00022CCA" w14:paraId="726D4195" w14:textId="77777777" w:rsidTr="00862873">
        <w:trPr>
          <w:trHeight w:val="261"/>
        </w:trPr>
        <w:tc>
          <w:tcPr>
            <w:tcW w:w="3240" w:type="dxa"/>
            <w:vAlign w:val="bottom"/>
          </w:tcPr>
          <w:p w14:paraId="101C6BC8" w14:textId="3A1075B3" w:rsidR="00862873" w:rsidRPr="00022CCA" w:rsidRDefault="00862873" w:rsidP="00862873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2D5F97F3" w14:textId="24803702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75509E9" w14:textId="77777777" w:rsidR="00862873" w:rsidRPr="00C27F59" w:rsidRDefault="00862873" w:rsidP="00C27F5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46A182C" w14:textId="65CB1F8A" w:rsidR="00862873" w:rsidRPr="00C27F59" w:rsidRDefault="00862873" w:rsidP="00C27F5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2,041,332</w:t>
            </w:r>
          </w:p>
        </w:tc>
        <w:tc>
          <w:tcPr>
            <w:tcW w:w="240" w:type="dxa"/>
          </w:tcPr>
          <w:p w14:paraId="152E1260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3839DCE" w14:textId="3C85ECD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B49B2C5" w14:textId="77777777" w:rsidR="00862873" w:rsidRPr="00022CCA" w:rsidRDefault="00862873" w:rsidP="0086287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BD542" w14:textId="78DBC9AC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F110677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B31D3A1" w14:textId="22D4B5F6" w:rsidR="00862873" w:rsidRPr="00022CCA" w:rsidRDefault="00862873" w:rsidP="00C27F5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6561">
              <w:rPr>
                <w:rFonts w:asciiTheme="majorBidi" w:hAnsiTheme="majorBidi" w:cstheme="majorBidi"/>
                <w:sz w:val="28"/>
                <w:szCs w:val="28"/>
              </w:rPr>
              <w:t>2,041,332</w:t>
            </w:r>
          </w:p>
        </w:tc>
        <w:tc>
          <w:tcPr>
            <w:tcW w:w="240" w:type="dxa"/>
          </w:tcPr>
          <w:p w14:paraId="21909D82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43F74BC8" w14:textId="55555630" w:rsidR="00862873" w:rsidRPr="00022CCA" w:rsidRDefault="00862873" w:rsidP="0086287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1232368" w14:textId="77777777" w:rsidR="00862873" w:rsidRPr="00022CCA" w:rsidRDefault="00862873" w:rsidP="0086287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1207E6" w14:textId="45D855A4" w:rsidR="00862873" w:rsidRPr="00022CCA" w:rsidRDefault="00862873" w:rsidP="00BA46A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5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2,041,332</w:t>
            </w:r>
          </w:p>
        </w:tc>
        <w:tc>
          <w:tcPr>
            <w:tcW w:w="280" w:type="dxa"/>
          </w:tcPr>
          <w:p w14:paraId="1AC5E876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0" w:type="dxa"/>
          </w:tcPr>
          <w:p w14:paraId="3573B702" w14:textId="175A4521" w:rsidR="00862873" w:rsidRPr="00022CCA" w:rsidRDefault="00862873" w:rsidP="00BA46A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</w:tcPr>
          <w:p w14:paraId="33408DC9" w14:textId="77777777" w:rsidR="00862873" w:rsidRPr="00022CCA" w:rsidRDefault="00862873" w:rsidP="0086287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E8C2B7D" w14:textId="7D1AC093" w:rsidR="00862873" w:rsidRPr="00022CCA" w:rsidRDefault="00862873" w:rsidP="00BA46A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725BE">
              <w:rPr>
                <w:rFonts w:asciiTheme="majorBidi" w:hAnsiTheme="majorBidi" w:cstheme="majorBidi"/>
                <w:sz w:val="28"/>
                <w:szCs w:val="28"/>
              </w:rPr>
              <w:t>2,041,332</w:t>
            </w:r>
          </w:p>
        </w:tc>
      </w:tr>
      <w:tr w:rsidR="00862873" w:rsidRPr="00022CCA" w14:paraId="2A607EF8" w14:textId="77777777" w:rsidTr="00862873">
        <w:trPr>
          <w:trHeight w:val="261"/>
        </w:trPr>
        <w:tc>
          <w:tcPr>
            <w:tcW w:w="3240" w:type="dxa"/>
            <w:vAlign w:val="bottom"/>
          </w:tcPr>
          <w:p w14:paraId="4BF973A1" w14:textId="065AD372" w:rsidR="00862873" w:rsidRPr="00022CCA" w:rsidRDefault="00862873" w:rsidP="00862873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3BD5D45C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540A457" w14:textId="77777777" w:rsidR="00862873" w:rsidRPr="00C27F59" w:rsidRDefault="00862873" w:rsidP="00C27F5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BED6C0E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E5735BF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2B5A027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4CCDC1BF" w14:textId="77777777" w:rsidR="00862873" w:rsidRPr="00022CCA" w:rsidRDefault="00862873" w:rsidP="0086287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8EA477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5748282B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639E9A5" w14:textId="77777777" w:rsidR="00862873" w:rsidRPr="00022CCA" w:rsidRDefault="00862873" w:rsidP="00C27F5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76C50141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7ECE2228" w14:textId="77777777" w:rsidR="00862873" w:rsidRPr="00022CCA" w:rsidRDefault="00862873" w:rsidP="00862873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14900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A5133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</w:tcPr>
          <w:p w14:paraId="6CEA0750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69277694" w14:textId="77777777" w:rsidR="00862873" w:rsidRPr="00022CCA" w:rsidRDefault="00862873" w:rsidP="00862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9FD08F9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B4DFFF0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62873" w:rsidRPr="00022CCA" w14:paraId="4B374156" w14:textId="77777777" w:rsidTr="00862873">
        <w:trPr>
          <w:trHeight w:val="261"/>
        </w:trPr>
        <w:tc>
          <w:tcPr>
            <w:tcW w:w="3240" w:type="dxa"/>
          </w:tcPr>
          <w:p w14:paraId="52F3AF68" w14:textId="656E829F" w:rsidR="00862873" w:rsidRPr="00022CCA" w:rsidRDefault="00862873" w:rsidP="00862873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170" w:type="dxa"/>
          </w:tcPr>
          <w:p w14:paraId="699D1546" w14:textId="5B95EF2B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A461F3B" w14:textId="77777777" w:rsidR="00862873" w:rsidRPr="00C27F59" w:rsidRDefault="00862873" w:rsidP="00C27F5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F28FD7C" w14:textId="2205238F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2918331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362E677" w14:textId="3A31DDBF" w:rsidR="00862873" w:rsidRPr="00C27F59" w:rsidRDefault="00862873" w:rsidP="00C27F59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1,877,553</w:t>
            </w:r>
          </w:p>
        </w:tc>
        <w:tc>
          <w:tcPr>
            <w:tcW w:w="260" w:type="dxa"/>
          </w:tcPr>
          <w:p w14:paraId="043019C8" w14:textId="77777777" w:rsidR="00862873" w:rsidRPr="00022CCA" w:rsidRDefault="00862873" w:rsidP="0086287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59CA20" w14:textId="2614B61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3ABF781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742ED73" w14:textId="039A51B2" w:rsidR="00862873" w:rsidRPr="00022CCA" w:rsidRDefault="00862873" w:rsidP="00C27F5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65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1,877,553</w:t>
            </w:r>
          </w:p>
        </w:tc>
        <w:tc>
          <w:tcPr>
            <w:tcW w:w="240" w:type="dxa"/>
          </w:tcPr>
          <w:p w14:paraId="1D9C2999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0AF49DBD" w14:textId="523CDC20" w:rsidR="00862873" w:rsidRPr="00022CCA" w:rsidRDefault="00862873" w:rsidP="00C27F59">
            <w:pPr>
              <w:pStyle w:val="acctfourfigures"/>
              <w:tabs>
                <w:tab w:val="clear" w:pos="765"/>
                <w:tab w:val="decimal" w:pos="97"/>
              </w:tabs>
              <w:spacing w:line="240" w:lineRule="atLeast"/>
              <w:ind w:left="-43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BE">
              <w:rPr>
                <w:rFonts w:asciiTheme="majorBidi" w:hAnsiTheme="majorBidi" w:cstheme="majorBidi"/>
                <w:sz w:val="28"/>
                <w:szCs w:val="28"/>
              </w:rPr>
              <w:t>1,614,834</w:t>
            </w:r>
          </w:p>
        </w:tc>
        <w:tc>
          <w:tcPr>
            <w:tcW w:w="270" w:type="dxa"/>
          </w:tcPr>
          <w:p w14:paraId="65541641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E69719" w14:textId="03D595E4" w:rsidR="00862873" w:rsidRPr="00022CCA" w:rsidRDefault="00862873" w:rsidP="0086287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0" w:type="dxa"/>
          </w:tcPr>
          <w:p w14:paraId="5A3F91F7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53CFA28C" w14:textId="33E3EC46" w:rsidR="00862873" w:rsidRPr="00022CCA" w:rsidRDefault="00862873" w:rsidP="00862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D725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280" w:type="dxa"/>
          </w:tcPr>
          <w:p w14:paraId="5F9BAB53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2088084" w14:textId="49EC05DB" w:rsidR="00862873" w:rsidRPr="00022CCA" w:rsidRDefault="00862873" w:rsidP="0086287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1,877,553</w:t>
            </w:r>
          </w:p>
        </w:tc>
      </w:tr>
      <w:tr w:rsidR="00862873" w:rsidRPr="00022CCA" w14:paraId="38FF6168" w14:textId="77777777" w:rsidTr="00862873">
        <w:trPr>
          <w:trHeight w:val="261"/>
        </w:trPr>
        <w:tc>
          <w:tcPr>
            <w:tcW w:w="3240" w:type="dxa"/>
          </w:tcPr>
          <w:p w14:paraId="21D263F9" w14:textId="7EA986E2" w:rsidR="00862873" w:rsidRPr="00022CCA" w:rsidRDefault="00862873" w:rsidP="00862873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1170" w:type="dxa"/>
          </w:tcPr>
          <w:p w14:paraId="1F52183B" w14:textId="48A8949F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B7861EE" w14:textId="77777777" w:rsidR="00862873" w:rsidRPr="00C27F59" w:rsidRDefault="00862873" w:rsidP="00C27F5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451C0C7" w14:textId="065A6FCE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F5D598E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B41461A" w14:textId="567FF5B8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22AF8AF" w14:textId="77777777" w:rsidR="00862873" w:rsidRPr="00022CCA" w:rsidRDefault="00862873" w:rsidP="0086287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9335FB" w14:textId="0602836A" w:rsidR="00862873" w:rsidRPr="00C27F59" w:rsidRDefault="00862873" w:rsidP="00C27F5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112,915</w:t>
            </w:r>
          </w:p>
        </w:tc>
        <w:tc>
          <w:tcPr>
            <w:tcW w:w="280" w:type="dxa"/>
          </w:tcPr>
          <w:p w14:paraId="1B8AA0F2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04D37AF" w14:textId="29783EBE" w:rsidR="00862873" w:rsidRPr="00022CCA" w:rsidRDefault="00862873" w:rsidP="00C27F5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6561">
              <w:rPr>
                <w:rFonts w:asciiTheme="majorBidi" w:hAnsiTheme="majorBidi" w:cstheme="majorBidi"/>
                <w:sz w:val="28"/>
                <w:szCs w:val="28"/>
              </w:rPr>
              <w:t>112,915</w:t>
            </w:r>
          </w:p>
        </w:tc>
        <w:tc>
          <w:tcPr>
            <w:tcW w:w="240" w:type="dxa"/>
          </w:tcPr>
          <w:p w14:paraId="1D5E1143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3CC90544" w14:textId="050BD293" w:rsidR="00862873" w:rsidRPr="00022CCA" w:rsidRDefault="00862873" w:rsidP="0086287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DBD7F3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83B60" w14:textId="3199F2D2" w:rsidR="00862873" w:rsidRPr="00022CCA" w:rsidRDefault="00862873" w:rsidP="0086287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25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113,612</w:t>
            </w:r>
          </w:p>
        </w:tc>
        <w:tc>
          <w:tcPr>
            <w:tcW w:w="280" w:type="dxa"/>
          </w:tcPr>
          <w:p w14:paraId="600AB142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153F1396" w14:textId="6F954B12" w:rsidR="00862873" w:rsidRPr="00022CCA" w:rsidRDefault="00DE01AE" w:rsidP="00862873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2FDF1678" w14:textId="77777777" w:rsidR="00862873" w:rsidRPr="00022CCA" w:rsidRDefault="00862873" w:rsidP="0086287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C6DBD2E" w14:textId="7A053C93" w:rsidR="00862873" w:rsidRPr="00022CCA" w:rsidRDefault="00862873" w:rsidP="0086287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725BE">
              <w:rPr>
                <w:rFonts w:asciiTheme="majorBidi" w:hAnsiTheme="majorBidi" w:cstheme="majorBidi"/>
                <w:sz w:val="28"/>
                <w:szCs w:val="28"/>
              </w:rPr>
              <w:t>113,612</w:t>
            </w:r>
          </w:p>
        </w:tc>
      </w:tr>
      <w:tr w:rsidR="00862873" w:rsidRPr="00022CCA" w14:paraId="1F42CC59" w14:textId="77777777" w:rsidTr="00862873">
        <w:trPr>
          <w:trHeight w:val="261"/>
        </w:trPr>
        <w:tc>
          <w:tcPr>
            <w:tcW w:w="3240" w:type="dxa"/>
            <w:vAlign w:val="bottom"/>
          </w:tcPr>
          <w:p w14:paraId="3848A880" w14:textId="77777777" w:rsidR="00862873" w:rsidRPr="00022CCA" w:rsidRDefault="00862873" w:rsidP="00862873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75088C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62D5B8BA" w14:textId="77777777" w:rsidR="00862873" w:rsidRPr="00C27F59" w:rsidRDefault="00862873" w:rsidP="00C27F5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C1C978E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FEEF037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C822859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2852CB48" w14:textId="77777777" w:rsidR="00862873" w:rsidRPr="00022CCA" w:rsidRDefault="00862873" w:rsidP="0086287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4D40D5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2DBCDD48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</w:tcPr>
          <w:p w14:paraId="4181EBF2" w14:textId="77777777" w:rsidR="00862873" w:rsidRPr="00022CCA" w:rsidRDefault="00862873" w:rsidP="00C27F5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3045861F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</w:tcPr>
          <w:p w14:paraId="7637199E" w14:textId="77777777" w:rsidR="00862873" w:rsidRPr="00022CCA" w:rsidRDefault="00862873" w:rsidP="0086287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ADEB1BE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0C559CDE" w14:textId="77777777" w:rsidR="00862873" w:rsidRPr="00022CCA" w:rsidRDefault="00862873" w:rsidP="0086287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dxa"/>
          </w:tcPr>
          <w:p w14:paraId="4B6FB821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</w:tcPr>
          <w:p w14:paraId="17F7AEC5" w14:textId="77777777" w:rsidR="00862873" w:rsidRPr="00022CCA" w:rsidRDefault="00862873" w:rsidP="00862873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dxa"/>
          </w:tcPr>
          <w:p w14:paraId="13F87ACF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40" w:type="dxa"/>
          </w:tcPr>
          <w:p w14:paraId="3E8C165D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62873" w:rsidRPr="00022CCA" w14:paraId="1B14EF21" w14:textId="77777777" w:rsidTr="00862873">
        <w:trPr>
          <w:trHeight w:val="270"/>
        </w:trPr>
        <w:tc>
          <w:tcPr>
            <w:tcW w:w="3240" w:type="dxa"/>
            <w:vAlign w:val="bottom"/>
          </w:tcPr>
          <w:p w14:paraId="60A62EA6" w14:textId="35F1CEE3" w:rsidR="00862873" w:rsidRPr="00022CCA" w:rsidRDefault="00862873" w:rsidP="00862873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258789C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7717DE7F" w14:textId="77777777" w:rsidR="00862873" w:rsidRPr="00C27F59" w:rsidRDefault="00862873" w:rsidP="00C27F5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9BFA891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B2BB62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BCB9057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4B6D4F9E" w14:textId="77777777" w:rsidR="00862873" w:rsidRPr="00022CCA" w:rsidRDefault="00862873" w:rsidP="0086287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943D89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1098224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4D282F6" w14:textId="77777777" w:rsidR="00862873" w:rsidRPr="00022CCA" w:rsidRDefault="00862873" w:rsidP="00C27F5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F6CFB7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298B69BC" w14:textId="77777777" w:rsidR="00862873" w:rsidRPr="00022CCA" w:rsidRDefault="00862873" w:rsidP="0086287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642B5C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E04EFF" w14:textId="77777777" w:rsidR="00862873" w:rsidRPr="00022CCA" w:rsidRDefault="00862873" w:rsidP="0086287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</w:tcPr>
          <w:p w14:paraId="45438007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49935BE4" w14:textId="77777777" w:rsidR="00862873" w:rsidRPr="00022CCA" w:rsidRDefault="00862873" w:rsidP="00862873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35392161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BC26120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873" w:rsidRPr="00022CCA" w14:paraId="03802B27" w14:textId="77777777" w:rsidTr="00862873">
        <w:trPr>
          <w:trHeight w:val="270"/>
        </w:trPr>
        <w:tc>
          <w:tcPr>
            <w:tcW w:w="3240" w:type="dxa"/>
            <w:vAlign w:val="bottom"/>
          </w:tcPr>
          <w:p w14:paraId="0D268B0D" w14:textId="189A9B21" w:rsidR="00862873" w:rsidRPr="00022CCA" w:rsidRDefault="00862873" w:rsidP="00862873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022CCA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1AB11ED5" w14:textId="7E3E1175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7F89232" w14:textId="77777777" w:rsidR="00862873" w:rsidRPr="00C27F59" w:rsidRDefault="00862873" w:rsidP="00C27F5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60D4036" w14:textId="2E30B8DB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5652C5D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563AFF9" w14:textId="1E306D12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C62A22C" w14:textId="77777777" w:rsidR="00862873" w:rsidRPr="00022CCA" w:rsidRDefault="00862873" w:rsidP="0086287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4EF44D19" w14:textId="42D51844" w:rsidR="00862873" w:rsidRPr="00C27F59" w:rsidRDefault="00862873" w:rsidP="00C27F5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(21,489,551)</w:t>
            </w:r>
          </w:p>
        </w:tc>
        <w:tc>
          <w:tcPr>
            <w:tcW w:w="280" w:type="dxa"/>
          </w:tcPr>
          <w:p w14:paraId="0D3E8D21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3B8E4AF" w14:textId="0410C28C" w:rsidR="00862873" w:rsidRPr="00022CCA" w:rsidRDefault="00862873" w:rsidP="00C27F5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6561">
              <w:rPr>
                <w:rFonts w:asciiTheme="majorBidi" w:hAnsiTheme="majorBidi" w:cstheme="majorBidi"/>
                <w:sz w:val="28"/>
                <w:szCs w:val="28"/>
              </w:rPr>
              <w:t>(21,489,55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65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729E22B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7CD6683B" w14:textId="1204202C" w:rsidR="00862873" w:rsidRPr="00022CCA" w:rsidRDefault="00862873" w:rsidP="0086287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698CC1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49A28E" w14:textId="4352EB03" w:rsidR="00862873" w:rsidRPr="00022CCA" w:rsidRDefault="00862873" w:rsidP="00BA46A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25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725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D725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0" w:type="dxa"/>
          </w:tcPr>
          <w:p w14:paraId="67EDDE47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2B752894" w14:textId="5F0EA050" w:rsidR="00862873" w:rsidRPr="00022CCA" w:rsidRDefault="00862873" w:rsidP="00BA46A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</w:tcPr>
          <w:p w14:paraId="48A286FD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E216DDB" w14:textId="4F290F2D" w:rsidR="00862873" w:rsidRPr="00022CCA" w:rsidRDefault="00862873" w:rsidP="0086287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25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(21,50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Pr="00D725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658</w:t>
            </w:r>
            <w:r w:rsidRPr="00D725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862873" w:rsidRPr="00022CCA" w14:paraId="74A0212F" w14:textId="77777777" w:rsidTr="00862873">
        <w:trPr>
          <w:trHeight w:val="261"/>
        </w:trPr>
        <w:tc>
          <w:tcPr>
            <w:tcW w:w="3240" w:type="dxa"/>
            <w:vAlign w:val="bottom"/>
          </w:tcPr>
          <w:p w14:paraId="67041A4F" w14:textId="753823AF" w:rsidR="00862873" w:rsidRPr="00022CCA" w:rsidRDefault="00862873" w:rsidP="00862873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237229CF" w14:textId="05BDF7D3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DBAAD42" w14:textId="77777777" w:rsidR="00862873" w:rsidRPr="00C27F59" w:rsidRDefault="00862873" w:rsidP="00C27F5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D95AC9F" w14:textId="63D907E2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20C1C1D" w14:textId="7777777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59F61E6" w14:textId="181045B7" w:rsidR="00862873" w:rsidRPr="00C27F59" w:rsidRDefault="00862873" w:rsidP="00C27F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4E7B7478" w14:textId="77777777" w:rsidR="00862873" w:rsidRPr="00022CCA" w:rsidRDefault="00862873" w:rsidP="0086287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2FF71B" w14:textId="434F4470" w:rsidR="00862873" w:rsidRPr="00C27F59" w:rsidRDefault="00862873" w:rsidP="00C27F5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F59">
              <w:rPr>
                <w:rFonts w:ascii="Angsana New" w:hAnsi="Angsana New"/>
                <w:sz w:val="28"/>
                <w:szCs w:val="28"/>
              </w:rPr>
              <w:t>(7,992,282)</w:t>
            </w:r>
          </w:p>
        </w:tc>
        <w:tc>
          <w:tcPr>
            <w:tcW w:w="280" w:type="dxa"/>
          </w:tcPr>
          <w:p w14:paraId="5827CD01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9F0857F" w14:textId="5301570D" w:rsidR="00862873" w:rsidRPr="00022CCA" w:rsidRDefault="00862873" w:rsidP="00C27F5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(7,992,282)</w:t>
            </w:r>
          </w:p>
        </w:tc>
        <w:tc>
          <w:tcPr>
            <w:tcW w:w="240" w:type="dxa"/>
          </w:tcPr>
          <w:p w14:paraId="6B3DFC5A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4406F0C5" w14:textId="757569CE" w:rsidR="00862873" w:rsidRPr="00022CCA" w:rsidRDefault="00862873" w:rsidP="0086287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94F9AF1" w14:textId="77777777" w:rsidR="00862873" w:rsidRPr="00022CCA" w:rsidRDefault="00862873" w:rsidP="008628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F80689" w14:textId="34690D1B" w:rsidR="00862873" w:rsidRPr="00022CCA" w:rsidRDefault="00862873" w:rsidP="0086287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(7,612,306)</w:t>
            </w:r>
          </w:p>
        </w:tc>
        <w:tc>
          <w:tcPr>
            <w:tcW w:w="280" w:type="dxa"/>
          </w:tcPr>
          <w:p w14:paraId="0F1FA0B2" w14:textId="77777777" w:rsidR="00862873" w:rsidRPr="00022CCA" w:rsidRDefault="00862873" w:rsidP="008628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4B6487DB" w14:textId="3D2895A8" w:rsidR="00862873" w:rsidRPr="00022CCA" w:rsidRDefault="00862873" w:rsidP="00BA46A6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</w:tcPr>
          <w:p w14:paraId="6ABCC96D" w14:textId="77777777" w:rsidR="00862873" w:rsidRPr="00022CCA" w:rsidRDefault="00862873" w:rsidP="0086287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78857E0" w14:textId="5902277F" w:rsidR="00862873" w:rsidRPr="00022CCA" w:rsidRDefault="00862873" w:rsidP="0086287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(7,612,306)</w:t>
            </w:r>
          </w:p>
        </w:tc>
      </w:tr>
    </w:tbl>
    <w:p w14:paraId="551DF1D8" w14:textId="77777777" w:rsidR="00513EC0" w:rsidRDefault="00513EC0" w:rsidP="00513EC0">
      <w:pPr>
        <w:ind w:left="720"/>
      </w:pPr>
      <w:r>
        <w:br w:type="page"/>
      </w:r>
    </w:p>
    <w:tbl>
      <w:tblPr>
        <w:tblW w:w="1542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1169"/>
        <w:gridCol w:w="236"/>
        <w:gridCol w:w="1293"/>
        <w:gridCol w:w="236"/>
        <w:gridCol w:w="1293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075"/>
        <w:gridCol w:w="10"/>
      </w:tblGrid>
      <w:tr w:rsidR="00AA432E" w:rsidRPr="00964257" w14:paraId="3843ED1B" w14:textId="77777777" w:rsidTr="0015119E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4F4B0300" w14:textId="77777777" w:rsidR="00AA432E" w:rsidRPr="00964257" w:rsidRDefault="00AA432E" w:rsidP="008411CD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0BBEF82F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AA432E" w:rsidRPr="00964257" w14:paraId="06CBCC62" w14:textId="77777777" w:rsidTr="0015119E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20EBE9F8" w14:textId="77777777" w:rsidR="00AA432E" w:rsidRPr="00964257" w:rsidRDefault="00AA432E" w:rsidP="008411CD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002" w:type="dxa"/>
            <w:gridSpan w:val="9"/>
            <w:tcBorders>
              <w:bottom w:val="single" w:sz="4" w:space="0" w:color="auto"/>
            </w:tcBorders>
            <w:vAlign w:val="bottom"/>
          </w:tcPr>
          <w:p w14:paraId="157B9BAC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9642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420FE16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4841" w:type="dxa"/>
            <w:gridSpan w:val="7"/>
            <w:tcBorders>
              <w:bottom w:val="single" w:sz="4" w:space="0" w:color="auto"/>
            </w:tcBorders>
            <w:vAlign w:val="bottom"/>
          </w:tcPr>
          <w:p w14:paraId="76466CE0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9642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AA432E" w:rsidRPr="00964257" w14:paraId="27CFFE93" w14:textId="77777777" w:rsidTr="0015119E">
        <w:trPr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536C7A95" w14:textId="0BC41C26" w:rsidR="00AA432E" w:rsidRPr="00964257" w:rsidRDefault="00AA432E" w:rsidP="008411C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3A77BB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bidi="th-TH"/>
              </w:rPr>
              <w:t>เครื่องมือที่ใช้ในการป้องกัน</w:t>
            </w:r>
          </w:p>
          <w:p w14:paraId="4B41462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2C8AD4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1D69FE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bidi="th-TH"/>
              </w:rPr>
              <w:br/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ยุติธรรมผ่าน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bidi="th-TH"/>
              </w:rPr>
              <w:br/>
            </w:r>
            <w:r w:rsidRPr="00964257">
              <w:rPr>
                <w:rFonts w:asciiTheme="majorBidi" w:hAnsiTheme="majorBidi" w:cstheme="majorBidi"/>
                <w:spacing w:val="-8"/>
                <w:sz w:val="27"/>
                <w:szCs w:val="27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1C09C22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2A7EF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13EA9" w14:textId="77777777" w:rsidR="00AA432E" w:rsidRPr="00964257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DB422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454EB" w14:textId="77777777" w:rsidR="00AA432E" w:rsidRPr="00964257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A89AC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63A05E34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A4ADF1D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455E166E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58F4AF5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53B8068" w14:textId="77777777" w:rsidR="00AA432E" w:rsidRPr="00964257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76B9E2BB" w14:textId="77777777" w:rsidR="00AA432E" w:rsidRPr="00964257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543C0EAD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F0BEEAC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AA432E" w:rsidRPr="00964257" w14:paraId="639832F1" w14:textId="77777777" w:rsidTr="0015119E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716608D1" w14:textId="77777777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726D3BB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</w:pPr>
            <w:r w:rsidRPr="009642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AA432E" w:rsidRPr="00964257" w14:paraId="4F0F26F5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A48CECB" w14:textId="39264223" w:rsidR="00AA432E" w:rsidRPr="00964257" w:rsidRDefault="00D51448" w:rsidP="008411C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</w:pP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2565</w:t>
            </w:r>
          </w:p>
        </w:tc>
        <w:tc>
          <w:tcPr>
            <w:tcW w:w="1169" w:type="dxa"/>
            <w:vAlign w:val="bottom"/>
          </w:tcPr>
          <w:p w14:paraId="3632201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C05936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3CF4C51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539C1B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3C8A84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ED554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2ECA32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3C421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1C089A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26CC97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278D9B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2145A11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0740E39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F68E11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55900E24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27B4C4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F2AFBE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51448" w:rsidRPr="00964257" w14:paraId="0852F5B7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D569821" w14:textId="21A48F93" w:rsidR="00D51448" w:rsidRPr="00964257" w:rsidRDefault="00D51448" w:rsidP="008411C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0E16FF09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342B5F7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514B9953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C45E1C3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FF2E328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017643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229E36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1C6E76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BC66D78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0662952D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018723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48AA0E80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EFB1499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1521217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048CD466" w14:textId="77777777" w:rsidR="00D51448" w:rsidRPr="00964257" w:rsidRDefault="00D51448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9BD10F1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53FB6C1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48ACA56B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35674E0" w14:textId="77777777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76CE701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8B0185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46A1F18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DBADB6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47FA35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AAC8F3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5EC0BE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90D5CF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E6757F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3DA5880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26129D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348F3C7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60FFB9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E32F56A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3FDDA91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CB6DE9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E853E1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42392" w:rsidRPr="00964257" w14:paraId="61424B43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BAEABDD" w14:textId="03B56E28" w:rsidR="00342392" w:rsidRPr="00964257" w:rsidRDefault="00342392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54A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E54AA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169" w:type="dxa"/>
            <w:vAlign w:val="bottom"/>
          </w:tcPr>
          <w:p w14:paraId="37040E82" w14:textId="624FB139" w:rsidR="00342392" w:rsidRPr="00342392" w:rsidRDefault="00342392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AD672C" w14:textId="77777777" w:rsidR="00342392" w:rsidRPr="00964257" w:rsidRDefault="00342392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45BC392" w14:textId="264EB67E" w:rsidR="00342392" w:rsidRPr="00964257" w:rsidRDefault="00342392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F6AA7E9" w14:textId="77777777" w:rsidR="00342392" w:rsidRPr="00964257" w:rsidRDefault="00342392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9B85064" w14:textId="34BBD0FF" w:rsidR="00342392" w:rsidRPr="00964257" w:rsidRDefault="00342392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F0CF64" w14:textId="77777777" w:rsidR="00342392" w:rsidRPr="00964257" w:rsidRDefault="00342392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750F89C" w14:textId="60F5E321" w:rsidR="00342392" w:rsidRPr="00964257" w:rsidRDefault="00342392" w:rsidP="0034239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274,</w:t>
            </w:r>
            <w:r w:rsidRPr="0034239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E44E0" w14:textId="77777777" w:rsidR="00342392" w:rsidRPr="00964257" w:rsidRDefault="00342392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38514CC" w14:textId="51FFCBB9" w:rsidR="00342392" w:rsidRPr="00964257" w:rsidRDefault="00342392" w:rsidP="0034239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274,357</w:t>
            </w:r>
          </w:p>
        </w:tc>
        <w:tc>
          <w:tcPr>
            <w:tcW w:w="241" w:type="dxa"/>
            <w:vAlign w:val="bottom"/>
          </w:tcPr>
          <w:p w14:paraId="537BC4A1" w14:textId="77777777" w:rsidR="00342392" w:rsidRPr="00964257" w:rsidRDefault="00342392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E332B54" w14:textId="77777777" w:rsidR="00342392" w:rsidRPr="00964257" w:rsidRDefault="00342392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C12235D" w14:textId="77777777" w:rsidR="00342392" w:rsidRPr="00964257" w:rsidRDefault="00342392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EE36532" w14:textId="77777777" w:rsidR="00342392" w:rsidRPr="00964257" w:rsidRDefault="00342392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4AE3B21" w14:textId="77777777" w:rsidR="00342392" w:rsidRPr="00964257" w:rsidRDefault="00342392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B1F4684" w14:textId="77777777" w:rsidR="00342392" w:rsidRPr="00964257" w:rsidRDefault="00342392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9E11496" w14:textId="77777777" w:rsidR="00342392" w:rsidRPr="00964257" w:rsidRDefault="00342392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ADFA825" w14:textId="77777777" w:rsidR="00342392" w:rsidRPr="00964257" w:rsidRDefault="00342392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6F8BB20F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252CD45" w14:textId="77777777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5D9989E9" w14:textId="77777777" w:rsidR="00AA432E" w:rsidRPr="00964257" w:rsidRDefault="00AA432E" w:rsidP="00B9781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4C922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22909CB8" w14:textId="77777777" w:rsidR="00AA432E" w:rsidRPr="00964257" w:rsidRDefault="00AA432E" w:rsidP="00B9781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884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0D9068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0DD228B" w14:textId="77777777" w:rsidR="00AA432E" w:rsidRPr="00964257" w:rsidRDefault="00AA432E" w:rsidP="000474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307BB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3CC9DF4" w14:textId="77777777" w:rsidR="00AA432E" w:rsidRPr="00964257" w:rsidRDefault="00AA432E" w:rsidP="0004744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4476C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9C4D365" w14:textId="77777777" w:rsidR="00AA432E" w:rsidRPr="00964257" w:rsidRDefault="00AA432E" w:rsidP="0004744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2,884,016</w:t>
            </w:r>
          </w:p>
        </w:tc>
        <w:tc>
          <w:tcPr>
            <w:tcW w:w="241" w:type="dxa"/>
            <w:vAlign w:val="bottom"/>
          </w:tcPr>
          <w:p w14:paraId="0EEECFB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AA45DD9" w14:textId="77777777" w:rsidR="00AA432E" w:rsidRPr="00964257" w:rsidRDefault="00AA432E" w:rsidP="000474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EB1460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41D7EEC8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2,884,016</w:t>
            </w:r>
          </w:p>
        </w:tc>
        <w:tc>
          <w:tcPr>
            <w:tcW w:w="270" w:type="dxa"/>
            <w:vAlign w:val="bottom"/>
          </w:tcPr>
          <w:p w14:paraId="13F034A4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204416" w14:textId="77777777" w:rsidR="00AA432E" w:rsidRPr="00964257" w:rsidRDefault="00AA432E" w:rsidP="0004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DE09E9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D2FD859" w14:textId="77777777" w:rsidR="00AA432E" w:rsidRPr="00964257" w:rsidRDefault="00AA432E" w:rsidP="0004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2,884,016</w:t>
            </w:r>
          </w:p>
        </w:tc>
      </w:tr>
      <w:tr w:rsidR="00AA432E" w:rsidRPr="00964257" w14:paraId="042E5C22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D3AE095" w14:textId="77777777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36C6AD2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EECFEF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4FE2F1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66215E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EDD78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72A691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F6CF5F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26121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99045F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4ED8A6C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883649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3B7644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D8DD23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4C5DE65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5F1A9DF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30EC06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7F81AF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0DA2AA5F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01912A0B" w14:textId="77777777" w:rsidR="00AA432E" w:rsidRPr="00964257" w:rsidRDefault="00AA432E" w:rsidP="008411CD">
            <w:pPr>
              <w:ind w:left="160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3906A97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FA0CA7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68358E5" w14:textId="77777777" w:rsidR="00AA432E" w:rsidRPr="00964257" w:rsidRDefault="00AA432E" w:rsidP="00B9781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F62F1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A7986C2" w14:textId="77777777" w:rsidR="00AA432E" w:rsidRPr="00964257" w:rsidRDefault="00AA432E" w:rsidP="0004744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38E8D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BF09B6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692A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DB4575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3,466,495</w:t>
            </w:r>
          </w:p>
        </w:tc>
        <w:tc>
          <w:tcPr>
            <w:tcW w:w="241" w:type="dxa"/>
            <w:vAlign w:val="bottom"/>
          </w:tcPr>
          <w:p w14:paraId="3A87CCE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6CC45D6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3,013,776</w:t>
            </w:r>
          </w:p>
        </w:tc>
        <w:tc>
          <w:tcPr>
            <w:tcW w:w="241" w:type="dxa"/>
            <w:vAlign w:val="bottom"/>
          </w:tcPr>
          <w:p w14:paraId="659FD1A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F3A9BE8" w14:textId="77777777" w:rsidR="00AA432E" w:rsidRPr="00964257" w:rsidRDefault="00AA432E" w:rsidP="0004744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67BDB8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8A10E54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452,719</w:t>
            </w:r>
          </w:p>
        </w:tc>
        <w:tc>
          <w:tcPr>
            <w:tcW w:w="270" w:type="dxa"/>
            <w:vAlign w:val="bottom"/>
          </w:tcPr>
          <w:p w14:paraId="75AF68E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558758E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3,466,495</w:t>
            </w:r>
          </w:p>
        </w:tc>
      </w:tr>
      <w:tr w:rsidR="00AA432E" w:rsidRPr="00964257" w14:paraId="6F7B0804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346EB390" w14:textId="77777777" w:rsidR="00AA432E" w:rsidRPr="00964257" w:rsidRDefault="00AA432E" w:rsidP="008411CD">
            <w:pPr>
              <w:ind w:left="160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15EB65D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2AFC53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2C2DF1C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A213F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9E61C4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735A4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A31C5B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566,030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B0879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500E19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566,030</w:t>
            </w:r>
          </w:p>
        </w:tc>
        <w:tc>
          <w:tcPr>
            <w:tcW w:w="241" w:type="dxa"/>
            <w:vAlign w:val="bottom"/>
          </w:tcPr>
          <w:p w14:paraId="6DDC7E8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EEF053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2A7F8B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0FCF68C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568,405</w:t>
            </w:r>
          </w:p>
        </w:tc>
        <w:tc>
          <w:tcPr>
            <w:tcW w:w="270" w:type="dxa"/>
            <w:vAlign w:val="bottom"/>
          </w:tcPr>
          <w:p w14:paraId="738B14B9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9A7026E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7150E4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DD27FBB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568,405</w:t>
            </w:r>
          </w:p>
        </w:tc>
      </w:tr>
      <w:tr w:rsidR="00AA432E" w:rsidRPr="00964257" w14:paraId="3376C294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5DEF6E8C" w14:textId="77777777" w:rsidR="00AA432E" w:rsidRPr="00964257" w:rsidRDefault="00AA432E" w:rsidP="008411CD">
            <w:pPr>
              <w:ind w:left="160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69" w:type="dxa"/>
            <w:vAlign w:val="bottom"/>
          </w:tcPr>
          <w:p w14:paraId="4570DCA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CEE7A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3D9A202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D139C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1A1B86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BCA45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FB68C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4,467,776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028A2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153B67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4,467,776</w:t>
            </w:r>
          </w:p>
        </w:tc>
        <w:tc>
          <w:tcPr>
            <w:tcW w:w="241" w:type="dxa"/>
            <w:vAlign w:val="bottom"/>
          </w:tcPr>
          <w:p w14:paraId="438C482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7B9C8B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D56745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8BB0A18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4,362,205</w:t>
            </w:r>
          </w:p>
        </w:tc>
        <w:tc>
          <w:tcPr>
            <w:tcW w:w="270" w:type="dxa"/>
            <w:vAlign w:val="bottom"/>
          </w:tcPr>
          <w:p w14:paraId="6A7F33A7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CED6DF4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B9FECC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14B5E8B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4,362,205</w:t>
            </w:r>
          </w:p>
        </w:tc>
      </w:tr>
      <w:tr w:rsidR="004353D4" w:rsidRPr="00964257" w14:paraId="276E0803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0DD1302B" w14:textId="6AB0E235" w:rsidR="004353D4" w:rsidRPr="00964257" w:rsidRDefault="004353D4" w:rsidP="004353D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2D318CA2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0ECE05E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7A6854DB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F8C462E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36D067D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9EB097" w14:textId="77777777" w:rsidR="004353D4" w:rsidRPr="00964257" w:rsidRDefault="004353D4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AE9801F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E51B59" w14:textId="77777777" w:rsidR="004353D4" w:rsidRPr="00964257" w:rsidRDefault="004353D4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257095C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00EFB11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9C2A38E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B09331D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AFA9FAC" w14:textId="77777777" w:rsidR="004353D4" w:rsidRPr="00964257" w:rsidRDefault="004353D4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BCC75E7" w14:textId="77777777" w:rsidR="004353D4" w:rsidRPr="00964257" w:rsidRDefault="004353D4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D418D3" w14:textId="77777777" w:rsidR="004353D4" w:rsidRPr="00964257" w:rsidRDefault="004353D4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CC944DE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0640058" w14:textId="77777777" w:rsidR="004353D4" w:rsidRPr="00964257" w:rsidRDefault="004353D4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4D7803FC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E137790" w14:textId="1B473052" w:rsidR="00AA432E" w:rsidRPr="00964257" w:rsidRDefault="004353D4" w:rsidP="008411CD">
            <w:pPr>
              <w:ind w:right="-90" w:firstLine="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7BDEBA4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A9E513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169EE08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8189FA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3B229E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FF5BE4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374F7C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5308E6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1895DD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DE0AA9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EFD14E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E17FA8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08F236F4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F32ED6E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FCB770A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BA2B1E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B9064CD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109EEAE7" w14:textId="77777777" w:rsidTr="0015119E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103DA986" w14:textId="5355587C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4353D4"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289D3E64" w14:textId="77777777" w:rsidR="00AA432E" w:rsidRPr="00964257" w:rsidRDefault="00AA432E" w:rsidP="00B9781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507</w:t>
            </w:r>
          </w:p>
        </w:tc>
        <w:tc>
          <w:tcPr>
            <w:tcW w:w="236" w:type="dxa"/>
            <w:vAlign w:val="bottom"/>
          </w:tcPr>
          <w:p w14:paraId="336F4B7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4FAEAC2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B0E6C0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352C33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83F98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24C749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22DFC4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6EF1A2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507</w:t>
            </w:r>
          </w:p>
        </w:tc>
        <w:tc>
          <w:tcPr>
            <w:tcW w:w="241" w:type="dxa"/>
            <w:vAlign w:val="bottom"/>
          </w:tcPr>
          <w:p w14:paraId="4DCBFE1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5E0DA1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3E1B23E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23D51AD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1,140,507</w:t>
            </w:r>
          </w:p>
        </w:tc>
        <w:tc>
          <w:tcPr>
            <w:tcW w:w="270" w:type="dxa"/>
            <w:vAlign w:val="bottom"/>
          </w:tcPr>
          <w:p w14:paraId="75731DE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4E3E3E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0B6B3F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C2272E7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1,140,507</w:t>
            </w:r>
          </w:p>
        </w:tc>
      </w:tr>
      <w:tr w:rsidR="00AA432E" w:rsidRPr="00964257" w14:paraId="1DF0ADF0" w14:textId="77777777" w:rsidTr="0015119E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3BA6515F" w14:textId="2FE58CD6" w:rsidR="00AA432E" w:rsidRPr="00964257" w:rsidRDefault="004353D4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สินทรัพย์อนุพันธ์</w:t>
            </w:r>
            <w:r w:rsidR="00C352E0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768C7ED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6EB6D2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10C64F4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534</w:t>
            </w:r>
          </w:p>
        </w:tc>
        <w:tc>
          <w:tcPr>
            <w:tcW w:w="236" w:type="dxa"/>
            <w:vAlign w:val="bottom"/>
          </w:tcPr>
          <w:p w14:paraId="22DB0FE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8FF1AD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B49957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6BA18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FB84B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BEDD45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534</w:t>
            </w:r>
          </w:p>
        </w:tc>
        <w:tc>
          <w:tcPr>
            <w:tcW w:w="241" w:type="dxa"/>
            <w:vAlign w:val="bottom"/>
          </w:tcPr>
          <w:p w14:paraId="4DF7BED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460E69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047A25D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5D096DEF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306,534</w:t>
            </w:r>
          </w:p>
        </w:tc>
        <w:tc>
          <w:tcPr>
            <w:tcW w:w="270" w:type="dxa"/>
            <w:vAlign w:val="bottom"/>
          </w:tcPr>
          <w:p w14:paraId="4DCB4DB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70D11B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2129CB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F125918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306,534</w:t>
            </w:r>
          </w:p>
        </w:tc>
      </w:tr>
      <w:tr w:rsidR="00AA432E" w:rsidRPr="00964257" w14:paraId="22F7F720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8EEBA3B" w14:textId="2F88463B" w:rsidR="00AA432E" w:rsidRPr="00964257" w:rsidRDefault="00D51448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lastRenderedPageBreak/>
              <w:t xml:space="preserve">ณ วันที่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2565</w:t>
            </w:r>
          </w:p>
        </w:tc>
        <w:tc>
          <w:tcPr>
            <w:tcW w:w="1169" w:type="dxa"/>
            <w:vAlign w:val="bottom"/>
          </w:tcPr>
          <w:p w14:paraId="596B605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75BF3E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DA98A6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C2FCAA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07DD00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A20C83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C6B62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47220D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1F240C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55AC46B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D21E9A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290E236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1E702D6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08AE19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AFC825D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422324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EF0B26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51448" w:rsidRPr="00964257" w14:paraId="57C30AC7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48FA1F0" w14:textId="431A0FC2" w:rsidR="00D51448" w:rsidRPr="00964257" w:rsidRDefault="00D51448" w:rsidP="008411C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75444DA7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863EBDD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0C5C6238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F30A528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83CCCD2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8A4D3B" w14:textId="77777777" w:rsidR="00D51448" w:rsidRPr="00964257" w:rsidRDefault="00D51448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7C1D270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B2CBDB" w14:textId="77777777" w:rsidR="00D51448" w:rsidRPr="00964257" w:rsidRDefault="00D51448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343811A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5FBC958A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0C1B9D4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0302ED09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224C1EC7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D458E16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068D202" w14:textId="77777777" w:rsidR="00D51448" w:rsidRPr="00964257" w:rsidRDefault="00D51448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04D85C5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911B7C0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7FD1496B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D04FFB" w14:textId="77777777" w:rsidR="00AA432E" w:rsidRPr="00964257" w:rsidRDefault="00AA432E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5B99235A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EE255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771C2950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69DBA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E1D27D5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8DE1C3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1A9EFA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660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1ABF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93E3590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36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61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660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126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5299963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92407E7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26501FE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AE4CBD7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666CD8A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8C0B869" w14:textId="77777777" w:rsidR="00AA432E" w:rsidRPr="00964257" w:rsidRDefault="00AA432E" w:rsidP="00E0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46F9F5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9417925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61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452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576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</w:tr>
      <w:tr w:rsidR="00AA432E" w:rsidRPr="00964257" w14:paraId="25EBC93D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AFA8AEE" w14:textId="77777777" w:rsidR="00AA432E" w:rsidRPr="00964257" w:rsidRDefault="00AA432E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18B0861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14A14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7D7B1B5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6D4EBE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16B4E0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9DD456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DE7C6F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A2A3C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9C3148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346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959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5BF7DCA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ED9E44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1817C60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3139CAE" w14:textId="035937A8" w:rsidR="00AA432E" w:rsidRPr="0077705B" w:rsidRDefault="00342392" w:rsidP="003423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(341,</w:t>
            </w:r>
            <w:r w:rsidRPr="00342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026E9F46" w14:textId="77777777" w:rsidR="00AA432E" w:rsidRPr="0077705B" w:rsidRDefault="00AA432E" w:rsidP="0077705B">
            <w:pPr>
              <w:tabs>
                <w:tab w:val="decimal" w:pos="951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8E0EEA9" w14:textId="7CBED5E2" w:rsidR="00AA432E" w:rsidRPr="0077705B" w:rsidRDefault="009815C8" w:rsidP="009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255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(</w:t>
            </w:r>
            <w:r w:rsidR="00342392"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26</w:t>
            </w:r>
            <w:r w:rsidR="00383B72"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,</w:t>
            </w:r>
            <w:r w:rsidR="00342392"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959</w:t>
            </w:r>
            <w:r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830A60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D5D78B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368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A432E" w:rsidRPr="00964257" w14:paraId="4CBC3421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193DFB5" w14:textId="77777777" w:rsidR="00AA432E" w:rsidRPr="00964257" w:rsidRDefault="00AA432E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00FA059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2B5156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4801BB1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5738E6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D2ADF2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0D8C7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14927C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918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623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8D7B0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2C74A4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  <w:t>(24,918,623)</w:t>
            </w:r>
          </w:p>
        </w:tc>
        <w:tc>
          <w:tcPr>
            <w:tcW w:w="241" w:type="dxa"/>
            <w:vAlign w:val="bottom"/>
          </w:tcPr>
          <w:p w14:paraId="3279BA1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E41F6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0496961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200946C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(26,075,350)</w:t>
            </w:r>
          </w:p>
        </w:tc>
        <w:tc>
          <w:tcPr>
            <w:tcW w:w="270" w:type="dxa"/>
            <w:vAlign w:val="bottom"/>
          </w:tcPr>
          <w:p w14:paraId="1EEE11C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E2C34A1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0EBCAF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0D5FF9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  <w:t>(26,075,350)</w:t>
            </w:r>
          </w:p>
        </w:tc>
      </w:tr>
      <w:tr w:rsidR="004353D4" w:rsidRPr="00964257" w14:paraId="641A5F99" w14:textId="77777777" w:rsidTr="004353D4">
        <w:trPr>
          <w:trHeight w:val="414"/>
        </w:trPr>
        <w:tc>
          <w:tcPr>
            <w:tcW w:w="3330" w:type="dxa"/>
            <w:shd w:val="clear" w:color="auto" w:fill="auto"/>
            <w:vAlign w:val="bottom"/>
          </w:tcPr>
          <w:p w14:paraId="5484ADBB" w14:textId="4839F16C" w:rsidR="004353D4" w:rsidRPr="00964257" w:rsidRDefault="004353D4" w:rsidP="004353D4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1169" w:type="dxa"/>
            <w:vAlign w:val="bottom"/>
          </w:tcPr>
          <w:p w14:paraId="0109B495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C615CD7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E33A475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E3907BA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CEA41B5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E7C679" w14:textId="77777777" w:rsidR="004353D4" w:rsidRPr="00964257" w:rsidRDefault="004353D4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3B5E466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081218" w14:textId="77777777" w:rsidR="004353D4" w:rsidRPr="00964257" w:rsidRDefault="004353D4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4AAF211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D155DBB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7B98376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72F50601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CF440C9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663292" w14:textId="77777777" w:rsidR="004353D4" w:rsidRPr="00964257" w:rsidRDefault="004353D4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8AEAC75" w14:textId="77777777" w:rsidR="004353D4" w:rsidRPr="00964257" w:rsidRDefault="004353D4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01ADECB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1E1F254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</w:p>
        </w:tc>
      </w:tr>
      <w:tr w:rsidR="00AA432E" w:rsidRPr="00964257" w14:paraId="20E336C7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6B28A6C2" w14:textId="78C355F1" w:rsidR="00AA432E" w:rsidRPr="00964257" w:rsidRDefault="004353D4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สัญญาแลกเปลี่ยนอัตราดอกเบี้ยที่ใช้ใน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 xml:space="preserve">   </w:t>
            </w: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11925957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268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67A11A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0403421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C0AC50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4351CC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78A1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E868D01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DC5B5E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AA169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  <w:t>(7,268)</w:t>
            </w:r>
          </w:p>
        </w:tc>
        <w:tc>
          <w:tcPr>
            <w:tcW w:w="241" w:type="dxa"/>
            <w:vAlign w:val="bottom"/>
          </w:tcPr>
          <w:p w14:paraId="723178F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EFB95D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44AF625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175CA7B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268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589A8725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B3F7FB7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E13713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AEA12E2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(7,268)</w:t>
            </w:r>
          </w:p>
        </w:tc>
      </w:tr>
      <w:tr w:rsidR="00AA432E" w:rsidRPr="00964257" w14:paraId="2ADA1BE5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7B93F7E" w14:textId="6BEB2434" w:rsidR="00AA432E" w:rsidRPr="00964257" w:rsidRDefault="004353D4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28C59E64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471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05A1F1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5C67C178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(1,492,014)</w:t>
            </w:r>
          </w:p>
        </w:tc>
        <w:tc>
          <w:tcPr>
            <w:tcW w:w="236" w:type="dxa"/>
            <w:vAlign w:val="bottom"/>
          </w:tcPr>
          <w:p w14:paraId="13760C1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2B971C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E4FA3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A51D51D" w14:textId="77777777" w:rsidR="00AA432E" w:rsidRPr="00964257" w:rsidRDefault="00AA432E" w:rsidP="00E0568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99C84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EA64BC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(3,724,485)</w:t>
            </w:r>
          </w:p>
        </w:tc>
        <w:tc>
          <w:tcPr>
            <w:tcW w:w="241" w:type="dxa"/>
            <w:vAlign w:val="bottom"/>
          </w:tcPr>
          <w:p w14:paraId="3CB599E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DDE553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7577E31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134FC77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724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485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76A3FF76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C8C4CE7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D6EF74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5117C4B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(3,724,485)</w:t>
            </w:r>
          </w:p>
        </w:tc>
      </w:tr>
    </w:tbl>
    <w:p w14:paraId="38A628C4" w14:textId="77777777" w:rsidR="00513EC0" w:rsidRDefault="00513EC0" w:rsidP="00513EC0"/>
    <w:p w14:paraId="3B431B65" w14:textId="77777777" w:rsidR="00513EC0" w:rsidRPr="00D246FB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7EBB33" w14:textId="77777777" w:rsidR="00513EC0" w:rsidRPr="00D246FB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513EC0" w:rsidRPr="00D246FB" w:rsidSect="00CA0645">
          <w:headerReference w:type="default" r:id="rId17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11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055"/>
        <w:gridCol w:w="1170"/>
        <w:gridCol w:w="240"/>
        <w:gridCol w:w="1290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AA432E" w:rsidRPr="00607B5C" w14:paraId="3F4B0AAB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1597794" w14:textId="77777777" w:rsidR="00AA432E" w:rsidRPr="00607B5C" w:rsidRDefault="00AA432E" w:rsidP="008411CD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504D4489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32E" w:rsidRPr="00607B5C" w14:paraId="1B735E2A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CE5263A" w14:textId="77777777" w:rsidR="00AA432E" w:rsidRPr="00607B5C" w:rsidRDefault="00AA432E" w:rsidP="008411C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3DF84C52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7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7994CA0A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bottom w:val="single" w:sz="4" w:space="0" w:color="auto"/>
            </w:tcBorders>
            <w:vAlign w:val="bottom"/>
          </w:tcPr>
          <w:p w14:paraId="5C17E32F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7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A432E" w:rsidRPr="00607B5C" w14:paraId="2885CE5A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3F02DCD" w14:textId="14C75ECD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19E253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1C0C3D42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C96BBCF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DAFBBD4" w14:textId="5CFF137A" w:rsidR="00AA432E" w:rsidRPr="002A5EED" w:rsidRDefault="00AA432E" w:rsidP="002A5EED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lang w:bidi="th-TH"/>
              </w:rPr>
            </w:pPr>
            <w:r w:rsidRPr="002A5EE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2A5EED">
              <w:rPr>
                <w:rFonts w:asciiTheme="majorBidi" w:hAnsiTheme="majorBidi" w:cstheme="majorBidi"/>
                <w:spacing w:val="-4"/>
                <w:sz w:val="27"/>
                <w:szCs w:val="27"/>
                <w:lang w:bidi="th-TH"/>
              </w:rPr>
              <w:br/>
            </w:r>
            <w:r w:rsidRPr="002A5EE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ยุติธรรมผ่าน</w:t>
            </w:r>
            <w:r w:rsidRPr="002A5EED">
              <w:rPr>
                <w:rFonts w:asciiTheme="majorBidi" w:hAnsiTheme="majorBidi" w:cstheme="majorBidi"/>
                <w:spacing w:val="-4"/>
                <w:sz w:val="27"/>
                <w:szCs w:val="27"/>
                <w:lang w:bidi="th-TH"/>
              </w:rPr>
              <w:br/>
            </w:r>
            <w:r w:rsidRPr="002A5EE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กำไรหรื</w:t>
            </w:r>
            <w:r w:rsidR="002A5EED" w:rsidRPr="002A5EED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bidi="th-TH"/>
              </w:rPr>
              <w:t>อ</w:t>
            </w:r>
            <w:r w:rsidRPr="002A5EE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9C5A6BB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A314B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1F086" w14:textId="77777777" w:rsidR="00AA432E" w:rsidRPr="00607B5C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51C45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A69DF" w14:textId="77777777" w:rsidR="00AA432E" w:rsidRPr="00607B5C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C4B94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2C5C561E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6D607F35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9FD0AF1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B998E99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7D00759F" w14:textId="77777777" w:rsidR="00AA432E" w:rsidRPr="00607B5C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15AD4049" w14:textId="77777777" w:rsidR="00AA432E" w:rsidRPr="00607B5C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0" w:type="dxa"/>
            <w:vAlign w:val="bottom"/>
          </w:tcPr>
          <w:p w14:paraId="3287FD2C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60853DB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432E" w:rsidRPr="00607B5C" w14:paraId="2D231CA5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04A2BB6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287BB6DE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07B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A432E" w:rsidRPr="00607B5C" w14:paraId="7C74EBDD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70EB00C" w14:textId="326982B0" w:rsidR="00AA432E" w:rsidRPr="00607B5C" w:rsidRDefault="00D51448" w:rsidP="008411C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A432E"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060" w:type="dxa"/>
            <w:gridSpan w:val="17"/>
            <w:vAlign w:val="bottom"/>
          </w:tcPr>
          <w:p w14:paraId="4984887C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A432E" w:rsidRPr="00607B5C" w14:paraId="4BD822A4" w14:textId="77777777" w:rsidTr="00A35CCB">
        <w:trPr>
          <w:trHeight w:val="333"/>
        </w:trPr>
        <w:tc>
          <w:tcPr>
            <w:tcW w:w="3055" w:type="dxa"/>
            <w:shd w:val="clear" w:color="auto" w:fill="auto"/>
            <w:vAlign w:val="bottom"/>
          </w:tcPr>
          <w:p w14:paraId="2C896FED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F97ADA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8ED3E8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085761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B11675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5B74E6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1447835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85490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124FC839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9C0E00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75FB55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DBD0FB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11C1E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4827C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02C243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0875262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1462C9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C28948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32E" w:rsidRPr="00607B5C" w14:paraId="5DDA376C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3DB5CE9C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02C4192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804D46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C54CC29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C29047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C9DB66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296A7CF5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48950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C8AE996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83025F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A2E368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9EF786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EA84D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F8321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1A72083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0396E7E2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F4A759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8EC2F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392" w:rsidRPr="00607B5C" w14:paraId="32E21222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7145998E" w14:textId="16039F62" w:rsidR="00342392" w:rsidRPr="00607B5C" w:rsidRDefault="00342392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1620D90B" w14:textId="24063CDC" w:rsidR="00342392" w:rsidRPr="00342392" w:rsidRDefault="00342392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533499A" w14:textId="77777777" w:rsidR="00342392" w:rsidRPr="00607B5C" w:rsidRDefault="00342392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B9B3AD1" w14:textId="1E5977A0" w:rsidR="00342392" w:rsidRPr="00607B5C" w:rsidRDefault="00342392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D2C1B4D" w14:textId="77777777" w:rsidR="00342392" w:rsidRPr="00607B5C" w:rsidRDefault="00342392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020155E" w14:textId="694EF556" w:rsidR="00342392" w:rsidRPr="00607B5C" w:rsidRDefault="00342392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9E07A0F" w14:textId="77777777" w:rsidR="00342392" w:rsidRPr="00607B5C" w:rsidRDefault="00342392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B77327" w14:textId="26999CF8" w:rsidR="00342392" w:rsidRPr="00607B5C" w:rsidRDefault="00342392" w:rsidP="003423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274,357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FC999F9" w14:textId="77777777" w:rsidR="00342392" w:rsidRPr="00607B5C" w:rsidRDefault="00342392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424DA92" w14:textId="2B6C8593" w:rsidR="00342392" w:rsidRPr="00607B5C" w:rsidRDefault="00342392" w:rsidP="0034239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274,357</w:t>
            </w:r>
          </w:p>
        </w:tc>
        <w:tc>
          <w:tcPr>
            <w:tcW w:w="240" w:type="dxa"/>
            <w:vAlign w:val="bottom"/>
          </w:tcPr>
          <w:p w14:paraId="24E1E935" w14:textId="77777777" w:rsidR="00342392" w:rsidRPr="00607B5C" w:rsidRDefault="00342392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9BC6BC0" w14:textId="77777777" w:rsidR="00342392" w:rsidRPr="00607B5C" w:rsidRDefault="00342392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7E61E5" w14:textId="77777777" w:rsidR="00342392" w:rsidRPr="00607B5C" w:rsidRDefault="00342392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7E4A0F" w14:textId="77777777" w:rsidR="00342392" w:rsidRPr="00607B5C" w:rsidRDefault="00342392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2EC0050" w14:textId="77777777" w:rsidR="00342392" w:rsidRPr="00607B5C" w:rsidRDefault="00342392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2D4AEE4" w14:textId="77777777" w:rsidR="00342392" w:rsidRPr="00607B5C" w:rsidRDefault="00342392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244632A7" w14:textId="77777777" w:rsidR="00342392" w:rsidRPr="00607B5C" w:rsidRDefault="00342392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41208A3" w14:textId="77777777" w:rsidR="00342392" w:rsidRPr="00607B5C" w:rsidRDefault="00342392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32E" w:rsidRPr="00607B5C" w14:paraId="6B970EC7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178D2558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1CDE6528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ADB6E4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F2141FF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240" w:type="dxa"/>
            <w:vAlign w:val="bottom"/>
          </w:tcPr>
          <w:p w14:paraId="69EDCF0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32CB921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5C7028D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B9B3B6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5303AD0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64D1468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,276</w:t>
            </w:r>
          </w:p>
        </w:tc>
        <w:tc>
          <w:tcPr>
            <w:tcW w:w="240" w:type="dxa"/>
            <w:vAlign w:val="bottom"/>
          </w:tcPr>
          <w:p w14:paraId="2614A14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07B6C1F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EFA08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ED3408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2,327,276</w:t>
            </w:r>
          </w:p>
        </w:tc>
        <w:tc>
          <w:tcPr>
            <w:tcW w:w="280" w:type="dxa"/>
            <w:vAlign w:val="bottom"/>
          </w:tcPr>
          <w:p w14:paraId="5EF1DA9A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7F5C3745" w14:textId="77777777" w:rsidR="00AA432E" w:rsidRPr="00607B5C" w:rsidRDefault="00AA432E" w:rsidP="00B07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FC15B30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7D40381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,276</w:t>
            </w:r>
          </w:p>
        </w:tc>
      </w:tr>
      <w:tr w:rsidR="00AA432E" w:rsidRPr="00607B5C" w14:paraId="058F3094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19B6F331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1A9C5C9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B99ED9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B3DA68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72A8B0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625047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528BFB7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FA6B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45BAE4FD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DEF8E29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A2D82F9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F06809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81186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91C33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08FAFDBC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FE4C63A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26956A0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D104E0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432E" w:rsidRPr="00607B5C" w14:paraId="01C901FF" w14:textId="77777777" w:rsidTr="00A35CCB">
        <w:trPr>
          <w:trHeight w:val="261"/>
        </w:trPr>
        <w:tc>
          <w:tcPr>
            <w:tcW w:w="3055" w:type="dxa"/>
            <w:shd w:val="clear" w:color="auto" w:fill="auto"/>
          </w:tcPr>
          <w:p w14:paraId="614747CC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069A597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A67FE5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294C843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0D393D3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DAC53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2,471,690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6CBC3D7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24DD2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B4611E5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A292C20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2,471,690</w:t>
            </w:r>
          </w:p>
        </w:tc>
        <w:tc>
          <w:tcPr>
            <w:tcW w:w="240" w:type="dxa"/>
            <w:vAlign w:val="bottom"/>
          </w:tcPr>
          <w:p w14:paraId="388E885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F122F3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32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270" w:type="dxa"/>
            <w:vAlign w:val="bottom"/>
          </w:tcPr>
          <w:p w14:paraId="07AA9CF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536700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15A32D3D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00B4684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262,719</w:t>
            </w:r>
          </w:p>
        </w:tc>
        <w:tc>
          <w:tcPr>
            <w:tcW w:w="280" w:type="dxa"/>
            <w:vAlign w:val="bottom"/>
          </w:tcPr>
          <w:p w14:paraId="3B9D092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273DBE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2,471,690</w:t>
            </w:r>
          </w:p>
        </w:tc>
      </w:tr>
      <w:tr w:rsidR="00AA432E" w:rsidRPr="00607B5C" w14:paraId="36858F02" w14:textId="77777777" w:rsidTr="00A35CCB">
        <w:trPr>
          <w:trHeight w:val="261"/>
        </w:trPr>
        <w:tc>
          <w:tcPr>
            <w:tcW w:w="3055" w:type="dxa"/>
            <w:shd w:val="clear" w:color="auto" w:fill="auto"/>
          </w:tcPr>
          <w:p w14:paraId="175E4086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15DE009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0C97C4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CB12D9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42FFC5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FF050C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1588EFB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720A2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AFD35C5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F047CBC" w14:textId="77777777" w:rsidR="00AA432E" w:rsidRPr="00607B5C" w:rsidRDefault="00AA432E" w:rsidP="00B07C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240" w:type="dxa"/>
            <w:vAlign w:val="bottom"/>
          </w:tcPr>
          <w:p w14:paraId="6A324503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58E62B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6E3CD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217BBE" w14:textId="77777777" w:rsidR="00AA432E" w:rsidRPr="00607B5C" w:rsidRDefault="00AA432E" w:rsidP="00883C4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114,106</w:t>
            </w:r>
          </w:p>
        </w:tc>
        <w:tc>
          <w:tcPr>
            <w:tcW w:w="280" w:type="dxa"/>
            <w:vAlign w:val="bottom"/>
          </w:tcPr>
          <w:p w14:paraId="31950E3A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E4F979E" w14:textId="77777777" w:rsidR="00AA432E" w:rsidRPr="00607B5C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E786C5B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CE19E6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</w:tr>
      <w:tr w:rsidR="00AA432E" w:rsidRPr="00607B5C" w14:paraId="726AFA28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3CCC1A2A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14A04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B56FBD9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308852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8E81FE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C1C9D6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20CEA8D9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30443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5DB561A5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26FE03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8F97FA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6A4576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B9194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0B87F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E6CF4E2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4FB8B99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1272C0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6D19C6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432E" w:rsidRPr="00607B5C" w14:paraId="6CB59ACE" w14:textId="77777777" w:rsidTr="00A35CCB">
        <w:trPr>
          <w:trHeight w:val="270"/>
        </w:trPr>
        <w:tc>
          <w:tcPr>
            <w:tcW w:w="3055" w:type="dxa"/>
            <w:shd w:val="clear" w:color="auto" w:fill="auto"/>
            <w:vAlign w:val="bottom"/>
          </w:tcPr>
          <w:p w14:paraId="0D0BB457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5121EF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3B77E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B74726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D56836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AFC156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03CD19F6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699F2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50C4CA6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3E56B4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35136A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DAA261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842B8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85C3F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6BB94E0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54B2D6A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01A25C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6274CA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32E" w:rsidRPr="00607B5C" w14:paraId="59AAB54E" w14:textId="77777777" w:rsidTr="00A35CCB">
        <w:trPr>
          <w:trHeight w:val="270"/>
        </w:trPr>
        <w:tc>
          <w:tcPr>
            <w:tcW w:w="3055" w:type="dxa"/>
            <w:shd w:val="clear" w:color="auto" w:fill="auto"/>
            <w:vAlign w:val="bottom"/>
          </w:tcPr>
          <w:p w14:paraId="0E00CABF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0" w:type="dxa"/>
            <w:vAlign w:val="bottom"/>
          </w:tcPr>
          <w:p w14:paraId="4F6EC93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82B30C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BFB39A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DFA31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17FB67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B88C828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736BD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BFCF19F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1CE246C" w14:textId="77777777" w:rsidR="00AA432E" w:rsidRPr="00B07CCE" w:rsidRDefault="00AA432E" w:rsidP="00B07CCE">
            <w:pPr>
              <w:pStyle w:val="acctfourfigures"/>
              <w:tabs>
                <w:tab w:val="clear" w:pos="765"/>
              </w:tabs>
              <w:spacing w:line="240" w:lineRule="atLeast"/>
              <w:ind w:left="-43" w:right="-20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7C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B07C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Pr="00B07C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Pr="00B07C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6C581DE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B7FD22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ADF4A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8FF71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33065B29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5E403C5" w14:textId="77777777" w:rsidR="00AA432E" w:rsidRPr="00607B5C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6771682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4B61E0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21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510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850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AA432E" w:rsidRPr="00607B5C" w14:paraId="1FF9CB01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04FA451C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1039F98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B254B1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0BD7B0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026A48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5836E3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E292EA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EAC5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B56FF31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388D65E" w14:textId="77777777" w:rsidR="00AA432E" w:rsidRPr="00B07CCE" w:rsidRDefault="00AA432E" w:rsidP="00B07CC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7C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C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  <w:r w:rsidRPr="00B07C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Pr="00B07C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0394864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3F0191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00B77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8B3E2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1BDC238E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674CB9DA" w14:textId="77777777" w:rsidR="00AA432E" w:rsidRPr="00607B5C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582D40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70D301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9113695" w14:textId="77777777" w:rsidR="00513EC0" w:rsidRPr="006806AD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1467C48E" w14:textId="77777777" w:rsidR="00513EC0" w:rsidRPr="0082412F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513EC0" w:rsidRPr="0082412F" w:rsidSect="00730E2C">
          <w:headerReference w:type="default" r:id="rId18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p w14:paraId="29BCB970" w14:textId="77777777" w:rsidR="00862873" w:rsidRPr="0082412F" w:rsidRDefault="00862873" w:rsidP="0086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4822C731" w14:textId="77777777" w:rsidR="00862873" w:rsidRPr="0009114C" w:rsidRDefault="00862873" w:rsidP="0086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794083E8" w14:textId="40E50404" w:rsidR="00862873" w:rsidRPr="006B3E5C" w:rsidRDefault="00862873" w:rsidP="0086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3F4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06767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63F4E">
        <w:rPr>
          <w:rFonts w:ascii="Angsana New" w:hAnsi="Angsana New" w:hint="cs"/>
          <w:sz w:val="30"/>
          <w:szCs w:val="30"/>
          <w:cs/>
        </w:rPr>
        <w:t xml:space="preserve"> </w:t>
      </w:r>
      <w:r w:rsidRPr="00406767">
        <w:rPr>
          <w:rFonts w:ascii="Angsana New" w:hAnsi="Angsana New"/>
          <w:sz w:val="30"/>
          <w:szCs w:val="30"/>
        </w:rPr>
        <w:t>256</w:t>
      </w:r>
      <w:r w:rsidRPr="00002EC7">
        <w:rPr>
          <w:rFonts w:ascii="Angsana New" w:hAnsi="Angsana New" w:hint="cs"/>
          <w:sz w:val="30"/>
          <w:szCs w:val="30"/>
        </w:rPr>
        <w:t>6</w:t>
      </w:r>
      <w:r w:rsidRPr="00E63F4E">
        <w:rPr>
          <w:rFonts w:ascii="Angsana New" w:hAnsi="Angsana New" w:hint="cs"/>
          <w:sz w:val="30"/>
          <w:szCs w:val="30"/>
        </w:rPr>
        <w:t xml:space="preserve"> </w:t>
      </w:r>
      <w:r w:rsidRPr="00E63F4E">
        <w:rPr>
          <w:rFonts w:ascii="Angsana New" w:hAnsi="Angsana New" w:hint="cs"/>
          <w:sz w:val="30"/>
          <w:szCs w:val="30"/>
          <w:cs/>
        </w:rPr>
        <w:t>กลุ่มบริษัทได้ทำสัญญาซื้อขาย</w:t>
      </w:r>
      <w:r w:rsidRPr="0009114C">
        <w:rPr>
          <w:rFonts w:ascii="Angsana New" w:hAnsi="Angsana New" w:hint="cs"/>
          <w:sz w:val="30"/>
          <w:szCs w:val="30"/>
          <w:cs/>
        </w:rPr>
        <w:t xml:space="preserve">เงินตราต่างประเทศล่วงหน้าสัญญากับสถาบันการเงิน </w:t>
      </w:r>
      <w:r w:rsidR="00C91DA7">
        <w:rPr>
          <w:rFonts w:ascii="Angsana New" w:hAnsi="Angsana New"/>
          <w:sz w:val="30"/>
          <w:szCs w:val="30"/>
        </w:rPr>
        <w:br/>
      </w:r>
      <w:r w:rsidRPr="0009114C">
        <w:rPr>
          <w:rFonts w:ascii="Angsana New" w:hAnsi="Angsana New" w:hint="cs"/>
          <w:sz w:val="30"/>
          <w:szCs w:val="30"/>
          <w:cs/>
        </w:rPr>
        <w:t>เพื่อใช้ในการจัดการความเสี่ยงจากอัตราแลกเปลี่ยนเงินตราต่างประเทศที่เกิดจากการซื้อสินค้า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</w:t>
      </w:r>
      <w:r w:rsidRPr="0009114C">
        <w:rPr>
          <w:rFonts w:ascii="Angsana New" w:hAnsi="Angsana New"/>
          <w:sz w:val="30"/>
          <w:szCs w:val="30"/>
          <w:cs/>
        </w:rPr>
        <w:t xml:space="preserve">สกุลเงินเหรียญสหรัฐอเมริกาจำนวน </w:t>
      </w:r>
      <w:r w:rsidR="00697062" w:rsidRPr="0009114C">
        <w:rPr>
          <w:rFonts w:ascii="Angsana New" w:hAnsi="Angsana New" w:hint="cs"/>
          <w:sz w:val="30"/>
          <w:szCs w:val="30"/>
        </w:rPr>
        <w:t>3</w:t>
      </w:r>
      <w:r w:rsidRPr="0009114C">
        <w:rPr>
          <w:rFonts w:ascii="Angsana New" w:hAnsi="Angsana New" w:hint="cs"/>
          <w:sz w:val="30"/>
          <w:szCs w:val="30"/>
          <w:cs/>
        </w:rPr>
        <w:t>.</w:t>
      </w:r>
      <w:r w:rsidR="00A40335" w:rsidRPr="0009114C">
        <w:rPr>
          <w:rFonts w:ascii="Angsana New" w:hAnsi="Angsana New" w:hint="cs"/>
          <w:sz w:val="30"/>
          <w:szCs w:val="30"/>
        </w:rPr>
        <w:t>6</w:t>
      </w:r>
      <w:r w:rsidR="00697062" w:rsidRPr="0009114C">
        <w:rPr>
          <w:rFonts w:ascii="Angsana New" w:hAnsi="Angsana New" w:hint="cs"/>
          <w:sz w:val="30"/>
          <w:szCs w:val="30"/>
        </w:rPr>
        <w:t>4</w:t>
      </w:r>
      <w:r w:rsidRPr="0009114C">
        <w:rPr>
          <w:rFonts w:ascii="Angsana New" w:hAnsi="Angsana New"/>
          <w:sz w:val="30"/>
          <w:szCs w:val="30"/>
          <w:cs/>
        </w:rPr>
        <w:t xml:space="preserve"> ล้านเหรีย</w:t>
      </w:r>
      <w:r w:rsidRPr="0009114C">
        <w:rPr>
          <w:rFonts w:ascii="Angsana New" w:hAnsi="Angsana New" w:hint="cs"/>
          <w:sz w:val="30"/>
          <w:szCs w:val="30"/>
          <w:cs/>
        </w:rPr>
        <w:t>ญ</w:t>
      </w:r>
      <w:r w:rsidRPr="0009114C">
        <w:rPr>
          <w:rFonts w:ascii="Angsana New" w:hAnsi="Angsana New"/>
          <w:sz w:val="30"/>
          <w:szCs w:val="30"/>
          <w:cs/>
        </w:rPr>
        <w:t xml:space="preserve">สหรัฐอเมริกา ด้วยสกุลเงินบาทจำนวนเงิน </w:t>
      </w:r>
      <w:r w:rsidR="00697062" w:rsidRPr="0009114C">
        <w:rPr>
          <w:rFonts w:ascii="Angsana New" w:hAnsi="Angsana New" w:hint="cs"/>
          <w:sz w:val="30"/>
          <w:szCs w:val="30"/>
        </w:rPr>
        <w:t>11</w:t>
      </w:r>
      <w:r w:rsidR="0009114C">
        <w:rPr>
          <w:rFonts w:ascii="Angsana New" w:hAnsi="Angsana New"/>
          <w:sz w:val="30"/>
          <w:szCs w:val="30"/>
        </w:rPr>
        <w:t>7.99</w:t>
      </w:r>
      <w:r w:rsidRPr="0009114C">
        <w:rPr>
          <w:rFonts w:ascii="Angsana New" w:hAnsi="Angsana New"/>
          <w:sz w:val="30"/>
          <w:szCs w:val="30"/>
          <w:cs/>
        </w:rPr>
        <w:t xml:space="preserve"> ล้านบาท สัญญาดังกล่าวจะสิ้นสุดในระหว่างเดือน</w:t>
      </w:r>
      <w:r w:rsidRPr="0009114C">
        <w:rPr>
          <w:rFonts w:ascii="Angsana New" w:hAnsi="Angsana New" w:hint="cs"/>
          <w:sz w:val="30"/>
          <w:szCs w:val="30"/>
          <w:cs/>
        </w:rPr>
        <w:t>กรกฎาคม</w:t>
      </w:r>
      <w:r w:rsidRPr="0009114C">
        <w:rPr>
          <w:rFonts w:ascii="Angsana New" w:hAnsi="Angsana New"/>
          <w:sz w:val="30"/>
          <w:szCs w:val="30"/>
          <w:cs/>
        </w:rPr>
        <w:t xml:space="preserve"> </w:t>
      </w:r>
      <w:r w:rsidRPr="0009114C">
        <w:rPr>
          <w:rFonts w:ascii="Angsana New" w:hAnsi="Angsana New"/>
          <w:sz w:val="30"/>
          <w:szCs w:val="30"/>
        </w:rPr>
        <w:t>256</w:t>
      </w:r>
      <w:r w:rsidR="00A40335" w:rsidRPr="0009114C">
        <w:rPr>
          <w:rFonts w:ascii="Angsana New" w:hAnsi="Angsana New" w:hint="cs"/>
          <w:sz w:val="30"/>
          <w:szCs w:val="30"/>
        </w:rPr>
        <w:t>6</w:t>
      </w:r>
    </w:p>
    <w:p w14:paraId="3B1144B5" w14:textId="77777777" w:rsidR="00862873" w:rsidRPr="0009114C" w:rsidRDefault="00862873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20859D1C" w14:textId="77777777" w:rsidR="00862873" w:rsidRPr="006B3E5C" w:rsidRDefault="00862873" w:rsidP="0086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B3E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40E90E58" w14:textId="77777777" w:rsidR="00862873" w:rsidRPr="0009114C" w:rsidRDefault="00862873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47D81146" w14:textId="44D6ECCF" w:rsidR="00862873" w:rsidRDefault="00862873" w:rsidP="0086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3E5C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6B3E5C">
        <w:rPr>
          <w:rFonts w:ascii="Angsana New" w:hAnsi="Angsana New" w:hint="cs"/>
          <w:sz w:val="30"/>
          <w:szCs w:val="30"/>
          <w:cs/>
        </w:rPr>
        <w:t>หลายแห่ง เพื่อใช้ในการ</w:t>
      </w:r>
      <w:r w:rsidRPr="00012FBF">
        <w:rPr>
          <w:rFonts w:ascii="Angsana New" w:hAnsi="Angsana New" w:hint="cs"/>
          <w:sz w:val="30"/>
          <w:szCs w:val="30"/>
          <w:cs/>
        </w:rPr>
        <w:t xml:space="preserve">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Pr="00012FBF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012FBF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12FBF">
        <w:rPr>
          <w:rFonts w:ascii="Angsana New" w:hAnsi="Angsana New" w:hint="cs"/>
          <w:sz w:val="30"/>
          <w:szCs w:val="30"/>
          <w:cs/>
        </w:rPr>
        <w:t xml:space="preserve"> </w:t>
      </w:r>
      <w:r w:rsidRPr="00012FBF">
        <w:rPr>
          <w:rFonts w:ascii="Angsana New" w:hAnsi="Angsana New"/>
          <w:sz w:val="30"/>
          <w:szCs w:val="30"/>
        </w:rPr>
        <w:t>256</w:t>
      </w:r>
      <w:r w:rsidRPr="00012FBF">
        <w:rPr>
          <w:rFonts w:ascii="Angsana New" w:hAnsi="Angsana New" w:hint="cs"/>
          <w:sz w:val="30"/>
          <w:szCs w:val="30"/>
        </w:rPr>
        <w:t xml:space="preserve">6 </w:t>
      </w:r>
      <w:r w:rsidRPr="00012FBF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12FBF">
        <w:rPr>
          <w:rFonts w:ascii="Angsana New" w:hAnsi="Angsana New"/>
          <w:sz w:val="30"/>
          <w:szCs w:val="30"/>
          <w:cs/>
        </w:rPr>
        <w:t>สกุลเงินบาทเป็น</w:t>
      </w:r>
      <w:r w:rsidRPr="0009114C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Pr="0009114C">
        <w:rPr>
          <w:rFonts w:ascii="Angsana New" w:hAnsi="Angsana New"/>
          <w:sz w:val="30"/>
          <w:szCs w:val="30"/>
        </w:rPr>
        <w:t>3,</w:t>
      </w:r>
      <w:r w:rsidR="00697062" w:rsidRPr="0009114C">
        <w:rPr>
          <w:rFonts w:ascii="Angsana New" w:hAnsi="Angsana New" w:hint="cs"/>
          <w:sz w:val="30"/>
          <w:szCs w:val="30"/>
        </w:rPr>
        <w:t>445</w:t>
      </w:r>
      <w:r w:rsidRPr="0009114C">
        <w:rPr>
          <w:rFonts w:ascii="Angsana New" w:hAnsi="Angsana New"/>
          <w:sz w:val="30"/>
          <w:szCs w:val="30"/>
        </w:rPr>
        <w:t>.</w:t>
      </w:r>
      <w:r w:rsidR="00A40335" w:rsidRPr="0009114C">
        <w:rPr>
          <w:rFonts w:ascii="Angsana New" w:hAnsi="Angsana New" w:hint="cs"/>
          <w:sz w:val="30"/>
          <w:szCs w:val="30"/>
        </w:rPr>
        <w:t>9</w:t>
      </w:r>
      <w:r w:rsidR="00697062" w:rsidRPr="0009114C">
        <w:rPr>
          <w:rFonts w:ascii="Angsana New" w:hAnsi="Angsana New" w:hint="cs"/>
          <w:sz w:val="30"/>
          <w:szCs w:val="30"/>
        </w:rPr>
        <w:t>2</w:t>
      </w:r>
      <w:r w:rsidRPr="0009114C">
        <w:rPr>
          <w:rFonts w:ascii="Angsana New" w:hAnsi="Angsana New"/>
          <w:sz w:val="30"/>
          <w:szCs w:val="30"/>
          <w:cs/>
        </w:rPr>
        <w:t xml:space="preserve"> ล้านบาท สกุลเงินเหรียญสหรัฐอเมริกาจำนวน </w:t>
      </w:r>
      <w:r w:rsidRPr="0009114C">
        <w:rPr>
          <w:rFonts w:ascii="Angsana New" w:hAnsi="Angsana New"/>
          <w:sz w:val="30"/>
          <w:szCs w:val="30"/>
        </w:rPr>
        <w:t>17</w:t>
      </w:r>
      <w:r w:rsidR="00697062" w:rsidRPr="0009114C">
        <w:rPr>
          <w:rFonts w:ascii="Angsana New" w:hAnsi="Angsana New" w:hint="cs"/>
          <w:sz w:val="30"/>
          <w:szCs w:val="30"/>
        </w:rPr>
        <w:t>3</w:t>
      </w:r>
      <w:r w:rsidRPr="0009114C">
        <w:rPr>
          <w:rFonts w:ascii="Angsana New" w:hAnsi="Angsana New"/>
          <w:sz w:val="30"/>
          <w:szCs w:val="30"/>
        </w:rPr>
        <w:t>.</w:t>
      </w:r>
      <w:r w:rsidR="00697062" w:rsidRPr="0009114C">
        <w:rPr>
          <w:rFonts w:ascii="Angsana New" w:hAnsi="Angsana New" w:hint="cs"/>
          <w:sz w:val="30"/>
          <w:szCs w:val="30"/>
        </w:rPr>
        <w:t>32</w:t>
      </w:r>
      <w:r w:rsidRPr="0009114C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สกุลเงินเยนเป็นจำนวนเงินรวม </w:t>
      </w:r>
      <w:r w:rsidRPr="0009114C">
        <w:rPr>
          <w:rFonts w:ascii="Angsana New" w:hAnsi="Angsana New"/>
          <w:sz w:val="30"/>
          <w:szCs w:val="30"/>
        </w:rPr>
        <w:t>15,000</w:t>
      </w:r>
      <w:r w:rsidRPr="0009114C">
        <w:rPr>
          <w:rFonts w:ascii="Angsana New" w:hAnsi="Angsana New"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="0009114C">
        <w:rPr>
          <w:rFonts w:ascii="Angsana New" w:hAnsi="Angsana New"/>
          <w:sz w:val="30"/>
          <w:szCs w:val="30"/>
        </w:rPr>
        <w:t>626</w:t>
      </w:r>
      <w:r w:rsidRPr="0009114C">
        <w:rPr>
          <w:rFonts w:ascii="Angsana New" w:hAnsi="Angsana New"/>
          <w:sz w:val="30"/>
          <w:szCs w:val="30"/>
        </w:rPr>
        <w:t>.</w:t>
      </w:r>
      <w:r w:rsidR="0009114C">
        <w:rPr>
          <w:rFonts w:ascii="Angsana New" w:hAnsi="Angsana New"/>
          <w:sz w:val="30"/>
          <w:szCs w:val="30"/>
        </w:rPr>
        <w:t>20</w:t>
      </w:r>
      <w:r w:rsidRPr="0009114C">
        <w:rPr>
          <w:rFonts w:ascii="Angsana New" w:hAnsi="Angsana New"/>
          <w:sz w:val="30"/>
          <w:szCs w:val="30"/>
          <w:cs/>
        </w:rPr>
        <w:t xml:space="preserve"> ล้านเหรียญออสเตรเลีย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 w:rsidRPr="0009114C">
        <w:rPr>
          <w:rFonts w:ascii="Angsana New" w:hAnsi="Angsana New" w:hint="cs"/>
          <w:sz w:val="30"/>
          <w:szCs w:val="30"/>
          <w:cs/>
        </w:rPr>
        <w:t xml:space="preserve">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9114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06767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5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: </w:t>
      </w:r>
      <w:r w:rsidRPr="00F55388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บาทเป็นจำนวนเงินรวม </w:t>
      </w:r>
      <w:r>
        <w:rPr>
          <w:rFonts w:ascii="Angsana New" w:hAnsi="Angsana New"/>
          <w:i/>
          <w:iCs/>
          <w:sz w:val="30"/>
          <w:szCs w:val="30"/>
        </w:rPr>
        <w:t>3,563.49</w:t>
      </w:r>
      <w:r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Pr="00406767">
        <w:rPr>
          <w:rFonts w:ascii="Angsana New" w:hAnsi="Angsana New"/>
          <w:i/>
          <w:iCs/>
          <w:sz w:val="30"/>
          <w:szCs w:val="30"/>
        </w:rPr>
        <w:t>15</w:t>
      </w:r>
      <w:r w:rsidRPr="006B3E5C">
        <w:rPr>
          <w:rFonts w:ascii="Angsana New" w:hAnsi="Angsana New"/>
          <w:i/>
          <w:iCs/>
          <w:sz w:val="30"/>
          <w:szCs w:val="30"/>
        </w:rPr>
        <w:t>,</w:t>
      </w:r>
      <w:r w:rsidRPr="00406767">
        <w:rPr>
          <w:rFonts w:ascii="Angsana New" w:hAnsi="Angsana New"/>
          <w:i/>
          <w:iCs/>
          <w:sz w:val="30"/>
          <w:szCs w:val="30"/>
        </w:rPr>
        <w:t>000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ล้านเยน สกุลเหรียญออสเตรเลียเป็นจำนวน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เงินรวม </w:t>
      </w:r>
      <w:r>
        <w:rPr>
          <w:rFonts w:ascii="Angsana New" w:hAnsi="Angsana New"/>
          <w:i/>
          <w:iCs/>
          <w:sz w:val="30"/>
          <w:szCs w:val="30"/>
        </w:rPr>
        <w:t>626.36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และสกุลเงินเหรียญสหรัฐอเมริกาเป็นจำนวนรวม </w:t>
      </w:r>
      <w:r>
        <w:rPr>
          <w:rFonts w:ascii="Angsana New" w:hAnsi="Angsana New"/>
          <w:i/>
          <w:iCs/>
          <w:sz w:val="30"/>
          <w:szCs w:val="30"/>
        </w:rPr>
        <w:t xml:space="preserve">178.21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C5CCF86" w14:textId="11BB0C78" w:rsidR="00D60765" w:rsidRPr="0009114C" w:rsidRDefault="00D60765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262E2144" w14:textId="77777777" w:rsidR="00C00EF2" w:rsidRPr="0082412F" w:rsidRDefault="00C00EF2" w:rsidP="00C00EF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52BEE393" w14:textId="77777777" w:rsidR="00C00EF2" w:rsidRPr="0009114C" w:rsidRDefault="00C00EF2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42B30B9C" w14:textId="4E34F87E" w:rsidR="00C00EF2" w:rsidRPr="00D61AC2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1AC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69D14100" w14:textId="77777777" w:rsidR="00C00EF2" w:rsidRPr="0009114C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DCEC8CB" w14:textId="6728001E" w:rsidR="00C00EF2" w:rsidRPr="00D61AC2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1AC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61AC2">
        <w:rPr>
          <w:rFonts w:ascii="Angsana New" w:hAnsi="Angsana New" w:hint="cs"/>
          <w:sz w:val="30"/>
          <w:szCs w:val="30"/>
        </w:rPr>
        <w:t>29</w:t>
      </w:r>
      <w:r w:rsidRPr="00D61AC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61AC2">
        <w:rPr>
          <w:rFonts w:ascii="Angsana New" w:hAnsi="Angsana New" w:hint="cs"/>
          <w:sz w:val="30"/>
          <w:szCs w:val="30"/>
        </w:rPr>
        <w:t>2548</w:t>
      </w:r>
      <w:r w:rsidRPr="00D61AC2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D61AC2">
        <w:rPr>
          <w:rFonts w:ascii="Angsana New" w:hAnsi="Angsana New" w:hint="cs"/>
          <w:sz w:val="30"/>
          <w:szCs w:val="30"/>
        </w:rPr>
        <w:t xml:space="preserve"> </w:t>
      </w:r>
      <w:r w:rsidRPr="00D61AC2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D61AC2">
        <w:rPr>
          <w:rFonts w:ascii="Angsana New" w:hAnsi="Angsana New" w:hint="cs"/>
          <w:sz w:val="30"/>
          <w:szCs w:val="30"/>
        </w:rPr>
        <w:t xml:space="preserve"> </w:t>
      </w:r>
      <w:r w:rsidRPr="00D61AC2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D61AC2">
        <w:rPr>
          <w:rFonts w:ascii="Angsana New" w:hAnsi="Angsana New" w:hint="cs"/>
          <w:sz w:val="30"/>
          <w:szCs w:val="30"/>
        </w:rPr>
        <w:t>mpany</w:t>
      </w:r>
      <w:proofErr w:type="spellEnd"/>
      <w:r w:rsidRPr="00D61AC2">
        <w:rPr>
          <w:rFonts w:ascii="Angsana New" w:hAnsi="Angsana New" w:hint="cs"/>
          <w:sz w:val="30"/>
          <w:szCs w:val="30"/>
        </w:rPr>
        <w:t xml:space="preserve"> </w:t>
      </w:r>
      <w:r w:rsidRPr="00D61AC2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D61AC2">
        <w:rPr>
          <w:rFonts w:ascii="Angsana New" w:hAnsi="Angsana New" w:hint="cs"/>
          <w:sz w:val="30"/>
          <w:szCs w:val="30"/>
        </w:rPr>
        <w:t xml:space="preserve">2570 </w:t>
      </w:r>
      <w:r w:rsidRPr="00D61AC2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Pr="00D61AC2">
        <w:rPr>
          <w:rFonts w:ascii="Angsana New" w:hAnsi="Angsana New" w:hint="cs"/>
          <w:sz w:val="30"/>
          <w:szCs w:val="30"/>
        </w:rPr>
        <w:t>428.60</w:t>
      </w:r>
      <w:r w:rsidRPr="00D61AC2">
        <w:rPr>
          <w:rFonts w:ascii="Angsana New" w:hAnsi="Angsana New"/>
          <w:sz w:val="30"/>
          <w:szCs w:val="30"/>
          <w:cs/>
        </w:rPr>
        <w:br/>
      </w:r>
      <w:r w:rsidRPr="00D61AC2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ต่อมาเมื่อวันที่ </w:t>
      </w:r>
      <w:r w:rsidRPr="00D61AC2">
        <w:rPr>
          <w:rFonts w:ascii="Angsana New" w:hAnsi="Angsana New"/>
          <w:sz w:val="30"/>
          <w:szCs w:val="30"/>
        </w:rPr>
        <w:t xml:space="preserve">19 </w:t>
      </w:r>
      <w:r w:rsidRPr="00D61AC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D61AC2">
        <w:rPr>
          <w:rFonts w:ascii="Angsana New" w:hAnsi="Angsana New"/>
          <w:sz w:val="30"/>
          <w:szCs w:val="30"/>
        </w:rPr>
        <w:t xml:space="preserve">2562 </w:t>
      </w:r>
      <w:r w:rsidRPr="00D61AC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61AC2">
        <w:rPr>
          <w:rFonts w:ascii="Angsana New" w:hAnsi="Angsana New"/>
          <w:sz w:val="30"/>
          <w:szCs w:val="30"/>
        </w:rPr>
        <w:t xml:space="preserve">25 </w:t>
      </w:r>
      <w:r w:rsidRPr="00D61AC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D61AC2">
        <w:rPr>
          <w:rFonts w:ascii="Angsana New" w:hAnsi="Angsana New"/>
          <w:sz w:val="30"/>
          <w:szCs w:val="30"/>
        </w:rPr>
        <w:t xml:space="preserve">2563 </w:t>
      </w:r>
      <w:r w:rsidRPr="00D61AC2">
        <w:rPr>
          <w:rFonts w:ascii="Angsana New" w:hAnsi="Angsana New" w:hint="cs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โดยการเปลี่ยนแปลงตามสัญญาล่าสุดมีผลบังคับใช้ตั้งแต่เดือน</w:t>
      </w:r>
      <w:r w:rsidRPr="00A00EC5">
        <w:rPr>
          <w:rFonts w:ascii="Angsana New" w:hAnsi="Angsana New" w:hint="cs"/>
          <w:sz w:val="30"/>
          <w:szCs w:val="30"/>
          <w:cs/>
        </w:rPr>
        <w:t>สิงหาคม</w:t>
      </w:r>
      <w:r w:rsidRPr="00A00EC5">
        <w:rPr>
          <w:rFonts w:ascii="Angsana New" w:hAnsi="Angsana New"/>
          <w:sz w:val="30"/>
          <w:szCs w:val="30"/>
        </w:rPr>
        <w:t xml:space="preserve"> 2563 </w:t>
      </w:r>
      <w:r w:rsidRPr="00A00EC5">
        <w:rPr>
          <w:rFonts w:ascii="Angsana New" w:hAnsi="Angsana New" w:hint="cs"/>
          <w:sz w:val="30"/>
          <w:szCs w:val="30"/>
          <w:cs/>
        </w:rPr>
        <w:t>รวมมีมูลค่าตามสัญญาเป็น</w:t>
      </w:r>
      <w:r w:rsidRPr="0009114C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09114C">
        <w:rPr>
          <w:rFonts w:ascii="Angsana New" w:hAnsi="Angsana New" w:hint="cs"/>
          <w:sz w:val="30"/>
          <w:szCs w:val="30"/>
        </w:rPr>
        <w:t>4</w:t>
      </w:r>
      <w:r w:rsidRPr="0009114C">
        <w:rPr>
          <w:rFonts w:ascii="Angsana New" w:hAnsi="Angsana New"/>
          <w:sz w:val="30"/>
          <w:szCs w:val="30"/>
        </w:rPr>
        <w:t>36.75</w:t>
      </w:r>
      <w:r w:rsidRPr="0009114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ณ วันที่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/>
          <w:sz w:val="30"/>
          <w:szCs w:val="30"/>
        </w:rPr>
        <w:t>3</w:t>
      </w:r>
      <w:r w:rsidR="00DF5F76" w:rsidRPr="0009114C">
        <w:rPr>
          <w:rFonts w:ascii="Angsana New" w:hAnsi="Angsana New"/>
          <w:sz w:val="30"/>
          <w:szCs w:val="30"/>
        </w:rPr>
        <w:t>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="00DF5F76" w:rsidRPr="0009114C">
        <w:rPr>
          <w:rFonts w:ascii="Angsana New" w:hAnsi="Angsana New" w:hint="cs"/>
          <w:sz w:val="30"/>
          <w:szCs w:val="30"/>
          <w:cs/>
        </w:rPr>
        <w:t>มิถุนายน</w:t>
      </w:r>
      <w:r w:rsidRPr="0009114C">
        <w:rPr>
          <w:rFonts w:ascii="Angsana New" w:hAnsi="Angsana New" w:hint="cs"/>
          <w:sz w:val="30"/>
          <w:szCs w:val="30"/>
          <w:cs/>
        </w:rPr>
        <w:t xml:space="preserve"> </w:t>
      </w:r>
      <w:r w:rsidRPr="0009114C">
        <w:rPr>
          <w:rFonts w:ascii="Angsana New" w:hAnsi="Angsana New"/>
          <w:sz w:val="30"/>
          <w:szCs w:val="30"/>
        </w:rPr>
        <w:t>256</w:t>
      </w:r>
      <w:r w:rsidR="00CF67F5" w:rsidRPr="0009114C">
        <w:rPr>
          <w:rFonts w:ascii="Angsana New" w:hAnsi="Angsana New"/>
          <w:sz w:val="30"/>
          <w:szCs w:val="30"/>
        </w:rPr>
        <w:t>6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="00D7669C" w:rsidRPr="0009114C">
        <w:rPr>
          <w:rFonts w:ascii="Angsana New" w:hAnsi="Angsana New"/>
          <w:sz w:val="30"/>
          <w:szCs w:val="30"/>
        </w:rPr>
        <w:t>4</w:t>
      </w:r>
      <w:r w:rsidR="00726665" w:rsidRPr="0009114C">
        <w:rPr>
          <w:rFonts w:ascii="Angsana New" w:hAnsi="Angsana New"/>
          <w:sz w:val="30"/>
          <w:szCs w:val="30"/>
        </w:rPr>
        <w:t>4</w:t>
      </w:r>
      <w:r w:rsidR="00D7669C" w:rsidRPr="0009114C">
        <w:rPr>
          <w:rFonts w:ascii="Angsana New" w:hAnsi="Angsana New"/>
          <w:sz w:val="30"/>
          <w:szCs w:val="30"/>
        </w:rPr>
        <w:t>.1</w:t>
      </w:r>
      <w:r w:rsidR="00726665" w:rsidRPr="0009114C">
        <w:rPr>
          <w:rFonts w:ascii="Angsana New" w:hAnsi="Angsana New"/>
          <w:sz w:val="30"/>
          <w:szCs w:val="30"/>
        </w:rPr>
        <w:t>9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32511" w:rsidRPr="0009114C">
        <w:rPr>
          <w:rFonts w:ascii="Angsana New" w:hAnsi="Angsana New"/>
          <w:i/>
          <w:iCs/>
          <w:sz w:val="30"/>
          <w:szCs w:val="30"/>
        </w:rPr>
        <w:t>31</w:t>
      </w:r>
      <w:r w:rsidRPr="0009114C">
        <w:rPr>
          <w:rFonts w:ascii="Angsana New" w:hAnsi="Angsana New"/>
          <w:i/>
          <w:iCs/>
          <w:sz w:val="30"/>
          <w:szCs w:val="30"/>
        </w:rPr>
        <w:t xml:space="preserve">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32511" w:rsidRPr="0009114C">
        <w:rPr>
          <w:rFonts w:ascii="Angsana New" w:hAnsi="Angsana New"/>
          <w:i/>
          <w:iCs/>
          <w:sz w:val="30"/>
          <w:szCs w:val="30"/>
        </w:rPr>
        <w:t>2565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A66084" w:rsidRPr="0009114C">
        <w:rPr>
          <w:rFonts w:ascii="Angsana New" w:hAnsi="Angsana New"/>
          <w:i/>
          <w:iCs/>
          <w:sz w:val="30"/>
          <w:szCs w:val="30"/>
        </w:rPr>
        <w:t>50.66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22ECBF3C" w14:textId="77777777" w:rsidR="00B60060" w:rsidRPr="00D61AC2" w:rsidRDefault="00B60060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0FA0770" w14:textId="0253EDC1" w:rsidR="00C00EF2" w:rsidRPr="00D61AC2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1AC2">
        <w:rPr>
          <w:rFonts w:ascii="Angsana New" w:hAnsi="Angsana New" w:hint="cs"/>
          <w:sz w:val="30"/>
          <w:szCs w:val="30"/>
          <w:cs/>
        </w:rPr>
        <w:lastRenderedPageBreak/>
        <w:t>นอกจากนี้ สัญญาดังกล่าวระบุให้บริษัทย่อยดังกล่าวเปิดเล็ตเตอร์</w:t>
      </w:r>
      <w:r w:rsidRPr="0009114C">
        <w:rPr>
          <w:rFonts w:ascii="Angsana New" w:hAnsi="Angsana New" w:hint="cs"/>
          <w:sz w:val="30"/>
          <w:szCs w:val="30"/>
          <w:cs/>
        </w:rPr>
        <w:t xml:space="preserve">ออฟเครดิตจำนวน </w:t>
      </w:r>
      <w:r w:rsidRPr="0009114C">
        <w:rPr>
          <w:rFonts w:ascii="Angsana New" w:hAnsi="Angsana New"/>
          <w:sz w:val="30"/>
          <w:szCs w:val="30"/>
        </w:rPr>
        <w:t>6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</w:rPr>
        <w:br/>
      </w:r>
      <w:r w:rsidRPr="0009114C">
        <w:rPr>
          <w:rFonts w:ascii="Angsana New" w:hAnsi="Angsana New" w:hint="cs"/>
          <w:sz w:val="30"/>
          <w:szCs w:val="30"/>
          <w:cs/>
        </w:rPr>
        <w:t>ณ วันที่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/>
          <w:sz w:val="30"/>
          <w:szCs w:val="30"/>
        </w:rPr>
        <w:t>3</w:t>
      </w:r>
      <w:r w:rsidR="00DF5F76" w:rsidRPr="0009114C">
        <w:rPr>
          <w:rFonts w:ascii="Angsana New" w:hAnsi="Angsana New"/>
          <w:sz w:val="30"/>
          <w:szCs w:val="30"/>
        </w:rPr>
        <w:t>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="00DF5F76" w:rsidRPr="0009114C">
        <w:rPr>
          <w:rFonts w:ascii="Angsana New" w:hAnsi="Angsana New" w:hint="cs"/>
          <w:sz w:val="30"/>
          <w:szCs w:val="30"/>
          <w:cs/>
        </w:rPr>
        <w:t>มิถุนายน</w:t>
      </w:r>
      <w:r w:rsidRPr="0009114C">
        <w:rPr>
          <w:rFonts w:ascii="Angsana New" w:hAnsi="Angsana New" w:hint="cs"/>
          <w:sz w:val="30"/>
          <w:szCs w:val="30"/>
          <w:cs/>
        </w:rPr>
        <w:t xml:space="preserve"> </w:t>
      </w:r>
      <w:r w:rsidRPr="0009114C">
        <w:rPr>
          <w:rFonts w:ascii="Angsana New" w:hAnsi="Angsana New"/>
          <w:sz w:val="30"/>
          <w:szCs w:val="30"/>
        </w:rPr>
        <w:t>256</w:t>
      </w:r>
      <w:r w:rsidR="00002EC7" w:rsidRPr="0009114C">
        <w:rPr>
          <w:rFonts w:ascii="Angsana New" w:hAnsi="Angsana New" w:hint="cs"/>
          <w:sz w:val="30"/>
          <w:szCs w:val="30"/>
        </w:rPr>
        <w:t>6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="00CA081F" w:rsidRPr="0009114C">
        <w:rPr>
          <w:rFonts w:ascii="Angsana New" w:hAnsi="Angsana New" w:hint="cs"/>
          <w:sz w:val="30"/>
          <w:szCs w:val="30"/>
          <w:lang w:val="en-GB"/>
        </w:rPr>
        <w:t>6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9114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9114C">
        <w:rPr>
          <w:rFonts w:ascii="Angsana New" w:hAnsi="Angsana New" w:hint="cs"/>
          <w:i/>
          <w:iCs/>
          <w:sz w:val="30"/>
          <w:szCs w:val="30"/>
        </w:rPr>
        <w:t>256</w:t>
      </w:r>
      <w:r w:rsidR="00A66084" w:rsidRPr="0009114C">
        <w:rPr>
          <w:rFonts w:ascii="Angsana New" w:hAnsi="Angsana New"/>
          <w:i/>
          <w:iCs/>
          <w:sz w:val="30"/>
          <w:szCs w:val="30"/>
        </w:rPr>
        <w:t>5</w:t>
      </w:r>
      <w:r w:rsidRPr="0009114C">
        <w:rPr>
          <w:rFonts w:ascii="Angsana New" w:hAnsi="Angsana New" w:hint="cs"/>
          <w:i/>
          <w:iCs/>
          <w:sz w:val="30"/>
          <w:szCs w:val="30"/>
        </w:rPr>
        <w:t xml:space="preserve">: 6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2FC188D" w14:textId="77777777" w:rsidR="00C00EF2" w:rsidRPr="00F60A83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1C4689EE" w14:textId="6C7C047F" w:rsidR="00C00EF2" w:rsidRPr="0009114C" w:rsidRDefault="00C00EF2" w:rsidP="00C00EF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1AC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61AC2">
        <w:rPr>
          <w:rFonts w:ascii="Angsana New" w:hAnsi="Angsana New" w:hint="cs"/>
          <w:sz w:val="30"/>
          <w:szCs w:val="30"/>
        </w:rPr>
        <w:t xml:space="preserve">29 </w:t>
      </w:r>
      <w:r w:rsidRPr="00D61AC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61AC2">
        <w:rPr>
          <w:rFonts w:ascii="Angsana New" w:hAnsi="Angsana New" w:hint="cs"/>
          <w:sz w:val="30"/>
          <w:szCs w:val="30"/>
        </w:rPr>
        <w:t xml:space="preserve">2562 </w:t>
      </w:r>
      <w:r w:rsidRPr="00D61AC2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Pr="00D61AC2">
        <w:rPr>
          <w:rFonts w:ascii="Angsana New" w:hAnsi="Angsana New" w:hint="cs"/>
          <w:sz w:val="30"/>
          <w:szCs w:val="30"/>
        </w:rPr>
        <w:t xml:space="preserve">15 </w:t>
      </w:r>
      <w:r w:rsidRPr="00D61AC2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 มีมูลค่าตามสัญญาเป็น</w:t>
      </w:r>
      <w:r w:rsidRPr="0073021B">
        <w:rPr>
          <w:rFonts w:ascii="Angsana New" w:hAnsi="Angsana New" w:hint="cs"/>
          <w:sz w:val="30"/>
          <w:szCs w:val="30"/>
          <w:cs/>
        </w:rPr>
        <w:t>จำนวน</w:t>
      </w:r>
      <w:r w:rsidRPr="0009114C">
        <w:rPr>
          <w:rFonts w:ascii="Angsana New" w:hAnsi="Angsana New" w:hint="cs"/>
          <w:sz w:val="30"/>
          <w:szCs w:val="30"/>
          <w:cs/>
        </w:rPr>
        <w:t xml:space="preserve">เงิน </w:t>
      </w:r>
      <w:r w:rsidRPr="0009114C">
        <w:rPr>
          <w:rFonts w:ascii="Angsana New" w:hAnsi="Angsana New" w:hint="cs"/>
          <w:sz w:val="30"/>
          <w:szCs w:val="30"/>
        </w:rPr>
        <w:t>2</w:t>
      </w:r>
      <w:r w:rsidRPr="0009114C">
        <w:rPr>
          <w:rFonts w:ascii="Angsana New" w:hAnsi="Angsana New"/>
          <w:sz w:val="30"/>
          <w:szCs w:val="30"/>
        </w:rPr>
        <w:t>8</w:t>
      </w:r>
      <w:r w:rsidRPr="0009114C">
        <w:rPr>
          <w:rFonts w:ascii="Angsana New" w:hAnsi="Angsana New" w:hint="cs"/>
          <w:sz w:val="30"/>
          <w:szCs w:val="30"/>
        </w:rPr>
        <w:t>.</w:t>
      </w:r>
      <w:r w:rsidRPr="0009114C">
        <w:rPr>
          <w:rFonts w:ascii="Angsana New" w:hAnsi="Angsana New"/>
          <w:sz w:val="30"/>
          <w:szCs w:val="30"/>
        </w:rPr>
        <w:t>3</w:t>
      </w:r>
      <w:r w:rsidR="00571C27" w:rsidRPr="0009114C">
        <w:rPr>
          <w:rFonts w:ascii="Angsana New" w:hAnsi="Angsana New"/>
          <w:sz w:val="30"/>
          <w:szCs w:val="30"/>
        </w:rPr>
        <w:t>3</w:t>
      </w:r>
      <w:r w:rsidRPr="0009114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/>
          <w:sz w:val="30"/>
          <w:szCs w:val="30"/>
        </w:rPr>
        <w:t>3</w:t>
      </w:r>
      <w:r w:rsidR="00DF5F76" w:rsidRPr="0009114C">
        <w:rPr>
          <w:rFonts w:ascii="Angsana New" w:hAnsi="Angsana New"/>
          <w:sz w:val="30"/>
          <w:szCs w:val="30"/>
        </w:rPr>
        <w:t>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="00DF5F76" w:rsidRPr="0009114C">
        <w:rPr>
          <w:rFonts w:ascii="Angsana New" w:hAnsi="Angsana New" w:hint="cs"/>
          <w:sz w:val="30"/>
          <w:szCs w:val="30"/>
          <w:cs/>
        </w:rPr>
        <w:t>มิถุนายน</w:t>
      </w:r>
      <w:r w:rsidRPr="0009114C">
        <w:rPr>
          <w:rFonts w:ascii="Angsana New" w:hAnsi="Angsana New" w:hint="cs"/>
          <w:sz w:val="30"/>
          <w:szCs w:val="30"/>
          <w:cs/>
        </w:rPr>
        <w:t xml:space="preserve"> </w:t>
      </w:r>
      <w:r w:rsidRPr="0009114C">
        <w:rPr>
          <w:rFonts w:ascii="Angsana New" w:hAnsi="Angsana New"/>
          <w:sz w:val="30"/>
          <w:szCs w:val="30"/>
        </w:rPr>
        <w:t>256</w:t>
      </w:r>
      <w:r w:rsidR="00002EC7" w:rsidRPr="0009114C">
        <w:rPr>
          <w:rFonts w:ascii="Angsana New" w:hAnsi="Angsana New" w:hint="cs"/>
          <w:sz w:val="30"/>
          <w:szCs w:val="30"/>
        </w:rPr>
        <w:t>6</w:t>
      </w:r>
      <w:r w:rsidRPr="0009114C">
        <w:rPr>
          <w:rFonts w:ascii="Angsana New" w:hAnsi="Angsana New" w:hint="cs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="00C72D94" w:rsidRPr="0009114C">
        <w:rPr>
          <w:rFonts w:ascii="Angsana New" w:hAnsi="Angsana New"/>
          <w:sz w:val="30"/>
          <w:szCs w:val="30"/>
        </w:rPr>
        <w:t>11.</w:t>
      </w:r>
      <w:r w:rsidR="0073021B" w:rsidRPr="0009114C">
        <w:rPr>
          <w:rFonts w:ascii="Angsana New" w:hAnsi="Angsana New"/>
          <w:sz w:val="30"/>
          <w:szCs w:val="30"/>
        </w:rPr>
        <w:t>07</w:t>
      </w:r>
      <w:r w:rsidR="00C72D94"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9114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9114C">
        <w:rPr>
          <w:rFonts w:ascii="Angsana New" w:hAnsi="Angsana New" w:hint="cs"/>
          <w:i/>
          <w:iCs/>
          <w:sz w:val="30"/>
          <w:szCs w:val="30"/>
        </w:rPr>
        <w:t>256</w:t>
      </w:r>
      <w:r w:rsidR="00A66084" w:rsidRPr="0009114C">
        <w:rPr>
          <w:rFonts w:ascii="Angsana New" w:hAnsi="Angsana New"/>
          <w:i/>
          <w:iCs/>
          <w:sz w:val="30"/>
          <w:szCs w:val="30"/>
        </w:rPr>
        <w:t>5</w:t>
      </w:r>
      <w:r w:rsidRPr="0009114C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66084" w:rsidRPr="0009114C">
        <w:rPr>
          <w:rFonts w:ascii="Angsana New" w:hAnsi="Angsana New"/>
          <w:i/>
          <w:iCs/>
          <w:sz w:val="30"/>
          <w:szCs w:val="30"/>
        </w:rPr>
        <w:t>12.54</w:t>
      </w:r>
      <w:r w:rsidRPr="0009114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789608C9" w14:textId="2EDC0C78" w:rsidR="008D3BAE" w:rsidRPr="00F60A83" w:rsidRDefault="008D3BAE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99D15D6" w14:textId="246845BA" w:rsidR="008D3BAE" w:rsidRPr="00D61AC2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114C">
        <w:rPr>
          <w:rFonts w:ascii="Angsana New" w:hAnsi="Angsana New"/>
          <w:sz w:val="30"/>
          <w:szCs w:val="30"/>
          <w:cs/>
        </w:rPr>
        <w:t>เมื่อวันที่</w:t>
      </w:r>
      <w:r w:rsidRPr="0009114C">
        <w:rPr>
          <w:rFonts w:ascii="Angsana New" w:hAnsi="Angsana New"/>
          <w:sz w:val="30"/>
          <w:szCs w:val="30"/>
        </w:rPr>
        <w:t xml:space="preserve"> 13 </w:t>
      </w:r>
      <w:r w:rsidRPr="0009114C">
        <w:rPr>
          <w:rFonts w:ascii="Angsana New" w:hAnsi="Angsana New"/>
          <w:sz w:val="30"/>
          <w:szCs w:val="30"/>
          <w:cs/>
        </w:rPr>
        <w:t>ธันวาคม</w:t>
      </w:r>
      <w:r w:rsidRPr="0009114C">
        <w:rPr>
          <w:rFonts w:ascii="Angsana New" w:hAnsi="Angsana New"/>
          <w:sz w:val="30"/>
          <w:szCs w:val="30"/>
        </w:rPr>
        <w:t xml:space="preserve"> 2565 </w:t>
      </w:r>
      <w:r w:rsidRPr="0009114C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</w:t>
      </w:r>
      <w:r w:rsidRPr="0009114C">
        <w:rPr>
          <w:rFonts w:ascii="Angsana New" w:hAnsi="Angsana New"/>
          <w:sz w:val="30"/>
          <w:szCs w:val="30"/>
          <w:cs/>
        </w:rPr>
        <w:t>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</w:t>
      </w:r>
      <w:r w:rsidRPr="0009114C">
        <w:rPr>
          <w:rFonts w:ascii="Angsana New" w:hAnsi="Angsana New" w:hint="cs"/>
          <w:sz w:val="30"/>
          <w:szCs w:val="30"/>
          <w:cs/>
        </w:rPr>
        <w:t xml:space="preserve">ผู้ให้บริการจำนวน </w:t>
      </w:r>
      <w:r w:rsidRPr="0009114C">
        <w:rPr>
          <w:rFonts w:ascii="Angsana New" w:hAnsi="Angsana New" w:hint="cs"/>
          <w:sz w:val="30"/>
          <w:szCs w:val="30"/>
        </w:rPr>
        <w:t>2</w:t>
      </w:r>
      <w:r w:rsidRPr="0009114C">
        <w:rPr>
          <w:rFonts w:ascii="Angsana New" w:hAnsi="Angsana New" w:hint="cs"/>
          <w:sz w:val="30"/>
          <w:szCs w:val="30"/>
          <w:cs/>
        </w:rPr>
        <w:t xml:space="preserve"> ราย สั</w:t>
      </w:r>
      <w:r w:rsidRPr="0009114C">
        <w:rPr>
          <w:rFonts w:ascii="Angsana New" w:hAnsi="Angsana New"/>
          <w:sz w:val="30"/>
          <w:szCs w:val="30"/>
          <w:cs/>
        </w:rPr>
        <w:t>ญญาดังกล่าว มีกำหนดระยะเวลา</w:t>
      </w:r>
      <w:r w:rsidRPr="0009114C">
        <w:rPr>
          <w:rFonts w:ascii="Angsana New" w:hAnsi="Angsana New"/>
          <w:sz w:val="30"/>
          <w:szCs w:val="30"/>
        </w:rPr>
        <w:t> 15 </w:t>
      </w:r>
      <w:r w:rsidRPr="0009114C">
        <w:rPr>
          <w:rFonts w:ascii="Angsana New" w:hAnsi="Angsana New"/>
          <w:sz w:val="30"/>
          <w:szCs w:val="30"/>
          <w:cs/>
        </w:rPr>
        <w:t xml:space="preserve">ปี นับแต่วันที่ลงนามในสัญญา </w:t>
      </w:r>
      <w:r w:rsidRPr="0009114C">
        <w:rPr>
          <w:rFonts w:ascii="Angsana New" w:hAnsi="Angsana New"/>
          <w:sz w:val="30"/>
          <w:szCs w:val="30"/>
        </w:rPr>
        <w:br/>
      </w:r>
      <w:r w:rsidRPr="0009114C">
        <w:rPr>
          <w:rFonts w:ascii="Angsana New" w:hAnsi="Angsana New" w:hint="cs"/>
          <w:sz w:val="30"/>
          <w:szCs w:val="30"/>
          <w:cs/>
        </w:rPr>
        <w:t xml:space="preserve">มีมูลค่าตามสัญญาเป็นจำนวนเงิน </w:t>
      </w:r>
      <w:r w:rsidRPr="0009114C">
        <w:rPr>
          <w:rFonts w:ascii="Angsana New" w:hAnsi="Angsana New"/>
          <w:sz w:val="30"/>
          <w:szCs w:val="30"/>
        </w:rPr>
        <w:t>24.</w:t>
      </w:r>
      <w:r w:rsidRPr="0009114C">
        <w:rPr>
          <w:rFonts w:ascii="Angsana New" w:hAnsi="Angsana New" w:hint="cs"/>
          <w:sz w:val="30"/>
          <w:szCs w:val="30"/>
        </w:rPr>
        <w:t>90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Pr="0009114C">
        <w:rPr>
          <w:rFonts w:ascii="Angsana New" w:hAnsi="Angsana New"/>
          <w:sz w:val="30"/>
          <w:szCs w:val="30"/>
        </w:rPr>
        <w:t>8</w:t>
      </w:r>
      <w:r w:rsidRPr="0009114C">
        <w:rPr>
          <w:rFonts w:ascii="Angsana New" w:hAnsi="Angsana New" w:hint="cs"/>
          <w:sz w:val="30"/>
          <w:szCs w:val="30"/>
        </w:rPr>
        <w:t>54</w:t>
      </w:r>
      <w:r w:rsidRPr="0009114C">
        <w:rPr>
          <w:rFonts w:ascii="Angsana New" w:hAnsi="Angsana New" w:hint="cs"/>
          <w:sz w:val="30"/>
          <w:szCs w:val="30"/>
          <w:cs/>
        </w:rPr>
        <w:t>.</w:t>
      </w:r>
      <w:r w:rsidRPr="0009114C">
        <w:rPr>
          <w:rFonts w:ascii="Angsana New" w:hAnsi="Angsana New" w:hint="cs"/>
          <w:sz w:val="30"/>
          <w:szCs w:val="30"/>
        </w:rPr>
        <w:t>00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/>
          <w:sz w:val="30"/>
          <w:szCs w:val="30"/>
          <w:cs/>
        </w:rPr>
        <w:t>ล้านเยน ณ วันที่</w:t>
      </w:r>
      <w:r w:rsidRPr="0009114C">
        <w:rPr>
          <w:rFonts w:ascii="Angsana New" w:hAnsi="Angsana New"/>
          <w:sz w:val="30"/>
          <w:szCs w:val="30"/>
        </w:rPr>
        <w:t> 3</w:t>
      </w:r>
      <w:r w:rsidR="00DF5F76" w:rsidRPr="0009114C">
        <w:rPr>
          <w:rFonts w:ascii="Angsana New" w:hAnsi="Angsana New"/>
          <w:sz w:val="30"/>
          <w:szCs w:val="30"/>
        </w:rPr>
        <w:t>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="00DF5F76" w:rsidRPr="0009114C">
        <w:rPr>
          <w:rFonts w:ascii="Angsana New" w:hAnsi="Angsana New" w:hint="cs"/>
          <w:sz w:val="30"/>
          <w:szCs w:val="30"/>
          <w:cs/>
        </w:rPr>
        <w:t>มิถุนายน</w:t>
      </w:r>
      <w:r w:rsidRPr="0009114C">
        <w:rPr>
          <w:rFonts w:ascii="Angsana New" w:hAnsi="Angsana New"/>
          <w:sz w:val="30"/>
          <w:szCs w:val="30"/>
        </w:rPr>
        <w:t> 256</w:t>
      </w:r>
      <w:r w:rsidR="004810F4" w:rsidRPr="0009114C">
        <w:rPr>
          <w:rFonts w:ascii="Angsana New" w:hAnsi="Angsana New"/>
          <w:sz w:val="30"/>
          <w:szCs w:val="30"/>
        </w:rPr>
        <w:t>6</w:t>
      </w:r>
      <w:r w:rsidRPr="0009114C">
        <w:rPr>
          <w:rFonts w:ascii="Angsana New" w:hAnsi="Angsana New"/>
          <w:sz w:val="30"/>
          <w:szCs w:val="30"/>
        </w:rPr>
        <w:t> </w:t>
      </w:r>
      <w:r w:rsidRPr="0009114C">
        <w:rPr>
          <w:rFonts w:ascii="Angsana New" w:hAnsi="Angsana New"/>
          <w:sz w:val="30"/>
          <w:szCs w:val="30"/>
          <w:cs/>
        </w:rPr>
        <w:t>บริษัทมีภาระผูกพันคงเหลือตามสัญญาเป็นจำนวนเงิน</w:t>
      </w:r>
      <w:r w:rsidRPr="0009114C">
        <w:rPr>
          <w:rFonts w:ascii="Angsana New" w:hAnsi="Angsana New"/>
          <w:sz w:val="30"/>
          <w:szCs w:val="30"/>
        </w:rPr>
        <w:t> </w:t>
      </w:r>
      <w:r w:rsidR="00C72D94" w:rsidRPr="0009114C">
        <w:rPr>
          <w:rFonts w:ascii="Angsana New" w:hAnsi="Angsana New"/>
          <w:sz w:val="30"/>
          <w:szCs w:val="30"/>
        </w:rPr>
        <w:t>24.</w:t>
      </w:r>
      <w:r w:rsidR="0073021B" w:rsidRPr="0009114C">
        <w:rPr>
          <w:rFonts w:ascii="Angsana New" w:hAnsi="Angsana New"/>
          <w:sz w:val="30"/>
          <w:szCs w:val="30"/>
        </w:rPr>
        <w:t>24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72D94" w:rsidRPr="0009114C">
        <w:rPr>
          <w:rFonts w:ascii="Angsana New" w:hAnsi="Angsana New"/>
          <w:sz w:val="30"/>
          <w:szCs w:val="30"/>
        </w:rPr>
        <w:t>83</w:t>
      </w:r>
      <w:r w:rsidR="0073021B" w:rsidRPr="0009114C">
        <w:rPr>
          <w:rFonts w:ascii="Angsana New" w:hAnsi="Angsana New"/>
          <w:sz w:val="30"/>
          <w:szCs w:val="30"/>
        </w:rPr>
        <w:t>1</w:t>
      </w:r>
      <w:r w:rsidR="00C72D94" w:rsidRPr="0009114C">
        <w:rPr>
          <w:rFonts w:ascii="Angsana New" w:hAnsi="Angsana New"/>
          <w:sz w:val="30"/>
          <w:szCs w:val="30"/>
        </w:rPr>
        <w:t>.</w:t>
      </w:r>
      <w:r w:rsidR="0073021B" w:rsidRPr="0009114C">
        <w:rPr>
          <w:rFonts w:ascii="Angsana New" w:hAnsi="Angsana New"/>
          <w:sz w:val="30"/>
          <w:szCs w:val="30"/>
        </w:rPr>
        <w:t>60</w:t>
      </w:r>
      <w:r w:rsidRPr="0009114C">
        <w:rPr>
          <w:rFonts w:ascii="Angsana New" w:hAnsi="Angsana New"/>
          <w:sz w:val="30"/>
          <w:szCs w:val="30"/>
        </w:rPr>
        <w:t xml:space="preserve"> </w:t>
      </w:r>
      <w:r w:rsidRPr="0009114C">
        <w:rPr>
          <w:rFonts w:ascii="Angsana New" w:hAnsi="Angsana New"/>
          <w:sz w:val="30"/>
          <w:szCs w:val="30"/>
          <w:cs/>
        </w:rPr>
        <w:t>ล้านเยน</w:t>
      </w:r>
      <w:r w:rsidRPr="0009114C">
        <w:rPr>
          <w:rFonts w:ascii="Angsana New" w:hAnsi="Angsana New" w:hint="cs"/>
          <w:sz w:val="30"/>
          <w:szCs w:val="30"/>
          <w:cs/>
        </w:rPr>
        <w:t xml:space="preserve">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D61AC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61AC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D61AC2">
        <w:rPr>
          <w:rFonts w:ascii="Angsana New" w:hAnsi="Angsana New" w:hint="cs"/>
          <w:i/>
          <w:iCs/>
          <w:sz w:val="30"/>
          <w:szCs w:val="30"/>
        </w:rPr>
        <w:t>256</w:t>
      </w:r>
      <w:r w:rsidRPr="00D61AC2">
        <w:rPr>
          <w:rFonts w:ascii="Angsana New" w:hAnsi="Angsana New"/>
          <w:i/>
          <w:iCs/>
          <w:sz w:val="30"/>
          <w:szCs w:val="30"/>
        </w:rPr>
        <w:t>5</w:t>
      </w:r>
      <w:r w:rsidRPr="00D61AC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D61AC2">
        <w:rPr>
          <w:rFonts w:ascii="Angsana New" w:hAnsi="Angsana New"/>
          <w:i/>
          <w:iCs/>
          <w:sz w:val="30"/>
          <w:szCs w:val="30"/>
        </w:rPr>
        <w:t>24.57</w:t>
      </w:r>
      <w:r w:rsidRPr="00D61AC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D61AC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10F4" w:rsidRPr="00D61AC2">
        <w:rPr>
          <w:rFonts w:ascii="Angsana New" w:hAnsi="Angsana New"/>
          <w:i/>
          <w:iCs/>
          <w:sz w:val="30"/>
          <w:szCs w:val="30"/>
        </w:rPr>
        <w:t xml:space="preserve"> </w:t>
      </w:r>
      <w:r w:rsidR="004810F4" w:rsidRPr="00D61AC2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810F4" w:rsidRPr="00D61AC2">
        <w:rPr>
          <w:rFonts w:ascii="Angsana New" w:hAnsi="Angsana New"/>
          <w:i/>
          <w:iCs/>
          <w:sz w:val="30"/>
          <w:szCs w:val="30"/>
        </w:rPr>
        <w:t xml:space="preserve">842.80 </w:t>
      </w:r>
      <w:r w:rsidR="004810F4" w:rsidRPr="00D61AC2">
        <w:rPr>
          <w:rFonts w:ascii="Angsana New" w:hAnsi="Angsana New" w:hint="cs"/>
          <w:i/>
          <w:iCs/>
          <w:sz w:val="30"/>
          <w:szCs w:val="30"/>
          <w:cs/>
        </w:rPr>
        <w:t>ล้านเยน</w:t>
      </w:r>
      <w:r w:rsidRPr="00D61AC2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926257C" w14:textId="155D094C" w:rsidR="00C00EF2" w:rsidRPr="00F60A83" w:rsidRDefault="00C00EF2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CB6AFE7" w14:textId="106AF9B0" w:rsidR="00C00EF2" w:rsidRPr="000666CA" w:rsidRDefault="00C00EF2" w:rsidP="00C00EF2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0666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07872297" w14:textId="77777777" w:rsidR="00C00EF2" w:rsidRPr="00F60A83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66469D18" w14:textId="0E6841BD" w:rsidR="00C00EF2" w:rsidRPr="0009114C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8834C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8834CA">
        <w:rPr>
          <w:rFonts w:ascii="Angsana New" w:hAnsi="Angsana New"/>
          <w:sz w:val="30"/>
          <w:szCs w:val="30"/>
        </w:rPr>
        <w:t>3</w:t>
      </w:r>
      <w:r w:rsidR="00DF5F76">
        <w:rPr>
          <w:rFonts w:ascii="Angsana New" w:hAnsi="Angsana New"/>
          <w:sz w:val="30"/>
          <w:szCs w:val="30"/>
        </w:rPr>
        <w:t>0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DF5F76">
        <w:rPr>
          <w:rFonts w:ascii="Angsana New" w:hAnsi="Angsana New" w:hint="cs"/>
          <w:sz w:val="30"/>
          <w:szCs w:val="30"/>
          <w:cs/>
        </w:rPr>
        <w:t>มิถุนายน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</w:rPr>
        <w:t>256</w:t>
      </w:r>
      <w:r w:rsidR="00A66084" w:rsidRPr="008834CA">
        <w:rPr>
          <w:rFonts w:ascii="Angsana New" w:hAnsi="Angsana New"/>
          <w:sz w:val="30"/>
          <w:szCs w:val="30"/>
        </w:rPr>
        <w:t>6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</w:t>
      </w:r>
      <w:r w:rsidRPr="0009114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และบริษัทย่อย</w:t>
      </w:r>
      <w:r w:rsidRPr="0009114C">
        <w:rPr>
          <w:rFonts w:ascii="Angsana New" w:hAnsi="Angsana New" w:hint="cs"/>
          <w:sz w:val="30"/>
          <w:szCs w:val="30"/>
          <w:cs/>
        </w:rPr>
        <w:t>มีวงเงินธุรกรรมที่ยังไม่ได้ใช้</w:t>
      </w:r>
      <w:r w:rsidRPr="0009114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C72D94" w:rsidRPr="0009114C">
        <w:rPr>
          <w:rFonts w:ascii="Angsana New" w:eastAsia="Cordia New" w:hAnsi="Angsana New"/>
          <w:snapToGrid w:val="0"/>
          <w:sz w:val="30"/>
          <w:szCs w:val="30"/>
          <w:lang w:eastAsia="th-TH"/>
        </w:rPr>
        <w:t>5,</w:t>
      </w:r>
      <w:r w:rsidR="00691AC8" w:rsidRPr="0009114C">
        <w:rPr>
          <w:rFonts w:ascii="Angsana New" w:eastAsia="Cordia New" w:hAnsi="Angsana New"/>
          <w:snapToGrid w:val="0"/>
          <w:sz w:val="30"/>
          <w:szCs w:val="30"/>
          <w:lang w:eastAsia="th-TH"/>
        </w:rPr>
        <w:t>862</w:t>
      </w:r>
      <w:r w:rsidR="00C72D94" w:rsidRPr="0009114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691AC8" w:rsidRPr="0009114C">
        <w:rPr>
          <w:rFonts w:ascii="Angsana New" w:eastAsia="Cordia New" w:hAnsi="Angsana New"/>
          <w:snapToGrid w:val="0"/>
          <w:sz w:val="30"/>
          <w:szCs w:val="30"/>
          <w:lang w:eastAsia="th-TH"/>
        </w:rPr>
        <w:t>78</w:t>
      </w:r>
      <w:r w:rsidRPr="0009114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09114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09114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านบาท </w:t>
      </w:r>
      <w:r w:rsidR="00C72D94" w:rsidRPr="0009114C">
        <w:rPr>
          <w:rFonts w:ascii="Angsana New" w:eastAsia="Cordia New" w:hAnsi="Angsana New"/>
          <w:snapToGrid w:val="0"/>
          <w:sz w:val="30"/>
          <w:szCs w:val="30"/>
          <w:lang w:eastAsia="th-TH"/>
        </w:rPr>
        <w:t>1,297.64</w:t>
      </w:r>
      <w:r w:rsidRPr="0009114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</w:t>
      </w:r>
      <w:r w:rsidR="00557D32" w:rsidRPr="0009114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 </w:t>
      </w:r>
      <w:r w:rsidR="00697062" w:rsidRPr="0009114C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5</w:t>
      </w:r>
      <w:r w:rsidR="00557D32" w:rsidRPr="0009114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697062" w:rsidRPr="0009114C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5</w:t>
      </w:r>
      <w:r w:rsidR="00A40335" w:rsidRPr="0009114C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7</w:t>
      </w:r>
      <w:r w:rsidR="00557D32" w:rsidRPr="0009114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Pr="0009114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09114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Pr="0009114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9114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9114C">
        <w:rPr>
          <w:rFonts w:ascii="Angsana New" w:hAnsi="Angsana New" w:hint="cs"/>
          <w:i/>
          <w:iCs/>
          <w:sz w:val="30"/>
          <w:szCs w:val="30"/>
        </w:rPr>
        <w:t>256</w:t>
      </w:r>
      <w:r w:rsidR="00A66084" w:rsidRPr="0009114C">
        <w:rPr>
          <w:rFonts w:ascii="Angsana New" w:hAnsi="Angsana New"/>
          <w:i/>
          <w:iCs/>
          <w:sz w:val="30"/>
          <w:szCs w:val="30"/>
        </w:rPr>
        <w:t>5</w:t>
      </w:r>
      <w:r w:rsidRPr="0009114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A66084" w:rsidRPr="0009114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5,783.53</w:t>
      </w:r>
      <w:r w:rsidRPr="0009114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09114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Pr="0009114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และ </w:t>
      </w:r>
      <w:r w:rsidR="00A66084" w:rsidRPr="0009114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1,297.91</w:t>
      </w:r>
      <w:r w:rsidRPr="0009114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09114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Pr="0009114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59C9DCCE" w14:textId="767DC6F0" w:rsidR="000666CA" w:rsidRPr="00F60A83" w:rsidRDefault="000666CA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CC4E68" w:rsidRPr="0009114C" w14:paraId="340C29E5" w14:textId="77777777" w:rsidTr="00CC4E68">
        <w:trPr>
          <w:trHeight w:val="659"/>
          <w:tblHeader/>
        </w:trPr>
        <w:tc>
          <w:tcPr>
            <w:tcW w:w="3433" w:type="pct"/>
            <w:vAlign w:val="bottom"/>
          </w:tcPr>
          <w:p w14:paraId="3F3810C4" w14:textId="77777777" w:rsidR="00CC4E68" w:rsidRPr="0009114C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1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1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91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91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08" w:type="pct"/>
            <w:vAlign w:val="bottom"/>
          </w:tcPr>
          <w:p w14:paraId="64E8097D" w14:textId="3129B36C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34C0FBE5" w14:textId="77777777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6A8C40DA" w14:textId="77777777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A0E209" w14:textId="27D5135F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C4E68" w:rsidRPr="0009114C" w14:paraId="46A15DD9" w14:textId="77777777" w:rsidTr="00CC4E68">
        <w:trPr>
          <w:tblHeader/>
        </w:trPr>
        <w:tc>
          <w:tcPr>
            <w:tcW w:w="3433" w:type="pct"/>
          </w:tcPr>
          <w:p w14:paraId="51AFF9A0" w14:textId="2351696F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67085B3F" w14:textId="77777777" w:rsidR="00CC4E68" w:rsidRPr="0009114C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1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C4E68" w:rsidRPr="0009114C" w14:paraId="0304FE0F" w14:textId="77777777" w:rsidTr="00CC4E68">
        <w:tc>
          <w:tcPr>
            <w:tcW w:w="3433" w:type="pct"/>
          </w:tcPr>
          <w:p w14:paraId="379A1F21" w14:textId="14028A2A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91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08" w:type="pct"/>
          </w:tcPr>
          <w:p w14:paraId="2EA911E7" w14:textId="77777777" w:rsidR="00CC4E68" w:rsidRPr="0009114C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7208763" w14:textId="77777777" w:rsidR="00CC4E68" w:rsidRPr="0009114C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25F6AAD9" w14:textId="77777777" w:rsidR="00CC4E68" w:rsidRPr="0009114C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09114C" w14:paraId="63E5C1E5" w14:textId="77777777" w:rsidTr="00CC4E68">
        <w:tc>
          <w:tcPr>
            <w:tcW w:w="3433" w:type="pct"/>
          </w:tcPr>
          <w:p w14:paraId="719333E7" w14:textId="74A7D5D8" w:rsidR="00CC4E68" w:rsidRPr="0009114C" w:rsidRDefault="00F8521F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14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โรงไฟฟ้า</w:t>
            </w:r>
            <w:r w:rsidR="00CC4E68" w:rsidRPr="0009114C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708" w:type="pct"/>
          </w:tcPr>
          <w:p w14:paraId="373B1670" w14:textId="1858CF38" w:rsidR="00CC4E68" w:rsidRPr="0009114C" w:rsidRDefault="00F46C0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sz w:val="30"/>
                <w:szCs w:val="30"/>
              </w:rPr>
              <w:t>1,02</w:t>
            </w:r>
            <w:r w:rsidR="009A4708" w:rsidRPr="000911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11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A4708" w:rsidRPr="0009114C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5" w:type="pct"/>
          </w:tcPr>
          <w:p w14:paraId="70D89848" w14:textId="77777777" w:rsidR="00CC4E68" w:rsidRPr="0009114C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4056FAF1" w14:textId="3900AE91" w:rsidR="00CC4E68" w:rsidRPr="0009114C" w:rsidRDefault="00F46C0F" w:rsidP="00DD1B2F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E68" w:rsidRPr="0009114C" w14:paraId="192A3F23" w14:textId="77777777" w:rsidTr="00CC4E68">
        <w:tc>
          <w:tcPr>
            <w:tcW w:w="3433" w:type="pct"/>
          </w:tcPr>
          <w:p w14:paraId="004C5FF0" w14:textId="77777777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14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08" w:type="pct"/>
          </w:tcPr>
          <w:p w14:paraId="0D092354" w14:textId="4CC47971" w:rsidR="00CC4E68" w:rsidRPr="0009114C" w:rsidRDefault="00F46C0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sz w:val="30"/>
                <w:szCs w:val="30"/>
              </w:rPr>
              <w:t>233.02</w:t>
            </w:r>
          </w:p>
        </w:tc>
        <w:tc>
          <w:tcPr>
            <w:tcW w:w="135" w:type="pct"/>
          </w:tcPr>
          <w:p w14:paraId="329CF647" w14:textId="77777777" w:rsidR="00CC4E68" w:rsidRPr="0009114C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4AA0E2D1" w14:textId="41396C79" w:rsidR="00CC4E68" w:rsidRPr="0009114C" w:rsidRDefault="00F46C0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  <w:tr w:rsidR="00CC4E68" w:rsidRPr="0009114C" w14:paraId="5FE8C5EC" w14:textId="77777777" w:rsidTr="00CC4E68">
        <w:tc>
          <w:tcPr>
            <w:tcW w:w="3433" w:type="pct"/>
          </w:tcPr>
          <w:p w14:paraId="04C4DD5D" w14:textId="77777777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0F6CDC61" w14:textId="7EB06967" w:rsidR="00CC4E68" w:rsidRPr="0009114C" w:rsidRDefault="00F46C0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</w:t>
            </w:r>
            <w:r w:rsidR="00F02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F02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35" w:type="pct"/>
          </w:tcPr>
          <w:p w14:paraId="5E4F336D" w14:textId="77777777" w:rsidR="00CC4E68" w:rsidRPr="0009114C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1F74D3A9" w14:textId="4B3B46D8" w:rsidR="00CC4E68" w:rsidRPr="0009114C" w:rsidRDefault="00F46C0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</w:tr>
      <w:tr w:rsidR="00CC4E68" w:rsidRPr="00F60A83" w14:paraId="78CD6933" w14:textId="77777777" w:rsidTr="00CC4E68">
        <w:tc>
          <w:tcPr>
            <w:tcW w:w="3433" w:type="pct"/>
          </w:tcPr>
          <w:p w14:paraId="7FFDCC2B" w14:textId="77777777" w:rsidR="00CC4E68" w:rsidRPr="00F60A83" w:rsidRDefault="00CC4E68" w:rsidP="00A9021F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  <w:tc>
          <w:tcPr>
            <w:tcW w:w="708" w:type="pct"/>
            <w:tcBorders>
              <w:top w:val="double" w:sz="4" w:space="0" w:color="auto"/>
            </w:tcBorders>
          </w:tcPr>
          <w:p w14:paraId="468E7ADE" w14:textId="77777777" w:rsidR="00CC4E68" w:rsidRPr="00F60A83" w:rsidRDefault="00CC4E68" w:rsidP="00A9021F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  <w:tc>
          <w:tcPr>
            <w:tcW w:w="135" w:type="pct"/>
          </w:tcPr>
          <w:p w14:paraId="630C6A31" w14:textId="77777777" w:rsidR="00CC4E68" w:rsidRPr="00F60A83" w:rsidRDefault="00CC4E68" w:rsidP="00A9021F">
            <w:pPr>
              <w:pStyle w:val="NoSpacing"/>
              <w:rPr>
                <w:rFonts w:ascii="Angsana New" w:hAnsi="Angsana New"/>
                <w:b/>
                <w:szCs w:val="18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6E52C7F1" w14:textId="77777777" w:rsidR="00CC4E68" w:rsidRPr="00F60A83" w:rsidRDefault="00CC4E68" w:rsidP="00A9021F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</w:tr>
      <w:tr w:rsidR="00CC4E68" w:rsidRPr="0009114C" w14:paraId="6B3ACE94" w14:textId="77777777" w:rsidTr="00CC4E68">
        <w:tc>
          <w:tcPr>
            <w:tcW w:w="3433" w:type="pct"/>
          </w:tcPr>
          <w:p w14:paraId="7B49C515" w14:textId="49C1E65F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08" w:type="pct"/>
          </w:tcPr>
          <w:p w14:paraId="581AA4B3" w14:textId="77777777" w:rsidR="00CC4E68" w:rsidRPr="0009114C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12D3A6D" w14:textId="77777777" w:rsidR="00CC4E68" w:rsidRPr="0009114C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0F272172" w14:textId="77777777" w:rsidR="00CC4E68" w:rsidRPr="0009114C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09114C" w14:paraId="0FCCE517" w14:textId="77777777" w:rsidTr="00CC4E68">
        <w:tc>
          <w:tcPr>
            <w:tcW w:w="3433" w:type="pct"/>
          </w:tcPr>
          <w:p w14:paraId="285E9E7A" w14:textId="6D356D5E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708" w:type="pct"/>
          </w:tcPr>
          <w:p w14:paraId="50F27F8B" w14:textId="3AA1135E" w:rsidR="00CC4E68" w:rsidRPr="0009114C" w:rsidRDefault="00F46C0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1,139.72</w:t>
            </w:r>
          </w:p>
        </w:tc>
        <w:tc>
          <w:tcPr>
            <w:tcW w:w="135" w:type="pct"/>
          </w:tcPr>
          <w:p w14:paraId="0213CD71" w14:textId="77777777" w:rsidR="00CC4E68" w:rsidRPr="0009114C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4CBD28A3" w14:textId="40E0F78D" w:rsidR="00CC4E68" w:rsidRPr="0009114C" w:rsidRDefault="00F46C0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23.20</w:t>
            </w:r>
          </w:p>
        </w:tc>
      </w:tr>
      <w:tr w:rsidR="00CC4E68" w:rsidRPr="0009114C" w14:paraId="6DAF8A9B" w14:textId="77777777" w:rsidTr="00CC4E68">
        <w:tc>
          <w:tcPr>
            <w:tcW w:w="3433" w:type="pct"/>
          </w:tcPr>
          <w:p w14:paraId="4D4AA804" w14:textId="65DF1743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14C">
              <w:rPr>
                <w:rFonts w:asciiTheme="majorBidi" w:hAnsiTheme="majorBidi" w:cstheme="majorBidi"/>
                <w:sz w:val="30"/>
                <w:szCs w:val="30"/>
              </w:rPr>
              <w:t>Standby Letters of Credit</w:t>
            </w:r>
          </w:p>
        </w:tc>
        <w:tc>
          <w:tcPr>
            <w:tcW w:w="708" w:type="pct"/>
          </w:tcPr>
          <w:p w14:paraId="441C6EEE" w14:textId="1B370629" w:rsidR="00CC4E68" w:rsidRPr="0009114C" w:rsidRDefault="00697062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14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051A0B" w:rsidRPr="00091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,820.21</w:t>
            </w:r>
          </w:p>
        </w:tc>
        <w:tc>
          <w:tcPr>
            <w:tcW w:w="135" w:type="pct"/>
          </w:tcPr>
          <w:p w14:paraId="11D87343" w14:textId="77777777" w:rsidR="00CC4E68" w:rsidRPr="0009114C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37CA79CD" w14:textId="37DE2D2E" w:rsidR="00CC4E68" w:rsidRPr="0009114C" w:rsidRDefault="00F46C0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226.05</w:t>
            </w:r>
          </w:p>
        </w:tc>
      </w:tr>
      <w:tr w:rsidR="00CC4E68" w:rsidRPr="00CC4E68" w14:paraId="7C97FC26" w14:textId="77777777" w:rsidTr="00CC4E68">
        <w:tc>
          <w:tcPr>
            <w:tcW w:w="3433" w:type="pct"/>
          </w:tcPr>
          <w:p w14:paraId="1D3D2F50" w14:textId="77777777" w:rsidR="00CC4E68" w:rsidRPr="0009114C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4F4CDAC4" w14:textId="12ECC045" w:rsidR="00CC4E68" w:rsidRPr="0009114C" w:rsidRDefault="00051A0B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4,959.93</w:t>
            </w:r>
          </w:p>
        </w:tc>
        <w:tc>
          <w:tcPr>
            <w:tcW w:w="135" w:type="pct"/>
          </w:tcPr>
          <w:p w14:paraId="52716EB6" w14:textId="77777777" w:rsidR="00CC4E68" w:rsidRPr="0009114C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64B13054" w14:textId="6D35CB57" w:rsidR="00CC4E68" w:rsidRPr="00F472F7" w:rsidRDefault="00F46C0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249.25</w:t>
            </w:r>
          </w:p>
        </w:tc>
      </w:tr>
    </w:tbl>
    <w:p w14:paraId="7D0A5921" w14:textId="53CFA3BC" w:rsidR="00D61AC2" w:rsidRPr="00104B5D" w:rsidRDefault="00D61AC2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  <w:r w:rsidRPr="00104B5D">
        <w:rPr>
          <w:rFonts w:ascii="Angsana New" w:hAnsi="Angsana New"/>
          <w:sz w:val="10"/>
          <w:szCs w:val="10"/>
        </w:rPr>
        <w:br w:type="page"/>
      </w:r>
    </w:p>
    <w:p w14:paraId="73F138FD" w14:textId="3B823FF6" w:rsidR="00C00EF2" w:rsidRPr="006B3E5C" w:rsidRDefault="00C00EF2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6B3E5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สัญญาการจำนำหุ้น</w:t>
      </w:r>
    </w:p>
    <w:p w14:paraId="0824268B" w14:textId="77777777" w:rsidR="00C00EF2" w:rsidRPr="001777C4" w:rsidRDefault="00C00EF2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eastAsia="th-TH"/>
        </w:rPr>
      </w:pPr>
    </w:p>
    <w:p w14:paraId="1FC8F62D" w14:textId="77777777" w:rsidR="008D3BAE" w:rsidRPr="000F249F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0F249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ราช โคเจนเนอเรชั่น จำกัด ซึ่งเป็นบริษัทย่อยทางตรง ไปเป็นหลักทรัพย์</w:t>
      </w:r>
      <w:r w:rsidRPr="000F249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ค้ำประกันการกู้เงินให้แก่เจ้าหนี้เงินกู้ของบริษัทย่อยดังกล่าว</w:t>
      </w:r>
    </w:p>
    <w:p w14:paraId="7B98EAF2" w14:textId="77777777" w:rsidR="008D3BAE" w:rsidRPr="000F249F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347A3482" w14:textId="77777777" w:rsidR="008D3BAE" w:rsidRPr="000F249F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0F249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4F3D3CF6" w14:textId="77777777" w:rsidR="008D3BAE" w:rsidRPr="000F249F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7B588C1F" w14:textId="77777777" w:rsidR="008D3BAE" w:rsidRPr="000F249F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0F249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0F046A8A" w14:textId="77777777" w:rsidR="008D3BAE" w:rsidRPr="000F249F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3777EB8D" w14:textId="77777777" w:rsidR="008D3BAE" w:rsidRPr="000F249F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0F249F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0F249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0F249F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0F249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0F249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0F249F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0E945BA3" w14:textId="77777777" w:rsidR="008D3BAE" w:rsidRPr="00011267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6C8C46C4" w14:textId="77777777" w:rsidR="008D3BAE" w:rsidRPr="00011267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011267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5C83C324" w14:textId="77777777" w:rsidR="008D3BAE" w:rsidRPr="00011267" w:rsidRDefault="008D3BAE" w:rsidP="008D3BAE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45E21252" w14:textId="63572053" w:rsidR="008D3BAE" w:rsidRPr="00011267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011267">
        <w:rPr>
          <w:rFonts w:ascii="Angsana New" w:hAnsi="Angsana New"/>
          <w:spacing w:val="-4"/>
          <w:sz w:val="30"/>
          <w:szCs w:val="30"/>
        </w:rPr>
        <w:t>NEXIF RATCH ENERGY</w:t>
      </w:r>
      <w:r w:rsidRPr="00011267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011267">
        <w:rPr>
          <w:rFonts w:ascii="Angsana New" w:eastAsia="Cordia New" w:hAnsi="Angsana New"/>
          <w:snapToGrid w:val="0"/>
          <w:sz w:val="30"/>
          <w:szCs w:val="30"/>
          <w:lang w:eastAsia="th-TH"/>
        </w:rPr>
        <w:t>SINGAPORE PTE. LTD.</w:t>
      </w:r>
      <w:r w:rsidRPr="00011267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ซึ่งเป็นบริษัทย่อยทางอ้อม ได้นำใบ</w:t>
      </w:r>
      <w:r w:rsidRPr="00011267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="009A47EE" w:rsidRPr="0001126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 เอ็นเนอร์จี ระยอง จำกัด </w:t>
      </w:r>
      <w:r w:rsidR="009A47EE" w:rsidRPr="00011267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(เดิมชื่อ </w:t>
      </w:r>
      <w:r w:rsidRPr="0001126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บริษัท เน็กส์ซิฟ ราช เอ็นเนอร์จี ระยอง จำกัด</w:t>
      </w:r>
      <w:r w:rsidR="009A47EE" w:rsidRPr="00011267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  <w:r w:rsidRPr="00011267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ซึ่งเป็นบริษัทย่อยของ</w:t>
      </w:r>
      <w:r w:rsidRPr="0001126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บริษัทย่อย</w:t>
      </w:r>
      <w:r w:rsidRPr="00011267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ดังกล่าว ไปเป็นหลักทรัพย์ค้ำประกันการกู้เงินให้แก่เจ้าหนี้เงินกู้ของบริษัท ราช เอ็นเนอร์จี ระยอง จำกัด</w:t>
      </w:r>
    </w:p>
    <w:p w14:paraId="0CE5B041" w14:textId="77777777" w:rsidR="008D3BAE" w:rsidRPr="00DF5F76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highlight w:val="yellow"/>
          <w:lang w:val="th-TH" w:eastAsia="th-TH"/>
        </w:rPr>
      </w:pPr>
    </w:p>
    <w:p w14:paraId="62A766A2" w14:textId="77777777" w:rsidR="008D3BAE" w:rsidRPr="006243DC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01126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หินกองเพาเวอร์ จำกัด 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4BDA1DED" w14:textId="198ABF6F" w:rsidR="00B60060" w:rsidRPr="00D5443B" w:rsidRDefault="00B60060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B98C30D" w14:textId="4F069DA2" w:rsidR="00C00EF2" w:rsidRPr="006B3E5C" w:rsidRDefault="00C00EF2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3E5C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คดีความสำคัญ</w:t>
      </w:r>
    </w:p>
    <w:p w14:paraId="1E7F866B" w14:textId="77777777" w:rsidR="00C00EF2" w:rsidRPr="00D5443B" w:rsidRDefault="00C00EF2" w:rsidP="00C00EF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5FCF125F" w14:textId="77777777" w:rsidR="008D3BAE" w:rsidRPr="00BB45D9" w:rsidRDefault="008D3BAE" w:rsidP="008D3BAE">
      <w:pPr>
        <w:ind w:left="540"/>
        <w:jc w:val="thaiDistribute"/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</w:pP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Pr="00F9768B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2562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Pr="00F9768B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5</w:t>
      </w:r>
      <w:r w:rsidRPr="00F9768B"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  <w:t>,</w:t>
      </w:r>
      <w:r w:rsidRPr="00F9768B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271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.</w:t>
      </w:r>
      <w:r w:rsidRPr="00F9768B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10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</w:t>
      </w:r>
      <w:r w:rsidRPr="00F9768B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ว 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เมื่อวันที่ </w:t>
      </w:r>
      <w:r w:rsidRPr="00F9768B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30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Pr="00F9768B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2563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ด้วยเหตุผลว่าข้อมูลที่โจทก์กล่าวอ้างได้สิ้นสุดสภาพ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lastRenderedPageBreak/>
        <w:t xml:space="preserve">การเป็นความลับทางการค้าไปแล้ว </w:t>
      </w:r>
      <w:r w:rsidRPr="00F9768B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Pr="00F9768B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12 </w:t>
      </w:r>
      <w:r w:rsidRPr="00F9768B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Pr="00F9768B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2565 </w:t>
      </w:r>
      <w:r w:rsidRPr="00F9768B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F9768B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>ษ</w:t>
      </w:r>
      <w:r w:rsidRPr="00F9768B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ได้มีคำพิพากษายืนตามคำพิพากษาของศาลทรัพย์สินทางปัญญาและการค้าระหว่างประเทศกลางที่ยกฟ้องโจทก์ </w:t>
      </w:r>
      <w:r w:rsidRPr="00F9768B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บริษัทจึงไม่ได้บันทึกหนี้สินที่อาจจะเกิดขึ้นจากคดีดังกล่าว</w:t>
      </w:r>
    </w:p>
    <w:p w14:paraId="01F7EFAF" w14:textId="2E75B7A8" w:rsidR="005F0C26" w:rsidRDefault="005F0C26" w:rsidP="005F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26C6FC35" w14:textId="77777777" w:rsidR="005F0C26" w:rsidRPr="00012FBF" w:rsidRDefault="005F0C26" w:rsidP="005F0C2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012FB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AC63839" w14:textId="6A864ACF" w:rsidR="005F0C26" w:rsidRPr="00F92E74" w:rsidRDefault="005F0C26" w:rsidP="00F92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44184D43" w14:textId="77777777" w:rsidR="00CE2B41" w:rsidRPr="00CE2B41" w:rsidRDefault="00CE2B41" w:rsidP="00CE2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E2B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การเรียกชำระค่าหุ้นเพิ่มทุนของโครงการโรงไฟฟ้าพลังนํ้า </w:t>
      </w:r>
      <w:r w:rsidRPr="00CE2B41"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t xml:space="preserve">Sibundong (“THE”) </w:t>
      </w:r>
    </w:p>
    <w:p w14:paraId="7358E7D1" w14:textId="77777777" w:rsidR="00CE2B41" w:rsidRDefault="00CE2B41" w:rsidP="00CE2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napToGrid w:val="0"/>
          <w:spacing w:val="-3"/>
          <w:sz w:val="30"/>
          <w:szCs w:val="30"/>
          <w:highlight w:val="yellow"/>
          <w:lang w:eastAsia="th-TH"/>
        </w:rPr>
      </w:pPr>
    </w:p>
    <w:p w14:paraId="34C22D05" w14:textId="77777777" w:rsidR="00CE2B41" w:rsidRPr="00927ACF" w:rsidRDefault="00CE2B41" w:rsidP="00CE2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napToGrid w:val="0"/>
          <w:spacing w:val="-3"/>
          <w:sz w:val="30"/>
          <w:szCs w:val="30"/>
          <w:highlight w:val="yellow"/>
          <w:lang w:eastAsia="th-TH"/>
        </w:rPr>
      </w:pPr>
      <w:r w:rsidRPr="00CE2B41">
        <w:rPr>
          <w:rFonts w:asciiTheme="majorBidi" w:hAnsiTheme="majorBidi"/>
          <w:snapToGrid w:val="0"/>
          <w:spacing w:val="-3"/>
          <w:sz w:val="30"/>
          <w:szCs w:val="30"/>
          <w:cs/>
          <w:lang w:eastAsia="th-TH"/>
        </w:rPr>
        <w:t xml:space="preserve">เมื่อวันที่ </w:t>
      </w:r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3 </w:t>
      </w:r>
      <w:r w:rsidRPr="00CE2B41">
        <w:rPr>
          <w:rFonts w:asciiTheme="majorBidi" w:hAnsiTheme="majorBidi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2566 </w:t>
      </w:r>
      <w:r w:rsidRPr="00CE2B41">
        <w:rPr>
          <w:rFonts w:asciiTheme="majorBidi" w:hAnsiTheme="majorBidi"/>
          <w:snapToGrid w:val="0"/>
          <w:spacing w:val="-3"/>
          <w:sz w:val="30"/>
          <w:szCs w:val="30"/>
          <w:cs/>
          <w:lang w:eastAsia="th-TH"/>
        </w:rPr>
        <w:t xml:space="preserve">บริษัท </w:t>
      </w:r>
      <w:bookmarkStart w:id="3" w:name="_Hlk142650014"/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Fareast Renewable Development Pte. Ltd. (“FRD”) </w:t>
      </w:r>
      <w:bookmarkEnd w:id="3"/>
      <w:r w:rsidRPr="00CE2B41">
        <w:rPr>
          <w:rFonts w:asciiTheme="majorBidi" w:hAnsiTheme="majorBidi"/>
          <w:snapToGrid w:val="0"/>
          <w:spacing w:val="-3"/>
          <w:sz w:val="30"/>
          <w:szCs w:val="30"/>
          <w:cs/>
          <w:lang w:eastAsia="th-TH"/>
        </w:rPr>
        <w:t xml:space="preserve">ซึ่งเป็นบริษัทย่อยทางอ้อมได้จ่ายชําระค่าหุ้นเพิ่มทุนให้แก่บริษัท </w:t>
      </w:r>
      <w:bookmarkStart w:id="4" w:name="_Hlk142650048"/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Malacca Eco Investment Holdings Pte. Ltd. (“MEIH”)</w:t>
      </w:r>
      <w:bookmarkEnd w:id="4"/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 </w:t>
      </w:r>
      <w:r w:rsidRPr="00CE2B41">
        <w:rPr>
          <w:rFonts w:asciiTheme="majorBidi" w:hAnsiTheme="majorBidi"/>
          <w:snapToGrid w:val="0"/>
          <w:spacing w:val="-3"/>
          <w:sz w:val="30"/>
          <w:szCs w:val="30"/>
          <w:cs/>
          <w:lang w:eastAsia="th-TH"/>
        </w:rPr>
        <w:t xml:space="preserve">ซึ่งเป็นบริษัทย่อยทางอ้อม เพื่อชำระค่าหุ้นเพิ่มทุนให้แก่บริษัท </w:t>
      </w:r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PT </w:t>
      </w:r>
      <w:proofErr w:type="spellStart"/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Tapanuli</w:t>
      </w:r>
      <w:proofErr w:type="spellEnd"/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 Hydro Energy (“THE”) </w:t>
      </w:r>
      <w:r w:rsidRPr="00CE2B41">
        <w:rPr>
          <w:rFonts w:asciiTheme="majorBidi" w:hAnsiTheme="majorBidi"/>
          <w:snapToGrid w:val="0"/>
          <w:spacing w:val="-3"/>
          <w:sz w:val="30"/>
          <w:szCs w:val="30"/>
          <w:cs/>
          <w:lang w:eastAsia="th-TH"/>
        </w:rPr>
        <w:t xml:space="preserve">ตามสัดส่วนการลงทุนร้อยละ </w:t>
      </w:r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50 </w:t>
      </w:r>
      <w:r w:rsidRPr="00CE2B41">
        <w:rPr>
          <w:rFonts w:asciiTheme="majorBidi" w:hAnsiTheme="majorBidi"/>
          <w:snapToGrid w:val="0"/>
          <w:spacing w:val="-3"/>
          <w:sz w:val="30"/>
          <w:szCs w:val="30"/>
          <w:cs/>
          <w:lang w:eastAsia="th-TH"/>
        </w:rPr>
        <w:t xml:space="preserve">เป็นจํานวนเงินรวมทั้งสิ้น </w:t>
      </w:r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2.33 </w:t>
      </w:r>
      <w:r w:rsidRPr="00CE2B41">
        <w:rPr>
          <w:rFonts w:asciiTheme="majorBidi" w:hAnsiTheme="majorBidi"/>
          <w:snapToGrid w:val="0"/>
          <w:spacing w:val="-3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 w:rsidRPr="00CE2B41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79.87 </w:t>
      </w:r>
      <w:r w:rsidRPr="00CE2B41">
        <w:rPr>
          <w:rFonts w:asciiTheme="majorBidi" w:hAnsiTheme="majorBidi"/>
          <w:snapToGrid w:val="0"/>
          <w:spacing w:val="-3"/>
          <w:sz w:val="30"/>
          <w:szCs w:val="30"/>
          <w:cs/>
          <w:lang w:eastAsia="th-TH"/>
        </w:rPr>
        <w:t>ล้านบาท</w:t>
      </w:r>
    </w:p>
    <w:p w14:paraId="0DB3CB4B" w14:textId="77777777" w:rsidR="00CE2B41" w:rsidRDefault="00CE2B41" w:rsidP="00F80CDF">
      <w:pPr>
        <w:ind w:left="169" w:firstLine="371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th-TH" w:eastAsia="th-TH"/>
        </w:rPr>
      </w:pPr>
    </w:p>
    <w:p w14:paraId="34262202" w14:textId="458AC381" w:rsidR="00E85E78" w:rsidRPr="00927ACF" w:rsidRDefault="00E85E78" w:rsidP="00F80CDF">
      <w:pPr>
        <w:ind w:left="169" w:firstLine="371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927ACF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การเรียกชำระค่าหุ้นเพิ่มทุนของบริษัท อาร์ อี เอ็น โคราช เอนเนอร์ยี่ จำกัด (</w:t>
      </w:r>
      <w:r w:rsidRPr="00927ACF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th-TH" w:eastAsia="th-TH"/>
        </w:rPr>
        <w:t>“REN”)</w:t>
      </w:r>
    </w:p>
    <w:p w14:paraId="4CBDB3AD" w14:textId="77777777" w:rsidR="00F80CDF" w:rsidRPr="00F92E74" w:rsidRDefault="00F80CDF" w:rsidP="00F92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35F36478" w14:textId="09AEBAAD" w:rsidR="00E85E78" w:rsidRPr="00927ACF" w:rsidRDefault="00E85E78" w:rsidP="00E85E78">
      <w:pPr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val="th-TH" w:eastAsia="th-TH"/>
        </w:rPr>
      </w:pP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ในการประชุมวิสามัญผู้ถือหุ้นของบริษัท อาร์ อี เอ็น โคราช เอนเนอร์ยี่ จำกัด ซึ่งเป็นการร่วมค้าทางตรง เมื่อวันที่ 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br/>
      </w:r>
      <w:r w:rsidR="00697062" w:rsidRPr="00697062">
        <w:rPr>
          <w:rFonts w:asciiTheme="majorBidi" w:hAnsiTheme="majorBidi" w:cstheme="majorBidi"/>
          <w:snapToGrid w:val="0"/>
          <w:sz w:val="30"/>
          <w:szCs w:val="30"/>
          <w:lang w:eastAsia="th-TH"/>
        </w:rPr>
        <w:t>4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กรกฎาคม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Pr="00927ACF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A40335" w:rsidRPr="00A403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 ผู้ถือหุ้นมีมติอนุมัติให้เพิ่มทุนจดทะเบียนจาก </w:t>
      </w:r>
      <w:r w:rsidR="00855A12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Pr="00927ACF">
        <w:rPr>
          <w:rFonts w:asciiTheme="majorBidi" w:hAnsiTheme="majorBidi" w:cstheme="majorBidi"/>
          <w:snapToGrid w:val="0"/>
          <w:sz w:val="30"/>
          <w:szCs w:val="30"/>
          <w:lang w:eastAsia="th-TH"/>
        </w:rPr>
        <w:t>00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A40335" w:rsidRPr="00A40335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7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0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10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) เป็น </w:t>
      </w:r>
      <w:r w:rsidRPr="00927ACF">
        <w:rPr>
          <w:rFonts w:asciiTheme="majorBidi" w:hAnsiTheme="majorBidi" w:cstheme="majorBidi"/>
          <w:snapToGrid w:val="0"/>
          <w:sz w:val="30"/>
          <w:szCs w:val="30"/>
          <w:lang w:eastAsia="th-TH"/>
        </w:rPr>
        <w:t>822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8</w:t>
      </w:r>
      <w:r w:rsidR="00D50718" w:rsidRPr="00927ACF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2.20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val="th-TH" w:eastAsia="th-TH"/>
        </w:rPr>
        <w:t xml:space="preserve">ล้านหุ้น มูลค่าที่ตราไว้หุ้นละ 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10</w:t>
      </w:r>
      <w:r w:rsidRPr="00927ACF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) โดยการออกหุ้นสามัญใหม่จำนวน </w:t>
      </w:r>
      <w:r w:rsidRPr="00927ACF">
        <w:rPr>
          <w:rFonts w:asciiTheme="majorBidi" w:hAnsiTheme="majorBidi" w:cstheme="majorBidi"/>
          <w:snapToGrid w:val="0"/>
          <w:sz w:val="30"/>
          <w:szCs w:val="30"/>
          <w:lang w:eastAsia="th-TH"/>
        </w:rPr>
        <w:t>12.2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 ล้านหุ้น มีมูลค่าที่ตราไว้หุ้นละ </w:t>
      </w:r>
      <w:r w:rsidRPr="00927ACF">
        <w:rPr>
          <w:rFonts w:asciiTheme="majorBidi" w:hAnsiTheme="majorBidi" w:cstheme="majorBidi"/>
          <w:snapToGrid w:val="0"/>
          <w:sz w:val="30"/>
          <w:szCs w:val="30"/>
          <w:lang w:eastAsia="th-TH"/>
        </w:rPr>
        <w:t>10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 บาท และเรียกชำระค่าหุ้นเพิ่มทุนเต็มจำนวนของทุนจดทะเบียนที่เพิ่ม เมื่อวันที่ </w:t>
      </w:r>
      <w:r w:rsidR="00D50718" w:rsidRPr="00927ACF">
        <w:rPr>
          <w:rFonts w:asciiTheme="majorBidi" w:hAnsiTheme="majorBidi" w:cstheme="majorBidi"/>
          <w:snapToGrid w:val="0"/>
          <w:sz w:val="30"/>
          <w:szCs w:val="30"/>
          <w:lang w:eastAsia="th-TH"/>
        </w:rPr>
        <w:t>14</w:t>
      </w:r>
      <w:r w:rsidRPr="00927ACF">
        <w:rPr>
          <w:rFonts w:asciiTheme="majorBidi" w:hAnsiTheme="majorBidi" w:cstheme="majorBidi"/>
          <w:snapToGrid w:val="0"/>
          <w:sz w:val="30"/>
          <w:szCs w:val="30"/>
          <w:lang w:val="th-TH" w:eastAsia="th-TH"/>
        </w:rPr>
        <w:t xml:space="preserve"> </w:t>
      </w:r>
      <w:r w:rsidR="00D50718"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>กรกฎาคม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Pr="00927ACF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A40335" w:rsidRPr="00A403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 บริษัทได้ชำระค่าหุ้นเพิ่มทุนดังกล่าวตามสัดส่วนการลงทุนร้อยละ </w:t>
      </w:r>
      <w:r w:rsidRPr="00927ACF">
        <w:rPr>
          <w:rFonts w:asciiTheme="majorBidi" w:hAnsiTheme="majorBidi" w:cstheme="majorBidi"/>
          <w:snapToGrid w:val="0"/>
          <w:sz w:val="30"/>
          <w:szCs w:val="30"/>
          <w:lang w:eastAsia="th-TH"/>
        </w:rPr>
        <w:t>40</w:t>
      </w:r>
      <w:r w:rsidRPr="00927ACF">
        <w:rPr>
          <w:rFonts w:asciiTheme="majorBidi" w:hAnsiTheme="majorBidi" w:cstheme="majorBidi"/>
          <w:snapToGrid w:val="0"/>
          <w:sz w:val="30"/>
          <w:szCs w:val="30"/>
          <w:lang w:val="th-TH" w:eastAsia="th-TH"/>
        </w:rPr>
        <w:t xml:space="preserve"> 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 xml:space="preserve">เป็นจำนวนเงินทั้งสิ้น </w:t>
      </w:r>
      <w:r w:rsidR="00D50718" w:rsidRPr="00927ACF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48.80 </w:t>
      </w:r>
      <w:r w:rsidRPr="00927ACF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>ล้านบาท</w:t>
      </w:r>
    </w:p>
    <w:p w14:paraId="6FDBDA49" w14:textId="77777777" w:rsidR="00087D9E" w:rsidRPr="00DC7BF5" w:rsidRDefault="00087D9E" w:rsidP="00DC7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46D698" w14:textId="22AD6D07" w:rsidR="00087D9E" w:rsidRPr="00927ACF" w:rsidRDefault="00087D9E" w:rsidP="00087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600B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การเรียกชำระค่าหุ้นเพิ่มทุนของ </w:t>
      </w:r>
      <w:r w:rsidRPr="00C600BD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RATCH &amp; AIDC Wind Energy Pte. Ltd. (“RATCH &amp; AIDC”)</w:t>
      </w:r>
    </w:p>
    <w:p w14:paraId="63A342CF" w14:textId="77777777" w:rsidR="00087D9E" w:rsidRPr="00DC7BF5" w:rsidRDefault="00087D9E" w:rsidP="00087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946E4E1" w14:textId="08B3C8A0" w:rsidR="00087D9E" w:rsidRPr="000D7027" w:rsidRDefault="00087D9E" w:rsidP="00087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697062" w:rsidRPr="00C600BD">
        <w:rPr>
          <w:rFonts w:asciiTheme="majorBidi" w:hAnsiTheme="majorBidi" w:cstheme="majorBidi"/>
          <w:sz w:val="30"/>
          <w:szCs w:val="30"/>
        </w:rPr>
        <w:t>11</w:t>
      </w:r>
      <w:r w:rsidRPr="00C600BD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สิงหาคม </w:t>
      </w:r>
      <w:r w:rsidRPr="00C600BD">
        <w:rPr>
          <w:rFonts w:asciiTheme="majorBidi" w:hAnsiTheme="majorBidi" w:cstheme="majorBidi"/>
          <w:sz w:val="30"/>
          <w:szCs w:val="30"/>
        </w:rPr>
        <w:t>256</w:t>
      </w:r>
      <w:r w:rsidR="00A40335" w:rsidRPr="00C600BD">
        <w:rPr>
          <w:rFonts w:asciiTheme="majorBidi" w:hAnsiTheme="majorBidi" w:cstheme="majorBidi"/>
          <w:sz w:val="30"/>
          <w:szCs w:val="30"/>
        </w:rPr>
        <w:t>6</w:t>
      </w:r>
      <w:r w:rsidRPr="00C600BD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อาร์เอช </w:t>
      </w:r>
      <w:bookmarkStart w:id="5" w:name="_Hlk142055026"/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>อินเตอร์เนชั่นแนล (สิงคโปร์) คอร์ปอเรชั่น จำกัด (“</w:t>
      </w:r>
      <w:r w:rsidRPr="00927ACF">
        <w:rPr>
          <w:rFonts w:asciiTheme="majorBidi" w:hAnsiTheme="majorBidi" w:cstheme="majorBidi"/>
          <w:sz w:val="30"/>
          <w:szCs w:val="30"/>
          <w:lang w:val="th-TH"/>
        </w:rPr>
        <w:t xml:space="preserve">RHIS”) 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ซึ่งเป็นบริษัทย่อยทางอ้อมได้จ่ายชำระค่าหุ้นเพิ่มทุนจำนวน </w:t>
      </w:r>
      <w:r w:rsidRPr="00927ACF">
        <w:rPr>
          <w:rFonts w:asciiTheme="majorBidi" w:hAnsiTheme="majorBidi" w:cstheme="majorBidi"/>
          <w:sz w:val="30"/>
          <w:szCs w:val="30"/>
        </w:rPr>
        <w:t>0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697062" w:rsidRPr="00697062">
        <w:rPr>
          <w:rFonts w:asciiTheme="majorBidi" w:hAnsiTheme="majorBidi" w:cstheme="majorBidi"/>
          <w:sz w:val="30"/>
          <w:szCs w:val="30"/>
        </w:rPr>
        <w:t>3</w:t>
      </w:r>
      <w:r w:rsidR="00A40335" w:rsidRPr="00A40335">
        <w:rPr>
          <w:rFonts w:asciiTheme="majorBidi" w:hAnsiTheme="majorBidi" w:cstheme="majorBidi"/>
          <w:sz w:val="30"/>
          <w:szCs w:val="30"/>
        </w:rPr>
        <w:t>6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ล้านหุ้น มีมูลค่าหุ้นที่ตรา</w:t>
      </w:r>
      <w:bookmarkEnd w:id="5"/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ไว้หุ้นละ </w:t>
      </w:r>
      <w:r w:rsidRPr="00927ACF">
        <w:rPr>
          <w:rFonts w:asciiTheme="majorBidi" w:hAnsiTheme="majorBidi" w:cstheme="majorBidi"/>
          <w:sz w:val="30"/>
          <w:szCs w:val="30"/>
        </w:rPr>
        <w:t>1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เหรียญสหรัฐอเมริกา เป็นจำนวนเงิน </w:t>
      </w:r>
      <w:r w:rsidRPr="00927ACF">
        <w:rPr>
          <w:rFonts w:asciiTheme="majorBidi" w:hAnsiTheme="majorBidi" w:cstheme="majorBidi"/>
          <w:sz w:val="30"/>
          <w:szCs w:val="30"/>
        </w:rPr>
        <w:t>0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697062" w:rsidRPr="00697062">
        <w:rPr>
          <w:rFonts w:asciiTheme="majorBidi" w:hAnsiTheme="majorBidi" w:cstheme="majorBidi"/>
          <w:sz w:val="30"/>
          <w:szCs w:val="30"/>
        </w:rPr>
        <w:t>3</w:t>
      </w:r>
      <w:r w:rsidRPr="00927ACF">
        <w:rPr>
          <w:rFonts w:asciiTheme="majorBidi" w:hAnsiTheme="majorBidi" w:cstheme="majorBidi"/>
          <w:sz w:val="30"/>
          <w:szCs w:val="30"/>
        </w:rPr>
        <w:t>6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ล้านเหรียญ</w:t>
      </w:r>
      <w:r w:rsidRPr="000D7027">
        <w:rPr>
          <w:rFonts w:asciiTheme="majorBidi" w:hAnsiTheme="majorBidi" w:cstheme="majorBidi"/>
          <w:sz w:val="30"/>
          <w:szCs w:val="30"/>
          <w:cs/>
          <w:lang w:val="th-TH"/>
        </w:rPr>
        <w:t>สหรั</w:t>
      </w:r>
      <w:r w:rsidRPr="009A4CE0">
        <w:rPr>
          <w:rFonts w:asciiTheme="majorBidi" w:hAnsiTheme="majorBidi" w:cstheme="majorBidi"/>
          <w:sz w:val="30"/>
          <w:szCs w:val="30"/>
          <w:cs/>
          <w:lang w:val="th-TH"/>
        </w:rPr>
        <w:t xml:space="preserve">ฐอเมริกา </w:t>
      </w:r>
      <w:r w:rsidR="000D7027" w:rsidRPr="009A4CE0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หรือเทียบเท่า </w:t>
      </w:r>
      <w:r w:rsidR="009A4CE0" w:rsidRPr="009A4CE0">
        <w:rPr>
          <w:rFonts w:asciiTheme="majorBidi" w:hAnsiTheme="majorBidi" w:cstheme="majorBidi"/>
          <w:sz w:val="30"/>
          <w:szCs w:val="30"/>
        </w:rPr>
        <w:t>12</w:t>
      </w:r>
      <w:r w:rsidR="000D7027" w:rsidRPr="009A4CE0">
        <w:rPr>
          <w:rFonts w:asciiTheme="majorBidi" w:hAnsiTheme="majorBidi" w:cstheme="majorBidi"/>
          <w:sz w:val="30"/>
          <w:szCs w:val="30"/>
        </w:rPr>
        <w:t>.</w:t>
      </w:r>
      <w:r w:rsidR="009A4CE0" w:rsidRPr="009A4CE0">
        <w:rPr>
          <w:rFonts w:asciiTheme="majorBidi" w:hAnsiTheme="majorBidi" w:cstheme="majorBidi"/>
          <w:sz w:val="30"/>
          <w:szCs w:val="30"/>
        </w:rPr>
        <w:t>81</w:t>
      </w:r>
      <w:r w:rsidR="000D7027" w:rsidRPr="009A4CE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ล้านบาทให้แก่ </w:t>
      </w:r>
      <w:r w:rsidR="000D7027" w:rsidRPr="009A4CE0">
        <w:rPr>
          <w:rFonts w:asciiTheme="majorBidi" w:hAnsiTheme="majorBidi" w:cstheme="majorBidi"/>
          <w:snapToGrid w:val="0"/>
          <w:sz w:val="30"/>
          <w:szCs w:val="30"/>
          <w:lang w:eastAsia="th-TH"/>
        </w:rPr>
        <w:t>RATCH &amp; AIDC</w:t>
      </w:r>
      <w:r w:rsidR="000D7027" w:rsidRPr="009A4CE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ตามสัดส่วนการลงทุนร้อยละ </w:t>
      </w:r>
      <w:r w:rsidR="000D7027" w:rsidRPr="009A4CE0">
        <w:rPr>
          <w:rFonts w:asciiTheme="majorBidi" w:hAnsiTheme="majorBidi" w:cstheme="majorBidi"/>
          <w:sz w:val="30"/>
          <w:szCs w:val="30"/>
        </w:rPr>
        <w:t>63.80</w:t>
      </w:r>
    </w:p>
    <w:p w14:paraId="2B6A4787" w14:textId="07809601" w:rsidR="00087D9E" w:rsidRDefault="00087D9E" w:rsidP="00307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napToGrid w:val="0"/>
          <w:spacing w:val="-3"/>
          <w:sz w:val="30"/>
          <w:szCs w:val="30"/>
          <w:highlight w:val="yellow"/>
          <w:lang w:eastAsia="th-TH"/>
        </w:rPr>
      </w:pPr>
    </w:p>
    <w:sectPr w:rsidR="00087D9E" w:rsidSect="00881097">
      <w:headerReference w:type="default" r:id="rId19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F4B0E" w14:textId="77777777" w:rsidR="00A6555C" w:rsidRDefault="00A6555C" w:rsidP="004956B4">
      <w:r>
        <w:separator/>
      </w:r>
    </w:p>
  </w:endnote>
  <w:endnote w:type="continuationSeparator" w:id="0">
    <w:p w14:paraId="53CE6E77" w14:textId="77777777" w:rsidR="00A6555C" w:rsidRDefault="00A6555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61982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4EA784C" w14:textId="5C7EF95E" w:rsidR="0046520C" w:rsidRPr="0046520C" w:rsidRDefault="0046520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520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520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520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F0280FB" w14:textId="77777777" w:rsidR="002A4262" w:rsidRDefault="002A426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96F3" w14:textId="77777777" w:rsidR="00AA432E" w:rsidRPr="00702A20" w:rsidRDefault="00AA432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6DD873A" w14:textId="77777777" w:rsidR="00AA432E" w:rsidRPr="00E04E3D" w:rsidRDefault="00AA432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61B5" w14:textId="33E2EFAE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492DC5" w:rsidRPr="00492DC5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14FA6" w14:textId="77777777" w:rsidR="00A6555C" w:rsidRDefault="00A6555C" w:rsidP="004956B4">
      <w:r>
        <w:separator/>
      </w:r>
    </w:p>
  </w:footnote>
  <w:footnote w:type="continuationSeparator" w:id="0">
    <w:p w14:paraId="3E36B3D8" w14:textId="77777777" w:rsidR="00A6555C" w:rsidRDefault="00A6555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0D5E" w14:textId="77777777" w:rsidR="00556DBA" w:rsidRPr="00300D6F" w:rsidRDefault="00556DBA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Theme="majorBidi" w:hAnsiTheme="majorBidi" w:cstheme="majorBidi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311A6D1" w14:textId="77777777" w:rsidR="00556DBA" w:rsidRPr="00300D6F" w:rsidRDefault="00556DBA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00300D6F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40212635" w14:textId="1EDAFF37" w:rsidR="00300D6F" w:rsidRPr="00300D6F" w:rsidRDefault="00300D6F" w:rsidP="00300D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CA70A0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>3</w:t>
    </w:r>
    <w:r w:rsidR="00CA70A0">
      <w:rPr>
        <w:rFonts w:ascii="Angsana New" w:hAnsi="Angsana New"/>
        <w:b/>
        <w:bCs/>
        <w:sz w:val="32"/>
        <w:szCs w:val="32"/>
      </w:rPr>
      <w:t>0</w:t>
    </w:r>
    <w:r w:rsidRPr="00300D6F">
      <w:rPr>
        <w:rFonts w:ascii="Angsana New" w:hAnsi="Angsana New"/>
        <w:b/>
        <w:bCs/>
        <w:sz w:val="32"/>
        <w:szCs w:val="32"/>
      </w:rPr>
      <w:t xml:space="preserve"> </w:t>
    </w:r>
    <w:r w:rsidR="00CA70A0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00D6F">
      <w:rPr>
        <w:rFonts w:ascii="Angsana New" w:hAnsi="Angsana New"/>
        <w:b/>
        <w:bCs/>
        <w:sz w:val="32"/>
        <w:szCs w:val="32"/>
        <w:cs/>
      </w:rPr>
      <w:t xml:space="preserve"> </w:t>
    </w:r>
    <w:r w:rsidRPr="00300D6F">
      <w:rPr>
        <w:rFonts w:ascii="Angsana New" w:hAnsi="Angsana New"/>
        <w:b/>
        <w:bCs/>
        <w:sz w:val="32"/>
        <w:szCs w:val="32"/>
      </w:rPr>
      <w:t>256</w:t>
    </w:r>
    <w:r w:rsidR="00DE0353"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1C67F1E0" w14:textId="77777777" w:rsidR="002A4262" w:rsidRPr="00300D6F" w:rsidRDefault="002A4262">
    <w:pPr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50C2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4380E5F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A4E1CF6" w14:textId="3208972F" w:rsidR="00B60FD5" w:rsidRPr="00300D6F" w:rsidRDefault="00B60FD5" w:rsidP="00B6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EC4B0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>3</w:t>
    </w:r>
    <w:r w:rsidR="00EC4B0A">
      <w:rPr>
        <w:rFonts w:ascii="Angsana New" w:hAnsi="Angsana New"/>
        <w:b/>
        <w:bCs/>
        <w:sz w:val="32"/>
        <w:szCs w:val="32"/>
      </w:rPr>
      <w:t>0</w:t>
    </w:r>
    <w:r w:rsidRPr="00300D6F">
      <w:rPr>
        <w:rFonts w:ascii="Angsana New" w:hAnsi="Angsana New"/>
        <w:b/>
        <w:bCs/>
        <w:sz w:val="32"/>
        <w:szCs w:val="32"/>
      </w:rPr>
      <w:t xml:space="preserve"> </w:t>
    </w:r>
    <w:r w:rsidR="00EC4B0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00D6F">
      <w:rPr>
        <w:rFonts w:ascii="Angsana New" w:hAnsi="Angsana New"/>
        <w:b/>
        <w:bCs/>
        <w:sz w:val="32"/>
        <w:szCs w:val="32"/>
        <w:cs/>
      </w:rPr>
      <w:t xml:space="preserve"> </w:t>
    </w:r>
    <w:r w:rsidRPr="00300D6F">
      <w:rPr>
        <w:rFonts w:ascii="Angsana New" w:hAnsi="Angsana New"/>
        <w:b/>
        <w:bCs/>
        <w:sz w:val="32"/>
        <w:szCs w:val="32"/>
      </w:rPr>
      <w:t>256</w:t>
    </w:r>
    <w:r w:rsidR="00AA432E"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70CA251E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C3F0" w14:textId="77777777" w:rsid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79FAF72" w14:textId="77777777" w:rsidR="00AA432E" w:rsidRPr="004F0871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72DB20" w14:textId="50B10DB3" w:rsidR="00AA432E" w:rsidRPr="00300D6F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EC4B0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>3</w:t>
    </w:r>
    <w:r w:rsidR="00EC4B0A">
      <w:rPr>
        <w:rFonts w:ascii="Angsana New" w:hAnsi="Angsana New"/>
        <w:b/>
        <w:bCs/>
        <w:sz w:val="32"/>
        <w:szCs w:val="32"/>
      </w:rPr>
      <w:t>0</w:t>
    </w:r>
    <w:r w:rsidRPr="00300D6F">
      <w:rPr>
        <w:rFonts w:ascii="Angsana New" w:hAnsi="Angsana New"/>
        <w:b/>
        <w:bCs/>
        <w:sz w:val="32"/>
        <w:szCs w:val="32"/>
      </w:rPr>
      <w:t xml:space="preserve"> </w:t>
    </w:r>
    <w:r w:rsidR="00EC4B0A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06B0988D" w14:textId="77777777" w:rsidR="00AA432E" w:rsidRPr="009873F3" w:rsidRDefault="00AA432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A3D4" w14:textId="70E90D0B" w:rsidR="00556DBA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04133BC8" w:rsidR="00556DBA" w:rsidRPr="004F0871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556DBA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FA690F2" w14:textId="59A39BBA" w:rsidR="00AA432E" w:rsidRPr="00300D6F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DF5F7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>3</w:t>
    </w:r>
    <w:r w:rsidR="00DF5F76">
      <w:rPr>
        <w:rFonts w:ascii="Angsana New" w:hAnsi="Angsana New"/>
        <w:b/>
        <w:bCs/>
        <w:sz w:val="32"/>
        <w:szCs w:val="32"/>
      </w:rPr>
      <w:t>0</w:t>
    </w:r>
    <w:r w:rsidRPr="00300D6F">
      <w:rPr>
        <w:rFonts w:ascii="Angsana New" w:hAnsi="Angsana New"/>
        <w:b/>
        <w:bCs/>
        <w:sz w:val="32"/>
        <w:szCs w:val="32"/>
      </w:rPr>
      <w:t xml:space="preserve"> </w:t>
    </w:r>
    <w:r w:rsidR="00DF5F7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00D6F">
      <w:rPr>
        <w:rFonts w:ascii="Angsana New" w:hAnsi="Angsana New"/>
        <w:b/>
        <w:bCs/>
        <w:sz w:val="32"/>
        <w:szCs w:val="32"/>
        <w:cs/>
      </w:rPr>
      <w:t xml:space="preserve">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57F2F9B8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AA2A5" w14:textId="77777777" w:rsidR="00513EC0" w:rsidRDefault="00513EC0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3E57AE" w14:textId="77777777" w:rsidR="00513EC0" w:rsidRPr="004F0871" w:rsidRDefault="00513EC0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7A65156" w14:textId="68E85587" w:rsidR="00AA432E" w:rsidRPr="00300D6F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DF5F7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>3</w:t>
    </w:r>
    <w:r w:rsidR="00DF5F76">
      <w:rPr>
        <w:rFonts w:ascii="Angsana New" w:hAnsi="Angsana New"/>
        <w:b/>
        <w:bCs/>
        <w:sz w:val="32"/>
        <w:szCs w:val="32"/>
      </w:rPr>
      <w:t>0</w:t>
    </w:r>
    <w:r w:rsidRPr="00300D6F">
      <w:rPr>
        <w:rFonts w:ascii="Angsana New" w:hAnsi="Angsana New"/>
        <w:b/>
        <w:bCs/>
        <w:sz w:val="32"/>
        <w:szCs w:val="32"/>
      </w:rPr>
      <w:t xml:space="preserve"> </w:t>
    </w:r>
    <w:r w:rsidR="00DF5F7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00D6F">
      <w:rPr>
        <w:rFonts w:ascii="Angsana New" w:hAnsi="Angsana New"/>
        <w:b/>
        <w:bCs/>
        <w:sz w:val="32"/>
        <w:szCs w:val="32"/>
        <w:cs/>
      </w:rPr>
      <w:t xml:space="preserve">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54F96CA9" w14:textId="77777777" w:rsidR="00513EC0" w:rsidRPr="009873F3" w:rsidRDefault="00513EC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B762" w14:textId="77777777" w:rsidR="00513EC0" w:rsidRDefault="00513EC0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0422E4FA" w14:textId="77777777" w:rsidR="00513EC0" w:rsidRPr="004F0871" w:rsidRDefault="00513EC0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DF8F99B" w14:textId="4BB28B6E" w:rsidR="00AA432E" w:rsidRP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DF5F7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>3</w:t>
    </w:r>
    <w:r w:rsidR="00DF5F76">
      <w:rPr>
        <w:rFonts w:ascii="Angsana New" w:hAnsi="Angsana New"/>
        <w:b/>
        <w:bCs/>
        <w:sz w:val="32"/>
        <w:szCs w:val="32"/>
      </w:rPr>
      <w:t>0</w:t>
    </w:r>
    <w:r w:rsidRPr="00300D6F">
      <w:rPr>
        <w:rFonts w:ascii="Angsana New" w:hAnsi="Angsana New"/>
        <w:b/>
        <w:bCs/>
        <w:sz w:val="32"/>
        <w:szCs w:val="32"/>
      </w:rPr>
      <w:t xml:space="preserve"> </w:t>
    </w:r>
    <w:r w:rsidR="00DF5F7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00D6F">
      <w:rPr>
        <w:rFonts w:ascii="Angsana New" w:hAnsi="Angsana New"/>
        <w:b/>
        <w:bCs/>
        <w:sz w:val="32"/>
        <w:szCs w:val="32"/>
        <w:cs/>
      </w:rPr>
      <w:t xml:space="preserve">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AA432E">
      <w:rPr>
        <w:rFonts w:ascii="Angsana New" w:hAnsi="Angsana New"/>
        <w:b/>
        <w:bCs/>
        <w:sz w:val="32"/>
        <w:szCs w:val="32"/>
        <w:cs/>
      </w:rPr>
      <w:t xml:space="preserve"> </w:t>
    </w:r>
    <w:r w:rsidRPr="00AA432E">
      <w:rPr>
        <w:rFonts w:ascii="Angsana New" w:hAnsi="Angsana New"/>
        <w:b/>
        <w:bCs/>
        <w:sz w:val="32"/>
        <w:szCs w:val="32"/>
      </w:rPr>
      <w:t>(</w:t>
    </w:r>
    <w:r w:rsidRPr="00AA432E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A432E">
      <w:rPr>
        <w:rFonts w:ascii="Angsana New" w:hAnsi="Angsana New"/>
        <w:b/>
        <w:bCs/>
        <w:sz w:val="32"/>
        <w:szCs w:val="32"/>
      </w:rPr>
      <w:t>)</w:t>
    </w:r>
  </w:p>
  <w:p w14:paraId="0963BC86" w14:textId="77777777" w:rsidR="00513EC0" w:rsidRPr="00AA432E" w:rsidRDefault="00513EC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0EFA" w14:textId="77777777" w:rsidR="00513EC0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71248E9" w14:textId="77777777" w:rsidR="00513EC0" w:rsidRPr="004F0871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1A319E" w14:textId="3BF4B7C7" w:rsidR="00AA432E" w:rsidRP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DF5F7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>3</w:t>
    </w:r>
    <w:r w:rsidR="00DF5F76">
      <w:rPr>
        <w:rFonts w:ascii="Angsana New" w:hAnsi="Angsana New"/>
        <w:b/>
        <w:bCs/>
        <w:sz w:val="32"/>
        <w:szCs w:val="32"/>
      </w:rPr>
      <w:t>0</w:t>
    </w:r>
    <w:r w:rsidRPr="00300D6F">
      <w:rPr>
        <w:rFonts w:ascii="Angsana New" w:hAnsi="Angsana New"/>
        <w:b/>
        <w:bCs/>
        <w:sz w:val="32"/>
        <w:szCs w:val="32"/>
      </w:rPr>
      <w:t xml:space="preserve"> </w:t>
    </w:r>
    <w:r w:rsidR="00DF5F7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00D6F">
      <w:rPr>
        <w:rFonts w:ascii="Angsana New" w:hAnsi="Angsana New"/>
        <w:b/>
        <w:bCs/>
        <w:sz w:val="32"/>
        <w:szCs w:val="32"/>
        <w:cs/>
      </w:rPr>
      <w:t xml:space="preserve">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AA432E">
      <w:rPr>
        <w:rFonts w:ascii="Angsana New" w:hAnsi="Angsana New"/>
        <w:b/>
        <w:bCs/>
        <w:sz w:val="32"/>
        <w:szCs w:val="32"/>
        <w:cs/>
      </w:rPr>
      <w:t xml:space="preserve"> </w:t>
    </w:r>
    <w:r w:rsidRPr="00AA432E">
      <w:rPr>
        <w:rFonts w:ascii="Angsana New" w:hAnsi="Angsana New"/>
        <w:b/>
        <w:bCs/>
        <w:sz w:val="32"/>
        <w:szCs w:val="32"/>
      </w:rPr>
      <w:t>(</w:t>
    </w:r>
    <w:r w:rsidRPr="00AA432E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A432E">
      <w:rPr>
        <w:rFonts w:ascii="Angsana New" w:hAnsi="Angsana New"/>
        <w:b/>
        <w:bCs/>
        <w:sz w:val="32"/>
        <w:szCs w:val="32"/>
      </w:rPr>
      <w:t>)</w:t>
    </w:r>
  </w:p>
  <w:p w14:paraId="2AF6B5F9" w14:textId="77777777" w:rsidR="00513EC0" w:rsidRPr="00AA432E" w:rsidRDefault="00513EC0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202E" w14:textId="77777777" w:rsidR="00513EC0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611599A" w14:textId="77777777" w:rsidR="00513EC0" w:rsidRPr="004F0871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CA52AF9" w14:textId="1980724E" w:rsidR="00AA432E" w:rsidRPr="00AA432E" w:rsidRDefault="00AA432E" w:rsidP="00D331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DF5F7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>3</w:t>
    </w:r>
    <w:r w:rsidR="00DF5F76">
      <w:rPr>
        <w:rFonts w:ascii="Angsana New" w:hAnsi="Angsana New"/>
        <w:b/>
        <w:bCs/>
        <w:sz w:val="32"/>
        <w:szCs w:val="32"/>
      </w:rPr>
      <w:t>0</w:t>
    </w:r>
    <w:r w:rsidRPr="00300D6F">
      <w:rPr>
        <w:rFonts w:ascii="Angsana New" w:hAnsi="Angsana New"/>
        <w:b/>
        <w:bCs/>
        <w:sz w:val="32"/>
        <w:szCs w:val="32"/>
      </w:rPr>
      <w:t xml:space="preserve"> </w:t>
    </w:r>
    <w:r w:rsidR="00DF5F7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00D6F">
      <w:rPr>
        <w:rFonts w:ascii="Angsana New" w:hAnsi="Angsana New"/>
        <w:b/>
        <w:bCs/>
        <w:sz w:val="32"/>
        <w:szCs w:val="32"/>
        <w:cs/>
      </w:rPr>
      <w:t xml:space="preserve">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AA432E">
      <w:rPr>
        <w:rFonts w:ascii="Angsana New" w:hAnsi="Angsana New"/>
        <w:b/>
        <w:bCs/>
        <w:sz w:val="32"/>
        <w:szCs w:val="32"/>
        <w:cs/>
      </w:rPr>
      <w:t xml:space="preserve"> </w:t>
    </w:r>
    <w:r w:rsidRPr="00AA432E">
      <w:rPr>
        <w:rFonts w:ascii="Angsana New" w:hAnsi="Angsana New"/>
        <w:b/>
        <w:bCs/>
        <w:sz w:val="32"/>
        <w:szCs w:val="32"/>
      </w:rPr>
      <w:t>(</w:t>
    </w:r>
    <w:r w:rsidRPr="00AA432E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A432E">
      <w:rPr>
        <w:rFonts w:ascii="Angsana New" w:hAnsi="Angsana New"/>
        <w:b/>
        <w:bCs/>
        <w:sz w:val="32"/>
        <w:szCs w:val="32"/>
      </w:rPr>
      <w:t>)</w:t>
    </w:r>
  </w:p>
  <w:p w14:paraId="2A5195CC" w14:textId="77777777" w:rsidR="00513EC0" w:rsidRPr="00AA432E" w:rsidRDefault="00513EC0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76E56F1" w14:textId="788CF6D2" w:rsidR="00AA432E" w:rsidRP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DF5F7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>3</w:t>
    </w:r>
    <w:r w:rsidR="00DF5F76">
      <w:rPr>
        <w:rFonts w:ascii="Angsana New" w:hAnsi="Angsana New"/>
        <w:b/>
        <w:bCs/>
        <w:sz w:val="32"/>
        <w:szCs w:val="32"/>
      </w:rPr>
      <w:t>0</w:t>
    </w:r>
    <w:r w:rsidRPr="00300D6F">
      <w:rPr>
        <w:rFonts w:ascii="Angsana New" w:hAnsi="Angsana New"/>
        <w:b/>
        <w:bCs/>
        <w:sz w:val="32"/>
        <w:szCs w:val="32"/>
      </w:rPr>
      <w:t xml:space="preserve"> </w:t>
    </w:r>
    <w:r w:rsidR="00DF5F7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00D6F">
      <w:rPr>
        <w:rFonts w:ascii="Angsana New" w:hAnsi="Angsana New"/>
        <w:b/>
        <w:bCs/>
        <w:sz w:val="32"/>
        <w:szCs w:val="32"/>
        <w:cs/>
      </w:rPr>
      <w:t xml:space="preserve">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AA432E">
      <w:rPr>
        <w:rFonts w:ascii="Angsana New" w:hAnsi="Angsana New"/>
        <w:b/>
        <w:bCs/>
        <w:sz w:val="32"/>
        <w:szCs w:val="32"/>
        <w:cs/>
      </w:rPr>
      <w:t xml:space="preserve"> </w:t>
    </w:r>
    <w:r w:rsidRPr="00AA432E">
      <w:rPr>
        <w:rFonts w:ascii="Angsana New" w:hAnsi="Angsana New"/>
        <w:b/>
        <w:bCs/>
        <w:sz w:val="32"/>
        <w:szCs w:val="32"/>
      </w:rPr>
      <w:t>(</w:t>
    </w:r>
    <w:r w:rsidRPr="00AA432E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A432E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556DBA" w:rsidRPr="00AA432E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2"/>
  </w:num>
  <w:num w:numId="12" w16cid:durableId="647826077">
    <w:abstractNumId w:val="18"/>
  </w:num>
  <w:num w:numId="13" w16cid:durableId="1851022401">
    <w:abstractNumId w:val="36"/>
  </w:num>
  <w:num w:numId="14" w16cid:durableId="181286400">
    <w:abstractNumId w:val="21"/>
  </w:num>
  <w:num w:numId="15" w16cid:durableId="1628584710">
    <w:abstractNumId w:val="23"/>
  </w:num>
  <w:num w:numId="16" w16cid:durableId="153037106">
    <w:abstractNumId w:val="41"/>
  </w:num>
  <w:num w:numId="17" w16cid:durableId="544023893">
    <w:abstractNumId w:val="42"/>
  </w:num>
  <w:num w:numId="18" w16cid:durableId="1960604579">
    <w:abstractNumId w:val="26"/>
  </w:num>
  <w:num w:numId="19" w16cid:durableId="495606549">
    <w:abstractNumId w:val="15"/>
  </w:num>
  <w:num w:numId="20" w16cid:durableId="471795874">
    <w:abstractNumId w:val="11"/>
  </w:num>
  <w:num w:numId="21" w16cid:durableId="2004432530">
    <w:abstractNumId w:val="13"/>
  </w:num>
  <w:num w:numId="22" w16cid:durableId="1666281206">
    <w:abstractNumId w:val="33"/>
  </w:num>
  <w:num w:numId="23" w16cid:durableId="2107117742">
    <w:abstractNumId w:val="30"/>
  </w:num>
  <w:num w:numId="24" w16cid:durableId="716979262">
    <w:abstractNumId w:val="17"/>
  </w:num>
  <w:num w:numId="25" w16cid:durableId="989208243">
    <w:abstractNumId w:val="44"/>
  </w:num>
  <w:num w:numId="26" w16cid:durableId="1128624319">
    <w:abstractNumId w:val="21"/>
  </w:num>
  <w:num w:numId="27" w16cid:durableId="1374305785">
    <w:abstractNumId w:val="35"/>
  </w:num>
  <w:num w:numId="28" w16cid:durableId="506865414">
    <w:abstractNumId w:val="40"/>
  </w:num>
  <w:num w:numId="29" w16cid:durableId="504907980">
    <w:abstractNumId w:val="31"/>
  </w:num>
  <w:num w:numId="30" w16cid:durableId="32509570">
    <w:abstractNumId w:val="34"/>
  </w:num>
  <w:num w:numId="31" w16cid:durableId="382103497">
    <w:abstractNumId w:val="27"/>
  </w:num>
  <w:num w:numId="32" w16cid:durableId="2038315622">
    <w:abstractNumId w:val="10"/>
  </w:num>
  <w:num w:numId="33" w16cid:durableId="1666087286">
    <w:abstractNumId w:val="43"/>
  </w:num>
  <w:num w:numId="34" w16cid:durableId="1336148846">
    <w:abstractNumId w:val="29"/>
  </w:num>
  <w:num w:numId="35" w16cid:durableId="1953516480">
    <w:abstractNumId w:val="12"/>
  </w:num>
  <w:num w:numId="36" w16cid:durableId="1226448447">
    <w:abstractNumId w:val="28"/>
  </w:num>
  <w:num w:numId="37" w16cid:durableId="2074693097">
    <w:abstractNumId w:val="19"/>
  </w:num>
  <w:num w:numId="38" w16cid:durableId="526137466">
    <w:abstractNumId w:val="14"/>
  </w:num>
  <w:num w:numId="39" w16cid:durableId="209153195">
    <w:abstractNumId w:val="39"/>
  </w:num>
  <w:num w:numId="40" w16cid:durableId="161704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0"/>
  </w:num>
  <w:num w:numId="42" w16cid:durableId="1251112883">
    <w:abstractNumId w:val="25"/>
  </w:num>
  <w:num w:numId="43" w16cid:durableId="1159805657">
    <w:abstractNumId w:val="37"/>
  </w:num>
  <w:num w:numId="44" w16cid:durableId="216092473">
    <w:abstractNumId w:val="32"/>
  </w:num>
  <w:num w:numId="45" w16cid:durableId="1485897910">
    <w:abstractNumId w:val="24"/>
  </w:num>
  <w:num w:numId="46" w16cid:durableId="124271396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64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267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6DD5"/>
    <w:rsid w:val="0004702B"/>
    <w:rsid w:val="0004709F"/>
    <w:rsid w:val="0004744F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0B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1C2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E6D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6E51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87D9E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4C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D96"/>
    <w:rsid w:val="000A6FC3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6DA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9C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7AC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027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1C8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683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49F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B5D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015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4A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09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4B5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844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059"/>
    <w:rsid w:val="001B529A"/>
    <w:rsid w:val="001B535D"/>
    <w:rsid w:val="001B5569"/>
    <w:rsid w:val="001B5AD3"/>
    <w:rsid w:val="001B5B39"/>
    <w:rsid w:val="001B5D0C"/>
    <w:rsid w:val="001B5D9F"/>
    <w:rsid w:val="001B5EED"/>
    <w:rsid w:val="001B5EF8"/>
    <w:rsid w:val="001B5F63"/>
    <w:rsid w:val="001B5FD7"/>
    <w:rsid w:val="001B6335"/>
    <w:rsid w:val="001B646A"/>
    <w:rsid w:val="001B646D"/>
    <w:rsid w:val="001B68CF"/>
    <w:rsid w:val="001B6A80"/>
    <w:rsid w:val="001B6A8C"/>
    <w:rsid w:val="001B6B11"/>
    <w:rsid w:val="001B6B58"/>
    <w:rsid w:val="001B6EC9"/>
    <w:rsid w:val="001B6F0F"/>
    <w:rsid w:val="001B7290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3A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626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6CB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1E57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941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537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422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BF2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361"/>
    <w:rsid w:val="00241500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BB0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10B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0DC5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225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CFC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A49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69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8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4A0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2B1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08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5EED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42"/>
    <w:rsid w:val="002B373D"/>
    <w:rsid w:val="002B451E"/>
    <w:rsid w:val="002B47B2"/>
    <w:rsid w:val="002B47F2"/>
    <w:rsid w:val="002B4891"/>
    <w:rsid w:val="002B49CC"/>
    <w:rsid w:val="002B4A40"/>
    <w:rsid w:val="002B4D1B"/>
    <w:rsid w:val="002B4D77"/>
    <w:rsid w:val="002B4EC8"/>
    <w:rsid w:val="002B4FB7"/>
    <w:rsid w:val="002B5488"/>
    <w:rsid w:val="002B5708"/>
    <w:rsid w:val="002B5796"/>
    <w:rsid w:val="002B57C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997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46C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A9F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A52"/>
    <w:rsid w:val="00300D6F"/>
    <w:rsid w:val="00300EB9"/>
    <w:rsid w:val="00300FD4"/>
    <w:rsid w:val="00301497"/>
    <w:rsid w:val="00301519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C4C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27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6FFD"/>
    <w:rsid w:val="00337196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392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DE2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0D2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1C8E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3DC5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B72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E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CB7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3D28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2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8BB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4D17"/>
    <w:rsid w:val="003D55C3"/>
    <w:rsid w:val="003D5740"/>
    <w:rsid w:val="003D5D44"/>
    <w:rsid w:val="003D64CF"/>
    <w:rsid w:val="003D6504"/>
    <w:rsid w:val="003D6630"/>
    <w:rsid w:val="003D6A17"/>
    <w:rsid w:val="003D6B65"/>
    <w:rsid w:val="003D6CDC"/>
    <w:rsid w:val="003D70DD"/>
    <w:rsid w:val="003D726D"/>
    <w:rsid w:val="003D73B1"/>
    <w:rsid w:val="003D7596"/>
    <w:rsid w:val="003D76EC"/>
    <w:rsid w:val="003D77EA"/>
    <w:rsid w:val="003D7865"/>
    <w:rsid w:val="003D79C2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8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4F72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73D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A0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3BA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7B8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CB6"/>
    <w:rsid w:val="004A4D8F"/>
    <w:rsid w:val="004A4E17"/>
    <w:rsid w:val="004A4ED5"/>
    <w:rsid w:val="004A5013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C7D45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054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AF"/>
    <w:rsid w:val="004F1AFC"/>
    <w:rsid w:val="004F21A5"/>
    <w:rsid w:val="004F2347"/>
    <w:rsid w:val="004F23A8"/>
    <w:rsid w:val="004F23B7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CF4"/>
    <w:rsid w:val="004F4CFF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28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9C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384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868"/>
    <w:rsid w:val="00552B02"/>
    <w:rsid w:val="00552C5F"/>
    <w:rsid w:val="00552E15"/>
    <w:rsid w:val="00552F70"/>
    <w:rsid w:val="00552F84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0B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57D32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6E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6ED"/>
    <w:rsid w:val="00580757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627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3E6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487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9EF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1A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D4B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6A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6FC"/>
    <w:rsid w:val="006307E6"/>
    <w:rsid w:val="0063082B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CA6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46"/>
    <w:rsid w:val="006466A1"/>
    <w:rsid w:val="006467ED"/>
    <w:rsid w:val="00646AA6"/>
    <w:rsid w:val="00646B9A"/>
    <w:rsid w:val="00646DDC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5B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1D58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37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264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72F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2C2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AC8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6BB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062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2B3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636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246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57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665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1B"/>
    <w:rsid w:val="0073029D"/>
    <w:rsid w:val="0073036F"/>
    <w:rsid w:val="007304CE"/>
    <w:rsid w:val="00730838"/>
    <w:rsid w:val="00730A48"/>
    <w:rsid w:val="00730B67"/>
    <w:rsid w:val="00730BAB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3D9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D6"/>
    <w:rsid w:val="00761AE4"/>
    <w:rsid w:val="00761C7D"/>
    <w:rsid w:val="00761E48"/>
    <w:rsid w:val="00761EE2"/>
    <w:rsid w:val="0076206F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B8F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37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8FD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123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355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2FEB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CF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63C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3A0"/>
    <w:rsid w:val="008445D4"/>
    <w:rsid w:val="008447AE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D29"/>
    <w:rsid w:val="00850D3C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A12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3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DA2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9BF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C41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A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785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BD3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9F7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3E4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E5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CF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577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CA3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1F6F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8C3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6E07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110"/>
    <w:rsid w:val="00964257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6A7"/>
    <w:rsid w:val="00966746"/>
    <w:rsid w:val="009667B2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BA8"/>
    <w:rsid w:val="00970D80"/>
    <w:rsid w:val="00970DEA"/>
    <w:rsid w:val="0097144B"/>
    <w:rsid w:val="0097169B"/>
    <w:rsid w:val="00971734"/>
    <w:rsid w:val="00971DED"/>
    <w:rsid w:val="00971FFB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08"/>
    <w:rsid w:val="009A47EE"/>
    <w:rsid w:val="009A4835"/>
    <w:rsid w:val="009A4B48"/>
    <w:rsid w:val="009A4CE0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34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93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3FC3"/>
    <w:rsid w:val="009D40BE"/>
    <w:rsid w:val="009D433D"/>
    <w:rsid w:val="009D4671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0C1A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1FF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0EC5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31B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35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496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BAC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55C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A30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DE"/>
    <w:rsid w:val="00A913D6"/>
    <w:rsid w:val="00A916C6"/>
    <w:rsid w:val="00A917FC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3F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CD6"/>
    <w:rsid w:val="00A95D29"/>
    <w:rsid w:val="00A961D4"/>
    <w:rsid w:val="00A9623F"/>
    <w:rsid w:val="00A966A4"/>
    <w:rsid w:val="00A96731"/>
    <w:rsid w:val="00A96896"/>
    <w:rsid w:val="00A96B80"/>
    <w:rsid w:val="00A96BD8"/>
    <w:rsid w:val="00A96D0C"/>
    <w:rsid w:val="00A96DF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947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531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B45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89E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07CCE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2E6B"/>
    <w:rsid w:val="00B2315B"/>
    <w:rsid w:val="00B231E5"/>
    <w:rsid w:val="00B23654"/>
    <w:rsid w:val="00B2374A"/>
    <w:rsid w:val="00B237DA"/>
    <w:rsid w:val="00B23957"/>
    <w:rsid w:val="00B23BE2"/>
    <w:rsid w:val="00B23D6E"/>
    <w:rsid w:val="00B23DB2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09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B41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E24"/>
    <w:rsid w:val="00B73F4E"/>
    <w:rsid w:val="00B7402B"/>
    <w:rsid w:val="00B7466F"/>
    <w:rsid w:val="00B7473C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0FE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678"/>
    <w:rsid w:val="00B90A8D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BA"/>
    <w:rsid w:val="00B96B80"/>
    <w:rsid w:val="00B97123"/>
    <w:rsid w:val="00B9717F"/>
    <w:rsid w:val="00B9733A"/>
    <w:rsid w:val="00B973BA"/>
    <w:rsid w:val="00B974B0"/>
    <w:rsid w:val="00B97616"/>
    <w:rsid w:val="00B976BA"/>
    <w:rsid w:val="00B976BB"/>
    <w:rsid w:val="00B9773D"/>
    <w:rsid w:val="00B97812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6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4A8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93"/>
    <w:rsid w:val="00BC0CA2"/>
    <w:rsid w:val="00BC108C"/>
    <w:rsid w:val="00BC1106"/>
    <w:rsid w:val="00BC1531"/>
    <w:rsid w:val="00BC165D"/>
    <w:rsid w:val="00BC183B"/>
    <w:rsid w:val="00BC18F4"/>
    <w:rsid w:val="00BC19DE"/>
    <w:rsid w:val="00BC19E3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7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E98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5176"/>
    <w:rsid w:val="00C15475"/>
    <w:rsid w:val="00C1563C"/>
    <w:rsid w:val="00C15749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017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27F59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2E0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EEC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3AD"/>
    <w:rsid w:val="00C54717"/>
    <w:rsid w:val="00C54A5F"/>
    <w:rsid w:val="00C54B32"/>
    <w:rsid w:val="00C54DEF"/>
    <w:rsid w:val="00C54FB4"/>
    <w:rsid w:val="00C5504B"/>
    <w:rsid w:val="00C551C8"/>
    <w:rsid w:val="00C552CD"/>
    <w:rsid w:val="00C553D5"/>
    <w:rsid w:val="00C555AE"/>
    <w:rsid w:val="00C55863"/>
    <w:rsid w:val="00C55A93"/>
    <w:rsid w:val="00C55BC8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0BD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16F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DA7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0A0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6C4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2F4A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68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B41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5D52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BD3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8FC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36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491"/>
    <w:rsid w:val="00D175C1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D1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1C6"/>
    <w:rsid w:val="00D47573"/>
    <w:rsid w:val="00D47CEB"/>
    <w:rsid w:val="00D50151"/>
    <w:rsid w:val="00D501C4"/>
    <w:rsid w:val="00D506A2"/>
    <w:rsid w:val="00D50718"/>
    <w:rsid w:val="00D50731"/>
    <w:rsid w:val="00D5077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AC2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3741"/>
    <w:rsid w:val="00DA4482"/>
    <w:rsid w:val="00DA48E4"/>
    <w:rsid w:val="00DA4A0A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060"/>
    <w:rsid w:val="00DB02A8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BF5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1B2F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AE"/>
    <w:rsid w:val="00DE01B7"/>
    <w:rsid w:val="00DE0353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72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282"/>
    <w:rsid w:val="00DE73E3"/>
    <w:rsid w:val="00DE7621"/>
    <w:rsid w:val="00DE7A4F"/>
    <w:rsid w:val="00DE7C2E"/>
    <w:rsid w:val="00DE7F4F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5F76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50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689"/>
    <w:rsid w:val="00E057C1"/>
    <w:rsid w:val="00E057E7"/>
    <w:rsid w:val="00E058B1"/>
    <w:rsid w:val="00E05904"/>
    <w:rsid w:val="00E059EA"/>
    <w:rsid w:val="00E05A22"/>
    <w:rsid w:val="00E05EB2"/>
    <w:rsid w:val="00E05F7E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8C5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099"/>
    <w:rsid w:val="00E1310C"/>
    <w:rsid w:val="00E13407"/>
    <w:rsid w:val="00E1361C"/>
    <w:rsid w:val="00E13854"/>
    <w:rsid w:val="00E13AC7"/>
    <w:rsid w:val="00E13D18"/>
    <w:rsid w:val="00E13F5B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DEB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028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E78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6DA6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990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1D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D81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06A6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480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904"/>
    <w:rsid w:val="00EC4B0A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419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CCF"/>
    <w:rsid w:val="00ED2E4A"/>
    <w:rsid w:val="00ED300F"/>
    <w:rsid w:val="00ED330C"/>
    <w:rsid w:val="00ED33E2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7CD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66"/>
    <w:rsid w:val="00EE659C"/>
    <w:rsid w:val="00EE667E"/>
    <w:rsid w:val="00EE6868"/>
    <w:rsid w:val="00EE697D"/>
    <w:rsid w:val="00EE6993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03B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64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4F56"/>
    <w:rsid w:val="00F153E9"/>
    <w:rsid w:val="00F15913"/>
    <w:rsid w:val="00F15938"/>
    <w:rsid w:val="00F15C94"/>
    <w:rsid w:val="00F15D44"/>
    <w:rsid w:val="00F15DE6"/>
    <w:rsid w:val="00F16252"/>
    <w:rsid w:val="00F16366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0D7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C0F"/>
    <w:rsid w:val="00F46DE5"/>
    <w:rsid w:val="00F46E92"/>
    <w:rsid w:val="00F472F7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419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A83"/>
    <w:rsid w:val="00F60B17"/>
    <w:rsid w:val="00F60B2C"/>
    <w:rsid w:val="00F60B43"/>
    <w:rsid w:val="00F60BD7"/>
    <w:rsid w:val="00F60FE9"/>
    <w:rsid w:val="00F61165"/>
    <w:rsid w:val="00F612AB"/>
    <w:rsid w:val="00F6147A"/>
    <w:rsid w:val="00F615DC"/>
    <w:rsid w:val="00F61983"/>
    <w:rsid w:val="00F619A8"/>
    <w:rsid w:val="00F61A1D"/>
    <w:rsid w:val="00F61D87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3A3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0CDF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1F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0EB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4D4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2E74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8B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275"/>
    <w:rsid w:val="00FA4A84"/>
    <w:rsid w:val="00FA4CA5"/>
    <w:rsid w:val="00FA4CBB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0AD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A6F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74D"/>
    <w:rsid w:val="00FE480C"/>
    <w:rsid w:val="00FE486E"/>
    <w:rsid w:val="00FE4CC3"/>
    <w:rsid w:val="00FE4CF2"/>
    <w:rsid w:val="00FE50C5"/>
    <w:rsid w:val="00FE54AA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1190</TotalTime>
  <Pages>1</Pages>
  <Words>6608</Words>
  <Characters>37666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44186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29</cp:revision>
  <cp:lastPrinted>2023-08-11T06:12:00Z</cp:lastPrinted>
  <dcterms:created xsi:type="dcterms:W3CDTF">2023-08-04T17:24:00Z</dcterms:created>
  <dcterms:modified xsi:type="dcterms:W3CDTF">2023-08-11T06:14:00Z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