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90115" w14:textId="77777777" w:rsidR="00F15086" w:rsidRDefault="00F15086" w:rsidP="00F15086">
      <w:pPr>
        <w:pStyle w:val="Heading2"/>
        <w:rPr>
          <w:rFonts w:ascii="Angsana New" w:hAnsi="Angsana New"/>
        </w:rPr>
      </w:pPr>
      <w:bookmarkStart w:id="0" w:name="_Hlk117265649"/>
      <w:bookmarkEnd w:id="0"/>
    </w:p>
    <w:p w14:paraId="6ABE6B3E" w14:textId="7358AD9B" w:rsidR="0032659D" w:rsidRPr="00333020" w:rsidRDefault="0032659D" w:rsidP="002668F7">
      <w:pPr>
        <w:pStyle w:val="Heading2"/>
        <w:rPr>
          <w:rFonts w:ascii="Angsana New" w:hAnsi="Angsana New"/>
        </w:rPr>
      </w:pPr>
      <w:r w:rsidRPr="00333020">
        <w:rPr>
          <w:rFonts w:ascii="Angsana New" w:hAnsi="Angsana New"/>
        </w:rPr>
        <w:tab/>
      </w:r>
    </w:p>
    <w:p w14:paraId="26252C93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7B2BD153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5B0A59C2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198447DD" w14:textId="77777777" w:rsidR="00DD1090" w:rsidRDefault="00DD109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726F12C2" w14:textId="77777777" w:rsidR="00DD1090" w:rsidRDefault="00DD109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7EDFD05D" w14:textId="77777777" w:rsidR="00DD1090" w:rsidRDefault="00DD109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7D444424" w14:textId="77777777" w:rsidR="00DD1090" w:rsidRDefault="00DD109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2652CAC5" w14:textId="77777777" w:rsidR="00DD1090" w:rsidRDefault="00DD109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2DC0BB58" w14:textId="77777777" w:rsidR="00DD1090" w:rsidRDefault="00DD109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0C5BCEBF" w14:textId="77777777" w:rsidR="00DD1090" w:rsidRDefault="00DD109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37224404" w14:textId="55DFF8E2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 w:rsidRPr="00333020">
        <w:rPr>
          <w:rFonts w:ascii="Angsana New" w:hAnsi="Angsana New"/>
        </w:rPr>
        <w:tab/>
      </w:r>
    </w:p>
    <w:p w14:paraId="3C488689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55E117B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4D1821C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47951A0" w14:textId="77777777" w:rsidR="00FE6E29" w:rsidRPr="00333020" w:rsidRDefault="00FE6E29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0007C6E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1" w:name="Start"/>
      <w:bookmarkEnd w:id="1"/>
    </w:p>
    <w:p w14:paraId="60085F83" w14:textId="55EDA489" w:rsidR="004F256C" w:rsidRPr="006375B5" w:rsidRDefault="004F256C" w:rsidP="004F2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ubTitle"/>
      <w:r w:rsidRPr="006375B5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เฟรเซอร์ส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พร็อพเพอร์ตี้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ประเทศไทย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)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6375B5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18CDF16A" w14:textId="16AABFE7" w:rsidR="002D6396" w:rsidRPr="006375B5" w:rsidRDefault="002D6396" w:rsidP="004F2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6375B5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bookmarkEnd w:id="2"/>
    <w:p w14:paraId="038144D6" w14:textId="77777777" w:rsidR="0032659D" w:rsidRPr="009A71D6" w:rsidRDefault="0032659D" w:rsidP="009A71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6"/>
          <w:szCs w:val="36"/>
        </w:rPr>
      </w:pPr>
    </w:p>
    <w:p w14:paraId="7785FB9E" w14:textId="77777777" w:rsidR="001151FC" w:rsidRPr="009E2F97" w:rsidRDefault="001151FC" w:rsidP="001151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A12CF43" w14:textId="21392F5E" w:rsidR="001151FC" w:rsidRPr="009E2F97" w:rsidRDefault="001151FC" w:rsidP="001151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8341A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 w:rsidR="008341A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Pr="009E2F97">
        <w:rPr>
          <w:rFonts w:ascii="Angsana New" w:hAnsi="Angsana New" w:cs="Angsana New"/>
          <w:b w:val="0"/>
          <w:bCs w:val="0"/>
          <w:sz w:val="32"/>
          <w:szCs w:val="32"/>
        </w:rPr>
        <w:t xml:space="preserve"> 3</w:t>
      </w:r>
      <w:r w:rsidR="008341A0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9E2F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8341A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9E2F97">
        <w:rPr>
          <w:rFonts w:ascii="Angsana New" w:hAnsi="Angsana New" w:cs="Angsana New"/>
          <w:b w:val="0"/>
          <w:bCs w:val="0"/>
          <w:sz w:val="32"/>
          <w:szCs w:val="32"/>
        </w:rPr>
        <w:t xml:space="preserve"> 256</w:t>
      </w:r>
      <w:r w:rsidR="00D01195" w:rsidRPr="00D01195">
        <w:rPr>
          <w:rFonts w:ascii="Angsana New" w:hAnsi="Angsana New" w:cs="Angsana New" w:hint="cs"/>
          <w:b w:val="0"/>
          <w:bCs w:val="0"/>
          <w:sz w:val="32"/>
          <w:szCs w:val="32"/>
        </w:rPr>
        <w:t>6</w:t>
      </w:r>
    </w:p>
    <w:p w14:paraId="6EA628B6" w14:textId="77777777" w:rsidR="001151FC" w:rsidRPr="009E2F97" w:rsidRDefault="001151FC" w:rsidP="001151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8C874C9" w14:textId="77777777" w:rsidR="001151FC" w:rsidRDefault="001151FC" w:rsidP="00115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3" w:name="ExtraText"/>
      <w:bookmarkEnd w:id="3"/>
      <w:r w:rsidRPr="009E2F97">
        <w:rPr>
          <w:rFonts w:ascii="Angsana New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3EB9FAF5" w14:textId="77777777" w:rsidR="00DD1090" w:rsidRDefault="00DD1090" w:rsidP="00115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7B351D7" w14:textId="77777777" w:rsidR="00DD1090" w:rsidRDefault="00DD1090" w:rsidP="00115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774B31E" w14:textId="7FDD4BD6" w:rsidR="00DD1090" w:rsidRPr="009E2F97" w:rsidRDefault="00DD1090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DD1090" w:rsidRPr="009E2F97" w:rsidSect="000F5928">
          <w:footerReference w:type="even" r:id="rId8"/>
          <w:footerReference w:type="default" r:id="rId9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</w:p>
    <w:p w14:paraId="7AD1A3B0" w14:textId="74DD16F1" w:rsidR="000F5928" w:rsidRDefault="000F5928" w:rsidP="00665C0C">
      <w:pPr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60C61B27" w14:textId="77777777" w:rsidR="000F5928" w:rsidRPr="000F5928" w:rsidRDefault="000F5928" w:rsidP="00665C0C">
      <w:pPr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219011D4" w14:textId="77777777" w:rsidR="000F5928" w:rsidRPr="000F5928" w:rsidRDefault="000F5928" w:rsidP="00665C0C">
      <w:pPr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7ABBB931" w14:textId="77777777" w:rsidR="000F5928" w:rsidRPr="000F5928" w:rsidRDefault="000F5928" w:rsidP="00665C0C">
      <w:pPr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33DD6E55" w14:textId="2F08AC03" w:rsidR="00665C0C" w:rsidRPr="000F5928" w:rsidRDefault="00665C0C" w:rsidP="00665C0C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F5928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0DE7E68" w14:textId="77777777" w:rsidR="00665C0C" w:rsidRPr="009E2F97" w:rsidRDefault="00665C0C" w:rsidP="00665C0C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2A43939" w14:textId="77777777" w:rsidR="00665C0C" w:rsidRPr="009E2F97" w:rsidRDefault="00665C0C" w:rsidP="00665C0C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9E2F97">
        <w:rPr>
          <w:rFonts w:hint="cs"/>
          <w:b/>
          <w:bCs/>
          <w:sz w:val="30"/>
          <w:szCs w:val="30"/>
          <w:cs/>
        </w:rPr>
        <w:t>เสนอ</w:t>
      </w:r>
      <w:r w:rsidRPr="009E2F97">
        <w:rPr>
          <w:b/>
          <w:bCs/>
          <w:sz w:val="30"/>
          <w:szCs w:val="30"/>
          <w:cs/>
        </w:rPr>
        <w:t xml:space="preserve"> </w:t>
      </w:r>
      <w:r w:rsidRPr="009E2F97">
        <w:rPr>
          <w:rFonts w:hint="cs"/>
          <w:b/>
          <w:bCs/>
          <w:sz w:val="30"/>
          <w:szCs w:val="30"/>
          <w:cs/>
        </w:rPr>
        <w:t>คณะกรรมการบริษัท</w:t>
      </w:r>
      <w:r w:rsidRPr="009E2F97">
        <w:rPr>
          <w:b/>
          <w:bCs/>
          <w:sz w:val="30"/>
          <w:szCs w:val="30"/>
          <w:cs/>
        </w:rPr>
        <w:t xml:space="preserve"> </w:t>
      </w:r>
      <w:r w:rsidRPr="009E2F97">
        <w:rPr>
          <w:rFonts w:hint="cs"/>
          <w:b/>
          <w:bCs/>
          <w:sz w:val="30"/>
          <w:szCs w:val="30"/>
          <w:cs/>
        </w:rPr>
        <w:t>เฟรเซอร์ส</w:t>
      </w:r>
      <w:r w:rsidRPr="009E2F97">
        <w:rPr>
          <w:b/>
          <w:bCs/>
          <w:sz w:val="30"/>
          <w:szCs w:val="30"/>
          <w:cs/>
        </w:rPr>
        <w:t xml:space="preserve"> </w:t>
      </w:r>
      <w:r w:rsidRPr="009E2F97">
        <w:rPr>
          <w:rFonts w:hint="cs"/>
          <w:b/>
          <w:bCs/>
          <w:sz w:val="30"/>
          <w:szCs w:val="30"/>
          <w:cs/>
        </w:rPr>
        <w:t>พร็อพเพอร์ตี้</w:t>
      </w:r>
      <w:r w:rsidRPr="009E2F97">
        <w:rPr>
          <w:b/>
          <w:bCs/>
          <w:sz w:val="30"/>
          <w:szCs w:val="30"/>
          <w:cs/>
        </w:rPr>
        <w:t xml:space="preserve"> (</w:t>
      </w:r>
      <w:r w:rsidRPr="009E2F97">
        <w:rPr>
          <w:rFonts w:hint="cs"/>
          <w:b/>
          <w:bCs/>
          <w:sz w:val="30"/>
          <w:szCs w:val="30"/>
          <w:cs/>
        </w:rPr>
        <w:t>ประเทศไทย</w:t>
      </w:r>
      <w:r w:rsidRPr="009E2F97">
        <w:rPr>
          <w:b/>
          <w:bCs/>
          <w:sz w:val="30"/>
          <w:szCs w:val="30"/>
          <w:cs/>
        </w:rPr>
        <w:t xml:space="preserve">) </w:t>
      </w:r>
      <w:r w:rsidRPr="009E2F97">
        <w:rPr>
          <w:rFonts w:hint="cs"/>
          <w:b/>
          <w:bCs/>
          <w:sz w:val="30"/>
          <w:szCs w:val="30"/>
          <w:cs/>
        </w:rPr>
        <w:t>จำกัด</w:t>
      </w:r>
      <w:r w:rsidRPr="009E2F97">
        <w:rPr>
          <w:b/>
          <w:bCs/>
          <w:sz w:val="30"/>
          <w:szCs w:val="30"/>
          <w:cs/>
        </w:rPr>
        <w:t xml:space="preserve"> (</w:t>
      </w:r>
      <w:r w:rsidRPr="009E2F97">
        <w:rPr>
          <w:rFonts w:hint="cs"/>
          <w:b/>
          <w:bCs/>
          <w:sz w:val="30"/>
          <w:szCs w:val="30"/>
          <w:cs/>
        </w:rPr>
        <w:t>มหาชน</w:t>
      </w:r>
      <w:r w:rsidRPr="009E2F97">
        <w:rPr>
          <w:b/>
          <w:bCs/>
          <w:sz w:val="30"/>
          <w:szCs w:val="30"/>
          <w:cs/>
        </w:rPr>
        <w:t>)</w:t>
      </w:r>
    </w:p>
    <w:p w14:paraId="7133E039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F52F291" w14:textId="5A7F0F0E" w:rsidR="008341A0" w:rsidRPr="00404B32" w:rsidRDefault="008341A0" w:rsidP="008341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pacing w:val="-6"/>
          <w:sz w:val="30"/>
          <w:szCs w:val="30"/>
          <w:cs/>
        </w:rPr>
        <w:t>ข้าพเจ้าได้สอบทานงบ</w:t>
      </w:r>
      <w:r w:rsidRPr="009E2F97">
        <w:rPr>
          <w:rFonts w:ascii="Angsana New" w:hAnsi="Angsana New" w:hint="cs"/>
          <w:spacing w:val="-6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9E2F97">
        <w:rPr>
          <w:rFonts w:ascii="Angsana New" w:hAnsi="Angsana New"/>
          <w:spacing w:val="-6"/>
          <w:sz w:val="30"/>
          <w:szCs w:val="30"/>
          <w:cs/>
        </w:rPr>
        <w:t>ณ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Pr="009E2F97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Pr="00415B4C">
        <w:rPr>
          <w:rFonts w:ascii="Angsana New" w:hAnsi="Angsana New"/>
          <w:sz w:val="30"/>
          <w:szCs w:val="30"/>
        </w:rPr>
        <w:t>30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415B4C">
        <w:rPr>
          <w:rFonts w:ascii="Angsana New" w:hAnsi="Angsana New"/>
          <w:spacing w:val="-6"/>
          <w:sz w:val="30"/>
          <w:szCs w:val="30"/>
        </w:rPr>
        <w:t>256</w:t>
      </w:r>
      <w:r w:rsidR="00D01195" w:rsidRPr="00D01195">
        <w:rPr>
          <w:rFonts w:ascii="Angsana New" w:hAnsi="Angsana New" w:hint="cs"/>
          <w:spacing w:val="-6"/>
          <w:sz w:val="30"/>
          <w:szCs w:val="30"/>
        </w:rPr>
        <w:t>6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Pr="009E2F97">
        <w:rPr>
          <w:rFonts w:ascii="Angsana New" w:hAnsi="Angsana New" w:hint="cs"/>
          <w:spacing w:val="-6"/>
          <w:sz w:val="30"/>
          <w:szCs w:val="30"/>
          <w:cs/>
        </w:rPr>
        <w:t>งบกำไรขาดทุนรวมและงบกำไรขาดทุนเฉพาะกิจการ งบกำไร</w:t>
      </w:r>
      <w:r w:rsidRPr="009E2F97">
        <w:rPr>
          <w:rFonts w:ascii="Angsana New" w:hAnsi="Angsana New" w:hint="cs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Pr="00404B32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Pr="00404B32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404B32">
        <w:rPr>
          <w:rFonts w:ascii="Angsana New" w:hAnsi="Angsana New"/>
          <w:spacing w:val="-2"/>
          <w:sz w:val="30"/>
          <w:szCs w:val="30"/>
          <w:cs/>
        </w:rPr>
        <w:t>เดือน</w:t>
      </w:r>
      <w:r w:rsidRPr="00404B32">
        <w:rPr>
          <w:rFonts w:ascii="Angsana New" w:hAnsi="Angsana New" w:hint="cs"/>
          <w:spacing w:val="-2"/>
          <w:sz w:val="30"/>
          <w:szCs w:val="30"/>
          <w:cs/>
        </w:rPr>
        <w:t>และเก้าเดือน</w:t>
      </w:r>
      <w:r w:rsidRPr="00404B32">
        <w:rPr>
          <w:rFonts w:ascii="Angsana New" w:hAnsi="Angsana New"/>
          <w:spacing w:val="-2"/>
          <w:sz w:val="30"/>
          <w:szCs w:val="30"/>
          <w:cs/>
        </w:rPr>
        <w:t>สิ้นสุดวันที่</w:t>
      </w:r>
      <w:r w:rsidRPr="00404B3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15B4C">
        <w:rPr>
          <w:rFonts w:ascii="Angsana New" w:hAnsi="Angsana New"/>
          <w:spacing w:val="-2"/>
          <w:sz w:val="30"/>
          <w:szCs w:val="30"/>
        </w:rPr>
        <w:t>30</w:t>
      </w:r>
      <w:r w:rsidRPr="00404B3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04B32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404B32">
        <w:rPr>
          <w:rFonts w:ascii="Angsana New" w:hAnsi="Angsana New"/>
          <w:spacing w:val="-2"/>
          <w:sz w:val="30"/>
          <w:szCs w:val="30"/>
        </w:rPr>
        <w:t xml:space="preserve"> </w:t>
      </w:r>
      <w:r w:rsidRPr="00415B4C">
        <w:rPr>
          <w:rFonts w:ascii="Angsana New" w:hAnsi="Angsana New"/>
          <w:spacing w:val="-2"/>
          <w:sz w:val="30"/>
          <w:szCs w:val="30"/>
        </w:rPr>
        <w:t>256</w:t>
      </w:r>
      <w:r w:rsidR="00D01195" w:rsidRPr="00D01195">
        <w:rPr>
          <w:rFonts w:ascii="Angsana New" w:hAnsi="Angsana New" w:hint="cs"/>
          <w:spacing w:val="-2"/>
          <w:sz w:val="30"/>
          <w:szCs w:val="30"/>
        </w:rPr>
        <w:t>6</w:t>
      </w:r>
      <w:r w:rsidRPr="00404B32">
        <w:rPr>
          <w:rFonts w:ascii="Angsana New" w:hAnsi="Angsana New" w:hint="cs"/>
          <w:spacing w:val="-2"/>
          <w:sz w:val="30"/>
          <w:szCs w:val="30"/>
          <w:cs/>
        </w:rPr>
        <w:t xml:space="preserve"> งบแสดงการเปลี่ยนแปลงส่วนของผู้ถือหุ้นรวม</w:t>
      </w:r>
      <w:r>
        <w:rPr>
          <w:rFonts w:ascii="Angsana New" w:hAnsi="Angsana New"/>
          <w:spacing w:val="-2"/>
          <w:sz w:val="30"/>
          <w:szCs w:val="30"/>
        </w:rPr>
        <w:br/>
      </w:r>
      <w:r w:rsidRPr="00DF31C0">
        <w:rPr>
          <w:rFonts w:ascii="Angsana New" w:hAnsi="Angsana New" w:hint="cs"/>
          <w:spacing w:val="-2"/>
          <w:sz w:val="30"/>
          <w:szCs w:val="30"/>
          <w:cs/>
        </w:rPr>
        <w:t>และงบแสดงการเปลี่ยนแปลงส่วนของผู้ถือหุ้นเฉพาะกิจการและงบกระแสเงินสดรวมและงบกระแสเงินสด</w:t>
      </w:r>
      <w:r>
        <w:rPr>
          <w:rFonts w:ascii="Angsana New" w:hAnsi="Angsana New"/>
          <w:spacing w:val="-2"/>
          <w:sz w:val="30"/>
          <w:szCs w:val="30"/>
        </w:rPr>
        <w:br/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เฉพาะกิจการ </w:t>
      </w:r>
      <w:r w:rsidRPr="009E2F97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เดือน</w:t>
      </w:r>
      <w:r w:rsidRPr="009E2F97">
        <w:rPr>
          <w:rFonts w:ascii="Angsana New" w:hAnsi="Angsana New"/>
          <w:spacing w:val="4"/>
          <w:sz w:val="30"/>
          <w:szCs w:val="30"/>
          <w:cs/>
        </w:rPr>
        <w:t>สิ้นสุดวันที่</w:t>
      </w:r>
      <w:r w:rsidRPr="009E2F97">
        <w:rPr>
          <w:rFonts w:ascii="Angsana New" w:hAnsi="Angsana New"/>
          <w:spacing w:val="4"/>
          <w:sz w:val="30"/>
          <w:szCs w:val="30"/>
        </w:rPr>
        <w:t xml:space="preserve"> </w:t>
      </w:r>
      <w:r w:rsidRPr="00415B4C">
        <w:rPr>
          <w:rFonts w:ascii="Angsana New" w:hAnsi="Angsana New"/>
          <w:spacing w:val="4"/>
          <w:sz w:val="30"/>
          <w:szCs w:val="30"/>
        </w:rPr>
        <w:t>30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มิถุนายน </w:t>
      </w:r>
      <w:r w:rsidRPr="00415B4C">
        <w:rPr>
          <w:rFonts w:ascii="Angsana New" w:hAnsi="Angsana New"/>
          <w:spacing w:val="4"/>
          <w:sz w:val="30"/>
          <w:szCs w:val="30"/>
        </w:rPr>
        <w:t>256</w:t>
      </w:r>
      <w:r w:rsidR="00D01195" w:rsidRPr="00D01195">
        <w:rPr>
          <w:rFonts w:ascii="Angsana New" w:hAnsi="Angsana New" w:hint="cs"/>
          <w:spacing w:val="4"/>
          <w:sz w:val="30"/>
          <w:szCs w:val="30"/>
        </w:rPr>
        <w:t>6</w:t>
      </w:r>
      <w:r w:rsidRPr="009E2F97">
        <w:rPr>
          <w:rFonts w:ascii="Angsana New" w:hAnsi="Angsana New"/>
          <w:spacing w:val="4"/>
          <w:sz w:val="30"/>
          <w:szCs w:val="30"/>
        </w:rPr>
        <w:t xml:space="preserve"> </w:t>
      </w:r>
      <w:r w:rsidRPr="009E2F97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Pr="009E2F97">
        <w:rPr>
          <w:rFonts w:ascii="Angsana New" w:hAnsi="Angsana New"/>
          <w:spacing w:val="6"/>
          <w:sz w:val="30"/>
          <w:szCs w:val="30"/>
          <w:cs/>
        </w:rPr>
        <w:t>หมายเหตุประกอบงบการเงินแบบย่อ</w:t>
      </w:r>
      <w:r w:rsidRPr="009E2F97">
        <w:rPr>
          <w:rFonts w:ascii="Angsana New" w:hAnsi="Angsana New" w:hint="cs"/>
          <w:spacing w:val="6"/>
          <w:sz w:val="30"/>
          <w:szCs w:val="30"/>
          <w:cs/>
        </w:rPr>
        <w:t xml:space="preserve"> (</w:t>
      </w:r>
      <w:r w:rsidRPr="00404B32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Pr="00404B32">
        <w:rPr>
          <w:rFonts w:ascii="Angsana New" w:hAnsi="Angsana New" w:hint="cs"/>
          <w:spacing w:val="-2"/>
          <w:sz w:val="30"/>
          <w:szCs w:val="30"/>
          <w:cs/>
        </w:rPr>
        <w:t>ทางการเงิน</w:t>
      </w:r>
      <w:r w:rsidRPr="00404B32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Pr="00404B32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404B32">
        <w:rPr>
          <w:rFonts w:ascii="Angsana New" w:hAnsi="Angsana New"/>
          <w:spacing w:val="-2"/>
          <w:sz w:val="30"/>
          <w:szCs w:val="30"/>
          <w:cs/>
        </w:rPr>
        <w:t>ของ</w:t>
      </w:r>
      <w:r w:rsidRPr="00404B32">
        <w:rPr>
          <w:rFonts w:ascii="Angsana New" w:eastAsia="Calibri" w:hAnsi="Angsana New"/>
          <w:spacing w:val="-2"/>
          <w:sz w:val="30"/>
          <w:szCs w:val="30"/>
          <w:cs/>
        </w:rPr>
        <w:t xml:space="preserve">บริษัท </w:t>
      </w:r>
      <w:r w:rsidRPr="00404B32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เฟรเซอร์ส พร็อพเพอร์ตี้ (ประเทศไทย) </w:t>
      </w:r>
      <w:r w:rsidRPr="00404B32">
        <w:rPr>
          <w:rFonts w:ascii="Angsana New" w:eastAsia="Calibri" w:hAnsi="Angsana New"/>
          <w:spacing w:val="-2"/>
          <w:sz w:val="30"/>
          <w:szCs w:val="30"/>
          <w:cs/>
        </w:rPr>
        <w:t>จำกัด</w:t>
      </w:r>
      <w:r w:rsidRPr="00404B32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404B32">
        <w:rPr>
          <w:rFonts w:ascii="Angsana New" w:hAnsi="Angsana New" w:hint="cs"/>
          <w:spacing w:val="-2"/>
          <w:sz w:val="30"/>
          <w:szCs w:val="30"/>
          <w:cs/>
        </w:rPr>
        <w:t>มหาชน</w:t>
      </w:r>
      <w:r w:rsidRPr="00404B32">
        <w:rPr>
          <w:rFonts w:ascii="Angsana New" w:hAnsi="Angsana New"/>
          <w:spacing w:val="-2"/>
          <w:sz w:val="30"/>
          <w:szCs w:val="30"/>
          <w:cs/>
        </w:rPr>
        <w:t>)</w:t>
      </w:r>
      <w:r w:rsidRPr="00404B32">
        <w:rPr>
          <w:rFonts w:ascii="Angsana New" w:hAnsi="Angsana New" w:hint="cs"/>
          <w:spacing w:val="-2"/>
          <w:sz w:val="30"/>
          <w:szCs w:val="30"/>
          <w:cs/>
        </w:rPr>
        <w:t xml:space="preserve"> และบริษัทย่อย</w:t>
      </w:r>
      <w:r>
        <w:rPr>
          <w:rFonts w:ascii="Angsana New" w:hAnsi="Angsana New"/>
          <w:spacing w:val="-2"/>
          <w:sz w:val="30"/>
          <w:szCs w:val="30"/>
        </w:rPr>
        <w:br/>
      </w:r>
      <w:r w:rsidRPr="00404B32">
        <w:rPr>
          <w:rFonts w:ascii="Angsana New" w:hAnsi="Angsana New" w:hint="cs"/>
          <w:sz w:val="30"/>
          <w:szCs w:val="30"/>
          <w:cs/>
        </w:rPr>
        <w:t>และของเฉพาะ</w:t>
      </w:r>
      <w:r w:rsidRPr="00404B32">
        <w:rPr>
          <w:rFonts w:ascii="Angsana New" w:eastAsia="Calibri" w:hAnsi="Angsana New"/>
          <w:sz w:val="30"/>
          <w:szCs w:val="30"/>
          <w:cs/>
        </w:rPr>
        <w:t xml:space="preserve">บริษัท </w:t>
      </w:r>
      <w:r w:rsidRPr="00404B32">
        <w:rPr>
          <w:rFonts w:ascii="Angsana New" w:eastAsia="Calibri" w:hAnsi="Angsana New" w:hint="cs"/>
          <w:sz w:val="30"/>
          <w:szCs w:val="30"/>
          <w:cs/>
        </w:rPr>
        <w:t xml:space="preserve">เฟรเซอร์ส พร็อพเพอร์ตี้ (ประเทศไทย) </w:t>
      </w:r>
      <w:r w:rsidRPr="00404B32">
        <w:rPr>
          <w:rFonts w:ascii="Angsana New" w:eastAsia="Calibri" w:hAnsi="Angsana New"/>
          <w:sz w:val="30"/>
          <w:szCs w:val="30"/>
          <w:cs/>
        </w:rPr>
        <w:t>จำกัด</w:t>
      </w:r>
      <w:r w:rsidRPr="00404B32">
        <w:rPr>
          <w:rFonts w:ascii="Angsana New" w:hAnsi="Angsana New"/>
          <w:sz w:val="30"/>
          <w:szCs w:val="30"/>
          <w:cs/>
        </w:rPr>
        <w:t xml:space="preserve"> (</w:t>
      </w:r>
      <w:r w:rsidRPr="00404B32">
        <w:rPr>
          <w:rFonts w:ascii="Angsana New" w:hAnsi="Angsana New" w:hint="cs"/>
          <w:sz w:val="30"/>
          <w:szCs w:val="30"/>
          <w:cs/>
        </w:rPr>
        <w:t>มหาชน</w:t>
      </w:r>
      <w:r w:rsidRPr="00404B32">
        <w:rPr>
          <w:rFonts w:ascii="Angsana New" w:hAnsi="Angsana New"/>
          <w:sz w:val="30"/>
          <w:szCs w:val="30"/>
          <w:cs/>
        </w:rPr>
        <w:t>)</w:t>
      </w:r>
      <w:r w:rsidRPr="00404B32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404B32">
        <w:rPr>
          <w:rFonts w:ascii="Angsana New" w:hAnsi="Angsana New"/>
          <w:sz w:val="30"/>
          <w:szCs w:val="30"/>
          <w:cs/>
        </w:rPr>
        <w:t>ซึ่งผู้บริหารของกิจการเป็น</w:t>
      </w:r>
      <w:r w:rsidRPr="009E2F97">
        <w:rPr>
          <w:rFonts w:ascii="Angsana New" w:hAnsi="Angsana New"/>
          <w:sz w:val="30"/>
          <w:szCs w:val="30"/>
          <w:cs/>
        </w:rPr>
        <w:t>ผู้รับผิดชอบในการจัดทำและ</w:t>
      </w:r>
      <w:r w:rsidRPr="009E2F97">
        <w:rPr>
          <w:rFonts w:ascii="Angsana New" w:hAnsi="Angsana New" w:hint="cs"/>
          <w:sz w:val="30"/>
          <w:szCs w:val="30"/>
          <w:cs/>
        </w:rPr>
        <w:t>นำเสนอ</w:t>
      </w:r>
      <w:r w:rsidRPr="009E2F97">
        <w:rPr>
          <w:rFonts w:ascii="Angsana New" w:hAnsi="Angsana New"/>
          <w:sz w:val="30"/>
          <w:szCs w:val="30"/>
          <w:cs/>
        </w:rPr>
        <w:t>ข้อมูล</w:t>
      </w:r>
      <w:r w:rsidRPr="009E2F97">
        <w:rPr>
          <w:rFonts w:ascii="Angsana New" w:hAnsi="Angsana New" w:hint="cs"/>
          <w:sz w:val="30"/>
          <w:szCs w:val="30"/>
          <w:cs/>
        </w:rPr>
        <w:t>ทางการเงิน</w:t>
      </w:r>
      <w:r w:rsidRPr="009E2F97">
        <w:rPr>
          <w:rFonts w:ascii="Angsana New" w:hAnsi="Angsana New"/>
          <w:sz w:val="30"/>
          <w:szCs w:val="30"/>
          <w:cs/>
        </w:rPr>
        <w:t>ระหว่างกาล</w:t>
      </w:r>
      <w:r w:rsidRPr="009E2F97">
        <w:rPr>
          <w:rFonts w:ascii="Angsana New" w:hAnsi="Angsana New" w:hint="cs"/>
          <w:sz w:val="30"/>
          <w:szCs w:val="30"/>
          <w:cs/>
        </w:rPr>
        <w:t>เหล่านี้</w:t>
      </w:r>
      <w:r w:rsidRPr="009E2F97">
        <w:rPr>
          <w:rFonts w:ascii="Angsana New" w:hAnsi="Angsana New"/>
          <w:sz w:val="30"/>
          <w:szCs w:val="30"/>
          <w:cs/>
        </w:rPr>
        <w:t>ตาม</w:t>
      </w:r>
      <w:r w:rsidRPr="009E2F97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415B4C">
        <w:rPr>
          <w:rFonts w:ascii="Angsana New" w:hAnsi="Angsana New"/>
          <w:sz w:val="30"/>
          <w:szCs w:val="30"/>
        </w:rPr>
        <w:t>34</w:t>
      </w:r>
      <w:r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pacing w:val="-2"/>
          <w:sz w:val="30"/>
          <w:szCs w:val="30"/>
          <w:cs/>
        </w:rPr>
        <w:t xml:space="preserve">เรื่อง </w:t>
      </w:r>
      <w:r w:rsidR="0070389F">
        <w:rPr>
          <w:rFonts w:ascii="Angsana New" w:hAnsi="Angsana New"/>
          <w:spacing w:val="-2"/>
          <w:sz w:val="30"/>
          <w:szCs w:val="30"/>
        </w:rPr>
        <w:br/>
      </w:r>
      <w:r w:rsidRPr="00404B32">
        <w:rPr>
          <w:rFonts w:ascii="Angsana New" w:hAnsi="Angsana New" w:hint="cs"/>
          <w:sz w:val="30"/>
          <w:szCs w:val="30"/>
          <w:cs/>
        </w:rPr>
        <w:t xml:space="preserve">การรายงานทางการเงินระหว่างกาล </w:t>
      </w:r>
      <w:r w:rsidRPr="00404B32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404B32">
        <w:rPr>
          <w:rFonts w:ascii="Angsana New" w:hAnsi="Angsana New" w:hint="cs"/>
          <w:sz w:val="30"/>
          <w:szCs w:val="30"/>
          <w:cs/>
        </w:rPr>
        <w:t>ให้</w:t>
      </w:r>
      <w:r w:rsidRPr="00404B32">
        <w:rPr>
          <w:rFonts w:ascii="Angsana New" w:hAnsi="Angsana New"/>
          <w:sz w:val="30"/>
          <w:szCs w:val="30"/>
          <w:cs/>
        </w:rPr>
        <w:t>ข้อสรุป</w:t>
      </w:r>
      <w:r w:rsidRPr="00404B32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404B32">
        <w:rPr>
          <w:rFonts w:ascii="Angsana New" w:hAnsi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71A2A070" w14:textId="77777777" w:rsidR="00665C0C" w:rsidRPr="009E2F97" w:rsidRDefault="00665C0C" w:rsidP="00665C0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6F1E898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974C519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BDA1121" w14:textId="07E85421" w:rsidR="00665C0C" w:rsidRPr="009E2F97" w:rsidRDefault="00665C0C" w:rsidP="00665C0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รหัส</w:t>
      </w:r>
      <w:r w:rsidRPr="009E2F97">
        <w:rPr>
          <w:rFonts w:ascii="Angsana New" w:hAnsi="Angsana New"/>
          <w:sz w:val="30"/>
          <w:szCs w:val="30"/>
        </w:rPr>
        <w:t xml:space="preserve"> 2410 “</w:t>
      </w:r>
      <w:r w:rsidRPr="009E2F9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356E7F"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9E2F97">
        <w:rPr>
          <w:rFonts w:ascii="Angsana New" w:hAnsi="Angsana New"/>
          <w:sz w:val="30"/>
          <w:szCs w:val="30"/>
        </w:rPr>
        <w:t>”</w:t>
      </w:r>
      <w:r w:rsidRPr="009E2F9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9E2F97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9E2F97">
        <w:rPr>
          <w:rFonts w:ascii="Angsana New" w:hAnsi="Angsana New"/>
          <w:sz w:val="30"/>
          <w:szCs w:val="30"/>
          <w:cs/>
        </w:rPr>
        <w:t>รับผิดชอบ</w:t>
      </w:r>
      <w:r w:rsidRPr="009E2F97">
        <w:rPr>
          <w:rFonts w:ascii="Angsana New" w:hAnsi="Angsana New" w:hint="cs"/>
          <w:sz w:val="30"/>
          <w:szCs w:val="30"/>
          <w:cs/>
        </w:rPr>
        <w:t>ด้าน</w:t>
      </w:r>
      <w:r w:rsidRPr="009E2F97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การสอบทานนี้มี</w:t>
      </w:r>
      <w:r w:rsidR="00356E7F"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>ขอบเขตจำกัดกว่าการตรวจสอบตามมาตรฐานการสอบบัญชี</w:t>
      </w:r>
      <w:r w:rsidRPr="009E2F97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9E2F97">
        <w:rPr>
          <w:rFonts w:ascii="Angsana New" w:hAnsi="Angsana New"/>
          <w:sz w:val="30"/>
          <w:szCs w:val="30"/>
          <w:cs/>
        </w:rPr>
        <w:t>ไม่สามารถ</w:t>
      </w:r>
      <w:r w:rsidRPr="009E2F97">
        <w:rPr>
          <w:rFonts w:ascii="Angsana New" w:hAnsi="Angsana New" w:hint="cs"/>
          <w:sz w:val="30"/>
          <w:szCs w:val="30"/>
          <w:cs/>
        </w:rPr>
        <w:t>ได้</w:t>
      </w:r>
      <w:r w:rsidRPr="009E2F97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9E2F97">
        <w:rPr>
          <w:rFonts w:ascii="Angsana New" w:hAnsi="Angsana New" w:hint="cs"/>
          <w:sz w:val="30"/>
          <w:szCs w:val="30"/>
          <w:cs/>
        </w:rPr>
        <w:t>พบ</w:t>
      </w:r>
      <w:r w:rsidRPr="009E2F97">
        <w:rPr>
          <w:rFonts w:ascii="Angsana New" w:hAnsi="Angsana New"/>
          <w:sz w:val="30"/>
          <w:szCs w:val="30"/>
          <w:cs/>
        </w:rPr>
        <w:t>เรื่องที่มี</w:t>
      </w:r>
      <w:r w:rsidRPr="009E2F97">
        <w:rPr>
          <w:rFonts w:ascii="Angsana New" w:hAnsi="Angsana New"/>
          <w:spacing w:val="12"/>
          <w:sz w:val="30"/>
          <w:szCs w:val="30"/>
          <w:cs/>
        </w:rPr>
        <w:t>นัยสำคัญทั้งหมดซึ่งอาจพบได้จากการตรวจสอบ</w:t>
      </w:r>
      <w:r w:rsidRPr="009E2F97">
        <w:rPr>
          <w:rFonts w:ascii="Angsana New" w:hAnsi="Angsana New"/>
          <w:spacing w:val="12"/>
          <w:sz w:val="30"/>
          <w:szCs w:val="30"/>
        </w:rPr>
        <w:t xml:space="preserve"> </w:t>
      </w:r>
      <w:r w:rsidRPr="009E2F97">
        <w:rPr>
          <w:rFonts w:ascii="Angsana New" w:hAnsi="Angsana New"/>
          <w:spacing w:val="12"/>
          <w:sz w:val="30"/>
          <w:szCs w:val="30"/>
          <w:cs/>
        </w:rPr>
        <w:t>ดังนั้นข้าพเจ้าจึงไม่แสดงความเห็นต่อ</w:t>
      </w:r>
      <w:r w:rsidRPr="009E2F97">
        <w:rPr>
          <w:rFonts w:ascii="Angsana New" w:hAnsi="Angsana New" w:hint="cs"/>
          <w:spacing w:val="12"/>
          <w:sz w:val="30"/>
          <w:szCs w:val="30"/>
          <w:cs/>
        </w:rPr>
        <w:t>ข้อมูลทาง</w:t>
      </w:r>
      <w:r w:rsidRPr="009E2F97">
        <w:rPr>
          <w:rFonts w:ascii="Angsana New" w:hAnsi="Angsana New"/>
          <w:spacing w:val="12"/>
          <w:sz w:val="30"/>
          <w:szCs w:val="30"/>
          <w:cs/>
        </w:rPr>
        <w:t>การเงิน</w:t>
      </w:r>
      <w:r w:rsidRPr="009E2F97">
        <w:rPr>
          <w:rFonts w:ascii="Angsana New" w:hAnsi="Angsana New"/>
          <w:sz w:val="30"/>
          <w:szCs w:val="30"/>
          <w:cs/>
        </w:rPr>
        <w:t>ระหว่างกาลที</w:t>
      </w:r>
      <w:r w:rsidRPr="009E2F97">
        <w:rPr>
          <w:rFonts w:ascii="Angsana New" w:hAnsi="Angsana New" w:hint="cs"/>
          <w:sz w:val="30"/>
          <w:szCs w:val="30"/>
          <w:cs/>
        </w:rPr>
        <w:t>่</w:t>
      </w:r>
      <w:r w:rsidRPr="009E2F97">
        <w:rPr>
          <w:rFonts w:ascii="Angsana New" w:hAnsi="Angsana New"/>
          <w:sz w:val="30"/>
          <w:szCs w:val="30"/>
          <w:cs/>
        </w:rPr>
        <w:t>สอบทาน</w:t>
      </w:r>
    </w:p>
    <w:p w14:paraId="77D01F90" w14:textId="77777777" w:rsidR="00665C0C" w:rsidRPr="009E2F97" w:rsidRDefault="00665C0C" w:rsidP="00665C0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657CBD4" w14:textId="77777777" w:rsidR="00665C0C" w:rsidRPr="009E2F97" w:rsidRDefault="00665C0C" w:rsidP="00665C0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4F22E83" w14:textId="77777777" w:rsidR="00665C0C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665C0C" w:rsidSect="000F5928">
          <w:head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245"/>
        </w:sectPr>
      </w:pPr>
    </w:p>
    <w:p w14:paraId="713348DF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9E2F97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577F9071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1902FD8" w14:textId="1D1EEFAB" w:rsidR="00665C0C" w:rsidRPr="000F5928" w:rsidRDefault="00665C0C" w:rsidP="000F59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  <w:r w:rsidRPr="009E2F97">
        <w:rPr>
          <w:rFonts w:ascii="Angsana New" w:hAnsi="Angsana New"/>
          <w:spacing w:val="4"/>
          <w:sz w:val="30"/>
          <w:szCs w:val="30"/>
          <w:cs/>
        </w:rPr>
        <w:t>ข้าพเจ้าไม่พบสิ่งที่เป็นเหตุให้เชื่อว่า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ข้อมูลทาง</w:t>
      </w:r>
      <w:r w:rsidRPr="009E2F97">
        <w:rPr>
          <w:rFonts w:ascii="Angsana New" w:hAnsi="Angsana New"/>
          <w:spacing w:val="4"/>
          <w:sz w:val="30"/>
          <w:szCs w:val="30"/>
          <w:cs/>
        </w:rPr>
        <w:t>การเงินระหว่างกาลดังกล่าว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 ไม่ได้จัดทำขึ้น</w:t>
      </w:r>
      <w:r w:rsidRPr="009E2F97">
        <w:rPr>
          <w:rFonts w:ascii="Angsana New" w:hAnsi="Angsana New"/>
          <w:spacing w:val="4"/>
          <w:sz w:val="30"/>
          <w:szCs w:val="30"/>
          <w:cs/>
        </w:rPr>
        <w:t>ตาม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มาตรฐานการบัญช</w:t>
      </w:r>
      <w:r w:rsidR="000F5928">
        <w:rPr>
          <w:rFonts w:ascii="Angsana New" w:hAnsi="Angsana New" w:hint="cs"/>
          <w:spacing w:val="4"/>
          <w:sz w:val="30"/>
          <w:szCs w:val="30"/>
          <w:cs/>
        </w:rPr>
        <w:t>ี</w:t>
      </w:r>
      <w:r w:rsidR="000F5928">
        <w:rPr>
          <w:rFonts w:ascii="Angsana New" w:hAnsi="Angsana New"/>
          <w:spacing w:val="4"/>
          <w:sz w:val="30"/>
          <w:szCs w:val="30"/>
          <w:cs/>
        </w:rPr>
        <w:br/>
      </w:r>
      <w:r w:rsidRPr="009E2F97">
        <w:rPr>
          <w:rFonts w:ascii="Angsana New" w:hAnsi="Angsana New" w:hint="cs"/>
          <w:spacing w:val="-4"/>
          <w:sz w:val="30"/>
          <w:szCs w:val="30"/>
          <w:cs/>
        </w:rPr>
        <w:t xml:space="preserve">ฉบับที่ </w:t>
      </w:r>
      <w:r w:rsidRPr="009E2F97">
        <w:rPr>
          <w:rFonts w:ascii="Angsana New" w:hAnsi="Angsana New"/>
          <w:spacing w:val="-4"/>
          <w:sz w:val="30"/>
          <w:szCs w:val="30"/>
        </w:rPr>
        <w:t xml:space="preserve">34 </w:t>
      </w:r>
      <w:r w:rsidRPr="009E2F97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9E2F97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492BD247" w14:textId="77777777" w:rsidR="00565B5A" w:rsidRPr="001151FC" w:rsidRDefault="00565B5A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4DE262BF" w14:textId="46DD31D6" w:rsidR="00565B5A" w:rsidRDefault="00565B5A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2ECDB9DB" w14:textId="77777777" w:rsidR="000F5928" w:rsidRDefault="000F5928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517A5204" w14:textId="5CA951F9" w:rsidR="007F7F11" w:rsidRPr="006375B5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D53596" w14:textId="427A444D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>(</w:t>
      </w:r>
      <w:r w:rsidR="00F752B2" w:rsidRPr="00F752B2">
        <w:rPr>
          <w:rFonts w:ascii="Angsana New" w:hAnsi="Angsana New" w:cs="Angsana New" w:hint="cs"/>
          <w:cs/>
          <w:lang w:val="en-US"/>
        </w:rPr>
        <w:t>เอกสิทธิ์</w:t>
      </w:r>
      <w:r w:rsidR="00F752B2" w:rsidRPr="00F752B2">
        <w:rPr>
          <w:rFonts w:ascii="Angsana New" w:hAnsi="Angsana New" w:cs="Angsana New"/>
          <w:cs/>
          <w:lang w:val="en-US"/>
        </w:rPr>
        <w:t xml:space="preserve"> </w:t>
      </w:r>
      <w:r w:rsidR="00F752B2" w:rsidRPr="00F752B2">
        <w:rPr>
          <w:rFonts w:ascii="Angsana New" w:hAnsi="Angsana New" w:cs="Angsana New" w:hint="cs"/>
          <w:cs/>
          <w:lang w:val="en-US"/>
        </w:rPr>
        <w:t>ชูธรรมสถิตย์</w:t>
      </w:r>
      <w:r w:rsidRPr="006375B5">
        <w:rPr>
          <w:rFonts w:ascii="Angsana New" w:hAnsi="Angsana New" w:cs="Angsana New"/>
          <w:cs/>
          <w:lang w:val="en-US"/>
        </w:rPr>
        <w:t>)</w:t>
      </w:r>
    </w:p>
    <w:p w14:paraId="74757E07" w14:textId="77777777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5A70B7C5" w14:textId="61037BEF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0E564C" w:rsidRPr="000E564C">
        <w:rPr>
          <w:rFonts w:ascii="Angsana New" w:hAnsi="Angsana New" w:cs="Angsana New"/>
          <w:lang w:val="en-US"/>
        </w:rPr>
        <w:t>4195</w:t>
      </w:r>
    </w:p>
    <w:p w14:paraId="3146E9B1" w14:textId="77777777" w:rsidR="007F7F11" w:rsidRPr="001B5A6B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87FFF13" w14:textId="77777777" w:rsidR="007F7F11" w:rsidRPr="006375B5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169323A" w14:textId="77777777" w:rsidR="007F7F11" w:rsidRPr="006375B5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6238C99" w14:textId="5D150752" w:rsidR="005A21E4" w:rsidRPr="005A21E4" w:rsidRDefault="00AD0A88" w:rsidP="00AD2C5C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</w:t>
      </w:r>
      <w:r w:rsidR="0070389F">
        <w:rPr>
          <w:rFonts w:ascii="Angsana New" w:hAnsi="Angsana New"/>
          <w:sz w:val="30"/>
          <w:szCs w:val="30"/>
        </w:rPr>
        <w:t xml:space="preserve"> </w:t>
      </w:r>
      <w:r w:rsidR="0070389F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72187C" w:rsidRPr="0072187C">
        <w:rPr>
          <w:rFonts w:ascii="Angsana New" w:hAnsi="Angsana New"/>
          <w:sz w:val="30"/>
          <w:szCs w:val="30"/>
        </w:rPr>
        <w:t>2566</w:t>
      </w:r>
    </w:p>
    <w:sectPr w:rsidR="005A21E4" w:rsidRPr="005A21E4" w:rsidSect="005462CF">
      <w:headerReference w:type="default" r:id="rId13"/>
      <w:pgSz w:w="11909" w:h="16834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2CF65" w14:textId="77777777" w:rsidR="00580E45" w:rsidRDefault="00580E45" w:rsidP="00900EE2">
      <w:r>
        <w:separator/>
      </w:r>
    </w:p>
  </w:endnote>
  <w:endnote w:type="continuationSeparator" w:id="0">
    <w:p w14:paraId="2AD7BE52" w14:textId="77777777" w:rsidR="00580E45" w:rsidRDefault="00580E45" w:rsidP="00900EE2">
      <w:r>
        <w:continuationSeparator/>
      </w:r>
    </w:p>
  </w:endnote>
  <w:endnote w:type="continuationNotice" w:id="1">
    <w:p w14:paraId="5882356C" w14:textId="77777777" w:rsidR="00580E45" w:rsidRDefault="00580E4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AA016" w14:textId="77777777" w:rsidR="001151FC" w:rsidRDefault="001151FC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8556AE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46AC2D8E" w14:textId="77777777" w:rsidR="001151FC" w:rsidRDefault="001151FC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29D8A" w14:textId="33DFBBCD" w:rsidR="001151FC" w:rsidRPr="00EE2DC5" w:rsidRDefault="000E49C8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  <w:lang w:val="en-US"/>
      </w:rPr>
      <w:t>2</w:t>
    </w:r>
  </w:p>
  <w:p w14:paraId="2C127F11" w14:textId="77777777" w:rsidR="001151FC" w:rsidRPr="000E49C8" w:rsidRDefault="001151FC" w:rsidP="007C2D59">
    <w:pPr>
      <w:pStyle w:val="Footer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C9038" w14:textId="207AFE0E" w:rsidR="007F40F3" w:rsidRPr="000F5928" w:rsidRDefault="007F40F3" w:rsidP="000F5928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FE6F3" w14:textId="77777777" w:rsidR="00580E45" w:rsidRDefault="00580E45" w:rsidP="00900EE2">
      <w:r>
        <w:separator/>
      </w:r>
    </w:p>
  </w:footnote>
  <w:footnote w:type="continuationSeparator" w:id="0">
    <w:p w14:paraId="2C210A6C" w14:textId="77777777" w:rsidR="00580E45" w:rsidRDefault="00580E45" w:rsidP="00900EE2">
      <w:r>
        <w:continuationSeparator/>
      </w:r>
    </w:p>
  </w:footnote>
  <w:footnote w:type="continuationNotice" w:id="1">
    <w:p w14:paraId="42BDDB2A" w14:textId="77777777" w:rsidR="00580E45" w:rsidRDefault="00580E4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EF6B5" w14:textId="252B4B02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  <w:p w14:paraId="08E9499F" w14:textId="0E67A3CE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  <w:p w14:paraId="283CC9CC" w14:textId="3F164CFC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  <w:p w14:paraId="55942A06" w14:textId="77777777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9EFF" w14:textId="14F16326" w:rsidR="00DD1090" w:rsidRPr="00DD1090" w:rsidRDefault="00DD1090">
    <w:pPr>
      <w:pStyle w:val="Header"/>
      <w:rPr>
        <w:rFonts w:ascii="Angsana New" w:hAnsi="Angsana New"/>
        <w:sz w:val="32"/>
        <w:szCs w:val="32"/>
      </w:rPr>
    </w:pPr>
  </w:p>
  <w:p w14:paraId="0B75595D" w14:textId="2E48111A" w:rsidR="00DD1090" w:rsidRPr="00DD1090" w:rsidRDefault="00DD1090">
    <w:pPr>
      <w:pStyle w:val="Header"/>
      <w:rPr>
        <w:rFonts w:ascii="Angsana New" w:hAnsi="Angsana New"/>
        <w:sz w:val="32"/>
        <w:szCs w:val="32"/>
      </w:rPr>
    </w:pPr>
  </w:p>
  <w:p w14:paraId="1DC4CE2A" w14:textId="2225F22F" w:rsidR="00DD1090" w:rsidRPr="00DD1090" w:rsidRDefault="00DD1090">
    <w:pPr>
      <w:pStyle w:val="Header"/>
      <w:rPr>
        <w:rFonts w:ascii="Angsana New" w:hAnsi="Angsana New"/>
        <w:sz w:val="32"/>
        <w:szCs w:val="32"/>
      </w:rPr>
    </w:pPr>
  </w:p>
  <w:p w14:paraId="24C8AF25" w14:textId="77777777" w:rsidR="00DD1090" w:rsidRPr="00DD1090" w:rsidRDefault="00DD1090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40D35" w14:textId="77777777" w:rsidR="008341A0" w:rsidRPr="004F256C" w:rsidRDefault="008341A0" w:rsidP="008341A0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01ABA717" w14:textId="77777777" w:rsidR="008341A0" w:rsidRPr="005351FF" w:rsidRDefault="008341A0" w:rsidP="008341A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135C1FF" w14:textId="6AAF0962" w:rsidR="008341A0" w:rsidRPr="008317F8" w:rsidRDefault="008341A0" w:rsidP="008317F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8317F8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8317F8"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8317F8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317F8">
      <w:rPr>
        <w:rFonts w:ascii="Angsana New" w:hAnsi="Angsana New"/>
        <w:b/>
        <w:bCs/>
        <w:sz w:val="32"/>
        <w:szCs w:val="32"/>
      </w:rPr>
      <w:t xml:space="preserve"> 30</w:t>
    </w:r>
    <w:r w:rsidRPr="008317F8">
      <w:rPr>
        <w:rFonts w:ascii="Angsana New" w:hAnsi="Angsana New"/>
        <w:b/>
        <w:bCs/>
        <w:sz w:val="32"/>
        <w:szCs w:val="32"/>
        <w:cs/>
      </w:rPr>
      <w:t xml:space="preserve"> มิถุนายน</w:t>
    </w:r>
    <w:r w:rsidRPr="008317F8">
      <w:rPr>
        <w:rFonts w:ascii="Angsana New" w:hAnsi="Angsana New"/>
        <w:b/>
        <w:bCs/>
        <w:sz w:val="32"/>
        <w:szCs w:val="32"/>
      </w:rPr>
      <w:t xml:space="preserve"> 256</w:t>
    </w:r>
    <w:r w:rsidR="00D01195" w:rsidRPr="008317F8">
      <w:rPr>
        <w:rFonts w:ascii="Angsana New" w:hAnsi="Angsana New" w:hint="cs"/>
        <w:b/>
        <w:bCs/>
        <w:sz w:val="32"/>
        <w:szCs w:val="32"/>
      </w:rPr>
      <w:t>6</w:t>
    </w:r>
    <w:r w:rsidRPr="008317F8">
      <w:rPr>
        <w:rFonts w:ascii="Angsana New" w:hAnsi="Angsana New"/>
        <w:b/>
        <w:bCs/>
        <w:sz w:val="32"/>
        <w:szCs w:val="32"/>
      </w:rPr>
      <w:t xml:space="preserve"> (</w:t>
    </w:r>
    <w:r w:rsidRPr="008317F8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8317F8">
      <w:rPr>
        <w:rFonts w:ascii="Angsana New" w:hAnsi="Angsana New"/>
        <w:b/>
        <w:bCs/>
        <w:sz w:val="32"/>
        <w:szCs w:val="32"/>
      </w:rPr>
      <w:t>)</w:t>
    </w:r>
  </w:p>
  <w:p w14:paraId="0708A271" w14:textId="77777777" w:rsidR="007F40F3" w:rsidRPr="00044B3C" w:rsidRDefault="007F40F3" w:rsidP="002B7FDF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22"/>
        </w:tabs>
        <w:ind w:left="12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194B9E"/>
    <w:multiLevelType w:val="hybridMultilevel"/>
    <w:tmpl w:val="868E72CC"/>
    <w:lvl w:ilvl="0" w:tplc="0F22D90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85C3160"/>
    <w:multiLevelType w:val="multilevel"/>
    <w:tmpl w:val="FA482B2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A4A4FD5"/>
    <w:multiLevelType w:val="hybridMultilevel"/>
    <w:tmpl w:val="81F06C4E"/>
    <w:lvl w:ilvl="0" w:tplc="72C69772">
      <w:start w:val="21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C0EB8"/>
    <w:multiLevelType w:val="hybridMultilevel"/>
    <w:tmpl w:val="D66ED012"/>
    <w:lvl w:ilvl="0" w:tplc="C2629ED8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6D59DD"/>
    <w:multiLevelType w:val="hybridMultilevel"/>
    <w:tmpl w:val="7CE4D1BA"/>
    <w:lvl w:ilvl="0" w:tplc="4814964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1" w15:restartNumberingAfterBreak="0">
    <w:nsid w:val="2E6A6736"/>
    <w:multiLevelType w:val="hybridMultilevel"/>
    <w:tmpl w:val="C5BC563C"/>
    <w:lvl w:ilvl="0" w:tplc="E1D2D332">
      <w:numFmt w:val="bullet"/>
      <w:lvlText w:val="•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0A61E0A"/>
    <w:multiLevelType w:val="hybridMultilevel"/>
    <w:tmpl w:val="2DD49CDE"/>
    <w:lvl w:ilvl="0" w:tplc="87F0676C">
      <w:start w:val="1"/>
      <w:numFmt w:val="thaiLetters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33C95A57"/>
    <w:multiLevelType w:val="hybridMultilevel"/>
    <w:tmpl w:val="1A68566E"/>
    <w:lvl w:ilvl="0" w:tplc="4814964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F0EC0C2E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357163A5"/>
    <w:multiLevelType w:val="hybridMultilevel"/>
    <w:tmpl w:val="B5A899C4"/>
    <w:lvl w:ilvl="0" w:tplc="86C24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146537"/>
    <w:multiLevelType w:val="multilevel"/>
    <w:tmpl w:val="58A649D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7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518A6421"/>
    <w:multiLevelType w:val="hybridMultilevel"/>
    <w:tmpl w:val="0CCC4C7E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AE4E26"/>
    <w:multiLevelType w:val="hybridMultilevel"/>
    <w:tmpl w:val="84900BA2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E2248E">
      <w:start w:val="1"/>
      <w:numFmt w:val="thaiLetters"/>
      <w:lvlText w:val="(%3)"/>
      <w:lvlJc w:val="left"/>
      <w:pPr>
        <w:ind w:left="2520" w:hanging="5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54C00034"/>
    <w:multiLevelType w:val="hybridMultilevel"/>
    <w:tmpl w:val="6FEC4912"/>
    <w:lvl w:ilvl="0" w:tplc="BDD63DF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54D24BBF"/>
    <w:multiLevelType w:val="hybridMultilevel"/>
    <w:tmpl w:val="E9CA6726"/>
    <w:lvl w:ilvl="0" w:tplc="918A0090">
      <w:start w:val="1"/>
      <w:numFmt w:val="thaiLetters"/>
      <w:lvlText w:val="(%1)"/>
      <w:lvlJc w:val="left"/>
      <w:pPr>
        <w:ind w:left="135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02075C8"/>
    <w:multiLevelType w:val="hybridMultilevel"/>
    <w:tmpl w:val="3B0A70C0"/>
    <w:lvl w:ilvl="0" w:tplc="DC54459C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2"/>
        <w:szCs w:val="22"/>
      </w:rPr>
    </w:lvl>
    <w:lvl w:ilvl="1" w:tplc="E1D2D332">
      <w:numFmt w:val="bullet"/>
      <w:lvlText w:val="•"/>
      <w:lvlJc w:val="left"/>
      <w:pPr>
        <w:ind w:left="1710" w:hanging="360"/>
      </w:pPr>
      <w:rPr>
        <w:rFonts w:ascii="Angsana New" w:eastAsia="SimSu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4" w15:restartNumberingAfterBreak="0">
    <w:nsid w:val="64E20BB7"/>
    <w:multiLevelType w:val="hybridMultilevel"/>
    <w:tmpl w:val="301E5F7A"/>
    <w:lvl w:ilvl="0" w:tplc="4EDE3426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665C1C30"/>
    <w:multiLevelType w:val="hybridMultilevel"/>
    <w:tmpl w:val="A9EA05F0"/>
    <w:lvl w:ilvl="0" w:tplc="057E0252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7" w15:restartNumberingAfterBreak="0">
    <w:nsid w:val="6AD70E17"/>
    <w:multiLevelType w:val="hybridMultilevel"/>
    <w:tmpl w:val="8F1C934C"/>
    <w:lvl w:ilvl="0" w:tplc="FD78826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9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37462279">
    <w:abstractNumId w:val="6"/>
  </w:num>
  <w:num w:numId="2" w16cid:durableId="293098417">
    <w:abstractNumId w:val="5"/>
  </w:num>
  <w:num w:numId="3" w16cid:durableId="1502700021">
    <w:abstractNumId w:val="9"/>
  </w:num>
  <w:num w:numId="4" w16cid:durableId="2051301760">
    <w:abstractNumId w:val="7"/>
  </w:num>
  <w:num w:numId="5" w16cid:durableId="2028679880">
    <w:abstractNumId w:val="8"/>
  </w:num>
  <w:num w:numId="6" w16cid:durableId="1823934756">
    <w:abstractNumId w:val="3"/>
  </w:num>
  <w:num w:numId="7" w16cid:durableId="385685345">
    <w:abstractNumId w:val="2"/>
  </w:num>
  <w:num w:numId="8" w16cid:durableId="948857601">
    <w:abstractNumId w:val="0"/>
  </w:num>
  <w:num w:numId="9" w16cid:durableId="1072968901">
    <w:abstractNumId w:val="1"/>
  </w:num>
  <w:num w:numId="10" w16cid:durableId="1021053221">
    <w:abstractNumId w:val="4"/>
  </w:num>
  <w:num w:numId="11" w16cid:durableId="353725531">
    <w:abstractNumId w:val="32"/>
  </w:num>
  <w:num w:numId="12" w16cid:durableId="904148385">
    <w:abstractNumId w:val="17"/>
  </w:num>
  <w:num w:numId="13" w16cid:durableId="713850268">
    <w:abstractNumId w:val="46"/>
  </w:num>
  <w:num w:numId="14" w16cid:durableId="905994907">
    <w:abstractNumId w:val="26"/>
  </w:num>
  <w:num w:numId="15" w16cid:durableId="244842523">
    <w:abstractNumId w:val="33"/>
  </w:num>
  <w:num w:numId="16" w16cid:durableId="266891448">
    <w:abstractNumId w:val="39"/>
  </w:num>
  <w:num w:numId="17" w16cid:durableId="1567455121">
    <w:abstractNumId w:val="27"/>
  </w:num>
  <w:num w:numId="18" w16cid:durableId="1150905092">
    <w:abstractNumId w:val="40"/>
  </w:num>
  <w:num w:numId="19" w16cid:durableId="606280826">
    <w:abstractNumId w:val="41"/>
  </w:num>
  <w:num w:numId="20" w16cid:durableId="939072215">
    <w:abstractNumId w:val="14"/>
  </w:num>
  <w:num w:numId="21" w16cid:durableId="984357640">
    <w:abstractNumId w:val="15"/>
  </w:num>
  <w:num w:numId="22" w16cid:durableId="801774419">
    <w:abstractNumId w:val="10"/>
  </w:num>
  <w:num w:numId="23" w16cid:durableId="521282572">
    <w:abstractNumId w:val="49"/>
  </w:num>
  <w:num w:numId="24" w16cid:durableId="2116319392">
    <w:abstractNumId w:val="31"/>
  </w:num>
  <w:num w:numId="25" w16cid:durableId="539516428">
    <w:abstractNumId w:val="42"/>
  </w:num>
  <w:num w:numId="26" w16cid:durableId="1192034403">
    <w:abstractNumId w:val="11"/>
  </w:num>
  <w:num w:numId="27" w16cid:durableId="573854840">
    <w:abstractNumId w:val="13"/>
  </w:num>
  <w:num w:numId="28" w16cid:durableId="1671328776">
    <w:abstractNumId w:val="50"/>
  </w:num>
  <w:num w:numId="29" w16cid:durableId="1303386563">
    <w:abstractNumId w:val="48"/>
  </w:num>
  <w:num w:numId="30" w16cid:durableId="1161585176">
    <w:abstractNumId w:val="18"/>
  </w:num>
  <w:num w:numId="31" w16cid:durableId="654802559">
    <w:abstractNumId w:val="23"/>
  </w:num>
  <w:num w:numId="32" w16cid:durableId="1028481602">
    <w:abstractNumId w:val="22"/>
  </w:num>
  <w:num w:numId="33" w16cid:durableId="901141940">
    <w:abstractNumId w:val="28"/>
  </w:num>
  <w:num w:numId="34" w16cid:durableId="434129902">
    <w:abstractNumId w:val="43"/>
  </w:num>
  <w:num w:numId="35" w16cid:durableId="1757239886">
    <w:abstractNumId w:val="12"/>
  </w:num>
  <w:num w:numId="36" w16cid:durableId="2032215818">
    <w:abstractNumId w:val="24"/>
  </w:num>
  <w:num w:numId="37" w16cid:durableId="2108497241">
    <w:abstractNumId w:val="20"/>
  </w:num>
  <w:num w:numId="38" w16cid:durableId="480654153">
    <w:abstractNumId w:val="21"/>
  </w:num>
  <w:num w:numId="39" w16cid:durableId="724910865">
    <w:abstractNumId w:val="16"/>
  </w:num>
  <w:num w:numId="40" w16cid:durableId="34892427">
    <w:abstractNumId w:val="45"/>
  </w:num>
  <w:num w:numId="41" w16cid:durableId="111024716">
    <w:abstractNumId w:val="37"/>
  </w:num>
  <w:num w:numId="42" w16cid:durableId="2012753701">
    <w:abstractNumId w:val="34"/>
  </w:num>
  <w:num w:numId="43" w16cid:durableId="1478104150">
    <w:abstractNumId w:val="29"/>
  </w:num>
  <w:num w:numId="44" w16cid:durableId="2058234278">
    <w:abstractNumId w:val="51"/>
  </w:num>
  <w:num w:numId="45" w16cid:durableId="2031642928">
    <w:abstractNumId w:val="30"/>
  </w:num>
  <w:num w:numId="46" w16cid:durableId="1627348966">
    <w:abstractNumId w:val="36"/>
  </w:num>
  <w:num w:numId="47" w16cid:durableId="469133209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62723367">
    <w:abstractNumId w:val="19"/>
  </w:num>
  <w:num w:numId="49" w16cid:durableId="958800613">
    <w:abstractNumId w:val="44"/>
  </w:num>
  <w:num w:numId="50" w16cid:durableId="6214414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42604119">
    <w:abstractNumId w:val="35"/>
  </w:num>
  <w:num w:numId="52" w16cid:durableId="369380075">
    <w:abstractNumId w:val="38"/>
  </w:num>
  <w:num w:numId="53" w16cid:durableId="1246036969">
    <w:abstractNumId w:val="2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20"/>
    <w:rsid w:val="000002D5"/>
    <w:rsid w:val="0000050C"/>
    <w:rsid w:val="00000519"/>
    <w:rsid w:val="0000072B"/>
    <w:rsid w:val="0000095D"/>
    <w:rsid w:val="00000D60"/>
    <w:rsid w:val="00000D88"/>
    <w:rsid w:val="00000DA9"/>
    <w:rsid w:val="00000E85"/>
    <w:rsid w:val="000010B0"/>
    <w:rsid w:val="0000111C"/>
    <w:rsid w:val="0000113A"/>
    <w:rsid w:val="00001335"/>
    <w:rsid w:val="000013E3"/>
    <w:rsid w:val="0000143B"/>
    <w:rsid w:val="0000144D"/>
    <w:rsid w:val="00001454"/>
    <w:rsid w:val="0000155D"/>
    <w:rsid w:val="000015FB"/>
    <w:rsid w:val="00001689"/>
    <w:rsid w:val="00001771"/>
    <w:rsid w:val="00001A22"/>
    <w:rsid w:val="00001F9D"/>
    <w:rsid w:val="00002198"/>
    <w:rsid w:val="00002240"/>
    <w:rsid w:val="000022B1"/>
    <w:rsid w:val="00002377"/>
    <w:rsid w:val="00002378"/>
    <w:rsid w:val="00002620"/>
    <w:rsid w:val="000027DB"/>
    <w:rsid w:val="0000291C"/>
    <w:rsid w:val="00002B1F"/>
    <w:rsid w:val="00002E24"/>
    <w:rsid w:val="00002F34"/>
    <w:rsid w:val="0000308E"/>
    <w:rsid w:val="000030BE"/>
    <w:rsid w:val="00003212"/>
    <w:rsid w:val="000033B7"/>
    <w:rsid w:val="000034C3"/>
    <w:rsid w:val="000036AC"/>
    <w:rsid w:val="000036F9"/>
    <w:rsid w:val="00003903"/>
    <w:rsid w:val="000039A8"/>
    <w:rsid w:val="00003A43"/>
    <w:rsid w:val="00003A8F"/>
    <w:rsid w:val="00003BFC"/>
    <w:rsid w:val="00003C70"/>
    <w:rsid w:val="00003D90"/>
    <w:rsid w:val="00003FDD"/>
    <w:rsid w:val="000040F6"/>
    <w:rsid w:val="000042C5"/>
    <w:rsid w:val="00004570"/>
    <w:rsid w:val="0000460F"/>
    <w:rsid w:val="00004681"/>
    <w:rsid w:val="0000468B"/>
    <w:rsid w:val="00004CF2"/>
    <w:rsid w:val="00004F0C"/>
    <w:rsid w:val="00005193"/>
    <w:rsid w:val="00005444"/>
    <w:rsid w:val="00005497"/>
    <w:rsid w:val="000055B8"/>
    <w:rsid w:val="000056C3"/>
    <w:rsid w:val="00005B19"/>
    <w:rsid w:val="00005BE0"/>
    <w:rsid w:val="00005EA5"/>
    <w:rsid w:val="00005FD3"/>
    <w:rsid w:val="00005FF5"/>
    <w:rsid w:val="00006700"/>
    <w:rsid w:val="00006838"/>
    <w:rsid w:val="0000690E"/>
    <w:rsid w:val="000069FA"/>
    <w:rsid w:val="00006B43"/>
    <w:rsid w:val="00006BE7"/>
    <w:rsid w:val="00006BFA"/>
    <w:rsid w:val="00006C60"/>
    <w:rsid w:val="00006C91"/>
    <w:rsid w:val="00006DA1"/>
    <w:rsid w:val="00006E4F"/>
    <w:rsid w:val="00006F01"/>
    <w:rsid w:val="0000721C"/>
    <w:rsid w:val="00007242"/>
    <w:rsid w:val="00007598"/>
    <w:rsid w:val="00007657"/>
    <w:rsid w:val="00007694"/>
    <w:rsid w:val="0000777D"/>
    <w:rsid w:val="000078C6"/>
    <w:rsid w:val="000079AB"/>
    <w:rsid w:val="00007BC8"/>
    <w:rsid w:val="00007C5E"/>
    <w:rsid w:val="00007EAA"/>
    <w:rsid w:val="00007F2C"/>
    <w:rsid w:val="0001004E"/>
    <w:rsid w:val="000101FF"/>
    <w:rsid w:val="0001035F"/>
    <w:rsid w:val="00010522"/>
    <w:rsid w:val="00010809"/>
    <w:rsid w:val="0001083E"/>
    <w:rsid w:val="00010897"/>
    <w:rsid w:val="0001089D"/>
    <w:rsid w:val="000108FE"/>
    <w:rsid w:val="00010959"/>
    <w:rsid w:val="00010B65"/>
    <w:rsid w:val="00010DB5"/>
    <w:rsid w:val="00010E30"/>
    <w:rsid w:val="00010FA3"/>
    <w:rsid w:val="000110AC"/>
    <w:rsid w:val="00011134"/>
    <w:rsid w:val="000113BE"/>
    <w:rsid w:val="00011421"/>
    <w:rsid w:val="000114BE"/>
    <w:rsid w:val="00011526"/>
    <w:rsid w:val="00011546"/>
    <w:rsid w:val="00011572"/>
    <w:rsid w:val="000115BF"/>
    <w:rsid w:val="00011751"/>
    <w:rsid w:val="0001176F"/>
    <w:rsid w:val="00011A10"/>
    <w:rsid w:val="00011A4E"/>
    <w:rsid w:val="00011C53"/>
    <w:rsid w:val="00011E4B"/>
    <w:rsid w:val="00011F78"/>
    <w:rsid w:val="00011FE4"/>
    <w:rsid w:val="00011FFA"/>
    <w:rsid w:val="00012299"/>
    <w:rsid w:val="000125B8"/>
    <w:rsid w:val="0001260E"/>
    <w:rsid w:val="0001268F"/>
    <w:rsid w:val="00012695"/>
    <w:rsid w:val="000126EA"/>
    <w:rsid w:val="00012C5A"/>
    <w:rsid w:val="00012F16"/>
    <w:rsid w:val="00012F48"/>
    <w:rsid w:val="0001306B"/>
    <w:rsid w:val="000131A8"/>
    <w:rsid w:val="00013278"/>
    <w:rsid w:val="000132ED"/>
    <w:rsid w:val="00013415"/>
    <w:rsid w:val="000134A8"/>
    <w:rsid w:val="00013792"/>
    <w:rsid w:val="00013883"/>
    <w:rsid w:val="00013B9E"/>
    <w:rsid w:val="00013BEE"/>
    <w:rsid w:val="00013C9D"/>
    <w:rsid w:val="00013D2E"/>
    <w:rsid w:val="0001419E"/>
    <w:rsid w:val="0001433C"/>
    <w:rsid w:val="0001445F"/>
    <w:rsid w:val="00014601"/>
    <w:rsid w:val="0001462F"/>
    <w:rsid w:val="000146CB"/>
    <w:rsid w:val="00014733"/>
    <w:rsid w:val="00014B0F"/>
    <w:rsid w:val="00014BB5"/>
    <w:rsid w:val="00014C99"/>
    <w:rsid w:val="00014CC0"/>
    <w:rsid w:val="00015022"/>
    <w:rsid w:val="0001508A"/>
    <w:rsid w:val="00015115"/>
    <w:rsid w:val="000152F6"/>
    <w:rsid w:val="00015351"/>
    <w:rsid w:val="000153B8"/>
    <w:rsid w:val="0001574B"/>
    <w:rsid w:val="000157B7"/>
    <w:rsid w:val="000157D6"/>
    <w:rsid w:val="0001587F"/>
    <w:rsid w:val="000159CD"/>
    <w:rsid w:val="00015A45"/>
    <w:rsid w:val="00015C25"/>
    <w:rsid w:val="00015E87"/>
    <w:rsid w:val="000160C6"/>
    <w:rsid w:val="0001622C"/>
    <w:rsid w:val="000162AE"/>
    <w:rsid w:val="0001630E"/>
    <w:rsid w:val="00016437"/>
    <w:rsid w:val="00016576"/>
    <w:rsid w:val="000167C2"/>
    <w:rsid w:val="00016856"/>
    <w:rsid w:val="00016CE0"/>
    <w:rsid w:val="00016D35"/>
    <w:rsid w:val="00016D82"/>
    <w:rsid w:val="00016EE7"/>
    <w:rsid w:val="00017105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17FC4"/>
    <w:rsid w:val="000200D7"/>
    <w:rsid w:val="0002025E"/>
    <w:rsid w:val="00020346"/>
    <w:rsid w:val="0002044F"/>
    <w:rsid w:val="00020696"/>
    <w:rsid w:val="000207DE"/>
    <w:rsid w:val="000208BB"/>
    <w:rsid w:val="000208CF"/>
    <w:rsid w:val="00020BF1"/>
    <w:rsid w:val="00020D4A"/>
    <w:rsid w:val="000210E2"/>
    <w:rsid w:val="000210EB"/>
    <w:rsid w:val="000212EB"/>
    <w:rsid w:val="00021364"/>
    <w:rsid w:val="000214E7"/>
    <w:rsid w:val="000216E8"/>
    <w:rsid w:val="00021763"/>
    <w:rsid w:val="00021999"/>
    <w:rsid w:val="000219FD"/>
    <w:rsid w:val="00021B0B"/>
    <w:rsid w:val="00021F18"/>
    <w:rsid w:val="00022155"/>
    <w:rsid w:val="0002234D"/>
    <w:rsid w:val="000225D0"/>
    <w:rsid w:val="000225F3"/>
    <w:rsid w:val="0002263F"/>
    <w:rsid w:val="000226BF"/>
    <w:rsid w:val="000226E4"/>
    <w:rsid w:val="000227E9"/>
    <w:rsid w:val="000228E5"/>
    <w:rsid w:val="0002294B"/>
    <w:rsid w:val="00022A1A"/>
    <w:rsid w:val="00022B6D"/>
    <w:rsid w:val="00022BE3"/>
    <w:rsid w:val="00022CA1"/>
    <w:rsid w:val="00022DA5"/>
    <w:rsid w:val="0002316D"/>
    <w:rsid w:val="000233A3"/>
    <w:rsid w:val="0002342A"/>
    <w:rsid w:val="000235ED"/>
    <w:rsid w:val="000235F9"/>
    <w:rsid w:val="000237A3"/>
    <w:rsid w:val="00023855"/>
    <w:rsid w:val="0002389C"/>
    <w:rsid w:val="000238D0"/>
    <w:rsid w:val="000239AD"/>
    <w:rsid w:val="00023AA6"/>
    <w:rsid w:val="00023C68"/>
    <w:rsid w:val="00023D40"/>
    <w:rsid w:val="00024139"/>
    <w:rsid w:val="00024242"/>
    <w:rsid w:val="0002435A"/>
    <w:rsid w:val="000244E0"/>
    <w:rsid w:val="000245AD"/>
    <w:rsid w:val="000247AE"/>
    <w:rsid w:val="00024AA2"/>
    <w:rsid w:val="00024B77"/>
    <w:rsid w:val="0002524D"/>
    <w:rsid w:val="0002528B"/>
    <w:rsid w:val="0002559B"/>
    <w:rsid w:val="000256B1"/>
    <w:rsid w:val="0002578B"/>
    <w:rsid w:val="0002579F"/>
    <w:rsid w:val="00025A41"/>
    <w:rsid w:val="00025AFC"/>
    <w:rsid w:val="00025B5E"/>
    <w:rsid w:val="00025B71"/>
    <w:rsid w:val="00025BD4"/>
    <w:rsid w:val="00025D4B"/>
    <w:rsid w:val="00025E9F"/>
    <w:rsid w:val="00026206"/>
    <w:rsid w:val="00026249"/>
    <w:rsid w:val="0002629D"/>
    <w:rsid w:val="000262E0"/>
    <w:rsid w:val="000263BA"/>
    <w:rsid w:val="000264D2"/>
    <w:rsid w:val="000267DC"/>
    <w:rsid w:val="0002694E"/>
    <w:rsid w:val="00026BA9"/>
    <w:rsid w:val="00026BEF"/>
    <w:rsid w:val="00026C38"/>
    <w:rsid w:val="00027008"/>
    <w:rsid w:val="00027217"/>
    <w:rsid w:val="00027305"/>
    <w:rsid w:val="00027407"/>
    <w:rsid w:val="000274F4"/>
    <w:rsid w:val="000275C7"/>
    <w:rsid w:val="00027607"/>
    <w:rsid w:val="0002788B"/>
    <w:rsid w:val="000279E0"/>
    <w:rsid w:val="00027A08"/>
    <w:rsid w:val="00027A7E"/>
    <w:rsid w:val="00027A7F"/>
    <w:rsid w:val="00027B07"/>
    <w:rsid w:val="00027C4A"/>
    <w:rsid w:val="00027DF9"/>
    <w:rsid w:val="00027EBF"/>
    <w:rsid w:val="00027F49"/>
    <w:rsid w:val="000300BB"/>
    <w:rsid w:val="000300D9"/>
    <w:rsid w:val="0003016A"/>
    <w:rsid w:val="00030199"/>
    <w:rsid w:val="000301CD"/>
    <w:rsid w:val="000302C1"/>
    <w:rsid w:val="00030443"/>
    <w:rsid w:val="0003047E"/>
    <w:rsid w:val="000304DD"/>
    <w:rsid w:val="00030548"/>
    <w:rsid w:val="0003063B"/>
    <w:rsid w:val="0003064E"/>
    <w:rsid w:val="00030661"/>
    <w:rsid w:val="000306FD"/>
    <w:rsid w:val="000307C9"/>
    <w:rsid w:val="00030ABC"/>
    <w:rsid w:val="00030D77"/>
    <w:rsid w:val="00030E00"/>
    <w:rsid w:val="00031096"/>
    <w:rsid w:val="00031172"/>
    <w:rsid w:val="00031270"/>
    <w:rsid w:val="000312F7"/>
    <w:rsid w:val="00031300"/>
    <w:rsid w:val="0003137A"/>
    <w:rsid w:val="000313B6"/>
    <w:rsid w:val="00031408"/>
    <w:rsid w:val="000314FA"/>
    <w:rsid w:val="000316F0"/>
    <w:rsid w:val="00031791"/>
    <w:rsid w:val="00031A0D"/>
    <w:rsid w:val="00031A1F"/>
    <w:rsid w:val="00031C46"/>
    <w:rsid w:val="00031CD2"/>
    <w:rsid w:val="00031E90"/>
    <w:rsid w:val="00032003"/>
    <w:rsid w:val="0003221E"/>
    <w:rsid w:val="0003241F"/>
    <w:rsid w:val="0003247B"/>
    <w:rsid w:val="000324CA"/>
    <w:rsid w:val="000324EF"/>
    <w:rsid w:val="00032588"/>
    <w:rsid w:val="000325DE"/>
    <w:rsid w:val="000326A9"/>
    <w:rsid w:val="000326C6"/>
    <w:rsid w:val="00032786"/>
    <w:rsid w:val="00032825"/>
    <w:rsid w:val="00032852"/>
    <w:rsid w:val="00032C93"/>
    <w:rsid w:val="000330D2"/>
    <w:rsid w:val="000330EB"/>
    <w:rsid w:val="00033183"/>
    <w:rsid w:val="00033211"/>
    <w:rsid w:val="0003331E"/>
    <w:rsid w:val="000335B5"/>
    <w:rsid w:val="0003363D"/>
    <w:rsid w:val="000338A5"/>
    <w:rsid w:val="0003392B"/>
    <w:rsid w:val="0003394B"/>
    <w:rsid w:val="00033A1F"/>
    <w:rsid w:val="00033B45"/>
    <w:rsid w:val="00033D66"/>
    <w:rsid w:val="00034195"/>
    <w:rsid w:val="00034675"/>
    <w:rsid w:val="0003476B"/>
    <w:rsid w:val="00034776"/>
    <w:rsid w:val="000348A0"/>
    <w:rsid w:val="000348CF"/>
    <w:rsid w:val="00034C01"/>
    <w:rsid w:val="00034C7C"/>
    <w:rsid w:val="00034DB1"/>
    <w:rsid w:val="00034F14"/>
    <w:rsid w:val="000351F3"/>
    <w:rsid w:val="0003541D"/>
    <w:rsid w:val="000354ED"/>
    <w:rsid w:val="000359B5"/>
    <w:rsid w:val="00036023"/>
    <w:rsid w:val="000361DD"/>
    <w:rsid w:val="0003631F"/>
    <w:rsid w:val="00036333"/>
    <w:rsid w:val="000369DC"/>
    <w:rsid w:val="00036A39"/>
    <w:rsid w:val="00036C21"/>
    <w:rsid w:val="00036CA8"/>
    <w:rsid w:val="00036CBF"/>
    <w:rsid w:val="00037095"/>
    <w:rsid w:val="000370C0"/>
    <w:rsid w:val="000370DF"/>
    <w:rsid w:val="0003723C"/>
    <w:rsid w:val="0003724C"/>
    <w:rsid w:val="00037303"/>
    <w:rsid w:val="000375C6"/>
    <w:rsid w:val="00037665"/>
    <w:rsid w:val="00037861"/>
    <w:rsid w:val="000379FF"/>
    <w:rsid w:val="00037A46"/>
    <w:rsid w:val="00037A91"/>
    <w:rsid w:val="00037AB6"/>
    <w:rsid w:val="00037B93"/>
    <w:rsid w:val="00037D3B"/>
    <w:rsid w:val="00037FFB"/>
    <w:rsid w:val="000401B2"/>
    <w:rsid w:val="00040379"/>
    <w:rsid w:val="000404D2"/>
    <w:rsid w:val="000409DC"/>
    <w:rsid w:val="00040B06"/>
    <w:rsid w:val="00040B37"/>
    <w:rsid w:val="00040C52"/>
    <w:rsid w:val="00040C5A"/>
    <w:rsid w:val="00040CD9"/>
    <w:rsid w:val="00040DB4"/>
    <w:rsid w:val="00041068"/>
    <w:rsid w:val="0004108C"/>
    <w:rsid w:val="0004111B"/>
    <w:rsid w:val="00041431"/>
    <w:rsid w:val="00041482"/>
    <w:rsid w:val="000415EC"/>
    <w:rsid w:val="00041636"/>
    <w:rsid w:val="0004180A"/>
    <w:rsid w:val="0004185A"/>
    <w:rsid w:val="00041939"/>
    <w:rsid w:val="000419E6"/>
    <w:rsid w:val="00041D33"/>
    <w:rsid w:val="00041E6F"/>
    <w:rsid w:val="00041ED0"/>
    <w:rsid w:val="00042070"/>
    <w:rsid w:val="00042162"/>
    <w:rsid w:val="00042447"/>
    <w:rsid w:val="00042511"/>
    <w:rsid w:val="0004262B"/>
    <w:rsid w:val="0004266B"/>
    <w:rsid w:val="00042674"/>
    <w:rsid w:val="00042709"/>
    <w:rsid w:val="00042863"/>
    <w:rsid w:val="00042884"/>
    <w:rsid w:val="00042A22"/>
    <w:rsid w:val="00042A66"/>
    <w:rsid w:val="00042AD2"/>
    <w:rsid w:val="00042B68"/>
    <w:rsid w:val="00042DE0"/>
    <w:rsid w:val="00042E4B"/>
    <w:rsid w:val="00043034"/>
    <w:rsid w:val="00043058"/>
    <w:rsid w:val="000431AE"/>
    <w:rsid w:val="000434FE"/>
    <w:rsid w:val="00043598"/>
    <w:rsid w:val="000436D1"/>
    <w:rsid w:val="00043804"/>
    <w:rsid w:val="000438E8"/>
    <w:rsid w:val="00043982"/>
    <w:rsid w:val="00043A44"/>
    <w:rsid w:val="00043CAB"/>
    <w:rsid w:val="00043CB9"/>
    <w:rsid w:val="00043ED8"/>
    <w:rsid w:val="00043FFE"/>
    <w:rsid w:val="0004400F"/>
    <w:rsid w:val="0004404F"/>
    <w:rsid w:val="00044137"/>
    <w:rsid w:val="00044269"/>
    <w:rsid w:val="0004435F"/>
    <w:rsid w:val="000447B7"/>
    <w:rsid w:val="000447E8"/>
    <w:rsid w:val="00044817"/>
    <w:rsid w:val="0004481C"/>
    <w:rsid w:val="00044868"/>
    <w:rsid w:val="00044937"/>
    <w:rsid w:val="000449F5"/>
    <w:rsid w:val="00044B3C"/>
    <w:rsid w:val="00044CBA"/>
    <w:rsid w:val="00044F70"/>
    <w:rsid w:val="00045091"/>
    <w:rsid w:val="00045178"/>
    <w:rsid w:val="000452BC"/>
    <w:rsid w:val="000454C9"/>
    <w:rsid w:val="00045543"/>
    <w:rsid w:val="00045556"/>
    <w:rsid w:val="00045722"/>
    <w:rsid w:val="00045783"/>
    <w:rsid w:val="000458EE"/>
    <w:rsid w:val="00045E3F"/>
    <w:rsid w:val="00045ECF"/>
    <w:rsid w:val="000460B9"/>
    <w:rsid w:val="00046369"/>
    <w:rsid w:val="000467AE"/>
    <w:rsid w:val="000467C8"/>
    <w:rsid w:val="00046801"/>
    <w:rsid w:val="00046AE8"/>
    <w:rsid w:val="00046D35"/>
    <w:rsid w:val="00046D85"/>
    <w:rsid w:val="00046E6B"/>
    <w:rsid w:val="00046F0D"/>
    <w:rsid w:val="00046F93"/>
    <w:rsid w:val="00046FBD"/>
    <w:rsid w:val="000470B1"/>
    <w:rsid w:val="0004733E"/>
    <w:rsid w:val="00047543"/>
    <w:rsid w:val="000477E5"/>
    <w:rsid w:val="00047A35"/>
    <w:rsid w:val="00047A85"/>
    <w:rsid w:val="00047C69"/>
    <w:rsid w:val="00047DE4"/>
    <w:rsid w:val="00047DF2"/>
    <w:rsid w:val="00047F4E"/>
    <w:rsid w:val="00047F60"/>
    <w:rsid w:val="0005043C"/>
    <w:rsid w:val="00050592"/>
    <w:rsid w:val="0005075E"/>
    <w:rsid w:val="0005088E"/>
    <w:rsid w:val="000508FB"/>
    <w:rsid w:val="00050DC6"/>
    <w:rsid w:val="00050DD4"/>
    <w:rsid w:val="000510B4"/>
    <w:rsid w:val="00051206"/>
    <w:rsid w:val="0005136E"/>
    <w:rsid w:val="000513E5"/>
    <w:rsid w:val="000514C7"/>
    <w:rsid w:val="00051727"/>
    <w:rsid w:val="00051782"/>
    <w:rsid w:val="00051816"/>
    <w:rsid w:val="0005182E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1DCA"/>
    <w:rsid w:val="000521E9"/>
    <w:rsid w:val="00052416"/>
    <w:rsid w:val="00052547"/>
    <w:rsid w:val="00052C9F"/>
    <w:rsid w:val="00052E75"/>
    <w:rsid w:val="00052F4F"/>
    <w:rsid w:val="00053079"/>
    <w:rsid w:val="000530A6"/>
    <w:rsid w:val="000530F4"/>
    <w:rsid w:val="000530F8"/>
    <w:rsid w:val="000534BE"/>
    <w:rsid w:val="00053892"/>
    <w:rsid w:val="000538FC"/>
    <w:rsid w:val="00053938"/>
    <w:rsid w:val="000539A7"/>
    <w:rsid w:val="000539F9"/>
    <w:rsid w:val="00053A33"/>
    <w:rsid w:val="00053AB1"/>
    <w:rsid w:val="00053D9E"/>
    <w:rsid w:val="00054102"/>
    <w:rsid w:val="0005449C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54B"/>
    <w:rsid w:val="00055552"/>
    <w:rsid w:val="000556E7"/>
    <w:rsid w:val="000556FF"/>
    <w:rsid w:val="0005574E"/>
    <w:rsid w:val="00055B7A"/>
    <w:rsid w:val="00055BAB"/>
    <w:rsid w:val="00055C40"/>
    <w:rsid w:val="00055CC3"/>
    <w:rsid w:val="00055EBA"/>
    <w:rsid w:val="000560BA"/>
    <w:rsid w:val="0005650E"/>
    <w:rsid w:val="00056831"/>
    <w:rsid w:val="000569D6"/>
    <w:rsid w:val="00056B99"/>
    <w:rsid w:val="00056BF6"/>
    <w:rsid w:val="00056C79"/>
    <w:rsid w:val="00056CFF"/>
    <w:rsid w:val="00056DBF"/>
    <w:rsid w:val="00056FF4"/>
    <w:rsid w:val="00057179"/>
    <w:rsid w:val="000572B9"/>
    <w:rsid w:val="000572DE"/>
    <w:rsid w:val="0005746E"/>
    <w:rsid w:val="000575A5"/>
    <w:rsid w:val="000575C9"/>
    <w:rsid w:val="00057604"/>
    <w:rsid w:val="0005765D"/>
    <w:rsid w:val="0005774C"/>
    <w:rsid w:val="000577F5"/>
    <w:rsid w:val="00057B4A"/>
    <w:rsid w:val="00057B71"/>
    <w:rsid w:val="00057C88"/>
    <w:rsid w:val="0006009D"/>
    <w:rsid w:val="000600D5"/>
    <w:rsid w:val="0006026A"/>
    <w:rsid w:val="0006026D"/>
    <w:rsid w:val="0006048E"/>
    <w:rsid w:val="00060696"/>
    <w:rsid w:val="000606AF"/>
    <w:rsid w:val="000606CB"/>
    <w:rsid w:val="000609DE"/>
    <w:rsid w:val="00060AC3"/>
    <w:rsid w:val="00060F41"/>
    <w:rsid w:val="00060FEA"/>
    <w:rsid w:val="000610F9"/>
    <w:rsid w:val="00061355"/>
    <w:rsid w:val="0006142D"/>
    <w:rsid w:val="0006158D"/>
    <w:rsid w:val="0006180C"/>
    <w:rsid w:val="000618C7"/>
    <w:rsid w:val="0006192F"/>
    <w:rsid w:val="00061B8F"/>
    <w:rsid w:val="00061CBB"/>
    <w:rsid w:val="00061DF6"/>
    <w:rsid w:val="00061E63"/>
    <w:rsid w:val="00062009"/>
    <w:rsid w:val="000621FA"/>
    <w:rsid w:val="000621FD"/>
    <w:rsid w:val="00062202"/>
    <w:rsid w:val="00062455"/>
    <w:rsid w:val="000624ED"/>
    <w:rsid w:val="00062794"/>
    <w:rsid w:val="0006282E"/>
    <w:rsid w:val="000628D2"/>
    <w:rsid w:val="00062ADC"/>
    <w:rsid w:val="00062B9A"/>
    <w:rsid w:val="00062D5F"/>
    <w:rsid w:val="00062F23"/>
    <w:rsid w:val="000630AE"/>
    <w:rsid w:val="00063164"/>
    <w:rsid w:val="0006335F"/>
    <w:rsid w:val="000633B0"/>
    <w:rsid w:val="0006367C"/>
    <w:rsid w:val="00063750"/>
    <w:rsid w:val="000637A9"/>
    <w:rsid w:val="0006392D"/>
    <w:rsid w:val="00063A4E"/>
    <w:rsid w:val="00063BD8"/>
    <w:rsid w:val="0006432D"/>
    <w:rsid w:val="00064391"/>
    <w:rsid w:val="0006448C"/>
    <w:rsid w:val="00064632"/>
    <w:rsid w:val="000647C0"/>
    <w:rsid w:val="00064971"/>
    <w:rsid w:val="00064A0B"/>
    <w:rsid w:val="00064A31"/>
    <w:rsid w:val="00064C0D"/>
    <w:rsid w:val="00064F19"/>
    <w:rsid w:val="00064FAB"/>
    <w:rsid w:val="0006508B"/>
    <w:rsid w:val="0006511B"/>
    <w:rsid w:val="000652DA"/>
    <w:rsid w:val="0006543F"/>
    <w:rsid w:val="00065508"/>
    <w:rsid w:val="000655C4"/>
    <w:rsid w:val="00065637"/>
    <w:rsid w:val="00065841"/>
    <w:rsid w:val="000658B0"/>
    <w:rsid w:val="000659A9"/>
    <w:rsid w:val="00065C59"/>
    <w:rsid w:val="00065C67"/>
    <w:rsid w:val="00065CF3"/>
    <w:rsid w:val="00065F11"/>
    <w:rsid w:val="00065FAD"/>
    <w:rsid w:val="00066130"/>
    <w:rsid w:val="00066147"/>
    <w:rsid w:val="00066607"/>
    <w:rsid w:val="00066636"/>
    <w:rsid w:val="000666E2"/>
    <w:rsid w:val="000668FF"/>
    <w:rsid w:val="00066C32"/>
    <w:rsid w:val="00066D22"/>
    <w:rsid w:val="00066ECE"/>
    <w:rsid w:val="00066FC3"/>
    <w:rsid w:val="000670F6"/>
    <w:rsid w:val="00067752"/>
    <w:rsid w:val="000677DA"/>
    <w:rsid w:val="00067942"/>
    <w:rsid w:val="0006794E"/>
    <w:rsid w:val="00067CAD"/>
    <w:rsid w:val="00067D44"/>
    <w:rsid w:val="00067D8E"/>
    <w:rsid w:val="00067DE5"/>
    <w:rsid w:val="00067E7E"/>
    <w:rsid w:val="00067ED2"/>
    <w:rsid w:val="00067F1A"/>
    <w:rsid w:val="00067F25"/>
    <w:rsid w:val="0007005E"/>
    <w:rsid w:val="000701DE"/>
    <w:rsid w:val="00070235"/>
    <w:rsid w:val="000702C9"/>
    <w:rsid w:val="000702D3"/>
    <w:rsid w:val="00070773"/>
    <w:rsid w:val="000708C1"/>
    <w:rsid w:val="00070A79"/>
    <w:rsid w:val="00070E1E"/>
    <w:rsid w:val="00071049"/>
    <w:rsid w:val="0007104E"/>
    <w:rsid w:val="000714E2"/>
    <w:rsid w:val="00071553"/>
    <w:rsid w:val="000716E4"/>
    <w:rsid w:val="00071775"/>
    <w:rsid w:val="00071904"/>
    <w:rsid w:val="0007199D"/>
    <w:rsid w:val="00071A30"/>
    <w:rsid w:val="00071E21"/>
    <w:rsid w:val="00072162"/>
    <w:rsid w:val="0007217C"/>
    <w:rsid w:val="00072261"/>
    <w:rsid w:val="00072310"/>
    <w:rsid w:val="00072311"/>
    <w:rsid w:val="00072437"/>
    <w:rsid w:val="00072490"/>
    <w:rsid w:val="000726C1"/>
    <w:rsid w:val="000728DA"/>
    <w:rsid w:val="000728E7"/>
    <w:rsid w:val="00072983"/>
    <w:rsid w:val="000729E3"/>
    <w:rsid w:val="00072C16"/>
    <w:rsid w:val="00072C70"/>
    <w:rsid w:val="00072D9D"/>
    <w:rsid w:val="00072FDB"/>
    <w:rsid w:val="0007310B"/>
    <w:rsid w:val="00073165"/>
    <w:rsid w:val="00073353"/>
    <w:rsid w:val="000733C7"/>
    <w:rsid w:val="00073597"/>
    <w:rsid w:val="000736F9"/>
    <w:rsid w:val="0007370E"/>
    <w:rsid w:val="00073A0F"/>
    <w:rsid w:val="00073BB5"/>
    <w:rsid w:val="00073C53"/>
    <w:rsid w:val="00073D91"/>
    <w:rsid w:val="00073FE1"/>
    <w:rsid w:val="00074018"/>
    <w:rsid w:val="00074247"/>
    <w:rsid w:val="00074264"/>
    <w:rsid w:val="0007432E"/>
    <w:rsid w:val="000743C3"/>
    <w:rsid w:val="00074552"/>
    <w:rsid w:val="000746A1"/>
    <w:rsid w:val="0007477B"/>
    <w:rsid w:val="000747AA"/>
    <w:rsid w:val="00074AF0"/>
    <w:rsid w:val="00074B91"/>
    <w:rsid w:val="00074BDE"/>
    <w:rsid w:val="00074C0D"/>
    <w:rsid w:val="00074D9C"/>
    <w:rsid w:val="00075084"/>
    <w:rsid w:val="00075523"/>
    <w:rsid w:val="0007560D"/>
    <w:rsid w:val="000756BA"/>
    <w:rsid w:val="0007592F"/>
    <w:rsid w:val="00075981"/>
    <w:rsid w:val="00075A46"/>
    <w:rsid w:val="00075C00"/>
    <w:rsid w:val="000761A3"/>
    <w:rsid w:val="000761DA"/>
    <w:rsid w:val="0007637D"/>
    <w:rsid w:val="00076524"/>
    <w:rsid w:val="0007685B"/>
    <w:rsid w:val="000768D2"/>
    <w:rsid w:val="0007697F"/>
    <w:rsid w:val="000769EC"/>
    <w:rsid w:val="00076A80"/>
    <w:rsid w:val="00076AAB"/>
    <w:rsid w:val="00076B9B"/>
    <w:rsid w:val="00076BEB"/>
    <w:rsid w:val="00076F29"/>
    <w:rsid w:val="0007703A"/>
    <w:rsid w:val="00077132"/>
    <w:rsid w:val="000771E5"/>
    <w:rsid w:val="0007721C"/>
    <w:rsid w:val="000772D4"/>
    <w:rsid w:val="000775BF"/>
    <w:rsid w:val="0007763E"/>
    <w:rsid w:val="000779B4"/>
    <w:rsid w:val="00077B8E"/>
    <w:rsid w:val="00077C7D"/>
    <w:rsid w:val="00077CC7"/>
    <w:rsid w:val="00077FB5"/>
    <w:rsid w:val="000800C8"/>
    <w:rsid w:val="00080165"/>
    <w:rsid w:val="000802E6"/>
    <w:rsid w:val="0008040B"/>
    <w:rsid w:val="00080420"/>
    <w:rsid w:val="000804E9"/>
    <w:rsid w:val="000804FA"/>
    <w:rsid w:val="0008074F"/>
    <w:rsid w:val="000807D0"/>
    <w:rsid w:val="000808DA"/>
    <w:rsid w:val="00080904"/>
    <w:rsid w:val="00080C0A"/>
    <w:rsid w:val="00080E88"/>
    <w:rsid w:val="00080F30"/>
    <w:rsid w:val="00081212"/>
    <w:rsid w:val="000812A3"/>
    <w:rsid w:val="00081715"/>
    <w:rsid w:val="000817C9"/>
    <w:rsid w:val="000817D7"/>
    <w:rsid w:val="00081898"/>
    <w:rsid w:val="00081A10"/>
    <w:rsid w:val="00081B55"/>
    <w:rsid w:val="00081BBB"/>
    <w:rsid w:val="00081C49"/>
    <w:rsid w:val="00081CC7"/>
    <w:rsid w:val="00081D3F"/>
    <w:rsid w:val="00081F86"/>
    <w:rsid w:val="0008214C"/>
    <w:rsid w:val="000821A5"/>
    <w:rsid w:val="00082307"/>
    <w:rsid w:val="0008238D"/>
    <w:rsid w:val="0008241A"/>
    <w:rsid w:val="00082498"/>
    <w:rsid w:val="00082562"/>
    <w:rsid w:val="000825EF"/>
    <w:rsid w:val="0008283A"/>
    <w:rsid w:val="00082A47"/>
    <w:rsid w:val="00082ABB"/>
    <w:rsid w:val="00082B53"/>
    <w:rsid w:val="00082BA1"/>
    <w:rsid w:val="00082C94"/>
    <w:rsid w:val="00082D5D"/>
    <w:rsid w:val="00082E17"/>
    <w:rsid w:val="00082FBE"/>
    <w:rsid w:val="00083049"/>
    <w:rsid w:val="00083313"/>
    <w:rsid w:val="00083408"/>
    <w:rsid w:val="00083489"/>
    <w:rsid w:val="00083532"/>
    <w:rsid w:val="0008356C"/>
    <w:rsid w:val="000835EA"/>
    <w:rsid w:val="000836D3"/>
    <w:rsid w:val="000837A8"/>
    <w:rsid w:val="00083988"/>
    <w:rsid w:val="00083B42"/>
    <w:rsid w:val="00083B65"/>
    <w:rsid w:val="00083CC4"/>
    <w:rsid w:val="00083DDB"/>
    <w:rsid w:val="00083DF7"/>
    <w:rsid w:val="0008412A"/>
    <w:rsid w:val="00084434"/>
    <w:rsid w:val="0008455B"/>
    <w:rsid w:val="00084866"/>
    <w:rsid w:val="00084A7D"/>
    <w:rsid w:val="00084CFB"/>
    <w:rsid w:val="00084D0B"/>
    <w:rsid w:val="00084ED8"/>
    <w:rsid w:val="00084F84"/>
    <w:rsid w:val="0008520B"/>
    <w:rsid w:val="000853C5"/>
    <w:rsid w:val="00085A22"/>
    <w:rsid w:val="00085B99"/>
    <w:rsid w:val="00085C9C"/>
    <w:rsid w:val="00085E28"/>
    <w:rsid w:val="00085E61"/>
    <w:rsid w:val="000861E5"/>
    <w:rsid w:val="0008657B"/>
    <w:rsid w:val="00086678"/>
    <w:rsid w:val="0008671F"/>
    <w:rsid w:val="00086792"/>
    <w:rsid w:val="00086840"/>
    <w:rsid w:val="000868ED"/>
    <w:rsid w:val="00086A4B"/>
    <w:rsid w:val="00086AB5"/>
    <w:rsid w:val="00086D91"/>
    <w:rsid w:val="00086E8C"/>
    <w:rsid w:val="0008706D"/>
    <w:rsid w:val="000870D6"/>
    <w:rsid w:val="0008721D"/>
    <w:rsid w:val="00087449"/>
    <w:rsid w:val="0008760C"/>
    <w:rsid w:val="0008792E"/>
    <w:rsid w:val="00087AA5"/>
    <w:rsid w:val="00087B8A"/>
    <w:rsid w:val="00087B9C"/>
    <w:rsid w:val="00087CFD"/>
    <w:rsid w:val="00087D3E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EEE"/>
    <w:rsid w:val="00090FDB"/>
    <w:rsid w:val="00091052"/>
    <w:rsid w:val="0009115D"/>
    <w:rsid w:val="000911E1"/>
    <w:rsid w:val="000912CF"/>
    <w:rsid w:val="0009140D"/>
    <w:rsid w:val="00091495"/>
    <w:rsid w:val="00091619"/>
    <w:rsid w:val="00091751"/>
    <w:rsid w:val="000917E2"/>
    <w:rsid w:val="0009185E"/>
    <w:rsid w:val="00091879"/>
    <w:rsid w:val="000919FC"/>
    <w:rsid w:val="00091AE1"/>
    <w:rsid w:val="00091C78"/>
    <w:rsid w:val="00091D1A"/>
    <w:rsid w:val="00092553"/>
    <w:rsid w:val="0009260C"/>
    <w:rsid w:val="0009267B"/>
    <w:rsid w:val="000926A0"/>
    <w:rsid w:val="00092730"/>
    <w:rsid w:val="000927A7"/>
    <w:rsid w:val="000929F8"/>
    <w:rsid w:val="00092A1F"/>
    <w:rsid w:val="00092BA3"/>
    <w:rsid w:val="00092CF9"/>
    <w:rsid w:val="00092DDC"/>
    <w:rsid w:val="00092E1B"/>
    <w:rsid w:val="00092FFE"/>
    <w:rsid w:val="00093021"/>
    <w:rsid w:val="0009318F"/>
    <w:rsid w:val="00093274"/>
    <w:rsid w:val="000932C3"/>
    <w:rsid w:val="000933BA"/>
    <w:rsid w:val="000933DA"/>
    <w:rsid w:val="00093537"/>
    <w:rsid w:val="0009353E"/>
    <w:rsid w:val="00093609"/>
    <w:rsid w:val="00093651"/>
    <w:rsid w:val="00093655"/>
    <w:rsid w:val="000936A8"/>
    <w:rsid w:val="00093844"/>
    <w:rsid w:val="000938FB"/>
    <w:rsid w:val="00093912"/>
    <w:rsid w:val="000939F5"/>
    <w:rsid w:val="00093A3B"/>
    <w:rsid w:val="00093AA2"/>
    <w:rsid w:val="00093DDA"/>
    <w:rsid w:val="00093EB6"/>
    <w:rsid w:val="00093F3E"/>
    <w:rsid w:val="000943EA"/>
    <w:rsid w:val="000943F3"/>
    <w:rsid w:val="000944E9"/>
    <w:rsid w:val="00094502"/>
    <w:rsid w:val="00094772"/>
    <w:rsid w:val="0009478E"/>
    <w:rsid w:val="000948B7"/>
    <w:rsid w:val="00094B90"/>
    <w:rsid w:val="00094B99"/>
    <w:rsid w:val="00094BCB"/>
    <w:rsid w:val="000950AD"/>
    <w:rsid w:val="00095238"/>
    <w:rsid w:val="00095354"/>
    <w:rsid w:val="00095444"/>
    <w:rsid w:val="0009546C"/>
    <w:rsid w:val="000954F7"/>
    <w:rsid w:val="00095510"/>
    <w:rsid w:val="0009569B"/>
    <w:rsid w:val="000957C6"/>
    <w:rsid w:val="00095B11"/>
    <w:rsid w:val="00095CBA"/>
    <w:rsid w:val="00095CC4"/>
    <w:rsid w:val="00095CD4"/>
    <w:rsid w:val="00095CDA"/>
    <w:rsid w:val="00095F2F"/>
    <w:rsid w:val="00096015"/>
    <w:rsid w:val="00096028"/>
    <w:rsid w:val="000964EC"/>
    <w:rsid w:val="0009652B"/>
    <w:rsid w:val="00096575"/>
    <w:rsid w:val="000965EA"/>
    <w:rsid w:val="00096630"/>
    <w:rsid w:val="000967BD"/>
    <w:rsid w:val="000968BA"/>
    <w:rsid w:val="00096A47"/>
    <w:rsid w:val="00096A5E"/>
    <w:rsid w:val="00096C9E"/>
    <w:rsid w:val="00097156"/>
    <w:rsid w:val="0009734D"/>
    <w:rsid w:val="00097413"/>
    <w:rsid w:val="00097552"/>
    <w:rsid w:val="000976FF"/>
    <w:rsid w:val="0009789D"/>
    <w:rsid w:val="000979F9"/>
    <w:rsid w:val="00097A83"/>
    <w:rsid w:val="00097B31"/>
    <w:rsid w:val="00097CFD"/>
    <w:rsid w:val="00097DAE"/>
    <w:rsid w:val="00097E01"/>
    <w:rsid w:val="00097E2C"/>
    <w:rsid w:val="00097FEF"/>
    <w:rsid w:val="000A0432"/>
    <w:rsid w:val="000A06B0"/>
    <w:rsid w:val="000A08BF"/>
    <w:rsid w:val="000A0A40"/>
    <w:rsid w:val="000A0A90"/>
    <w:rsid w:val="000A0BBA"/>
    <w:rsid w:val="000A0D40"/>
    <w:rsid w:val="000A0E77"/>
    <w:rsid w:val="000A0F4D"/>
    <w:rsid w:val="000A117F"/>
    <w:rsid w:val="000A1486"/>
    <w:rsid w:val="000A163E"/>
    <w:rsid w:val="000A16AB"/>
    <w:rsid w:val="000A18A1"/>
    <w:rsid w:val="000A19F3"/>
    <w:rsid w:val="000A1BA6"/>
    <w:rsid w:val="000A1E55"/>
    <w:rsid w:val="000A2141"/>
    <w:rsid w:val="000A22B8"/>
    <w:rsid w:val="000A2516"/>
    <w:rsid w:val="000A256C"/>
    <w:rsid w:val="000A2605"/>
    <w:rsid w:val="000A2637"/>
    <w:rsid w:val="000A2640"/>
    <w:rsid w:val="000A2683"/>
    <w:rsid w:val="000A2696"/>
    <w:rsid w:val="000A2885"/>
    <w:rsid w:val="000A2A21"/>
    <w:rsid w:val="000A2AC4"/>
    <w:rsid w:val="000A2B1D"/>
    <w:rsid w:val="000A2C1E"/>
    <w:rsid w:val="000A2C8E"/>
    <w:rsid w:val="000A2CAE"/>
    <w:rsid w:val="000A2F64"/>
    <w:rsid w:val="000A3065"/>
    <w:rsid w:val="000A307E"/>
    <w:rsid w:val="000A3104"/>
    <w:rsid w:val="000A31D7"/>
    <w:rsid w:val="000A3220"/>
    <w:rsid w:val="000A3407"/>
    <w:rsid w:val="000A36C3"/>
    <w:rsid w:val="000A36C7"/>
    <w:rsid w:val="000A36CE"/>
    <w:rsid w:val="000A3970"/>
    <w:rsid w:val="000A3C04"/>
    <w:rsid w:val="000A3D1F"/>
    <w:rsid w:val="000A3D75"/>
    <w:rsid w:val="000A3D90"/>
    <w:rsid w:val="000A409E"/>
    <w:rsid w:val="000A416E"/>
    <w:rsid w:val="000A41B1"/>
    <w:rsid w:val="000A44BB"/>
    <w:rsid w:val="000A44D6"/>
    <w:rsid w:val="000A45EB"/>
    <w:rsid w:val="000A4668"/>
    <w:rsid w:val="000A46FC"/>
    <w:rsid w:val="000A47A5"/>
    <w:rsid w:val="000A4968"/>
    <w:rsid w:val="000A4A91"/>
    <w:rsid w:val="000A4B20"/>
    <w:rsid w:val="000A4C1F"/>
    <w:rsid w:val="000A4C67"/>
    <w:rsid w:val="000A4DBC"/>
    <w:rsid w:val="000A4EF9"/>
    <w:rsid w:val="000A4FC7"/>
    <w:rsid w:val="000A504E"/>
    <w:rsid w:val="000A50D6"/>
    <w:rsid w:val="000A5277"/>
    <w:rsid w:val="000A527F"/>
    <w:rsid w:val="000A532E"/>
    <w:rsid w:val="000A5409"/>
    <w:rsid w:val="000A542A"/>
    <w:rsid w:val="000A55BB"/>
    <w:rsid w:val="000A55FD"/>
    <w:rsid w:val="000A5734"/>
    <w:rsid w:val="000A574D"/>
    <w:rsid w:val="000A599A"/>
    <w:rsid w:val="000A5C7B"/>
    <w:rsid w:val="000A5D30"/>
    <w:rsid w:val="000A5FF6"/>
    <w:rsid w:val="000A6127"/>
    <w:rsid w:val="000A6216"/>
    <w:rsid w:val="000A6270"/>
    <w:rsid w:val="000A6396"/>
    <w:rsid w:val="000A657B"/>
    <w:rsid w:val="000A665A"/>
    <w:rsid w:val="000A6741"/>
    <w:rsid w:val="000A681F"/>
    <w:rsid w:val="000A683F"/>
    <w:rsid w:val="000A6913"/>
    <w:rsid w:val="000A6D49"/>
    <w:rsid w:val="000A6E37"/>
    <w:rsid w:val="000A711B"/>
    <w:rsid w:val="000A727C"/>
    <w:rsid w:val="000A727E"/>
    <w:rsid w:val="000A7365"/>
    <w:rsid w:val="000A761E"/>
    <w:rsid w:val="000A7961"/>
    <w:rsid w:val="000A79D8"/>
    <w:rsid w:val="000A7C66"/>
    <w:rsid w:val="000A7C7D"/>
    <w:rsid w:val="000A7D6E"/>
    <w:rsid w:val="000A7E5A"/>
    <w:rsid w:val="000A7F7A"/>
    <w:rsid w:val="000A7F7F"/>
    <w:rsid w:val="000A7FBA"/>
    <w:rsid w:val="000B00E6"/>
    <w:rsid w:val="000B03AC"/>
    <w:rsid w:val="000B0706"/>
    <w:rsid w:val="000B07E0"/>
    <w:rsid w:val="000B0820"/>
    <w:rsid w:val="000B0A2B"/>
    <w:rsid w:val="000B0AB6"/>
    <w:rsid w:val="000B0AE7"/>
    <w:rsid w:val="000B0B6E"/>
    <w:rsid w:val="000B10E5"/>
    <w:rsid w:val="000B1116"/>
    <w:rsid w:val="000B1463"/>
    <w:rsid w:val="000B161F"/>
    <w:rsid w:val="000B16A4"/>
    <w:rsid w:val="000B171F"/>
    <w:rsid w:val="000B177F"/>
    <w:rsid w:val="000B17D3"/>
    <w:rsid w:val="000B1928"/>
    <w:rsid w:val="000B1BC3"/>
    <w:rsid w:val="000B1C92"/>
    <w:rsid w:val="000B1E0A"/>
    <w:rsid w:val="000B1EF8"/>
    <w:rsid w:val="000B20C4"/>
    <w:rsid w:val="000B2444"/>
    <w:rsid w:val="000B25AE"/>
    <w:rsid w:val="000B2A3D"/>
    <w:rsid w:val="000B2A77"/>
    <w:rsid w:val="000B2AB6"/>
    <w:rsid w:val="000B2ABA"/>
    <w:rsid w:val="000B30AE"/>
    <w:rsid w:val="000B30DC"/>
    <w:rsid w:val="000B34A9"/>
    <w:rsid w:val="000B3653"/>
    <w:rsid w:val="000B3869"/>
    <w:rsid w:val="000B39B6"/>
    <w:rsid w:val="000B3ABB"/>
    <w:rsid w:val="000B3CFB"/>
    <w:rsid w:val="000B3D7A"/>
    <w:rsid w:val="000B3F90"/>
    <w:rsid w:val="000B4031"/>
    <w:rsid w:val="000B4141"/>
    <w:rsid w:val="000B4171"/>
    <w:rsid w:val="000B4237"/>
    <w:rsid w:val="000B4410"/>
    <w:rsid w:val="000B4821"/>
    <w:rsid w:val="000B49DA"/>
    <w:rsid w:val="000B4D7C"/>
    <w:rsid w:val="000B4F3F"/>
    <w:rsid w:val="000B507D"/>
    <w:rsid w:val="000B53DE"/>
    <w:rsid w:val="000B54B4"/>
    <w:rsid w:val="000B5500"/>
    <w:rsid w:val="000B5540"/>
    <w:rsid w:val="000B56C5"/>
    <w:rsid w:val="000B580E"/>
    <w:rsid w:val="000B5955"/>
    <w:rsid w:val="000B5A72"/>
    <w:rsid w:val="000B5AE7"/>
    <w:rsid w:val="000B5B72"/>
    <w:rsid w:val="000B5BEB"/>
    <w:rsid w:val="000B5BEC"/>
    <w:rsid w:val="000B5D80"/>
    <w:rsid w:val="000B5DE5"/>
    <w:rsid w:val="000B5F4A"/>
    <w:rsid w:val="000B5F86"/>
    <w:rsid w:val="000B60B5"/>
    <w:rsid w:val="000B64BB"/>
    <w:rsid w:val="000B65DC"/>
    <w:rsid w:val="000B67CE"/>
    <w:rsid w:val="000B67D1"/>
    <w:rsid w:val="000B681B"/>
    <w:rsid w:val="000B68B2"/>
    <w:rsid w:val="000B6B51"/>
    <w:rsid w:val="000B6C8E"/>
    <w:rsid w:val="000B6E36"/>
    <w:rsid w:val="000B7131"/>
    <w:rsid w:val="000B74C5"/>
    <w:rsid w:val="000B76DB"/>
    <w:rsid w:val="000B771B"/>
    <w:rsid w:val="000B7854"/>
    <w:rsid w:val="000B7869"/>
    <w:rsid w:val="000B78AA"/>
    <w:rsid w:val="000B79BF"/>
    <w:rsid w:val="000C005E"/>
    <w:rsid w:val="000C023C"/>
    <w:rsid w:val="000C024F"/>
    <w:rsid w:val="000C025A"/>
    <w:rsid w:val="000C04CE"/>
    <w:rsid w:val="000C0541"/>
    <w:rsid w:val="000C06FD"/>
    <w:rsid w:val="000C09B2"/>
    <w:rsid w:val="000C09F2"/>
    <w:rsid w:val="000C0A74"/>
    <w:rsid w:val="000C0B99"/>
    <w:rsid w:val="000C0BE3"/>
    <w:rsid w:val="000C0E6E"/>
    <w:rsid w:val="000C0EFF"/>
    <w:rsid w:val="000C1015"/>
    <w:rsid w:val="000C10CD"/>
    <w:rsid w:val="000C115B"/>
    <w:rsid w:val="000C12A9"/>
    <w:rsid w:val="000C1302"/>
    <w:rsid w:val="000C14D3"/>
    <w:rsid w:val="000C1959"/>
    <w:rsid w:val="000C19F3"/>
    <w:rsid w:val="000C1C51"/>
    <w:rsid w:val="000C1CF8"/>
    <w:rsid w:val="000C1D28"/>
    <w:rsid w:val="000C1D94"/>
    <w:rsid w:val="000C21C9"/>
    <w:rsid w:val="000C24F0"/>
    <w:rsid w:val="000C259D"/>
    <w:rsid w:val="000C25C8"/>
    <w:rsid w:val="000C2603"/>
    <w:rsid w:val="000C26D8"/>
    <w:rsid w:val="000C2723"/>
    <w:rsid w:val="000C2839"/>
    <w:rsid w:val="000C298E"/>
    <w:rsid w:val="000C2A19"/>
    <w:rsid w:val="000C2F60"/>
    <w:rsid w:val="000C317E"/>
    <w:rsid w:val="000C3889"/>
    <w:rsid w:val="000C3917"/>
    <w:rsid w:val="000C39B3"/>
    <w:rsid w:val="000C3A48"/>
    <w:rsid w:val="000C3AD4"/>
    <w:rsid w:val="000C3BA8"/>
    <w:rsid w:val="000C416B"/>
    <w:rsid w:val="000C4194"/>
    <w:rsid w:val="000C43CD"/>
    <w:rsid w:val="000C4414"/>
    <w:rsid w:val="000C4428"/>
    <w:rsid w:val="000C44C2"/>
    <w:rsid w:val="000C4506"/>
    <w:rsid w:val="000C47F8"/>
    <w:rsid w:val="000C4BEF"/>
    <w:rsid w:val="000C4DFC"/>
    <w:rsid w:val="000C4E44"/>
    <w:rsid w:val="000C4F9A"/>
    <w:rsid w:val="000C527E"/>
    <w:rsid w:val="000C5287"/>
    <w:rsid w:val="000C54F6"/>
    <w:rsid w:val="000C550E"/>
    <w:rsid w:val="000C55AB"/>
    <w:rsid w:val="000C58A4"/>
    <w:rsid w:val="000C592C"/>
    <w:rsid w:val="000C5A7F"/>
    <w:rsid w:val="000C5EF3"/>
    <w:rsid w:val="000C5F7B"/>
    <w:rsid w:val="000C6099"/>
    <w:rsid w:val="000C61BC"/>
    <w:rsid w:val="000C6377"/>
    <w:rsid w:val="000C63F0"/>
    <w:rsid w:val="000C64C2"/>
    <w:rsid w:val="000C64C9"/>
    <w:rsid w:val="000C655B"/>
    <w:rsid w:val="000C6786"/>
    <w:rsid w:val="000C69F2"/>
    <w:rsid w:val="000C6CEA"/>
    <w:rsid w:val="000C6D23"/>
    <w:rsid w:val="000C6DDF"/>
    <w:rsid w:val="000C6DE9"/>
    <w:rsid w:val="000C6E70"/>
    <w:rsid w:val="000C6F6E"/>
    <w:rsid w:val="000C6FE9"/>
    <w:rsid w:val="000C724F"/>
    <w:rsid w:val="000C76FE"/>
    <w:rsid w:val="000C77EB"/>
    <w:rsid w:val="000C794F"/>
    <w:rsid w:val="000C7A74"/>
    <w:rsid w:val="000C7B47"/>
    <w:rsid w:val="000C7CFF"/>
    <w:rsid w:val="000C7DC2"/>
    <w:rsid w:val="000D0245"/>
    <w:rsid w:val="000D0466"/>
    <w:rsid w:val="000D04C7"/>
    <w:rsid w:val="000D05A9"/>
    <w:rsid w:val="000D05CC"/>
    <w:rsid w:val="000D06A0"/>
    <w:rsid w:val="000D06C9"/>
    <w:rsid w:val="000D075B"/>
    <w:rsid w:val="000D0A81"/>
    <w:rsid w:val="000D0B19"/>
    <w:rsid w:val="000D0C5C"/>
    <w:rsid w:val="000D0CB7"/>
    <w:rsid w:val="000D0DA2"/>
    <w:rsid w:val="000D10EC"/>
    <w:rsid w:val="000D14B5"/>
    <w:rsid w:val="000D1546"/>
    <w:rsid w:val="000D18D7"/>
    <w:rsid w:val="000D198F"/>
    <w:rsid w:val="000D1C3D"/>
    <w:rsid w:val="000D1C4D"/>
    <w:rsid w:val="000D1CCF"/>
    <w:rsid w:val="000D1E86"/>
    <w:rsid w:val="000D2162"/>
    <w:rsid w:val="000D2190"/>
    <w:rsid w:val="000D21B9"/>
    <w:rsid w:val="000D2389"/>
    <w:rsid w:val="000D23A5"/>
    <w:rsid w:val="000D23DB"/>
    <w:rsid w:val="000D2434"/>
    <w:rsid w:val="000D2462"/>
    <w:rsid w:val="000D24FB"/>
    <w:rsid w:val="000D263F"/>
    <w:rsid w:val="000D2751"/>
    <w:rsid w:val="000D2773"/>
    <w:rsid w:val="000D27CB"/>
    <w:rsid w:val="000D29E4"/>
    <w:rsid w:val="000D2A07"/>
    <w:rsid w:val="000D2CD8"/>
    <w:rsid w:val="000D2D5F"/>
    <w:rsid w:val="000D2E1F"/>
    <w:rsid w:val="000D2E4F"/>
    <w:rsid w:val="000D2EB0"/>
    <w:rsid w:val="000D2FC6"/>
    <w:rsid w:val="000D303F"/>
    <w:rsid w:val="000D304D"/>
    <w:rsid w:val="000D3175"/>
    <w:rsid w:val="000D3240"/>
    <w:rsid w:val="000D3393"/>
    <w:rsid w:val="000D33CC"/>
    <w:rsid w:val="000D340E"/>
    <w:rsid w:val="000D3580"/>
    <w:rsid w:val="000D36FB"/>
    <w:rsid w:val="000D3706"/>
    <w:rsid w:val="000D382B"/>
    <w:rsid w:val="000D3919"/>
    <w:rsid w:val="000D3A65"/>
    <w:rsid w:val="000D3CE6"/>
    <w:rsid w:val="000D407C"/>
    <w:rsid w:val="000D4190"/>
    <w:rsid w:val="000D428B"/>
    <w:rsid w:val="000D43C2"/>
    <w:rsid w:val="000D44CE"/>
    <w:rsid w:val="000D484A"/>
    <w:rsid w:val="000D48A0"/>
    <w:rsid w:val="000D4AAC"/>
    <w:rsid w:val="000D4D69"/>
    <w:rsid w:val="000D4EE9"/>
    <w:rsid w:val="000D4F15"/>
    <w:rsid w:val="000D55C4"/>
    <w:rsid w:val="000D561E"/>
    <w:rsid w:val="000D56D8"/>
    <w:rsid w:val="000D580D"/>
    <w:rsid w:val="000D5910"/>
    <w:rsid w:val="000D596B"/>
    <w:rsid w:val="000D5A35"/>
    <w:rsid w:val="000D5AC3"/>
    <w:rsid w:val="000D5ADB"/>
    <w:rsid w:val="000D5B58"/>
    <w:rsid w:val="000D5C72"/>
    <w:rsid w:val="000D5D2D"/>
    <w:rsid w:val="000D5EF6"/>
    <w:rsid w:val="000D5FDD"/>
    <w:rsid w:val="000D605F"/>
    <w:rsid w:val="000D62E4"/>
    <w:rsid w:val="000D62FF"/>
    <w:rsid w:val="000D6426"/>
    <w:rsid w:val="000D645B"/>
    <w:rsid w:val="000D64A0"/>
    <w:rsid w:val="000D65F2"/>
    <w:rsid w:val="000D6636"/>
    <w:rsid w:val="000D6ABB"/>
    <w:rsid w:val="000D6BB0"/>
    <w:rsid w:val="000D6DFD"/>
    <w:rsid w:val="000D6F7D"/>
    <w:rsid w:val="000D7002"/>
    <w:rsid w:val="000D7361"/>
    <w:rsid w:val="000D7378"/>
    <w:rsid w:val="000D769C"/>
    <w:rsid w:val="000D793A"/>
    <w:rsid w:val="000D7BFE"/>
    <w:rsid w:val="000D7C4F"/>
    <w:rsid w:val="000D7C80"/>
    <w:rsid w:val="000D7D09"/>
    <w:rsid w:val="000D7FD2"/>
    <w:rsid w:val="000E00E0"/>
    <w:rsid w:val="000E01EF"/>
    <w:rsid w:val="000E03F3"/>
    <w:rsid w:val="000E0555"/>
    <w:rsid w:val="000E0807"/>
    <w:rsid w:val="000E082B"/>
    <w:rsid w:val="000E0AE5"/>
    <w:rsid w:val="000E0BE6"/>
    <w:rsid w:val="000E0DE6"/>
    <w:rsid w:val="000E0E22"/>
    <w:rsid w:val="000E0E46"/>
    <w:rsid w:val="000E0FCF"/>
    <w:rsid w:val="000E1159"/>
    <w:rsid w:val="000E131E"/>
    <w:rsid w:val="000E16A8"/>
    <w:rsid w:val="000E1BDF"/>
    <w:rsid w:val="000E1C67"/>
    <w:rsid w:val="000E1D13"/>
    <w:rsid w:val="000E1E18"/>
    <w:rsid w:val="000E26EE"/>
    <w:rsid w:val="000E2A02"/>
    <w:rsid w:val="000E2A3B"/>
    <w:rsid w:val="000E2B23"/>
    <w:rsid w:val="000E2B2A"/>
    <w:rsid w:val="000E2E17"/>
    <w:rsid w:val="000E2E82"/>
    <w:rsid w:val="000E2EDF"/>
    <w:rsid w:val="000E307C"/>
    <w:rsid w:val="000E32C2"/>
    <w:rsid w:val="000E352B"/>
    <w:rsid w:val="000E3569"/>
    <w:rsid w:val="000E3592"/>
    <w:rsid w:val="000E3691"/>
    <w:rsid w:val="000E3770"/>
    <w:rsid w:val="000E37CA"/>
    <w:rsid w:val="000E387B"/>
    <w:rsid w:val="000E3E14"/>
    <w:rsid w:val="000E4058"/>
    <w:rsid w:val="000E4137"/>
    <w:rsid w:val="000E415C"/>
    <w:rsid w:val="000E432E"/>
    <w:rsid w:val="000E435C"/>
    <w:rsid w:val="000E43A0"/>
    <w:rsid w:val="000E4512"/>
    <w:rsid w:val="000E4581"/>
    <w:rsid w:val="000E4847"/>
    <w:rsid w:val="000E48CD"/>
    <w:rsid w:val="000E4999"/>
    <w:rsid w:val="000E49C8"/>
    <w:rsid w:val="000E4DBE"/>
    <w:rsid w:val="000E4E0B"/>
    <w:rsid w:val="000E4F05"/>
    <w:rsid w:val="000E5399"/>
    <w:rsid w:val="000E53A2"/>
    <w:rsid w:val="000E558D"/>
    <w:rsid w:val="000E5648"/>
    <w:rsid w:val="000E564C"/>
    <w:rsid w:val="000E58DB"/>
    <w:rsid w:val="000E5942"/>
    <w:rsid w:val="000E5A9C"/>
    <w:rsid w:val="000E5C43"/>
    <w:rsid w:val="000E5E39"/>
    <w:rsid w:val="000E6186"/>
    <w:rsid w:val="000E626A"/>
    <w:rsid w:val="000E626B"/>
    <w:rsid w:val="000E6305"/>
    <w:rsid w:val="000E6337"/>
    <w:rsid w:val="000E66A9"/>
    <w:rsid w:val="000E671D"/>
    <w:rsid w:val="000E682E"/>
    <w:rsid w:val="000E6862"/>
    <w:rsid w:val="000E6909"/>
    <w:rsid w:val="000E6E2C"/>
    <w:rsid w:val="000E6F12"/>
    <w:rsid w:val="000E6FF4"/>
    <w:rsid w:val="000E7218"/>
    <w:rsid w:val="000E7219"/>
    <w:rsid w:val="000E73C3"/>
    <w:rsid w:val="000E7420"/>
    <w:rsid w:val="000E76A7"/>
    <w:rsid w:val="000E7AD9"/>
    <w:rsid w:val="000E7B40"/>
    <w:rsid w:val="000E7BF5"/>
    <w:rsid w:val="000E7CDF"/>
    <w:rsid w:val="000E7D89"/>
    <w:rsid w:val="000F0021"/>
    <w:rsid w:val="000F0154"/>
    <w:rsid w:val="000F0273"/>
    <w:rsid w:val="000F0539"/>
    <w:rsid w:val="000F05E9"/>
    <w:rsid w:val="000F066A"/>
    <w:rsid w:val="000F06C7"/>
    <w:rsid w:val="000F0C14"/>
    <w:rsid w:val="000F0FD2"/>
    <w:rsid w:val="000F1208"/>
    <w:rsid w:val="000F12BE"/>
    <w:rsid w:val="000F1342"/>
    <w:rsid w:val="000F1630"/>
    <w:rsid w:val="000F16C4"/>
    <w:rsid w:val="000F16D0"/>
    <w:rsid w:val="000F1774"/>
    <w:rsid w:val="000F19F9"/>
    <w:rsid w:val="000F1A4E"/>
    <w:rsid w:val="000F1C0A"/>
    <w:rsid w:val="000F1F44"/>
    <w:rsid w:val="000F1F5D"/>
    <w:rsid w:val="000F2320"/>
    <w:rsid w:val="000F24BC"/>
    <w:rsid w:val="000F253C"/>
    <w:rsid w:val="000F25CD"/>
    <w:rsid w:val="000F26F4"/>
    <w:rsid w:val="000F29E1"/>
    <w:rsid w:val="000F2E48"/>
    <w:rsid w:val="000F2EC5"/>
    <w:rsid w:val="000F2F2E"/>
    <w:rsid w:val="000F2F57"/>
    <w:rsid w:val="000F2FCE"/>
    <w:rsid w:val="000F3200"/>
    <w:rsid w:val="000F327B"/>
    <w:rsid w:val="000F353A"/>
    <w:rsid w:val="000F35C5"/>
    <w:rsid w:val="000F35C9"/>
    <w:rsid w:val="000F35CB"/>
    <w:rsid w:val="000F35F1"/>
    <w:rsid w:val="000F371B"/>
    <w:rsid w:val="000F37CA"/>
    <w:rsid w:val="000F3A8A"/>
    <w:rsid w:val="000F3B00"/>
    <w:rsid w:val="000F3CA3"/>
    <w:rsid w:val="000F3E09"/>
    <w:rsid w:val="000F4153"/>
    <w:rsid w:val="000F4174"/>
    <w:rsid w:val="000F4179"/>
    <w:rsid w:val="000F4448"/>
    <w:rsid w:val="000F4510"/>
    <w:rsid w:val="000F461D"/>
    <w:rsid w:val="000F4B4F"/>
    <w:rsid w:val="000F4C0E"/>
    <w:rsid w:val="000F4DAF"/>
    <w:rsid w:val="000F4ED4"/>
    <w:rsid w:val="000F5127"/>
    <w:rsid w:val="000F5155"/>
    <w:rsid w:val="000F522B"/>
    <w:rsid w:val="000F5626"/>
    <w:rsid w:val="000F5759"/>
    <w:rsid w:val="000F58B4"/>
    <w:rsid w:val="000F5928"/>
    <w:rsid w:val="000F5D4C"/>
    <w:rsid w:val="000F5E2D"/>
    <w:rsid w:val="000F5F75"/>
    <w:rsid w:val="000F605C"/>
    <w:rsid w:val="000F60D5"/>
    <w:rsid w:val="000F62D5"/>
    <w:rsid w:val="000F630C"/>
    <w:rsid w:val="000F63E2"/>
    <w:rsid w:val="000F6430"/>
    <w:rsid w:val="000F644E"/>
    <w:rsid w:val="000F6616"/>
    <w:rsid w:val="000F6776"/>
    <w:rsid w:val="000F680B"/>
    <w:rsid w:val="000F6BD9"/>
    <w:rsid w:val="000F6C4A"/>
    <w:rsid w:val="000F6F35"/>
    <w:rsid w:val="000F6FAE"/>
    <w:rsid w:val="000F74DE"/>
    <w:rsid w:val="000F75D4"/>
    <w:rsid w:val="000F7B3D"/>
    <w:rsid w:val="000F7DA0"/>
    <w:rsid w:val="000F7F4A"/>
    <w:rsid w:val="000F7FE2"/>
    <w:rsid w:val="00100100"/>
    <w:rsid w:val="001001C3"/>
    <w:rsid w:val="001004BD"/>
    <w:rsid w:val="001005A7"/>
    <w:rsid w:val="00100804"/>
    <w:rsid w:val="00100866"/>
    <w:rsid w:val="00100A72"/>
    <w:rsid w:val="00100DC3"/>
    <w:rsid w:val="00101003"/>
    <w:rsid w:val="001011DB"/>
    <w:rsid w:val="001012E0"/>
    <w:rsid w:val="0010140E"/>
    <w:rsid w:val="001014A1"/>
    <w:rsid w:val="00101513"/>
    <w:rsid w:val="00101539"/>
    <w:rsid w:val="0010154A"/>
    <w:rsid w:val="001015DD"/>
    <w:rsid w:val="00101739"/>
    <w:rsid w:val="00101C17"/>
    <w:rsid w:val="00101CA5"/>
    <w:rsid w:val="00101DB0"/>
    <w:rsid w:val="00101F54"/>
    <w:rsid w:val="0010204A"/>
    <w:rsid w:val="001021CD"/>
    <w:rsid w:val="001021DB"/>
    <w:rsid w:val="0010243D"/>
    <w:rsid w:val="0010280E"/>
    <w:rsid w:val="001028B3"/>
    <w:rsid w:val="00102BE6"/>
    <w:rsid w:val="00103466"/>
    <w:rsid w:val="00103548"/>
    <w:rsid w:val="00103954"/>
    <w:rsid w:val="00103C3B"/>
    <w:rsid w:val="00103D0D"/>
    <w:rsid w:val="00103D70"/>
    <w:rsid w:val="00103DB7"/>
    <w:rsid w:val="00103FE0"/>
    <w:rsid w:val="0010412B"/>
    <w:rsid w:val="0010426F"/>
    <w:rsid w:val="001042B5"/>
    <w:rsid w:val="0010437D"/>
    <w:rsid w:val="00104435"/>
    <w:rsid w:val="0010445E"/>
    <w:rsid w:val="00104827"/>
    <w:rsid w:val="00104A69"/>
    <w:rsid w:val="00104D13"/>
    <w:rsid w:val="00104D5E"/>
    <w:rsid w:val="00104D62"/>
    <w:rsid w:val="00104D74"/>
    <w:rsid w:val="00104E62"/>
    <w:rsid w:val="00104F47"/>
    <w:rsid w:val="00104F93"/>
    <w:rsid w:val="00104FD4"/>
    <w:rsid w:val="00105004"/>
    <w:rsid w:val="001050C3"/>
    <w:rsid w:val="001051C9"/>
    <w:rsid w:val="0010531C"/>
    <w:rsid w:val="001054F2"/>
    <w:rsid w:val="00105653"/>
    <w:rsid w:val="00105680"/>
    <w:rsid w:val="001056B4"/>
    <w:rsid w:val="00105705"/>
    <w:rsid w:val="001057F9"/>
    <w:rsid w:val="00105BB0"/>
    <w:rsid w:val="00105C5A"/>
    <w:rsid w:val="00105E19"/>
    <w:rsid w:val="00105E54"/>
    <w:rsid w:val="00106554"/>
    <w:rsid w:val="00106615"/>
    <w:rsid w:val="0010675B"/>
    <w:rsid w:val="001067D7"/>
    <w:rsid w:val="00106847"/>
    <w:rsid w:val="00106C37"/>
    <w:rsid w:val="00106C38"/>
    <w:rsid w:val="00106CF8"/>
    <w:rsid w:val="00106F0E"/>
    <w:rsid w:val="00106F3E"/>
    <w:rsid w:val="00107211"/>
    <w:rsid w:val="0010723E"/>
    <w:rsid w:val="00107286"/>
    <w:rsid w:val="00107300"/>
    <w:rsid w:val="00107341"/>
    <w:rsid w:val="001073FD"/>
    <w:rsid w:val="0010741E"/>
    <w:rsid w:val="0010750E"/>
    <w:rsid w:val="001075BD"/>
    <w:rsid w:val="00107774"/>
    <w:rsid w:val="001078F4"/>
    <w:rsid w:val="00107999"/>
    <w:rsid w:val="00107AEB"/>
    <w:rsid w:val="00107B48"/>
    <w:rsid w:val="00107B61"/>
    <w:rsid w:val="00107EF3"/>
    <w:rsid w:val="00107FC8"/>
    <w:rsid w:val="00110013"/>
    <w:rsid w:val="001102E4"/>
    <w:rsid w:val="00110357"/>
    <w:rsid w:val="001103A0"/>
    <w:rsid w:val="0011042C"/>
    <w:rsid w:val="0011071B"/>
    <w:rsid w:val="0011079A"/>
    <w:rsid w:val="00110868"/>
    <w:rsid w:val="00110B51"/>
    <w:rsid w:val="00110BEA"/>
    <w:rsid w:val="00110CE7"/>
    <w:rsid w:val="00110D42"/>
    <w:rsid w:val="00110DF5"/>
    <w:rsid w:val="001110AD"/>
    <w:rsid w:val="001110ED"/>
    <w:rsid w:val="00111159"/>
    <w:rsid w:val="001113D1"/>
    <w:rsid w:val="001114B4"/>
    <w:rsid w:val="00111532"/>
    <w:rsid w:val="0011156B"/>
    <w:rsid w:val="001115B9"/>
    <w:rsid w:val="0011163A"/>
    <w:rsid w:val="001117F0"/>
    <w:rsid w:val="00111814"/>
    <w:rsid w:val="001118F6"/>
    <w:rsid w:val="00111983"/>
    <w:rsid w:val="00111C4C"/>
    <w:rsid w:val="00111CA6"/>
    <w:rsid w:val="00111DAB"/>
    <w:rsid w:val="00111E0A"/>
    <w:rsid w:val="00112039"/>
    <w:rsid w:val="001122B3"/>
    <w:rsid w:val="001123C4"/>
    <w:rsid w:val="00112751"/>
    <w:rsid w:val="00112802"/>
    <w:rsid w:val="00112A0D"/>
    <w:rsid w:val="00112A49"/>
    <w:rsid w:val="00112B86"/>
    <w:rsid w:val="00112E68"/>
    <w:rsid w:val="00112F62"/>
    <w:rsid w:val="00112FFF"/>
    <w:rsid w:val="0011315E"/>
    <w:rsid w:val="0011318B"/>
    <w:rsid w:val="001131F1"/>
    <w:rsid w:val="001133A1"/>
    <w:rsid w:val="00113524"/>
    <w:rsid w:val="00113691"/>
    <w:rsid w:val="001136D5"/>
    <w:rsid w:val="001137F8"/>
    <w:rsid w:val="00113A4E"/>
    <w:rsid w:val="00113B64"/>
    <w:rsid w:val="00113D8B"/>
    <w:rsid w:val="00113D97"/>
    <w:rsid w:val="00113F4B"/>
    <w:rsid w:val="00113FF8"/>
    <w:rsid w:val="00114004"/>
    <w:rsid w:val="001142D8"/>
    <w:rsid w:val="0011445A"/>
    <w:rsid w:val="0011447D"/>
    <w:rsid w:val="001144A8"/>
    <w:rsid w:val="001144BF"/>
    <w:rsid w:val="00114C93"/>
    <w:rsid w:val="00114CF3"/>
    <w:rsid w:val="00114FC0"/>
    <w:rsid w:val="00115162"/>
    <w:rsid w:val="001151A4"/>
    <w:rsid w:val="001151B0"/>
    <w:rsid w:val="001151FC"/>
    <w:rsid w:val="00115384"/>
    <w:rsid w:val="0011547B"/>
    <w:rsid w:val="00115759"/>
    <w:rsid w:val="00115817"/>
    <w:rsid w:val="00115990"/>
    <w:rsid w:val="00115A91"/>
    <w:rsid w:val="00115C22"/>
    <w:rsid w:val="00115D12"/>
    <w:rsid w:val="00115D8E"/>
    <w:rsid w:val="00115E3D"/>
    <w:rsid w:val="0011640E"/>
    <w:rsid w:val="00116475"/>
    <w:rsid w:val="00116583"/>
    <w:rsid w:val="001167C7"/>
    <w:rsid w:val="00116838"/>
    <w:rsid w:val="00116A17"/>
    <w:rsid w:val="00116BFD"/>
    <w:rsid w:val="00116EED"/>
    <w:rsid w:val="00116F01"/>
    <w:rsid w:val="00116F8D"/>
    <w:rsid w:val="00116FDC"/>
    <w:rsid w:val="001170FC"/>
    <w:rsid w:val="001171F4"/>
    <w:rsid w:val="00117205"/>
    <w:rsid w:val="00117260"/>
    <w:rsid w:val="00117290"/>
    <w:rsid w:val="00117294"/>
    <w:rsid w:val="001172E8"/>
    <w:rsid w:val="001174EA"/>
    <w:rsid w:val="001175C6"/>
    <w:rsid w:val="0011762C"/>
    <w:rsid w:val="00117716"/>
    <w:rsid w:val="00117776"/>
    <w:rsid w:val="00117797"/>
    <w:rsid w:val="001177A4"/>
    <w:rsid w:val="00117AE7"/>
    <w:rsid w:val="00117AEE"/>
    <w:rsid w:val="00117B8B"/>
    <w:rsid w:val="00117B9E"/>
    <w:rsid w:val="00117D16"/>
    <w:rsid w:val="00117D98"/>
    <w:rsid w:val="00117DF1"/>
    <w:rsid w:val="0012004C"/>
    <w:rsid w:val="00120083"/>
    <w:rsid w:val="00120158"/>
    <w:rsid w:val="001203CA"/>
    <w:rsid w:val="001203DF"/>
    <w:rsid w:val="0012040D"/>
    <w:rsid w:val="00120423"/>
    <w:rsid w:val="00120434"/>
    <w:rsid w:val="00120ABB"/>
    <w:rsid w:val="00120CF4"/>
    <w:rsid w:val="00120D8A"/>
    <w:rsid w:val="00120E21"/>
    <w:rsid w:val="00120FF3"/>
    <w:rsid w:val="0012107D"/>
    <w:rsid w:val="001211E9"/>
    <w:rsid w:val="001214BC"/>
    <w:rsid w:val="001217BA"/>
    <w:rsid w:val="00121986"/>
    <w:rsid w:val="001219D7"/>
    <w:rsid w:val="00121EFE"/>
    <w:rsid w:val="00121F95"/>
    <w:rsid w:val="00121FB8"/>
    <w:rsid w:val="001221E7"/>
    <w:rsid w:val="00122731"/>
    <w:rsid w:val="00122952"/>
    <w:rsid w:val="0012298A"/>
    <w:rsid w:val="001229B2"/>
    <w:rsid w:val="00122BF7"/>
    <w:rsid w:val="00122C0A"/>
    <w:rsid w:val="00122C21"/>
    <w:rsid w:val="00122C55"/>
    <w:rsid w:val="00122D60"/>
    <w:rsid w:val="00122F49"/>
    <w:rsid w:val="00122FCE"/>
    <w:rsid w:val="00123046"/>
    <w:rsid w:val="00123080"/>
    <w:rsid w:val="0012315E"/>
    <w:rsid w:val="00123264"/>
    <w:rsid w:val="00123577"/>
    <w:rsid w:val="0012386C"/>
    <w:rsid w:val="00123996"/>
    <w:rsid w:val="00123B0A"/>
    <w:rsid w:val="00123B93"/>
    <w:rsid w:val="00123BF7"/>
    <w:rsid w:val="00123DFA"/>
    <w:rsid w:val="00123E86"/>
    <w:rsid w:val="00123F38"/>
    <w:rsid w:val="00123FA0"/>
    <w:rsid w:val="0012404C"/>
    <w:rsid w:val="00124222"/>
    <w:rsid w:val="0012423F"/>
    <w:rsid w:val="00124309"/>
    <w:rsid w:val="001244D4"/>
    <w:rsid w:val="00124517"/>
    <w:rsid w:val="001246C7"/>
    <w:rsid w:val="001246F6"/>
    <w:rsid w:val="001246FB"/>
    <w:rsid w:val="001249FE"/>
    <w:rsid w:val="00124E5E"/>
    <w:rsid w:val="00124E81"/>
    <w:rsid w:val="00125263"/>
    <w:rsid w:val="00125355"/>
    <w:rsid w:val="00125487"/>
    <w:rsid w:val="00125908"/>
    <w:rsid w:val="00125963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4B"/>
    <w:rsid w:val="00126860"/>
    <w:rsid w:val="00126B0C"/>
    <w:rsid w:val="00126C38"/>
    <w:rsid w:val="00126C96"/>
    <w:rsid w:val="00126D98"/>
    <w:rsid w:val="00126E6B"/>
    <w:rsid w:val="0012729C"/>
    <w:rsid w:val="001272CE"/>
    <w:rsid w:val="0012774C"/>
    <w:rsid w:val="0012790B"/>
    <w:rsid w:val="00127975"/>
    <w:rsid w:val="00127B2C"/>
    <w:rsid w:val="0013000F"/>
    <w:rsid w:val="0013004A"/>
    <w:rsid w:val="00130207"/>
    <w:rsid w:val="00130241"/>
    <w:rsid w:val="0013031B"/>
    <w:rsid w:val="0013034C"/>
    <w:rsid w:val="00130890"/>
    <w:rsid w:val="001308AC"/>
    <w:rsid w:val="0013096C"/>
    <w:rsid w:val="00130975"/>
    <w:rsid w:val="001309B4"/>
    <w:rsid w:val="00130CDA"/>
    <w:rsid w:val="00130D97"/>
    <w:rsid w:val="001310ED"/>
    <w:rsid w:val="00131239"/>
    <w:rsid w:val="001312B5"/>
    <w:rsid w:val="0013160A"/>
    <w:rsid w:val="001316C2"/>
    <w:rsid w:val="0013175C"/>
    <w:rsid w:val="001318AB"/>
    <w:rsid w:val="00131AA4"/>
    <w:rsid w:val="00131CF5"/>
    <w:rsid w:val="00131EFD"/>
    <w:rsid w:val="00132040"/>
    <w:rsid w:val="001322EF"/>
    <w:rsid w:val="00132427"/>
    <w:rsid w:val="001324B3"/>
    <w:rsid w:val="0013260C"/>
    <w:rsid w:val="0013284A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850"/>
    <w:rsid w:val="00133A9C"/>
    <w:rsid w:val="00133C46"/>
    <w:rsid w:val="00133C48"/>
    <w:rsid w:val="00133C66"/>
    <w:rsid w:val="00133CE7"/>
    <w:rsid w:val="00133E67"/>
    <w:rsid w:val="00133ED6"/>
    <w:rsid w:val="001341E4"/>
    <w:rsid w:val="001342CB"/>
    <w:rsid w:val="001343EB"/>
    <w:rsid w:val="0013464F"/>
    <w:rsid w:val="00134A28"/>
    <w:rsid w:val="00134DCE"/>
    <w:rsid w:val="0013518D"/>
    <w:rsid w:val="001352AD"/>
    <w:rsid w:val="001352C2"/>
    <w:rsid w:val="00135AC9"/>
    <w:rsid w:val="00135C3C"/>
    <w:rsid w:val="0013608B"/>
    <w:rsid w:val="00136150"/>
    <w:rsid w:val="0013624F"/>
    <w:rsid w:val="00136269"/>
    <w:rsid w:val="001365F0"/>
    <w:rsid w:val="00136624"/>
    <w:rsid w:val="0013667B"/>
    <w:rsid w:val="00136A5D"/>
    <w:rsid w:val="00136B7F"/>
    <w:rsid w:val="00136C59"/>
    <w:rsid w:val="00136DC2"/>
    <w:rsid w:val="00136E09"/>
    <w:rsid w:val="00136E1E"/>
    <w:rsid w:val="00136EED"/>
    <w:rsid w:val="00136F73"/>
    <w:rsid w:val="00137276"/>
    <w:rsid w:val="001372BE"/>
    <w:rsid w:val="00137605"/>
    <w:rsid w:val="001377D7"/>
    <w:rsid w:val="001378D3"/>
    <w:rsid w:val="001379A3"/>
    <w:rsid w:val="00137B74"/>
    <w:rsid w:val="00137DB1"/>
    <w:rsid w:val="00140077"/>
    <w:rsid w:val="001401D4"/>
    <w:rsid w:val="001403D1"/>
    <w:rsid w:val="0014040D"/>
    <w:rsid w:val="0014058C"/>
    <w:rsid w:val="001405DF"/>
    <w:rsid w:val="001405E4"/>
    <w:rsid w:val="00140670"/>
    <w:rsid w:val="0014069A"/>
    <w:rsid w:val="001407B8"/>
    <w:rsid w:val="00140BF0"/>
    <w:rsid w:val="00140D56"/>
    <w:rsid w:val="00140E89"/>
    <w:rsid w:val="00140F4C"/>
    <w:rsid w:val="00140FCA"/>
    <w:rsid w:val="00141184"/>
    <w:rsid w:val="00141215"/>
    <w:rsid w:val="001412F0"/>
    <w:rsid w:val="001413B0"/>
    <w:rsid w:val="0014148C"/>
    <w:rsid w:val="00141583"/>
    <w:rsid w:val="00141626"/>
    <w:rsid w:val="00141954"/>
    <w:rsid w:val="00141AA7"/>
    <w:rsid w:val="00141BC6"/>
    <w:rsid w:val="00141CD5"/>
    <w:rsid w:val="00141CEB"/>
    <w:rsid w:val="00141F9E"/>
    <w:rsid w:val="00141FB5"/>
    <w:rsid w:val="00141FE0"/>
    <w:rsid w:val="0014226C"/>
    <w:rsid w:val="00142348"/>
    <w:rsid w:val="00142B70"/>
    <w:rsid w:val="00142D55"/>
    <w:rsid w:val="00142E76"/>
    <w:rsid w:val="001431ED"/>
    <w:rsid w:val="001431F0"/>
    <w:rsid w:val="001434B9"/>
    <w:rsid w:val="00143563"/>
    <w:rsid w:val="00143638"/>
    <w:rsid w:val="001437A2"/>
    <w:rsid w:val="001437E2"/>
    <w:rsid w:val="001437E8"/>
    <w:rsid w:val="001437F6"/>
    <w:rsid w:val="00143866"/>
    <w:rsid w:val="00143A19"/>
    <w:rsid w:val="00143B08"/>
    <w:rsid w:val="00143B5D"/>
    <w:rsid w:val="00143D8D"/>
    <w:rsid w:val="00144137"/>
    <w:rsid w:val="0014419E"/>
    <w:rsid w:val="0014429B"/>
    <w:rsid w:val="001442EB"/>
    <w:rsid w:val="00144413"/>
    <w:rsid w:val="001444C1"/>
    <w:rsid w:val="0014464A"/>
    <w:rsid w:val="00144AB0"/>
    <w:rsid w:val="00144BB8"/>
    <w:rsid w:val="00144BE2"/>
    <w:rsid w:val="00144CE0"/>
    <w:rsid w:val="00144D9D"/>
    <w:rsid w:val="00144E77"/>
    <w:rsid w:val="00144F3C"/>
    <w:rsid w:val="00145062"/>
    <w:rsid w:val="0014564F"/>
    <w:rsid w:val="001457EB"/>
    <w:rsid w:val="00145A89"/>
    <w:rsid w:val="00145AAC"/>
    <w:rsid w:val="00145B14"/>
    <w:rsid w:val="00145B81"/>
    <w:rsid w:val="00145BB9"/>
    <w:rsid w:val="00145D8C"/>
    <w:rsid w:val="00145E40"/>
    <w:rsid w:val="00145E52"/>
    <w:rsid w:val="0014630F"/>
    <w:rsid w:val="00146387"/>
    <w:rsid w:val="001465AD"/>
    <w:rsid w:val="001466CB"/>
    <w:rsid w:val="00146938"/>
    <w:rsid w:val="00146BC1"/>
    <w:rsid w:val="00146C2B"/>
    <w:rsid w:val="00146CFB"/>
    <w:rsid w:val="00146D3C"/>
    <w:rsid w:val="00146EFF"/>
    <w:rsid w:val="00146F37"/>
    <w:rsid w:val="0014707D"/>
    <w:rsid w:val="001474B1"/>
    <w:rsid w:val="00147506"/>
    <w:rsid w:val="00147671"/>
    <w:rsid w:val="00147681"/>
    <w:rsid w:val="0014776C"/>
    <w:rsid w:val="001477AD"/>
    <w:rsid w:val="00147858"/>
    <w:rsid w:val="00147AF2"/>
    <w:rsid w:val="00147C7B"/>
    <w:rsid w:val="00147C86"/>
    <w:rsid w:val="00147EED"/>
    <w:rsid w:val="00150102"/>
    <w:rsid w:val="00150589"/>
    <w:rsid w:val="001506B9"/>
    <w:rsid w:val="001509EE"/>
    <w:rsid w:val="00150B37"/>
    <w:rsid w:val="00150B6C"/>
    <w:rsid w:val="00150C62"/>
    <w:rsid w:val="00150CED"/>
    <w:rsid w:val="00150D96"/>
    <w:rsid w:val="00150D9B"/>
    <w:rsid w:val="00150DCA"/>
    <w:rsid w:val="00150DF5"/>
    <w:rsid w:val="001511D6"/>
    <w:rsid w:val="00151312"/>
    <w:rsid w:val="001516C4"/>
    <w:rsid w:val="0015174A"/>
    <w:rsid w:val="00151758"/>
    <w:rsid w:val="001517DF"/>
    <w:rsid w:val="001517EB"/>
    <w:rsid w:val="0015186F"/>
    <w:rsid w:val="00151A18"/>
    <w:rsid w:val="00151A5F"/>
    <w:rsid w:val="00151A6D"/>
    <w:rsid w:val="00151BF1"/>
    <w:rsid w:val="00151D3C"/>
    <w:rsid w:val="00151E4C"/>
    <w:rsid w:val="00151FAC"/>
    <w:rsid w:val="001521A1"/>
    <w:rsid w:val="00152455"/>
    <w:rsid w:val="0015247A"/>
    <w:rsid w:val="00152528"/>
    <w:rsid w:val="00152831"/>
    <w:rsid w:val="00152B5D"/>
    <w:rsid w:val="00152B90"/>
    <w:rsid w:val="00152EED"/>
    <w:rsid w:val="00153013"/>
    <w:rsid w:val="00153156"/>
    <w:rsid w:val="00153402"/>
    <w:rsid w:val="00153553"/>
    <w:rsid w:val="0015358B"/>
    <w:rsid w:val="00153639"/>
    <w:rsid w:val="00153650"/>
    <w:rsid w:val="0015377A"/>
    <w:rsid w:val="00153830"/>
    <w:rsid w:val="00153A67"/>
    <w:rsid w:val="00153A79"/>
    <w:rsid w:val="00153BFE"/>
    <w:rsid w:val="00153C82"/>
    <w:rsid w:val="00153D1F"/>
    <w:rsid w:val="001540AA"/>
    <w:rsid w:val="0015422A"/>
    <w:rsid w:val="0015428D"/>
    <w:rsid w:val="001544E1"/>
    <w:rsid w:val="00154549"/>
    <w:rsid w:val="001545A9"/>
    <w:rsid w:val="00154978"/>
    <w:rsid w:val="001549AB"/>
    <w:rsid w:val="00154A9E"/>
    <w:rsid w:val="00154BDB"/>
    <w:rsid w:val="00154CBF"/>
    <w:rsid w:val="00154D47"/>
    <w:rsid w:val="00154F49"/>
    <w:rsid w:val="0015501A"/>
    <w:rsid w:val="001552AF"/>
    <w:rsid w:val="001552DC"/>
    <w:rsid w:val="00155302"/>
    <w:rsid w:val="00155554"/>
    <w:rsid w:val="0015584D"/>
    <w:rsid w:val="00155906"/>
    <w:rsid w:val="001559A7"/>
    <w:rsid w:val="00155A52"/>
    <w:rsid w:val="00155ACB"/>
    <w:rsid w:val="00155AD9"/>
    <w:rsid w:val="00155C46"/>
    <w:rsid w:val="00155C9B"/>
    <w:rsid w:val="00155D0A"/>
    <w:rsid w:val="00155E23"/>
    <w:rsid w:val="00155E41"/>
    <w:rsid w:val="0015600F"/>
    <w:rsid w:val="00156017"/>
    <w:rsid w:val="00156162"/>
    <w:rsid w:val="00156323"/>
    <w:rsid w:val="00156428"/>
    <w:rsid w:val="00156477"/>
    <w:rsid w:val="001565E1"/>
    <w:rsid w:val="0015670B"/>
    <w:rsid w:val="00156746"/>
    <w:rsid w:val="0015692E"/>
    <w:rsid w:val="00156A58"/>
    <w:rsid w:val="00156C48"/>
    <w:rsid w:val="00156C82"/>
    <w:rsid w:val="00156D0F"/>
    <w:rsid w:val="00156DBE"/>
    <w:rsid w:val="00156E71"/>
    <w:rsid w:val="00156E80"/>
    <w:rsid w:val="00156F20"/>
    <w:rsid w:val="00156F97"/>
    <w:rsid w:val="00157044"/>
    <w:rsid w:val="001574F3"/>
    <w:rsid w:val="001577CC"/>
    <w:rsid w:val="0015783A"/>
    <w:rsid w:val="0015785B"/>
    <w:rsid w:val="00157897"/>
    <w:rsid w:val="001579DB"/>
    <w:rsid w:val="00157A82"/>
    <w:rsid w:val="00157D3A"/>
    <w:rsid w:val="00157E38"/>
    <w:rsid w:val="00157EB3"/>
    <w:rsid w:val="00157EF3"/>
    <w:rsid w:val="00160058"/>
    <w:rsid w:val="001600F2"/>
    <w:rsid w:val="0016027D"/>
    <w:rsid w:val="001603F3"/>
    <w:rsid w:val="001604AB"/>
    <w:rsid w:val="001607F8"/>
    <w:rsid w:val="00160835"/>
    <w:rsid w:val="00160A62"/>
    <w:rsid w:val="00160A78"/>
    <w:rsid w:val="00160BD0"/>
    <w:rsid w:val="00160CBB"/>
    <w:rsid w:val="00160E3A"/>
    <w:rsid w:val="00160EF1"/>
    <w:rsid w:val="00160F08"/>
    <w:rsid w:val="001611A0"/>
    <w:rsid w:val="001612F6"/>
    <w:rsid w:val="00161304"/>
    <w:rsid w:val="00161415"/>
    <w:rsid w:val="00161439"/>
    <w:rsid w:val="001614B9"/>
    <w:rsid w:val="0016168B"/>
    <w:rsid w:val="001618A0"/>
    <w:rsid w:val="001618C0"/>
    <w:rsid w:val="0016196B"/>
    <w:rsid w:val="00161BCB"/>
    <w:rsid w:val="00161C39"/>
    <w:rsid w:val="00161C51"/>
    <w:rsid w:val="00161D31"/>
    <w:rsid w:val="00161EEF"/>
    <w:rsid w:val="00161FED"/>
    <w:rsid w:val="001621B9"/>
    <w:rsid w:val="001621D7"/>
    <w:rsid w:val="00162514"/>
    <w:rsid w:val="00162728"/>
    <w:rsid w:val="00162790"/>
    <w:rsid w:val="001629AD"/>
    <w:rsid w:val="00162B9C"/>
    <w:rsid w:val="00162BC2"/>
    <w:rsid w:val="00162CA4"/>
    <w:rsid w:val="00162D58"/>
    <w:rsid w:val="00162DB4"/>
    <w:rsid w:val="00162DBC"/>
    <w:rsid w:val="00162F49"/>
    <w:rsid w:val="00162F82"/>
    <w:rsid w:val="00162FC5"/>
    <w:rsid w:val="00162FDA"/>
    <w:rsid w:val="00163196"/>
    <w:rsid w:val="00163200"/>
    <w:rsid w:val="00163235"/>
    <w:rsid w:val="001632FE"/>
    <w:rsid w:val="00163519"/>
    <w:rsid w:val="0016360F"/>
    <w:rsid w:val="00163735"/>
    <w:rsid w:val="001637C0"/>
    <w:rsid w:val="00163811"/>
    <w:rsid w:val="00163960"/>
    <w:rsid w:val="00163A37"/>
    <w:rsid w:val="00163AA6"/>
    <w:rsid w:val="00163AF7"/>
    <w:rsid w:val="00163BB2"/>
    <w:rsid w:val="00163D55"/>
    <w:rsid w:val="00163FF3"/>
    <w:rsid w:val="001640AE"/>
    <w:rsid w:val="00164237"/>
    <w:rsid w:val="001642F4"/>
    <w:rsid w:val="001642F8"/>
    <w:rsid w:val="00164500"/>
    <w:rsid w:val="00164740"/>
    <w:rsid w:val="001647FC"/>
    <w:rsid w:val="00164899"/>
    <w:rsid w:val="00164A0A"/>
    <w:rsid w:val="00164A5E"/>
    <w:rsid w:val="00164A66"/>
    <w:rsid w:val="00164CF2"/>
    <w:rsid w:val="00164D13"/>
    <w:rsid w:val="00164D16"/>
    <w:rsid w:val="00164E37"/>
    <w:rsid w:val="00164E55"/>
    <w:rsid w:val="00164E59"/>
    <w:rsid w:val="00164EA7"/>
    <w:rsid w:val="001651EA"/>
    <w:rsid w:val="00165330"/>
    <w:rsid w:val="00165745"/>
    <w:rsid w:val="001657F4"/>
    <w:rsid w:val="0016597B"/>
    <w:rsid w:val="001659BB"/>
    <w:rsid w:val="00165AFE"/>
    <w:rsid w:val="00165BFD"/>
    <w:rsid w:val="00165C0D"/>
    <w:rsid w:val="00165C5D"/>
    <w:rsid w:val="00165E02"/>
    <w:rsid w:val="0016607F"/>
    <w:rsid w:val="0016610F"/>
    <w:rsid w:val="0016611B"/>
    <w:rsid w:val="0016629B"/>
    <w:rsid w:val="001664CE"/>
    <w:rsid w:val="00166559"/>
    <w:rsid w:val="00166567"/>
    <w:rsid w:val="0016656E"/>
    <w:rsid w:val="001668F8"/>
    <w:rsid w:val="00166CA9"/>
    <w:rsid w:val="00166F45"/>
    <w:rsid w:val="00167072"/>
    <w:rsid w:val="001671E0"/>
    <w:rsid w:val="001673B4"/>
    <w:rsid w:val="001673D2"/>
    <w:rsid w:val="00167499"/>
    <w:rsid w:val="00167649"/>
    <w:rsid w:val="00167A50"/>
    <w:rsid w:val="00167C2B"/>
    <w:rsid w:val="00167CF1"/>
    <w:rsid w:val="00167EEC"/>
    <w:rsid w:val="00167F05"/>
    <w:rsid w:val="0017029B"/>
    <w:rsid w:val="001702F3"/>
    <w:rsid w:val="001706BB"/>
    <w:rsid w:val="00170772"/>
    <w:rsid w:val="00170A9C"/>
    <w:rsid w:val="00170B23"/>
    <w:rsid w:val="00170C90"/>
    <w:rsid w:val="00170CB8"/>
    <w:rsid w:val="00170D6A"/>
    <w:rsid w:val="00170F8A"/>
    <w:rsid w:val="00171218"/>
    <w:rsid w:val="00171351"/>
    <w:rsid w:val="0017135F"/>
    <w:rsid w:val="0017160C"/>
    <w:rsid w:val="001716DD"/>
    <w:rsid w:val="00171765"/>
    <w:rsid w:val="0017199F"/>
    <w:rsid w:val="00171A06"/>
    <w:rsid w:val="00171AAB"/>
    <w:rsid w:val="00171AF4"/>
    <w:rsid w:val="00171D30"/>
    <w:rsid w:val="00171D9E"/>
    <w:rsid w:val="00171EC4"/>
    <w:rsid w:val="00171EF9"/>
    <w:rsid w:val="00171F8C"/>
    <w:rsid w:val="00172030"/>
    <w:rsid w:val="00172067"/>
    <w:rsid w:val="001721C5"/>
    <w:rsid w:val="001723F1"/>
    <w:rsid w:val="00172544"/>
    <w:rsid w:val="001727C0"/>
    <w:rsid w:val="0017284A"/>
    <w:rsid w:val="001729EC"/>
    <w:rsid w:val="00172AC3"/>
    <w:rsid w:val="00172CC3"/>
    <w:rsid w:val="00172CC6"/>
    <w:rsid w:val="00172DDF"/>
    <w:rsid w:val="00172EFB"/>
    <w:rsid w:val="00173358"/>
    <w:rsid w:val="001733BD"/>
    <w:rsid w:val="00173518"/>
    <w:rsid w:val="00173696"/>
    <w:rsid w:val="001736DD"/>
    <w:rsid w:val="00173750"/>
    <w:rsid w:val="0017376B"/>
    <w:rsid w:val="0017389C"/>
    <w:rsid w:val="00173B5C"/>
    <w:rsid w:val="00173CAA"/>
    <w:rsid w:val="00173D66"/>
    <w:rsid w:val="00174085"/>
    <w:rsid w:val="001740D1"/>
    <w:rsid w:val="00174137"/>
    <w:rsid w:val="00174146"/>
    <w:rsid w:val="001742C4"/>
    <w:rsid w:val="001742C6"/>
    <w:rsid w:val="00174497"/>
    <w:rsid w:val="001744CD"/>
    <w:rsid w:val="00174701"/>
    <w:rsid w:val="00174726"/>
    <w:rsid w:val="0017490B"/>
    <w:rsid w:val="0017495D"/>
    <w:rsid w:val="00174A73"/>
    <w:rsid w:val="00174D69"/>
    <w:rsid w:val="00174E41"/>
    <w:rsid w:val="00175464"/>
    <w:rsid w:val="0017595C"/>
    <w:rsid w:val="00175A42"/>
    <w:rsid w:val="00175A54"/>
    <w:rsid w:val="00175F78"/>
    <w:rsid w:val="001760FB"/>
    <w:rsid w:val="00176149"/>
    <w:rsid w:val="001763C2"/>
    <w:rsid w:val="001765A6"/>
    <w:rsid w:val="0017668B"/>
    <w:rsid w:val="00176978"/>
    <w:rsid w:val="001769F1"/>
    <w:rsid w:val="00176A76"/>
    <w:rsid w:val="00176CFE"/>
    <w:rsid w:val="00176D1B"/>
    <w:rsid w:val="00176D8F"/>
    <w:rsid w:val="00176DB6"/>
    <w:rsid w:val="00176E9C"/>
    <w:rsid w:val="00176EA7"/>
    <w:rsid w:val="00177167"/>
    <w:rsid w:val="0017724C"/>
    <w:rsid w:val="001772DF"/>
    <w:rsid w:val="00177383"/>
    <w:rsid w:val="00177636"/>
    <w:rsid w:val="0017768B"/>
    <w:rsid w:val="001776CC"/>
    <w:rsid w:val="0017788F"/>
    <w:rsid w:val="00177981"/>
    <w:rsid w:val="00177A58"/>
    <w:rsid w:val="00177AD1"/>
    <w:rsid w:val="00177AFD"/>
    <w:rsid w:val="00177C02"/>
    <w:rsid w:val="00177CE4"/>
    <w:rsid w:val="00177DBE"/>
    <w:rsid w:val="00177DF2"/>
    <w:rsid w:val="00177E1E"/>
    <w:rsid w:val="00177F04"/>
    <w:rsid w:val="00180024"/>
    <w:rsid w:val="0018020D"/>
    <w:rsid w:val="001803BC"/>
    <w:rsid w:val="00180583"/>
    <w:rsid w:val="0018087B"/>
    <w:rsid w:val="001808DA"/>
    <w:rsid w:val="0018095E"/>
    <w:rsid w:val="001809DD"/>
    <w:rsid w:val="00180DFE"/>
    <w:rsid w:val="00180E93"/>
    <w:rsid w:val="00180FD8"/>
    <w:rsid w:val="001810B2"/>
    <w:rsid w:val="00181107"/>
    <w:rsid w:val="00181192"/>
    <w:rsid w:val="00181348"/>
    <w:rsid w:val="001813DE"/>
    <w:rsid w:val="00181454"/>
    <w:rsid w:val="001815BA"/>
    <w:rsid w:val="00181604"/>
    <w:rsid w:val="0018176D"/>
    <w:rsid w:val="00181964"/>
    <w:rsid w:val="00181C77"/>
    <w:rsid w:val="00181E5A"/>
    <w:rsid w:val="00182057"/>
    <w:rsid w:val="001820D1"/>
    <w:rsid w:val="001821BB"/>
    <w:rsid w:val="0018223A"/>
    <w:rsid w:val="001823F9"/>
    <w:rsid w:val="00182473"/>
    <w:rsid w:val="00182587"/>
    <w:rsid w:val="001825AE"/>
    <w:rsid w:val="001825DB"/>
    <w:rsid w:val="00182697"/>
    <w:rsid w:val="00182710"/>
    <w:rsid w:val="00182766"/>
    <w:rsid w:val="00182CBF"/>
    <w:rsid w:val="00182E3A"/>
    <w:rsid w:val="00182ED3"/>
    <w:rsid w:val="00182FA5"/>
    <w:rsid w:val="001830EB"/>
    <w:rsid w:val="0018312F"/>
    <w:rsid w:val="001831B4"/>
    <w:rsid w:val="001838B5"/>
    <w:rsid w:val="001839AA"/>
    <w:rsid w:val="00183A44"/>
    <w:rsid w:val="00183AB4"/>
    <w:rsid w:val="00183DC0"/>
    <w:rsid w:val="00184086"/>
    <w:rsid w:val="001841EB"/>
    <w:rsid w:val="001843DD"/>
    <w:rsid w:val="00184446"/>
    <w:rsid w:val="00184485"/>
    <w:rsid w:val="001845DE"/>
    <w:rsid w:val="00184AC3"/>
    <w:rsid w:val="00184D50"/>
    <w:rsid w:val="00184DF8"/>
    <w:rsid w:val="00184F8D"/>
    <w:rsid w:val="00185397"/>
    <w:rsid w:val="001854CE"/>
    <w:rsid w:val="00185576"/>
    <w:rsid w:val="00185871"/>
    <w:rsid w:val="0018588C"/>
    <w:rsid w:val="00185902"/>
    <w:rsid w:val="00185C16"/>
    <w:rsid w:val="00185C8A"/>
    <w:rsid w:val="00185D50"/>
    <w:rsid w:val="00185DCB"/>
    <w:rsid w:val="00185DFD"/>
    <w:rsid w:val="00186042"/>
    <w:rsid w:val="001860D5"/>
    <w:rsid w:val="001863F6"/>
    <w:rsid w:val="001866F1"/>
    <w:rsid w:val="00186744"/>
    <w:rsid w:val="001867B6"/>
    <w:rsid w:val="00186B8B"/>
    <w:rsid w:val="00186C47"/>
    <w:rsid w:val="00186C98"/>
    <w:rsid w:val="00186D42"/>
    <w:rsid w:val="00186EC7"/>
    <w:rsid w:val="00186EFF"/>
    <w:rsid w:val="00187056"/>
    <w:rsid w:val="00187167"/>
    <w:rsid w:val="00187307"/>
    <w:rsid w:val="00187387"/>
    <w:rsid w:val="001873D4"/>
    <w:rsid w:val="001875A7"/>
    <w:rsid w:val="00187B10"/>
    <w:rsid w:val="00187B83"/>
    <w:rsid w:val="00187E54"/>
    <w:rsid w:val="00190182"/>
    <w:rsid w:val="001903F0"/>
    <w:rsid w:val="00190783"/>
    <w:rsid w:val="001907F0"/>
    <w:rsid w:val="00190888"/>
    <w:rsid w:val="00190E97"/>
    <w:rsid w:val="00191004"/>
    <w:rsid w:val="001911D6"/>
    <w:rsid w:val="00191321"/>
    <w:rsid w:val="0019132F"/>
    <w:rsid w:val="001915E4"/>
    <w:rsid w:val="0019161A"/>
    <w:rsid w:val="00191661"/>
    <w:rsid w:val="00191692"/>
    <w:rsid w:val="00191C63"/>
    <w:rsid w:val="00191C8E"/>
    <w:rsid w:val="00191D93"/>
    <w:rsid w:val="00191F31"/>
    <w:rsid w:val="00192259"/>
    <w:rsid w:val="00192316"/>
    <w:rsid w:val="0019240C"/>
    <w:rsid w:val="00192548"/>
    <w:rsid w:val="00192559"/>
    <w:rsid w:val="00192578"/>
    <w:rsid w:val="001927E0"/>
    <w:rsid w:val="001929D8"/>
    <w:rsid w:val="00192D1C"/>
    <w:rsid w:val="00192F3A"/>
    <w:rsid w:val="00192F42"/>
    <w:rsid w:val="00192FC0"/>
    <w:rsid w:val="0019300C"/>
    <w:rsid w:val="00193420"/>
    <w:rsid w:val="00193537"/>
    <w:rsid w:val="00193656"/>
    <w:rsid w:val="00193A50"/>
    <w:rsid w:val="00193AA3"/>
    <w:rsid w:val="00193B14"/>
    <w:rsid w:val="00193C7B"/>
    <w:rsid w:val="00193DA7"/>
    <w:rsid w:val="00193E9B"/>
    <w:rsid w:val="00193F97"/>
    <w:rsid w:val="00193FA8"/>
    <w:rsid w:val="00194102"/>
    <w:rsid w:val="001945C9"/>
    <w:rsid w:val="001947FC"/>
    <w:rsid w:val="00194845"/>
    <w:rsid w:val="0019489D"/>
    <w:rsid w:val="00194DBC"/>
    <w:rsid w:val="00194E69"/>
    <w:rsid w:val="0019503D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124"/>
    <w:rsid w:val="00196AAD"/>
    <w:rsid w:val="00196AC6"/>
    <w:rsid w:val="00196BE8"/>
    <w:rsid w:val="00196D0B"/>
    <w:rsid w:val="00196DF5"/>
    <w:rsid w:val="00197083"/>
    <w:rsid w:val="0019714D"/>
    <w:rsid w:val="00197489"/>
    <w:rsid w:val="0019760D"/>
    <w:rsid w:val="00197671"/>
    <w:rsid w:val="001976D2"/>
    <w:rsid w:val="001977F1"/>
    <w:rsid w:val="001977FF"/>
    <w:rsid w:val="00197858"/>
    <w:rsid w:val="0019787D"/>
    <w:rsid w:val="00197979"/>
    <w:rsid w:val="001979A0"/>
    <w:rsid w:val="00197A5C"/>
    <w:rsid w:val="00197DFA"/>
    <w:rsid w:val="00197EAF"/>
    <w:rsid w:val="00197F6B"/>
    <w:rsid w:val="00197FC2"/>
    <w:rsid w:val="001A0164"/>
    <w:rsid w:val="001A021D"/>
    <w:rsid w:val="001A0245"/>
    <w:rsid w:val="001A02AC"/>
    <w:rsid w:val="001A03BB"/>
    <w:rsid w:val="001A0532"/>
    <w:rsid w:val="001A057B"/>
    <w:rsid w:val="001A0599"/>
    <w:rsid w:val="001A05FE"/>
    <w:rsid w:val="001A0700"/>
    <w:rsid w:val="001A0754"/>
    <w:rsid w:val="001A07E9"/>
    <w:rsid w:val="001A08E2"/>
    <w:rsid w:val="001A0B2A"/>
    <w:rsid w:val="001A0E1C"/>
    <w:rsid w:val="001A0F1B"/>
    <w:rsid w:val="001A10CC"/>
    <w:rsid w:val="001A111B"/>
    <w:rsid w:val="001A11D9"/>
    <w:rsid w:val="001A1262"/>
    <w:rsid w:val="001A1311"/>
    <w:rsid w:val="001A1BB1"/>
    <w:rsid w:val="001A1D41"/>
    <w:rsid w:val="001A226A"/>
    <w:rsid w:val="001A2271"/>
    <w:rsid w:val="001A2291"/>
    <w:rsid w:val="001A24B0"/>
    <w:rsid w:val="001A258C"/>
    <w:rsid w:val="001A25DC"/>
    <w:rsid w:val="001A26C1"/>
    <w:rsid w:val="001A29D4"/>
    <w:rsid w:val="001A2A5C"/>
    <w:rsid w:val="001A2C88"/>
    <w:rsid w:val="001A2D85"/>
    <w:rsid w:val="001A3265"/>
    <w:rsid w:val="001A3398"/>
    <w:rsid w:val="001A33EB"/>
    <w:rsid w:val="001A3491"/>
    <w:rsid w:val="001A3549"/>
    <w:rsid w:val="001A3692"/>
    <w:rsid w:val="001A3880"/>
    <w:rsid w:val="001A38F6"/>
    <w:rsid w:val="001A3975"/>
    <w:rsid w:val="001A39A0"/>
    <w:rsid w:val="001A3BEE"/>
    <w:rsid w:val="001A4036"/>
    <w:rsid w:val="001A406E"/>
    <w:rsid w:val="001A455B"/>
    <w:rsid w:val="001A4693"/>
    <w:rsid w:val="001A4A3D"/>
    <w:rsid w:val="001A4ACF"/>
    <w:rsid w:val="001A4B59"/>
    <w:rsid w:val="001A4BD8"/>
    <w:rsid w:val="001A4C5B"/>
    <w:rsid w:val="001A4D06"/>
    <w:rsid w:val="001A4DC4"/>
    <w:rsid w:val="001A4DEF"/>
    <w:rsid w:val="001A50AE"/>
    <w:rsid w:val="001A5109"/>
    <w:rsid w:val="001A5213"/>
    <w:rsid w:val="001A5331"/>
    <w:rsid w:val="001A5430"/>
    <w:rsid w:val="001A549F"/>
    <w:rsid w:val="001A568D"/>
    <w:rsid w:val="001A56E7"/>
    <w:rsid w:val="001A57CB"/>
    <w:rsid w:val="001A592E"/>
    <w:rsid w:val="001A598B"/>
    <w:rsid w:val="001A5A47"/>
    <w:rsid w:val="001A5B84"/>
    <w:rsid w:val="001A5DBC"/>
    <w:rsid w:val="001A5E9A"/>
    <w:rsid w:val="001A6039"/>
    <w:rsid w:val="001A6090"/>
    <w:rsid w:val="001A613A"/>
    <w:rsid w:val="001A61E4"/>
    <w:rsid w:val="001A626A"/>
    <w:rsid w:val="001A6375"/>
    <w:rsid w:val="001A647E"/>
    <w:rsid w:val="001A64A8"/>
    <w:rsid w:val="001A65F0"/>
    <w:rsid w:val="001A6697"/>
    <w:rsid w:val="001A66D8"/>
    <w:rsid w:val="001A66E7"/>
    <w:rsid w:val="001A66F6"/>
    <w:rsid w:val="001A6869"/>
    <w:rsid w:val="001A69FD"/>
    <w:rsid w:val="001A6A43"/>
    <w:rsid w:val="001A6BEE"/>
    <w:rsid w:val="001A6CEC"/>
    <w:rsid w:val="001A6D47"/>
    <w:rsid w:val="001A6E05"/>
    <w:rsid w:val="001A6E8F"/>
    <w:rsid w:val="001A6FC1"/>
    <w:rsid w:val="001A6FCA"/>
    <w:rsid w:val="001A7468"/>
    <w:rsid w:val="001A7510"/>
    <w:rsid w:val="001A7576"/>
    <w:rsid w:val="001A76CE"/>
    <w:rsid w:val="001A76FC"/>
    <w:rsid w:val="001A79E5"/>
    <w:rsid w:val="001A7C81"/>
    <w:rsid w:val="001A7D31"/>
    <w:rsid w:val="001A7D4D"/>
    <w:rsid w:val="001A7D84"/>
    <w:rsid w:val="001A7D98"/>
    <w:rsid w:val="001A7DAB"/>
    <w:rsid w:val="001A7FCE"/>
    <w:rsid w:val="001B00ED"/>
    <w:rsid w:val="001B0347"/>
    <w:rsid w:val="001B03ED"/>
    <w:rsid w:val="001B0491"/>
    <w:rsid w:val="001B0716"/>
    <w:rsid w:val="001B08FF"/>
    <w:rsid w:val="001B0971"/>
    <w:rsid w:val="001B0974"/>
    <w:rsid w:val="001B097C"/>
    <w:rsid w:val="001B0CB1"/>
    <w:rsid w:val="001B1087"/>
    <w:rsid w:val="001B10A2"/>
    <w:rsid w:val="001B11FC"/>
    <w:rsid w:val="001B155D"/>
    <w:rsid w:val="001B17CB"/>
    <w:rsid w:val="001B192D"/>
    <w:rsid w:val="001B19C2"/>
    <w:rsid w:val="001B1E01"/>
    <w:rsid w:val="001B1F6B"/>
    <w:rsid w:val="001B1FCF"/>
    <w:rsid w:val="001B1FF4"/>
    <w:rsid w:val="001B1FF7"/>
    <w:rsid w:val="001B20F9"/>
    <w:rsid w:val="001B2448"/>
    <w:rsid w:val="001B24F7"/>
    <w:rsid w:val="001B27AD"/>
    <w:rsid w:val="001B283A"/>
    <w:rsid w:val="001B2955"/>
    <w:rsid w:val="001B2D19"/>
    <w:rsid w:val="001B2E69"/>
    <w:rsid w:val="001B2FD6"/>
    <w:rsid w:val="001B308F"/>
    <w:rsid w:val="001B313F"/>
    <w:rsid w:val="001B338A"/>
    <w:rsid w:val="001B33C9"/>
    <w:rsid w:val="001B3925"/>
    <w:rsid w:val="001B3C8B"/>
    <w:rsid w:val="001B4044"/>
    <w:rsid w:val="001B441C"/>
    <w:rsid w:val="001B451C"/>
    <w:rsid w:val="001B4605"/>
    <w:rsid w:val="001B4624"/>
    <w:rsid w:val="001B465F"/>
    <w:rsid w:val="001B47A2"/>
    <w:rsid w:val="001B4814"/>
    <w:rsid w:val="001B487C"/>
    <w:rsid w:val="001B491A"/>
    <w:rsid w:val="001B4B32"/>
    <w:rsid w:val="001B4B9E"/>
    <w:rsid w:val="001B4C26"/>
    <w:rsid w:val="001B4CB2"/>
    <w:rsid w:val="001B4CF2"/>
    <w:rsid w:val="001B4D07"/>
    <w:rsid w:val="001B5022"/>
    <w:rsid w:val="001B51E8"/>
    <w:rsid w:val="001B529F"/>
    <w:rsid w:val="001B5323"/>
    <w:rsid w:val="001B5591"/>
    <w:rsid w:val="001B55E4"/>
    <w:rsid w:val="001B568B"/>
    <w:rsid w:val="001B56F9"/>
    <w:rsid w:val="001B5752"/>
    <w:rsid w:val="001B59C0"/>
    <w:rsid w:val="001B5A6B"/>
    <w:rsid w:val="001B5CAC"/>
    <w:rsid w:val="001B5D78"/>
    <w:rsid w:val="001B6056"/>
    <w:rsid w:val="001B6170"/>
    <w:rsid w:val="001B6200"/>
    <w:rsid w:val="001B62A3"/>
    <w:rsid w:val="001B64A9"/>
    <w:rsid w:val="001B6542"/>
    <w:rsid w:val="001B6695"/>
    <w:rsid w:val="001B67E5"/>
    <w:rsid w:val="001B6837"/>
    <w:rsid w:val="001B687C"/>
    <w:rsid w:val="001B6D4A"/>
    <w:rsid w:val="001B6E1E"/>
    <w:rsid w:val="001B6F2E"/>
    <w:rsid w:val="001B6FBC"/>
    <w:rsid w:val="001B70D2"/>
    <w:rsid w:val="001B732B"/>
    <w:rsid w:val="001B74F2"/>
    <w:rsid w:val="001B797F"/>
    <w:rsid w:val="001B7A8D"/>
    <w:rsid w:val="001B7B8B"/>
    <w:rsid w:val="001B7CA0"/>
    <w:rsid w:val="001B7CF7"/>
    <w:rsid w:val="001C0094"/>
    <w:rsid w:val="001C00C0"/>
    <w:rsid w:val="001C02CF"/>
    <w:rsid w:val="001C0484"/>
    <w:rsid w:val="001C083A"/>
    <w:rsid w:val="001C0872"/>
    <w:rsid w:val="001C0A2E"/>
    <w:rsid w:val="001C0A4A"/>
    <w:rsid w:val="001C0B36"/>
    <w:rsid w:val="001C0BB4"/>
    <w:rsid w:val="001C0BDB"/>
    <w:rsid w:val="001C0D86"/>
    <w:rsid w:val="001C0F69"/>
    <w:rsid w:val="001C12E3"/>
    <w:rsid w:val="001C1514"/>
    <w:rsid w:val="001C1A27"/>
    <w:rsid w:val="001C1A28"/>
    <w:rsid w:val="001C1E51"/>
    <w:rsid w:val="001C1F46"/>
    <w:rsid w:val="001C1F52"/>
    <w:rsid w:val="001C2174"/>
    <w:rsid w:val="001C224B"/>
    <w:rsid w:val="001C2306"/>
    <w:rsid w:val="001C2359"/>
    <w:rsid w:val="001C23E4"/>
    <w:rsid w:val="001C2431"/>
    <w:rsid w:val="001C2541"/>
    <w:rsid w:val="001C255F"/>
    <w:rsid w:val="001C258D"/>
    <w:rsid w:val="001C2A69"/>
    <w:rsid w:val="001C2C34"/>
    <w:rsid w:val="001C2CDF"/>
    <w:rsid w:val="001C2E2D"/>
    <w:rsid w:val="001C2E49"/>
    <w:rsid w:val="001C2FDD"/>
    <w:rsid w:val="001C2FEB"/>
    <w:rsid w:val="001C30D3"/>
    <w:rsid w:val="001C32BE"/>
    <w:rsid w:val="001C34F9"/>
    <w:rsid w:val="001C37EF"/>
    <w:rsid w:val="001C38C4"/>
    <w:rsid w:val="001C3AD9"/>
    <w:rsid w:val="001C3B54"/>
    <w:rsid w:val="001C3C42"/>
    <w:rsid w:val="001C3CF4"/>
    <w:rsid w:val="001C3D07"/>
    <w:rsid w:val="001C3D50"/>
    <w:rsid w:val="001C3DE6"/>
    <w:rsid w:val="001C40BD"/>
    <w:rsid w:val="001C41C3"/>
    <w:rsid w:val="001C43AB"/>
    <w:rsid w:val="001C4647"/>
    <w:rsid w:val="001C48C6"/>
    <w:rsid w:val="001C4990"/>
    <w:rsid w:val="001C4AA0"/>
    <w:rsid w:val="001C4C2D"/>
    <w:rsid w:val="001C5324"/>
    <w:rsid w:val="001C5E30"/>
    <w:rsid w:val="001C5EFB"/>
    <w:rsid w:val="001C5F2B"/>
    <w:rsid w:val="001C63EC"/>
    <w:rsid w:val="001C6451"/>
    <w:rsid w:val="001C6A29"/>
    <w:rsid w:val="001C6AE4"/>
    <w:rsid w:val="001C6B04"/>
    <w:rsid w:val="001C6B5A"/>
    <w:rsid w:val="001C6C21"/>
    <w:rsid w:val="001C6C55"/>
    <w:rsid w:val="001C6D65"/>
    <w:rsid w:val="001C6FFD"/>
    <w:rsid w:val="001C71F2"/>
    <w:rsid w:val="001C7436"/>
    <w:rsid w:val="001C77F9"/>
    <w:rsid w:val="001C7804"/>
    <w:rsid w:val="001C780F"/>
    <w:rsid w:val="001C7950"/>
    <w:rsid w:val="001C79B9"/>
    <w:rsid w:val="001C7B38"/>
    <w:rsid w:val="001C7D4B"/>
    <w:rsid w:val="001C7D7E"/>
    <w:rsid w:val="001C7D99"/>
    <w:rsid w:val="001C7F3D"/>
    <w:rsid w:val="001C7FE6"/>
    <w:rsid w:val="001D0146"/>
    <w:rsid w:val="001D0227"/>
    <w:rsid w:val="001D0842"/>
    <w:rsid w:val="001D08FD"/>
    <w:rsid w:val="001D0918"/>
    <w:rsid w:val="001D0A8F"/>
    <w:rsid w:val="001D0B77"/>
    <w:rsid w:val="001D0EFE"/>
    <w:rsid w:val="001D10F3"/>
    <w:rsid w:val="001D1102"/>
    <w:rsid w:val="001D11D1"/>
    <w:rsid w:val="001D12FC"/>
    <w:rsid w:val="001D1609"/>
    <w:rsid w:val="001D1711"/>
    <w:rsid w:val="001D1995"/>
    <w:rsid w:val="001D1A07"/>
    <w:rsid w:val="001D1BB0"/>
    <w:rsid w:val="001D1BD8"/>
    <w:rsid w:val="001D1E13"/>
    <w:rsid w:val="001D1FB6"/>
    <w:rsid w:val="001D2003"/>
    <w:rsid w:val="001D201C"/>
    <w:rsid w:val="001D2061"/>
    <w:rsid w:val="001D220A"/>
    <w:rsid w:val="001D2213"/>
    <w:rsid w:val="001D26C9"/>
    <w:rsid w:val="001D28B7"/>
    <w:rsid w:val="001D28CD"/>
    <w:rsid w:val="001D2A44"/>
    <w:rsid w:val="001D2D65"/>
    <w:rsid w:val="001D2D6D"/>
    <w:rsid w:val="001D3145"/>
    <w:rsid w:val="001D334D"/>
    <w:rsid w:val="001D3425"/>
    <w:rsid w:val="001D34D6"/>
    <w:rsid w:val="001D3504"/>
    <w:rsid w:val="001D37F8"/>
    <w:rsid w:val="001D3808"/>
    <w:rsid w:val="001D384E"/>
    <w:rsid w:val="001D40A9"/>
    <w:rsid w:val="001D4468"/>
    <w:rsid w:val="001D4470"/>
    <w:rsid w:val="001D475D"/>
    <w:rsid w:val="001D49A2"/>
    <w:rsid w:val="001D4A84"/>
    <w:rsid w:val="001D4C8D"/>
    <w:rsid w:val="001D4DE5"/>
    <w:rsid w:val="001D5002"/>
    <w:rsid w:val="001D517D"/>
    <w:rsid w:val="001D544A"/>
    <w:rsid w:val="001D5683"/>
    <w:rsid w:val="001D5AFF"/>
    <w:rsid w:val="001D5BD1"/>
    <w:rsid w:val="001D5C15"/>
    <w:rsid w:val="001D5CBD"/>
    <w:rsid w:val="001D5E9E"/>
    <w:rsid w:val="001D5EAF"/>
    <w:rsid w:val="001D5F1F"/>
    <w:rsid w:val="001D6022"/>
    <w:rsid w:val="001D639B"/>
    <w:rsid w:val="001D66B2"/>
    <w:rsid w:val="001D6724"/>
    <w:rsid w:val="001D67A7"/>
    <w:rsid w:val="001D6814"/>
    <w:rsid w:val="001D68A6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5AA"/>
    <w:rsid w:val="001D7716"/>
    <w:rsid w:val="001D7892"/>
    <w:rsid w:val="001D78D8"/>
    <w:rsid w:val="001D7B14"/>
    <w:rsid w:val="001D7D9E"/>
    <w:rsid w:val="001D7DD9"/>
    <w:rsid w:val="001E00E6"/>
    <w:rsid w:val="001E0285"/>
    <w:rsid w:val="001E0466"/>
    <w:rsid w:val="001E05A7"/>
    <w:rsid w:val="001E0675"/>
    <w:rsid w:val="001E0744"/>
    <w:rsid w:val="001E09C4"/>
    <w:rsid w:val="001E0A58"/>
    <w:rsid w:val="001E0A98"/>
    <w:rsid w:val="001E0BCC"/>
    <w:rsid w:val="001E0BD5"/>
    <w:rsid w:val="001E0C6F"/>
    <w:rsid w:val="001E0CA3"/>
    <w:rsid w:val="001E0D78"/>
    <w:rsid w:val="001E0FFB"/>
    <w:rsid w:val="001E10FC"/>
    <w:rsid w:val="001E11A9"/>
    <w:rsid w:val="001E124F"/>
    <w:rsid w:val="001E13E0"/>
    <w:rsid w:val="001E14AB"/>
    <w:rsid w:val="001E16E7"/>
    <w:rsid w:val="001E1706"/>
    <w:rsid w:val="001E1770"/>
    <w:rsid w:val="001E187A"/>
    <w:rsid w:val="001E18EA"/>
    <w:rsid w:val="001E19A1"/>
    <w:rsid w:val="001E19CE"/>
    <w:rsid w:val="001E1A5D"/>
    <w:rsid w:val="001E1AEC"/>
    <w:rsid w:val="001E1BD4"/>
    <w:rsid w:val="001E1C96"/>
    <w:rsid w:val="001E1E02"/>
    <w:rsid w:val="001E202C"/>
    <w:rsid w:val="001E2319"/>
    <w:rsid w:val="001E24A4"/>
    <w:rsid w:val="001E261D"/>
    <w:rsid w:val="001E2635"/>
    <w:rsid w:val="001E279C"/>
    <w:rsid w:val="001E2867"/>
    <w:rsid w:val="001E2B18"/>
    <w:rsid w:val="001E2CF0"/>
    <w:rsid w:val="001E2DBE"/>
    <w:rsid w:val="001E2F97"/>
    <w:rsid w:val="001E33FE"/>
    <w:rsid w:val="001E367A"/>
    <w:rsid w:val="001E3842"/>
    <w:rsid w:val="001E3A29"/>
    <w:rsid w:val="001E3CCE"/>
    <w:rsid w:val="001E3D14"/>
    <w:rsid w:val="001E3EE6"/>
    <w:rsid w:val="001E3F13"/>
    <w:rsid w:val="001E3FD7"/>
    <w:rsid w:val="001E422F"/>
    <w:rsid w:val="001E445C"/>
    <w:rsid w:val="001E4674"/>
    <w:rsid w:val="001E46F4"/>
    <w:rsid w:val="001E4737"/>
    <w:rsid w:val="001E484C"/>
    <w:rsid w:val="001E4B4F"/>
    <w:rsid w:val="001E4B62"/>
    <w:rsid w:val="001E4EAF"/>
    <w:rsid w:val="001E4EEC"/>
    <w:rsid w:val="001E4F1C"/>
    <w:rsid w:val="001E4F69"/>
    <w:rsid w:val="001E506F"/>
    <w:rsid w:val="001E51DE"/>
    <w:rsid w:val="001E5345"/>
    <w:rsid w:val="001E538C"/>
    <w:rsid w:val="001E5568"/>
    <w:rsid w:val="001E59DC"/>
    <w:rsid w:val="001E59EB"/>
    <w:rsid w:val="001E5BAE"/>
    <w:rsid w:val="001E5BDA"/>
    <w:rsid w:val="001E5D47"/>
    <w:rsid w:val="001E5D9B"/>
    <w:rsid w:val="001E61CB"/>
    <w:rsid w:val="001E68B2"/>
    <w:rsid w:val="001E6E00"/>
    <w:rsid w:val="001E6EAC"/>
    <w:rsid w:val="001E6EC0"/>
    <w:rsid w:val="001E7089"/>
    <w:rsid w:val="001E7279"/>
    <w:rsid w:val="001E731C"/>
    <w:rsid w:val="001E74C5"/>
    <w:rsid w:val="001E753C"/>
    <w:rsid w:val="001E75D3"/>
    <w:rsid w:val="001E76AB"/>
    <w:rsid w:val="001E773F"/>
    <w:rsid w:val="001E7833"/>
    <w:rsid w:val="001E7956"/>
    <w:rsid w:val="001E795E"/>
    <w:rsid w:val="001E7986"/>
    <w:rsid w:val="001E79C7"/>
    <w:rsid w:val="001E7A1B"/>
    <w:rsid w:val="001E7E41"/>
    <w:rsid w:val="001E7F43"/>
    <w:rsid w:val="001F00B5"/>
    <w:rsid w:val="001F015D"/>
    <w:rsid w:val="001F0162"/>
    <w:rsid w:val="001F0240"/>
    <w:rsid w:val="001F0536"/>
    <w:rsid w:val="001F0553"/>
    <w:rsid w:val="001F05A7"/>
    <w:rsid w:val="001F063A"/>
    <w:rsid w:val="001F06BF"/>
    <w:rsid w:val="001F07D0"/>
    <w:rsid w:val="001F0AF2"/>
    <w:rsid w:val="001F0B4A"/>
    <w:rsid w:val="001F0BD7"/>
    <w:rsid w:val="001F0CA5"/>
    <w:rsid w:val="001F0EB6"/>
    <w:rsid w:val="001F115C"/>
    <w:rsid w:val="001F1366"/>
    <w:rsid w:val="001F1508"/>
    <w:rsid w:val="001F1616"/>
    <w:rsid w:val="001F188A"/>
    <w:rsid w:val="001F1AD5"/>
    <w:rsid w:val="001F1C42"/>
    <w:rsid w:val="001F1C4A"/>
    <w:rsid w:val="001F1E37"/>
    <w:rsid w:val="001F1E80"/>
    <w:rsid w:val="001F1E89"/>
    <w:rsid w:val="001F204B"/>
    <w:rsid w:val="001F20FE"/>
    <w:rsid w:val="001F23C9"/>
    <w:rsid w:val="001F24CE"/>
    <w:rsid w:val="001F2577"/>
    <w:rsid w:val="001F2743"/>
    <w:rsid w:val="001F2864"/>
    <w:rsid w:val="001F287A"/>
    <w:rsid w:val="001F28C5"/>
    <w:rsid w:val="001F2A28"/>
    <w:rsid w:val="001F2B36"/>
    <w:rsid w:val="001F2F27"/>
    <w:rsid w:val="001F31D7"/>
    <w:rsid w:val="001F3229"/>
    <w:rsid w:val="001F32CE"/>
    <w:rsid w:val="001F3370"/>
    <w:rsid w:val="001F3372"/>
    <w:rsid w:val="001F3466"/>
    <w:rsid w:val="001F3498"/>
    <w:rsid w:val="001F34F4"/>
    <w:rsid w:val="001F3565"/>
    <w:rsid w:val="001F35F3"/>
    <w:rsid w:val="001F379F"/>
    <w:rsid w:val="001F38DB"/>
    <w:rsid w:val="001F3CA4"/>
    <w:rsid w:val="001F3E02"/>
    <w:rsid w:val="001F3FA7"/>
    <w:rsid w:val="001F407A"/>
    <w:rsid w:val="001F40FA"/>
    <w:rsid w:val="001F4243"/>
    <w:rsid w:val="001F42B8"/>
    <w:rsid w:val="001F44A1"/>
    <w:rsid w:val="001F4584"/>
    <w:rsid w:val="001F46F1"/>
    <w:rsid w:val="001F48C3"/>
    <w:rsid w:val="001F4B7D"/>
    <w:rsid w:val="001F4C34"/>
    <w:rsid w:val="001F4DD0"/>
    <w:rsid w:val="001F4E8F"/>
    <w:rsid w:val="001F50E7"/>
    <w:rsid w:val="001F5148"/>
    <w:rsid w:val="001F545A"/>
    <w:rsid w:val="001F571A"/>
    <w:rsid w:val="001F57FF"/>
    <w:rsid w:val="001F5859"/>
    <w:rsid w:val="001F592C"/>
    <w:rsid w:val="001F5A67"/>
    <w:rsid w:val="001F5B13"/>
    <w:rsid w:val="001F5BF5"/>
    <w:rsid w:val="001F5D01"/>
    <w:rsid w:val="001F5E0C"/>
    <w:rsid w:val="001F5FDD"/>
    <w:rsid w:val="001F6225"/>
    <w:rsid w:val="001F6284"/>
    <w:rsid w:val="001F63AB"/>
    <w:rsid w:val="001F6511"/>
    <w:rsid w:val="001F652C"/>
    <w:rsid w:val="001F65C8"/>
    <w:rsid w:val="001F65E5"/>
    <w:rsid w:val="001F6699"/>
    <w:rsid w:val="001F6966"/>
    <w:rsid w:val="001F69CD"/>
    <w:rsid w:val="001F6B9D"/>
    <w:rsid w:val="001F6BD6"/>
    <w:rsid w:val="001F6D38"/>
    <w:rsid w:val="001F7126"/>
    <w:rsid w:val="001F73D5"/>
    <w:rsid w:val="001F766D"/>
    <w:rsid w:val="001F76BC"/>
    <w:rsid w:val="001F78CE"/>
    <w:rsid w:val="001F7949"/>
    <w:rsid w:val="001F7AE5"/>
    <w:rsid w:val="001F7C5E"/>
    <w:rsid w:val="001F7D44"/>
    <w:rsid w:val="00200173"/>
    <w:rsid w:val="00200537"/>
    <w:rsid w:val="00200603"/>
    <w:rsid w:val="0020082C"/>
    <w:rsid w:val="00200B90"/>
    <w:rsid w:val="00200FA4"/>
    <w:rsid w:val="002012A1"/>
    <w:rsid w:val="002013A1"/>
    <w:rsid w:val="002014CA"/>
    <w:rsid w:val="00201976"/>
    <w:rsid w:val="0020199F"/>
    <w:rsid w:val="00201BD7"/>
    <w:rsid w:val="00201DE3"/>
    <w:rsid w:val="00201E33"/>
    <w:rsid w:val="00201E60"/>
    <w:rsid w:val="00201F86"/>
    <w:rsid w:val="00201F96"/>
    <w:rsid w:val="002020B5"/>
    <w:rsid w:val="00202357"/>
    <w:rsid w:val="002024B1"/>
    <w:rsid w:val="00202602"/>
    <w:rsid w:val="0020266B"/>
    <w:rsid w:val="00202BB3"/>
    <w:rsid w:val="0020302C"/>
    <w:rsid w:val="002030C1"/>
    <w:rsid w:val="00203176"/>
    <w:rsid w:val="002032D0"/>
    <w:rsid w:val="0020331B"/>
    <w:rsid w:val="00203429"/>
    <w:rsid w:val="0020360F"/>
    <w:rsid w:val="0020372D"/>
    <w:rsid w:val="00204284"/>
    <w:rsid w:val="002042EB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4D9"/>
    <w:rsid w:val="00205637"/>
    <w:rsid w:val="00205763"/>
    <w:rsid w:val="002058D9"/>
    <w:rsid w:val="002058DE"/>
    <w:rsid w:val="0020599C"/>
    <w:rsid w:val="00205B13"/>
    <w:rsid w:val="00206048"/>
    <w:rsid w:val="002062E3"/>
    <w:rsid w:val="002063EF"/>
    <w:rsid w:val="002064F5"/>
    <w:rsid w:val="0020669B"/>
    <w:rsid w:val="002066D8"/>
    <w:rsid w:val="00206750"/>
    <w:rsid w:val="0020685C"/>
    <w:rsid w:val="00206926"/>
    <w:rsid w:val="0020696D"/>
    <w:rsid w:val="00206A08"/>
    <w:rsid w:val="00206DCE"/>
    <w:rsid w:val="00206FB3"/>
    <w:rsid w:val="00206FC1"/>
    <w:rsid w:val="0020705D"/>
    <w:rsid w:val="002070A4"/>
    <w:rsid w:val="00207108"/>
    <w:rsid w:val="00207175"/>
    <w:rsid w:val="00207187"/>
    <w:rsid w:val="002073BD"/>
    <w:rsid w:val="002073BE"/>
    <w:rsid w:val="00207D75"/>
    <w:rsid w:val="00210026"/>
    <w:rsid w:val="002101E6"/>
    <w:rsid w:val="00210229"/>
    <w:rsid w:val="00210396"/>
    <w:rsid w:val="002103E6"/>
    <w:rsid w:val="00210495"/>
    <w:rsid w:val="002104A3"/>
    <w:rsid w:val="00210534"/>
    <w:rsid w:val="002105D2"/>
    <w:rsid w:val="002109BA"/>
    <w:rsid w:val="00210A96"/>
    <w:rsid w:val="00210AB4"/>
    <w:rsid w:val="00210B08"/>
    <w:rsid w:val="00210CD3"/>
    <w:rsid w:val="002111D1"/>
    <w:rsid w:val="002113AE"/>
    <w:rsid w:val="00211500"/>
    <w:rsid w:val="0021158B"/>
    <w:rsid w:val="002117D6"/>
    <w:rsid w:val="00211939"/>
    <w:rsid w:val="00211A68"/>
    <w:rsid w:val="00211AC0"/>
    <w:rsid w:val="00211AC7"/>
    <w:rsid w:val="00211B52"/>
    <w:rsid w:val="00211BF0"/>
    <w:rsid w:val="00211C3A"/>
    <w:rsid w:val="00211CD1"/>
    <w:rsid w:val="00211E9E"/>
    <w:rsid w:val="00211EED"/>
    <w:rsid w:val="00211F56"/>
    <w:rsid w:val="0021210B"/>
    <w:rsid w:val="0021211B"/>
    <w:rsid w:val="00212590"/>
    <w:rsid w:val="002125C8"/>
    <w:rsid w:val="00212606"/>
    <w:rsid w:val="002129A2"/>
    <w:rsid w:val="00212A76"/>
    <w:rsid w:val="0021301D"/>
    <w:rsid w:val="00213188"/>
    <w:rsid w:val="0021333C"/>
    <w:rsid w:val="002133CA"/>
    <w:rsid w:val="00213649"/>
    <w:rsid w:val="0021387D"/>
    <w:rsid w:val="0021388A"/>
    <w:rsid w:val="002139B2"/>
    <w:rsid w:val="00213C41"/>
    <w:rsid w:val="00213DDC"/>
    <w:rsid w:val="00213DFB"/>
    <w:rsid w:val="00213E81"/>
    <w:rsid w:val="0021417A"/>
    <w:rsid w:val="002141AF"/>
    <w:rsid w:val="00214203"/>
    <w:rsid w:val="0021425A"/>
    <w:rsid w:val="0021432B"/>
    <w:rsid w:val="0021454A"/>
    <w:rsid w:val="00214665"/>
    <w:rsid w:val="0021479E"/>
    <w:rsid w:val="00214A3A"/>
    <w:rsid w:val="00214A8A"/>
    <w:rsid w:val="00214B3A"/>
    <w:rsid w:val="002150FF"/>
    <w:rsid w:val="0021515B"/>
    <w:rsid w:val="002151D6"/>
    <w:rsid w:val="00215567"/>
    <w:rsid w:val="002157EB"/>
    <w:rsid w:val="00215AD7"/>
    <w:rsid w:val="00215ADE"/>
    <w:rsid w:val="00215C29"/>
    <w:rsid w:val="00215DF7"/>
    <w:rsid w:val="00216258"/>
    <w:rsid w:val="0021629B"/>
    <w:rsid w:val="002164D2"/>
    <w:rsid w:val="0021657E"/>
    <w:rsid w:val="00216598"/>
    <w:rsid w:val="002165BF"/>
    <w:rsid w:val="00216622"/>
    <w:rsid w:val="002166C0"/>
    <w:rsid w:val="00216773"/>
    <w:rsid w:val="00216802"/>
    <w:rsid w:val="00216BDE"/>
    <w:rsid w:val="00216CC9"/>
    <w:rsid w:val="00216EA2"/>
    <w:rsid w:val="00216EC6"/>
    <w:rsid w:val="00216FB2"/>
    <w:rsid w:val="00217034"/>
    <w:rsid w:val="0021704F"/>
    <w:rsid w:val="00217057"/>
    <w:rsid w:val="0021708D"/>
    <w:rsid w:val="002171C9"/>
    <w:rsid w:val="0021720A"/>
    <w:rsid w:val="00217385"/>
    <w:rsid w:val="00217453"/>
    <w:rsid w:val="002176E2"/>
    <w:rsid w:val="00217C08"/>
    <w:rsid w:val="00217DFD"/>
    <w:rsid w:val="00217E94"/>
    <w:rsid w:val="00217FFA"/>
    <w:rsid w:val="00220079"/>
    <w:rsid w:val="002200BC"/>
    <w:rsid w:val="002205E5"/>
    <w:rsid w:val="0022070E"/>
    <w:rsid w:val="002207BF"/>
    <w:rsid w:val="002209C7"/>
    <w:rsid w:val="002209DD"/>
    <w:rsid w:val="00220AAB"/>
    <w:rsid w:val="00220DEF"/>
    <w:rsid w:val="00220ED1"/>
    <w:rsid w:val="00220F11"/>
    <w:rsid w:val="0022101F"/>
    <w:rsid w:val="002212F4"/>
    <w:rsid w:val="002213D3"/>
    <w:rsid w:val="002213DD"/>
    <w:rsid w:val="00221784"/>
    <w:rsid w:val="0022190A"/>
    <w:rsid w:val="0022194A"/>
    <w:rsid w:val="00221C89"/>
    <w:rsid w:val="00221CD6"/>
    <w:rsid w:val="00221DF0"/>
    <w:rsid w:val="00221F2D"/>
    <w:rsid w:val="00221FB4"/>
    <w:rsid w:val="002220FC"/>
    <w:rsid w:val="002220FE"/>
    <w:rsid w:val="00222113"/>
    <w:rsid w:val="00222140"/>
    <w:rsid w:val="00222154"/>
    <w:rsid w:val="00222236"/>
    <w:rsid w:val="00222267"/>
    <w:rsid w:val="00222544"/>
    <w:rsid w:val="00222792"/>
    <w:rsid w:val="00222976"/>
    <w:rsid w:val="00222A69"/>
    <w:rsid w:val="00222AEC"/>
    <w:rsid w:val="00222BDD"/>
    <w:rsid w:val="00222CE3"/>
    <w:rsid w:val="00222D03"/>
    <w:rsid w:val="00222FB8"/>
    <w:rsid w:val="0022327E"/>
    <w:rsid w:val="002232C9"/>
    <w:rsid w:val="0022343D"/>
    <w:rsid w:val="00223995"/>
    <w:rsid w:val="00223BE0"/>
    <w:rsid w:val="00223CE6"/>
    <w:rsid w:val="00223DBF"/>
    <w:rsid w:val="00223F02"/>
    <w:rsid w:val="00223F08"/>
    <w:rsid w:val="00223F6A"/>
    <w:rsid w:val="0022407F"/>
    <w:rsid w:val="0022416A"/>
    <w:rsid w:val="002241B4"/>
    <w:rsid w:val="00224232"/>
    <w:rsid w:val="00224448"/>
    <w:rsid w:val="00224567"/>
    <w:rsid w:val="0022458C"/>
    <w:rsid w:val="0022476A"/>
    <w:rsid w:val="00224939"/>
    <w:rsid w:val="00224B94"/>
    <w:rsid w:val="00224BA4"/>
    <w:rsid w:val="00224BB5"/>
    <w:rsid w:val="00224CB1"/>
    <w:rsid w:val="00224CFC"/>
    <w:rsid w:val="00224D75"/>
    <w:rsid w:val="00224DEC"/>
    <w:rsid w:val="00224FA4"/>
    <w:rsid w:val="00225280"/>
    <w:rsid w:val="002252A0"/>
    <w:rsid w:val="0022538C"/>
    <w:rsid w:val="002255F7"/>
    <w:rsid w:val="00225744"/>
    <w:rsid w:val="002257B0"/>
    <w:rsid w:val="002257F9"/>
    <w:rsid w:val="00225DB2"/>
    <w:rsid w:val="00225EEC"/>
    <w:rsid w:val="002262DC"/>
    <w:rsid w:val="00226384"/>
    <w:rsid w:val="002263A8"/>
    <w:rsid w:val="002263F6"/>
    <w:rsid w:val="0022647F"/>
    <w:rsid w:val="0022656E"/>
    <w:rsid w:val="00226637"/>
    <w:rsid w:val="002266FB"/>
    <w:rsid w:val="002267A8"/>
    <w:rsid w:val="002267F6"/>
    <w:rsid w:val="00226A3C"/>
    <w:rsid w:val="00226B70"/>
    <w:rsid w:val="00226BDA"/>
    <w:rsid w:val="00226F80"/>
    <w:rsid w:val="00226F98"/>
    <w:rsid w:val="002271C5"/>
    <w:rsid w:val="00227201"/>
    <w:rsid w:val="00227342"/>
    <w:rsid w:val="0022736E"/>
    <w:rsid w:val="002276EB"/>
    <w:rsid w:val="002278B1"/>
    <w:rsid w:val="00227D01"/>
    <w:rsid w:val="00227D3B"/>
    <w:rsid w:val="00227D5C"/>
    <w:rsid w:val="00227DBA"/>
    <w:rsid w:val="00227EF9"/>
    <w:rsid w:val="00227F69"/>
    <w:rsid w:val="002303A6"/>
    <w:rsid w:val="00230544"/>
    <w:rsid w:val="002305EC"/>
    <w:rsid w:val="002309DE"/>
    <w:rsid w:val="00230AA3"/>
    <w:rsid w:val="00230BA0"/>
    <w:rsid w:val="00230C7F"/>
    <w:rsid w:val="00230F2E"/>
    <w:rsid w:val="00230F67"/>
    <w:rsid w:val="00231060"/>
    <w:rsid w:val="0023148E"/>
    <w:rsid w:val="002317FB"/>
    <w:rsid w:val="002317FE"/>
    <w:rsid w:val="002318D9"/>
    <w:rsid w:val="00231919"/>
    <w:rsid w:val="00231A48"/>
    <w:rsid w:val="00231B41"/>
    <w:rsid w:val="00231CC7"/>
    <w:rsid w:val="00231DD4"/>
    <w:rsid w:val="00231DDB"/>
    <w:rsid w:val="00231F31"/>
    <w:rsid w:val="00231F90"/>
    <w:rsid w:val="00231FC0"/>
    <w:rsid w:val="00232065"/>
    <w:rsid w:val="00232089"/>
    <w:rsid w:val="0023218C"/>
    <w:rsid w:val="00232345"/>
    <w:rsid w:val="00232346"/>
    <w:rsid w:val="00232732"/>
    <w:rsid w:val="002327B5"/>
    <w:rsid w:val="0023280F"/>
    <w:rsid w:val="0023281F"/>
    <w:rsid w:val="00232863"/>
    <w:rsid w:val="0023299F"/>
    <w:rsid w:val="00232CB0"/>
    <w:rsid w:val="00232E63"/>
    <w:rsid w:val="00232EF9"/>
    <w:rsid w:val="0023320D"/>
    <w:rsid w:val="00233228"/>
    <w:rsid w:val="00233289"/>
    <w:rsid w:val="002335B1"/>
    <w:rsid w:val="002335FE"/>
    <w:rsid w:val="0023367B"/>
    <w:rsid w:val="002337C3"/>
    <w:rsid w:val="00233806"/>
    <w:rsid w:val="00233831"/>
    <w:rsid w:val="002338AC"/>
    <w:rsid w:val="002339F3"/>
    <w:rsid w:val="00233B76"/>
    <w:rsid w:val="00233BD4"/>
    <w:rsid w:val="00233CA6"/>
    <w:rsid w:val="00233CFB"/>
    <w:rsid w:val="00233D65"/>
    <w:rsid w:val="00233DC6"/>
    <w:rsid w:val="00233E71"/>
    <w:rsid w:val="0023434D"/>
    <w:rsid w:val="00234353"/>
    <w:rsid w:val="00234429"/>
    <w:rsid w:val="00234466"/>
    <w:rsid w:val="0023489F"/>
    <w:rsid w:val="0023495C"/>
    <w:rsid w:val="00234A7A"/>
    <w:rsid w:val="00234B79"/>
    <w:rsid w:val="00234CB7"/>
    <w:rsid w:val="00234CD3"/>
    <w:rsid w:val="00234F47"/>
    <w:rsid w:val="002353EC"/>
    <w:rsid w:val="00235582"/>
    <w:rsid w:val="00235686"/>
    <w:rsid w:val="0023571F"/>
    <w:rsid w:val="00235770"/>
    <w:rsid w:val="00235840"/>
    <w:rsid w:val="00235A78"/>
    <w:rsid w:val="00235AF6"/>
    <w:rsid w:val="00235B65"/>
    <w:rsid w:val="00235C3E"/>
    <w:rsid w:val="00235C4B"/>
    <w:rsid w:val="00235E92"/>
    <w:rsid w:val="00235F36"/>
    <w:rsid w:val="00235F43"/>
    <w:rsid w:val="00235FF1"/>
    <w:rsid w:val="0023610A"/>
    <w:rsid w:val="00236284"/>
    <w:rsid w:val="0023636D"/>
    <w:rsid w:val="00236442"/>
    <w:rsid w:val="00236528"/>
    <w:rsid w:val="00236673"/>
    <w:rsid w:val="002366A9"/>
    <w:rsid w:val="0023677E"/>
    <w:rsid w:val="00236832"/>
    <w:rsid w:val="00236834"/>
    <w:rsid w:val="0023697B"/>
    <w:rsid w:val="002369C8"/>
    <w:rsid w:val="00236AE8"/>
    <w:rsid w:val="00236B9A"/>
    <w:rsid w:val="00236F1A"/>
    <w:rsid w:val="00237057"/>
    <w:rsid w:val="0023721F"/>
    <w:rsid w:val="002374CB"/>
    <w:rsid w:val="002375DD"/>
    <w:rsid w:val="00237620"/>
    <w:rsid w:val="00237B6C"/>
    <w:rsid w:val="00237B8D"/>
    <w:rsid w:val="00237CE9"/>
    <w:rsid w:val="00237E65"/>
    <w:rsid w:val="002400F0"/>
    <w:rsid w:val="00240179"/>
    <w:rsid w:val="002401B0"/>
    <w:rsid w:val="002401D2"/>
    <w:rsid w:val="002402C1"/>
    <w:rsid w:val="002402F1"/>
    <w:rsid w:val="0024034B"/>
    <w:rsid w:val="002405F1"/>
    <w:rsid w:val="00240628"/>
    <w:rsid w:val="002406BE"/>
    <w:rsid w:val="00240739"/>
    <w:rsid w:val="00240783"/>
    <w:rsid w:val="00240D72"/>
    <w:rsid w:val="00240DB9"/>
    <w:rsid w:val="00240E7A"/>
    <w:rsid w:val="00240F84"/>
    <w:rsid w:val="002410B0"/>
    <w:rsid w:val="002411BC"/>
    <w:rsid w:val="0024126C"/>
    <w:rsid w:val="002412E3"/>
    <w:rsid w:val="002415F8"/>
    <w:rsid w:val="00241625"/>
    <w:rsid w:val="00241681"/>
    <w:rsid w:val="002417C5"/>
    <w:rsid w:val="00241862"/>
    <w:rsid w:val="002419A4"/>
    <w:rsid w:val="00241ABD"/>
    <w:rsid w:val="00241B22"/>
    <w:rsid w:val="00241CDA"/>
    <w:rsid w:val="00241D66"/>
    <w:rsid w:val="00241FB5"/>
    <w:rsid w:val="002420F4"/>
    <w:rsid w:val="00242149"/>
    <w:rsid w:val="00242226"/>
    <w:rsid w:val="0024223C"/>
    <w:rsid w:val="0024228E"/>
    <w:rsid w:val="00242598"/>
    <w:rsid w:val="002426E0"/>
    <w:rsid w:val="002427C6"/>
    <w:rsid w:val="0024288E"/>
    <w:rsid w:val="00242C5A"/>
    <w:rsid w:val="00242D47"/>
    <w:rsid w:val="00242F6C"/>
    <w:rsid w:val="00243089"/>
    <w:rsid w:val="00243203"/>
    <w:rsid w:val="002434BB"/>
    <w:rsid w:val="002437A0"/>
    <w:rsid w:val="0024383C"/>
    <w:rsid w:val="0024390E"/>
    <w:rsid w:val="00243959"/>
    <w:rsid w:val="00243E02"/>
    <w:rsid w:val="00243E79"/>
    <w:rsid w:val="00243E96"/>
    <w:rsid w:val="00244117"/>
    <w:rsid w:val="00244291"/>
    <w:rsid w:val="002445BB"/>
    <w:rsid w:val="002446B7"/>
    <w:rsid w:val="00244868"/>
    <w:rsid w:val="0024491F"/>
    <w:rsid w:val="00244A4C"/>
    <w:rsid w:val="00244C09"/>
    <w:rsid w:val="00244C3C"/>
    <w:rsid w:val="00244D04"/>
    <w:rsid w:val="00244D1B"/>
    <w:rsid w:val="00244EF0"/>
    <w:rsid w:val="00245099"/>
    <w:rsid w:val="002453AC"/>
    <w:rsid w:val="002455E9"/>
    <w:rsid w:val="00245743"/>
    <w:rsid w:val="0024577A"/>
    <w:rsid w:val="00245840"/>
    <w:rsid w:val="00245995"/>
    <w:rsid w:val="002459B1"/>
    <w:rsid w:val="00245CF8"/>
    <w:rsid w:val="00245DC2"/>
    <w:rsid w:val="00245E78"/>
    <w:rsid w:val="00245F6D"/>
    <w:rsid w:val="002462CB"/>
    <w:rsid w:val="00246426"/>
    <w:rsid w:val="002464A3"/>
    <w:rsid w:val="00246C60"/>
    <w:rsid w:val="00246FBB"/>
    <w:rsid w:val="00247271"/>
    <w:rsid w:val="002472CF"/>
    <w:rsid w:val="002473B7"/>
    <w:rsid w:val="002479AF"/>
    <w:rsid w:val="00247AB0"/>
    <w:rsid w:val="00247B11"/>
    <w:rsid w:val="00247BCC"/>
    <w:rsid w:val="00247D2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8D5"/>
    <w:rsid w:val="00250AF2"/>
    <w:rsid w:val="00250DDF"/>
    <w:rsid w:val="00250E30"/>
    <w:rsid w:val="00250FE3"/>
    <w:rsid w:val="002510F6"/>
    <w:rsid w:val="002511FB"/>
    <w:rsid w:val="00251241"/>
    <w:rsid w:val="0025133F"/>
    <w:rsid w:val="00251444"/>
    <w:rsid w:val="00251615"/>
    <w:rsid w:val="00251657"/>
    <w:rsid w:val="0025165D"/>
    <w:rsid w:val="00251901"/>
    <w:rsid w:val="00251916"/>
    <w:rsid w:val="00251CA4"/>
    <w:rsid w:val="00251D50"/>
    <w:rsid w:val="00251D9B"/>
    <w:rsid w:val="00251F6C"/>
    <w:rsid w:val="00252102"/>
    <w:rsid w:val="00252405"/>
    <w:rsid w:val="00252625"/>
    <w:rsid w:val="0025262D"/>
    <w:rsid w:val="002526AF"/>
    <w:rsid w:val="002526B2"/>
    <w:rsid w:val="002526BD"/>
    <w:rsid w:val="002526D9"/>
    <w:rsid w:val="00252738"/>
    <w:rsid w:val="002527C3"/>
    <w:rsid w:val="002528DD"/>
    <w:rsid w:val="002528DF"/>
    <w:rsid w:val="00252A4B"/>
    <w:rsid w:val="00252AF1"/>
    <w:rsid w:val="00252CE0"/>
    <w:rsid w:val="0025313C"/>
    <w:rsid w:val="00253180"/>
    <w:rsid w:val="00253238"/>
    <w:rsid w:val="00253677"/>
    <w:rsid w:val="00253761"/>
    <w:rsid w:val="002538F5"/>
    <w:rsid w:val="0025393E"/>
    <w:rsid w:val="00253B32"/>
    <w:rsid w:val="00253BA5"/>
    <w:rsid w:val="00253BB7"/>
    <w:rsid w:val="00253C14"/>
    <w:rsid w:val="00253E38"/>
    <w:rsid w:val="00253EB9"/>
    <w:rsid w:val="00254026"/>
    <w:rsid w:val="002541F2"/>
    <w:rsid w:val="002545F5"/>
    <w:rsid w:val="00254669"/>
    <w:rsid w:val="00254785"/>
    <w:rsid w:val="002547FA"/>
    <w:rsid w:val="00254DE5"/>
    <w:rsid w:val="002552A2"/>
    <w:rsid w:val="002552FB"/>
    <w:rsid w:val="00255375"/>
    <w:rsid w:val="002555F0"/>
    <w:rsid w:val="00255605"/>
    <w:rsid w:val="0025598F"/>
    <w:rsid w:val="002559ED"/>
    <w:rsid w:val="00255B60"/>
    <w:rsid w:val="00255B68"/>
    <w:rsid w:val="00255D7E"/>
    <w:rsid w:val="00255F13"/>
    <w:rsid w:val="00255F15"/>
    <w:rsid w:val="00255F69"/>
    <w:rsid w:val="00255FCB"/>
    <w:rsid w:val="00255FE2"/>
    <w:rsid w:val="002565F8"/>
    <w:rsid w:val="00256646"/>
    <w:rsid w:val="002568BC"/>
    <w:rsid w:val="00256947"/>
    <w:rsid w:val="00256B02"/>
    <w:rsid w:val="00256DE1"/>
    <w:rsid w:val="002571A3"/>
    <w:rsid w:val="002571D8"/>
    <w:rsid w:val="00257236"/>
    <w:rsid w:val="0025730C"/>
    <w:rsid w:val="002574EB"/>
    <w:rsid w:val="00257545"/>
    <w:rsid w:val="002575D3"/>
    <w:rsid w:val="00257629"/>
    <w:rsid w:val="00257654"/>
    <w:rsid w:val="0025767D"/>
    <w:rsid w:val="0025787B"/>
    <w:rsid w:val="0025792D"/>
    <w:rsid w:val="0026001A"/>
    <w:rsid w:val="0026020D"/>
    <w:rsid w:val="0026038F"/>
    <w:rsid w:val="00260526"/>
    <w:rsid w:val="002609A8"/>
    <w:rsid w:val="00260F99"/>
    <w:rsid w:val="00260FBA"/>
    <w:rsid w:val="0026109F"/>
    <w:rsid w:val="00261256"/>
    <w:rsid w:val="00261326"/>
    <w:rsid w:val="00261349"/>
    <w:rsid w:val="002615EC"/>
    <w:rsid w:val="00261817"/>
    <w:rsid w:val="0026186A"/>
    <w:rsid w:val="00261A0A"/>
    <w:rsid w:val="00261EC9"/>
    <w:rsid w:val="0026218C"/>
    <w:rsid w:val="002622D8"/>
    <w:rsid w:val="002623DB"/>
    <w:rsid w:val="00262A58"/>
    <w:rsid w:val="00262C06"/>
    <w:rsid w:val="002633C8"/>
    <w:rsid w:val="0026350B"/>
    <w:rsid w:val="00263586"/>
    <w:rsid w:val="00263671"/>
    <w:rsid w:val="00263699"/>
    <w:rsid w:val="002636E0"/>
    <w:rsid w:val="00263B5E"/>
    <w:rsid w:val="00263C1E"/>
    <w:rsid w:val="00263D37"/>
    <w:rsid w:val="00263E29"/>
    <w:rsid w:val="00263EA3"/>
    <w:rsid w:val="00263F65"/>
    <w:rsid w:val="00263F95"/>
    <w:rsid w:val="0026411C"/>
    <w:rsid w:val="00264297"/>
    <w:rsid w:val="002644DC"/>
    <w:rsid w:val="002645A2"/>
    <w:rsid w:val="00264701"/>
    <w:rsid w:val="00264A04"/>
    <w:rsid w:val="00264A4B"/>
    <w:rsid w:val="00264B45"/>
    <w:rsid w:val="00264CF9"/>
    <w:rsid w:val="00264D75"/>
    <w:rsid w:val="00264DA4"/>
    <w:rsid w:val="00265012"/>
    <w:rsid w:val="00265023"/>
    <w:rsid w:val="00265096"/>
    <w:rsid w:val="00265121"/>
    <w:rsid w:val="002651F2"/>
    <w:rsid w:val="002654D9"/>
    <w:rsid w:val="002657AA"/>
    <w:rsid w:val="002657EF"/>
    <w:rsid w:val="00265A56"/>
    <w:rsid w:val="00265F1E"/>
    <w:rsid w:val="00266066"/>
    <w:rsid w:val="0026610D"/>
    <w:rsid w:val="0026618F"/>
    <w:rsid w:val="00266299"/>
    <w:rsid w:val="0026630F"/>
    <w:rsid w:val="002663A0"/>
    <w:rsid w:val="002667DE"/>
    <w:rsid w:val="002667FE"/>
    <w:rsid w:val="002668F7"/>
    <w:rsid w:val="00266A78"/>
    <w:rsid w:val="00266A8D"/>
    <w:rsid w:val="00266B08"/>
    <w:rsid w:val="00266CC8"/>
    <w:rsid w:val="00266D37"/>
    <w:rsid w:val="00266D72"/>
    <w:rsid w:val="00266E17"/>
    <w:rsid w:val="00267197"/>
    <w:rsid w:val="002671AC"/>
    <w:rsid w:val="002671B8"/>
    <w:rsid w:val="00267338"/>
    <w:rsid w:val="002673FD"/>
    <w:rsid w:val="0026741A"/>
    <w:rsid w:val="002675E2"/>
    <w:rsid w:val="002677EC"/>
    <w:rsid w:val="00267960"/>
    <w:rsid w:val="002679C4"/>
    <w:rsid w:val="00267A01"/>
    <w:rsid w:val="00267BE3"/>
    <w:rsid w:val="00267C55"/>
    <w:rsid w:val="00267DFA"/>
    <w:rsid w:val="00267F95"/>
    <w:rsid w:val="00270301"/>
    <w:rsid w:val="00270418"/>
    <w:rsid w:val="00270454"/>
    <w:rsid w:val="00270663"/>
    <w:rsid w:val="00270781"/>
    <w:rsid w:val="00270820"/>
    <w:rsid w:val="002709A7"/>
    <w:rsid w:val="00270C81"/>
    <w:rsid w:val="00270CA7"/>
    <w:rsid w:val="00270EB7"/>
    <w:rsid w:val="00270F05"/>
    <w:rsid w:val="002710F7"/>
    <w:rsid w:val="0027113F"/>
    <w:rsid w:val="002712FF"/>
    <w:rsid w:val="002715F0"/>
    <w:rsid w:val="002717A4"/>
    <w:rsid w:val="002718B3"/>
    <w:rsid w:val="00271948"/>
    <w:rsid w:val="002719AF"/>
    <w:rsid w:val="00271A16"/>
    <w:rsid w:val="0027212B"/>
    <w:rsid w:val="0027221B"/>
    <w:rsid w:val="00272431"/>
    <w:rsid w:val="002724DF"/>
    <w:rsid w:val="00272A86"/>
    <w:rsid w:val="00272EB5"/>
    <w:rsid w:val="00272F02"/>
    <w:rsid w:val="002730CA"/>
    <w:rsid w:val="002730DE"/>
    <w:rsid w:val="002731D7"/>
    <w:rsid w:val="0027344C"/>
    <w:rsid w:val="00273691"/>
    <w:rsid w:val="002736DB"/>
    <w:rsid w:val="002737F7"/>
    <w:rsid w:val="002738A9"/>
    <w:rsid w:val="00273B58"/>
    <w:rsid w:val="00273D90"/>
    <w:rsid w:val="00273EE9"/>
    <w:rsid w:val="00273F92"/>
    <w:rsid w:val="00273FCA"/>
    <w:rsid w:val="00274097"/>
    <w:rsid w:val="0027413B"/>
    <w:rsid w:val="002743E2"/>
    <w:rsid w:val="00274797"/>
    <w:rsid w:val="0027479D"/>
    <w:rsid w:val="0027483A"/>
    <w:rsid w:val="00274928"/>
    <w:rsid w:val="00274A55"/>
    <w:rsid w:val="00274CAD"/>
    <w:rsid w:val="00274D60"/>
    <w:rsid w:val="00274EE2"/>
    <w:rsid w:val="00274F3B"/>
    <w:rsid w:val="00275221"/>
    <w:rsid w:val="00275258"/>
    <w:rsid w:val="00275290"/>
    <w:rsid w:val="002753FE"/>
    <w:rsid w:val="00275527"/>
    <w:rsid w:val="002756A8"/>
    <w:rsid w:val="002757BB"/>
    <w:rsid w:val="002758E5"/>
    <w:rsid w:val="00275AF3"/>
    <w:rsid w:val="00275B33"/>
    <w:rsid w:val="00275F40"/>
    <w:rsid w:val="00276049"/>
    <w:rsid w:val="002765CD"/>
    <w:rsid w:val="00276613"/>
    <w:rsid w:val="002767E6"/>
    <w:rsid w:val="002768B0"/>
    <w:rsid w:val="00276919"/>
    <w:rsid w:val="00276A7C"/>
    <w:rsid w:val="00276AFC"/>
    <w:rsid w:val="00276CB1"/>
    <w:rsid w:val="00276DAA"/>
    <w:rsid w:val="00276DE6"/>
    <w:rsid w:val="00276E32"/>
    <w:rsid w:val="0027704B"/>
    <w:rsid w:val="00277431"/>
    <w:rsid w:val="00277672"/>
    <w:rsid w:val="0027778B"/>
    <w:rsid w:val="00277AAD"/>
    <w:rsid w:val="00277C76"/>
    <w:rsid w:val="00277C8A"/>
    <w:rsid w:val="00277DA7"/>
    <w:rsid w:val="00277E3C"/>
    <w:rsid w:val="00277F65"/>
    <w:rsid w:val="002805BF"/>
    <w:rsid w:val="00280676"/>
    <w:rsid w:val="0028082E"/>
    <w:rsid w:val="002808E9"/>
    <w:rsid w:val="00280F69"/>
    <w:rsid w:val="002810A5"/>
    <w:rsid w:val="0028119D"/>
    <w:rsid w:val="002812AB"/>
    <w:rsid w:val="00281326"/>
    <w:rsid w:val="0028185C"/>
    <w:rsid w:val="002818A7"/>
    <w:rsid w:val="002818FE"/>
    <w:rsid w:val="00281978"/>
    <w:rsid w:val="0028198E"/>
    <w:rsid w:val="00281A09"/>
    <w:rsid w:val="00281AF4"/>
    <w:rsid w:val="00281F24"/>
    <w:rsid w:val="00281FFC"/>
    <w:rsid w:val="002820B3"/>
    <w:rsid w:val="0028221C"/>
    <w:rsid w:val="0028225E"/>
    <w:rsid w:val="0028240D"/>
    <w:rsid w:val="0028243C"/>
    <w:rsid w:val="002824A7"/>
    <w:rsid w:val="002827AE"/>
    <w:rsid w:val="002827DB"/>
    <w:rsid w:val="00282BD6"/>
    <w:rsid w:val="00282BF5"/>
    <w:rsid w:val="00282C02"/>
    <w:rsid w:val="00282D74"/>
    <w:rsid w:val="00282EB2"/>
    <w:rsid w:val="00282FEA"/>
    <w:rsid w:val="002832A0"/>
    <w:rsid w:val="002834CA"/>
    <w:rsid w:val="0028353A"/>
    <w:rsid w:val="00283688"/>
    <w:rsid w:val="0028386B"/>
    <w:rsid w:val="00283B84"/>
    <w:rsid w:val="00283BF2"/>
    <w:rsid w:val="00283CA9"/>
    <w:rsid w:val="00283D49"/>
    <w:rsid w:val="00283D6A"/>
    <w:rsid w:val="00283DA4"/>
    <w:rsid w:val="00283DF1"/>
    <w:rsid w:val="00284099"/>
    <w:rsid w:val="0028435B"/>
    <w:rsid w:val="002847D0"/>
    <w:rsid w:val="00284B27"/>
    <w:rsid w:val="00284DBC"/>
    <w:rsid w:val="00285138"/>
    <w:rsid w:val="0028522D"/>
    <w:rsid w:val="002852B0"/>
    <w:rsid w:val="0028554F"/>
    <w:rsid w:val="002856C4"/>
    <w:rsid w:val="00285719"/>
    <w:rsid w:val="002859D0"/>
    <w:rsid w:val="00285A30"/>
    <w:rsid w:val="00285A5C"/>
    <w:rsid w:val="00285DA0"/>
    <w:rsid w:val="00285E2C"/>
    <w:rsid w:val="00285E84"/>
    <w:rsid w:val="00285F36"/>
    <w:rsid w:val="00285F63"/>
    <w:rsid w:val="002860DA"/>
    <w:rsid w:val="002860F4"/>
    <w:rsid w:val="0028616F"/>
    <w:rsid w:val="0028626F"/>
    <w:rsid w:val="00286368"/>
    <w:rsid w:val="00286698"/>
    <w:rsid w:val="00286996"/>
    <w:rsid w:val="00286A6B"/>
    <w:rsid w:val="00286D44"/>
    <w:rsid w:val="00286F5D"/>
    <w:rsid w:val="00287028"/>
    <w:rsid w:val="0028722D"/>
    <w:rsid w:val="00287288"/>
    <w:rsid w:val="002873C5"/>
    <w:rsid w:val="00287507"/>
    <w:rsid w:val="00287667"/>
    <w:rsid w:val="00287790"/>
    <w:rsid w:val="0028780B"/>
    <w:rsid w:val="002878AE"/>
    <w:rsid w:val="002878D4"/>
    <w:rsid w:val="002878E1"/>
    <w:rsid w:val="002879BC"/>
    <w:rsid w:val="00287B81"/>
    <w:rsid w:val="00287BB1"/>
    <w:rsid w:val="00287CFE"/>
    <w:rsid w:val="00287D64"/>
    <w:rsid w:val="002900B7"/>
    <w:rsid w:val="00290269"/>
    <w:rsid w:val="002906E3"/>
    <w:rsid w:val="0029073C"/>
    <w:rsid w:val="002908D5"/>
    <w:rsid w:val="002908EF"/>
    <w:rsid w:val="00290C76"/>
    <w:rsid w:val="00290CAA"/>
    <w:rsid w:val="00290D15"/>
    <w:rsid w:val="00290DD9"/>
    <w:rsid w:val="00290E73"/>
    <w:rsid w:val="00290EBD"/>
    <w:rsid w:val="00291238"/>
    <w:rsid w:val="00291337"/>
    <w:rsid w:val="002914DE"/>
    <w:rsid w:val="0029155A"/>
    <w:rsid w:val="002915E0"/>
    <w:rsid w:val="002916A5"/>
    <w:rsid w:val="00291894"/>
    <w:rsid w:val="00291968"/>
    <w:rsid w:val="00291D01"/>
    <w:rsid w:val="00291F3B"/>
    <w:rsid w:val="00291FF4"/>
    <w:rsid w:val="00291FFA"/>
    <w:rsid w:val="00292064"/>
    <w:rsid w:val="00292232"/>
    <w:rsid w:val="00292289"/>
    <w:rsid w:val="002923C0"/>
    <w:rsid w:val="00292460"/>
    <w:rsid w:val="002924DE"/>
    <w:rsid w:val="002926C0"/>
    <w:rsid w:val="00292745"/>
    <w:rsid w:val="0029274E"/>
    <w:rsid w:val="002928C5"/>
    <w:rsid w:val="002929AD"/>
    <w:rsid w:val="00292B20"/>
    <w:rsid w:val="00292B52"/>
    <w:rsid w:val="00292BDD"/>
    <w:rsid w:val="00292C22"/>
    <w:rsid w:val="00292C4E"/>
    <w:rsid w:val="00292EDC"/>
    <w:rsid w:val="0029323A"/>
    <w:rsid w:val="002934D1"/>
    <w:rsid w:val="002934E0"/>
    <w:rsid w:val="0029361D"/>
    <w:rsid w:val="0029391B"/>
    <w:rsid w:val="00293961"/>
    <w:rsid w:val="002939B1"/>
    <w:rsid w:val="00293A22"/>
    <w:rsid w:val="00293D68"/>
    <w:rsid w:val="00293DDA"/>
    <w:rsid w:val="00293F9F"/>
    <w:rsid w:val="00294018"/>
    <w:rsid w:val="0029414D"/>
    <w:rsid w:val="00294496"/>
    <w:rsid w:val="00294498"/>
    <w:rsid w:val="00294582"/>
    <w:rsid w:val="0029459B"/>
    <w:rsid w:val="00294C31"/>
    <w:rsid w:val="00294EB0"/>
    <w:rsid w:val="00294F1C"/>
    <w:rsid w:val="00294F71"/>
    <w:rsid w:val="002952CF"/>
    <w:rsid w:val="0029549E"/>
    <w:rsid w:val="0029549F"/>
    <w:rsid w:val="00295555"/>
    <w:rsid w:val="0029560F"/>
    <w:rsid w:val="002959B5"/>
    <w:rsid w:val="00295ACD"/>
    <w:rsid w:val="00295AD1"/>
    <w:rsid w:val="00295CF0"/>
    <w:rsid w:val="00296024"/>
    <w:rsid w:val="00296144"/>
    <w:rsid w:val="002961ED"/>
    <w:rsid w:val="002962F4"/>
    <w:rsid w:val="0029654D"/>
    <w:rsid w:val="002968F3"/>
    <w:rsid w:val="00296B2D"/>
    <w:rsid w:val="00296CAE"/>
    <w:rsid w:val="00296D2A"/>
    <w:rsid w:val="00296F59"/>
    <w:rsid w:val="0029714E"/>
    <w:rsid w:val="00297356"/>
    <w:rsid w:val="00297483"/>
    <w:rsid w:val="002974CA"/>
    <w:rsid w:val="00297796"/>
    <w:rsid w:val="002978B3"/>
    <w:rsid w:val="002979A7"/>
    <w:rsid w:val="00297A25"/>
    <w:rsid w:val="00297A81"/>
    <w:rsid w:val="00297B32"/>
    <w:rsid w:val="00297E63"/>
    <w:rsid w:val="00297EA2"/>
    <w:rsid w:val="002A0040"/>
    <w:rsid w:val="002A01A3"/>
    <w:rsid w:val="002A030F"/>
    <w:rsid w:val="002A0336"/>
    <w:rsid w:val="002A04C2"/>
    <w:rsid w:val="002A0530"/>
    <w:rsid w:val="002A0627"/>
    <w:rsid w:val="002A0754"/>
    <w:rsid w:val="002A0928"/>
    <w:rsid w:val="002A0D71"/>
    <w:rsid w:val="002A0E3B"/>
    <w:rsid w:val="002A0E90"/>
    <w:rsid w:val="002A111D"/>
    <w:rsid w:val="002A1135"/>
    <w:rsid w:val="002A11F9"/>
    <w:rsid w:val="002A1249"/>
    <w:rsid w:val="002A16B7"/>
    <w:rsid w:val="002A180B"/>
    <w:rsid w:val="002A18C3"/>
    <w:rsid w:val="002A18EE"/>
    <w:rsid w:val="002A1A59"/>
    <w:rsid w:val="002A1B5D"/>
    <w:rsid w:val="002A1C89"/>
    <w:rsid w:val="002A2172"/>
    <w:rsid w:val="002A249B"/>
    <w:rsid w:val="002A24DC"/>
    <w:rsid w:val="002A25CC"/>
    <w:rsid w:val="002A2729"/>
    <w:rsid w:val="002A2C5A"/>
    <w:rsid w:val="002A2DA1"/>
    <w:rsid w:val="002A2FAF"/>
    <w:rsid w:val="002A30E8"/>
    <w:rsid w:val="002A32F9"/>
    <w:rsid w:val="002A33A1"/>
    <w:rsid w:val="002A342E"/>
    <w:rsid w:val="002A346D"/>
    <w:rsid w:val="002A3673"/>
    <w:rsid w:val="002A36A5"/>
    <w:rsid w:val="002A3799"/>
    <w:rsid w:val="002A384B"/>
    <w:rsid w:val="002A38B9"/>
    <w:rsid w:val="002A38C9"/>
    <w:rsid w:val="002A391D"/>
    <w:rsid w:val="002A3B27"/>
    <w:rsid w:val="002A424B"/>
    <w:rsid w:val="002A4400"/>
    <w:rsid w:val="002A4425"/>
    <w:rsid w:val="002A444E"/>
    <w:rsid w:val="002A445B"/>
    <w:rsid w:val="002A4510"/>
    <w:rsid w:val="002A49C6"/>
    <w:rsid w:val="002A4A92"/>
    <w:rsid w:val="002A4AB4"/>
    <w:rsid w:val="002A4B37"/>
    <w:rsid w:val="002A4DFF"/>
    <w:rsid w:val="002A4ED6"/>
    <w:rsid w:val="002A5046"/>
    <w:rsid w:val="002A50C4"/>
    <w:rsid w:val="002A5145"/>
    <w:rsid w:val="002A5221"/>
    <w:rsid w:val="002A5294"/>
    <w:rsid w:val="002A5365"/>
    <w:rsid w:val="002A54BF"/>
    <w:rsid w:val="002A55C0"/>
    <w:rsid w:val="002A58CA"/>
    <w:rsid w:val="002A5A4B"/>
    <w:rsid w:val="002A5B56"/>
    <w:rsid w:val="002A5BA3"/>
    <w:rsid w:val="002A5C3E"/>
    <w:rsid w:val="002A5EFE"/>
    <w:rsid w:val="002A5F0B"/>
    <w:rsid w:val="002A637F"/>
    <w:rsid w:val="002A6581"/>
    <w:rsid w:val="002A6C19"/>
    <w:rsid w:val="002A6CBB"/>
    <w:rsid w:val="002A6DD9"/>
    <w:rsid w:val="002A6DE7"/>
    <w:rsid w:val="002A70E5"/>
    <w:rsid w:val="002A7189"/>
    <w:rsid w:val="002A726E"/>
    <w:rsid w:val="002A72F3"/>
    <w:rsid w:val="002A73C1"/>
    <w:rsid w:val="002A7403"/>
    <w:rsid w:val="002A743C"/>
    <w:rsid w:val="002A75BD"/>
    <w:rsid w:val="002A763C"/>
    <w:rsid w:val="002A7828"/>
    <w:rsid w:val="002A7974"/>
    <w:rsid w:val="002A7DF9"/>
    <w:rsid w:val="002B0006"/>
    <w:rsid w:val="002B0127"/>
    <w:rsid w:val="002B021A"/>
    <w:rsid w:val="002B029F"/>
    <w:rsid w:val="002B0506"/>
    <w:rsid w:val="002B05B2"/>
    <w:rsid w:val="002B090A"/>
    <w:rsid w:val="002B09D8"/>
    <w:rsid w:val="002B0C69"/>
    <w:rsid w:val="002B0CCB"/>
    <w:rsid w:val="002B0E46"/>
    <w:rsid w:val="002B0E7A"/>
    <w:rsid w:val="002B0EC9"/>
    <w:rsid w:val="002B1013"/>
    <w:rsid w:val="002B1284"/>
    <w:rsid w:val="002B155B"/>
    <w:rsid w:val="002B1585"/>
    <w:rsid w:val="002B1659"/>
    <w:rsid w:val="002B1812"/>
    <w:rsid w:val="002B19D2"/>
    <w:rsid w:val="002B1C79"/>
    <w:rsid w:val="002B1D98"/>
    <w:rsid w:val="002B1EF8"/>
    <w:rsid w:val="002B1F5E"/>
    <w:rsid w:val="002B1FC7"/>
    <w:rsid w:val="002B2023"/>
    <w:rsid w:val="002B213B"/>
    <w:rsid w:val="002B23D1"/>
    <w:rsid w:val="002B23E4"/>
    <w:rsid w:val="002B2488"/>
    <w:rsid w:val="002B24DB"/>
    <w:rsid w:val="002B2761"/>
    <w:rsid w:val="002B295D"/>
    <w:rsid w:val="002B29E8"/>
    <w:rsid w:val="002B2A4B"/>
    <w:rsid w:val="002B2B2A"/>
    <w:rsid w:val="002B2B30"/>
    <w:rsid w:val="002B2E0E"/>
    <w:rsid w:val="002B30B9"/>
    <w:rsid w:val="002B3138"/>
    <w:rsid w:val="002B31F8"/>
    <w:rsid w:val="002B321B"/>
    <w:rsid w:val="002B33B7"/>
    <w:rsid w:val="002B359A"/>
    <w:rsid w:val="002B3784"/>
    <w:rsid w:val="002B3818"/>
    <w:rsid w:val="002B38BE"/>
    <w:rsid w:val="002B397F"/>
    <w:rsid w:val="002B3C54"/>
    <w:rsid w:val="002B3DBC"/>
    <w:rsid w:val="002B3F76"/>
    <w:rsid w:val="002B3FF5"/>
    <w:rsid w:val="002B44EB"/>
    <w:rsid w:val="002B4587"/>
    <w:rsid w:val="002B468B"/>
    <w:rsid w:val="002B4797"/>
    <w:rsid w:val="002B483B"/>
    <w:rsid w:val="002B487E"/>
    <w:rsid w:val="002B4941"/>
    <w:rsid w:val="002B4AB5"/>
    <w:rsid w:val="002B4ABA"/>
    <w:rsid w:val="002B4BB5"/>
    <w:rsid w:val="002B4C7B"/>
    <w:rsid w:val="002B4DF6"/>
    <w:rsid w:val="002B5003"/>
    <w:rsid w:val="002B5146"/>
    <w:rsid w:val="002B5186"/>
    <w:rsid w:val="002B526B"/>
    <w:rsid w:val="002B55ED"/>
    <w:rsid w:val="002B5A69"/>
    <w:rsid w:val="002B5AF3"/>
    <w:rsid w:val="002B5B8F"/>
    <w:rsid w:val="002B5D2D"/>
    <w:rsid w:val="002B5E80"/>
    <w:rsid w:val="002B615B"/>
    <w:rsid w:val="002B6450"/>
    <w:rsid w:val="002B64EC"/>
    <w:rsid w:val="002B6A0B"/>
    <w:rsid w:val="002B6A2B"/>
    <w:rsid w:val="002B6F17"/>
    <w:rsid w:val="002B6FAD"/>
    <w:rsid w:val="002B72F0"/>
    <w:rsid w:val="002B737E"/>
    <w:rsid w:val="002B7803"/>
    <w:rsid w:val="002B780A"/>
    <w:rsid w:val="002B798B"/>
    <w:rsid w:val="002B7B7D"/>
    <w:rsid w:val="002B7E40"/>
    <w:rsid w:val="002B7E72"/>
    <w:rsid w:val="002B7FA5"/>
    <w:rsid w:val="002B7FDF"/>
    <w:rsid w:val="002C019A"/>
    <w:rsid w:val="002C0243"/>
    <w:rsid w:val="002C035E"/>
    <w:rsid w:val="002C051C"/>
    <w:rsid w:val="002C0520"/>
    <w:rsid w:val="002C0738"/>
    <w:rsid w:val="002C080B"/>
    <w:rsid w:val="002C0860"/>
    <w:rsid w:val="002C0B87"/>
    <w:rsid w:val="002C0C0C"/>
    <w:rsid w:val="002C10AA"/>
    <w:rsid w:val="002C1131"/>
    <w:rsid w:val="002C1259"/>
    <w:rsid w:val="002C129B"/>
    <w:rsid w:val="002C1585"/>
    <w:rsid w:val="002C17D3"/>
    <w:rsid w:val="002C18F3"/>
    <w:rsid w:val="002C1977"/>
    <w:rsid w:val="002C1A74"/>
    <w:rsid w:val="002C1B97"/>
    <w:rsid w:val="002C222A"/>
    <w:rsid w:val="002C233B"/>
    <w:rsid w:val="002C2355"/>
    <w:rsid w:val="002C252F"/>
    <w:rsid w:val="002C2652"/>
    <w:rsid w:val="002C275A"/>
    <w:rsid w:val="002C298D"/>
    <w:rsid w:val="002C298E"/>
    <w:rsid w:val="002C2993"/>
    <w:rsid w:val="002C299E"/>
    <w:rsid w:val="002C2B0E"/>
    <w:rsid w:val="002C2BFF"/>
    <w:rsid w:val="002C2D81"/>
    <w:rsid w:val="002C31A9"/>
    <w:rsid w:val="002C320F"/>
    <w:rsid w:val="002C3246"/>
    <w:rsid w:val="002C3400"/>
    <w:rsid w:val="002C340D"/>
    <w:rsid w:val="002C34D5"/>
    <w:rsid w:val="002C3534"/>
    <w:rsid w:val="002C3594"/>
    <w:rsid w:val="002C37E3"/>
    <w:rsid w:val="002C38A4"/>
    <w:rsid w:val="002C3A00"/>
    <w:rsid w:val="002C3AA8"/>
    <w:rsid w:val="002C3CAC"/>
    <w:rsid w:val="002C3CDC"/>
    <w:rsid w:val="002C3DC5"/>
    <w:rsid w:val="002C3EC5"/>
    <w:rsid w:val="002C3F43"/>
    <w:rsid w:val="002C41DD"/>
    <w:rsid w:val="002C4252"/>
    <w:rsid w:val="002C4446"/>
    <w:rsid w:val="002C49AF"/>
    <w:rsid w:val="002C4F2F"/>
    <w:rsid w:val="002C51DF"/>
    <w:rsid w:val="002C5224"/>
    <w:rsid w:val="002C5476"/>
    <w:rsid w:val="002C54D2"/>
    <w:rsid w:val="002C54F6"/>
    <w:rsid w:val="002C5555"/>
    <w:rsid w:val="002C55DA"/>
    <w:rsid w:val="002C5612"/>
    <w:rsid w:val="002C59C4"/>
    <w:rsid w:val="002C5A97"/>
    <w:rsid w:val="002C5AEB"/>
    <w:rsid w:val="002C5BC1"/>
    <w:rsid w:val="002C5F8E"/>
    <w:rsid w:val="002C6424"/>
    <w:rsid w:val="002C648C"/>
    <w:rsid w:val="002C64C4"/>
    <w:rsid w:val="002C6578"/>
    <w:rsid w:val="002C65BC"/>
    <w:rsid w:val="002C6737"/>
    <w:rsid w:val="002C68AF"/>
    <w:rsid w:val="002C691D"/>
    <w:rsid w:val="002C6946"/>
    <w:rsid w:val="002C6A93"/>
    <w:rsid w:val="002C6BB1"/>
    <w:rsid w:val="002C6BD0"/>
    <w:rsid w:val="002C6C3B"/>
    <w:rsid w:val="002C6CCF"/>
    <w:rsid w:val="002C6CD8"/>
    <w:rsid w:val="002C6CFB"/>
    <w:rsid w:val="002C7165"/>
    <w:rsid w:val="002C722B"/>
    <w:rsid w:val="002C72CE"/>
    <w:rsid w:val="002C738D"/>
    <w:rsid w:val="002C759B"/>
    <w:rsid w:val="002C7783"/>
    <w:rsid w:val="002C7999"/>
    <w:rsid w:val="002C7B09"/>
    <w:rsid w:val="002C7C20"/>
    <w:rsid w:val="002C7D04"/>
    <w:rsid w:val="002C7DAC"/>
    <w:rsid w:val="002C7DF7"/>
    <w:rsid w:val="002C7E3D"/>
    <w:rsid w:val="002D0068"/>
    <w:rsid w:val="002D022E"/>
    <w:rsid w:val="002D0520"/>
    <w:rsid w:val="002D06B5"/>
    <w:rsid w:val="002D07D5"/>
    <w:rsid w:val="002D07DE"/>
    <w:rsid w:val="002D0819"/>
    <w:rsid w:val="002D08D5"/>
    <w:rsid w:val="002D094E"/>
    <w:rsid w:val="002D0968"/>
    <w:rsid w:val="002D0A02"/>
    <w:rsid w:val="002D0A82"/>
    <w:rsid w:val="002D0C28"/>
    <w:rsid w:val="002D0DCF"/>
    <w:rsid w:val="002D106A"/>
    <w:rsid w:val="002D11EF"/>
    <w:rsid w:val="002D11F3"/>
    <w:rsid w:val="002D14C7"/>
    <w:rsid w:val="002D1590"/>
    <w:rsid w:val="002D16F1"/>
    <w:rsid w:val="002D1E85"/>
    <w:rsid w:val="002D1FEB"/>
    <w:rsid w:val="002D2218"/>
    <w:rsid w:val="002D2414"/>
    <w:rsid w:val="002D2932"/>
    <w:rsid w:val="002D2975"/>
    <w:rsid w:val="002D2A92"/>
    <w:rsid w:val="002D2C1E"/>
    <w:rsid w:val="002D2CD1"/>
    <w:rsid w:val="002D2E24"/>
    <w:rsid w:val="002D2F2D"/>
    <w:rsid w:val="002D2F9D"/>
    <w:rsid w:val="002D2FEF"/>
    <w:rsid w:val="002D30AB"/>
    <w:rsid w:val="002D3136"/>
    <w:rsid w:val="002D32FA"/>
    <w:rsid w:val="002D3301"/>
    <w:rsid w:val="002D332D"/>
    <w:rsid w:val="002D3633"/>
    <w:rsid w:val="002D3711"/>
    <w:rsid w:val="002D3A4D"/>
    <w:rsid w:val="002D3A53"/>
    <w:rsid w:val="002D3C95"/>
    <w:rsid w:val="002D3CF6"/>
    <w:rsid w:val="002D3EA4"/>
    <w:rsid w:val="002D3F54"/>
    <w:rsid w:val="002D3F6F"/>
    <w:rsid w:val="002D3FEC"/>
    <w:rsid w:val="002D40FC"/>
    <w:rsid w:val="002D4120"/>
    <w:rsid w:val="002D4171"/>
    <w:rsid w:val="002D4307"/>
    <w:rsid w:val="002D4361"/>
    <w:rsid w:val="002D4374"/>
    <w:rsid w:val="002D4450"/>
    <w:rsid w:val="002D450D"/>
    <w:rsid w:val="002D4554"/>
    <w:rsid w:val="002D46AA"/>
    <w:rsid w:val="002D4733"/>
    <w:rsid w:val="002D4758"/>
    <w:rsid w:val="002D47BA"/>
    <w:rsid w:val="002D494A"/>
    <w:rsid w:val="002D4C0A"/>
    <w:rsid w:val="002D507E"/>
    <w:rsid w:val="002D50DC"/>
    <w:rsid w:val="002D5325"/>
    <w:rsid w:val="002D533D"/>
    <w:rsid w:val="002D5402"/>
    <w:rsid w:val="002D552B"/>
    <w:rsid w:val="002D55E9"/>
    <w:rsid w:val="002D55ED"/>
    <w:rsid w:val="002D5635"/>
    <w:rsid w:val="002D5843"/>
    <w:rsid w:val="002D5AB5"/>
    <w:rsid w:val="002D5B46"/>
    <w:rsid w:val="002D5D70"/>
    <w:rsid w:val="002D5F34"/>
    <w:rsid w:val="002D62EB"/>
    <w:rsid w:val="002D6396"/>
    <w:rsid w:val="002D6847"/>
    <w:rsid w:val="002D6860"/>
    <w:rsid w:val="002D6883"/>
    <w:rsid w:val="002D6958"/>
    <w:rsid w:val="002D6BA6"/>
    <w:rsid w:val="002D6C76"/>
    <w:rsid w:val="002D7405"/>
    <w:rsid w:val="002D75CE"/>
    <w:rsid w:val="002D77ED"/>
    <w:rsid w:val="002D7B97"/>
    <w:rsid w:val="002D7CA2"/>
    <w:rsid w:val="002D7CE5"/>
    <w:rsid w:val="002D7D64"/>
    <w:rsid w:val="002D7DBB"/>
    <w:rsid w:val="002D7E53"/>
    <w:rsid w:val="002D7EEE"/>
    <w:rsid w:val="002D7FE6"/>
    <w:rsid w:val="002E00DA"/>
    <w:rsid w:val="002E0145"/>
    <w:rsid w:val="002E0436"/>
    <w:rsid w:val="002E0697"/>
    <w:rsid w:val="002E08F6"/>
    <w:rsid w:val="002E0C96"/>
    <w:rsid w:val="002E0D4C"/>
    <w:rsid w:val="002E0DDE"/>
    <w:rsid w:val="002E1016"/>
    <w:rsid w:val="002E1184"/>
    <w:rsid w:val="002E136A"/>
    <w:rsid w:val="002E1695"/>
    <w:rsid w:val="002E16C9"/>
    <w:rsid w:val="002E1767"/>
    <w:rsid w:val="002E1CCB"/>
    <w:rsid w:val="002E1D37"/>
    <w:rsid w:val="002E2233"/>
    <w:rsid w:val="002E22CD"/>
    <w:rsid w:val="002E24E3"/>
    <w:rsid w:val="002E2692"/>
    <w:rsid w:val="002E27C5"/>
    <w:rsid w:val="002E2840"/>
    <w:rsid w:val="002E28B9"/>
    <w:rsid w:val="002E2A44"/>
    <w:rsid w:val="002E2A77"/>
    <w:rsid w:val="002E2B01"/>
    <w:rsid w:val="002E2B37"/>
    <w:rsid w:val="002E2BD7"/>
    <w:rsid w:val="002E2E13"/>
    <w:rsid w:val="002E2E77"/>
    <w:rsid w:val="002E3149"/>
    <w:rsid w:val="002E34F1"/>
    <w:rsid w:val="002E3511"/>
    <w:rsid w:val="002E3696"/>
    <w:rsid w:val="002E36BE"/>
    <w:rsid w:val="002E39C8"/>
    <w:rsid w:val="002E39FC"/>
    <w:rsid w:val="002E3AE6"/>
    <w:rsid w:val="002E3AFC"/>
    <w:rsid w:val="002E3C43"/>
    <w:rsid w:val="002E3CE0"/>
    <w:rsid w:val="002E3CF0"/>
    <w:rsid w:val="002E3F8C"/>
    <w:rsid w:val="002E4167"/>
    <w:rsid w:val="002E4276"/>
    <w:rsid w:val="002E42E3"/>
    <w:rsid w:val="002E42EB"/>
    <w:rsid w:val="002E42F3"/>
    <w:rsid w:val="002E4355"/>
    <w:rsid w:val="002E43D4"/>
    <w:rsid w:val="002E43E6"/>
    <w:rsid w:val="002E4434"/>
    <w:rsid w:val="002E45A9"/>
    <w:rsid w:val="002E45B3"/>
    <w:rsid w:val="002E48F1"/>
    <w:rsid w:val="002E49DC"/>
    <w:rsid w:val="002E4B1D"/>
    <w:rsid w:val="002E4C05"/>
    <w:rsid w:val="002E4EF2"/>
    <w:rsid w:val="002E4FC8"/>
    <w:rsid w:val="002E5166"/>
    <w:rsid w:val="002E5524"/>
    <w:rsid w:val="002E557D"/>
    <w:rsid w:val="002E55CD"/>
    <w:rsid w:val="002E5680"/>
    <w:rsid w:val="002E5726"/>
    <w:rsid w:val="002E584B"/>
    <w:rsid w:val="002E5937"/>
    <w:rsid w:val="002E595D"/>
    <w:rsid w:val="002E5B75"/>
    <w:rsid w:val="002E5C8F"/>
    <w:rsid w:val="002E5D02"/>
    <w:rsid w:val="002E5E6C"/>
    <w:rsid w:val="002E5E98"/>
    <w:rsid w:val="002E6057"/>
    <w:rsid w:val="002E6121"/>
    <w:rsid w:val="002E631A"/>
    <w:rsid w:val="002E644F"/>
    <w:rsid w:val="002E6526"/>
    <w:rsid w:val="002E688F"/>
    <w:rsid w:val="002E696D"/>
    <w:rsid w:val="002E6CF9"/>
    <w:rsid w:val="002E6EC1"/>
    <w:rsid w:val="002E6FE2"/>
    <w:rsid w:val="002E7664"/>
    <w:rsid w:val="002E7759"/>
    <w:rsid w:val="002E788A"/>
    <w:rsid w:val="002E7CE1"/>
    <w:rsid w:val="002E7D83"/>
    <w:rsid w:val="002E7F7E"/>
    <w:rsid w:val="002F0026"/>
    <w:rsid w:val="002F008F"/>
    <w:rsid w:val="002F0203"/>
    <w:rsid w:val="002F04D7"/>
    <w:rsid w:val="002F04FC"/>
    <w:rsid w:val="002F055E"/>
    <w:rsid w:val="002F07A1"/>
    <w:rsid w:val="002F08B5"/>
    <w:rsid w:val="002F0AA8"/>
    <w:rsid w:val="002F0BA9"/>
    <w:rsid w:val="002F0E49"/>
    <w:rsid w:val="002F0F12"/>
    <w:rsid w:val="002F0F7F"/>
    <w:rsid w:val="002F1113"/>
    <w:rsid w:val="002F11D8"/>
    <w:rsid w:val="002F1235"/>
    <w:rsid w:val="002F124B"/>
    <w:rsid w:val="002F1339"/>
    <w:rsid w:val="002F1370"/>
    <w:rsid w:val="002F13FE"/>
    <w:rsid w:val="002F18AA"/>
    <w:rsid w:val="002F1DAF"/>
    <w:rsid w:val="002F1DE7"/>
    <w:rsid w:val="002F1E1D"/>
    <w:rsid w:val="002F1F60"/>
    <w:rsid w:val="002F211E"/>
    <w:rsid w:val="002F217E"/>
    <w:rsid w:val="002F248E"/>
    <w:rsid w:val="002F24FA"/>
    <w:rsid w:val="002F264F"/>
    <w:rsid w:val="002F26B8"/>
    <w:rsid w:val="002F26CB"/>
    <w:rsid w:val="002F26D8"/>
    <w:rsid w:val="002F277A"/>
    <w:rsid w:val="002F2AAA"/>
    <w:rsid w:val="002F2B66"/>
    <w:rsid w:val="002F2CFB"/>
    <w:rsid w:val="002F2DA5"/>
    <w:rsid w:val="002F3017"/>
    <w:rsid w:val="002F3033"/>
    <w:rsid w:val="002F3187"/>
    <w:rsid w:val="002F32A9"/>
    <w:rsid w:val="002F3317"/>
    <w:rsid w:val="002F3625"/>
    <w:rsid w:val="002F3724"/>
    <w:rsid w:val="002F37AE"/>
    <w:rsid w:val="002F381C"/>
    <w:rsid w:val="002F391A"/>
    <w:rsid w:val="002F394D"/>
    <w:rsid w:val="002F3B07"/>
    <w:rsid w:val="002F3B81"/>
    <w:rsid w:val="002F3CAD"/>
    <w:rsid w:val="002F3CEF"/>
    <w:rsid w:val="002F3D71"/>
    <w:rsid w:val="002F3D84"/>
    <w:rsid w:val="002F3F2E"/>
    <w:rsid w:val="002F405F"/>
    <w:rsid w:val="002F416D"/>
    <w:rsid w:val="002F4420"/>
    <w:rsid w:val="002F449C"/>
    <w:rsid w:val="002F4786"/>
    <w:rsid w:val="002F4814"/>
    <w:rsid w:val="002F484E"/>
    <w:rsid w:val="002F497A"/>
    <w:rsid w:val="002F4B7E"/>
    <w:rsid w:val="002F4BA2"/>
    <w:rsid w:val="002F4DAB"/>
    <w:rsid w:val="002F4FD6"/>
    <w:rsid w:val="002F5354"/>
    <w:rsid w:val="002F5AAA"/>
    <w:rsid w:val="002F5ADF"/>
    <w:rsid w:val="002F5B25"/>
    <w:rsid w:val="002F5C6A"/>
    <w:rsid w:val="002F5D1E"/>
    <w:rsid w:val="002F5EBE"/>
    <w:rsid w:val="002F5F4E"/>
    <w:rsid w:val="002F60A5"/>
    <w:rsid w:val="002F624F"/>
    <w:rsid w:val="002F62A2"/>
    <w:rsid w:val="002F62DA"/>
    <w:rsid w:val="002F64D1"/>
    <w:rsid w:val="002F66E7"/>
    <w:rsid w:val="002F686C"/>
    <w:rsid w:val="002F6919"/>
    <w:rsid w:val="002F6B2C"/>
    <w:rsid w:val="002F6B9A"/>
    <w:rsid w:val="002F6CAF"/>
    <w:rsid w:val="002F6E41"/>
    <w:rsid w:val="002F6EB4"/>
    <w:rsid w:val="002F6EBD"/>
    <w:rsid w:val="002F6FB0"/>
    <w:rsid w:val="002F759F"/>
    <w:rsid w:val="002F75D4"/>
    <w:rsid w:val="002F7B98"/>
    <w:rsid w:val="002F7DB9"/>
    <w:rsid w:val="002F7E00"/>
    <w:rsid w:val="002F7F09"/>
    <w:rsid w:val="003000D2"/>
    <w:rsid w:val="00300112"/>
    <w:rsid w:val="00300183"/>
    <w:rsid w:val="003001E4"/>
    <w:rsid w:val="00300295"/>
    <w:rsid w:val="00300362"/>
    <w:rsid w:val="00300451"/>
    <w:rsid w:val="003005C3"/>
    <w:rsid w:val="00300630"/>
    <w:rsid w:val="003006BD"/>
    <w:rsid w:val="003009BC"/>
    <w:rsid w:val="00300D39"/>
    <w:rsid w:val="00300F20"/>
    <w:rsid w:val="00301071"/>
    <w:rsid w:val="003010C8"/>
    <w:rsid w:val="00301210"/>
    <w:rsid w:val="0030172E"/>
    <w:rsid w:val="003017B5"/>
    <w:rsid w:val="003017D0"/>
    <w:rsid w:val="00301B58"/>
    <w:rsid w:val="00301CCC"/>
    <w:rsid w:val="00301E35"/>
    <w:rsid w:val="00302124"/>
    <w:rsid w:val="0030254C"/>
    <w:rsid w:val="00302649"/>
    <w:rsid w:val="003026E3"/>
    <w:rsid w:val="00302767"/>
    <w:rsid w:val="00302A28"/>
    <w:rsid w:val="00302B69"/>
    <w:rsid w:val="00302C22"/>
    <w:rsid w:val="00302CEE"/>
    <w:rsid w:val="00302D67"/>
    <w:rsid w:val="00302EC9"/>
    <w:rsid w:val="00302EE5"/>
    <w:rsid w:val="00302F7D"/>
    <w:rsid w:val="003032A7"/>
    <w:rsid w:val="0030342C"/>
    <w:rsid w:val="00303463"/>
    <w:rsid w:val="0030369E"/>
    <w:rsid w:val="00303750"/>
    <w:rsid w:val="0030386D"/>
    <w:rsid w:val="003039F5"/>
    <w:rsid w:val="00303D96"/>
    <w:rsid w:val="00303DD5"/>
    <w:rsid w:val="003043DF"/>
    <w:rsid w:val="00304481"/>
    <w:rsid w:val="00304652"/>
    <w:rsid w:val="00304678"/>
    <w:rsid w:val="00304740"/>
    <w:rsid w:val="00304772"/>
    <w:rsid w:val="003047BD"/>
    <w:rsid w:val="003047E6"/>
    <w:rsid w:val="00304873"/>
    <w:rsid w:val="00304987"/>
    <w:rsid w:val="003049B8"/>
    <w:rsid w:val="003049E5"/>
    <w:rsid w:val="00304ADE"/>
    <w:rsid w:val="00304AE8"/>
    <w:rsid w:val="00304C60"/>
    <w:rsid w:val="00304D8F"/>
    <w:rsid w:val="00304E04"/>
    <w:rsid w:val="0030500D"/>
    <w:rsid w:val="003050A9"/>
    <w:rsid w:val="003051EC"/>
    <w:rsid w:val="003052FB"/>
    <w:rsid w:val="00305315"/>
    <w:rsid w:val="00305387"/>
    <w:rsid w:val="003053D2"/>
    <w:rsid w:val="0030541B"/>
    <w:rsid w:val="00305B85"/>
    <w:rsid w:val="00305B8F"/>
    <w:rsid w:val="00305D5F"/>
    <w:rsid w:val="00305DB4"/>
    <w:rsid w:val="00305E6D"/>
    <w:rsid w:val="00306063"/>
    <w:rsid w:val="00306066"/>
    <w:rsid w:val="003061E9"/>
    <w:rsid w:val="00306272"/>
    <w:rsid w:val="003064AB"/>
    <w:rsid w:val="00306915"/>
    <w:rsid w:val="00306BC5"/>
    <w:rsid w:val="00306CE8"/>
    <w:rsid w:val="00307028"/>
    <w:rsid w:val="003070E8"/>
    <w:rsid w:val="003072A5"/>
    <w:rsid w:val="00307474"/>
    <w:rsid w:val="0030765C"/>
    <w:rsid w:val="00307882"/>
    <w:rsid w:val="00307965"/>
    <w:rsid w:val="00307CCE"/>
    <w:rsid w:val="00307DA4"/>
    <w:rsid w:val="00307E7B"/>
    <w:rsid w:val="00307ED5"/>
    <w:rsid w:val="00310313"/>
    <w:rsid w:val="003105E5"/>
    <w:rsid w:val="0031062B"/>
    <w:rsid w:val="00310685"/>
    <w:rsid w:val="00310795"/>
    <w:rsid w:val="0031083E"/>
    <w:rsid w:val="0031097B"/>
    <w:rsid w:val="00310BED"/>
    <w:rsid w:val="00310D1D"/>
    <w:rsid w:val="00310DBE"/>
    <w:rsid w:val="00310ECD"/>
    <w:rsid w:val="00310EE4"/>
    <w:rsid w:val="0031115B"/>
    <w:rsid w:val="003111CA"/>
    <w:rsid w:val="0031161B"/>
    <w:rsid w:val="00311808"/>
    <w:rsid w:val="003118FA"/>
    <w:rsid w:val="00311B0D"/>
    <w:rsid w:val="00311DCA"/>
    <w:rsid w:val="00311F67"/>
    <w:rsid w:val="003120AE"/>
    <w:rsid w:val="00312284"/>
    <w:rsid w:val="00312486"/>
    <w:rsid w:val="003125FB"/>
    <w:rsid w:val="00312630"/>
    <w:rsid w:val="00312B93"/>
    <w:rsid w:val="00312BC4"/>
    <w:rsid w:val="00313139"/>
    <w:rsid w:val="003131E8"/>
    <w:rsid w:val="003133AD"/>
    <w:rsid w:val="00313525"/>
    <w:rsid w:val="003136E7"/>
    <w:rsid w:val="00313742"/>
    <w:rsid w:val="00313763"/>
    <w:rsid w:val="003138FA"/>
    <w:rsid w:val="0031396A"/>
    <w:rsid w:val="00313AB6"/>
    <w:rsid w:val="00313BF6"/>
    <w:rsid w:val="00313CDC"/>
    <w:rsid w:val="00313EA9"/>
    <w:rsid w:val="00313F64"/>
    <w:rsid w:val="0031418D"/>
    <w:rsid w:val="003144E0"/>
    <w:rsid w:val="00314542"/>
    <w:rsid w:val="0031469C"/>
    <w:rsid w:val="003147C0"/>
    <w:rsid w:val="0031483C"/>
    <w:rsid w:val="00314910"/>
    <w:rsid w:val="00314B66"/>
    <w:rsid w:val="00314D73"/>
    <w:rsid w:val="00314E0A"/>
    <w:rsid w:val="0031509D"/>
    <w:rsid w:val="0031540F"/>
    <w:rsid w:val="00315474"/>
    <w:rsid w:val="0031547D"/>
    <w:rsid w:val="003154F8"/>
    <w:rsid w:val="00315534"/>
    <w:rsid w:val="003155DC"/>
    <w:rsid w:val="00315607"/>
    <w:rsid w:val="003159FC"/>
    <w:rsid w:val="00315C55"/>
    <w:rsid w:val="00315C62"/>
    <w:rsid w:val="00315D0E"/>
    <w:rsid w:val="00315D63"/>
    <w:rsid w:val="00316093"/>
    <w:rsid w:val="00316126"/>
    <w:rsid w:val="0031619D"/>
    <w:rsid w:val="0031620E"/>
    <w:rsid w:val="0031624A"/>
    <w:rsid w:val="00316272"/>
    <w:rsid w:val="00316396"/>
    <w:rsid w:val="003167C4"/>
    <w:rsid w:val="003168A9"/>
    <w:rsid w:val="00316903"/>
    <w:rsid w:val="00316A42"/>
    <w:rsid w:val="00316D99"/>
    <w:rsid w:val="00316FE3"/>
    <w:rsid w:val="00317024"/>
    <w:rsid w:val="00317110"/>
    <w:rsid w:val="00317197"/>
    <w:rsid w:val="003172F8"/>
    <w:rsid w:val="00317478"/>
    <w:rsid w:val="003174A1"/>
    <w:rsid w:val="003174D5"/>
    <w:rsid w:val="003175DD"/>
    <w:rsid w:val="00317656"/>
    <w:rsid w:val="003176BE"/>
    <w:rsid w:val="00317946"/>
    <w:rsid w:val="00317980"/>
    <w:rsid w:val="00317AFA"/>
    <w:rsid w:val="00317B1F"/>
    <w:rsid w:val="00317BED"/>
    <w:rsid w:val="00317F00"/>
    <w:rsid w:val="00317F09"/>
    <w:rsid w:val="00320189"/>
    <w:rsid w:val="00320448"/>
    <w:rsid w:val="0032050F"/>
    <w:rsid w:val="003207B2"/>
    <w:rsid w:val="00320C67"/>
    <w:rsid w:val="00320DCF"/>
    <w:rsid w:val="00320E37"/>
    <w:rsid w:val="00320F19"/>
    <w:rsid w:val="0032100D"/>
    <w:rsid w:val="003212AD"/>
    <w:rsid w:val="003212C4"/>
    <w:rsid w:val="003215EF"/>
    <w:rsid w:val="00321832"/>
    <w:rsid w:val="0032188E"/>
    <w:rsid w:val="0032194D"/>
    <w:rsid w:val="00321A64"/>
    <w:rsid w:val="00321B57"/>
    <w:rsid w:val="00321BEF"/>
    <w:rsid w:val="00321C3C"/>
    <w:rsid w:val="00321E71"/>
    <w:rsid w:val="00322008"/>
    <w:rsid w:val="003221CD"/>
    <w:rsid w:val="0032245E"/>
    <w:rsid w:val="003224E8"/>
    <w:rsid w:val="0032252C"/>
    <w:rsid w:val="00322588"/>
    <w:rsid w:val="00322984"/>
    <w:rsid w:val="00322A81"/>
    <w:rsid w:val="00322AA1"/>
    <w:rsid w:val="00322C18"/>
    <w:rsid w:val="00322C22"/>
    <w:rsid w:val="00322CDF"/>
    <w:rsid w:val="00322D48"/>
    <w:rsid w:val="00322FAD"/>
    <w:rsid w:val="00323325"/>
    <w:rsid w:val="00323335"/>
    <w:rsid w:val="00323357"/>
    <w:rsid w:val="00323430"/>
    <w:rsid w:val="00323451"/>
    <w:rsid w:val="00323616"/>
    <w:rsid w:val="00323703"/>
    <w:rsid w:val="00323741"/>
    <w:rsid w:val="003237F5"/>
    <w:rsid w:val="0032385D"/>
    <w:rsid w:val="003238D5"/>
    <w:rsid w:val="0032398E"/>
    <w:rsid w:val="00323A66"/>
    <w:rsid w:val="00323ACD"/>
    <w:rsid w:val="00323B84"/>
    <w:rsid w:val="00323B94"/>
    <w:rsid w:val="00323CB2"/>
    <w:rsid w:val="00323E24"/>
    <w:rsid w:val="00323F30"/>
    <w:rsid w:val="0032405F"/>
    <w:rsid w:val="003240B8"/>
    <w:rsid w:val="00324130"/>
    <w:rsid w:val="00324262"/>
    <w:rsid w:val="00324371"/>
    <w:rsid w:val="00324397"/>
    <w:rsid w:val="00324423"/>
    <w:rsid w:val="0032457C"/>
    <w:rsid w:val="003245CA"/>
    <w:rsid w:val="003246B6"/>
    <w:rsid w:val="00324A16"/>
    <w:rsid w:val="00324A9D"/>
    <w:rsid w:val="00324AD9"/>
    <w:rsid w:val="00324B10"/>
    <w:rsid w:val="00324BC0"/>
    <w:rsid w:val="00324EB3"/>
    <w:rsid w:val="00324FF8"/>
    <w:rsid w:val="00324FFE"/>
    <w:rsid w:val="00325024"/>
    <w:rsid w:val="0032541D"/>
    <w:rsid w:val="003255DF"/>
    <w:rsid w:val="00325725"/>
    <w:rsid w:val="00325A78"/>
    <w:rsid w:val="00325BB9"/>
    <w:rsid w:val="00325C26"/>
    <w:rsid w:val="00325ED1"/>
    <w:rsid w:val="0032600C"/>
    <w:rsid w:val="003261D0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968"/>
    <w:rsid w:val="00326B02"/>
    <w:rsid w:val="00326C67"/>
    <w:rsid w:val="00326C6C"/>
    <w:rsid w:val="00326EE5"/>
    <w:rsid w:val="00326FDC"/>
    <w:rsid w:val="00327002"/>
    <w:rsid w:val="00327035"/>
    <w:rsid w:val="0032704A"/>
    <w:rsid w:val="00327081"/>
    <w:rsid w:val="0032711E"/>
    <w:rsid w:val="003271E8"/>
    <w:rsid w:val="00327396"/>
    <w:rsid w:val="003276CC"/>
    <w:rsid w:val="00327724"/>
    <w:rsid w:val="003277CA"/>
    <w:rsid w:val="00327985"/>
    <w:rsid w:val="00327A89"/>
    <w:rsid w:val="00327B87"/>
    <w:rsid w:val="00327F28"/>
    <w:rsid w:val="00327FDE"/>
    <w:rsid w:val="00330097"/>
    <w:rsid w:val="003302A2"/>
    <w:rsid w:val="00330407"/>
    <w:rsid w:val="003304E7"/>
    <w:rsid w:val="003304F9"/>
    <w:rsid w:val="0033097F"/>
    <w:rsid w:val="00330CF2"/>
    <w:rsid w:val="00330DB3"/>
    <w:rsid w:val="00330E82"/>
    <w:rsid w:val="00331292"/>
    <w:rsid w:val="003312B3"/>
    <w:rsid w:val="003314EE"/>
    <w:rsid w:val="0033162B"/>
    <w:rsid w:val="00331686"/>
    <w:rsid w:val="0033187E"/>
    <w:rsid w:val="00331E29"/>
    <w:rsid w:val="00331FC8"/>
    <w:rsid w:val="00332011"/>
    <w:rsid w:val="00332063"/>
    <w:rsid w:val="0033265B"/>
    <w:rsid w:val="0033279F"/>
    <w:rsid w:val="00332B7E"/>
    <w:rsid w:val="00332CD8"/>
    <w:rsid w:val="00332D1B"/>
    <w:rsid w:val="00332D44"/>
    <w:rsid w:val="00332D8C"/>
    <w:rsid w:val="00332EE3"/>
    <w:rsid w:val="00332FBD"/>
    <w:rsid w:val="00333020"/>
    <w:rsid w:val="0033328F"/>
    <w:rsid w:val="0033329A"/>
    <w:rsid w:val="003332B3"/>
    <w:rsid w:val="003332F7"/>
    <w:rsid w:val="0033337B"/>
    <w:rsid w:val="003333C1"/>
    <w:rsid w:val="0033343A"/>
    <w:rsid w:val="0033353A"/>
    <w:rsid w:val="00333601"/>
    <w:rsid w:val="00333607"/>
    <w:rsid w:val="00333714"/>
    <w:rsid w:val="00333AB1"/>
    <w:rsid w:val="00333B1F"/>
    <w:rsid w:val="00333CEB"/>
    <w:rsid w:val="00333DF6"/>
    <w:rsid w:val="003341A8"/>
    <w:rsid w:val="00334259"/>
    <w:rsid w:val="0033436E"/>
    <w:rsid w:val="0033445D"/>
    <w:rsid w:val="00334504"/>
    <w:rsid w:val="003345B8"/>
    <w:rsid w:val="00334793"/>
    <w:rsid w:val="00334848"/>
    <w:rsid w:val="0033484C"/>
    <w:rsid w:val="003348C0"/>
    <w:rsid w:val="00334931"/>
    <w:rsid w:val="00334D1C"/>
    <w:rsid w:val="00334F1F"/>
    <w:rsid w:val="00335314"/>
    <w:rsid w:val="003353DF"/>
    <w:rsid w:val="0033578D"/>
    <w:rsid w:val="003358B4"/>
    <w:rsid w:val="00335AD1"/>
    <w:rsid w:val="00335C45"/>
    <w:rsid w:val="00335CD3"/>
    <w:rsid w:val="00335CF7"/>
    <w:rsid w:val="00335EE0"/>
    <w:rsid w:val="00335FB6"/>
    <w:rsid w:val="00336283"/>
    <w:rsid w:val="00336420"/>
    <w:rsid w:val="0033644F"/>
    <w:rsid w:val="003364E8"/>
    <w:rsid w:val="003365B4"/>
    <w:rsid w:val="00336702"/>
    <w:rsid w:val="00336A4A"/>
    <w:rsid w:val="00336ED7"/>
    <w:rsid w:val="00336EDF"/>
    <w:rsid w:val="00336EE5"/>
    <w:rsid w:val="00336F55"/>
    <w:rsid w:val="0033718F"/>
    <w:rsid w:val="003372D8"/>
    <w:rsid w:val="003375D0"/>
    <w:rsid w:val="003375D6"/>
    <w:rsid w:val="003375E6"/>
    <w:rsid w:val="003376A1"/>
    <w:rsid w:val="003378E8"/>
    <w:rsid w:val="003378ED"/>
    <w:rsid w:val="00337934"/>
    <w:rsid w:val="00337AB4"/>
    <w:rsid w:val="00337F4C"/>
    <w:rsid w:val="00337FC2"/>
    <w:rsid w:val="003402C9"/>
    <w:rsid w:val="0034041A"/>
    <w:rsid w:val="003405BC"/>
    <w:rsid w:val="003407EA"/>
    <w:rsid w:val="0034085B"/>
    <w:rsid w:val="00340987"/>
    <w:rsid w:val="003409A1"/>
    <w:rsid w:val="00340C07"/>
    <w:rsid w:val="00340C8D"/>
    <w:rsid w:val="0034100C"/>
    <w:rsid w:val="0034101D"/>
    <w:rsid w:val="00341058"/>
    <w:rsid w:val="003410FB"/>
    <w:rsid w:val="00341190"/>
    <w:rsid w:val="003411C0"/>
    <w:rsid w:val="00341286"/>
    <w:rsid w:val="0034131F"/>
    <w:rsid w:val="0034133D"/>
    <w:rsid w:val="00341366"/>
    <w:rsid w:val="00341401"/>
    <w:rsid w:val="00341991"/>
    <w:rsid w:val="00341BC8"/>
    <w:rsid w:val="00341F48"/>
    <w:rsid w:val="003423A9"/>
    <w:rsid w:val="003425AB"/>
    <w:rsid w:val="003425E0"/>
    <w:rsid w:val="00342627"/>
    <w:rsid w:val="0034268B"/>
    <w:rsid w:val="003427EC"/>
    <w:rsid w:val="00342865"/>
    <w:rsid w:val="0034288C"/>
    <w:rsid w:val="003428E6"/>
    <w:rsid w:val="003429BD"/>
    <w:rsid w:val="00342B0C"/>
    <w:rsid w:val="00342B12"/>
    <w:rsid w:val="00342BCD"/>
    <w:rsid w:val="00342EDB"/>
    <w:rsid w:val="00343156"/>
    <w:rsid w:val="0034321E"/>
    <w:rsid w:val="0034332E"/>
    <w:rsid w:val="003434F9"/>
    <w:rsid w:val="003437B0"/>
    <w:rsid w:val="003438BA"/>
    <w:rsid w:val="00343972"/>
    <w:rsid w:val="00343AA0"/>
    <w:rsid w:val="00343CCB"/>
    <w:rsid w:val="00343D36"/>
    <w:rsid w:val="00343D4F"/>
    <w:rsid w:val="00343DEC"/>
    <w:rsid w:val="00343E5B"/>
    <w:rsid w:val="00343F85"/>
    <w:rsid w:val="0034403F"/>
    <w:rsid w:val="003440E7"/>
    <w:rsid w:val="003445E9"/>
    <w:rsid w:val="00344689"/>
    <w:rsid w:val="00344712"/>
    <w:rsid w:val="003447E3"/>
    <w:rsid w:val="00344C5B"/>
    <w:rsid w:val="00344E0D"/>
    <w:rsid w:val="00344E54"/>
    <w:rsid w:val="00344F8B"/>
    <w:rsid w:val="00345022"/>
    <w:rsid w:val="003452B9"/>
    <w:rsid w:val="00345698"/>
    <w:rsid w:val="003456B9"/>
    <w:rsid w:val="00345717"/>
    <w:rsid w:val="00345811"/>
    <w:rsid w:val="00345909"/>
    <w:rsid w:val="00345915"/>
    <w:rsid w:val="00345939"/>
    <w:rsid w:val="003459B8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24"/>
    <w:rsid w:val="003467EE"/>
    <w:rsid w:val="00346863"/>
    <w:rsid w:val="003469FC"/>
    <w:rsid w:val="00346AD2"/>
    <w:rsid w:val="00346BF3"/>
    <w:rsid w:val="00346D15"/>
    <w:rsid w:val="00346D92"/>
    <w:rsid w:val="00346EA2"/>
    <w:rsid w:val="0034705C"/>
    <w:rsid w:val="00347273"/>
    <w:rsid w:val="0034729D"/>
    <w:rsid w:val="0034733B"/>
    <w:rsid w:val="003473B6"/>
    <w:rsid w:val="0034747F"/>
    <w:rsid w:val="00347484"/>
    <w:rsid w:val="00347491"/>
    <w:rsid w:val="00347558"/>
    <w:rsid w:val="003475DC"/>
    <w:rsid w:val="003477C1"/>
    <w:rsid w:val="003477F6"/>
    <w:rsid w:val="003478C8"/>
    <w:rsid w:val="00347917"/>
    <w:rsid w:val="00347A14"/>
    <w:rsid w:val="00347AFD"/>
    <w:rsid w:val="00347CE9"/>
    <w:rsid w:val="00347D51"/>
    <w:rsid w:val="00347E91"/>
    <w:rsid w:val="00347F34"/>
    <w:rsid w:val="00350058"/>
    <w:rsid w:val="00350310"/>
    <w:rsid w:val="0035049C"/>
    <w:rsid w:val="00350594"/>
    <w:rsid w:val="00350643"/>
    <w:rsid w:val="00350BEC"/>
    <w:rsid w:val="00350CB3"/>
    <w:rsid w:val="00350D5E"/>
    <w:rsid w:val="00350E27"/>
    <w:rsid w:val="00350F80"/>
    <w:rsid w:val="00350F83"/>
    <w:rsid w:val="003510A5"/>
    <w:rsid w:val="003510AC"/>
    <w:rsid w:val="003510E7"/>
    <w:rsid w:val="003511B6"/>
    <w:rsid w:val="00351371"/>
    <w:rsid w:val="003514FE"/>
    <w:rsid w:val="00351653"/>
    <w:rsid w:val="00351770"/>
    <w:rsid w:val="003519D7"/>
    <w:rsid w:val="00351A19"/>
    <w:rsid w:val="00351BFF"/>
    <w:rsid w:val="00351C50"/>
    <w:rsid w:val="00351FF3"/>
    <w:rsid w:val="0035205A"/>
    <w:rsid w:val="003520E5"/>
    <w:rsid w:val="00352251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10"/>
    <w:rsid w:val="00352CC4"/>
    <w:rsid w:val="00352D17"/>
    <w:rsid w:val="00353198"/>
    <w:rsid w:val="0035330B"/>
    <w:rsid w:val="003535A0"/>
    <w:rsid w:val="00353640"/>
    <w:rsid w:val="003536C2"/>
    <w:rsid w:val="00353780"/>
    <w:rsid w:val="00353782"/>
    <w:rsid w:val="0035384C"/>
    <w:rsid w:val="003538FD"/>
    <w:rsid w:val="0035391B"/>
    <w:rsid w:val="00353A52"/>
    <w:rsid w:val="00353C66"/>
    <w:rsid w:val="0035402A"/>
    <w:rsid w:val="00354097"/>
    <w:rsid w:val="003541C0"/>
    <w:rsid w:val="00354220"/>
    <w:rsid w:val="0035433F"/>
    <w:rsid w:val="00354407"/>
    <w:rsid w:val="003544F1"/>
    <w:rsid w:val="00354579"/>
    <w:rsid w:val="003547D2"/>
    <w:rsid w:val="00354B61"/>
    <w:rsid w:val="00354B7B"/>
    <w:rsid w:val="00354FAD"/>
    <w:rsid w:val="003551D0"/>
    <w:rsid w:val="00355583"/>
    <w:rsid w:val="00355637"/>
    <w:rsid w:val="003556E4"/>
    <w:rsid w:val="00355771"/>
    <w:rsid w:val="003557DC"/>
    <w:rsid w:val="00355820"/>
    <w:rsid w:val="0035593B"/>
    <w:rsid w:val="00355A85"/>
    <w:rsid w:val="00355AC3"/>
    <w:rsid w:val="00355C36"/>
    <w:rsid w:val="00355CFC"/>
    <w:rsid w:val="00355D66"/>
    <w:rsid w:val="00355D71"/>
    <w:rsid w:val="00355DED"/>
    <w:rsid w:val="00355DF8"/>
    <w:rsid w:val="00355EA2"/>
    <w:rsid w:val="00355F56"/>
    <w:rsid w:val="00356000"/>
    <w:rsid w:val="003561D8"/>
    <w:rsid w:val="00356252"/>
    <w:rsid w:val="003562D3"/>
    <w:rsid w:val="00356488"/>
    <w:rsid w:val="00356562"/>
    <w:rsid w:val="003565C7"/>
    <w:rsid w:val="00356821"/>
    <w:rsid w:val="003568B6"/>
    <w:rsid w:val="00356A25"/>
    <w:rsid w:val="00356A2F"/>
    <w:rsid w:val="00356BB0"/>
    <w:rsid w:val="00356BF8"/>
    <w:rsid w:val="00356D50"/>
    <w:rsid w:val="00356E7F"/>
    <w:rsid w:val="00356ED5"/>
    <w:rsid w:val="00356F6E"/>
    <w:rsid w:val="003570FB"/>
    <w:rsid w:val="003574CF"/>
    <w:rsid w:val="003577A2"/>
    <w:rsid w:val="003577D0"/>
    <w:rsid w:val="00357AB1"/>
    <w:rsid w:val="00357BFA"/>
    <w:rsid w:val="00357DB7"/>
    <w:rsid w:val="00357F46"/>
    <w:rsid w:val="00360434"/>
    <w:rsid w:val="0036059D"/>
    <w:rsid w:val="0036075B"/>
    <w:rsid w:val="003607A9"/>
    <w:rsid w:val="003607AA"/>
    <w:rsid w:val="00360829"/>
    <w:rsid w:val="003608BA"/>
    <w:rsid w:val="00360BB2"/>
    <w:rsid w:val="00360BE3"/>
    <w:rsid w:val="00360F76"/>
    <w:rsid w:val="00360FDB"/>
    <w:rsid w:val="00361011"/>
    <w:rsid w:val="00361372"/>
    <w:rsid w:val="00361591"/>
    <w:rsid w:val="003617B1"/>
    <w:rsid w:val="003618D9"/>
    <w:rsid w:val="003618E5"/>
    <w:rsid w:val="00361A20"/>
    <w:rsid w:val="00361A63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1F"/>
    <w:rsid w:val="0036202F"/>
    <w:rsid w:val="003623DD"/>
    <w:rsid w:val="00362404"/>
    <w:rsid w:val="003625B1"/>
    <w:rsid w:val="00362614"/>
    <w:rsid w:val="00362683"/>
    <w:rsid w:val="0036273F"/>
    <w:rsid w:val="0036279F"/>
    <w:rsid w:val="003629A9"/>
    <w:rsid w:val="00362DD8"/>
    <w:rsid w:val="003630A6"/>
    <w:rsid w:val="0036313E"/>
    <w:rsid w:val="003633ED"/>
    <w:rsid w:val="00363518"/>
    <w:rsid w:val="00363535"/>
    <w:rsid w:val="00363537"/>
    <w:rsid w:val="00363B93"/>
    <w:rsid w:val="00363C8E"/>
    <w:rsid w:val="00363D32"/>
    <w:rsid w:val="00363D7D"/>
    <w:rsid w:val="00363DCD"/>
    <w:rsid w:val="00363EF2"/>
    <w:rsid w:val="003640CC"/>
    <w:rsid w:val="0036410B"/>
    <w:rsid w:val="003641B1"/>
    <w:rsid w:val="00364215"/>
    <w:rsid w:val="00364348"/>
    <w:rsid w:val="00364464"/>
    <w:rsid w:val="00364621"/>
    <w:rsid w:val="0036492B"/>
    <w:rsid w:val="00364942"/>
    <w:rsid w:val="003649B1"/>
    <w:rsid w:val="003649D6"/>
    <w:rsid w:val="00364A74"/>
    <w:rsid w:val="00364E51"/>
    <w:rsid w:val="003650E4"/>
    <w:rsid w:val="00365231"/>
    <w:rsid w:val="003652F8"/>
    <w:rsid w:val="00365311"/>
    <w:rsid w:val="0036531D"/>
    <w:rsid w:val="003655FB"/>
    <w:rsid w:val="00365869"/>
    <w:rsid w:val="00365A8B"/>
    <w:rsid w:val="00365C8A"/>
    <w:rsid w:val="00365FA7"/>
    <w:rsid w:val="00365FED"/>
    <w:rsid w:val="00366096"/>
    <w:rsid w:val="003660EC"/>
    <w:rsid w:val="0036619B"/>
    <w:rsid w:val="003661D8"/>
    <w:rsid w:val="00366389"/>
    <w:rsid w:val="003663A1"/>
    <w:rsid w:val="003665FD"/>
    <w:rsid w:val="003666C2"/>
    <w:rsid w:val="003666F0"/>
    <w:rsid w:val="00366935"/>
    <w:rsid w:val="0036695A"/>
    <w:rsid w:val="003669E4"/>
    <w:rsid w:val="00366A2C"/>
    <w:rsid w:val="00366C19"/>
    <w:rsid w:val="00366C25"/>
    <w:rsid w:val="00366D41"/>
    <w:rsid w:val="00366DA4"/>
    <w:rsid w:val="00366ECA"/>
    <w:rsid w:val="003671C5"/>
    <w:rsid w:val="0036739E"/>
    <w:rsid w:val="0036761C"/>
    <w:rsid w:val="00367979"/>
    <w:rsid w:val="00367AA5"/>
    <w:rsid w:val="00367BF6"/>
    <w:rsid w:val="00367C09"/>
    <w:rsid w:val="00367EDA"/>
    <w:rsid w:val="00367EDF"/>
    <w:rsid w:val="00370182"/>
    <w:rsid w:val="0037019B"/>
    <w:rsid w:val="003701C5"/>
    <w:rsid w:val="003703FB"/>
    <w:rsid w:val="00370561"/>
    <w:rsid w:val="0037064E"/>
    <w:rsid w:val="0037077B"/>
    <w:rsid w:val="00370857"/>
    <w:rsid w:val="00370A8E"/>
    <w:rsid w:val="00370B2A"/>
    <w:rsid w:val="00370BF2"/>
    <w:rsid w:val="00370CED"/>
    <w:rsid w:val="00370D20"/>
    <w:rsid w:val="00370E9A"/>
    <w:rsid w:val="00370EBF"/>
    <w:rsid w:val="00370F3D"/>
    <w:rsid w:val="003712C1"/>
    <w:rsid w:val="003712DA"/>
    <w:rsid w:val="00371357"/>
    <w:rsid w:val="003715D6"/>
    <w:rsid w:val="00371735"/>
    <w:rsid w:val="00371800"/>
    <w:rsid w:val="0037191D"/>
    <w:rsid w:val="003719EE"/>
    <w:rsid w:val="00371CE2"/>
    <w:rsid w:val="00372002"/>
    <w:rsid w:val="00372360"/>
    <w:rsid w:val="003723D0"/>
    <w:rsid w:val="003723E5"/>
    <w:rsid w:val="0037258B"/>
    <w:rsid w:val="00372684"/>
    <w:rsid w:val="00372944"/>
    <w:rsid w:val="003729F6"/>
    <w:rsid w:val="00372BF3"/>
    <w:rsid w:val="00373029"/>
    <w:rsid w:val="0037303B"/>
    <w:rsid w:val="00373064"/>
    <w:rsid w:val="003730F8"/>
    <w:rsid w:val="0037313F"/>
    <w:rsid w:val="0037340C"/>
    <w:rsid w:val="00373421"/>
    <w:rsid w:val="00373650"/>
    <w:rsid w:val="003736ED"/>
    <w:rsid w:val="00373CE8"/>
    <w:rsid w:val="00374327"/>
    <w:rsid w:val="003743EF"/>
    <w:rsid w:val="00374662"/>
    <w:rsid w:val="00374690"/>
    <w:rsid w:val="003746AC"/>
    <w:rsid w:val="0037476F"/>
    <w:rsid w:val="00374A8B"/>
    <w:rsid w:val="00374AB4"/>
    <w:rsid w:val="00374C11"/>
    <w:rsid w:val="00374C23"/>
    <w:rsid w:val="00374CAD"/>
    <w:rsid w:val="00374D16"/>
    <w:rsid w:val="00374F2B"/>
    <w:rsid w:val="00374FA1"/>
    <w:rsid w:val="00375249"/>
    <w:rsid w:val="003752F5"/>
    <w:rsid w:val="00375414"/>
    <w:rsid w:val="00375463"/>
    <w:rsid w:val="0037564C"/>
    <w:rsid w:val="0037569F"/>
    <w:rsid w:val="0037585C"/>
    <w:rsid w:val="003758B7"/>
    <w:rsid w:val="003758E5"/>
    <w:rsid w:val="00375A52"/>
    <w:rsid w:val="00375D34"/>
    <w:rsid w:val="00375F37"/>
    <w:rsid w:val="00375FA8"/>
    <w:rsid w:val="003761C0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570"/>
    <w:rsid w:val="0037773A"/>
    <w:rsid w:val="00377A11"/>
    <w:rsid w:val="00377A35"/>
    <w:rsid w:val="00377B15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5E9"/>
    <w:rsid w:val="003806C8"/>
    <w:rsid w:val="00380902"/>
    <w:rsid w:val="00380E9E"/>
    <w:rsid w:val="00380F06"/>
    <w:rsid w:val="00381019"/>
    <w:rsid w:val="0038105E"/>
    <w:rsid w:val="00381100"/>
    <w:rsid w:val="00381350"/>
    <w:rsid w:val="00381385"/>
    <w:rsid w:val="0038141B"/>
    <w:rsid w:val="003816A6"/>
    <w:rsid w:val="00381834"/>
    <w:rsid w:val="00381C7F"/>
    <w:rsid w:val="00381CB7"/>
    <w:rsid w:val="00381DA4"/>
    <w:rsid w:val="00381F82"/>
    <w:rsid w:val="00381FB1"/>
    <w:rsid w:val="00381FE9"/>
    <w:rsid w:val="0038201E"/>
    <w:rsid w:val="00382082"/>
    <w:rsid w:val="00382097"/>
    <w:rsid w:val="00382116"/>
    <w:rsid w:val="00382165"/>
    <w:rsid w:val="003826B4"/>
    <w:rsid w:val="003826DA"/>
    <w:rsid w:val="0038277D"/>
    <w:rsid w:val="003827F1"/>
    <w:rsid w:val="00382AD8"/>
    <w:rsid w:val="00382D5C"/>
    <w:rsid w:val="00382DD9"/>
    <w:rsid w:val="00383087"/>
    <w:rsid w:val="003831DF"/>
    <w:rsid w:val="0038322B"/>
    <w:rsid w:val="00383268"/>
    <w:rsid w:val="00383428"/>
    <w:rsid w:val="003838B7"/>
    <w:rsid w:val="00383AFA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129"/>
    <w:rsid w:val="0038430D"/>
    <w:rsid w:val="0038491B"/>
    <w:rsid w:val="00384949"/>
    <w:rsid w:val="00384A92"/>
    <w:rsid w:val="00384C0A"/>
    <w:rsid w:val="00384C10"/>
    <w:rsid w:val="00384D85"/>
    <w:rsid w:val="00384E71"/>
    <w:rsid w:val="00384F64"/>
    <w:rsid w:val="0038501F"/>
    <w:rsid w:val="003852EF"/>
    <w:rsid w:val="00385432"/>
    <w:rsid w:val="00385669"/>
    <w:rsid w:val="003856AD"/>
    <w:rsid w:val="00385806"/>
    <w:rsid w:val="00385959"/>
    <w:rsid w:val="00385A98"/>
    <w:rsid w:val="00385B85"/>
    <w:rsid w:val="00385BAA"/>
    <w:rsid w:val="00386033"/>
    <w:rsid w:val="003860CE"/>
    <w:rsid w:val="00386238"/>
    <w:rsid w:val="003862C7"/>
    <w:rsid w:val="00386359"/>
    <w:rsid w:val="003864A4"/>
    <w:rsid w:val="00386613"/>
    <w:rsid w:val="003869AB"/>
    <w:rsid w:val="00386B84"/>
    <w:rsid w:val="00386BBE"/>
    <w:rsid w:val="00386CCC"/>
    <w:rsid w:val="00386DF4"/>
    <w:rsid w:val="00386DF6"/>
    <w:rsid w:val="00386E9C"/>
    <w:rsid w:val="003870CB"/>
    <w:rsid w:val="00387819"/>
    <w:rsid w:val="00387855"/>
    <w:rsid w:val="00387985"/>
    <w:rsid w:val="00387B1E"/>
    <w:rsid w:val="00387CFA"/>
    <w:rsid w:val="00387F64"/>
    <w:rsid w:val="00387FB7"/>
    <w:rsid w:val="00390237"/>
    <w:rsid w:val="003903B4"/>
    <w:rsid w:val="00390474"/>
    <w:rsid w:val="003904C2"/>
    <w:rsid w:val="00390613"/>
    <w:rsid w:val="0039065C"/>
    <w:rsid w:val="00390B78"/>
    <w:rsid w:val="00390D75"/>
    <w:rsid w:val="00390E87"/>
    <w:rsid w:val="00390FDA"/>
    <w:rsid w:val="003912A3"/>
    <w:rsid w:val="00391301"/>
    <w:rsid w:val="003913B1"/>
    <w:rsid w:val="00391515"/>
    <w:rsid w:val="00391DBD"/>
    <w:rsid w:val="00391EE1"/>
    <w:rsid w:val="00391FA4"/>
    <w:rsid w:val="003920FF"/>
    <w:rsid w:val="003925C1"/>
    <w:rsid w:val="00392631"/>
    <w:rsid w:val="003927C0"/>
    <w:rsid w:val="00392A3F"/>
    <w:rsid w:val="00392A52"/>
    <w:rsid w:val="00392ACF"/>
    <w:rsid w:val="00392B37"/>
    <w:rsid w:val="00392D12"/>
    <w:rsid w:val="00392E9D"/>
    <w:rsid w:val="00392F58"/>
    <w:rsid w:val="00392F5F"/>
    <w:rsid w:val="0039318E"/>
    <w:rsid w:val="0039343F"/>
    <w:rsid w:val="00393442"/>
    <w:rsid w:val="003934CA"/>
    <w:rsid w:val="00393609"/>
    <w:rsid w:val="00393880"/>
    <w:rsid w:val="003938AD"/>
    <w:rsid w:val="003939BF"/>
    <w:rsid w:val="00393C6F"/>
    <w:rsid w:val="00393E4F"/>
    <w:rsid w:val="00394285"/>
    <w:rsid w:val="003948EE"/>
    <w:rsid w:val="0039498B"/>
    <w:rsid w:val="00394B4B"/>
    <w:rsid w:val="00394BA0"/>
    <w:rsid w:val="00394E83"/>
    <w:rsid w:val="00394EE6"/>
    <w:rsid w:val="0039510E"/>
    <w:rsid w:val="00395265"/>
    <w:rsid w:val="003952F7"/>
    <w:rsid w:val="003954AD"/>
    <w:rsid w:val="00395715"/>
    <w:rsid w:val="00395AEF"/>
    <w:rsid w:val="0039675B"/>
    <w:rsid w:val="003967AC"/>
    <w:rsid w:val="003968CD"/>
    <w:rsid w:val="003968F9"/>
    <w:rsid w:val="00396A85"/>
    <w:rsid w:val="00396C69"/>
    <w:rsid w:val="00396C97"/>
    <w:rsid w:val="00396EC5"/>
    <w:rsid w:val="00397012"/>
    <w:rsid w:val="00397121"/>
    <w:rsid w:val="00397247"/>
    <w:rsid w:val="003973DF"/>
    <w:rsid w:val="00397496"/>
    <w:rsid w:val="003976A6"/>
    <w:rsid w:val="003976D1"/>
    <w:rsid w:val="003977E9"/>
    <w:rsid w:val="0039795F"/>
    <w:rsid w:val="00397A31"/>
    <w:rsid w:val="00397B64"/>
    <w:rsid w:val="00397B66"/>
    <w:rsid w:val="00397D1D"/>
    <w:rsid w:val="00397F32"/>
    <w:rsid w:val="00397FA2"/>
    <w:rsid w:val="003A031B"/>
    <w:rsid w:val="003A0383"/>
    <w:rsid w:val="003A0430"/>
    <w:rsid w:val="003A0450"/>
    <w:rsid w:val="003A0474"/>
    <w:rsid w:val="003A0662"/>
    <w:rsid w:val="003A0723"/>
    <w:rsid w:val="003A085B"/>
    <w:rsid w:val="003A0883"/>
    <w:rsid w:val="003A0985"/>
    <w:rsid w:val="003A0AB1"/>
    <w:rsid w:val="003A0BA4"/>
    <w:rsid w:val="003A0E13"/>
    <w:rsid w:val="003A0E6B"/>
    <w:rsid w:val="003A1289"/>
    <w:rsid w:val="003A1596"/>
    <w:rsid w:val="003A16B3"/>
    <w:rsid w:val="003A1BEE"/>
    <w:rsid w:val="003A1C55"/>
    <w:rsid w:val="003A1C59"/>
    <w:rsid w:val="003A1EE2"/>
    <w:rsid w:val="003A1F32"/>
    <w:rsid w:val="003A2037"/>
    <w:rsid w:val="003A219B"/>
    <w:rsid w:val="003A2388"/>
    <w:rsid w:val="003A245A"/>
    <w:rsid w:val="003A2461"/>
    <w:rsid w:val="003A252C"/>
    <w:rsid w:val="003A26EE"/>
    <w:rsid w:val="003A2B2F"/>
    <w:rsid w:val="003A2BAA"/>
    <w:rsid w:val="003A2C9A"/>
    <w:rsid w:val="003A2E65"/>
    <w:rsid w:val="003A2E9C"/>
    <w:rsid w:val="003A3066"/>
    <w:rsid w:val="003A30BF"/>
    <w:rsid w:val="003A30D2"/>
    <w:rsid w:val="003A3120"/>
    <w:rsid w:val="003A319B"/>
    <w:rsid w:val="003A3205"/>
    <w:rsid w:val="003A33D9"/>
    <w:rsid w:val="003A3682"/>
    <w:rsid w:val="003A374A"/>
    <w:rsid w:val="003A3C37"/>
    <w:rsid w:val="003A3EE6"/>
    <w:rsid w:val="003A41B1"/>
    <w:rsid w:val="003A426B"/>
    <w:rsid w:val="003A43B1"/>
    <w:rsid w:val="003A4541"/>
    <w:rsid w:val="003A458B"/>
    <w:rsid w:val="003A4686"/>
    <w:rsid w:val="003A4749"/>
    <w:rsid w:val="003A4953"/>
    <w:rsid w:val="003A4975"/>
    <w:rsid w:val="003A49C6"/>
    <w:rsid w:val="003A49FC"/>
    <w:rsid w:val="003A4E51"/>
    <w:rsid w:val="003A4ECC"/>
    <w:rsid w:val="003A4FB8"/>
    <w:rsid w:val="003A5119"/>
    <w:rsid w:val="003A517B"/>
    <w:rsid w:val="003A51B8"/>
    <w:rsid w:val="003A52DF"/>
    <w:rsid w:val="003A5542"/>
    <w:rsid w:val="003A5553"/>
    <w:rsid w:val="003A55CD"/>
    <w:rsid w:val="003A563E"/>
    <w:rsid w:val="003A5653"/>
    <w:rsid w:val="003A5803"/>
    <w:rsid w:val="003A5998"/>
    <w:rsid w:val="003A5AFA"/>
    <w:rsid w:val="003A5B94"/>
    <w:rsid w:val="003A5BF6"/>
    <w:rsid w:val="003A5C46"/>
    <w:rsid w:val="003A5CD5"/>
    <w:rsid w:val="003A5E47"/>
    <w:rsid w:val="003A5EE0"/>
    <w:rsid w:val="003A601A"/>
    <w:rsid w:val="003A610C"/>
    <w:rsid w:val="003A61C2"/>
    <w:rsid w:val="003A62CE"/>
    <w:rsid w:val="003A62D9"/>
    <w:rsid w:val="003A65DD"/>
    <w:rsid w:val="003A6626"/>
    <w:rsid w:val="003A66C1"/>
    <w:rsid w:val="003A6D0F"/>
    <w:rsid w:val="003A6E1D"/>
    <w:rsid w:val="003A73A5"/>
    <w:rsid w:val="003A7544"/>
    <w:rsid w:val="003A75C6"/>
    <w:rsid w:val="003A76D6"/>
    <w:rsid w:val="003A7770"/>
    <w:rsid w:val="003A77D5"/>
    <w:rsid w:val="003A7855"/>
    <w:rsid w:val="003A7994"/>
    <w:rsid w:val="003A7D9F"/>
    <w:rsid w:val="003A7E0D"/>
    <w:rsid w:val="003A7E9E"/>
    <w:rsid w:val="003A7EF8"/>
    <w:rsid w:val="003B0118"/>
    <w:rsid w:val="003B017D"/>
    <w:rsid w:val="003B04E3"/>
    <w:rsid w:val="003B0527"/>
    <w:rsid w:val="003B0568"/>
    <w:rsid w:val="003B0627"/>
    <w:rsid w:val="003B0A60"/>
    <w:rsid w:val="003B0B01"/>
    <w:rsid w:val="003B0B96"/>
    <w:rsid w:val="003B0BC6"/>
    <w:rsid w:val="003B0CFB"/>
    <w:rsid w:val="003B0D44"/>
    <w:rsid w:val="003B0DC3"/>
    <w:rsid w:val="003B0EB7"/>
    <w:rsid w:val="003B0F2C"/>
    <w:rsid w:val="003B0F52"/>
    <w:rsid w:val="003B100C"/>
    <w:rsid w:val="003B1087"/>
    <w:rsid w:val="003B12BE"/>
    <w:rsid w:val="003B132C"/>
    <w:rsid w:val="003B154D"/>
    <w:rsid w:val="003B162C"/>
    <w:rsid w:val="003B1726"/>
    <w:rsid w:val="003B17AA"/>
    <w:rsid w:val="003B17BD"/>
    <w:rsid w:val="003B192A"/>
    <w:rsid w:val="003B1A8B"/>
    <w:rsid w:val="003B1CFF"/>
    <w:rsid w:val="003B1E53"/>
    <w:rsid w:val="003B2093"/>
    <w:rsid w:val="003B21EA"/>
    <w:rsid w:val="003B22F2"/>
    <w:rsid w:val="003B23A9"/>
    <w:rsid w:val="003B26BE"/>
    <w:rsid w:val="003B2790"/>
    <w:rsid w:val="003B28DB"/>
    <w:rsid w:val="003B2B8B"/>
    <w:rsid w:val="003B2CB5"/>
    <w:rsid w:val="003B2E28"/>
    <w:rsid w:val="003B2E3D"/>
    <w:rsid w:val="003B318C"/>
    <w:rsid w:val="003B332E"/>
    <w:rsid w:val="003B3337"/>
    <w:rsid w:val="003B35A0"/>
    <w:rsid w:val="003B379A"/>
    <w:rsid w:val="003B3808"/>
    <w:rsid w:val="003B38B6"/>
    <w:rsid w:val="003B3969"/>
    <w:rsid w:val="003B3A45"/>
    <w:rsid w:val="003B3B8D"/>
    <w:rsid w:val="003B3F91"/>
    <w:rsid w:val="003B4062"/>
    <w:rsid w:val="003B40A3"/>
    <w:rsid w:val="003B4124"/>
    <w:rsid w:val="003B4190"/>
    <w:rsid w:val="003B427D"/>
    <w:rsid w:val="003B43DA"/>
    <w:rsid w:val="003B4663"/>
    <w:rsid w:val="003B47AD"/>
    <w:rsid w:val="003B494E"/>
    <w:rsid w:val="003B4A77"/>
    <w:rsid w:val="003B4AE7"/>
    <w:rsid w:val="003B4BAD"/>
    <w:rsid w:val="003B4D1A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7D4"/>
    <w:rsid w:val="003B5884"/>
    <w:rsid w:val="003B5A88"/>
    <w:rsid w:val="003B5B10"/>
    <w:rsid w:val="003B5B42"/>
    <w:rsid w:val="003B5E10"/>
    <w:rsid w:val="003B5E45"/>
    <w:rsid w:val="003B5F22"/>
    <w:rsid w:val="003B600C"/>
    <w:rsid w:val="003B6134"/>
    <w:rsid w:val="003B644E"/>
    <w:rsid w:val="003B6716"/>
    <w:rsid w:val="003B6729"/>
    <w:rsid w:val="003B67F7"/>
    <w:rsid w:val="003B6873"/>
    <w:rsid w:val="003B68C9"/>
    <w:rsid w:val="003B6966"/>
    <w:rsid w:val="003B6CAF"/>
    <w:rsid w:val="003B7184"/>
    <w:rsid w:val="003B7238"/>
    <w:rsid w:val="003B7289"/>
    <w:rsid w:val="003B7327"/>
    <w:rsid w:val="003B7469"/>
    <w:rsid w:val="003B7539"/>
    <w:rsid w:val="003B7775"/>
    <w:rsid w:val="003B778F"/>
    <w:rsid w:val="003B77B5"/>
    <w:rsid w:val="003B78DA"/>
    <w:rsid w:val="003B79E0"/>
    <w:rsid w:val="003B7DAD"/>
    <w:rsid w:val="003C0034"/>
    <w:rsid w:val="003C00F8"/>
    <w:rsid w:val="003C0128"/>
    <w:rsid w:val="003C02D7"/>
    <w:rsid w:val="003C0492"/>
    <w:rsid w:val="003C073B"/>
    <w:rsid w:val="003C0794"/>
    <w:rsid w:val="003C0961"/>
    <w:rsid w:val="003C0AF6"/>
    <w:rsid w:val="003C0BCD"/>
    <w:rsid w:val="003C0C17"/>
    <w:rsid w:val="003C0CE1"/>
    <w:rsid w:val="003C0DCB"/>
    <w:rsid w:val="003C1155"/>
    <w:rsid w:val="003C11A0"/>
    <w:rsid w:val="003C11FE"/>
    <w:rsid w:val="003C128B"/>
    <w:rsid w:val="003C13FB"/>
    <w:rsid w:val="003C14C3"/>
    <w:rsid w:val="003C14EF"/>
    <w:rsid w:val="003C15D1"/>
    <w:rsid w:val="003C15D8"/>
    <w:rsid w:val="003C18C6"/>
    <w:rsid w:val="003C1909"/>
    <w:rsid w:val="003C19D1"/>
    <w:rsid w:val="003C1AF1"/>
    <w:rsid w:val="003C1AFF"/>
    <w:rsid w:val="003C1BA0"/>
    <w:rsid w:val="003C1EBA"/>
    <w:rsid w:val="003C1F57"/>
    <w:rsid w:val="003C1F9F"/>
    <w:rsid w:val="003C22DE"/>
    <w:rsid w:val="003C242A"/>
    <w:rsid w:val="003C242C"/>
    <w:rsid w:val="003C244A"/>
    <w:rsid w:val="003C245F"/>
    <w:rsid w:val="003C26BD"/>
    <w:rsid w:val="003C26F0"/>
    <w:rsid w:val="003C2A66"/>
    <w:rsid w:val="003C2AB8"/>
    <w:rsid w:val="003C2BE8"/>
    <w:rsid w:val="003C2CAF"/>
    <w:rsid w:val="003C2D1C"/>
    <w:rsid w:val="003C2DBD"/>
    <w:rsid w:val="003C307C"/>
    <w:rsid w:val="003C31C2"/>
    <w:rsid w:val="003C3378"/>
    <w:rsid w:val="003C3507"/>
    <w:rsid w:val="003C3525"/>
    <w:rsid w:val="003C35D1"/>
    <w:rsid w:val="003C35F8"/>
    <w:rsid w:val="003C3791"/>
    <w:rsid w:val="003C37ED"/>
    <w:rsid w:val="003C3920"/>
    <w:rsid w:val="003C3981"/>
    <w:rsid w:val="003C3B50"/>
    <w:rsid w:val="003C3C0C"/>
    <w:rsid w:val="003C3CA4"/>
    <w:rsid w:val="003C3CCA"/>
    <w:rsid w:val="003C3E93"/>
    <w:rsid w:val="003C4267"/>
    <w:rsid w:val="003C4386"/>
    <w:rsid w:val="003C441B"/>
    <w:rsid w:val="003C458D"/>
    <w:rsid w:val="003C45CB"/>
    <w:rsid w:val="003C4711"/>
    <w:rsid w:val="003C482D"/>
    <w:rsid w:val="003C49D6"/>
    <w:rsid w:val="003C49FA"/>
    <w:rsid w:val="003C4A54"/>
    <w:rsid w:val="003C4B79"/>
    <w:rsid w:val="003C4F7D"/>
    <w:rsid w:val="003C5132"/>
    <w:rsid w:val="003C54DE"/>
    <w:rsid w:val="003C5797"/>
    <w:rsid w:val="003C59CB"/>
    <w:rsid w:val="003C5C4B"/>
    <w:rsid w:val="003C5C62"/>
    <w:rsid w:val="003C5DE7"/>
    <w:rsid w:val="003C5E29"/>
    <w:rsid w:val="003C5F41"/>
    <w:rsid w:val="003C6178"/>
    <w:rsid w:val="003C6267"/>
    <w:rsid w:val="003C630D"/>
    <w:rsid w:val="003C64E3"/>
    <w:rsid w:val="003C6509"/>
    <w:rsid w:val="003C652C"/>
    <w:rsid w:val="003C65AF"/>
    <w:rsid w:val="003C6673"/>
    <w:rsid w:val="003C69E5"/>
    <w:rsid w:val="003C6B56"/>
    <w:rsid w:val="003C6F7B"/>
    <w:rsid w:val="003C7270"/>
    <w:rsid w:val="003C74DA"/>
    <w:rsid w:val="003C760F"/>
    <w:rsid w:val="003C7693"/>
    <w:rsid w:val="003C7699"/>
    <w:rsid w:val="003C76F6"/>
    <w:rsid w:val="003C79D5"/>
    <w:rsid w:val="003C7C6B"/>
    <w:rsid w:val="003D01B9"/>
    <w:rsid w:val="003D01F8"/>
    <w:rsid w:val="003D03CB"/>
    <w:rsid w:val="003D03EB"/>
    <w:rsid w:val="003D0539"/>
    <w:rsid w:val="003D05CE"/>
    <w:rsid w:val="003D05E3"/>
    <w:rsid w:val="003D0689"/>
    <w:rsid w:val="003D0737"/>
    <w:rsid w:val="003D088A"/>
    <w:rsid w:val="003D0A06"/>
    <w:rsid w:val="003D0A1F"/>
    <w:rsid w:val="003D0A99"/>
    <w:rsid w:val="003D0B1B"/>
    <w:rsid w:val="003D0DA2"/>
    <w:rsid w:val="003D0FFE"/>
    <w:rsid w:val="003D10C0"/>
    <w:rsid w:val="003D10E6"/>
    <w:rsid w:val="003D1170"/>
    <w:rsid w:val="003D11F7"/>
    <w:rsid w:val="003D1214"/>
    <w:rsid w:val="003D1498"/>
    <w:rsid w:val="003D14DD"/>
    <w:rsid w:val="003D1649"/>
    <w:rsid w:val="003D167C"/>
    <w:rsid w:val="003D17BA"/>
    <w:rsid w:val="003D17CC"/>
    <w:rsid w:val="003D18C7"/>
    <w:rsid w:val="003D190F"/>
    <w:rsid w:val="003D1914"/>
    <w:rsid w:val="003D1B3F"/>
    <w:rsid w:val="003D1C50"/>
    <w:rsid w:val="003D1CDC"/>
    <w:rsid w:val="003D1E54"/>
    <w:rsid w:val="003D21AD"/>
    <w:rsid w:val="003D229A"/>
    <w:rsid w:val="003D2581"/>
    <w:rsid w:val="003D25C3"/>
    <w:rsid w:val="003D2650"/>
    <w:rsid w:val="003D26B6"/>
    <w:rsid w:val="003D2938"/>
    <w:rsid w:val="003D2C84"/>
    <w:rsid w:val="003D2E29"/>
    <w:rsid w:val="003D2E67"/>
    <w:rsid w:val="003D2F28"/>
    <w:rsid w:val="003D2F59"/>
    <w:rsid w:val="003D3150"/>
    <w:rsid w:val="003D31F4"/>
    <w:rsid w:val="003D3350"/>
    <w:rsid w:val="003D34E9"/>
    <w:rsid w:val="003D365F"/>
    <w:rsid w:val="003D37F2"/>
    <w:rsid w:val="003D38F3"/>
    <w:rsid w:val="003D390E"/>
    <w:rsid w:val="003D3C68"/>
    <w:rsid w:val="003D3D07"/>
    <w:rsid w:val="003D3E9F"/>
    <w:rsid w:val="003D41F9"/>
    <w:rsid w:val="003D47F4"/>
    <w:rsid w:val="003D48EC"/>
    <w:rsid w:val="003D4CCD"/>
    <w:rsid w:val="003D4D1E"/>
    <w:rsid w:val="003D4D59"/>
    <w:rsid w:val="003D4E1F"/>
    <w:rsid w:val="003D50E5"/>
    <w:rsid w:val="003D5271"/>
    <w:rsid w:val="003D52E5"/>
    <w:rsid w:val="003D5323"/>
    <w:rsid w:val="003D5330"/>
    <w:rsid w:val="003D53C9"/>
    <w:rsid w:val="003D565A"/>
    <w:rsid w:val="003D583C"/>
    <w:rsid w:val="003D58E4"/>
    <w:rsid w:val="003D5972"/>
    <w:rsid w:val="003D5A59"/>
    <w:rsid w:val="003D5A65"/>
    <w:rsid w:val="003D5D02"/>
    <w:rsid w:val="003D5D3F"/>
    <w:rsid w:val="003D5D8A"/>
    <w:rsid w:val="003D5E18"/>
    <w:rsid w:val="003D5FAE"/>
    <w:rsid w:val="003D6377"/>
    <w:rsid w:val="003D685D"/>
    <w:rsid w:val="003D68F7"/>
    <w:rsid w:val="003D690D"/>
    <w:rsid w:val="003D6EF5"/>
    <w:rsid w:val="003D6F49"/>
    <w:rsid w:val="003D7090"/>
    <w:rsid w:val="003D74A8"/>
    <w:rsid w:val="003D7BC9"/>
    <w:rsid w:val="003D7D18"/>
    <w:rsid w:val="003D7D9C"/>
    <w:rsid w:val="003D7D9F"/>
    <w:rsid w:val="003E00F1"/>
    <w:rsid w:val="003E011B"/>
    <w:rsid w:val="003E02D4"/>
    <w:rsid w:val="003E032D"/>
    <w:rsid w:val="003E0335"/>
    <w:rsid w:val="003E03A0"/>
    <w:rsid w:val="003E07AF"/>
    <w:rsid w:val="003E09A1"/>
    <w:rsid w:val="003E0B89"/>
    <w:rsid w:val="003E0CE5"/>
    <w:rsid w:val="003E0F03"/>
    <w:rsid w:val="003E0F05"/>
    <w:rsid w:val="003E102E"/>
    <w:rsid w:val="003E1060"/>
    <w:rsid w:val="003E11D1"/>
    <w:rsid w:val="003E128F"/>
    <w:rsid w:val="003E14C2"/>
    <w:rsid w:val="003E185B"/>
    <w:rsid w:val="003E18B7"/>
    <w:rsid w:val="003E1951"/>
    <w:rsid w:val="003E1A0B"/>
    <w:rsid w:val="003E1EF8"/>
    <w:rsid w:val="003E2082"/>
    <w:rsid w:val="003E20D4"/>
    <w:rsid w:val="003E2153"/>
    <w:rsid w:val="003E217F"/>
    <w:rsid w:val="003E26E9"/>
    <w:rsid w:val="003E2857"/>
    <w:rsid w:val="003E28A3"/>
    <w:rsid w:val="003E2964"/>
    <w:rsid w:val="003E2ABA"/>
    <w:rsid w:val="003E2C27"/>
    <w:rsid w:val="003E2DE9"/>
    <w:rsid w:val="003E2E30"/>
    <w:rsid w:val="003E2EAD"/>
    <w:rsid w:val="003E2EDB"/>
    <w:rsid w:val="003E2FD6"/>
    <w:rsid w:val="003E31F3"/>
    <w:rsid w:val="003E323D"/>
    <w:rsid w:val="003E34CA"/>
    <w:rsid w:val="003E3530"/>
    <w:rsid w:val="003E3772"/>
    <w:rsid w:val="003E39DF"/>
    <w:rsid w:val="003E3A2A"/>
    <w:rsid w:val="003E3C7B"/>
    <w:rsid w:val="003E3CAE"/>
    <w:rsid w:val="003E3FA6"/>
    <w:rsid w:val="003E41D2"/>
    <w:rsid w:val="003E42FF"/>
    <w:rsid w:val="003E44EA"/>
    <w:rsid w:val="003E45B9"/>
    <w:rsid w:val="003E469E"/>
    <w:rsid w:val="003E469F"/>
    <w:rsid w:val="003E46C5"/>
    <w:rsid w:val="003E47FB"/>
    <w:rsid w:val="003E4891"/>
    <w:rsid w:val="003E4B7A"/>
    <w:rsid w:val="003E4B9C"/>
    <w:rsid w:val="003E4BF0"/>
    <w:rsid w:val="003E4DBE"/>
    <w:rsid w:val="003E4DD2"/>
    <w:rsid w:val="003E4F2A"/>
    <w:rsid w:val="003E50DF"/>
    <w:rsid w:val="003E512D"/>
    <w:rsid w:val="003E515E"/>
    <w:rsid w:val="003E5268"/>
    <w:rsid w:val="003E535E"/>
    <w:rsid w:val="003E53E0"/>
    <w:rsid w:val="003E55AC"/>
    <w:rsid w:val="003E575F"/>
    <w:rsid w:val="003E5842"/>
    <w:rsid w:val="003E585B"/>
    <w:rsid w:val="003E589F"/>
    <w:rsid w:val="003E5A64"/>
    <w:rsid w:val="003E5B9C"/>
    <w:rsid w:val="003E5C0D"/>
    <w:rsid w:val="003E5CA8"/>
    <w:rsid w:val="003E60E0"/>
    <w:rsid w:val="003E61E1"/>
    <w:rsid w:val="003E627D"/>
    <w:rsid w:val="003E6417"/>
    <w:rsid w:val="003E6764"/>
    <w:rsid w:val="003E683B"/>
    <w:rsid w:val="003E6955"/>
    <w:rsid w:val="003E697F"/>
    <w:rsid w:val="003E69F5"/>
    <w:rsid w:val="003E6C8C"/>
    <w:rsid w:val="003E6CB8"/>
    <w:rsid w:val="003E6E25"/>
    <w:rsid w:val="003E71DA"/>
    <w:rsid w:val="003E7253"/>
    <w:rsid w:val="003E727F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0BD"/>
    <w:rsid w:val="003F010B"/>
    <w:rsid w:val="003F01C7"/>
    <w:rsid w:val="003F027A"/>
    <w:rsid w:val="003F03DF"/>
    <w:rsid w:val="003F04A9"/>
    <w:rsid w:val="003F055C"/>
    <w:rsid w:val="003F06EA"/>
    <w:rsid w:val="003F0A0E"/>
    <w:rsid w:val="003F0AB7"/>
    <w:rsid w:val="003F0DBE"/>
    <w:rsid w:val="003F0ED6"/>
    <w:rsid w:val="003F0FE1"/>
    <w:rsid w:val="003F111A"/>
    <w:rsid w:val="003F1186"/>
    <w:rsid w:val="003F1243"/>
    <w:rsid w:val="003F124C"/>
    <w:rsid w:val="003F1319"/>
    <w:rsid w:val="003F133B"/>
    <w:rsid w:val="003F13A7"/>
    <w:rsid w:val="003F14C3"/>
    <w:rsid w:val="003F1713"/>
    <w:rsid w:val="003F1AE8"/>
    <w:rsid w:val="003F1BA8"/>
    <w:rsid w:val="003F1D21"/>
    <w:rsid w:val="003F1F94"/>
    <w:rsid w:val="003F22CD"/>
    <w:rsid w:val="003F264D"/>
    <w:rsid w:val="003F27C8"/>
    <w:rsid w:val="003F29EB"/>
    <w:rsid w:val="003F2A86"/>
    <w:rsid w:val="003F2C55"/>
    <w:rsid w:val="003F2F2B"/>
    <w:rsid w:val="003F2FE8"/>
    <w:rsid w:val="003F319D"/>
    <w:rsid w:val="003F3205"/>
    <w:rsid w:val="003F3523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1CC"/>
    <w:rsid w:val="003F42C5"/>
    <w:rsid w:val="003F457C"/>
    <w:rsid w:val="003F46C2"/>
    <w:rsid w:val="003F479E"/>
    <w:rsid w:val="003F48DA"/>
    <w:rsid w:val="003F4A63"/>
    <w:rsid w:val="003F4A81"/>
    <w:rsid w:val="003F4C50"/>
    <w:rsid w:val="003F4D82"/>
    <w:rsid w:val="003F4D90"/>
    <w:rsid w:val="003F4E96"/>
    <w:rsid w:val="003F4EE6"/>
    <w:rsid w:val="003F4F48"/>
    <w:rsid w:val="003F5352"/>
    <w:rsid w:val="003F549E"/>
    <w:rsid w:val="003F550F"/>
    <w:rsid w:val="003F552F"/>
    <w:rsid w:val="003F5708"/>
    <w:rsid w:val="003F5960"/>
    <w:rsid w:val="003F5C51"/>
    <w:rsid w:val="003F5E37"/>
    <w:rsid w:val="003F5F69"/>
    <w:rsid w:val="003F6106"/>
    <w:rsid w:val="003F62B4"/>
    <w:rsid w:val="003F62EB"/>
    <w:rsid w:val="003F634A"/>
    <w:rsid w:val="003F65E8"/>
    <w:rsid w:val="003F66DD"/>
    <w:rsid w:val="003F6857"/>
    <w:rsid w:val="003F6955"/>
    <w:rsid w:val="003F6B4C"/>
    <w:rsid w:val="003F6D92"/>
    <w:rsid w:val="003F6F81"/>
    <w:rsid w:val="003F70FF"/>
    <w:rsid w:val="003F734C"/>
    <w:rsid w:val="003F7367"/>
    <w:rsid w:val="003F7416"/>
    <w:rsid w:val="003F7575"/>
    <w:rsid w:val="003F793A"/>
    <w:rsid w:val="003F7A19"/>
    <w:rsid w:val="003F7D2D"/>
    <w:rsid w:val="003F7D64"/>
    <w:rsid w:val="003F7EA4"/>
    <w:rsid w:val="003F7F4B"/>
    <w:rsid w:val="00400412"/>
    <w:rsid w:val="004004F4"/>
    <w:rsid w:val="0040072F"/>
    <w:rsid w:val="004008E7"/>
    <w:rsid w:val="00400AFE"/>
    <w:rsid w:val="00400B1C"/>
    <w:rsid w:val="00400B7B"/>
    <w:rsid w:val="00400ED8"/>
    <w:rsid w:val="00400FC0"/>
    <w:rsid w:val="0040121A"/>
    <w:rsid w:val="0040131C"/>
    <w:rsid w:val="0040139E"/>
    <w:rsid w:val="00401487"/>
    <w:rsid w:val="004016F3"/>
    <w:rsid w:val="00401753"/>
    <w:rsid w:val="004020B7"/>
    <w:rsid w:val="00402250"/>
    <w:rsid w:val="00402345"/>
    <w:rsid w:val="00402412"/>
    <w:rsid w:val="00402708"/>
    <w:rsid w:val="0040288B"/>
    <w:rsid w:val="00402D07"/>
    <w:rsid w:val="00402F1C"/>
    <w:rsid w:val="00403092"/>
    <w:rsid w:val="004030B3"/>
    <w:rsid w:val="00403139"/>
    <w:rsid w:val="00403158"/>
    <w:rsid w:val="00403465"/>
    <w:rsid w:val="0040381A"/>
    <w:rsid w:val="00403839"/>
    <w:rsid w:val="00403858"/>
    <w:rsid w:val="0040397B"/>
    <w:rsid w:val="00403A60"/>
    <w:rsid w:val="00403F83"/>
    <w:rsid w:val="00404069"/>
    <w:rsid w:val="004040B9"/>
    <w:rsid w:val="004040C9"/>
    <w:rsid w:val="00404167"/>
    <w:rsid w:val="004041EC"/>
    <w:rsid w:val="00404299"/>
    <w:rsid w:val="004042FC"/>
    <w:rsid w:val="004044D3"/>
    <w:rsid w:val="0040460E"/>
    <w:rsid w:val="004046E3"/>
    <w:rsid w:val="0040486E"/>
    <w:rsid w:val="00404A05"/>
    <w:rsid w:val="00404C43"/>
    <w:rsid w:val="00404D72"/>
    <w:rsid w:val="00404F60"/>
    <w:rsid w:val="0040523D"/>
    <w:rsid w:val="004052A8"/>
    <w:rsid w:val="0040539F"/>
    <w:rsid w:val="00405462"/>
    <w:rsid w:val="00405513"/>
    <w:rsid w:val="00405524"/>
    <w:rsid w:val="004059B8"/>
    <w:rsid w:val="004059D4"/>
    <w:rsid w:val="00405F10"/>
    <w:rsid w:val="004061BE"/>
    <w:rsid w:val="004061DA"/>
    <w:rsid w:val="00406311"/>
    <w:rsid w:val="004063A1"/>
    <w:rsid w:val="004063A5"/>
    <w:rsid w:val="004065BA"/>
    <w:rsid w:val="0040671A"/>
    <w:rsid w:val="00406806"/>
    <w:rsid w:val="00406CC6"/>
    <w:rsid w:val="00406CD9"/>
    <w:rsid w:val="00406E31"/>
    <w:rsid w:val="00406FA7"/>
    <w:rsid w:val="00406FAA"/>
    <w:rsid w:val="004072D5"/>
    <w:rsid w:val="0040739A"/>
    <w:rsid w:val="00407513"/>
    <w:rsid w:val="0040755D"/>
    <w:rsid w:val="00407832"/>
    <w:rsid w:val="004078F8"/>
    <w:rsid w:val="00407C74"/>
    <w:rsid w:val="00407CD5"/>
    <w:rsid w:val="00407D16"/>
    <w:rsid w:val="00407E56"/>
    <w:rsid w:val="004100B4"/>
    <w:rsid w:val="004102BC"/>
    <w:rsid w:val="004103DC"/>
    <w:rsid w:val="00410853"/>
    <w:rsid w:val="00410AC4"/>
    <w:rsid w:val="00410B11"/>
    <w:rsid w:val="00410BED"/>
    <w:rsid w:val="00410BF3"/>
    <w:rsid w:val="00410CE3"/>
    <w:rsid w:val="00411012"/>
    <w:rsid w:val="0041102D"/>
    <w:rsid w:val="00411095"/>
    <w:rsid w:val="0041109C"/>
    <w:rsid w:val="004110CD"/>
    <w:rsid w:val="00411245"/>
    <w:rsid w:val="004112A3"/>
    <w:rsid w:val="0041154B"/>
    <w:rsid w:val="00411661"/>
    <w:rsid w:val="0041167B"/>
    <w:rsid w:val="004116E9"/>
    <w:rsid w:val="0041178F"/>
    <w:rsid w:val="004119C4"/>
    <w:rsid w:val="00411ABA"/>
    <w:rsid w:val="00411B1D"/>
    <w:rsid w:val="00411C41"/>
    <w:rsid w:val="00411DC3"/>
    <w:rsid w:val="00412274"/>
    <w:rsid w:val="004122A7"/>
    <w:rsid w:val="00412328"/>
    <w:rsid w:val="00412410"/>
    <w:rsid w:val="004124D5"/>
    <w:rsid w:val="004124E7"/>
    <w:rsid w:val="0041262A"/>
    <w:rsid w:val="004127E0"/>
    <w:rsid w:val="00412B18"/>
    <w:rsid w:val="00412B7C"/>
    <w:rsid w:val="00412E6D"/>
    <w:rsid w:val="00413098"/>
    <w:rsid w:val="004137E7"/>
    <w:rsid w:val="0041386B"/>
    <w:rsid w:val="004138D5"/>
    <w:rsid w:val="00413D36"/>
    <w:rsid w:val="00413D7D"/>
    <w:rsid w:val="004140BE"/>
    <w:rsid w:val="004145FA"/>
    <w:rsid w:val="004146BA"/>
    <w:rsid w:val="00414B30"/>
    <w:rsid w:val="00414F10"/>
    <w:rsid w:val="0041513D"/>
    <w:rsid w:val="0041526F"/>
    <w:rsid w:val="004152FA"/>
    <w:rsid w:val="00415356"/>
    <w:rsid w:val="00415454"/>
    <w:rsid w:val="00415698"/>
    <w:rsid w:val="0041598E"/>
    <w:rsid w:val="004159F6"/>
    <w:rsid w:val="00415C4C"/>
    <w:rsid w:val="00415CB6"/>
    <w:rsid w:val="00415D01"/>
    <w:rsid w:val="00415D98"/>
    <w:rsid w:val="00415E85"/>
    <w:rsid w:val="00415F6D"/>
    <w:rsid w:val="00416076"/>
    <w:rsid w:val="0041626A"/>
    <w:rsid w:val="0041634D"/>
    <w:rsid w:val="00416613"/>
    <w:rsid w:val="004166B6"/>
    <w:rsid w:val="00416890"/>
    <w:rsid w:val="00416A97"/>
    <w:rsid w:val="00416AE4"/>
    <w:rsid w:val="00416D0D"/>
    <w:rsid w:val="00416D58"/>
    <w:rsid w:val="00416DF3"/>
    <w:rsid w:val="00416DFA"/>
    <w:rsid w:val="00416EF7"/>
    <w:rsid w:val="00417411"/>
    <w:rsid w:val="0041742F"/>
    <w:rsid w:val="00417547"/>
    <w:rsid w:val="00417930"/>
    <w:rsid w:val="00417B88"/>
    <w:rsid w:val="00417E80"/>
    <w:rsid w:val="00417F26"/>
    <w:rsid w:val="004202CF"/>
    <w:rsid w:val="00420594"/>
    <w:rsid w:val="00420F99"/>
    <w:rsid w:val="00421229"/>
    <w:rsid w:val="0042124F"/>
    <w:rsid w:val="00421720"/>
    <w:rsid w:val="004217E0"/>
    <w:rsid w:val="00421A3A"/>
    <w:rsid w:val="00421BC5"/>
    <w:rsid w:val="00421C12"/>
    <w:rsid w:val="00421C1F"/>
    <w:rsid w:val="00421DEC"/>
    <w:rsid w:val="00421E2B"/>
    <w:rsid w:val="00421F22"/>
    <w:rsid w:val="0042209B"/>
    <w:rsid w:val="00422381"/>
    <w:rsid w:val="00422594"/>
    <w:rsid w:val="004226D9"/>
    <w:rsid w:val="0042270E"/>
    <w:rsid w:val="004227A6"/>
    <w:rsid w:val="004228B0"/>
    <w:rsid w:val="00422B73"/>
    <w:rsid w:val="00422C18"/>
    <w:rsid w:val="00422CB0"/>
    <w:rsid w:val="00422D17"/>
    <w:rsid w:val="00422F2F"/>
    <w:rsid w:val="0042314B"/>
    <w:rsid w:val="00423278"/>
    <w:rsid w:val="0042336B"/>
    <w:rsid w:val="004233AE"/>
    <w:rsid w:val="00423919"/>
    <w:rsid w:val="00423967"/>
    <w:rsid w:val="00423993"/>
    <w:rsid w:val="00423A99"/>
    <w:rsid w:val="00423D93"/>
    <w:rsid w:val="00423E9E"/>
    <w:rsid w:val="00423EEA"/>
    <w:rsid w:val="00424207"/>
    <w:rsid w:val="00424691"/>
    <w:rsid w:val="00424878"/>
    <w:rsid w:val="00424A10"/>
    <w:rsid w:val="00424C79"/>
    <w:rsid w:val="00424CE5"/>
    <w:rsid w:val="00424EE6"/>
    <w:rsid w:val="00424F8D"/>
    <w:rsid w:val="0042514E"/>
    <w:rsid w:val="004251A9"/>
    <w:rsid w:val="00425226"/>
    <w:rsid w:val="0042529D"/>
    <w:rsid w:val="004252BA"/>
    <w:rsid w:val="00425549"/>
    <w:rsid w:val="0042559A"/>
    <w:rsid w:val="00425963"/>
    <w:rsid w:val="00425A56"/>
    <w:rsid w:val="00425A62"/>
    <w:rsid w:val="00425ABD"/>
    <w:rsid w:val="00425B5A"/>
    <w:rsid w:val="00425D16"/>
    <w:rsid w:val="00425EAA"/>
    <w:rsid w:val="00425F1A"/>
    <w:rsid w:val="00426089"/>
    <w:rsid w:val="004260B3"/>
    <w:rsid w:val="00426107"/>
    <w:rsid w:val="00426219"/>
    <w:rsid w:val="00426280"/>
    <w:rsid w:val="004263A9"/>
    <w:rsid w:val="00426414"/>
    <w:rsid w:val="00426468"/>
    <w:rsid w:val="004264EA"/>
    <w:rsid w:val="004267AF"/>
    <w:rsid w:val="004267BB"/>
    <w:rsid w:val="0042684A"/>
    <w:rsid w:val="0042699C"/>
    <w:rsid w:val="00426B90"/>
    <w:rsid w:val="00426CE9"/>
    <w:rsid w:val="00426D08"/>
    <w:rsid w:val="00426DD0"/>
    <w:rsid w:val="00426E0A"/>
    <w:rsid w:val="00426E13"/>
    <w:rsid w:val="0042707C"/>
    <w:rsid w:val="0042725D"/>
    <w:rsid w:val="00427327"/>
    <w:rsid w:val="00427398"/>
    <w:rsid w:val="004273BB"/>
    <w:rsid w:val="00427407"/>
    <w:rsid w:val="004274BD"/>
    <w:rsid w:val="0042758D"/>
    <w:rsid w:val="00427806"/>
    <w:rsid w:val="004278D2"/>
    <w:rsid w:val="004279FC"/>
    <w:rsid w:val="00427B84"/>
    <w:rsid w:val="00427B8B"/>
    <w:rsid w:val="00427C10"/>
    <w:rsid w:val="00427D29"/>
    <w:rsid w:val="00427DAE"/>
    <w:rsid w:val="00427E05"/>
    <w:rsid w:val="00427F85"/>
    <w:rsid w:val="00427FA5"/>
    <w:rsid w:val="00430032"/>
    <w:rsid w:val="004300ED"/>
    <w:rsid w:val="00430174"/>
    <w:rsid w:val="00430259"/>
    <w:rsid w:val="00430356"/>
    <w:rsid w:val="0043055F"/>
    <w:rsid w:val="004306C4"/>
    <w:rsid w:val="00430711"/>
    <w:rsid w:val="0043082B"/>
    <w:rsid w:val="00430840"/>
    <w:rsid w:val="0043090E"/>
    <w:rsid w:val="00430BD6"/>
    <w:rsid w:val="00430C60"/>
    <w:rsid w:val="00430F5D"/>
    <w:rsid w:val="0043100B"/>
    <w:rsid w:val="0043102C"/>
    <w:rsid w:val="00431086"/>
    <w:rsid w:val="00431211"/>
    <w:rsid w:val="00431304"/>
    <w:rsid w:val="00431325"/>
    <w:rsid w:val="004313CF"/>
    <w:rsid w:val="00431812"/>
    <w:rsid w:val="004318A2"/>
    <w:rsid w:val="0043193D"/>
    <w:rsid w:val="00431A6C"/>
    <w:rsid w:val="00431F50"/>
    <w:rsid w:val="0043202B"/>
    <w:rsid w:val="00432460"/>
    <w:rsid w:val="0043256B"/>
    <w:rsid w:val="00432594"/>
    <w:rsid w:val="00432685"/>
    <w:rsid w:val="004327DB"/>
    <w:rsid w:val="00432975"/>
    <w:rsid w:val="00432AC9"/>
    <w:rsid w:val="00432C9B"/>
    <w:rsid w:val="00432DE0"/>
    <w:rsid w:val="00432FC4"/>
    <w:rsid w:val="00432FF9"/>
    <w:rsid w:val="004330BA"/>
    <w:rsid w:val="004330E7"/>
    <w:rsid w:val="00433423"/>
    <w:rsid w:val="00433573"/>
    <w:rsid w:val="004335CD"/>
    <w:rsid w:val="00433668"/>
    <w:rsid w:val="0043380D"/>
    <w:rsid w:val="004338AE"/>
    <w:rsid w:val="00433941"/>
    <w:rsid w:val="00433B5C"/>
    <w:rsid w:val="00433B98"/>
    <w:rsid w:val="00433DD5"/>
    <w:rsid w:val="00433E19"/>
    <w:rsid w:val="00433FB7"/>
    <w:rsid w:val="004340CD"/>
    <w:rsid w:val="00434439"/>
    <w:rsid w:val="0043452A"/>
    <w:rsid w:val="00434A38"/>
    <w:rsid w:val="00434B6C"/>
    <w:rsid w:val="00434B8A"/>
    <w:rsid w:val="00434C0B"/>
    <w:rsid w:val="00434D0C"/>
    <w:rsid w:val="00435103"/>
    <w:rsid w:val="00435295"/>
    <w:rsid w:val="00435454"/>
    <w:rsid w:val="0043549E"/>
    <w:rsid w:val="004354B7"/>
    <w:rsid w:val="00435505"/>
    <w:rsid w:val="004355C1"/>
    <w:rsid w:val="00435A08"/>
    <w:rsid w:val="00435F5A"/>
    <w:rsid w:val="00436172"/>
    <w:rsid w:val="0043668F"/>
    <w:rsid w:val="00436C1A"/>
    <w:rsid w:val="00436D90"/>
    <w:rsid w:val="00436E06"/>
    <w:rsid w:val="0043709E"/>
    <w:rsid w:val="004370E4"/>
    <w:rsid w:val="004371F5"/>
    <w:rsid w:val="004373D1"/>
    <w:rsid w:val="00437518"/>
    <w:rsid w:val="00437568"/>
    <w:rsid w:val="0043756B"/>
    <w:rsid w:val="0043762F"/>
    <w:rsid w:val="0043791E"/>
    <w:rsid w:val="0043795D"/>
    <w:rsid w:val="004379E9"/>
    <w:rsid w:val="00437A1E"/>
    <w:rsid w:val="00437B93"/>
    <w:rsid w:val="00437D3E"/>
    <w:rsid w:val="00437E22"/>
    <w:rsid w:val="00440285"/>
    <w:rsid w:val="00440568"/>
    <w:rsid w:val="0044065B"/>
    <w:rsid w:val="00440864"/>
    <w:rsid w:val="00440990"/>
    <w:rsid w:val="004409CD"/>
    <w:rsid w:val="00440BBF"/>
    <w:rsid w:val="00440C09"/>
    <w:rsid w:val="00440C3B"/>
    <w:rsid w:val="00440C52"/>
    <w:rsid w:val="00440C6C"/>
    <w:rsid w:val="00440E9B"/>
    <w:rsid w:val="00440EFC"/>
    <w:rsid w:val="00440F0E"/>
    <w:rsid w:val="00440F8D"/>
    <w:rsid w:val="00441126"/>
    <w:rsid w:val="00441185"/>
    <w:rsid w:val="004411C4"/>
    <w:rsid w:val="00441265"/>
    <w:rsid w:val="004412DA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1E66"/>
    <w:rsid w:val="00441E67"/>
    <w:rsid w:val="00441E70"/>
    <w:rsid w:val="00442079"/>
    <w:rsid w:val="0044207B"/>
    <w:rsid w:val="004420E1"/>
    <w:rsid w:val="00442156"/>
    <w:rsid w:val="00442172"/>
    <w:rsid w:val="0044220F"/>
    <w:rsid w:val="0044234D"/>
    <w:rsid w:val="0044246D"/>
    <w:rsid w:val="00442557"/>
    <w:rsid w:val="004425C4"/>
    <w:rsid w:val="00442A3B"/>
    <w:rsid w:val="00442A9E"/>
    <w:rsid w:val="00442AB6"/>
    <w:rsid w:val="00442ACB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B98"/>
    <w:rsid w:val="00444D02"/>
    <w:rsid w:val="00444D6B"/>
    <w:rsid w:val="00444EE9"/>
    <w:rsid w:val="00444F0A"/>
    <w:rsid w:val="0044532D"/>
    <w:rsid w:val="00445459"/>
    <w:rsid w:val="00445602"/>
    <w:rsid w:val="004457BB"/>
    <w:rsid w:val="004457CA"/>
    <w:rsid w:val="004457D7"/>
    <w:rsid w:val="0044581A"/>
    <w:rsid w:val="00445A01"/>
    <w:rsid w:val="00445A3E"/>
    <w:rsid w:val="00445D0C"/>
    <w:rsid w:val="00445E7E"/>
    <w:rsid w:val="00446165"/>
    <w:rsid w:val="004463B4"/>
    <w:rsid w:val="0044641B"/>
    <w:rsid w:val="0044672B"/>
    <w:rsid w:val="004467F1"/>
    <w:rsid w:val="004469F5"/>
    <w:rsid w:val="00446CBC"/>
    <w:rsid w:val="00446CD5"/>
    <w:rsid w:val="00446D55"/>
    <w:rsid w:val="00446E19"/>
    <w:rsid w:val="00447007"/>
    <w:rsid w:val="00447051"/>
    <w:rsid w:val="004470E2"/>
    <w:rsid w:val="0044718D"/>
    <w:rsid w:val="0044730B"/>
    <w:rsid w:val="00447388"/>
    <w:rsid w:val="0044747B"/>
    <w:rsid w:val="004474D7"/>
    <w:rsid w:val="00447612"/>
    <w:rsid w:val="00447623"/>
    <w:rsid w:val="00447843"/>
    <w:rsid w:val="0044799E"/>
    <w:rsid w:val="00447B45"/>
    <w:rsid w:val="00447CA5"/>
    <w:rsid w:val="00447E08"/>
    <w:rsid w:val="004500FC"/>
    <w:rsid w:val="00450261"/>
    <w:rsid w:val="004502AC"/>
    <w:rsid w:val="004503D9"/>
    <w:rsid w:val="0045042D"/>
    <w:rsid w:val="0045057B"/>
    <w:rsid w:val="0045099C"/>
    <w:rsid w:val="00450CCE"/>
    <w:rsid w:val="00450D0F"/>
    <w:rsid w:val="00450F54"/>
    <w:rsid w:val="00451021"/>
    <w:rsid w:val="0045108C"/>
    <w:rsid w:val="004511A8"/>
    <w:rsid w:val="004512CC"/>
    <w:rsid w:val="004512CF"/>
    <w:rsid w:val="00451582"/>
    <w:rsid w:val="004515CB"/>
    <w:rsid w:val="004518C0"/>
    <w:rsid w:val="00451BE0"/>
    <w:rsid w:val="00451CEC"/>
    <w:rsid w:val="00451D91"/>
    <w:rsid w:val="00451E31"/>
    <w:rsid w:val="00451E8F"/>
    <w:rsid w:val="004520A1"/>
    <w:rsid w:val="004520D6"/>
    <w:rsid w:val="00452167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2C1"/>
    <w:rsid w:val="004532C6"/>
    <w:rsid w:val="00453B39"/>
    <w:rsid w:val="00453F19"/>
    <w:rsid w:val="00453F89"/>
    <w:rsid w:val="0045403A"/>
    <w:rsid w:val="00454107"/>
    <w:rsid w:val="0045421F"/>
    <w:rsid w:val="00454300"/>
    <w:rsid w:val="00454331"/>
    <w:rsid w:val="0045463C"/>
    <w:rsid w:val="00454847"/>
    <w:rsid w:val="0045499E"/>
    <w:rsid w:val="00454A63"/>
    <w:rsid w:val="00454A74"/>
    <w:rsid w:val="00454E8D"/>
    <w:rsid w:val="00454F9D"/>
    <w:rsid w:val="004550D3"/>
    <w:rsid w:val="00455148"/>
    <w:rsid w:val="0045516D"/>
    <w:rsid w:val="004551DF"/>
    <w:rsid w:val="0045528B"/>
    <w:rsid w:val="00455421"/>
    <w:rsid w:val="00455451"/>
    <w:rsid w:val="00455554"/>
    <w:rsid w:val="004556AA"/>
    <w:rsid w:val="004557EA"/>
    <w:rsid w:val="004558CA"/>
    <w:rsid w:val="00455A40"/>
    <w:rsid w:val="00455A57"/>
    <w:rsid w:val="00455AE3"/>
    <w:rsid w:val="004562A2"/>
    <w:rsid w:val="004562D1"/>
    <w:rsid w:val="00456422"/>
    <w:rsid w:val="0045652D"/>
    <w:rsid w:val="0045653F"/>
    <w:rsid w:val="004565B7"/>
    <w:rsid w:val="004568E2"/>
    <w:rsid w:val="00456F57"/>
    <w:rsid w:val="00457110"/>
    <w:rsid w:val="00457227"/>
    <w:rsid w:val="00457297"/>
    <w:rsid w:val="0045735B"/>
    <w:rsid w:val="00457586"/>
    <w:rsid w:val="0045759D"/>
    <w:rsid w:val="004575B0"/>
    <w:rsid w:val="004576F3"/>
    <w:rsid w:val="004577CB"/>
    <w:rsid w:val="00457926"/>
    <w:rsid w:val="00457AFC"/>
    <w:rsid w:val="00457BD3"/>
    <w:rsid w:val="00457C4A"/>
    <w:rsid w:val="00457E1C"/>
    <w:rsid w:val="00457EB3"/>
    <w:rsid w:val="00457ECC"/>
    <w:rsid w:val="00457FE8"/>
    <w:rsid w:val="00457FEC"/>
    <w:rsid w:val="00460034"/>
    <w:rsid w:val="00460049"/>
    <w:rsid w:val="004604EC"/>
    <w:rsid w:val="0046054B"/>
    <w:rsid w:val="0046065D"/>
    <w:rsid w:val="00460841"/>
    <w:rsid w:val="004608A1"/>
    <w:rsid w:val="0046094C"/>
    <w:rsid w:val="004609B0"/>
    <w:rsid w:val="00460CC8"/>
    <w:rsid w:val="00460D14"/>
    <w:rsid w:val="00460DDC"/>
    <w:rsid w:val="00460F66"/>
    <w:rsid w:val="004610A8"/>
    <w:rsid w:val="0046151D"/>
    <w:rsid w:val="00461743"/>
    <w:rsid w:val="00461870"/>
    <w:rsid w:val="0046199F"/>
    <w:rsid w:val="004619E3"/>
    <w:rsid w:val="00461A3C"/>
    <w:rsid w:val="00461C89"/>
    <w:rsid w:val="00461CCB"/>
    <w:rsid w:val="00461D9B"/>
    <w:rsid w:val="00462128"/>
    <w:rsid w:val="00462470"/>
    <w:rsid w:val="00462472"/>
    <w:rsid w:val="004624C8"/>
    <w:rsid w:val="00462650"/>
    <w:rsid w:val="0046281B"/>
    <w:rsid w:val="0046296D"/>
    <w:rsid w:val="0046298F"/>
    <w:rsid w:val="00462A98"/>
    <w:rsid w:val="00462E13"/>
    <w:rsid w:val="00462E94"/>
    <w:rsid w:val="00462F90"/>
    <w:rsid w:val="00462FFB"/>
    <w:rsid w:val="00463038"/>
    <w:rsid w:val="00463209"/>
    <w:rsid w:val="00463223"/>
    <w:rsid w:val="00463335"/>
    <w:rsid w:val="0046351B"/>
    <w:rsid w:val="00463535"/>
    <w:rsid w:val="00463546"/>
    <w:rsid w:val="0046362C"/>
    <w:rsid w:val="00463636"/>
    <w:rsid w:val="0046398B"/>
    <w:rsid w:val="00463A33"/>
    <w:rsid w:val="00463B22"/>
    <w:rsid w:val="00463DC0"/>
    <w:rsid w:val="00464A25"/>
    <w:rsid w:val="00464BC0"/>
    <w:rsid w:val="00464BF6"/>
    <w:rsid w:val="00464C36"/>
    <w:rsid w:val="00464DAB"/>
    <w:rsid w:val="00464EB4"/>
    <w:rsid w:val="00465440"/>
    <w:rsid w:val="0046553B"/>
    <w:rsid w:val="004659C9"/>
    <w:rsid w:val="004659E2"/>
    <w:rsid w:val="00465A6E"/>
    <w:rsid w:val="00465C50"/>
    <w:rsid w:val="00465C5F"/>
    <w:rsid w:val="00465CE1"/>
    <w:rsid w:val="00465EAC"/>
    <w:rsid w:val="00465F17"/>
    <w:rsid w:val="00465FF6"/>
    <w:rsid w:val="00466048"/>
    <w:rsid w:val="004660DC"/>
    <w:rsid w:val="004661E0"/>
    <w:rsid w:val="004662C0"/>
    <w:rsid w:val="004663A4"/>
    <w:rsid w:val="004663C1"/>
    <w:rsid w:val="00466978"/>
    <w:rsid w:val="004669A3"/>
    <w:rsid w:val="00466A29"/>
    <w:rsid w:val="00466AF6"/>
    <w:rsid w:val="00466BD2"/>
    <w:rsid w:val="00466CEF"/>
    <w:rsid w:val="00466D9D"/>
    <w:rsid w:val="00466DE7"/>
    <w:rsid w:val="00466E76"/>
    <w:rsid w:val="00466F12"/>
    <w:rsid w:val="00466F14"/>
    <w:rsid w:val="0046700D"/>
    <w:rsid w:val="00467029"/>
    <w:rsid w:val="0046738C"/>
    <w:rsid w:val="004673B6"/>
    <w:rsid w:val="004673E6"/>
    <w:rsid w:val="00467641"/>
    <w:rsid w:val="004676A6"/>
    <w:rsid w:val="00467AB7"/>
    <w:rsid w:val="00467D6F"/>
    <w:rsid w:val="00467D87"/>
    <w:rsid w:val="0047002A"/>
    <w:rsid w:val="004701A5"/>
    <w:rsid w:val="00470391"/>
    <w:rsid w:val="00470470"/>
    <w:rsid w:val="004704A1"/>
    <w:rsid w:val="00470585"/>
    <w:rsid w:val="00470637"/>
    <w:rsid w:val="00470699"/>
    <w:rsid w:val="004706F0"/>
    <w:rsid w:val="004708FA"/>
    <w:rsid w:val="0047098A"/>
    <w:rsid w:val="004709E1"/>
    <w:rsid w:val="00470A4F"/>
    <w:rsid w:val="00470B6B"/>
    <w:rsid w:val="00470E0A"/>
    <w:rsid w:val="00471061"/>
    <w:rsid w:val="0047113B"/>
    <w:rsid w:val="00471169"/>
    <w:rsid w:val="004711CB"/>
    <w:rsid w:val="004711D9"/>
    <w:rsid w:val="004712BE"/>
    <w:rsid w:val="0047142E"/>
    <w:rsid w:val="00471520"/>
    <w:rsid w:val="0047155C"/>
    <w:rsid w:val="004716BE"/>
    <w:rsid w:val="00471714"/>
    <w:rsid w:val="00471753"/>
    <w:rsid w:val="004717E3"/>
    <w:rsid w:val="00471864"/>
    <w:rsid w:val="00471F6E"/>
    <w:rsid w:val="00471FD3"/>
    <w:rsid w:val="004720D8"/>
    <w:rsid w:val="00472392"/>
    <w:rsid w:val="00472431"/>
    <w:rsid w:val="004726EF"/>
    <w:rsid w:val="00472776"/>
    <w:rsid w:val="004727C6"/>
    <w:rsid w:val="00472808"/>
    <w:rsid w:val="0047284B"/>
    <w:rsid w:val="00472946"/>
    <w:rsid w:val="00472A2B"/>
    <w:rsid w:val="00472A6C"/>
    <w:rsid w:val="00472E3C"/>
    <w:rsid w:val="0047309D"/>
    <w:rsid w:val="004730BE"/>
    <w:rsid w:val="004730D4"/>
    <w:rsid w:val="0047322D"/>
    <w:rsid w:val="004738F6"/>
    <w:rsid w:val="00473D3D"/>
    <w:rsid w:val="00473E67"/>
    <w:rsid w:val="00473E7A"/>
    <w:rsid w:val="00474069"/>
    <w:rsid w:val="0047410D"/>
    <w:rsid w:val="0047416B"/>
    <w:rsid w:val="004744E6"/>
    <w:rsid w:val="004745C8"/>
    <w:rsid w:val="0047477B"/>
    <w:rsid w:val="0047485D"/>
    <w:rsid w:val="00474881"/>
    <w:rsid w:val="004748DA"/>
    <w:rsid w:val="00474A21"/>
    <w:rsid w:val="00474B5F"/>
    <w:rsid w:val="00474B89"/>
    <w:rsid w:val="00474D08"/>
    <w:rsid w:val="00474D21"/>
    <w:rsid w:val="00474DA8"/>
    <w:rsid w:val="00474F67"/>
    <w:rsid w:val="0047522B"/>
    <w:rsid w:val="004752A5"/>
    <w:rsid w:val="00475361"/>
    <w:rsid w:val="00475399"/>
    <w:rsid w:val="004755ED"/>
    <w:rsid w:val="00475827"/>
    <w:rsid w:val="00475A4A"/>
    <w:rsid w:val="00475B27"/>
    <w:rsid w:val="00475D73"/>
    <w:rsid w:val="00475DC4"/>
    <w:rsid w:val="00475DE7"/>
    <w:rsid w:val="0047608D"/>
    <w:rsid w:val="004760D0"/>
    <w:rsid w:val="00476398"/>
    <w:rsid w:val="00476423"/>
    <w:rsid w:val="00476716"/>
    <w:rsid w:val="00476A49"/>
    <w:rsid w:val="00476A60"/>
    <w:rsid w:val="00476D31"/>
    <w:rsid w:val="00476E1C"/>
    <w:rsid w:val="00476E78"/>
    <w:rsid w:val="00477398"/>
    <w:rsid w:val="004775CC"/>
    <w:rsid w:val="00477616"/>
    <w:rsid w:val="00477693"/>
    <w:rsid w:val="004778D3"/>
    <w:rsid w:val="0047796A"/>
    <w:rsid w:val="00477977"/>
    <w:rsid w:val="00477C1E"/>
    <w:rsid w:val="00477C2E"/>
    <w:rsid w:val="00477C6E"/>
    <w:rsid w:val="00477D7D"/>
    <w:rsid w:val="00477EF0"/>
    <w:rsid w:val="0048034E"/>
    <w:rsid w:val="004803CC"/>
    <w:rsid w:val="004804FA"/>
    <w:rsid w:val="0048055E"/>
    <w:rsid w:val="00480757"/>
    <w:rsid w:val="004807AA"/>
    <w:rsid w:val="00480890"/>
    <w:rsid w:val="004808E2"/>
    <w:rsid w:val="00480961"/>
    <w:rsid w:val="00480A4B"/>
    <w:rsid w:val="00480AB8"/>
    <w:rsid w:val="00480AE1"/>
    <w:rsid w:val="00480B2D"/>
    <w:rsid w:val="00480C37"/>
    <w:rsid w:val="00480DAD"/>
    <w:rsid w:val="00480E74"/>
    <w:rsid w:val="00480F3A"/>
    <w:rsid w:val="00480F53"/>
    <w:rsid w:val="00480FE7"/>
    <w:rsid w:val="004810A2"/>
    <w:rsid w:val="004810BB"/>
    <w:rsid w:val="00481234"/>
    <w:rsid w:val="00481250"/>
    <w:rsid w:val="00481274"/>
    <w:rsid w:val="00481375"/>
    <w:rsid w:val="004813B5"/>
    <w:rsid w:val="00481773"/>
    <w:rsid w:val="00481950"/>
    <w:rsid w:val="004819F3"/>
    <w:rsid w:val="00481B15"/>
    <w:rsid w:val="00481D22"/>
    <w:rsid w:val="00481F43"/>
    <w:rsid w:val="00481FFB"/>
    <w:rsid w:val="00482008"/>
    <w:rsid w:val="004820E1"/>
    <w:rsid w:val="004825C5"/>
    <w:rsid w:val="00482638"/>
    <w:rsid w:val="00482942"/>
    <w:rsid w:val="00482A65"/>
    <w:rsid w:val="00482D18"/>
    <w:rsid w:val="00482E79"/>
    <w:rsid w:val="00482E96"/>
    <w:rsid w:val="00482F86"/>
    <w:rsid w:val="00483240"/>
    <w:rsid w:val="00483322"/>
    <w:rsid w:val="0048353F"/>
    <w:rsid w:val="0048378C"/>
    <w:rsid w:val="00483917"/>
    <w:rsid w:val="00483B76"/>
    <w:rsid w:val="00483BD2"/>
    <w:rsid w:val="00483CEA"/>
    <w:rsid w:val="00483F57"/>
    <w:rsid w:val="00484076"/>
    <w:rsid w:val="004840F8"/>
    <w:rsid w:val="0048423E"/>
    <w:rsid w:val="00484316"/>
    <w:rsid w:val="00484318"/>
    <w:rsid w:val="0048436E"/>
    <w:rsid w:val="0048451E"/>
    <w:rsid w:val="00484548"/>
    <w:rsid w:val="0048470D"/>
    <w:rsid w:val="0048473C"/>
    <w:rsid w:val="00484A02"/>
    <w:rsid w:val="00484A08"/>
    <w:rsid w:val="00484BA0"/>
    <w:rsid w:val="00484BBF"/>
    <w:rsid w:val="00484C2F"/>
    <w:rsid w:val="00484F15"/>
    <w:rsid w:val="00484F5B"/>
    <w:rsid w:val="00484F76"/>
    <w:rsid w:val="00484FD6"/>
    <w:rsid w:val="004851B9"/>
    <w:rsid w:val="004851CA"/>
    <w:rsid w:val="00485234"/>
    <w:rsid w:val="00485312"/>
    <w:rsid w:val="004853EE"/>
    <w:rsid w:val="004854A0"/>
    <w:rsid w:val="00485599"/>
    <w:rsid w:val="004855C9"/>
    <w:rsid w:val="0048568C"/>
    <w:rsid w:val="0048593D"/>
    <w:rsid w:val="004859A0"/>
    <w:rsid w:val="00485A1A"/>
    <w:rsid w:val="00485F63"/>
    <w:rsid w:val="004860C0"/>
    <w:rsid w:val="0048610C"/>
    <w:rsid w:val="004863A0"/>
    <w:rsid w:val="0048652C"/>
    <w:rsid w:val="004866FF"/>
    <w:rsid w:val="00486747"/>
    <w:rsid w:val="004867F8"/>
    <w:rsid w:val="00486C3A"/>
    <w:rsid w:val="00486CEF"/>
    <w:rsid w:val="00486DAA"/>
    <w:rsid w:val="0048701A"/>
    <w:rsid w:val="004870D9"/>
    <w:rsid w:val="00487362"/>
    <w:rsid w:val="0048752D"/>
    <w:rsid w:val="0048779E"/>
    <w:rsid w:val="004878DB"/>
    <w:rsid w:val="004879E8"/>
    <w:rsid w:val="00487A9D"/>
    <w:rsid w:val="00487ABC"/>
    <w:rsid w:val="00487B54"/>
    <w:rsid w:val="00487D4B"/>
    <w:rsid w:val="00487D94"/>
    <w:rsid w:val="00487F3C"/>
    <w:rsid w:val="004900D0"/>
    <w:rsid w:val="0049091F"/>
    <w:rsid w:val="00490CED"/>
    <w:rsid w:val="00490D7D"/>
    <w:rsid w:val="00491045"/>
    <w:rsid w:val="00491276"/>
    <w:rsid w:val="004913A4"/>
    <w:rsid w:val="004915E5"/>
    <w:rsid w:val="00491824"/>
    <w:rsid w:val="004918A2"/>
    <w:rsid w:val="004919EB"/>
    <w:rsid w:val="00491A7A"/>
    <w:rsid w:val="00491B3E"/>
    <w:rsid w:val="00491B74"/>
    <w:rsid w:val="00491B82"/>
    <w:rsid w:val="00491B8D"/>
    <w:rsid w:val="00491BE1"/>
    <w:rsid w:val="00491CEF"/>
    <w:rsid w:val="0049212D"/>
    <w:rsid w:val="0049217A"/>
    <w:rsid w:val="004921A0"/>
    <w:rsid w:val="00492247"/>
    <w:rsid w:val="00492280"/>
    <w:rsid w:val="00492375"/>
    <w:rsid w:val="004923FD"/>
    <w:rsid w:val="00492509"/>
    <w:rsid w:val="0049261D"/>
    <w:rsid w:val="00492A08"/>
    <w:rsid w:val="00492A6C"/>
    <w:rsid w:val="00492C06"/>
    <w:rsid w:val="00492FE3"/>
    <w:rsid w:val="004930FF"/>
    <w:rsid w:val="004931EA"/>
    <w:rsid w:val="004932AC"/>
    <w:rsid w:val="00493521"/>
    <w:rsid w:val="00493626"/>
    <w:rsid w:val="00493707"/>
    <w:rsid w:val="004938E9"/>
    <w:rsid w:val="00493AA4"/>
    <w:rsid w:val="00493B4F"/>
    <w:rsid w:val="00493D22"/>
    <w:rsid w:val="0049411A"/>
    <w:rsid w:val="00494505"/>
    <w:rsid w:val="00494A24"/>
    <w:rsid w:val="00494C88"/>
    <w:rsid w:val="00495131"/>
    <w:rsid w:val="004951B6"/>
    <w:rsid w:val="0049536C"/>
    <w:rsid w:val="00495455"/>
    <w:rsid w:val="004954B4"/>
    <w:rsid w:val="0049558A"/>
    <w:rsid w:val="00495625"/>
    <w:rsid w:val="0049598F"/>
    <w:rsid w:val="00495B19"/>
    <w:rsid w:val="00495EE8"/>
    <w:rsid w:val="00495FEF"/>
    <w:rsid w:val="00496016"/>
    <w:rsid w:val="00496034"/>
    <w:rsid w:val="0049603A"/>
    <w:rsid w:val="00496068"/>
    <w:rsid w:val="00496117"/>
    <w:rsid w:val="0049629B"/>
    <w:rsid w:val="004963B9"/>
    <w:rsid w:val="00496433"/>
    <w:rsid w:val="0049644D"/>
    <w:rsid w:val="0049661A"/>
    <w:rsid w:val="0049668B"/>
    <w:rsid w:val="004967AD"/>
    <w:rsid w:val="004968A2"/>
    <w:rsid w:val="004968A9"/>
    <w:rsid w:val="00496AA8"/>
    <w:rsid w:val="00496B62"/>
    <w:rsid w:val="00496C7A"/>
    <w:rsid w:val="00496CB1"/>
    <w:rsid w:val="00496DCB"/>
    <w:rsid w:val="00496F11"/>
    <w:rsid w:val="004973B7"/>
    <w:rsid w:val="0049749E"/>
    <w:rsid w:val="004975F5"/>
    <w:rsid w:val="00497721"/>
    <w:rsid w:val="004978A3"/>
    <w:rsid w:val="004979F0"/>
    <w:rsid w:val="00497A97"/>
    <w:rsid w:val="00497BD5"/>
    <w:rsid w:val="00497D3F"/>
    <w:rsid w:val="00497DF4"/>
    <w:rsid w:val="00497EF1"/>
    <w:rsid w:val="00497F23"/>
    <w:rsid w:val="00497F6C"/>
    <w:rsid w:val="004A0021"/>
    <w:rsid w:val="004A0054"/>
    <w:rsid w:val="004A0110"/>
    <w:rsid w:val="004A0372"/>
    <w:rsid w:val="004A0413"/>
    <w:rsid w:val="004A0419"/>
    <w:rsid w:val="004A0734"/>
    <w:rsid w:val="004A07B6"/>
    <w:rsid w:val="004A0A2A"/>
    <w:rsid w:val="004A0B5A"/>
    <w:rsid w:val="004A0B86"/>
    <w:rsid w:val="004A0D3E"/>
    <w:rsid w:val="004A0EB9"/>
    <w:rsid w:val="004A1066"/>
    <w:rsid w:val="004A106E"/>
    <w:rsid w:val="004A10E6"/>
    <w:rsid w:val="004A1333"/>
    <w:rsid w:val="004A139A"/>
    <w:rsid w:val="004A13CC"/>
    <w:rsid w:val="004A14A8"/>
    <w:rsid w:val="004A161F"/>
    <w:rsid w:val="004A17BC"/>
    <w:rsid w:val="004A1A4B"/>
    <w:rsid w:val="004A1B1B"/>
    <w:rsid w:val="004A1B4E"/>
    <w:rsid w:val="004A1B60"/>
    <w:rsid w:val="004A2069"/>
    <w:rsid w:val="004A2163"/>
    <w:rsid w:val="004A2175"/>
    <w:rsid w:val="004A23A6"/>
    <w:rsid w:val="004A247D"/>
    <w:rsid w:val="004A2488"/>
    <w:rsid w:val="004A2819"/>
    <w:rsid w:val="004A2846"/>
    <w:rsid w:val="004A28E3"/>
    <w:rsid w:val="004A29DC"/>
    <w:rsid w:val="004A29F1"/>
    <w:rsid w:val="004A2B59"/>
    <w:rsid w:val="004A2C21"/>
    <w:rsid w:val="004A2DF6"/>
    <w:rsid w:val="004A2FDA"/>
    <w:rsid w:val="004A3028"/>
    <w:rsid w:val="004A3257"/>
    <w:rsid w:val="004A32B5"/>
    <w:rsid w:val="004A3325"/>
    <w:rsid w:val="004A338D"/>
    <w:rsid w:val="004A3432"/>
    <w:rsid w:val="004A3527"/>
    <w:rsid w:val="004A35FE"/>
    <w:rsid w:val="004A3895"/>
    <w:rsid w:val="004A3A26"/>
    <w:rsid w:val="004A3AB7"/>
    <w:rsid w:val="004A3AEB"/>
    <w:rsid w:val="004A3AF3"/>
    <w:rsid w:val="004A4046"/>
    <w:rsid w:val="004A4585"/>
    <w:rsid w:val="004A46C1"/>
    <w:rsid w:val="004A485D"/>
    <w:rsid w:val="004A48E8"/>
    <w:rsid w:val="004A4AB4"/>
    <w:rsid w:val="004A4D55"/>
    <w:rsid w:val="004A51B8"/>
    <w:rsid w:val="004A51E9"/>
    <w:rsid w:val="004A570B"/>
    <w:rsid w:val="004A57DF"/>
    <w:rsid w:val="004A589E"/>
    <w:rsid w:val="004A59C0"/>
    <w:rsid w:val="004A5A58"/>
    <w:rsid w:val="004A5AE5"/>
    <w:rsid w:val="004A5B5B"/>
    <w:rsid w:val="004A5BE9"/>
    <w:rsid w:val="004A5DDE"/>
    <w:rsid w:val="004A5F28"/>
    <w:rsid w:val="004A63A2"/>
    <w:rsid w:val="004A64E8"/>
    <w:rsid w:val="004A6A14"/>
    <w:rsid w:val="004A6FB6"/>
    <w:rsid w:val="004A72D7"/>
    <w:rsid w:val="004A7437"/>
    <w:rsid w:val="004A75C7"/>
    <w:rsid w:val="004A78D3"/>
    <w:rsid w:val="004A790F"/>
    <w:rsid w:val="004A7984"/>
    <w:rsid w:val="004A7989"/>
    <w:rsid w:val="004A7A0B"/>
    <w:rsid w:val="004A7F13"/>
    <w:rsid w:val="004B0141"/>
    <w:rsid w:val="004B02B5"/>
    <w:rsid w:val="004B0308"/>
    <w:rsid w:val="004B036F"/>
    <w:rsid w:val="004B0459"/>
    <w:rsid w:val="004B0538"/>
    <w:rsid w:val="004B09D0"/>
    <w:rsid w:val="004B09F5"/>
    <w:rsid w:val="004B0CEA"/>
    <w:rsid w:val="004B0E66"/>
    <w:rsid w:val="004B118E"/>
    <w:rsid w:val="004B12D4"/>
    <w:rsid w:val="004B1318"/>
    <w:rsid w:val="004B1356"/>
    <w:rsid w:val="004B13D8"/>
    <w:rsid w:val="004B15D7"/>
    <w:rsid w:val="004B1773"/>
    <w:rsid w:val="004B1792"/>
    <w:rsid w:val="004B1916"/>
    <w:rsid w:val="004B1A3F"/>
    <w:rsid w:val="004B1B98"/>
    <w:rsid w:val="004B1D25"/>
    <w:rsid w:val="004B1F2E"/>
    <w:rsid w:val="004B20CA"/>
    <w:rsid w:val="004B22B7"/>
    <w:rsid w:val="004B2310"/>
    <w:rsid w:val="004B25C6"/>
    <w:rsid w:val="004B2657"/>
    <w:rsid w:val="004B28A0"/>
    <w:rsid w:val="004B2AC0"/>
    <w:rsid w:val="004B2B74"/>
    <w:rsid w:val="004B2C8C"/>
    <w:rsid w:val="004B2FBC"/>
    <w:rsid w:val="004B3197"/>
    <w:rsid w:val="004B3282"/>
    <w:rsid w:val="004B3403"/>
    <w:rsid w:val="004B3427"/>
    <w:rsid w:val="004B3662"/>
    <w:rsid w:val="004B3984"/>
    <w:rsid w:val="004B3A69"/>
    <w:rsid w:val="004B3A75"/>
    <w:rsid w:val="004B3AA4"/>
    <w:rsid w:val="004B3C0B"/>
    <w:rsid w:val="004B3DF9"/>
    <w:rsid w:val="004B3E82"/>
    <w:rsid w:val="004B4068"/>
    <w:rsid w:val="004B4428"/>
    <w:rsid w:val="004B4597"/>
    <w:rsid w:val="004B46C7"/>
    <w:rsid w:val="004B4869"/>
    <w:rsid w:val="004B4892"/>
    <w:rsid w:val="004B49A7"/>
    <w:rsid w:val="004B4A96"/>
    <w:rsid w:val="004B4D23"/>
    <w:rsid w:val="004B4F5E"/>
    <w:rsid w:val="004B508F"/>
    <w:rsid w:val="004B53A8"/>
    <w:rsid w:val="004B57D2"/>
    <w:rsid w:val="004B58AA"/>
    <w:rsid w:val="004B58AE"/>
    <w:rsid w:val="004B5A2F"/>
    <w:rsid w:val="004B5DF2"/>
    <w:rsid w:val="004B5F43"/>
    <w:rsid w:val="004B5F66"/>
    <w:rsid w:val="004B623B"/>
    <w:rsid w:val="004B6253"/>
    <w:rsid w:val="004B64F3"/>
    <w:rsid w:val="004B64F9"/>
    <w:rsid w:val="004B66CF"/>
    <w:rsid w:val="004B695E"/>
    <w:rsid w:val="004B6B1A"/>
    <w:rsid w:val="004B6CF9"/>
    <w:rsid w:val="004B6D2A"/>
    <w:rsid w:val="004B7064"/>
    <w:rsid w:val="004B7199"/>
    <w:rsid w:val="004B71C1"/>
    <w:rsid w:val="004B7356"/>
    <w:rsid w:val="004B753A"/>
    <w:rsid w:val="004B7752"/>
    <w:rsid w:val="004B7840"/>
    <w:rsid w:val="004B7A1C"/>
    <w:rsid w:val="004B7B18"/>
    <w:rsid w:val="004B7B65"/>
    <w:rsid w:val="004B7BD5"/>
    <w:rsid w:val="004B7BD6"/>
    <w:rsid w:val="004B7BDE"/>
    <w:rsid w:val="004B7CD0"/>
    <w:rsid w:val="004B7D6F"/>
    <w:rsid w:val="004B7DB2"/>
    <w:rsid w:val="004B7E9F"/>
    <w:rsid w:val="004C00F5"/>
    <w:rsid w:val="004C0175"/>
    <w:rsid w:val="004C0242"/>
    <w:rsid w:val="004C0251"/>
    <w:rsid w:val="004C02F3"/>
    <w:rsid w:val="004C0638"/>
    <w:rsid w:val="004C07F6"/>
    <w:rsid w:val="004C089E"/>
    <w:rsid w:val="004C0990"/>
    <w:rsid w:val="004C09CE"/>
    <w:rsid w:val="004C0A65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06A"/>
    <w:rsid w:val="004C218E"/>
    <w:rsid w:val="004C21A8"/>
    <w:rsid w:val="004C21F9"/>
    <w:rsid w:val="004C241E"/>
    <w:rsid w:val="004C2544"/>
    <w:rsid w:val="004C2556"/>
    <w:rsid w:val="004C268C"/>
    <w:rsid w:val="004C2736"/>
    <w:rsid w:val="004C27E7"/>
    <w:rsid w:val="004C28AA"/>
    <w:rsid w:val="004C2C11"/>
    <w:rsid w:val="004C2D4A"/>
    <w:rsid w:val="004C2DEC"/>
    <w:rsid w:val="004C2E0D"/>
    <w:rsid w:val="004C2EDF"/>
    <w:rsid w:val="004C3068"/>
    <w:rsid w:val="004C31F0"/>
    <w:rsid w:val="004C35C5"/>
    <w:rsid w:val="004C3947"/>
    <w:rsid w:val="004C3A24"/>
    <w:rsid w:val="004C3B9D"/>
    <w:rsid w:val="004C4038"/>
    <w:rsid w:val="004C4234"/>
    <w:rsid w:val="004C424D"/>
    <w:rsid w:val="004C4308"/>
    <w:rsid w:val="004C4357"/>
    <w:rsid w:val="004C45CC"/>
    <w:rsid w:val="004C4642"/>
    <w:rsid w:val="004C4806"/>
    <w:rsid w:val="004C4B1E"/>
    <w:rsid w:val="004C4B45"/>
    <w:rsid w:val="004C4D30"/>
    <w:rsid w:val="004C4E09"/>
    <w:rsid w:val="004C4E59"/>
    <w:rsid w:val="004C519E"/>
    <w:rsid w:val="004C529B"/>
    <w:rsid w:val="004C532C"/>
    <w:rsid w:val="004C54C0"/>
    <w:rsid w:val="004C559B"/>
    <w:rsid w:val="004C55A6"/>
    <w:rsid w:val="004C55EE"/>
    <w:rsid w:val="004C5659"/>
    <w:rsid w:val="004C568A"/>
    <w:rsid w:val="004C56EA"/>
    <w:rsid w:val="004C575D"/>
    <w:rsid w:val="004C5A43"/>
    <w:rsid w:val="004C5B1B"/>
    <w:rsid w:val="004C5EFB"/>
    <w:rsid w:val="004C6135"/>
    <w:rsid w:val="004C652A"/>
    <w:rsid w:val="004C65AD"/>
    <w:rsid w:val="004C65BA"/>
    <w:rsid w:val="004C65C4"/>
    <w:rsid w:val="004C670F"/>
    <w:rsid w:val="004C6742"/>
    <w:rsid w:val="004C6755"/>
    <w:rsid w:val="004C6795"/>
    <w:rsid w:val="004C67B0"/>
    <w:rsid w:val="004C68B2"/>
    <w:rsid w:val="004C68C1"/>
    <w:rsid w:val="004C6A1B"/>
    <w:rsid w:val="004C6CD4"/>
    <w:rsid w:val="004C6E78"/>
    <w:rsid w:val="004C747A"/>
    <w:rsid w:val="004C77E9"/>
    <w:rsid w:val="004C78A4"/>
    <w:rsid w:val="004C7922"/>
    <w:rsid w:val="004C79F4"/>
    <w:rsid w:val="004C7BD4"/>
    <w:rsid w:val="004C7C2C"/>
    <w:rsid w:val="004C7C91"/>
    <w:rsid w:val="004C7E5F"/>
    <w:rsid w:val="004C7EF0"/>
    <w:rsid w:val="004D008D"/>
    <w:rsid w:val="004D00C3"/>
    <w:rsid w:val="004D02A8"/>
    <w:rsid w:val="004D04D1"/>
    <w:rsid w:val="004D04F7"/>
    <w:rsid w:val="004D0A84"/>
    <w:rsid w:val="004D0B55"/>
    <w:rsid w:val="004D0B56"/>
    <w:rsid w:val="004D0BA0"/>
    <w:rsid w:val="004D0D76"/>
    <w:rsid w:val="004D0E3A"/>
    <w:rsid w:val="004D0E81"/>
    <w:rsid w:val="004D0F18"/>
    <w:rsid w:val="004D1090"/>
    <w:rsid w:val="004D112E"/>
    <w:rsid w:val="004D11E5"/>
    <w:rsid w:val="004D128F"/>
    <w:rsid w:val="004D12C8"/>
    <w:rsid w:val="004D14BA"/>
    <w:rsid w:val="004D15A5"/>
    <w:rsid w:val="004D1824"/>
    <w:rsid w:val="004D1851"/>
    <w:rsid w:val="004D194C"/>
    <w:rsid w:val="004D1A01"/>
    <w:rsid w:val="004D1A6D"/>
    <w:rsid w:val="004D1B83"/>
    <w:rsid w:val="004D1C53"/>
    <w:rsid w:val="004D1CCD"/>
    <w:rsid w:val="004D1F2C"/>
    <w:rsid w:val="004D20AB"/>
    <w:rsid w:val="004D20C4"/>
    <w:rsid w:val="004D213F"/>
    <w:rsid w:val="004D2206"/>
    <w:rsid w:val="004D225C"/>
    <w:rsid w:val="004D22C8"/>
    <w:rsid w:val="004D235F"/>
    <w:rsid w:val="004D24AF"/>
    <w:rsid w:val="004D2582"/>
    <w:rsid w:val="004D25E9"/>
    <w:rsid w:val="004D27E7"/>
    <w:rsid w:val="004D28C9"/>
    <w:rsid w:val="004D28FB"/>
    <w:rsid w:val="004D2A6C"/>
    <w:rsid w:val="004D2AA8"/>
    <w:rsid w:val="004D2B84"/>
    <w:rsid w:val="004D2E2D"/>
    <w:rsid w:val="004D32A7"/>
    <w:rsid w:val="004D336C"/>
    <w:rsid w:val="004D33BB"/>
    <w:rsid w:val="004D356F"/>
    <w:rsid w:val="004D3999"/>
    <w:rsid w:val="004D39E5"/>
    <w:rsid w:val="004D3C23"/>
    <w:rsid w:val="004D4276"/>
    <w:rsid w:val="004D4308"/>
    <w:rsid w:val="004D4352"/>
    <w:rsid w:val="004D43F5"/>
    <w:rsid w:val="004D441F"/>
    <w:rsid w:val="004D44AC"/>
    <w:rsid w:val="004D44C0"/>
    <w:rsid w:val="004D4505"/>
    <w:rsid w:val="004D45B9"/>
    <w:rsid w:val="004D469A"/>
    <w:rsid w:val="004D47EC"/>
    <w:rsid w:val="004D4A54"/>
    <w:rsid w:val="004D4F1F"/>
    <w:rsid w:val="004D50EC"/>
    <w:rsid w:val="004D5173"/>
    <w:rsid w:val="004D522E"/>
    <w:rsid w:val="004D567D"/>
    <w:rsid w:val="004D57BA"/>
    <w:rsid w:val="004D57F4"/>
    <w:rsid w:val="004D58D0"/>
    <w:rsid w:val="004D5D62"/>
    <w:rsid w:val="004D5DC2"/>
    <w:rsid w:val="004D5FED"/>
    <w:rsid w:val="004D6442"/>
    <w:rsid w:val="004D6528"/>
    <w:rsid w:val="004D65A0"/>
    <w:rsid w:val="004D66DB"/>
    <w:rsid w:val="004D684C"/>
    <w:rsid w:val="004D6850"/>
    <w:rsid w:val="004D68C3"/>
    <w:rsid w:val="004D6905"/>
    <w:rsid w:val="004D6ABB"/>
    <w:rsid w:val="004D6BC3"/>
    <w:rsid w:val="004D6C57"/>
    <w:rsid w:val="004D6D4E"/>
    <w:rsid w:val="004D6E94"/>
    <w:rsid w:val="004D713B"/>
    <w:rsid w:val="004D721D"/>
    <w:rsid w:val="004D753D"/>
    <w:rsid w:val="004D7A53"/>
    <w:rsid w:val="004D7AAE"/>
    <w:rsid w:val="004D7CCA"/>
    <w:rsid w:val="004D7D7E"/>
    <w:rsid w:val="004D7EBF"/>
    <w:rsid w:val="004D7F98"/>
    <w:rsid w:val="004E0009"/>
    <w:rsid w:val="004E0082"/>
    <w:rsid w:val="004E01CD"/>
    <w:rsid w:val="004E026C"/>
    <w:rsid w:val="004E0495"/>
    <w:rsid w:val="004E05F5"/>
    <w:rsid w:val="004E086B"/>
    <w:rsid w:val="004E0A43"/>
    <w:rsid w:val="004E0AD5"/>
    <w:rsid w:val="004E0FCC"/>
    <w:rsid w:val="004E0FF8"/>
    <w:rsid w:val="004E1188"/>
    <w:rsid w:val="004E14A3"/>
    <w:rsid w:val="004E154B"/>
    <w:rsid w:val="004E159F"/>
    <w:rsid w:val="004E163A"/>
    <w:rsid w:val="004E1A3B"/>
    <w:rsid w:val="004E1C01"/>
    <w:rsid w:val="004E1DFA"/>
    <w:rsid w:val="004E20D0"/>
    <w:rsid w:val="004E2100"/>
    <w:rsid w:val="004E23A0"/>
    <w:rsid w:val="004E2513"/>
    <w:rsid w:val="004E253C"/>
    <w:rsid w:val="004E2558"/>
    <w:rsid w:val="004E27DE"/>
    <w:rsid w:val="004E2941"/>
    <w:rsid w:val="004E29C6"/>
    <w:rsid w:val="004E2B27"/>
    <w:rsid w:val="004E2D63"/>
    <w:rsid w:val="004E2DCB"/>
    <w:rsid w:val="004E2DF7"/>
    <w:rsid w:val="004E2F90"/>
    <w:rsid w:val="004E2F9C"/>
    <w:rsid w:val="004E319A"/>
    <w:rsid w:val="004E33D5"/>
    <w:rsid w:val="004E3580"/>
    <w:rsid w:val="004E362B"/>
    <w:rsid w:val="004E3983"/>
    <w:rsid w:val="004E3A20"/>
    <w:rsid w:val="004E3A91"/>
    <w:rsid w:val="004E3B3E"/>
    <w:rsid w:val="004E3C14"/>
    <w:rsid w:val="004E3F07"/>
    <w:rsid w:val="004E3FFB"/>
    <w:rsid w:val="004E4051"/>
    <w:rsid w:val="004E423A"/>
    <w:rsid w:val="004E4257"/>
    <w:rsid w:val="004E4555"/>
    <w:rsid w:val="004E468D"/>
    <w:rsid w:val="004E4726"/>
    <w:rsid w:val="004E47BC"/>
    <w:rsid w:val="004E4952"/>
    <w:rsid w:val="004E499A"/>
    <w:rsid w:val="004E4A25"/>
    <w:rsid w:val="004E4A2A"/>
    <w:rsid w:val="004E4DB8"/>
    <w:rsid w:val="004E4E26"/>
    <w:rsid w:val="004E4ECF"/>
    <w:rsid w:val="004E546E"/>
    <w:rsid w:val="004E556C"/>
    <w:rsid w:val="004E55EE"/>
    <w:rsid w:val="004E58D0"/>
    <w:rsid w:val="004E58EE"/>
    <w:rsid w:val="004E5959"/>
    <w:rsid w:val="004E59C0"/>
    <w:rsid w:val="004E5A7D"/>
    <w:rsid w:val="004E5D6A"/>
    <w:rsid w:val="004E5DDB"/>
    <w:rsid w:val="004E5E8F"/>
    <w:rsid w:val="004E5ECE"/>
    <w:rsid w:val="004E5F3D"/>
    <w:rsid w:val="004E6201"/>
    <w:rsid w:val="004E62BF"/>
    <w:rsid w:val="004E62C6"/>
    <w:rsid w:val="004E63A8"/>
    <w:rsid w:val="004E6419"/>
    <w:rsid w:val="004E6720"/>
    <w:rsid w:val="004E6854"/>
    <w:rsid w:val="004E6877"/>
    <w:rsid w:val="004E6B4A"/>
    <w:rsid w:val="004E6D5A"/>
    <w:rsid w:val="004E6EC1"/>
    <w:rsid w:val="004E70B9"/>
    <w:rsid w:val="004E722A"/>
    <w:rsid w:val="004E72D8"/>
    <w:rsid w:val="004E7466"/>
    <w:rsid w:val="004E7505"/>
    <w:rsid w:val="004E7680"/>
    <w:rsid w:val="004E7810"/>
    <w:rsid w:val="004E798D"/>
    <w:rsid w:val="004E7BF4"/>
    <w:rsid w:val="004E7CFD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513"/>
    <w:rsid w:val="004F06D8"/>
    <w:rsid w:val="004F0976"/>
    <w:rsid w:val="004F0AA5"/>
    <w:rsid w:val="004F0AD2"/>
    <w:rsid w:val="004F0BAC"/>
    <w:rsid w:val="004F0DEA"/>
    <w:rsid w:val="004F0E22"/>
    <w:rsid w:val="004F0E69"/>
    <w:rsid w:val="004F1090"/>
    <w:rsid w:val="004F12D6"/>
    <w:rsid w:val="004F1534"/>
    <w:rsid w:val="004F1551"/>
    <w:rsid w:val="004F162B"/>
    <w:rsid w:val="004F1846"/>
    <w:rsid w:val="004F1A2B"/>
    <w:rsid w:val="004F1AC0"/>
    <w:rsid w:val="004F1B55"/>
    <w:rsid w:val="004F1D64"/>
    <w:rsid w:val="004F1E27"/>
    <w:rsid w:val="004F2186"/>
    <w:rsid w:val="004F2233"/>
    <w:rsid w:val="004F23B0"/>
    <w:rsid w:val="004F2426"/>
    <w:rsid w:val="004F24B5"/>
    <w:rsid w:val="004F24D7"/>
    <w:rsid w:val="004F2500"/>
    <w:rsid w:val="004F256C"/>
    <w:rsid w:val="004F2897"/>
    <w:rsid w:val="004F2958"/>
    <w:rsid w:val="004F2BA6"/>
    <w:rsid w:val="004F2C83"/>
    <w:rsid w:val="004F2EDB"/>
    <w:rsid w:val="004F35AC"/>
    <w:rsid w:val="004F39A9"/>
    <w:rsid w:val="004F39F8"/>
    <w:rsid w:val="004F3A04"/>
    <w:rsid w:val="004F3A2A"/>
    <w:rsid w:val="004F3A54"/>
    <w:rsid w:val="004F3DA0"/>
    <w:rsid w:val="004F44DC"/>
    <w:rsid w:val="004F4569"/>
    <w:rsid w:val="004F45CA"/>
    <w:rsid w:val="004F46D1"/>
    <w:rsid w:val="004F473F"/>
    <w:rsid w:val="004F4913"/>
    <w:rsid w:val="004F4B59"/>
    <w:rsid w:val="004F4BC6"/>
    <w:rsid w:val="004F4C65"/>
    <w:rsid w:val="004F4F2D"/>
    <w:rsid w:val="004F503A"/>
    <w:rsid w:val="004F51DD"/>
    <w:rsid w:val="004F5215"/>
    <w:rsid w:val="004F5216"/>
    <w:rsid w:val="004F5433"/>
    <w:rsid w:val="004F5500"/>
    <w:rsid w:val="004F55E4"/>
    <w:rsid w:val="004F563B"/>
    <w:rsid w:val="004F5C4F"/>
    <w:rsid w:val="004F5CA4"/>
    <w:rsid w:val="004F5CEE"/>
    <w:rsid w:val="004F5D2F"/>
    <w:rsid w:val="004F5D96"/>
    <w:rsid w:val="004F5DDD"/>
    <w:rsid w:val="004F61EC"/>
    <w:rsid w:val="004F63E4"/>
    <w:rsid w:val="004F6562"/>
    <w:rsid w:val="004F6633"/>
    <w:rsid w:val="004F6646"/>
    <w:rsid w:val="004F66CD"/>
    <w:rsid w:val="004F67E9"/>
    <w:rsid w:val="004F6A62"/>
    <w:rsid w:val="004F6BC3"/>
    <w:rsid w:val="004F6BFC"/>
    <w:rsid w:val="004F6F5E"/>
    <w:rsid w:val="004F7170"/>
    <w:rsid w:val="004F736C"/>
    <w:rsid w:val="004F756C"/>
    <w:rsid w:val="004F7792"/>
    <w:rsid w:val="004F783C"/>
    <w:rsid w:val="004F7928"/>
    <w:rsid w:val="004F79BA"/>
    <w:rsid w:val="004F79F5"/>
    <w:rsid w:val="004F7B5C"/>
    <w:rsid w:val="004F7BFD"/>
    <w:rsid w:val="004F7C94"/>
    <w:rsid w:val="005000AB"/>
    <w:rsid w:val="00500103"/>
    <w:rsid w:val="00500175"/>
    <w:rsid w:val="00500247"/>
    <w:rsid w:val="005002B9"/>
    <w:rsid w:val="0050032E"/>
    <w:rsid w:val="0050037E"/>
    <w:rsid w:val="0050045D"/>
    <w:rsid w:val="005004FE"/>
    <w:rsid w:val="00500A41"/>
    <w:rsid w:val="00500C42"/>
    <w:rsid w:val="00500EAE"/>
    <w:rsid w:val="00500F04"/>
    <w:rsid w:val="005011D5"/>
    <w:rsid w:val="005011E3"/>
    <w:rsid w:val="005018F6"/>
    <w:rsid w:val="0050197A"/>
    <w:rsid w:val="005019C8"/>
    <w:rsid w:val="00501BDC"/>
    <w:rsid w:val="00501D3A"/>
    <w:rsid w:val="00501E23"/>
    <w:rsid w:val="005024AE"/>
    <w:rsid w:val="005024DA"/>
    <w:rsid w:val="005024F6"/>
    <w:rsid w:val="00502518"/>
    <w:rsid w:val="005025BA"/>
    <w:rsid w:val="005027F1"/>
    <w:rsid w:val="005028A9"/>
    <w:rsid w:val="00502970"/>
    <w:rsid w:val="00502B85"/>
    <w:rsid w:val="00502BAC"/>
    <w:rsid w:val="00502CA0"/>
    <w:rsid w:val="00502D2E"/>
    <w:rsid w:val="00502E37"/>
    <w:rsid w:val="00502ED5"/>
    <w:rsid w:val="00502F64"/>
    <w:rsid w:val="00502FA8"/>
    <w:rsid w:val="00503090"/>
    <w:rsid w:val="005032A3"/>
    <w:rsid w:val="0050335F"/>
    <w:rsid w:val="00503369"/>
    <w:rsid w:val="0050346D"/>
    <w:rsid w:val="005035C5"/>
    <w:rsid w:val="0050367E"/>
    <w:rsid w:val="00503884"/>
    <w:rsid w:val="005038A5"/>
    <w:rsid w:val="00503A32"/>
    <w:rsid w:val="00503D30"/>
    <w:rsid w:val="00503D54"/>
    <w:rsid w:val="00503E35"/>
    <w:rsid w:val="00503F22"/>
    <w:rsid w:val="0050402D"/>
    <w:rsid w:val="00504167"/>
    <w:rsid w:val="0050422F"/>
    <w:rsid w:val="005044B4"/>
    <w:rsid w:val="00504517"/>
    <w:rsid w:val="0050475B"/>
    <w:rsid w:val="0050490A"/>
    <w:rsid w:val="00504AFA"/>
    <w:rsid w:val="00504C53"/>
    <w:rsid w:val="00504D99"/>
    <w:rsid w:val="00504E4C"/>
    <w:rsid w:val="005051AA"/>
    <w:rsid w:val="00505250"/>
    <w:rsid w:val="00505266"/>
    <w:rsid w:val="00505326"/>
    <w:rsid w:val="0050537B"/>
    <w:rsid w:val="00505383"/>
    <w:rsid w:val="00505780"/>
    <w:rsid w:val="005059D9"/>
    <w:rsid w:val="005059ED"/>
    <w:rsid w:val="005059F0"/>
    <w:rsid w:val="00505A8F"/>
    <w:rsid w:val="00505B55"/>
    <w:rsid w:val="00506060"/>
    <w:rsid w:val="005060C2"/>
    <w:rsid w:val="0050619F"/>
    <w:rsid w:val="00506211"/>
    <w:rsid w:val="005062F4"/>
    <w:rsid w:val="005063D5"/>
    <w:rsid w:val="0050656E"/>
    <w:rsid w:val="0050668D"/>
    <w:rsid w:val="005066DA"/>
    <w:rsid w:val="00506707"/>
    <w:rsid w:val="005067BE"/>
    <w:rsid w:val="005067CB"/>
    <w:rsid w:val="0050684D"/>
    <w:rsid w:val="00506BB4"/>
    <w:rsid w:val="00506C92"/>
    <w:rsid w:val="00506D42"/>
    <w:rsid w:val="00506E35"/>
    <w:rsid w:val="00506FFF"/>
    <w:rsid w:val="00507032"/>
    <w:rsid w:val="005070D1"/>
    <w:rsid w:val="0050718E"/>
    <w:rsid w:val="005071E6"/>
    <w:rsid w:val="00507385"/>
    <w:rsid w:val="005073E7"/>
    <w:rsid w:val="0050799E"/>
    <w:rsid w:val="00507B06"/>
    <w:rsid w:val="00507B39"/>
    <w:rsid w:val="00507BD9"/>
    <w:rsid w:val="00507D3E"/>
    <w:rsid w:val="00507DA5"/>
    <w:rsid w:val="00507FB6"/>
    <w:rsid w:val="0051004F"/>
    <w:rsid w:val="005100EB"/>
    <w:rsid w:val="005103E6"/>
    <w:rsid w:val="005104B3"/>
    <w:rsid w:val="00510513"/>
    <w:rsid w:val="00510722"/>
    <w:rsid w:val="0051072B"/>
    <w:rsid w:val="00510A2F"/>
    <w:rsid w:val="00510ACF"/>
    <w:rsid w:val="00510B23"/>
    <w:rsid w:val="00510CB1"/>
    <w:rsid w:val="005113F4"/>
    <w:rsid w:val="0051148C"/>
    <w:rsid w:val="005114B8"/>
    <w:rsid w:val="00511561"/>
    <w:rsid w:val="005115BC"/>
    <w:rsid w:val="005116FF"/>
    <w:rsid w:val="00511737"/>
    <w:rsid w:val="00511846"/>
    <w:rsid w:val="00511915"/>
    <w:rsid w:val="00511948"/>
    <w:rsid w:val="0051196C"/>
    <w:rsid w:val="005119F6"/>
    <w:rsid w:val="00511CDF"/>
    <w:rsid w:val="00511D25"/>
    <w:rsid w:val="00511D27"/>
    <w:rsid w:val="00511E5C"/>
    <w:rsid w:val="005120B3"/>
    <w:rsid w:val="005120BB"/>
    <w:rsid w:val="005129CF"/>
    <w:rsid w:val="00512CB1"/>
    <w:rsid w:val="00512D8D"/>
    <w:rsid w:val="00512DEE"/>
    <w:rsid w:val="00513228"/>
    <w:rsid w:val="00513557"/>
    <w:rsid w:val="005136D1"/>
    <w:rsid w:val="00513A58"/>
    <w:rsid w:val="00513AD8"/>
    <w:rsid w:val="00513B05"/>
    <w:rsid w:val="00513C63"/>
    <w:rsid w:val="00513D37"/>
    <w:rsid w:val="00513D9E"/>
    <w:rsid w:val="00513F31"/>
    <w:rsid w:val="00514131"/>
    <w:rsid w:val="00514253"/>
    <w:rsid w:val="00514372"/>
    <w:rsid w:val="005143F3"/>
    <w:rsid w:val="005144AE"/>
    <w:rsid w:val="0051454A"/>
    <w:rsid w:val="00514567"/>
    <w:rsid w:val="00514699"/>
    <w:rsid w:val="005149B3"/>
    <w:rsid w:val="00514A2D"/>
    <w:rsid w:val="00514AE5"/>
    <w:rsid w:val="00514B35"/>
    <w:rsid w:val="00514BC5"/>
    <w:rsid w:val="00514C31"/>
    <w:rsid w:val="00514D51"/>
    <w:rsid w:val="005150DD"/>
    <w:rsid w:val="005150E1"/>
    <w:rsid w:val="00515104"/>
    <w:rsid w:val="00515114"/>
    <w:rsid w:val="00515380"/>
    <w:rsid w:val="0051550E"/>
    <w:rsid w:val="0051582C"/>
    <w:rsid w:val="00515AA7"/>
    <w:rsid w:val="00515AFE"/>
    <w:rsid w:val="00515D41"/>
    <w:rsid w:val="00515E21"/>
    <w:rsid w:val="005161D4"/>
    <w:rsid w:val="00516279"/>
    <w:rsid w:val="005162D2"/>
    <w:rsid w:val="00516610"/>
    <w:rsid w:val="00516850"/>
    <w:rsid w:val="005168AA"/>
    <w:rsid w:val="00516AC3"/>
    <w:rsid w:val="00516AED"/>
    <w:rsid w:val="00516BE4"/>
    <w:rsid w:val="00516CA0"/>
    <w:rsid w:val="00516D4A"/>
    <w:rsid w:val="00516D85"/>
    <w:rsid w:val="00516F1D"/>
    <w:rsid w:val="00516F71"/>
    <w:rsid w:val="00516FBC"/>
    <w:rsid w:val="0051710D"/>
    <w:rsid w:val="005171B5"/>
    <w:rsid w:val="005171FC"/>
    <w:rsid w:val="0051734E"/>
    <w:rsid w:val="005173B9"/>
    <w:rsid w:val="005174BB"/>
    <w:rsid w:val="00517521"/>
    <w:rsid w:val="005175C9"/>
    <w:rsid w:val="00517A67"/>
    <w:rsid w:val="00517B1A"/>
    <w:rsid w:val="00517C90"/>
    <w:rsid w:val="005203AA"/>
    <w:rsid w:val="005206E0"/>
    <w:rsid w:val="00520863"/>
    <w:rsid w:val="005208F2"/>
    <w:rsid w:val="00520901"/>
    <w:rsid w:val="00520A24"/>
    <w:rsid w:val="00520B00"/>
    <w:rsid w:val="00520BB6"/>
    <w:rsid w:val="00520BEF"/>
    <w:rsid w:val="00520D80"/>
    <w:rsid w:val="00520EA3"/>
    <w:rsid w:val="00520F48"/>
    <w:rsid w:val="00520F92"/>
    <w:rsid w:val="00521216"/>
    <w:rsid w:val="0052136F"/>
    <w:rsid w:val="005213E1"/>
    <w:rsid w:val="005213E6"/>
    <w:rsid w:val="00521517"/>
    <w:rsid w:val="00521575"/>
    <w:rsid w:val="00521926"/>
    <w:rsid w:val="00521E6A"/>
    <w:rsid w:val="00522051"/>
    <w:rsid w:val="005220BB"/>
    <w:rsid w:val="005221C4"/>
    <w:rsid w:val="005222E9"/>
    <w:rsid w:val="005226F7"/>
    <w:rsid w:val="005226FB"/>
    <w:rsid w:val="0052270A"/>
    <w:rsid w:val="0052286B"/>
    <w:rsid w:val="0052287F"/>
    <w:rsid w:val="00522940"/>
    <w:rsid w:val="00522C6C"/>
    <w:rsid w:val="00522E9C"/>
    <w:rsid w:val="0052310C"/>
    <w:rsid w:val="0052311E"/>
    <w:rsid w:val="0052324C"/>
    <w:rsid w:val="00523423"/>
    <w:rsid w:val="0052350C"/>
    <w:rsid w:val="00523A24"/>
    <w:rsid w:val="00523B2A"/>
    <w:rsid w:val="00523BCA"/>
    <w:rsid w:val="00523C99"/>
    <w:rsid w:val="00523E22"/>
    <w:rsid w:val="00523E48"/>
    <w:rsid w:val="00524043"/>
    <w:rsid w:val="005241DD"/>
    <w:rsid w:val="00524200"/>
    <w:rsid w:val="0052420D"/>
    <w:rsid w:val="00524363"/>
    <w:rsid w:val="0052440D"/>
    <w:rsid w:val="00524632"/>
    <w:rsid w:val="005246D6"/>
    <w:rsid w:val="00524742"/>
    <w:rsid w:val="0052486E"/>
    <w:rsid w:val="00524AF7"/>
    <w:rsid w:val="00524CBD"/>
    <w:rsid w:val="00524D24"/>
    <w:rsid w:val="00524F57"/>
    <w:rsid w:val="00524F94"/>
    <w:rsid w:val="00525025"/>
    <w:rsid w:val="00525038"/>
    <w:rsid w:val="00525062"/>
    <w:rsid w:val="0052525F"/>
    <w:rsid w:val="005252C4"/>
    <w:rsid w:val="00525405"/>
    <w:rsid w:val="00525780"/>
    <w:rsid w:val="0052590A"/>
    <w:rsid w:val="00525972"/>
    <w:rsid w:val="005259BC"/>
    <w:rsid w:val="00525BD4"/>
    <w:rsid w:val="00525C86"/>
    <w:rsid w:val="00525C99"/>
    <w:rsid w:val="00525CDD"/>
    <w:rsid w:val="00525D4A"/>
    <w:rsid w:val="00525D93"/>
    <w:rsid w:val="00525DE3"/>
    <w:rsid w:val="00526078"/>
    <w:rsid w:val="0052614B"/>
    <w:rsid w:val="005261BE"/>
    <w:rsid w:val="0052644D"/>
    <w:rsid w:val="005264FD"/>
    <w:rsid w:val="00526544"/>
    <w:rsid w:val="005267E9"/>
    <w:rsid w:val="005269BC"/>
    <w:rsid w:val="00526A51"/>
    <w:rsid w:val="00526AB1"/>
    <w:rsid w:val="0052740B"/>
    <w:rsid w:val="0052758F"/>
    <w:rsid w:val="005275F2"/>
    <w:rsid w:val="0052775D"/>
    <w:rsid w:val="005277A2"/>
    <w:rsid w:val="00527A52"/>
    <w:rsid w:val="00527D55"/>
    <w:rsid w:val="00527D5B"/>
    <w:rsid w:val="00527D7C"/>
    <w:rsid w:val="0053005D"/>
    <w:rsid w:val="005304CF"/>
    <w:rsid w:val="00530567"/>
    <w:rsid w:val="00530717"/>
    <w:rsid w:val="00530D9E"/>
    <w:rsid w:val="0053115C"/>
    <w:rsid w:val="0053122D"/>
    <w:rsid w:val="00531478"/>
    <w:rsid w:val="00531576"/>
    <w:rsid w:val="00531671"/>
    <w:rsid w:val="005318C3"/>
    <w:rsid w:val="0053199D"/>
    <w:rsid w:val="00531E5B"/>
    <w:rsid w:val="005321D7"/>
    <w:rsid w:val="005321FC"/>
    <w:rsid w:val="00532276"/>
    <w:rsid w:val="005324E1"/>
    <w:rsid w:val="0053271F"/>
    <w:rsid w:val="00532732"/>
    <w:rsid w:val="00532815"/>
    <w:rsid w:val="00532872"/>
    <w:rsid w:val="00532D6F"/>
    <w:rsid w:val="0053306A"/>
    <w:rsid w:val="005332C1"/>
    <w:rsid w:val="005332DD"/>
    <w:rsid w:val="00533349"/>
    <w:rsid w:val="0053349B"/>
    <w:rsid w:val="005335B1"/>
    <w:rsid w:val="00533AE5"/>
    <w:rsid w:val="00533BC7"/>
    <w:rsid w:val="00533CB8"/>
    <w:rsid w:val="00533EB7"/>
    <w:rsid w:val="0053412E"/>
    <w:rsid w:val="005341EF"/>
    <w:rsid w:val="00534299"/>
    <w:rsid w:val="00534354"/>
    <w:rsid w:val="005343BB"/>
    <w:rsid w:val="00534554"/>
    <w:rsid w:val="00534558"/>
    <w:rsid w:val="0053469A"/>
    <w:rsid w:val="00534A9A"/>
    <w:rsid w:val="00534C56"/>
    <w:rsid w:val="00534D4D"/>
    <w:rsid w:val="00534DA8"/>
    <w:rsid w:val="00534DFF"/>
    <w:rsid w:val="00534E0B"/>
    <w:rsid w:val="00534EC4"/>
    <w:rsid w:val="0053505E"/>
    <w:rsid w:val="0053512A"/>
    <w:rsid w:val="005353D7"/>
    <w:rsid w:val="005354A0"/>
    <w:rsid w:val="00535722"/>
    <w:rsid w:val="00535998"/>
    <w:rsid w:val="00535A1B"/>
    <w:rsid w:val="00535A33"/>
    <w:rsid w:val="00535D79"/>
    <w:rsid w:val="00535D94"/>
    <w:rsid w:val="00535DE1"/>
    <w:rsid w:val="00535FB1"/>
    <w:rsid w:val="0053612E"/>
    <w:rsid w:val="00536392"/>
    <w:rsid w:val="0053661F"/>
    <w:rsid w:val="005367F4"/>
    <w:rsid w:val="0053680F"/>
    <w:rsid w:val="00536946"/>
    <w:rsid w:val="005369FF"/>
    <w:rsid w:val="00536A00"/>
    <w:rsid w:val="00536EB3"/>
    <w:rsid w:val="005370EA"/>
    <w:rsid w:val="00537199"/>
    <w:rsid w:val="00537344"/>
    <w:rsid w:val="005373EF"/>
    <w:rsid w:val="00537530"/>
    <w:rsid w:val="0053790D"/>
    <w:rsid w:val="0053798F"/>
    <w:rsid w:val="00537A54"/>
    <w:rsid w:val="00537A63"/>
    <w:rsid w:val="00537A6B"/>
    <w:rsid w:val="00537B75"/>
    <w:rsid w:val="00537C26"/>
    <w:rsid w:val="00540305"/>
    <w:rsid w:val="005403B8"/>
    <w:rsid w:val="00540491"/>
    <w:rsid w:val="00540620"/>
    <w:rsid w:val="005406AC"/>
    <w:rsid w:val="0054082E"/>
    <w:rsid w:val="005408F0"/>
    <w:rsid w:val="00540B63"/>
    <w:rsid w:val="00540DA9"/>
    <w:rsid w:val="00540E74"/>
    <w:rsid w:val="00540E8D"/>
    <w:rsid w:val="00540F83"/>
    <w:rsid w:val="0054105E"/>
    <w:rsid w:val="005411D9"/>
    <w:rsid w:val="0054134C"/>
    <w:rsid w:val="00541419"/>
    <w:rsid w:val="00541520"/>
    <w:rsid w:val="005415A4"/>
    <w:rsid w:val="00541701"/>
    <w:rsid w:val="0054189F"/>
    <w:rsid w:val="00541988"/>
    <w:rsid w:val="00541AE6"/>
    <w:rsid w:val="00541CAE"/>
    <w:rsid w:val="00541D69"/>
    <w:rsid w:val="00541F29"/>
    <w:rsid w:val="00541F96"/>
    <w:rsid w:val="00542221"/>
    <w:rsid w:val="005423F8"/>
    <w:rsid w:val="00542455"/>
    <w:rsid w:val="00542710"/>
    <w:rsid w:val="005428E0"/>
    <w:rsid w:val="00542942"/>
    <w:rsid w:val="00542B14"/>
    <w:rsid w:val="00542B96"/>
    <w:rsid w:val="00542EA0"/>
    <w:rsid w:val="00542FC7"/>
    <w:rsid w:val="00542FF0"/>
    <w:rsid w:val="00543044"/>
    <w:rsid w:val="005432C8"/>
    <w:rsid w:val="005434A5"/>
    <w:rsid w:val="00543737"/>
    <w:rsid w:val="00543B61"/>
    <w:rsid w:val="00543C6F"/>
    <w:rsid w:val="00543CD1"/>
    <w:rsid w:val="00543CFB"/>
    <w:rsid w:val="00543D82"/>
    <w:rsid w:val="00543DAB"/>
    <w:rsid w:val="00543E6A"/>
    <w:rsid w:val="00543F9B"/>
    <w:rsid w:val="00544120"/>
    <w:rsid w:val="00544228"/>
    <w:rsid w:val="005442A2"/>
    <w:rsid w:val="00544362"/>
    <w:rsid w:val="00544405"/>
    <w:rsid w:val="005449AD"/>
    <w:rsid w:val="00544A8D"/>
    <w:rsid w:val="00544B09"/>
    <w:rsid w:val="00544B79"/>
    <w:rsid w:val="00544B8A"/>
    <w:rsid w:val="00544C4E"/>
    <w:rsid w:val="00544E72"/>
    <w:rsid w:val="00544FCA"/>
    <w:rsid w:val="0054517C"/>
    <w:rsid w:val="00545548"/>
    <w:rsid w:val="005455FB"/>
    <w:rsid w:val="005457FE"/>
    <w:rsid w:val="00545832"/>
    <w:rsid w:val="00545926"/>
    <w:rsid w:val="00545E4F"/>
    <w:rsid w:val="00545E8F"/>
    <w:rsid w:val="005460D7"/>
    <w:rsid w:val="005460D9"/>
    <w:rsid w:val="00546162"/>
    <w:rsid w:val="005461BE"/>
    <w:rsid w:val="005462AE"/>
    <w:rsid w:val="005462CF"/>
    <w:rsid w:val="00546472"/>
    <w:rsid w:val="005464AC"/>
    <w:rsid w:val="005469D2"/>
    <w:rsid w:val="00546A7A"/>
    <w:rsid w:val="00546B01"/>
    <w:rsid w:val="00546C82"/>
    <w:rsid w:val="00546E10"/>
    <w:rsid w:val="00546EF2"/>
    <w:rsid w:val="00546F04"/>
    <w:rsid w:val="00546FA6"/>
    <w:rsid w:val="005473C3"/>
    <w:rsid w:val="0054744A"/>
    <w:rsid w:val="005474BE"/>
    <w:rsid w:val="0054756A"/>
    <w:rsid w:val="00547796"/>
    <w:rsid w:val="00547A35"/>
    <w:rsid w:val="00547AC7"/>
    <w:rsid w:val="00547ACE"/>
    <w:rsid w:val="00547E37"/>
    <w:rsid w:val="0055008A"/>
    <w:rsid w:val="00550189"/>
    <w:rsid w:val="0055048B"/>
    <w:rsid w:val="0055049F"/>
    <w:rsid w:val="005504AB"/>
    <w:rsid w:val="00550534"/>
    <w:rsid w:val="00550569"/>
    <w:rsid w:val="00550637"/>
    <w:rsid w:val="0055068B"/>
    <w:rsid w:val="0055090F"/>
    <w:rsid w:val="0055097E"/>
    <w:rsid w:val="00550B1E"/>
    <w:rsid w:val="00550C84"/>
    <w:rsid w:val="00550CBB"/>
    <w:rsid w:val="00550D79"/>
    <w:rsid w:val="00550D7E"/>
    <w:rsid w:val="00550DBA"/>
    <w:rsid w:val="00550DCB"/>
    <w:rsid w:val="00550EE8"/>
    <w:rsid w:val="00550EFB"/>
    <w:rsid w:val="00550FE0"/>
    <w:rsid w:val="00551061"/>
    <w:rsid w:val="0055119D"/>
    <w:rsid w:val="00551275"/>
    <w:rsid w:val="00551305"/>
    <w:rsid w:val="00551380"/>
    <w:rsid w:val="005513FB"/>
    <w:rsid w:val="0055158D"/>
    <w:rsid w:val="005516C4"/>
    <w:rsid w:val="005516C8"/>
    <w:rsid w:val="00551725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38"/>
    <w:rsid w:val="00552FCE"/>
    <w:rsid w:val="0055300C"/>
    <w:rsid w:val="00553019"/>
    <w:rsid w:val="005530B8"/>
    <w:rsid w:val="005530BD"/>
    <w:rsid w:val="005530CE"/>
    <w:rsid w:val="005536D5"/>
    <w:rsid w:val="00553D84"/>
    <w:rsid w:val="00553FC2"/>
    <w:rsid w:val="00554222"/>
    <w:rsid w:val="005546A3"/>
    <w:rsid w:val="005547D3"/>
    <w:rsid w:val="005548E8"/>
    <w:rsid w:val="00554974"/>
    <w:rsid w:val="00554B23"/>
    <w:rsid w:val="00554CD7"/>
    <w:rsid w:val="00554D54"/>
    <w:rsid w:val="00554E07"/>
    <w:rsid w:val="00554EA8"/>
    <w:rsid w:val="00555252"/>
    <w:rsid w:val="0055532C"/>
    <w:rsid w:val="00555368"/>
    <w:rsid w:val="0055536C"/>
    <w:rsid w:val="005556AB"/>
    <w:rsid w:val="00555882"/>
    <w:rsid w:val="00555AA5"/>
    <w:rsid w:val="00555ACA"/>
    <w:rsid w:val="00555B8B"/>
    <w:rsid w:val="00555B9A"/>
    <w:rsid w:val="00555D17"/>
    <w:rsid w:val="00555D6F"/>
    <w:rsid w:val="00555DCE"/>
    <w:rsid w:val="00555E13"/>
    <w:rsid w:val="00556296"/>
    <w:rsid w:val="005562D0"/>
    <w:rsid w:val="00556317"/>
    <w:rsid w:val="0055665D"/>
    <w:rsid w:val="0055690E"/>
    <w:rsid w:val="0055695A"/>
    <w:rsid w:val="005569D2"/>
    <w:rsid w:val="00556B6D"/>
    <w:rsid w:val="00556C2C"/>
    <w:rsid w:val="00556C9C"/>
    <w:rsid w:val="00556CBD"/>
    <w:rsid w:val="00556DFA"/>
    <w:rsid w:val="00556E75"/>
    <w:rsid w:val="00556FDB"/>
    <w:rsid w:val="005570F9"/>
    <w:rsid w:val="00557399"/>
    <w:rsid w:val="0055748F"/>
    <w:rsid w:val="00557530"/>
    <w:rsid w:val="00557587"/>
    <w:rsid w:val="005575D7"/>
    <w:rsid w:val="0055784C"/>
    <w:rsid w:val="00557872"/>
    <w:rsid w:val="00557B04"/>
    <w:rsid w:val="00557D82"/>
    <w:rsid w:val="00557F57"/>
    <w:rsid w:val="00560135"/>
    <w:rsid w:val="00560194"/>
    <w:rsid w:val="005601BA"/>
    <w:rsid w:val="00560288"/>
    <w:rsid w:val="00560335"/>
    <w:rsid w:val="00560735"/>
    <w:rsid w:val="00560779"/>
    <w:rsid w:val="0056077E"/>
    <w:rsid w:val="00560845"/>
    <w:rsid w:val="00560860"/>
    <w:rsid w:val="00560899"/>
    <w:rsid w:val="00560900"/>
    <w:rsid w:val="00560AF0"/>
    <w:rsid w:val="00560C8D"/>
    <w:rsid w:val="00560E43"/>
    <w:rsid w:val="00560F9C"/>
    <w:rsid w:val="00561021"/>
    <w:rsid w:val="00561064"/>
    <w:rsid w:val="005610D5"/>
    <w:rsid w:val="0056111B"/>
    <w:rsid w:val="00561259"/>
    <w:rsid w:val="005615F2"/>
    <w:rsid w:val="005616C5"/>
    <w:rsid w:val="005616E0"/>
    <w:rsid w:val="0056172F"/>
    <w:rsid w:val="005618D9"/>
    <w:rsid w:val="005618FE"/>
    <w:rsid w:val="00561928"/>
    <w:rsid w:val="0056196F"/>
    <w:rsid w:val="00561B26"/>
    <w:rsid w:val="00561B99"/>
    <w:rsid w:val="00561C3A"/>
    <w:rsid w:val="00561C87"/>
    <w:rsid w:val="00561E94"/>
    <w:rsid w:val="005620E3"/>
    <w:rsid w:val="005621F7"/>
    <w:rsid w:val="00562570"/>
    <w:rsid w:val="005626E9"/>
    <w:rsid w:val="0056271E"/>
    <w:rsid w:val="005628F0"/>
    <w:rsid w:val="005629E8"/>
    <w:rsid w:val="00562A0A"/>
    <w:rsid w:val="00562AA2"/>
    <w:rsid w:val="0056306A"/>
    <w:rsid w:val="005630D7"/>
    <w:rsid w:val="00563196"/>
    <w:rsid w:val="0056325C"/>
    <w:rsid w:val="00563650"/>
    <w:rsid w:val="005637BC"/>
    <w:rsid w:val="0056388E"/>
    <w:rsid w:val="00563928"/>
    <w:rsid w:val="00563995"/>
    <w:rsid w:val="00563A39"/>
    <w:rsid w:val="00563B6C"/>
    <w:rsid w:val="00563F10"/>
    <w:rsid w:val="00563FE0"/>
    <w:rsid w:val="0056427C"/>
    <w:rsid w:val="00564343"/>
    <w:rsid w:val="0056458D"/>
    <w:rsid w:val="00564964"/>
    <w:rsid w:val="00564C19"/>
    <w:rsid w:val="00564D20"/>
    <w:rsid w:val="00564D34"/>
    <w:rsid w:val="00564DEF"/>
    <w:rsid w:val="00564F21"/>
    <w:rsid w:val="005650EF"/>
    <w:rsid w:val="00565260"/>
    <w:rsid w:val="005652DD"/>
    <w:rsid w:val="00565496"/>
    <w:rsid w:val="005656D2"/>
    <w:rsid w:val="00565731"/>
    <w:rsid w:val="00565977"/>
    <w:rsid w:val="00565B5A"/>
    <w:rsid w:val="00565B99"/>
    <w:rsid w:val="00565CBE"/>
    <w:rsid w:val="005660A7"/>
    <w:rsid w:val="005663AE"/>
    <w:rsid w:val="005663C0"/>
    <w:rsid w:val="00566450"/>
    <w:rsid w:val="00566525"/>
    <w:rsid w:val="0056659C"/>
    <w:rsid w:val="0056660C"/>
    <w:rsid w:val="005666D2"/>
    <w:rsid w:val="00566A1F"/>
    <w:rsid w:val="00566BBE"/>
    <w:rsid w:val="00566DB7"/>
    <w:rsid w:val="00566DDE"/>
    <w:rsid w:val="00566FD2"/>
    <w:rsid w:val="00567021"/>
    <w:rsid w:val="005670C3"/>
    <w:rsid w:val="00567135"/>
    <w:rsid w:val="005671CD"/>
    <w:rsid w:val="0056722E"/>
    <w:rsid w:val="00567307"/>
    <w:rsid w:val="00567669"/>
    <w:rsid w:val="00567703"/>
    <w:rsid w:val="005677F6"/>
    <w:rsid w:val="005678E6"/>
    <w:rsid w:val="0056790F"/>
    <w:rsid w:val="00567B0A"/>
    <w:rsid w:val="00567CF5"/>
    <w:rsid w:val="00567E48"/>
    <w:rsid w:val="00567E5F"/>
    <w:rsid w:val="00567F3C"/>
    <w:rsid w:val="005700CD"/>
    <w:rsid w:val="0057022E"/>
    <w:rsid w:val="005703A0"/>
    <w:rsid w:val="005703D9"/>
    <w:rsid w:val="005705E7"/>
    <w:rsid w:val="00570797"/>
    <w:rsid w:val="00570818"/>
    <w:rsid w:val="0057085C"/>
    <w:rsid w:val="005708F5"/>
    <w:rsid w:val="00570DBD"/>
    <w:rsid w:val="00571076"/>
    <w:rsid w:val="005710A1"/>
    <w:rsid w:val="0057116E"/>
    <w:rsid w:val="00571192"/>
    <w:rsid w:val="00571274"/>
    <w:rsid w:val="00571304"/>
    <w:rsid w:val="005714B6"/>
    <w:rsid w:val="00571592"/>
    <w:rsid w:val="005716D0"/>
    <w:rsid w:val="005717EA"/>
    <w:rsid w:val="00571882"/>
    <w:rsid w:val="00571AE4"/>
    <w:rsid w:val="00571C7E"/>
    <w:rsid w:val="00571C95"/>
    <w:rsid w:val="00571DC4"/>
    <w:rsid w:val="005721DA"/>
    <w:rsid w:val="00572496"/>
    <w:rsid w:val="00572549"/>
    <w:rsid w:val="00572624"/>
    <w:rsid w:val="005727AF"/>
    <w:rsid w:val="0057281E"/>
    <w:rsid w:val="00572921"/>
    <w:rsid w:val="00572998"/>
    <w:rsid w:val="00572A69"/>
    <w:rsid w:val="00572AD2"/>
    <w:rsid w:val="00572C14"/>
    <w:rsid w:val="00572CBB"/>
    <w:rsid w:val="00572D6F"/>
    <w:rsid w:val="005730A6"/>
    <w:rsid w:val="00573172"/>
    <w:rsid w:val="0057322B"/>
    <w:rsid w:val="005732E6"/>
    <w:rsid w:val="0057343A"/>
    <w:rsid w:val="00573709"/>
    <w:rsid w:val="00573827"/>
    <w:rsid w:val="005738D9"/>
    <w:rsid w:val="00573AAE"/>
    <w:rsid w:val="00573AF8"/>
    <w:rsid w:val="00573C97"/>
    <w:rsid w:val="00573CF3"/>
    <w:rsid w:val="00573D11"/>
    <w:rsid w:val="00573DD4"/>
    <w:rsid w:val="00573EB1"/>
    <w:rsid w:val="00574087"/>
    <w:rsid w:val="005740A6"/>
    <w:rsid w:val="005740BE"/>
    <w:rsid w:val="00574195"/>
    <w:rsid w:val="0057421A"/>
    <w:rsid w:val="00574282"/>
    <w:rsid w:val="005742F3"/>
    <w:rsid w:val="00574309"/>
    <w:rsid w:val="00574547"/>
    <w:rsid w:val="00574568"/>
    <w:rsid w:val="0057463F"/>
    <w:rsid w:val="00574A04"/>
    <w:rsid w:val="00574C28"/>
    <w:rsid w:val="0057514B"/>
    <w:rsid w:val="0057520F"/>
    <w:rsid w:val="005752D8"/>
    <w:rsid w:val="00575307"/>
    <w:rsid w:val="00575341"/>
    <w:rsid w:val="00575657"/>
    <w:rsid w:val="005756D0"/>
    <w:rsid w:val="005756DE"/>
    <w:rsid w:val="00575846"/>
    <w:rsid w:val="00575972"/>
    <w:rsid w:val="00575B50"/>
    <w:rsid w:val="00575D84"/>
    <w:rsid w:val="00576047"/>
    <w:rsid w:val="00576059"/>
    <w:rsid w:val="005761D8"/>
    <w:rsid w:val="00576233"/>
    <w:rsid w:val="005764D0"/>
    <w:rsid w:val="0057656A"/>
    <w:rsid w:val="005767C8"/>
    <w:rsid w:val="00576B9B"/>
    <w:rsid w:val="00576FF9"/>
    <w:rsid w:val="005773D2"/>
    <w:rsid w:val="005775A0"/>
    <w:rsid w:val="00577770"/>
    <w:rsid w:val="005777F5"/>
    <w:rsid w:val="00577866"/>
    <w:rsid w:val="005778C8"/>
    <w:rsid w:val="0057795D"/>
    <w:rsid w:val="00577998"/>
    <w:rsid w:val="00577A05"/>
    <w:rsid w:val="00577ACA"/>
    <w:rsid w:val="00577FCD"/>
    <w:rsid w:val="00580814"/>
    <w:rsid w:val="00580DFA"/>
    <w:rsid w:val="00580E45"/>
    <w:rsid w:val="00580E95"/>
    <w:rsid w:val="00580F32"/>
    <w:rsid w:val="005810D1"/>
    <w:rsid w:val="005810D3"/>
    <w:rsid w:val="0058110F"/>
    <w:rsid w:val="005812A6"/>
    <w:rsid w:val="005812AB"/>
    <w:rsid w:val="005812BD"/>
    <w:rsid w:val="0058138A"/>
    <w:rsid w:val="005814F0"/>
    <w:rsid w:val="0058156E"/>
    <w:rsid w:val="00581705"/>
    <w:rsid w:val="005817C6"/>
    <w:rsid w:val="00581840"/>
    <w:rsid w:val="00581CC5"/>
    <w:rsid w:val="00581DBC"/>
    <w:rsid w:val="00581E71"/>
    <w:rsid w:val="00581F88"/>
    <w:rsid w:val="00582033"/>
    <w:rsid w:val="0058225F"/>
    <w:rsid w:val="005822A2"/>
    <w:rsid w:val="00582309"/>
    <w:rsid w:val="005824AA"/>
    <w:rsid w:val="00582CCB"/>
    <w:rsid w:val="00582D73"/>
    <w:rsid w:val="00582DAE"/>
    <w:rsid w:val="00582E29"/>
    <w:rsid w:val="0058301D"/>
    <w:rsid w:val="0058305C"/>
    <w:rsid w:val="00583099"/>
    <w:rsid w:val="005830DE"/>
    <w:rsid w:val="00583181"/>
    <w:rsid w:val="00583476"/>
    <w:rsid w:val="00583626"/>
    <w:rsid w:val="00583657"/>
    <w:rsid w:val="00583663"/>
    <w:rsid w:val="005836A7"/>
    <w:rsid w:val="00583722"/>
    <w:rsid w:val="005837AF"/>
    <w:rsid w:val="005837FE"/>
    <w:rsid w:val="0058382E"/>
    <w:rsid w:val="00583AE6"/>
    <w:rsid w:val="00583D11"/>
    <w:rsid w:val="00583D51"/>
    <w:rsid w:val="00583DAF"/>
    <w:rsid w:val="00583F19"/>
    <w:rsid w:val="00583FFE"/>
    <w:rsid w:val="005841B9"/>
    <w:rsid w:val="005842F0"/>
    <w:rsid w:val="00584555"/>
    <w:rsid w:val="00584793"/>
    <w:rsid w:val="00584908"/>
    <w:rsid w:val="00584953"/>
    <w:rsid w:val="00584BBC"/>
    <w:rsid w:val="00584BD1"/>
    <w:rsid w:val="00584D23"/>
    <w:rsid w:val="00584E75"/>
    <w:rsid w:val="00584EF6"/>
    <w:rsid w:val="00584FF8"/>
    <w:rsid w:val="00585105"/>
    <w:rsid w:val="0058518B"/>
    <w:rsid w:val="00585507"/>
    <w:rsid w:val="0058554A"/>
    <w:rsid w:val="00585585"/>
    <w:rsid w:val="00585649"/>
    <w:rsid w:val="005857E0"/>
    <w:rsid w:val="0058580D"/>
    <w:rsid w:val="005858EB"/>
    <w:rsid w:val="00585939"/>
    <w:rsid w:val="00585B52"/>
    <w:rsid w:val="00585C45"/>
    <w:rsid w:val="00585FED"/>
    <w:rsid w:val="005862BD"/>
    <w:rsid w:val="00586305"/>
    <w:rsid w:val="00586417"/>
    <w:rsid w:val="00586933"/>
    <w:rsid w:val="00586AEB"/>
    <w:rsid w:val="00586B4E"/>
    <w:rsid w:val="00586BBC"/>
    <w:rsid w:val="00586E02"/>
    <w:rsid w:val="00587177"/>
    <w:rsid w:val="00587317"/>
    <w:rsid w:val="0058753A"/>
    <w:rsid w:val="00587780"/>
    <w:rsid w:val="00587BE6"/>
    <w:rsid w:val="00587FE6"/>
    <w:rsid w:val="0059049C"/>
    <w:rsid w:val="005904C1"/>
    <w:rsid w:val="00590564"/>
    <w:rsid w:val="00590738"/>
    <w:rsid w:val="005907BF"/>
    <w:rsid w:val="0059087F"/>
    <w:rsid w:val="00590959"/>
    <w:rsid w:val="00590A2B"/>
    <w:rsid w:val="00590A76"/>
    <w:rsid w:val="00590B2D"/>
    <w:rsid w:val="00590CA1"/>
    <w:rsid w:val="00590E4E"/>
    <w:rsid w:val="00590F76"/>
    <w:rsid w:val="00591046"/>
    <w:rsid w:val="00591061"/>
    <w:rsid w:val="00591267"/>
    <w:rsid w:val="005912B1"/>
    <w:rsid w:val="00591533"/>
    <w:rsid w:val="005915CB"/>
    <w:rsid w:val="005917B1"/>
    <w:rsid w:val="005918DA"/>
    <w:rsid w:val="0059193F"/>
    <w:rsid w:val="00591D14"/>
    <w:rsid w:val="00591D85"/>
    <w:rsid w:val="00591F09"/>
    <w:rsid w:val="0059215D"/>
    <w:rsid w:val="00592352"/>
    <w:rsid w:val="005924B4"/>
    <w:rsid w:val="0059250C"/>
    <w:rsid w:val="005925EE"/>
    <w:rsid w:val="00592659"/>
    <w:rsid w:val="0059287D"/>
    <w:rsid w:val="00592A32"/>
    <w:rsid w:val="00592E0A"/>
    <w:rsid w:val="00592ED8"/>
    <w:rsid w:val="00592EEB"/>
    <w:rsid w:val="00592EEE"/>
    <w:rsid w:val="005931B5"/>
    <w:rsid w:val="00593225"/>
    <w:rsid w:val="0059388F"/>
    <w:rsid w:val="00593A29"/>
    <w:rsid w:val="00593A74"/>
    <w:rsid w:val="00593AFE"/>
    <w:rsid w:val="00593B61"/>
    <w:rsid w:val="00593CF2"/>
    <w:rsid w:val="00593EB5"/>
    <w:rsid w:val="00593F42"/>
    <w:rsid w:val="00593FC5"/>
    <w:rsid w:val="00594051"/>
    <w:rsid w:val="00594125"/>
    <w:rsid w:val="005943D5"/>
    <w:rsid w:val="005947C9"/>
    <w:rsid w:val="00594917"/>
    <w:rsid w:val="0059496C"/>
    <w:rsid w:val="00594C3E"/>
    <w:rsid w:val="00594C6A"/>
    <w:rsid w:val="00594CC6"/>
    <w:rsid w:val="00594E17"/>
    <w:rsid w:val="0059514E"/>
    <w:rsid w:val="005952B7"/>
    <w:rsid w:val="00595313"/>
    <w:rsid w:val="00595444"/>
    <w:rsid w:val="0059550D"/>
    <w:rsid w:val="0059577A"/>
    <w:rsid w:val="00595795"/>
    <w:rsid w:val="00595851"/>
    <w:rsid w:val="00595915"/>
    <w:rsid w:val="00595B68"/>
    <w:rsid w:val="00595B82"/>
    <w:rsid w:val="00595CF7"/>
    <w:rsid w:val="00595D3E"/>
    <w:rsid w:val="00595FF0"/>
    <w:rsid w:val="005960E8"/>
    <w:rsid w:val="005960EE"/>
    <w:rsid w:val="005961AF"/>
    <w:rsid w:val="005961FA"/>
    <w:rsid w:val="005963A4"/>
    <w:rsid w:val="00596421"/>
    <w:rsid w:val="00596537"/>
    <w:rsid w:val="005966F4"/>
    <w:rsid w:val="00596830"/>
    <w:rsid w:val="005969CA"/>
    <w:rsid w:val="00596A2B"/>
    <w:rsid w:val="00596B07"/>
    <w:rsid w:val="00596B85"/>
    <w:rsid w:val="00596C82"/>
    <w:rsid w:val="00596CC5"/>
    <w:rsid w:val="00596D8B"/>
    <w:rsid w:val="00596DBF"/>
    <w:rsid w:val="00596E9A"/>
    <w:rsid w:val="00596F39"/>
    <w:rsid w:val="00596FB2"/>
    <w:rsid w:val="00597032"/>
    <w:rsid w:val="0059711A"/>
    <w:rsid w:val="00597156"/>
    <w:rsid w:val="00597461"/>
    <w:rsid w:val="0059754B"/>
    <w:rsid w:val="00597606"/>
    <w:rsid w:val="00597759"/>
    <w:rsid w:val="00597798"/>
    <w:rsid w:val="005977AE"/>
    <w:rsid w:val="005977CD"/>
    <w:rsid w:val="00597959"/>
    <w:rsid w:val="00597BAA"/>
    <w:rsid w:val="00597CBE"/>
    <w:rsid w:val="00597D2F"/>
    <w:rsid w:val="00597D4B"/>
    <w:rsid w:val="00597D5C"/>
    <w:rsid w:val="00597D91"/>
    <w:rsid w:val="00597DB5"/>
    <w:rsid w:val="00597E8D"/>
    <w:rsid w:val="00597EE6"/>
    <w:rsid w:val="00597FC5"/>
    <w:rsid w:val="005A0264"/>
    <w:rsid w:val="005A04E3"/>
    <w:rsid w:val="005A0505"/>
    <w:rsid w:val="005A0623"/>
    <w:rsid w:val="005A0885"/>
    <w:rsid w:val="005A0978"/>
    <w:rsid w:val="005A0AAA"/>
    <w:rsid w:val="005A0E20"/>
    <w:rsid w:val="005A0ECB"/>
    <w:rsid w:val="005A0EDE"/>
    <w:rsid w:val="005A10D5"/>
    <w:rsid w:val="005A1133"/>
    <w:rsid w:val="005A14AD"/>
    <w:rsid w:val="005A14B0"/>
    <w:rsid w:val="005A15DF"/>
    <w:rsid w:val="005A1677"/>
    <w:rsid w:val="005A182D"/>
    <w:rsid w:val="005A1848"/>
    <w:rsid w:val="005A1AF1"/>
    <w:rsid w:val="005A1F1D"/>
    <w:rsid w:val="005A1FEE"/>
    <w:rsid w:val="005A21E4"/>
    <w:rsid w:val="005A222C"/>
    <w:rsid w:val="005A241E"/>
    <w:rsid w:val="005A24F7"/>
    <w:rsid w:val="005A26F1"/>
    <w:rsid w:val="005A27B2"/>
    <w:rsid w:val="005A2C26"/>
    <w:rsid w:val="005A2C8F"/>
    <w:rsid w:val="005A2D6E"/>
    <w:rsid w:val="005A2E5A"/>
    <w:rsid w:val="005A2F37"/>
    <w:rsid w:val="005A3140"/>
    <w:rsid w:val="005A31D4"/>
    <w:rsid w:val="005A3363"/>
    <w:rsid w:val="005A3444"/>
    <w:rsid w:val="005A3555"/>
    <w:rsid w:val="005A368C"/>
    <w:rsid w:val="005A380D"/>
    <w:rsid w:val="005A3972"/>
    <w:rsid w:val="005A3A81"/>
    <w:rsid w:val="005A3B17"/>
    <w:rsid w:val="005A3EDB"/>
    <w:rsid w:val="005A42E6"/>
    <w:rsid w:val="005A431B"/>
    <w:rsid w:val="005A4435"/>
    <w:rsid w:val="005A45BD"/>
    <w:rsid w:val="005A45CD"/>
    <w:rsid w:val="005A468B"/>
    <w:rsid w:val="005A481E"/>
    <w:rsid w:val="005A486D"/>
    <w:rsid w:val="005A4954"/>
    <w:rsid w:val="005A4966"/>
    <w:rsid w:val="005A4A68"/>
    <w:rsid w:val="005A4AFF"/>
    <w:rsid w:val="005A4B16"/>
    <w:rsid w:val="005A4B28"/>
    <w:rsid w:val="005A4B75"/>
    <w:rsid w:val="005A4BE2"/>
    <w:rsid w:val="005A4BF4"/>
    <w:rsid w:val="005A4C36"/>
    <w:rsid w:val="005A4D01"/>
    <w:rsid w:val="005A4D0D"/>
    <w:rsid w:val="005A4D2C"/>
    <w:rsid w:val="005A50B9"/>
    <w:rsid w:val="005A50CB"/>
    <w:rsid w:val="005A50F8"/>
    <w:rsid w:val="005A52D6"/>
    <w:rsid w:val="005A54B2"/>
    <w:rsid w:val="005A54EA"/>
    <w:rsid w:val="005A54FB"/>
    <w:rsid w:val="005A55E4"/>
    <w:rsid w:val="005A57AA"/>
    <w:rsid w:val="005A5AAB"/>
    <w:rsid w:val="005A5C38"/>
    <w:rsid w:val="005A5DBC"/>
    <w:rsid w:val="005A6203"/>
    <w:rsid w:val="005A646C"/>
    <w:rsid w:val="005A6512"/>
    <w:rsid w:val="005A6897"/>
    <w:rsid w:val="005A69FF"/>
    <w:rsid w:val="005A6B53"/>
    <w:rsid w:val="005A6F16"/>
    <w:rsid w:val="005A6F45"/>
    <w:rsid w:val="005A7152"/>
    <w:rsid w:val="005A7158"/>
    <w:rsid w:val="005A7386"/>
    <w:rsid w:val="005A73C9"/>
    <w:rsid w:val="005A74AE"/>
    <w:rsid w:val="005A7593"/>
    <w:rsid w:val="005A7680"/>
    <w:rsid w:val="005A77F6"/>
    <w:rsid w:val="005A78A4"/>
    <w:rsid w:val="005A79A5"/>
    <w:rsid w:val="005A7B0F"/>
    <w:rsid w:val="005A7B8D"/>
    <w:rsid w:val="005A7C76"/>
    <w:rsid w:val="005B01A8"/>
    <w:rsid w:val="005B03BD"/>
    <w:rsid w:val="005B04BF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A"/>
    <w:rsid w:val="005B11E9"/>
    <w:rsid w:val="005B146F"/>
    <w:rsid w:val="005B1520"/>
    <w:rsid w:val="005B16D3"/>
    <w:rsid w:val="005B17F4"/>
    <w:rsid w:val="005B181D"/>
    <w:rsid w:val="005B183B"/>
    <w:rsid w:val="005B18A2"/>
    <w:rsid w:val="005B1976"/>
    <w:rsid w:val="005B1AAC"/>
    <w:rsid w:val="005B1B34"/>
    <w:rsid w:val="005B1C48"/>
    <w:rsid w:val="005B1E21"/>
    <w:rsid w:val="005B1EB8"/>
    <w:rsid w:val="005B2301"/>
    <w:rsid w:val="005B25EA"/>
    <w:rsid w:val="005B26FC"/>
    <w:rsid w:val="005B27E6"/>
    <w:rsid w:val="005B2807"/>
    <w:rsid w:val="005B2BEE"/>
    <w:rsid w:val="005B2CDE"/>
    <w:rsid w:val="005B2CE5"/>
    <w:rsid w:val="005B2E3C"/>
    <w:rsid w:val="005B2E89"/>
    <w:rsid w:val="005B2EC1"/>
    <w:rsid w:val="005B2FE2"/>
    <w:rsid w:val="005B32C1"/>
    <w:rsid w:val="005B33F1"/>
    <w:rsid w:val="005B35E3"/>
    <w:rsid w:val="005B36A4"/>
    <w:rsid w:val="005B373D"/>
    <w:rsid w:val="005B3BB0"/>
    <w:rsid w:val="005B3C92"/>
    <w:rsid w:val="005B4060"/>
    <w:rsid w:val="005B4225"/>
    <w:rsid w:val="005B4279"/>
    <w:rsid w:val="005B427C"/>
    <w:rsid w:val="005B43B5"/>
    <w:rsid w:val="005B44B7"/>
    <w:rsid w:val="005B4538"/>
    <w:rsid w:val="005B4762"/>
    <w:rsid w:val="005B4842"/>
    <w:rsid w:val="005B48AB"/>
    <w:rsid w:val="005B490B"/>
    <w:rsid w:val="005B4A48"/>
    <w:rsid w:val="005B4A73"/>
    <w:rsid w:val="005B4C9C"/>
    <w:rsid w:val="005B4D62"/>
    <w:rsid w:val="005B4FB5"/>
    <w:rsid w:val="005B51D2"/>
    <w:rsid w:val="005B54C3"/>
    <w:rsid w:val="005B554F"/>
    <w:rsid w:val="005B55A0"/>
    <w:rsid w:val="005B5709"/>
    <w:rsid w:val="005B5EC8"/>
    <w:rsid w:val="005B6007"/>
    <w:rsid w:val="005B6163"/>
    <w:rsid w:val="005B63DC"/>
    <w:rsid w:val="005B64CD"/>
    <w:rsid w:val="005B686C"/>
    <w:rsid w:val="005B6953"/>
    <w:rsid w:val="005B6AAB"/>
    <w:rsid w:val="005B6D60"/>
    <w:rsid w:val="005B6F62"/>
    <w:rsid w:val="005B6F64"/>
    <w:rsid w:val="005B70FB"/>
    <w:rsid w:val="005B722E"/>
    <w:rsid w:val="005B72D9"/>
    <w:rsid w:val="005B73F5"/>
    <w:rsid w:val="005B7526"/>
    <w:rsid w:val="005B7561"/>
    <w:rsid w:val="005B75F6"/>
    <w:rsid w:val="005B7941"/>
    <w:rsid w:val="005B7A83"/>
    <w:rsid w:val="005B7AA0"/>
    <w:rsid w:val="005B7CA6"/>
    <w:rsid w:val="005B7DE1"/>
    <w:rsid w:val="005B7E43"/>
    <w:rsid w:val="005B7F1F"/>
    <w:rsid w:val="005C012E"/>
    <w:rsid w:val="005C047C"/>
    <w:rsid w:val="005C04E6"/>
    <w:rsid w:val="005C065D"/>
    <w:rsid w:val="005C0943"/>
    <w:rsid w:val="005C0987"/>
    <w:rsid w:val="005C0A50"/>
    <w:rsid w:val="005C0A99"/>
    <w:rsid w:val="005C0B5D"/>
    <w:rsid w:val="005C0F2E"/>
    <w:rsid w:val="005C123C"/>
    <w:rsid w:val="005C143C"/>
    <w:rsid w:val="005C152B"/>
    <w:rsid w:val="005C158D"/>
    <w:rsid w:val="005C17B4"/>
    <w:rsid w:val="005C17C8"/>
    <w:rsid w:val="005C18B3"/>
    <w:rsid w:val="005C1A6E"/>
    <w:rsid w:val="005C1CE5"/>
    <w:rsid w:val="005C1FC8"/>
    <w:rsid w:val="005C1FF4"/>
    <w:rsid w:val="005C21F9"/>
    <w:rsid w:val="005C2309"/>
    <w:rsid w:val="005C24A1"/>
    <w:rsid w:val="005C24B4"/>
    <w:rsid w:val="005C24CE"/>
    <w:rsid w:val="005C25DA"/>
    <w:rsid w:val="005C2632"/>
    <w:rsid w:val="005C27EA"/>
    <w:rsid w:val="005C2B8C"/>
    <w:rsid w:val="005C2C1E"/>
    <w:rsid w:val="005C2F05"/>
    <w:rsid w:val="005C2F25"/>
    <w:rsid w:val="005C3413"/>
    <w:rsid w:val="005C3430"/>
    <w:rsid w:val="005C3443"/>
    <w:rsid w:val="005C38A6"/>
    <w:rsid w:val="005C38BD"/>
    <w:rsid w:val="005C38F1"/>
    <w:rsid w:val="005C396D"/>
    <w:rsid w:val="005C39CB"/>
    <w:rsid w:val="005C3CBD"/>
    <w:rsid w:val="005C3F4F"/>
    <w:rsid w:val="005C3F77"/>
    <w:rsid w:val="005C4209"/>
    <w:rsid w:val="005C43BE"/>
    <w:rsid w:val="005C44E2"/>
    <w:rsid w:val="005C4518"/>
    <w:rsid w:val="005C45CF"/>
    <w:rsid w:val="005C45ED"/>
    <w:rsid w:val="005C46BB"/>
    <w:rsid w:val="005C4965"/>
    <w:rsid w:val="005C49EE"/>
    <w:rsid w:val="005C4B0B"/>
    <w:rsid w:val="005C4B45"/>
    <w:rsid w:val="005C4CCC"/>
    <w:rsid w:val="005C4DC5"/>
    <w:rsid w:val="005C4FB1"/>
    <w:rsid w:val="005C529C"/>
    <w:rsid w:val="005C5436"/>
    <w:rsid w:val="005C5671"/>
    <w:rsid w:val="005C56D4"/>
    <w:rsid w:val="005C5B94"/>
    <w:rsid w:val="005C5DF6"/>
    <w:rsid w:val="005C5F22"/>
    <w:rsid w:val="005C5F52"/>
    <w:rsid w:val="005C5FCF"/>
    <w:rsid w:val="005C6461"/>
    <w:rsid w:val="005C649C"/>
    <w:rsid w:val="005C65F5"/>
    <w:rsid w:val="005C66A3"/>
    <w:rsid w:val="005C673F"/>
    <w:rsid w:val="005C67EC"/>
    <w:rsid w:val="005C68D1"/>
    <w:rsid w:val="005C6DEF"/>
    <w:rsid w:val="005C6EE1"/>
    <w:rsid w:val="005C6EF7"/>
    <w:rsid w:val="005C73E0"/>
    <w:rsid w:val="005C7531"/>
    <w:rsid w:val="005C7557"/>
    <w:rsid w:val="005C7877"/>
    <w:rsid w:val="005C7BBA"/>
    <w:rsid w:val="005C7CE0"/>
    <w:rsid w:val="005D0044"/>
    <w:rsid w:val="005D007D"/>
    <w:rsid w:val="005D00C4"/>
    <w:rsid w:val="005D0196"/>
    <w:rsid w:val="005D0449"/>
    <w:rsid w:val="005D059E"/>
    <w:rsid w:val="005D05F5"/>
    <w:rsid w:val="005D0635"/>
    <w:rsid w:val="005D074E"/>
    <w:rsid w:val="005D07DF"/>
    <w:rsid w:val="005D08C1"/>
    <w:rsid w:val="005D0A9C"/>
    <w:rsid w:val="005D0CD9"/>
    <w:rsid w:val="005D0F9A"/>
    <w:rsid w:val="005D16DB"/>
    <w:rsid w:val="005D1AB0"/>
    <w:rsid w:val="005D1CD6"/>
    <w:rsid w:val="005D1CDA"/>
    <w:rsid w:val="005D1EA0"/>
    <w:rsid w:val="005D1FE7"/>
    <w:rsid w:val="005D2022"/>
    <w:rsid w:val="005D218D"/>
    <w:rsid w:val="005D2390"/>
    <w:rsid w:val="005D2462"/>
    <w:rsid w:val="005D28C7"/>
    <w:rsid w:val="005D2969"/>
    <w:rsid w:val="005D2ABC"/>
    <w:rsid w:val="005D2D56"/>
    <w:rsid w:val="005D2D75"/>
    <w:rsid w:val="005D2F2A"/>
    <w:rsid w:val="005D37D8"/>
    <w:rsid w:val="005D38B0"/>
    <w:rsid w:val="005D3B48"/>
    <w:rsid w:val="005D3D8D"/>
    <w:rsid w:val="005D3E8A"/>
    <w:rsid w:val="005D4000"/>
    <w:rsid w:val="005D4013"/>
    <w:rsid w:val="005D403B"/>
    <w:rsid w:val="005D4406"/>
    <w:rsid w:val="005D4661"/>
    <w:rsid w:val="005D471F"/>
    <w:rsid w:val="005D4767"/>
    <w:rsid w:val="005D49AA"/>
    <w:rsid w:val="005D49C8"/>
    <w:rsid w:val="005D4B0A"/>
    <w:rsid w:val="005D4D48"/>
    <w:rsid w:val="005D4F90"/>
    <w:rsid w:val="005D5004"/>
    <w:rsid w:val="005D50B3"/>
    <w:rsid w:val="005D51FA"/>
    <w:rsid w:val="005D51FD"/>
    <w:rsid w:val="005D5238"/>
    <w:rsid w:val="005D52B7"/>
    <w:rsid w:val="005D57A4"/>
    <w:rsid w:val="005D58A9"/>
    <w:rsid w:val="005D58B7"/>
    <w:rsid w:val="005D5A05"/>
    <w:rsid w:val="005D5CA1"/>
    <w:rsid w:val="005D5F93"/>
    <w:rsid w:val="005D619F"/>
    <w:rsid w:val="005D6317"/>
    <w:rsid w:val="005D6390"/>
    <w:rsid w:val="005D63D6"/>
    <w:rsid w:val="005D641E"/>
    <w:rsid w:val="005D6615"/>
    <w:rsid w:val="005D6620"/>
    <w:rsid w:val="005D68AC"/>
    <w:rsid w:val="005D6A28"/>
    <w:rsid w:val="005D6AA9"/>
    <w:rsid w:val="005D6AC3"/>
    <w:rsid w:val="005D6CE6"/>
    <w:rsid w:val="005D73FE"/>
    <w:rsid w:val="005D7470"/>
    <w:rsid w:val="005D772E"/>
    <w:rsid w:val="005D7912"/>
    <w:rsid w:val="005D799F"/>
    <w:rsid w:val="005D7C96"/>
    <w:rsid w:val="005D7CD3"/>
    <w:rsid w:val="005D7FFC"/>
    <w:rsid w:val="005E0019"/>
    <w:rsid w:val="005E0080"/>
    <w:rsid w:val="005E0130"/>
    <w:rsid w:val="005E019F"/>
    <w:rsid w:val="005E0223"/>
    <w:rsid w:val="005E029F"/>
    <w:rsid w:val="005E02AC"/>
    <w:rsid w:val="005E02C8"/>
    <w:rsid w:val="005E0313"/>
    <w:rsid w:val="005E0334"/>
    <w:rsid w:val="005E04C4"/>
    <w:rsid w:val="005E06E8"/>
    <w:rsid w:val="005E0722"/>
    <w:rsid w:val="005E0773"/>
    <w:rsid w:val="005E09A8"/>
    <w:rsid w:val="005E09C8"/>
    <w:rsid w:val="005E09FC"/>
    <w:rsid w:val="005E0A63"/>
    <w:rsid w:val="005E0DC6"/>
    <w:rsid w:val="005E0E00"/>
    <w:rsid w:val="005E11B3"/>
    <w:rsid w:val="005E1264"/>
    <w:rsid w:val="005E135F"/>
    <w:rsid w:val="005E1538"/>
    <w:rsid w:val="005E15A0"/>
    <w:rsid w:val="005E15DB"/>
    <w:rsid w:val="005E1770"/>
    <w:rsid w:val="005E18CA"/>
    <w:rsid w:val="005E1975"/>
    <w:rsid w:val="005E1C2B"/>
    <w:rsid w:val="005E1C36"/>
    <w:rsid w:val="005E1E2E"/>
    <w:rsid w:val="005E1E39"/>
    <w:rsid w:val="005E1E4F"/>
    <w:rsid w:val="005E215B"/>
    <w:rsid w:val="005E21C7"/>
    <w:rsid w:val="005E233E"/>
    <w:rsid w:val="005E2782"/>
    <w:rsid w:val="005E27B6"/>
    <w:rsid w:val="005E27EF"/>
    <w:rsid w:val="005E28D8"/>
    <w:rsid w:val="005E2988"/>
    <w:rsid w:val="005E29DF"/>
    <w:rsid w:val="005E2B5B"/>
    <w:rsid w:val="005E2C9B"/>
    <w:rsid w:val="005E3092"/>
    <w:rsid w:val="005E3309"/>
    <w:rsid w:val="005E351D"/>
    <w:rsid w:val="005E39B2"/>
    <w:rsid w:val="005E3ECA"/>
    <w:rsid w:val="005E3F91"/>
    <w:rsid w:val="005E4003"/>
    <w:rsid w:val="005E40DA"/>
    <w:rsid w:val="005E43C4"/>
    <w:rsid w:val="005E440B"/>
    <w:rsid w:val="005E4415"/>
    <w:rsid w:val="005E44E8"/>
    <w:rsid w:val="005E469A"/>
    <w:rsid w:val="005E4943"/>
    <w:rsid w:val="005E4964"/>
    <w:rsid w:val="005E49C2"/>
    <w:rsid w:val="005E4A41"/>
    <w:rsid w:val="005E4A74"/>
    <w:rsid w:val="005E4A8E"/>
    <w:rsid w:val="005E4B27"/>
    <w:rsid w:val="005E4EB4"/>
    <w:rsid w:val="005E4EC6"/>
    <w:rsid w:val="005E4F7B"/>
    <w:rsid w:val="005E5282"/>
    <w:rsid w:val="005E52DE"/>
    <w:rsid w:val="005E5445"/>
    <w:rsid w:val="005E57D5"/>
    <w:rsid w:val="005E58B6"/>
    <w:rsid w:val="005E58E1"/>
    <w:rsid w:val="005E5981"/>
    <w:rsid w:val="005E5A53"/>
    <w:rsid w:val="005E5BF7"/>
    <w:rsid w:val="005E5C1C"/>
    <w:rsid w:val="005E5EC9"/>
    <w:rsid w:val="005E6043"/>
    <w:rsid w:val="005E6079"/>
    <w:rsid w:val="005E61AC"/>
    <w:rsid w:val="005E630A"/>
    <w:rsid w:val="005E64D3"/>
    <w:rsid w:val="005E68C4"/>
    <w:rsid w:val="005E69BD"/>
    <w:rsid w:val="005E6A76"/>
    <w:rsid w:val="005E6B2A"/>
    <w:rsid w:val="005E6BC2"/>
    <w:rsid w:val="005E6BC8"/>
    <w:rsid w:val="005E6EF6"/>
    <w:rsid w:val="005E7265"/>
    <w:rsid w:val="005E736A"/>
    <w:rsid w:val="005E7420"/>
    <w:rsid w:val="005E744D"/>
    <w:rsid w:val="005E747D"/>
    <w:rsid w:val="005E7856"/>
    <w:rsid w:val="005E78C2"/>
    <w:rsid w:val="005E79A3"/>
    <w:rsid w:val="005E7B14"/>
    <w:rsid w:val="005F05B7"/>
    <w:rsid w:val="005F080D"/>
    <w:rsid w:val="005F0A60"/>
    <w:rsid w:val="005F0BCA"/>
    <w:rsid w:val="005F0C22"/>
    <w:rsid w:val="005F0CBA"/>
    <w:rsid w:val="005F0CCA"/>
    <w:rsid w:val="005F0D29"/>
    <w:rsid w:val="005F0D48"/>
    <w:rsid w:val="005F0E51"/>
    <w:rsid w:val="005F0E92"/>
    <w:rsid w:val="005F0F36"/>
    <w:rsid w:val="005F128E"/>
    <w:rsid w:val="005F14FE"/>
    <w:rsid w:val="005F159A"/>
    <w:rsid w:val="005F1823"/>
    <w:rsid w:val="005F1855"/>
    <w:rsid w:val="005F18A9"/>
    <w:rsid w:val="005F1A3B"/>
    <w:rsid w:val="005F1A81"/>
    <w:rsid w:val="005F1ABC"/>
    <w:rsid w:val="005F1FB6"/>
    <w:rsid w:val="005F2426"/>
    <w:rsid w:val="005F25EB"/>
    <w:rsid w:val="005F2857"/>
    <w:rsid w:val="005F29D1"/>
    <w:rsid w:val="005F2A99"/>
    <w:rsid w:val="005F2C0D"/>
    <w:rsid w:val="005F2C2E"/>
    <w:rsid w:val="005F2EB4"/>
    <w:rsid w:val="005F2EEF"/>
    <w:rsid w:val="005F30F9"/>
    <w:rsid w:val="005F3918"/>
    <w:rsid w:val="005F3994"/>
    <w:rsid w:val="005F3BA7"/>
    <w:rsid w:val="005F3E40"/>
    <w:rsid w:val="005F3E90"/>
    <w:rsid w:val="005F4000"/>
    <w:rsid w:val="005F4398"/>
    <w:rsid w:val="005F4405"/>
    <w:rsid w:val="005F4461"/>
    <w:rsid w:val="005F44FD"/>
    <w:rsid w:val="005F460D"/>
    <w:rsid w:val="005F4736"/>
    <w:rsid w:val="005F47B6"/>
    <w:rsid w:val="005F48C1"/>
    <w:rsid w:val="005F4904"/>
    <w:rsid w:val="005F497A"/>
    <w:rsid w:val="005F4C45"/>
    <w:rsid w:val="005F4D03"/>
    <w:rsid w:val="005F4F51"/>
    <w:rsid w:val="005F5227"/>
    <w:rsid w:val="005F52A4"/>
    <w:rsid w:val="005F52B8"/>
    <w:rsid w:val="005F530B"/>
    <w:rsid w:val="005F5324"/>
    <w:rsid w:val="005F5419"/>
    <w:rsid w:val="005F5497"/>
    <w:rsid w:val="005F551A"/>
    <w:rsid w:val="005F555B"/>
    <w:rsid w:val="005F5571"/>
    <w:rsid w:val="005F5723"/>
    <w:rsid w:val="005F5737"/>
    <w:rsid w:val="005F579E"/>
    <w:rsid w:val="005F58FE"/>
    <w:rsid w:val="005F5DFF"/>
    <w:rsid w:val="005F5E23"/>
    <w:rsid w:val="005F5F2C"/>
    <w:rsid w:val="005F5F35"/>
    <w:rsid w:val="005F6177"/>
    <w:rsid w:val="005F628D"/>
    <w:rsid w:val="005F63FB"/>
    <w:rsid w:val="005F642C"/>
    <w:rsid w:val="005F6483"/>
    <w:rsid w:val="005F64EB"/>
    <w:rsid w:val="005F64F6"/>
    <w:rsid w:val="005F6911"/>
    <w:rsid w:val="005F69C7"/>
    <w:rsid w:val="005F6A47"/>
    <w:rsid w:val="005F6A9F"/>
    <w:rsid w:val="005F6B47"/>
    <w:rsid w:val="005F6C36"/>
    <w:rsid w:val="005F6C4B"/>
    <w:rsid w:val="005F6C50"/>
    <w:rsid w:val="005F6D3D"/>
    <w:rsid w:val="005F6E86"/>
    <w:rsid w:val="005F703C"/>
    <w:rsid w:val="005F7405"/>
    <w:rsid w:val="005F742D"/>
    <w:rsid w:val="005F74AD"/>
    <w:rsid w:val="005F7749"/>
    <w:rsid w:val="005F783D"/>
    <w:rsid w:val="005F79DA"/>
    <w:rsid w:val="005F7BB3"/>
    <w:rsid w:val="005F7EFF"/>
    <w:rsid w:val="005F7F4C"/>
    <w:rsid w:val="006000DC"/>
    <w:rsid w:val="00600279"/>
    <w:rsid w:val="00600395"/>
    <w:rsid w:val="0060040D"/>
    <w:rsid w:val="00600592"/>
    <w:rsid w:val="0060069A"/>
    <w:rsid w:val="00600A7B"/>
    <w:rsid w:val="00600B53"/>
    <w:rsid w:val="00600CB8"/>
    <w:rsid w:val="00600CEB"/>
    <w:rsid w:val="00600D66"/>
    <w:rsid w:val="00600E2C"/>
    <w:rsid w:val="00600F3F"/>
    <w:rsid w:val="00600FFA"/>
    <w:rsid w:val="00601041"/>
    <w:rsid w:val="00601086"/>
    <w:rsid w:val="006010B9"/>
    <w:rsid w:val="006013A4"/>
    <w:rsid w:val="006013CE"/>
    <w:rsid w:val="006015A7"/>
    <w:rsid w:val="0060164B"/>
    <w:rsid w:val="0060171F"/>
    <w:rsid w:val="006017CC"/>
    <w:rsid w:val="00601982"/>
    <w:rsid w:val="006019D1"/>
    <w:rsid w:val="00601C94"/>
    <w:rsid w:val="00601D32"/>
    <w:rsid w:val="00601E2A"/>
    <w:rsid w:val="00601ED1"/>
    <w:rsid w:val="006020E2"/>
    <w:rsid w:val="00602222"/>
    <w:rsid w:val="0060222F"/>
    <w:rsid w:val="006023AF"/>
    <w:rsid w:val="00602464"/>
    <w:rsid w:val="00602602"/>
    <w:rsid w:val="00602A5A"/>
    <w:rsid w:val="00602AB9"/>
    <w:rsid w:val="00602C83"/>
    <w:rsid w:val="00602CFC"/>
    <w:rsid w:val="00602D97"/>
    <w:rsid w:val="00602FC6"/>
    <w:rsid w:val="00603039"/>
    <w:rsid w:val="00603190"/>
    <w:rsid w:val="006037C2"/>
    <w:rsid w:val="0060386B"/>
    <w:rsid w:val="006039C1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2F9"/>
    <w:rsid w:val="006043AA"/>
    <w:rsid w:val="0060451C"/>
    <w:rsid w:val="00604618"/>
    <w:rsid w:val="00604708"/>
    <w:rsid w:val="00604837"/>
    <w:rsid w:val="006048F7"/>
    <w:rsid w:val="006048FE"/>
    <w:rsid w:val="0060497F"/>
    <w:rsid w:val="006049FE"/>
    <w:rsid w:val="00604C5D"/>
    <w:rsid w:val="00605049"/>
    <w:rsid w:val="006050E5"/>
    <w:rsid w:val="0060520C"/>
    <w:rsid w:val="0060531D"/>
    <w:rsid w:val="0060538D"/>
    <w:rsid w:val="006053A6"/>
    <w:rsid w:val="00605442"/>
    <w:rsid w:val="00605674"/>
    <w:rsid w:val="00605868"/>
    <w:rsid w:val="00605984"/>
    <w:rsid w:val="00605B10"/>
    <w:rsid w:val="00605BC9"/>
    <w:rsid w:val="00605CAB"/>
    <w:rsid w:val="00605DC8"/>
    <w:rsid w:val="00605DCE"/>
    <w:rsid w:val="00605EF6"/>
    <w:rsid w:val="00605F14"/>
    <w:rsid w:val="00606182"/>
    <w:rsid w:val="006064E0"/>
    <w:rsid w:val="00606509"/>
    <w:rsid w:val="0060662F"/>
    <w:rsid w:val="00606852"/>
    <w:rsid w:val="00606A55"/>
    <w:rsid w:val="00606B6E"/>
    <w:rsid w:val="00606E8E"/>
    <w:rsid w:val="00606F2C"/>
    <w:rsid w:val="00607107"/>
    <w:rsid w:val="0060723E"/>
    <w:rsid w:val="0060742F"/>
    <w:rsid w:val="00607699"/>
    <w:rsid w:val="006076BA"/>
    <w:rsid w:val="00607783"/>
    <w:rsid w:val="006077A8"/>
    <w:rsid w:val="006078F2"/>
    <w:rsid w:val="00607C37"/>
    <w:rsid w:val="00607D12"/>
    <w:rsid w:val="00607DFD"/>
    <w:rsid w:val="00607E7E"/>
    <w:rsid w:val="006103BD"/>
    <w:rsid w:val="0061053A"/>
    <w:rsid w:val="00610609"/>
    <w:rsid w:val="0061077C"/>
    <w:rsid w:val="006107ED"/>
    <w:rsid w:val="0061087E"/>
    <w:rsid w:val="006109A0"/>
    <w:rsid w:val="006109B9"/>
    <w:rsid w:val="006109BF"/>
    <w:rsid w:val="006109F9"/>
    <w:rsid w:val="00610A03"/>
    <w:rsid w:val="00610E64"/>
    <w:rsid w:val="00610F7C"/>
    <w:rsid w:val="006110AD"/>
    <w:rsid w:val="006111C6"/>
    <w:rsid w:val="006116A5"/>
    <w:rsid w:val="0061173F"/>
    <w:rsid w:val="006118CF"/>
    <w:rsid w:val="0061196D"/>
    <w:rsid w:val="00611E17"/>
    <w:rsid w:val="00611F79"/>
    <w:rsid w:val="00611FFC"/>
    <w:rsid w:val="00612027"/>
    <w:rsid w:val="00612045"/>
    <w:rsid w:val="00612089"/>
    <w:rsid w:val="006120FA"/>
    <w:rsid w:val="006121A3"/>
    <w:rsid w:val="0061250D"/>
    <w:rsid w:val="0061264B"/>
    <w:rsid w:val="006126B3"/>
    <w:rsid w:val="0061270E"/>
    <w:rsid w:val="006127E9"/>
    <w:rsid w:val="00612891"/>
    <w:rsid w:val="0061297C"/>
    <w:rsid w:val="00612AFE"/>
    <w:rsid w:val="00612B23"/>
    <w:rsid w:val="00612BDE"/>
    <w:rsid w:val="00612BFA"/>
    <w:rsid w:val="00612C1F"/>
    <w:rsid w:val="00612C3A"/>
    <w:rsid w:val="00613279"/>
    <w:rsid w:val="00613442"/>
    <w:rsid w:val="006134B7"/>
    <w:rsid w:val="0061358E"/>
    <w:rsid w:val="006135C2"/>
    <w:rsid w:val="006135D1"/>
    <w:rsid w:val="00613670"/>
    <w:rsid w:val="006137FF"/>
    <w:rsid w:val="00613826"/>
    <w:rsid w:val="006138F7"/>
    <w:rsid w:val="0061394D"/>
    <w:rsid w:val="00613AFD"/>
    <w:rsid w:val="00613B85"/>
    <w:rsid w:val="00613C63"/>
    <w:rsid w:val="00613FFA"/>
    <w:rsid w:val="00614080"/>
    <w:rsid w:val="006140FB"/>
    <w:rsid w:val="00614104"/>
    <w:rsid w:val="0061414F"/>
    <w:rsid w:val="00614638"/>
    <w:rsid w:val="006148A2"/>
    <w:rsid w:val="0061493B"/>
    <w:rsid w:val="00614973"/>
    <w:rsid w:val="00614982"/>
    <w:rsid w:val="00614BF5"/>
    <w:rsid w:val="00614C02"/>
    <w:rsid w:val="00614D10"/>
    <w:rsid w:val="00614DE2"/>
    <w:rsid w:val="00614E39"/>
    <w:rsid w:val="00614E44"/>
    <w:rsid w:val="0061500A"/>
    <w:rsid w:val="00615319"/>
    <w:rsid w:val="00615712"/>
    <w:rsid w:val="0061578F"/>
    <w:rsid w:val="00615913"/>
    <w:rsid w:val="00615AB2"/>
    <w:rsid w:val="00615B0D"/>
    <w:rsid w:val="00615E48"/>
    <w:rsid w:val="00615EBD"/>
    <w:rsid w:val="00615FC5"/>
    <w:rsid w:val="00616070"/>
    <w:rsid w:val="00616303"/>
    <w:rsid w:val="00616380"/>
    <w:rsid w:val="006164C6"/>
    <w:rsid w:val="00616615"/>
    <w:rsid w:val="006168C6"/>
    <w:rsid w:val="00616A61"/>
    <w:rsid w:val="00616F03"/>
    <w:rsid w:val="00616FC4"/>
    <w:rsid w:val="00617039"/>
    <w:rsid w:val="006179D4"/>
    <w:rsid w:val="006179F9"/>
    <w:rsid w:val="00617A80"/>
    <w:rsid w:val="00617C2E"/>
    <w:rsid w:val="00617C72"/>
    <w:rsid w:val="00620198"/>
    <w:rsid w:val="00620463"/>
    <w:rsid w:val="00620650"/>
    <w:rsid w:val="00620894"/>
    <w:rsid w:val="006209FE"/>
    <w:rsid w:val="00620A8E"/>
    <w:rsid w:val="00620B96"/>
    <w:rsid w:val="00620BB6"/>
    <w:rsid w:val="00620DE1"/>
    <w:rsid w:val="00620EC1"/>
    <w:rsid w:val="00620EC5"/>
    <w:rsid w:val="00620F03"/>
    <w:rsid w:val="00620F73"/>
    <w:rsid w:val="00621024"/>
    <w:rsid w:val="00621153"/>
    <w:rsid w:val="0062128A"/>
    <w:rsid w:val="00621446"/>
    <w:rsid w:val="0062158E"/>
    <w:rsid w:val="00621666"/>
    <w:rsid w:val="0062181F"/>
    <w:rsid w:val="00621A87"/>
    <w:rsid w:val="00621AC3"/>
    <w:rsid w:val="00621C70"/>
    <w:rsid w:val="00622104"/>
    <w:rsid w:val="00622339"/>
    <w:rsid w:val="0062236F"/>
    <w:rsid w:val="00622377"/>
    <w:rsid w:val="006224D7"/>
    <w:rsid w:val="0062299A"/>
    <w:rsid w:val="00622A1F"/>
    <w:rsid w:val="00622B8B"/>
    <w:rsid w:val="00622B93"/>
    <w:rsid w:val="00622BC0"/>
    <w:rsid w:val="00622BFD"/>
    <w:rsid w:val="00622C21"/>
    <w:rsid w:val="00622C32"/>
    <w:rsid w:val="00622EAF"/>
    <w:rsid w:val="0062301A"/>
    <w:rsid w:val="00623115"/>
    <w:rsid w:val="0062314E"/>
    <w:rsid w:val="006231D8"/>
    <w:rsid w:val="006233D5"/>
    <w:rsid w:val="0062346E"/>
    <w:rsid w:val="006235F0"/>
    <w:rsid w:val="0062360F"/>
    <w:rsid w:val="00623737"/>
    <w:rsid w:val="00623A8D"/>
    <w:rsid w:val="00623BED"/>
    <w:rsid w:val="00623D6E"/>
    <w:rsid w:val="00623DAF"/>
    <w:rsid w:val="00623E27"/>
    <w:rsid w:val="00623F4A"/>
    <w:rsid w:val="006240C0"/>
    <w:rsid w:val="006241DC"/>
    <w:rsid w:val="00624275"/>
    <w:rsid w:val="00624426"/>
    <w:rsid w:val="006246B3"/>
    <w:rsid w:val="0062470A"/>
    <w:rsid w:val="00624932"/>
    <w:rsid w:val="00624A0C"/>
    <w:rsid w:val="00624CB1"/>
    <w:rsid w:val="00624E02"/>
    <w:rsid w:val="00624F8E"/>
    <w:rsid w:val="00625032"/>
    <w:rsid w:val="0062516A"/>
    <w:rsid w:val="00625205"/>
    <w:rsid w:val="0062529E"/>
    <w:rsid w:val="006252B0"/>
    <w:rsid w:val="00625719"/>
    <w:rsid w:val="00625B5F"/>
    <w:rsid w:val="00625C6F"/>
    <w:rsid w:val="00625E5E"/>
    <w:rsid w:val="00625EB1"/>
    <w:rsid w:val="00625F95"/>
    <w:rsid w:val="00626083"/>
    <w:rsid w:val="00626088"/>
    <w:rsid w:val="00626416"/>
    <w:rsid w:val="0062672E"/>
    <w:rsid w:val="00626768"/>
    <w:rsid w:val="006267AC"/>
    <w:rsid w:val="006269AF"/>
    <w:rsid w:val="00626ABB"/>
    <w:rsid w:val="00626B35"/>
    <w:rsid w:val="00626DDD"/>
    <w:rsid w:val="00627019"/>
    <w:rsid w:val="00627184"/>
    <w:rsid w:val="0062727D"/>
    <w:rsid w:val="006272F2"/>
    <w:rsid w:val="0062742D"/>
    <w:rsid w:val="0062746A"/>
    <w:rsid w:val="006276B0"/>
    <w:rsid w:val="006277D6"/>
    <w:rsid w:val="00627925"/>
    <w:rsid w:val="00627D64"/>
    <w:rsid w:val="00627E16"/>
    <w:rsid w:val="00627FF7"/>
    <w:rsid w:val="0063000F"/>
    <w:rsid w:val="00630010"/>
    <w:rsid w:val="0063012A"/>
    <w:rsid w:val="0063012B"/>
    <w:rsid w:val="00630639"/>
    <w:rsid w:val="006306B4"/>
    <w:rsid w:val="006308DD"/>
    <w:rsid w:val="00630A9E"/>
    <w:rsid w:val="00630AA9"/>
    <w:rsid w:val="00630B33"/>
    <w:rsid w:val="00630CA4"/>
    <w:rsid w:val="00630CB1"/>
    <w:rsid w:val="00630ECC"/>
    <w:rsid w:val="00631058"/>
    <w:rsid w:val="0063105A"/>
    <w:rsid w:val="006312FC"/>
    <w:rsid w:val="0063148B"/>
    <w:rsid w:val="0063179C"/>
    <w:rsid w:val="00631861"/>
    <w:rsid w:val="006318AF"/>
    <w:rsid w:val="00631B0B"/>
    <w:rsid w:val="00631E30"/>
    <w:rsid w:val="00631EAC"/>
    <w:rsid w:val="0063205E"/>
    <w:rsid w:val="006320AB"/>
    <w:rsid w:val="00632146"/>
    <w:rsid w:val="006321CF"/>
    <w:rsid w:val="006322E0"/>
    <w:rsid w:val="0063244F"/>
    <w:rsid w:val="00632645"/>
    <w:rsid w:val="00632818"/>
    <w:rsid w:val="0063299B"/>
    <w:rsid w:val="00632A69"/>
    <w:rsid w:val="00632A6B"/>
    <w:rsid w:val="00632D78"/>
    <w:rsid w:val="00632E84"/>
    <w:rsid w:val="0063333A"/>
    <w:rsid w:val="0063334F"/>
    <w:rsid w:val="006333F6"/>
    <w:rsid w:val="006334E1"/>
    <w:rsid w:val="0063373F"/>
    <w:rsid w:val="00633744"/>
    <w:rsid w:val="006337D7"/>
    <w:rsid w:val="00633A5F"/>
    <w:rsid w:val="00633D84"/>
    <w:rsid w:val="00633D90"/>
    <w:rsid w:val="00633E67"/>
    <w:rsid w:val="00633E9F"/>
    <w:rsid w:val="00634195"/>
    <w:rsid w:val="006343B8"/>
    <w:rsid w:val="00634472"/>
    <w:rsid w:val="006344A7"/>
    <w:rsid w:val="0063452C"/>
    <w:rsid w:val="0063484F"/>
    <w:rsid w:val="00634943"/>
    <w:rsid w:val="00634A89"/>
    <w:rsid w:val="00634B04"/>
    <w:rsid w:val="00634DB7"/>
    <w:rsid w:val="00634E2A"/>
    <w:rsid w:val="00634E34"/>
    <w:rsid w:val="00634E48"/>
    <w:rsid w:val="00634E73"/>
    <w:rsid w:val="00634F83"/>
    <w:rsid w:val="00634FFE"/>
    <w:rsid w:val="00635023"/>
    <w:rsid w:val="0063509C"/>
    <w:rsid w:val="006350D2"/>
    <w:rsid w:val="006350DC"/>
    <w:rsid w:val="00635197"/>
    <w:rsid w:val="00635531"/>
    <w:rsid w:val="00635580"/>
    <w:rsid w:val="0063561C"/>
    <w:rsid w:val="006357E1"/>
    <w:rsid w:val="00635923"/>
    <w:rsid w:val="00635958"/>
    <w:rsid w:val="00635C43"/>
    <w:rsid w:val="00635CFC"/>
    <w:rsid w:val="00635E0D"/>
    <w:rsid w:val="0063642C"/>
    <w:rsid w:val="00636511"/>
    <w:rsid w:val="00636874"/>
    <w:rsid w:val="0063688E"/>
    <w:rsid w:val="006368D3"/>
    <w:rsid w:val="0063698E"/>
    <w:rsid w:val="0063699D"/>
    <w:rsid w:val="00636BC1"/>
    <w:rsid w:val="00636C25"/>
    <w:rsid w:val="00636F16"/>
    <w:rsid w:val="00637007"/>
    <w:rsid w:val="006371A8"/>
    <w:rsid w:val="006374E8"/>
    <w:rsid w:val="006375B5"/>
    <w:rsid w:val="00637780"/>
    <w:rsid w:val="0063789F"/>
    <w:rsid w:val="00637A60"/>
    <w:rsid w:val="00637B49"/>
    <w:rsid w:val="00637D19"/>
    <w:rsid w:val="00637DC2"/>
    <w:rsid w:val="00637E74"/>
    <w:rsid w:val="00637FB0"/>
    <w:rsid w:val="006402CC"/>
    <w:rsid w:val="00640358"/>
    <w:rsid w:val="0064051A"/>
    <w:rsid w:val="00640569"/>
    <w:rsid w:val="006407AC"/>
    <w:rsid w:val="00640926"/>
    <w:rsid w:val="00640BB1"/>
    <w:rsid w:val="00640C2C"/>
    <w:rsid w:val="00640E90"/>
    <w:rsid w:val="00640EBD"/>
    <w:rsid w:val="00640F9A"/>
    <w:rsid w:val="00641125"/>
    <w:rsid w:val="00641135"/>
    <w:rsid w:val="00641224"/>
    <w:rsid w:val="006412CA"/>
    <w:rsid w:val="0064142D"/>
    <w:rsid w:val="0064153F"/>
    <w:rsid w:val="006415C3"/>
    <w:rsid w:val="00641637"/>
    <w:rsid w:val="006417DA"/>
    <w:rsid w:val="00641EBA"/>
    <w:rsid w:val="00641ED2"/>
    <w:rsid w:val="00641F13"/>
    <w:rsid w:val="0064210E"/>
    <w:rsid w:val="0064241F"/>
    <w:rsid w:val="00642429"/>
    <w:rsid w:val="00642436"/>
    <w:rsid w:val="006425B2"/>
    <w:rsid w:val="006425CD"/>
    <w:rsid w:val="0064293E"/>
    <w:rsid w:val="006429DC"/>
    <w:rsid w:val="00642AA0"/>
    <w:rsid w:val="00642E40"/>
    <w:rsid w:val="00642E59"/>
    <w:rsid w:val="00642EF4"/>
    <w:rsid w:val="00642F8F"/>
    <w:rsid w:val="006430B4"/>
    <w:rsid w:val="006430B5"/>
    <w:rsid w:val="0064328E"/>
    <w:rsid w:val="0064333F"/>
    <w:rsid w:val="006433EB"/>
    <w:rsid w:val="0064374F"/>
    <w:rsid w:val="00643974"/>
    <w:rsid w:val="00643D9C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2"/>
    <w:rsid w:val="00644C6E"/>
    <w:rsid w:val="00644C71"/>
    <w:rsid w:val="00644C8B"/>
    <w:rsid w:val="00644DD2"/>
    <w:rsid w:val="00644ECD"/>
    <w:rsid w:val="00645156"/>
    <w:rsid w:val="006453F6"/>
    <w:rsid w:val="0064540A"/>
    <w:rsid w:val="00645621"/>
    <w:rsid w:val="006456A1"/>
    <w:rsid w:val="006456FB"/>
    <w:rsid w:val="00645AA9"/>
    <w:rsid w:val="00645AF5"/>
    <w:rsid w:val="00645B28"/>
    <w:rsid w:val="00645C45"/>
    <w:rsid w:val="006460AA"/>
    <w:rsid w:val="0064611E"/>
    <w:rsid w:val="00646196"/>
    <w:rsid w:val="006467F6"/>
    <w:rsid w:val="00646A6B"/>
    <w:rsid w:val="00646BA0"/>
    <w:rsid w:val="00646CD0"/>
    <w:rsid w:val="00646CDE"/>
    <w:rsid w:val="00646D0C"/>
    <w:rsid w:val="00646D53"/>
    <w:rsid w:val="00646EBA"/>
    <w:rsid w:val="00646FE4"/>
    <w:rsid w:val="006475FD"/>
    <w:rsid w:val="0064762D"/>
    <w:rsid w:val="006476B0"/>
    <w:rsid w:val="00647774"/>
    <w:rsid w:val="00647B2A"/>
    <w:rsid w:val="00647B83"/>
    <w:rsid w:val="00647CD1"/>
    <w:rsid w:val="00647CEC"/>
    <w:rsid w:val="00647D84"/>
    <w:rsid w:val="00647F21"/>
    <w:rsid w:val="00647FA7"/>
    <w:rsid w:val="006500F4"/>
    <w:rsid w:val="006501B7"/>
    <w:rsid w:val="006501FD"/>
    <w:rsid w:val="00650209"/>
    <w:rsid w:val="00650387"/>
    <w:rsid w:val="00650446"/>
    <w:rsid w:val="0065044C"/>
    <w:rsid w:val="00650526"/>
    <w:rsid w:val="00650533"/>
    <w:rsid w:val="00650589"/>
    <w:rsid w:val="00650673"/>
    <w:rsid w:val="0065077C"/>
    <w:rsid w:val="00650783"/>
    <w:rsid w:val="00650954"/>
    <w:rsid w:val="00650A9B"/>
    <w:rsid w:val="00650E47"/>
    <w:rsid w:val="00650E68"/>
    <w:rsid w:val="00650F80"/>
    <w:rsid w:val="00650FE0"/>
    <w:rsid w:val="0065112F"/>
    <w:rsid w:val="006513CF"/>
    <w:rsid w:val="0065171D"/>
    <w:rsid w:val="0065175E"/>
    <w:rsid w:val="00651771"/>
    <w:rsid w:val="00651858"/>
    <w:rsid w:val="00651B5C"/>
    <w:rsid w:val="00651F12"/>
    <w:rsid w:val="00652022"/>
    <w:rsid w:val="00652084"/>
    <w:rsid w:val="00652173"/>
    <w:rsid w:val="0065242B"/>
    <w:rsid w:val="0065249F"/>
    <w:rsid w:val="006524DA"/>
    <w:rsid w:val="006528C9"/>
    <w:rsid w:val="00652915"/>
    <w:rsid w:val="00652A8F"/>
    <w:rsid w:val="00652C29"/>
    <w:rsid w:val="00652C4F"/>
    <w:rsid w:val="00652D41"/>
    <w:rsid w:val="00652D89"/>
    <w:rsid w:val="00652D8B"/>
    <w:rsid w:val="00652F6F"/>
    <w:rsid w:val="00652F93"/>
    <w:rsid w:val="00652FB6"/>
    <w:rsid w:val="00652FE8"/>
    <w:rsid w:val="0065304F"/>
    <w:rsid w:val="0065316D"/>
    <w:rsid w:val="0065394C"/>
    <w:rsid w:val="006539DA"/>
    <w:rsid w:val="006539FD"/>
    <w:rsid w:val="00653F5D"/>
    <w:rsid w:val="00653F5F"/>
    <w:rsid w:val="0065420B"/>
    <w:rsid w:val="00654405"/>
    <w:rsid w:val="006544FD"/>
    <w:rsid w:val="006547F5"/>
    <w:rsid w:val="006548E6"/>
    <w:rsid w:val="006549A9"/>
    <w:rsid w:val="00654DA5"/>
    <w:rsid w:val="00654F75"/>
    <w:rsid w:val="00654FF6"/>
    <w:rsid w:val="006550FB"/>
    <w:rsid w:val="006552DD"/>
    <w:rsid w:val="00655A48"/>
    <w:rsid w:val="00655B98"/>
    <w:rsid w:val="00655E4B"/>
    <w:rsid w:val="006560D9"/>
    <w:rsid w:val="00656154"/>
    <w:rsid w:val="0065621E"/>
    <w:rsid w:val="0065645E"/>
    <w:rsid w:val="006564F1"/>
    <w:rsid w:val="0065654F"/>
    <w:rsid w:val="0065665B"/>
    <w:rsid w:val="0065667F"/>
    <w:rsid w:val="00656765"/>
    <w:rsid w:val="00656803"/>
    <w:rsid w:val="00656A0E"/>
    <w:rsid w:val="00656AE1"/>
    <w:rsid w:val="00656B17"/>
    <w:rsid w:val="00656B8B"/>
    <w:rsid w:val="00656C31"/>
    <w:rsid w:val="00656D82"/>
    <w:rsid w:val="00656D93"/>
    <w:rsid w:val="00656E57"/>
    <w:rsid w:val="00657336"/>
    <w:rsid w:val="00657380"/>
    <w:rsid w:val="006574AD"/>
    <w:rsid w:val="006574C7"/>
    <w:rsid w:val="006574D8"/>
    <w:rsid w:val="006575E8"/>
    <w:rsid w:val="00657771"/>
    <w:rsid w:val="00657922"/>
    <w:rsid w:val="006579F7"/>
    <w:rsid w:val="00657BDF"/>
    <w:rsid w:val="00657E7A"/>
    <w:rsid w:val="00657FC4"/>
    <w:rsid w:val="00657FDB"/>
    <w:rsid w:val="006601E3"/>
    <w:rsid w:val="00660472"/>
    <w:rsid w:val="006604BF"/>
    <w:rsid w:val="006605AB"/>
    <w:rsid w:val="0066063C"/>
    <w:rsid w:val="00660684"/>
    <w:rsid w:val="0066069C"/>
    <w:rsid w:val="00660A1E"/>
    <w:rsid w:val="0066108E"/>
    <w:rsid w:val="006610A4"/>
    <w:rsid w:val="006611F9"/>
    <w:rsid w:val="006612CC"/>
    <w:rsid w:val="006612F1"/>
    <w:rsid w:val="00661341"/>
    <w:rsid w:val="006613CB"/>
    <w:rsid w:val="0066180E"/>
    <w:rsid w:val="006618D6"/>
    <w:rsid w:val="00661ADF"/>
    <w:rsid w:val="00661C7F"/>
    <w:rsid w:val="00661E85"/>
    <w:rsid w:val="00661EF6"/>
    <w:rsid w:val="00662043"/>
    <w:rsid w:val="006620E8"/>
    <w:rsid w:val="00662291"/>
    <w:rsid w:val="006622AE"/>
    <w:rsid w:val="006622FE"/>
    <w:rsid w:val="006623CC"/>
    <w:rsid w:val="00662423"/>
    <w:rsid w:val="00662537"/>
    <w:rsid w:val="006626D2"/>
    <w:rsid w:val="00662774"/>
    <w:rsid w:val="0066277F"/>
    <w:rsid w:val="00662B6E"/>
    <w:rsid w:val="00662C7C"/>
    <w:rsid w:val="00662D98"/>
    <w:rsid w:val="00662F7A"/>
    <w:rsid w:val="0066335A"/>
    <w:rsid w:val="006637CE"/>
    <w:rsid w:val="00663AF7"/>
    <w:rsid w:val="00663BA3"/>
    <w:rsid w:val="00663E8D"/>
    <w:rsid w:val="0066400C"/>
    <w:rsid w:val="006640F9"/>
    <w:rsid w:val="0066421D"/>
    <w:rsid w:val="006642F2"/>
    <w:rsid w:val="0066440C"/>
    <w:rsid w:val="0066457E"/>
    <w:rsid w:val="006649E5"/>
    <w:rsid w:val="00664A92"/>
    <w:rsid w:val="00664C22"/>
    <w:rsid w:val="00664C2D"/>
    <w:rsid w:val="00664E99"/>
    <w:rsid w:val="0066512F"/>
    <w:rsid w:val="006652C6"/>
    <w:rsid w:val="006652D0"/>
    <w:rsid w:val="006653CA"/>
    <w:rsid w:val="00665504"/>
    <w:rsid w:val="006655C0"/>
    <w:rsid w:val="0066577B"/>
    <w:rsid w:val="006657B7"/>
    <w:rsid w:val="00665817"/>
    <w:rsid w:val="00665878"/>
    <w:rsid w:val="0066597E"/>
    <w:rsid w:val="006659C6"/>
    <w:rsid w:val="00665AC7"/>
    <w:rsid w:val="00665C0C"/>
    <w:rsid w:val="00665F22"/>
    <w:rsid w:val="0066606E"/>
    <w:rsid w:val="006660BA"/>
    <w:rsid w:val="00666116"/>
    <w:rsid w:val="006664C5"/>
    <w:rsid w:val="00666559"/>
    <w:rsid w:val="00666578"/>
    <w:rsid w:val="006667F8"/>
    <w:rsid w:val="006669B4"/>
    <w:rsid w:val="00666CA7"/>
    <w:rsid w:val="00666ED9"/>
    <w:rsid w:val="006676BA"/>
    <w:rsid w:val="00667757"/>
    <w:rsid w:val="00667903"/>
    <w:rsid w:val="0066795D"/>
    <w:rsid w:val="00667B0D"/>
    <w:rsid w:val="00667B67"/>
    <w:rsid w:val="00667BA7"/>
    <w:rsid w:val="00667D2D"/>
    <w:rsid w:val="00667DDE"/>
    <w:rsid w:val="006701A6"/>
    <w:rsid w:val="00670239"/>
    <w:rsid w:val="006702AC"/>
    <w:rsid w:val="00670381"/>
    <w:rsid w:val="006703AE"/>
    <w:rsid w:val="0067055E"/>
    <w:rsid w:val="006706F0"/>
    <w:rsid w:val="0067084D"/>
    <w:rsid w:val="006709C7"/>
    <w:rsid w:val="006709CA"/>
    <w:rsid w:val="00670A9E"/>
    <w:rsid w:val="00670B4A"/>
    <w:rsid w:val="00670DAD"/>
    <w:rsid w:val="00670F4C"/>
    <w:rsid w:val="00670F8B"/>
    <w:rsid w:val="0067101D"/>
    <w:rsid w:val="006711EA"/>
    <w:rsid w:val="0067121D"/>
    <w:rsid w:val="0067121F"/>
    <w:rsid w:val="0067149F"/>
    <w:rsid w:val="006716D2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177"/>
    <w:rsid w:val="006722CE"/>
    <w:rsid w:val="006722D5"/>
    <w:rsid w:val="00672358"/>
    <w:rsid w:val="00672420"/>
    <w:rsid w:val="0067251A"/>
    <w:rsid w:val="0067253F"/>
    <w:rsid w:val="00672623"/>
    <w:rsid w:val="006726E2"/>
    <w:rsid w:val="0067289C"/>
    <w:rsid w:val="006728F5"/>
    <w:rsid w:val="00672D3E"/>
    <w:rsid w:val="00673141"/>
    <w:rsid w:val="0067331A"/>
    <w:rsid w:val="0067353C"/>
    <w:rsid w:val="00673784"/>
    <w:rsid w:val="00673995"/>
    <w:rsid w:val="00673A23"/>
    <w:rsid w:val="00673AAB"/>
    <w:rsid w:val="00673BA8"/>
    <w:rsid w:val="00673C1B"/>
    <w:rsid w:val="00673C50"/>
    <w:rsid w:val="00673F36"/>
    <w:rsid w:val="0067421F"/>
    <w:rsid w:val="0067435F"/>
    <w:rsid w:val="0067436E"/>
    <w:rsid w:val="00674392"/>
    <w:rsid w:val="00674396"/>
    <w:rsid w:val="00674432"/>
    <w:rsid w:val="0067450C"/>
    <w:rsid w:val="00674574"/>
    <w:rsid w:val="00674979"/>
    <w:rsid w:val="00674A8D"/>
    <w:rsid w:val="00674C34"/>
    <w:rsid w:val="00674D5B"/>
    <w:rsid w:val="00674D5C"/>
    <w:rsid w:val="00674DA1"/>
    <w:rsid w:val="00674E1B"/>
    <w:rsid w:val="00675081"/>
    <w:rsid w:val="0067532C"/>
    <w:rsid w:val="00675450"/>
    <w:rsid w:val="006754B2"/>
    <w:rsid w:val="00675694"/>
    <w:rsid w:val="006758B0"/>
    <w:rsid w:val="00675A7D"/>
    <w:rsid w:val="00675BD0"/>
    <w:rsid w:val="00675E85"/>
    <w:rsid w:val="00675F1E"/>
    <w:rsid w:val="006761F9"/>
    <w:rsid w:val="006762DC"/>
    <w:rsid w:val="00676375"/>
    <w:rsid w:val="0067645E"/>
    <w:rsid w:val="006769A7"/>
    <w:rsid w:val="00676A7F"/>
    <w:rsid w:val="00676AED"/>
    <w:rsid w:val="00676D60"/>
    <w:rsid w:val="00676E8F"/>
    <w:rsid w:val="00676E91"/>
    <w:rsid w:val="00676EF6"/>
    <w:rsid w:val="00676FCF"/>
    <w:rsid w:val="0067701B"/>
    <w:rsid w:val="00677112"/>
    <w:rsid w:val="00677272"/>
    <w:rsid w:val="006773CE"/>
    <w:rsid w:val="0067744C"/>
    <w:rsid w:val="00677472"/>
    <w:rsid w:val="006776CD"/>
    <w:rsid w:val="006776D3"/>
    <w:rsid w:val="00677784"/>
    <w:rsid w:val="006777E4"/>
    <w:rsid w:val="006777FA"/>
    <w:rsid w:val="00677842"/>
    <w:rsid w:val="00677856"/>
    <w:rsid w:val="00677860"/>
    <w:rsid w:val="00677B3C"/>
    <w:rsid w:val="00677B7C"/>
    <w:rsid w:val="00677C86"/>
    <w:rsid w:val="00677CB9"/>
    <w:rsid w:val="00677E00"/>
    <w:rsid w:val="006800C3"/>
    <w:rsid w:val="006800EC"/>
    <w:rsid w:val="0068012D"/>
    <w:rsid w:val="00680292"/>
    <w:rsid w:val="0068037D"/>
    <w:rsid w:val="006805AD"/>
    <w:rsid w:val="00680623"/>
    <w:rsid w:val="0068068C"/>
    <w:rsid w:val="006806D1"/>
    <w:rsid w:val="00680830"/>
    <w:rsid w:val="006808ED"/>
    <w:rsid w:val="0068093A"/>
    <w:rsid w:val="006809F5"/>
    <w:rsid w:val="00680A8A"/>
    <w:rsid w:val="00680AE4"/>
    <w:rsid w:val="00680B84"/>
    <w:rsid w:val="00680C1D"/>
    <w:rsid w:val="00680C5F"/>
    <w:rsid w:val="00680DD4"/>
    <w:rsid w:val="00680E41"/>
    <w:rsid w:val="00681269"/>
    <w:rsid w:val="006812C0"/>
    <w:rsid w:val="006814CD"/>
    <w:rsid w:val="006816A1"/>
    <w:rsid w:val="0068179A"/>
    <w:rsid w:val="006817C0"/>
    <w:rsid w:val="00681956"/>
    <w:rsid w:val="00681ACB"/>
    <w:rsid w:val="00681B8F"/>
    <w:rsid w:val="00681D02"/>
    <w:rsid w:val="00681D98"/>
    <w:rsid w:val="00681E1B"/>
    <w:rsid w:val="00681FE9"/>
    <w:rsid w:val="006821C2"/>
    <w:rsid w:val="00682527"/>
    <w:rsid w:val="0068281A"/>
    <w:rsid w:val="00682A66"/>
    <w:rsid w:val="00682BDA"/>
    <w:rsid w:val="00682FF3"/>
    <w:rsid w:val="00683070"/>
    <w:rsid w:val="00683222"/>
    <w:rsid w:val="0068326B"/>
    <w:rsid w:val="0068326C"/>
    <w:rsid w:val="006832F4"/>
    <w:rsid w:val="006834ED"/>
    <w:rsid w:val="00683570"/>
    <w:rsid w:val="00683607"/>
    <w:rsid w:val="0068378E"/>
    <w:rsid w:val="0068385C"/>
    <w:rsid w:val="006838B9"/>
    <w:rsid w:val="00683BE5"/>
    <w:rsid w:val="006840A4"/>
    <w:rsid w:val="00684119"/>
    <w:rsid w:val="00684384"/>
    <w:rsid w:val="006849EF"/>
    <w:rsid w:val="00684A27"/>
    <w:rsid w:val="00684A96"/>
    <w:rsid w:val="00684D17"/>
    <w:rsid w:val="00684E60"/>
    <w:rsid w:val="00685194"/>
    <w:rsid w:val="006851D4"/>
    <w:rsid w:val="006851F8"/>
    <w:rsid w:val="00685205"/>
    <w:rsid w:val="0068524B"/>
    <w:rsid w:val="00685335"/>
    <w:rsid w:val="00685544"/>
    <w:rsid w:val="00685627"/>
    <w:rsid w:val="0068565A"/>
    <w:rsid w:val="006858A6"/>
    <w:rsid w:val="0068597E"/>
    <w:rsid w:val="00685AF0"/>
    <w:rsid w:val="00685B51"/>
    <w:rsid w:val="00685BF6"/>
    <w:rsid w:val="00686002"/>
    <w:rsid w:val="00686145"/>
    <w:rsid w:val="00686190"/>
    <w:rsid w:val="0068623D"/>
    <w:rsid w:val="00686396"/>
    <w:rsid w:val="006864E6"/>
    <w:rsid w:val="00686519"/>
    <w:rsid w:val="006869BD"/>
    <w:rsid w:val="00686A94"/>
    <w:rsid w:val="00686AAE"/>
    <w:rsid w:val="00686D1F"/>
    <w:rsid w:val="00686E91"/>
    <w:rsid w:val="00686EC5"/>
    <w:rsid w:val="006870E7"/>
    <w:rsid w:val="00687126"/>
    <w:rsid w:val="006872F8"/>
    <w:rsid w:val="006873FE"/>
    <w:rsid w:val="00687420"/>
    <w:rsid w:val="0068744B"/>
    <w:rsid w:val="006874BC"/>
    <w:rsid w:val="00687652"/>
    <w:rsid w:val="00687705"/>
    <w:rsid w:val="0068770D"/>
    <w:rsid w:val="00687710"/>
    <w:rsid w:val="0068793B"/>
    <w:rsid w:val="0068799B"/>
    <w:rsid w:val="00687A20"/>
    <w:rsid w:val="00687AC0"/>
    <w:rsid w:val="00687C05"/>
    <w:rsid w:val="00687C7D"/>
    <w:rsid w:val="00687D60"/>
    <w:rsid w:val="00687D7D"/>
    <w:rsid w:val="00687F90"/>
    <w:rsid w:val="00687FE4"/>
    <w:rsid w:val="006901AD"/>
    <w:rsid w:val="006903C0"/>
    <w:rsid w:val="006903E6"/>
    <w:rsid w:val="006906F1"/>
    <w:rsid w:val="006907E6"/>
    <w:rsid w:val="00690983"/>
    <w:rsid w:val="00690C25"/>
    <w:rsid w:val="00690CA5"/>
    <w:rsid w:val="00690F13"/>
    <w:rsid w:val="00691041"/>
    <w:rsid w:val="0069131D"/>
    <w:rsid w:val="006914B7"/>
    <w:rsid w:val="006915F1"/>
    <w:rsid w:val="006915F7"/>
    <w:rsid w:val="00691655"/>
    <w:rsid w:val="006916AC"/>
    <w:rsid w:val="006919BF"/>
    <w:rsid w:val="00691ACC"/>
    <w:rsid w:val="00691C40"/>
    <w:rsid w:val="00691D1B"/>
    <w:rsid w:val="00691E26"/>
    <w:rsid w:val="00691F52"/>
    <w:rsid w:val="006923FD"/>
    <w:rsid w:val="006925B0"/>
    <w:rsid w:val="006925E3"/>
    <w:rsid w:val="006926B3"/>
    <w:rsid w:val="00692749"/>
    <w:rsid w:val="006929AA"/>
    <w:rsid w:val="00692A62"/>
    <w:rsid w:val="00693066"/>
    <w:rsid w:val="006936B3"/>
    <w:rsid w:val="00693775"/>
    <w:rsid w:val="006938CC"/>
    <w:rsid w:val="006939A6"/>
    <w:rsid w:val="00693A19"/>
    <w:rsid w:val="00693EFD"/>
    <w:rsid w:val="00694076"/>
    <w:rsid w:val="006941A3"/>
    <w:rsid w:val="006941CC"/>
    <w:rsid w:val="0069424D"/>
    <w:rsid w:val="006942C4"/>
    <w:rsid w:val="006946D9"/>
    <w:rsid w:val="00694796"/>
    <w:rsid w:val="00694A94"/>
    <w:rsid w:val="00694B25"/>
    <w:rsid w:val="00694B87"/>
    <w:rsid w:val="00694C6D"/>
    <w:rsid w:val="00694D40"/>
    <w:rsid w:val="00694F70"/>
    <w:rsid w:val="0069531D"/>
    <w:rsid w:val="00695418"/>
    <w:rsid w:val="00695540"/>
    <w:rsid w:val="006956A8"/>
    <w:rsid w:val="0069588A"/>
    <w:rsid w:val="00695903"/>
    <w:rsid w:val="00695DD4"/>
    <w:rsid w:val="0069627A"/>
    <w:rsid w:val="0069629C"/>
    <w:rsid w:val="006963E8"/>
    <w:rsid w:val="00696542"/>
    <w:rsid w:val="00696662"/>
    <w:rsid w:val="006966F3"/>
    <w:rsid w:val="006967E0"/>
    <w:rsid w:val="00696E99"/>
    <w:rsid w:val="00696F16"/>
    <w:rsid w:val="00697269"/>
    <w:rsid w:val="006972B9"/>
    <w:rsid w:val="0069730C"/>
    <w:rsid w:val="006973A9"/>
    <w:rsid w:val="00697573"/>
    <w:rsid w:val="006975D7"/>
    <w:rsid w:val="0069764C"/>
    <w:rsid w:val="006976D5"/>
    <w:rsid w:val="006976DB"/>
    <w:rsid w:val="006976E3"/>
    <w:rsid w:val="00697728"/>
    <w:rsid w:val="006977F4"/>
    <w:rsid w:val="006979EA"/>
    <w:rsid w:val="00697C55"/>
    <w:rsid w:val="00697DCF"/>
    <w:rsid w:val="00697DDC"/>
    <w:rsid w:val="00697F2D"/>
    <w:rsid w:val="00697F5C"/>
    <w:rsid w:val="006A00CC"/>
    <w:rsid w:val="006A0128"/>
    <w:rsid w:val="006A014F"/>
    <w:rsid w:val="006A01B3"/>
    <w:rsid w:val="006A02C8"/>
    <w:rsid w:val="006A02DF"/>
    <w:rsid w:val="006A0368"/>
    <w:rsid w:val="006A0506"/>
    <w:rsid w:val="006A0551"/>
    <w:rsid w:val="006A05F3"/>
    <w:rsid w:val="006A1097"/>
    <w:rsid w:val="006A11D9"/>
    <w:rsid w:val="006A142E"/>
    <w:rsid w:val="006A147A"/>
    <w:rsid w:val="006A1489"/>
    <w:rsid w:val="006A15EA"/>
    <w:rsid w:val="006A1719"/>
    <w:rsid w:val="006A192A"/>
    <w:rsid w:val="006A19A4"/>
    <w:rsid w:val="006A19C1"/>
    <w:rsid w:val="006A19D1"/>
    <w:rsid w:val="006A1AA7"/>
    <w:rsid w:val="006A1AA8"/>
    <w:rsid w:val="006A1AE2"/>
    <w:rsid w:val="006A1AE5"/>
    <w:rsid w:val="006A1B09"/>
    <w:rsid w:val="006A1B23"/>
    <w:rsid w:val="006A1B52"/>
    <w:rsid w:val="006A1C1D"/>
    <w:rsid w:val="006A1DDD"/>
    <w:rsid w:val="006A1F2F"/>
    <w:rsid w:val="006A2141"/>
    <w:rsid w:val="006A22E9"/>
    <w:rsid w:val="006A2559"/>
    <w:rsid w:val="006A27B3"/>
    <w:rsid w:val="006A27D7"/>
    <w:rsid w:val="006A2854"/>
    <w:rsid w:val="006A2979"/>
    <w:rsid w:val="006A29CD"/>
    <w:rsid w:val="006A2BC6"/>
    <w:rsid w:val="006A2C8C"/>
    <w:rsid w:val="006A2CBC"/>
    <w:rsid w:val="006A2CEE"/>
    <w:rsid w:val="006A2CFD"/>
    <w:rsid w:val="006A2DC4"/>
    <w:rsid w:val="006A2F6F"/>
    <w:rsid w:val="006A2FA8"/>
    <w:rsid w:val="006A304E"/>
    <w:rsid w:val="006A30A4"/>
    <w:rsid w:val="006A34F4"/>
    <w:rsid w:val="006A35AF"/>
    <w:rsid w:val="006A43AD"/>
    <w:rsid w:val="006A444D"/>
    <w:rsid w:val="006A4462"/>
    <w:rsid w:val="006A45E2"/>
    <w:rsid w:val="006A4637"/>
    <w:rsid w:val="006A4763"/>
    <w:rsid w:val="006A48B7"/>
    <w:rsid w:val="006A4A5C"/>
    <w:rsid w:val="006A4ADE"/>
    <w:rsid w:val="006A4B48"/>
    <w:rsid w:val="006A4C69"/>
    <w:rsid w:val="006A4DFD"/>
    <w:rsid w:val="006A503F"/>
    <w:rsid w:val="006A50A2"/>
    <w:rsid w:val="006A514F"/>
    <w:rsid w:val="006A53DB"/>
    <w:rsid w:val="006A53EA"/>
    <w:rsid w:val="006A55C9"/>
    <w:rsid w:val="006A5667"/>
    <w:rsid w:val="006A5690"/>
    <w:rsid w:val="006A581E"/>
    <w:rsid w:val="006A58D5"/>
    <w:rsid w:val="006A5B76"/>
    <w:rsid w:val="006A5D1F"/>
    <w:rsid w:val="006A5DAC"/>
    <w:rsid w:val="006A5E87"/>
    <w:rsid w:val="006A6038"/>
    <w:rsid w:val="006A62CE"/>
    <w:rsid w:val="006A63F4"/>
    <w:rsid w:val="006A64F3"/>
    <w:rsid w:val="006A6809"/>
    <w:rsid w:val="006A680C"/>
    <w:rsid w:val="006A686C"/>
    <w:rsid w:val="006A687E"/>
    <w:rsid w:val="006A6C4D"/>
    <w:rsid w:val="006A6D00"/>
    <w:rsid w:val="006A6D71"/>
    <w:rsid w:val="006A6E2B"/>
    <w:rsid w:val="006A6EA2"/>
    <w:rsid w:val="006A6EBD"/>
    <w:rsid w:val="006A7299"/>
    <w:rsid w:val="006A77E8"/>
    <w:rsid w:val="006A7A8A"/>
    <w:rsid w:val="006A7C96"/>
    <w:rsid w:val="006A7CBF"/>
    <w:rsid w:val="006A7EB6"/>
    <w:rsid w:val="006B0150"/>
    <w:rsid w:val="006B0197"/>
    <w:rsid w:val="006B0295"/>
    <w:rsid w:val="006B02E6"/>
    <w:rsid w:val="006B03F8"/>
    <w:rsid w:val="006B0474"/>
    <w:rsid w:val="006B05F0"/>
    <w:rsid w:val="006B07BF"/>
    <w:rsid w:val="006B0E00"/>
    <w:rsid w:val="006B11BF"/>
    <w:rsid w:val="006B1323"/>
    <w:rsid w:val="006B1605"/>
    <w:rsid w:val="006B16ED"/>
    <w:rsid w:val="006B17DD"/>
    <w:rsid w:val="006B188D"/>
    <w:rsid w:val="006B1A90"/>
    <w:rsid w:val="006B1ACA"/>
    <w:rsid w:val="006B1B4A"/>
    <w:rsid w:val="006B1D80"/>
    <w:rsid w:val="006B1D9B"/>
    <w:rsid w:val="006B1F75"/>
    <w:rsid w:val="006B2039"/>
    <w:rsid w:val="006B217C"/>
    <w:rsid w:val="006B2258"/>
    <w:rsid w:val="006B23B4"/>
    <w:rsid w:val="006B253A"/>
    <w:rsid w:val="006B2778"/>
    <w:rsid w:val="006B2A72"/>
    <w:rsid w:val="006B2D23"/>
    <w:rsid w:val="006B3048"/>
    <w:rsid w:val="006B307F"/>
    <w:rsid w:val="006B3101"/>
    <w:rsid w:val="006B3183"/>
    <w:rsid w:val="006B34DD"/>
    <w:rsid w:val="006B3827"/>
    <w:rsid w:val="006B3978"/>
    <w:rsid w:val="006B3D30"/>
    <w:rsid w:val="006B3D46"/>
    <w:rsid w:val="006B3D9B"/>
    <w:rsid w:val="006B3E05"/>
    <w:rsid w:val="006B3FA5"/>
    <w:rsid w:val="006B40F4"/>
    <w:rsid w:val="006B42EF"/>
    <w:rsid w:val="006B4511"/>
    <w:rsid w:val="006B475A"/>
    <w:rsid w:val="006B4A1F"/>
    <w:rsid w:val="006B4A74"/>
    <w:rsid w:val="006B4E42"/>
    <w:rsid w:val="006B4F00"/>
    <w:rsid w:val="006B503E"/>
    <w:rsid w:val="006B515A"/>
    <w:rsid w:val="006B5242"/>
    <w:rsid w:val="006B5260"/>
    <w:rsid w:val="006B53DC"/>
    <w:rsid w:val="006B554F"/>
    <w:rsid w:val="006B555A"/>
    <w:rsid w:val="006B55A9"/>
    <w:rsid w:val="006B5720"/>
    <w:rsid w:val="006B5856"/>
    <w:rsid w:val="006B5862"/>
    <w:rsid w:val="006B5920"/>
    <w:rsid w:val="006B5AFE"/>
    <w:rsid w:val="006B5E29"/>
    <w:rsid w:val="006B5EBC"/>
    <w:rsid w:val="006B5FD3"/>
    <w:rsid w:val="006B609B"/>
    <w:rsid w:val="006B631F"/>
    <w:rsid w:val="006B635C"/>
    <w:rsid w:val="006B6605"/>
    <w:rsid w:val="006B678D"/>
    <w:rsid w:val="006B6932"/>
    <w:rsid w:val="006B69E1"/>
    <w:rsid w:val="006B69FE"/>
    <w:rsid w:val="006B6C42"/>
    <w:rsid w:val="006B6C60"/>
    <w:rsid w:val="006B6D3D"/>
    <w:rsid w:val="006B6E44"/>
    <w:rsid w:val="006B7002"/>
    <w:rsid w:val="006B7122"/>
    <w:rsid w:val="006B72A2"/>
    <w:rsid w:val="006B72FC"/>
    <w:rsid w:val="006B767B"/>
    <w:rsid w:val="006B78D1"/>
    <w:rsid w:val="006B790B"/>
    <w:rsid w:val="006B7912"/>
    <w:rsid w:val="006B7A9B"/>
    <w:rsid w:val="006B7B1C"/>
    <w:rsid w:val="006B7F6C"/>
    <w:rsid w:val="006B7F9D"/>
    <w:rsid w:val="006C0170"/>
    <w:rsid w:val="006C01C4"/>
    <w:rsid w:val="006C025E"/>
    <w:rsid w:val="006C0294"/>
    <w:rsid w:val="006C0416"/>
    <w:rsid w:val="006C04BD"/>
    <w:rsid w:val="006C0512"/>
    <w:rsid w:val="006C07D8"/>
    <w:rsid w:val="006C0955"/>
    <w:rsid w:val="006C0A49"/>
    <w:rsid w:val="006C0A74"/>
    <w:rsid w:val="006C0BB9"/>
    <w:rsid w:val="006C0C9B"/>
    <w:rsid w:val="006C0E6F"/>
    <w:rsid w:val="006C0F4F"/>
    <w:rsid w:val="006C1130"/>
    <w:rsid w:val="006C127F"/>
    <w:rsid w:val="006C1543"/>
    <w:rsid w:val="006C1A2D"/>
    <w:rsid w:val="006C1C6C"/>
    <w:rsid w:val="006C1E09"/>
    <w:rsid w:val="006C1E4E"/>
    <w:rsid w:val="006C1EBF"/>
    <w:rsid w:val="006C1F89"/>
    <w:rsid w:val="006C2049"/>
    <w:rsid w:val="006C254E"/>
    <w:rsid w:val="006C2823"/>
    <w:rsid w:val="006C28D9"/>
    <w:rsid w:val="006C2923"/>
    <w:rsid w:val="006C2CE4"/>
    <w:rsid w:val="006C2F6F"/>
    <w:rsid w:val="006C32AA"/>
    <w:rsid w:val="006C358C"/>
    <w:rsid w:val="006C3657"/>
    <w:rsid w:val="006C3746"/>
    <w:rsid w:val="006C37B2"/>
    <w:rsid w:val="006C37B3"/>
    <w:rsid w:val="006C3859"/>
    <w:rsid w:val="006C3960"/>
    <w:rsid w:val="006C3A0B"/>
    <w:rsid w:val="006C3ACD"/>
    <w:rsid w:val="006C3B6D"/>
    <w:rsid w:val="006C3FCB"/>
    <w:rsid w:val="006C40B2"/>
    <w:rsid w:val="006C41CB"/>
    <w:rsid w:val="006C4321"/>
    <w:rsid w:val="006C43F0"/>
    <w:rsid w:val="006C4712"/>
    <w:rsid w:val="006C47FC"/>
    <w:rsid w:val="006C4A2D"/>
    <w:rsid w:val="006C4CF0"/>
    <w:rsid w:val="006C4D85"/>
    <w:rsid w:val="006C4EFB"/>
    <w:rsid w:val="006C4F52"/>
    <w:rsid w:val="006C5019"/>
    <w:rsid w:val="006C5254"/>
    <w:rsid w:val="006C55B4"/>
    <w:rsid w:val="006C563A"/>
    <w:rsid w:val="006C563C"/>
    <w:rsid w:val="006C5661"/>
    <w:rsid w:val="006C59CA"/>
    <w:rsid w:val="006C5E7A"/>
    <w:rsid w:val="006C6129"/>
    <w:rsid w:val="006C62CC"/>
    <w:rsid w:val="006C6321"/>
    <w:rsid w:val="006C632D"/>
    <w:rsid w:val="006C6386"/>
    <w:rsid w:val="006C65ED"/>
    <w:rsid w:val="006C6A2D"/>
    <w:rsid w:val="006C6AE8"/>
    <w:rsid w:val="006C6C44"/>
    <w:rsid w:val="006C6D4C"/>
    <w:rsid w:val="006C6D7D"/>
    <w:rsid w:val="006C6D8A"/>
    <w:rsid w:val="006C6E25"/>
    <w:rsid w:val="006C6E81"/>
    <w:rsid w:val="006C6FB9"/>
    <w:rsid w:val="006C7089"/>
    <w:rsid w:val="006C70F3"/>
    <w:rsid w:val="006C7337"/>
    <w:rsid w:val="006C73E0"/>
    <w:rsid w:val="006C7833"/>
    <w:rsid w:val="006C793E"/>
    <w:rsid w:val="006C7A87"/>
    <w:rsid w:val="006C7E7E"/>
    <w:rsid w:val="006D00BC"/>
    <w:rsid w:val="006D033D"/>
    <w:rsid w:val="006D03C3"/>
    <w:rsid w:val="006D077C"/>
    <w:rsid w:val="006D07BD"/>
    <w:rsid w:val="006D0A1B"/>
    <w:rsid w:val="006D0AD3"/>
    <w:rsid w:val="006D0BB3"/>
    <w:rsid w:val="006D0F5B"/>
    <w:rsid w:val="006D114D"/>
    <w:rsid w:val="006D131E"/>
    <w:rsid w:val="006D13B7"/>
    <w:rsid w:val="006D1453"/>
    <w:rsid w:val="006D1843"/>
    <w:rsid w:val="006D1A08"/>
    <w:rsid w:val="006D1A7D"/>
    <w:rsid w:val="006D1CCE"/>
    <w:rsid w:val="006D1D3A"/>
    <w:rsid w:val="006D1D6A"/>
    <w:rsid w:val="006D1DA2"/>
    <w:rsid w:val="006D2019"/>
    <w:rsid w:val="006D2164"/>
    <w:rsid w:val="006D2419"/>
    <w:rsid w:val="006D243D"/>
    <w:rsid w:val="006D258B"/>
    <w:rsid w:val="006D2678"/>
    <w:rsid w:val="006D2735"/>
    <w:rsid w:val="006D2749"/>
    <w:rsid w:val="006D2875"/>
    <w:rsid w:val="006D2973"/>
    <w:rsid w:val="006D2BBE"/>
    <w:rsid w:val="006D2D9C"/>
    <w:rsid w:val="006D2E14"/>
    <w:rsid w:val="006D3242"/>
    <w:rsid w:val="006D326A"/>
    <w:rsid w:val="006D3281"/>
    <w:rsid w:val="006D32FF"/>
    <w:rsid w:val="006D3308"/>
    <w:rsid w:val="006D3399"/>
    <w:rsid w:val="006D33E6"/>
    <w:rsid w:val="006D364E"/>
    <w:rsid w:val="006D3A9D"/>
    <w:rsid w:val="006D3D63"/>
    <w:rsid w:val="006D3F26"/>
    <w:rsid w:val="006D3FB5"/>
    <w:rsid w:val="006D409D"/>
    <w:rsid w:val="006D42E4"/>
    <w:rsid w:val="006D4305"/>
    <w:rsid w:val="006D435A"/>
    <w:rsid w:val="006D448B"/>
    <w:rsid w:val="006D44F2"/>
    <w:rsid w:val="006D4643"/>
    <w:rsid w:val="006D475C"/>
    <w:rsid w:val="006D4815"/>
    <w:rsid w:val="006D4B53"/>
    <w:rsid w:val="006D4D04"/>
    <w:rsid w:val="006D4E4F"/>
    <w:rsid w:val="006D4F35"/>
    <w:rsid w:val="006D534E"/>
    <w:rsid w:val="006D53B9"/>
    <w:rsid w:val="006D5623"/>
    <w:rsid w:val="006D5656"/>
    <w:rsid w:val="006D585D"/>
    <w:rsid w:val="006D5ABD"/>
    <w:rsid w:val="006D5C3E"/>
    <w:rsid w:val="006D63A6"/>
    <w:rsid w:val="006D64B8"/>
    <w:rsid w:val="006D64C6"/>
    <w:rsid w:val="006D6628"/>
    <w:rsid w:val="006D666E"/>
    <w:rsid w:val="006D669C"/>
    <w:rsid w:val="006D670B"/>
    <w:rsid w:val="006D682A"/>
    <w:rsid w:val="006D688E"/>
    <w:rsid w:val="006D6895"/>
    <w:rsid w:val="006D68E2"/>
    <w:rsid w:val="006D6ADC"/>
    <w:rsid w:val="006D6BD1"/>
    <w:rsid w:val="006D6C4A"/>
    <w:rsid w:val="006D70EE"/>
    <w:rsid w:val="006D72C4"/>
    <w:rsid w:val="006D73B4"/>
    <w:rsid w:val="006D7590"/>
    <w:rsid w:val="006D7733"/>
    <w:rsid w:val="006D78F2"/>
    <w:rsid w:val="006D7CA0"/>
    <w:rsid w:val="006D7E37"/>
    <w:rsid w:val="006D7F91"/>
    <w:rsid w:val="006E008D"/>
    <w:rsid w:val="006E0188"/>
    <w:rsid w:val="006E032A"/>
    <w:rsid w:val="006E05AC"/>
    <w:rsid w:val="006E0649"/>
    <w:rsid w:val="006E0868"/>
    <w:rsid w:val="006E0933"/>
    <w:rsid w:val="006E0AA4"/>
    <w:rsid w:val="006E0B57"/>
    <w:rsid w:val="006E0DA8"/>
    <w:rsid w:val="006E0DAA"/>
    <w:rsid w:val="006E0E5E"/>
    <w:rsid w:val="006E0FB9"/>
    <w:rsid w:val="006E1055"/>
    <w:rsid w:val="006E146D"/>
    <w:rsid w:val="006E146E"/>
    <w:rsid w:val="006E149B"/>
    <w:rsid w:val="006E16CD"/>
    <w:rsid w:val="006E1791"/>
    <w:rsid w:val="006E1834"/>
    <w:rsid w:val="006E186B"/>
    <w:rsid w:val="006E1881"/>
    <w:rsid w:val="006E1AD3"/>
    <w:rsid w:val="006E1B0C"/>
    <w:rsid w:val="006E1CB5"/>
    <w:rsid w:val="006E1CCC"/>
    <w:rsid w:val="006E1D91"/>
    <w:rsid w:val="006E2094"/>
    <w:rsid w:val="006E20F9"/>
    <w:rsid w:val="006E216D"/>
    <w:rsid w:val="006E239B"/>
    <w:rsid w:val="006E272D"/>
    <w:rsid w:val="006E28D9"/>
    <w:rsid w:val="006E29C2"/>
    <w:rsid w:val="006E2AB2"/>
    <w:rsid w:val="006E2EF3"/>
    <w:rsid w:val="006E2F23"/>
    <w:rsid w:val="006E2FC9"/>
    <w:rsid w:val="006E3139"/>
    <w:rsid w:val="006E313E"/>
    <w:rsid w:val="006E3178"/>
    <w:rsid w:val="006E335F"/>
    <w:rsid w:val="006E34BE"/>
    <w:rsid w:val="006E35EE"/>
    <w:rsid w:val="006E3670"/>
    <w:rsid w:val="006E3741"/>
    <w:rsid w:val="006E3772"/>
    <w:rsid w:val="006E3843"/>
    <w:rsid w:val="006E3899"/>
    <w:rsid w:val="006E3A1C"/>
    <w:rsid w:val="006E3BDF"/>
    <w:rsid w:val="006E3BED"/>
    <w:rsid w:val="006E3C91"/>
    <w:rsid w:val="006E3CC8"/>
    <w:rsid w:val="006E3CEB"/>
    <w:rsid w:val="006E3EB9"/>
    <w:rsid w:val="006E3F4A"/>
    <w:rsid w:val="006E4067"/>
    <w:rsid w:val="006E4302"/>
    <w:rsid w:val="006E43D4"/>
    <w:rsid w:val="006E4622"/>
    <w:rsid w:val="006E466A"/>
    <w:rsid w:val="006E4772"/>
    <w:rsid w:val="006E47D2"/>
    <w:rsid w:val="006E47D8"/>
    <w:rsid w:val="006E4923"/>
    <w:rsid w:val="006E4BCB"/>
    <w:rsid w:val="006E4FE6"/>
    <w:rsid w:val="006E50F6"/>
    <w:rsid w:val="006E50FE"/>
    <w:rsid w:val="006E5319"/>
    <w:rsid w:val="006E536C"/>
    <w:rsid w:val="006E54A7"/>
    <w:rsid w:val="006E567B"/>
    <w:rsid w:val="006E56C2"/>
    <w:rsid w:val="006E5914"/>
    <w:rsid w:val="006E5979"/>
    <w:rsid w:val="006E5E0C"/>
    <w:rsid w:val="006E5E51"/>
    <w:rsid w:val="006E5F3A"/>
    <w:rsid w:val="006E6022"/>
    <w:rsid w:val="006E6469"/>
    <w:rsid w:val="006E6522"/>
    <w:rsid w:val="006E6732"/>
    <w:rsid w:val="006E67C0"/>
    <w:rsid w:val="006E67F9"/>
    <w:rsid w:val="006E697B"/>
    <w:rsid w:val="006E69EF"/>
    <w:rsid w:val="006E6AA7"/>
    <w:rsid w:val="006E6B53"/>
    <w:rsid w:val="006E6BAC"/>
    <w:rsid w:val="006E6D56"/>
    <w:rsid w:val="006E6E63"/>
    <w:rsid w:val="006E6EA3"/>
    <w:rsid w:val="006E6F8E"/>
    <w:rsid w:val="006E7239"/>
    <w:rsid w:val="006E726C"/>
    <w:rsid w:val="006E740C"/>
    <w:rsid w:val="006E75BB"/>
    <w:rsid w:val="006E7682"/>
    <w:rsid w:val="006E773E"/>
    <w:rsid w:val="006E7759"/>
    <w:rsid w:val="006E77F6"/>
    <w:rsid w:val="006E7865"/>
    <w:rsid w:val="006E793D"/>
    <w:rsid w:val="006E79EE"/>
    <w:rsid w:val="006E7A16"/>
    <w:rsid w:val="006E7ADB"/>
    <w:rsid w:val="006E7ADF"/>
    <w:rsid w:val="006E7B8D"/>
    <w:rsid w:val="006E7D42"/>
    <w:rsid w:val="006E7D68"/>
    <w:rsid w:val="006E7E53"/>
    <w:rsid w:val="006E7F29"/>
    <w:rsid w:val="006F0022"/>
    <w:rsid w:val="006F00C9"/>
    <w:rsid w:val="006F015B"/>
    <w:rsid w:val="006F0488"/>
    <w:rsid w:val="006F051F"/>
    <w:rsid w:val="006F0669"/>
    <w:rsid w:val="006F076D"/>
    <w:rsid w:val="006F0828"/>
    <w:rsid w:val="006F08F7"/>
    <w:rsid w:val="006F0A88"/>
    <w:rsid w:val="006F0B89"/>
    <w:rsid w:val="006F0C4C"/>
    <w:rsid w:val="006F0C81"/>
    <w:rsid w:val="006F0FEF"/>
    <w:rsid w:val="006F117D"/>
    <w:rsid w:val="006F1263"/>
    <w:rsid w:val="006F1294"/>
    <w:rsid w:val="006F1311"/>
    <w:rsid w:val="006F1447"/>
    <w:rsid w:val="006F1510"/>
    <w:rsid w:val="006F1597"/>
    <w:rsid w:val="006F15ED"/>
    <w:rsid w:val="006F1782"/>
    <w:rsid w:val="006F1A29"/>
    <w:rsid w:val="006F1A9E"/>
    <w:rsid w:val="006F1EBC"/>
    <w:rsid w:val="006F205A"/>
    <w:rsid w:val="006F2128"/>
    <w:rsid w:val="006F219D"/>
    <w:rsid w:val="006F221E"/>
    <w:rsid w:val="006F23C3"/>
    <w:rsid w:val="006F2958"/>
    <w:rsid w:val="006F2962"/>
    <w:rsid w:val="006F2975"/>
    <w:rsid w:val="006F2981"/>
    <w:rsid w:val="006F2CCB"/>
    <w:rsid w:val="006F2D68"/>
    <w:rsid w:val="006F2D7D"/>
    <w:rsid w:val="006F2E1A"/>
    <w:rsid w:val="006F2E89"/>
    <w:rsid w:val="006F3119"/>
    <w:rsid w:val="006F321B"/>
    <w:rsid w:val="006F34BB"/>
    <w:rsid w:val="006F35CE"/>
    <w:rsid w:val="006F3630"/>
    <w:rsid w:val="006F371F"/>
    <w:rsid w:val="006F376B"/>
    <w:rsid w:val="006F3B1C"/>
    <w:rsid w:val="006F3B38"/>
    <w:rsid w:val="006F3D62"/>
    <w:rsid w:val="006F3F23"/>
    <w:rsid w:val="006F420C"/>
    <w:rsid w:val="006F440F"/>
    <w:rsid w:val="006F4857"/>
    <w:rsid w:val="006F4D22"/>
    <w:rsid w:val="006F4DE5"/>
    <w:rsid w:val="006F4FEE"/>
    <w:rsid w:val="006F5040"/>
    <w:rsid w:val="006F5103"/>
    <w:rsid w:val="006F5135"/>
    <w:rsid w:val="006F5142"/>
    <w:rsid w:val="006F5418"/>
    <w:rsid w:val="006F54D3"/>
    <w:rsid w:val="006F55BD"/>
    <w:rsid w:val="006F5885"/>
    <w:rsid w:val="006F5996"/>
    <w:rsid w:val="006F5A36"/>
    <w:rsid w:val="006F6100"/>
    <w:rsid w:val="006F613F"/>
    <w:rsid w:val="006F6157"/>
    <w:rsid w:val="006F62D8"/>
    <w:rsid w:val="006F63C2"/>
    <w:rsid w:val="006F63D1"/>
    <w:rsid w:val="006F63E9"/>
    <w:rsid w:val="006F6448"/>
    <w:rsid w:val="006F654E"/>
    <w:rsid w:val="006F66F5"/>
    <w:rsid w:val="006F6827"/>
    <w:rsid w:val="006F682D"/>
    <w:rsid w:val="006F69E9"/>
    <w:rsid w:val="006F6A4F"/>
    <w:rsid w:val="006F6AFE"/>
    <w:rsid w:val="006F6B3C"/>
    <w:rsid w:val="006F6C02"/>
    <w:rsid w:val="006F6C8F"/>
    <w:rsid w:val="006F6DD0"/>
    <w:rsid w:val="006F6F85"/>
    <w:rsid w:val="006F6F91"/>
    <w:rsid w:val="006F70AA"/>
    <w:rsid w:val="006F72F6"/>
    <w:rsid w:val="006F730C"/>
    <w:rsid w:val="006F74A0"/>
    <w:rsid w:val="006F786E"/>
    <w:rsid w:val="006F7996"/>
    <w:rsid w:val="006F7A0C"/>
    <w:rsid w:val="006F7A8C"/>
    <w:rsid w:val="006F7BC8"/>
    <w:rsid w:val="006F7DB5"/>
    <w:rsid w:val="006F7ED8"/>
    <w:rsid w:val="006F7ED9"/>
    <w:rsid w:val="007007B6"/>
    <w:rsid w:val="00700994"/>
    <w:rsid w:val="007009F4"/>
    <w:rsid w:val="00700D8C"/>
    <w:rsid w:val="00700EA7"/>
    <w:rsid w:val="00701087"/>
    <w:rsid w:val="007012B3"/>
    <w:rsid w:val="00701306"/>
    <w:rsid w:val="007013BF"/>
    <w:rsid w:val="00701683"/>
    <w:rsid w:val="0070202F"/>
    <w:rsid w:val="00702274"/>
    <w:rsid w:val="00702294"/>
    <w:rsid w:val="00702307"/>
    <w:rsid w:val="0070233E"/>
    <w:rsid w:val="007024C3"/>
    <w:rsid w:val="00702858"/>
    <w:rsid w:val="00702865"/>
    <w:rsid w:val="00702C0C"/>
    <w:rsid w:val="00702EE1"/>
    <w:rsid w:val="00702F5E"/>
    <w:rsid w:val="0070308B"/>
    <w:rsid w:val="00703199"/>
    <w:rsid w:val="0070338E"/>
    <w:rsid w:val="00703822"/>
    <w:rsid w:val="0070389F"/>
    <w:rsid w:val="00703998"/>
    <w:rsid w:val="007039C7"/>
    <w:rsid w:val="00703A05"/>
    <w:rsid w:val="00703BF8"/>
    <w:rsid w:val="00703C58"/>
    <w:rsid w:val="0070405B"/>
    <w:rsid w:val="00704071"/>
    <w:rsid w:val="007040E1"/>
    <w:rsid w:val="007041A9"/>
    <w:rsid w:val="00704211"/>
    <w:rsid w:val="007042F1"/>
    <w:rsid w:val="007044B1"/>
    <w:rsid w:val="0070468F"/>
    <w:rsid w:val="00704840"/>
    <w:rsid w:val="007049DC"/>
    <w:rsid w:val="00704A71"/>
    <w:rsid w:val="00704ABD"/>
    <w:rsid w:val="00704AD5"/>
    <w:rsid w:val="00704B02"/>
    <w:rsid w:val="00704B0D"/>
    <w:rsid w:val="00704CA4"/>
    <w:rsid w:val="00704D01"/>
    <w:rsid w:val="00704D65"/>
    <w:rsid w:val="00704DB4"/>
    <w:rsid w:val="00704ECF"/>
    <w:rsid w:val="00705397"/>
    <w:rsid w:val="00705525"/>
    <w:rsid w:val="007058A7"/>
    <w:rsid w:val="00705C20"/>
    <w:rsid w:val="00705CA8"/>
    <w:rsid w:val="00705D33"/>
    <w:rsid w:val="00705FA3"/>
    <w:rsid w:val="00705FC4"/>
    <w:rsid w:val="007060BF"/>
    <w:rsid w:val="007062C0"/>
    <w:rsid w:val="00706374"/>
    <w:rsid w:val="007063DE"/>
    <w:rsid w:val="00706462"/>
    <w:rsid w:val="007067E9"/>
    <w:rsid w:val="0070680F"/>
    <w:rsid w:val="00706976"/>
    <w:rsid w:val="007069B5"/>
    <w:rsid w:val="007069F4"/>
    <w:rsid w:val="00706B77"/>
    <w:rsid w:val="00706EC5"/>
    <w:rsid w:val="0070701A"/>
    <w:rsid w:val="007070CA"/>
    <w:rsid w:val="00707205"/>
    <w:rsid w:val="0070734E"/>
    <w:rsid w:val="007074E2"/>
    <w:rsid w:val="0070754B"/>
    <w:rsid w:val="00707618"/>
    <w:rsid w:val="00707623"/>
    <w:rsid w:val="007079C1"/>
    <w:rsid w:val="00707AAE"/>
    <w:rsid w:val="00707C19"/>
    <w:rsid w:val="007100EF"/>
    <w:rsid w:val="007106CC"/>
    <w:rsid w:val="0071083E"/>
    <w:rsid w:val="007108AD"/>
    <w:rsid w:val="00710D18"/>
    <w:rsid w:val="00710DA3"/>
    <w:rsid w:val="00710DD0"/>
    <w:rsid w:val="00710E1F"/>
    <w:rsid w:val="00710E78"/>
    <w:rsid w:val="00710EFC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AD"/>
    <w:rsid w:val="00711BED"/>
    <w:rsid w:val="00711F8A"/>
    <w:rsid w:val="00711FEF"/>
    <w:rsid w:val="00712207"/>
    <w:rsid w:val="007122D7"/>
    <w:rsid w:val="007126A7"/>
    <w:rsid w:val="007126BB"/>
    <w:rsid w:val="00712769"/>
    <w:rsid w:val="00712898"/>
    <w:rsid w:val="00712A0D"/>
    <w:rsid w:val="00712D00"/>
    <w:rsid w:val="00712E01"/>
    <w:rsid w:val="00712E09"/>
    <w:rsid w:val="00712EB0"/>
    <w:rsid w:val="00712F76"/>
    <w:rsid w:val="0071316E"/>
    <w:rsid w:val="007131A3"/>
    <w:rsid w:val="007132E5"/>
    <w:rsid w:val="0071331A"/>
    <w:rsid w:val="0071335A"/>
    <w:rsid w:val="00713474"/>
    <w:rsid w:val="00713693"/>
    <w:rsid w:val="0071374B"/>
    <w:rsid w:val="0071376E"/>
    <w:rsid w:val="0071380B"/>
    <w:rsid w:val="0071391F"/>
    <w:rsid w:val="00713931"/>
    <w:rsid w:val="00713D48"/>
    <w:rsid w:val="00713E28"/>
    <w:rsid w:val="00713EA4"/>
    <w:rsid w:val="00713EAD"/>
    <w:rsid w:val="00713EFB"/>
    <w:rsid w:val="00713F2D"/>
    <w:rsid w:val="00713FB8"/>
    <w:rsid w:val="0071408D"/>
    <w:rsid w:val="00714114"/>
    <w:rsid w:val="00714199"/>
    <w:rsid w:val="0071421D"/>
    <w:rsid w:val="007145DB"/>
    <w:rsid w:val="007146C1"/>
    <w:rsid w:val="0071495F"/>
    <w:rsid w:val="00714A0E"/>
    <w:rsid w:val="00714F22"/>
    <w:rsid w:val="0071528A"/>
    <w:rsid w:val="007153D8"/>
    <w:rsid w:val="00715439"/>
    <w:rsid w:val="00715443"/>
    <w:rsid w:val="007155C7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050"/>
    <w:rsid w:val="00716092"/>
    <w:rsid w:val="007161D6"/>
    <w:rsid w:val="007162CC"/>
    <w:rsid w:val="00716364"/>
    <w:rsid w:val="007164CE"/>
    <w:rsid w:val="007165EF"/>
    <w:rsid w:val="00716761"/>
    <w:rsid w:val="00716A57"/>
    <w:rsid w:val="00716A76"/>
    <w:rsid w:val="00716DB4"/>
    <w:rsid w:val="00717145"/>
    <w:rsid w:val="007171A2"/>
    <w:rsid w:val="007171DF"/>
    <w:rsid w:val="0071728D"/>
    <w:rsid w:val="007173B3"/>
    <w:rsid w:val="00717451"/>
    <w:rsid w:val="0071780B"/>
    <w:rsid w:val="0071788D"/>
    <w:rsid w:val="00717951"/>
    <w:rsid w:val="00717959"/>
    <w:rsid w:val="00717A10"/>
    <w:rsid w:val="00717C02"/>
    <w:rsid w:val="00717CC8"/>
    <w:rsid w:val="00717D51"/>
    <w:rsid w:val="00717E5D"/>
    <w:rsid w:val="007201A1"/>
    <w:rsid w:val="007201EF"/>
    <w:rsid w:val="00720217"/>
    <w:rsid w:val="00720301"/>
    <w:rsid w:val="007203B4"/>
    <w:rsid w:val="007203BC"/>
    <w:rsid w:val="00720816"/>
    <w:rsid w:val="00720A77"/>
    <w:rsid w:val="00720CA3"/>
    <w:rsid w:val="00720E09"/>
    <w:rsid w:val="007210A5"/>
    <w:rsid w:val="007211CA"/>
    <w:rsid w:val="00721242"/>
    <w:rsid w:val="00721591"/>
    <w:rsid w:val="007217E4"/>
    <w:rsid w:val="0072187C"/>
    <w:rsid w:val="00721994"/>
    <w:rsid w:val="00721DAA"/>
    <w:rsid w:val="00721ED0"/>
    <w:rsid w:val="00721F19"/>
    <w:rsid w:val="00722011"/>
    <w:rsid w:val="00722091"/>
    <w:rsid w:val="007221E7"/>
    <w:rsid w:val="0072228F"/>
    <w:rsid w:val="007223AC"/>
    <w:rsid w:val="007225BE"/>
    <w:rsid w:val="007225C5"/>
    <w:rsid w:val="007227A0"/>
    <w:rsid w:val="00722814"/>
    <w:rsid w:val="007228B8"/>
    <w:rsid w:val="0072290F"/>
    <w:rsid w:val="00722A6A"/>
    <w:rsid w:val="00722F1F"/>
    <w:rsid w:val="00722F20"/>
    <w:rsid w:val="00723016"/>
    <w:rsid w:val="00723155"/>
    <w:rsid w:val="0072327E"/>
    <w:rsid w:val="007232AD"/>
    <w:rsid w:val="0072352C"/>
    <w:rsid w:val="007235F6"/>
    <w:rsid w:val="00723709"/>
    <w:rsid w:val="0072376D"/>
    <w:rsid w:val="007237A7"/>
    <w:rsid w:val="00723829"/>
    <w:rsid w:val="007238CA"/>
    <w:rsid w:val="007239ED"/>
    <w:rsid w:val="00723CA1"/>
    <w:rsid w:val="00723CBF"/>
    <w:rsid w:val="00723D00"/>
    <w:rsid w:val="00723F6E"/>
    <w:rsid w:val="00724193"/>
    <w:rsid w:val="0072426B"/>
    <w:rsid w:val="007242FA"/>
    <w:rsid w:val="0072439A"/>
    <w:rsid w:val="0072448C"/>
    <w:rsid w:val="007245BD"/>
    <w:rsid w:val="00724672"/>
    <w:rsid w:val="00724678"/>
    <w:rsid w:val="007246C0"/>
    <w:rsid w:val="0072471E"/>
    <w:rsid w:val="00724721"/>
    <w:rsid w:val="007248B5"/>
    <w:rsid w:val="00724975"/>
    <w:rsid w:val="00724C33"/>
    <w:rsid w:val="00724C5B"/>
    <w:rsid w:val="00724CAA"/>
    <w:rsid w:val="00724D7D"/>
    <w:rsid w:val="00724DFD"/>
    <w:rsid w:val="00724EC6"/>
    <w:rsid w:val="00724FD3"/>
    <w:rsid w:val="00725016"/>
    <w:rsid w:val="00725210"/>
    <w:rsid w:val="00725733"/>
    <w:rsid w:val="00725770"/>
    <w:rsid w:val="0072577C"/>
    <w:rsid w:val="00725857"/>
    <w:rsid w:val="00725D7A"/>
    <w:rsid w:val="00725E55"/>
    <w:rsid w:val="0072617E"/>
    <w:rsid w:val="007261AB"/>
    <w:rsid w:val="00726222"/>
    <w:rsid w:val="00726327"/>
    <w:rsid w:val="00726580"/>
    <w:rsid w:val="007265DE"/>
    <w:rsid w:val="0072665C"/>
    <w:rsid w:val="0072680E"/>
    <w:rsid w:val="00726857"/>
    <w:rsid w:val="00726919"/>
    <w:rsid w:val="00726C41"/>
    <w:rsid w:val="00726DD8"/>
    <w:rsid w:val="00726E03"/>
    <w:rsid w:val="00726E12"/>
    <w:rsid w:val="00726EE5"/>
    <w:rsid w:val="00727455"/>
    <w:rsid w:val="007276E2"/>
    <w:rsid w:val="00727797"/>
    <w:rsid w:val="007279CD"/>
    <w:rsid w:val="00727B85"/>
    <w:rsid w:val="00727D23"/>
    <w:rsid w:val="00727D97"/>
    <w:rsid w:val="00727FAE"/>
    <w:rsid w:val="00727FC7"/>
    <w:rsid w:val="007300AB"/>
    <w:rsid w:val="00730152"/>
    <w:rsid w:val="00730205"/>
    <w:rsid w:val="00730649"/>
    <w:rsid w:val="007306A2"/>
    <w:rsid w:val="0073082F"/>
    <w:rsid w:val="00730A18"/>
    <w:rsid w:val="00730F79"/>
    <w:rsid w:val="00730FEB"/>
    <w:rsid w:val="0073111E"/>
    <w:rsid w:val="00731241"/>
    <w:rsid w:val="0073124F"/>
    <w:rsid w:val="0073127E"/>
    <w:rsid w:val="0073158E"/>
    <w:rsid w:val="00731624"/>
    <w:rsid w:val="0073188A"/>
    <w:rsid w:val="007318FD"/>
    <w:rsid w:val="00731938"/>
    <w:rsid w:val="00731948"/>
    <w:rsid w:val="00731984"/>
    <w:rsid w:val="00731B69"/>
    <w:rsid w:val="00731BEB"/>
    <w:rsid w:val="00731D61"/>
    <w:rsid w:val="00731ECD"/>
    <w:rsid w:val="007320EF"/>
    <w:rsid w:val="007321BC"/>
    <w:rsid w:val="007321FC"/>
    <w:rsid w:val="007323B9"/>
    <w:rsid w:val="00732538"/>
    <w:rsid w:val="007325F8"/>
    <w:rsid w:val="00732815"/>
    <w:rsid w:val="00732B65"/>
    <w:rsid w:val="00732C1A"/>
    <w:rsid w:val="00732C75"/>
    <w:rsid w:val="00732FAA"/>
    <w:rsid w:val="00732FAD"/>
    <w:rsid w:val="00733170"/>
    <w:rsid w:val="007331FD"/>
    <w:rsid w:val="007332B6"/>
    <w:rsid w:val="00733459"/>
    <w:rsid w:val="00733535"/>
    <w:rsid w:val="0073369C"/>
    <w:rsid w:val="007337E9"/>
    <w:rsid w:val="00733BBF"/>
    <w:rsid w:val="00733C0B"/>
    <w:rsid w:val="00733D10"/>
    <w:rsid w:val="0073400F"/>
    <w:rsid w:val="007341E3"/>
    <w:rsid w:val="007342E1"/>
    <w:rsid w:val="0073433D"/>
    <w:rsid w:val="0073444B"/>
    <w:rsid w:val="00734668"/>
    <w:rsid w:val="00734775"/>
    <w:rsid w:val="007347A9"/>
    <w:rsid w:val="007348AE"/>
    <w:rsid w:val="007348D1"/>
    <w:rsid w:val="00734921"/>
    <w:rsid w:val="00734A74"/>
    <w:rsid w:val="00734C86"/>
    <w:rsid w:val="00734DA8"/>
    <w:rsid w:val="00734E27"/>
    <w:rsid w:val="00734EA9"/>
    <w:rsid w:val="00735007"/>
    <w:rsid w:val="00735067"/>
    <w:rsid w:val="00735083"/>
    <w:rsid w:val="00735258"/>
    <w:rsid w:val="007355C5"/>
    <w:rsid w:val="00735888"/>
    <w:rsid w:val="0073595D"/>
    <w:rsid w:val="00735C78"/>
    <w:rsid w:val="00735F51"/>
    <w:rsid w:val="00735F55"/>
    <w:rsid w:val="00735FAF"/>
    <w:rsid w:val="0073601B"/>
    <w:rsid w:val="00736256"/>
    <w:rsid w:val="007363FB"/>
    <w:rsid w:val="00736614"/>
    <w:rsid w:val="0073667C"/>
    <w:rsid w:val="00736908"/>
    <w:rsid w:val="00736AA5"/>
    <w:rsid w:val="00736B7A"/>
    <w:rsid w:val="00736C3C"/>
    <w:rsid w:val="00736CBA"/>
    <w:rsid w:val="00736DBD"/>
    <w:rsid w:val="00736EF4"/>
    <w:rsid w:val="0073713D"/>
    <w:rsid w:val="00737403"/>
    <w:rsid w:val="0073749E"/>
    <w:rsid w:val="0073750B"/>
    <w:rsid w:val="00737605"/>
    <w:rsid w:val="00737708"/>
    <w:rsid w:val="0073771E"/>
    <w:rsid w:val="007378A7"/>
    <w:rsid w:val="00737978"/>
    <w:rsid w:val="00737DBA"/>
    <w:rsid w:val="00737EAF"/>
    <w:rsid w:val="00737FAE"/>
    <w:rsid w:val="00740169"/>
    <w:rsid w:val="00740443"/>
    <w:rsid w:val="00740541"/>
    <w:rsid w:val="007405B7"/>
    <w:rsid w:val="0074078E"/>
    <w:rsid w:val="007407F0"/>
    <w:rsid w:val="00740A27"/>
    <w:rsid w:val="00740A80"/>
    <w:rsid w:val="0074103D"/>
    <w:rsid w:val="00741526"/>
    <w:rsid w:val="007416C7"/>
    <w:rsid w:val="007416D3"/>
    <w:rsid w:val="00741763"/>
    <w:rsid w:val="0074177D"/>
    <w:rsid w:val="0074185B"/>
    <w:rsid w:val="007419B6"/>
    <w:rsid w:val="007419F1"/>
    <w:rsid w:val="00741A65"/>
    <w:rsid w:val="00741A79"/>
    <w:rsid w:val="00741D10"/>
    <w:rsid w:val="00741F6F"/>
    <w:rsid w:val="00741FFA"/>
    <w:rsid w:val="00742006"/>
    <w:rsid w:val="00742080"/>
    <w:rsid w:val="0074224D"/>
    <w:rsid w:val="00742288"/>
    <w:rsid w:val="007422ED"/>
    <w:rsid w:val="00742344"/>
    <w:rsid w:val="00742755"/>
    <w:rsid w:val="00742A0A"/>
    <w:rsid w:val="00742A1D"/>
    <w:rsid w:val="00742A83"/>
    <w:rsid w:val="00742A87"/>
    <w:rsid w:val="00742B75"/>
    <w:rsid w:val="00742E19"/>
    <w:rsid w:val="00742F0D"/>
    <w:rsid w:val="00742F46"/>
    <w:rsid w:val="00742FAD"/>
    <w:rsid w:val="00743424"/>
    <w:rsid w:val="0074349D"/>
    <w:rsid w:val="007434B3"/>
    <w:rsid w:val="007435C5"/>
    <w:rsid w:val="0074384A"/>
    <w:rsid w:val="00743860"/>
    <w:rsid w:val="0074389E"/>
    <w:rsid w:val="00743902"/>
    <w:rsid w:val="0074399A"/>
    <w:rsid w:val="00743ECD"/>
    <w:rsid w:val="00743F19"/>
    <w:rsid w:val="0074405E"/>
    <w:rsid w:val="007440A3"/>
    <w:rsid w:val="00744290"/>
    <w:rsid w:val="00744321"/>
    <w:rsid w:val="007443BF"/>
    <w:rsid w:val="007446F0"/>
    <w:rsid w:val="007449C7"/>
    <w:rsid w:val="00744CB3"/>
    <w:rsid w:val="00744D2B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19"/>
    <w:rsid w:val="007460B0"/>
    <w:rsid w:val="007460BE"/>
    <w:rsid w:val="007460D9"/>
    <w:rsid w:val="0074616C"/>
    <w:rsid w:val="00746320"/>
    <w:rsid w:val="00746497"/>
    <w:rsid w:val="00746619"/>
    <w:rsid w:val="0074682D"/>
    <w:rsid w:val="0074684F"/>
    <w:rsid w:val="00746A48"/>
    <w:rsid w:val="00746D0B"/>
    <w:rsid w:val="00746EAA"/>
    <w:rsid w:val="00746F44"/>
    <w:rsid w:val="00746F86"/>
    <w:rsid w:val="00746FED"/>
    <w:rsid w:val="00746FF7"/>
    <w:rsid w:val="007470B7"/>
    <w:rsid w:val="00747180"/>
    <w:rsid w:val="00747231"/>
    <w:rsid w:val="00747246"/>
    <w:rsid w:val="0074742A"/>
    <w:rsid w:val="007475FF"/>
    <w:rsid w:val="0074761C"/>
    <w:rsid w:val="007477DD"/>
    <w:rsid w:val="0074789B"/>
    <w:rsid w:val="00747950"/>
    <w:rsid w:val="00747AFE"/>
    <w:rsid w:val="007503DE"/>
    <w:rsid w:val="00750693"/>
    <w:rsid w:val="00750818"/>
    <w:rsid w:val="00750897"/>
    <w:rsid w:val="00750D06"/>
    <w:rsid w:val="00750D41"/>
    <w:rsid w:val="00750DCD"/>
    <w:rsid w:val="00750E04"/>
    <w:rsid w:val="00750F2C"/>
    <w:rsid w:val="00751066"/>
    <w:rsid w:val="00751114"/>
    <w:rsid w:val="0075122D"/>
    <w:rsid w:val="007512A3"/>
    <w:rsid w:val="00751330"/>
    <w:rsid w:val="00751398"/>
    <w:rsid w:val="007513D9"/>
    <w:rsid w:val="007516D9"/>
    <w:rsid w:val="007516DF"/>
    <w:rsid w:val="007518E6"/>
    <w:rsid w:val="00751912"/>
    <w:rsid w:val="00751C90"/>
    <w:rsid w:val="00751CD9"/>
    <w:rsid w:val="00751D85"/>
    <w:rsid w:val="00751DB5"/>
    <w:rsid w:val="00751E30"/>
    <w:rsid w:val="00752057"/>
    <w:rsid w:val="007523C3"/>
    <w:rsid w:val="00752591"/>
    <w:rsid w:val="007527D3"/>
    <w:rsid w:val="007528DC"/>
    <w:rsid w:val="00752A0F"/>
    <w:rsid w:val="00752A5A"/>
    <w:rsid w:val="00752B03"/>
    <w:rsid w:val="00752C77"/>
    <w:rsid w:val="00752EC1"/>
    <w:rsid w:val="00752EEE"/>
    <w:rsid w:val="00752F4D"/>
    <w:rsid w:val="00752F60"/>
    <w:rsid w:val="00752FD2"/>
    <w:rsid w:val="007530C0"/>
    <w:rsid w:val="0075317B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3EB4"/>
    <w:rsid w:val="00754484"/>
    <w:rsid w:val="007545F1"/>
    <w:rsid w:val="00754975"/>
    <w:rsid w:val="00754C02"/>
    <w:rsid w:val="00754C61"/>
    <w:rsid w:val="00754DA6"/>
    <w:rsid w:val="00754E04"/>
    <w:rsid w:val="00754EBA"/>
    <w:rsid w:val="00755091"/>
    <w:rsid w:val="007551FA"/>
    <w:rsid w:val="00755271"/>
    <w:rsid w:val="007552D3"/>
    <w:rsid w:val="00755577"/>
    <w:rsid w:val="0075569D"/>
    <w:rsid w:val="00755742"/>
    <w:rsid w:val="007558C6"/>
    <w:rsid w:val="00755C6A"/>
    <w:rsid w:val="00755E61"/>
    <w:rsid w:val="00756286"/>
    <w:rsid w:val="007562C5"/>
    <w:rsid w:val="007562DB"/>
    <w:rsid w:val="007562DC"/>
    <w:rsid w:val="00756536"/>
    <w:rsid w:val="00756561"/>
    <w:rsid w:val="007565E4"/>
    <w:rsid w:val="0075687F"/>
    <w:rsid w:val="00756A23"/>
    <w:rsid w:val="00756A31"/>
    <w:rsid w:val="00756AD4"/>
    <w:rsid w:val="007570DE"/>
    <w:rsid w:val="00757172"/>
    <w:rsid w:val="007571C2"/>
    <w:rsid w:val="007575BD"/>
    <w:rsid w:val="00757841"/>
    <w:rsid w:val="00757913"/>
    <w:rsid w:val="007579E0"/>
    <w:rsid w:val="00757C92"/>
    <w:rsid w:val="00757F5E"/>
    <w:rsid w:val="00760077"/>
    <w:rsid w:val="007602E8"/>
    <w:rsid w:val="007602F4"/>
    <w:rsid w:val="007603D1"/>
    <w:rsid w:val="00760442"/>
    <w:rsid w:val="0076053F"/>
    <w:rsid w:val="007605FF"/>
    <w:rsid w:val="00760618"/>
    <w:rsid w:val="007608C6"/>
    <w:rsid w:val="00760936"/>
    <w:rsid w:val="00760945"/>
    <w:rsid w:val="00760BF8"/>
    <w:rsid w:val="00760CF8"/>
    <w:rsid w:val="00760E03"/>
    <w:rsid w:val="00760E57"/>
    <w:rsid w:val="0076126B"/>
    <w:rsid w:val="0076135D"/>
    <w:rsid w:val="0076136F"/>
    <w:rsid w:val="00761490"/>
    <w:rsid w:val="0076155C"/>
    <w:rsid w:val="00761886"/>
    <w:rsid w:val="00761944"/>
    <w:rsid w:val="00761B24"/>
    <w:rsid w:val="00761D94"/>
    <w:rsid w:val="007620C3"/>
    <w:rsid w:val="00762204"/>
    <w:rsid w:val="00762238"/>
    <w:rsid w:val="007623EF"/>
    <w:rsid w:val="00762792"/>
    <w:rsid w:val="007627E9"/>
    <w:rsid w:val="00762935"/>
    <w:rsid w:val="00762B6B"/>
    <w:rsid w:val="00762CE4"/>
    <w:rsid w:val="00762F0E"/>
    <w:rsid w:val="00763130"/>
    <w:rsid w:val="0076313B"/>
    <w:rsid w:val="007631D1"/>
    <w:rsid w:val="007637DF"/>
    <w:rsid w:val="0076386E"/>
    <w:rsid w:val="00763983"/>
    <w:rsid w:val="007639D5"/>
    <w:rsid w:val="00763AAD"/>
    <w:rsid w:val="00763D54"/>
    <w:rsid w:val="00763D61"/>
    <w:rsid w:val="00763DE5"/>
    <w:rsid w:val="007641DE"/>
    <w:rsid w:val="007642FD"/>
    <w:rsid w:val="00764559"/>
    <w:rsid w:val="007647A9"/>
    <w:rsid w:val="0076485F"/>
    <w:rsid w:val="0076498B"/>
    <w:rsid w:val="00764A26"/>
    <w:rsid w:val="00764A3C"/>
    <w:rsid w:val="00764C5E"/>
    <w:rsid w:val="00764D07"/>
    <w:rsid w:val="00764F0D"/>
    <w:rsid w:val="007650F7"/>
    <w:rsid w:val="007651FB"/>
    <w:rsid w:val="0076588D"/>
    <w:rsid w:val="0076589A"/>
    <w:rsid w:val="00765B52"/>
    <w:rsid w:val="00765B7D"/>
    <w:rsid w:val="00765E5D"/>
    <w:rsid w:val="00765F3F"/>
    <w:rsid w:val="0076614E"/>
    <w:rsid w:val="0076698D"/>
    <w:rsid w:val="00766A37"/>
    <w:rsid w:val="00766B21"/>
    <w:rsid w:val="00766E5B"/>
    <w:rsid w:val="00766EF4"/>
    <w:rsid w:val="00766F85"/>
    <w:rsid w:val="00766F95"/>
    <w:rsid w:val="00766FCF"/>
    <w:rsid w:val="00766FF8"/>
    <w:rsid w:val="007670B8"/>
    <w:rsid w:val="0076718C"/>
    <w:rsid w:val="00767256"/>
    <w:rsid w:val="0076733A"/>
    <w:rsid w:val="0076753A"/>
    <w:rsid w:val="0076777E"/>
    <w:rsid w:val="00767896"/>
    <w:rsid w:val="00767976"/>
    <w:rsid w:val="00767A8F"/>
    <w:rsid w:val="00767B11"/>
    <w:rsid w:val="00767B7E"/>
    <w:rsid w:val="00767BDA"/>
    <w:rsid w:val="00767C3A"/>
    <w:rsid w:val="00767CF6"/>
    <w:rsid w:val="00767F19"/>
    <w:rsid w:val="00767F51"/>
    <w:rsid w:val="0077016B"/>
    <w:rsid w:val="00770371"/>
    <w:rsid w:val="007705E1"/>
    <w:rsid w:val="0077060D"/>
    <w:rsid w:val="007706E3"/>
    <w:rsid w:val="007706E6"/>
    <w:rsid w:val="00770708"/>
    <w:rsid w:val="007707D2"/>
    <w:rsid w:val="0077091E"/>
    <w:rsid w:val="00770C48"/>
    <w:rsid w:val="00770E05"/>
    <w:rsid w:val="00770F66"/>
    <w:rsid w:val="007711E5"/>
    <w:rsid w:val="007716DE"/>
    <w:rsid w:val="00771732"/>
    <w:rsid w:val="00771833"/>
    <w:rsid w:val="007718E5"/>
    <w:rsid w:val="0077191E"/>
    <w:rsid w:val="00771C46"/>
    <w:rsid w:val="00771CF1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3211"/>
    <w:rsid w:val="00773269"/>
    <w:rsid w:val="007737C0"/>
    <w:rsid w:val="0077386D"/>
    <w:rsid w:val="007738EF"/>
    <w:rsid w:val="00773D31"/>
    <w:rsid w:val="00773D44"/>
    <w:rsid w:val="00773F74"/>
    <w:rsid w:val="00773F77"/>
    <w:rsid w:val="00773FAE"/>
    <w:rsid w:val="007741A5"/>
    <w:rsid w:val="007741EF"/>
    <w:rsid w:val="007744FC"/>
    <w:rsid w:val="00774C3A"/>
    <w:rsid w:val="00774E07"/>
    <w:rsid w:val="00774ED5"/>
    <w:rsid w:val="00774FE1"/>
    <w:rsid w:val="00775034"/>
    <w:rsid w:val="00775066"/>
    <w:rsid w:val="00775193"/>
    <w:rsid w:val="007751B7"/>
    <w:rsid w:val="007751EF"/>
    <w:rsid w:val="007753BE"/>
    <w:rsid w:val="007754C6"/>
    <w:rsid w:val="007754FE"/>
    <w:rsid w:val="0077560E"/>
    <w:rsid w:val="00775761"/>
    <w:rsid w:val="00775AB7"/>
    <w:rsid w:val="00775B2E"/>
    <w:rsid w:val="00775B5E"/>
    <w:rsid w:val="00775D79"/>
    <w:rsid w:val="00775E5D"/>
    <w:rsid w:val="00775EF1"/>
    <w:rsid w:val="007760A4"/>
    <w:rsid w:val="007760DA"/>
    <w:rsid w:val="00776118"/>
    <w:rsid w:val="007761FC"/>
    <w:rsid w:val="0077621C"/>
    <w:rsid w:val="00776304"/>
    <w:rsid w:val="0077630B"/>
    <w:rsid w:val="00776333"/>
    <w:rsid w:val="00776341"/>
    <w:rsid w:val="0077645D"/>
    <w:rsid w:val="007765BD"/>
    <w:rsid w:val="00776715"/>
    <w:rsid w:val="00776779"/>
    <w:rsid w:val="0077685B"/>
    <w:rsid w:val="0077692E"/>
    <w:rsid w:val="00776B23"/>
    <w:rsid w:val="00776C21"/>
    <w:rsid w:val="00776D42"/>
    <w:rsid w:val="00776FD3"/>
    <w:rsid w:val="007770A8"/>
    <w:rsid w:val="007770FC"/>
    <w:rsid w:val="00777590"/>
    <w:rsid w:val="007777A7"/>
    <w:rsid w:val="007779F6"/>
    <w:rsid w:val="00777B9C"/>
    <w:rsid w:val="00777C98"/>
    <w:rsid w:val="00777CE2"/>
    <w:rsid w:val="007803BF"/>
    <w:rsid w:val="00780606"/>
    <w:rsid w:val="00780664"/>
    <w:rsid w:val="00780773"/>
    <w:rsid w:val="00780870"/>
    <w:rsid w:val="00780A7E"/>
    <w:rsid w:val="00780B0B"/>
    <w:rsid w:val="00780BD4"/>
    <w:rsid w:val="00780C76"/>
    <w:rsid w:val="00780D63"/>
    <w:rsid w:val="00781152"/>
    <w:rsid w:val="007811C0"/>
    <w:rsid w:val="0078136D"/>
    <w:rsid w:val="007813B4"/>
    <w:rsid w:val="0078172B"/>
    <w:rsid w:val="00781745"/>
    <w:rsid w:val="00781A45"/>
    <w:rsid w:val="00781ACA"/>
    <w:rsid w:val="00781AD1"/>
    <w:rsid w:val="00781BA1"/>
    <w:rsid w:val="00781F55"/>
    <w:rsid w:val="00782043"/>
    <w:rsid w:val="007820D4"/>
    <w:rsid w:val="007822F7"/>
    <w:rsid w:val="007823DF"/>
    <w:rsid w:val="00782560"/>
    <w:rsid w:val="007826FE"/>
    <w:rsid w:val="007827C1"/>
    <w:rsid w:val="007829C1"/>
    <w:rsid w:val="00782ACF"/>
    <w:rsid w:val="00782E17"/>
    <w:rsid w:val="007831A9"/>
    <w:rsid w:val="0078325D"/>
    <w:rsid w:val="007832D7"/>
    <w:rsid w:val="007832DF"/>
    <w:rsid w:val="007833FC"/>
    <w:rsid w:val="00783409"/>
    <w:rsid w:val="00783462"/>
    <w:rsid w:val="007834D0"/>
    <w:rsid w:val="0078364C"/>
    <w:rsid w:val="007837A9"/>
    <w:rsid w:val="00783848"/>
    <w:rsid w:val="00783A93"/>
    <w:rsid w:val="00783ABA"/>
    <w:rsid w:val="00783CD8"/>
    <w:rsid w:val="00783D25"/>
    <w:rsid w:val="00783D73"/>
    <w:rsid w:val="00783DD8"/>
    <w:rsid w:val="00783E76"/>
    <w:rsid w:val="00783E7A"/>
    <w:rsid w:val="00783F72"/>
    <w:rsid w:val="00784019"/>
    <w:rsid w:val="00784073"/>
    <w:rsid w:val="00784454"/>
    <w:rsid w:val="00784479"/>
    <w:rsid w:val="007846CD"/>
    <w:rsid w:val="007847F5"/>
    <w:rsid w:val="0078487E"/>
    <w:rsid w:val="007848B1"/>
    <w:rsid w:val="00784981"/>
    <w:rsid w:val="00784AC3"/>
    <w:rsid w:val="00784E81"/>
    <w:rsid w:val="00785185"/>
    <w:rsid w:val="007853D6"/>
    <w:rsid w:val="007854A3"/>
    <w:rsid w:val="00785533"/>
    <w:rsid w:val="00785657"/>
    <w:rsid w:val="007856C0"/>
    <w:rsid w:val="00785707"/>
    <w:rsid w:val="007858A7"/>
    <w:rsid w:val="00785A36"/>
    <w:rsid w:val="00785A3F"/>
    <w:rsid w:val="00785B01"/>
    <w:rsid w:val="00785C29"/>
    <w:rsid w:val="00785CF2"/>
    <w:rsid w:val="00785F5A"/>
    <w:rsid w:val="007860BD"/>
    <w:rsid w:val="0078626A"/>
    <w:rsid w:val="007862C5"/>
    <w:rsid w:val="00786448"/>
    <w:rsid w:val="007866EA"/>
    <w:rsid w:val="0078696A"/>
    <w:rsid w:val="00786B93"/>
    <w:rsid w:val="00786BFE"/>
    <w:rsid w:val="00786C5D"/>
    <w:rsid w:val="00786E79"/>
    <w:rsid w:val="00787085"/>
    <w:rsid w:val="00787173"/>
    <w:rsid w:val="0078727B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F67"/>
    <w:rsid w:val="00790013"/>
    <w:rsid w:val="00790060"/>
    <w:rsid w:val="007901A6"/>
    <w:rsid w:val="00790227"/>
    <w:rsid w:val="0079040C"/>
    <w:rsid w:val="00790739"/>
    <w:rsid w:val="00790A24"/>
    <w:rsid w:val="00790CBA"/>
    <w:rsid w:val="00790D03"/>
    <w:rsid w:val="007914D7"/>
    <w:rsid w:val="00791634"/>
    <w:rsid w:val="00791A66"/>
    <w:rsid w:val="00791C70"/>
    <w:rsid w:val="00791D74"/>
    <w:rsid w:val="00792133"/>
    <w:rsid w:val="007921C1"/>
    <w:rsid w:val="007921CE"/>
    <w:rsid w:val="00792285"/>
    <w:rsid w:val="00792344"/>
    <w:rsid w:val="007928EB"/>
    <w:rsid w:val="00792968"/>
    <w:rsid w:val="00792DCB"/>
    <w:rsid w:val="00792DDE"/>
    <w:rsid w:val="00792F41"/>
    <w:rsid w:val="00793246"/>
    <w:rsid w:val="0079325C"/>
    <w:rsid w:val="007932C2"/>
    <w:rsid w:val="00793421"/>
    <w:rsid w:val="0079365A"/>
    <w:rsid w:val="007937AF"/>
    <w:rsid w:val="007937CD"/>
    <w:rsid w:val="0079387C"/>
    <w:rsid w:val="007939DA"/>
    <w:rsid w:val="00793AA1"/>
    <w:rsid w:val="00793AF6"/>
    <w:rsid w:val="00793B39"/>
    <w:rsid w:val="00793BF8"/>
    <w:rsid w:val="00793FA5"/>
    <w:rsid w:val="0079417B"/>
    <w:rsid w:val="0079417F"/>
    <w:rsid w:val="007941D0"/>
    <w:rsid w:val="007942AB"/>
    <w:rsid w:val="00794372"/>
    <w:rsid w:val="007943AE"/>
    <w:rsid w:val="00794492"/>
    <w:rsid w:val="007944C9"/>
    <w:rsid w:val="007947C6"/>
    <w:rsid w:val="00794C5B"/>
    <w:rsid w:val="00794DC6"/>
    <w:rsid w:val="00794FBC"/>
    <w:rsid w:val="00795091"/>
    <w:rsid w:val="0079517D"/>
    <w:rsid w:val="00795201"/>
    <w:rsid w:val="007953DF"/>
    <w:rsid w:val="0079597A"/>
    <w:rsid w:val="00795987"/>
    <w:rsid w:val="00795C04"/>
    <w:rsid w:val="00795D46"/>
    <w:rsid w:val="00795E97"/>
    <w:rsid w:val="00795F06"/>
    <w:rsid w:val="00795F80"/>
    <w:rsid w:val="0079601B"/>
    <w:rsid w:val="00796167"/>
    <w:rsid w:val="007961A1"/>
    <w:rsid w:val="0079648F"/>
    <w:rsid w:val="00796536"/>
    <w:rsid w:val="007965AC"/>
    <w:rsid w:val="0079678E"/>
    <w:rsid w:val="00796849"/>
    <w:rsid w:val="00796997"/>
    <w:rsid w:val="007969AD"/>
    <w:rsid w:val="00796A98"/>
    <w:rsid w:val="00796AC2"/>
    <w:rsid w:val="00796B32"/>
    <w:rsid w:val="00796C1A"/>
    <w:rsid w:val="00796C6D"/>
    <w:rsid w:val="00796CB0"/>
    <w:rsid w:val="00796CEF"/>
    <w:rsid w:val="00797001"/>
    <w:rsid w:val="00797179"/>
    <w:rsid w:val="0079722F"/>
    <w:rsid w:val="007972C8"/>
    <w:rsid w:val="0079737F"/>
    <w:rsid w:val="007973F1"/>
    <w:rsid w:val="007974C8"/>
    <w:rsid w:val="00797741"/>
    <w:rsid w:val="007977CD"/>
    <w:rsid w:val="0079795F"/>
    <w:rsid w:val="007979B8"/>
    <w:rsid w:val="00797B11"/>
    <w:rsid w:val="00797BA6"/>
    <w:rsid w:val="00797EA5"/>
    <w:rsid w:val="00797F4B"/>
    <w:rsid w:val="007A00DB"/>
    <w:rsid w:val="007A0144"/>
    <w:rsid w:val="007A03F1"/>
    <w:rsid w:val="007A0791"/>
    <w:rsid w:val="007A0867"/>
    <w:rsid w:val="007A0884"/>
    <w:rsid w:val="007A0A09"/>
    <w:rsid w:val="007A0E67"/>
    <w:rsid w:val="007A0F0C"/>
    <w:rsid w:val="007A10D7"/>
    <w:rsid w:val="007A11C6"/>
    <w:rsid w:val="007A1313"/>
    <w:rsid w:val="007A14CE"/>
    <w:rsid w:val="007A169D"/>
    <w:rsid w:val="007A18C1"/>
    <w:rsid w:val="007A1908"/>
    <w:rsid w:val="007A1A1B"/>
    <w:rsid w:val="007A1BF8"/>
    <w:rsid w:val="007A1C6E"/>
    <w:rsid w:val="007A1D9A"/>
    <w:rsid w:val="007A2286"/>
    <w:rsid w:val="007A2305"/>
    <w:rsid w:val="007A2358"/>
    <w:rsid w:val="007A2371"/>
    <w:rsid w:val="007A2485"/>
    <w:rsid w:val="007A24AC"/>
    <w:rsid w:val="007A24EC"/>
    <w:rsid w:val="007A264E"/>
    <w:rsid w:val="007A2670"/>
    <w:rsid w:val="007A26B3"/>
    <w:rsid w:val="007A26E5"/>
    <w:rsid w:val="007A27ED"/>
    <w:rsid w:val="007A29DE"/>
    <w:rsid w:val="007A2BE9"/>
    <w:rsid w:val="007A2D46"/>
    <w:rsid w:val="007A2E7E"/>
    <w:rsid w:val="007A2F07"/>
    <w:rsid w:val="007A3034"/>
    <w:rsid w:val="007A31C7"/>
    <w:rsid w:val="007A3380"/>
    <w:rsid w:val="007A33E7"/>
    <w:rsid w:val="007A3650"/>
    <w:rsid w:val="007A385D"/>
    <w:rsid w:val="007A3950"/>
    <w:rsid w:val="007A3A03"/>
    <w:rsid w:val="007A3C76"/>
    <w:rsid w:val="007A3D24"/>
    <w:rsid w:val="007A41E5"/>
    <w:rsid w:val="007A4222"/>
    <w:rsid w:val="007A4278"/>
    <w:rsid w:val="007A43FE"/>
    <w:rsid w:val="007A4537"/>
    <w:rsid w:val="007A45E7"/>
    <w:rsid w:val="007A46AD"/>
    <w:rsid w:val="007A471D"/>
    <w:rsid w:val="007A4764"/>
    <w:rsid w:val="007A48EE"/>
    <w:rsid w:val="007A4A5F"/>
    <w:rsid w:val="007A4AE3"/>
    <w:rsid w:val="007A4E6F"/>
    <w:rsid w:val="007A4EFF"/>
    <w:rsid w:val="007A51A7"/>
    <w:rsid w:val="007A5400"/>
    <w:rsid w:val="007A541B"/>
    <w:rsid w:val="007A562F"/>
    <w:rsid w:val="007A5825"/>
    <w:rsid w:val="007A5C27"/>
    <w:rsid w:val="007A5CC1"/>
    <w:rsid w:val="007A5FAB"/>
    <w:rsid w:val="007A6065"/>
    <w:rsid w:val="007A6229"/>
    <w:rsid w:val="007A628C"/>
    <w:rsid w:val="007A664B"/>
    <w:rsid w:val="007A687B"/>
    <w:rsid w:val="007A69F8"/>
    <w:rsid w:val="007A6A07"/>
    <w:rsid w:val="007A6C53"/>
    <w:rsid w:val="007A6C62"/>
    <w:rsid w:val="007A6DD9"/>
    <w:rsid w:val="007A7421"/>
    <w:rsid w:val="007A7632"/>
    <w:rsid w:val="007A771F"/>
    <w:rsid w:val="007A789C"/>
    <w:rsid w:val="007A78ED"/>
    <w:rsid w:val="007A7955"/>
    <w:rsid w:val="007A7B79"/>
    <w:rsid w:val="007A7DB2"/>
    <w:rsid w:val="007A7E66"/>
    <w:rsid w:val="007A7F0E"/>
    <w:rsid w:val="007A7F1E"/>
    <w:rsid w:val="007B0027"/>
    <w:rsid w:val="007B00D1"/>
    <w:rsid w:val="007B0319"/>
    <w:rsid w:val="007B03DE"/>
    <w:rsid w:val="007B0498"/>
    <w:rsid w:val="007B0502"/>
    <w:rsid w:val="007B05D1"/>
    <w:rsid w:val="007B0870"/>
    <w:rsid w:val="007B08E5"/>
    <w:rsid w:val="007B0D1C"/>
    <w:rsid w:val="007B0EFA"/>
    <w:rsid w:val="007B101A"/>
    <w:rsid w:val="007B112B"/>
    <w:rsid w:val="007B11DA"/>
    <w:rsid w:val="007B12E4"/>
    <w:rsid w:val="007B132B"/>
    <w:rsid w:val="007B13D8"/>
    <w:rsid w:val="007B1530"/>
    <w:rsid w:val="007B174B"/>
    <w:rsid w:val="007B18F0"/>
    <w:rsid w:val="007B1922"/>
    <w:rsid w:val="007B1E8A"/>
    <w:rsid w:val="007B1F17"/>
    <w:rsid w:val="007B205C"/>
    <w:rsid w:val="007B2118"/>
    <w:rsid w:val="007B223B"/>
    <w:rsid w:val="007B2521"/>
    <w:rsid w:val="007B2553"/>
    <w:rsid w:val="007B2B6F"/>
    <w:rsid w:val="007B2BFD"/>
    <w:rsid w:val="007B2C5D"/>
    <w:rsid w:val="007B2D25"/>
    <w:rsid w:val="007B2D50"/>
    <w:rsid w:val="007B2EE2"/>
    <w:rsid w:val="007B2F53"/>
    <w:rsid w:val="007B3010"/>
    <w:rsid w:val="007B305F"/>
    <w:rsid w:val="007B30BA"/>
    <w:rsid w:val="007B31CC"/>
    <w:rsid w:val="007B32E1"/>
    <w:rsid w:val="007B331F"/>
    <w:rsid w:val="007B350D"/>
    <w:rsid w:val="007B3526"/>
    <w:rsid w:val="007B361A"/>
    <w:rsid w:val="007B36C1"/>
    <w:rsid w:val="007B3761"/>
    <w:rsid w:val="007B378D"/>
    <w:rsid w:val="007B39EA"/>
    <w:rsid w:val="007B3A62"/>
    <w:rsid w:val="007B3A81"/>
    <w:rsid w:val="007B3B0A"/>
    <w:rsid w:val="007B3D98"/>
    <w:rsid w:val="007B3F8A"/>
    <w:rsid w:val="007B3F9A"/>
    <w:rsid w:val="007B41EC"/>
    <w:rsid w:val="007B4255"/>
    <w:rsid w:val="007B4358"/>
    <w:rsid w:val="007B43B7"/>
    <w:rsid w:val="007B45F2"/>
    <w:rsid w:val="007B4832"/>
    <w:rsid w:val="007B48BF"/>
    <w:rsid w:val="007B4A01"/>
    <w:rsid w:val="007B4A08"/>
    <w:rsid w:val="007B4A94"/>
    <w:rsid w:val="007B4AB3"/>
    <w:rsid w:val="007B4B90"/>
    <w:rsid w:val="007B4B9E"/>
    <w:rsid w:val="007B4C6A"/>
    <w:rsid w:val="007B4C86"/>
    <w:rsid w:val="007B4D89"/>
    <w:rsid w:val="007B50DF"/>
    <w:rsid w:val="007B521B"/>
    <w:rsid w:val="007B5426"/>
    <w:rsid w:val="007B599A"/>
    <w:rsid w:val="007B5BBD"/>
    <w:rsid w:val="007B5BDF"/>
    <w:rsid w:val="007B5D58"/>
    <w:rsid w:val="007B5D90"/>
    <w:rsid w:val="007B5DE8"/>
    <w:rsid w:val="007B5F44"/>
    <w:rsid w:val="007B5F50"/>
    <w:rsid w:val="007B6334"/>
    <w:rsid w:val="007B6735"/>
    <w:rsid w:val="007B6BE0"/>
    <w:rsid w:val="007B6C1C"/>
    <w:rsid w:val="007B6E5C"/>
    <w:rsid w:val="007B70D5"/>
    <w:rsid w:val="007B73A7"/>
    <w:rsid w:val="007B7560"/>
    <w:rsid w:val="007B772A"/>
    <w:rsid w:val="007B7761"/>
    <w:rsid w:val="007B7B13"/>
    <w:rsid w:val="007B7BCA"/>
    <w:rsid w:val="007B7C2F"/>
    <w:rsid w:val="007B7E3F"/>
    <w:rsid w:val="007B7EE7"/>
    <w:rsid w:val="007B7FE8"/>
    <w:rsid w:val="007C0007"/>
    <w:rsid w:val="007C00B1"/>
    <w:rsid w:val="007C0347"/>
    <w:rsid w:val="007C0952"/>
    <w:rsid w:val="007C0BB6"/>
    <w:rsid w:val="007C0BE9"/>
    <w:rsid w:val="007C0CFA"/>
    <w:rsid w:val="007C0DA2"/>
    <w:rsid w:val="007C0E68"/>
    <w:rsid w:val="007C0ED2"/>
    <w:rsid w:val="007C0F48"/>
    <w:rsid w:val="007C1107"/>
    <w:rsid w:val="007C115B"/>
    <w:rsid w:val="007C1286"/>
    <w:rsid w:val="007C171B"/>
    <w:rsid w:val="007C1946"/>
    <w:rsid w:val="007C1A62"/>
    <w:rsid w:val="007C1A7E"/>
    <w:rsid w:val="007C1CA0"/>
    <w:rsid w:val="007C1D06"/>
    <w:rsid w:val="007C1DFE"/>
    <w:rsid w:val="007C20A5"/>
    <w:rsid w:val="007C21DD"/>
    <w:rsid w:val="007C227F"/>
    <w:rsid w:val="007C2710"/>
    <w:rsid w:val="007C2978"/>
    <w:rsid w:val="007C29EA"/>
    <w:rsid w:val="007C2CC7"/>
    <w:rsid w:val="007C2D59"/>
    <w:rsid w:val="007C2E71"/>
    <w:rsid w:val="007C2E89"/>
    <w:rsid w:val="007C2E92"/>
    <w:rsid w:val="007C3316"/>
    <w:rsid w:val="007C3482"/>
    <w:rsid w:val="007C3617"/>
    <w:rsid w:val="007C3698"/>
    <w:rsid w:val="007C36AF"/>
    <w:rsid w:val="007C36C7"/>
    <w:rsid w:val="007C37F3"/>
    <w:rsid w:val="007C383B"/>
    <w:rsid w:val="007C39DB"/>
    <w:rsid w:val="007C3BF2"/>
    <w:rsid w:val="007C3C71"/>
    <w:rsid w:val="007C3E56"/>
    <w:rsid w:val="007C3EA8"/>
    <w:rsid w:val="007C3EFB"/>
    <w:rsid w:val="007C3F60"/>
    <w:rsid w:val="007C40BE"/>
    <w:rsid w:val="007C41B7"/>
    <w:rsid w:val="007C42EE"/>
    <w:rsid w:val="007C43D9"/>
    <w:rsid w:val="007C445C"/>
    <w:rsid w:val="007C44ED"/>
    <w:rsid w:val="007C45A0"/>
    <w:rsid w:val="007C4664"/>
    <w:rsid w:val="007C4691"/>
    <w:rsid w:val="007C49B6"/>
    <w:rsid w:val="007C4BE1"/>
    <w:rsid w:val="007C4DA8"/>
    <w:rsid w:val="007C4DC1"/>
    <w:rsid w:val="007C4DF0"/>
    <w:rsid w:val="007C4F06"/>
    <w:rsid w:val="007C5047"/>
    <w:rsid w:val="007C515B"/>
    <w:rsid w:val="007C53F8"/>
    <w:rsid w:val="007C55AC"/>
    <w:rsid w:val="007C5650"/>
    <w:rsid w:val="007C586C"/>
    <w:rsid w:val="007C5B27"/>
    <w:rsid w:val="007C5B65"/>
    <w:rsid w:val="007C5E6D"/>
    <w:rsid w:val="007C5EF8"/>
    <w:rsid w:val="007C6164"/>
    <w:rsid w:val="007C6321"/>
    <w:rsid w:val="007C647A"/>
    <w:rsid w:val="007C659E"/>
    <w:rsid w:val="007C672B"/>
    <w:rsid w:val="007C6748"/>
    <w:rsid w:val="007C6B0D"/>
    <w:rsid w:val="007C6E20"/>
    <w:rsid w:val="007C6FA8"/>
    <w:rsid w:val="007C70DA"/>
    <w:rsid w:val="007C712F"/>
    <w:rsid w:val="007C7233"/>
    <w:rsid w:val="007C7304"/>
    <w:rsid w:val="007C78E3"/>
    <w:rsid w:val="007C79E9"/>
    <w:rsid w:val="007C79F3"/>
    <w:rsid w:val="007C7AD6"/>
    <w:rsid w:val="007C7D9C"/>
    <w:rsid w:val="007C7E24"/>
    <w:rsid w:val="007C7F74"/>
    <w:rsid w:val="007D00AC"/>
    <w:rsid w:val="007D0205"/>
    <w:rsid w:val="007D0399"/>
    <w:rsid w:val="007D052C"/>
    <w:rsid w:val="007D057D"/>
    <w:rsid w:val="007D061C"/>
    <w:rsid w:val="007D07D5"/>
    <w:rsid w:val="007D082D"/>
    <w:rsid w:val="007D0897"/>
    <w:rsid w:val="007D091C"/>
    <w:rsid w:val="007D0944"/>
    <w:rsid w:val="007D0A13"/>
    <w:rsid w:val="007D0A25"/>
    <w:rsid w:val="007D0A8F"/>
    <w:rsid w:val="007D0B18"/>
    <w:rsid w:val="007D0B38"/>
    <w:rsid w:val="007D0C58"/>
    <w:rsid w:val="007D0C67"/>
    <w:rsid w:val="007D0C9F"/>
    <w:rsid w:val="007D0CF8"/>
    <w:rsid w:val="007D0D34"/>
    <w:rsid w:val="007D0F6F"/>
    <w:rsid w:val="007D1236"/>
    <w:rsid w:val="007D141C"/>
    <w:rsid w:val="007D144C"/>
    <w:rsid w:val="007D16D4"/>
    <w:rsid w:val="007D1D4B"/>
    <w:rsid w:val="007D1DA3"/>
    <w:rsid w:val="007D1FDD"/>
    <w:rsid w:val="007D1FEB"/>
    <w:rsid w:val="007D1FF1"/>
    <w:rsid w:val="007D2003"/>
    <w:rsid w:val="007D205C"/>
    <w:rsid w:val="007D20D7"/>
    <w:rsid w:val="007D2235"/>
    <w:rsid w:val="007D22E1"/>
    <w:rsid w:val="007D23DB"/>
    <w:rsid w:val="007D2467"/>
    <w:rsid w:val="007D247D"/>
    <w:rsid w:val="007D269F"/>
    <w:rsid w:val="007D295B"/>
    <w:rsid w:val="007D2A25"/>
    <w:rsid w:val="007D2AB8"/>
    <w:rsid w:val="007D30C8"/>
    <w:rsid w:val="007D3313"/>
    <w:rsid w:val="007D341A"/>
    <w:rsid w:val="007D347C"/>
    <w:rsid w:val="007D354A"/>
    <w:rsid w:val="007D356D"/>
    <w:rsid w:val="007D35A6"/>
    <w:rsid w:val="007D35F4"/>
    <w:rsid w:val="007D378E"/>
    <w:rsid w:val="007D38E7"/>
    <w:rsid w:val="007D3ADB"/>
    <w:rsid w:val="007D3BA1"/>
    <w:rsid w:val="007D3D34"/>
    <w:rsid w:val="007D3D6F"/>
    <w:rsid w:val="007D3FED"/>
    <w:rsid w:val="007D4021"/>
    <w:rsid w:val="007D424D"/>
    <w:rsid w:val="007D4260"/>
    <w:rsid w:val="007D42AA"/>
    <w:rsid w:val="007D44B8"/>
    <w:rsid w:val="007D44B9"/>
    <w:rsid w:val="007D4E53"/>
    <w:rsid w:val="007D4E6C"/>
    <w:rsid w:val="007D506B"/>
    <w:rsid w:val="007D5165"/>
    <w:rsid w:val="007D51D1"/>
    <w:rsid w:val="007D57F6"/>
    <w:rsid w:val="007D5B09"/>
    <w:rsid w:val="007D5D8B"/>
    <w:rsid w:val="007D5DBF"/>
    <w:rsid w:val="007D5E80"/>
    <w:rsid w:val="007D5F4A"/>
    <w:rsid w:val="007D60F2"/>
    <w:rsid w:val="007D626C"/>
    <w:rsid w:val="007D62CC"/>
    <w:rsid w:val="007D647F"/>
    <w:rsid w:val="007D6593"/>
    <w:rsid w:val="007D676B"/>
    <w:rsid w:val="007D68A7"/>
    <w:rsid w:val="007D6926"/>
    <w:rsid w:val="007D6943"/>
    <w:rsid w:val="007D6A1A"/>
    <w:rsid w:val="007D6D04"/>
    <w:rsid w:val="007D7010"/>
    <w:rsid w:val="007D71E9"/>
    <w:rsid w:val="007D71F1"/>
    <w:rsid w:val="007D7610"/>
    <w:rsid w:val="007D77C6"/>
    <w:rsid w:val="007D792A"/>
    <w:rsid w:val="007D7988"/>
    <w:rsid w:val="007D7D9A"/>
    <w:rsid w:val="007D7E03"/>
    <w:rsid w:val="007E0060"/>
    <w:rsid w:val="007E06DD"/>
    <w:rsid w:val="007E080D"/>
    <w:rsid w:val="007E08C0"/>
    <w:rsid w:val="007E0A3E"/>
    <w:rsid w:val="007E0C0E"/>
    <w:rsid w:val="007E0CA3"/>
    <w:rsid w:val="007E0F82"/>
    <w:rsid w:val="007E104C"/>
    <w:rsid w:val="007E1146"/>
    <w:rsid w:val="007E1660"/>
    <w:rsid w:val="007E1688"/>
    <w:rsid w:val="007E1928"/>
    <w:rsid w:val="007E196C"/>
    <w:rsid w:val="007E19E1"/>
    <w:rsid w:val="007E1D2B"/>
    <w:rsid w:val="007E1D35"/>
    <w:rsid w:val="007E220B"/>
    <w:rsid w:val="007E2257"/>
    <w:rsid w:val="007E2417"/>
    <w:rsid w:val="007E256C"/>
    <w:rsid w:val="007E25CD"/>
    <w:rsid w:val="007E2B10"/>
    <w:rsid w:val="007E2B1F"/>
    <w:rsid w:val="007E2CB6"/>
    <w:rsid w:val="007E2CFD"/>
    <w:rsid w:val="007E30AC"/>
    <w:rsid w:val="007E3348"/>
    <w:rsid w:val="007E342A"/>
    <w:rsid w:val="007E354E"/>
    <w:rsid w:val="007E3801"/>
    <w:rsid w:val="007E3847"/>
    <w:rsid w:val="007E38F4"/>
    <w:rsid w:val="007E3965"/>
    <w:rsid w:val="007E397D"/>
    <w:rsid w:val="007E3AC9"/>
    <w:rsid w:val="007E3C5C"/>
    <w:rsid w:val="007E426B"/>
    <w:rsid w:val="007E446C"/>
    <w:rsid w:val="007E463B"/>
    <w:rsid w:val="007E466E"/>
    <w:rsid w:val="007E4670"/>
    <w:rsid w:val="007E46AE"/>
    <w:rsid w:val="007E471E"/>
    <w:rsid w:val="007E4771"/>
    <w:rsid w:val="007E4B8A"/>
    <w:rsid w:val="007E4CA8"/>
    <w:rsid w:val="007E4CC3"/>
    <w:rsid w:val="007E4E9F"/>
    <w:rsid w:val="007E4EFC"/>
    <w:rsid w:val="007E50B8"/>
    <w:rsid w:val="007E52C5"/>
    <w:rsid w:val="007E58AB"/>
    <w:rsid w:val="007E5A5D"/>
    <w:rsid w:val="007E5B9D"/>
    <w:rsid w:val="007E5C3C"/>
    <w:rsid w:val="007E5C78"/>
    <w:rsid w:val="007E5D21"/>
    <w:rsid w:val="007E5EDA"/>
    <w:rsid w:val="007E5F6A"/>
    <w:rsid w:val="007E609A"/>
    <w:rsid w:val="007E62B7"/>
    <w:rsid w:val="007E6450"/>
    <w:rsid w:val="007E65A3"/>
    <w:rsid w:val="007E6790"/>
    <w:rsid w:val="007E69D5"/>
    <w:rsid w:val="007E6B8B"/>
    <w:rsid w:val="007E6F0B"/>
    <w:rsid w:val="007E6F4E"/>
    <w:rsid w:val="007E7261"/>
    <w:rsid w:val="007E7346"/>
    <w:rsid w:val="007E755E"/>
    <w:rsid w:val="007E76A7"/>
    <w:rsid w:val="007E76DD"/>
    <w:rsid w:val="007E7787"/>
    <w:rsid w:val="007E77C5"/>
    <w:rsid w:val="007E7895"/>
    <w:rsid w:val="007E78BF"/>
    <w:rsid w:val="007E7A1E"/>
    <w:rsid w:val="007E7B0B"/>
    <w:rsid w:val="007E7C43"/>
    <w:rsid w:val="007E7C69"/>
    <w:rsid w:val="007E7C84"/>
    <w:rsid w:val="007E7ED6"/>
    <w:rsid w:val="007E7F05"/>
    <w:rsid w:val="007E7FD9"/>
    <w:rsid w:val="007F010C"/>
    <w:rsid w:val="007F0239"/>
    <w:rsid w:val="007F0314"/>
    <w:rsid w:val="007F059B"/>
    <w:rsid w:val="007F05C0"/>
    <w:rsid w:val="007F05F4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29E"/>
    <w:rsid w:val="007F12E9"/>
    <w:rsid w:val="007F1307"/>
    <w:rsid w:val="007F1534"/>
    <w:rsid w:val="007F1587"/>
    <w:rsid w:val="007F1639"/>
    <w:rsid w:val="007F179F"/>
    <w:rsid w:val="007F17F3"/>
    <w:rsid w:val="007F189A"/>
    <w:rsid w:val="007F198A"/>
    <w:rsid w:val="007F1992"/>
    <w:rsid w:val="007F1A04"/>
    <w:rsid w:val="007F1A41"/>
    <w:rsid w:val="007F1D4C"/>
    <w:rsid w:val="007F1F2D"/>
    <w:rsid w:val="007F211A"/>
    <w:rsid w:val="007F2156"/>
    <w:rsid w:val="007F2293"/>
    <w:rsid w:val="007F2B90"/>
    <w:rsid w:val="007F2CA3"/>
    <w:rsid w:val="007F2CA4"/>
    <w:rsid w:val="007F2D7A"/>
    <w:rsid w:val="007F2E24"/>
    <w:rsid w:val="007F3CBB"/>
    <w:rsid w:val="007F3EA0"/>
    <w:rsid w:val="007F3EE0"/>
    <w:rsid w:val="007F40D0"/>
    <w:rsid w:val="007F40F3"/>
    <w:rsid w:val="007F4476"/>
    <w:rsid w:val="007F4485"/>
    <w:rsid w:val="007F44B4"/>
    <w:rsid w:val="007F4503"/>
    <w:rsid w:val="007F4611"/>
    <w:rsid w:val="007F46BB"/>
    <w:rsid w:val="007F46FF"/>
    <w:rsid w:val="007F4764"/>
    <w:rsid w:val="007F47CF"/>
    <w:rsid w:val="007F485F"/>
    <w:rsid w:val="007F4AB2"/>
    <w:rsid w:val="007F4C3A"/>
    <w:rsid w:val="007F4D65"/>
    <w:rsid w:val="007F4EA8"/>
    <w:rsid w:val="007F50E0"/>
    <w:rsid w:val="007F513E"/>
    <w:rsid w:val="007F524B"/>
    <w:rsid w:val="007F5271"/>
    <w:rsid w:val="007F5388"/>
    <w:rsid w:val="007F562B"/>
    <w:rsid w:val="007F58CF"/>
    <w:rsid w:val="007F5A97"/>
    <w:rsid w:val="007F5BE8"/>
    <w:rsid w:val="007F5D2B"/>
    <w:rsid w:val="007F5F9F"/>
    <w:rsid w:val="007F650D"/>
    <w:rsid w:val="007F656F"/>
    <w:rsid w:val="007F6663"/>
    <w:rsid w:val="007F67C8"/>
    <w:rsid w:val="007F68C1"/>
    <w:rsid w:val="007F69DA"/>
    <w:rsid w:val="007F6A8B"/>
    <w:rsid w:val="007F6B3C"/>
    <w:rsid w:val="007F6B9D"/>
    <w:rsid w:val="007F6DCB"/>
    <w:rsid w:val="007F70C2"/>
    <w:rsid w:val="007F71C4"/>
    <w:rsid w:val="007F7256"/>
    <w:rsid w:val="007F7451"/>
    <w:rsid w:val="007F7770"/>
    <w:rsid w:val="007F79EE"/>
    <w:rsid w:val="007F7DBF"/>
    <w:rsid w:val="007F7DFC"/>
    <w:rsid w:val="007F7F11"/>
    <w:rsid w:val="007F7FDA"/>
    <w:rsid w:val="0080014C"/>
    <w:rsid w:val="0080040A"/>
    <w:rsid w:val="0080046F"/>
    <w:rsid w:val="00800482"/>
    <w:rsid w:val="00800A35"/>
    <w:rsid w:val="00800A7C"/>
    <w:rsid w:val="00800BF5"/>
    <w:rsid w:val="00800E11"/>
    <w:rsid w:val="00800E22"/>
    <w:rsid w:val="00800EB6"/>
    <w:rsid w:val="0080113B"/>
    <w:rsid w:val="0080114C"/>
    <w:rsid w:val="0080143C"/>
    <w:rsid w:val="008014F3"/>
    <w:rsid w:val="00801614"/>
    <w:rsid w:val="0080167A"/>
    <w:rsid w:val="00801808"/>
    <w:rsid w:val="00801F23"/>
    <w:rsid w:val="00801F50"/>
    <w:rsid w:val="00802061"/>
    <w:rsid w:val="0080234F"/>
    <w:rsid w:val="008024FC"/>
    <w:rsid w:val="00802538"/>
    <w:rsid w:val="008026A5"/>
    <w:rsid w:val="00802870"/>
    <w:rsid w:val="00802910"/>
    <w:rsid w:val="00802A1F"/>
    <w:rsid w:val="00802B56"/>
    <w:rsid w:val="00802C93"/>
    <w:rsid w:val="00802D1A"/>
    <w:rsid w:val="00802DB5"/>
    <w:rsid w:val="0080322B"/>
    <w:rsid w:val="008032E0"/>
    <w:rsid w:val="00803378"/>
    <w:rsid w:val="0080344D"/>
    <w:rsid w:val="00803931"/>
    <w:rsid w:val="00803B2D"/>
    <w:rsid w:val="00803B4F"/>
    <w:rsid w:val="00803B76"/>
    <w:rsid w:val="00803B7F"/>
    <w:rsid w:val="00803CBB"/>
    <w:rsid w:val="00803D30"/>
    <w:rsid w:val="00803D3E"/>
    <w:rsid w:val="00803D82"/>
    <w:rsid w:val="00803DEE"/>
    <w:rsid w:val="00803E63"/>
    <w:rsid w:val="00804148"/>
    <w:rsid w:val="00804408"/>
    <w:rsid w:val="00804B82"/>
    <w:rsid w:val="00804C58"/>
    <w:rsid w:val="00804CE6"/>
    <w:rsid w:val="00804D0A"/>
    <w:rsid w:val="00804E2B"/>
    <w:rsid w:val="00804E35"/>
    <w:rsid w:val="00805199"/>
    <w:rsid w:val="0080540C"/>
    <w:rsid w:val="00805921"/>
    <w:rsid w:val="0080597D"/>
    <w:rsid w:val="008059B7"/>
    <w:rsid w:val="00805B16"/>
    <w:rsid w:val="00805BD5"/>
    <w:rsid w:val="00805CF1"/>
    <w:rsid w:val="00805DC5"/>
    <w:rsid w:val="00805E2D"/>
    <w:rsid w:val="00805F7A"/>
    <w:rsid w:val="008060CB"/>
    <w:rsid w:val="008060F9"/>
    <w:rsid w:val="008064DB"/>
    <w:rsid w:val="00806570"/>
    <w:rsid w:val="008065B0"/>
    <w:rsid w:val="008065BD"/>
    <w:rsid w:val="008066FE"/>
    <w:rsid w:val="0080684C"/>
    <w:rsid w:val="008068AF"/>
    <w:rsid w:val="008068D2"/>
    <w:rsid w:val="008068E7"/>
    <w:rsid w:val="008068F7"/>
    <w:rsid w:val="008069DF"/>
    <w:rsid w:val="00806BB3"/>
    <w:rsid w:val="00806C26"/>
    <w:rsid w:val="00806CEA"/>
    <w:rsid w:val="00806E3C"/>
    <w:rsid w:val="00806F9D"/>
    <w:rsid w:val="0080700B"/>
    <w:rsid w:val="0080703C"/>
    <w:rsid w:val="008071E1"/>
    <w:rsid w:val="008074AA"/>
    <w:rsid w:val="00807654"/>
    <w:rsid w:val="0080776E"/>
    <w:rsid w:val="0080798F"/>
    <w:rsid w:val="00807AE9"/>
    <w:rsid w:val="00807B21"/>
    <w:rsid w:val="00807BBE"/>
    <w:rsid w:val="00807C40"/>
    <w:rsid w:val="00807C48"/>
    <w:rsid w:val="00807DAB"/>
    <w:rsid w:val="00810223"/>
    <w:rsid w:val="00810274"/>
    <w:rsid w:val="00810337"/>
    <w:rsid w:val="008105E5"/>
    <w:rsid w:val="008105FD"/>
    <w:rsid w:val="00810840"/>
    <w:rsid w:val="00810B10"/>
    <w:rsid w:val="00810BC5"/>
    <w:rsid w:val="00810C14"/>
    <w:rsid w:val="00810D5B"/>
    <w:rsid w:val="00810FC3"/>
    <w:rsid w:val="00811088"/>
    <w:rsid w:val="008110A5"/>
    <w:rsid w:val="0081140A"/>
    <w:rsid w:val="008115C0"/>
    <w:rsid w:val="008115FF"/>
    <w:rsid w:val="00811802"/>
    <w:rsid w:val="00811990"/>
    <w:rsid w:val="00811DDF"/>
    <w:rsid w:val="00811DE9"/>
    <w:rsid w:val="00811E56"/>
    <w:rsid w:val="008120C2"/>
    <w:rsid w:val="0081219C"/>
    <w:rsid w:val="008127A3"/>
    <w:rsid w:val="0081299E"/>
    <w:rsid w:val="00812A32"/>
    <w:rsid w:val="00812A45"/>
    <w:rsid w:val="00812EC5"/>
    <w:rsid w:val="00812F87"/>
    <w:rsid w:val="00813156"/>
    <w:rsid w:val="00813267"/>
    <w:rsid w:val="008133AF"/>
    <w:rsid w:val="008133B1"/>
    <w:rsid w:val="00813451"/>
    <w:rsid w:val="00813555"/>
    <w:rsid w:val="0081355C"/>
    <w:rsid w:val="008135BB"/>
    <w:rsid w:val="00813875"/>
    <w:rsid w:val="00813981"/>
    <w:rsid w:val="00813CDA"/>
    <w:rsid w:val="00813CF0"/>
    <w:rsid w:val="00813EF7"/>
    <w:rsid w:val="00813F8B"/>
    <w:rsid w:val="008140A5"/>
    <w:rsid w:val="008141DF"/>
    <w:rsid w:val="0081424D"/>
    <w:rsid w:val="00814276"/>
    <w:rsid w:val="0081432D"/>
    <w:rsid w:val="00814470"/>
    <w:rsid w:val="0081461B"/>
    <w:rsid w:val="008147D7"/>
    <w:rsid w:val="00814879"/>
    <w:rsid w:val="0081497C"/>
    <w:rsid w:val="00814A45"/>
    <w:rsid w:val="00814A7E"/>
    <w:rsid w:val="00814B1B"/>
    <w:rsid w:val="00814E3F"/>
    <w:rsid w:val="00814E4A"/>
    <w:rsid w:val="00814EA5"/>
    <w:rsid w:val="008150D7"/>
    <w:rsid w:val="008150E0"/>
    <w:rsid w:val="00815150"/>
    <w:rsid w:val="00815169"/>
    <w:rsid w:val="00815199"/>
    <w:rsid w:val="00815205"/>
    <w:rsid w:val="0081534E"/>
    <w:rsid w:val="0081540D"/>
    <w:rsid w:val="0081573B"/>
    <w:rsid w:val="00815938"/>
    <w:rsid w:val="0081599B"/>
    <w:rsid w:val="008159B6"/>
    <w:rsid w:val="008159F2"/>
    <w:rsid w:val="00815A03"/>
    <w:rsid w:val="00815AEF"/>
    <w:rsid w:val="00815DF3"/>
    <w:rsid w:val="00815EB7"/>
    <w:rsid w:val="00815FEF"/>
    <w:rsid w:val="00816027"/>
    <w:rsid w:val="0081627A"/>
    <w:rsid w:val="0081640B"/>
    <w:rsid w:val="008164EF"/>
    <w:rsid w:val="0081659C"/>
    <w:rsid w:val="00816645"/>
    <w:rsid w:val="008166C5"/>
    <w:rsid w:val="0081680F"/>
    <w:rsid w:val="0081691B"/>
    <w:rsid w:val="00816982"/>
    <w:rsid w:val="008169B1"/>
    <w:rsid w:val="00816C62"/>
    <w:rsid w:val="00816CB7"/>
    <w:rsid w:val="00816D33"/>
    <w:rsid w:val="00816FB2"/>
    <w:rsid w:val="00816FB8"/>
    <w:rsid w:val="00816FFD"/>
    <w:rsid w:val="0081701D"/>
    <w:rsid w:val="00817045"/>
    <w:rsid w:val="008170D3"/>
    <w:rsid w:val="00817156"/>
    <w:rsid w:val="008171C6"/>
    <w:rsid w:val="0081721E"/>
    <w:rsid w:val="00817289"/>
    <w:rsid w:val="00817466"/>
    <w:rsid w:val="008176C1"/>
    <w:rsid w:val="0081785A"/>
    <w:rsid w:val="00817A95"/>
    <w:rsid w:val="00817AA6"/>
    <w:rsid w:val="00817B11"/>
    <w:rsid w:val="00817BAA"/>
    <w:rsid w:val="00817C30"/>
    <w:rsid w:val="00817CBB"/>
    <w:rsid w:val="00817D85"/>
    <w:rsid w:val="00817EA4"/>
    <w:rsid w:val="00820049"/>
    <w:rsid w:val="0082005F"/>
    <w:rsid w:val="008206E7"/>
    <w:rsid w:val="0082086F"/>
    <w:rsid w:val="00820882"/>
    <w:rsid w:val="00820896"/>
    <w:rsid w:val="00820904"/>
    <w:rsid w:val="00820A13"/>
    <w:rsid w:val="00820AEE"/>
    <w:rsid w:val="00820B8A"/>
    <w:rsid w:val="00820BBC"/>
    <w:rsid w:val="00820C6B"/>
    <w:rsid w:val="00820CD8"/>
    <w:rsid w:val="00820E0A"/>
    <w:rsid w:val="00820F68"/>
    <w:rsid w:val="00821061"/>
    <w:rsid w:val="00821072"/>
    <w:rsid w:val="008213DC"/>
    <w:rsid w:val="008213F0"/>
    <w:rsid w:val="00821567"/>
    <w:rsid w:val="00821722"/>
    <w:rsid w:val="00821840"/>
    <w:rsid w:val="008218B7"/>
    <w:rsid w:val="0082193F"/>
    <w:rsid w:val="00821A39"/>
    <w:rsid w:val="00821A7B"/>
    <w:rsid w:val="00821ABB"/>
    <w:rsid w:val="00821AE5"/>
    <w:rsid w:val="00821C17"/>
    <w:rsid w:val="00821D02"/>
    <w:rsid w:val="00821E6D"/>
    <w:rsid w:val="00821F75"/>
    <w:rsid w:val="00821FCC"/>
    <w:rsid w:val="008220AB"/>
    <w:rsid w:val="008221AB"/>
    <w:rsid w:val="008221C6"/>
    <w:rsid w:val="008223AA"/>
    <w:rsid w:val="00822631"/>
    <w:rsid w:val="008226DD"/>
    <w:rsid w:val="0082281D"/>
    <w:rsid w:val="00822827"/>
    <w:rsid w:val="008228CD"/>
    <w:rsid w:val="00822A50"/>
    <w:rsid w:val="00822B6A"/>
    <w:rsid w:val="00822B8B"/>
    <w:rsid w:val="00822C74"/>
    <w:rsid w:val="00822FB6"/>
    <w:rsid w:val="00823080"/>
    <w:rsid w:val="008230F5"/>
    <w:rsid w:val="00823128"/>
    <w:rsid w:val="00823253"/>
    <w:rsid w:val="00823279"/>
    <w:rsid w:val="00823485"/>
    <w:rsid w:val="0082348D"/>
    <w:rsid w:val="008235C0"/>
    <w:rsid w:val="008236AA"/>
    <w:rsid w:val="008237C9"/>
    <w:rsid w:val="008238E8"/>
    <w:rsid w:val="008239B2"/>
    <w:rsid w:val="00823C84"/>
    <w:rsid w:val="00823CF2"/>
    <w:rsid w:val="00823CF6"/>
    <w:rsid w:val="00823ECA"/>
    <w:rsid w:val="00824180"/>
    <w:rsid w:val="00824184"/>
    <w:rsid w:val="008242B9"/>
    <w:rsid w:val="00824390"/>
    <w:rsid w:val="00824442"/>
    <w:rsid w:val="008244FF"/>
    <w:rsid w:val="00824934"/>
    <w:rsid w:val="00824970"/>
    <w:rsid w:val="00824A4F"/>
    <w:rsid w:val="00824F87"/>
    <w:rsid w:val="00825026"/>
    <w:rsid w:val="00825279"/>
    <w:rsid w:val="0082545B"/>
    <w:rsid w:val="008254B5"/>
    <w:rsid w:val="00825588"/>
    <w:rsid w:val="008256F9"/>
    <w:rsid w:val="0082587E"/>
    <w:rsid w:val="008258ED"/>
    <w:rsid w:val="00825972"/>
    <w:rsid w:val="00825A31"/>
    <w:rsid w:val="00825B8B"/>
    <w:rsid w:val="00825D50"/>
    <w:rsid w:val="00825D63"/>
    <w:rsid w:val="00826038"/>
    <w:rsid w:val="008260E7"/>
    <w:rsid w:val="0082620B"/>
    <w:rsid w:val="008263B9"/>
    <w:rsid w:val="008267C4"/>
    <w:rsid w:val="00826939"/>
    <w:rsid w:val="00826A99"/>
    <w:rsid w:val="00826ACB"/>
    <w:rsid w:val="00826BB5"/>
    <w:rsid w:val="00827326"/>
    <w:rsid w:val="00827432"/>
    <w:rsid w:val="008274C9"/>
    <w:rsid w:val="008275A7"/>
    <w:rsid w:val="008276A9"/>
    <w:rsid w:val="008276FA"/>
    <w:rsid w:val="00827AEA"/>
    <w:rsid w:val="00827C98"/>
    <w:rsid w:val="00827D7F"/>
    <w:rsid w:val="00827E1B"/>
    <w:rsid w:val="0083039F"/>
    <w:rsid w:val="008304D8"/>
    <w:rsid w:val="00830971"/>
    <w:rsid w:val="00830AD7"/>
    <w:rsid w:val="00830B15"/>
    <w:rsid w:val="00830BC6"/>
    <w:rsid w:val="00830D07"/>
    <w:rsid w:val="008314ED"/>
    <w:rsid w:val="008317F8"/>
    <w:rsid w:val="00831F26"/>
    <w:rsid w:val="00831F47"/>
    <w:rsid w:val="00831FB5"/>
    <w:rsid w:val="0083202D"/>
    <w:rsid w:val="008321D5"/>
    <w:rsid w:val="008322F8"/>
    <w:rsid w:val="008324B2"/>
    <w:rsid w:val="0083253F"/>
    <w:rsid w:val="008325C2"/>
    <w:rsid w:val="008326B7"/>
    <w:rsid w:val="00832947"/>
    <w:rsid w:val="008329CD"/>
    <w:rsid w:val="008329D1"/>
    <w:rsid w:val="00832A30"/>
    <w:rsid w:val="00832D3D"/>
    <w:rsid w:val="00832F25"/>
    <w:rsid w:val="00832F72"/>
    <w:rsid w:val="008331BF"/>
    <w:rsid w:val="008331C6"/>
    <w:rsid w:val="00833241"/>
    <w:rsid w:val="00833431"/>
    <w:rsid w:val="008334A3"/>
    <w:rsid w:val="00833627"/>
    <w:rsid w:val="00833775"/>
    <w:rsid w:val="00833899"/>
    <w:rsid w:val="008338AA"/>
    <w:rsid w:val="00833921"/>
    <w:rsid w:val="00833A0F"/>
    <w:rsid w:val="00833C2E"/>
    <w:rsid w:val="00833C51"/>
    <w:rsid w:val="00834050"/>
    <w:rsid w:val="008341A0"/>
    <w:rsid w:val="00834564"/>
    <w:rsid w:val="00834683"/>
    <w:rsid w:val="00834953"/>
    <w:rsid w:val="00834AA7"/>
    <w:rsid w:val="00834B9E"/>
    <w:rsid w:val="00834CD6"/>
    <w:rsid w:val="00834D08"/>
    <w:rsid w:val="00834E45"/>
    <w:rsid w:val="00834E50"/>
    <w:rsid w:val="00834E5E"/>
    <w:rsid w:val="00834F54"/>
    <w:rsid w:val="00835298"/>
    <w:rsid w:val="008352BD"/>
    <w:rsid w:val="008353F6"/>
    <w:rsid w:val="0083558E"/>
    <w:rsid w:val="008355F0"/>
    <w:rsid w:val="008355F1"/>
    <w:rsid w:val="008357A5"/>
    <w:rsid w:val="00835897"/>
    <w:rsid w:val="00835902"/>
    <w:rsid w:val="00835970"/>
    <w:rsid w:val="00835978"/>
    <w:rsid w:val="008359FF"/>
    <w:rsid w:val="00835AEC"/>
    <w:rsid w:val="00835CE7"/>
    <w:rsid w:val="00835EA1"/>
    <w:rsid w:val="00835EC1"/>
    <w:rsid w:val="00835FC6"/>
    <w:rsid w:val="00836081"/>
    <w:rsid w:val="008360A8"/>
    <w:rsid w:val="008365B3"/>
    <w:rsid w:val="0083694D"/>
    <w:rsid w:val="008369CF"/>
    <w:rsid w:val="008369DF"/>
    <w:rsid w:val="00836A66"/>
    <w:rsid w:val="00836A93"/>
    <w:rsid w:val="00836B59"/>
    <w:rsid w:val="00836CBC"/>
    <w:rsid w:val="00836CCA"/>
    <w:rsid w:val="00836CCE"/>
    <w:rsid w:val="00836F3E"/>
    <w:rsid w:val="00837088"/>
    <w:rsid w:val="008370BC"/>
    <w:rsid w:val="0083715E"/>
    <w:rsid w:val="0083731D"/>
    <w:rsid w:val="00837371"/>
    <w:rsid w:val="0083764B"/>
    <w:rsid w:val="00837741"/>
    <w:rsid w:val="0083788B"/>
    <w:rsid w:val="008378A6"/>
    <w:rsid w:val="00837A29"/>
    <w:rsid w:val="00837C2C"/>
    <w:rsid w:val="00837D10"/>
    <w:rsid w:val="00837E9B"/>
    <w:rsid w:val="00837EA0"/>
    <w:rsid w:val="00840043"/>
    <w:rsid w:val="008402F7"/>
    <w:rsid w:val="00840429"/>
    <w:rsid w:val="008404DE"/>
    <w:rsid w:val="0084056C"/>
    <w:rsid w:val="00840938"/>
    <w:rsid w:val="00840DBE"/>
    <w:rsid w:val="0084125B"/>
    <w:rsid w:val="0084126E"/>
    <w:rsid w:val="00841367"/>
    <w:rsid w:val="00841416"/>
    <w:rsid w:val="008417D1"/>
    <w:rsid w:val="00841A12"/>
    <w:rsid w:val="00841A40"/>
    <w:rsid w:val="00841BA7"/>
    <w:rsid w:val="00841D5D"/>
    <w:rsid w:val="00841EB9"/>
    <w:rsid w:val="00841EFC"/>
    <w:rsid w:val="00841FBF"/>
    <w:rsid w:val="00842080"/>
    <w:rsid w:val="008421D1"/>
    <w:rsid w:val="008423DA"/>
    <w:rsid w:val="008424F0"/>
    <w:rsid w:val="0084289A"/>
    <w:rsid w:val="00842AFD"/>
    <w:rsid w:val="00842DBA"/>
    <w:rsid w:val="00842FF6"/>
    <w:rsid w:val="008430AB"/>
    <w:rsid w:val="0084322A"/>
    <w:rsid w:val="008433E2"/>
    <w:rsid w:val="0084374C"/>
    <w:rsid w:val="0084381E"/>
    <w:rsid w:val="008439B8"/>
    <w:rsid w:val="008439C8"/>
    <w:rsid w:val="00843ADD"/>
    <w:rsid w:val="00843EAC"/>
    <w:rsid w:val="00843EB4"/>
    <w:rsid w:val="00843EC3"/>
    <w:rsid w:val="00843F3F"/>
    <w:rsid w:val="00843F8F"/>
    <w:rsid w:val="00844194"/>
    <w:rsid w:val="00844387"/>
    <w:rsid w:val="00844433"/>
    <w:rsid w:val="008444E9"/>
    <w:rsid w:val="0084453B"/>
    <w:rsid w:val="0084458E"/>
    <w:rsid w:val="008445DA"/>
    <w:rsid w:val="00844719"/>
    <w:rsid w:val="0084491A"/>
    <w:rsid w:val="00844ABB"/>
    <w:rsid w:val="00844ABE"/>
    <w:rsid w:val="00844BC1"/>
    <w:rsid w:val="00844E0E"/>
    <w:rsid w:val="00844E34"/>
    <w:rsid w:val="00844E6A"/>
    <w:rsid w:val="00844F3D"/>
    <w:rsid w:val="00844F54"/>
    <w:rsid w:val="008450ED"/>
    <w:rsid w:val="0084511B"/>
    <w:rsid w:val="0084515E"/>
    <w:rsid w:val="00845264"/>
    <w:rsid w:val="00845298"/>
    <w:rsid w:val="008455AD"/>
    <w:rsid w:val="00845894"/>
    <w:rsid w:val="00845939"/>
    <w:rsid w:val="008459DD"/>
    <w:rsid w:val="00845B85"/>
    <w:rsid w:val="00845DED"/>
    <w:rsid w:val="00845E51"/>
    <w:rsid w:val="00846162"/>
    <w:rsid w:val="00846371"/>
    <w:rsid w:val="0084694A"/>
    <w:rsid w:val="00846A20"/>
    <w:rsid w:val="00846AD0"/>
    <w:rsid w:val="00846B11"/>
    <w:rsid w:val="00846CAC"/>
    <w:rsid w:val="00847022"/>
    <w:rsid w:val="0084756A"/>
    <w:rsid w:val="00847695"/>
    <w:rsid w:val="008478C0"/>
    <w:rsid w:val="00847A6D"/>
    <w:rsid w:val="00847AFF"/>
    <w:rsid w:val="00847B70"/>
    <w:rsid w:val="00847D39"/>
    <w:rsid w:val="00847E1F"/>
    <w:rsid w:val="00847F16"/>
    <w:rsid w:val="008500FE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2C9"/>
    <w:rsid w:val="008513ED"/>
    <w:rsid w:val="008514E6"/>
    <w:rsid w:val="00851596"/>
    <w:rsid w:val="008515B6"/>
    <w:rsid w:val="00851716"/>
    <w:rsid w:val="00851813"/>
    <w:rsid w:val="00851916"/>
    <w:rsid w:val="00851B8A"/>
    <w:rsid w:val="00851C37"/>
    <w:rsid w:val="00851CA9"/>
    <w:rsid w:val="00851CDC"/>
    <w:rsid w:val="00851D9B"/>
    <w:rsid w:val="00851E0A"/>
    <w:rsid w:val="00851E76"/>
    <w:rsid w:val="00851E9D"/>
    <w:rsid w:val="00851EC0"/>
    <w:rsid w:val="00851FF3"/>
    <w:rsid w:val="00852108"/>
    <w:rsid w:val="0085210E"/>
    <w:rsid w:val="008521FF"/>
    <w:rsid w:val="0085221C"/>
    <w:rsid w:val="0085228F"/>
    <w:rsid w:val="00852291"/>
    <w:rsid w:val="008522B2"/>
    <w:rsid w:val="00852376"/>
    <w:rsid w:val="00852393"/>
    <w:rsid w:val="00852415"/>
    <w:rsid w:val="0085242C"/>
    <w:rsid w:val="008524E2"/>
    <w:rsid w:val="008526D0"/>
    <w:rsid w:val="008527E8"/>
    <w:rsid w:val="008529EF"/>
    <w:rsid w:val="00852A21"/>
    <w:rsid w:val="00852A43"/>
    <w:rsid w:val="00852AAA"/>
    <w:rsid w:val="00852B37"/>
    <w:rsid w:val="00852C05"/>
    <w:rsid w:val="00852E2A"/>
    <w:rsid w:val="0085300D"/>
    <w:rsid w:val="00853063"/>
    <w:rsid w:val="00853270"/>
    <w:rsid w:val="008533A8"/>
    <w:rsid w:val="008533C4"/>
    <w:rsid w:val="00853404"/>
    <w:rsid w:val="00853499"/>
    <w:rsid w:val="00853615"/>
    <w:rsid w:val="0085373B"/>
    <w:rsid w:val="0085380D"/>
    <w:rsid w:val="00853A4A"/>
    <w:rsid w:val="00853B90"/>
    <w:rsid w:val="00853BFC"/>
    <w:rsid w:val="00853C1C"/>
    <w:rsid w:val="00853D24"/>
    <w:rsid w:val="00853E60"/>
    <w:rsid w:val="0085417D"/>
    <w:rsid w:val="008542F1"/>
    <w:rsid w:val="008544D8"/>
    <w:rsid w:val="00854550"/>
    <w:rsid w:val="008547D2"/>
    <w:rsid w:val="00854AD5"/>
    <w:rsid w:val="00854AF6"/>
    <w:rsid w:val="00854BD2"/>
    <w:rsid w:val="00854E85"/>
    <w:rsid w:val="00855094"/>
    <w:rsid w:val="0085531A"/>
    <w:rsid w:val="0085536A"/>
    <w:rsid w:val="008553E5"/>
    <w:rsid w:val="00855639"/>
    <w:rsid w:val="00855764"/>
    <w:rsid w:val="00855A20"/>
    <w:rsid w:val="00855B1C"/>
    <w:rsid w:val="00855BBF"/>
    <w:rsid w:val="00855C8E"/>
    <w:rsid w:val="00855D8D"/>
    <w:rsid w:val="00855F82"/>
    <w:rsid w:val="00855F90"/>
    <w:rsid w:val="00855FE1"/>
    <w:rsid w:val="0085608B"/>
    <w:rsid w:val="008562AB"/>
    <w:rsid w:val="0085644E"/>
    <w:rsid w:val="00856586"/>
    <w:rsid w:val="00856720"/>
    <w:rsid w:val="00856ADC"/>
    <w:rsid w:val="00856BAD"/>
    <w:rsid w:val="00856D6C"/>
    <w:rsid w:val="00856D6F"/>
    <w:rsid w:val="00856F02"/>
    <w:rsid w:val="00856F98"/>
    <w:rsid w:val="00856FB8"/>
    <w:rsid w:val="00856FFA"/>
    <w:rsid w:val="00857104"/>
    <w:rsid w:val="0085756A"/>
    <w:rsid w:val="008575E9"/>
    <w:rsid w:val="00857710"/>
    <w:rsid w:val="00857AB1"/>
    <w:rsid w:val="00857B7B"/>
    <w:rsid w:val="00857CED"/>
    <w:rsid w:val="00857D95"/>
    <w:rsid w:val="00857D99"/>
    <w:rsid w:val="0086006C"/>
    <w:rsid w:val="0086021F"/>
    <w:rsid w:val="00860366"/>
    <w:rsid w:val="00860515"/>
    <w:rsid w:val="00860601"/>
    <w:rsid w:val="00860700"/>
    <w:rsid w:val="00860813"/>
    <w:rsid w:val="00860D51"/>
    <w:rsid w:val="00860DD9"/>
    <w:rsid w:val="00860E42"/>
    <w:rsid w:val="00860E82"/>
    <w:rsid w:val="00860F2D"/>
    <w:rsid w:val="00861152"/>
    <w:rsid w:val="0086118B"/>
    <w:rsid w:val="008611F9"/>
    <w:rsid w:val="00861277"/>
    <w:rsid w:val="00861345"/>
    <w:rsid w:val="00861482"/>
    <w:rsid w:val="00861645"/>
    <w:rsid w:val="00861674"/>
    <w:rsid w:val="00861958"/>
    <w:rsid w:val="00861A4B"/>
    <w:rsid w:val="00861B91"/>
    <w:rsid w:val="00861B94"/>
    <w:rsid w:val="00861BB8"/>
    <w:rsid w:val="00861BE8"/>
    <w:rsid w:val="0086217F"/>
    <w:rsid w:val="008621E2"/>
    <w:rsid w:val="0086248F"/>
    <w:rsid w:val="008624C6"/>
    <w:rsid w:val="008626A1"/>
    <w:rsid w:val="00862707"/>
    <w:rsid w:val="0086285B"/>
    <w:rsid w:val="00862A49"/>
    <w:rsid w:val="00862B06"/>
    <w:rsid w:val="00862E6B"/>
    <w:rsid w:val="00863162"/>
    <w:rsid w:val="00863173"/>
    <w:rsid w:val="008631C0"/>
    <w:rsid w:val="00863225"/>
    <w:rsid w:val="008633DD"/>
    <w:rsid w:val="00863510"/>
    <w:rsid w:val="008635BD"/>
    <w:rsid w:val="008635E8"/>
    <w:rsid w:val="0086390E"/>
    <w:rsid w:val="008639E6"/>
    <w:rsid w:val="00863A8A"/>
    <w:rsid w:val="00863B2E"/>
    <w:rsid w:val="00863C90"/>
    <w:rsid w:val="00863CAF"/>
    <w:rsid w:val="00863E24"/>
    <w:rsid w:val="00863FF8"/>
    <w:rsid w:val="008640C9"/>
    <w:rsid w:val="008640E0"/>
    <w:rsid w:val="00864202"/>
    <w:rsid w:val="008643AB"/>
    <w:rsid w:val="008644B7"/>
    <w:rsid w:val="008644F8"/>
    <w:rsid w:val="00864508"/>
    <w:rsid w:val="008645E2"/>
    <w:rsid w:val="008646A7"/>
    <w:rsid w:val="0086477A"/>
    <w:rsid w:val="0086490C"/>
    <w:rsid w:val="00864C1A"/>
    <w:rsid w:val="00864C4C"/>
    <w:rsid w:val="00864D13"/>
    <w:rsid w:val="00865026"/>
    <w:rsid w:val="00865088"/>
    <w:rsid w:val="0086508E"/>
    <w:rsid w:val="008650CC"/>
    <w:rsid w:val="00865164"/>
    <w:rsid w:val="0086535C"/>
    <w:rsid w:val="0086537B"/>
    <w:rsid w:val="008653C3"/>
    <w:rsid w:val="00865457"/>
    <w:rsid w:val="0086557D"/>
    <w:rsid w:val="00865679"/>
    <w:rsid w:val="0086568F"/>
    <w:rsid w:val="0086593F"/>
    <w:rsid w:val="0086595C"/>
    <w:rsid w:val="00865C31"/>
    <w:rsid w:val="00865C59"/>
    <w:rsid w:val="00865D20"/>
    <w:rsid w:val="00865DA3"/>
    <w:rsid w:val="00865E3D"/>
    <w:rsid w:val="00865E3E"/>
    <w:rsid w:val="008660A9"/>
    <w:rsid w:val="008661A9"/>
    <w:rsid w:val="008662EC"/>
    <w:rsid w:val="008665BD"/>
    <w:rsid w:val="008666D5"/>
    <w:rsid w:val="00866819"/>
    <w:rsid w:val="00866B40"/>
    <w:rsid w:val="00866CC7"/>
    <w:rsid w:val="00866D1E"/>
    <w:rsid w:val="00866D51"/>
    <w:rsid w:val="00866E06"/>
    <w:rsid w:val="00866E2C"/>
    <w:rsid w:val="00866FC5"/>
    <w:rsid w:val="00867070"/>
    <w:rsid w:val="008672E3"/>
    <w:rsid w:val="008674CB"/>
    <w:rsid w:val="0086755C"/>
    <w:rsid w:val="008676BC"/>
    <w:rsid w:val="008676E7"/>
    <w:rsid w:val="0086775D"/>
    <w:rsid w:val="00867CDF"/>
    <w:rsid w:val="00867CE1"/>
    <w:rsid w:val="00867EF6"/>
    <w:rsid w:val="00870130"/>
    <w:rsid w:val="00870151"/>
    <w:rsid w:val="00870192"/>
    <w:rsid w:val="008703B5"/>
    <w:rsid w:val="0087055B"/>
    <w:rsid w:val="00870605"/>
    <w:rsid w:val="008707FD"/>
    <w:rsid w:val="0087086F"/>
    <w:rsid w:val="00870C90"/>
    <w:rsid w:val="00870CE2"/>
    <w:rsid w:val="00870EC4"/>
    <w:rsid w:val="00870FDF"/>
    <w:rsid w:val="00871426"/>
    <w:rsid w:val="00871622"/>
    <w:rsid w:val="00871A52"/>
    <w:rsid w:val="00871B37"/>
    <w:rsid w:val="00871C21"/>
    <w:rsid w:val="00871D3E"/>
    <w:rsid w:val="00871E88"/>
    <w:rsid w:val="0087207C"/>
    <w:rsid w:val="008720CE"/>
    <w:rsid w:val="0087213D"/>
    <w:rsid w:val="008727E0"/>
    <w:rsid w:val="008728DA"/>
    <w:rsid w:val="00872ABC"/>
    <w:rsid w:val="00872B0A"/>
    <w:rsid w:val="00872CC4"/>
    <w:rsid w:val="00872E06"/>
    <w:rsid w:val="00872E91"/>
    <w:rsid w:val="00872E9F"/>
    <w:rsid w:val="008730A9"/>
    <w:rsid w:val="008733CF"/>
    <w:rsid w:val="008736E8"/>
    <w:rsid w:val="00873735"/>
    <w:rsid w:val="00873743"/>
    <w:rsid w:val="008737D0"/>
    <w:rsid w:val="00873B28"/>
    <w:rsid w:val="00873C57"/>
    <w:rsid w:val="00873FFA"/>
    <w:rsid w:val="00874057"/>
    <w:rsid w:val="008740A6"/>
    <w:rsid w:val="008740F8"/>
    <w:rsid w:val="0087458E"/>
    <w:rsid w:val="0087460D"/>
    <w:rsid w:val="00874721"/>
    <w:rsid w:val="0087479C"/>
    <w:rsid w:val="008747B0"/>
    <w:rsid w:val="008749B4"/>
    <w:rsid w:val="00874C1F"/>
    <w:rsid w:val="00874C66"/>
    <w:rsid w:val="00874D2C"/>
    <w:rsid w:val="00874E5C"/>
    <w:rsid w:val="00875204"/>
    <w:rsid w:val="00875290"/>
    <w:rsid w:val="008752B9"/>
    <w:rsid w:val="00875496"/>
    <w:rsid w:val="00875634"/>
    <w:rsid w:val="0087565E"/>
    <w:rsid w:val="00875A0C"/>
    <w:rsid w:val="00875DDB"/>
    <w:rsid w:val="00875E4E"/>
    <w:rsid w:val="00875E9D"/>
    <w:rsid w:val="00876147"/>
    <w:rsid w:val="00876634"/>
    <w:rsid w:val="008766C5"/>
    <w:rsid w:val="00876714"/>
    <w:rsid w:val="008767A0"/>
    <w:rsid w:val="008768A4"/>
    <w:rsid w:val="008768B5"/>
    <w:rsid w:val="00876AB4"/>
    <w:rsid w:val="00876B12"/>
    <w:rsid w:val="00876C78"/>
    <w:rsid w:val="00876E18"/>
    <w:rsid w:val="00876E7D"/>
    <w:rsid w:val="00877086"/>
    <w:rsid w:val="00877092"/>
    <w:rsid w:val="008770B4"/>
    <w:rsid w:val="0087718D"/>
    <w:rsid w:val="008771AD"/>
    <w:rsid w:val="00877266"/>
    <w:rsid w:val="00877470"/>
    <w:rsid w:val="008774A0"/>
    <w:rsid w:val="00877551"/>
    <w:rsid w:val="00877575"/>
    <w:rsid w:val="0087772B"/>
    <w:rsid w:val="00877819"/>
    <w:rsid w:val="00877864"/>
    <w:rsid w:val="0087790F"/>
    <w:rsid w:val="00877A3A"/>
    <w:rsid w:val="00877BBA"/>
    <w:rsid w:val="00877C68"/>
    <w:rsid w:val="00877D59"/>
    <w:rsid w:val="00880024"/>
    <w:rsid w:val="00880095"/>
    <w:rsid w:val="00880202"/>
    <w:rsid w:val="008805FD"/>
    <w:rsid w:val="00880601"/>
    <w:rsid w:val="008806A0"/>
    <w:rsid w:val="008806A3"/>
    <w:rsid w:val="0088070B"/>
    <w:rsid w:val="0088079E"/>
    <w:rsid w:val="00880B08"/>
    <w:rsid w:val="00880B0B"/>
    <w:rsid w:val="00880D87"/>
    <w:rsid w:val="00880E1F"/>
    <w:rsid w:val="00880E86"/>
    <w:rsid w:val="00880ED5"/>
    <w:rsid w:val="008810C0"/>
    <w:rsid w:val="0088114B"/>
    <w:rsid w:val="00881228"/>
    <w:rsid w:val="008815D3"/>
    <w:rsid w:val="008815F0"/>
    <w:rsid w:val="008816A1"/>
    <w:rsid w:val="008817E9"/>
    <w:rsid w:val="00881C16"/>
    <w:rsid w:val="00881E2E"/>
    <w:rsid w:val="008821A2"/>
    <w:rsid w:val="008821D9"/>
    <w:rsid w:val="008828A3"/>
    <w:rsid w:val="00882B85"/>
    <w:rsid w:val="00882E2B"/>
    <w:rsid w:val="00882FAF"/>
    <w:rsid w:val="0088302D"/>
    <w:rsid w:val="00883190"/>
    <w:rsid w:val="00883472"/>
    <w:rsid w:val="00883554"/>
    <w:rsid w:val="0088379D"/>
    <w:rsid w:val="008838F3"/>
    <w:rsid w:val="008839FF"/>
    <w:rsid w:val="00883B18"/>
    <w:rsid w:val="00883BA0"/>
    <w:rsid w:val="00883BEC"/>
    <w:rsid w:val="00883CC3"/>
    <w:rsid w:val="00883D1D"/>
    <w:rsid w:val="00883E45"/>
    <w:rsid w:val="00883ED9"/>
    <w:rsid w:val="00883FA3"/>
    <w:rsid w:val="00884102"/>
    <w:rsid w:val="00884601"/>
    <w:rsid w:val="00884763"/>
    <w:rsid w:val="0088482C"/>
    <w:rsid w:val="00884A0C"/>
    <w:rsid w:val="00884C16"/>
    <w:rsid w:val="00884D7A"/>
    <w:rsid w:val="00884E72"/>
    <w:rsid w:val="00885442"/>
    <w:rsid w:val="008854DC"/>
    <w:rsid w:val="008854FE"/>
    <w:rsid w:val="008855AB"/>
    <w:rsid w:val="00885908"/>
    <w:rsid w:val="00885AF5"/>
    <w:rsid w:val="00885DBF"/>
    <w:rsid w:val="00885E54"/>
    <w:rsid w:val="00885EAD"/>
    <w:rsid w:val="00885F36"/>
    <w:rsid w:val="00886021"/>
    <w:rsid w:val="00886162"/>
    <w:rsid w:val="00886ADC"/>
    <w:rsid w:val="00886C8A"/>
    <w:rsid w:val="00886CE1"/>
    <w:rsid w:val="00886CFF"/>
    <w:rsid w:val="00886E19"/>
    <w:rsid w:val="00887028"/>
    <w:rsid w:val="008871B6"/>
    <w:rsid w:val="00887321"/>
    <w:rsid w:val="00887457"/>
    <w:rsid w:val="00887661"/>
    <w:rsid w:val="008876EC"/>
    <w:rsid w:val="00887867"/>
    <w:rsid w:val="008879AB"/>
    <w:rsid w:val="00887C3F"/>
    <w:rsid w:val="0089004B"/>
    <w:rsid w:val="00890200"/>
    <w:rsid w:val="00890332"/>
    <w:rsid w:val="00890570"/>
    <w:rsid w:val="008905C8"/>
    <w:rsid w:val="008905CB"/>
    <w:rsid w:val="008905E2"/>
    <w:rsid w:val="00890723"/>
    <w:rsid w:val="00890755"/>
    <w:rsid w:val="0089078F"/>
    <w:rsid w:val="008908E2"/>
    <w:rsid w:val="00890A1D"/>
    <w:rsid w:val="00890A9C"/>
    <w:rsid w:val="00890B3B"/>
    <w:rsid w:val="00890C84"/>
    <w:rsid w:val="00890E11"/>
    <w:rsid w:val="008910AA"/>
    <w:rsid w:val="008911A2"/>
    <w:rsid w:val="008911C4"/>
    <w:rsid w:val="00891782"/>
    <w:rsid w:val="0089180D"/>
    <w:rsid w:val="00891835"/>
    <w:rsid w:val="00891AF0"/>
    <w:rsid w:val="00891BB9"/>
    <w:rsid w:val="00891BC3"/>
    <w:rsid w:val="00891DEA"/>
    <w:rsid w:val="00891DFA"/>
    <w:rsid w:val="00891E4D"/>
    <w:rsid w:val="00891E80"/>
    <w:rsid w:val="00892109"/>
    <w:rsid w:val="0089213D"/>
    <w:rsid w:val="0089217E"/>
    <w:rsid w:val="00892241"/>
    <w:rsid w:val="0089249F"/>
    <w:rsid w:val="00892603"/>
    <w:rsid w:val="008926A7"/>
    <w:rsid w:val="0089274A"/>
    <w:rsid w:val="00892752"/>
    <w:rsid w:val="008929A4"/>
    <w:rsid w:val="00892A9D"/>
    <w:rsid w:val="00892B3B"/>
    <w:rsid w:val="00892C1C"/>
    <w:rsid w:val="00892D59"/>
    <w:rsid w:val="00892E9E"/>
    <w:rsid w:val="00892FBC"/>
    <w:rsid w:val="0089324E"/>
    <w:rsid w:val="00893271"/>
    <w:rsid w:val="00893297"/>
    <w:rsid w:val="008934FA"/>
    <w:rsid w:val="00893549"/>
    <w:rsid w:val="00893662"/>
    <w:rsid w:val="00893714"/>
    <w:rsid w:val="00893736"/>
    <w:rsid w:val="00893847"/>
    <w:rsid w:val="008939EA"/>
    <w:rsid w:val="00893BED"/>
    <w:rsid w:val="00893D09"/>
    <w:rsid w:val="00893E16"/>
    <w:rsid w:val="0089404E"/>
    <w:rsid w:val="008940A0"/>
    <w:rsid w:val="008941C0"/>
    <w:rsid w:val="008942CB"/>
    <w:rsid w:val="00894439"/>
    <w:rsid w:val="00894453"/>
    <w:rsid w:val="00894696"/>
    <w:rsid w:val="00894740"/>
    <w:rsid w:val="00894BFE"/>
    <w:rsid w:val="00894C62"/>
    <w:rsid w:val="00894D1E"/>
    <w:rsid w:val="0089525A"/>
    <w:rsid w:val="00895310"/>
    <w:rsid w:val="0089535E"/>
    <w:rsid w:val="008954D4"/>
    <w:rsid w:val="00895504"/>
    <w:rsid w:val="0089555F"/>
    <w:rsid w:val="008955FC"/>
    <w:rsid w:val="008957C2"/>
    <w:rsid w:val="00895B07"/>
    <w:rsid w:val="00895B49"/>
    <w:rsid w:val="00895F71"/>
    <w:rsid w:val="0089622D"/>
    <w:rsid w:val="00896385"/>
    <w:rsid w:val="00896387"/>
    <w:rsid w:val="00896480"/>
    <w:rsid w:val="00896693"/>
    <w:rsid w:val="00896708"/>
    <w:rsid w:val="0089676C"/>
    <w:rsid w:val="0089678A"/>
    <w:rsid w:val="0089697D"/>
    <w:rsid w:val="008969E6"/>
    <w:rsid w:val="00896C95"/>
    <w:rsid w:val="008970D9"/>
    <w:rsid w:val="00897699"/>
    <w:rsid w:val="0089771A"/>
    <w:rsid w:val="00897867"/>
    <w:rsid w:val="00897883"/>
    <w:rsid w:val="008978A4"/>
    <w:rsid w:val="00897963"/>
    <w:rsid w:val="00897BC2"/>
    <w:rsid w:val="00897C4C"/>
    <w:rsid w:val="00897C59"/>
    <w:rsid w:val="00897CF6"/>
    <w:rsid w:val="00897D06"/>
    <w:rsid w:val="00897DE5"/>
    <w:rsid w:val="00897ECF"/>
    <w:rsid w:val="00897F5C"/>
    <w:rsid w:val="008A003C"/>
    <w:rsid w:val="008A00CD"/>
    <w:rsid w:val="008A02EE"/>
    <w:rsid w:val="008A02F2"/>
    <w:rsid w:val="008A0316"/>
    <w:rsid w:val="008A0453"/>
    <w:rsid w:val="008A04BD"/>
    <w:rsid w:val="008A0986"/>
    <w:rsid w:val="008A0C54"/>
    <w:rsid w:val="008A0D81"/>
    <w:rsid w:val="008A0E2F"/>
    <w:rsid w:val="008A0FB3"/>
    <w:rsid w:val="008A104D"/>
    <w:rsid w:val="008A11B4"/>
    <w:rsid w:val="008A11C2"/>
    <w:rsid w:val="008A1452"/>
    <w:rsid w:val="008A14AC"/>
    <w:rsid w:val="008A14B0"/>
    <w:rsid w:val="008A156D"/>
    <w:rsid w:val="008A1634"/>
    <w:rsid w:val="008A17F6"/>
    <w:rsid w:val="008A1871"/>
    <w:rsid w:val="008A188F"/>
    <w:rsid w:val="008A1F62"/>
    <w:rsid w:val="008A1F66"/>
    <w:rsid w:val="008A1FA8"/>
    <w:rsid w:val="008A221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D"/>
    <w:rsid w:val="008A2FBA"/>
    <w:rsid w:val="008A3040"/>
    <w:rsid w:val="008A304F"/>
    <w:rsid w:val="008A3239"/>
    <w:rsid w:val="008A327B"/>
    <w:rsid w:val="008A32B8"/>
    <w:rsid w:val="008A32E3"/>
    <w:rsid w:val="008A32FF"/>
    <w:rsid w:val="008A33A6"/>
    <w:rsid w:val="008A3ACD"/>
    <w:rsid w:val="008A3BA7"/>
    <w:rsid w:val="008A3CCB"/>
    <w:rsid w:val="008A3DC1"/>
    <w:rsid w:val="008A4029"/>
    <w:rsid w:val="008A40BF"/>
    <w:rsid w:val="008A4119"/>
    <w:rsid w:val="008A41AB"/>
    <w:rsid w:val="008A422D"/>
    <w:rsid w:val="008A42A6"/>
    <w:rsid w:val="008A4390"/>
    <w:rsid w:val="008A45FB"/>
    <w:rsid w:val="008A466B"/>
    <w:rsid w:val="008A48A1"/>
    <w:rsid w:val="008A4927"/>
    <w:rsid w:val="008A4B28"/>
    <w:rsid w:val="008A4CD3"/>
    <w:rsid w:val="008A4D15"/>
    <w:rsid w:val="008A4D84"/>
    <w:rsid w:val="008A4E26"/>
    <w:rsid w:val="008A4E46"/>
    <w:rsid w:val="008A4E47"/>
    <w:rsid w:val="008A4F2C"/>
    <w:rsid w:val="008A522A"/>
    <w:rsid w:val="008A5258"/>
    <w:rsid w:val="008A5276"/>
    <w:rsid w:val="008A5437"/>
    <w:rsid w:val="008A54F0"/>
    <w:rsid w:val="008A58EF"/>
    <w:rsid w:val="008A59DF"/>
    <w:rsid w:val="008A5A37"/>
    <w:rsid w:val="008A5E0E"/>
    <w:rsid w:val="008A5E86"/>
    <w:rsid w:val="008A604E"/>
    <w:rsid w:val="008A605B"/>
    <w:rsid w:val="008A6360"/>
    <w:rsid w:val="008A6382"/>
    <w:rsid w:val="008A6518"/>
    <w:rsid w:val="008A67DE"/>
    <w:rsid w:val="008A680C"/>
    <w:rsid w:val="008A695F"/>
    <w:rsid w:val="008A6A93"/>
    <w:rsid w:val="008A6E70"/>
    <w:rsid w:val="008A6EEA"/>
    <w:rsid w:val="008A6F39"/>
    <w:rsid w:val="008A6F6C"/>
    <w:rsid w:val="008A6FA9"/>
    <w:rsid w:val="008A7009"/>
    <w:rsid w:val="008A700D"/>
    <w:rsid w:val="008A774A"/>
    <w:rsid w:val="008A7782"/>
    <w:rsid w:val="008A78DD"/>
    <w:rsid w:val="008A7947"/>
    <w:rsid w:val="008A7DD5"/>
    <w:rsid w:val="008A7E94"/>
    <w:rsid w:val="008B0037"/>
    <w:rsid w:val="008B0094"/>
    <w:rsid w:val="008B01E9"/>
    <w:rsid w:val="008B0237"/>
    <w:rsid w:val="008B02EA"/>
    <w:rsid w:val="008B032F"/>
    <w:rsid w:val="008B0342"/>
    <w:rsid w:val="008B048D"/>
    <w:rsid w:val="008B05B4"/>
    <w:rsid w:val="008B0764"/>
    <w:rsid w:val="008B0B96"/>
    <w:rsid w:val="008B0C50"/>
    <w:rsid w:val="008B0C9B"/>
    <w:rsid w:val="008B0CE7"/>
    <w:rsid w:val="008B0D5B"/>
    <w:rsid w:val="008B0E89"/>
    <w:rsid w:val="008B0EE3"/>
    <w:rsid w:val="008B115F"/>
    <w:rsid w:val="008B14B5"/>
    <w:rsid w:val="008B1569"/>
    <w:rsid w:val="008B161B"/>
    <w:rsid w:val="008B1631"/>
    <w:rsid w:val="008B177F"/>
    <w:rsid w:val="008B1823"/>
    <w:rsid w:val="008B1903"/>
    <w:rsid w:val="008B19AB"/>
    <w:rsid w:val="008B1E4C"/>
    <w:rsid w:val="008B1ED5"/>
    <w:rsid w:val="008B225C"/>
    <w:rsid w:val="008B2263"/>
    <w:rsid w:val="008B24B9"/>
    <w:rsid w:val="008B2610"/>
    <w:rsid w:val="008B26B1"/>
    <w:rsid w:val="008B282B"/>
    <w:rsid w:val="008B28D2"/>
    <w:rsid w:val="008B2968"/>
    <w:rsid w:val="008B31C0"/>
    <w:rsid w:val="008B3281"/>
    <w:rsid w:val="008B3454"/>
    <w:rsid w:val="008B352F"/>
    <w:rsid w:val="008B35BC"/>
    <w:rsid w:val="008B371F"/>
    <w:rsid w:val="008B37F4"/>
    <w:rsid w:val="008B390D"/>
    <w:rsid w:val="008B3960"/>
    <w:rsid w:val="008B3B5B"/>
    <w:rsid w:val="008B3EA8"/>
    <w:rsid w:val="008B3F28"/>
    <w:rsid w:val="008B409C"/>
    <w:rsid w:val="008B4195"/>
    <w:rsid w:val="008B4209"/>
    <w:rsid w:val="008B421C"/>
    <w:rsid w:val="008B44E6"/>
    <w:rsid w:val="008B46EB"/>
    <w:rsid w:val="008B48F1"/>
    <w:rsid w:val="008B493D"/>
    <w:rsid w:val="008B4A00"/>
    <w:rsid w:val="008B4A25"/>
    <w:rsid w:val="008B4AB4"/>
    <w:rsid w:val="008B4B6C"/>
    <w:rsid w:val="008B4EC9"/>
    <w:rsid w:val="008B4F31"/>
    <w:rsid w:val="008B4F6E"/>
    <w:rsid w:val="008B4FB8"/>
    <w:rsid w:val="008B50A4"/>
    <w:rsid w:val="008B51A5"/>
    <w:rsid w:val="008B5315"/>
    <w:rsid w:val="008B53AC"/>
    <w:rsid w:val="008B54C1"/>
    <w:rsid w:val="008B563A"/>
    <w:rsid w:val="008B5989"/>
    <w:rsid w:val="008B59A7"/>
    <w:rsid w:val="008B5ADD"/>
    <w:rsid w:val="008B5D4A"/>
    <w:rsid w:val="008B5EA1"/>
    <w:rsid w:val="008B5EDE"/>
    <w:rsid w:val="008B5FC7"/>
    <w:rsid w:val="008B60B3"/>
    <w:rsid w:val="008B61C8"/>
    <w:rsid w:val="008B61EA"/>
    <w:rsid w:val="008B6278"/>
    <w:rsid w:val="008B627A"/>
    <w:rsid w:val="008B628A"/>
    <w:rsid w:val="008B629F"/>
    <w:rsid w:val="008B62AE"/>
    <w:rsid w:val="008B639A"/>
    <w:rsid w:val="008B6586"/>
    <w:rsid w:val="008B66A5"/>
    <w:rsid w:val="008B6741"/>
    <w:rsid w:val="008B67C2"/>
    <w:rsid w:val="008B6A5D"/>
    <w:rsid w:val="008B6A93"/>
    <w:rsid w:val="008B6BF3"/>
    <w:rsid w:val="008B6CE8"/>
    <w:rsid w:val="008B6D0D"/>
    <w:rsid w:val="008B6E05"/>
    <w:rsid w:val="008B6E9F"/>
    <w:rsid w:val="008B7106"/>
    <w:rsid w:val="008B71EF"/>
    <w:rsid w:val="008B7277"/>
    <w:rsid w:val="008B7441"/>
    <w:rsid w:val="008B7461"/>
    <w:rsid w:val="008B7586"/>
    <w:rsid w:val="008B7679"/>
    <w:rsid w:val="008B79A7"/>
    <w:rsid w:val="008B7B85"/>
    <w:rsid w:val="008B7BFC"/>
    <w:rsid w:val="008B7C06"/>
    <w:rsid w:val="008B7C1A"/>
    <w:rsid w:val="008B7D0D"/>
    <w:rsid w:val="008B7EE6"/>
    <w:rsid w:val="008B7F4B"/>
    <w:rsid w:val="008C0001"/>
    <w:rsid w:val="008C001B"/>
    <w:rsid w:val="008C00AC"/>
    <w:rsid w:val="008C0357"/>
    <w:rsid w:val="008C03CD"/>
    <w:rsid w:val="008C048F"/>
    <w:rsid w:val="008C05D7"/>
    <w:rsid w:val="008C0724"/>
    <w:rsid w:val="008C0795"/>
    <w:rsid w:val="008C07B6"/>
    <w:rsid w:val="008C0817"/>
    <w:rsid w:val="008C0838"/>
    <w:rsid w:val="008C092D"/>
    <w:rsid w:val="008C0C43"/>
    <w:rsid w:val="008C0D36"/>
    <w:rsid w:val="008C0D69"/>
    <w:rsid w:val="008C1484"/>
    <w:rsid w:val="008C15FE"/>
    <w:rsid w:val="008C179B"/>
    <w:rsid w:val="008C191D"/>
    <w:rsid w:val="008C1A1B"/>
    <w:rsid w:val="008C1B53"/>
    <w:rsid w:val="008C1C52"/>
    <w:rsid w:val="008C1E1B"/>
    <w:rsid w:val="008C1F90"/>
    <w:rsid w:val="008C1FD0"/>
    <w:rsid w:val="008C20FC"/>
    <w:rsid w:val="008C22A6"/>
    <w:rsid w:val="008C2454"/>
    <w:rsid w:val="008C24C1"/>
    <w:rsid w:val="008C24E6"/>
    <w:rsid w:val="008C2514"/>
    <w:rsid w:val="008C254B"/>
    <w:rsid w:val="008C29D2"/>
    <w:rsid w:val="008C2AC5"/>
    <w:rsid w:val="008C2BAA"/>
    <w:rsid w:val="008C2DDC"/>
    <w:rsid w:val="008C2E91"/>
    <w:rsid w:val="008C30AB"/>
    <w:rsid w:val="008C3257"/>
    <w:rsid w:val="008C32BA"/>
    <w:rsid w:val="008C3694"/>
    <w:rsid w:val="008C36D4"/>
    <w:rsid w:val="008C3AC7"/>
    <w:rsid w:val="008C3C1A"/>
    <w:rsid w:val="008C43D6"/>
    <w:rsid w:val="008C4642"/>
    <w:rsid w:val="008C48E4"/>
    <w:rsid w:val="008C49D2"/>
    <w:rsid w:val="008C4B06"/>
    <w:rsid w:val="008C4B1C"/>
    <w:rsid w:val="008C4B53"/>
    <w:rsid w:val="008C4B5E"/>
    <w:rsid w:val="008C4F30"/>
    <w:rsid w:val="008C50F1"/>
    <w:rsid w:val="008C52EF"/>
    <w:rsid w:val="008C535C"/>
    <w:rsid w:val="008C53C0"/>
    <w:rsid w:val="008C543E"/>
    <w:rsid w:val="008C5871"/>
    <w:rsid w:val="008C59E9"/>
    <w:rsid w:val="008C5A2B"/>
    <w:rsid w:val="008C5A67"/>
    <w:rsid w:val="008C5A89"/>
    <w:rsid w:val="008C5C45"/>
    <w:rsid w:val="008C5D42"/>
    <w:rsid w:val="008C5E48"/>
    <w:rsid w:val="008C5F10"/>
    <w:rsid w:val="008C5F1B"/>
    <w:rsid w:val="008C607D"/>
    <w:rsid w:val="008C60CE"/>
    <w:rsid w:val="008C6434"/>
    <w:rsid w:val="008C677C"/>
    <w:rsid w:val="008C6B44"/>
    <w:rsid w:val="008C7022"/>
    <w:rsid w:val="008C7418"/>
    <w:rsid w:val="008C75C4"/>
    <w:rsid w:val="008C77C4"/>
    <w:rsid w:val="008C7AC1"/>
    <w:rsid w:val="008C7B09"/>
    <w:rsid w:val="008C7B3A"/>
    <w:rsid w:val="008C7CF1"/>
    <w:rsid w:val="008C7D76"/>
    <w:rsid w:val="008C7E12"/>
    <w:rsid w:val="008C7E7D"/>
    <w:rsid w:val="008C7F15"/>
    <w:rsid w:val="008C7F20"/>
    <w:rsid w:val="008C7F51"/>
    <w:rsid w:val="008C7F91"/>
    <w:rsid w:val="008D002E"/>
    <w:rsid w:val="008D04C4"/>
    <w:rsid w:val="008D05E3"/>
    <w:rsid w:val="008D068C"/>
    <w:rsid w:val="008D071D"/>
    <w:rsid w:val="008D0A55"/>
    <w:rsid w:val="008D0D28"/>
    <w:rsid w:val="008D1001"/>
    <w:rsid w:val="008D119A"/>
    <w:rsid w:val="008D1577"/>
    <w:rsid w:val="008D15C6"/>
    <w:rsid w:val="008D1608"/>
    <w:rsid w:val="008D187E"/>
    <w:rsid w:val="008D1AF2"/>
    <w:rsid w:val="008D1BF9"/>
    <w:rsid w:val="008D1D5E"/>
    <w:rsid w:val="008D1E61"/>
    <w:rsid w:val="008D1E84"/>
    <w:rsid w:val="008D1EEB"/>
    <w:rsid w:val="008D1F44"/>
    <w:rsid w:val="008D21D0"/>
    <w:rsid w:val="008D244F"/>
    <w:rsid w:val="008D24C6"/>
    <w:rsid w:val="008D2721"/>
    <w:rsid w:val="008D29F8"/>
    <w:rsid w:val="008D2C62"/>
    <w:rsid w:val="008D2E15"/>
    <w:rsid w:val="008D2E28"/>
    <w:rsid w:val="008D2F70"/>
    <w:rsid w:val="008D2FD8"/>
    <w:rsid w:val="008D3063"/>
    <w:rsid w:val="008D314E"/>
    <w:rsid w:val="008D33A2"/>
    <w:rsid w:val="008D3561"/>
    <w:rsid w:val="008D3686"/>
    <w:rsid w:val="008D3712"/>
    <w:rsid w:val="008D3791"/>
    <w:rsid w:val="008D37FC"/>
    <w:rsid w:val="008D3C13"/>
    <w:rsid w:val="008D3CF0"/>
    <w:rsid w:val="008D41BA"/>
    <w:rsid w:val="008D43A7"/>
    <w:rsid w:val="008D43DA"/>
    <w:rsid w:val="008D4802"/>
    <w:rsid w:val="008D4883"/>
    <w:rsid w:val="008D4917"/>
    <w:rsid w:val="008D4976"/>
    <w:rsid w:val="008D49FD"/>
    <w:rsid w:val="008D4AF7"/>
    <w:rsid w:val="008D4BA1"/>
    <w:rsid w:val="008D4BBA"/>
    <w:rsid w:val="008D4BEB"/>
    <w:rsid w:val="008D4C01"/>
    <w:rsid w:val="008D4D8A"/>
    <w:rsid w:val="008D503B"/>
    <w:rsid w:val="008D519B"/>
    <w:rsid w:val="008D51EE"/>
    <w:rsid w:val="008D529F"/>
    <w:rsid w:val="008D52A3"/>
    <w:rsid w:val="008D532A"/>
    <w:rsid w:val="008D5616"/>
    <w:rsid w:val="008D5684"/>
    <w:rsid w:val="008D57DD"/>
    <w:rsid w:val="008D5A88"/>
    <w:rsid w:val="008D5C3A"/>
    <w:rsid w:val="008D6176"/>
    <w:rsid w:val="008D624B"/>
    <w:rsid w:val="008D650B"/>
    <w:rsid w:val="008D6557"/>
    <w:rsid w:val="008D677B"/>
    <w:rsid w:val="008D67AC"/>
    <w:rsid w:val="008D6923"/>
    <w:rsid w:val="008D69DB"/>
    <w:rsid w:val="008D6B74"/>
    <w:rsid w:val="008D6B7E"/>
    <w:rsid w:val="008D6C22"/>
    <w:rsid w:val="008D6CFC"/>
    <w:rsid w:val="008D6D28"/>
    <w:rsid w:val="008D6D67"/>
    <w:rsid w:val="008D6D83"/>
    <w:rsid w:val="008D6E03"/>
    <w:rsid w:val="008D6E89"/>
    <w:rsid w:val="008D707E"/>
    <w:rsid w:val="008D72FA"/>
    <w:rsid w:val="008D7597"/>
    <w:rsid w:val="008D78FE"/>
    <w:rsid w:val="008D797E"/>
    <w:rsid w:val="008D7C36"/>
    <w:rsid w:val="008D7C51"/>
    <w:rsid w:val="008D7C5E"/>
    <w:rsid w:val="008D7CAD"/>
    <w:rsid w:val="008E02D3"/>
    <w:rsid w:val="008E03A4"/>
    <w:rsid w:val="008E073B"/>
    <w:rsid w:val="008E084C"/>
    <w:rsid w:val="008E0963"/>
    <w:rsid w:val="008E0980"/>
    <w:rsid w:val="008E0D1D"/>
    <w:rsid w:val="008E0FD5"/>
    <w:rsid w:val="008E1065"/>
    <w:rsid w:val="008E12CC"/>
    <w:rsid w:val="008E15D4"/>
    <w:rsid w:val="008E17EB"/>
    <w:rsid w:val="008E1883"/>
    <w:rsid w:val="008E1AB1"/>
    <w:rsid w:val="008E1B12"/>
    <w:rsid w:val="008E1C93"/>
    <w:rsid w:val="008E1CF3"/>
    <w:rsid w:val="008E1E34"/>
    <w:rsid w:val="008E1F34"/>
    <w:rsid w:val="008E21E9"/>
    <w:rsid w:val="008E233A"/>
    <w:rsid w:val="008E243C"/>
    <w:rsid w:val="008E276A"/>
    <w:rsid w:val="008E2865"/>
    <w:rsid w:val="008E2889"/>
    <w:rsid w:val="008E28AC"/>
    <w:rsid w:val="008E2977"/>
    <w:rsid w:val="008E299F"/>
    <w:rsid w:val="008E2AD6"/>
    <w:rsid w:val="008E2BCE"/>
    <w:rsid w:val="008E2C86"/>
    <w:rsid w:val="008E2E9A"/>
    <w:rsid w:val="008E2EE4"/>
    <w:rsid w:val="008E2F24"/>
    <w:rsid w:val="008E30F6"/>
    <w:rsid w:val="008E341C"/>
    <w:rsid w:val="008E343A"/>
    <w:rsid w:val="008E3537"/>
    <w:rsid w:val="008E3609"/>
    <w:rsid w:val="008E3720"/>
    <w:rsid w:val="008E3B82"/>
    <w:rsid w:val="008E3DB0"/>
    <w:rsid w:val="008E40B7"/>
    <w:rsid w:val="008E4109"/>
    <w:rsid w:val="008E4131"/>
    <w:rsid w:val="008E4286"/>
    <w:rsid w:val="008E4487"/>
    <w:rsid w:val="008E4546"/>
    <w:rsid w:val="008E4571"/>
    <w:rsid w:val="008E4A66"/>
    <w:rsid w:val="008E4B52"/>
    <w:rsid w:val="008E4B73"/>
    <w:rsid w:val="008E4C1B"/>
    <w:rsid w:val="008E4C4A"/>
    <w:rsid w:val="008E4D0C"/>
    <w:rsid w:val="008E4D9B"/>
    <w:rsid w:val="008E4DF6"/>
    <w:rsid w:val="008E4EE4"/>
    <w:rsid w:val="008E502A"/>
    <w:rsid w:val="008E5031"/>
    <w:rsid w:val="008E506F"/>
    <w:rsid w:val="008E531E"/>
    <w:rsid w:val="008E542A"/>
    <w:rsid w:val="008E5884"/>
    <w:rsid w:val="008E58AD"/>
    <w:rsid w:val="008E58C1"/>
    <w:rsid w:val="008E5A44"/>
    <w:rsid w:val="008E5B0E"/>
    <w:rsid w:val="008E62F9"/>
    <w:rsid w:val="008E6396"/>
    <w:rsid w:val="008E64D7"/>
    <w:rsid w:val="008E65DF"/>
    <w:rsid w:val="008E66CF"/>
    <w:rsid w:val="008E6817"/>
    <w:rsid w:val="008E6A8B"/>
    <w:rsid w:val="008E6A99"/>
    <w:rsid w:val="008E6AAA"/>
    <w:rsid w:val="008E6C23"/>
    <w:rsid w:val="008E6C3D"/>
    <w:rsid w:val="008E704C"/>
    <w:rsid w:val="008E709B"/>
    <w:rsid w:val="008E712E"/>
    <w:rsid w:val="008E7245"/>
    <w:rsid w:val="008E7363"/>
    <w:rsid w:val="008E741A"/>
    <w:rsid w:val="008E749A"/>
    <w:rsid w:val="008E74C9"/>
    <w:rsid w:val="008E755D"/>
    <w:rsid w:val="008E7644"/>
    <w:rsid w:val="008E766D"/>
    <w:rsid w:val="008E7A40"/>
    <w:rsid w:val="008E7AF6"/>
    <w:rsid w:val="008E7BD6"/>
    <w:rsid w:val="008E7C6F"/>
    <w:rsid w:val="008E7F56"/>
    <w:rsid w:val="008E7FED"/>
    <w:rsid w:val="008F00E5"/>
    <w:rsid w:val="008F028D"/>
    <w:rsid w:val="008F0328"/>
    <w:rsid w:val="008F0461"/>
    <w:rsid w:val="008F051D"/>
    <w:rsid w:val="008F05BA"/>
    <w:rsid w:val="008F0653"/>
    <w:rsid w:val="008F0831"/>
    <w:rsid w:val="008F0988"/>
    <w:rsid w:val="008F0A42"/>
    <w:rsid w:val="008F0B05"/>
    <w:rsid w:val="008F0CD3"/>
    <w:rsid w:val="008F0CE9"/>
    <w:rsid w:val="008F0D40"/>
    <w:rsid w:val="008F0D89"/>
    <w:rsid w:val="008F0E50"/>
    <w:rsid w:val="008F0E8E"/>
    <w:rsid w:val="008F0ECA"/>
    <w:rsid w:val="008F0F34"/>
    <w:rsid w:val="008F0FF8"/>
    <w:rsid w:val="008F10D0"/>
    <w:rsid w:val="008F113C"/>
    <w:rsid w:val="008F11AB"/>
    <w:rsid w:val="008F1240"/>
    <w:rsid w:val="008F13EE"/>
    <w:rsid w:val="008F15FE"/>
    <w:rsid w:val="008F1694"/>
    <w:rsid w:val="008F1891"/>
    <w:rsid w:val="008F1A20"/>
    <w:rsid w:val="008F1B9F"/>
    <w:rsid w:val="008F1DE1"/>
    <w:rsid w:val="008F2022"/>
    <w:rsid w:val="008F22A5"/>
    <w:rsid w:val="008F231E"/>
    <w:rsid w:val="008F239A"/>
    <w:rsid w:val="008F23C7"/>
    <w:rsid w:val="008F282B"/>
    <w:rsid w:val="008F2A69"/>
    <w:rsid w:val="008F2A87"/>
    <w:rsid w:val="008F2B3E"/>
    <w:rsid w:val="008F2CCF"/>
    <w:rsid w:val="008F2DDA"/>
    <w:rsid w:val="008F2E5A"/>
    <w:rsid w:val="008F3308"/>
    <w:rsid w:val="008F33B2"/>
    <w:rsid w:val="008F34AB"/>
    <w:rsid w:val="008F376B"/>
    <w:rsid w:val="008F3862"/>
    <w:rsid w:val="008F3900"/>
    <w:rsid w:val="008F3A81"/>
    <w:rsid w:val="008F3D3B"/>
    <w:rsid w:val="008F3EA7"/>
    <w:rsid w:val="008F40A3"/>
    <w:rsid w:val="008F4164"/>
    <w:rsid w:val="008F41AB"/>
    <w:rsid w:val="008F4215"/>
    <w:rsid w:val="008F445A"/>
    <w:rsid w:val="008F4516"/>
    <w:rsid w:val="008F4D7D"/>
    <w:rsid w:val="008F4FF8"/>
    <w:rsid w:val="008F50CF"/>
    <w:rsid w:val="008F53E4"/>
    <w:rsid w:val="008F5457"/>
    <w:rsid w:val="008F5759"/>
    <w:rsid w:val="008F59AD"/>
    <w:rsid w:val="008F5B15"/>
    <w:rsid w:val="008F5BF3"/>
    <w:rsid w:val="008F5D4F"/>
    <w:rsid w:val="008F60DF"/>
    <w:rsid w:val="008F61EB"/>
    <w:rsid w:val="008F6342"/>
    <w:rsid w:val="008F661E"/>
    <w:rsid w:val="008F6758"/>
    <w:rsid w:val="008F6778"/>
    <w:rsid w:val="008F684C"/>
    <w:rsid w:val="008F6B5C"/>
    <w:rsid w:val="008F6D3E"/>
    <w:rsid w:val="008F72C1"/>
    <w:rsid w:val="008F732C"/>
    <w:rsid w:val="008F7332"/>
    <w:rsid w:val="008F73F9"/>
    <w:rsid w:val="008F743D"/>
    <w:rsid w:val="008F745C"/>
    <w:rsid w:val="008F77AA"/>
    <w:rsid w:val="008F796F"/>
    <w:rsid w:val="008F79CE"/>
    <w:rsid w:val="008F7A7A"/>
    <w:rsid w:val="008F7AC3"/>
    <w:rsid w:val="008F7D86"/>
    <w:rsid w:val="008F7DAD"/>
    <w:rsid w:val="008F7EAE"/>
    <w:rsid w:val="008F7FB8"/>
    <w:rsid w:val="009000A0"/>
    <w:rsid w:val="0090017C"/>
    <w:rsid w:val="009001CD"/>
    <w:rsid w:val="0090023F"/>
    <w:rsid w:val="009002AD"/>
    <w:rsid w:val="0090044E"/>
    <w:rsid w:val="0090047E"/>
    <w:rsid w:val="00900551"/>
    <w:rsid w:val="0090059D"/>
    <w:rsid w:val="009005AD"/>
    <w:rsid w:val="0090095B"/>
    <w:rsid w:val="00900AB1"/>
    <w:rsid w:val="00900B49"/>
    <w:rsid w:val="00900C9F"/>
    <w:rsid w:val="00900D70"/>
    <w:rsid w:val="00900E4D"/>
    <w:rsid w:val="00900ED0"/>
    <w:rsid w:val="00900EE2"/>
    <w:rsid w:val="00900FF7"/>
    <w:rsid w:val="009010BD"/>
    <w:rsid w:val="00901295"/>
    <w:rsid w:val="00901347"/>
    <w:rsid w:val="00901380"/>
    <w:rsid w:val="00901493"/>
    <w:rsid w:val="009015E7"/>
    <w:rsid w:val="00901899"/>
    <w:rsid w:val="009019C4"/>
    <w:rsid w:val="00901B9F"/>
    <w:rsid w:val="00901BD9"/>
    <w:rsid w:val="00901C0E"/>
    <w:rsid w:val="00901D8E"/>
    <w:rsid w:val="00901F4C"/>
    <w:rsid w:val="00902347"/>
    <w:rsid w:val="00902393"/>
    <w:rsid w:val="00902568"/>
    <w:rsid w:val="009029DC"/>
    <w:rsid w:val="00902A6D"/>
    <w:rsid w:val="00902B88"/>
    <w:rsid w:val="00902BD8"/>
    <w:rsid w:val="00902D9C"/>
    <w:rsid w:val="00902EB5"/>
    <w:rsid w:val="0090341F"/>
    <w:rsid w:val="00903569"/>
    <w:rsid w:val="009039B3"/>
    <w:rsid w:val="00903A30"/>
    <w:rsid w:val="00903ABD"/>
    <w:rsid w:val="00903F3E"/>
    <w:rsid w:val="009040EA"/>
    <w:rsid w:val="0090420D"/>
    <w:rsid w:val="009042C4"/>
    <w:rsid w:val="00904374"/>
    <w:rsid w:val="00904489"/>
    <w:rsid w:val="009044F1"/>
    <w:rsid w:val="0090472E"/>
    <w:rsid w:val="0090490C"/>
    <w:rsid w:val="00904926"/>
    <w:rsid w:val="0090498A"/>
    <w:rsid w:val="00904D2B"/>
    <w:rsid w:val="00904D3C"/>
    <w:rsid w:val="00904D40"/>
    <w:rsid w:val="00904ED7"/>
    <w:rsid w:val="00905019"/>
    <w:rsid w:val="00905471"/>
    <w:rsid w:val="00905679"/>
    <w:rsid w:val="0090567D"/>
    <w:rsid w:val="00905727"/>
    <w:rsid w:val="0090572C"/>
    <w:rsid w:val="0090577A"/>
    <w:rsid w:val="0090583E"/>
    <w:rsid w:val="00905853"/>
    <w:rsid w:val="009058EC"/>
    <w:rsid w:val="00905954"/>
    <w:rsid w:val="00905B94"/>
    <w:rsid w:val="00905D8E"/>
    <w:rsid w:val="00905E90"/>
    <w:rsid w:val="00905F54"/>
    <w:rsid w:val="009061EA"/>
    <w:rsid w:val="00906242"/>
    <w:rsid w:val="0090646B"/>
    <w:rsid w:val="009064BE"/>
    <w:rsid w:val="009064C0"/>
    <w:rsid w:val="00906584"/>
    <w:rsid w:val="00906586"/>
    <w:rsid w:val="00906690"/>
    <w:rsid w:val="009066CB"/>
    <w:rsid w:val="00906DD5"/>
    <w:rsid w:val="00906EB5"/>
    <w:rsid w:val="0090712A"/>
    <w:rsid w:val="009074CA"/>
    <w:rsid w:val="0090777C"/>
    <w:rsid w:val="00907871"/>
    <w:rsid w:val="009078C1"/>
    <w:rsid w:val="00907CEE"/>
    <w:rsid w:val="00907FCD"/>
    <w:rsid w:val="009103A4"/>
    <w:rsid w:val="00910433"/>
    <w:rsid w:val="0091056C"/>
    <w:rsid w:val="00910616"/>
    <w:rsid w:val="00910629"/>
    <w:rsid w:val="0091081E"/>
    <w:rsid w:val="00910980"/>
    <w:rsid w:val="009109EA"/>
    <w:rsid w:val="00910CD7"/>
    <w:rsid w:val="00910E04"/>
    <w:rsid w:val="00910E40"/>
    <w:rsid w:val="00911102"/>
    <w:rsid w:val="009112CB"/>
    <w:rsid w:val="009113CF"/>
    <w:rsid w:val="0091147D"/>
    <w:rsid w:val="009114E2"/>
    <w:rsid w:val="00911640"/>
    <w:rsid w:val="00911730"/>
    <w:rsid w:val="009117DB"/>
    <w:rsid w:val="00911831"/>
    <w:rsid w:val="00911868"/>
    <w:rsid w:val="00911885"/>
    <w:rsid w:val="00911A61"/>
    <w:rsid w:val="00911B00"/>
    <w:rsid w:val="00911B21"/>
    <w:rsid w:val="00911C75"/>
    <w:rsid w:val="00911C9B"/>
    <w:rsid w:val="00912160"/>
    <w:rsid w:val="00912315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06F"/>
    <w:rsid w:val="00913090"/>
    <w:rsid w:val="009132A8"/>
    <w:rsid w:val="009133DA"/>
    <w:rsid w:val="00913400"/>
    <w:rsid w:val="0091343B"/>
    <w:rsid w:val="0091346A"/>
    <w:rsid w:val="0091358A"/>
    <w:rsid w:val="0091361C"/>
    <w:rsid w:val="00913697"/>
    <w:rsid w:val="00913C73"/>
    <w:rsid w:val="00913DB2"/>
    <w:rsid w:val="009140A4"/>
    <w:rsid w:val="00914292"/>
    <w:rsid w:val="009142C5"/>
    <w:rsid w:val="009143E4"/>
    <w:rsid w:val="0091448E"/>
    <w:rsid w:val="009144E0"/>
    <w:rsid w:val="0091478A"/>
    <w:rsid w:val="00914FB1"/>
    <w:rsid w:val="0091509D"/>
    <w:rsid w:val="0091526B"/>
    <w:rsid w:val="0091537F"/>
    <w:rsid w:val="009153BF"/>
    <w:rsid w:val="00915707"/>
    <w:rsid w:val="009157DF"/>
    <w:rsid w:val="0091585E"/>
    <w:rsid w:val="00915C93"/>
    <w:rsid w:val="00915DF4"/>
    <w:rsid w:val="00915E28"/>
    <w:rsid w:val="00915E57"/>
    <w:rsid w:val="0091601C"/>
    <w:rsid w:val="009161BC"/>
    <w:rsid w:val="00916215"/>
    <w:rsid w:val="0091656B"/>
    <w:rsid w:val="009165B3"/>
    <w:rsid w:val="009165BB"/>
    <w:rsid w:val="00916613"/>
    <w:rsid w:val="009167F8"/>
    <w:rsid w:val="0091695C"/>
    <w:rsid w:val="00916B49"/>
    <w:rsid w:val="00916BF0"/>
    <w:rsid w:val="00916E6C"/>
    <w:rsid w:val="00916E8D"/>
    <w:rsid w:val="00917351"/>
    <w:rsid w:val="00917431"/>
    <w:rsid w:val="0091769A"/>
    <w:rsid w:val="0091776E"/>
    <w:rsid w:val="00917BCB"/>
    <w:rsid w:val="00917D61"/>
    <w:rsid w:val="00917DA9"/>
    <w:rsid w:val="00917DDB"/>
    <w:rsid w:val="0092058A"/>
    <w:rsid w:val="009205A0"/>
    <w:rsid w:val="00920624"/>
    <w:rsid w:val="009207FE"/>
    <w:rsid w:val="0092086E"/>
    <w:rsid w:val="009208F3"/>
    <w:rsid w:val="009209BB"/>
    <w:rsid w:val="00920C15"/>
    <w:rsid w:val="00920C30"/>
    <w:rsid w:val="00920C65"/>
    <w:rsid w:val="00920C72"/>
    <w:rsid w:val="00920C73"/>
    <w:rsid w:val="00920E26"/>
    <w:rsid w:val="00920E45"/>
    <w:rsid w:val="00920E83"/>
    <w:rsid w:val="00921068"/>
    <w:rsid w:val="00921132"/>
    <w:rsid w:val="0092117B"/>
    <w:rsid w:val="00921231"/>
    <w:rsid w:val="00921295"/>
    <w:rsid w:val="009212EE"/>
    <w:rsid w:val="00921434"/>
    <w:rsid w:val="0092155D"/>
    <w:rsid w:val="00921595"/>
    <w:rsid w:val="00921623"/>
    <w:rsid w:val="0092165F"/>
    <w:rsid w:val="00921816"/>
    <w:rsid w:val="009219C2"/>
    <w:rsid w:val="00921A9F"/>
    <w:rsid w:val="00921B30"/>
    <w:rsid w:val="00921B93"/>
    <w:rsid w:val="00921D04"/>
    <w:rsid w:val="00921DCD"/>
    <w:rsid w:val="00921DE2"/>
    <w:rsid w:val="009221A1"/>
    <w:rsid w:val="009221E8"/>
    <w:rsid w:val="00922254"/>
    <w:rsid w:val="009223CB"/>
    <w:rsid w:val="009223EF"/>
    <w:rsid w:val="0092287D"/>
    <w:rsid w:val="0092291A"/>
    <w:rsid w:val="00922994"/>
    <w:rsid w:val="009229B4"/>
    <w:rsid w:val="00922A79"/>
    <w:rsid w:val="00922EE3"/>
    <w:rsid w:val="0092322C"/>
    <w:rsid w:val="0092340B"/>
    <w:rsid w:val="00923514"/>
    <w:rsid w:val="00923624"/>
    <w:rsid w:val="0092369A"/>
    <w:rsid w:val="00923AF5"/>
    <w:rsid w:val="00923B5F"/>
    <w:rsid w:val="009240B9"/>
    <w:rsid w:val="009240ED"/>
    <w:rsid w:val="00924219"/>
    <w:rsid w:val="009242AC"/>
    <w:rsid w:val="00924383"/>
    <w:rsid w:val="009247F6"/>
    <w:rsid w:val="00924C93"/>
    <w:rsid w:val="00924F1E"/>
    <w:rsid w:val="00925110"/>
    <w:rsid w:val="0092528A"/>
    <w:rsid w:val="009252B5"/>
    <w:rsid w:val="00925378"/>
    <w:rsid w:val="0092575F"/>
    <w:rsid w:val="00925E7B"/>
    <w:rsid w:val="00925EB0"/>
    <w:rsid w:val="009260AE"/>
    <w:rsid w:val="00926141"/>
    <w:rsid w:val="00926292"/>
    <w:rsid w:val="00926401"/>
    <w:rsid w:val="0092642F"/>
    <w:rsid w:val="00926607"/>
    <w:rsid w:val="00926643"/>
    <w:rsid w:val="00926667"/>
    <w:rsid w:val="0092667A"/>
    <w:rsid w:val="009266B6"/>
    <w:rsid w:val="00926807"/>
    <w:rsid w:val="0092682E"/>
    <w:rsid w:val="00926AC7"/>
    <w:rsid w:val="00926B1E"/>
    <w:rsid w:val="00926D67"/>
    <w:rsid w:val="00926D72"/>
    <w:rsid w:val="00926E15"/>
    <w:rsid w:val="00927595"/>
    <w:rsid w:val="00927664"/>
    <w:rsid w:val="009277CD"/>
    <w:rsid w:val="0092786D"/>
    <w:rsid w:val="009278E1"/>
    <w:rsid w:val="0092796C"/>
    <w:rsid w:val="00927AB3"/>
    <w:rsid w:val="00927C39"/>
    <w:rsid w:val="00927D36"/>
    <w:rsid w:val="00927F36"/>
    <w:rsid w:val="00927F84"/>
    <w:rsid w:val="00927FF1"/>
    <w:rsid w:val="009304F3"/>
    <w:rsid w:val="00930675"/>
    <w:rsid w:val="0093089A"/>
    <w:rsid w:val="00930931"/>
    <w:rsid w:val="00930AB3"/>
    <w:rsid w:val="00930B22"/>
    <w:rsid w:val="00930CEB"/>
    <w:rsid w:val="00930E09"/>
    <w:rsid w:val="00930F23"/>
    <w:rsid w:val="00930FD4"/>
    <w:rsid w:val="0093108A"/>
    <w:rsid w:val="00931266"/>
    <w:rsid w:val="00931526"/>
    <w:rsid w:val="009315D3"/>
    <w:rsid w:val="009317F2"/>
    <w:rsid w:val="00931894"/>
    <w:rsid w:val="00931ABA"/>
    <w:rsid w:val="00931B24"/>
    <w:rsid w:val="00931B6D"/>
    <w:rsid w:val="00931BA7"/>
    <w:rsid w:val="00931C3E"/>
    <w:rsid w:val="00932051"/>
    <w:rsid w:val="009320EE"/>
    <w:rsid w:val="009323BB"/>
    <w:rsid w:val="0093249F"/>
    <w:rsid w:val="0093250B"/>
    <w:rsid w:val="00932616"/>
    <w:rsid w:val="0093263D"/>
    <w:rsid w:val="009326A2"/>
    <w:rsid w:val="009329DF"/>
    <w:rsid w:val="00932AC4"/>
    <w:rsid w:val="00932B18"/>
    <w:rsid w:val="00932B31"/>
    <w:rsid w:val="00932BF8"/>
    <w:rsid w:val="00932D34"/>
    <w:rsid w:val="00933095"/>
    <w:rsid w:val="00933407"/>
    <w:rsid w:val="0093365A"/>
    <w:rsid w:val="009337A0"/>
    <w:rsid w:val="009337F1"/>
    <w:rsid w:val="0093386E"/>
    <w:rsid w:val="00933871"/>
    <w:rsid w:val="00933888"/>
    <w:rsid w:val="0093396C"/>
    <w:rsid w:val="00933B8D"/>
    <w:rsid w:val="00933C14"/>
    <w:rsid w:val="00933E55"/>
    <w:rsid w:val="009343DB"/>
    <w:rsid w:val="009343F6"/>
    <w:rsid w:val="009347F2"/>
    <w:rsid w:val="00934A31"/>
    <w:rsid w:val="00934A7B"/>
    <w:rsid w:val="00934AD6"/>
    <w:rsid w:val="00934B74"/>
    <w:rsid w:val="00934C5A"/>
    <w:rsid w:val="00934E2E"/>
    <w:rsid w:val="00934EBF"/>
    <w:rsid w:val="00934F78"/>
    <w:rsid w:val="00934F8B"/>
    <w:rsid w:val="00934FD7"/>
    <w:rsid w:val="0093519B"/>
    <w:rsid w:val="0093520D"/>
    <w:rsid w:val="00935708"/>
    <w:rsid w:val="00935736"/>
    <w:rsid w:val="00935795"/>
    <w:rsid w:val="009358A6"/>
    <w:rsid w:val="009359FF"/>
    <w:rsid w:val="00935B9C"/>
    <w:rsid w:val="00935DCC"/>
    <w:rsid w:val="0093633D"/>
    <w:rsid w:val="009366B1"/>
    <w:rsid w:val="009367D2"/>
    <w:rsid w:val="00936843"/>
    <w:rsid w:val="009368D0"/>
    <w:rsid w:val="009369F6"/>
    <w:rsid w:val="00936EAF"/>
    <w:rsid w:val="00936EF4"/>
    <w:rsid w:val="00937095"/>
    <w:rsid w:val="00937118"/>
    <w:rsid w:val="00937124"/>
    <w:rsid w:val="0093712D"/>
    <w:rsid w:val="00937238"/>
    <w:rsid w:val="0093730F"/>
    <w:rsid w:val="00937339"/>
    <w:rsid w:val="009373DB"/>
    <w:rsid w:val="00937475"/>
    <w:rsid w:val="00937515"/>
    <w:rsid w:val="0093752D"/>
    <w:rsid w:val="009375A0"/>
    <w:rsid w:val="00937BF9"/>
    <w:rsid w:val="00937C5E"/>
    <w:rsid w:val="00937CF9"/>
    <w:rsid w:val="00937F20"/>
    <w:rsid w:val="00937FDD"/>
    <w:rsid w:val="0094007E"/>
    <w:rsid w:val="0094016F"/>
    <w:rsid w:val="009401A4"/>
    <w:rsid w:val="0094029D"/>
    <w:rsid w:val="00940418"/>
    <w:rsid w:val="009406C3"/>
    <w:rsid w:val="009407DD"/>
    <w:rsid w:val="0094081E"/>
    <w:rsid w:val="009408D4"/>
    <w:rsid w:val="009408E4"/>
    <w:rsid w:val="009409A2"/>
    <w:rsid w:val="00940ABC"/>
    <w:rsid w:val="00940B62"/>
    <w:rsid w:val="00940DDE"/>
    <w:rsid w:val="00940EDD"/>
    <w:rsid w:val="00940EF6"/>
    <w:rsid w:val="00941092"/>
    <w:rsid w:val="009410B5"/>
    <w:rsid w:val="0094110A"/>
    <w:rsid w:val="00941137"/>
    <w:rsid w:val="0094120A"/>
    <w:rsid w:val="0094128D"/>
    <w:rsid w:val="00941293"/>
    <w:rsid w:val="009412B3"/>
    <w:rsid w:val="009415A7"/>
    <w:rsid w:val="009415C8"/>
    <w:rsid w:val="009416A5"/>
    <w:rsid w:val="009417C6"/>
    <w:rsid w:val="009417FE"/>
    <w:rsid w:val="00941A18"/>
    <w:rsid w:val="00941B78"/>
    <w:rsid w:val="00941BF6"/>
    <w:rsid w:val="00941BFD"/>
    <w:rsid w:val="00941F3A"/>
    <w:rsid w:val="00941FAE"/>
    <w:rsid w:val="0094220B"/>
    <w:rsid w:val="0094221E"/>
    <w:rsid w:val="00942569"/>
    <w:rsid w:val="009429F9"/>
    <w:rsid w:val="00942AF8"/>
    <w:rsid w:val="00942E81"/>
    <w:rsid w:val="00942F1B"/>
    <w:rsid w:val="00942F36"/>
    <w:rsid w:val="00942FF5"/>
    <w:rsid w:val="00943065"/>
    <w:rsid w:val="009430BE"/>
    <w:rsid w:val="00943396"/>
    <w:rsid w:val="00943BB4"/>
    <w:rsid w:val="00943DBE"/>
    <w:rsid w:val="00943FCE"/>
    <w:rsid w:val="0094410C"/>
    <w:rsid w:val="0094412D"/>
    <w:rsid w:val="0094437D"/>
    <w:rsid w:val="00944384"/>
    <w:rsid w:val="00944417"/>
    <w:rsid w:val="00944427"/>
    <w:rsid w:val="009446C7"/>
    <w:rsid w:val="009446F2"/>
    <w:rsid w:val="009447DC"/>
    <w:rsid w:val="009448DA"/>
    <w:rsid w:val="009448F0"/>
    <w:rsid w:val="00944B9B"/>
    <w:rsid w:val="00944CDD"/>
    <w:rsid w:val="00944D00"/>
    <w:rsid w:val="00944D4E"/>
    <w:rsid w:val="00944FF8"/>
    <w:rsid w:val="0094522E"/>
    <w:rsid w:val="00945423"/>
    <w:rsid w:val="0094585F"/>
    <w:rsid w:val="009458DD"/>
    <w:rsid w:val="0094599F"/>
    <w:rsid w:val="00945AC5"/>
    <w:rsid w:val="00945C77"/>
    <w:rsid w:val="00945E90"/>
    <w:rsid w:val="00946049"/>
    <w:rsid w:val="00946275"/>
    <w:rsid w:val="00946372"/>
    <w:rsid w:val="009463A7"/>
    <w:rsid w:val="009467C1"/>
    <w:rsid w:val="00946DED"/>
    <w:rsid w:val="00947038"/>
    <w:rsid w:val="009471B8"/>
    <w:rsid w:val="009472A8"/>
    <w:rsid w:val="009472F3"/>
    <w:rsid w:val="0094732C"/>
    <w:rsid w:val="009474FA"/>
    <w:rsid w:val="00947AC1"/>
    <w:rsid w:val="00947C67"/>
    <w:rsid w:val="00947DA4"/>
    <w:rsid w:val="00947F6B"/>
    <w:rsid w:val="0095028C"/>
    <w:rsid w:val="009504FE"/>
    <w:rsid w:val="00950509"/>
    <w:rsid w:val="009505CA"/>
    <w:rsid w:val="00950693"/>
    <w:rsid w:val="00950697"/>
    <w:rsid w:val="00950762"/>
    <w:rsid w:val="00950769"/>
    <w:rsid w:val="009507CA"/>
    <w:rsid w:val="0095087D"/>
    <w:rsid w:val="00950881"/>
    <w:rsid w:val="0095093D"/>
    <w:rsid w:val="0095094A"/>
    <w:rsid w:val="00950992"/>
    <w:rsid w:val="00950C00"/>
    <w:rsid w:val="00950C92"/>
    <w:rsid w:val="00950E62"/>
    <w:rsid w:val="00950E7B"/>
    <w:rsid w:val="00950E92"/>
    <w:rsid w:val="00950EC3"/>
    <w:rsid w:val="00951054"/>
    <w:rsid w:val="0095114C"/>
    <w:rsid w:val="0095133E"/>
    <w:rsid w:val="009513BA"/>
    <w:rsid w:val="009513C3"/>
    <w:rsid w:val="00951512"/>
    <w:rsid w:val="0095151B"/>
    <w:rsid w:val="00951613"/>
    <w:rsid w:val="009516CC"/>
    <w:rsid w:val="009516E5"/>
    <w:rsid w:val="00951A8F"/>
    <w:rsid w:val="00951E13"/>
    <w:rsid w:val="00952180"/>
    <w:rsid w:val="00952194"/>
    <w:rsid w:val="009521C1"/>
    <w:rsid w:val="00952292"/>
    <w:rsid w:val="00952466"/>
    <w:rsid w:val="009524AE"/>
    <w:rsid w:val="00952523"/>
    <w:rsid w:val="009525F4"/>
    <w:rsid w:val="0095264B"/>
    <w:rsid w:val="00952674"/>
    <w:rsid w:val="00952777"/>
    <w:rsid w:val="009527FB"/>
    <w:rsid w:val="0095292B"/>
    <w:rsid w:val="00952B14"/>
    <w:rsid w:val="00952BF5"/>
    <w:rsid w:val="00952C47"/>
    <w:rsid w:val="00952C98"/>
    <w:rsid w:val="00952CC9"/>
    <w:rsid w:val="0095307F"/>
    <w:rsid w:val="00953336"/>
    <w:rsid w:val="00953374"/>
    <w:rsid w:val="009533BC"/>
    <w:rsid w:val="009533D5"/>
    <w:rsid w:val="009533DD"/>
    <w:rsid w:val="009536CC"/>
    <w:rsid w:val="0095375A"/>
    <w:rsid w:val="00953887"/>
    <w:rsid w:val="009539BA"/>
    <w:rsid w:val="00953A0D"/>
    <w:rsid w:val="00953AD6"/>
    <w:rsid w:val="00953B0C"/>
    <w:rsid w:val="00953CC5"/>
    <w:rsid w:val="00953FC5"/>
    <w:rsid w:val="00954119"/>
    <w:rsid w:val="0095420F"/>
    <w:rsid w:val="00954508"/>
    <w:rsid w:val="009547FD"/>
    <w:rsid w:val="009548B6"/>
    <w:rsid w:val="009548BC"/>
    <w:rsid w:val="00954916"/>
    <w:rsid w:val="0095495F"/>
    <w:rsid w:val="00954DE9"/>
    <w:rsid w:val="00954E23"/>
    <w:rsid w:val="00954F09"/>
    <w:rsid w:val="00954F15"/>
    <w:rsid w:val="0095541C"/>
    <w:rsid w:val="00955446"/>
    <w:rsid w:val="009556E9"/>
    <w:rsid w:val="0095574B"/>
    <w:rsid w:val="0095591D"/>
    <w:rsid w:val="00955BFE"/>
    <w:rsid w:val="00955D02"/>
    <w:rsid w:val="00955DD3"/>
    <w:rsid w:val="00955F49"/>
    <w:rsid w:val="0095649F"/>
    <w:rsid w:val="009565B3"/>
    <w:rsid w:val="00956B94"/>
    <w:rsid w:val="00956D12"/>
    <w:rsid w:val="00956E34"/>
    <w:rsid w:val="0095757D"/>
    <w:rsid w:val="009575EA"/>
    <w:rsid w:val="009575EF"/>
    <w:rsid w:val="00957698"/>
    <w:rsid w:val="00957775"/>
    <w:rsid w:val="009577B3"/>
    <w:rsid w:val="009578DF"/>
    <w:rsid w:val="0095790C"/>
    <w:rsid w:val="0095798E"/>
    <w:rsid w:val="00957A6E"/>
    <w:rsid w:val="00957A76"/>
    <w:rsid w:val="00957CAB"/>
    <w:rsid w:val="00957CEA"/>
    <w:rsid w:val="00957D6C"/>
    <w:rsid w:val="00957E3F"/>
    <w:rsid w:val="00957E70"/>
    <w:rsid w:val="00960029"/>
    <w:rsid w:val="00960085"/>
    <w:rsid w:val="009600FD"/>
    <w:rsid w:val="0096024D"/>
    <w:rsid w:val="0096031C"/>
    <w:rsid w:val="009604A2"/>
    <w:rsid w:val="00960640"/>
    <w:rsid w:val="00960806"/>
    <w:rsid w:val="00960810"/>
    <w:rsid w:val="00960826"/>
    <w:rsid w:val="00960A16"/>
    <w:rsid w:val="00960F33"/>
    <w:rsid w:val="0096129D"/>
    <w:rsid w:val="0096158E"/>
    <w:rsid w:val="009615D3"/>
    <w:rsid w:val="0096167C"/>
    <w:rsid w:val="009616C2"/>
    <w:rsid w:val="009619A5"/>
    <w:rsid w:val="00961FF1"/>
    <w:rsid w:val="0096203F"/>
    <w:rsid w:val="0096227A"/>
    <w:rsid w:val="00962314"/>
    <w:rsid w:val="00962351"/>
    <w:rsid w:val="009624D5"/>
    <w:rsid w:val="00962DE0"/>
    <w:rsid w:val="00962EAE"/>
    <w:rsid w:val="00962EAF"/>
    <w:rsid w:val="00963111"/>
    <w:rsid w:val="00963258"/>
    <w:rsid w:val="009632D6"/>
    <w:rsid w:val="0096331A"/>
    <w:rsid w:val="00963435"/>
    <w:rsid w:val="009637D6"/>
    <w:rsid w:val="00963975"/>
    <w:rsid w:val="00963A78"/>
    <w:rsid w:val="00963AEE"/>
    <w:rsid w:val="00963B5B"/>
    <w:rsid w:val="00963C1E"/>
    <w:rsid w:val="00963C7D"/>
    <w:rsid w:val="00963D4F"/>
    <w:rsid w:val="00963E3B"/>
    <w:rsid w:val="00963F31"/>
    <w:rsid w:val="00963F44"/>
    <w:rsid w:val="00964201"/>
    <w:rsid w:val="009642A0"/>
    <w:rsid w:val="00964394"/>
    <w:rsid w:val="009643D9"/>
    <w:rsid w:val="00964487"/>
    <w:rsid w:val="00964697"/>
    <w:rsid w:val="0096478A"/>
    <w:rsid w:val="009647CA"/>
    <w:rsid w:val="009648FB"/>
    <w:rsid w:val="00964A04"/>
    <w:rsid w:val="00964A70"/>
    <w:rsid w:val="00964D72"/>
    <w:rsid w:val="00964E95"/>
    <w:rsid w:val="00964F4A"/>
    <w:rsid w:val="009650F1"/>
    <w:rsid w:val="00965166"/>
    <w:rsid w:val="009652E9"/>
    <w:rsid w:val="009654DC"/>
    <w:rsid w:val="0096550E"/>
    <w:rsid w:val="00965BC3"/>
    <w:rsid w:val="00965D88"/>
    <w:rsid w:val="00965F1D"/>
    <w:rsid w:val="00965F88"/>
    <w:rsid w:val="00966040"/>
    <w:rsid w:val="009662C9"/>
    <w:rsid w:val="00966368"/>
    <w:rsid w:val="009666A6"/>
    <w:rsid w:val="00966738"/>
    <w:rsid w:val="009667BF"/>
    <w:rsid w:val="00966938"/>
    <w:rsid w:val="00966E07"/>
    <w:rsid w:val="00966E45"/>
    <w:rsid w:val="00966F5B"/>
    <w:rsid w:val="0096701C"/>
    <w:rsid w:val="0096703D"/>
    <w:rsid w:val="00967165"/>
    <w:rsid w:val="009671DA"/>
    <w:rsid w:val="009671F1"/>
    <w:rsid w:val="00967233"/>
    <w:rsid w:val="0096723B"/>
    <w:rsid w:val="00967294"/>
    <w:rsid w:val="009675C2"/>
    <w:rsid w:val="00967837"/>
    <w:rsid w:val="0096789C"/>
    <w:rsid w:val="00967969"/>
    <w:rsid w:val="0096799B"/>
    <w:rsid w:val="00967BDB"/>
    <w:rsid w:val="00967C1D"/>
    <w:rsid w:val="00967E50"/>
    <w:rsid w:val="00967F3C"/>
    <w:rsid w:val="009700C3"/>
    <w:rsid w:val="0097029F"/>
    <w:rsid w:val="0097032F"/>
    <w:rsid w:val="00970330"/>
    <w:rsid w:val="009704C4"/>
    <w:rsid w:val="009704EB"/>
    <w:rsid w:val="00970620"/>
    <w:rsid w:val="00970645"/>
    <w:rsid w:val="009707A2"/>
    <w:rsid w:val="009709ED"/>
    <w:rsid w:val="00970A33"/>
    <w:rsid w:val="00970AC6"/>
    <w:rsid w:val="00970AD4"/>
    <w:rsid w:val="00970BF6"/>
    <w:rsid w:val="00970CE5"/>
    <w:rsid w:val="00970EB3"/>
    <w:rsid w:val="00970EB7"/>
    <w:rsid w:val="00970F69"/>
    <w:rsid w:val="00970FA2"/>
    <w:rsid w:val="00971049"/>
    <w:rsid w:val="009710C0"/>
    <w:rsid w:val="009712BC"/>
    <w:rsid w:val="00971306"/>
    <w:rsid w:val="00971371"/>
    <w:rsid w:val="0097178D"/>
    <w:rsid w:val="009718C7"/>
    <w:rsid w:val="009718CA"/>
    <w:rsid w:val="00971A6A"/>
    <w:rsid w:val="00971A98"/>
    <w:rsid w:val="00971C87"/>
    <w:rsid w:val="00971CD8"/>
    <w:rsid w:val="009720C1"/>
    <w:rsid w:val="00972135"/>
    <w:rsid w:val="0097221F"/>
    <w:rsid w:val="009722CE"/>
    <w:rsid w:val="00972319"/>
    <w:rsid w:val="009723CA"/>
    <w:rsid w:val="009723EC"/>
    <w:rsid w:val="00972411"/>
    <w:rsid w:val="00972876"/>
    <w:rsid w:val="0097289F"/>
    <w:rsid w:val="009728BB"/>
    <w:rsid w:val="00972910"/>
    <w:rsid w:val="00972929"/>
    <w:rsid w:val="00972B06"/>
    <w:rsid w:val="00972B44"/>
    <w:rsid w:val="00972F08"/>
    <w:rsid w:val="00972F6C"/>
    <w:rsid w:val="00972FD5"/>
    <w:rsid w:val="00973023"/>
    <w:rsid w:val="0097303A"/>
    <w:rsid w:val="00973319"/>
    <w:rsid w:val="00973445"/>
    <w:rsid w:val="00973486"/>
    <w:rsid w:val="00973531"/>
    <w:rsid w:val="00973678"/>
    <w:rsid w:val="009736A7"/>
    <w:rsid w:val="00973712"/>
    <w:rsid w:val="00973A40"/>
    <w:rsid w:val="00973C25"/>
    <w:rsid w:val="00973E43"/>
    <w:rsid w:val="00973E7A"/>
    <w:rsid w:val="00973F24"/>
    <w:rsid w:val="00973FEF"/>
    <w:rsid w:val="00974094"/>
    <w:rsid w:val="0097424F"/>
    <w:rsid w:val="00974270"/>
    <w:rsid w:val="0097436E"/>
    <w:rsid w:val="00974721"/>
    <w:rsid w:val="00974723"/>
    <w:rsid w:val="00974C39"/>
    <w:rsid w:val="00974D14"/>
    <w:rsid w:val="00974F0B"/>
    <w:rsid w:val="009750FD"/>
    <w:rsid w:val="009751AE"/>
    <w:rsid w:val="009751C2"/>
    <w:rsid w:val="00975503"/>
    <w:rsid w:val="009755CC"/>
    <w:rsid w:val="009755DE"/>
    <w:rsid w:val="00975660"/>
    <w:rsid w:val="009757D0"/>
    <w:rsid w:val="00975890"/>
    <w:rsid w:val="00975B15"/>
    <w:rsid w:val="00975F0E"/>
    <w:rsid w:val="00975F53"/>
    <w:rsid w:val="00975F5A"/>
    <w:rsid w:val="00975F84"/>
    <w:rsid w:val="00976125"/>
    <w:rsid w:val="00976159"/>
    <w:rsid w:val="009762A2"/>
    <w:rsid w:val="009762DB"/>
    <w:rsid w:val="009763BE"/>
    <w:rsid w:val="009764B1"/>
    <w:rsid w:val="009764BF"/>
    <w:rsid w:val="009765F4"/>
    <w:rsid w:val="009769DC"/>
    <w:rsid w:val="00976B96"/>
    <w:rsid w:val="00976CBC"/>
    <w:rsid w:val="00976D78"/>
    <w:rsid w:val="00976D9F"/>
    <w:rsid w:val="00976F3D"/>
    <w:rsid w:val="00976FD5"/>
    <w:rsid w:val="00976FFE"/>
    <w:rsid w:val="00977020"/>
    <w:rsid w:val="00977365"/>
    <w:rsid w:val="0097737A"/>
    <w:rsid w:val="0097758D"/>
    <w:rsid w:val="00977739"/>
    <w:rsid w:val="0097773C"/>
    <w:rsid w:val="009778A0"/>
    <w:rsid w:val="00977B69"/>
    <w:rsid w:val="00977BF7"/>
    <w:rsid w:val="00977CDE"/>
    <w:rsid w:val="00977D0B"/>
    <w:rsid w:val="00977D95"/>
    <w:rsid w:val="00977DFB"/>
    <w:rsid w:val="00977FE7"/>
    <w:rsid w:val="00980096"/>
    <w:rsid w:val="0098009E"/>
    <w:rsid w:val="009801A9"/>
    <w:rsid w:val="009802E7"/>
    <w:rsid w:val="0098042E"/>
    <w:rsid w:val="009804A4"/>
    <w:rsid w:val="009805CF"/>
    <w:rsid w:val="00980708"/>
    <w:rsid w:val="0098075C"/>
    <w:rsid w:val="00980979"/>
    <w:rsid w:val="00980A5A"/>
    <w:rsid w:val="00980AF6"/>
    <w:rsid w:val="00980C4A"/>
    <w:rsid w:val="00980D35"/>
    <w:rsid w:val="00980D4C"/>
    <w:rsid w:val="00980D9B"/>
    <w:rsid w:val="00980E26"/>
    <w:rsid w:val="0098116B"/>
    <w:rsid w:val="009811EF"/>
    <w:rsid w:val="0098130D"/>
    <w:rsid w:val="00981395"/>
    <w:rsid w:val="00981472"/>
    <w:rsid w:val="0098153B"/>
    <w:rsid w:val="0098162E"/>
    <w:rsid w:val="009819CC"/>
    <w:rsid w:val="00981B08"/>
    <w:rsid w:val="00981B14"/>
    <w:rsid w:val="00981CEF"/>
    <w:rsid w:val="00981E58"/>
    <w:rsid w:val="00982452"/>
    <w:rsid w:val="009824E2"/>
    <w:rsid w:val="0098274F"/>
    <w:rsid w:val="00982A8E"/>
    <w:rsid w:val="00982CEC"/>
    <w:rsid w:val="00982D44"/>
    <w:rsid w:val="00982D92"/>
    <w:rsid w:val="00982FF8"/>
    <w:rsid w:val="009834D7"/>
    <w:rsid w:val="0098362C"/>
    <w:rsid w:val="00983643"/>
    <w:rsid w:val="0098367F"/>
    <w:rsid w:val="009836A0"/>
    <w:rsid w:val="009837B6"/>
    <w:rsid w:val="009837CA"/>
    <w:rsid w:val="00984025"/>
    <w:rsid w:val="009841B0"/>
    <w:rsid w:val="009846AB"/>
    <w:rsid w:val="00984841"/>
    <w:rsid w:val="00984B3C"/>
    <w:rsid w:val="00984B68"/>
    <w:rsid w:val="00984B6E"/>
    <w:rsid w:val="00984BAA"/>
    <w:rsid w:val="00984CB3"/>
    <w:rsid w:val="00984D93"/>
    <w:rsid w:val="00984E81"/>
    <w:rsid w:val="00984FEB"/>
    <w:rsid w:val="00985068"/>
    <w:rsid w:val="00985389"/>
    <w:rsid w:val="00985607"/>
    <w:rsid w:val="00985746"/>
    <w:rsid w:val="009858C7"/>
    <w:rsid w:val="00985999"/>
    <w:rsid w:val="00985AF3"/>
    <w:rsid w:val="009860DD"/>
    <w:rsid w:val="009860FA"/>
    <w:rsid w:val="0098654C"/>
    <w:rsid w:val="0098657B"/>
    <w:rsid w:val="00986621"/>
    <w:rsid w:val="00986B30"/>
    <w:rsid w:val="00986C36"/>
    <w:rsid w:val="00986CC0"/>
    <w:rsid w:val="00986D83"/>
    <w:rsid w:val="00986D91"/>
    <w:rsid w:val="00986DBB"/>
    <w:rsid w:val="00986DF8"/>
    <w:rsid w:val="00986E8C"/>
    <w:rsid w:val="00987002"/>
    <w:rsid w:val="00987101"/>
    <w:rsid w:val="00987137"/>
    <w:rsid w:val="0098739A"/>
    <w:rsid w:val="00987468"/>
    <w:rsid w:val="009878C5"/>
    <w:rsid w:val="00987A17"/>
    <w:rsid w:val="00987C47"/>
    <w:rsid w:val="00987CFD"/>
    <w:rsid w:val="00987E4E"/>
    <w:rsid w:val="00990037"/>
    <w:rsid w:val="009902DB"/>
    <w:rsid w:val="0099037F"/>
    <w:rsid w:val="00990517"/>
    <w:rsid w:val="009906AF"/>
    <w:rsid w:val="0099072A"/>
    <w:rsid w:val="009909D8"/>
    <w:rsid w:val="009911E9"/>
    <w:rsid w:val="009912D3"/>
    <w:rsid w:val="009916B9"/>
    <w:rsid w:val="009918D7"/>
    <w:rsid w:val="00991932"/>
    <w:rsid w:val="009919F3"/>
    <w:rsid w:val="00991AC6"/>
    <w:rsid w:val="00991CE0"/>
    <w:rsid w:val="00992410"/>
    <w:rsid w:val="0099254F"/>
    <w:rsid w:val="0099264B"/>
    <w:rsid w:val="009927B8"/>
    <w:rsid w:val="009927F7"/>
    <w:rsid w:val="0099293E"/>
    <w:rsid w:val="00992A47"/>
    <w:rsid w:val="00992A7D"/>
    <w:rsid w:val="00992B0B"/>
    <w:rsid w:val="00992DBA"/>
    <w:rsid w:val="00992F97"/>
    <w:rsid w:val="00992FCE"/>
    <w:rsid w:val="0099300B"/>
    <w:rsid w:val="009931FA"/>
    <w:rsid w:val="00993245"/>
    <w:rsid w:val="009932B4"/>
    <w:rsid w:val="009932C3"/>
    <w:rsid w:val="009932CA"/>
    <w:rsid w:val="009935D4"/>
    <w:rsid w:val="009938E7"/>
    <w:rsid w:val="00993B2A"/>
    <w:rsid w:val="00993CFC"/>
    <w:rsid w:val="00993DD6"/>
    <w:rsid w:val="00993E33"/>
    <w:rsid w:val="0099414C"/>
    <w:rsid w:val="00994796"/>
    <w:rsid w:val="0099497E"/>
    <w:rsid w:val="00994A51"/>
    <w:rsid w:val="00994BE8"/>
    <w:rsid w:val="00994C6A"/>
    <w:rsid w:val="0099502B"/>
    <w:rsid w:val="00995217"/>
    <w:rsid w:val="00995220"/>
    <w:rsid w:val="00995335"/>
    <w:rsid w:val="0099536D"/>
    <w:rsid w:val="009953F6"/>
    <w:rsid w:val="00995640"/>
    <w:rsid w:val="009956A0"/>
    <w:rsid w:val="00995754"/>
    <w:rsid w:val="009957CE"/>
    <w:rsid w:val="00995968"/>
    <w:rsid w:val="009959E1"/>
    <w:rsid w:val="00995A46"/>
    <w:rsid w:val="00995AD4"/>
    <w:rsid w:val="00995BD7"/>
    <w:rsid w:val="00995CD7"/>
    <w:rsid w:val="00995E7C"/>
    <w:rsid w:val="00995EB3"/>
    <w:rsid w:val="00995EFB"/>
    <w:rsid w:val="0099623F"/>
    <w:rsid w:val="00996244"/>
    <w:rsid w:val="00996302"/>
    <w:rsid w:val="00996337"/>
    <w:rsid w:val="00996426"/>
    <w:rsid w:val="00996819"/>
    <w:rsid w:val="00996BE2"/>
    <w:rsid w:val="00996E3B"/>
    <w:rsid w:val="009970C0"/>
    <w:rsid w:val="009971CB"/>
    <w:rsid w:val="00997429"/>
    <w:rsid w:val="00997556"/>
    <w:rsid w:val="00997631"/>
    <w:rsid w:val="0099766A"/>
    <w:rsid w:val="0099766C"/>
    <w:rsid w:val="00997926"/>
    <w:rsid w:val="00997939"/>
    <w:rsid w:val="009979E2"/>
    <w:rsid w:val="00997A8B"/>
    <w:rsid w:val="00997AF9"/>
    <w:rsid w:val="00997C69"/>
    <w:rsid w:val="00997D61"/>
    <w:rsid w:val="00997E15"/>
    <w:rsid w:val="009A0079"/>
    <w:rsid w:val="009A02E0"/>
    <w:rsid w:val="009A0350"/>
    <w:rsid w:val="009A0361"/>
    <w:rsid w:val="009A0495"/>
    <w:rsid w:val="009A089E"/>
    <w:rsid w:val="009A08B9"/>
    <w:rsid w:val="009A093F"/>
    <w:rsid w:val="009A0BB4"/>
    <w:rsid w:val="009A0BF8"/>
    <w:rsid w:val="009A0D61"/>
    <w:rsid w:val="009A0DD8"/>
    <w:rsid w:val="009A0F95"/>
    <w:rsid w:val="009A103C"/>
    <w:rsid w:val="009A1293"/>
    <w:rsid w:val="009A12C0"/>
    <w:rsid w:val="009A1391"/>
    <w:rsid w:val="009A162E"/>
    <w:rsid w:val="009A16AC"/>
    <w:rsid w:val="009A171D"/>
    <w:rsid w:val="009A1740"/>
    <w:rsid w:val="009A1C25"/>
    <w:rsid w:val="009A1C3D"/>
    <w:rsid w:val="009A1D3F"/>
    <w:rsid w:val="009A1D70"/>
    <w:rsid w:val="009A1DF2"/>
    <w:rsid w:val="009A1E31"/>
    <w:rsid w:val="009A1EC9"/>
    <w:rsid w:val="009A2207"/>
    <w:rsid w:val="009A2247"/>
    <w:rsid w:val="009A225E"/>
    <w:rsid w:val="009A2318"/>
    <w:rsid w:val="009A2685"/>
    <w:rsid w:val="009A2752"/>
    <w:rsid w:val="009A287E"/>
    <w:rsid w:val="009A2A81"/>
    <w:rsid w:val="009A2B22"/>
    <w:rsid w:val="009A2B78"/>
    <w:rsid w:val="009A2BC5"/>
    <w:rsid w:val="009A2BDA"/>
    <w:rsid w:val="009A2C34"/>
    <w:rsid w:val="009A2C76"/>
    <w:rsid w:val="009A2D8F"/>
    <w:rsid w:val="009A3027"/>
    <w:rsid w:val="009A3110"/>
    <w:rsid w:val="009A32F4"/>
    <w:rsid w:val="009A3392"/>
    <w:rsid w:val="009A33CD"/>
    <w:rsid w:val="009A350A"/>
    <w:rsid w:val="009A35FE"/>
    <w:rsid w:val="009A3855"/>
    <w:rsid w:val="009A3883"/>
    <w:rsid w:val="009A394C"/>
    <w:rsid w:val="009A394E"/>
    <w:rsid w:val="009A39A1"/>
    <w:rsid w:val="009A3A50"/>
    <w:rsid w:val="009A3C60"/>
    <w:rsid w:val="009A3CDB"/>
    <w:rsid w:val="009A3D6E"/>
    <w:rsid w:val="009A3E55"/>
    <w:rsid w:val="009A3E9A"/>
    <w:rsid w:val="009A401C"/>
    <w:rsid w:val="009A405A"/>
    <w:rsid w:val="009A424B"/>
    <w:rsid w:val="009A4285"/>
    <w:rsid w:val="009A42EF"/>
    <w:rsid w:val="009A45B0"/>
    <w:rsid w:val="009A46DA"/>
    <w:rsid w:val="009A4AAC"/>
    <w:rsid w:val="009A50C7"/>
    <w:rsid w:val="009A5172"/>
    <w:rsid w:val="009A527F"/>
    <w:rsid w:val="009A56CB"/>
    <w:rsid w:val="009A5947"/>
    <w:rsid w:val="009A5A0E"/>
    <w:rsid w:val="009A5C4D"/>
    <w:rsid w:val="009A5D00"/>
    <w:rsid w:val="009A5F91"/>
    <w:rsid w:val="009A62C1"/>
    <w:rsid w:val="009A63DA"/>
    <w:rsid w:val="009A64E0"/>
    <w:rsid w:val="009A64E5"/>
    <w:rsid w:val="009A6A10"/>
    <w:rsid w:val="009A6BC8"/>
    <w:rsid w:val="009A6C01"/>
    <w:rsid w:val="009A6C95"/>
    <w:rsid w:val="009A71D6"/>
    <w:rsid w:val="009A7355"/>
    <w:rsid w:val="009A7471"/>
    <w:rsid w:val="009A764C"/>
    <w:rsid w:val="009A76EC"/>
    <w:rsid w:val="009A7A5A"/>
    <w:rsid w:val="009A7C0F"/>
    <w:rsid w:val="009A7C7A"/>
    <w:rsid w:val="009A7D65"/>
    <w:rsid w:val="009A7EE9"/>
    <w:rsid w:val="009A7F9F"/>
    <w:rsid w:val="009B030F"/>
    <w:rsid w:val="009B0356"/>
    <w:rsid w:val="009B0540"/>
    <w:rsid w:val="009B073D"/>
    <w:rsid w:val="009B08E2"/>
    <w:rsid w:val="009B0995"/>
    <w:rsid w:val="009B099A"/>
    <w:rsid w:val="009B0C1A"/>
    <w:rsid w:val="009B0C53"/>
    <w:rsid w:val="009B0C75"/>
    <w:rsid w:val="009B0C98"/>
    <w:rsid w:val="009B0DBC"/>
    <w:rsid w:val="009B10DE"/>
    <w:rsid w:val="009B111A"/>
    <w:rsid w:val="009B1177"/>
    <w:rsid w:val="009B15D4"/>
    <w:rsid w:val="009B163E"/>
    <w:rsid w:val="009B1899"/>
    <w:rsid w:val="009B1A03"/>
    <w:rsid w:val="009B1C5B"/>
    <w:rsid w:val="009B1E7B"/>
    <w:rsid w:val="009B209E"/>
    <w:rsid w:val="009B2238"/>
    <w:rsid w:val="009B234A"/>
    <w:rsid w:val="009B26C1"/>
    <w:rsid w:val="009B26DC"/>
    <w:rsid w:val="009B27DD"/>
    <w:rsid w:val="009B2839"/>
    <w:rsid w:val="009B2876"/>
    <w:rsid w:val="009B2A2F"/>
    <w:rsid w:val="009B2ACD"/>
    <w:rsid w:val="009B2C3E"/>
    <w:rsid w:val="009B2CAA"/>
    <w:rsid w:val="009B2DBF"/>
    <w:rsid w:val="009B2F39"/>
    <w:rsid w:val="009B2FE7"/>
    <w:rsid w:val="009B30C1"/>
    <w:rsid w:val="009B3120"/>
    <w:rsid w:val="009B3182"/>
    <w:rsid w:val="009B31D9"/>
    <w:rsid w:val="009B3360"/>
    <w:rsid w:val="009B33C3"/>
    <w:rsid w:val="009B33E6"/>
    <w:rsid w:val="009B3474"/>
    <w:rsid w:val="009B351D"/>
    <w:rsid w:val="009B3536"/>
    <w:rsid w:val="009B3611"/>
    <w:rsid w:val="009B36BF"/>
    <w:rsid w:val="009B3791"/>
    <w:rsid w:val="009B3C52"/>
    <w:rsid w:val="009B3E78"/>
    <w:rsid w:val="009B3EBA"/>
    <w:rsid w:val="009B401A"/>
    <w:rsid w:val="009B4059"/>
    <w:rsid w:val="009B4485"/>
    <w:rsid w:val="009B4593"/>
    <w:rsid w:val="009B46D7"/>
    <w:rsid w:val="009B46DE"/>
    <w:rsid w:val="009B46DF"/>
    <w:rsid w:val="009B46F0"/>
    <w:rsid w:val="009B493A"/>
    <w:rsid w:val="009B4B68"/>
    <w:rsid w:val="009B4D9C"/>
    <w:rsid w:val="009B4DC7"/>
    <w:rsid w:val="009B4EA6"/>
    <w:rsid w:val="009B5008"/>
    <w:rsid w:val="009B5166"/>
    <w:rsid w:val="009B518D"/>
    <w:rsid w:val="009B51DA"/>
    <w:rsid w:val="009B5526"/>
    <w:rsid w:val="009B557B"/>
    <w:rsid w:val="009B5ACE"/>
    <w:rsid w:val="009B5AE6"/>
    <w:rsid w:val="009B5CFD"/>
    <w:rsid w:val="009B61A2"/>
    <w:rsid w:val="009B6210"/>
    <w:rsid w:val="009B6494"/>
    <w:rsid w:val="009B6676"/>
    <w:rsid w:val="009B6890"/>
    <w:rsid w:val="009B699F"/>
    <w:rsid w:val="009B6B39"/>
    <w:rsid w:val="009B6C34"/>
    <w:rsid w:val="009B6CBD"/>
    <w:rsid w:val="009B6F36"/>
    <w:rsid w:val="009B6FCD"/>
    <w:rsid w:val="009B7013"/>
    <w:rsid w:val="009B7073"/>
    <w:rsid w:val="009B7194"/>
    <w:rsid w:val="009B71EE"/>
    <w:rsid w:val="009B7353"/>
    <w:rsid w:val="009B736C"/>
    <w:rsid w:val="009B7445"/>
    <w:rsid w:val="009B75B1"/>
    <w:rsid w:val="009B7624"/>
    <w:rsid w:val="009B7625"/>
    <w:rsid w:val="009B7759"/>
    <w:rsid w:val="009B78EB"/>
    <w:rsid w:val="009B7A96"/>
    <w:rsid w:val="009B7CDA"/>
    <w:rsid w:val="009B7E80"/>
    <w:rsid w:val="009B7E9C"/>
    <w:rsid w:val="009C00FD"/>
    <w:rsid w:val="009C021A"/>
    <w:rsid w:val="009C02B2"/>
    <w:rsid w:val="009C03A2"/>
    <w:rsid w:val="009C0442"/>
    <w:rsid w:val="009C0508"/>
    <w:rsid w:val="009C05F6"/>
    <w:rsid w:val="009C064B"/>
    <w:rsid w:val="009C06A0"/>
    <w:rsid w:val="009C07AE"/>
    <w:rsid w:val="009C08EA"/>
    <w:rsid w:val="009C08F9"/>
    <w:rsid w:val="009C0A3B"/>
    <w:rsid w:val="009C0A63"/>
    <w:rsid w:val="009C0ABD"/>
    <w:rsid w:val="009C0B2C"/>
    <w:rsid w:val="009C0F19"/>
    <w:rsid w:val="009C121D"/>
    <w:rsid w:val="009C1230"/>
    <w:rsid w:val="009C1350"/>
    <w:rsid w:val="009C141B"/>
    <w:rsid w:val="009C154F"/>
    <w:rsid w:val="009C159E"/>
    <w:rsid w:val="009C1862"/>
    <w:rsid w:val="009C18F0"/>
    <w:rsid w:val="009C1A88"/>
    <w:rsid w:val="009C1ADA"/>
    <w:rsid w:val="009C1C24"/>
    <w:rsid w:val="009C1DC2"/>
    <w:rsid w:val="009C1E02"/>
    <w:rsid w:val="009C1E06"/>
    <w:rsid w:val="009C1EC5"/>
    <w:rsid w:val="009C2141"/>
    <w:rsid w:val="009C2249"/>
    <w:rsid w:val="009C237B"/>
    <w:rsid w:val="009C2396"/>
    <w:rsid w:val="009C2490"/>
    <w:rsid w:val="009C27BE"/>
    <w:rsid w:val="009C285B"/>
    <w:rsid w:val="009C28B6"/>
    <w:rsid w:val="009C2906"/>
    <w:rsid w:val="009C29A0"/>
    <w:rsid w:val="009C2A14"/>
    <w:rsid w:val="009C2AB3"/>
    <w:rsid w:val="009C2BED"/>
    <w:rsid w:val="009C2CAE"/>
    <w:rsid w:val="009C2D18"/>
    <w:rsid w:val="009C2D3D"/>
    <w:rsid w:val="009C2F53"/>
    <w:rsid w:val="009C30B6"/>
    <w:rsid w:val="009C31EF"/>
    <w:rsid w:val="009C331C"/>
    <w:rsid w:val="009C3499"/>
    <w:rsid w:val="009C34C7"/>
    <w:rsid w:val="009C3592"/>
    <w:rsid w:val="009C367C"/>
    <w:rsid w:val="009C3843"/>
    <w:rsid w:val="009C39AB"/>
    <w:rsid w:val="009C3B11"/>
    <w:rsid w:val="009C3B1D"/>
    <w:rsid w:val="009C3BB6"/>
    <w:rsid w:val="009C3C1D"/>
    <w:rsid w:val="009C3C21"/>
    <w:rsid w:val="009C3E00"/>
    <w:rsid w:val="009C3FED"/>
    <w:rsid w:val="009C419F"/>
    <w:rsid w:val="009C42C0"/>
    <w:rsid w:val="009C43B6"/>
    <w:rsid w:val="009C441C"/>
    <w:rsid w:val="009C4435"/>
    <w:rsid w:val="009C4655"/>
    <w:rsid w:val="009C4AE8"/>
    <w:rsid w:val="009C4B75"/>
    <w:rsid w:val="009C4BF9"/>
    <w:rsid w:val="009C4E51"/>
    <w:rsid w:val="009C50DE"/>
    <w:rsid w:val="009C5247"/>
    <w:rsid w:val="009C55C0"/>
    <w:rsid w:val="009C58EE"/>
    <w:rsid w:val="009C5975"/>
    <w:rsid w:val="009C5AFF"/>
    <w:rsid w:val="009C5E02"/>
    <w:rsid w:val="009C5E31"/>
    <w:rsid w:val="009C62EE"/>
    <w:rsid w:val="009C6473"/>
    <w:rsid w:val="009C671E"/>
    <w:rsid w:val="009C6845"/>
    <w:rsid w:val="009C68BE"/>
    <w:rsid w:val="009C6984"/>
    <w:rsid w:val="009C69C5"/>
    <w:rsid w:val="009C6A1C"/>
    <w:rsid w:val="009C6BA5"/>
    <w:rsid w:val="009C6BE7"/>
    <w:rsid w:val="009C6CA9"/>
    <w:rsid w:val="009C729E"/>
    <w:rsid w:val="009C72B6"/>
    <w:rsid w:val="009C7399"/>
    <w:rsid w:val="009C7545"/>
    <w:rsid w:val="009C756C"/>
    <w:rsid w:val="009C7583"/>
    <w:rsid w:val="009C76FB"/>
    <w:rsid w:val="009C78B7"/>
    <w:rsid w:val="009C7A00"/>
    <w:rsid w:val="009C7C75"/>
    <w:rsid w:val="009C7E6A"/>
    <w:rsid w:val="009C7F3B"/>
    <w:rsid w:val="009D004A"/>
    <w:rsid w:val="009D00EE"/>
    <w:rsid w:val="009D016C"/>
    <w:rsid w:val="009D0223"/>
    <w:rsid w:val="009D0461"/>
    <w:rsid w:val="009D06BA"/>
    <w:rsid w:val="009D06C4"/>
    <w:rsid w:val="009D0733"/>
    <w:rsid w:val="009D07D0"/>
    <w:rsid w:val="009D0B3A"/>
    <w:rsid w:val="009D0B78"/>
    <w:rsid w:val="009D0BE3"/>
    <w:rsid w:val="009D0CF9"/>
    <w:rsid w:val="009D0D51"/>
    <w:rsid w:val="009D0F41"/>
    <w:rsid w:val="009D1048"/>
    <w:rsid w:val="009D10B7"/>
    <w:rsid w:val="009D128E"/>
    <w:rsid w:val="009D1459"/>
    <w:rsid w:val="009D15FD"/>
    <w:rsid w:val="009D1693"/>
    <w:rsid w:val="009D16C6"/>
    <w:rsid w:val="009D1BC6"/>
    <w:rsid w:val="009D1C95"/>
    <w:rsid w:val="009D1D28"/>
    <w:rsid w:val="009D1EAD"/>
    <w:rsid w:val="009D20D7"/>
    <w:rsid w:val="009D2311"/>
    <w:rsid w:val="009D253C"/>
    <w:rsid w:val="009D25DE"/>
    <w:rsid w:val="009D26AB"/>
    <w:rsid w:val="009D26EF"/>
    <w:rsid w:val="009D2742"/>
    <w:rsid w:val="009D290F"/>
    <w:rsid w:val="009D2B40"/>
    <w:rsid w:val="009D2CEF"/>
    <w:rsid w:val="009D2E30"/>
    <w:rsid w:val="009D2FAE"/>
    <w:rsid w:val="009D3067"/>
    <w:rsid w:val="009D31FE"/>
    <w:rsid w:val="009D3204"/>
    <w:rsid w:val="009D329E"/>
    <w:rsid w:val="009D3382"/>
    <w:rsid w:val="009D33A0"/>
    <w:rsid w:val="009D34B6"/>
    <w:rsid w:val="009D34EF"/>
    <w:rsid w:val="009D35C0"/>
    <w:rsid w:val="009D35F0"/>
    <w:rsid w:val="009D367A"/>
    <w:rsid w:val="009D37A8"/>
    <w:rsid w:val="009D3B3D"/>
    <w:rsid w:val="009D3B60"/>
    <w:rsid w:val="009D3C6D"/>
    <w:rsid w:val="009D3D86"/>
    <w:rsid w:val="009D3F1B"/>
    <w:rsid w:val="009D40EB"/>
    <w:rsid w:val="009D413C"/>
    <w:rsid w:val="009D41D5"/>
    <w:rsid w:val="009D48BA"/>
    <w:rsid w:val="009D4A63"/>
    <w:rsid w:val="009D4AEA"/>
    <w:rsid w:val="009D4B5C"/>
    <w:rsid w:val="009D4FC1"/>
    <w:rsid w:val="009D4FF6"/>
    <w:rsid w:val="009D5093"/>
    <w:rsid w:val="009D5121"/>
    <w:rsid w:val="009D519A"/>
    <w:rsid w:val="009D5220"/>
    <w:rsid w:val="009D52BF"/>
    <w:rsid w:val="009D5303"/>
    <w:rsid w:val="009D55A3"/>
    <w:rsid w:val="009D571C"/>
    <w:rsid w:val="009D58BD"/>
    <w:rsid w:val="009D58EF"/>
    <w:rsid w:val="009D597D"/>
    <w:rsid w:val="009D5AC6"/>
    <w:rsid w:val="009D5B7F"/>
    <w:rsid w:val="009D62A6"/>
    <w:rsid w:val="009D64A7"/>
    <w:rsid w:val="009D662B"/>
    <w:rsid w:val="009D66AB"/>
    <w:rsid w:val="009D6810"/>
    <w:rsid w:val="009D6897"/>
    <w:rsid w:val="009D6923"/>
    <w:rsid w:val="009D6B00"/>
    <w:rsid w:val="009D6BD7"/>
    <w:rsid w:val="009D6F13"/>
    <w:rsid w:val="009D708E"/>
    <w:rsid w:val="009D72A1"/>
    <w:rsid w:val="009D74A8"/>
    <w:rsid w:val="009D759E"/>
    <w:rsid w:val="009D75F8"/>
    <w:rsid w:val="009D7665"/>
    <w:rsid w:val="009D773A"/>
    <w:rsid w:val="009D7775"/>
    <w:rsid w:val="009D7853"/>
    <w:rsid w:val="009D7889"/>
    <w:rsid w:val="009D7949"/>
    <w:rsid w:val="009D7DCD"/>
    <w:rsid w:val="009D7F1E"/>
    <w:rsid w:val="009E01A0"/>
    <w:rsid w:val="009E01B7"/>
    <w:rsid w:val="009E03AE"/>
    <w:rsid w:val="009E03B6"/>
    <w:rsid w:val="009E0615"/>
    <w:rsid w:val="009E0731"/>
    <w:rsid w:val="009E081A"/>
    <w:rsid w:val="009E08CA"/>
    <w:rsid w:val="009E08E7"/>
    <w:rsid w:val="009E0B7E"/>
    <w:rsid w:val="009E0FB1"/>
    <w:rsid w:val="009E10FB"/>
    <w:rsid w:val="009E115D"/>
    <w:rsid w:val="009E13DC"/>
    <w:rsid w:val="009E17E1"/>
    <w:rsid w:val="009E1850"/>
    <w:rsid w:val="009E19E7"/>
    <w:rsid w:val="009E19E8"/>
    <w:rsid w:val="009E1AB6"/>
    <w:rsid w:val="009E1AF0"/>
    <w:rsid w:val="009E1BCB"/>
    <w:rsid w:val="009E1C54"/>
    <w:rsid w:val="009E1F20"/>
    <w:rsid w:val="009E22E2"/>
    <w:rsid w:val="009E2561"/>
    <w:rsid w:val="009E2576"/>
    <w:rsid w:val="009E25D4"/>
    <w:rsid w:val="009E291A"/>
    <w:rsid w:val="009E2C0A"/>
    <w:rsid w:val="009E2C9D"/>
    <w:rsid w:val="009E2E2E"/>
    <w:rsid w:val="009E2F33"/>
    <w:rsid w:val="009E321A"/>
    <w:rsid w:val="009E32B8"/>
    <w:rsid w:val="009E33AF"/>
    <w:rsid w:val="009E3499"/>
    <w:rsid w:val="009E34C2"/>
    <w:rsid w:val="009E377D"/>
    <w:rsid w:val="009E381B"/>
    <w:rsid w:val="009E3835"/>
    <w:rsid w:val="009E3859"/>
    <w:rsid w:val="009E394B"/>
    <w:rsid w:val="009E3991"/>
    <w:rsid w:val="009E399C"/>
    <w:rsid w:val="009E3B83"/>
    <w:rsid w:val="009E3DA7"/>
    <w:rsid w:val="009E3FC6"/>
    <w:rsid w:val="009E4081"/>
    <w:rsid w:val="009E4098"/>
    <w:rsid w:val="009E4210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44"/>
    <w:rsid w:val="009E4C7F"/>
    <w:rsid w:val="009E4F43"/>
    <w:rsid w:val="009E4F6E"/>
    <w:rsid w:val="009E4F82"/>
    <w:rsid w:val="009E4FDC"/>
    <w:rsid w:val="009E5023"/>
    <w:rsid w:val="009E5490"/>
    <w:rsid w:val="009E559A"/>
    <w:rsid w:val="009E570D"/>
    <w:rsid w:val="009E584D"/>
    <w:rsid w:val="009E5AAF"/>
    <w:rsid w:val="009E5AD1"/>
    <w:rsid w:val="009E5BFB"/>
    <w:rsid w:val="009E5C30"/>
    <w:rsid w:val="009E5E07"/>
    <w:rsid w:val="009E5E2F"/>
    <w:rsid w:val="009E622A"/>
    <w:rsid w:val="009E6489"/>
    <w:rsid w:val="009E6674"/>
    <w:rsid w:val="009E67CC"/>
    <w:rsid w:val="009E6B41"/>
    <w:rsid w:val="009E6B61"/>
    <w:rsid w:val="009E6CFE"/>
    <w:rsid w:val="009E6D7C"/>
    <w:rsid w:val="009E6E37"/>
    <w:rsid w:val="009E6E62"/>
    <w:rsid w:val="009E713D"/>
    <w:rsid w:val="009E72B7"/>
    <w:rsid w:val="009E74BA"/>
    <w:rsid w:val="009E74E2"/>
    <w:rsid w:val="009E7552"/>
    <w:rsid w:val="009E7A3A"/>
    <w:rsid w:val="009E7AA1"/>
    <w:rsid w:val="009E7B81"/>
    <w:rsid w:val="009E7BF9"/>
    <w:rsid w:val="009E7CBE"/>
    <w:rsid w:val="009E7F55"/>
    <w:rsid w:val="009F0006"/>
    <w:rsid w:val="009F003A"/>
    <w:rsid w:val="009F0087"/>
    <w:rsid w:val="009F00FD"/>
    <w:rsid w:val="009F0325"/>
    <w:rsid w:val="009F0388"/>
    <w:rsid w:val="009F03D8"/>
    <w:rsid w:val="009F080A"/>
    <w:rsid w:val="009F0A48"/>
    <w:rsid w:val="009F102F"/>
    <w:rsid w:val="009F1138"/>
    <w:rsid w:val="009F1147"/>
    <w:rsid w:val="009F1161"/>
    <w:rsid w:val="009F118E"/>
    <w:rsid w:val="009F1458"/>
    <w:rsid w:val="009F151F"/>
    <w:rsid w:val="009F15C6"/>
    <w:rsid w:val="009F1674"/>
    <w:rsid w:val="009F1845"/>
    <w:rsid w:val="009F1B75"/>
    <w:rsid w:val="009F1C4B"/>
    <w:rsid w:val="009F1CD0"/>
    <w:rsid w:val="009F1E77"/>
    <w:rsid w:val="009F1FB0"/>
    <w:rsid w:val="009F2026"/>
    <w:rsid w:val="009F207C"/>
    <w:rsid w:val="009F20DA"/>
    <w:rsid w:val="009F2129"/>
    <w:rsid w:val="009F2153"/>
    <w:rsid w:val="009F2406"/>
    <w:rsid w:val="009F241B"/>
    <w:rsid w:val="009F24C1"/>
    <w:rsid w:val="009F2672"/>
    <w:rsid w:val="009F2692"/>
    <w:rsid w:val="009F2770"/>
    <w:rsid w:val="009F293D"/>
    <w:rsid w:val="009F29B7"/>
    <w:rsid w:val="009F2A21"/>
    <w:rsid w:val="009F2D74"/>
    <w:rsid w:val="009F2DD0"/>
    <w:rsid w:val="009F2E18"/>
    <w:rsid w:val="009F2E24"/>
    <w:rsid w:val="009F2F87"/>
    <w:rsid w:val="009F2FA9"/>
    <w:rsid w:val="009F3008"/>
    <w:rsid w:val="009F31FA"/>
    <w:rsid w:val="009F3752"/>
    <w:rsid w:val="009F3A68"/>
    <w:rsid w:val="009F3B1A"/>
    <w:rsid w:val="009F3B1E"/>
    <w:rsid w:val="009F3F03"/>
    <w:rsid w:val="009F4250"/>
    <w:rsid w:val="009F43C4"/>
    <w:rsid w:val="009F43E4"/>
    <w:rsid w:val="009F449E"/>
    <w:rsid w:val="009F45A0"/>
    <w:rsid w:val="009F46CD"/>
    <w:rsid w:val="009F46E4"/>
    <w:rsid w:val="009F4746"/>
    <w:rsid w:val="009F49C1"/>
    <w:rsid w:val="009F4A0E"/>
    <w:rsid w:val="009F4AB1"/>
    <w:rsid w:val="009F4BD4"/>
    <w:rsid w:val="009F4BEF"/>
    <w:rsid w:val="009F5239"/>
    <w:rsid w:val="009F5620"/>
    <w:rsid w:val="009F56C4"/>
    <w:rsid w:val="009F5B7D"/>
    <w:rsid w:val="009F5D5B"/>
    <w:rsid w:val="009F5DEC"/>
    <w:rsid w:val="009F5EEA"/>
    <w:rsid w:val="009F5F21"/>
    <w:rsid w:val="009F6176"/>
    <w:rsid w:val="009F6334"/>
    <w:rsid w:val="009F6343"/>
    <w:rsid w:val="009F6376"/>
    <w:rsid w:val="009F6455"/>
    <w:rsid w:val="009F647C"/>
    <w:rsid w:val="009F6593"/>
    <w:rsid w:val="009F65B4"/>
    <w:rsid w:val="009F67FC"/>
    <w:rsid w:val="009F6A13"/>
    <w:rsid w:val="009F6A14"/>
    <w:rsid w:val="009F6CAA"/>
    <w:rsid w:val="009F6D36"/>
    <w:rsid w:val="009F70E1"/>
    <w:rsid w:val="009F71A5"/>
    <w:rsid w:val="009F73E6"/>
    <w:rsid w:val="009F76FD"/>
    <w:rsid w:val="009F7799"/>
    <w:rsid w:val="009F793F"/>
    <w:rsid w:val="009F7993"/>
    <w:rsid w:val="009F7B3A"/>
    <w:rsid w:val="009F7B56"/>
    <w:rsid w:val="009F7B8B"/>
    <w:rsid w:val="009F7BAE"/>
    <w:rsid w:val="009F7CC3"/>
    <w:rsid w:val="009F7D05"/>
    <w:rsid w:val="009F7D60"/>
    <w:rsid w:val="009F7DC4"/>
    <w:rsid w:val="00A000A3"/>
    <w:rsid w:val="00A00274"/>
    <w:rsid w:val="00A0028B"/>
    <w:rsid w:val="00A00590"/>
    <w:rsid w:val="00A00686"/>
    <w:rsid w:val="00A00877"/>
    <w:rsid w:val="00A00B17"/>
    <w:rsid w:val="00A00BA8"/>
    <w:rsid w:val="00A00BF5"/>
    <w:rsid w:val="00A01047"/>
    <w:rsid w:val="00A010F1"/>
    <w:rsid w:val="00A01140"/>
    <w:rsid w:val="00A011DC"/>
    <w:rsid w:val="00A01201"/>
    <w:rsid w:val="00A01277"/>
    <w:rsid w:val="00A0129D"/>
    <w:rsid w:val="00A0138F"/>
    <w:rsid w:val="00A014DA"/>
    <w:rsid w:val="00A017EF"/>
    <w:rsid w:val="00A01D00"/>
    <w:rsid w:val="00A01D18"/>
    <w:rsid w:val="00A01E00"/>
    <w:rsid w:val="00A0201E"/>
    <w:rsid w:val="00A02046"/>
    <w:rsid w:val="00A02059"/>
    <w:rsid w:val="00A0219D"/>
    <w:rsid w:val="00A0224F"/>
    <w:rsid w:val="00A022D1"/>
    <w:rsid w:val="00A022EE"/>
    <w:rsid w:val="00A02793"/>
    <w:rsid w:val="00A028F1"/>
    <w:rsid w:val="00A02940"/>
    <w:rsid w:val="00A02A73"/>
    <w:rsid w:val="00A02C4B"/>
    <w:rsid w:val="00A02C92"/>
    <w:rsid w:val="00A02F4B"/>
    <w:rsid w:val="00A0318E"/>
    <w:rsid w:val="00A031FF"/>
    <w:rsid w:val="00A03377"/>
    <w:rsid w:val="00A03389"/>
    <w:rsid w:val="00A03481"/>
    <w:rsid w:val="00A03523"/>
    <w:rsid w:val="00A03534"/>
    <w:rsid w:val="00A038AB"/>
    <w:rsid w:val="00A03C53"/>
    <w:rsid w:val="00A03D9C"/>
    <w:rsid w:val="00A03EF7"/>
    <w:rsid w:val="00A041FE"/>
    <w:rsid w:val="00A045B5"/>
    <w:rsid w:val="00A04967"/>
    <w:rsid w:val="00A049BB"/>
    <w:rsid w:val="00A04B97"/>
    <w:rsid w:val="00A04E91"/>
    <w:rsid w:val="00A05029"/>
    <w:rsid w:val="00A053D3"/>
    <w:rsid w:val="00A054AD"/>
    <w:rsid w:val="00A05528"/>
    <w:rsid w:val="00A0564C"/>
    <w:rsid w:val="00A05721"/>
    <w:rsid w:val="00A05871"/>
    <w:rsid w:val="00A058FC"/>
    <w:rsid w:val="00A059E0"/>
    <w:rsid w:val="00A05A96"/>
    <w:rsid w:val="00A05B30"/>
    <w:rsid w:val="00A05EB1"/>
    <w:rsid w:val="00A05F83"/>
    <w:rsid w:val="00A05FD1"/>
    <w:rsid w:val="00A0630F"/>
    <w:rsid w:val="00A064EA"/>
    <w:rsid w:val="00A06706"/>
    <w:rsid w:val="00A0693E"/>
    <w:rsid w:val="00A06B98"/>
    <w:rsid w:val="00A06BEB"/>
    <w:rsid w:val="00A06BF8"/>
    <w:rsid w:val="00A06C5A"/>
    <w:rsid w:val="00A06C66"/>
    <w:rsid w:val="00A06CBF"/>
    <w:rsid w:val="00A06EA3"/>
    <w:rsid w:val="00A06EB3"/>
    <w:rsid w:val="00A06F60"/>
    <w:rsid w:val="00A070B5"/>
    <w:rsid w:val="00A07286"/>
    <w:rsid w:val="00A07340"/>
    <w:rsid w:val="00A07350"/>
    <w:rsid w:val="00A073CD"/>
    <w:rsid w:val="00A073F9"/>
    <w:rsid w:val="00A07436"/>
    <w:rsid w:val="00A076C0"/>
    <w:rsid w:val="00A07992"/>
    <w:rsid w:val="00A07BDB"/>
    <w:rsid w:val="00A07C30"/>
    <w:rsid w:val="00A07DB3"/>
    <w:rsid w:val="00A07FEE"/>
    <w:rsid w:val="00A1006A"/>
    <w:rsid w:val="00A10153"/>
    <w:rsid w:val="00A10208"/>
    <w:rsid w:val="00A1048C"/>
    <w:rsid w:val="00A10533"/>
    <w:rsid w:val="00A1055C"/>
    <w:rsid w:val="00A1058E"/>
    <w:rsid w:val="00A10607"/>
    <w:rsid w:val="00A1068E"/>
    <w:rsid w:val="00A106B7"/>
    <w:rsid w:val="00A1076F"/>
    <w:rsid w:val="00A1089D"/>
    <w:rsid w:val="00A108B1"/>
    <w:rsid w:val="00A1097C"/>
    <w:rsid w:val="00A10BA2"/>
    <w:rsid w:val="00A10EAE"/>
    <w:rsid w:val="00A10EE3"/>
    <w:rsid w:val="00A10EEF"/>
    <w:rsid w:val="00A111C4"/>
    <w:rsid w:val="00A1121C"/>
    <w:rsid w:val="00A112A6"/>
    <w:rsid w:val="00A113BC"/>
    <w:rsid w:val="00A11551"/>
    <w:rsid w:val="00A1166C"/>
    <w:rsid w:val="00A1167F"/>
    <w:rsid w:val="00A116CA"/>
    <w:rsid w:val="00A1175C"/>
    <w:rsid w:val="00A119EB"/>
    <w:rsid w:val="00A11A56"/>
    <w:rsid w:val="00A11A7D"/>
    <w:rsid w:val="00A11C0D"/>
    <w:rsid w:val="00A11ED2"/>
    <w:rsid w:val="00A12374"/>
    <w:rsid w:val="00A1253F"/>
    <w:rsid w:val="00A1255F"/>
    <w:rsid w:val="00A126E5"/>
    <w:rsid w:val="00A12758"/>
    <w:rsid w:val="00A12CCA"/>
    <w:rsid w:val="00A12D56"/>
    <w:rsid w:val="00A1313B"/>
    <w:rsid w:val="00A13527"/>
    <w:rsid w:val="00A1375B"/>
    <w:rsid w:val="00A13990"/>
    <w:rsid w:val="00A13AE5"/>
    <w:rsid w:val="00A13B41"/>
    <w:rsid w:val="00A13BF0"/>
    <w:rsid w:val="00A13E30"/>
    <w:rsid w:val="00A13FA1"/>
    <w:rsid w:val="00A143F2"/>
    <w:rsid w:val="00A14776"/>
    <w:rsid w:val="00A14885"/>
    <w:rsid w:val="00A14893"/>
    <w:rsid w:val="00A148AF"/>
    <w:rsid w:val="00A14A35"/>
    <w:rsid w:val="00A14D23"/>
    <w:rsid w:val="00A14D57"/>
    <w:rsid w:val="00A14DAF"/>
    <w:rsid w:val="00A15030"/>
    <w:rsid w:val="00A15066"/>
    <w:rsid w:val="00A1516B"/>
    <w:rsid w:val="00A15321"/>
    <w:rsid w:val="00A1535A"/>
    <w:rsid w:val="00A154DD"/>
    <w:rsid w:val="00A154E7"/>
    <w:rsid w:val="00A155DE"/>
    <w:rsid w:val="00A15645"/>
    <w:rsid w:val="00A156DA"/>
    <w:rsid w:val="00A15A25"/>
    <w:rsid w:val="00A15A7F"/>
    <w:rsid w:val="00A15C48"/>
    <w:rsid w:val="00A15E57"/>
    <w:rsid w:val="00A15F00"/>
    <w:rsid w:val="00A162FA"/>
    <w:rsid w:val="00A16356"/>
    <w:rsid w:val="00A163F7"/>
    <w:rsid w:val="00A1641C"/>
    <w:rsid w:val="00A165C2"/>
    <w:rsid w:val="00A16A11"/>
    <w:rsid w:val="00A16A2F"/>
    <w:rsid w:val="00A16DD0"/>
    <w:rsid w:val="00A16EB2"/>
    <w:rsid w:val="00A1701D"/>
    <w:rsid w:val="00A1721B"/>
    <w:rsid w:val="00A17271"/>
    <w:rsid w:val="00A1727D"/>
    <w:rsid w:val="00A172A6"/>
    <w:rsid w:val="00A173C0"/>
    <w:rsid w:val="00A173FD"/>
    <w:rsid w:val="00A174DD"/>
    <w:rsid w:val="00A17764"/>
    <w:rsid w:val="00A17A1C"/>
    <w:rsid w:val="00A17CA6"/>
    <w:rsid w:val="00A17D24"/>
    <w:rsid w:val="00A17D32"/>
    <w:rsid w:val="00A20020"/>
    <w:rsid w:val="00A20085"/>
    <w:rsid w:val="00A20208"/>
    <w:rsid w:val="00A20269"/>
    <w:rsid w:val="00A2029D"/>
    <w:rsid w:val="00A2037F"/>
    <w:rsid w:val="00A2047A"/>
    <w:rsid w:val="00A20564"/>
    <w:rsid w:val="00A205A6"/>
    <w:rsid w:val="00A20756"/>
    <w:rsid w:val="00A207EE"/>
    <w:rsid w:val="00A20841"/>
    <w:rsid w:val="00A20A14"/>
    <w:rsid w:val="00A20C34"/>
    <w:rsid w:val="00A20DCC"/>
    <w:rsid w:val="00A21339"/>
    <w:rsid w:val="00A21914"/>
    <w:rsid w:val="00A21AB8"/>
    <w:rsid w:val="00A21C47"/>
    <w:rsid w:val="00A220AB"/>
    <w:rsid w:val="00A220EC"/>
    <w:rsid w:val="00A222C9"/>
    <w:rsid w:val="00A223B3"/>
    <w:rsid w:val="00A22510"/>
    <w:rsid w:val="00A22546"/>
    <w:rsid w:val="00A2264D"/>
    <w:rsid w:val="00A22678"/>
    <w:rsid w:val="00A22943"/>
    <w:rsid w:val="00A229CA"/>
    <w:rsid w:val="00A22AF6"/>
    <w:rsid w:val="00A22C05"/>
    <w:rsid w:val="00A22C67"/>
    <w:rsid w:val="00A22DB2"/>
    <w:rsid w:val="00A23164"/>
    <w:rsid w:val="00A231C5"/>
    <w:rsid w:val="00A2333F"/>
    <w:rsid w:val="00A23491"/>
    <w:rsid w:val="00A234B6"/>
    <w:rsid w:val="00A23585"/>
    <w:rsid w:val="00A2358B"/>
    <w:rsid w:val="00A23AB9"/>
    <w:rsid w:val="00A23C66"/>
    <w:rsid w:val="00A23C7A"/>
    <w:rsid w:val="00A23CA5"/>
    <w:rsid w:val="00A23E9A"/>
    <w:rsid w:val="00A2412E"/>
    <w:rsid w:val="00A24244"/>
    <w:rsid w:val="00A242BF"/>
    <w:rsid w:val="00A242E1"/>
    <w:rsid w:val="00A24499"/>
    <w:rsid w:val="00A2483E"/>
    <w:rsid w:val="00A248D9"/>
    <w:rsid w:val="00A24B4C"/>
    <w:rsid w:val="00A24B6E"/>
    <w:rsid w:val="00A24CA0"/>
    <w:rsid w:val="00A25804"/>
    <w:rsid w:val="00A25B8B"/>
    <w:rsid w:val="00A25C69"/>
    <w:rsid w:val="00A25D2B"/>
    <w:rsid w:val="00A25DEB"/>
    <w:rsid w:val="00A25E82"/>
    <w:rsid w:val="00A2603F"/>
    <w:rsid w:val="00A26248"/>
    <w:rsid w:val="00A263A4"/>
    <w:rsid w:val="00A263FB"/>
    <w:rsid w:val="00A26714"/>
    <w:rsid w:val="00A269FD"/>
    <w:rsid w:val="00A26CE6"/>
    <w:rsid w:val="00A26E4E"/>
    <w:rsid w:val="00A27117"/>
    <w:rsid w:val="00A27160"/>
    <w:rsid w:val="00A271FD"/>
    <w:rsid w:val="00A2746F"/>
    <w:rsid w:val="00A275D0"/>
    <w:rsid w:val="00A27659"/>
    <w:rsid w:val="00A2765F"/>
    <w:rsid w:val="00A27817"/>
    <w:rsid w:val="00A27975"/>
    <w:rsid w:val="00A27A68"/>
    <w:rsid w:val="00A27A7B"/>
    <w:rsid w:val="00A27ADF"/>
    <w:rsid w:val="00A27B00"/>
    <w:rsid w:val="00A30411"/>
    <w:rsid w:val="00A30544"/>
    <w:rsid w:val="00A30605"/>
    <w:rsid w:val="00A30833"/>
    <w:rsid w:val="00A3095D"/>
    <w:rsid w:val="00A30A57"/>
    <w:rsid w:val="00A30A72"/>
    <w:rsid w:val="00A30A89"/>
    <w:rsid w:val="00A30BAA"/>
    <w:rsid w:val="00A30C20"/>
    <w:rsid w:val="00A30CE2"/>
    <w:rsid w:val="00A30CEE"/>
    <w:rsid w:val="00A30F67"/>
    <w:rsid w:val="00A313CA"/>
    <w:rsid w:val="00A3148C"/>
    <w:rsid w:val="00A3149C"/>
    <w:rsid w:val="00A314D2"/>
    <w:rsid w:val="00A315B2"/>
    <w:rsid w:val="00A317AE"/>
    <w:rsid w:val="00A31A44"/>
    <w:rsid w:val="00A31BCE"/>
    <w:rsid w:val="00A31D3D"/>
    <w:rsid w:val="00A31EDE"/>
    <w:rsid w:val="00A31EF8"/>
    <w:rsid w:val="00A320C8"/>
    <w:rsid w:val="00A326FF"/>
    <w:rsid w:val="00A32916"/>
    <w:rsid w:val="00A329A1"/>
    <w:rsid w:val="00A32AB0"/>
    <w:rsid w:val="00A32CB9"/>
    <w:rsid w:val="00A32D6D"/>
    <w:rsid w:val="00A32DF7"/>
    <w:rsid w:val="00A32F32"/>
    <w:rsid w:val="00A32F4C"/>
    <w:rsid w:val="00A32F92"/>
    <w:rsid w:val="00A33171"/>
    <w:rsid w:val="00A33411"/>
    <w:rsid w:val="00A334FA"/>
    <w:rsid w:val="00A3371B"/>
    <w:rsid w:val="00A33A0B"/>
    <w:rsid w:val="00A33E81"/>
    <w:rsid w:val="00A33E9A"/>
    <w:rsid w:val="00A33F3C"/>
    <w:rsid w:val="00A341A2"/>
    <w:rsid w:val="00A341F3"/>
    <w:rsid w:val="00A34206"/>
    <w:rsid w:val="00A3441A"/>
    <w:rsid w:val="00A34441"/>
    <w:rsid w:val="00A34777"/>
    <w:rsid w:val="00A347B1"/>
    <w:rsid w:val="00A3482A"/>
    <w:rsid w:val="00A34864"/>
    <w:rsid w:val="00A34C8E"/>
    <w:rsid w:val="00A34D53"/>
    <w:rsid w:val="00A34EF2"/>
    <w:rsid w:val="00A35001"/>
    <w:rsid w:val="00A352DB"/>
    <w:rsid w:val="00A3537D"/>
    <w:rsid w:val="00A3565C"/>
    <w:rsid w:val="00A35800"/>
    <w:rsid w:val="00A359D6"/>
    <w:rsid w:val="00A35A89"/>
    <w:rsid w:val="00A35B9A"/>
    <w:rsid w:val="00A35EA4"/>
    <w:rsid w:val="00A35F12"/>
    <w:rsid w:val="00A35F4B"/>
    <w:rsid w:val="00A35F56"/>
    <w:rsid w:val="00A36538"/>
    <w:rsid w:val="00A367C0"/>
    <w:rsid w:val="00A368DF"/>
    <w:rsid w:val="00A3698A"/>
    <w:rsid w:val="00A36B58"/>
    <w:rsid w:val="00A36F96"/>
    <w:rsid w:val="00A375A5"/>
    <w:rsid w:val="00A3766F"/>
    <w:rsid w:val="00A37701"/>
    <w:rsid w:val="00A3774D"/>
    <w:rsid w:val="00A37836"/>
    <w:rsid w:val="00A3784B"/>
    <w:rsid w:val="00A37859"/>
    <w:rsid w:val="00A3786E"/>
    <w:rsid w:val="00A378C9"/>
    <w:rsid w:val="00A37C22"/>
    <w:rsid w:val="00A37D84"/>
    <w:rsid w:val="00A37DA0"/>
    <w:rsid w:val="00A37F27"/>
    <w:rsid w:val="00A40264"/>
    <w:rsid w:val="00A40326"/>
    <w:rsid w:val="00A406DD"/>
    <w:rsid w:val="00A40886"/>
    <w:rsid w:val="00A40D87"/>
    <w:rsid w:val="00A40EAD"/>
    <w:rsid w:val="00A4124D"/>
    <w:rsid w:val="00A412B4"/>
    <w:rsid w:val="00A412E9"/>
    <w:rsid w:val="00A41419"/>
    <w:rsid w:val="00A414D0"/>
    <w:rsid w:val="00A414FC"/>
    <w:rsid w:val="00A41753"/>
    <w:rsid w:val="00A41DB6"/>
    <w:rsid w:val="00A41FDC"/>
    <w:rsid w:val="00A421A1"/>
    <w:rsid w:val="00A421B3"/>
    <w:rsid w:val="00A42222"/>
    <w:rsid w:val="00A4231E"/>
    <w:rsid w:val="00A42429"/>
    <w:rsid w:val="00A424E0"/>
    <w:rsid w:val="00A42526"/>
    <w:rsid w:val="00A425D1"/>
    <w:rsid w:val="00A42609"/>
    <w:rsid w:val="00A42676"/>
    <w:rsid w:val="00A42679"/>
    <w:rsid w:val="00A42701"/>
    <w:rsid w:val="00A4282A"/>
    <w:rsid w:val="00A42A2D"/>
    <w:rsid w:val="00A42B38"/>
    <w:rsid w:val="00A42C8B"/>
    <w:rsid w:val="00A42F7F"/>
    <w:rsid w:val="00A430A1"/>
    <w:rsid w:val="00A433C6"/>
    <w:rsid w:val="00A433DC"/>
    <w:rsid w:val="00A43486"/>
    <w:rsid w:val="00A4351E"/>
    <w:rsid w:val="00A437F0"/>
    <w:rsid w:val="00A43B70"/>
    <w:rsid w:val="00A44084"/>
    <w:rsid w:val="00A44105"/>
    <w:rsid w:val="00A444AD"/>
    <w:rsid w:val="00A44615"/>
    <w:rsid w:val="00A446AB"/>
    <w:rsid w:val="00A446C0"/>
    <w:rsid w:val="00A4472D"/>
    <w:rsid w:val="00A44942"/>
    <w:rsid w:val="00A44D18"/>
    <w:rsid w:val="00A44E94"/>
    <w:rsid w:val="00A45015"/>
    <w:rsid w:val="00A450DC"/>
    <w:rsid w:val="00A451C6"/>
    <w:rsid w:val="00A4522D"/>
    <w:rsid w:val="00A455D7"/>
    <w:rsid w:val="00A4574E"/>
    <w:rsid w:val="00A4580B"/>
    <w:rsid w:val="00A4590A"/>
    <w:rsid w:val="00A459F2"/>
    <w:rsid w:val="00A45A6E"/>
    <w:rsid w:val="00A45AED"/>
    <w:rsid w:val="00A45B3A"/>
    <w:rsid w:val="00A45B63"/>
    <w:rsid w:val="00A45ECC"/>
    <w:rsid w:val="00A45EF6"/>
    <w:rsid w:val="00A4610A"/>
    <w:rsid w:val="00A4628A"/>
    <w:rsid w:val="00A464D0"/>
    <w:rsid w:val="00A46572"/>
    <w:rsid w:val="00A465CE"/>
    <w:rsid w:val="00A46811"/>
    <w:rsid w:val="00A46AEF"/>
    <w:rsid w:val="00A46B18"/>
    <w:rsid w:val="00A46CAF"/>
    <w:rsid w:val="00A46E2E"/>
    <w:rsid w:val="00A46F43"/>
    <w:rsid w:val="00A46FF9"/>
    <w:rsid w:val="00A47067"/>
    <w:rsid w:val="00A4708D"/>
    <w:rsid w:val="00A4750F"/>
    <w:rsid w:val="00A47641"/>
    <w:rsid w:val="00A47654"/>
    <w:rsid w:val="00A4766E"/>
    <w:rsid w:val="00A47704"/>
    <w:rsid w:val="00A4782E"/>
    <w:rsid w:val="00A4795F"/>
    <w:rsid w:val="00A4798B"/>
    <w:rsid w:val="00A47AE9"/>
    <w:rsid w:val="00A47D66"/>
    <w:rsid w:val="00A47EED"/>
    <w:rsid w:val="00A47EFD"/>
    <w:rsid w:val="00A47FA7"/>
    <w:rsid w:val="00A5005C"/>
    <w:rsid w:val="00A5026F"/>
    <w:rsid w:val="00A503A2"/>
    <w:rsid w:val="00A507BA"/>
    <w:rsid w:val="00A5084B"/>
    <w:rsid w:val="00A508AF"/>
    <w:rsid w:val="00A50968"/>
    <w:rsid w:val="00A50BC5"/>
    <w:rsid w:val="00A50C3E"/>
    <w:rsid w:val="00A50D9A"/>
    <w:rsid w:val="00A50E27"/>
    <w:rsid w:val="00A50EC5"/>
    <w:rsid w:val="00A510E9"/>
    <w:rsid w:val="00A511D4"/>
    <w:rsid w:val="00A5131B"/>
    <w:rsid w:val="00A516AB"/>
    <w:rsid w:val="00A5194F"/>
    <w:rsid w:val="00A519A0"/>
    <w:rsid w:val="00A51D0A"/>
    <w:rsid w:val="00A5206C"/>
    <w:rsid w:val="00A520E8"/>
    <w:rsid w:val="00A5218A"/>
    <w:rsid w:val="00A524FB"/>
    <w:rsid w:val="00A5284B"/>
    <w:rsid w:val="00A528E1"/>
    <w:rsid w:val="00A52900"/>
    <w:rsid w:val="00A52912"/>
    <w:rsid w:val="00A52B4C"/>
    <w:rsid w:val="00A52C19"/>
    <w:rsid w:val="00A53158"/>
    <w:rsid w:val="00A53194"/>
    <w:rsid w:val="00A53451"/>
    <w:rsid w:val="00A534D4"/>
    <w:rsid w:val="00A53AB2"/>
    <w:rsid w:val="00A53D2F"/>
    <w:rsid w:val="00A53E25"/>
    <w:rsid w:val="00A540A9"/>
    <w:rsid w:val="00A5415F"/>
    <w:rsid w:val="00A542B1"/>
    <w:rsid w:val="00A5435F"/>
    <w:rsid w:val="00A5441C"/>
    <w:rsid w:val="00A54457"/>
    <w:rsid w:val="00A54529"/>
    <w:rsid w:val="00A54768"/>
    <w:rsid w:val="00A549A9"/>
    <w:rsid w:val="00A54B76"/>
    <w:rsid w:val="00A54B88"/>
    <w:rsid w:val="00A54D60"/>
    <w:rsid w:val="00A54E78"/>
    <w:rsid w:val="00A54F07"/>
    <w:rsid w:val="00A54F2A"/>
    <w:rsid w:val="00A5517A"/>
    <w:rsid w:val="00A554FE"/>
    <w:rsid w:val="00A55577"/>
    <w:rsid w:val="00A55935"/>
    <w:rsid w:val="00A5594B"/>
    <w:rsid w:val="00A55A3B"/>
    <w:rsid w:val="00A55B5E"/>
    <w:rsid w:val="00A55BD8"/>
    <w:rsid w:val="00A55C25"/>
    <w:rsid w:val="00A55E0E"/>
    <w:rsid w:val="00A56184"/>
    <w:rsid w:val="00A5634A"/>
    <w:rsid w:val="00A56472"/>
    <w:rsid w:val="00A5647D"/>
    <w:rsid w:val="00A5670D"/>
    <w:rsid w:val="00A56E41"/>
    <w:rsid w:val="00A57040"/>
    <w:rsid w:val="00A57635"/>
    <w:rsid w:val="00A579E9"/>
    <w:rsid w:val="00A57A7B"/>
    <w:rsid w:val="00A57AF1"/>
    <w:rsid w:val="00A57CF9"/>
    <w:rsid w:val="00A57EDD"/>
    <w:rsid w:val="00A57F80"/>
    <w:rsid w:val="00A57FFC"/>
    <w:rsid w:val="00A604C4"/>
    <w:rsid w:val="00A605EE"/>
    <w:rsid w:val="00A606D5"/>
    <w:rsid w:val="00A606E6"/>
    <w:rsid w:val="00A608B5"/>
    <w:rsid w:val="00A608DC"/>
    <w:rsid w:val="00A60903"/>
    <w:rsid w:val="00A60D62"/>
    <w:rsid w:val="00A60E25"/>
    <w:rsid w:val="00A60E3E"/>
    <w:rsid w:val="00A60E45"/>
    <w:rsid w:val="00A60E76"/>
    <w:rsid w:val="00A60E92"/>
    <w:rsid w:val="00A60F24"/>
    <w:rsid w:val="00A60FD5"/>
    <w:rsid w:val="00A61064"/>
    <w:rsid w:val="00A61222"/>
    <w:rsid w:val="00A6136D"/>
    <w:rsid w:val="00A614D2"/>
    <w:rsid w:val="00A6156C"/>
    <w:rsid w:val="00A615C9"/>
    <w:rsid w:val="00A61775"/>
    <w:rsid w:val="00A619A4"/>
    <w:rsid w:val="00A61A8C"/>
    <w:rsid w:val="00A61BF1"/>
    <w:rsid w:val="00A61EDD"/>
    <w:rsid w:val="00A61F8B"/>
    <w:rsid w:val="00A62307"/>
    <w:rsid w:val="00A623BC"/>
    <w:rsid w:val="00A62551"/>
    <w:rsid w:val="00A625D5"/>
    <w:rsid w:val="00A628DC"/>
    <w:rsid w:val="00A6294B"/>
    <w:rsid w:val="00A6298A"/>
    <w:rsid w:val="00A62A0F"/>
    <w:rsid w:val="00A62BC2"/>
    <w:rsid w:val="00A62DFA"/>
    <w:rsid w:val="00A62E28"/>
    <w:rsid w:val="00A62F81"/>
    <w:rsid w:val="00A6361E"/>
    <w:rsid w:val="00A636B4"/>
    <w:rsid w:val="00A6377F"/>
    <w:rsid w:val="00A6386A"/>
    <w:rsid w:val="00A63A15"/>
    <w:rsid w:val="00A63B91"/>
    <w:rsid w:val="00A63C01"/>
    <w:rsid w:val="00A63CF0"/>
    <w:rsid w:val="00A63D79"/>
    <w:rsid w:val="00A63E3F"/>
    <w:rsid w:val="00A64311"/>
    <w:rsid w:val="00A64558"/>
    <w:rsid w:val="00A6477A"/>
    <w:rsid w:val="00A647A1"/>
    <w:rsid w:val="00A64825"/>
    <w:rsid w:val="00A6488B"/>
    <w:rsid w:val="00A648AD"/>
    <w:rsid w:val="00A649F4"/>
    <w:rsid w:val="00A64A7F"/>
    <w:rsid w:val="00A64C0F"/>
    <w:rsid w:val="00A64E1D"/>
    <w:rsid w:val="00A65116"/>
    <w:rsid w:val="00A65127"/>
    <w:rsid w:val="00A65167"/>
    <w:rsid w:val="00A651FD"/>
    <w:rsid w:val="00A65381"/>
    <w:rsid w:val="00A653FF"/>
    <w:rsid w:val="00A65502"/>
    <w:rsid w:val="00A6559E"/>
    <w:rsid w:val="00A6583A"/>
    <w:rsid w:val="00A65857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1F"/>
    <w:rsid w:val="00A66A25"/>
    <w:rsid w:val="00A66AF9"/>
    <w:rsid w:val="00A66C0A"/>
    <w:rsid w:val="00A66E5F"/>
    <w:rsid w:val="00A66EEE"/>
    <w:rsid w:val="00A670C4"/>
    <w:rsid w:val="00A670D9"/>
    <w:rsid w:val="00A6739C"/>
    <w:rsid w:val="00A674AA"/>
    <w:rsid w:val="00A6777F"/>
    <w:rsid w:val="00A6788E"/>
    <w:rsid w:val="00A67B1C"/>
    <w:rsid w:val="00A67D0D"/>
    <w:rsid w:val="00A7008D"/>
    <w:rsid w:val="00A7013C"/>
    <w:rsid w:val="00A7019E"/>
    <w:rsid w:val="00A70263"/>
    <w:rsid w:val="00A70387"/>
    <w:rsid w:val="00A704ED"/>
    <w:rsid w:val="00A70684"/>
    <w:rsid w:val="00A706AA"/>
    <w:rsid w:val="00A706EE"/>
    <w:rsid w:val="00A7076A"/>
    <w:rsid w:val="00A7076B"/>
    <w:rsid w:val="00A70801"/>
    <w:rsid w:val="00A7082A"/>
    <w:rsid w:val="00A7086C"/>
    <w:rsid w:val="00A70935"/>
    <w:rsid w:val="00A70AEC"/>
    <w:rsid w:val="00A70BAB"/>
    <w:rsid w:val="00A70BBC"/>
    <w:rsid w:val="00A70BF5"/>
    <w:rsid w:val="00A70CD4"/>
    <w:rsid w:val="00A70CFC"/>
    <w:rsid w:val="00A70D5F"/>
    <w:rsid w:val="00A70DBF"/>
    <w:rsid w:val="00A70DD1"/>
    <w:rsid w:val="00A70E2A"/>
    <w:rsid w:val="00A70EE9"/>
    <w:rsid w:val="00A70EF3"/>
    <w:rsid w:val="00A70FDE"/>
    <w:rsid w:val="00A70FEA"/>
    <w:rsid w:val="00A7109B"/>
    <w:rsid w:val="00A71170"/>
    <w:rsid w:val="00A716D9"/>
    <w:rsid w:val="00A71875"/>
    <w:rsid w:val="00A718BF"/>
    <w:rsid w:val="00A718D5"/>
    <w:rsid w:val="00A7191D"/>
    <w:rsid w:val="00A71D82"/>
    <w:rsid w:val="00A72319"/>
    <w:rsid w:val="00A72452"/>
    <w:rsid w:val="00A72800"/>
    <w:rsid w:val="00A728E0"/>
    <w:rsid w:val="00A72ADF"/>
    <w:rsid w:val="00A72B10"/>
    <w:rsid w:val="00A72B17"/>
    <w:rsid w:val="00A73223"/>
    <w:rsid w:val="00A73308"/>
    <w:rsid w:val="00A73361"/>
    <w:rsid w:val="00A733B7"/>
    <w:rsid w:val="00A7376A"/>
    <w:rsid w:val="00A739D2"/>
    <w:rsid w:val="00A73A3E"/>
    <w:rsid w:val="00A73D83"/>
    <w:rsid w:val="00A73E16"/>
    <w:rsid w:val="00A73F70"/>
    <w:rsid w:val="00A740DB"/>
    <w:rsid w:val="00A7417B"/>
    <w:rsid w:val="00A74340"/>
    <w:rsid w:val="00A7434D"/>
    <w:rsid w:val="00A74551"/>
    <w:rsid w:val="00A7457C"/>
    <w:rsid w:val="00A74A99"/>
    <w:rsid w:val="00A74AC6"/>
    <w:rsid w:val="00A74D08"/>
    <w:rsid w:val="00A74D11"/>
    <w:rsid w:val="00A74E62"/>
    <w:rsid w:val="00A75310"/>
    <w:rsid w:val="00A7531E"/>
    <w:rsid w:val="00A755A1"/>
    <w:rsid w:val="00A75669"/>
    <w:rsid w:val="00A75797"/>
    <w:rsid w:val="00A75825"/>
    <w:rsid w:val="00A758B0"/>
    <w:rsid w:val="00A75ACB"/>
    <w:rsid w:val="00A75B33"/>
    <w:rsid w:val="00A75C6D"/>
    <w:rsid w:val="00A75CDC"/>
    <w:rsid w:val="00A75FB7"/>
    <w:rsid w:val="00A76080"/>
    <w:rsid w:val="00A761A9"/>
    <w:rsid w:val="00A762B0"/>
    <w:rsid w:val="00A76456"/>
    <w:rsid w:val="00A765FC"/>
    <w:rsid w:val="00A766FE"/>
    <w:rsid w:val="00A76841"/>
    <w:rsid w:val="00A76876"/>
    <w:rsid w:val="00A76950"/>
    <w:rsid w:val="00A76CDB"/>
    <w:rsid w:val="00A76D12"/>
    <w:rsid w:val="00A76D5C"/>
    <w:rsid w:val="00A76DC6"/>
    <w:rsid w:val="00A76E0F"/>
    <w:rsid w:val="00A77080"/>
    <w:rsid w:val="00A7714E"/>
    <w:rsid w:val="00A774D9"/>
    <w:rsid w:val="00A77500"/>
    <w:rsid w:val="00A775B3"/>
    <w:rsid w:val="00A77634"/>
    <w:rsid w:val="00A779B9"/>
    <w:rsid w:val="00A77A28"/>
    <w:rsid w:val="00A77AF0"/>
    <w:rsid w:val="00A77BC9"/>
    <w:rsid w:val="00A77C78"/>
    <w:rsid w:val="00A77D8F"/>
    <w:rsid w:val="00A77FA3"/>
    <w:rsid w:val="00A80310"/>
    <w:rsid w:val="00A80415"/>
    <w:rsid w:val="00A8047A"/>
    <w:rsid w:val="00A805F3"/>
    <w:rsid w:val="00A8067F"/>
    <w:rsid w:val="00A806E2"/>
    <w:rsid w:val="00A807BC"/>
    <w:rsid w:val="00A807BE"/>
    <w:rsid w:val="00A80836"/>
    <w:rsid w:val="00A808EB"/>
    <w:rsid w:val="00A809F4"/>
    <w:rsid w:val="00A80A32"/>
    <w:rsid w:val="00A80B89"/>
    <w:rsid w:val="00A80BA2"/>
    <w:rsid w:val="00A80CD1"/>
    <w:rsid w:val="00A80DF4"/>
    <w:rsid w:val="00A80E8B"/>
    <w:rsid w:val="00A810B1"/>
    <w:rsid w:val="00A810D7"/>
    <w:rsid w:val="00A8121B"/>
    <w:rsid w:val="00A81510"/>
    <w:rsid w:val="00A8164F"/>
    <w:rsid w:val="00A81657"/>
    <w:rsid w:val="00A8186B"/>
    <w:rsid w:val="00A818A4"/>
    <w:rsid w:val="00A818C2"/>
    <w:rsid w:val="00A8196A"/>
    <w:rsid w:val="00A819EF"/>
    <w:rsid w:val="00A81CB8"/>
    <w:rsid w:val="00A81DF4"/>
    <w:rsid w:val="00A81E8F"/>
    <w:rsid w:val="00A822D2"/>
    <w:rsid w:val="00A82594"/>
    <w:rsid w:val="00A826E0"/>
    <w:rsid w:val="00A8289D"/>
    <w:rsid w:val="00A8297E"/>
    <w:rsid w:val="00A82B49"/>
    <w:rsid w:val="00A83291"/>
    <w:rsid w:val="00A83388"/>
    <w:rsid w:val="00A834B4"/>
    <w:rsid w:val="00A835A1"/>
    <w:rsid w:val="00A835F1"/>
    <w:rsid w:val="00A8361F"/>
    <w:rsid w:val="00A836C8"/>
    <w:rsid w:val="00A83829"/>
    <w:rsid w:val="00A83964"/>
    <w:rsid w:val="00A8397C"/>
    <w:rsid w:val="00A83A0B"/>
    <w:rsid w:val="00A83B05"/>
    <w:rsid w:val="00A83B53"/>
    <w:rsid w:val="00A83BDC"/>
    <w:rsid w:val="00A83CA4"/>
    <w:rsid w:val="00A83D39"/>
    <w:rsid w:val="00A83D5A"/>
    <w:rsid w:val="00A83DC7"/>
    <w:rsid w:val="00A83E80"/>
    <w:rsid w:val="00A83F66"/>
    <w:rsid w:val="00A83FCC"/>
    <w:rsid w:val="00A84244"/>
    <w:rsid w:val="00A84340"/>
    <w:rsid w:val="00A8447F"/>
    <w:rsid w:val="00A84626"/>
    <w:rsid w:val="00A8473D"/>
    <w:rsid w:val="00A8475A"/>
    <w:rsid w:val="00A84872"/>
    <w:rsid w:val="00A84888"/>
    <w:rsid w:val="00A84A03"/>
    <w:rsid w:val="00A84BB3"/>
    <w:rsid w:val="00A84C20"/>
    <w:rsid w:val="00A84DE2"/>
    <w:rsid w:val="00A84DFC"/>
    <w:rsid w:val="00A85229"/>
    <w:rsid w:val="00A852BC"/>
    <w:rsid w:val="00A8593F"/>
    <w:rsid w:val="00A859E8"/>
    <w:rsid w:val="00A85A80"/>
    <w:rsid w:val="00A85DF0"/>
    <w:rsid w:val="00A85E64"/>
    <w:rsid w:val="00A85EC6"/>
    <w:rsid w:val="00A85F7F"/>
    <w:rsid w:val="00A86221"/>
    <w:rsid w:val="00A8630E"/>
    <w:rsid w:val="00A8648A"/>
    <w:rsid w:val="00A86767"/>
    <w:rsid w:val="00A8676F"/>
    <w:rsid w:val="00A86833"/>
    <w:rsid w:val="00A8683B"/>
    <w:rsid w:val="00A86C3B"/>
    <w:rsid w:val="00A86CD4"/>
    <w:rsid w:val="00A86CE1"/>
    <w:rsid w:val="00A86DBB"/>
    <w:rsid w:val="00A86DCB"/>
    <w:rsid w:val="00A87240"/>
    <w:rsid w:val="00A8739B"/>
    <w:rsid w:val="00A87515"/>
    <w:rsid w:val="00A87557"/>
    <w:rsid w:val="00A87635"/>
    <w:rsid w:val="00A878F9"/>
    <w:rsid w:val="00A87B03"/>
    <w:rsid w:val="00A87BC7"/>
    <w:rsid w:val="00A87BE8"/>
    <w:rsid w:val="00A87C4F"/>
    <w:rsid w:val="00A87CA1"/>
    <w:rsid w:val="00A87D30"/>
    <w:rsid w:val="00A87D36"/>
    <w:rsid w:val="00A87ED2"/>
    <w:rsid w:val="00A90449"/>
    <w:rsid w:val="00A90593"/>
    <w:rsid w:val="00A90672"/>
    <w:rsid w:val="00A90836"/>
    <w:rsid w:val="00A90AE7"/>
    <w:rsid w:val="00A90AFC"/>
    <w:rsid w:val="00A90CD8"/>
    <w:rsid w:val="00A90F68"/>
    <w:rsid w:val="00A91004"/>
    <w:rsid w:val="00A911D8"/>
    <w:rsid w:val="00A914CE"/>
    <w:rsid w:val="00A91563"/>
    <w:rsid w:val="00A915A9"/>
    <w:rsid w:val="00A916E3"/>
    <w:rsid w:val="00A91775"/>
    <w:rsid w:val="00A91794"/>
    <w:rsid w:val="00A919A6"/>
    <w:rsid w:val="00A91A27"/>
    <w:rsid w:val="00A91BC6"/>
    <w:rsid w:val="00A91C4A"/>
    <w:rsid w:val="00A91CEE"/>
    <w:rsid w:val="00A91DAF"/>
    <w:rsid w:val="00A91E0C"/>
    <w:rsid w:val="00A91E86"/>
    <w:rsid w:val="00A91F20"/>
    <w:rsid w:val="00A91F6D"/>
    <w:rsid w:val="00A920D2"/>
    <w:rsid w:val="00A9213E"/>
    <w:rsid w:val="00A921DE"/>
    <w:rsid w:val="00A9224C"/>
    <w:rsid w:val="00A922D4"/>
    <w:rsid w:val="00A92436"/>
    <w:rsid w:val="00A92456"/>
    <w:rsid w:val="00A92590"/>
    <w:rsid w:val="00A9283C"/>
    <w:rsid w:val="00A92AB3"/>
    <w:rsid w:val="00A92AC7"/>
    <w:rsid w:val="00A92AD4"/>
    <w:rsid w:val="00A92C8F"/>
    <w:rsid w:val="00A92CCA"/>
    <w:rsid w:val="00A92D97"/>
    <w:rsid w:val="00A92F7D"/>
    <w:rsid w:val="00A9356C"/>
    <w:rsid w:val="00A9357E"/>
    <w:rsid w:val="00A937EA"/>
    <w:rsid w:val="00A9381A"/>
    <w:rsid w:val="00A93859"/>
    <w:rsid w:val="00A938C7"/>
    <w:rsid w:val="00A93BCB"/>
    <w:rsid w:val="00A93C0C"/>
    <w:rsid w:val="00A9401B"/>
    <w:rsid w:val="00A9423D"/>
    <w:rsid w:val="00A9427D"/>
    <w:rsid w:val="00A942D7"/>
    <w:rsid w:val="00A9434C"/>
    <w:rsid w:val="00A943D0"/>
    <w:rsid w:val="00A94598"/>
    <w:rsid w:val="00A9485C"/>
    <w:rsid w:val="00A948D3"/>
    <w:rsid w:val="00A94AA9"/>
    <w:rsid w:val="00A94BD2"/>
    <w:rsid w:val="00A94D83"/>
    <w:rsid w:val="00A95041"/>
    <w:rsid w:val="00A951C5"/>
    <w:rsid w:val="00A951D1"/>
    <w:rsid w:val="00A95279"/>
    <w:rsid w:val="00A952B2"/>
    <w:rsid w:val="00A95557"/>
    <w:rsid w:val="00A95992"/>
    <w:rsid w:val="00A95A3D"/>
    <w:rsid w:val="00A95BB1"/>
    <w:rsid w:val="00A95D34"/>
    <w:rsid w:val="00A96084"/>
    <w:rsid w:val="00A961A7"/>
    <w:rsid w:val="00A96228"/>
    <w:rsid w:val="00A96541"/>
    <w:rsid w:val="00A9671D"/>
    <w:rsid w:val="00A9686C"/>
    <w:rsid w:val="00A9696A"/>
    <w:rsid w:val="00A969B6"/>
    <w:rsid w:val="00A96AD1"/>
    <w:rsid w:val="00A96C11"/>
    <w:rsid w:val="00A96CDA"/>
    <w:rsid w:val="00A96D8D"/>
    <w:rsid w:val="00A9738F"/>
    <w:rsid w:val="00A9778D"/>
    <w:rsid w:val="00A97803"/>
    <w:rsid w:val="00A97829"/>
    <w:rsid w:val="00A97902"/>
    <w:rsid w:val="00A9795C"/>
    <w:rsid w:val="00A97AB9"/>
    <w:rsid w:val="00A97B44"/>
    <w:rsid w:val="00A97B80"/>
    <w:rsid w:val="00A97D1B"/>
    <w:rsid w:val="00AA01A6"/>
    <w:rsid w:val="00AA01EB"/>
    <w:rsid w:val="00AA0354"/>
    <w:rsid w:val="00AA047B"/>
    <w:rsid w:val="00AA0563"/>
    <w:rsid w:val="00AA0718"/>
    <w:rsid w:val="00AA0799"/>
    <w:rsid w:val="00AA0918"/>
    <w:rsid w:val="00AA0A2D"/>
    <w:rsid w:val="00AA0AAC"/>
    <w:rsid w:val="00AA0BA6"/>
    <w:rsid w:val="00AA0BF4"/>
    <w:rsid w:val="00AA11B0"/>
    <w:rsid w:val="00AA1254"/>
    <w:rsid w:val="00AA12E1"/>
    <w:rsid w:val="00AA1576"/>
    <w:rsid w:val="00AA159C"/>
    <w:rsid w:val="00AA16B8"/>
    <w:rsid w:val="00AA176A"/>
    <w:rsid w:val="00AA178E"/>
    <w:rsid w:val="00AA1807"/>
    <w:rsid w:val="00AA1908"/>
    <w:rsid w:val="00AA19EC"/>
    <w:rsid w:val="00AA19F1"/>
    <w:rsid w:val="00AA19FA"/>
    <w:rsid w:val="00AA1CD2"/>
    <w:rsid w:val="00AA1DD0"/>
    <w:rsid w:val="00AA1ED1"/>
    <w:rsid w:val="00AA201D"/>
    <w:rsid w:val="00AA2197"/>
    <w:rsid w:val="00AA21CF"/>
    <w:rsid w:val="00AA21E4"/>
    <w:rsid w:val="00AA22DB"/>
    <w:rsid w:val="00AA253A"/>
    <w:rsid w:val="00AA281C"/>
    <w:rsid w:val="00AA285F"/>
    <w:rsid w:val="00AA291D"/>
    <w:rsid w:val="00AA29A1"/>
    <w:rsid w:val="00AA2B06"/>
    <w:rsid w:val="00AA2E9D"/>
    <w:rsid w:val="00AA31A5"/>
    <w:rsid w:val="00AA32EC"/>
    <w:rsid w:val="00AA3398"/>
    <w:rsid w:val="00AA359A"/>
    <w:rsid w:val="00AA35CE"/>
    <w:rsid w:val="00AA368D"/>
    <w:rsid w:val="00AA379A"/>
    <w:rsid w:val="00AA37B4"/>
    <w:rsid w:val="00AA383E"/>
    <w:rsid w:val="00AA3884"/>
    <w:rsid w:val="00AA3918"/>
    <w:rsid w:val="00AA3953"/>
    <w:rsid w:val="00AA3962"/>
    <w:rsid w:val="00AA3A7F"/>
    <w:rsid w:val="00AA3B97"/>
    <w:rsid w:val="00AA3BE5"/>
    <w:rsid w:val="00AA3C3E"/>
    <w:rsid w:val="00AA3E54"/>
    <w:rsid w:val="00AA42A3"/>
    <w:rsid w:val="00AA4327"/>
    <w:rsid w:val="00AA4532"/>
    <w:rsid w:val="00AA45DF"/>
    <w:rsid w:val="00AA486C"/>
    <w:rsid w:val="00AA49DD"/>
    <w:rsid w:val="00AA4A3C"/>
    <w:rsid w:val="00AA4A4D"/>
    <w:rsid w:val="00AA4B6A"/>
    <w:rsid w:val="00AA4CD1"/>
    <w:rsid w:val="00AA4E31"/>
    <w:rsid w:val="00AA4F41"/>
    <w:rsid w:val="00AA4F93"/>
    <w:rsid w:val="00AA4FEB"/>
    <w:rsid w:val="00AA51E0"/>
    <w:rsid w:val="00AA5278"/>
    <w:rsid w:val="00AA527C"/>
    <w:rsid w:val="00AA52F8"/>
    <w:rsid w:val="00AA56D1"/>
    <w:rsid w:val="00AA58DE"/>
    <w:rsid w:val="00AA5B3F"/>
    <w:rsid w:val="00AA5D86"/>
    <w:rsid w:val="00AA5EB8"/>
    <w:rsid w:val="00AA5F74"/>
    <w:rsid w:val="00AA5FC7"/>
    <w:rsid w:val="00AA608B"/>
    <w:rsid w:val="00AA6324"/>
    <w:rsid w:val="00AA6399"/>
    <w:rsid w:val="00AA657C"/>
    <w:rsid w:val="00AA669F"/>
    <w:rsid w:val="00AA6705"/>
    <w:rsid w:val="00AA67FC"/>
    <w:rsid w:val="00AA68DB"/>
    <w:rsid w:val="00AA6AF1"/>
    <w:rsid w:val="00AA6C06"/>
    <w:rsid w:val="00AA6EBD"/>
    <w:rsid w:val="00AA72A6"/>
    <w:rsid w:val="00AA72ED"/>
    <w:rsid w:val="00AA735A"/>
    <w:rsid w:val="00AA75CE"/>
    <w:rsid w:val="00AA75EB"/>
    <w:rsid w:val="00AA76F8"/>
    <w:rsid w:val="00AA7E09"/>
    <w:rsid w:val="00AB0037"/>
    <w:rsid w:val="00AB0063"/>
    <w:rsid w:val="00AB016B"/>
    <w:rsid w:val="00AB01BF"/>
    <w:rsid w:val="00AB0200"/>
    <w:rsid w:val="00AB0236"/>
    <w:rsid w:val="00AB0557"/>
    <w:rsid w:val="00AB064E"/>
    <w:rsid w:val="00AB0668"/>
    <w:rsid w:val="00AB06AE"/>
    <w:rsid w:val="00AB0772"/>
    <w:rsid w:val="00AB07F2"/>
    <w:rsid w:val="00AB07F5"/>
    <w:rsid w:val="00AB08FE"/>
    <w:rsid w:val="00AB0A78"/>
    <w:rsid w:val="00AB0A9B"/>
    <w:rsid w:val="00AB0B77"/>
    <w:rsid w:val="00AB0B8F"/>
    <w:rsid w:val="00AB0C7C"/>
    <w:rsid w:val="00AB0D6A"/>
    <w:rsid w:val="00AB0ECF"/>
    <w:rsid w:val="00AB1013"/>
    <w:rsid w:val="00AB1056"/>
    <w:rsid w:val="00AB107A"/>
    <w:rsid w:val="00AB1088"/>
    <w:rsid w:val="00AB111E"/>
    <w:rsid w:val="00AB1127"/>
    <w:rsid w:val="00AB1175"/>
    <w:rsid w:val="00AB1208"/>
    <w:rsid w:val="00AB1209"/>
    <w:rsid w:val="00AB1377"/>
    <w:rsid w:val="00AB145D"/>
    <w:rsid w:val="00AB14F0"/>
    <w:rsid w:val="00AB159C"/>
    <w:rsid w:val="00AB1642"/>
    <w:rsid w:val="00AB1813"/>
    <w:rsid w:val="00AB1A71"/>
    <w:rsid w:val="00AB1CD2"/>
    <w:rsid w:val="00AB1D3A"/>
    <w:rsid w:val="00AB1F1E"/>
    <w:rsid w:val="00AB201B"/>
    <w:rsid w:val="00AB21FC"/>
    <w:rsid w:val="00AB223F"/>
    <w:rsid w:val="00AB22A5"/>
    <w:rsid w:val="00AB2844"/>
    <w:rsid w:val="00AB2B3A"/>
    <w:rsid w:val="00AB2D74"/>
    <w:rsid w:val="00AB2FAD"/>
    <w:rsid w:val="00AB2FDB"/>
    <w:rsid w:val="00AB33FA"/>
    <w:rsid w:val="00AB3428"/>
    <w:rsid w:val="00AB356B"/>
    <w:rsid w:val="00AB358D"/>
    <w:rsid w:val="00AB35DC"/>
    <w:rsid w:val="00AB369D"/>
    <w:rsid w:val="00AB3798"/>
    <w:rsid w:val="00AB37CE"/>
    <w:rsid w:val="00AB3983"/>
    <w:rsid w:val="00AB39A3"/>
    <w:rsid w:val="00AB3ADA"/>
    <w:rsid w:val="00AB3B83"/>
    <w:rsid w:val="00AB3C72"/>
    <w:rsid w:val="00AB403D"/>
    <w:rsid w:val="00AB4304"/>
    <w:rsid w:val="00AB445B"/>
    <w:rsid w:val="00AB47BB"/>
    <w:rsid w:val="00AB482C"/>
    <w:rsid w:val="00AB49A9"/>
    <w:rsid w:val="00AB4A28"/>
    <w:rsid w:val="00AB4B33"/>
    <w:rsid w:val="00AB4EFB"/>
    <w:rsid w:val="00AB4F1A"/>
    <w:rsid w:val="00AB50A5"/>
    <w:rsid w:val="00AB5104"/>
    <w:rsid w:val="00AB51BA"/>
    <w:rsid w:val="00AB5537"/>
    <w:rsid w:val="00AB56A6"/>
    <w:rsid w:val="00AB581B"/>
    <w:rsid w:val="00AB58B7"/>
    <w:rsid w:val="00AB59FD"/>
    <w:rsid w:val="00AB5D15"/>
    <w:rsid w:val="00AB5DAE"/>
    <w:rsid w:val="00AB60FF"/>
    <w:rsid w:val="00AB612C"/>
    <w:rsid w:val="00AB62F6"/>
    <w:rsid w:val="00AB6386"/>
    <w:rsid w:val="00AB6457"/>
    <w:rsid w:val="00AB64F6"/>
    <w:rsid w:val="00AB6562"/>
    <w:rsid w:val="00AB6998"/>
    <w:rsid w:val="00AB6A9A"/>
    <w:rsid w:val="00AB6E25"/>
    <w:rsid w:val="00AB6F58"/>
    <w:rsid w:val="00AB70E1"/>
    <w:rsid w:val="00AB7275"/>
    <w:rsid w:val="00AB7401"/>
    <w:rsid w:val="00AB75A2"/>
    <w:rsid w:val="00AB75DD"/>
    <w:rsid w:val="00AB7760"/>
    <w:rsid w:val="00AB778A"/>
    <w:rsid w:val="00AB7790"/>
    <w:rsid w:val="00AB77F8"/>
    <w:rsid w:val="00AB7818"/>
    <w:rsid w:val="00AB782F"/>
    <w:rsid w:val="00AB7907"/>
    <w:rsid w:val="00AB7916"/>
    <w:rsid w:val="00AB7AC0"/>
    <w:rsid w:val="00AB7E58"/>
    <w:rsid w:val="00AB7FC2"/>
    <w:rsid w:val="00AC0391"/>
    <w:rsid w:val="00AC03CD"/>
    <w:rsid w:val="00AC04FE"/>
    <w:rsid w:val="00AC0535"/>
    <w:rsid w:val="00AC05F0"/>
    <w:rsid w:val="00AC066F"/>
    <w:rsid w:val="00AC06A0"/>
    <w:rsid w:val="00AC0AC7"/>
    <w:rsid w:val="00AC0F54"/>
    <w:rsid w:val="00AC12EC"/>
    <w:rsid w:val="00AC152B"/>
    <w:rsid w:val="00AC156C"/>
    <w:rsid w:val="00AC1597"/>
    <w:rsid w:val="00AC1605"/>
    <w:rsid w:val="00AC1896"/>
    <w:rsid w:val="00AC1955"/>
    <w:rsid w:val="00AC1A5C"/>
    <w:rsid w:val="00AC1BE3"/>
    <w:rsid w:val="00AC1D84"/>
    <w:rsid w:val="00AC1FE6"/>
    <w:rsid w:val="00AC1FFA"/>
    <w:rsid w:val="00AC202E"/>
    <w:rsid w:val="00AC2117"/>
    <w:rsid w:val="00AC2137"/>
    <w:rsid w:val="00AC215E"/>
    <w:rsid w:val="00AC24E6"/>
    <w:rsid w:val="00AC2532"/>
    <w:rsid w:val="00AC2569"/>
    <w:rsid w:val="00AC2933"/>
    <w:rsid w:val="00AC2995"/>
    <w:rsid w:val="00AC29CD"/>
    <w:rsid w:val="00AC2B57"/>
    <w:rsid w:val="00AC2B83"/>
    <w:rsid w:val="00AC2CF4"/>
    <w:rsid w:val="00AC2D28"/>
    <w:rsid w:val="00AC300D"/>
    <w:rsid w:val="00AC318A"/>
    <w:rsid w:val="00AC31C1"/>
    <w:rsid w:val="00AC3616"/>
    <w:rsid w:val="00AC391E"/>
    <w:rsid w:val="00AC3B03"/>
    <w:rsid w:val="00AC3B93"/>
    <w:rsid w:val="00AC3C38"/>
    <w:rsid w:val="00AC3C68"/>
    <w:rsid w:val="00AC3D67"/>
    <w:rsid w:val="00AC3EE2"/>
    <w:rsid w:val="00AC4057"/>
    <w:rsid w:val="00AC4059"/>
    <w:rsid w:val="00AC407D"/>
    <w:rsid w:val="00AC414A"/>
    <w:rsid w:val="00AC421B"/>
    <w:rsid w:val="00AC42E6"/>
    <w:rsid w:val="00AC43AB"/>
    <w:rsid w:val="00AC440A"/>
    <w:rsid w:val="00AC4621"/>
    <w:rsid w:val="00AC46CE"/>
    <w:rsid w:val="00AC4A7B"/>
    <w:rsid w:val="00AC4B76"/>
    <w:rsid w:val="00AC4CA5"/>
    <w:rsid w:val="00AC4CBC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D82"/>
    <w:rsid w:val="00AC5E6C"/>
    <w:rsid w:val="00AC5EC0"/>
    <w:rsid w:val="00AC5F91"/>
    <w:rsid w:val="00AC5FCA"/>
    <w:rsid w:val="00AC5FEE"/>
    <w:rsid w:val="00AC6016"/>
    <w:rsid w:val="00AC6019"/>
    <w:rsid w:val="00AC606D"/>
    <w:rsid w:val="00AC60CC"/>
    <w:rsid w:val="00AC6186"/>
    <w:rsid w:val="00AC6384"/>
    <w:rsid w:val="00AC63FC"/>
    <w:rsid w:val="00AC64A6"/>
    <w:rsid w:val="00AC6564"/>
    <w:rsid w:val="00AC6630"/>
    <w:rsid w:val="00AC6B63"/>
    <w:rsid w:val="00AC6CAD"/>
    <w:rsid w:val="00AC6CE5"/>
    <w:rsid w:val="00AC6D6E"/>
    <w:rsid w:val="00AC6DCE"/>
    <w:rsid w:val="00AC6F43"/>
    <w:rsid w:val="00AC6F68"/>
    <w:rsid w:val="00AC6F99"/>
    <w:rsid w:val="00AC70A9"/>
    <w:rsid w:val="00AC742A"/>
    <w:rsid w:val="00AC747C"/>
    <w:rsid w:val="00AC750E"/>
    <w:rsid w:val="00AC762F"/>
    <w:rsid w:val="00AC78E4"/>
    <w:rsid w:val="00AC7919"/>
    <w:rsid w:val="00AC7A21"/>
    <w:rsid w:val="00AC7A2A"/>
    <w:rsid w:val="00AC7C2F"/>
    <w:rsid w:val="00AC7D74"/>
    <w:rsid w:val="00AC7DD9"/>
    <w:rsid w:val="00AC7E47"/>
    <w:rsid w:val="00AD009F"/>
    <w:rsid w:val="00AD00BF"/>
    <w:rsid w:val="00AD0109"/>
    <w:rsid w:val="00AD01F0"/>
    <w:rsid w:val="00AD053D"/>
    <w:rsid w:val="00AD05D9"/>
    <w:rsid w:val="00AD07C2"/>
    <w:rsid w:val="00AD0A30"/>
    <w:rsid w:val="00AD0A88"/>
    <w:rsid w:val="00AD0ADE"/>
    <w:rsid w:val="00AD0BF8"/>
    <w:rsid w:val="00AD0C96"/>
    <w:rsid w:val="00AD10E0"/>
    <w:rsid w:val="00AD12D3"/>
    <w:rsid w:val="00AD1479"/>
    <w:rsid w:val="00AD1837"/>
    <w:rsid w:val="00AD1964"/>
    <w:rsid w:val="00AD19F4"/>
    <w:rsid w:val="00AD1A49"/>
    <w:rsid w:val="00AD1B30"/>
    <w:rsid w:val="00AD1FAC"/>
    <w:rsid w:val="00AD1FB4"/>
    <w:rsid w:val="00AD235D"/>
    <w:rsid w:val="00AD2664"/>
    <w:rsid w:val="00AD283E"/>
    <w:rsid w:val="00AD2C5C"/>
    <w:rsid w:val="00AD2DCF"/>
    <w:rsid w:val="00AD31D1"/>
    <w:rsid w:val="00AD3249"/>
    <w:rsid w:val="00AD33C8"/>
    <w:rsid w:val="00AD3590"/>
    <w:rsid w:val="00AD36A0"/>
    <w:rsid w:val="00AD37A9"/>
    <w:rsid w:val="00AD382A"/>
    <w:rsid w:val="00AD39F3"/>
    <w:rsid w:val="00AD3A8C"/>
    <w:rsid w:val="00AD3AA6"/>
    <w:rsid w:val="00AD3BF6"/>
    <w:rsid w:val="00AD3C67"/>
    <w:rsid w:val="00AD3D01"/>
    <w:rsid w:val="00AD3FCF"/>
    <w:rsid w:val="00AD41FD"/>
    <w:rsid w:val="00AD4521"/>
    <w:rsid w:val="00AD47EA"/>
    <w:rsid w:val="00AD4876"/>
    <w:rsid w:val="00AD4AB4"/>
    <w:rsid w:val="00AD4DD3"/>
    <w:rsid w:val="00AD4E3C"/>
    <w:rsid w:val="00AD4E4A"/>
    <w:rsid w:val="00AD4E96"/>
    <w:rsid w:val="00AD4EE7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DA6"/>
    <w:rsid w:val="00AD5E92"/>
    <w:rsid w:val="00AD5EED"/>
    <w:rsid w:val="00AD5F5D"/>
    <w:rsid w:val="00AD600C"/>
    <w:rsid w:val="00AD60BB"/>
    <w:rsid w:val="00AD611A"/>
    <w:rsid w:val="00AD62A5"/>
    <w:rsid w:val="00AD6408"/>
    <w:rsid w:val="00AD643B"/>
    <w:rsid w:val="00AD64D4"/>
    <w:rsid w:val="00AD687D"/>
    <w:rsid w:val="00AD6884"/>
    <w:rsid w:val="00AD6903"/>
    <w:rsid w:val="00AD699F"/>
    <w:rsid w:val="00AD6A0A"/>
    <w:rsid w:val="00AD6D2E"/>
    <w:rsid w:val="00AD6D8F"/>
    <w:rsid w:val="00AD6E0B"/>
    <w:rsid w:val="00AD6EE8"/>
    <w:rsid w:val="00AD71B8"/>
    <w:rsid w:val="00AD71DB"/>
    <w:rsid w:val="00AD72A3"/>
    <w:rsid w:val="00AD72F6"/>
    <w:rsid w:val="00AD736D"/>
    <w:rsid w:val="00AD7484"/>
    <w:rsid w:val="00AD751B"/>
    <w:rsid w:val="00AD759A"/>
    <w:rsid w:val="00AD77E0"/>
    <w:rsid w:val="00AD7A39"/>
    <w:rsid w:val="00AD7AB6"/>
    <w:rsid w:val="00AD7B01"/>
    <w:rsid w:val="00AD7D4F"/>
    <w:rsid w:val="00AD7D57"/>
    <w:rsid w:val="00AD7DED"/>
    <w:rsid w:val="00AE0331"/>
    <w:rsid w:val="00AE03D0"/>
    <w:rsid w:val="00AE0403"/>
    <w:rsid w:val="00AE0537"/>
    <w:rsid w:val="00AE065E"/>
    <w:rsid w:val="00AE08C8"/>
    <w:rsid w:val="00AE0970"/>
    <w:rsid w:val="00AE099C"/>
    <w:rsid w:val="00AE0B0E"/>
    <w:rsid w:val="00AE0B5D"/>
    <w:rsid w:val="00AE0D60"/>
    <w:rsid w:val="00AE0F32"/>
    <w:rsid w:val="00AE10EC"/>
    <w:rsid w:val="00AE11FE"/>
    <w:rsid w:val="00AE1310"/>
    <w:rsid w:val="00AE139C"/>
    <w:rsid w:val="00AE1425"/>
    <w:rsid w:val="00AE14CF"/>
    <w:rsid w:val="00AE163A"/>
    <w:rsid w:val="00AE1641"/>
    <w:rsid w:val="00AE1713"/>
    <w:rsid w:val="00AE1729"/>
    <w:rsid w:val="00AE1783"/>
    <w:rsid w:val="00AE18D9"/>
    <w:rsid w:val="00AE18FD"/>
    <w:rsid w:val="00AE1B7F"/>
    <w:rsid w:val="00AE1C68"/>
    <w:rsid w:val="00AE1CF1"/>
    <w:rsid w:val="00AE1D1B"/>
    <w:rsid w:val="00AE1ED4"/>
    <w:rsid w:val="00AE1F0F"/>
    <w:rsid w:val="00AE234D"/>
    <w:rsid w:val="00AE2390"/>
    <w:rsid w:val="00AE245E"/>
    <w:rsid w:val="00AE246A"/>
    <w:rsid w:val="00AE2533"/>
    <w:rsid w:val="00AE2547"/>
    <w:rsid w:val="00AE2672"/>
    <w:rsid w:val="00AE269E"/>
    <w:rsid w:val="00AE2757"/>
    <w:rsid w:val="00AE27CD"/>
    <w:rsid w:val="00AE2B38"/>
    <w:rsid w:val="00AE2C31"/>
    <w:rsid w:val="00AE2C8D"/>
    <w:rsid w:val="00AE2CA9"/>
    <w:rsid w:val="00AE2D4E"/>
    <w:rsid w:val="00AE2DF3"/>
    <w:rsid w:val="00AE2F2D"/>
    <w:rsid w:val="00AE2FCD"/>
    <w:rsid w:val="00AE3216"/>
    <w:rsid w:val="00AE32FC"/>
    <w:rsid w:val="00AE33EA"/>
    <w:rsid w:val="00AE3709"/>
    <w:rsid w:val="00AE370A"/>
    <w:rsid w:val="00AE371B"/>
    <w:rsid w:val="00AE3934"/>
    <w:rsid w:val="00AE3B2F"/>
    <w:rsid w:val="00AE3E6F"/>
    <w:rsid w:val="00AE3EF9"/>
    <w:rsid w:val="00AE4103"/>
    <w:rsid w:val="00AE42DF"/>
    <w:rsid w:val="00AE4559"/>
    <w:rsid w:val="00AE4674"/>
    <w:rsid w:val="00AE4788"/>
    <w:rsid w:val="00AE47E1"/>
    <w:rsid w:val="00AE47E8"/>
    <w:rsid w:val="00AE4910"/>
    <w:rsid w:val="00AE496B"/>
    <w:rsid w:val="00AE4B2B"/>
    <w:rsid w:val="00AE4B88"/>
    <w:rsid w:val="00AE4BFF"/>
    <w:rsid w:val="00AE4C2D"/>
    <w:rsid w:val="00AE4C5E"/>
    <w:rsid w:val="00AE4CC1"/>
    <w:rsid w:val="00AE4F69"/>
    <w:rsid w:val="00AE4FC1"/>
    <w:rsid w:val="00AE5071"/>
    <w:rsid w:val="00AE50AE"/>
    <w:rsid w:val="00AE55B4"/>
    <w:rsid w:val="00AE59C4"/>
    <w:rsid w:val="00AE59E6"/>
    <w:rsid w:val="00AE5B16"/>
    <w:rsid w:val="00AE5B5A"/>
    <w:rsid w:val="00AE5B62"/>
    <w:rsid w:val="00AE5EF8"/>
    <w:rsid w:val="00AE5F84"/>
    <w:rsid w:val="00AE5FA4"/>
    <w:rsid w:val="00AE60D4"/>
    <w:rsid w:val="00AE60F4"/>
    <w:rsid w:val="00AE6157"/>
    <w:rsid w:val="00AE615B"/>
    <w:rsid w:val="00AE62C0"/>
    <w:rsid w:val="00AE6537"/>
    <w:rsid w:val="00AE65A1"/>
    <w:rsid w:val="00AE66A2"/>
    <w:rsid w:val="00AE66C3"/>
    <w:rsid w:val="00AE67F3"/>
    <w:rsid w:val="00AE6996"/>
    <w:rsid w:val="00AE6CEC"/>
    <w:rsid w:val="00AE710A"/>
    <w:rsid w:val="00AE7137"/>
    <w:rsid w:val="00AE71DB"/>
    <w:rsid w:val="00AE72D3"/>
    <w:rsid w:val="00AE737F"/>
    <w:rsid w:val="00AE75F0"/>
    <w:rsid w:val="00AE7611"/>
    <w:rsid w:val="00AE7760"/>
    <w:rsid w:val="00AE7783"/>
    <w:rsid w:val="00AE781B"/>
    <w:rsid w:val="00AE7827"/>
    <w:rsid w:val="00AE7A1A"/>
    <w:rsid w:val="00AE7F23"/>
    <w:rsid w:val="00AE7F63"/>
    <w:rsid w:val="00AF0439"/>
    <w:rsid w:val="00AF04CA"/>
    <w:rsid w:val="00AF04DF"/>
    <w:rsid w:val="00AF06A6"/>
    <w:rsid w:val="00AF06B7"/>
    <w:rsid w:val="00AF06EB"/>
    <w:rsid w:val="00AF09BB"/>
    <w:rsid w:val="00AF0A0E"/>
    <w:rsid w:val="00AF0F61"/>
    <w:rsid w:val="00AF0F99"/>
    <w:rsid w:val="00AF1073"/>
    <w:rsid w:val="00AF10D5"/>
    <w:rsid w:val="00AF11F7"/>
    <w:rsid w:val="00AF13D9"/>
    <w:rsid w:val="00AF153C"/>
    <w:rsid w:val="00AF1709"/>
    <w:rsid w:val="00AF1A6E"/>
    <w:rsid w:val="00AF1E1C"/>
    <w:rsid w:val="00AF23A1"/>
    <w:rsid w:val="00AF2553"/>
    <w:rsid w:val="00AF2698"/>
    <w:rsid w:val="00AF2A54"/>
    <w:rsid w:val="00AF2B47"/>
    <w:rsid w:val="00AF306A"/>
    <w:rsid w:val="00AF313C"/>
    <w:rsid w:val="00AF318C"/>
    <w:rsid w:val="00AF3481"/>
    <w:rsid w:val="00AF349E"/>
    <w:rsid w:val="00AF34CF"/>
    <w:rsid w:val="00AF34D2"/>
    <w:rsid w:val="00AF3581"/>
    <w:rsid w:val="00AF3867"/>
    <w:rsid w:val="00AF3970"/>
    <w:rsid w:val="00AF3AB0"/>
    <w:rsid w:val="00AF3AD4"/>
    <w:rsid w:val="00AF3B64"/>
    <w:rsid w:val="00AF3C24"/>
    <w:rsid w:val="00AF3D71"/>
    <w:rsid w:val="00AF3E9C"/>
    <w:rsid w:val="00AF4134"/>
    <w:rsid w:val="00AF4388"/>
    <w:rsid w:val="00AF447A"/>
    <w:rsid w:val="00AF4503"/>
    <w:rsid w:val="00AF45DE"/>
    <w:rsid w:val="00AF49CF"/>
    <w:rsid w:val="00AF4A0F"/>
    <w:rsid w:val="00AF4E4D"/>
    <w:rsid w:val="00AF4FAB"/>
    <w:rsid w:val="00AF4FD6"/>
    <w:rsid w:val="00AF5253"/>
    <w:rsid w:val="00AF5395"/>
    <w:rsid w:val="00AF53B0"/>
    <w:rsid w:val="00AF54F4"/>
    <w:rsid w:val="00AF5506"/>
    <w:rsid w:val="00AF55E7"/>
    <w:rsid w:val="00AF5659"/>
    <w:rsid w:val="00AF5877"/>
    <w:rsid w:val="00AF5C6D"/>
    <w:rsid w:val="00AF6105"/>
    <w:rsid w:val="00AF61B0"/>
    <w:rsid w:val="00AF61F3"/>
    <w:rsid w:val="00AF622A"/>
    <w:rsid w:val="00AF6384"/>
    <w:rsid w:val="00AF6463"/>
    <w:rsid w:val="00AF64E4"/>
    <w:rsid w:val="00AF6541"/>
    <w:rsid w:val="00AF6547"/>
    <w:rsid w:val="00AF6690"/>
    <w:rsid w:val="00AF690B"/>
    <w:rsid w:val="00AF69A1"/>
    <w:rsid w:val="00AF69AA"/>
    <w:rsid w:val="00AF6CBF"/>
    <w:rsid w:val="00AF6D56"/>
    <w:rsid w:val="00AF6EED"/>
    <w:rsid w:val="00AF6F0F"/>
    <w:rsid w:val="00AF6F4E"/>
    <w:rsid w:val="00AF7149"/>
    <w:rsid w:val="00AF7405"/>
    <w:rsid w:val="00AF7455"/>
    <w:rsid w:val="00AF7473"/>
    <w:rsid w:val="00AF7569"/>
    <w:rsid w:val="00AF778B"/>
    <w:rsid w:val="00AF79FC"/>
    <w:rsid w:val="00AF7A55"/>
    <w:rsid w:val="00AF7C55"/>
    <w:rsid w:val="00AF7DAC"/>
    <w:rsid w:val="00AF7ED0"/>
    <w:rsid w:val="00B001A6"/>
    <w:rsid w:val="00B0023B"/>
    <w:rsid w:val="00B00265"/>
    <w:rsid w:val="00B00F22"/>
    <w:rsid w:val="00B00F8F"/>
    <w:rsid w:val="00B00F91"/>
    <w:rsid w:val="00B01013"/>
    <w:rsid w:val="00B0107C"/>
    <w:rsid w:val="00B01142"/>
    <w:rsid w:val="00B01274"/>
    <w:rsid w:val="00B01389"/>
    <w:rsid w:val="00B013A1"/>
    <w:rsid w:val="00B01590"/>
    <w:rsid w:val="00B01620"/>
    <w:rsid w:val="00B0174D"/>
    <w:rsid w:val="00B01A1A"/>
    <w:rsid w:val="00B01BCF"/>
    <w:rsid w:val="00B01D8A"/>
    <w:rsid w:val="00B01EC1"/>
    <w:rsid w:val="00B021D2"/>
    <w:rsid w:val="00B0227B"/>
    <w:rsid w:val="00B0233E"/>
    <w:rsid w:val="00B0246D"/>
    <w:rsid w:val="00B0259C"/>
    <w:rsid w:val="00B027A9"/>
    <w:rsid w:val="00B02871"/>
    <w:rsid w:val="00B0291F"/>
    <w:rsid w:val="00B02B8F"/>
    <w:rsid w:val="00B02D2B"/>
    <w:rsid w:val="00B02F72"/>
    <w:rsid w:val="00B02F90"/>
    <w:rsid w:val="00B03052"/>
    <w:rsid w:val="00B03053"/>
    <w:rsid w:val="00B03071"/>
    <w:rsid w:val="00B03090"/>
    <w:rsid w:val="00B031C0"/>
    <w:rsid w:val="00B03614"/>
    <w:rsid w:val="00B03695"/>
    <w:rsid w:val="00B0386A"/>
    <w:rsid w:val="00B03997"/>
    <w:rsid w:val="00B039D2"/>
    <w:rsid w:val="00B039FD"/>
    <w:rsid w:val="00B03C81"/>
    <w:rsid w:val="00B040A7"/>
    <w:rsid w:val="00B0410A"/>
    <w:rsid w:val="00B046FC"/>
    <w:rsid w:val="00B047D7"/>
    <w:rsid w:val="00B04A22"/>
    <w:rsid w:val="00B04ABC"/>
    <w:rsid w:val="00B04B7B"/>
    <w:rsid w:val="00B04C64"/>
    <w:rsid w:val="00B04C6B"/>
    <w:rsid w:val="00B04DF3"/>
    <w:rsid w:val="00B0517A"/>
    <w:rsid w:val="00B0520C"/>
    <w:rsid w:val="00B0534D"/>
    <w:rsid w:val="00B05553"/>
    <w:rsid w:val="00B05594"/>
    <w:rsid w:val="00B05811"/>
    <w:rsid w:val="00B05C10"/>
    <w:rsid w:val="00B06072"/>
    <w:rsid w:val="00B063C7"/>
    <w:rsid w:val="00B065B3"/>
    <w:rsid w:val="00B066C6"/>
    <w:rsid w:val="00B06761"/>
    <w:rsid w:val="00B06789"/>
    <w:rsid w:val="00B0696E"/>
    <w:rsid w:val="00B0698B"/>
    <w:rsid w:val="00B07056"/>
    <w:rsid w:val="00B07191"/>
    <w:rsid w:val="00B072B3"/>
    <w:rsid w:val="00B072D6"/>
    <w:rsid w:val="00B075C6"/>
    <w:rsid w:val="00B076AA"/>
    <w:rsid w:val="00B07863"/>
    <w:rsid w:val="00B07925"/>
    <w:rsid w:val="00B0797B"/>
    <w:rsid w:val="00B07B82"/>
    <w:rsid w:val="00B07C5C"/>
    <w:rsid w:val="00B07E18"/>
    <w:rsid w:val="00B07E4F"/>
    <w:rsid w:val="00B07EA0"/>
    <w:rsid w:val="00B07EE9"/>
    <w:rsid w:val="00B10096"/>
    <w:rsid w:val="00B10129"/>
    <w:rsid w:val="00B10174"/>
    <w:rsid w:val="00B10397"/>
    <w:rsid w:val="00B104F0"/>
    <w:rsid w:val="00B10622"/>
    <w:rsid w:val="00B1074C"/>
    <w:rsid w:val="00B10A7D"/>
    <w:rsid w:val="00B10BBF"/>
    <w:rsid w:val="00B10BF5"/>
    <w:rsid w:val="00B10C7C"/>
    <w:rsid w:val="00B10C8C"/>
    <w:rsid w:val="00B10CB6"/>
    <w:rsid w:val="00B10D1A"/>
    <w:rsid w:val="00B10D4B"/>
    <w:rsid w:val="00B10DCE"/>
    <w:rsid w:val="00B10E71"/>
    <w:rsid w:val="00B10EA8"/>
    <w:rsid w:val="00B11385"/>
    <w:rsid w:val="00B11457"/>
    <w:rsid w:val="00B114A3"/>
    <w:rsid w:val="00B114B0"/>
    <w:rsid w:val="00B115F8"/>
    <w:rsid w:val="00B11663"/>
    <w:rsid w:val="00B11706"/>
    <w:rsid w:val="00B11736"/>
    <w:rsid w:val="00B11770"/>
    <w:rsid w:val="00B11881"/>
    <w:rsid w:val="00B11E17"/>
    <w:rsid w:val="00B120EB"/>
    <w:rsid w:val="00B1214A"/>
    <w:rsid w:val="00B121EB"/>
    <w:rsid w:val="00B1220B"/>
    <w:rsid w:val="00B1224D"/>
    <w:rsid w:val="00B12278"/>
    <w:rsid w:val="00B12511"/>
    <w:rsid w:val="00B12589"/>
    <w:rsid w:val="00B125C2"/>
    <w:rsid w:val="00B125FE"/>
    <w:rsid w:val="00B1283A"/>
    <w:rsid w:val="00B12DC8"/>
    <w:rsid w:val="00B12DDD"/>
    <w:rsid w:val="00B130CD"/>
    <w:rsid w:val="00B131C0"/>
    <w:rsid w:val="00B131FD"/>
    <w:rsid w:val="00B132FD"/>
    <w:rsid w:val="00B133AD"/>
    <w:rsid w:val="00B133D4"/>
    <w:rsid w:val="00B1347B"/>
    <w:rsid w:val="00B1347D"/>
    <w:rsid w:val="00B1348C"/>
    <w:rsid w:val="00B13617"/>
    <w:rsid w:val="00B13644"/>
    <w:rsid w:val="00B13665"/>
    <w:rsid w:val="00B137F6"/>
    <w:rsid w:val="00B13C28"/>
    <w:rsid w:val="00B14062"/>
    <w:rsid w:val="00B14161"/>
    <w:rsid w:val="00B14575"/>
    <w:rsid w:val="00B14631"/>
    <w:rsid w:val="00B146D8"/>
    <w:rsid w:val="00B1470E"/>
    <w:rsid w:val="00B14743"/>
    <w:rsid w:val="00B14952"/>
    <w:rsid w:val="00B149DE"/>
    <w:rsid w:val="00B14A47"/>
    <w:rsid w:val="00B14A99"/>
    <w:rsid w:val="00B14C9B"/>
    <w:rsid w:val="00B15348"/>
    <w:rsid w:val="00B15520"/>
    <w:rsid w:val="00B158B5"/>
    <w:rsid w:val="00B158E3"/>
    <w:rsid w:val="00B1590B"/>
    <w:rsid w:val="00B15B99"/>
    <w:rsid w:val="00B15C7F"/>
    <w:rsid w:val="00B15D47"/>
    <w:rsid w:val="00B1609F"/>
    <w:rsid w:val="00B16136"/>
    <w:rsid w:val="00B1618E"/>
    <w:rsid w:val="00B162A4"/>
    <w:rsid w:val="00B163E2"/>
    <w:rsid w:val="00B16453"/>
    <w:rsid w:val="00B164E2"/>
    <w:rsid w:val="00B16751"/>
    <w:rsid w:val="00B168C8"/>
    <w:rsid w:val="00B16A35"/>
    <w:rsid w:val="00B16B72"/>
    <w:rsid w:val="00B16DFE"/>
    <w:rsid w:val="00B16E51"/>
    <w:rsid w:val="00B16E97"/>
    <w:rsid w:val="00B16EA8"/>
    <w:rsid w:val="00B16EB0"/>
    <w:rsid w:val="00B16FA7"/>
    <w:rsid w:val="00B17033"/>
    <w:rsid w:val="00B171C7"/>
    <w:rsid w:val="00B17297"/>
    <w:rsid w:val="00B17399"/>
    <w:rsid w:val="00B17463"/>
    <w:rsid w:val="00B1764E"/>
    <w:rsid w:val="00B17767"/>
    <w:rsid w:val="00B178C9"/>
    <w:rsid w:val="00B178CE"/>
    <w:rsid w:val="00B17971"/>
    <w:rsid w:val="00B179DC"/>
    <w:rsid w:val="00B17B50"/>
    <w:rsid w:val="00B17C12"/>
    <w:rsid w:val="00B17C45"/>
    <w:rsid w:val="00B17F09"/>
    <w:rsid w:val="00B200C5"/>
    <w:rsid w:val="00B2010D"/>
    <w:rsid w:val="00B20247"/>
    <w:rsid w:val="00B203A0"/>
    <w:rsid w:val="00B20493"/>
    <w:rsid w:val="00B20514"/>
    <w:rsid w:val="00B2054E"/>
    <w:rsid w:val="00B20569"/>
    <w:rsid w:val="00B20823"/>
    <w:rsid w:val="00B20829"/>
    <w:rsid w:val="00B2098B"/>
    <w:rsid w:val="00B2099B"/>
    <w:rsid w:val="00B209A8"/>
    <w:rsid w:val="00B20A67"/>
    <w:rsid w:val="00B20D3F"/>
    <w:rsid w:val="00B20E96"/>
    <w:rsid w:val="00B20ED5"/>
    <w:rsid w:val="00B20FF7"/>
    <w:rsid w:val="00B2101B"/>
    <w:rsid w:val="00B211D9"/>
    <w:rsid w:val="00B21226"/>
    <w:rsid w:val="00B2123E"/>
    <w:rsid w:val="00B21362"/>
    <w:rsid w:val="00B214D1"/>
    <w:rsid w:val="00B214D6"/>
    <w:rsid w:val="00B2177B"/>
    <w:rsid w:val="00B217AD"/>
    <w:rsid w:val="00B218D8"/>
    <w:rsid w:val="00B21988"/>
    <w:rsid w:val="00B21A46"/>
    <w:rsid w:val="00B21C7B"/>
    <w:rsid w:val="00B21EC9"/>
    <w:rsid w:val="00B21FFA"/>
    <w:rsid w:val="00B223AB"/>
    <w:rsid w:val="00B2248E"/>
    <w:rsid w:val="00B2280A"/>
    <w:rsid w:val="00B229D7"/>
    <w:rsid w:val="00B22A4E"/>
    <w:rsid w:val="00B22BCF"/>
    <w:rsid w:val="00B22BD7"/>
    <w:rsid w:val="00B22E81"/>
    <w:rsid w:val="00B22EC1"/>
    <w:rsid w:val="00B22EDA"/>
    <w:rsid w:val="00B22F66"/>
    <w:rsid w:val="00B2303C"/>
    <w:rsid w:val="00B23045"/>
    <w:rsid w:val="00B23543"/>
    <w:rsid w:val="00B235D5"/>
    <w:rsid w:val="00B23676"/>
    <w:rsid w:val="00B237B9"/>
    <w:rsid w:val="00B23802"/>
    <w:rsid w:val="00B239FF"/>
    <w:rsid w:val="00B23B38"/>
    <w:rsid w:val="00B23D45"/>
    <w:rsid w:val="00B23D9D"/>
    <w:rsid w:val="00B23E4C"/>
    <w:rsid w:val="00B240A6"/>
    <w:rsid w:val="00B24128"/>
    <w:rsid w:val="00B2432A"/>
    <w:rsid w:val="00B2445C"/>
    <w:rsid w:val="00B24997"/>
    <w:rsid w:val="00B24BCE"/>
    <w:rsid w:val="00B2502D"/>
    <w:rsid w:val="00B25342"/>
    <w:rsid w:val="00B2539A"/>
    <w:rsid w:val="00B254CF"/>
    <w:rsid w:val="00B257E4"/>
    <w:rsid w:val="00B25B06"/>
    <w:rsid w:val="00B25C35"/>
    <w:rsid w:val="00B25FD3"/>
    <w:rsid w:val="00B25FF5"/>
    <w:rsid w:val="00B26482"/>
    <w:rsid w:val="00B265EE"/>
    <w:rsid w:val="00B2672E"/>
    <w:rsid w:val="00B2680C"/>
    <w:rsid w:val="00B26833"/>
    <w:rsid w:val="00B26835"/>
    <w:rsid w:val="00B26909"/>
    <w:rsid w:val="00B269B2"/>
    <w:rsid w:val="00B26A10"/>
    <w:rsid w:val="00B26A48"/>
    <w:rsid w:val="00B26AD1"/>
    <w:rsid w:val="00B26E99"/>
    <w:rsid w:val="00B26F08"/>
    <w:rsid w:val="00B27252"/>
    <w:rsid w:val="00B276FA"/>
    <w:rsid w:val="00B277AD"/>
    <w:rsid w:val="00B277C0"/>
    <w:rsid w:val="00B278A1"/>
    <w:rsid w:val="00B279AB"/>
    <w:rsid w:val="00B27A5A"/>
    <w:rsid w:val="00B27B4C"/>
    <w:rsid w:val="00B27BB3"/>
    <w:rsid w:val="00B27C62"/>
    <w:rsid w:val="00B27DF1"/>
    <w:rsid w:val="00B27F03"/>
    <w:rsid w:val="00B27F63"/>
    <w:rsid w:val="00B27FE5"/>
    <w:rsid w:val="00B3005D"/>
    <w:rsid w:val="00B303F2"/>
    <w:rsid w:val="00B3042D"/>
    <w:rsid w:val="00B305D7"/>
    <w:rsid w:val="00B305EC"/>
    <w:rsid w:val="00B306CC"/>
    <w:rsid w:val="00B3073C"/>
    <w:rsid w:val="00B3094D"/>
    <w:rsid w:val="00B30BA5"/>
    <w:rsid w:val="00B30BFB"/>
    <w:rsid w:val="00B30CE4"/>
    <w:rsid w:val="00B30E8E"/>
    <w:rsid w:val="00B30F10"/>
    <w:rsid w:val="00B31076"/>
    <w:rsid w:val="00B31092"/>
    <w:rsid w:val="00B310B1"/>
    <w:rsid w:val="00B31232"/>
    <w:rsid w:val="00B31398"/>
    <w:rsid w:val="00B313B6"/>
    <w:rsid w:val="00B31470"/>
    <w:rsid w:val="00B3149C"/>
    <w:rsid w:val="00B316C6"/>
    <w:rsid w:val="00B3170F"/>
    <w:rsid w:val="00B317D9"/>
    <w:rsid w:val="00B3195D"/>
    <w:rsid w:val="00B319A0"/>
    <w:rsid w:val="00B31A1C"/>
    <w:rsid w:val="00B31A1E"/>
    <w:rsid w:val="00B31C6C"/>
    <w:rsid w:val="00B31C73"/>
    <w:rsid w:val="00B31D9B"/>
    <w:rsid w:val="00B31E9E"/>
    <w:rsid w:val="00B31EDB"/>
    <w:rsid w:val="00B3203D"/>
    <w:rsid w:val="00B32044"/>
    <w:rsid w:val="00B320C8"/>
    <w:rsid w:val="00B3259E"/>
    <w:rsid w:val="00B325EA"/>
    <w:rsid w:val="00B327CF"/>
    <w:rsid w:val="00B32EDE"/>
    <w:rsid w:val="00B32F3E"/>
    <w:rsid w:val="00B3304B"/>
    <w:rsid w:val="00B33193"/>
    <w:rsid w:val="00B33373"/>
    <w:rsid w:val="00B334E8"/>
    <w:rsid w:val="00B33ACF"/>
    <w:rsid w:val="00B33BFF"/>
    <w:rsid w:val="00B33C2B"/>
    <w:rsid w:val="00B33C6E"/>
    <w:rsid w:val="00B33F0B"/>
    <w:rsid w:val="00B33F45"/>
    <w:rsid w:val="00B340CF"/>
    <w:rsid w:val="00B3417E"/>
    <w:rsid w:val="00B3423B"/>
    <w:rsid w:val="00B34325"/>
    <w:rsid w:val="00B3441D"/>
    <w:rsid w:val="00B344E4"/>
    <w:rsid w:val="00B345EF"/>
    <w:rsid w:val="00B3478A"/>
    <w:rsid w:val="00B3489B"/>
    <w:rsid w:val="00B348AC"/>
    <w:rsid w:val="00B34C9A"/>
    <w:rsid w:val="00B34E04"/>
    <w:rsid w:val="00B34E53"/>
    <w:rsid w:val="00B34EBA"/>
    <w:rsid w:val="00B34F5C"/>
    <w:rsid w:val="00B354CE"/>
    <w:rsid w:val="00B35557"/>
    <w:rsid w:val="00B35756"/>
    <w:rsid w:val="00B357C2"/>
    <w:rsid w:val="00B35B1B"/>
    <w:rsid w:val="00B35B41"/>
    <w:rsid w:val="00B35BE8"/>
    <w:rsid w:val="00B35C09"/>
    <w:rsid w:val="00B35D50"/>
    <w:rsid w:val="00B35E71"/>
    <w:rsid w:val="00B36163"/>
    <w:rsid w:val="00B3662B"/>
    <w:rsid w:val="00B36786"/>
    <w:rsid w:val="00B36BC4"/>
    <w:rsid w:val="00B36DBC"/>
    <w:rsid w:val="00B36E9A"/>
    <w:rsid w:val="00B36EF5"/>
    <w:rsid w:val="00B36F9B"/>
    <w:rsid w:val="00B37183"/>
    <w:rsid w:val="00B371A9"/>
    <w:rsid w:val="00B371FC"/>
    <w:rsid w:val="00B37554"/>
    <w:rsid w:val="00B375F7"/>
    <w:rsid w:val="00B3783E"/>
    <w:rsid w:val="00B378C2"/>
    <w:rsid w:val="00B378F3"/>
    <w:rsid w:val="00B37A08"/>
    <w:rsid w:val="00B37AB2"/>
    <w:rsid w:val="00B37B6B"/>
    <w:rsid w:val="00B37B7C"/>
    <w:rsid w:val="00B37C2E"/>
    <w:rsid w:val="00B37EEE"/>
    <w:rsid w:val="00B4013A"/>
    <w:rsid w:val="00B40283"/>
    <w:rsid w:val="00B40378"/>
    <w:rsid w:val="00B4062D"/>
    <w:rsid w:val="00B40677"/>
    <w:rsid w:val="00B406BB"/>
    <w:rsid w:val="00B40796"/>
    <w:rsid w:val="00B4079E"/>
    <w:rsid w:val="00B40991"/>
    <w:rsid w:val="00B409D9"/>
    <w:rsid w:val="00B40AD4"/>
    <w:rsid w:val="00B40DED"/>
    <w:rsid w:val="00B40F2E"/>
    <w:rsid w:val="00B40F62"/>
    <w:rsid w:val="00B4149F"/>
    <w:rsid w:val="00B414E1"/>
    <w:rsid w:val="00B41645"/>
    <w:rsid w:val="00B4164E"/>
    <w:rsid w:val="00B41B83"/>
    <w:rsid w:val="00B41B9E"/>
    <w:rsid w:val="00B41F0F"/>
    <w:rsid w:val="00B41F72"/>
    <w:rsid w:val="00B41F92"/>
    <w:rsid w:val="00B41F96"/>
    <w:rsid w:val="00B42133"/>
    <w:rsid w:val="00B42265"/>
    <w:rsid w:val="00B4232D"/>
    <w:rsid w:val="00B426D7"/>
    <w:rsid w:val="00B4287A"/>
    <w:rsid w:val="00B42A85"/>
    <w:rsid w:val="00B42AA3"/>
    <w:rsid w:val="00B42C74"/>
    <w:rsid w:val="00B42DED"/>
    <w:rsid w:val="00B430D1"/>
    <w:rsid w:val="00B430F6"/>
    <w:rsid w:val="00B4337A"/>
    <w:rsid w:val="00B4354E"/>
    <w:rsid w:val="00B43BFF"/>
    <w:rsid w:val="00B43C1E"/>
    <w:rsid w:val="00B43CB5"/>
    <w:rsid w:val="00B43CDF"/>
    <w:rsid w:val="00B43EDF"/>
    <w:rsid w:val="00B43F27"/>
    <w:rsid w:val="00B441C7"/>
    <w:rsid w:val="00B445F3"/>
    <w:rsid w:val="00B44602"/>
    <w:rsid w:val="00B447DF"/>
    <w:rsid w:val="00B44A62"/>
    <w:rsid w:val="00B44ADE"/>
    <w:rsid w:val="00B44B06"/>
    <w:rsid w:val="00B44CD2"/>
    <w:rsid w:val="00B44E40"/>
    <w:rsid w:val="00B44E86"/>
    <w:rsid w:val="00B45012"/>
    <w:rsid w:val="00B451D5"/>
    <w:rsid w:val="00B4537C"/>
    <w:rsid w:val="00B454C6"/>
    <w:rsid w:val="00B454EC"/>
    <w:rsid w:val="00B456C6"/>
    <w:rsid w:val="00B45893"/>
    <w:rsid w:val="00B45A41"/>
    <w:rsid w:val="00B45B3D"/>
    <w:rsid w:val="00B45C05"/>
    <w:rsid w:val="00B45DDB"/>
    <w:rsid w:val="00B45E3E"/>
    <w:rsid w:val="00B45ED3"/>
    <w:rsid w:val="00B46494"/>
    <w:rsid w:val="00B46834"/>
    <w:rsid w:val="00B4689A"/>
    <w:rsid w:val="00B46991"/>
    <w:rsid w:val="00B46B65"/>
    <w:rsid w:val="00B46CD7"/>
    <w:rsid w:val="00B46F6A"/>
    <w:rsid w:val="00B47060"/>
    <w:rsid w:val="00B470B8"/>
    <w:rsid w:val="00B4716F"/>
    <w:rsid w:val="00B471A3"/>
    <w:rsid w:val="00B4726A"/>
    <w:rsid w:val="00B47271"/>
    <w:rsid w:val="00B474D1"/>
    <w:rsid w:val="00B47519"/>
    <w:rsid w:val="00B476FA"/>
    <w:rsid w:val="00B478E8"/>
    <w:rsid w:val="00B47916"/>
    <w:rsid w:val="00B47A50"/>
    <w:rsid w:val="00B47BCA"/>
    <w:rsid w:val="00B47E2E"/>
    <w:rsid w:val="00B501D0"/>
    <w:rsid w:val="00B502E1"/>
    <w:rsid w:val="00B503FF"/>
    <w:rsid w:val="00B50413"/>
    <w:rsid w:val="00B504F2"/>
    <w:rsid w:val="00B5054D"/>
    <w:rsid w:val="00B505E5"/>
    <w:rsid w:val="00B50998"/>
    <w:rsid w:val="00B50BBF"/>
    <w:rsid w:val="00B50F73"/>
    <w:rsid w:val="00B51084"/>
    <w:rsid w:val="00B511C4"/>
    <w:rsid w:val="00B5137A"/>
    <w:rsid w:val="00B513E8"/>
    <w:rsid w:val="00B513EB"/>
    <w:rsid w:val="00B514FD"/>
    <w:rsid w:val="00B5168E"/>
    <w:rsid w:val="00B5175C"/>
    <w:rsid w:val="00B51804"/>
    <w:rsid w:val="00B519DC"/>
    <w:rsid w:val="00B51A37"/>
    <w:rsid w:val="00B51ABB"/>
    <w:rsid w:val="00B51CE6"/>
    <w:rsid w:val="00B51DF7"/>
    <w:rsid w:val="00B51EEE"/>
    <w:rsid w:val="00B52026"/>
    <w:rsid w:val="00B5249C"/>
    <w:rsid w:val="00B52517"/>
    <w:rsid w:val="00B525AA"/>
    <w:rsid w:val="00B52602"/>
    <w:rsid w:val="00B5261B"/>
    <w:rsid w:val="00B52663"/>
    <w:rsid w:val="00B526D7"/>
    <w:rsid w:val="00B52750"/>
    <w:rsid w:val="00B52838"/>
    <w:rsid w:val="00B5290B"/>
    <w:rsid w:val="00B52935"/>
    <w:rsid w:val="00B529A1"/>
    <w:rsid w:val="00B52B98"/>
    <w:rsid w:val="00B52C6B"/>
    <w:rsid w:val="00B52E9B"/>
    <w:rsid w:val="00B52F64"/>
    <w:rsid w:val="00B52FB1"/>
    <w:rsid w:val="00B52FF0"/>
    <w:rsid w:val="00B533A6"/>
    <w:rsid w:val="00B533DC"/>
    <w:rsid w:val="00B53405"/>
    <w:rsid w:val="00B53644"/>
    <w:rsid w:val="00B536A3"/>
    <w:rsid w:val="00B536B4"/>
    <w:rsid w:val="00B5375E"/>
    <w:rsid w:val="00B53854"/>
    <w:rsid w:val="00B538EA"/>
    <w:rsid w:val="00B53D28"/>
    <w:rsid w:val="00B53D60"/>
    <w:rsid w:val="00B53EE8"/>
    <w:rsid w:val="00B540ED"/>
    <w:rsid w:val="00B54127"/>
    <w:rsid w:val="00B54214"/>
    <w:rsid w:val="00B5422C"/>
    <w:rsid w:val="00B54630"/>
    <w:rsid w:val="00B54AB1"/>
    <w:rsid w:val="00B54BB7"/>
    <w:rsid w:val="00B54C25"/>
    <w:rsid w:val="00B54C31"/>
    <w:rsid w:val="00B54CFE"/>
    <w:rsid w:val="00B54F95"/>
    <w:rsid w:val="00B550A1"/>
    <w:rsid w:val="00B5513C"/>
    <w:rsid w:val="00B5523C"/>
    <w:rsid w:val="00B552E9"/>
    <w:rsid w:val="00B55523"/>
    <w:rsid w:val="00B5566C"/>
    <w:rsid w:val="00B5573E"/>
    <w:rsid w:val="00B55763"/>
    <w:rsid w:val="00B559BA"/>
    <w:rsid w:val="00B55B4F"/>
    <w:rsid w:val="00B55B67"/>
    <w:rsid w:val="00B55EEF"/>
    <w:rsid w:val="00B55F01"/>
    <w:rsid w:val="00B55F80"/>
    <w:rsid w:val="00B55F82"/>
    <w:rsid w:val="00B55FB1"/>
    <w:rsid w:val="00B55FB3"/>
    <w:rsid w:val="00B5615A"/>
    <w:rsid w:val="00B561ED"/>
    <w:rsid w:val="00B564D3"/>
    <w:rsid w:val="00B56627"/>
    <w:rsid w:val="00B5664A"/>
    <w:rsid w:val="00B566FC"/>
    <w:rsid w:val="00B569E7"/>
    <w:rsid w:val="00B56FCD"/>
    <w:rsid w:val="00B5719F"/>
    <w:rsid w:val="00B574EC"/>
    <w:rsid w:val="00B576D2"/>
    <w:rsid w:val="00B5791F"/>
    <w:rsid w:val="00B57968"/>
    <w:rsid w:val="00B57B4C"/>
    <w:rsid w:val="00B600E1"/>
    <w:rsid w:val="00B601E1"/>
    <w:rsid w:val="00B6028E"/>
    <w:rsid w:val="00B6058E"/>
    <w:rsid w:val="00B605EA"/>
    <w:rsid w:val="00B606E5"/>
    <w:rsid w:val="00B60948"/>
    <w:rsid w:val="00B60A98"/>
    <w:rsid w:val="00B60BBD"/>
    <w:rsid w:val="00B60C39"/>
    <w:rsid w:val="00B60DD2"/>
    <w:rsid w:val="00B6126C"/>
    <w:rsid w:val="00B612BC"/>
    <w:rsid w:val="00B61340"/>
    <w:rsid w:val="00B61B80"/>
    <w:rsid w:val="00B61C2E"/>
    <w:rsid w:val="00B61DF7"/>
    <w:rsid w:val="00B61EAE"/>
    <w:rsid w:val="00B61ED9"/>
    <w:rsid w:val="00B61EFA"/>
    <w:rsid w:val="00B62255"/>
    <w:rsid w:val="00B62318"/>
    <w:rsid w:val="00B624DC"/>
    <w:rsid w:val="00B624F8"/>
    <w:rsid w:val="00B62843"/>
    <w:rsid w:val="00B63151"/>
    <w:rsid w:val="00B6325D"/>
    <w:rsid w:val="00B63304"/>
    <w:rsid w:val="00B6353E"/>
    <w:rsid w:val="00B63837"/>
    <w:rsid w:val="00B639F7"/>
    <w:rsid w:val="00B63AD2"/>
    <w:rsid w:val="00B63B25"/>
    <w:rsid w:val="00B63C5C"/>
    <w:rsid w:val="00B63EA7"/>
    <w:rsid w:val="00B63EC0"/>
    <w:rsid w:val="00B64209"/>
    <w:rsid w:val="00B64238"/>
    <w:rsid w:val="00B643A3"/>
    <w:rsid w:val="00B6459D"/>
    <w:rsid w:val="00B6470A"/>
    <w:rsid w:val="00B64769"/>
    <w:rsid w:val="00B6481C"/>
    <w:rsid w:val="00B64A76"/>
    <w:rsid w:val="00B64AD3"/>
    <w:rsid w:val="00B64AF1"/>
    <w:rsid w:val="00B64B13"/>
    <w:rsid w:val="00B64C26"/>
    <w:rsid w:val="00B64C91"/>
    <w:rsid w:val="00B64F55"/>
    <w:rsid w:val="00B650BE"/>
    <w:rsid w:val="00B65130"/>
    <w:rsid w:val="00B651D0"/>
    <w:rsid w:val="00B652DA"/>
    <w:rsid w:val="00B655F1"/>
    <w:rsid w:val="00B65997"/>
    <w:rsid w:val="00B65A1D"/>
    <w:rsid w:val="00B65A27"/>
    <w:rsid w:val="00B65CCF"/>
    <w:rsid w:val="00B65EF6"/>
    <w:rsid w:val="00B65F78"/>
    <w:rsid w:val="00B660A6"/>
    <w:rsid w:val="00B660DE"/>
    <w:rsid w:val="00B661B0"/>
    <w:rsid w:val="00B664D4"/>
    <w:rsid w:val="00B66659"/>
    <w:rsid w:val="00B668BA"/>
    <w:rsid w:val="00B66948"/>
    <w:rsid w:val="00B66BBE"/>
    <w:rsid w:val="00B66D30"/>
    <w:rsid w:val="00B66F85"/>
    <w:rsid w:val="00B66FE5"/>
    <w:rsid w:val="00B66FEA"/>
    <w:rsid w:val="00B6718D"/>
    <w:rsid w:val="00B6735B"/>
    <w:rsid w:val="00B67386"/>
    <w:rsid w:val="00B674F4"/>
    <w:rsid w:val="00B6767E"/>
    <w:rsid w:val="00B678AD"/>
    <w:rsid w:val="00B67988"/>
    <w:rsid w:val="00B679D9"/>
    <w:rsid w:val="00B67A05"/>
    <w:rsid w:val="00B67B78"/>
    <w:rsid w:val="00B67C82"/>
    <w:rsid w:val="00B67D86"/>
    <w:rsid w:val="00B701BF"/>
    <w:rsid w:val="00B70346"/>
    <w:rsid w:val="00B7034D"/>
    <w:rsid w:val="00B70914"/>
    <w:rsid w:val="00B70C9C"/>
    <w:rsid w:val="00B70DEE"/>
    <w:rsid w:val="00B70E3F"/>
    <w:rsid w:val="00B7112C"/>
    <w:rsid w:val="00B711D2"/>
    <w:rsid w:val="00B7154D"/>
    <w:rsid w:val="00B7159A"/>
    <w:rsid w:val="00B715A6"/>
    <w:rsid w:val="00B71680"/>
    <w:rsid w:val="00B71754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7F5"/>
    <w:rsid w:val="00B728B5"/>
    <w:rsid w:val="00B729E8"/>
    <w:rsid w:val="00B72AD9"/>
    <w:rsid w:val="00B72C68"/>
    <w:rsid w:val="00B72EAD"/>
    <w:rsid w:val="00B73215"/>
    <w:rsid w:val="00B73611"/>
    <w:rsid w:val="00B736C3"/>
    <w:rsid w:val="00B738EE"/>
    <w:rsid w:val="00B73D85"/>
    <w:rsid w:val="00B73F30"/>
    <w:rsid w:val="00B73F4C"/>
    <w:rsid w:val="00B73F79"/>
    <w:rsid w:val="00B7409A"/>
    <w:rsid w:val="00B74143"/>
    <w:rsid w:val="00B7417D"/>
    <w:rsid w:val="00B742B2"/>
    <w:rsid w:val="00B7474C"/>
    <w:rsid w:val="00B7494E"/>
    <w:rsid w:val="00B74A3A"/>
    <w:rsid w:val="00B74AEB"/>
    <w:rsid w:val="00B74B7A"/>
    <w:rsid w:val="00B74EB4"/>
    <w:rsid w:val="00B74F20"/>
    <w:rsid w:val="00B750DD"/>
    <w:rsid w:val="00B752F7"/>
    <w:rsid w:val="00B7533C"/>
    <w:rsid w:val="00B75408"/>
    <w:rsid w:val="00B75444"/>
    <w:rsid w:val="00B754B5"/>
    <w:rsid w:val="00B755ED"/>
    <w:rsid w:val="00B760BA"/>
    <w:rsid w:val="00B7646A"/>
    <w:rsid w:val="00B764F7"/>
    <w:rsid w:val="00B765DB"/>
    <w:rsid w:val="00B767ED"/>
    <w:rsid w:val="00B7682A"/>
    <w:rsid w:val="00B7688D"/>
    <w:rsid w:val="00B76941"/>
    <w:rsid w:val="00B769E7"/>
    <w:rsid w:val="00B76EC5"/>
    <w:rsid w:val="00B770A7"/>
    <w:rsid w:val="00B7716F"/>
    <w:rsid w:val="00B77209"/>
    <w:rsid w:val="00B7725B"/>
    <w:rsid w:val="00B77320"/>
    <w:rsid w:val="00B7732E"/>
    <w:rsid w:val="00B77393"/>
    <w:rsid w:val="00B774CF"/>
    <w:rsid w:val="00B77825"/>
    <w:rsid w:val="00B77A42"/>
    <w:rsid w:val="00B77ABF"/>
    <w:rsid w:val="00B77CA0"/>
    <w:rsid w:val="00B77EB5"/>
    <w:rsid w:val="00B802DB"/>
    <w:rsid w:val="00B80416"/>
    <w:rsid w:val="00B805BD"/>
    <w:rsid w:val="00B805C2"/>
    <w:rsid w:val="00B806EA"/>
    <w:rsid w:val="00B80A48"/>
    <w:rsid w:val="00B80B5A"/>
    <w:rsid w:val="00B80C0B"/>
    <w:rsid w:val="00B80C20"/>
    <w:rsid w:val="00B80D0F"/>
    <w:rsid w:val="00B810C0"/>
    <w:rsid w:val="00B81147"/>
    <w:rsid w:val="00B81261"/>
    <w:rsid w:val="00B81287"/>
    <w:rsid w:val="00B812F3"/>
    <w:rsid w:val="00B814CF"/>
    <w:rsid w:val="00B81618"/>
    <w:rsid w:val="00B8188D"/>
    <w:rsid w:val="00B81915"/>
    <w:rsid w:val="00B81A6A"/>
    <w:rsid w:val="00B81BC9"/>
    <w:rsid w:val="00B81BF1"/>
    <w:rsid w:val="00B81E3D"/>
    <w:rsid w:val="00B81F09"/>
    <w:rsid w:val="00B81F8A"/>
    <w:rsid w:val="00B82131"/>
    <w:rsid w:val="00B821CE"/>
    <w:rsid w:val="00B8229F"/>
    <w:rsid w:val="00B82426"/>
    <w:rsid w:val="00B825FE"/>
    <w:rsid w:val="00B8261A"/>
    <w:rsid w:val="00B82702"/>
    <w:rsid w:val="00B8279D"/>
    <w:rsid w:val="00B8294F"/>
    <w:rsid w:val="00B829AA"/>
    <w:rsid w:val="00B82D55"/>
    <w:rsid w:val="00B82DAD"/>
    <w:rsid w:val="00B82F9C"/>
    <w:rsid w:val="00B83062"/>
    <w:rsid w:val="00B83160"/>
    <w:rsid w:val="00B831A3"/>
    <w:rsid w:val="00B834CC"/>
    <w:rsid w:val="00B837AE"/>
    <w:rsid w:val="00B837B0"/>
    <w:rsid w:val="00B837D5"/>
    <w:rsid w:val="00B838BF"/>
    <w:rsid w:val="00B8394D"/>
    <w:rsid w:val="00B83AD6"/>
    <w:rsid w:val="00B83B81"/>
    <w:rsid w:val="00B83C54"/>
    <w:rsid w:val="00B83DBF"/>
    <w:rsid w:val="00B83FA6"/>
    <w:rsid w:val="00B84059"/>
    <w:rsid w:val="00B84094"/>
    <w:rsid w:val="00B84381"/>
    <w:rsid w:val="00B844E4"/>
    <w:rsid w:val="00B845F1"/>
    <w:rsid w:val="00B8471D"/>
    <w:rsid w:val="00B84740"/>
    <w:rsid w:val="00B84754"/>
    <w:rsid w:val="00B84883"/>
    <w:rsid w:val="00B84C7F"/>
    <w:rsid w:val="00B84CBC"/>
    <w:rsid w:val="00B84E62"/>
    <w:rsid w:val="00B84E9F"/>
    <w:rsid w:val="00B84ECD"/>
    <w:rsid w:val="00B85108"/>
    <w:rsid w:val="00B851C4"/>
    <w:rsid w:val="00B852C6"/>
    <w:rsid w:val="00B8543A"/>
    <w:rsid w:val="00B854E3"/>
    <w:rsid w:val="00B85588"/>
    <w:rsid w:val="00B855C1"/>
    <w:rsid w:val="00B8570C"/>
    <w:rsid w:val="00B85A0D"/>
    <w:rsid w:val="00B85AAD"/>
    <w:rsid w:val="00B85CCC"/>
    <w:rsid w:val="00B86062"/>
    <w:rsid w:val="00B860FB"/>
    <w:rsid w:val="00B86202"/>
    <w:rsid w:val="00B86304"/>
    <w:rsid w:val="00B86422"/>
    <w:rsid w:val="00B86499"/>
    <w:rsid w:val="00B8670C"/>
    <w:rsid w:val="00B8672E"/>
    <w:rsid w:val="00B8691C"/>
    <w:rsid w:val="00B86980"/>
    <w:rsid w:val="00B86B8E"/>
    <w:rsid w:val="00B86C4E"/>
    <w:rsid w:val="00B86DCC"/>
    <w:rsid w:val="00B86E78"/>
    <w:rsid w:val="00B86F01"/>
    <w:rsid w:val="00B86FF0"/>
    <w:rsid w:val="00B87057"/>
    <w:rsid w:val="00B8709A"/>
    <w:rsid w:val="00B87148"/>
    <w:rsid w:val="00B872F3"/>
    <w:rsid w:val="00B8732B"/>
    <w:rsid w:val="00B8740E"/>
    <w:rsid w:val="00B875F7"/>
    <w:rsid w:val="00B878FB"/>
    <w:rsid w:val="00B87A51"/>
    <w:rsid w:val="00B87A63"/>
    <w:rsid w:val="00B87C3E"/>
    <w:rsid w:val="00B87E4C"/>
    <w:rsid w:val="00B90382"/>
    <w:rsid w:val="00B906A4"/>
    <w:rsid w:val="00B90756"/>
    <w:rsid w:val="00B90799"/>
    <w:rsid w:val="00B90802"/>
    <w:rsid w:val="00B9080A"/>
    <w:rsid w:val="00B90C09"/>
    <w:rsid w:val="00B90C88"/>
    <w:rsid w:val="00B90D05"/>
    <w:rsid w:val="00B90D4D"/>
    <w:rsid w:val="00B90EF3"/>
    <w:rsid w:val="00B91101"/>
    <w:rsid w:val="00B9119F"/>
    <w:rsid w:val="00B913DD"/>
    <w:rsid w:val="00B9146A"/>
    <w:rsid w:val="00B9156D"/>
    <w:rsid w:val="00B916BB"/>
    <w:rsid w:val="00B916C5"/>
    <w:rsid w:val="00B917C7"/>
    <w:rsid w:val="00B9196A"/>
    <w:rsid w:val="00B9198B"/>
    <w:rsid w:val="00B91CAD"/>
    <w:rsid w:val="00B91CF2"/>
    <w:rsid w:val="00B91D67"/>
    <w:rsid w:val="00B91DAA"/>
    <w:rsid w:val="00B91DF2"/>
    <w:rsid w:val="00B91F4C"/>
    <w:rsid w:val="00B921B3"/>
    <w:rsid w:val="00B923FA"/>
    <w:rsid w:val="00B9244D"/>
    <w:rsid w:val="00B9246C"/>
    <w:rsid w:val="00B92586"/>
    <w:rsid w:val="00B92625"/>
    <w:rsid w:val="00B927E7"/>
    <w:rsid w:val="00B9289E"/>
    <w:rsid w:val="00B92A7A"/>
    <w:rsid w:val="00B92B8F"/>
    <w:rsid w:val="00B92BFB"/>
    <w:rsid w:val="00B92D6B"/>
    <w:rsid w:val="00B92EB8"/>
    <w:rsid w:val="00B931BD"/>
    <w:rsid w:val="00B93200"/>
    <w:rsid w:val="00B9324D"/>
    <w:rsid w:val="00B934BC"/>
    <w:rsid w:val="00B93530"/>
    <w:rsid w:val="00B935CF"/>
    <w:rsid w:val="00B93804"/>
    <w:rsid w:val="00B9381C"/>
    <w:rsid w:val="00B93A6F"/>
    <w:rsid w:val="00B93B12"/>
    <w:rsid w:val="00B93BD7"/>
    <w:rsid w:val="00B93D07"/>
    <w:rsid w:val="00B93EBD"/>
    <w:rsid w:val="00B93F86"/>
    <w:rsid w:val="00B9403F"/>
    <w:rsid w:val="00B9405E"/>
    <w:rsid w:val="00B94280"/>
    <w:rsid w:val="00B94289"/>
    <w:rsid w:val="00B945C3"/>
    <w:rsid w:val="00B948E7"/>
    <w:rsid w:val="00B949F1"/>
    <w:rsid w:val="00B94B2A"/>
    <w:rsid w:val="00B94B32"/>
    <w:rsid w:val="00B94B48"/>
    <w:rsid w:val="00B94BC9"/>
    <w:rsid w:val="00B94CCF"/>
    <w:rsid w:val="00B94CF9"/>
    <w:rsid w:val="00B95183"/>
    <w:rsid w:val="00B952AE"/>
    <w:rsid w:val="00B95538"/>
    <w:rsid w:val="00B9557D"/>
    <w:rsid w:val="00B95775"/>
    <w:rsid w:val="00B95912"/>
    <w:rsid w:val="00B9593D"/>
    <w:rsid w:val="00B95AAE"/>
    <w:rsid w:val="00B95AD4"/>
    <w:rsid w:val="00B95E03"/>
    <w:rsid w:val="00B95F3A"/>
    <w:rsid w:val="00B9626B"/>
    <w:rsid w:val="00B9631D"/>
    <w:rsid w:val="00B9639E"/>
    <w:rsid w:val="00B963D3"/>
    <w:rsid w:val="00B96ADF"/>
    <w:rsid w:val="00B96B58"/>
    <w:rsid w:val="00B96BC0"/>
    <w:rsid w:val="00B96CBA"/>
    <w:rsid w:val="00B96D4C"/>
    <w:rsid w:val="00B9707C"/>
    <w:rsid w:val="00B972EA"/>
    <w:rsid w:val="00B97343"/>
    <w:rsid w:val="00B973ED"/>
    <w:rsid w:val="00B975F0"/>
    <w:rsid w:val="00B97628"/>
    <w:rsid w:val="00B976ED"/>
    <w:rsid w:val="00B9797E"/>
    <w:rsid w:val="00B97A0E"/>
    <w:rsid w:val="00B97B26"/>
    <w:rsid w:val="00B97C34"/>
    <w:rsid w:val="00B97D30"/>
    <w:rsid w:val="00B97E54"/>
    <w:rsid w:val="00B97F36"/>
    <w:rsid w:val="00B97F60"/>
    <w:rsid w:val="00BA024D"/>
    <w:rsid w:val="00BA0398"/>
    <w:rsid w:val="00BA0405"/>
    <w:rsid w:val="00BA0588"/>
    <w:rsid w:val="00BA07CC"/>
    <w:rsid w:val="00BA080E"/>
    <w:rsid w:val="00BA08FF"/>
    <w:rsid w:val="00BA0A17"/>
    <w:rsid w:val="00BA0A2D"/>
    <w:rsid w:val="00BA0A7D"/>
    <w:rsid w:val="00BA0A82"/>
    <w:rsid w:val="00BA0A84"/>
    <w:rsid w:val="00BA0A99"/>
    <w:rsid w:val="00BA0D15"/>
    <w:rsid w:val="00BA0D77"/>
    <w:rsid w:val="00BA0EFA"/>
    <w:rsid w:val="00BA10EC"/>
    <w:rsid w:val="00BA1367"/>
    <w:rsid w:val="00BA13E8"/>
    <w:rsid w:val="00BA1417"/>
    <w:rsid w:val="00BA14A0"/>
    <w:rsid w:val="00BA1516"/>
    <w:rsid w:val="00BA1571"/>
    <w:rsid w:val="00BA1854"/>
    <w:rsid w:val="00BA189C"/>
    <w:rsid w:val="00BA1907"/>
    <w:rsid w:val="00BA199F"/>
    <w:rsid w:val="00BA1A48"/>
    <w:rsid w:val="00BA1A4C"/>
    <w:rsid w:val="00BA1BA8"/>
    <w:rsid w:val="00BA1C81"/>
    <w:rsid w:val="00BA1C98"/>
    <w:rsid w:val="00BA1D0B"/>
    <w:rsid w:val="00BA1DF4"/>
    <w:rsid w:val="00BA1E67"/>
    <w:rsid w:val="00BA22AC"/>
    <w:rsid w:val="00BA250F"/>
    <w:rsid w:val="00BA26EA"/>
    <w:rsid w:val="00BA28A5"/>
    <w:rsid w:val="00BA28F1"/>
    <w:rsid w:val="00BA32DE"/>
    <w:rsid w:val="00BA3304"/>
    <w:rsid w:val="00BA339D"/>
    <w:rsid w:val="00BA347A"/>
    <w:rsid w:val="00BA35F9"/>
    <w:rsid w:val="00BA3761"/>
    <w:rsid w:val="00BA37AD"/>
    <w:rsid w:val="00BA37C0"/>
    <w:rsid w:val="00BA37EA"/>
    <w:rsid w:val="00BA37FD"/>
    <w:rsid w:val="00BA42FE"/>
    <w:rsid w:val="00BA4347"/>
    <w:rsid w:val="00BA45CF"/>
    <w:rsid w:val="00BA4785"/>
    <w:rsid w:val="00BA4877"/>
    <w:rsid w:val="00BA48DF"/>
    <w:rsid w:val="00BA4913"/>
    <w:rsid w:val="00BA4DF8"/>
    <w:rsid w:val="00BA4E30"/>
    <w:rsid w:val="00BA4E3F"/>
    <w:rsid w:val="00BA4E44"/>
    <w:rsid w:val="00BA4E89"/>
    <w:rsid w:val="00BA521E"/>
    <w:rsid w:val="00BA5242"/>
    <w:rsid w:val="00BA52AD"/>
    <w:rsid w:val="00BA53D1"/>
    <w:rsid w:val="00BA53D9"/>
    <w:rsid w:val="00BA5450"/>
    <w:rsid w:val="00BA5464"/>
    <w:rsid w:val="00BA5498"/>
    <w:rsid w:val="00BA5504"/>
    <w:rsid w:val="00BA55A1"/>
    <w:rsid w:val="00BA57ED"/>
    <w:rsid w:val="00BA582B"/>
    <w:rsid w:val="00BA586C"/>
    <w:rsid w:val="00BA58BE"/>
    <w:rsid w:val="00BA591C"/>
    <w:rsid w:val="00BA5998"/>
    <w:rsid w:val="00BA59F1"/>
    <w:rsid w:val="00BA5ABF"/>
    <w:rsid w:val="00BA5B05"/>
    <w:rsid w:val="00BA5D0A"/>
    <w:rsid w:val="00BA5DA9"/>
    <w:rsid w:val="00BA5E33"/>
    <w:rsid w:val="00BA6048"/>
    <w:rsid w:val="00BA6318"/>
    <w:rsid w:val="00BA63FA"/>
    <w:rsid w:val="00BA6474"/>
    <w:rsid w:val="00BA6538"/>
    <w:rsid w:val="00BA670D"/>
    <w:rsid w:val="00BA67B2"/>
    <w:rsid w:val="00BA69B7"/>
    <w:rsid w:val="00BA6C47"/>
    <w:rsid w:val="00BA6D38"/>
    <w:rsid w:val="00BA6DC2"/>
    <w:rsid w:val="00BA6EA1"/>
    <w:rsid w:val="00BA6F69"/>
    <w:rsid w:val="00BA788B"/>
    <w:rsid w:val="00BA795E"/>
    <w:rsid w:val="00BA79C0"/>
    <w:rsid w:val="00BA7C80"/>
    <w:rsid w:val="00BA7E08"/>
    <w:rsid w:val="00BB0082"/>
    <w:rsid w:val="00BB0196"/>
    <w:rsid w:val="00BB04B6"/>
    <w:rsid w:val="00BB0699"/>
    <w:rsid w:val="00BB098B"/>
    <w:rsid w:val="00BB0990"/>
    <w:rsid w:val="00BB09E1"/>
    <w:rsid w:val="00BB0AF2"/>
    <w:rsid w:val="00BB0AF4"/>
    <w:rsid w:val="00BB0C28"/>
    <w:rsid w:val="00BB0CA5"/>
    <w:rsid w:val="00BB0CF8"/>
    <w:rsid w:val="00BB0E69"/>
    <w:rsid w:val="00BB1043"/>
    <w:rsid w:val="00BB1128"/>
    <w:rsid w:val="00BB11BB"/>
    <w:rsid w:val="00BB13A2"/>
    <w:rsid w:val="00BB13EA"/>
    <w:rsid w:val="00BB148C"/>
    <w:rsid w:val="00BB1599"/>
    <w:rsid w:val="00BB165E"/>
    <w:rsid w:val="00BB179B"/>
    <w:rsid w:val="00BB17C5"/>
    <w:rsid w:val="00BB1978"/>
    <w:rsid w:val="00BB1ABB"/>
    <w:rsid w:val="00BB1ADA"/>
    <w:rsid w:val="00BB1B41"/>
    <w:rsid w:val="00BB1B78"/>
    <w:rsid w:val="00BB1D20"/>
    <w:rsid w:val="00BB1EAF"/>
    <w:rsid w:val="00BB259E"/>
    <w:rsid w:val="00BB2692"/>
    <w:rsid w:val="00BB269E"/>
    <w:rsid w:val="00BB2A41"/>
    <w:rsid w:val="00BB2BE6"/>
    <w:rsid w:val="00BB2C84"/>
    <w:rsid w:val="00BB2D7D"/>
    <w:rsid w:val="00BB2EA9"/>
    <w:rsid w:val="00BB30C0"/>
    <w:rsid w:val="00BB3133"/>
    <w:rsid w:val="00BB315C"/>
    <w:rsid w:val="00BB3272"/>
    <w:rsid w:val="00BB33DA"/>
    <w:rsid w:val="00BB3516"/>
    <w:rsid w:val="00BB354D"/>
    <w:rsid w:val="00BB357C"/>
    <w:rsid w:val="00BB36D0"/>
    <w:rsid w:val="00BB3A7F"/>
    <w:rsid w:val="00BB3C17"/>
    <w:rsid w:val="00BB3CA9"/>
    <w:rsid w:val="00BB3CE0"/>
    <w:rsid w:val="00BB4080"/>
    <w:rsid w:val="00BB4168"/>
    <w:rsid w:val="00BB431D"/>
    <w:rsid w:val="00BB461D"/>
    <w:rsid w:val="00BB462D"/>
    <w:rsid w:val="00BB468D"/>
    <w:rsid w:val="00BB49BF"/>
    <w:rsid w:val="00BB4B07"/>
    <w:rsid w:val="00BB4B31"/>
    <w:rsid w:val="00BB4EB6"/>
    <w:rsid w:val="00BB501A"/>
    <w:rsid w:val="00BB50FA"/>
    <w:rsid w:val="00BB51E1"/>
    <w:rsid w:val="00BB522E"/>
    <w:rsid w:val="00BB53D5"/>
    <w:rsid w:val="00BB588C"/>
    <w:rsid w:val="00BB58AC"/>
    <w:rsid w:val="00BB58CC"/>
    <w:rsid w:val="00BB5A42"/>
    <w:rsid w:val="00BB5C4F"/>
    <w:rsid w:val="00BB5C5D"/>
    <w:rsid w:val="00BB5C69"/>
    <w:rsid w:val="00BB5D41"/>
    <w:rsid w:val="00BB5D45"/>
    <w:rsid w:val="00BB5E42"/>
    <w:rsid w:val="00BB5F1A"/>
    <w:rsid w:val="00BB5FD6"/>
    <w:rsid w:val="00BB6147"/>
    <w:rsid w:val="00BB62A3"/>
    <w:rsid w:val="00BB6309"/>
    <w:rsid w:val="00BB63AE"/>
    <w:rsid w:val="00BB6B43"/>
    <w:rsid w:val="00BB7210"/>
    <w:rsid w:val="00BB72CE"/>
    <w:rsid w:val="00BB737A"/>
    <w:rsid w:val="00BB75C8"/>
    <w:rsid w:val="00BB763C"/>
    <w:rsid w:val="00BB79C3"/>
    <w:rsid w:val="00BB7C62"/>
    <w:rsid w:val="00BB7CDB"/>
    <w:rsid w:val="00BC002A"/>
    <w:rsid w:val="00BC0058"/>
    <w:rsid w:val="00BC0167"/>
    <w:rsid w:val="00BC04C3"/>
    <w:rsid w:val="00BC0596"/>
    <w:rsid w:val="00BC05AE"/>
    <w:rsid w:val="00BC05FD"/>
    <w:rsid w:val="00BC09FC"/>
    <w:rsid w:val="00BC0CD3"/>
    <w:rsid w:val="00BC0CD4"/>
    <w:rsid w:val="00BC0CE0"/>
    <w:rsid w:val="00BC0D00"/>
    <w:rsid w:val="00BC101F"/>
    <w:rsid w:val="00BC121E"/>
    <w:rsid w:val="00BC1377"/>
    <w:rsid w:val="00BC13EC"/>
    <w:rsid w:val="00BC16FD"/>
    <w:rsid w:val="00BC181D"/>
    <w:rsid w:val="00BC18FA"/>
    <w:rsid w:val="00BC195E"/>
    <w:rsid w:val="00BC1AE4"/>
    <w:rsid w:val="00BC1E00"/>
    <w:rsid w:val="00BC2078"/>
    <w:rsid w:val="00BC2081"/>
    <w:rsid w:val="00BC239C"/>
    <w:rsid w:val="00BC27BA"/>
    <w:rsid w:val="00BC2AFF"/>
    <w:rsid w:val="00BC2C3A"/>
    <w:rsid w:val="00BC2CD4"/>
    <w:rsid w:val="00BC2F66"/>
    <w:rsid w:val="00BC2F6D"/>
    <w:rsid w:val="00BC2F8C"/>
    <w:rsid w:val="00BC331C"/>
    <w:rsid w:val="00BC338A"/>
    <w:rsid w:val="00BC355B"/>
    <w:rsid w:val="00BC3710"/>
    <w:rsid w:val="00BC3A38"/>
    <w:rsid w:val="00BC3AD5"/>
    <w:rsid w:val="00BC3D86"/>
    <w:rsid w:val="00BC3EAE"/>
    <w:rsid w:val="00BC3EFE"/>
    <w:rsid w:val="00BC3FB7"/>
    <w:rsid w:val="00BC408E"/>
    <w:rsid w:val="00BC40DF"/>
    <w:rsid w:val="00BC41FD"/>
    <w:rsid w:val="00BC43A1"/>
    <w:rsid w:val="00BC4462"/>
    <w:rsid w:val="00BC450C"/>
    <w:rsid w:val="00BC4A07"/>
    <w:rsid w:val="00BC4A86"/>
    <w:rsid w:val="00BC4B9C"/>
    <w:rsid w:val="00BC4CB2"/>
    <w:rsid w:val="00BC4F39"/>
    <w:rsid w:val="00BC4F5B"/>
    <w:rsid w:val="00BC4F8E"/>
    <w:rsid w:val="00BC51DB"/>
    <w:rsid w:val="00BC53AA"/>
    <w:rsid w:val="00BC54C1"/>
    <w:rsid w:val="00BC55FC"/>
    <w:rsid w:val="00BC564D"/>
    <w:rsid w:val="00BC564F"/>
    <w:rsid w:val="00BC576E"/>
    <w:rsid w:val="00BC5844"/>
    <w:rsid w:val="00BC588A"/>
    <w:rsid w:val="00BC5BEA"/>
    <w:rsid w:val="00BC5C7D"/>
    <w:rsid w:val="00BC5CA7"/>
    <w:rsid w:val="00BC5DCB"/>
    <w:rsid w:val="00BC5DDB"/>
    <w:rsid w:val="00BC616D"/>
    <w:rsid w:val="00BC61B7"/>
    <w:rsid w:val="00BC61F8"/>
    <w:rsid w:val="00BC65A2"/>
    <w:rsid w:val="00BC699A"/>
    <w:rsid w:val="00BC69A2"/>
    <w:rsid w:val="00BC6D56"/>
    <w:rsid w:val="00BC709B"/>
    <w:rsid w:val="00BC7220"/>
    <w:rsid w:val="00BC72E1"/>
    <w:rsid w:val="00BC7490"/>
    <w:rsid w:val="00BC75DA"/>
    <w:rsid w:val="00BC765B"/>
    <w:rsid w:val="00BC79CB"/>
    <w:rsid w:val="00BC7A20"/>
    <w:rsid w:val="00BC7B74"/>
    <w:rsid w:val="00BC7BCC"/>
    <w:rsid w:val="00BC7C48"/>
    <w:rsid w:val="00BC7CF8"/>
    <w:rsid w:val="00BC7D92"/>
    <w:rsid w:val="00BC7F40"/>
    <w:rsid w:val="00BD042D"/>
    <w:rsid w:val="00BD0439"/>
    <w:rsid w:val="00BD0683"/>
    <w:rsid w:val="00BD074E"/>
    <w:rsid w:val="00BD0CFF"/>
    <w:rsid w:val="00BD0D2E"/>
    <w:rsid w:val="00BD0D6A"/>
    <w:rsid w:val="00BD0F5D"/>
    <w:rsid w:val="00BD0F8E"/>
    <w:rsid w:val="00BD10E7"/>
    <w:rsid w:val="00BD1296"/>
    <w:rsid w:val="00BD12D5"/>
    <w:rsid w:val="00BD1338"/>
    <w:rsid w:val="00BD137F"/>
    <w:rsid w:val="00BD1528"/>
    <w:rsid w:val="00BD1926"/>
    <w:rsid w:val="00BD1AD6"/>
    <w:rsid w:val="00BD1C22"/>
    <w:rsid w:val="00BD1C99"/>
    <w:rsid w:val="00BD1E2E"/>
    <w:rsid w:val="00BD1F3E"/>
    <w:rsid w:val="00BD1F5A"/>
    <w:rsid w:val="00BD1F8D"/>
    <w:rsid w:val="00BD1FDD"/>
    <w:rsid w:val="00BD200E"/>
    <w:rsid w:val="00BD202E"/>
    <w:rsid w:val="00BD20DB"/>
    <w:rsid w:val="00BD24E0"/>
    <w:rsid w:val="00BD2781"/>
    <w:rsid w:val="00BD27B9"/>
    <w:rsid w:val="00BD2A73"/>
    <w:rsid w:val="00BD2B43"/>
    <w:rsid w:val="00BD2C42"/>
    <w:rsid w:val="00BD2C57"/>
    <w:rsid w:val="00BD305A"/>
    <w:rsid w:val="00BD31D4"/>
    <w:rsid w:val="00BD336D"/>
    <w:rsid w:val="00BD3610"/>
    <w:rsid w:val="00BD3745"/>
    <w:rsid w:val="00BD3771"/>
    <w:rsid w:val="00BD38D1"/>
    <w:rsid w:val="00BD38D2"/>
    <w:rsid w:val="00BD3B3D"/>
    <w:rsid w:val="00BD3C60"/>
    <w:rsid w:val="00BD3C67"/>
    <w:rsid w:val="00BD3E84"/>
    <w:rsid w:val="00BD40CF"/>
    <w:rsid w:val="00BD424C"/>
    <w:rsid w:val="00BD45A5"/>
    <w:rsid w:val="00BD4796"/>
    <w:rsid w:val="00BD4883"/>
    <w:rsid w:val="00BD4B2D"/>
    <w:rsid w:val="00BD4DAC"/>
    <w:rsid w:val="00BD4DE5"/>
    <w:rsid w:val="00BD4E82"/>
    <w:rsid w:val="00BD50FB"/>
    <w:rsid w:val="00BD5130"/>
    <w:rsid w:val="00BD5349"/>
    <w:rsid w:val="00BD53CB"/>
    <w:rsid w:val="00BD54E2"/>
    <w:rsid w:val="00BD54F8"/>
    <w:rsid w:val="00BD5501"/>
    <w:rsid w:val="00BD5547"/>
    <w:rsid w:val="00BD55AF"/>
    <w:rsid w:val="00BD599D"/>
    <w:rsid w:val="00BD59D0"/>
    <w:rsid w:val="00BD5ADD"/>
    <w:rsid w:val="00BD5B4A"/>
    <w:rsid w:val="00BD5C05"/>
    <w:rsid w:val="00BD5C18"/>
    <w:rsid w:val="00BD5CB6"/>
    <w:rsid w:val="00BD5FDC"/>
    <w:rsid w:val="00BD6078"/>
    <w:rsid w:val="00BD6125"/>
    <w:rsid w:val="00BD61C1"/>
    <w:rsid w:val="00BD65BA"/>
    <w:rsid w:val="00BD697F"/>
    <w:rsid w:val="00BD69F9"/>
    <w:rsid w:val="00BD6B9D"/>
    <w:rsid w:val="00BD6BA0"/>
    <w:rsid w:val="00BD6E68"/>
    <w:rsid w:val="00BD6F6B"/>
    <w:rsid w:val="00BD7111"/>
    <w:rsid w:val="00BD71DB"/>
    <w:rsid w:val="00BD7304"/>
    <w:rsid w:val="00BD7346"/>
    <w:rsid w:val="00BD78D7"/>
    <w:rsid w:val="00BD7D87"/>
    <w:rsid w:val="00BD7EC4"/>
    <w:rsid w:val="00BE000A"/>
    <w:rsid w:val="00BE000D"/>
    <w:rsid w:val="00BE0070"/>
    <w:rsid w:val="00BE02AE"/>
    <w:rsid w:val="00BE0496"/>
    <w:rsid w:val="00BE05AC"/>
    <w:rsid w:val="00BE05F4"/>
    <w:rsid w:val="00BE07C3"/>
    <w:rsid w:val="00BE0807"/>
    <w:rsid w:val="00BE08D0"/>
    <w:rsid w:val="00BE093D"/>
    <w:rsid w:val="00BE0BBA"/>
    <w:rsid w:val="00BE0BE1"/>
    <w:rsid w:val="00BE0CA7"/>
    <w:rsid w:val="00BE0DB9"/>
    <w:rsid w:val="00BE1099"/>
    <w:rsid w:val="00BE10AC"/>
    <w:rsid w:val="00BE10D4"/>
    <w:rsid w:val="00BE12E3"/>
    <w:rsid w:val="00BE1427"/>
    <w:rsid w:val="00BE1581"/>
    <w:rsid w:val="00BE1738"/>
    <w:rsid w:val="00BE1864"/>
    <w:rsid w:val="00BE1D25"/>
    <w:rsid w:val="00BE1E36"/>
    <w:rsid w:val="00BE2075"/>
    <w:rsid w:val="00BE2321"/>
    <w:rsid w:val="00BE235C"/>
    <w:rsid w:val="00BE23A3"/>
    <w:rsid w:val="00BE2553"/>
    <w:rsid w:val="00BE2579"/>
    <w:rsid w:val="00BE26B6"/>
    <w:rsid w:val="00BE27E5"/>
    <w:rsid w:val="00BE27FA"/>
    <w:rsid w:val="00BE27FC"/>
    <w:rsid w:val="00BE2A07"/>
    <w:rsid w:val="00BE2A5F"/>
    <w:rsid w:val="00BE2AFE"/>
    <w:rsid w:val="00BE2C94"/>
    <w:rsid w:val="00BE2DDF"/>
    <w:rsid w:val="00BE2E8F"/>
    <w:rsid w:val="00BE2FAF"/>
    <w:rsid w:val="00BE313F"/>
    <w:rsid w:val="00BE32AA"/>
    <w:rsid w:val="00BE33E8"/>
    <w:rsid w:val="00BE35DE"/>
    <w:rsid w:val="00BE3621"/>
    <w:rsid w:val="00BE36DC"/>
    <w:rsid w:val="00BE3CA3"/>
    <w:rsid w:val="00BE3DC8"/>
    <w:rsid w:val="00BE416D"/>
    <w:rsid w:val="00BE4304"/>
    <w:rsid w:val="00BE4446"/>
    <w:rsid w:val="00BE4588"/>
    <w:rsid w:val="00BE4589"/>
    <w:rsid w:val="00BE461B"/>
    <w:rsid w:val="00BE46A3"/>
    <w:rsid w:val="00BE497E"/>
    <w:rsid w:val="00BE49D9"/>
    <w:rsid w:val="00BE4A09"/>
    <w:rsid w:val="00BE4A7B"/>
    <w:rsid w:val="00BE4B4E"/>
    <w:rsid w:val="00BE4C49"/>
    <w:rsid w:val="00BE4C8F"/>
    <w:rsid w:val="00BE4CA2"/>
    <w:rsid w:val="00BE4D30"/>
    <w:rsid w:val="00BE4DB1"/>
    <w:rsid w:val="00BE4F83"/>
    <w:rsid w:val="00BE4FC3"/>
    <w:rsid w:val="00BE504B"/>
    <w:rsid w:val="00BE51FF"/>
    <w:rsid w:val="00BE54D9"/>
    <w:rsid w:val="00BE5689"/>
    <w:rsid w:val="00BE58C4"/>
    <w:rsid w:val="00BE5B26"/>
    <w:rsid w:val="00BE5C9B"/>
    <w:rsid w:val="00BE5D37"/>
    <w:rsid w:val="00BE5F3E"/>
    <w:rsid w:val="00BE61B4"/>
    <w:rsid w:val="00BE62DC"/>
    <w:rsid w:val="00BE62F2"/>
    <w:rsid w:val="00BE6405"/>
    <w:rsid w:val="00BE6579"/>
    <w:rsid w:val="00BE6590"/>
    <w:rsid w:val="00BE65E4"/>
    <w:rsid w:val="00BE66FA"/>
    <w:rsid w:val="00BE6A2B"/>
    <w:rsid w:val="00BE6AB3"/>
    <w:rsid w:val="00BE6DE9"/>
    <w:rsid w:val="00BE6FE3"/>
    <w:rsid w:val="00BE7033"/>
    <w:rsid w:val="00BE7273"/>
    <w:rsid w:val="00BE73C5"/>
    <w:rsid w:val="00BE7568"/>
    <w:rsid w:val="00BE76B2"/>
    <w:rsid w:val="00BE7763"/>
    <w:rsid w:val="00BE780E"/>
    <w:rsid w:val="00BE78DB"/>
    <w:rsid w:val="00BE7982"/>
    <w:rsid w:val="00BE7A27"/>
    <w:rsid w:val="00BE7A42"/>
    <w:rsid w:val="00BE7AC1"/>
    <w:rsid w:val="00BE7DA6"/>
    <w:rsid w:val="00BE7E59"/>
    <w:rsid w:val="00BE7F78"/>
    <w:rsid w:val="00BF0044"/>
    <w:rsid w:val="00BF024A"/>
    <w:rsid w:val="00BF057B"/>
    <w:rsid w:val="00BF05C8"/>
    <w:rsid w:val="00BF062A"/>
    <w:rsid w:val="00BF0767"/>
    <w:rsid w:val="00BF09C2"/>
    <w:rsid w:val="00BF0A19"/>
    <w:rsid w:val="00BF0ACA"/>
    <w:rsid w:val="00BF0B90"/>
    <w:rsid w:val="00BF0FDD"/>
    <w:rsid w:val="00BF1019"/>
    <w:rsid w:val="00BF1247"/>
    <w:rsid w:val="00BF14C1"/>
    <w:rsid w:val="00BF14CE"/>
    <w:rsid w:val="00BF14FB"/>
    <w:rsid w:val="00BF14FE"/>
    <w:rsid w:val="00BF1562"/>
    <w:rsid w:val="00BF15C6"/>
    <w:rsid w:val="00BF1729"/>
    <w:rsid w:val="00BF1880"/>
    <w:rsid w:val="00BF18D2"/>
    <w:rsid w:val="00BF1A99"/>
    <w:rsid w:val="00BF1B2D"/>
    <w:rsid w:val="00BF1BFF"/>
    <w:rsid w:val="00BF1D34"/>
    <w:rsid w:val="00BF1DFF"/>
    <w:rsid w:val="00BF1E7A"/>
    <w:rsid w:val="00BF1F8D"/>
    <w:rsid w:val="00BF1FA5"/>
    <w:rsid w:val="00BF208E"/>
    <w:rsid w:val="00BF2366"/>
    <w:rsid w:val="00BF2418"/>
    <w:rsid w:val="00BF2BED"/>
    <w:rsid w:val="00BF2CB6"/>
    <w:rsid w:val="00BF300E"/>
    <w:rsid w:val="00BF30E1"/>
    <w:rsid w:val="00BF344A"/>
    <w:rsid w:val="00BF34DB"/>
    <w:rsid w:val="00BF350C"/>
    <w:rsid w:val="00BF355A"/>
    <w:rsid w:val="00BF371F"/>
    <w:rsid w:val="00BF37F5"/>
    <w:rsid w:val="00BF3997"/>
    <w:rsid w:val="00BF3AD1"/>
    <w:rsid w:val="00BF3B2C"/>
    <w:rsid w:val="00BF3F25"/>
    <w:rsid w:val="00BF4038"/>
    <w:rsid w:val="00BF408E"/>
    <w:rsid w:val="00BF4178"/>
    <w:rsid w:val="00BF41B4"/>
    <w:rsid w:val="00BF429E"/>
    <w:rsid w:val="00BF4438"/>
    <w:rsid w:val="00BF446D"/>
    <w:rsid w:val="00BF45D3"/>
    <w:rsid w:val="00BF46BC"/>
    <w:rsid w:val="00BF4B75"/>
    <w:rsid w:val="00BF4C26"/>
    <w:rsid w:val="00BF4F8B"/>
    <w:rsid w:val="00BF507D"/>
    <w:rsid w:val="00BF543E"/>
    <w:rsid w:val="00BF560F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068"/>
    <w:rsid w:val="00BF6287"/>
    <w:rsid w:val="00BF62FD"/>
    <w:rsid w:val="00BF647B"/>
    <w:rsid w:val="00BF66FB"/>
    <w:rsid w:val="00BF6702"/>
    <w:rsid w:val="00BF674F"/>
    <w:rsid w:val="00BF6779"/>
    <w:rsid w:val="00BF67A9"/>
    <w:rsid w:val="00BF6843"/>
    <w:rsid w:val="00BF6880"/>
    <w:rsid w:val="00BF6C8D"/>
    <w:rsid w:val="00BF7022"/>
    <w:rsid w:val="00BF72AA"/>
    <w:rsid w:val="00BF7497"/>
    <w:rsid w:val="00BF7886"/>
    <w:rsid w:val="00BF7945"/>
    <w:rsid w:val="00BF794E"/>
    <w:rsid w:val="00BF79A7"/>
    <w:rsid w:val="00BF79CB"/>
    <w:rsid w:val="00BF7C4C"/>
    <w:rsid w:val="00BF7C5C"/>
    <w:rsid w:val="00BF7D96"/>
    <w:rsid w:val="00BF7E47"/>
    <w:rsid w:val="00BF7F6D"/>
    <w:rsid w:val="00BF7FB3"/>
    <w:rsid w:val="00BF7FFD"/>
    <w:rsid w:val="00C0003D"/>
    <w:rsid w:val="00C00197"/>
    <w:rsid w:val="00C001A3"/>
    <w:rsid w:val="00C00390"/>
    <w:rsid w:val="00C00425"/>
    <w:rsid w:val="00C004CF"/>
    <w:rsid w:val="00C005F8"/>
    <w:rsid w:val="00C00772"/>
    <w:rsid w:val="00C00A37"/>
    <w:rsid w:val="00C00B59"/>
    <w:rsid w:val="00C00D6A"/>
    <w:rsid w:val="00C00DD3"/>
    <w:rsid w:val="00C00E88"/>
    <w:rsid w:val="00C00F5A"/>
    <w:rsid w:val="00C0143C"/>
    <w:rsid w:val="00C0146C"/>
    <w:rsid w:val="00C0175A"/>
    <w:rsid w:val="00C017DA"/>
    <w:rsid w:val="00C01810"/>
    <w:rsid w:val="00C01945"/>
    <w:rsid w:val="00C019AA"/>
    <w:rsid w:val="00C01A01"/>
    <w:rsid w:val="00C01C9D"/>
    <w:rsid w:val="00C01CB4"/>
    <w:rsid w:val="00C01D7A"/>
    <w:rsid w:val="00C0201D"/>
    <w:rsid w:val="00C020F2"/>
    <w:rsid w:val="00C022D0"/>
    <w:rsid w:val="00C02317"/>
    <w:rsid w:val="00C02401"/>
    <w:rsid w:val="00C02481"/>
    <w:rsid w:val="00C02534"/>
    <w:rsid w:val="00C0271E"/>
    <w:rsid w:val="00C02AFC"/>
    <w:rsid w:val="00C02D82"/>
    <w:rsid w:val="00C02E2B"/>
    <w:rsid w:val="00C02E30"/>
    <w:rsid w:val="00C03143"/>
    <w:rsid w:val="00C031C6"/>
    <w:rsid w:val="00C03241"/>
    <w:rsid w:val="00C03318"/>
    <w:rsid w:val="00C033CF"/>
    <w:rsid w:val="00C03487"/>
    <w:rsid w:val="00C034BB"/>
    <w:rsid w:val="00C03A86"/>
    <w:rsid w:val="00C03A8B"/>
    <w:rsid w:val="00C03ABB"/>
    <w:rsid w:val="00C03B3A"/>
    <w:rsid w:val="00C03C65"/>
    <w:rsid w:val="00C03DC9"/>
    <w:rsid w:val="00C03E34"/>
    <w:rsid w:val="00C03E3B"/>
    <w:rsid w:val="00C03E73"/>
    <w:rsid w:val="00C03E8B"/>
    <w:rsid w:val="00C04137"/>
    <w:rsid w:val="00C04444"/>
    <w:rsid w:val="00C04567"/>
    <w:rsid w:val="00C045A4"/>
    <w:rsid w:val="00C04866"/>
    <w:rsid w:val="00C049AE"/>
    <w:rsid w:val="00C04A18"/>
    <w:rsid w:val="00C04BEF"/>
    <w:rsid w:val="00C04CF7"/>
    <w:rsid w:val="00C04D53"/>
    <w:rsid w:val="00C04F0D"/>
    <w:rsid w:val="00C04F22"/>
    <w:rsid w:val="00C04F5D"/>
    <w:rsid w:val="00C04FAE"/>
    <w:rsid w:val="00C05181"/>
    <w:rsid w:val="00C05275"/>
    <w:rsid w:val="00C05320"/>
    <w:rsid w:val="00C05721"/>
    <w:rsid w:val="00C0574C"/>
    <w:rsid w:val="00C057CE"/>
    <w:rsid w:val="00C05874"/>
    <w:rsid w:val="00C05AC9"/>
    <w:rsid w:val="00C05AF5"/>
    <w:rsid w:val="00C05D50"/>
    <w:rsid w:val="00C0616C"/>
    <w:rsid w:val="00C06288"/>
    <w:rsid w:val="00C0632D"/>
    <w:rsid w:val="00C06580"/>
    <w:rsid w:val="00C06630"/>
    <w:rsid w:val="00C06708"/>
    <w:rsid w:val="00C06781"/>
    <w:rsid w:val="00C06C48"/>
    <w:rsid w:val="00C06F60"/>
    <w:rsid w:val="00C0706E"/>
    <w:rsid w:val="00C0721C"/>
    <w:rsid w:val="00C07805"/>
    <w:rsid w:val="00C07A1E"/>
    <w:rsid w:val="00C07DAE"/>
    <w:rsid w:val="00C07DBE"/>
    <w:rsid w:val="00C07FBD"/>
    <w:rsid w:val="00C102FB"/>
    <w:rsid w:val="00C10427"/>
    <w:rsid w:val="00C106CE"/>
    <w:rsid w:val="00C106ED"/>
    <w:rsid w:val="00C107F8"/>
    <w:rsid w:val="00C10AA7"/>
    <w:rsid w:val="00C10AB8"/>
    <w:rsid w:val="00C10B6D"/>
    <w:rsid w:val="00C10C7A"/>
    <w:rsid w:val="00C10DE0"/>
    <w:rsid w:val="00C10E25"/>
    <w:rsid w:val="00C10E6E"/>
    <w:rsid w:val="00C10EBC"/>
    <w:rsid w:val="00C10EE4"/>
    <w:rsid w:val="00C10EFD"/>
    <w:rsid w:val="00C10FB5"/>
    <w:rsid w:val="00C110C3"/>
    <w:rsid w:val="00C111C2"/>
    <w:rsid w:val="00C11392"/>
    <w:rsid w:val="00C114BF"/>
    <w:rsid w:val="00C114FF"/>
    <w:rsid w:val="00C11627"/>
    <w:rsid w:val="00C1170A"/>
    <w:rsid w:val="00C1173C"/>
    <w:rsid w:val="00C11808"/>
    <w:rsid w:val="00C1185F"/>
    <w:rsid w:val="00C11AE3"/>
    <w:rsid w:val="00C11E0B"/>
    <w:rsid w:val="00C11EE3"/>
    <w:rsid w:val="00C1208C"/>
    <w:rsid w:val="00C120B2"/>
    <w:rsid w:val="00C121D7"/>
    <w:rsid w:val="00C12326"/>
    <w:rsid w:val="00C1232B"/>
    <w:rsid w:val="00C1234E"/>
    <w:rsid w:val="00C12409"/>
    <w:rsid w:val="00C124B6"/>
    <w:rsid w:val="00C1255D"/>
    <w:rsid w:val="00C12689"/>
    <w:rsid w:val="00C12871"/>
    <w:rsid w:val="00C12889"/>
    <w:rsid w:val="00C12956"/>
    <w:rsid w:val="00C12A42"/>
    <w:rsid w:val="00C12A67"/>
    <w:rsid w:val="00C12A71"/>
    <w:rsid w:val="00C12AB4"/>
    <w:rsid w:val="00C12D79"/>
    <w:rsid w:val="00C12D9C"/>
    <w:rsid w:val="00C1308D"/>
    <w:rsid w:val="00C131F5"/>
    <w:rsid w:val="00C13270"/>
    <w:rsid w:val="00C133D9"/>
    <w:rsid w:val="00C138D6"/>
    <w:rsid w:val="00C13AD8"/>
    <w:rsid w:val="00C13D41"/>
    <w:rsid w:val="00C14255"/>
    <w:rsid w:val="00C1434E"/>
    <w:rsid w:val="00C144D3"/>
    <w:rsid w:val="00C14783"/>
    <w:rsid w:val="00C1488F"/>
    <w:rsid w:val="00C149B7"/>
    <w:rsid w:val="00C14A08"/>
    <w:rsid w:val="00C14BDA"/>
    <w:rsid w:val="00C14DF5"/>
    <w:rsid w:val="00C14E79"/>
    <w:rsid w:val="00C14FB7"/>
    <w:rsid w:val="00C15198"/>
    <w:rsid w:val="00C152C8"/>
    <w:rsid w:val="00C1559D"/>
    <w:rsid w:val="00C155CA"/>
    <w:rsid w:val="00C15732"/>
    <w:rsid w:val="00C15CFD"/>
    <w:rsid w:val="00C15D6E"/>
    <w:rsid w:val="00C15D7A"/>
    <w:rsid w:val="00C15DC8"/>
    <w:rsid w:val="00C16066"/>
    <w:rsid w:val="00C160E0"/>
    <w:rsid w:val="00C16195"/>
    <w:rsid w:val="00C16427"/>
    <w:rsid w:val="00C164E6"/>
    <w:rsid w:val="00C165C7"/>
    <w:rsid w:val="00C165C9"/>
    <w:rsid w:val="00C1662C"/>
    <w:rsid w:val="00C16748"/>
    <w:rsid w:val="00C167A7"/>
    <w:rsid w:val="00C16827"/>
    <w:rsid w:val="00C1686A"/>
    <w:rsid w:val="00C16B0F"/>
    <w:rsid w:val="00C16B8F"/>
    <w:rsid w:val="00C16C47"/>
    <w:rsid w:val="00C16F3D"/>
    <w:rsid w:val="00C17034"/>
    <w:rsid w:val="00C171F7"/>
    <w:rsid w:val="00C173AE"/>
    <w:rsid w:val="00C173FD"/>
    <w:rsid w:val="00C17542"/>
    <w:rsid w:val="00C175FB"/>
    <w:rsid w:val="00C178BC"/>
    <w:rsid w:val="00C17A0F"/>
    <w:rsid w:val="00C17DBC"/>
    <w:rsid w:val="00C17F19"/>
    <w:rsid w:val="00C17F40"/>
    <w:rsid w:val="00C17F76"/>
    <w:rsid w:val="00C17F8E"/>
    <w:rsid w:val="00C200A4"/>
    <w:rsid w:val="00C200A8"/>
    <w:rsid w:val="00C200C9"/>
    <w:rsid w:val="00C20279"/>
    <w:rsid w:val="00C203D4"/>
    <w:rsid w:val="00C204B0"/>
    <w:rsid w:val="00C20560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87"/>
    <w:rsid w:val="00C21086"/>
    <w:rsid w:val="00C210A1"/>
    <w:rsid w:val="00C21271"/>
    <w:rsid w:val="00C21299"/>
    <w:rsid w:val="00C21321"/>
    <w:rsid w:val="00C21344"/>
    <w:rsid w:val="00C2139C"/>
    <w:rsid w:val="00C2144E"/>
    <w:rsid w:val="00C21777"/>
    <w:rsid w:val="00C21823"/>
    <w:rsid w:val="00C21D32"/>
    <w:rsid w:val="00C21DDE"/>
    <w:rsid w:val="00C22004"/>
    <w:rsid w:val="00C22066"/>
    <w:rsid w:val="00C2207D"/>
    <w:rsid w:val="00C22138"/>
    <w:rsid w:val="00C22525"/>
    <w:rsid w:val="00C22562"/>
    <w:rsid w:val="00C229E1"/>
    <w:rsid w:val="00C22C1D"/>
    <w:rsid w:val="00C22CC1"/>
    <w:rsid w:val="00C23080"/>
    <w:rsid w:val="00C23097"/>
    <w:rsid w:val="00C2325B"/>
    <w:rsid w:val="00C23430"/>
    <w:rsid w:val="00C235B1"/>
    <w:rsid w:val="00C236D7"/>
    <w:rsid w:val="00C237FC"/>
    <w:rsid w:val="00C239A3"/>
    <w:rsid w:val="00C239DE"/>
    <w:rsid w:val="00C23BEE"/>
    <w:rsid w:val="00C23DF6"/>
    <w:rsid w:val="00C23E51"/>
    <w:rsid w:val="00C24467"/>
    <w:rsid w:val="00C24504"/>
    <w:rsid w:val="00C246F2"/>
    <w:rsid w:val="00C24847"/>
    <w:rsid w:val="00C2484E"/>
    <w:rsid w:val="00C249FC"/>
    <w:rsid w:val="00C24A5F"/>
    <w:rsid w:val="00C24B02"/>
    <w:rsid w:val="00C24BDE"/>
    <w:rsid w:val="00C24C50"/>
    <w:rsid w:val="00C24C64"/>
    <w:rsid w:val="00C24D3F"/>
    <w:rsid w:val="00C24E19"/>
    <w:rsid w:val="00C24EF6"/>
    <w:rsid w:val="00C24F40"/>
    <w:rsid w:val="00C25117"/>
    <w:rsid w:val="00C2520C"/>
    <w:rsid w:val="00C2526B"/>
    <w:rsid w:val="00C25299"/>
    <w:rsid w:val="00C252BE"/>
    <w:rsid w:val="00C25305"/>
    <w:rsid w:val="00C25526"/>
    <w:rsid w:val="00C255EB"/>
    <w:rsid w:val="00C25632"/>
    <w:rsid w:val="00C25699"/>
    <w:rsid w:val="00C2573D"/>
    <w:rsid w:val="00C257EB"/>
    <w:rsid w:val="00C25A33"/>
    <w:rsid w:val="00C25AB5"/>
    <w:rsid w:val="00C25AE7"/>
    <w:rsid w:val="00C25FC9"/>
    <w:rsid w:val="00C261FD"/>
    <w:rsid w:val="00C2649D"/>
    <w:rsid w:val="00C2660B"/>
    <w:rsid w:val="00C2671D"/>
    <w:rsid w:val="00C26B53"/>
    <w:rsid w:val="00C26BF6"/>
    <w:rsid w:val="00C26BFC"/>
    <w:rsid w:val="00C26C78"/>
    <w:rsid w:val="00C26D69"/>
    <w:rsid w:val="00C271B2"/>
    <w:rsid w:val="00C272B6"/>
    <w:rsid w:val="00C2730E"/>
    <w:rsid w:val="00C276BB"/>
    <w:rsid w:val="00C276D6"/>
    <w:rsid w:val="00C27B85"/>
    <w:rsid w:val="00C3001F"/>
    <w:rsid w:val="00C303BB"/>
    <w:rsid w:val="00C3059D"/>
    <w:rsid w:val="00C30690"/>
    <w:rsid w:val="00C30764"/>
    <w:rsid w:val="00C307D2"/>
    <w:rsid w:val="00C3080D"/>
    <w:rsid w:val="00C308CC"/>
    <w:rsid w:val="00C308DB"/>
    <w:rsid w:val="00C313AF"/>
    <w:rsid w:val="00C317B0"/>
    <w:rsid w:val="00C31977"/>
    <w:rsid w:val="00C31A0D"/>
    <w:rsid w:val="00C31B20"/>
    <w:rsid w:val="00C31B75"/>
    <w:rsid w:val="00C31EF5"/>
    <w:rsid w:val="00C31F00"/>
    <w:rsid w:val="00C322B8"/>
    <w:rsid w:val="00C32681"/>
    <w:rsid w:val="00C32AA8"/>
    <w:rsid w:val="00C32AB1"/>
    <w:rsid w:val="00C32B87"/>
    <w:rsid w:val="00C32D8B"/>
    <w:rsid w:val="00C32E1C"/>
    <w:rsid w:val="00C32F54"/>
    <w:rsid w:val="00C32FFE"/>
    <w:rsid w:val="00C33168"/>
    <w:rsid w:val="00C3338B"/>
    <w:rsid w:val="00C335B2"/>
    <w:rsid w:val="00C33A83"/>
    <w:rsid w:val="00C33B41"/>
    <w:rsid w:val="00C33CC1"/>
    <w:rsid w:val="00C340A2"/>
    <w:rsid w:val="00C341AA"/>
    <w:rsid w:val="00C34409"/>
    <w:rsid w:val="00C3460B"/>
    <w:rsid w:val="00C34654"/>
    <w:rsid w:val="00C34742"/>
    <w:rsid w:val="00C349AF"/>
    <w:rsid w:val="00C34C85"/>
    <w:rsid w:val="00C34E6E"/>
    <w:rsid w:val="00C34F02"/>
    <w:rsid w:val="00C34F84"/>
    <w:rsid w:val="00C351B0"/>
    <w:rsid w:val="00C351C1"/>
    <w:rsid w:val="00C35202"/>
    <w:rsid w:val="00C3531C"/>
    <w:rsid w:val="00C35379"/>
    <w:rsid w:val="00C355D4"/>
    <w:rsid w:val="00C3561A"/>
    <w:rsid w:val="00C35666"/>
    <w:rsid w:val="00C357A9"/>
    <w:rsid w:val="00C358A9"/>
    <w:rsid w:val="00C35B75"/>
    <w:rsid w:val="00C35C5E"/>
    <w:rsid w:val="00C35F43"/>
    <w:rsid w:val="00C35F8B"/>
    <w:rsid w:val="00C36022"/>
    <w:rsid w:val="00C360CD"/>
    <w:rsid w:val="00C3622D"/>
    <w:rsid w:val="00C36272"/>
    <w:rsid w:val="00C363DD"/>
    <w:rsid w:val="00C36692"/>
    <w:rsid w:val="00C367CD"/>
    <w:rsid w:val="00C367D5"/>
    <w:rsid w:val="00C368C5"/>
    <w:rsid w:val="00C368F0"/>
    <w:rsid w:val="00C36995"/>
    <w:rsid w:val="00C369B1"/>
    <w:rsid w:val="00C36BAF"/>
    <w:rsid w:val="00C36C72"/>
    <w:rsid w:val="00C36CED"/>
    <w:rsid w:val="00C370A4"/>
    <w:rsid w:val="00C37250"/>
    <w:rsid w:val="00C373B0"/>
    <w:rsid w:val="00C3758A"/>
    <w:rsid w:val="00C3791C"/>
    <w:rsid w:val="00C37C50"/>
    <w:rsid w:val="00C37CB2"/>
    <w:rsid w:val="00C37DCA"/>
    <w:rsid w:val="00C37E65"/>
    <w:rsid w:val="00C37FE6"/>
    <w:rsid w:val="00C40047"/>
    <w:rsid w:val="00C40061"/>
    <w:rsid w:val="00C40112"/>
    <w:rsid w:val="00C403B9"/>
    <w:rsid w:val="00C403E1"/>
    <w:rsid w:val="00C40797"/>
    <w:rsid w:val="00C408EE"/>
    <w:rsid w:val="00C40921"/>
    <w:rsid w:val="00C409DA"/>
    <w:rsid w:val="00C40A81"/>
    <w:rsid w:val="00C40BE4"/>
    <w:rsid w:val="00C40C5E"/>
    <w:rsid w:val="00C40CF3"/>
    <w:rsid w:val="00C411B4"/>
    <w:rsid w:val="00C411DC"/>
    <w:rsid w:val="00C412D0"/>
    <w:rsid w:val="00C413F5"/>
    <w:rsid w:val="00C413F7"/>
    <w:rsid w:val="00C417B0"/>
    <w:rsid w:val="00C41808"/>
    <w:rsid w:val="00C419F7"/>
    <w:rsid w:val="00C41B95"/>
    <w:rsid w:val="00C41D7F"/>
    <w:rsid w:val="00C41DDA"/>
    <w:rsid w:val="00C41E9B"/>
    <w:rsid w:val="00C41EFD"/>
    <w:rsid w:val="00C41F76"/>
    <w:rsid w:val="00C420C0"/>
    <w:rsid w:val="00C420D2"/>
    <w:rsid w:val="00C421B4"/>
    <w:rsid w:val="00C4259B"/>
    <w:rsid w:val="00C426B7"/>
    <w:rsid w:val="00C426C3"/>
    <w:rsid w:val="00C42728"/>
    <w:rsid w:val="00C42B5F"/>
    <w:rsid w:val="00C42B78"/>
    <w:rsid w:val="00C42C44"/>
    <w:rsid w:val="00C42D7A"/>
    <w:rsid w:val="00C42D97"/>
    <w:rsid w:val="00C43339"/>
    <w:rsid w:val="00C4333D"/>
    <w:rsid w:val="00C433ED"/>
    <w:rsid w:val="00C434AE"/>
    <w:rsid w:val="00C43CC8"/>
    <w:rsid w:val="00C43D00"/>
    <w:rsid w:val="00C44692"/>
    <w:rsid w:val="00C446CF"/>
    <w:rsid w:val="00C4470D"/>
    <w:rsid w:val="00C44753"/>
    <w:rsid w:val="00C44772"/>
    <w:rsid w:val="00C44774"/>
    <w:rsid w:val="00C4478B"/>
    <w:rsid w:val="00C44B31"/>
    <w:rsid w:val="00C44B6F"/>
    <w:rsid w:val="00C44D37"/>
    <w:rsid w:val="00C44E0F"/>
    <w:rsid w:val="00C45128"/>
    <w:rsid w:val="00C451E2"/>
    <w:rsid w:val="00C45304"/>
    <w:rsid w:val="00C454B0"/>
    <w:rsid w:val="00C4559B"/>
    <w:rsid w:val="00C456B4"/>
    <w:rsid w:val="00C45915"/>
    <w:rsid w:val="00C45B2F"/>
    <w:rsid w:val="00C45C4C"/>
    <w:rsid w:val="00C4600E"/>
    <w:rsid w:val="00C4601B"/>
    <w:rsid w:val="00C4606C"/>
    <w:rsid w:val="00C4610C"/>
    <w:rsid w:val="00C461AD"/>
    <w:rsid w:val="00C46453"/>
    <w:rsid w:val="00C46653"/>
    <w:rsid w:val="00C46894"/>
    <w:rsid w:val="00C468D2"/>
    <w:rsid w:val="00C46952"/>
    <w:rsid w:val="00C469DB"/>
    <w:rsid w:val="00C46D3F"/>
    <w:rsid w:val="00C46D91"/>
    <w:rsid w:val="00C46EE6"/>
    <w:rsid w:val="00C4709C"/>
    <w:rsid w:val="00C47108"/>
    <w:rsid w:val="00C471F0"/>
    <w:rsid w:val="00C471F4"/>
    <w:rsid w:val="00C4747C"/>
    <w:rsid w:val="00C47524"/>
    <w:rsid w:val="00C4790A"/>
    <w:rsid w:val="00C47EC3"/>
    <w:rsid w:val="00C47EF2"/>
    <w:rsid w:val="00C50104"/>
    <w:rsid w:val="00C5012E"/>
    <w:rsid w:val="00C50187"/>
    <w:rsid w:val="00C501A9"/>
    <w:rsid w:val="00C5048F"/>
    <w:rsid w:val="00C50875"/>
    <w:rsid w:val="00C508B6"/>
    <w:rsid w:val="00C5098E"/>
    <w:rsid w:val="00C50AEA"/>
    <w:rsid w:val="00C50B5A"/>
    <w:rsid w:val="00C50BE6"/>
    <w:rsid w:val="00C510BD"/>
    <w:rsid w:val="00C511AA"/>
    <w:rsid w:val="00C51287"/>
    <w:rsid w:val="00C512FE"/>
    <w:rsid w:val="00C51379"/>
    <w:rsid w:val="00C514F3"/>
    <w:rsid w:val="00C5159A"/>
    <w:rsid w:val="00C5174E"/>
    <w:rsid w:val="00C5175C"/>
    <w:rsid w:val="00C517A1"/>
    <w:rsid w:val="00C51895"/>
    <w:rsid w:val="00C519E7"/>
    <w:rsid w:val="00C51A17"/>
    <w:rsid w:val="00C51EE5"/>
    <w:rsid w:val="00C5244C"/>
    <w:rsid w:val="00C52910"/>
    <w:rsid w:val="00C52A06"/>
    <w:rsid w:val="00C52C87"/>
    <w:rsid w:val="00C52DD8"/>
    <w:rsid w:val="00C52FC2"/>
    <w:rsid w:val="00C530D1"/>
    <w:rsid w:val="00C53276"/>
    <w:rsid w:val="00C5354D"/>
    <w:rsid w:val="00C536AA"/>
    <w:rsid w:val="00C5378A"/>
    <w:rsid w:val="00C537A2"/>
    <w:rsid w:val="00C539E7"/>
    <w:rsid w:val="00C53A73"/>
    <w:rsid w:val="00C53AA8"/>
    <w:rsid w:val="00C53BA7"/>
    <w:rsid w:val="00C53CA5"/>
    <w:rsid w:val="00C540F0"/>
    <w:rsid w:val="00C541CC"/>
    <w:rsid w:val="00C5426D"/>
    <w:rsid w:val="00C5450A"/>
    <w:rsid w:val="00C546D3"/>
    <w:rsid w:val="00C54CCB"/>
    <w:rsid w:val="00C54F42"/>
    <w:rsid w:val="00C54FA8"/>
    <w:rsid w:val="00C55233"/>
    <w:rsid w:val="00C5537D"/>
    <w:rsid w:val="00C5541D"/>
    <w:rsid w:val="00C555D2"/>
    <w:rsid w:val="00C55D63"/>
    <w:rsid w:val="00C55E65"/>
    <w:rsid w:val="00C5612D"/>
    <w:rsid w:val="00C562FA"/>
    <w:rsid w:val="00C5632B"/>
    <w:rsid w:val="00C563C1"/>
    <w:rsid w:val="00C564B1"/>
    <w:rsid w:val="00C56737"/>
    <w:rsid w:val="00C56A80"/>
    <w:rsid w:val="00C56B15"/>
    <w:rsid w:val="00C56F59"/>
    <w:rsid w:val="00C56FA9"/>
    <w:rsid w:val="00C5703F"/>
    <w:rsid w:val="00C57270"/>
    <w:rsid w:val="00C572AE"/>
    <w:rsid w:val="00C5734E"/>
    <w:rsid w:val="00C5774F"/>
    <w:rsid w:val="00C57A03"/>
    <w:rsid w:val="00C57A37"/>
    <w:rsid w:val="00C57AC9"/>
    <w:rsid w:val="00C57BD0"/>
    <w:rsid w:val="00C57C01"/>
    <w:rsid w:val="00C57C9B"/>
    <w:rsid w:val="00C57C9F"/>
    <w:rsid w:val="00C57D89"/>
    <w:rsid w:val="00C57E00"/>
    <w:rsid w:val="00C57EA8"/>
    <w:rsid w:val="00C57F1A"/>
    <w:rsid w:val="00C6005E"/>
    <w:rsid w:val="00C600AB"/>
    <w:rsid w:val="00C60183"/>
    <w:rsid w:val="00C602C3"/>
    <w:rsid w:val="00C6036A"/>
    <w:rsid w:val="00C6036F"/>
    <w:rsid w:val="00C60490"/>
    <w:rsid w:val="00C607A3"/>
    <w:rsid w:val="00C60A91"/>
    <w:rsid w:val="00C60C4B"/>
    <w:rsid w:val="00C60DFC"/>
    <w:rsid w:val="00C60FBF"/>
    <w:rsid w:val="00C612ED"/>
    <w:rsid w:val="00C6178C"/>
    <w:rsid w:val="00C618AD"/>
    <w:rsid w:val="00C618DB"/>
    <w:rsid w:val="00C618DD"/>
    <w:rsid w:val="00C61A4D"/>
    <w:rsid w:val="00C61F77"/>
    <w:rsid w:val="00C61F93"/>
    <w:rsid w:val="00C62048"/>
    <w:rsid w:val="00C62229"/>
    <w:rsid w:val="00C6242C"/>
    <w:rsid w:val="00C62477"/>
    <w:rsid w:val="00C625AD"/>
    <w:rsid w:val="00C625B2"/>
    <w:rsid w:val="00C626CA"/>
    <w:rsid w:val="00C6276B"/>
    <w:rsid w:val="00C628C8"/>
    <w:rsid w:val="00C629B3"/>
    <w:rsid w:val="00C62A3F"/>
    <w:rsid w:val="00C62A50"/>
    <w:rsid w:val="00C62AB7"/>
    <w:rsid w:val="00C62B47"/>
    <w:rsid w:val="00C62B88"/>
    <w:rsid w:val="00C62D62"/>
    <w:rsid w:val="00C62E6E"/>
    <w:rsid w:val="00C631E2"/>
    <w:rsid w:val="00C63498"/>
    <w:rsid w:val="00C63513"/>
    <w:rsid w:val="00C63605"/>
    <w:rsid w:val="00C637E7"/>
    <w:rsid w:val="00C637F0"/>
    <w:rsid w:val="00C638F1"/>
    <w:rsid w:val="00C63A03"/>
    <w:rsid w:val="00C63A24"/>
    <w:rsid w:val="00C63B06"/>
    <w:rsid w:val="00C63B8F"/>
    <w:rsid w:val="00C63BBC"/>
    <w:rsid w:val="00C63C9B"/>
    <w:rsid w:val="00C63DD4"/>
    <w:rsid w:val="00C63E79"/>
    <w:rsid w:val="00C63F11"/>
    <w:rsid w:val="00C640B8"/>
    <w:rsid w:val="00C64102"/>
    <w:rsid w:val="00C64160"/>
    <w:rsid w:val="00C641D3"/>
    <w:rsid w:val="00C641EA"/>
    <w:rsid w:val="00C64249"/>
    <w:rsid w:val="00C646BE"/>
    <w:rsid w:val="00C6477E"/>
    <w:rsid w:val="00C6487D"/>
    <w:rsid w:val="00C6495F"/>
    <w:rsid w:val="00C64989"/>
    <w:rsid w:val="00C64A0A"/>
    <w:rsid w:val="00C64A6F"/>
    <w:rsid w:val="00C64A9F"/>
    <w:rsid w:val="00C65017"/>
    <w:rsid w:val="00C6523A"/>
    <w:rsid w:val="00C65492"/>
    <w:rsid w:val="00C6576B"/>
    <w:rsid w:val="00C65949"/>
    <w:rsid w:val="00C659DD"/>
    <w:rsid w:val="00C65A48"/>
    <w:rsid w:val="00C65A74"/>
    <w:rsid w:val="00C65DD7"/>
    <w:rsid w:val="00C65EC3"/>
    <w:rsid w:val="00C6603A"/>
    <w:rsid w:val="00C66050"/>
    <w:rsid w:val="00C6612D"/>
    <w:rsid w:val="00C663E8"/>
    <w:rsid w:val="00C6659E"/>
    <w:rsid w:val="00C667B1"/>
    <w:rsid w:val="00C66989"/>
    <w:rsid w:val="00C669B9"/>
    <w:rsid w:val="00C66AC3"/>
    <w:rsid w:val="00C66B59"/>
    <w:rsid w:val="00C66BE1"/>
    <w:rsid w:val="00C66F66"/>
    <w:rsid w:val="00C67142"/>
    <w:rsid w:val="00C67171"/>
    <w:rsid w:val="00C672FE"/>
    <w:rsid w:val="00C67419"/>
    <w:rsid w:val="00C6742A"/>
    <w:rsid w:val="00C677FC"/>
    <w:rsid w:val="00C67885"/>
    <w:rsid w:val="00C678C9"/>
    <w:rsid w:val="00C678F3"/>
    <w:rsid w:val="00C67963"/>
    <w:rsid w:val="00C6798F"/>
    <w:rsid w:val="00C67A88"/>
    <w:rsid w:val="00C67B8C"/>
    <w:rsid w:val="00C67C07"/>
    <w:rsid w:val="00C67C8F"/>
    <w:rsid w:val="00C67D0A"/>
    <w:rsid w:val="00C67E06"/>
    <w:rsid w:val="00C701F0"/>
    <w:rsid w:val="00C7025D"/>
    <w:rsid w:val="00C703A4"/>
    <w:rsid w:val="00C703CE"/>
    <w:rsid w:val="00C7049B"/>
    <w:rsid w:val="00C7067A"/>
    <w:rsid w:val="00C707F3"/>
    <w:rsid w:val="00C70AC5"/>
    <w:rsid w:val="00C70AE1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AA8"/>
    <w:rsid w:val="00C71AAB"/>
    <w:rsid w:val="00C71B27"/>
    <w:rsid w:val="00C71C5A"/>
    <w:rsid w:val="00C71C86"/>
    <w:rsid w:val="00C71CDE"/>
    <w:rsid w:val="00C71F09"/>
    <w:rsid w:val="00C72100"/>
    <w:rsid w:val="00C72274"/>
    <w:rsid w:val="00C7249F"/>
    <w:rsid w:val="00C72563"/>
    <w:rsid w:val="00C726B0"/>
    <w:rsid w:val="00C727F8"/>
    <w:rsid w:val="00C72976"/>
    <w:rsid w:val="00C729BF"/>
    <w:rsid w:val="00C72A0E"/>
    <w:rsid w:val="00C72A70"/>
    <w:rsid w:val="00C72B48"/>
    <w:rsid w:val="00C72D42"/>
    <w:rsid w:val="00C72DFB"/>
    <w:rsid w:val="00C72E99"/>
    <w:rsid w:val="00C72EC8"/>
    <w:rsid w:val="00C72F75"/>
    <w:rsid w:val="00C72F7F"/>
    <w:rsid w:val="00C730B8"/>
    <w:rsid w:val="00C73122"/>
    <w:rsid w:val="00C731A6"/>
    <w:rsid w:val="00C7345F"/>
    <w:rsid w:val="00C7350F"/>
    <w:rsid w:val="00C73536"/>
    <w:rsid w:val="00C7362A"/>
    <w:rsid w:val="00C73640"/>
    <w:rsid w:val="00C73756"/>
    <w:rsid w:val="00C7378C"/>
    <w:rsid w:val="00C737D5"/>
    <w:rsid w:val="00C7383F"/>
    <w:rsid w:val="00C739B8"/>
    <w:rsid w:val="00C73A11"/>
    <w:rsid w:val="00C73AB6"/>
    <w:rsid w:val="00C73BF1"/>
    <w:rsid w:val="00C73E1E"/>
    <w:rsid w:val="00C73E6D"/>
    <w:rsid w:val="00C73E7F"/>
    <w:rsid w:val="00C73F65"/>
    <w:rsid w:val="00C741BC"/>
    <w:rsid w:val="00C74202"/>
    <w:rsid w:val="00C742F6"/>
    <w:rsid w:val="00C74338"/>
    <w:rsid w:val="00C74347"/>
    <w:rsid w:val="00C74514"/>
    <w:rsid w:val="00C746A1"/>
    <w:rsid w:val="00C7470D"/>
    <w:rsid w:val="00C747E7"/>
    <w:rsid w:val="00C748EA"/>
    <w:rsid w:val="00C74A02"/>
    <w:rsid w:val="00C74A0D"/>
    <w:rsid w:val="00C74B87"/>
    <w:rsid w:val="00C74BD3"/>
    <w:rsid w:val="00C74D6B"/>
    <w:rsid w:val="00C7506C"/>
    <w:rsid w:val="00C75070"/>
    <w:rsid w:val="00C7510B"/>
    <w:rsid w:val="00C7520A"/>
    <w:rsid w:val="00C755CE"/>
    <w:rsid w:val="00C7569B"/>
    <w:rsid w:val="00C7572F"/>
    <w:rsid w:val="00C75805"/>
    <w:rsid w:val="00C75921"/>
    <w:rsid w:val="00C75A4D"/>
    <w:rsid w:val="00C75A6B"/>
    <w:rsid w:val="00C75AB8"/>
    <w:rsid w:val="00C75B54"/>
    <w:rsid w:val="00C75C60"/>
    <w:rsid w:val="00C75DC8"/>
    <w:rsid w:val="00C761C9"/>
    <w:rsid w:val="00C7634A"/>
    <w:rsid w:val="00C76408"/>
    <w:rsid w:val="00C76417"/>
    <w:rsid w:val="00C767F3"/>
    <w:rsid w:val="00C7695D"/>
    <w:rsid w:val="00C76C8B"/>
    <w:rsid w:val="00C76FE3"/>
    <w:rsid w:val="00C77072"/>
    <w:rsid w:val="00C7731B"/>
    <w:rsid w:val="00C7737C"/>
    <w:rsid w:val="00C775A4"/>
    <w:rsid w:val="00C775D7"/>
    <w:rsid w:val="00C77BDA"/>
    <w:rsid w:val="00C77C7F"/>
    <w:rsid w:val="00C77D76"/>
    <w:rsid w:val="00C77D7B"/>
    <w:rsid w:val="00C77DEF"/>
    <w:rsid w:val="00C77E2C"/>
    <w:rsid w:val="00C803BF"/>
    <w:rsid w:val="00C8042B"/>
    <w:rsid w:val="00C80574"/>
    <w:rsid w:val="00C8067A"/>
    <w:rsid w:val="00C806AE"/>
    <w:rsid w:val="00C807A0"/>
    <w:rsid w:val="00C80911"/>
    <w:rsid w:val="00C80934"/>
    <w:rsid w:val="00C80B93"/>
    <w:rsid w:val="00C80BD4"/>
    <w:rsid w:val="00C80F53"/>
    <w:rsid w:val="00C8113A"/>
    <w:rsid w:val="00C812CE"/>
    <w:rsid w:val="00C81315"/>
    <w:rsid w:val="00C814AE"/>
    <w:rsid w:val="00C81568"/>
    <w:rsid w:val="00C815D0"/>
    <w:rsid w:val="00C81663"/>
    <w:rsid w:val="00C817B6"/>
    <w:rsid w:val="00C817FF"/>
    <w:rsid w:val="00C81A7D"/>
    <w:rsid w:val="00C81B53"/>
    <w:rsid w:val="00C81B7E"/>
    <w:rsid w:val="00C81C11"/>
    <w:rsid w:val="00C81D78"/>
    <w:rsid w:val="00C82201"/>
    <w:rsid w:val="00C822B8"/>
    <w:rsid w:val="00C82427"/>
    <w:rsid w:val="00C825A2"/>
    <w:rsid w:val="00C829A3"/>
    <w:rsid w:val="00C82B70"/>
    <w:rsid w:val="00C82C2F"/>
    <w:rsid w:val="00C82C93"/>
    <w:rsid w:val="00C82D4A"/>
    <w:rsid w:val="00C82D76"/>
    <w:rsid w:val="00C82FCB"/>
    <w:rsid w:val="00C83092"/>
    <w:rsid w:val="00C831F4"/>
    <w:rsid w:val="00C832E1"/>
    <w:rsid w:val="00C834BD"/>
    <w:rsid w:val="00C836D3"/>
    <w:rsid w:val="00C8395A"/>
    <w:rsid w:val="00C839A8"/>
    <w:rsid w:val="00C83A1B"/>
    <w:rsid w:val="00C83A36"/>
    <w:rsid w:val="00C83A44"/>
    <w:rsid w:val="00C83A90"/>
    <w:rsid w:val="00C83FB7"/>
    <w:rsid w:val="00C84114"/>
    <w:rsid w:val="00C84135"/>
    <w:rsid w:val="00C84150"/>
    <w:rsid w:val="00C845A4"/>
    <w:rsid w:val="00C84B27"/>
    <w:rsid w:val="00C84DE0"/>
    <w:rsid w:val="00C84EBB"/>
    <w:rsid w:val="00C8500E"/>
    <w:rsid w:val="00C85260"/>
    <w:rsid w:val="00C85796"/>
    <w:rsid w:val="00C858FE"/>
    <w:rsid w:val="00C85C8E"/>
    <w:rsid w:val="00C85F40"/>
    <w:rsid w:val="00C85F4F"/>
    <w:rsid w:val="00C85F55"/>
    <w:rsid w:val="00C85FF8"/>
    <w:rsid w:val="00C86123"/>
    <w:rsid w:val="00C86336"/>
    <w:rsid w:val="00C86391"/>
    <w:rsid w:val="00C863ED"/>
    <w:rsid w:val="00C864EF"/>
    <w:rsid w:val="00C8657C"/>
    <w:rsid w:val="00C866D4"/>
    <w:rsid w:val="00C86899"/>
    <w:rsid w:val="00C86D1D"/>
    <w:rsid w:val="00C87207"/>
    <w:rsid w:val="00C87308"/>
    <w:rsid w:val="00C87449"/>
    <w:rsid w:val="00C87481"/>
    <w:rsid w:val="00C874D8"/>
    <w:rsid w:val="00C87569"/>
    <w:rsid w:val="00C87633"/>
    <w:rsid w:val="00C87635"/>
    <w:rsid w:val="00C876D8"/>
    <w:rsid w:val="00C876DD"/>
    <w:rsid w:val="00C87867"/>
    <w:rsid w:val="00C8790C"/>
    <w:rsid w:val="00C87AA7"/>
    <w:rsid w:val="00C87DEB"/>
    <w:rsid w:val="00C87E06"/>
    <w:rsid w:val="00C87F0C"/>
    <w:rsid w:val="00C900C7"/>
    <w:rsid w:val="00C9024A"/>
    <w:rsid w:val="00C9032C"/>
    <w:rsid w:val="00C90333"/>
    <w:rsid w:val="00C90442"/>
    <w:rsid w:val="00C90590"/>
    <w:rsid w:val="00C90A0B"/>
    <w:rsid w:val="00C90C1E"/>
    <w:rsid w:val="00C90D8A"/>
    <w:rsid w:val="00C90EC2"/>
    <w:rsid w:val="00C90FAA"/>
    <w:rsid w:val="00C91189"/>
    <w:rsid w:val="00C914D1"/>
    <w:rsid w:val="00C9154A"/>
    <w:rsid w:val="00C917DB"/>
    <w:rsid w:val="00C918BB"/>
    <w:rsid w:val="00C919A5"/>
    <w:rsid w:val="00C91B02"/>
    <w:rsid w:val="00C91B19"/>
    <w:rsid w:val="00C91C0E"/>
    <w:rsid w:val="00C91C1D"/>
    <w:rsid w:val="00C91CDC"/>
    <w:rsid w:val="00C91D96"/>
    <w:rsid w:val="00C920E8"/>
    <w:rsid w:val="00C9221E"/>
    <w:rsid w:val="00C92872"/>
    <w:rsid w:val="00C929C7"/>
    <w:rsid w:val="00C92E9D"/>
    <w:rsid w:val="00C92EE8"/>
    <w:rsid w:val="00C93120"/>
    <w:rsid w:val="00C93129"/>
    <w:rsid w:val="00C9316A"/>
    <w:rsid w:val="00C9333E"/>
    <w:rsid w:val="00C936EB"/>
    <w:rsid w:val="00C93A18"/>
    <w:rsid w:val="00C93D92"/>
    <w:rsid w:val="00C93E56"/>
    <w:rsid w:val="00C93F8B"/>
    <w:rsid w:val="00C9401B"/>
    <w:rsid w:val="00C944AB"/>
    <w:rsid w:val="00C94579"/>
    <w:rsid w:val="00C94592"/>
    <w:rsid w:val="00C946B3"/>
    <w:rsid w:val="00C946FF"/>
    <w:rsid w:val="00C94793"/>
    <w:rsid w:val="00C948A1"/>
    <w:rsid w:val="00C94A8A"/>
    <w:rsid w:val="00C94B74"/>
    <w:rsid w:val="00C94BBE"/>
    <w:rsid w:val="00C94CC4"/>
    <w:rsid w:val="00C94DA8"/>
    <w:rsid w:val="00C94E09"/>
    <w:rsid w:val="00C94E0C"/>
    <w:rsid w:val="00C94EBC"/>
    <w:rsid w:val="00C94FD3"/>
    <w:rsid w:val="00C9500E"/>
    <w:rsid w:val="00C951BA"/>
    <w:rsid w:val="00C951FB"/>
    <w:rsid w:val="00C9526F"/>
    <w:rsid w:val="00C953BB"/>
    <w:rsid w:val="00C9575D"/>
    <w:rsid w:val="00C957FA"/>
    <w:rsid w:val="00C95925"/>
    <w:rsid w:val="00C95EF1"/>
    <w:rsid w:val="00C960CC"/>
    <w:rsid w:val="00C9626B"/>
    <w:rsid w:val="00C96532"/>
    <w:rsid w:val="00C96716"/>
    <w:rsid w:val="00C96792"/>
    <w:rsid w:val="00C967B7"/>
    <w:rsid w:val="00C96844"/>
    <w:rsid w:val="00C96B61"/>
    <w:rsid w:val="00C96DE8"/>
    <w:rsid w:val="00C96E9C"/>
    <w:rsid w:val="00C96FCA"/>
    <w:rsid w:val="00C970CD"/>
    <w:rsid w:val="00C971A5"/>
    <w:rsid w:val="00C97494"/>
    <w:rsid w:val="00C975E8"/>
    <w:rsid w:val="00C9770A"/>
    <w:rsid w:val="00C97A45"/>
    <w:rsid w:val="00C97BF8"/>
    <w:rsid w:val="00C97CA8"/>
    <w:rsid w:val="00C97CB6"/>
    <w:rsid w:val="00CA00D6"/>
    <w:rsid w:val="00CA024D"/>
    <w:rsid w:val="00CA0332"/>
    <w:rsid w:val="00CA0388"/>
    <w:rsid w:val="00CA03A6"/>
    <w:rsid w:val="00CA0468"/>
    <w:rsid w:val="00CA05DA"/>
    <w:rsid w:val="00CA0758"/>
    <w:rsid w:val="00CA087A"/>
    <w:rsid w:val="00CA08DE"/>
    <w:rsid w:val="00CA0A54"/>
    <w:rsid w:val="00CA0AAB"/>
    <w:rsid w:val="00CA0BDD"/>
    <w:rsid w:val="00CA0C2E"/>
    <w:rsid w:val="00CA0DCB"/>
    <w:rsid w:val="00CA0E25"/>
    <w:rsid w:val="00CA107E"/>
    <w:rsid w:val="00CA12A4"/>
    <w:rsid w:val="00CA13C9"/>
    <w:rsid w:val="00CA1428"/>
    <w:rsid w:val="00CA149A"/>
    <w:rsid w:val="00CA151F"/>
    <w:rsid w:val="00CA185B"/>
    <w:rsid w:val="00CA18AC"/>
    <w:rsid w:val="00CA1AB5"/>
    <w:rsid w:val="00CA1B36"/>
    <w:rsid w:val="00CA1B8F"/>
    <w:rsid w:val="00CA1BDE"/>
    <w:rsid w:val="00CA1BEF"/>
    <w:rsid w:val="00CA1D0B"/>
    <w:rsid w:val="00CA1F84"/>
    <w:rsid w:val="00CA207C"/>
    <w:rsid w:val="00CA209C"/>
    <w:rsid w:val="00CA2214"/>
    <w:rsid w:val="00CA2267"/>
    <w:rsid w:val="00CA2352"/>
    <w:rsid w:val="00CA24AF"/>
    <w:rsid w:val="00CA2885"/>
    <w:rsid w:val="00CA2997"/>
    <w:rsid w:val="00CA2C72"/>
    <w:rsid w:val="00CA2CCE"/>
    <w:rsid w:val="00CA2D85"/>
    <w:rsid w:val="00CA2D97"/>
    <w:rsid w:val="00CA2FC0"/>
    <w:rsid w:val="00CA3123"/>
    <w:rsid w:val="00CA322D"/>
    <w:rsid w:val="00CA3281"/>
    <w:rsid w:val="00CA348B"/>
    <w:rsid w:val="00CA3512"/>
    <w:rsid w:val="00CA3532"/>
    <w:rsid w:val="00CA3546"/>
    <w:rsid w:val="00CA3649"/>
    <w:rsid w:val="00CA36C1"/>
    <w:rsid w:val="00CA3768"/>
    <w:rsid w:val="00CA38BF"/>
    <w:rsid w:val="00CA39B3"/>
    <w:rsid w:val="00CA39E9"/>
    <w:rsid w:val="00CA3BC9"/>
    <w:rsid w:val="00CA3BFD"/>
    <w:rsid w:val="00CA3C9C"/>
    <w:rsid w:val="00CA3D86"/>
    <w:rsid w:val="00CA3E44"/>
    <w:rsid w:val="00CA3F9E"/>
    <w:rsid w:val="00CA3FA2"/>
    <w:rsid w:val="00CA42CF"/>
    <w:rsid w:val="00CA4321"/>
    <w:rsid w:val="00CA4853"/>
    <w:rsid w:val="00CA4B12"/>
    <w:rsid w:val="00CA4BB8"/>
    <w:rsid w:val="00CA501D"/>
    <w:rsid w:val="00CA50EC"/>
    <w:rsid w:val="00CA522D"/>
    <w:rsid w:val="00CA53B2"/>
    <w:rsid w:val="00CA53D4"/>
    <w:rsid w:val="00CA542B"/>
    <w:rsid w:val="00CA5532"/>
    <w:rsid w:val="00CA559E"/>
    <w:rsid w:val="00CA55C4"/>
    <w:rsid w:val="00CA55F6"/>
    <w:rsid w:val="00CA574C"/>
    <w:rsid w:val="00CA5761"/>
    <w:rsid w:val="00CA5842"/>
    <w:rsid w:val="00CA5874"/>
    <w:rsid w:val="00CA59F7"/>
    <w:rsid w:val="00CA5A98"/>
    <w:rsid w:val="00CA5B39"/>
    <w:rsid w:val="00CA5CC0"/>
    <w:rsid w:val="00CA5EA6"/>
    <w:rsid w:val="00CA5F77"/>
    <w:rsid w:val="00CA62A1"/>
    <w:rsid w:val="00CA63AB"/>
    <w:rsid w:val="00CA63F0"/>
    <w:rsid w:val="00CA6642"/>
    <w:rsid w:val="00CA66CA"/>
    <w:rsid w:val="00CA671E"/>
    <w:rsid w:val="00CA6761"/>
    <w:rsid w:val="00CA68A0"/>
    <w:rsid w:val="00CA68AA"/>
    <w:rsid w:val="00CA6902"/>
    <w:rsid w:val="00CA6BC8"/>
    <w:rsid w:val="00CA6C43"/>
    <w:rsid w:val="00CA6D92"/>
    <w:rsid w:val="00CA706F"/>
    <w:rsid w:val="00CA70C5"/>
    <w:rsid w:val="00CA70DF"/>
    <w:rsid w:val="00CA714A"/>
    <w:rsid w:val="00CA731A"/>
    <w:rsid w:val="00CA741C"/>
    <w:rsid w:val="00CA748A"/>
    <w:rsid w:val="00CA7648"/>
    <w:rsid w:val="00CA76BC"/>
    <w:rsid w:val="00CA76C3"/>
    <w:rsid w:val="00CA7B57"/>
    <w:rsid w:val="00CA7D2F"/>
    <w:rsid w:val="00CA7FDE"/>
    <w:rsid w:val="00CB0180"/>
    <w:rsid w:val="00CB06D0"/>
    <w:rsid w:val="00CB07C9"/>
    <w:rsid w:val="00CB09BD"/>
    <w:rsid w:val="00CB09DD"/>
    <w:rsid w:val="00CB0B02"/>
    <w:rsid w:val="00CB1095"/>
    <w:rsid w:val="00CB11BF"/>
    <w:rsid w:val="00CB11E9"/>
    <w:rsid w:val="00CB130F"/>
    <w:rsid w:val="00CB14FB"/>
    <w:rsid w:val="00CB150F"/>
    <w:rsid w:val="00CB1525"/>
    <w:rsid w:val="00CB15B0"/>
    <w:rsid w:val="00CB175F"/>
    <w:rsid w:val="00CB18B6"/>
    <w:rsid w:val="00CB18FF"/>
    <w:rsid w:val="00CB23F0"/>
    <w:rsid w:val="00CB26E8"/>
    <w:rsid w:val="00CB27E1"/>
    <w:rsid w:val="00CB28F5"/>
    <w:rsid w:val="00CB2934"/>
    <w:rsid w:val="00CB2955"/>
    <w:rsid w:val="00CB2A79"/>
    <w:rsid w:val="00CB2AF6"/>
    <w:rsid w:val="00CB2B11"/>
    <w:rsid w:val="00CB2B3F"/>
    <w:rsid w:val="00CB2B88"/>
    <w:rsid w:val="00CB2F15"/>
    <w:rsid w:val="00CB2F3B"/>
    <w:rsid w:val="00CB306D"/>
    <w:rsid w:val="00CB31C1"/>
    <w:rsid w:val="00CB3288"/>
    <w:rsid w:val="00CB32BB"/>
    <w:rsid w:val="00CB3337"/>
    <w:rsid w:val="00CB334D"/>
    <w:rsid w:val="00CB3367"/>
    <w:rsid w:val="00CB33AF"/>
    <w:rsid w:val="00CB36F9"/>
    <w:rsid w:val="00CB3848"/>
    <w:rsid w:val="00CB396E"/>
    <w:rsid w:val="00CB3A24"/>
    <w:rsid w:val="00CB3B0B"/>
    <w:rsid w:val="00CB3B4E"/>
    <w:rsid w:val="00CB3D3D"/>
    <w:rsid w:val="00CB3E33"/>
    <w:rsid w:val="00CB3EDD"/>
    <w:rsid w:val="00CB3EFD"/>
    <w:rsid w:val="00CB40BE"/>
    <w:rsid w:val="00CB4282"/>
    <w:rsid w:val="00CB4427"/>
    <w:rsid w:val="00CB453E"/>
    <w:rsid w:val="00CB4568"/>
    <w:rsid w:val="00CB460E"/>
    <w:rsid w:val="00CB4EE4"/>
    <w:rsid w:val="00CB4F15"/>
    <w:rsid w:val="00CB4F79"/>
    <w:rsid w:val="00CB5243"/>
    <w:rsid w:val="00CB5265"/>
    <w:rsid w:val="00CB553D"/>
    <w:rsid w:val="00CB5544"/>
    <w:rsid w:val="00CB57D8"/>
    <w:rsid w:val="00CB5977"/>
    <w:rsid w:val="00CB5DAD"/>
    <w:rsid w:val="00CB608C"/>
    <w:rsid w:val="00CB60DF"/>
    <w:rsid w:val="00CB6334"/>
    <w:rsid w:val="00CB64A1"/>
    <w:rsid w:val="00CB6532"/>
    <w:rsid w:val="00CB6619"/>
    <w:rsid w:val="00CB66A5"/>
    <w:rsid w:val="00CB6ABA"/>
    <w:rsid w:val="00CB6BF5"/>
    <w:rsid w:val="00CB6C3C"/>
    <w:rsid w:val="00CB6CF4"/>
    <w:rsid w:val="00CB6F61"/>
    <w:rsid w:val="00CB6F78"/>
    <w:rsid w:val="00CB70BC"/>
    <w:rsid w:val="00CB72C2"/>
    <w:rsid w:val="00CB74E2"/>
    <w:rsid w:val="00CB75E4"/>
    <w:rsid w:val="00CB7620"/>
    <w:rsid w:val="00CB7754"/>
    <w:rsid w:val="00CB78A4"/>
    <w:rsid w:val="00CB7910"/>
    <w:rsid w:val="00CB7A52"/>
    <w:rsid w:val="00CB7A65"/>
    <w:rsid w:val="00CB7ABA"/>
    <w:rsid w:val="00CB7B02"/>
    <w:rsid w:val="00CB7F2E"/>
    <w:rsid w:val="00CC0103"/>
    <w:rsid w:val="00CC0283"/>
    <w:rsid w:val="00CC0372"/>
    <w:rsid w:val="00CC05FE"/>
    <w:rsid w:val="00CC066A"/>
    <w:rsid w:val="00CC0722"/>
    <w:rsid w:val="00CC0749"/>
    <w:rsid w:val="00CC0848"/>
    <w:rsid w:val="00CC0872"/>
    <w:rsid w:val="00CC0984"/>
    <w:rsid w:val="00CC09F5"/>
    <w:rsid w:val="00CC0AF2"/>
    <w:rsid w:val="00CC0BE5"/>
    <w:rsid w:val="00CC0C6A"/>
    <w:rsid w:val="00CC0C8B"/>
    <w:rsid w:val="00CC0CFC"/>
    <w:rsid w:val="00CC0D2E"/>
    <w:rsid w:val="00CC0DEA"/>
    <w:rsid w:val="00CC0EA7"/>
    <w:rsid w:val="00CC0EAC"/>
    <w:rsid w:val="00CC0EF2"/>
    <w:rsid w:val="00CC10D9"/>
    <w:rsid w:val="00CC110C"/>
    <w:rsid w:val="00CC135F"/>
    <w:rsid w:val="00CC1385"/>
    <w:rsid w:val="00CC1411"/>
    <w:rsid w:val="00CC162C"/>
    <w:rsid w:val="00CC167F"/>
    <w:rsid w:val="00CC1794"/>
    <w:rsid w:val="00CC1BE8"/>
    <w:rsid w:val="00CC1C75"/>
    <w:rsid w:val="00CC2177"/>
    <w:rsid w:val="00CC2256"/>
    <w:rsid w:val="00CC2332"/>
    <w:rsid w:val="00CC24B5"/>
    <w:rsid w:val="00CC26D2"/>
    <w:rsid w:val="00CC271A"/>
    <w:rsid w:val="00CC2757"/>
    <w:rsid w:val="00CC28AD"/>
    <w:rsid w:val="00CC2A28"/>
    <w:rsid w:val="00CC2C34"/>
    <w:rsid w:val="00CC2D57"/>
    <w:rsid w:val="00CC2FE1"/>
    <w:rsid w:val="00CC2FF8"/>
    <w:rsid w:val="00CC30C6"/>
    <w:rsid w:val="00CC30FD"/>
    <w:rsid w:val="00CC3100"/>
    <w:rsid w:val="00CC32DF"/>
    <w:rsid w:val="00CC33CD"/>
    <w:rsid w:val="00CC37EC"/>
    <w:rsid w:val="00CC3915"/>
    <w:rsid w:val="00CC392C"/>
    <w:rsid w:val="00CC3A54"/>
    <w:rsid w:val="00CC3AC7"/>
    <w:rsid w:val="00CC3AF3"/>
    <w:rsid w:val="00CC3D78"/>
    <w:rsid w:val="00CC3E4E"/>
    <w:rsid w:val="00CC4583"/>
    <w:rsid w:val="00CC480B"/>
    <w:rsid w:val="00CC4845"/>
    <w:rsid w:val="00CC4EE6"/>
    <w:rsid w:val="00CC501F"/>
    <w:rsid w:val="00CC5040"/>
    <w:rsid w:val="00CC5258"/>
    <w:rsid w:val="00CC52F1"/>
    <w:rsid w:val="00CC5587"/>
    <w:rsid w:val="00CC55AD"/>
    <w:rsid w:val="00CC5970"/>
    <w:rsid w:val="00CC59DE"/>
    <w:rsid w:val="00CC5A79"/>
    <w:rsid w:val="00CC5A9C"/>
    <w:rsid w:val="00CC5C49"/>
    <w:rsid w:val="00CC5D17"/>
    <w:rsid w:val="00CC5E35"/>
    <w:rsid w:val="00CC5FE5"/>
    <w:rsid w:val="00CC60F3"/>
    <w:rsid w:val="00CC618E"/>
    <w:rsid w:val="00CC61DC"/>
    <w:rsid w:val="00CC6238"/>
    <w:rsid w:val="00CC643D"/>
    <w:rsid w:val="00CC6458"/>
    <w:rsid w:val="00CC64E3"/>
    <w:rsid w:val="00CC6984"/>
    <w:rsid w:val="00CC6A18"/>
    <w:rsid w:val="00CC6A27"/>
    <w:rsid w:val="00CC6A47"/>
    <w:rsid w:val="00CC6AAC"/>
    <w:rsid w:val="00CC6BC8"/>
    <w:rsid w:val="00CC6C2C"/>
    <w:rsid w:val="00CC6CB2"/>
    <w:rsid w:val="00CC6CFF"/>
    <w:rsid w:val="00CC6DA7"/>
    <w:rsid w:val="00CC6E72"/>
    <w:rsid w:val="00CC6E75"/>
    <w:rsid w:val="00CC6FD8"/>
    <w:rsid w:val="00CC7124"/>
    <w:rsid w:val="00CC71B4"/>
    <w:rsid w:val="00CC72DA"/>
    <w:rsid w:val="00CC73A9"/>
    <w:rsid w:val="00CC7573"/>
    <w:rsid w:val="00CC7604"/>
    <w:rsid w:val="00CC7636"/>
    <w:rsid w:val="00CC78D7"/>
    <w:rsid w:val="00CC7A92"/>
    <w:rsid w:val="00CC7ABE"/>
    <w:rsid w:val="00CC7CB7"/>
    <w:rsid w:val="00CD00DE"/>
    <w:rsid w:val="00CD0228"/>
    <w:rsid w:val="00CD02AA"/>
    <w:rsid w:val="00CD02D7"/>
    <w:rsid w:val="00CD0580"/>
    <w:rsid w:val="00CD0667"/>
    <w:rsid w:val="00CD0933"/>
    <w:rsid w:val="00CD094F"/>
    <w:rsid w:val="00CD0A06"/>
    <w:rsid w:val="00CD0B67"/>
    <w:rsid w:val="00CD0CE9"/>
    <w:rsid w:val="00CD0E00"/>
    <w:rsid w:val="00CD0E29"/>
    <w:rsid w:val="00CD0E61"/>
    <w:rsid w:val="00CD109A"/>
    <w:rsid w:val="00CD116A"/>
    <w:rsid w:val="00CD129F"/>
    <w:rsid w:val="00CD1425"/>
    <w:rsid w:val="00CD14C1"/>
    <w:rsid w:val="00CD17C6"/>
    <w:rsid w:val="00CD1883"/>
    <w:rsid w:val="00CD18B5"/>
    <w:rsid w:val="00CD191B"/>
    <w:rsid w:val="00CD1926"/>
    <w:rsid w:val="00CD1956"/>
    <w:rsid w:val="00CD19EB"/>
    <w:rsid w:val="00CD1ADD"/>
    <w:rsid w:val="00CD1B1D"/>
    <w:rsid w:val="00CD1DBB"/>
    <w:rsid w:val="00CD1E99"/>
    <w:rsid w:val="00CD1F94"/>
    <w:rsid w:val="00CD200C"/>
    <w:rsid w:val="00CD2096"/>
    <w:rsid w:val="00CD20E1"/>
    <w:rsid w:val="00CD2236"/>
    <w:rsid w:val="00CD2382"/>
    <w:rsid w:val="00CD2472"/>
    <w:rsid w:val="00CD25C2"/>
    <w:rsid w:val="00CD27B4"/>
    <w:rsid w:val="00CD27C1"/>
    <w:rsid w:val="00CD27F2"/>
    <w:rsid w:val="00CD29F8"/>
    <w:rsid w:val="00CD2A89"/>
    <w:rsid w:val="00CD2B51"/>
    <w:rsid w:val="00CD2C47"/>
    <w:rsid w:val="00CD323A"/>
    <w:rsid w:val="00CD327C"/>
    <w:rsid w:val="00CD342D"/>
    <w:rsid w:val="00CD3776"/>
    <w:rsid w:val="00CD377A"/>
    <w:rsid w:val="00CD37D4"/>
    <w:rsid w:val="00CD39A7"/>
    <w:rsid w:val="00CD3D1C"/>
    <w:rsid w:val="00CD41A7"/>
    <w:rsid w:val="00CD4214"/>
    <w:rsid w:val="00CD4237"/>
    <w:rsid w:val="00CD42E7"/>
    <w:rsid w:val="00CD4305"/>
    <w:rsid w:val="00CD454F"/>
    <w:rsid w:val="00CD470C"/>
    <w:rsid w:val="00CD4755"/>
    <w:rsid w:val="00CD4ADF"/>
    <w:rsid w:val="00CD4D96"/>
    <w:rsid w:val="00CD4F0F"/>
    <w:rsid w:val="00CD4FCA"/>
    <w:rsid w:val="00CD4FE1"/>
    <w:rsid w:val="00CD5177"/>
    <w:rsid w:val="00CD5212"/>
    <w:rsid w:val="00CD53BD"/>
    <w:rsid w:val="00CD5421"/>
    <w:rsid w:val="00CD551C"/>
    <w:rsid w:val="00CD577C"/>
    <w:rsid w:val="00CD5A63"/>
    <w:rsid w:val="00CD5FEA"/>
    <w:rsid w:val="00CD60D8"/>
    <w:rsid w:val="00CD62C5"/>
    <w:rsid w:val="00CD6460"/>
    <w:rsid w:val="00CD6577"/>
    <w:rsid w:val="00CD65C1"/>
    <w:rsid w:val="00CD6744"/>
    <w:rsid w:val="00CD6783"/>
    <w:rsid w:val="00CD69FE"/>
    <w:rsid w:val="00CD6D3E"/>
    <w:rsid w:val="00CD6EB2"/>
    <w:rsid w:val="00CD6F99"/>
    <w:rsid w:val="00CD710A"/>
    <w:rsid w:val="00CD74AA"/>
    <w:rsid w:val="00CD7918"/>
    <w:rsid w:val="00CD7AE7"/>
    <w:rsid w:val="00CD7E1D"/>
    <w:rsid w:val="00CD7FB4"/>
    <w:rsid w:val="00CE0213"/>
    <w:rsid w:val="00CE05D9"/>
    <w:rsid w:val="00CE068C"/>
    <w:rsid w:val="00CE0718"/>
    <w:rsid w:val="00CE0842"/>
    <w:rsid w:val="00CE0955"/>
    <w:rsid w:val="00CE0DC7"/>
    <w:rsid w:val="00CE0DCC"/>
    <w:rsid w:val="00CE12BE"/>
    <w:rsid w:val="00CE14CC"/>
    <w:rsid w:val="00CE1626"/>
    <w:rsid w:val="00CE16E3"/>
    <w:rsid w:val="00CE172C"/>
    <w:rsid w:val="00CE1774"/>
    <w:rsid w:val="00CE1845"/>
    <w:rsid w:val="00CE1BFA"/>
    <w:rsid w:val="00CE1CF6"/>
    <w:rsid w:val="00CE1F68"/>
    <w:rsid w:val="00CE1FDA"/>
    <w:rsid w:val="00CE2706"/>
    <w:rsid w:val="00CE2835"/>
    <w:rsid w:val="00CE283E"/>
    <w:rsid w:val="00CE2A6B"/>
    <w:rsid w:val="00CE2C34"/>
    <w:rsid w:val="00CE2C69"/>
    <w:rsid w:val="00CE2D00"/>
    <w:rsid w:val="00CE2E93"/>
    <w:rsid w:val="00CE2F4A"/>
    <w:rsid w:val="00CE3007"/>
    <w:rsid w:val="00CE3087"/>
    <w:rsid w:val="00CE3227"/>
    <w:rsid w:val="00CE32F2"/>
    <w:rsid w:val="00CE3366"/>
    <w:rsid w:val="00CE3506"/>
    <w:rsid w:val="00CE365D"/>
    <w:rsid w:val="00CE36C8"/>
    <w:rsid w:val="00CE3735"/>
    <w:rsid w:val="00CE3BAE"/>
    <w:rsid w:val="00CE3C66"/>
    <w:rsid w:val="00CE3E44"/>
    <w:rsid w:val="00CE413F"/>
    <w:rsid w:val="00CE419F"/>
    <w:rsid w:val="00CE455A"/>
    <w:rsid w:val="00CE45B0"/>
    <w:rsid w:val="00CE4B3E"/>
    <w:rsid w:val="00CE4B72"/>
    <w:rsid w:val="00CE4C91"/>
    <w:rsid w:val="00CE4F45"/>
    <w:rsid w:val="00CE4FD3"/>
    <w:rsid w:val="00CE52C3"/>
    <w:rsid w:val="00CE5533"/>
    <w:rsid w:val="00CE58AD"/>
    <w:rsid w:val="00CE598C"/>
    <w:rsid w:val="00CE5A1F"/>
    <w:rsid w:val="00CE5A80"/>
    <w:rsid w:val="00CE5B31"/>
    <w:rsid w:val="00CE5B51"/>
    <w:rsid w:val="00CE6059"/>
    <w:rsid w:val="00CE621A"/>
    <w:rsid w:val="00CE6590"/>
    <w:rsid w:val="00CE663B"/>
    <w:rsid w:val="00CE668E"/>
    <w:rsid w:val="00CE69DE"/>
    <w:rsid w:val="00CE6AB4"/>
    <w:rsid w:val="00CE6AC8"/>
    <w:rsid w:val="00CE6B9E"/>
    <w:rsid w:val="00CE6C56"/>
    <w:rsid w:val="00CE6C77"/>
    <w:rsid w:val="00CE6CA8"/>
    <w:rsid w:val="00CE6E0F"/>
    <w:rsid w:val="00CE711E"/>
    <w:rsid w:val="00CE7549"/>
    <w:rsid w:val="00CE78B5"/>
    <w:rsid w:val="00CE7967"/>
    <w:rsid w:val="00CE79F2"/>
    <w:rsid w:val="00CE7B6E"/>
    <w:rsid w:val="00CE7B87"/>
    <w:rsid w:val="00CE7BC6"/>
    <w:rsid w:val="00CE7E01"/>
    <w:rsid w:val="00CE7F3B"/>
    <w:rsid w:val="00CE7F43"/>
    <w:rsid w:val="00CF0381"/>
    <w:rsid w:val="00CF0511"/>
    <w:rsid w:val="00CF08DC"/>
    <w:rsid w:val="00CF0B4A"/>
    <w:rsid w:val="00CF0B7F"/>
    <w:rsid w:val="00CF0C6E"/>
    <w:rsid w:val="00CF0CBC"/>
    <w:rsid w:val="00CF0D69"/>
    <w:rsid w:val="00CF0D6C"/>
    <w:rsid w:val="00CF0ED7"/>
    <w:rsid w:val="00CF1471"/>
    <w:rsid w:val="00CF151D"/>
    <w:rsid w:val="00CF1701"/>
    <w:rsid w:val="00CF1788"/>
    <w:rsid w:val="00CF17C1"/>
    <w:rsid w:val="00CF1927"/>
    <w:rsid w:val="00CF19DC"/>
    <w:rsid w:val="00CF1AAF"/>
    <w:rsid w:val="00CF1B75"/>
    <w:rsid w:val="00CF1BCB"/>
    <w:rsid w:val="00CF1DE5"/>
    <w:rsid w:val="00CF1EAB"/>
    <w:rsid w:val="00CF1F00"/>
    <w:rsid w:val="00CF1FAA"/>
    <w:rsid w:val="00CF208E"/>
    <w:rsid w:val="00CF20F7"/>
    <w:rsid w:val="00CF210D"/>
    <w:rsid w:val="00CF21B0"/>
    <w:rsid w:val="00CF21E5"/>
    <w:rsid w:val="00CF21F9"/>
    <w:rsid w:val="00CF2261"/>
    <w:rsid w:val="00CF25D2"/>
    <w:rsid w:val="00CF25DC"/>
    <w:rsid w:val="00CF278D"/>
    <w:rsid w:val="00CF2992"/>
    <w:rsid w:val="00CF31F6"/>
    <w:rsid w:val="00CF32A6"/>
    <w:rsid w:val="00CF3359"/>
    <w:rsid w:val="00CF3377"/>
    <w:rsid w:val="00CF3412"/>
    <w:rsid w:val="00CF35C8"/>
    <w:rsid w:val="00CF367D"/>
    <w:rsid w:val="00CF3734"/>
    <w:rsid w:val="00CF385B"/>
    <w:rsid w:val="00CF3BE9"/>
    <w:rsid w:val="00CF3FE8"/>
    <w:rsid w:val="00CF40BE"/>
    <w:rsid w:val="00CF421C"/>
    <w:rsid w:val="00CF42FA"/>
    <w:rsid w:val="00CF42FE"/>
    <w:rsid w:val="00CF44B3"/>
    <w:rsid w:val="00CF464D"/>
    <w:rsid w:val="00CF4659"/>
    <w:rsid w:val="00CF497C"/>
    <w:rsid w:val="00CF4B04"/>
    <w:rsid w:val="00CF4B32"/>
    <w:rsid w:val="00CF4C11"/>
    <w:rsid w:val="00CF4D3A"/>
    <w:rsid w:val="00CF4D86"/>
    <w:rsid w:val="00CF508C"/>
    <w:rsid w:val="00CF50C6"/>
    <w:rsid w:val="00CF535B"/>
    <w:rsid w:val="00CF56EF"/>
    <w:rsid w:val="00CF59FF"/>
    <w:rsid w:val="00CF644F"/>
    <w:rsid w:val="00CF64BA"/>
    <w:rsid w:val="00CF681E"/>
    <w:rsid w:val="00CF68F6"/>
    <w:rsid w:val="00CF6953"/>
    <w:rsid w:val="00CF6E44"/>
    <w:rsid w:val="00CF701C"/>
    <w:rsid w:val="00CF7203"/>
    <w:rsid w:val="00CF7475"/>
    <w:rsid w:val="00CF74A3"/>
    <w:rsid w:val="00CF75B9"/>
    <w:rsid w:val="00CF768C"/>
    <w:rsid w:val="00CF789A"/>
    <w:rsid w:val="00CF78B3"/>
    <w:rsid w:val="00CF78DF"/>
    <w:rsid w:val="00CF7B87"/>
    <w:rsid w:val="00D0024C"/>
    <w:rsid w:val="00D005AB"/>
    <w:rsid w:val="00D005FD"/>
    <w:rsid w:val="00D00684"/>
    <w:rsid w:val="00D00766"/>
    <w:rsid w:val="00D00920"/>
    <w:rsid w:val="00D009A8"/>
    <w:rsid w:val="00D009BB"/>
    <w:rsid w:val="00D00A8A"/>
    <w:rsid w:val="00D00AFB"/>
    <w:rsid w:val="00D00C94"/>
    <w:rsid w:val="00D00E26"/>
    <w:rsid w:val="00D00F1B"/>
    <w:rsid w:val="00D0100F"/>
    <w:rsid w:val="00D01021"/>
    <w:rsid w:val="00D01137"/>
    <w:rsid w:val="00D01187"/>
    <w:rsid w:val="00D01195"/>
    <w:rsid w:val="00D011E1"/>
    <w:rsid w:val="00D014EC"/>
    <w:rsid w:val="00D01703"/>
    <w:rsid w:val="00D01736"/>
    <w:rsid w:val="00D017A0"/>
    <w:rsid w:val="00D0198A"/>
    <w:rsid w:val="00D019A3"/>
    <w:rsid w:val="00D01A4A"/>
    <w:rsid w:val="00D01B6B"/>
    <w:rsid w:val="00D01BDC"/>
    <w:rsid w:val="00D020E4"/>
    <w:rsid w:val="00D0216B"/>
    <w:rsid w:val="00D0218B"/>
    <w:rsid w:val="00D02242"/>
    <w:rsid w:val="00D02380"/>
    <w:rsid w:val="00D025CB"/>
    <w:rsid w:val="00D0276F"/>
    <w:rsid w:val="00D02796"/>
    <w:rsid w:val="00D027AA"/>
    <w:rsid w:val="00D02A97"/>
    <w:rsid w:val="00D02AA3"/>
    <w:rsid w:val="00D02AE8"/>
    <w:rsid w:val="00D02B2C"/>
    <w:rsid w:val="00D02B31"/>
    <w:rsid w:val="00D02B59"/>
    <w:rsid w:val="00D02BBC"/>
    <w:rsid w:val="00D02D90"/>
    <w:rsid w:val="00D02EC1"/>
    <w:rsid w:val="00D02F18"/>
    <w:rsid w:val="00D02F54"/>
    <w:rsid w:val="00D03044"/>
    <w:rsid w:val="00D0317C"/>
    <w:rsid w:val="00D03270"/>
    <w:rsid w:val="00D033F0"/>
    <w:rsid w:val="00D0343E"/>
    <w:rsid w:val="00D03625"/>
    <w:rsid w:val="00D0373F"/>
    <w:rsid w:val="00D0379B"/>
    <w:rsid w:val="00D03998"/>
    <w:rsid w:val="00D03A16"/>
    <w:rsid w:val="00D03A27"/>
    <w:rsid w:val="00D03AA6"/>
    <w:rsid w:val="00D03BE2"/>
    <w:rsid w:val="00D03C83"/>
    <w:rsid w:val="00D03C9D"/>
    <w:rsid w:val="00D040E0"/>
    <w:rsid w:val="00D040E1"/>
    <w:rsid w:val="00D04600"/>
    <w:rsid w:val="00D04854"/>
    <w:rsid w:val="00D048D2"/>
    <w:rsid w:val="00D048EF"/>
    <w:rsid w:val="00D04A3B"/>
    <w:rsid w:val="00D04B9B"/>
    <w:rsid w:val="00D04C77"/>
    <w:rsid w:val="00D04D3B"/>
    <w:rsid w:val="00D04D6D"/>
    <w:rsid w:val="00D04F1B"/>
    <w:rsid w:val="00D050FC"/>
    <w:rsid w:val="00D05117"/>
    <w:rsid w:val="00D051D4"/>
    <w:rsid w:val="00D05353"/>
    <w:rsid w:val="00D054E2"/>
    <w:rsid w:val="00D05908"/>
    <w:rsid w:val="00D059E6"/>
    <w:rsid w:val="00D05B22"/>
    <w:rsid w:val="00D05B4C"/>
    <w:rsid w:val="00D05E7C"/>
    <w:rsid w:val="00D05F3F"/>
    <w:rsid w:val="00D05F64"/>
    <w:rsid w:val="00D0608B"/>
    <w:rsid w:val="00D063AB"/>
    <w:rsid w:val="00D06489"/>
    <w:rsid w:val="00D0668E"/>
    <w:rsid w:val="00D06749"/>
    <w:rsid w:val="00D0674E"/>
    <w:rsid w:val="00D0681C"/>
    <w:rsid w:val="00D06827"/>
    <w:rsid w:val="00D06A35"/>
    <w:rsid w:val="00D06ABB"/>
    <w:rsid w:val="00D06AF7"/>
    <w:rsid w:val="00D06BA8"/>
    <w:rsid w:val="00D06E67"/>
    <w:rsid w:val="00D06FA2"/>
    <w:rsid w:val="00D07122"/>
    <w:rsid w:val="00D07284"/>
    <w:rsid w:val="00D07369"/>
    <w:rsid w:val="00D07629"/>
    <w:rsid w:val="00D076E5"/>
    <w:rsid w:val="00D07823"/>
    <w:rsid w:val="00D078C0"/>
    <w:rsid w:val="00D078CC"/>
    <w:rsid w:val="00D079D7"/>
    <w:rsid w:val="00D07BC2"/>
    <w:rsid w:val="00D07CE0"/>
    <w:rsid w:val="00D07EB0"/>
    <w:rsid w:val="00D10029"/>
    <w:rsid w:val="00D1005E"/>
    <w:rsid w:val="00D102F9"/>
    <w:rsid w:val="00D104C2"/>
    <w:rsid w:val="00D10508"/>
    <w:rsid w:val="00D10731"/>
    <w:rsid w:val="00D1090C"/>
    <w:rsid w:val="00D10973"/>
    <w:rsid w:val="00D10A55"/>
    <w:rsid w:val="00D10AED"/>
    <w:rsid w:val="00D10B23"/>
    <w:rsid w:val="00D10CB2"/>
    <w:rsid w:val="00D11067"/>
    <w:rsid w:val="00D11071"/>
    <w:rsid w:val="00D1110C"/>
    <w:rsid w:val="00D1118B"/>
    <w:rsid w:val="00D11266"/>
    <w:rsid w:val="00D1137A"/>
    <w:rsid w:val="00D1148D"/>
    <w:rsid w:val="00D11647"/>
    <w:rsid w:val="00D118ED"/>
    <w:rsid w:val="00D11A56"/>
    <w:rsid w:val="00D11B3F"/>
    <w:rsid w:val="00D11D9C"/>
    <w:rsid w:val="00D11EC2"/>
    <w:rsid w:val="00D1226F"/>
    <w:rsid w:val="00D1254B"/>
    <w:rsid w:val="00D129C9"/>
    <w:rsid w:val="00D12AC1"/>
    <w:rsid w:val="00D12DF5"/>
    <w:rsid w:val="00D13041"/>
    <w:rsid w:val="00D1372E"/>
    <w:rsid w:val="00D13800"/>
    <w:rsid w:val="00D13A64"/>
    <w:rsid w:val="00D13ADE"/>
    <w:rsid w:val="00D13C6A"/>
    <w:rsid w:val="00D13C6E"/>
    <w:rsid w:val="00D13E29"/>
    <w:rsid w:val="00D13F22"/>
    <w:rsid w:val="00D14361"/>
    <w:rsid w:val="00D144AA"/>
    <w:rsid w:val="00D144B6"/>
    <w:rsid w:val="00D1452D"/>
    <w:rsid w:val="00D14530"/>
    <w:rsid w:val="00D146D5"/>
    <w:rsid w:val="00D14739"/>
    <w:rsid w:val="00D147C7"/>
    <w:rsid w:val="00D14B32"/>
    <w:rsid w:val="00D14CCD"/>
    <w:rsid w:val="00D14F55"/>
    <w:rsid w:val="00D15003"/>
    <w:rsid w:val="00D15177"/>
    <w:rsid w:val="00D1524D"/>
    <w:rsid w:val="00D1527E"/>
    <w:rsid w:val="00D152AF"/>
    <w:rsid w:val="00D1531D"/>
    <w:rsid w:val="00D15370"/>
    <w:rsid w:val="00D15422"/>
    <w:rsid w:val="00D15564"/>
    <w:rsid w:val="00D1581C"/>
    <w:rsid w:val="00D159CC"/>
    <w:rsid w:val="00D15B45"/>
    <w:rsid w:val="00D15D4D"/>
    <w:rsid w:val="00D15FCC"/>
    <w:rsid w:val="00D1603B"/>
    <w:rsid w:val="00D1617B"/>
    <w:rsid w:val="00D164E0"/>
    <w:rsid w:val="00D16545"/>
    <w:rsid w:val="00D16702"/>
    <w:rsid w:val="00D16779"/>
    <w:rsid w:val="00D16B2C"/>
    <w:rsid w:val="00D16B5C"/>
    <w:rsid w:val="00D16B70"/>
    <w:rsid w:val="00D16C4A"/>
    <w:rsid w:val="00D16C9A"/>
    <w:rsid w:val="00D16EF8"/>
    <w:rsid w:val="00D16F67"/>
    <w:rsid w:val="00D16FD4"/>
    <w:rsid w:val="00D17463"/>
    <w:rsid w:val="00D17646"/>
    <w:rsid w:val="00D17763"/>
    <w:rsid w:val="00D17A3B"/>
    <w:rsid w:val="00D17B46"/>
    <w:rsid w:val="00D17BCB"/>
    <w:rsid w:val="00D17C49"/>
    <w:rsid w:val="00D17E48"/>
    <w:rsid w:val="00D17F45"/>
    <w:rsid w:val="00D17FC4"/>
    <w:rsid w:val="00D20214"/>
    <w:rsid w:val="00D202EC"/>
    <w:rsid w:val="00D202FF"/>
    <w:rsid w:val="00D20AA1"/>
    <w:rsid w:val="00D20E3A"/>
    <w:rsid w:val="00D20FCA"/>
    <w:rsid w:val="00D21123"/>
    <w:rsid w:val="00D2138B"/>
    <w:rsid w:val="00D213EE"/>
    <w:rsid w:val="00D215DD"/>
    <w:rsid w:val="00D21801"/>
    <w:rsid w:val="00D21B4C"/>
    <w:rsid w:val="00D21CAF"/>
    <w:rsid w:val="00D21D65"/>
    <w:rsid w:val="00D21DD1"/>
    <w:rsid w:val="00D21F1F"/>
    <w:rsid w:val="00D21FE4"/>
    <w:rsid w:val="00D22039"/>
    <w:rsid w:val="00D2209D"/>
    <w:rsid w:val="00D2212F"/>
    <w:rsid w:val="00D224F7"/>
    <w:rsid w:val="00D22520"/>
    <w:rsid w:val="00D225F9"/>
    <w:rsid w:val="00D2265C"/>
    <w:rsid w:val="00D228BD"/>
    <w:rsid w:val="00D229A4"/>
    <w:rsid w:val="00D22A3D"/>
    <w:rsid w:val="00D22B3D"/>
    <w:rsid w:val="00D22B87"/>
    <w:rsid w:val="00D22BD2"/>
    <w:rsid w:val="00D22D7B"/>
    <w:rsid w:val="00D22E3B"/>
    <w:rsid w:val="00D22F30"/>
    <w:rsid w:val="00D230EF"/>
    <w:rsid w:val="00D2323F"/>
    <w:rsid w:val="00D23240"/>
    <w:rsid w:val="00D2324F"/>
    <w:rsid w:val="00D2325D"/>
    <w:rsid w:val="00D234CB"/>
    <w:rsid w:val="00D2359B"/>
    <w:rsid w:val="00D23610"/>
    <w:rsid w:val="00D2362C"/>
    <w:rsid w:val="00D236EB"/>
    <w:rsid w:val="00D23842"/>
    <w:rsid w:val="00D23AC8"/>
    <w:rsid w:val="00D23D10"/>
    <w:rsid w:val="00D23DC3"/>
    <w:rsid w:val="00D23FBE"/>
    <w:rsid w:val="00D242BB"/>
    <w:rsid w:val="00D2438F"/>
    <w:rsid w:val="00D2450A"/>
    <w:rsid w:val="00D24810"/>
    <w:rsid w:val="00D2487B"/>
    <w:rsid w:val="00D24AE7"/>
    <w:rsid w:val="00D24B82"/>
    <w:rsid w:val="00D24B92"/>
    <w:rsid w:val="00D24B99"/>
    <w:rsid w:val="00D24D18"/>
    <w:rsid w:val="00D2500E"/>
    <w:rsid w:val="00D251C9"/>
    <w:rsid w:val="00D25231"/>
    <w:rsid w:val="00D25317"/>
    <w:rsid w:val="00D253A0"/>
    <w:rsid w:val="00D254B5"/>
    <w:rsid w:val="00D2555A"/>
    <w:rsid w:val="00D25936"/>
    <w:rsid w:val="00D25970"/>
    <w:rsid w:val="00D25A51"/>
    <w:rsid w:val="00D25BD0"/>
    <w:rsid w:val="00D25DC3"/>
    <w:rsid w:val="00D25EFD"/>
    <w:rsid w:val="00D25F70"/>
    <w:rsid w:val="00D25FF6"/>
    <w:rsid w:val="00D26048"/>
    <w:rsid w:val="00D26316"/>
    <w:rsid w:val="00D265EA"/>
    <w:rsid w:val="00D26677"/>
    <w:rsid w:val="00D2671D"/>
    <w:rsid w:val="00D267EE"/>
    <w:rsid w:val="00D26815"/>
    <w:rsid w:val="00D26AA5"/>
    <w:rsid w:val="00D26D39"/>
    <w:rsid w:val="00D26DD9"/>
    <w:rsid w:val="00D271BB"/>
    <w:rsid w:val="00D271FC"/>
    <w:rsid w:val="00D27243"/>
    <w:rsid w:val="00D2724D"/>
    <w:rsid w:val="00D272FA"/>
    <w:rsid w:val="00D274EC"/>
    <w:rsid w:val="00D275EF"/>
    <w:rsid w:val="00D277B3"/>
    <w:rsid w:val="00D278C6"/>
    <w:rsid w:val="00D27B16"/>
    <w:rsid w:val="00D27D57"/>
    <w:rsid w:val="00D27DC3"/>
    <w:rsid w:val="00D27EE6"/>
    <w:rsid w:val="00D27FEC"/>
    <w:rsid w:val="00D303DC"/>
    <w:rsid w:val="00D304A3"/>
    <w:rsid w:val="00D305BA"/>
    <w:rsid w:val="00D3064A"/>
    <w:rsid w:val="00D306FF"/>
    <w:rsid w:val="00D307D2"/>
    <w:rsid w:val="00D308E6"/>
    <w:rsid w:val="00D30C22"/>
    <w:rsid w:val="00D31016"/>
    <w:rsid w:val="00D31080"/>
    <w:rsid w:val="00D31426"/>
    <w:rsid w:val="00D316B5"/>
    <w:rsid w:val="00D31767"/>
    <w:rsid w:val="00D317F1"/>
    <w:rsid w:val="00D3187E"/>
    <w:rsid w:val="00D319A6"/>
    <w:rsid w:val="00D31C75"/>
    <w:rsid w:val="00D31C77"/>
    <w:rsid w:val="00D31CE2"/>
    <w:rsid w:val="00D31F15"/>
    <w:rsid w:val="00D31F1F"/>
    <w:rsid w:val="00D320F8"/>
    <w:rsid w:val="00D32114"/>
    <w:rsid w:val="00D32379"/>
    <w:rsid w:val="00D324E4"/>
    <w:rsid w:val="00D32779"/>
    <w:rsid w:val="00D329F8"/>
    <w:rsid w:val="00D32DD5"/>
    <w:rsid w:val="00D32DF6"/>
    <w:rsid w:val="00D334EF"/>
    <w:rsid w:val="00D3360C"/>
    <w:rsid w:val="00D3386D"/>
    <w:rsid w:val="00D33893"/>
    <w:rsid w:val="00D3396F"/>
    <w:rsid w:val="00D3398F"/>
    <w:rsid w:val="00D33A63"/>
    <w:rsid w:val="00D33AE2"/>
    <w:rsid w:val="00D33C70"/>
    <w:rsid w:val="00D33F94"/>
    <w:rsid w:val="00D34030"/>
    <w:rsid w:val="00D34065"/>
    <w:rsid w:val="00D34105"/>
    <w:rsid w:val="00D341EE"/>
    <w:rsid w:val="00D343D9"/>
    <w:rsid w:val="00D344D3"/>
    <w:rsid w:val="00D34C22"/>
    <w:rsid w:val="00D34CAE"/>
    <w:rsid w:val="00D34D50"/>
    <w:rsid w:val="00D34ECB"/>
    <w:rsid w:val="00D34FE6"/>
    <w:rsid w:val="00D350C4"/>
    <w:rsid w:val="00D35178"/>
    <w:rsid w:val="00D354B8"/>
    <w:rsid w:val="00D35598"/>
    <w:rsid w:val="00D358B2"/>
    <w:rsid w:val="00D35B40"/>
    <w:rsid w:val="00D35BBD"/>
    <w:rsid w:val="00D35C25"/>
    <w:rsid w:val="00D35D40"/>
    <w:rsid w:val="00D35F13"/>
    <w:rsid w:val="00D360A6"/>
    <w:rsid w:val="00D360F3"/>
    <w:rsid w:val="00D36170"/>
    <w:rsid w:val="00D3632D"/>
    <w:rsid w:val="00D36744"/>
    <w:rsid w:val="00D369A4"/>
    <w:rsid w:val="00D36CD9"/>
    <w:rsid w:val="00D37001"/>
    <w:rsid w:val="00D37208"/>
    <w:rsid w:val="00D37253"/>
    <w:rsid w:val="00D3755F"/>
    <w:rsid w:val="00D37591"/>
    <w:rsid w:val="00D37616"/>
    <w:rsid w:val="00D3763E"/>
    <w:rsid w:val="00D376DE"/>
    <w:rsid w:val="00D3779C"/>
    <w:rsid w:val="00D37A92"/>
    <w:rsid w:val="00D37AA1"/>
    <w:rsid w:val="00D37B78"/>
    <w:rsid w:val="00D37CE3"/>
    <w:rsid w:val="00D37DB1"/>
    <w:rsid w:val="00D37EB6"/>
    <w:rsid w:val="00D4001E"/>
    <w:rsid w:val="00D401DB"/>
    <w:rsid w:val="00D40539"/>
    <w:rsid w:val="00D406E2"/>
    <w:rsid w:val="00D407E6"/>
    <w:rsid w:val="00D4090B"/>
    <w:rsid w:val="00D40B27"/>
    <w:rsid w:val="00D40BBC"/>
    <w:rsid w:val="00D40C40"/>
    <w:rsid w:val="00D40C45"/>
    <w:rsid w:val="00D40D9E"/>
    <w:rsid w:val="00D413A1"/>
    <w:rsid w:val="00D413ED"/>
    <w:rsid w:val="00D414AB"/>
    <w:rsid w:val="00D4170D"/>
    <w:rsid w:val="00D41767"/>
    <w:rsid w:val="00D417A5"/>
    <w:rsid w:val="00D418FF"/>
    <w:rsid w:val="00D419C9"/>
    <w:rsid w:val="00D41CF1"/>
    <w:rsid w:val="00D41D53"/>
    <w:rsid w:val="00D41E87"/>
    <w:rsid w:val="00D41EB6"/>
    <w:rsid w:val="00D41F86"/>
    <w:rsid w:val="00D421C4"/>
    <w:rsid w:val="00D421E4"/>
    <w:rsid w:val="00D422E0"/>
    <w:rsid w:val="00D4253F"/>
    <w:rsid w:val="00D4258B"/>
    <w:rsid w:val="00D425FB"/>
    <w:rsid w:val="00D42CC1"/>
    <w:rsid w:val="00D42F28"/>
    <w:rsid w:val="00D43134"/>
    <w:rsid w:val="00D432A6"/>
    <w:rsid w:val="00D432B4"/>
    <w:rsid w:val="00D43498"/>
    <w:rsid w:val="00D4362E"/>
    <w:rsid w:val="00D43667"/>
    <w:rsid w:val="00D4396D"/>
    <w:rsid w:val="00D43986"/>
    <w:rsid w:val="00D43C5A"/>
    <w:rsid w:val="00D43DDB"/>
    <w:rsid w:val="00D43F3D"/>
    <w:rsid w:val="00D43F6F"/>
    <w:rsid w:val="00D43F77"/>
    <w:rsid w:val="00D441CB"/>
    <w:rsid w:val="00D444F0"/>
    <w:rsid w:val="00D446EB"/>
    <w:rsid w:val="00D44805"/>
    <w:rsid w:val="00D44829"/>
    <w:rsid w:val="00D4496A"/>
    <w:rsid w:val="00D44BCF"/>
    <w:rsid w:val="00D44DE0"/>
    <w:rsid w:val="00D44DE1"/>
    <w:rsid w:val="00D456F0"/>
    <w:rsid w:val="00D4579C"/>
    <w:rsid w:val="00D4585C"/>
    <w:rsid w:val="00D45D7A"/>
    <w:rsid w:val="00D45FDC"/>
    <w:rsid w:val="00D46057"/>
    <w:rsid w:val="00D462CC"/>
    <w:rsid w:val="00D46335"/>
    <w:rsid w:val="00D4644B"/>
    <w:rsid w:val="00D46527"/>
    <w:rsid w:val="00D467A7"/>
    <w:rsid w:val="00D46B14"/>
    <w:rsid w:val="00D46EB6"/>
    <w:rsid w:val="00D47038"/>
    <w:rsid w:val="00D47283"/>
    <w:rsid w:val="00D474AF"/>
    <w:rsid w:val="00D4764F"/>
    <w:rsid w:val="00D47712"/>
    <w:rsid w:val="00D47813"/>
    <w:rsid w:val="00D47CE3"/>
    <w:rsid w:val="00D47DDB"/>
    <w:rsid w:val="00D500FD"/>
    <w:rsid w:val="00D50123"/>
    <w:rsid w:val="00D501A6"/>
    <w:rsid w:val="00D501C0"/>
    <w:rsid w:val="00D506DA"/>
    <w:rsid w:val="00D50855"/>
    <w:rsid w:val="00D50978"/>
    <w:rsid w:val="00D50990"/>
    <w:rsid w:val="00D50B97"/>
    <w:rsid w:val="00D50C6E"/>
    <w:rsid w:val="00D50DC7"/>
    <w:rsid w:val="00D50DC8"/>
    <w:rsid w:val="00D50E30"/>
    <w:rsid w:val="00D5123F"/>
    <w:rsid w:val="00D513D2"/>
    <w:rsid w:val="00D51408"/>
    <w:rsid w:val="00D51584"/>
    <w:rsid w:val="00D515F1"/>
    <w:rsid w:val="00D516F8"/>
    <w:rsid w:val="00D51760"/>
    <w:rsid w:val="00D5189C"/>
    <w:rsid w:val="00D51A78"/>
    <w:rsid w:val="00D51A80"/>
    <w:rsid w:val="00D51B79"/>
    <w:rsid w:val="00D51CD6"/>
    <w:rsid w:val="00D51DE3"/>
    <w:rsid w:val="00D51E06"/>
    <w:rsid w:val="00D51E4D"/>
    <w:rsid w:val="00D51ECF"/>
    <w:rsid w:val="00D51FA4"/>
    <w:rsid w:val="00D521DF"/>
    <w:rsid w:val="00D52257"/>
    <w:rsid w:val="00D52329"/>
    <w:rsid w:val="00D52580"/>
    <w:rsid w:val="00D5258F"/>
    <w:rsid w:val="00D52754"/>
    <w:rsid w:val="00D52C01"/>
    <w:rsid w:val="00D52D81"/>
    <w:rsid w:val="00D53096"/>
    <w:rsid w:val="00D530FC"/>
    <w:rsid w:val="00D5324A"/>
    <w:rsid w:val="00D532D5"/>
    <w:rsid w:val="00D53410"/>
    <w:rsid w:val="00D53429"/>
    <w:rsid w:val="00D5345C"/>
    <w:rsid w:val="00D53487"/>
    <w:rsid w:val="00D5384E"/>
    <w:rsid w:val="00D5388E"/>
    <w:rsid w:val="00D538A1"/>
    <w:rsid w:val="00D538F2"/>
    <w:rsid w:val="00D53B5B"/>
    <w:rsid w:val="00D53BF7"/>
    <w:rsid w:val="00D53C55"/>
    <w:rsid w:val="00D53E64"/>
    <w:rsid w:val="00D53EBA"/>
    <w:rsid w:val="00D5418D"/>
    <w:rsid w:val="00D54231"/>
    <w:rsid w:val="00D544DD"/>
    <w:rsid w:val="00D54614"/>
    <w:rsid w:val="00D54728"/>
    <w:rsid w:val="00D54A03"/>
    <w:rsid w:val="00D54BC6"/>
    <w:rsid w:val="00D54E7A"/>
    <w:rsid w:val="00D54F5A"/>
    <w:rsid w:val="00D54F92"/>
    <w:rsid w:val="00D55194"/>
    <w:rsid w:val="00D551B6"/>
    <w:rsid w:val="00D55271"/>
    <w:rsid w:val="00D55287"/>
    <w:rsid w:val="00D5554D"/>
    <w:rsid w:val="00D556F7"/>
    <w:rsid w:val="00D5581B"/>
    <w:rsid w:val="00D55ADF"/>
    <w:rsid w:val="00D55B07"/>
    <w:rsid w:val="00D55BEC"/>
    <w:rsid w:val="00D55CB4"/>
    <w:rsid w:val="00D55E1E"/>
    <w:rsid w:val="00D560B1"/>
    <w:rsid w:val="00D56160"/>
    <w:rsid w:val="00D5618B"/>
    <w:rsid w:val="00D56258"/>
    <w:rsid w:val="00D56288"/>
    <w:rsid w:val="00D56296"/>
    <w:rsid w:val="00D56389"/>
    <w:rsid w:val="00D56584"/>
    <w:rsid w:val="00D568E9"/>
    <w:rsid w:val="00D56BFB"/>
    <w:rsid w:val="00D56C21"/>
    <w:rsid w:val="00D56C55"/>
    <w:rsid w:val="00D56CA5"/>
    <w:rsid w:val="00D56D47"/>
    <w:rsid w:val="00D56D7E"/>
    <w:rsid w:val="00D57088"/>
    <w:rsid w:val="00D571FD"/>
    <w:rsid w:val="00D574B3"/>
    <w:rsid w:val="00D575E4"/>
    <w:rsid w:val="00D577B4"/>
    <w:rsid w:val="00D577D9"/>
    <w:rsid w:val="00D57823"/>
    <w:rsid w:val="00D57892"/>
    <w:rsid w:val="00D578B1"/>
    <w:rsid w:val="00D57AB7"/>
    <w:rsid w:val="00D57CCF"/>
    <w:rsid w:val="00D57E49"/>
    <w:rsid w:val="00D57FF9"/>
    <w:rsid w:val="00D60132"/>
    <w:rsid w:val="00D60209"/>
    <w:rsid w:val="00D60217"/>
    <w:rsid w:val="00D60258"/>
    <w:rsid w:val="00D602AB"/>
    <w:rsid w:val="00D602C8"/>
    <w:rsid w:val="00D602EB"/>
    <w:rsid w:val="00D606C2"/>
    <w:rsid w:val="00D607C0"/>
    <w:rsid w:val="00D608F9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7E"/>
    <w:rsid w:val="00D616CC"/>
    <w:rsid w:val="00D61790"/>
    <w:rsid w:val="00D61913"/>
    <w:rsid w:val="00D61A30"/>
    <w:rsid w:val="00D61C61"/>
    <w:rsid w:val="00D61CA8"/>
    <w:rsid w:val="00D61CB0"/>
    <w:rsid w:val="00D62005"/>
    <w:rsid w:val="00D6210A"/>
    <w:rsid w:val="00D621DE"/>
    <w:rsid w:val="00D62396"/>
    <w:rsid w:val="00D624B3"/>
    <w:rsid w:val="00D6262C"/>
    <w:rsid w:val="00D6272B"/>
    <w:rsid w:val="00D6299D"/>
    <w:rsid w:val="00D62B16"/>
    <w:rsid w:val="00D62B6E"/>
    <w:rsid w:val="00D62BD1"/>
    <w:rsid w:val="00D62C45"/>
    <w:rsid w:val="00D62C81"/>
    <w:rsid w:val="00D62D5D"/>
    <w:rsid w:val="00D62E15"/>
    <w:rsid w:val="00D62EF4"/>
    <w:rsid w:val="00D62F18"/>
    <w:rsid w:val="00D6314F"/>
    <w:rsid w:val="00D6315C"/>
    <w:rsid w:val="00D631D2"/>
    <w:rsid w:val="00D632BE"/>
    <w:rsid w:val="00D633A0"/>
    <w:rsid w:val="00D633DA"/>
    <w:rsid w:val="00D63438"/>
    <w:rsid w:val="00D63531"/>
    <w:rsid w:val="00D6364B"/>
    <w:rsid w:val="00D63824"/>
    <w:rsid w:val="00D63934"/>
    <w:rsid w:val="00D63A0A"/>
    <w:rsid w:val="00D63A1A"/>
    <w:rsid w:val="00D63B8B"/>
    <w:rsid w:val="00D63B9D"/>
    <w:rsid w:val="00D63CE4"/>
    <w:rsid w:val="00D63CF9"/>
    <w:rsid w:val="00D63D30"/>
    <w:rsid w:val="00D63E62"/>
    <w:rsid w:val="00D642A5"/>
    <w:rsid w:val="00D6462E"/>
    <w:rsid w:val="00D6493C"/>
    <w:rsid w:val="00D64A1E"/>
    <w:rsid w:val="00D64B2D"/>
    <w:rsid w:val="00D64F29"/>
    <w:rsid w:val="00D65139"/>
    <w:rsid w:val="00D6517C"/>
    <w:rsid w:val="00D6530E"/>
    <w:rsid w:val="00D6548F"/>
    <w:rsid w:val="00D65585"/>
    <w:rsid w:val="00D65656"/>
    <w:rsid w:val="00D656E6"/>
    <w:rsid w:val="00D6571B"/>
    <w:rsid w:val="00D6574C"/>
    <w:rsid w:val="00D657C9"/>
    <w:rsid w:val="00D6583B"/>
    <w:rsid w:val="00D65DBE"/>
    <w:rsid w:val="00D65DF6"/>
    <w:rsid w:val="00D65E22"/>
    <w:rsid w:val="00D65FA4"/>
    <w:rsid w:val="00D660FF"/>
    <w:rsid w:val="00D662A8"/>
    <w:rsid w:val="00D662C1"/>
    <w:rsid w:val="00D66590"/>
    <w:rsid w:val="00D666E5"/>
    <w:rsid w:val="00D66818"/>
    <w:rsid w:val="00D66AD5"/>
    <w:rsid w:val="00D66C46"/>
    <w:rsid w:val="00D67184"/>
    <w:rsid w:val="00D671A2"/>
    <w:rsid w:val="00D672C9"/>
    <w:rsid w:val="00D672E4"/>
    <w:rsid w:val="00D67573"/>
    <w:rsid w:val="00D67A2D"/>
    <w:rsid w:val="00D67C4D"/>
    <w:rsid w:val="00D67C6A"/>
    <w:rsid w:val="00D67CEA"/>
    <w:rsid w:val="00D67DC0"/>
    <w:rsid w:val="00D67EAE"/>
    <w:rsid w:val="00D67F06"/>
    <w:rsid w:val="00D70122"/>
    <w:rsid w:val="00D70509"/>
    <w:rsid w:val="00D706EB"/>
    <w:rsid w:val="00D707D7"/>
    <w:rsid w:val="00D70844"/>
    <w:rsid w:val="00D708B9"/>
    <w:rsid w:val="00D70999"/>
    <w:rsid w:val="00D70A09"/>
    <w:rsid w:val="00D70A58"/>
    <w:rsid w:val="00D70AF9"/>
    <w:rsid w:val="00D70FDA"/>
    <w:rsid w:val="00D7153C"/>
    <w:rsid w:val="00D7167A"/>
    <w:rsid w:val="00D718A3"/>
    <w:rsid w:val="00D71A8A"/>
    <w:rsid w:val="00D71A9A"/>
    <w:rsid w:val="00D71C8F"/>
    <w:rsid w:val="00D71D73"/>
    <w:rsid w:val="00D71F13"/>
    <w:rsid w:val="00D720E4"/>
    <w:rsid w:val="00D723B2"/>
    <w:rsid w:val="00D723D6"/>
    <w:rsid w:val="00D723FB"/>
    <w:rsid w:val="00D7243D"/>
    <w:rsid w:val="00D7246F"/>
    <w:rsid w:val="00D727BB"/>
    <w:rsid w:val="00D72B3D"/>
    <w:rsid w:val="00D72D9B"/>
    <w:rsid w:val="00D72DAF"/>
    <w:rsid w:val="00D72FE9"/>
    <w:rsid w:val="00D72FED"/>
    <w:rsid w:val="00D730E6"/>
    <w:rsid w:val="00D731CB"/>
    <w:rsid w:val="00D73497"/>
    <w:rsid w:val="00D73623"/>
    <w:rsid w:val="00D738C1"/>
    <w:rsid w:val="00D739CB"/>
    <w:rsid w:val="00D739E9"/>
    <w:rsid w:val="00D739F4"/>
    <w:rsid w:val="00D73AD4"/>
    <w:rsid w:val="00D73CC6"/>
    <w:rsid w:val="00D73E8D"/>
    <w:rsid w:val="00D73F27"/>
    <w:rsid w:val="00D740AF"/>
    <w:rsid w:val="00D74101"/>
    <w:rsid w:val="00D7448F"/>
    <w:rsid w:val="00D745D0"/>
    <w:rsid w:val="00D745F8"/>
    <w:rsid w:val="00D748F2"/>
    <w:rsid w:val="00D749AA"/>
    <w:rsid w:val="00D74A98"/>
    <w:rsid w:val="00D74AF6"/>
    <w:rsid w:val="00D74B7F"/>
    <w:rsid w:val="00D74DB7"/>
    <w:rsid w:val="00D74DBF"/>
    <w:rsid w:val="00D74E05"/>
    <w:rsid w:val="00D74E51"/>
    <w:rsid w:val="00D74F7D"/>
    <w:rsid w:val="00D75057"/>
    <w:rsid w:val="00D751AE"/>
    <w:rsid w:val="00D7532A"/>
    <w:rsid w:val="00D7538C"/>
    <w:rsid w:val="00D754B9"/>
    <w:rsid w:val="00D75511"/>
    <w:rsid w:val="00D757B1"/>
    <w:rsid w:val="00D75C99"/>
    <w:rsid w:val="00D75D5C"/>
    <w:rsid w:val="00D76223"/>
    <w:rsid w:val="00D76374"/>
    <w:rsid w:val="00D764DC"/>
    <w:rsid w:val="00D767BE"/>
    <w:rsid w:val="00D768FE"/>
    <w:rsid w:val="00D76B59"/>
    <w:rsid w:val="00D772BE"/>
    <w:rsid w:val="00D772FF"/>
    <w:rsid w:val="00D7746B"/>
    <w:rsid w:val="00D774A4"/>
    <w:rsid w:val="00D7750F"/>
    <w:rsid w:val="00D7754D"/>
    <w:rsid w:val="00D7787E"/>
    <w:rsid w:val="00D778CB"/>
    <w:rsid w:val="00D7797C"/>
    <w:rsid w:val="00D77A57"/>
    <w:rsid w:val="00D77E7B"/>
    <w:rsid w:val="00D77ECC"/>
    <w:rsid w:val="00D77F58"/>
    <w:rsid w:val="00D77FDA"/>
    <w:rsid w:val="00D77FEB"/>
    <w:rsid w:val="00D800F5"/>
    <w:rsid w:val="00D80190"/>
    <w:rsid w:val="00D802D3"/>
    <w:rsid w:val="00D80399"/>
    <w:rsid w:val="00D803B3"/>
    <w:rsid w:val="00D804DD"/>
    <w:rsid w:val="00D80AD3"/>
    <w:rsid w:val="00D80C2A"/>
    <w:rsid w:val="00D80C50"/>
    <w:rsid w:val="00D80FF8"/>
    <w:rsid w:val="00D810E2"/>
    <w:rsid w:val="00D81567"/>
    <w:rsid w:val="00D81750"/>
    <w:rsid w:val="00D817D5"/>
    <w:rsid w:val="00D81AF9"/>
    <w:rsid w:val="00D81B75"/>
    <w:rsid w:val="00D81BBF"/>
    <w:rsid w:val="00D81BFC"/>
    <w:rsid w:val="00D81DB5"/>
    <w:rsid w:val="00D81EBA"/>
    <w:rsid w:val="00D82026"/>
    <w:rsid w:val="00D8206E"/>
    <w:rsid w:val="00D823E4"/>
    <w:rsid w:val="00D8247D"/>
    <w:rsid w:val="00D82568"/>
    <w:rsid w:val="00D8296A"/>
    <w:rsid w:val="00D82C66"/>
    <w:rsid w:val="00D82D48"/>
    <w:rsid w:val="00D82E99"/>
    <w:rsid w:val="00D830D3"/>
    <w:rsid w:val="00D8315C"/>
    <w:rsid w:val="00D8344B"/>
    <w:rsid w:val="00D835F5"/>
    <w:rsid w:val="00D837F8"/>
    <w:rsid w:val="00D8385A"/>
    <w:rsid w:val="00D83880"/>
    <w:rsid w:val="00D839A8"/>
    <w:rsid w:val="00D839B6"/>
    <w:rsid w:val="00D83A05"/>
    <w:rsid w:val="00D83A9C"/>
    <w:rsid w:val="00D83B34"/>
    <w:rsid w:val="00D83B7C"/>
    <w:rsid w:val="00D83BC7"/>
    <w:rsid w:val="00D83BE0"/>
    <w:rsid w:val="00D83C03"/>
    <w:rsid w:val="00D83E36"/>
    <w:rsid w:val="00D83E8B"/>
    <w:rsid w:val="00D84097"/>
    <w:rsid w:val="00D842BB"/>
    <w:rsid w:val="00D842DE"/>
    <w:rsid w:val="00D842F0"/>
    <w:rsid w:val="00D843E2"/>
    <w:rsid w:val="00D84554"/>
    <w:rsid w:val="00D845B4"/>
    <w:rsid w:val="00D84625"/>
    <w:rsid w:val="00D847F4"/>
    <w:rsid w:val="00D848F0"/>
    <w:rsid w:val="00D84AC2"/>
    <w:rsid w:val="00D84B51"/>
    <w:rsid w:val="00D84BC7"/>
    <w:rsid w:val="00D84E7D"/>
    <w:rsid w:val="00D84ED9"/>
    <w:rsid w:val="00D850C4"/>
    <w:rsid w:val="00D85150"/>
    <w:rsid w:val="00D851DB"/>
    <w:rsid w:val="00D852AD"/>
    <w:rsid w:val="00D852F2"/>
    <w:rsid w:val="00D857B3"/>
    <w:rsid w:val="00D85884"/>
    <w:rsid w:val="00D858E9"/>
    <w:rsid w:val="00D85C00"/>
    <w:rsid w:val="00D85CD1"/>
    <w:rsid w:val="00D85E17"/>
    <w:rsid w:val="00D85F15"/>
    <w:rsid w:val="00D86005"/>
    <w:rsid w:val="00D8617F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0A0"/>
    <w:rsid w:val="00D87115"/>
    <w:rsid w:val="00D8714F"/>
    <w:rsid w:val="00D872D6"/>
    <w:rsid w:val="00D876A0"/>
    <w:rsid w:val="00D87853"/>
    <w:rsid w:val="00D87BC3"/>
    <w:rsid w:val="00D87BE1"/>
    <w:rsid w:val="00D87C8E"/>
    <w:rsid w:val="00D87D21"/>
    <w:rsid w:val="00D9051B"/>
    <w:rsid w:val="00D907F5"/>
    <w:rsid w:val="00D908B7"/>
    <w:rsid w:val="00D9097C"/>
    <w:rsid w:val="00D90B2A"/>
    <w:rsid w:val="00D90B4A"/>
    <w:rsid w:val="00D90D5D"/>
    <w:rsid w:val="00D90E1A"/>
    <w:rsid w:val="00D90E25"/>
    <w:rsid w:val="00D90F7F"/>
    <w:rsid w:val="00D910DD"/>
    <w:rsid w:val="00D91140"/>
    <w:rsid w:val="00D91179"/>
    <w:rsid w:val="00D911F0"/>
    <w:rsid w:val="00D91333"/>
    <w:rsid w:val="00D91370"/>
    <w:rsid w:val="00D9160D"/>
    <w:rsid w:val="00D91676"/>
    <w:rsid w:val="00D91A2F"/>
    <w:rsid w:val="00D91C51"/>
    <w:rsid w:val="00D91CCF"/>
    <w:rsid w:val="00D91D52"/>
    <w:rsid w:val="00D91D93"/>
    <w:rsid w:val="00D91DD0"/>
    <w:rsid w:val="00D91EF9"/>
    <w:rsid w:val="00D9201B"/>
    <w:rsid w:val="00D9207D"/>
    <w:rsid w:val="00D921CA"/>
    <w:rsid w:val="00D921CF"/>
    <w:rsid w:val="00D92545"/>
    <w:rsid w:val="00D92566"/>
    <w:rsid w:val="00D9286B"/>
    <w:rsid w:val="00D92AAE"/>
    <w:rsid w:val="00D92B94"/>
    <w:rsid w:val="00D92C6F"/>
    <w:rsid w:val="00D92C92"/>
    <w:rsid w:val="00D92F3A"/>
    <w:rsid w:val="00D93044"/>
    <w:rsid w:val="00D9317E"/>
    <w:rsid w:val="00D931CF"/>
    <w:rsid w:val="00D931F2"/>
    <w:rsid w:val="00D93276"/>
    <w:rsid w:val="00D933A3"/>
    <w:rsid w:val="00D935AB"/>
    <w:rsid w:val="00D937B5"/>
    <w:rsid w:val="00D937E0"/>
    <w:rsid w:val="00D938B8"/>
    <w:rsid w:val="00D93A2B"/>
    <w:rsid w:val="00D93A63"/>
    <w:rsid w:val="00D93A76"/>
    <w:rsid w:val="00D93B9B"/>
    <w:rsid w:val="00D93BB6"/>
    <w:rsid w:val="00D93BD6"/>
    <w:rsid w:val="00D93CA8"/>
    <w:rsid w:val="00D93D2D"/>
    <w:rsid w:val="00D93F27"/>
    <w:rsid w:val="00D940C0"/>
    <w:rsid w:val="00D9412B"/>
    <w:rsid w:val="00D941F5"/>
    <w:rsid w:val="00D947B0"/>
    <w:rsid w:val="00D947FB"/>
    <w:rsid w:val="00D9491B"/>
    <w:rsid w:val="00D94B8F"/>
    <w:rsid w:val="00D94CC9"/>
    <w:rsid w:val="00D94E3C"/>
    <w:rsid w:val="00D95172"/>
    <w:rsid w:val="00D9543E"/>
    <w:rsid w:val="00D95473"/>
    <w:rsid w:val="00D955DD"/>
    <w:rsid w:val="00D957C4"/>
    <w:rsid w:val="00D95A38"/>
    <w:rsid w:val="00D95A40"/>
    <w:rsid w:val="00D95C79"/>
    <w:rsid w:val="00D95E1C"/>
    <w:rsid w:val="00D95F00"/>
    <w:rsid w:val="00D95F82"/>
    <w:rsid w:val="00D96182"/>
    <w:rsid w:val="00D962A0"/>
    <w:rsid w:val="00D963DF"/>
    <w:rsid w:val="00D96709"/>
    <w:rsid w:val="00D967AF"/>
    <w:rsid w:val="00D967C6"/>
    <w:rsid w:val="00D9687D"/>
    <w:rsid w:val="00D9689E"/>
    <w:rsid w:val="00D96BED"/>
    <w:rsid w:val="00D96D64"/>
    <w:rsid w:val="00D96E77"/>
    <w:rsid w:val="00D96F0B"/>
    <w:rsid w:val="00D972B5"/>
    <w:rsid w:val="00D97358"/>
    <w:rsid w:val="00D97646"/>
    <w:rsid w:val="00D97700"/>
    <w:rsid w:val="00D979B6"/>
    <w:rsid w:val="00D979F8"/>
    <w:rsid w:val="00D97A1C"/>
    <w:rsid w:val="00D97AE5"/>
    <w:rsid w:val="00D97B96"/>
    <w:rsid w:val="00D97CA7"/>
    <w:rsid w:val="00DA00E8"/>
    <w:rsid w:val="00DA0166"/>
    <w:rsid w:val="00DA0179"/>
    <w:rsid w:val="00DA01A9"/>
    <w:rsid w:val="00DA0233"/>
    <w:rsid w:val="00DA03D5"/>
    <w:rsid w:val="00DA04E8"/>
    <w:rsid w:val="00DA081F"/>
    <w:rsid w:val="00DA0A66"/>
    <w:rsid w:val="00DA0B38"/>
    <w:rsid w:val="00DA0BE2"/>
    <w:rsid w:val="00DA0CBD"/>
    <w:rsid w:val="00DA0EB2"/>
    <w:rsid w:val="00DA1379"/>
    <w:rsid w:val="00DA14A4"/>
    <w:rsid w:val="00DA17F8"/>
    <w:rsid w:val="00DA1824"/>
    <w:rsid w:val="00DA1865"/>
    <w:rsid w:val="00DA18E9"/>
    <w:rsid w:val="00DA193F"/>
    <w:rsid w:val="00DA19B5"/>
    <w:rsid w:val="00DA1B72"/>
    <w:rsid w:val="00DA1BDC"/>
    <w:rsid w:val="00DA1C56"/>
    <w:rsid w:val="00DA1D92"/>
    <w:rsid w:val="00DA2081"/>
    <w:rsid w:val="00DA209D"/>
    <w:rsid w:val="00DA2385"/>
    <w:rsid w:val="00DA249B"/>
    <w:rsid w:val="00DA24FB"/>
    <w:rsid w:val="00DA2502"/>
    <w:rsid w:val="00DA2642"/>
    <w:rsid w:val="00DA2696"/>
    <w:rsid w:val="00DA2ADC"/>
    <w:rsid w:val="00DA2BC1"/>
    <w:rsid w:val="00DA2C5A"/>
    <w:rsid w:val="00DA2CB0"/>
    <w:rsid w:val="00DA2DC1"/>
    <w:rsid w:val="00DA2E71"/>
    <w:rsid w:val="00DA2F16"/>
    <w:rsid w:val="00DA2F2D"/>
    <w:rsid w:val="00DA311C"/>
    <w:rsid w:val="00DA3170"/>
    <w:rsid w:val="00DA33AE"/>
    <w:rsid w:val="00DA363E"/>
    <w:rsid w:val="00DA3672"/>
    <w:rsid w:val="00DA375F"/>
    <w:rsid w:val="00DA38F8"/>
    <w:rsid w:val="00DA394E"/>
    <w:rsid w:val="00DA3953"/>
    <w:rsid w:val="00DA3B66"/>
    <w:rsid w:val="00DA3B7F"/>
    <w:rsid w:val="00DA3CE4"/>
    <w:rsid w:val="00DA3E12"/>
    <w:rsid w:val="00DA3F89"/>
    <w:rsid w:val="00DA3FD7"/>
    <w:rsid w:val="00DA4037"/>
    <w:rsid w:val="00DA4134"/>
    <w:rsid w:val="00DA42B5"/>
    <w:rsid w:val="00DA42EF"/>
    <w:rsid w:val="00DA43F8"/>
    <w:rsid w:val="00DA44BA"/>
    <w:rsid w:val="00DA4610"/>
    <w:rsid w:val="00DA4706"/>
    <w:rsid w:val="00DA47A5"/>
    <w:rsid w:val="00DA4836"/>
    <w:rsid w:val="00DA49B8"/>
    <w:rsid w:val="00DA4CB2"/>
    <w:rsid w:val="00DA4FFB"/>
    <w:rsid w:val="00DA5357"/>
    <w:rsid w:val="00DA53B1"/>
    <w:rsid w:val="00DA5558"/>
    <w:rsid w:val="00DA5624"/>
    <w:rsid w:val="00DA5629"/>
    <w:rsid w:val="00DA573D"/>
    <w:rsid w:val="00DA59B3"/>
    <w:rsid w:val="00DA5A68"/>
    <w:rsid w:val="00DA5A82"/>
    <w:rsid w:val="00DA5DDA"/>
    <w:rsid w:val="00DA5E6D"/>
    <w:rsid w:val="00DA5E74"/>
    <w:rsid w:val="00DA6263"/>
    <w:rsid w:val="00DA6353"/>
    <w:rsid w:val="00DA642D"/>
    <w:rsid w:val="00DA66BA"/>
    <w:rsid w:val="00DA6785"/>
    <w:rsid w:val="00DA6805"/>
    <w:rsid w:val="00DA6897"/>
    <w:rsid w:val="00DA68E3"/>
    <w:rsid w:val="00DA69B1"/>
    <w:rsid w:val="00DA6BE0"/>
    <w:rsid w:val="00DA6C54"/>
    <w:rsid w:val="00DA6CD1"/>
    <w:rsid w:val="00DA6E64"/>
    <w:rsid w:val="00DA71FA"/>
    <w:rsid w:val="00DA720C"/>
    <w:rsid w:val="00DA757A"/>
    <w:rsid w:val="00DA765E"/>
    <w:rsid w:val="00DA7766"/>
    <w:rsid w:val="00DA77C9"/>
    <w:rsid w:val="00DA78CA"/>
    <w:rsid w:val="00DA7908"/>
    <w:rsid w:val="00DA7C8F"/>
    <w:rsid w:val="00DA7EE8"/>
    <w:rsid w:val="00DA7F38"/>
    <w:rsid w:val="00DA7F94"/>
    <w:rsid w:val="00DB03E5"/>
    <w:rsid w:val="00DB04F3"/>
    <w:rsid w:val="00DB050B"/>
    <w:rsid w:val="00DB06D1"/>
    <w:rsid w:val="00DB071A"/>
    <w:rsid w:val="00DB0754"/>
    <w:rsid w:val="00DB07AB"/>
    <w:rsid w:val="00DB086D"/>
    <w:rsid w:val="00DB0981"/>
    <w:rsid w:val="00DB0B4D"/>
    <w:rsid w:val="00DB0B8F"/>
    <w:rsid w:val="00DB0C03"/>
    <w:rsid w:val="00DB0CAA"/>
    <w:rsid w:val="00DB0D8D"/>
    <w:rsid w:val="00DB1062"/>
    <w:rsid w:val="00DB106A"/>
    <w:rsid w:val="00DB117A"/>
    <w:rsid w:val="00DB119D"/>
    <w:rsid w:val="00DB1270"/>
    <w:rsid w:val="00DB1282"/>
    <w:rsid w:val="00DB1288"/>
    <w:rsid w:val="00DB12D1"/>
    <w:rsid w:val="00DB163E"/>
    <w:rsid w:val="00DB1718"/>
    <w:rsid w:val="00DB1880"/>
    <w:rsid w:val="00DB189F"/>
    <w:rsid w:val="00DB19B1"/>
    <w:rsid w:val="00DB1BC4"/>
    <w:rsid w:val="00DB1C83"/>
    <w:rsid w:val="00DB1CA7"/>
    <w:rsid w:val="00DB1CBC"/>
    <w:rsid w:val="00DB1DC7"/>
    <w:rsid w:val="00DB1F1B"/>
    <w:rsid w:val="00DB2207"/>
    <w:rsid w:val="00DB225F"/>
    <w:rsid w:val="00DB2586"/>
    <w:rsid w:val="00DB26AC"/>
    <w:rsid w:val="00DB276C"/>
    <w:rsid w:val="00DB2918"/>
    <w:rsid w:val="00DB29DA"/>
    <w:rsid w:val="00DB2AD7"/>
    <w:rsid w:val="00DB2EC8"/>
    <w:rsid w:val="00DB3057"/>
    <w:rsid w:val="00DB3297"/>
    <w:rsid w:val="00DB3353"/>
    <w:rsid w:val="00DB3389"/>
    <w:rsid w:val="00DB3509"/>
    <w:rsid w:val="00DB3C1C"/>
    <w:rsid w:val="00DB3D08"/>
    <w:rsid w:val="00DB3DB3"/>
    <w:rsid w:val="00DB3E72"/>
    <w:rsid w:val="00DB42A1"/>
    <w:rsid w:val="00DB43E6"/>
    <w:rsid w:val="00DB43EA"/>
    <w:rsid w:val="00DB4457"/>
    <w:rsid w:val="00DB44EB"/>
    <w:rsid w:val="00DB450A"/>
    <w:rsid w:val="00DB4543"/>
    <w:rsid w:val="00DB4719"/>
    <w:rsid w:val="00DB4757"/>
    <w:rsid w:val="00DB47AC"/>
    <w:rsid w:val="00DB481D"/>
    <w:rsid w:val="00DB4B23"/>
    <w:rsid w:val="00DB4FD5"/>
    <w:rsid w:val="00DB4FF7"/>
    <w:rsid w:val="00DB5018"/>
    <w:rsid w:val="00DB5078"/>
    <w:rsid w:val="00DB50B9"/>
    <w:rsid w:val="00DB532F"/>
    <w:rsid w:val="00DB5333"/>
    <w:rsid w:val="00DB534F"/>
    <w:rsid w:val="00DB5389"/>
    <w:rsid w:val="00DB540C"/>
    <w:rsid w:val="00DB540E"/>
    <w:rsid w:val="00DB54D6"/>
    <w:rsid w:val="00DB554B"/>
    <w:rsid w:val="00DB56D9"/>
    <w:rsid w:val="00DB58C4"/>
    <w:rsid w:val="00DB5ABB"/>
    <w:rsid w:val="00DB5AD2"/>
    <w:rsid w:val="00DB5C81"/>
    <w:rsid w:val="00DB628C"/>
    <w:rsid w:val="00DB62AF"/>
    <w:rsid w:val="00DB63C9"/>
    <w:rsid w:val="00DB6405"/>
    <w:rsid w:val="00DB6478"/>
    <w:rsid w:val="00DB6532"/>
    <w:rsid w:val="00DB6594"/>
    <w:rsid w:val="00DB6705"/>
    <w:rsid w:val="00DB6A15"/>
    <w:rsid w:val="00DB6A81"/>
    <w:rsid w:val="00DB6BCA"/>
    <w:rsid w:val="00DB6C5C"/>
    <w:rsid w:val="00DB6D49"/>
    <w:rsid w:val="00DB6D63"/>
    <w:rsid w:val="00DB7103"/>
    <w:rsid w:val="00DB7185"/>
    <w:rsid w:val="00DB73E2"/>
    <w:rsid w:val="00DB74B2"/>
    <w:rsid w:val="00DB759A"/>
    <w:rsid w:val="00DB75FA"/>
    <w:rsid w:val="00DB75FB"/>
    <w:rsid w:val="00DB7727"/>
    <w:rsid w:val="00DB781C"/>
    <w:rsid w:val="00DB788F"/>
    <w:rsid w:val="00DB7E1E"/>
    <w:rsid w:val="00DB7E74"/>
    <w:rsid w:val="00DC0015"/>
    <w:rsid w:val="00DC064F"/>
    <w:rsid w:val="00DC073C"/>
    <w:rsid w:val="00DC09B9"/>
    <w:rsid w:val="00DC0A05"/>
    <w:rsid w:val="00DC0B08"/>
    <w:rsid w:val="00DC0D8C"/>
    <w:rsid w:val="00DC0DCD"/>
    <w:rsid w:val="00DC0E0A"/>
    <w:rsid w:val="00DC0E9B"/>
    <w:rsid w:val="00DC0FC5"/>
    <w:rsid w:val="00DC0FD2"/>
    <w:rsid w:val="00DC12AF"/>
    <w:rsid w:val="00DC12D5"/>
    <w:rsid w:val="00DC1331"/>
    <w:rsid w:val="00DC136F"/>
    <w:rsid w:val="00DC142F"/>
    <w:rsid w:val="00DC14CF"/>
    <w:rsid w:val="00DC15CA"/>
    <w:rsid w:val="00DC16C4"/>
    <w:rsid w:val="00DC1870"/>
    <w:rsid w:val="00DC18FD"/>
    <w:rsid w:val="00DC1CE9"/>
    <w:rsid w:val="00DC1D23"/>
    <w:rsid w:val="00DC1D7A"/>
    <w:rsid w:val="00DC1EE0"/>
    <w:rsid w:val="00DC1F3D"/>
    <w:rsid w:val="00DC20CB"/>
    <w:rsid w:val="00DC20E4"/>
    <w:rsid w:val="00DC2538"/>
    <w:rsid w:val="00DC259E"/>
    <w:rsid w:val="00DC26FF"/>
    <w:rsid w:val="00DC27BF"/>
    <w:rsid w:val="00DC2C39"/>
    <w:rsid w:val="00DC2CD2"/>
    <w:rsid w:val="00DC2E26"/>
    <w:rsid w:val="00DC2F2F"/>
    <w:rsid w:val="00DC301E"/>
    <w:rsid w:val="00DC3049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5BD"/>
    <w:rsid w:val="00DC46DC"/>
    <w:rsid w:val="00DC470A"/>
    <w:rsid w:val="00DC499A"/>
    <w:rsid w:val="00DC4C89"/>
    <w:rsid w:val="00DC4DA7"/>
    <w:rsid w:val="00DC4FD3"/>
    <w:rsid w:val="00DC53F2"/>
    <w:rsid w:val="00DC542C"/>
    <w:rsid w:val="00DC5479"/>
    <w:rsid w:val="00DC5492"/>
    <w:rsid w:val="00DC560F"/>
    <w:rsid w:val="00DC571A"/>
    <w:rsid w:val="00DC5980"/>
    <w:rsid w:val="00DC5A37"/>
    <w:rsid w:val="00DC5A59"/>
    <w:rsid w:val="00DC5F2B"/>
    <w:rsid w:val="00DC61D7"/>
    <w:rsid w:val="00DC6316"/>
    <w:rsid w:val="00DC6375"/>
    <w:rsid w:val="00DC641B"/>
    <w:rsid w:val="00DC65E2"/>
    <w:rsid w:val="00DC668D"/>
    <w:rsid w:val="00DC6954"/>
    <w:rsid w:val="00DC6A4E"/>
    <w:rsid w:val="00DC6C22"/>
    <w:rsid w:val="00DC6C3D"/>
    <w:rsid w:val="00DC6DB6"/>
    <w:rsid w:val="00DC6DDC"/>
    <w:rsid w:val="00DC6E4F"/>
    <w:rsid w:val="00DC6F5A"/>
    <w:rsid w:val="00DC6F87"/>
    <w:rsid w:val="00DC70F0"/>
    <w:rsid w:val="00DC7378"/>
    <w:rsid w:val="00DC79C1"/>
    <w:rsid w:val="00DC7A90"/>
    <w:rsid w:val="00DC7B2E"/>
    <w:rsid w:val="00DC7EBD"/>
    <w:rsid w:val="00DD0053"/>
    <w:rsid w:val="00DD028C"/>
    <w:rsid w:val="00DD02CF"/>
    <w:rsid w:val="00DD04FD"/>
    <w:rsid w:val="00DD061E"/>
    <w:rsid w:val="00DD06F9"/>
    <w:rsid w:val="00DD072E"/>
    <w:rsid w:val="00DD07E1"/>
    <w:rsid w:val="00DD09E2"/>
    <w:rsid w:val="00DD0D61"/>
    <w:rsid w:val="00DD0D70"/>
    <w:rsid w:val="00DD0DC3"/>
    <w:rsid w:val="00DD0EAB"/>
    <w:rsid w:val="00DD0F40"/>
    <w:rsid w:val="00DD0F99"/>
    <w:rsid w:val="00DD0FBA"/>
    <w:rsid w:val="00DD1090"/>
    <w:rsid w:val="00DD10AA"/>
    <w:rsid w:val="00DD10E4"/>
    <w:rsid w:val="00DD1371"/>
    <w:rsid w:val="00DD162D"/>
    <w:rsid w:val="00DD182D"/>
    <w:rsid w:val="00DD1870"/>
    <w:rsid w:val="00DD1A95"/>
    <w:rsid w:val="00DD1C7D"/>
    <w:rsid w:val="00DD1CDF"/>
    <w:rsid w:val="00DD1FF1"/>
    <w:rsid w:val="00DD2070"/>
    <w:rsid w:val="00DD2184"/>
    <w:rsid w:val="00DD2188"/>
    <w:rsid w:val="00DD220A"/>
    <w:rsid w:val="00DD2251"/>
    <w:rsid w:val="00DD2298"/>
    <w:rsid w:val="00DD26AE"/>
    <w:rsid w:val="00DD275C"/>
    <w:rsid w:val="00DD27AD"/>
    <w:rsid w:val="00DD2829"/>
    <w:rsid w:val="00DD294E"/>
    <w:rsid w:val="00DD2AC2"/>
    <w:rsid w:val="00DD2C65"/>
    <w:rsid w:val="00DD2CC2"/>
    <w:rsid w:val="00DD2CDD"/>
    <w:rsid w:val="00DD2D07"/>
    <w:rsid w:val="00DD2DA0"/>
    <w:rsid w:val="00DD2E3A"/>
    <w:rsid w:val="00DD2F38"/>
    <w:rsid w:val="00DD2F5C"/>
    <w:rsid w:val="00DD2F6A"/>
    <w:rsid w:val="00DD3056"/>
    <w:rsid w:val="00DD306C"/>
    <w:rsid w:val="00DD307A"/>
    <w:rsid w:val="00DD3299"/>
    <w:rsid w:val="00DD32ED"/>
    <w:rsid w:val="00DD35DE"/>
    <w:rsid w:val="00DD3CDB"/>
    <w:rsid w:val="00DD3CE2"/>
    <w:rsid w:val="00DD3F37"/>
    <w:rsid w:val="00DD4408"/>
    <w:rsid w:val="00DD482A"/>
    <w:rsid w:val="00DD4867"/>
    <w:rsid w:val="00DD4B0B"/>
    <w:rsid w:val="00DD4F1E"/>
    <w:rsid w:val="00DD5027"/>
    <w:rsid w:val="00DD5085"/>
    <w:rsid w:val="00DD50F2"/>
    <w:rsid w:val="00DD5131"/>
    <w:rsid w:val="00DD525C"/>
    <w:rsid w:val="00DD52FA"/>
    <w:rsid w:val="00DD5434"/>
    <w:rsid w:val="00DD5486"/>
    <w:rsid w:val="00DD5519"/>
    <w:rsid w:val="00DD5576"/>
    <w:rsid w:val="00DD557B"/>
    <w:rsid w:val="00DD55BE"/>
    <w:rsid w:val="00DD57FA"/>
    <w:rsid w:val="00DD588F"/>
    <w:rsid w:val="00DD5A18"/>
    <w:rsid w:val="00DD6160"/>
    <w:rsid w:val="00DD6265"/>
    <w:rsid w:val="00DD63AD"/>
    <w:rsid w:val="00DD648B"/>
    <w:rsid w:val="00DD650F"/>
    <w:rsid w:val="00DD6835"/>
    <w:rsid w:val="00DD696F"/>
    <w:rsid w:val="00DD6C07"/>
    <w:rsid w:val="00DD6C25"/>
    <w:rsid w:val="00DD6E4D"/>
    <w:rsid w:val="00DD7157"/>
    <w:rsid w:val="00DD72BC"/>
    <w:rsid w:val="00DD7370"/>
    <w:rsid w:val="00DD7509"/>
    <w:rsid w:val="00DD77B1"/>
    <w:rsid w:val="00DD7BE2"/>
    <w:rsid w:val="00DD7C50"/>
    <w:rsid w:val="00DD7D2E"/>
    <w:rsid w:val="00DE045D"/>
    <w:rsid w:val="00DE047C"/>
    <w:rsid w:val="00DE04C3"/>
    <w:rsid w:val="00DE04CB"/>
    <w:rsid w:val="00DE0612"/>
    <w:rsid w:val="00DE067D"/>
    <w:rsid w:val="00DE0694"/>
    <w:rsid w:val="00DE06DC"/>
    <w:rsid w:val="00DE08B6"/>
    <w:rsid w:val="00DE099C"/>
    <w:rsid w:val="00DE0CA7"/>
    <w:rsid w:val="00DE0D85"/>
    <w:rsid w:val="00DE0E61"/>
    <w:rsid w:val="00DE0EAC"/>
    <w:rsid w:val="00DE0F82"/>
    <w:rsid w:val="00DE1498"/>
    <w:rsid w:val="00DE17D8"/>
    <w:rsid w:val="00DE1B90"/>
    <w:rsid w:val="00DE1B94"/>
    <w:rsid w:val="00DE1BA6"/>
    <w:rsid w:val="00DE1BD4"/>
    <w:rsid w:val="00DE1DB1"/>
    <w:rsid w:val="00DE211A"/>
    <w:rsid w:val="00DE24AD"/>
    <w:rsid w:val="00DE2686"/>
    <w:rsid w:val="00DE28AA"/>
    <w:rsid w:val="00DE2901"/>
    <w:rsid w:val="00DE2B9C"/>
    <w:rsid w:val="00DE2BFF"/>
    <w:rsid w:val="00DE2C8E"/>
    <w:rsid w:val="00DE2D2A"/>
    <w:rsid w:val="00DE2DB5"/>
    <w:rsid w:val="00DE2DC1"/>
    <w:rsid w:val="00DE2E23"/>
    <w:rsid w:val="00DE304E"/>
    <w:rsid w:val="00DE312C"/>
    <w:rsid w:val="00DE3233"/>
    <w:rsid w:val="00DE3241"/>
    <w:rsid w:val="00DE32E2"/>
    <w:rsid w:val="00DE3378"/>
    <w:rsid w:val="00DE3380"/>
    <w:rsid w:val="00DE3638"/>
    <w:rsid w:val="00DE3645"/>
    <w:rsid w:val="00DE366F"/>
    <w:rsid w:val="00DE377B"/>
    <w:rsid w:val="00DE39F1"/>
    <w:rsid w:val="00DE3C86"/>
    <w:rsid w:val="00DE3CE7"/>
    <w:rsid w:val="00DE3ED3"/>
    <w:rsid w:val="00DE4062"/>
    <w:rsid w:val="00DE40A9"/>
    <w:rsid w:val="00DE411A"/>
    <w:rsid w:val="00DE4166"/>
    <w:rsid w:val="00DE4372"/>
    <w:rsid w:val="00DE43CD"/>
    <w:rsid w:val="00DE4660"/>
    <w:rsid w:val="00DE4913"/>
    <w:rsid w:val="00DE49B5"/>
    <w:rsid w:val="00DE4A29"/>
    <w:rsid w:val="00DE4CC5"/>
    <w:rsid w:val="00DE4DA3"/>
    <w:rsid w:val="00DE4EB3"/>
    <w:rsid w:val="00DE4F2D"/>
    <w:rsid w:val="00DE5182"/>
    <w:rsid w:val="00DE5215"/>
    <w:rsid w:val="00DE534F"/>
    <w:rsid w:val="00DE553D"/>
    <w:rsid w:val="00DE55A7"/>
    <w:rsid w:val="00DE58F7"/>
    <w:rsid w:val="00DE5B8A"/>
    <w:rsid w:val="00DE5C92"/>
    <w:rsid w:val="00DE5CAF"/>
    <w:rsid w:val="00DE602F"/>
    <w:rsid w:val="00DE6167"/>
    <w:rsid w:val="00DE6310"/>
    <w:rsid w:val="00DE6833"/>
    <w:rsid w:val="00DE6886"/>
    <w:rsid w:val="00DE6894"/>
    <w:rsid w:val="00DE68D9"/>
    <w:rsid w:val="00DE69C1"/>
    <w:rsid w:val="00DE6A6B"/>
    <w:rsid w:val="00DE6BA3"/>
    <w:rsid w:val="00DE6CF8"/>
    <w:rsid w:val="00DE6E04"/>
    <w:rsid w:val="00DE6E32"/>
    <w:rsid w:val="00DE6EDE"/>
    <w:rsid w:val="00DE6F47"/>
    <w:rsid w:val="00DE6FD1"/>
    <w:rsid w:val="00DE73F0"/>
    <w:rsid w:val="00DE7453"/>
    <w:rsid w:val="00DE7668"/>
    <w:rsid w:val="00DE7674"/>
    <w:rsid w:val="00DE7937"/>
    <w:rsid w:val="00DE7A3A"/>
    <w:rsid w:val="00DF03A6"/>
    <w:rsid w:val="00DF03F5"/>
    <w:rsid w:val="00DF0466"/>
    <w:rsid w:val="00DF0635"/>
    <w:rsid w:val="00DF0640"/>
    <w:rsid w:val="00DF07CF"/>
    <w:rsid w:val="00DF090F"/>
    <w:rsid w:val="00DF0A93"/>
    <w:rsid w:val="00DF0A97"/>
    <w:rsid w:val="00DF0B40"/>
    <w:rsid w:val="00DF0B47"/>
    <w:rsid w:val="00DF0FCD"/>
    <w:rsid w:val="00DF120F"/>
    <w:rsid w:val="00DF1298"/>
    <w:rsid w:val="00DF1477"/>
    <w:rsid w:val="00DF18B1"/>
    <w:rsid w:val="00DF19FE"/>
    <w:rsid w:val="00DF20B1"/>
    <w:rsid w:val="00DF2139"/>
    <w:rsid w:val="00DF24CD"/>
    <w:rsid w:val="00DF2624"/>
    <w:rsid w:val="00DF26A1"/>
    <w:rsid w:val="00DF2BCA"/>
    <w:rsid w:val="00DF2C0D"/>
    <w:rsid w:val="00DF2EFA"/>
    <w:rsid w:val="00DF309C"/>
    <w:rsid w:val="00DF30F6"/>
    <w:rsid w:val="00DF32B9"/>
    <w:rsid w:val="00DF341E"/>
    <w:rsid w:val="00DF3484"/>
    <w:rsid w:val="00DF35E8"/>
    <w:rsid w:val="00DF37B4"/>
    <w:rsid w:val="00DF37FE"/>
    <w:rsid w:val="00DF381F"/>
    <w:rsid w:val="00DF386C"/>
    <w:rsid w:val="00DF38A8"/>
    <w:rsid w:val="00DF38EC"/>
    <w:rsid w:val="00DF3955"/>
    <w:rsid w:val="00DF3C1D"/>
    <w:rsid w:val="00DF3C28"/>
    <w:rsid w:val="00DF3CD8"/>
    <w:rsid w:val="00DF3DD0"/>
    <w:rsid w:val="00DF4248"/>
    <w:rsid w:val="00DF42A7"/>
    <w:rsid w:val="00DF45DD"/>
    <w:rsid w:val="00DF46F0"/>
    <w:rsid w:val="00DF4702"/>
    <w:rsid w:val="00DF47D5"/>
    <w:rsid w:val="00DF4A1C"/>
    <w:rsid w:val="00DF4AE4"/>
    <w:rsid w:val="00DF4B08"/>
    <w:rsid w:val="00DF4B84"/>
    <w:rsid w:val="00DF4DEB"/>
    <w:rsid w:val="00DF4F4F"/>
    <w:rsid w:val="00DF4FBB"/>
    <w:rsid w:val="00DF5263"/>
    <w:rsid w:val="00DF527D"/>
    <w:rsid w:val="00DF5917"/>
    <w:rsid w:val="00DF5A6D"/>
    <w:rsid w:val="00DF5ADA"/>
    <w:rsid w:val="00DF5B6B"/>
    <w:rsid w:val="00DF601D"/>
    <w:rsid w:val="00DF64A3"/>
    <w:rsid w:val="00DF6DD6"/>
    <w:rsid w:val="00DF702F"/>
    <w:rsid w:val="00DF7037"/>
    <w:rsid w:val="00DF70BF"/>
    <w:rsid w:val="00DF70D4"/>
    <w:rsid w:val="00DF72C9"/>
    <w:rsid w:val="00DF73C8"/>
    <w:rsid w:val="00DF7456"/>
    <w:rsid w:val="00DF759F"/>
    <w:rsid w:val="00DF7654"/>
    <w:rsid w:val="00DF76F2"/>
    <w:rsid w:val="00DF77B0"/>
    <w:rsid w:val="00DF7871"/>
    <w:rsid w:val="00DF7B34"/>
    <w:rsid w:val="00DF7BBD"/>
    <w:rsid w:val="00DF7DF2"/>
    <w:rsid w:val="00DF7DF3"/>
    <w:rsid w:val="00DF7EE8"/>
    <w:rsid w:val="00DF7F26"/>
    <w:rsid w:val="00E001C2"/>
    <w:rsid w:val="00E005CC"/>
    <w:rsid w:val="00E00606"/>
    <w:rsid w:val="00E0060E"/>
    <w:rsid w:val="00E006DA"/>
    <w:rsid w:val="00E00873"/>
    <w:rsid w:val="00E0091B"/>
    <w:rsid w:val="00E00A64"/>
    <w:rsid w:val="00E00B76"/>
    <w:rsid w:val="00E00C1F"/>
    <w:rsid w:val="00E00C9D"/>
    <w:rsid w:val="00E00E16"/>
    <w:rsid w:val="00E00FD3"/>
    <w:rsid w:val="00E01211"/>
    <w:rsid w:val="00E01400"/>
    <w:rsid w:val="00E0190A"/>
    <w:rsid w:val="00E01A53"/>
    <w:rsid w:val="00E01CA2"/>
    <w:rsid w:val="00E01D73"/>
    <w:rsid w:val="00E020FD"/>
    <w:rsid w:val="00E0213F"/>
    <w:rsid w:val="00E021E7"/>
    <w:rsid w:val="00E0237B"/>
    <w:rsid w:val="00E02387"/>
    <w:rsid w:val="00E0239E"/>
    <w:rsid w:val="00E02611"/>
    <w:rsid w:val="00E0278C"/>
    <w:rsid w:val="00E02AA4"/>
    <w:rsid w:val="00E02ADE"/>
    <w:rsid w:val="00E02B22"/>
    <w:rsid w:val="00E02BEC"/>
    <w:rsid w:val="00E02F11"/>
    <w:rsid w:val="00E02F58"/>
    <w:rsid w:val="00E031C1"/>
    <w:rsid w:val="00E0328E"/>
    <w:rsid w:val="00E03353"/>
    <w:rsid w:val="00E033C2"/>
    <w:rsid w:val="00E03437"/>
    <w:rsid w:val="00E0348B"/>
    <w:rsid w:val="00E036C4"/>
    <w:rsid w:val="00E03A14"/>
    <w:rsid w:val="00E03BF8"/>
    <w:rsid w:val="00E03E1C"/>
    <w:rsid w:val="00E0418E"/>
    <w:rsid w:val="00E042A6"/>
    <w:rsid w:val="00E042F3"/>
    <w:rsid w:val="00E04432"/>
    <w:rsid w:val="00E04658"/>
    <w:rsid w:val="00E046A3"/>
    <w:rsid w:val="00E04735"/>
    <w:rsid w:val="00E0479D"/>
    <w:rsid w:val="00E048F2"/>
    <w:rsid w:val="00E04995"/>
    <w:rsid w:val="00E04A31"/>
    <w:rsid w:val="00E04DD3"/>
    <w:rsid w:val="00E04FA7"/>
    <w:rsid w:val="00E050BC"/>
    <w:rsid w:val="00E05217"/>
    <w:rsid w:val="00E0523D"/>
    <w:rsid w:val="00E052B6"/>
    <w:rsid w:val="00E054C0"/>
    <w:rsid w:val="00E05552"/>
    <w:rsid w:val="00E055D2"/>
    <w:rsid w:val="00E058AF"/>
    <w:rsid w:val="00E058E4"/>
    <w:rsid w:val="00E059B3"/>
    <w:rsid w:val="00E059D6"/>
    <w:rsid w:val="00E05BB4"/>
    <w:rsid w:val="00E05C08"/>
    <w:rsid w:val="00E05CD3"/>
    <w:rsid w:val="00E05DB7"/>
    <w:rsid w:val="00E05F9F"/>
    <w:rsid w:val="00E05FB1"/>
    <w:rsid w:val="00E06123"/>
    <w:rsid w:val="00E0650E"/>
    <w:rsid w:val="00E0659F"/>
    <w:rsid w:val="00E06648"/>
    <w:rsid w:val="00E06C18"/>
    <w:rsid w:val="00E06DBF"/>
    <w:rsid w:val="00E06F3C"/>
    <w:rsid w:val="00E073A2"/>
    <w:rsid w:val="00E07679"/>
    <w:rsid w:val="00E077F0"/>
    <w:rsid w:val="00E07837"/>
    <w:rsid w:val="00E078F5"/>
    <w:rsid w:val="00E079CE"/>
    <w:rsid w:val="00E079D9"/>
    <w:rsid w:val="00E07EA6"/>
    <w:rsid w:val="00E07F2E"/>
    <w:rsid w:val="00E07F9D"/>
    <w:rsid w:val="00E10108"/>
    <w:rsid w:val="00E1015A"/>
    <w:rsid w:val="00E10230"/>
    <w:rsid w:val="00E1052E"/>
    <w:rsid w:val="00E1056D"/>
    <w:rsid w:val="00E105C4"/>
    <w:rsid w:val="00E107C7"/>
    <w:rsid w:val="00E10A2B"/>
    <w:rsid w:val="00E10BB6"/>
    <w:rsid w:val="00E10E4A"/>
    <w:rsid w:val="00E11172"/>
    <w:rsid w:val="00E11285"/>
    <w:rsid w:val="00E11348"/>
    <w:rsid w:val="00E11353"/>
    <w:rsid w:val="00E1145E"/>
    <w:rsid w:val="00E114DA"/>
    <w:rsid w:val="00E11539"/>
    <w:rsid w:val="00E115BE"/>
    <w:rsid w:val="00E11832"/>
    <w:rsid w:val="00E119E8"/>
    <w:rsid w:val="00E11B45"/>
    <w:rsid w:val="00E11DE2"/>
    <w:rsid w:val="00E11E98"/>
    <w:rsid w:val="00E11ED2"/>
    <w:rsid w:val="00E122AC"/>
    <w:rsid w:val="00E12305"/>
    <w:rsid w:val="00E123C4"/>
    <w:rsid w:val="00E123CB"/>
    <w:rsid w:val="00E123FF"/>
    <w:rsid w:val="00E124AD"/>
    <w:rsid w:val="00E1250D"/>
    <w:rsid w:val="00E12572"/>
    <w:rsid w:val="00E12624"/>
    <w:rsid w:val="00E1263B"/>
    <w:rsid w:val="00E12BDD"/>
    <w:rsid w:val="00E12D35"/>
    <w:rsid w:val="00E12F5A"/>
    <w:rsid w:val="00E1315C"/>
    <w:rsid w:val="00E13196"/>
    <w:rsid w:val="00E1319E"/>
    <w:rsid w:val="00E133E0"/>
    <w:rsid w:val="00E135EF"/>
    <w:rsid w:val="00E13728"/>
    <w:rsid w:val="00E13798"/>
    <w:rsid w:val="00E138E5"/>
    <w:rsid w:val="00E13911"/>
    <w:rsid w:val="00E13915"/>
    <w:rsid w:val="00E13AB9"/>
    <w:rsid w:val="00E13D95"/>
    <w:rsid w:val="00E13E7F"/>
    <w:rsid w:val="00E13EF3"/>
    <w:rsid w:val="00E13F3A"/>
    <w:rsid w:val="00E1406E"/>
    <w:rsid w:val="00E141D6"/>
    <w:rsid w:val="00E142DF"/>
    <w:rsid w:val="00E142E8"/>
    <w:rsid w:val="00E1442C"/>
    <w:rsid w:val="00E14440"/>
    <w:rsid w:val="00E14457"/>
    <w:rsid w:val="00E144EB"/>
    <w:rsid w:val="00E146F4"/>
    <w:rsid w:val="00E1497B"/>
    <w:rsid w:val="00E14AA6"/>
    <w:rsid w:val="00E14B4B"/>
    <w:rsid w:val="00E14C3F"/>
    <w:rsid w:val="00E14C54"/>
    <w:rsid w:val="00E14CB9"/>
    <w:rsid w:val="00E14F8A"/>
    <w:rsid w:val="00E15285"/>
    <w:rsid w:val="00E154A5"/>
    <w:rsid w:val="00E15588"/>
    <w:rsid w:val="00E15598"/>
    <w:rsid w:val="00E1568D"/>
    <w:rsid w:val="00E1599A"/>
    <w:rsid w:val="00E159B7"/>
    <w:rsid w:val="00E15C84"/>
    <w:rsid w:val="00E15F38"/>
    <w:rsid w:val="00E16143"/>
    <w:rsid w:val="00E161A6"/>
    <w:rsid w:val="00E1621B"/>
    <w:rsid w:val="00E163BB"/>
    <w:rsid w:val="00E167BA"/>
    <w:rsid w:val="00E167EA"/>
    <w:rsid w:val="00E169CF"/>
    <w:rsid w:val="00E16B61"/>
    <w:rsid w:val="00E16C20"/>
    <w:rsid w:val="00E16C6A"/>
    <w:rsid w:val="00E16C88"/>
    <w:rsid w:val="00E170AF"/>
    <w:rsid w:val="00E1715D"/>
    <w:rsid w:val="00E172F9"/>
    <w:rsid w:val="00E1739C"/>
    <w:rsid w:val="00E1739F"/>
    <w:rsid w:val="00E174A3"/>
    <w:rsid w:val="00E17514"/>
    <w:rsid w:val="00E17613"/>
    <w:rsid w:val="00E17761"/>
    <w:rsid w:val="00E17815"/>
    <w:rsid w:val="00E1789C"/>
    <w:rsid w:val="00E17CA8"/>
    <w:rsid w:val="00E203B9"/>
    <w:rsid w:val="00E204D5"/>
    <w:rsid w:val="00E20822"/>
    <w:rsid w:val="00E2085C"/>
    <w:rsid w:val="00E208EB"/>
    <w:rsid w:val="00E20C03"/>
    <w:rsid w:val="00E20CA4"/>
    <w:rsid w:val="00E2124D"/>
    <w:rsid w:val="00E2125F"/>
    <w:rsid w:val="00E21452"/>
    <w:rsid w:val="00E2152A"/>
    <w:rsid w:val="00E21590"/>
    <w:rsid w:val="00E218FA"/>
    <w:rsid w:val="00E21AE6"/>
    <w:rsid w:val="00E21AE9"/>
    <w:rsid w:val="00E21BCD"/>
    <w:rsid w:val="00E21C30"/>
    <w:rsid w:val="00E21C45"/>
    <w:rsid w:val="00E21F02"/>
    <w:rsid w:val="00E21F0F"/>
    <w:rsid w:val="00E221B5"/>
    <w:rsid w:val="00E221F7"/>
    <w:rsid w:val="00E222D2"/>
    <w:rsid w:val="00E2264C"/>
    <w:rsid w:val="00E227BD"/>
    <w:rsid w:val="00E22843"/>
    <w:rsid w:val="00E22A87"/>
    <w:rsid w:val="00E22AB7"/>
    <w:rsid w:val="00E22B10"/>
    <w:rsid w:val="00E22BCE"/>
    <w:rsid w:val="00E22D00"/>
    <w:rsid w:val="00E22D78"/>
    <w:rsid w:val="00E22ED0"/>
    <w:rsid w:val="00E22F13"/>
    <w:rsid w:val="00E22F89"/>
    <w:rsid w:val="00E22F9D"/>
    <w:rsid w:val="00E22FE1"/>
    <w:rsid w:val="00E2301D"/>
    <w:rsid w:val="00E23049"/>
    <w:rsid w:val="00E234C1"/>
    <w:rsid w:val="00E23A15"/>
    <w:rsid w:val="00E23C1C"/>
    <w:rsid w:val="00E23C8D"/>
    <w:rsid w:val="00E23D39"/>
    <w:rsid w:val="00E23E8D"/>
    <w:rsid w:val="00E2400B"/>
    <w:rsid w:val="00E2418F"/>
    <w:rsid w:val="00E243D3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34"/>
    <w:rsid w:val="00E25462"/>
    <w:rsid w:val="00E255A8"/>
    <w:rsid w:val="00E2567D"/>
    <w:rsid w:val="00E2597F"/>
    <w:rsid w:val="00E259BC"/>
    <w:rsid w:val="00E25A57"/>
    <w:rsid w:val="00E25C81"/>
    <w:rsid w:val="00E25D01"/>
    <w:rsid w:val="00E25EE4"/>
    <w:rsid w:val="00E25F48"/>
    <w:rsid w:val="00E26280"/>
    <w:rsid w:val="00E26493"/>
    <w:rsid w:val="00E265D7"/>
    <w:rsid w:val="00E26638"/>
    <w:rsid w:val="00E266E9"/>
    <w:rsid w:val="00E2678B"/>
    <w:rsid w:val="00E26EE8"/>
    <w:rsid w:val="00E26F7C"/>
    <w:rsid w:val="00E272E9"/>
    <w:rsid w:val="00E275B3"/>
    <w:rsid w:val="00E277DF"/>
    <w:rsid w:val="00E27901"/>
    <w:rsid w:val="00E27B86"/>
    <w:rsid w:val="00E27EFF"/>
    <w:rsid w:val="00E27F25"/>
    <w:rsid w:val="00E30369"/>
    <w:rsid w:val="00E304C0"/>
    <w:rsid w:val="00E306AA"/>
    <w:rsid w:val="00E30726"/>
    <w:rsid w:val="00E307DE"/>
    <w:rsid w:val="00E30808"/>
    <w:rsid w:val="00E30ABC"/>
    <w:rsid w:val="00E30ACA"/>
    <w:rsid w:val="00E30C1A"/>
    <w:rsid w:val="00E30CE9"/>
    <w:rsid w:val="00E30D0A"/>
    <w:rsid w:val="00E30E79"/>
    <w:rsid w:val="00E30EB6"/>
    <w:rsid w:val="00E30F66"/>
    <w:rsid w:val="00E30F8E"/>
    <w:rsid w:val="00E30FA4"/>
    <w:rsid w:val="00E311EA"/>
    <w:rsid w:val="00E31549"/>
    <w:rsid w:val="00E31616"/>
    <w:rsid w:val="00E317E8"/>
    <w:rsid w:val="00E31974"/>
    <w:rsid w:val="00E31BB9"/>
    <w:rsid w:val="00E31EAE"/>
    <w:rsid w:val="00E31EFE"/>
    <w:rsid w:val="00E31F24"/>
    <w:rsid w:val="00E320B0"/>
    <w:rsid w:val="00E320E3"/>
    <w:rsid w:val="00E3220B"/>
    <w:rsid w:val="00E3222A"/>
    <w:rsid w:val="00E3225D"/>
    <w:rsid w:val="00E323AF"/>
    <w:rsid w:val="00E323F4"/>
    <w:rsid w:val="00E324B8"/>
    <w:rsid w:val="00E32796"/>
    <w:rsid w:val="00E328F5"/>
    <w:rsid w:val="00E329B1"/>
    <w:rsid w:val="00E32CA5"/>
    <w:rsid w:val="00E32E40"/>
    <w:rsid w:val="00E32EAB"/>
    <w:rsid w:val="00E33066"/>
    <w:rsid w:val="00E330CA"/>
    <w:rsid w:val="00E33123"/>
    <w:rsid w:val="00E33147"/>
    <w:rsid w:val="00E33151"/>
    <w:rsid w:val="00E331E8"/>
    <w:rsid w:val="00E33336"/>
    <w:rsid w:val="00E3337F"/>
    <w:rsid w:val="00E336C6"/>
    <w:rsid w:val="00E337F8"/>
    <w:rsid w:val="00E33A5B"/>
    <w:rsid w:val="00E33B26"/>
    <w:rsid w:val="00E33BDF"/>
    <w:rsid w:val="00E33C62"/>
    <w:rsid w:val="00E33FD1"/>
    <w:rsid w:val="00E3414D"/>
    <w:rsid w:val="00E342A7"/>
    <w:rsid w:val="00E342FC"/>
    <w:rsid w:val="00E34411"/>
    <w:rsid w:val="00E3446E"/>
    <w:rsid w:val="00E34561"/>
    <w:rsid w:val="00E34574"/>
    <w:rsid w:val="00E34742"/>
    <w:rsid w:val="00E34887"/>
    <w:rsid w:val="00E34901"/>
    <w:rsid w:val="00E349D5"/>
    <w:rsid w:val="00E35005"/>
    <w:rsid w:val="00E35119"/>
    <w:rsid w:val="00E35167"/>
    <w:rsid w:val="00E352A5"/>
    <w:rsid w:val="00E355B8"/>
    <w:rsid w:val="00E3597A"/>
    <w:rsid w:val="00E35990"/>
    <w:rsid w:val="00E35B45"/>
    <w:rsid w:val="00E35C4F"/>
    <w:rsid w:val="00E36034"/>
    <w:rsid w:val="00E3661D"/>
    <w:rsid w:val="00E3667D"/>
    <w:rsid w:val="00E3681B"/>
    <w:rsid w:val="00E36B27"/>
    <w:rsid w:val="00E36C0F"/>
    <w:rsid w:val="00E36C71"/>
    <w:rsid w:val="00E36CC9"/>
    <w:rsid w:val="00E36FAE"/>
    <w:rsid w:val="00E36FEC"/>
    <w:rsid w:val="00E370D3"/>
    <w:rsid w:val="00E373BC"/>
    <w:rsid w:val="00E374D7"/>
    <w:rsid w:val="00E37708"/>
    <w:rsid w:val="00E3777F"/>
    <w:rsid w:val="00E3778E"/>
    <w:rsid w:val="00E377B3"/>
    <w:rsid w:val="00E379FC"/>
    <w:rsid w:val="00E37A2A"/>
    <w:rsid w:val="00E37AA5"/>
    <w:rsid w:val="00E37B43"/>
    <w:rsid w:val="00E37BC8"/>
    <w:rsid w:val="00E37D83"/>
    <w:rsid w:val="00E37ECE"/>
    <w:rsid w:val="00E37FAA"/>
    <w:rsid w:val="00E4001C"/>
    <w:rsid w:val="00E40293"/>
    <w:rsid w:val="00E402D7"/>
    <w:rsid w:val="00E403C9"/>
    <w:rsid w:val="00E403F9"/>
    <w:rsid w:val="00E4076B"/>
    <w:rsid w:val="00E4078D"/>
    <w:rsid w:val="00E40A49"/>
    <w:rsid w:val="00E40A96"/>
    <w:rsid w:val="00E40D3B"/>
    <w:rsid w:val="00E40E55"/>
    <w:rsid w:val="00E41135"/>
    <w:rsid w:val="00E411A9"/>
    <w:rsid w:val="00E411D9"/>
    <w:rsid w:val="00E4123F"/>
    <w:rsid w:val="00E41251"/>
    <w:rsid w:val="00E412CB"/>
    <w:rsid w:val="00E4170B"/>
    <w:rsid w:val="00E41875"/>
    <w:rsid w:val="00E418FA"/>
    <w:rsid w:val="00E419D8"/>
    <w:rsid w:val="00E41A8C"/>
    <w:rsid w:val="00E41A8D"/>
    <w:rsid w:val="00E41B0C"/>
    <w:rsid w:val="00E41C38"/>
    <w:rsid w:val="00E41E77"/>
    <w:rsid w:val="00E42055"/>
    <w:rsid w:val="00E423B9"/>
    <w:rsid w:val="00E427A7"/>
    <w:rsid w:val="00E427AF"/>
    <w:rsid w:val="00E42972"/>
    <w:rsid w:val="00E42D48"/>
    <w:rsid w:val="00E42E34"/>
    <w:rsid w:val="00E42EC3"/>
    <w:rsid w:val="00E43006"/>
    <w:rsid w:val="00E43136"/>
    <w:rsid w:val="00E43150"/>
    <w:rsid w:val="00E4357D"/>
    <w:rsid w:val="00E43699"/>
    <w:rsid w:val="00E438AB"/>
    <w:rsid w:val="00E43D98"/>
    <w:rsid w:val="00E43DEA"/>
    <w:rsid w:val="00E43ED6"/>
    <w:rsid w:val="00E4409E"/>
    <w:rsid w:val="00E441FC"/>
    <w:rsid w:val="00E44214"/>
    <w:rsid w:val="00E44215"/>
    <w:rsid w:val="00E444D3"/>
    <w:rsid w:val="00E44502"/>
    <w:rsid w:val="00E44522"/>
    <w:rsid w:val="00E445FB"/>
    <w:rsid w:val="00E45124"/>
    <w:rsid w:val="00E45155"/>
    <w:rsid w:val="00E4517D"/>
    <w:rsid w:val="00E453DE"/>
    <w:rsid w:val="00E4541D"/>
    <w:rsid w:val="00E4548E"/>
    <w:rsid w:val="00E45492"/>
    <w:rsid w:val="00E454B2"/>
    <w:rsid w:val="00E454D5"/>
    <w:rsid w:val="00E45529"/>
    <w:rsid w:val="00E45714"/>
    <w:rsid w:val="00E457B4"/>
    <w:rsid w:val="00E457ED"/>
    <w:rsid w:val="00E45965"/>
    <w:rsid w:val="00E45A90"/>
    <w:rsid w:val="00E45AE0"/>
    <w:rsid w:val="00E45B4C"/>
    <w:rsid w:val="00E45BD2"/>
    <w:rsid w:val="00E45C20"/>
    <w:rsid w:val="00E45C73"/>
    <w:rsid w:val="00E45C8E"/>
    <w:rsid w:val="00E45D07"/>
    <w:rsid w:val="00E45DC9"/>
    <w:rsid w:val="00E45DF1"/>
    <w:rsid w:val="00E46022"/>
    <w:rsid w:val="00E46159"/>
    <w:rsid w:val="00E46617"/>
    <w:rsid w:val="00E466D3"/>
    <w:rsid w:val="00E467BF"/>
    <w:rsid w:val="00E46996"/>
    <w:rsid w:val="00E46A4C"/>
    <w:rsid w:val="00E46E8E"/>
    <w:rsid w:val="00E470DE"/>
    <w:rsid w:val="00E47542"/>
    <w:rsid w:val="00E477F8"/>
    <w:rsid w:val="00E47977"/>
    <w:rsid w:val="00E479A8"/>
    <w:rsid w:val="00E47A36"/>
    <w:rsid w:val="00E47FC7"/>
    <w:rsid w:val="00E5070B"/>
    <w:rsid w:val="00E50768"/>
    <w:rsid w:val="00E50B90"/>
    <w:rsid w:val="00E50BBC"/>
    <w:rsid w:val="00E50BE2"/>
    <w:rsid w:val="00E50C65"/>
    <w:rsid w:val="00E50C91"/>
    <w:rsid w:val="00E51138"/>
    <w:rsid w:val="00E5118C"/>
    <w:rsid w:val="00E512D3"/>
    <w:rsid w:val="00E5135D"/>
    <w:rsid w:val="00E51A63"/>
    <w:rsid w:val="00E51B96"/>
    <w:rsid w:val="00E51BBC"/>
    <w:rsid w:val="00E51C16"/>
    <w:rsid w:val="00E521DE"/>
    <w:rsid w:val="00E522A6"/>
    <w:rsid w:val="00E524CD"/>
    <w:rsid w:val="00E52875"/>
    <w:rsid w:val="00E5288B"/>
    <w:rsid w:val="00E52A00"/>
    <w:rsid w:val="00E52A05"/>
    <w:rsid w:val="00E52AEA"/>
    <w:rsid w:val="00E52B78"/>
    <w:rsid w:val="00E52B88"/>
    <w:rsid w:val="00E52BB7"/>
    <w:rsid w:val="00E52C72"/>
    <w:rsid w:val="00E52D77"/>
    <w:rsid w:val="00E52DEE"/>
    <w:rsid w:val="00E52F19"/>
    <w:rsid w:val="00E52F40"/>
    <w:rsid w:val="00E5301D"/>
    <w:rsid w:val="00E5347D"/>
    <w:rsid w:val="00E5359F"/>
    <w:rsid w:val="00E53801"/>
    <w:rsid w:val="00E538BB"/>
    <w:rsid w:val="00E53976"/>
    <w:rsid w:val="00E53AE5"/>
    <w:rsid w:val="00E53D35"/>
    <w:rsid w:val="00E53D48"/>
    <w:rsid w:val="00E53E22"/>
    <w:rsid w:val="00E541AA"/>
    <w:rsid w:val="00E54471"/>
    <w:rsid w:val="00E5447B"/>
    <w:rsid w:val="00E5456C"/>
    <w:rsid w:val="00E545DE"/>
    <w:rsid w:val="00E549AF"/>
    <w:rsid w:val="00E54A9E"/>
    <w:rsid w:val="00E54AEF"/>
    <w:rsid w:val="00E54AFE"/>
    <w:rsid w:val="00E54F6D"/>
    <w:rsid w:val="00E5503D"/>
    <w:rsid w:val="00E55097"/>
    <w:rsid w:val="00E55541"/>
    <w:rsid w:val="00E55591"/>
    <w:rsid w:val="00E55A04"/>
    <w:rsid w:val="00E55AA0"/>
    <w:rsid w:val="00E55B8E"/>
    <w:rsid w:val="00E55DBF"/>
    <w:rsid w:val="00E56094"/>
    <w:rsid w:val="00E5625D"/>
    <w:rsid w:val="00E569CA"/>
    <w:rsid w:val="00E56BB0"/>
    <w:rsid w:val="00E56C1D"/>
    <w:rsid w:val="00E56D3B"/>
    <w:rsid w:val="00E56D62"/>
    <w:rsid w:val="00E56E48"/>
    <w:rsid w:val="00E57026"/>
    <w:rsid w:val="00E57872"/>
    <w:rsid w:val="00E60025"/>
    <w:rsid w:val="00E60275"/>
    <w:rsid w:val="00E602A6"/>
    <w:rsid w:val="00E60389"/>
    <w:rsid w:val="00E603B9"/>
    <w:rsid w:val="00E60757"/>
    <w:rsid w:val="00E60829"/>
    <w:rsid w:val="00E6083A"/>
    <w:rsid w:val="00E60A88"/>
    <w:rsid w:val="00E60B33"/>
    <w:rsid w:val="00E60C6A"/>
    <w:rsid w:val="00E60C6D"/>
    <w:rsid w:val="00E60CDC"/>
    <w:rsid w:val="00E60CF4"/>
    <w:rsid w:val="00E61084"/>
    <w:rsid w:val="00E610C0"/>
    <w:rsid w:val="00E61175"/>
    <w:rsid w:val="00E61454"/>
    <w:rsid w:val="00E6149E"/>
    <w:rsid w:val="00E614E4"/>
    <w:rsid w:val="00E61C39"/>
    <w:rsid w:val="00E61D57"/>
    <w:rsid w:val="00E61E94"/>
    <w:rsid w:val="00E61ED4"/>
    <w:rsid w:val="00E61F77"/>
    <w:rsid w:val="00E61FFB"/>
    <w:rsid w:val="00E62123"/>
    <w:rsid w:val="00E62129"/>
    <w:rsid w:val="00E62170"/>
    <w:rsid w:val="00E6242C"/>
    <w:rsid w:val="00E6265C"/>
    <w:rsid w:val="00E626BD"/>
    <w:rsid w:val="00E627B5"/>
    <w:rsid w:val="00E6287D"/>
    <w:rsid w:val="00E629CB"/>
    <w:rsid w:val="00E62AEE"/>
    <w:rsid w:val="00E62B54"/>
    <w:rsid w:val="00E62B6E"/>
    <w:rsid w:val="00E62B7A"/>
    <w:rsid w:val="00E62BB7"/>
    <w:rsid w:val="00E62C9D"/>
    <w:rsid w:val="00E62CDC"/>
    <w:rsid w:val="00E62DA1"/>
    <w:rsid w:val="00E62F4D"/>
    <w:rsid w:val="00E632AA"/>
    <w:rsid w:val="00E633D7"/>
    <w:rsid w:val="00E634D3"/>
    <w:rsid w:val="00E634DD"/>
    <w:rsid w:val="00E63543"/>
    <w:rsid w:val="00E638B7"/>
    <w:rsid w:val="00E6390F"/>
    <w:rsid w:val="00E63948"/>
    <w:rsid w:val="00E63A68"/>
    <w:rsid w:val="00E63E14"/>
    <w:rsid w:val="00E63EE0"/>
    <w:rsid w:val="00E64067"/>
    <w:rsid w:val="00E640BC"/>
    <w:rsid w:val="00E640BE"/>
    <w:rsid w:val="00E641D2"/>
    <w:rsid w:val="00E6431C"/>
    <w:rsid w:val="00E643C1"/>
    <w:rsid w:val="00E643C6"/>
    <w:rsid w:val="00E64434"/>
    <w:rsid w:val="00E644FD"/>
    <w:rsid w:val="00E645D3"/>
    <w:rsid w:val="00E64618"/>
    <w:rsid w:val="00E64E29"/>
    <w:rsid w:val="00E65196"/>
    <w:rsid w:val="00E6535A"/>
    <w:rsid w:val="00E655A6"/>
    <w:rsid w:val="00E6563F"/>
    <w:rsid w:val="00E659B6"/>
    <w:rsid w:val="00E65D6D"/>
    <w:rsid w:val="00E65E96"/>
    <w:rsid w:val="00E66033"/>
    <w:rsid w:val="00E66330"/>
    <w:rsid w:val="00E66391"/>
    <w:rsid w:val="00E66615"/>
    <w:rsid w:val="00E66740"/>
    <w:rsid w:val="00E66778"/>
    <w:rsid w:val="00E6688A"/>
    <w:rsid w:val="00E669A5"/>
    <w:rsid w:val="00E66A86"/>
    <w:rsid w:val="00E66BDA"/>
    <w:rsid w:val="00E66BFD"/>
    <w:rsid w:val="00E66D1D"/>
    <w:rsid w:val="00E66EC4"/>
    <w:rsid w:val="00E66F6D"/>
    <w:rsid w:val="00E670EC"/>
    <w:rsid w:val="00E673AE"/>
    <w:rsid w:val="00E673F1"/>
    <w:rsid w:val="00E6757D"/>
    <w:rsid w:val="00E67710"/>
    <w:rsid w:val="00E679FE"/>
    <w:rsid w:val="00E67A51"/>
    <w:rsid w:val="00E67BB3"/>
    <w:rsid w:val="00E67D50"/>
    <w:rsid w:val="00E70107"/>
    <w:rsid w:val="00E7024D"/>
    <w:rsid w:val="00E70258"/>
    <w:rsid w:val="00E7039A"/>
    <w:rsid w:val="00E70631"/>
    <w:rsid w:val="00E70667"/>
    <w:rsid w:val="00E707C1"/>
    <w:rsid w:val="00E70AD8"/>
    <w:rsid w:val="00E70CB5"/>
    <w:rsid w:val="00E70F02"/>
    <w:rsid w:val="00E70F58"/>
    <w:rsid w:val="00E70F85"/>
    <w:rsid w:val="00E7107D"/>
    <w:rsid w:val="00E71293"/>
    <w:rsid w:val="00E713A0"/>
    <w:rsid w:val="00E71441"/>
    <w:rsid w:val="00E7149B"/>
    <w:rsid w:val="00E71595"/>
    <w:rsid w:val="00E715D0"/>
    <w:rsid w:val="00E7166E"/>
    <w:rsid w:val="00E7167A"/>
    <w:rsid w:val="00E7188C"/>
    <w:rsid w:val="00E71977"/>
    <w:rsid w:val="00E71A20"/>
    <w:rsid w:val="00E71B16"/>
    <w:rsid w:val="00E71B81"/>
    <w:rsid w:val="00E71CE9"/>
    <w:rsid w:val="00E71DC8"/>
    <w:rsid w:val="00E71E22"/>
    <w:rsid w:val="00E722B9"/>
    <w:rsid w:val="00E722CB"/>
    <w:rsid w:val="00E72375"/>
    <w:rsid w:val="00E724AD"/>
    <w:rsid w:val="00E727F5"/>
    <w:rsid w:val="00E728EB"/>
    <w:rsid w:val="00E72A86"/>
    <w:rsid w:val="00E72BEE"/>
    <w:rsid w:val="00E72E6D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91F"/>
    <w:rsid w:val="00E73A62"/>
    <w:rsid w:val="00E73C57"/>
    <w:rsid w:val="00E73EEF"/>
    <w:rsid w:val="00E73FDD"/>
    <w:rsid w:val="00E74009"/>
    <w:rsid w:val="00E7410F"/>
    <w:rsid w:val="00E7411B"/>
    <w:rsid w:val="00E74326"/>
    <w:rsid w:val="00E746FA"/>
    <w:rsid w:val="00E74937"/>
    <w:rsid w:val="00E749DD"/>
    <w:rsid w:val="00E74A76"/>
    <w:rsid w:val="00E74AB0"/>
    <w:rsid w:val="00E74BDC"/>
    <w:rsid w:val="00E74C17"/>
    <w:rsid w:val="00E74D69"/>
    <w:rsid w:val="00E74DC6"/>
    <w:rsid w:val="00E74E12"/>
    <w:rsid w:val="00E74E54"/>
    <w:rsid w:val="00E74EFE"/>
    <w:rsid w:val="00E74F1B"/>
    <w:rsid w:val="00E74F5C"/>
    <w:rsid w:val="00E7557D"/>
    <w:rsid w:val="00E755CF"/>
    <w:rsid w:val="00E756A6"/>
    <w:rsid w:val="00E75825"/>
    <w:rsid w:val="00E7587C"/>
    <w:rsid w:val="00E75A0F"/>
    <w:rsid w:val="00E75C94"/>
    <w:rsid w:val="00E75D4B"/>
    <w:rsid w:val="00E75E10"/>
    <w:rsid w:val="00E75F8B"/>
    <w:rsid w:val="00E76243"/>
    <w:rsid w:val="00E763CE"/>
    <w:rsid w:val="00E76518"/>
    <w:rsid w:val="00E76671"/>
    <w:rsid w:val="00E76968"/>
    <w:rsid w:val="00E769CD"/>
    <w:rsid w:val="00E769D7"/>
    <w:rsid w:val="00E76C7B"/>
    <w:rsid w:val="00E76C99"/>
    <w:rsid w:val="00E76DA1"/>
    <w:rsid w:val="00E76E16"/>
    <w:rsid w:val="00E76E3A"/>
    <w:rsid w:val="00E76F82"/>
    <w:rsid w:val="00E7708F"/>
    <w:rsid w:val="00E770C1"/>
    <w:rsid w:val="00E771FF"/>
    <w:rsid w:val="00E7726C"/>
    <w:rsid w:val="00E77359"/>
    <w:rsid w:val="00E77817"/>
    <w:rsid w:val="00E77905"/>
    <w:rsid w:val="00E7794C"/>
    <w:rsid w:val="00E77D4A"/>
    <w:rsid w:val="00E77ED7"/>
    <w:rsid w:val="00E77F77"/>
    <w:rsid w:val="00E8011C"/>
    <w:rsid w:val="00E8018E"/>
    <w:rsid w:val="00E802C6"/>
    <w:rsid w:val="00E8032C"/>
    <w:rsid w:val="00E80688"/>
    <w:rsid w:val="00E80732"/>
    <w:rsid w:val="00E80939"/>
    <w:rsid w:val="00E80CC7"/>
    <w:rsid w:val="00E80FAD"/>
    <w:rsid w:val="00E8100A"/>
    <w:rsid w:val="00E81277"/>
    <w:rsid w:val="00E812C0"/>
    <w:rsid w:val="00E81642"/>
    <w:rsid w:val="00E8178F"/>
    <w:rsid w:val="00E81942"/>
    <w:rsid w:val="00E819DE"/>
    <w:rsid w:val="00E81AB3"/>
    <w:rsid w:val="00E81B90"/>
    <w:rsid w:val="00E81DC7"/>
    <w:rsid w:val="00E81E02"/>
    <w:rsid w:val="00E82054"/>
    <w:rsid w:val="00E82085"/>
    <w:rsid w:val="00E82281"/>
    <w:rsid w:val="00E8289A"/>
    <w:rsid w:val="00E82C19"/>
    <w:rsid w:val="00E82E74"/>
    <w:rsid w:val="00E82F79"/>
    <w:rsid w:val="00E82FD8"/>
    <w:rsid w:val="00E83308"/>
    <w:rsid w:val="00E83482"/>
    <w:rsid w:val="00E83700"/>
    <w:rsid w:val="00E83846"/>
    <w:rsid w:val="00E8386D"/>
    <w:rsid w:val="00E838C6"/>
    <w:rsid w:val="00E83D54"/>
    <w:rsid w:val="00E83DCF"/>
    <w:rsid w:val="00E83F68"/>
    <w:rsid w:val="00E8407E"/>
    <w:rsid w:val="00E841ED"/>
    <w:rsid w:val="00E84226"/>
    <w:rsid w:val="00E843F4"/>
    <w:rsid w:val="00E84675"/>
    <w:rsid w:val="00E848E6"/>
    <w:rsid w:val="00E84B16"/>
    <w:rsid w:val="00E84BD6"/>
    <w:rsid w:val="00E84C86"/>
    <w:rsid w:val="00E84D6E"/>
    <w:rsid w:val="00E84DA9"/>
    <w:rsid w:val="00E84E1E"/>
    <w:rsid w:val="00E84E36"/>
    <w:rsid w:val="00E84F5A"/>
    <w:rsid w:val="00E85095"/>
    <w:rsid w:val="00E8546A"/>
    <w:rsid w:val="00E85620"/>
    <w:rsid w:val="00E858C2"/>
    <w:rsid w:val="00E859F2"/>
    <w:rsid w:val="00E85AA8"/>
    <w:rsid w:val="00E85B2D"/>
    <w:rsid w:val="00E85B73"/>
    <w:rsid w:val="00E85B77"/>
    <w:rsid w:val="00E85CD1"/>
    <w:rsid w:val="00E85D3A"/>
    <w:rsid w:val="00E85EE6"/>
    <w:rsid w:val="00E85FD9"/>
    <w:rsid w:val="00E86055"/>
    <w:rsid w:val="00E860A4"/>
    <w:rsid w:val="00E86100"/>
    <w:rsid w:val="00E8612B"/>
    <w:rsid w:val="00E8628D"/>
    <w:rsid w:val="00E86530"/>
    <w:rsid w:val="00E86936"/>
    <w:rsid w:val="00E869A9"/>
    <w:rsid w:val="00E869F3"/>
    <w:rsid w:val="00E86A88"/>
    <w:rsid w:val="00E86F67"/>
    <w:rsid w:val="00E8707E"/>
    <w:rsid w:val="00E877E0"/>
    <w:rsid w:val="00E87AE9"/>
    <w:rsid w:val="00E87F94"/>
    <w:rsid w:val="00E87FC0"/>
    <w:rsid w:val="00E9004C"/>
    <w:rsid w:val="00E900BD"/>
    <w:rsid w:val="00E900E4"/>
    <w:rsid w:val="00E900EF"/>
    <w:rsid w:val="00E90650"/>
    <w:rsid w:val="00E90998"/>
    <w:rsid w:val="00E90A02"/>
    <w:rsid w:val="00E90CBC"/>
    <w:rsid w:val="00E90D0A"/>
    <w:rsid w:val="00E9103E"/>
    <w:rsid w:val="00E9108F"/>
    <w:rsid w:val="00E9116D"/>
    <w:rsid w:val="00E912B7"/>
    <w:rsid w:val="00E912CB"/>
    <w:rsid w:val="00E91677"/>
    <w:rsid w:val="00E9173A"/>
    <w:rsid w:val="00E91864"/>
    <w:rsid w:val="00E918A0"/>
    <w:rsid w:val="00E91C5F"/>
    <w:rsid w:val="00E91D47"/>
    <w:rsid w:val="00E91D94"/>
    <w:rsid w:val="00E91FFD"/>
    <w:rsid w:val="00E9208C"/>
    <w:rsid w:val="00E92503"/>
    <w:rsid w:val="00E926CB"/>
    <w:rsid w:val="00E926F2"/>
    <w:rsid w:val="00E92A5B"/>
    <w:rsid w:val="00E92A98"/>
    <w:rsid w:val="00E92ADB"/>
    <w:rsid w:val="00E92B52"/>
    <w:rsid w:val="00E92B8E"/>
    <w:rsid w:val="00E92DD8"/>
    <w:rsid w:val="00E92DE9"/>
    <w:rsid w:val="00E92EBB"/>
    <w:rsid w:val="00E92F2A"/>
    <w:rsid w:val="00E932DA"/>
    <w:rsid w:val="00E933A8"/>
    <w:rsid w:val="00E93488"/>
    <w:rsid w:val="00E936B7"/>
    <w:rsid w:val="00E936BF"/>
    <w:rsid w:val="00E93B3C"/>
    <w:rsid w:val="00E93B8D"/>
    <w:rsid w:val="00E93C48"/>
    <w:rsid w:val="00E9413E"/>
    <w:rsid w:val="00E9466B"/>
    <w:rsid w:val="00E947E3"/>
    <w:rsid w:val="00E9492B"/>
    <w:rsid w:val="00E949D9"/>
    <w:rsid w:val="00E94D55"/>
    <w:rsid w:val="00E94F67"/>
    <w:rsid w:val="00E94F7E"/>
    <w:rsid w:val="00E95053"/>
    <w:rsid w:val="00E950BA"/>
    <w:rsid w:val="00E950DF"/>
    <w:rsid w:val="00E95161"/>
    <w:rsid w:val="00E9518C"/>
    <w:rsid w:val="00E95199"/>
    <w:rsid w:val="00E9519D"/>
    <w:rsid w:val="00E9521F"/>
    <w:rsid w:val="00E95222"/>
    <w:rsid w:val="00E953DA"/>
    <w:rsid w:val="00E9557F"/>
    <w:rsid w:val="00E95615"/>
    <w:rsid w:val="00E95653"/>
    <w:rsid w:val="00E95835"/>
    <w:rsid w:val="00E95928"/>
    <w:rsid w:val="00E9594E"/>
    <w:rsid w:val="00E9598E"/>
    <w:rsid w:val="00E959EA"/>
    <w:rsid w:val="00E95BB5"/>
    <w:rsid w:val="00E95C45"/>
    <w:rsid w:val="00E95E84"/>
    <w:rsid w:val="00E967B0"/>
    <w:rsid w:val="00E967C4"/>
    <w:rsid w:val="00E96831"/>
    <w:rsid w:val="00E96A0E"/>
    <w:rsid w:val="00E96AEB"/>
    <w:rsid w:val="00E96EA9"/>
    <w:rsid w:val="00E97362"/>
    <w:rsid w:val="00E9767C"/>
    <w:rsid w:val="00E97A29"/>
    <w:rsid w:val="00E97AA4"/>
    <w:rsid w:val="00E97AC6"/>
    <w:rsid w:val="00E97B01"/>
    <w:rsid w:val="00E97B59"/>
    <w:rsid w:val="00E97C1E"/>
    <w:rsid w:val="00E97C87"/>
    <w:rsid w:val="00E97DE8"/>
    <w:rsid w:val="00E97E5C"/>
    <w:rsid w:val="00EA01A4"/>
    <w:rsid w:val="00EA032B"/>
    <w:rsid w:val="00EA05E6"/>
    <w:rsid w:val="00EA0784"/>
    <w:rsid w:val="00EA07D2"/>
    <w:rsid w:val="00EA0A78"/>
    <w:rsid w:val="00EA0CC2"/>
    <w:rsid w:val="00EA0D9E"/>
    <w:rsid w:val="00EA0F7B"/>
    <w:rsid w:val="00EA1055"/>
    <w:rsid w:val="00EA10C8"/>
    <w:rsid w:val="00EA1317"/>
    <w:rsid w:val="00EA13C4"/>
    <w:rsid w:val="00EA13EF"/>
    <w:rsid w:val="00EA1438"/>
    <w:rsid w:val="00EA1507"/>
    <w:rsid w:val="00EA1577"/>
    <w:rsid w:val="00EA198F"/>
    <w:rsid w:val="00EA1B45"/>
    <w:rsid w:val="00EA1C01"/>
    <w:rsid w:val="00EA20B3"/>
    <w:rsid w:val="00EA24FD"/>
    <w:rsid w:val="00EA2541"/>
    <w:rsid w:val="00EA2574"/>
    <w:rsid w:val="00EA27CF"/>
    <w:rsid w:val="00EA2A8A"/>
    <w:rsid w:val="00EA2AAB"/>
    <w:rsid w:val="00EA2CB8"/>
    <w:rsid w:val="00EA2DD7"/>
    <w:rsid w:val="00EA2E61"/>
    <w:rsid w:val="00EA2E68"/>
    <w:rsid w:val="00EA3441"/>
    <w:rsid w:val="00EA347D"/>
    <w:rsid w:val="00EA34C8"/>
    <w:rsid w:val="00EA37C0"/>
    <w:rsid w:val="00EA37D5"/>
    <w:rsid w:val="00EA3828"/>
    <w:rsid w:val="00EA38A3"/>
    <w:rsid w:val="00EA38FD"/>
    <w:rsid w:val="00EA3BB1"/>
    <w:rsid w:val="00EA3BB4"/>
    <w:rsid w:val="00EA3C15"/>
    <w:rsid w:val="00EA3D17"/>
    <w:rsid w:val="00EA3D45"/>
    <w:rsid w:val="00EA4024"/>
    <w:rsid w:val="00EA4095"/>
    <w:rsid w:val="00EA40D2"/>
    <w:rsid w:val="00EA42BA"/>
    <w:rsid w:val="00EA433D"/>
    <w:rsid w:val="00EA4541"/>
    <w:rsid w:val="00EA4612"/>
    <w:rsid w:val="00EA47EE"/>
    <w:rsid w:val="00EA4951"/>
    <w:rsid w:val="00EA4A23"/>
    <w:rsid w:val="00EA4AA9"/>
    <w:rsid w:val="00EA4BE1"/>
    <w:rsid w:val="00EA4D24"/>
    <w:rsid w:val="00EA4E21"/>
    <w:rsid w:val="00EA4F64"/>
    <w:rsid w:val="00EA5032"/>
    <w:rsid w:val="00EA50E2"/>
    <w:rsid w:val="00EA5141"/>
    <w:rsid w:val="00EA517B"/>
    <w:rsid w:val="00EA5352"/>
    <w:rsid w:val="00EA53AE"/>
    <w:rsid w:val="00EA53B9"/>
    <w:rsid w:val="00EA53D7"/>
    <w:rsid w:val="00EA54B6"/>
    <w:rsid w:val="00EA56D3"/>
    <w:rsid w:val="00EA57F4"/>
    <w:rsid w:val="00EA5820"/>
    <w:rsid w:val="00EA5909"/>
    <w:rsid w:val="00EA5954"/>
    <w:rsid w:val="00EA5E83"/>
    <w:rsid w:val="00EA5F79"/>
    <w:rsid w:val="00EA5FE1"/>
    <w:rsid w:val="00EA6304"/>
    <w:rsid w:val="00EA6517"/>
    <w:rsid w:val="00EA6540"/>
    <w:rsid w:val="00EA65A7"/>
    <w:rsid w:val="00EA66EC"/>
    <w:rsid w:val="00EA6774"/>
    <w:rsid w:val="00EA6B7C"/>
    <w:rsid w:val="00EA6C88"/>
    <w:rsid w:val="00EA6CEA"/>
    <w:rsid w:val="00EA6D27"/>
    <w:rsid w:val="00EA7022"/>
    <w:rsid w:val="00EA75AF"/>
    <w:rsid w:val="00EA780D"/>
    <w:rsid w:val="00EA782B"/>
    <w:rsid w:val="00EA78D3"/>
    <w:rsid w:val="00EA7900"/>
    <w:rsid w:val="00EA7A35"/>
    <w:rsid w:val="00EA7B8D"/>
    <w:rsid w:val="00EA7E9E"/>
    <w:rsid w:val="00EB0055"/>
    <w:rsid w:val="00EB0110"/>
    <w:rsid w:val="00EB0218"/>
    <w:rsid w:val="00EB0416"/>
    <w:rsid w:val="00EB0489"/>
    <w:rsid w:val="00EB0496"/>
    <w:rsid w:val="00EB058D"/>
    <w:rsid w:val="00EB09BA"/>
    <w:rsid w:val="00EB0A73"/>
    <w:rsid w:val="00EB0B76"/>
    <w:rsid w:val="00EB0DBC"/>
    <w:rsid w:val="00EB0FEF"/>
    <w:rsid w:val="00EB1037"/>
    <w:rsid w:val="00EB12D7"/>
    <w:rsid w:val="00EB133C"/>
    <w:rsid w:val="00EB13C7"/>
    <w:rsid w:val="00EB1596"/>
    <w:rsid w:val="00EB159E"/>
    <w:rsid w:val="00EB16B5"/>
    <w:rsid w:val="00EB16FC"/>
    <w:rsid w:val="00EB1AED"/>
    <w:rsid w:val="00EB1CBE"/>
    <w:rsid w:val="00EB1D23"/>
    <w:rsid w:val="00EB1E25"/>
    <w:rsid w:val="00EB1E3E"/>
    <w:rsid w:val="00EB1EE2"/>
    <w:rsid w:val="00EB1F80"/>
    <w:rsid w:val="00EB1FBC"/>
    <w:rsid w:val="00EB21CD"/>
    <w:rsid w:val="00EB241A"/>
    <w:rsid w:val="00EB2575"/>
    <w:rsid w:val="00EB269E"/>
    <w:rsid w:val="00EB285D"/>
    <w:rsid w:val="00EB2A15"/>
    <w:rsid w:val="00EB2BD1"/>
    <w:rsid w:val="00EB2DCB"/>
    <w:rsid w:val="00EB2DCC"/>
    <w:rsid w:val="00EB2DD5"/>
    <w:rsid w:val="00EB2FBF"/>
    <w:rsid w:val="00EB30E0"/>
    <w:rsid w:val="00EB30EF"/>
    <w:rsid w:val="00EB30F6"/>
    <w:rsid w:val="00EB31E9"/>
    <w:rsid w:val="00EB3207"/>
    <w:rsid w:val="00EB3402"/>
    <w:rsid w:val="00EB3422"/>
    <w:rsid w:val="00EB3466"/>
    <w:rsid w:val="00EB36A7"/>
    <w:rsid w:val="00EB3845"/>
    <w:rsid w:val="00EB387D"/>
    <w:rsid w:val="00EB398C"/>
    <w:rsid w:val="00EB3BA6"/>
    <w:rsid w:val="00EB3D06"/>
    <w:rsid w:val="00EB3E32"/>
    <w:rsid w:val="00EB3F29"/>
    <w:rsid w:val="00EB44F2"/>
    <w:rsid w:val="00EB45C9"/>
    <w:rsid w:val="00EB46F3"/>
    <w:rsid w:val="00EB4922"/>
    <w:rsid w:val="00EB492C"/>
    <w:rsid w:val="00EB4B3B"/>
    <w:rsid w:val="00EB4DED"/>
    <w:rsid w:val="00EB4E3D"/>
    <w:rsid w:val="00EB513E"/>
    <w:rsid w:val="00EB5163"/>
    <w:rsid w:val="00EB52B3"/>
    <w:rsid w:val="00EB52B9"/>
    <w:rsid w:val="00EB5424"/>
    <w:rsid w:val="00EB55BD"/>
    <w:rsid w:val="00EB5851"/>
    <w:rsid w:val="00EB5AB5"/>
    <w:rsid w:val="00EB5DCF"/>
    <w:rsid w:val="00EB5E7C"/>
    <w:rsid w:val="00EB611D"/>
    <w:rsid w:val="00EB62C7"/>
    <w:rsid w:val="00EB633E"/>
    <w:rsid w:val="00EB637B"/>
    <w:rsid w:val="00EB64CD"/>
    <w:rsid w:val="00EB6627"/>
    <w:rsid w:val="00EB662F"/>
    <w:rsid w:val="00EB66A6"/>
    <w:rsid w:val="00EB6825"/>
    <w:rsid w:val="00EB689E"/>
    <w:rsid w:val="00EB697A"/>
    <w:rsid w:val="00EB6A6B"/>
    <w:rsid w:val="00EB6B36"/>
    <w:rsid w:val="00EB6C4C"/>
    <w:rsid w:val="00EB6C85"/>
    <w:rsid w:val="00EB6C9A"/>
    <w:rsid w:val="00EB6D99"/>
    <w:rsid w:val="00EB6DF9"/>
    <w:rsid w:val="00EB6F3B"/>
    <w:rsid w:val="00EB6FF2"/>
    <w:rsid w:val="00EB704D"/>
    <w:rsid w:val="00EB71D0"/>
    <w:rsid w:val="00EB72DF"/>
    <w:rsid w:val="00EB7493"/>
    <w:rsid w:val="00EB7735"/>
    <w:rsid w:val="00EB77F9"/>
    <w:rsid w:val="00EB78CF"/>
    <w:rsid w:val="00EB7C23"/>
    <w:rsid w:val="00EB7C34"/>
    <w:rsid w:val="00EB7ED0"/>
    <w:rsid w:val="00EC00AF"/>
    <w:rsid w:val="00EC027C"/>
    <w:rsid w:val="00EC03EB"/>
    <w:rsid w:val="00EC04D1"/>
    <w:rsid w:val="00EC0627"/>
    <w:rsid w:val="00EC068C"/>
    <w:rsid w:val="00EC0696"/>
    <w:rsid w:val="00EC07E9"/>
    <w:rsid w:val="00EC096F"/>
    <w:rsid w:val="00EC0B1D"/>
    <w:rsid w:val="00EC0CA0"/>
    <w:rsid w:val="00EC0DA7"/>
    <w:rsid w:val="00EC0E22"/>
    <w:rsid w:val="00EC0F2A"/>
    <w:rsid w:val="00EC10B7"/>
    <w:rsid w:val="00EC1154"/>
    <w:rsid w:val="00EC1184"/>
    <w:rsid w:val="00EC16AF"/>
    <w:rsid w:val="00EC1838"/>
    <w:rsid w:val="00EC1AB8"/>
    <w:rsid w:val="00EC1F07"/>
    <w:rsid w:val="00EC1F8A"/>
    <w:rsid w:val="00EC2041"/>
    <w:rsid w:val="00EC2058"/>
    <w:rsid w:val="00EC222F"/>
    <w:rsid w:val="00EC2400"/>
    <w:rsid w:val="00EC247B"/>
    <w:rsid w:val="00EC2C03"/>
    <w:rsid w:val="00EC31B5"/>
    <w:rsid w:val="00EC32BC"/>
    <w:rsid w:val="00EC3538"/>
    <w:rsid w:val="00EC355F"/>
    <w:rsid w:val="00EC35A7"/>
    <w:rsid w:val="00EC3820"/>
    <w:rsid w:val="00EC396F"/>
    <w:rsid w:val="00EC3991"/>
    <w:rsid w:val="00EC39DA"/>
    <w:rsid w:val="00EC40CF"/>
    <w:rsid w:val="00EC43EE"/>
    <w:rsid w:val="00EC445F"/>
    <w:rsid w:val="00EC4511"/>
    <w:rsid w:val="00EC4532"/>
    <w:rsid w:val="00EC4594"/>
    <w:rsid w:val="00EC466D"/>
    <w:rsid w:val="00EC48DC"/>
    <w:rsid w:val="00EC4AF0"/>
    <w:rsid w:val="00EC4C04"/>
    <w:rsid w:val="00EC4CF4"/>
    <w:rsid w:val="00EC4E23"/>
    <w:rsid w:val="00EC4E47"/>
    <w:rsid w:val="00EC4F93"/>
    <w:rsid w:val="00EC50BC"/>
    <w:rsid w:val="00EC50D8"/>
    <w:rsid w:val="00EC50DA"/>
    <w:rsid w:val="00EC50DB"/>
    <w:rsid w:val="00EC5440"/>
    <w:rsid w:val="00EC548E"/>
    <w:rsid w:val="00EC55DD"/>
    <w:rsid w:val="00EC572A"/>
    <w:rsid w:val="00EC5970"/>
    <w:rsid w:val="00EC5C91"/>
    <w:rsid w:val="00EC5CFF"/>
    <w:rsid w:val="00EC5D0B"/>
    <w:rsid w:val="00EC5D23"/>
    <w:rsid w:val="00EC5E80"/>
    <w:rsid w:val="00EC64CB"/>
    <w:rsid w:val="00EC668E"/>
    <w:rsid w:val="00EC6792"/>
    <w:rsid w:val="00EC67B5"/>
    <w:rsid w:val="00EC6807"/>
    <w:rsid w:val="00EC685B"/>
    <w:rsid w:val="00EC69A5"/>
    <w:rsid w:val="00EC69F6"/>
    <w:rsid w:val="00EC6BB2"/>
    <w:rsid w:val="00EC6E8D"/>
    <w:rsid w:val="00EC7188"/>
    <w:rsid w:val="00EC7201"/>
    <w:rsid w:val="00EC7217"/>
    <w:rsid w:val="00EC736A"/>
    <w:rsid w:val="00EC7521"/>
    <w:rsid w:val="00EC7752"/>
    <w:rsid w:val="00EC7759"/>
    <w:rsid w:val="00EC7787"/>
    <w:rsid w:val="00EC7852"/>
    <w:rsid w:val="00EC7CCE"/>
    <w:rsid w:val="00EC7EEC"/>
    <w:rsid w:val="00EC7FB1"/>
    <w:rsid w:val="00ED010C"/>
    <w:rsid w:val="00ED03AE"/>
    <w:rsid w:val="00ED0425"/>
    <w:rsid w:val="00ED0758"/>
    <w:rsid w:val="00ED08AF"/>
    <w:rsid w:val="00ED09D0"/>
    <w:rsid w:val="00ED0A80"/>
    <w:rsid w:val="00ED0B8E"/>
    <w:rsid w:val="00ED0C07"/>
    <w:rsid w:val="00ED0E7F"/>
    <w:rsid w:val="00ED1112"/>
    <w:rsid w:val="00ED1A44"/>
    <w:rsid w:val="00ED1BAA"/>
    <w:rsid w:val="00ED1DB6"/>
    <w:rsid w:val="00ED1DD8"/>
    <w:rsid w:val="00ED2271"/>
    <w:rsid w:val="00ED249F"/>
    <w:rsid w:val="00ED29E4"/>
    <w:rsid w:val="00ED2BC8"/>
    <w:rsid w:val="00ED2DA7"/>
    <w:rsid w:val="00ED309E"/>
    <w:rsid w:val="00ED3117"/>
    <w:rsid w:val="00ED318F"/>
    <w:rsid w:val="00ED32E3"/>
    <w:rsid w:val="00ED3427"/>
    <w:rsid w:val="00ED39A1"/>
    <w:rsid w:val="00ED3AD9"/>
    <w:rsid w:val="00ED3B42"/>
    <w:rsid w:val="00ED3B60"/>
    <w:rsid w:val="00ED3CFD"/>
    <w:rsid w:val="00ED4146"/>
    <w:rsid w:val="00ED41C1"/>
    <w:rsid w:val="00ED45CE"/>
    <w:rsid w:val="00ED47D0"/>
    <w:rsid w:val="00ED47E8"/>
    <w:rsid w:val="00ED48FE"/>
    <w:rsid w:val="00ED4BA7"/>
    <w:rsid w:val="00ED4C9A"/>
    <w:rsid w:val="00ED4D11"/>
    <w:rsid w:val="00ED4DDC"/>
    <w:rsid w:val="00ED4DE9"/>
    <w:rsid w:val="00ED5150"/>
    <w:rsid w:val="00ED562C"/>
    <w:rsid w:val="00ED56B2"/>
    <w:rsid w:val="00ED56CA"/>
    <w:rsid w:val="00ED57A2"/>
    <w:rsid w:val="00ED5A41"/>
    <w:rsid w:val="00ED5D2F"/>
    <w:rsid w:val="00ED5EA2"/>
    <w:rsid w:val="00ED5F6E"/>
    <w:rsid w:val="00ED635D"/>
    <w:rsid w:val="00ED67CA"/>
    <w:rsid w:val="00ED69E7"/>
    <w:rsid w:val="00ED6A23"/>
    <w:rsid w:val="00ED6A72"/>
    <w:rsid w:val="00ED6D22"/>
    <w:rsid w:val="00ED72A0"/>
    <w:rsid w:val="00ED74BD"/>
    <w:rsid w:val="00ED7667"/>
    <w:rsid w:val="00ED78B0"/>
    <w:rsid w:val="00ED7D3B"/>
    <w:rsid w:val="00ED7D86"/>
    <w:rsid w:val="00EE01A9"/>
    <w:rsid w:val="00EE0408"/>
    <w:rsid w:val="00EE044E"/>
    <w:rsid w:val="00EE0464"/>
    <w:rsid w:val="00EE0466"/>
    <w:rsid w:val="00EE04F0"/>
    <w:rsid w:val="00EE052E"/>
    <w:rsid w:val="00EE056E"/>
    <w:rsid w:val="00EE0693"/>
    <w:rsid w:val="00EE0A56"/>
    <w:rsid w:val="00EE0A98"/>
    <w:rsid w:val="00EE0AE4"/>
    <w:rsid w:val="00EE0B3D"/>
    <w:rsid w:val="00EE0B84"/>
    <w:rsid w:val="00EE0D84"/>
    <w:rsid w:val="00EE0DC5"/>
    <w:rsid w:val="00EE10CC"/>
    <w:rsid w:val="00EE10DF"/>
    <w:rsid w:val="00EE1372"/>
    <w:rsid w:val="00EE15B2"/>
    <w:rsid w:val="00EE170D"/>
    <w:rsid w:val="00EE1722"/>
    <w:rsid w:val="00EE1837"/>
    <w:rsid w:val="00EE19B0"/>
    <w:rsid w:val="00EE19FC"/>
    <w:rsid w:val="00EE1A24"/>
    <w:rsid w:val="00EE1E45"/>
    <w:rsid w:val="00EE1E48"/>
    <w:rsid w:val="00EE1F5A"/>
    <w:rsid w:val="00EE1FAC"/>
    <w:rsid w:val="00EE1FAF"/>
    <w:rsid w:val="00EE22F0"/>
    <w:rsid w:val="00EE2563"/>
    <w:rsid w:val="00EE2836"/>
    <w:rsid w:val="00EE293D"/>
    <w:rsid w:val="00EE2B4F"/>
    <w:rsid w:val="00EE2B6C"/>
    <w:rsid w:val="00EE2CD3"/>
    <w:rsid w:val="00EE2DC5"/>
    <w:rsid w:val="00EE2E3C"/>
    <w:rsid w:val="00EE2E6D"/>
    <w:rsid w:val="00EE30D5"/>
    <w:rsid w:val="00EE3150"/>
    <w:rsid w:val="00EE32A2"/>
    <w:rsid w:val="00EE32DC"/>
    <w:rsid w:val="00EE3398"/>
    <w:rsid w:val="00EE33CC"/>
    <w:rsid w:val="00EE352D"/>
    <w:rsid w:val="00EE3753"/>
    <w:rsid w:val="00EE382A"/>
    <w:rsid w:val="00EE38FF"/>
    <w:rsid w:val="00EE39B1"/>
    <w:rsid w:val="00EE39E9"/>
    <w:rsid w:val="00EE3C1A"/>
    <w:rsid w:val="00EE3D3B"/>
    <w:rsid w:val="00EE3F2B"/>
    <w:rsid w:val="00EE4650"/>
    <w:rsid w:val="00EE468B"/>
    <w:rsid w:val="00EE4756"/>
    <w:rsid w:val="00EE49CC"/>
    <w:rsid w:val="00EE4A85"/>
    <w:rsid w:val="00EE4AA2"/>
    <w:rsid w:val="00EE4BCE"/>
    <w:rsid w:val="00EE4C6F"/>
    <w:rsid w:val="00EE4ED7"/>
    <w:rsid w:val="00EE4F23"/>
    <w:rsid w:val="00EE521C"/>
    <w:rsid w:val="00EE544D"/>
    <w:rsid w:val="00EE57C6"/>
    <w:rsid w:val="00EE5939"/>
    <w:rsid w:val="00EE5B49"/>
    <w:rsid w:val="00EE5BA8"/>
    <w:rsid w:val="00EE5C01"/>
    <w:rsid w:val="00EE5C83"/>
    <w:rsid w:val="00EE5CD5"/>
    <w:rsid w:val="00EE5EF8"/>
    <w:rsid w:val="00EE5F7E"/>
    <w:rsid w:val="00EE621B"/>
    <w:rsid w:val="00EE6289"/>
    <w:rsid w:val="00EE649C"/>
    <w:rsid w:val="00EE6500"/>
    <w:rsid w:val="00EE65C0"/>
    <w:rsid w:val="00EE6622"/>
    <w:rsid w:val="00EE6661"/>
    <w:rsid w:val="00EE68AA"/>
    <w:rsid w:val="00EE6F9D"/>
    <w:rsid w:val="00EE7140"/>
    <w:rsid w:val="00EE7231"/>
    <w:rsid w:val="00EE734C"/>
    <w:rsid w:val="00EE73F9"/>
    <w:rsid w:val="00EE7478"/>
    <w:rsid w:val="00EE76D3"/>
    <w:rsid w:val="00EE7C38"/>
    <w:rsid w:val="00EE7D23"/>
    <w:rsid w:val="00EE7DD5"/>
    <w:rsid w:val="00EF002A"/>
    <w:rsid w:val="00EF0050"/>
    <w:rsid w:val="00EF026C"/>
    <w:rsid w:val="00EF0576"/>
    <w:rsid w:val="00EF0595"/>
    <w:rsid w:val="00EF0724"/>
    <w:rsid w:val="00EF0780"/>
    <w:rsid w:val="00EF08B1"/>
    <w:rsid w:val="00EF094E"/>
    <w:rsid w:val="00EF0B8F"/>
    <w:rsid w:val="00EF0D0B"/>
    <w:rsid w:val="00EF0D34"/>
    <w:rsid w:val="00EF0EE2"/>
    <w:rsid w:val="00EF0F6D"/>
    <w:rsid w:val="00EF11B2"/>
    <w:rsid w:val="00EF138E"/>
    <w:rsid w:val="00EF1751"/>
    <w:rsid w:val="00EF193A"/>
    <w:rsid w:val="00EF1979"/>
    <w:rsid w:val="00EF1A68"/>
    <w:rsid w:val="00EF1AEA"/>
    <w:rsid w:val="00EF1BBF"/>
    <w:rsid w:val="00EF1BC7"/>
    <w:rsid w:val="00EF1D5D"/>
    <w:rsid w:val="00EF1E9C"/>
    <w:rsid w:val="00EF2000"/>
    <w:rsid w:val="00EF2156"/>
    <w:rsid w:val="00EF225B"/>
    <w:rsid w:val="00EF234F"/>
    <w:rsid w:val="00EF2495"/>
    <w:rsid w:val="00EF2514"/>
    <w:rsid w:val="00EF26B5"/>
    <w:rsid w:val="00EF270D"/>
    <w:rsid w:val="00EF2A2F"/>
    <w:rsid w:val="00EF2AA0"/>
    <w:rsid w:val="00EF2B43"/>
    <w:rsid w:val="00EF2EED"/>
    <w:rsid w:val="00EF3024"/>
    <w:rsid w:val="00EF323D"/>
    <w:rsid w:val="00EF32BA"/>
    <w:rsid w:val="00EF3423"/>
    <w:rsid w:val="00EF3866"/>
    <w:rsid w:val="00EF3A6C"/>
    <w:rsid w:val="00EF3D52"/>
    <w:rsid w:val="00EF3D9E"/>
    <w:rsid w:val="00EF3F77"/>
    <w:rsid w:val="00EF436A"/>
    <w:rsid w:val="00EF4466"/>
    <w:rsid w:val="00EF44D2"/>
    <w:rsid w:val="00EF44D7"/>
    <w:rsid w:val="00EF46AA"/>
    <w:rsid w:val="00EF4749"/>
    <w:rsid w:val="00EF47B8"/>
    <w:rsid w:val="00EF47E8"/>
    <w:rsid w:val="00EF490F"/>
    <w:rsid w:val="00EF4B60"/>
    <w:rsid w:val="00EF4B9A"/>
    <w:rsid w:val="00EF4BB5"/>
    <w:rsid w:val="00EF4BC9"/>
    <w:rsid w:val="00EF4CD0"/>
    <w:rsid w:val="00EF4F0F"/>
    <w:rsid w:val="00EF5036"/>
    <w:rsid w:val="00EF5043"/>
    <w:rsid w:val="00EF5073"/>
    <w:rsid w:val="00EF50D1"/>
    <w:rsid w:val="00EF51F1"/>
    <w:rsid w:val="00EF52E1"/>
    <w:rsid w:val="00EF54B0"/>
    <w:rsid w:val="00EF565D"/>
    <w:rsid w:val="00EF5B46"/>
    <w:rsid w:val="00EF5CA3"/>
    <w:rsid w:val="00EF5E92"/>
    <w:rsid w:val="00EF5F78"/>
    <w:rsid w:val="00EF5FAD"/>
    <w:rsid w:val="00EF6098"/>
    <w:rsid w:val="00EF617A"/>
    <w:rsid w:val="00EF6200"/>
    <w:rsid w:val="00EF626C"/>
    <w:rsid w:val="00EF6665"/>
    <w:rsid w:val="00EF673E"/>
    <w:rsid w:val="00EF706A"/>
    <w:rsid w:val="00EF70C8"/>
    <w:rsid w:val="00EF716D"/>
    <w:rsid w:val="00EF71AC"/>
    <w:rsid w:val="00EF728C"/>
    <w:rsid w:val="00EF73DC"/>
    <w:rsid w:val="00EF750A"/>
    <w:rsid w:val="00EF75CA"/>
    <w:rsid w:val="00EF75DE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559"/>
    <w:rsid w:val="00F008BB"/>
    <w:rsid w:val="00F00B45"/>
    <w:rsid w:val="00F00D64"/>
    <w:rsid w:val="00F00E2A"/>
    <w:rsid w:val="00F01032"/>
    <w:rsid w:val="00F011B5"/>
    <w:rsid w:val="00F011E1"/>
    <w:rsid w:val="00F011FD"/>
    <w:rsid w:val="00F01581"/>
    <w:rsid w:val="00F016C6"/>
    <w:rsid w:val="00F01A79"/>
    <w:rsid w:val="00F01C29"/>
    <w:rsid w:val="00F01E13"/>
    <w:rsid w:val="00F021EC"/>
    <w:rsid w:val="00F02273"/>
    <w:rsid w:val="00F0232F"/>
    <w:rsid w:val="00F024EF"/>
    <w:rsid w:val="00F02591"/>
    <w:rsid w:val="00F025F9"/>
    <w:rsid w:val="00F02688"/>
    <w:rsid w:val="00F02B0B"/>
    <w:rsid w:val="00F02BCC"/>
    <w:rsid w:val="00F02DFA"/>
    <w:rsid w:val="00F02E6C"/>
    <w:rsid w:val="00F02FF7"/>
    <w:rsid w:val="00F03053"/>
    <w:rsid w:val="00F030F9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3FF7"/>
    <w:rsid w:val="00F0406F"/>
    <w:rsid w:val="00F041C1"/>
    <w:rsid w:val="00F042EC"/>
    <w:rsid w:val="00F044C7"/>
    <w:rsid w:val="00F045B8"/>
    <w:rsid w:val="00F0461B"/>
    <w:rsid w:val="00F04894"/>
    <w:rsid w:val="00F04BF3"/>
    <w:rsid w:val="00F04CA4"/>
    <w:rsid w:val="00F04E05"/>
    <w:rsid w:val="00F04EE6"/>
    <w:rsid w:val="00F04EFF"/>
    <w:rsid w:val="00F0539F"/>
    <w:rsid w:val="00F053F4"/>
    <w:rsid w:val="00F05437"/>
    <w:rsid w:val="00F05462"/>
    <w:rsid w:val="00F05550"/>
    <w:rsid w:val="00F05581"/>
    <w:rsid w:val="00F057C9"/>
    <w:rsid w:val="00F05B4A"/>
    <w:rsid w:val="00F05C49"/>
    <w:rsid w:val="00F05C63"/>
    <w:rsid w:val="00F05C78"/>
    <w:rsid w:val="00F05DD3"/>
    <w:rsid w:val="00F05EE9"/>
    <w:rsid w:val="00F05F0C"/>
    <w:rsid w:val="00F0611F"/>
    <w:rsid w:val="00F06389"/>
    <w:rsid w:val="00F063B3"/>
    <w:rsid w:val="00F06657"/>
    <w:rsid w:val="00F066D6"/>
    <w:rsid w:val="00F0674B"/>
    <w:rsid w:val="00F06B1F"/>
    <w:rsid w:val="00F06B61"/>
    <w:rsid w:val="00F06B63"/>
    <w:rsid w:val="00F06BB4"/>
    <w:rsid w:val="00F06E52"/>
    <w:rsid w:val="00F07086"/>
    <w:rsid w:val="00F07219"/>
    <w:rsid w:val="00F07574"/>
    <w:rsid w:val="00F076D0"/>
    <w:rsid w:val="00F07782"/>
    <w:rsid w:val="00F079B3"/>
    <w:rsid w:val="00F07A98"/>
    <w:rsid w:val="00F07C54"/>
    <w:rsid w:val="00F07CD7"/>
    <w:rsid w:val="00F07D49"/>
    <w:rsid w:val="00F07D9E"/>
    <w:rsid w:val="00F07E99"/>
    <w:rsid w:val="00F07F1D"/>
    <w:rsid w:val="00F102B0"/>
    <w:rsid w:val="00F105BB"/>
    <w:rsid w:val="00F10632"/>
    <w:rsid w:val="00F108C5"/>
    <w:rsid w:val="00F10C07"/>
    <w:rsid w:val="00F10CD1"/>
    <w:rsid w:val="00F10ECF"/>
    <w:rsid w:val="00F10F29"/>
    <w:rsid w:val="00F10F2A"/>
    <w:rsid w:val="00F10F9C"/>
    <w:rsid w:val="00F11527"/>
    <w:rsid w:val="00F117B8"/>
    <w:rsid w:val="00F11852"/>
    <w:rsid w:val="00F11899"/>
    <w:rsid w:val="00F119F2"/>
    <w:rsid w:val="00F12089"/>
    <w:rsid w:val="00F12273"/>
    <w:rsid w:val="00F1229C"/>
    <w:rsid w:val="00F122BF"/>
    <w:rsid w:val="00F1257E"/>
    <w:rsid w:val="00F125E9"/>
    <w:rsid w:val="00F12702"/>
    <w:rsid w:val="00F127BC"/>
    <w:rsid w:val="00F129D6"/>
    <w:rsid w:val="00F12C6E"/>
    <w:rsid w:val="00F12DA0"/>
    <w:rsid w:val="00F1303A"/>
    <w:rsid w:val="00F13068"/>
    <w:rsid w:val="00F131A7"/>
    <w:rsid w:val="00F1325F"/>
    <w:rsid w:val="00F13506"/>
    <w:rsid w:val="00F1355B"/>
    <w:rsid w:val="00F1372B"/>
    <w:rsid w:val="00F1373B"/>
    <w:rsid w:val="00F13741"/>
    <w:rsid w:val="00F13776"/>
    <w:rsid w:val="00F13B15"/>
    <w:rsid w:val="00F13BD3"/>
    <w:rsid w:val="00F13C72"/>
    <w:rsid w:val="00F13D2E"/>
    <w:rsid w:val="00F13E4D"/>
    <w:rsid w:val="00F13E68"/>
    <w:rsid w:val="00F13FBE"/>
    <w:rsid w:val="00F13FE6"/>
    <w:rsid w:val="00F14128"/>
    <w:rsid w:val="00F1436A"/>
    <w:rsid w:val="00F1452A"/>
    <w:rsid w:val="00F1464E"/>
    <w:rsid w:val="00F146DB"/>
    <w:rsid w:val="00F14A4D"/>
    <w:rsid w:val="00F14ABD"/>
    <w:rsid w:val="00F14CC6"/>
    <w:rsid w:val="00F14FB2"/>
    <w:rsid w:val="00F15086"/>
    <w:rsid w:val="00F15151"/>
    <w:rsid w:val="00F151D2"/>
    <w:rsid w:val="00F152F9"/>
    <w:rsid w:val="00F15628"/>
    <w:rsid w:val="00F1567B"/>
    <w:rsid w:val="00F156A7"/>
    <w:rsid w:val="00F1572E"/>
    <w:rsid w:val="00F1573B"/>
    <w:rsid w:val="00F158F0"/>
    <w:rsid w:val="00F15A57"/>
    <w:rsid w:val="00F15AB5"/>
    <w:rsid w:val="00F15C64"/>
    <w:rsid w:val="00F15DAD"/>
    <w:rsid w:val="00F15E60"/>
    <w:rsid w:val="00F1641D"/>
    <w:rsid w:val="00F1687A"/>
    <w:rsid w:val="00F168A7"/>
    <w:rsid w:val="00F169A9"/>
    <w:rsid w:val="00F169B3"/>
    <w:rsid w:val="00F16C21"/>
    <w:rsid w:val="00F1702B"/>
    <w:rsid w:val="00F17176"/>
    <w:rsid w:val="00F1721F"/>
    <w:rsid w:val="00F173C4"/>
    <w:rsid w:val="00F17689"/>
    <w:rsid w:val="00F17BCA"/>
    <w:rsid w:val="00F17D37"/>
    <w:rsid w:val="00F17FF5"/>
    <w:rsid w:val="00F20041"/>
    <w:rsid w:val="00F2011A"/>
    <w:rsid w:val="00F201F0"/>
    <w:rsid w:val="00F206F4"/>
    <w:rsid w:val="00F20A23"/>
    <w:rsid w:val="00F20A76"/>
    <w:rsid w:val="00F20C95"/>
    <w:rsid w:val="00F20D94"/>
    <w:rsid w:val="00F20E43"/>
    <w:rsid w:val="00F211DA"/>
    <w:rsid w:val="00F2120B"/>
    <w:rsid w:val="00F212CE"/>
    <w:rsid w:val="00F21507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096"/>
    <w:rsid w:val="00F222DF"/>
    <w:rsid w:val="00F22328"/>
    <w:rsid w:val="00F225FC"/>
    <w:rsid w:val="00F2260A"/>
    <w:rsid w:val="00F22903"/>
    <w:rsid w:val="00F22934"/>
    <w:rsid w:val="00F22975"/>
    <w:rsid w:val="00F22A68"/>
    <w:rsid w:val="00F22E7F"/>
    <w:rsid w:val="00F23138"/>
    <w:rsid w:val="00F2316D"/>
    <w:rsid w:val="00F23248"/>
    <w:rsid w:val="00F232D0"/>
    <w:rsid w:val="00F235D2"/>
    <w:rsid w:val="00F23606"/>
    <w:rsid w:val="00F236A4"/>
    <w:rsid w:val="00F23731"/>
    <w:rsid w:val="00F238E1"/>
    <w:rsid w:val="00F23A9D"/>
    <w:rsid w:val="00F23C2B"/>
    <w:rsid w:val="00F23CF7"/>
    <w:rsid w:val="00F24387"/>
    <w:rsid w:val="00F244D2"/>
    <w:rsid w:val="00F2465F"/>
    <w:rsid w:val="00F24694"/>
    <w:rsid w:val="00F246FA"/>
    <w:rsid w:val="00F247AF"/>
    <w:rsid w:val="00F2499A"/>
    <w:rsid w:val="00F24D29"/>
    <w:rsid w:val="00F24FBE"/>
    <w:rsid w:val="00F2521D"/>
    <w:rsid w:val="00F25757"/>
    <w:rsid w:val="00F259B4"/>
    <w:rsid w:val="00F259B8"/>
    <w:rsid w:val="00F259F8"/>
    <w:rsid w:val="00F25BBE"/>
    <w:rsid w:val="00F25BFB"/>
    <w:rsid w:val="00F25C7B"/>
    <w:rsid w:val="00F26138"/>
    <w:rsid w:val="00F26195"/>
    <w:rsid w:val="00F262DD"/>
    <w:rsid w:val="00F268B8"/>
    <w:rsid w:val="00F269E1"/>
    <w:rsid w:val="00F26A06"/>
    <w:rsid w:val="00F26A8D"/>
    <w:rsid w:val="00F26AA8"/>
    <w:rsid w:val="00F26CE1"/>
    <w:rsid w:val="00F27092"/>
    <w:rsid w:val="00F27107"/>
    <w:rsid w:val="00F2742B"/>
    <w:rsid w:val="00F274FB"/>
    <w:rsid w:val="00F275AE"/>
    <w:rsid w:val="00F2761F"/>
    <w:rsid w:val="00F2763F"/>
    <w:rsid w:val="00F2774F"/>
    <w:rsid w:val="00F277AD"/>
    <w:rsid w:val="00F277D4"/>
    <w:rsid w:val="00F27AAD"/>
    <w:rsid w:val="00F27B69"/>
    <w:rsid w:val="00F27BAB"/>
    <w:rsid w:val="00F27CD6"/>
    <w:rsid w:val="00F27D97"/>
    <w:rsid w:val="00F27E59"/>
    <w:rsid w:val="00F27FAE"/>
    <w:rsid w:val="00F27FD6"/>
    <w:rsid w:val="00F30095"/>
    <w:rsid w:val="00F305D1"/>
    <w:rsid w:val="00F30697"/>
    <w:rsid w:val="00F30962"/>
    <w:rsid w:val="00F30A32"/>
    <w:rsid w:val="00F30E8D"/>
    <w:rsid w:val="00F3198E"/>
    <w:rsid w:val="00F31D82"/>
    <w:rsid w:val="00F31EE4"/>
    <w:rsid w:val="00F3200A"/>
    <w:rsid w:val="00F3204B"/>
    <w:rsid w:val="00F3205A"/>
    <w:rsid w:val="00F323FA"/>
    <w:rsid w:val="00F32484"/>
    <w:rsid w:val="00F32529"/>
    <w:rsid w:val="00F32808"/>
    <w:rsid w:val="00F32913"/>
    <w:rsid w:val="00F32CDD"/>
    <w:rsid w:val="00F32E17"/>
    <w:rsid w:val="00F32EC6"/>
    <w:rsid w:val="00F32F72"/>
    <w:rsid w:val="00F33087"/>
    <w:rsid w:val="00F3308F"/>
    <w:rsid w:val="00F33299"/>
    <w:rsid w:val="00F332A5"/>
    <w:rsid w:val="00F335B5"/>
    <w:rsid w:val="00F33621"/>
    <w:rsid w:val="00F3369E"/>
    <w:rsid w:val="00F3370D"/>
    <w:rsid w:val="00F33744"/>
    <w:rsid w:val="00F3380A"/>
    <w:rsid w:val="00F33832"/>
    <w:rsid w:val="00F33DDD"/>
    <w:rsid w:val="00F34209"/>
    <w:rsid w:val="00F342AB"/>
    <w:rsid w:val="00F342D6"/>
    <w:rsid w:val="00F3450E"/>
    <w:rsid w:val="00F3470A"/>
    <w:rsid w:val="00F347BA"/>
    <w:rsid w:val="00F34835"/>
    <w:rsid w:val="00F3485C"/>
    <w:rsid w:val="00F348A3"/>
    <w:rsid w:val="00F348C7"/>
    <w:rsid w:val="00F34B84"/>
    <w:rsid w:val="00F34C18"/>
    <w:rsid w:val="00F34FE2"/>
    <w:rsid w:val="00F3509F"/>
    <w:rsid w:val="00F3530C"/>
    <w:rsid w:val="00F3531D"/>
    <w:rsid w:val="00F3533D"/>
    <w:rsid w:val="00F354D2"/>
    <w:rsid w:val="00F3557C"/>
    <w:rsid w:val="00F3561A"/>
    <w:rsid w:val="00F356A6"/>
    <w:rsid w:val="00F3586D"/>
    <w:rsid w:val="00F35AF8"/>
    <w:rsid w:val="00F35B03"/>
    <w:rsid w:val="00F35DE1"/>
    <w:rsid w:val="00F35DF2"/>
    <w:rsid w:val="00F35E0F"/>
    <w:rsid w:val="00F35E81"/>
    <w:rsid w:val="00F35EB1"/>
    <w:rsid w:val="00F35FC3"/>
    <w:rsid w:val="00F36043"/>
    <w:rsid w:val="00F3615B"/>
    <w:rsid w:val="00F361B2"/>
    <w:rsid w:val="00F36212"/>
    <w:rsid w:val="00F36403"/>
    <w:rsid w:val="00F364B3"/>
    <w:rsid w:val="00F36882"/>
    <w:rsid w:val="00F36952"/>
    <w:rsid w:val="00F36AAB"/>
    <w:rsid w:val="00F36B06"/>
    <w:rsid w:val="00F36B8B"/>
    <w:rsid w:val="00F36C33"/>
    <w:rsid w:val="00F36DEE"/>
    <w:rsid w:val="00F370B8"/>
    <w:rsid w:val="00F37236"/>
    <w:rsid w:val="00F3730E"/>
    <w:rsid w:val="00F37589"/>
    <w:rsid w:val="00F3794F"/>
    <w:rsid w:val="00F37B68"/>
    <w:rsid w:val="00F37B7B"/>
    <w:rsid w:val="00F37BE2"/>
    <w:rsid w:val="00F37CEE"/>
    <w:rsid w:val="00F37D73"/>
    <w:rsid w:val="00F37F40"/>
    <w:rsid w:val="00F400F9"/>
    <w:rsid w:val="00F40B01"/>
    <w:rsid w:val="00F40B43"/>
    <w:rsid w:val="00F40B51"/>
    <w:rsid w:val="00F40D4F"/>
    <w:rsid w:val="00F40EF4"/>
    <w:rsid w:val="00F40F39"/>
    <w:rsid w:val="00F40F58"/>
    <w:rsid w:val="00F41098"/>
    <w:rsid w:val="00F41401"/>
    <w:rsid w:val="00F41532"/>
    <w:rsid w:val="00F415E4"/>
    <w:rsid w:val="00F4176F"/>
    <w:rsid w:val="00F418AC"/>
    <w:rsid w:val="00F41922"/>
    <w:rsid w:val="00F41988"/>
    <w:rsid w:val="00F41B96"/>
    <w:rsid w:val="00F41C35"/>
    <w:rsid w:val="00F41DCB"/>
    <w:rsid w:val="00F41EAD"/>
    <w:rsid w:val="00F42626"/>
    <w:rsid w:val="00F4263D"/>
    <w:rsid w:val="00F42776"/>
    <w:rsid w:val="00F428FA"/>
    <w:rsid w:val="00F42AE1"/>
    <w:rsid w:val="00F42B01"/>
    <w:rsid w:val="00F42F23"/>
    <w:rsid w:val="00F42F3D"/>
    <w:rsid w:val="00F42FDD"/>
    <w:rsid w:val="00F43089"/>
    <w:rsid w:val="00F43130"/>
    <w:rsid w:val="00F431F7"/>
    <w:rsid w:val="00F43617"/>
    <w:rsid w:val="00F436ED"/>
    <w:rsid w:val="00F43734"/>
    <w:rsid w:val="00F43935"/>
    <w:rsid w:val="00F43A3A"/>
    <w:rsid w:val="00F43B58"/>
    <w:rsid w:val="00F43BE5"/>
    <w:rsid w:val="00F43CCB"/>
    <w:rsid w:val="00F43DD0"/>
    <w:rsid w:val="00F43F7A"/>
    <w:rsid w:val="00F440D4"/>
    <w:rsid w:val="00F44100"/>
    <w:rsid w:val="00F44146"/>
    <w:rsid w:val="00F4425B"/>
    <w:rsid w:val="00F44287"/>
    <w:rsid w:val="00F44439"/>
    <w:rsid w:val="00F444AA"/>
    <w:rsid w:val="00F44624"/>
    <w:rsid w:val="00F44768"/>
    <w:rsid w:val="00F448A1"/>
    <w:rsid w:val="00F449A5"/>
    <w:rsid w:val="00F44B82"/>
    <w:rsid w:val="00F44F6D"/>
    <w:rsid w:val="00F4506D"/>
    <w:rsid w:val="00F450F8"/>
    <w:rsid w:val="00F4510F"/>
    <w:rsid w:val="00F45161"/>
    <w:rsid w:val="00F452C5"/>
    <w:rsid w:val="00F453DC"/>
    <w:rsid w:val="00F454F3"/>
    <w:rsid w:val="00F45523"/>
    <w:rsid w:val="00F45570"/>
    <w:rsid w:val="00F4558F"/>
    <w:rsid w:val="00F459A1"/>
    <w:rsid w:val="00F45A60"/>
    <w:rsid w:val="00F45B07"/>
    <w:rsid w:val="00F45BB9"/>
    <w:rsid w:val="00F45C71"/>
    <w:rsid w:val="00F46058"/>
    <w:rsid w:val="00F4622B"/>
    <w:rsid w:val="00F46260"/>
    <w:rsid w:val="00F4659A"/>
    <w:rsid w:val="00F46709"/>
    <w:rsid w:val="00F467D5"/>
    <w:rsid w:val="00F46C54"/>
    <w:rsid w:val="00F46F01"/>
    <w:rsid w:val="00F46F4D"/>
    <w:rsid w:val="00F46F94"/>
    <w:rsid w:val="00F471B3"/>
    <w:rsid w:val="00F477C4"/>
    <w:rsid w:val="00F478EA"/>
    <w:rsid w:val="00F4792D"/>
    <w:rsid w:val="00F479B3"/>
    <w:rsid w:val="00F47A07"/>
    <w:rsid w:val="00F47CF0"/>
    <w:rsid w:val="00F47E24"/>
    <w:rsid w:val="00F5009A"/>
    <w:rsid w:val="00F5053C"/>
    <w:rsid w:val="00F506E8"/>
    <w:rsid w:val="00F5072D"/>
    <w:rsid w:val="00F50A59"/>
    <w:rsid w:val="00F50EC6"/>
    <w:rsid w:val="00F50EEB"/>
    <w:rsid w:val="00F50F8B"/>
    <w:rsid w:val="00F50F8D"/>
    <w:rsid w:val="00F51521"/>
    <w:rsid w:val="00F5154A"/>
    <w:rsid w:val="00F5178A"/>
    <w:rsid w:val="00F51842"/>
    <w:rsid w:val="00F51885"/>
    <w:rsid w:val="00F5190C"/>
    <w:rsid w:val="00F51EF5"/>
    <w:rsid w:val="00F52022"/>
    <w:rsid w:val="00F520DA"/>
    <w:rsid w:val="00F521C8"/>
    <w:rsid w:val="00F52483"/>
    <w:rsid w:val="00F524D2"/>
    <w:rsid w:val="00F524DA"/>
    <w:rsid w:val="00F52534"/>
    <w:rsid w:val="00F526C4"/>
    <w:rsid w:val="00F5276D"/>
    <w:rsid w:val="00F52911"/>
    <w:rsid w:val="00F52AED"/>
    <w:rsid w:val="00F52B59"/>
    <w:rsid w:val="00F52B95"/>
    <w:rsid w:val="00F52BEF"/>
    <w:rsid w:val="00F52D1C"/>
    <w:rsid w:val="00F52D2B"/>
    <w:rsid w:val="00F52EA3"/>
    <w:rsid w:val="00F53475"/>
    <w:rsid w:val="00F535EE"/>
    <w:rsid w:val="00F5360B"/>
    <w:rsid w:val="00F53634"/>
    <w:rsid w:val="00F53687"/>
    <w:rsid w:val="00F536D4"/>
    <w:rsid w:val="00F537B8"/>
    <w:rsid w:val="00F5387E"/>
    <w:rsid w:val="00F53892"/>
    <w:rsid w:val="00F5392F"/>
    <w:rsid w:val="00F53B0F"/>
    <w:rsid w:val="00F53B7A"/>
    <w:rsid w:val="00F54091"/>
    <w:rsid w:val="00F54237"/>
    <w:rsid w:val="00F54523"/>
    <w:rsid w:val="00F545F4"/>
    <w:rsid w:val="00F54605"/>
    <w:rsid w:val="00F54668"/>
    <w:rsid w:val="00F54982"/>
    <w:rsid w:val="00F54A2B"/>
    <w:rsid w:val="00F54CCE"/>
    <w:rsid w:val="00F54D9E"/>
    <w:rsid w:val="00F54EC9"/>
    <w:rsid w:val="00F54ED6"/>
    <w:rsid w:val="00F54F56"/>
    <w:rsid w:val="00F54F94"/>
    <w:rsid w:val="00F5508D"/>
    <w:rsid w:val="00F550DC"/>
    <w:rsid w:val="00F55352"/>
    <w:rsid w:val="00F554DF"/>
    <w:rsid w:val="00F55830"/>
    <w:rsid w:val="00F55834"/>
    <w:rsid w:val="00F5587A"/>
    <w:rsid w:val="00F558C4"/>
    <w:rsid w:val="00F55938"/>
    <w:rsid w:val="00F559B9"/>
    <w:rsid w:val="00F559C8"/>
    <w:rsid w:val="00F55B4A"/>
    <w:rsid w:val="00F55B51"/>
    <w:rsid w:val="00F55FC4"/>
    <w:rsid w:val="00F5606A"/>
    <w:rsid w:val="00F56078"/>
    <w:rsid w:val="00F56229"/>
    <w:rsid w:val="00F563AD"/>
    <w:rsid w:val="00F56436"/>
    <w:rsid w:val="00F566FB"/>
    <w:rsid w:val="00F56959"/>
    <w:rsid w:val="00F56B8C"/>
    <w:rsid w:val="00F56BFF"/>
    <w:rsid w:val="00F56C78"/>
    <w:rsid w:val="00F56D57"/>
    <w:rsid w:val="00F56D81"/>
    <w:rsid w:val="00F56FC6"/>
    <w:rsid w:val="00F5707C"/>
    <w:rsid w:val="00F5708F"/>
    <w:rsid w:val="00F574B0"/>
    <w:rsid w:val="00F574DF"/>
    <w:rsid w:val="00F5760D"/>
    <w:rsid w:val="00F578BD"/>
    <w:rsid w:val="00F57B0E"/>
    <w:rsid w:val="00F57B63"/>
    <w:rsid w:val="00F57D1A"/>
    <w:rsid w:val="00F57E85"/>
    <w:rsid w:val="00F57F2C"/>
    <w:rsid w:val="00F57F6D"/>
    <w:rsid w:val="00F600CF"/>
    <w:rsid w:val="00F603D2"/>
    <w:rsid w:val="00F60510"/>
    <w:rsid w:val="00F6058D"/>
    <w:rsid w:val="00F60608"/>
    <w:rsid w:val="00F607AF"/>
    <w:rsid w:val="00F60828"/>
    <w:rsid w:val="00F6087D"/>
    <w:rsid w:val="00F60998"/>
    <w:rsid w:val="00F60DCA"/>
    <w:rsid w:val="00F60DDD"/>
    <w:rsid w:val="00F611A2"/>
    <w:rsid w:val="00F6136A"/>
    <w:rsid w:val="00F6155A"/>
    <w:rsid w:val="00F618AD"/>
    <w:rsid w:val="00F61ABF"/>
    <w:rsid w:val="00F61BDB"/>
    <w:rsid w:val="00F61D1C"/>
    <w:rsid w:val="00F61DEB"/>
    <w:rsid w:val="00F61ED8"/>
    <w:rsid w:val="00F620B9"/>
    <w:rsid w:val="00F62325"/>
    <w:rsid w:val="00F62475"/>
    <w:rsid w:val="00F62622"/>
    <w:rsid w:val="00F62631"/>
    <w:rsid w:val="00F627B2"/>
    <w:rsid w:val="00F629B9"/>
    <w:rsid w:val="00F62B86"/>
    <w:rsid w:val="00F62C26"/>
    <w:rsid w:val="00F62C52"/>
    <w:rsid w:val="00F62D79"/>
    <w:rsid w:val="00F62F21"/>
    <w:rsid w:val="00F63144"/>
    <w:rsid w:val="00F631C7"/>
    <w:rsid w:val="00F6356E"/>
    <w:rsid w:val="00F63780"/>
    <w:rsid w:val="00F63A67"/>
    <w:rsid w:val="00F63A7A"/>
    <w:rsid w:val="00F63AE4"/>
    <w:rsid w:val="00F63DF7"/>
    <w:rsid w:val="00F63FEA"/>
    <w:rsid w:val="00F640CE"/>
    <w:rsid w:val="00F640FC"/>
    <w:rsid w:val="00F6411A"/>
    <w:rsid w:val="00F64129"/>
    <w:rsid w:val="00F641A0"/>
    <w:rsid w:val="00F642F6"/>
    <w:rsid w:val="00F64518"/>
    <w:rsid w:val="00F646BC"/>
    <w:rsid w:val="00F646DD"/>
    <w:rsid w:val="00F64C04"/>
    <w:rsid w:val="00F64CA8"/>
    <w:rsid w:val="00F64CCF"/>
    <w:rsid w:val="00F64CD0"/>
    <w:rsid w:val="00F64E0A"/>
    <w:rsid w:val="00F64E9C"/>
    <w:rsid w:val="00F64FD2"/>
    <w:rsid w:val="00F65040"/>
    <w:rsid w:val="00F650B0"/>
    <w:rsid w:val="00F650BF"/>
    <w:rsid w:val="00F651FF"/>
    <w:rsid w:val="00F6530C"/>
    <w:rsid w:val="00F653DA"/>
    <w:rsid w:val="00F6541D"/>
    <w:rsid w:val="00F6551E"/>
    <w:rsid w:val="00F65783"/>
    <w:rsid w:val="00F658B3"/>
    <w:rsid w:val="00F659A3"/>
    <w:rsid w:val="00F65A18"/>
    <w:rsid w:val="00F65B21"/>
    <w:rsid w:val="00F65B29"/>
    <w:rsid w:val="00F65CF0"/>
    <w:rsid w:val="00F65E38"/>
    <w:rsid w:val="00F65E8E"/>
    <w:rsid w:val="00F65ED1"/>
    <w:rsid w:val="00F6605F"/>
    <w:rsid w:val="00F662A0"/>
    <w:rsid w:val="00F663AF"/>
    <w:rsid w:val="00F663F8"/>
    <w:rsid w:val="00F66417"/>
    <w:rsid w:val="00F66420"/>
    <w:rsid w:val="00F66465"/>
    <w:rsid w:val="00F6658A"/>
    <w:rsid w:val="00F666B0"/>
    <w:rsid w:val="00F6672A"/>
    <w:rsid w:val="00F66C79"/>
    <w:rsid w:val="00F66F70"/>
    <w:rsid w:val="00F67072"/>
    <w:rsid w:val="00F67353"/>
    <w:rsid w:val="00F673AA"/>
    <w:rsid w:val="00F673EC"/>
    <w:rsid w:val="00F6785B"/>
    <w:rsid w:val="00F67BA2"/>
    <w:rsid w:val="00F70069"/>
    <w:rsid w:val="00F70291"/>
    <w:rsid w:val="00F7031F"/>
    <w:rsid w:val="00F704FC"/>
    <w:rsid w:val="00F70593"/>
    <w:rsid w:val="00F70722"/>
    <w:rsid w:val="00F70861"/>
    <w:rsid w:val="00F70A68"/>
    <w:rsid w:val="00F70BB3"/>
    <w:rsid w:val="00F70D00"/>
    <w:rsid w:val="00F710E6"/>
    <w:rsid w:val="00F711E6"/>
    <w:rsid w:val="00F716AE"/>
    <w:rsid w:val="00F71830"/>
    <w:rsid w:val="00F71870"/>
    <w:rsid w:val="00F71A67"/>
    <w:rsid w:val="00F71B36"/>
    <w:rsid w:val="00F71E35"/>
    <w:rsid w:val="00F71EA9"/>
    <w:rsid w:val="00F720D9"/>
    <w:rsid w:val="00F7214D"/>
    <w:rsid w:val="00F723A8"/>
    <w:rsid w:val="00F723C6"/>
    <w:rsid w:val="00F72521"/>
    <w:rsid w:val="00F725A6"/>
    <w:rsid w:val="00F72665"/>
    <w:rsid w:val="00F72743"/>
    <w:rsid w:val="00F728A3"/>
    <w:rsid w:val="00F72922"/>
    <w:rsid w:val="00F72F83"/>
    <w:rsid w:val="00F72F8B"/>
    <w:rsid w:val="00F72FA0"/>
    <w:rsid w:val="00F7306E"/>
    <w:rsid w:val="00F7333C"/>
    <w:rsid w:val="00F73356"/>
    <w:rsid w:val="00F73988"/>
    <w:rsid w:val="00F739E8"/>
    <w:rsid w:val="00F73A86"/>
    <w:rsid w:val="00F73C5F"/>
    <w:rsid w:val="00F73CAD"/>
    <w:rsid w:val="00F73F2D"/>
    <w:rsid w:val="00F74002"/>
    <w:rsid w:val="00F74130"/>
    <w:rsid w:val="00F74367"/>
    <w:rsid w:val="00F743D8"/>
    <w:rsid w:val="00F743FA"/>
    <w:rsid w:val="00F74477"/>
    <w:rsid w:val="00F747F0"/>
    <w:rsid w:val="00F74BC9"/>
    <w:rsid w:val="00F74C76"/>
    <w:rsid w:val="00F74DD5"/>
    <w:rsid w:val="00F74DDA"/>
    <w:rsid w:val="00F74DF4"/>
    <w:rsid w:val="00F74E79"/>
    <w:rsid w:val="00F74FDB"/>
    <w:rsid w:val="00F752B2"/>
    <w:rsid w:val="00F753B9"/>
    <w:rsid w:val="00F753CA"/>
    <w:rsid w:val="00F75444"/>
    <w:rsid w:val="00F758D5"/>
    <w:rsid w:val="00F75A09"/>
    <w:rsid w:val="00F75A7A"/>
    <w:rsid w:val="00F75B5C"/>
    <w:rsid w:val="00F75D7A"/>
    <w:rsid w:val="00F75EE9"/>
    <w:rsid w:val="00F7607D"/>
    <w:rsid w:val="00F760DB"/>
    <w:rsid w:val="00F761F1"/>
    <w:rsid w:val="00F762FC"/>
    <w:rsid w:val="00F76356"/>
    <w:rsid w:val="00F76482"/>
    <w:rsid w:val="00F76488"/>
    <w:rsid w:val="00F765A1"/>
    <w:rsid w:val="00F765E9"/>
    <w:rsid w:val="00F76652"/>
    <w:rsid w:val="00F769A6"/>
    <w:rsid w:val="00F76A06"/>
    <w:rsid w:val="00F76BBF"/>
    <w:rsid w:val="00F76C54"/>
    <w:rsid w:val="00F76CDB"/>
    <w:rsid w:val="00F76D53"/>
    <w:rsid w:val="00F76DE6"/>
    <w:rsid w:val="00F76E8E"/>
    <w:rsid w:val="00F770A0"/>
    <w:rsid w:val="00F7728C"/>
    <w:rsid w:val="00F772E7"/>
    <w:rsid w:val="00F774EC"/>
    <w:rsid w:val="00F77604"/>
    <w:rsid w:val="00F77687"/>
    <w:rsid w:val="00F7777F"/>
    <w:rsid w:val="00F777A7"/>
    <w:rsid w:val="00F77A95"/>
    <w:rsid w:val="00F77AF5"/>
    <w:rsid w:val="00F77D96"/>
    <w:rsid w:val="00F77EE3"/>
    <w:rsid w:val="00F77F82"/>
    <w:rsid w:val="00F80043"/>
    <w:rsid w:val="00F8009B"/>
    <w:rsid w:val="00F80210"/>
    <w:rsid w:val="00F803F1"/>
    <w:rsid w:val="00F80428"/>
    <w:rsid w:val="00F807AE"/>
    <w:rsid w:val="00F807D6"/>
    <w:rsid w:val="00F80891"/>
    <w:rsid w:val="00F8095E"/>
    <w:rsid w:val="00F80DDF"/>
    <w:rsid w:val="00F80E18"/>
    <w:rsid w:val="00F80F23"/>
    <w:rsid w:val="00F80F2E"/>
    <w:rsid w:val="00F80F50"/>
    <w:rsid w:val="00F8100E"/>
    <w:rsid w:val="00F81176"/>
    <w:rsid w:val="00F8141B"/>
    <w:rsid w:val="00F815BD"/>
    <w:rsid w:val="00F815CF"/>
    <w:rsid w:val="00F81DCD"/>
    <w:rsid w:val="00F81ECF"/>
    <w:rsid w:val="00F81EDB"/>
    <w:rsid w:val="00F820F3"/>
    <w:rsid w:val="00F822BF"/>
    <w:rsid w:val="00F8241B"/>
    <w:rsid w:val="00F826E8"/>
    <w:rsid w:val="00F827ED"/>
    <w:rsid w:val="00F82849"/>
    <w:rsid w:val="00F8291C"/>
    <w:rsid w:val="00F82A5D"/>
    <w:rsid w:val="00F82C9F"/>
    <w:rsid w:val="00F82D94"/>
    <w:rsid w:val="00F82E8A"/>
    <w:rsid w:val="00F82E9B"/>
    <w:rsid w:val="00F82FDF"/>
    <w:rsid w:val="00F83005"/>
    <w:rsid w:val="00F83017"/>
    <w:rsid w:val="00F8306D"/>
    <w:rsid w:val="00F830A2"/>
    <w:rsid w:val="00F83137"/>
    <w:rsid w:val="00F832C4"/>
    <w:rsid w:val="00F832EF"/>
    <w:rsid w:val="00F8341F"/>
    <w:rsid w:val="00F83678"/>
    <w:rsid w:val="00F836B2"/>
    <w:rsid w:val="00F836FD"/>
    <w:rsid w:val="00F83984"/>
    <w:rsid w:val="00F83C6D"/>
    <w:rsid w:val="00F83C84"/>
    <w:rsid w:val="00F841F3"/>
    <w:rsid w:val="00F84605"/>
    <w:rsid w:val="00F84728"/>
    <w:rsid w:val="00F8472D"/>
    <w:rsid w:val="00F84DC0"/>
    <w:rsid w:val="00F84EAD"/>
    <w:rsid w:val="00F850DE"/>
    <w:rsid w:val="00F85225"/>
    <w:rsid w:val="00F85457"/>
    <w:rsid w:val="00F85458"/>
    <w:rsid w:val="00F85475"/>
    <w:rsid w:val="00F8561F"/>
    <w:rsid w:val="00F857B2"/>
    <w:rsid w:val="00F857FF"/>
    <w:rsid w:val="00F85AEF"/>
    <w:rsid w:val="00F85BC5"/>
    <w:rsid w:val="00F85C89"/>
    <w:rsid w:val="00F85D96"/>
    <w:rsid w:val="00F85D9B"/>
    <w:rsid w:val="00F85E0B"/>
    <w:rsid w:val="00F8618F"/>
    <w:rsid w:val="00F862DE"/>
    <w:rsid w:val="00F8642C"/>
    <w:rsid w:val="00F86486"/>
    <w:rsid w:val="00F865AD"/>
    <w:rsid w:val="00F86638"/>
    <w:rsid w:val="00F8673A"/>
    <w:rsid w:val="00F8679F"/>
    <w:rsid w:val="00F867C2"/>
    <w:rsid w:val="00F867FC"/>
    <w:rsid w:val="00F86805"/>
    <w:rsid w:val="00F8688A"/>
    <w:rsid w:val="00F86907"/>
    <w:rsid w:val="00F86986"/>
    <w:rsid w:val="00F86ABD"/>
    <w:rsid w:val="00F86BA1"/>
    <w:rsid w:val="00F86BE0"/>
    <w:rsid w:val="00F86C19"/>
    <w:rsid w:val="00F86D6C"/>
    <w:rsid w:val="00F86E23"/>
    <w:rsid w:val="00F86FAC"/>
    <w:rsid w:val="00F86FD7"/>
    <w:rsid w:val="00F8722C"/>
    <w:rsid w:val="00F87352"/>
    <w:rsid w:val="00F8760D"/>
    <w:rsid w:val="00F879BC"/>
    <w:rsid w:val="00F87A71"/>
    <w:rsid w:val="00F87B08"/>
    <w:rsid w:val="00F87D41"/>
    <w:rsid w:val="00F87F38"/>
    <w:rsid w:val="00F87F3B"/>
    <w:rsid w:val="00F9027E"/>
    <w:rsid w:val="00F90545"/>
    <w:rsid w:val="00F90696"/>
    <w:rsid w:val="00F9082E"/>
    <w:rsid w:val="00F9087F"/>
    <w:rsid w:val="00F909C2"/>
    <w:rsid w:val="00F90EFF"/>
    <w:rsid w:val="00F9108D"/>
    <w:rsid w:val="00F91269"/>
    <w:rsid w:val="00F915EA"/>
    <w:rsid w:val="00F917DC"/>
    <w:rsid w:val="00F918A4"/>
    <w:rsid w:val="00F918D7"/>
    <w:rsid w:val="00F91CE4"/>
    <w:rsid w:val="00F91F7B"/>
    <w:rsid w:val="00F92164"/>
    <w:rsid w:val="00F92182"/>
    <w:rsid w:val="00F9218B"/>
    <w:rsid w:val="00F92266"/>
    <w:rsid w:val="00F92314"/>
    <w:rsid w:val="00F9237E"/>
    <w:rsid w:val="00F925AC"/>
    <w:rsid w:val="00F925E3"/>
    <w:rsid w:val="00F9296A"/>
    <w:rsid w:val="00F92A49"/>
    <w:rsid w:val="00F92B97"/>
    <w:rsid w:val="00F92D18"/>
    <w:rsid w:val="00F92D19"/>
    <w:rsid w:val="00F93076"/>
    <w:rsid w:val="00F93122"/>
    <w:rsid w:val="00F932AD"/>
    <w:rsid w:val="00F93328"/>
    <w:rsid w:val="00F933CC"/>
    <w:rsid w:val="00F93612"/>
    <w:rsid w:val="00F9363A"/>
    <w:rsid w:val="00F9383B"/>
    <w:rsid w:val="00F9391C"/>
    <w:rsid w:val="00F93AD5"/>
    <w:rsid w:val="00F94142"/>
    <w:rsid w:val="00F94162"/>
    <w:rsid w:val="00F9418A"/>
    <w:rsid w:val="00F941F9"/>
    <w:rsid w:val="00F94284"/>
    <w:rsid w:val="00F943B5"/>
    <w:rsid w:val="00F945E0"/>
    <w:rsid w:val="00F946E1"/>
    <w:rsid w:val="00F94938"/>
    <w:rsid w:val="00F94A0F"/>
    <w:rsid w:val="00F94BBA"/>
    <w:rsid w:val="00F94DC3"/>
    <w:rsid w:val="00F95147"/>
    <w:rsid w:val="00F9518A"/>
    <w:rsid w:val="00F953F9"/>
    <w:rsid w:val="00F95461"/>
    <w:rsid w:val="00F954BC"/>
    <w:rsid w:val="00F95694"/>
    <w:rsid w:val="00F958BC"/>
    <w:rsid w:val="00F959C0"/>
    <w:rsid w:val="00F95B55"/>
    <w:rsid w:val="00F95B57"/>
    <w:rsid w:val="00F95BE6"/>
    <w:rsid w:val="00F95C1A"/>
    <w:rsid w:val="00F95D08"/>
    <w:rsid w:val="00F95E1F"/>
    <w:rsid w:val="00F95EB1"/>
    <w:rsid w:val="00F95F85"/>
    <w:rsid w:val="00F96062"/>
    <w:rsid w:val="00F96128"/>
    <w:rsid w:val="00F96156"/>
    <w:rsid w:val="00F9621F"/>
    <w:rsid w:val="00F9641A"/>
    <w:rsid w:val="00F964A5"/>
    <w:rsid w:val="00F96688"/>
    <w:rsid w:val="00F966AD"/>
    <w:rsid w:val="00F967C3"/>
    <w:rsid w:val="00F967ED"/>
    <w:rsid w:val="00F968E6"/>
    <w:rsid w:val="00F969B9"/>
    <w:rsid w:val="00F97151"/>
    <w:rsid w:val="00F9729E"/>
    <w:rsid w:val="00F973EE"/>
    <w:rsid w:val="00F9751D"/>
    <w:rsid w:val="00F975A0"/>
    <w:rsid w:val="00F975CF"/>
    <w:rsid w:val="00F97879"/>
    <w:rsid w:val="00F979A7"/>
    <w:rsid w:val="00F97BDD"/>
    <w:rsid w:val="00F97BEE"/>
    <w:rsid w:val="00F97C52"/>
    <w:rsid w:val="00F97E57"/>
    <w:rsid w:val="00FA0033"/>
    <w:rsid w:val="00FA0132"/>
    <w:rsid w:val="00FA01F0"/>
    <w:rsid w:val="00FA0220"/>
    <w:rsid w:val="00FA0463"/>
    <w:rsid w:val="00FA05E2"/>
    <w:rsid w:val="00FA082A"/>
    <w:rsid w:val="00FA0832"/>
    <w:rsid w:val="00FA092F"/>
    <w:rsid w:val="00FA0999"/>
    <w:rsid w:val="00FA0D1F"/>
    <w:rsid w:val="00FA0F17"/>
    <w:rsid w:val="00FA0F8C"/>
    <w:rsid w:val="00FA1087"/>
    <w:rsid w:val="00FA1467"/>
    <w:rsid w:val="00FA14DC"/>
    <w:rsid w:val="00FA1598"/>
    <w:rsid w:val="00FA1623"/>
    <w:rsid w:val="00FA19DD"/>
    <w:rsid w:val="00FA1C24"/>
    <w:rsid w:val="00FA1C83"/>
    <w:rsid w:val="00FA1D90"/>
    <w:rsid w:val="00FA1F70"/>
    <w:rsid w:val="00FA2034"/>
    <w:rsid w:val="00FA205A"/>
    <w:rsid w:val="00FA21BD"/>
    <w:rsid w:val="00FA2226"/>
    <w:rsid w:val="00FA2272"/>
    <w:rsid w:val="00FA2584"/>
    <w:rsid w:val="00FA2611"/>
    <w:rsid w:val="00FA283A"/>
    <w:rsid w:val="00FA284C"/>
    <w:rsid w:val="00FA28DD"/>
    <w:rsid w:val="00FA2939"/>
    <w:rsid w:val="00FA2A7B"/>
    <w:rsid w:val="00FA2ACD"/>
    <w:rsid w:val="00FA2C2B"/>
    <w:rsid w:val="00FA2E01"/>
    <w:rsid w:val="00FA3061"/>
    <w:rsid w:val="00FA3077"/>
    <w:rsid w:val="00FA32A1"/>
    <w:rsid w:val="00FA32EC"/>
    <w:rsid w:val="00FA337C"/>
    <w:rsid w:val="00FA3677"/>
    <w:rsid w:val="00FA36CA"/>
    <w:rsid w:val="00FA382A"/>
    <w:rsid w:val="00FA3846"/>
    <w:rsid w:val="00FA3BA7"/>
    <w:rsid w:val="00FA3D4F"/>
    <w:rsid w:val="00FA3E32"/>
    <w:rsid w:val="00FA3F31"/>
    <w:rsid w:val="00FA3FA8"/>
    <w:rsid w:val="00FA404A"/>
    <w:rsid w:val="00FA4156"/>
    <w:rsid w:val="00FA41B9"/>
    <w:rsid w:val="00FA42C4"/>
    <w:rsid w:val="00FA42F1"/>
    <w:rsid w:val="00FA4300"/>
    <w:rsid w:val="00FA4452"/>
    <w:rsid w:val="00FA449F"/>
    <w:rsid w:val="00FA44D6"/>
    <w:rsid w:val="00FA465A"/>
    <w:rsid w:val="00FA4B52"/>
    <w:rsid w:val="00FA4C5F"/>
    <w:rsid w:val="00FA4C6A"/>
    <w:rsid w:val="00FA4EBF"/>
    <w:rsid w:val="00FA50B6"/>
    <w:rsid w:val="00FA532E"/>
    <w:rsid w:val="00FA5349"/>
    <w:rsid w:val="00FA536E"/>
    <w:rsid w:val="00FA5381"/>
    <w:rsid w:val="00FA558B"/>
    <w:rsid w:val="00FA59E7"/>
    <w:rsid w:val="00FA5A82"/>
    <w:rsid w:val="00FA5ACB"/>
    <w:rsid w:val="00FA5DF4"/>
    <w:rsid w:val="00FA5F71"/>
    <w:rsid w:val="00FA611A"/>
    <w:rsid w:val="00FA61DD"/>
    <w:rsid w:val="00FA62EE"/>
    <w:rsid w:val="00FA62F3"/>
    <w:rsid w:val="00FA6539"/>
    <w:rsid w:val="00FA65F3"/>
    <w:rsid w:val="00FA669E"/>
    <w:rsid w:val="00FA672F"/>
    <w:rsid w:val="00FA68DC"/>
    <w:rsid w:val="00FA6956"/>
    <w:rsid w:val="00FA6B86"/>
    <w:rsid w:val="00FA6BDE"/>
    <w:rsid w:val="00FA6CA9"/>
    <w:rsid w:val="00FA6E67"/>
    <w:rsid w:val="00FA736E"/>
    <w:rsid w:val="00FA771C"/>
    <w:rsid w:val="00FA775E"/>
    <w:rsid w:val="00FA77BF"/>
    <w:rsid w:val="00FA79F1"/>
    <w:rsid w:val="00FA7AB2"/>
    <w:rsid w:val="00FA7F57"/>
    <w:rsid w:val="00FB0009"/>
    <w:rsid w:val="00FB0280"/>
    <w:rsid w:val="00FB028F"/>
    <w:rsid w:val="00FB0365"/>
    <w:rsid w:val="00FB0384"/>
    <w:rsid w:val="00FB05F8"/>
    <w:rsid w:val="00FB06B6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4CD"/>
    <w:rsid w:val="00FB162F"/>
    <w:rsid w:val="00FB1665"/>
    <w:rsid w:val="00FB18B5"/>
    <w:rsid w:val="00FB18E1"/>
    <w:rsid w:val="00FB1917"/>
    <w:rsid w:val="00FB197F"/>
    <w:rsid w:val="00FB1A61"/>
    <w:rsid w:val="00FB1AA3"/>
    <w:rsid w:val="00FB1AB8"/>
    <w:rsid w:val="00FB1CA5"/>
    <w:rsid w:val="00FB1CD7"/>
    <w:rsid w:val="00FB1DBF"/>
    <w:rsid w:val="00FB1E07"/>
    <w:rsid w:val="00FB1E62"/>
    <w:rsid w:val="00FB2060"/>
    <w:rsid w:val="00FB21F4"/>
    <w:rsid w:val="00FB232E"/>
    <w:rsid w:val="00FB251E"/>
    <w:rsid w:val="00FB2A4E"/>
    <w:rsid w:val="00FB2B3C"/>
    <w:rsid w:val="00FB2B5E"/>
    <w:rsid w:val="00FB2D75"/>
    <w:rsid w:val="00FB335F"/>
    <w:rsid w:val="00FB3379"/>
    <w:rsid w:val="00FB3420"/>
    <w:rsid w:val="00FB36FD"/>
    <w:rsid w:val="00FB3742"/>
    <w:rsid w:val="00FB3910"/>
    <w:rsid w:val="00FB3AD1"/>
    <w:rsid w:val="00FB3BE8"/>
    <w:rsid w:val="00FB3D00"/>
    <w:rsid w:val="00FB3D21"/>
    <w:rsid w:val="00FB3FEE"/>
    <w:rsid w:val="00FB4048"/>
    <w:rsid w:val="00FB4478"/>
    <w:rsid w:val="00FB4546"/>
    <w:rsid w:val="00FB46BF"/>
    <w:rsid w:val="00FB4973"/>
    <w:rsid w:val="00FB49B1"/>
    <w:rsid w:val="00FB4C05"/>
    <w:rsid w:val="00FB4CA9"/>
    <w:rsid w:val="00FB4DBC"/>
    <w:rsid w:val="00FB4E9C"/>
    <w:rsid w:val="00FB4F69"/>
    <w:rsid w:val="00FB4FB8"/>
    <w:rsid w:val="00FB5002"/>
    <w:rsid w:val="00FB50B3"/>
    <w:rsid w:val="00FB51CF"/>
    <w:rsid w:val="00FB51DF"/>
    <w:rsid w:val="00FB5201"/>
    <w:rsid w:val="00FB54C2"/>
    <w:rsid w:val="00FB573E"/>
    <w:rsid w:val="00FB5C74"/>
    <w:rsid w:val="00FB5DF7"/>
    <w:rsid w:val="00FB5DFB"/>
    <w:rsid w:val="00FB5EEA"/>
    <w:rsid w:val="00FB6071"/>
    <w:rsid w:val="00FB61E7"/>
    <w:rsid w:val="00FB66BC"/>
    <w:rsid w:val="00FB6AFB"/>
    <w:rsid w:val="00FB6BFC"/>
    <w:rsid w:val="00FB6C4C"/>
    <w:rsid w:val="00FB6F65"/>
    <w:rsid w:val="00FB71A4"/>
    <w:rsid w:val="00FB71AA"/>
    <w:rsid w:val="00FB7329"/>
    <w:rsid w:val="00FB7525"/>
    <w:rsid w:val="00FB7537"/>
    <w:rsid w:val="00FB7776"/>
    <w:rsid w:val="00FB78FF"/>
    <w:rsid w:val="00FB7964"/>
    <w:rsid w:val="00FB79BF"/>
    <w:rsid w:val="00FB7A1A"/>
    <w:rsid w:val="00FB7C13"/>
    <w:rsid w:val="00FB7F32"/>
    <w:rsid w:val="00FB7F63"/>
    <w:rsid w:val="00FC0199"/>
    <w:rsid w:val="00FC058F"/>
    <w:rsid w:val="00FC06C4"/>
    <w:rsid w:val="00FC078D"/>
    <w:rsid w:val="00FC07F4"/>
    <w:rsid w:val="00FC0A15"/>
    <w:rsid w:val="00FC0A1D"/>
    <w:rsid w:val="00FC0A46"/>
    <w:rsid w:val="00FC0C5B"/>
    <w:rsid w:val="00FC0C87"/>
    <w:rsid w:val="00FC1127"/>
    <w:rsid w:val="00FC112E"/>
    <w:rsid w:val="00FC113F"/>
    <w:rsid w:val="00FC1162"/>
    <w:rsid w:val="00FC12F6"/>
    <w:rsid w:val="00FC1664"/>
    <w:rsid w:val="00FC1A89"/>
    <w:rsid w:val="00FC1D83"/>
    <w:rsid w:val="00FC1E79"/>
    <w:rsid w:val="00FC23B1"/>
    <w:rsid w:val="00FC2585"/>
    <w:rsid w:val="00FC275B"/>
    <w:rsid w:val="00FC27CC"/>
    <w:rsid w:val="00FC28B1"/>
    <w:rsid w:val="00FC29D4"/>
    <w:rsid w:val="00FC2B34"/>
    <w:rsid w:val="00FC2FE5"/>
    <w:rsid w:val="00FC309A"/>
    <w:rsid w:val="00FC3127"/>
    <w:rsid w:val="00FC32D8"/>
    <w:rsid w:val="00FC3498"/>
    <w:rsid w:val="00FC35BE"/>
    <w:rsid w:val="00FC366A"/>
    <w:rsid w:val="00FC36AB"/>
    <w:rsid w:val="00FC384D"/>
    <w:rsid w:val="00FC388F"/>
    <w:rsid w:val="00FC3A22"/>
    <w:rsid w:val="00FC3AA6"/>
    <w:rsid w:val="00FC3B38"/>
    <w:rsid w:val="00FC3BA0"/>
    <w:rsid w:val="00FC3D5A"/>
    <w:rsid w:val="00FC3E2D"/>
    <w:rsid w:val="00FC3EA1"/>
    <w:rsid w:val="00FC40AB"/>
    <w:rsid w:val="00FC40C3"/>
    <w:rsid w:val="00FC411E"/>
    <w:rsid w:val="00FC412C"/>
    <w:rsid w:val="00FC419C"/>
    <w:rsid w:val="00FC4219"/>
    <w:rsid w:val="00FC4347"/>
    <w:rsid w:val="00FC4395"/>
    <w:rsid w:val="00FC456B"/>
    <w:rsid w:val="00FC4641"/>
    <w:rsid w:val="00FC4940"/>
    <w:rsid w:val="00FC4AB0"/>
    <w:rsid w:val="00FC4AFF"/>
    <w:rsid w:val="00FC4CCE"/>
    <w:rsid w:val="00FC4CE6"/>
    <w:rsid w:val="00FC4E07"/>
    <w:rsid w:val="00FC4E49"/>
    <w:rsid w:val="00FC4E72"/>
    <w:rsid w:val="00FC504E"/>
    <w:rsid w:val="00FC50B8"/>
    <w:rsid w:val="00FC52B4"/>
    <w:rsid w:val="00FC5401"/>
    <w:rsid w:val="00FC543D"/>
    <w:rsid w:val="00FC5826"/>
    <w:rsid w:val="00FC59FA"/>
    <w:rsid w:val="00FC5AD0"/>
    <w:rsid w:val="00FC5CEE"/>
    <w:rsid w:val="00FC5DCC"/>
    <w:rsid w:val="00FC5E3A"/>
    <w:rsid w:val="00FC5EF5"/>
    <w:rsid w:val="00FC5FB2"/>
    <w:rsid w:val="00FC60DF"/>
    <w:rsid w:val="00FC64B0"/>
    <w:rsid w:val="00FC68B2"/>
    <w:rsid w:val="00FC6B73"/>
    <w:rsid w:val="00FC6BC0"/>
    <w:rsid w:val="00FC6C58"/>
    <w:rsid w:val="00FC6C6B"/>
    <w:rsid w:val="00FC6D36"/>
    <w:rsid w:val="00FC6DD4"/>
    <w:rsid w:val="00FC6FD6"/>
    <w:rsid w:val="00FC70C3"/>
    <w:rsid w:val="00FC71A0"/>
    <w:rsid w:val="00FC7238"/>
    <w:rsid w:val="00FC72E1"/>
    <w:rsid w:val="00FC7357"/>
    <w:rsid w:val="00FC74D4"/>
    <w:rsid w:val="00FC787F"/>
    <w:rsid w:val="00FC794A"/>
    <w:rsid w:val="00FC7A51"/>
    <w:rsid w:val="00FC7AA1"/>
    <w:rsid w:val="00FC7DB5"/>
    <w:rsid w:val="00FC7DF9"/>
    <w:rsid w:val="00FC7EE4"/>
    <w:rsid w:val="00FD0001"/>
    <w:rsid w:val="00FD02B5"/>
    <w:rsid w:val="00FD0314"/>
    <w:rsid w:val="00FD04E9"/>
    <w:rsid w:val="00FD0517"/>
    <w:rsid w:val="00FD05E9"/>
    <w:rsid w:val="00FD0C33"/>
    <w:rsid w:val="00FD0C77"/>
    <w:rsid w:val="00FD0CBE"/>
    <w:rsid w:val="00FD0CE2"/>
    <w:rsid w:val="00FD0F1B"/>
    <w:rsid w:val="00FD127B"/>
    <w:rsid w:val="00FD12CB"/>
    <w:rsid w:val="00FD173F"/>
    <w:rsid w:val="00FD1781"/>
    <w:rsid w:val="00FD1A53"/>
    <w:rsid w:val="00FD1BD7"/>
    <w:rsid w:val="00FD1BF5"/>
    <w:rsid w:val="00FD1C66"/>
    <w:rsid w:val="00FD1E8D"/>
    <w:rsid w:val="00FD1FB2"/>
    <w:rsid w:val="00FD1FF6"/>
    <w:rsid w:val="00FD206A"/>
    <w:rsid w:val="00FD211A"/>
    <w:rsid w:val="00FD2181"/>
    <w:rsid w:val="00FD2245"/>
    <w:rsid w:val="00FD22F0"/>
    <w:rsid w:val="00FD2449"/>
    <w:rsid w:val="00FD26D2"/>
    <w:rsid w:val="00FD27DD"/>
    <w:rsid w:val="00FD2854"/>
    <w:rsid w:val="00FD2A53"/>
    <w:rsid w:val="00FD2B5B"/>
    <w:rsid w:val="00FD2EE4"/>
    <w:rsid w:val="00FD2FCA"/>
    <w:rsid w:val="00FD337B"/>
    <w:rsid w:val="00FD3444"/>
    <w:rsid w:val="00FD359F"/>
    <w:rsid w:val="00FD36C7"/>
    <w:rsid w:val="00FD38B2"/>
    <w:rsid w:val="00FD3932"/>
    <w:rsid w:val="00FD3AAF"/>
    <w:rsid w:val="00FD3B5E"/>
    <w:rsid w:val="00FD4087"/>
    <w:rsid w:val="00FD421F"/>
    <w:rsid w:val="00FD4253"/>
    <w:rsid w:val="00FD429C"/>
    <w:rsid w:val="00FD44DF"/>
    <w:rsid w:val="00FD45B4"/>
    <w:rsid w:val="00FD4910"/>
    <w:rsid w:val="00FD4B51"/>
    <w:rsid w:val="00FD4F29"/>
    <w:rsid w:val="00FD5099"/>
    <w:rsid w:val="00FD50C0"/>
    <w:rsid w:val="00FD528E"/>
    <w:rsid w:val="00FD52C5"/>
    <w:rsid w:val="00FD535F"/>
    <w:rsid w:val="00FD5414"/>
    <w:rsid w:val="00FD54C8"/>
    <w:rsid w:val="00FD5786"/>
    <w:rsid w:val="00FD5787"/>
    <w:rsid w:val="00FD584A"/>
    <w:rsid w:val="00FD5999"/>
    <w:rsid w:val="00FD5A6A"/>
    <w:rsid w:val="00FD5B94"/>
    <w:rsid w:val="00FD5E06"/>
    <w:rsid w:val="00FD60FA"/>
    <w:rsid w:val="00FD638E"/>
    <w:rsid w:val="00FD6501"/>
    <w:rsid w:val="00FD6617"/>
    <w:rsid w:val="00FD6808"/>
    <w:rsid w:val="00FD6896"/>
    <w:rsid w:val="00FD69FF"/>
    <w:rsid w:val="00FD6A2C"/>
    <w:rsid w:val="00FD6C8F"/>
    <w:rsid w:val="00FD6CBF"/>
    <w:rsid w:val="00FD6DEB"/>
    <w:rsid w:val="00FD6EBC"/>
    <w:rsid w:val="00FD6EF9"/>
    <w:rsid w:val="00FD7427"/>
    <w:rsid w:val="00FD744E"/>
    <w:rsid w:val="00FD7652"/>
    <w:rsid w:val="00FD76BA"/>
    <w:rsid w:val="00FD77B6"/>
    <w:rsid w:val="00FD7882"/>
    <w:rsid w:val="00FD788F"/>
    <w:rsid w:val="00FD7CAD"/>
    <w:rsid w:val="00FD7D6D"/>
    <w:rsid w:val="00FD7FB2"/>
    <w:rsid w:val="00FD7FD6"/>
    <w:rsid w:val="00FE0037"/>
    <w:rsid w:val="00FE0265"/>
    <w:rsid w:val="00FE03AE"/>
    <w:rsid w:val="00FE0526"/>
    <w:rsid w:val="00FE070F"/>
    <w:rsid w:val="00FE09BC"/>
    <w:rsid w:val="00FE0A66"/>
    <w:rsid w:val="00FE0ABE"/>
    <w:rsid w:val="00FE0B47"/>
    <w:rsid w:val="00FE0FEB"/>
    <w:rsid w:val="00FE1122"/>
    <w:rsid w:val="00FE1154"/>
    <w:rsid w:val="00FE13E6"/>
    <w:rsid w:val="00FE156E"/>
    <w:rsid w:val="00FE176E"/>
    <w:rsid w:val="00FE1B8F"/>
    <w:rsid w:val="00FE1B9E"/>
    <w:rsid w:val="00FE1D42"/>
    <w:rsid w:val="00FE1EC4"/>
    <w:rsid w:val="00FE1F27"/>
    <w:rsid w:val="00FE23B6"/>
    <w:rsid w:val="00FE25DA"/>
    <w:rsid w:val="00FE274A"/>
    <w:rsid w:val="00FE2956"/>
    <w:rsid w:val="00FE2A07"/>
    <w:rsid w:val="00FE2BA7"/>
    <w:rsid w:val="00FE2E62"/>
    <w:rsid w:val="00FE30F2"/>
    <w:rsid w:val="00FE33C6"/>
    <w:rsid w:val="00FE33E6"/>
    <w:rsid w:val="00FE344D"/>
    <w:rsid w:val="00FE34D9"/>
    <w:rsid w:val="00FE3716"/>
    <w:rsid w:val="00FE3768"/>
    <w:rsid w:val="00FE3D6C"/>
    <w:rsid w:val="00FE4482"/>
    <w:rsid w:val="00FE44C0"/>
    <w:rsid w:val="00FE4612"/>
    <w:rsid w:val="00FE4670"/>
    <w:rsid w:val="00FE4906"/>
    <w:rsid w:val="00FE4A75"/>
    <w:rsid w:val="00FE4B2F"/>
    <w:rsid w:val="00FE4BC3"/>
    <w:rsid w:val="00FE4BF2"/>
    <w:rsid w:val="00FE4CC8"/>
    <w:rsid w:val="00FE4E60"/>
    <w:rsid w:val="00FE5034"/>
    <w:rsid w:val="00FE50F9"/>
    <w:rsid w:val="00FE5366"/>
    <w:rsid w:val="00FE542F"/>
    <w:rsid w:val="00FE563D"/>
    <w:rsid w:val="00FE57C3"/>
    <w:rsid w:val="00FE5AC0"/>
    <w:rsid w:val="00FE5DCD"/>
    <w:rsid w:val="00FE5E22"/>
    <w:rsid w:val="00FE5EB6"/>
    <w:rsid w:val="00FE5F2B"/>
    <w:rsid w:val="00FE620D"/>
    <w:rsid w:val="00FE6222"/>
    <w:rsid w:val="00FE6345"/>
    <w:rsid w:val="00FE63BA"/>
    <w:rsid w:val="00FE6B07"/>
    <w:rsid w:val="00FE6B94"/>
    <w:rsid w:val="00FE6C15"/>
    <w:rsid w:val="00FE6D5C"/>
    <w:rsid w:val="00FE6DD6"/>
    <w:rsid w:val="00FE6E29"/>
    <w:rsid w:val="00FE6E86"/>
    <w:rsid w:val="00FE6F49"/>
    <w:rsid w:val="00FE6F99"/>
    <w:rsid w:val="00FE70B8"/>
    <w:rsid w:val="00FE70F5"/>
    <w:rsid w:val="00FE71B1"/>
    <w:rsid w:val="00FE729A"/>
    <w:rsid w:val="00FE73EB"/>
    <w:rsid w:val="00FE7503"/>
    <w:rsid w:val="00FE760E"/>
    <w:rsid w:val="00FE767F"/>
    <w:rsid w:val="00FE7777"/>
    <w:rsid w:val="00FE77A3"/>
    <w:rsid w:val="00FE79AC"/>
    <w:rsid w:val="00FE7B7D"/>
    <w:rsid w:val="00FE7C1C"/>
    <w:rsid w:val="00FE7C5C"/>
    <w:rsid w:val="00FE7D03"/>
    <w:rsid w:val="00FE7E6C"/>
    <w:rsid w:val="00FE7F14"/>
    <w:rsid w:val="00FF0166"/>
    <w:rsid w:val="00FF0215"/>
    <w:rsid w:val="00FF044D"/>
    <w:rsid w:val="00FF074A"/>
    <w:rsid w:val="00FF074C"/>
    <w:rsid w:val="00FF0823"/>
    <w:rsid w:val="00FF089C"/>
    <w:rsid w:val="00FF0AA6"/>
    <w:rsid w:val="00FF0B20"/>
    <w:rsid w:val="00FF0CF1"/>
    <w:rsid w:val="00FF0FE2"/>
    <w:rsid w:val="00FF0FFE"/>
    <w:rsid w:val="00FF1179"/>
    <w:rsid w:val="00FF1180"/>
    <w:rsid w:val="00FF11E8"/>
    <w:rsid w:val="00FF13CE"/>
    <w:rsid w:val="00FF163B"/>
    <w:rsid w:val="00FF1828"/>
    <w:rsid w:val="00FF1888"/>
    <w:rsid w:val="00FF18F0"/>
    <w:rsid w:val="00FF1956"/>
    <w:rsid w:val="00FF1B2E"/>
    <w:rsid w:val="00FF1BAB"/>
    <w:rsid w:val="00FF1D2D"/>
    <w:rsid w:val="00FF1E38"/>
    <w:rsid w:val="00FF1F68"/>
    <w:rsid w:val="00FF2007"/>
    <w:rsid w:val="00FF2023"/>
    <w:rsid w:val="00FF21E9"/>
    <w:rsid w:val="00FF2305"/>
    <w:rsid w:val="00FF2326"/>
    <w:rsid w:val="00FF236D"/>
    <w:rsid w:val="00FF23CE"/>
    <w:rsid w:val="00FF243B"/>
    <w:rsid w:val="00FF2483"/>
    <w:rsid w:val="00FF2499"/>
    <w:rsid w:val="00FF24F2"/>
    <w:rsid w:val="00FF251F"/>
    <w:rsid w:val="00FF26B6"/>
    <w:rsid w:val="00FF294D"/>
    <w:rsid w:val="00FF2963"/>
    <w:rsid w:val="00FF2991"/>
    <w:rsid w:val="00FF29A6"/>
    <w:rsid w:val="00FF2C27"/>
    <w:rsid w:val="00FF2C3A"/>
    <w:rsid w:val="00FF2EEB"/>
    <w:rsid w:val="00FF2EEF"/>
    <w:rsid w:val="00FF2F28"/>
    <w:rsid w:val="00FF3317"/>
    <w:rsid w:val="00FF3378"/>
    <w:rsid w:val="00FF3427"/>
    <w:rsid w:val="00FF34E3"/>
    <w:rsid w:val="00FF3770"/>
    <w:rsid w:val="00FF377B"/>
    <w:rsid w:val="00FF3862"/>
    <w:rsid w:val="00FF39F1"/>
    <w:rsid w:val="00FF3CF4"/>
    <w:rsid w:val="00FF3E19"/>
    <w:rsid w:val="00FF3F1B"/>
    <w:rsid w:val="00FF3F1E"/>
    <w:rsid w:val="00FF4105"/>
    <w:rsid w:val="00FF4333"/>
    <w:rsid w:val="00FF4380"/>
    <w:rsid w:val="00FF43E5"/>
    <w:rsid w:val="00FF4507"/>
    <w:rsid w:val="00FF46BF"/>
    <w:rsid w:val="00FF487C"/>
    <w:rsid w:val="00FF48C9"/>
    <w:rsid w:val="00FF48CA"/>
    <w:rsid w:val="00FF4AF8"/>
    <w:rsid w:val="00FF4B5A"/>
    <w:rsid w:val="00FF4C4B"/>
    <w:rsid w:val="00FF4C61"/>
    <w:rsid w:val="00FF4DB5"/>
    <w:rsid w:val="00FF4E1E"/>
    <w:rsid w:val="00FF4EAC"/>
    <w:rsid w:val="00FF53BC"/>
    <w:rsid w:val="00FF5530"/>
    <w:rsid w:val="00FF5546"/>
    <w:rsid w:val="00FF5630"/>
    <w:rsid w:val="00FF566D"/>
    <w:rsid w:val="00FF5789"/>
    <w:rsid w:val="00FF57C2"/>
    <w:rsid w:val="00FF5898"/>
    <w:rsid w:val="00FF5B4E"/>
    <w:rsid w:val="00FF5DFE"/>
    <w:rsid w:val="00FF5E25"/>
    <w:rsid w:val="00FF5E85"/>
    <w:rsid w:val="00FF5EDB"/>
    <w:rsid w:val="00FF5F05"/>
    <w:rsid w:val="00FF5FAE"/>
    <w:rsid w:val="00FF63AC"/>
    <w:rsid w:val="00FF66BD"/>
    <w:rsid w:val="00FF6868"/>
    <w:rsid w:val="00FF6976"/>
    <w:rsid w:val="00FF6AB6"/>
    <w:rsid w:val="00FF6B8A"/>
    <w:rsid w:val="00FF6D42"/>
    <w:rsid w:val="00FF6DD4"/>
    <w:rsid w:val="00FF6E1F"/>
    <w:rsid w:val="00FF7067"/>
    <w:rsid w:val="00FF7170"/>
    <w:rsid w:val="00FF7404"/>
    <w:rsid w:val="00FF760B"/>
    <w:rsid w:val="00FF77EE"/>
    <w:rsid w:val="00FF7A15"/>
    <w:rsid w:val="00FF7A72"/>
    <w:rsid w:val="00FF7B60"/>
    <w:rsid w:val="00FF7C03"/>
    <w:rsid w:val="00FF7D0F"/>
    <w:rsid w:val="00FF7EFB"/>
    <w:rsid w:val="00FF7F26"/>
    <w:rsid w:val="0303CED9"/>
    <w:rsid w:val="070BA052"/>
    <w:rsid w:val="0A60CB9C"/>
    <w:rsid w:val="0E8E3154"/>
    <w:rsid w:val="1025ED07"/>
    <w:rsid w:val="103B53D4"/>
    <w:rsid w:val="10725E29"/>
    <w:rsid w:val="108EC005"/>
    <w:rsid w:val="11196B09"/>
    <w:rsid w:val="11E0E6B7"/>
    <w:rsid w:val="1288F138"/>
    <w:rsid w:val="15877A8D"/>
    <w:rsid w:val="1928E9CC"/>
    <w:rsid w:val="1A70381E"/>
    <w:rsid w:val="1AA667CC"/>
    <w:rsid w:val="1B491C6E"/>
    <w:rsid w:val="2229E76D"/>
    <w:rsid w:val="22FB623A"/>
    <w:rsid w:val="23313081"/>
    <w:rsid w:val="238C8C4B"/>
    <w:rsid w:val="24EEC795"/>
    <w:rsid w:val="2D3ADD7F"/>
    <w:rsid w:val="30EE2F47"/>
    <w:rsid w:val="32AF100B"/>
    <w:rsid w:val="33CE9CB5"/>
    <w:rsid w:val="344BF8D0"/>
    <w:rsid w:val="3793C22C"/>
    <w:rsid w:val="3852B824"/>
    <w:rsid w:val="39CE49AF"/>
    <w:rsid w:val="39E4F5D5"/>
    <w:rsid w:val="3A5869BD"/>
    <w:rsid w:val="3B10D0B5"/>
    <w:rsid w:val="3B366974"/>
    <w:rsid w:val="3B9742EB"/>
    <w:rsid w:val="3C56578C"/>
    <w:rsid w:val="3FF2DABB"/>
    <w:rsid w:val="42659B1E"/>
    <w:rsid w:val="45DAE31B"/>
    <w:rsid w:val="463C0695"/>
    <w:rsid w:val="474FF12F"/>
    <w:rsid w:val="4950E759"/>
    <w:rsid w:val="4987DC6E"/>
    <w:rsid w:val="4A71C7F2"/>
    <w:rsid w:val="4E73F08F"/>
    <w:rsid w:val="521570E9"/>
    <w:rsid w:val="55C87A5F"/>
    <w:rsid w:val="57C2409F"/>
    <w:rsid w:val="5854143D"/>
    <w:rsid w:val="585F42DD"/>
    <w:rsid w:val="5C3BAFF3"/>
    <w:rsid w:val="5F460ACD"/>
    <w:rsid w:val="601113B8"/>
    <w:rsid w:val="6014395F"/>
    <w:rsid w:val="6250DA4D"/>
    <w:rsid w:val="63BECD33"/>
    <w:rsid w:val="669324A5"/>
    <w:rsid w:val="670C66C5"/>
    <w:rsid w:val="67F5F821"/>
    <w:rsid w:val="6883163C"/>
    <w:rsid w:val="6945C615"/>
    <w:rsid w:val="6B0A9E7D"/>
    <w:rsid w:val="6E36E706"/>
    <w:rsid w:val="73770482"/>
    <w:rsid w:val="74A1F748"/>
    <w:rsid w:val="76CD8F1D"/>
    <w:rsid w:val="77539DAB"/>
    <w:rsid w:val="7ED0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1103019"/>
  <w15:chartTrackingRefBased/>
  <w15:docId w15:val="{C1AF3825-1B73-4DD8-97DF-EB02C607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6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D38B0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C79C1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1C7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basedOn w:val="DefaultParagraphFont"/>
    <w:uiPriority w:val="99"/>
    <w:semiHidden/>
    <w:unhideWhenUsed/>
    <w:rsid w:val="0095307F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66AF6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D47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A85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8593F"/>
    <w:rPr>
      <w:rFonts w:ascii="Angsana New" w:eastAsia="MS Mincho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7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9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F711F86-9141-493C-AFE3-DD05E9A19853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05A9E-CAF8-4017-94AF-EABC4C4E4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438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2157</CharactersWithSpaces>
  <SharedDoc>false</SharedDoc>
  <HLinks>
    <vt:vector size="6" baseType="variant">
      <vt:variant>
        <vt:i4>2949161</vt:i4>
      </vt:variant>
      <vt:variant>
        <vt:i4>0</vt:i4>
      </vt:variant>
      <vt:variant>
        <vt:i4>0</vt:i4>
      </vt:variant>
      <vt:variant>
        <vt:i4>5</vt:i4>
      </vt:variant>
      <vt:variant>
        <vt:lpwstr>javascript:showCompanyProfile('0105514000965','1')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Frasers Property Public (Thailand) Company Limited</dc:title>
  <dc:subject/>
  <dc:creator>KPMG</dc:creator>
  <cp:keywords/>
  <dc:description/>
  <cp:lastModifiedBy>Tawanthai, Donrasee</cp:lastModifiedBy>
  <cp:revision>4</cp:revision>
  <cp:lastPrinted>2023-08-03T02:31:00Z</cp:lastPrinted>
  <dcterms:created xsi:type="dcterms:W3CDTF">2023-08-03T09:25:00Z</dcterms:created>
  <dcterms:modified xsi:type="dcterms:W3CDTF">2023-08-03T09:26:00Z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1291498937</vt:i4>
  </property>
  <property fmtid="{D5CDD505-2E9C-101B-9397-08002B2CF9AE}" pid="3" name="GrammarlyDocumentId">
    <vt:lpwstr>2fe5535927c24ec3ae798eb3c4614434d1ec65acdbc700c658199fd6dfa8931e</vt:lpwstr>
  </property>
</Properties>
</file>