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43C95EDF" w14:textId="77777777" w:rsidR="00123AE0" w:rsidRPr="008C010D" w:rsidRDefault="00123AE0" w:rsidP="00123A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F4964DC" w14:textId="78CD2E00" w:rsidR="00123AE0" w:rsidRPr="008C010D" w:rsidRDefault="00123AE0" w:rsidP="00123A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</w:t>
      </w:r>
      <w:r w:rsidRPr="009E76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กเดือน</w:t>
      </w:r>
      <w:r w:rsidRPr="009E762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E762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E76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E762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9E762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D0AF7" w:rsidRPr="009E762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DAF0936" w14:textId="77777777" w:rsidR="00123AE0" w:rsidRPr="008C010D" w:rsidRDefault="00123AE0" w:rsidP="00123A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F014CCA" w14:textId="77777777" w:rsidR="00123AE0" w:rsidRPr="008C010D" w:rsidRDefault="00123AE0" w:rsidP="00123A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1A6D6775" w14:textId="0F5E6DCD" w:rsidR="00123AE0" w:rsidRPr="002439E3" w:rsidRDefault="00123AE0" w:rsidP="00123AE0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B3707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B3707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 xml:space="preserve">6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B3707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B3707A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Default="00460F03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5DD1832B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BD5D7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7DA177" w14:textId="77777777" w:rsidR="005A5437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0BE89F1E" w:rsidR="0006725D" w:rsidRPr="009B587D" w:rsidRDefault="00D47C93" w:rsidP="00C2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C251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</w:t>
      </w:r>
      <w:r w:rsidR="00C25174">
        <w:rPr>
          <w:rFonts w:ascii="Angsana New" w:hAnsi="Angsana New" w:hint="cs"/>
          <w:sz w:val="30"/>
          <w:szCs w:val="30"/>
          <w:cs/>
        </w:rPr>
        <w:t xml:space="preserve">คม </w:t>
      </w:r>
      <w:r w:rsidR="00C25174">
        <w:rPr>
          <w:rFonts w:ascii="Angsana New" w:hAnsi="Angsana New"/>
          <w:sz w:val="30"/>
          <w:szCs w:val="30"/>
        </w:rPr>
        <w:t>2566</w:t>
      </w:r>
    </w:p>
    <w:sectPr w:rsidR="0006725D" w:rsidRPr="009B587D" w:rsidSect="00FB032D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1EF78" w14:textId="77777777" w:rsidR="00791D7B" w:rsidRDefault="00791D7B" w:rsidP="004956B4">
      <w:r>
        <w:separator/>
      </w:r>
    </w:p>
  </w:endnote>
  <w:endnote w:type="continuationSeparator" w:id="0">
    <w:p w14:paraId="1EEC3597" w14:textId="77777777" w:rsidR="00791D7B" w:rsidRDefault="00791D7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52E4" w14:textId="77777777" w:rsidR="000C1B19" w:rsidRDefault="000C1B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D3A24" w14:textId="77777777" w:rsidR="00791D7B" w:rsidRDefault="00791D7B" w:rsidP="004956B4">
      <w:r>
        <w:separator/>
      </w:r>
    </w:p>
  </w:footnote>
  <w:footnote w:type="continuationSeparator" w:id="0">
    <w:p w14:paraId="053D7E9C" w14:textId="77777777" w:rsidR="00791D7B" w:rsidRDefault="00791D7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B9FB" w14:textId="77777777" w:rsidR="000C1B19" w:rsidRDefault="000C1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8B1559" w:rsidRPr="00AC3006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090421" w14:textId="34F03EEE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FAAFB3C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F24EC4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AE0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D7B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E7628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74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AF7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C93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403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Puntrira, Thawornsupacharoen</cp:lastModifiedBy>
  <cp:revision>4</cp:revision>
  <cp:lastPrinted>2021-11-08T02:44:00Z</cp:lastPrinted>
  <dcterms:created xsi:type="dcterms:W3CDTF">2023-07-31T02:42:00Z</dcterms:created>
  <dcterms:modified xsi:type="dcterms:W3CDTF">2023-08-03T10:05:00Z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