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D2CCF" w14:textId="0ABBB1B9" w:rsidR="005552B1" w:rsidRDefault="005552B1">
      <w:pPr>
        <w:rPr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2E05767C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69D6A8CB" w:rsidR="00FF6735" w:rsidRPr="00A766E9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74271B38" w:rsidR="00FF6735" w:rsidRPr="000021AC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3DB1D247" w:rsidR="00FF6735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658703F7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313C9B68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05DB0" w:rsidRPr="008C010D" w14:paraId="7E69AC9C" w14:textId="77777777" w:rsidTr="00CF6826">
        <w:tc>
          <w:tcPr>
            <w:tcW w:w="1458" w:type="dxa"/>
          </w:tcPr>
          <w:p w14:paraId="3F295827" w14:textId="496E7966" w:rsidR="00205DB0" w:rsidRPr="00514620" w:rsidRDefault="003700DD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3027B579" w14:textId="2C8CAA54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05DB0" w:rsidRPr="008C010D" w14:paraId="114E3271" w14:textId="77777777" w:rsidTr="00CF6826">
        <w:tc>
          <w:tcPr>
            <w:tcW w:w="1458" w:type="dxa"/>
          </w:tcPr>
          <w:p w14:paraId="6C075F1A" w14:textId="7A2D354C" w:rsidR="00205DB0" w:rsidRDefault="003700DD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1D847FA" w14:textId="73FD21D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D701E6" w:rsidRPr="008C010D" w14:paraId="578A7B35" w14:textId="77777777" w:rsidTr="00CF6826">
        <w:tc>
          <w:tcPr>
            <w:tcW w:w="1458" w:type="dxa"/>
          </w:tcPr>
          <w:p w14:paraId="2CAA4138" w14:textId="39C4C0D9" w:rsidR="00D701E6" w:rsidRPr="003700DD" w:rsidRDefault="00C465E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1A94BFB0" w14:textId="2B878CDC" w:rsidR="00D701E6" w:rsidRPr="008C010D" w:rsidRDefault="00C465E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041EC" w:rsidRPr="008C010D" w14:paraId="43807595" w14:textId="77777777" w:rsidTr="00CF6826">
        <w:tc>
          <w:tcPr>
            <w:tcW w:w="1458" w:type="dxa"/>
          </w:tcPr>
          <w:p w14:paraId="7FF1CCD3" w14:textId="56D9633B" w:rsidR="00C041EC" w:rsidRDefault="00B55F16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7A4BA832" w14:textId="36B8E37D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041EC" w:rsidRPr="008C010D" w14:paraId="0D5148D5" w14:textId="77777777" w:rsidTr="00CF6826">
        <w:tc>
          <w:tcPr>
            <w:tcW w:w="1458" w:type="dxa"/>
          </w:tcPr>
          <w:p w14:paraId="5CE4D1C4" w14:textId="36BC4ED3" w:rsidR="00C041EC" w:rsidRPr="009C6BF5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B55F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515036C0" w14:textId="6B70C7AF" w:rsidR="00C041EC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41EC" w:rsidRPr="008C010D" w14:paraId="43A387E8" w14:textId="77777777" w:rsidTr="00CF6826">
        <w:tc>
          <w:tcPr>
            <w:tcW w:w="1458" w:type="dxa"/>
          </w:tcPr>
          <w:p w14:paraId="322BB2DE" w14:textId="463301B0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B55F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5179AB0A" w14:textId="60A96F92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C041EC" w:rsidRPr="008C010D" w14:paraId="7DA0A7CE" w14:textId="77777777" w:rsidTr="00CF6826">
        <w:tc>
          <w:tcPr>
            <w:tcW w:w="1458" w:type="dxa"/>
          </w:tcPr>
          <w:p w14:paraId="73A1B0FC" w14:textId="4D0E3FF8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B55F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D0FAE5B" w14:textId="5F2A1C90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0973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041EC" w:rsidRPr="008C010D" w14:paraId="298DCBD3" w14:textId="77777777" w:rsidTr="00CF6826">
        <w:tc>
          <w:tcPr>
            <w:tcW w:w="1458" w:type="dxa"/>
          </w:tcPr>
          <w:p w14:paraId="1752865F" w14:textId="0B7ECFC1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3F999CA" w14:textId="77F0D77B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0CFE3124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</w:t>
      </w:r>
      <w:r w:rsidR="00F05BC4" w:rsidRPr="000D7705">
        <w:rPr>
          <w:rFonts w:ascii="Angsana New" w:hAnsi="Angsana New"/>
          <w:sz w:val="30"/>
          <w:szCs w:val="30"/>
          <w:cs/>
        </w:rPr>
        <w:t>วันที่</w:t>
      </w:r>
      <w:r w:rsidR="004C75D6" w:rsidRPr="000D7705">
        <w:rPr>
          <w:rFonts w:ascii="Angsana New" w:hAnsi="Angsana New"/>
          <w:sz w:val="30"/>
          <w:szCs w:val="30"/>
        </w:rPr>
        <w:t xml:space="preserve"> </w:t>
      </w:r>
      <w:r w:rsidR="002E0D30">
        <w:rPr>
          <w:rFonts w:ascii="Angsana New" w:hAnsi="Angsana New"/>
          <w:sz w:val="30"/>
          <w:szCs w:val="30"/>
        </w:rPr>
        <w:t>11</w:t>
      </w:r>
      <w:r w:rsidR="0013435B" w:rsidRPr="000D7705">
        <w:rPr>
          <w:rFonts w:ascii="Angsana New" w:hAnsi="Angsana New"/>
          <w:sz w:val="30"/>
          <w:szCs w:val="30"/>
        </w:rPr>
        <w:t xml:space="preserve"> </w:t>
      </w:r>
      <w:r w:rsidR="00822D68">
        <w:rPr>
          <w:rFonts w:ascii="Angsana New" w:hAnsi="Angsana New" w:hint="cs"/>
          <w:sz w:val="30"/>
          <w:szCs w:val="30"/>
          <w:cs/>
        </w:rPr>
        <w:t>สิงหาคม</w:t>
      </w:r>
      <w:r w:rsidR="0013435B" w:rsidRPr="000D7705">
        <w:rPr>
          <w:rFonts w:ascii="Angsana New" w:hAnsi="Angsana New" w:hint="cs"/>
          <w:sz w:val="30"/>
          <w:szCs w:val="30"/>
          <w:cs/>
        </w:rPr>
        <w:t xml:space="preserve"> </w:t>
      </w:r>
      <w:r w:rsidR="0013435B" w:rsidRPr="000D7705">
        <w:rPr>
          <w:rFonts w:ascii="Angsana New" w:hAnsi="Angsana New"/>
          <w:sz w:val="30"/>
          <w:szCs w:val="30"/>
        </w:rPr>
        <w:t>2566</w:t>
      </w:r>
      <w:r w:rsidR="004E5EFC">
        <w:t xml:space="preserve"> 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36475B1A" w:rsidR="003057D6" w:rsidRPr="004B5245" w:rsidRDefault="00EA3CEC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17D1DD6A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3700DD" w:rsidRPr="003700DD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>
        <w:rPr>
          <w:rFonts w:hint="cs"/>
          <w:cs/>
        </w:rPr>
        <w:t>และบริษัทย่อย</w:t>
      </w:r>
      <w:r w:rsidRPr="00E70F4C">
        <w:rPr>
          <w:cs/>
        </w:rPr>
        <w:t>สำหรับปี</w:t>
      </w:r>
      <w:r w:rsidRPr="000D7705">
        <w:rPr>
          <w:cs/>
        </w:rPr>
        <w:t xml:space="preserve">สิ้นสุดวันที่ </w:t>
      </w:r>
      <w:r w:rsidR="003700DD" w:rsidRPr="000D7705">
        <w:t>31</w:t>
      </w:r>
      <w:r w:rsidRPr="000D7705">
        <w:t xml:space="preserve"> </w:t>
      </w:r>
      <w:r w:rsidRPr="000D7705">
        <w:rPr>
          <w:cs/>
        </w:rPr>
        <w:t xml:space="preserve">ธันวาคม </w:t>
      </w:r>
      <w:r w:rsidR="003700DD" w:rsidRPr="000D7705">
        <w:t>256</w:t>
      </w:r>
      <w:r w:rsidR="0013435B" w:rsidRPr="000D7705">
        <w:t>5</w:t>
      </w:r>
    </w:p>
    <w:p w14:paraId="180CCCDE" w14:textId="77777777" w:rsidR="000145E4" w:rsidRPr="00AA5E8D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68844585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</w:t>
      </w:r>
      <w:r w:rsidRPr="000D7705">
        <w:rPr>
          <w:cs/>
        </w:rPr>
        <w:t xml:space="preserve">สิ้นสุดวันที่ </w:t>
      </w:r>
      <w:r w:rsidR="003700DD" w:rsidRPr="000D7705">
        <w:t>31</w:t>
      </w:r>
      <w:r w:rsidR="00F33153" w:rsidRPr="000D7705">
        <w:t xml:space="preserve"> </w:t>
      </w:r>
      <w:r w:rsidR="00F33153" w:rsidRPr="000D7705">
        <w:rPr>
          <w:rFonts w:hint="cs"/>
          <w:cs/>
        </w:rPr>
        <w:t xml:space="preserve">ธันวาคม </w:t>
      </w:r>
      <w:r w:rsidR="003700DD" w:rsidRPr="000D7705">
        <w:t>256</w:t>
      </w:r>
      <w:r w:rsidR="0013435B" w:rsidRPr="000D7705">
        <w:t>5</w:t>
      </w:r>
    </w:p>
    <w:p w14:paraId="1EF094DA" w14:textId="77777777" w:rsidR="00E70F4C" w:rsidRDefault="00E70F4C" w:rsidP="00F33153">
      <w:pPr>
        <w:pStyle w:val="FSContent"/>
      </w:pPr>
    </w:p>
    <w:p w14:paraId="4EBC7EB3" w14:textId="021A45C5" w:rsidR="002653E1" w:rsidRPr="0006192A" w:rsidRDefault="002653E1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6A635E59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</w:t>
      </w:r>
      <w:r w:rsidR="00F549B4">
        <w:t xml:space="preserve"> </w:t>
      </w:r>
      <w:r w:rsidR="008B6D46" w:rsidRPr="00B465B7">
        <w:rPr>
          <w:rFonts w:hint="cs"/>
          <w:cs/>
        </w:rPr>
        <w:t>การร่วมค้า</w:t>
      </w:r>
      <w:r w:rsidR="00F549B4">
        <w:t xml:space="preserve"> </w:t>
      </w:r>
      <w:r w:rsidR="00F549B4">
        <w:rPr>
          <w:rFonts w:hint="cs"/>
          <w:cs/>
        </w:rPr>
        <w:t>ผู้บริหาร</w:t>
      </w:r>
      <w:r w:rsidR="00B310C6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>
        <w:rPr>
          <w:rFonts w:hint="cs"/>
          <w:cs/>
        </w:rPr>
        <w:t>ไม่มีการเปลี่ยนแปลงอย่างมีสาระสำคัญในระหว่างงวดหกเดือน</w:t>
      </w:r>
      <w:r w:rsidR="001F042C">
        <w:rPr>
          <w:rFonts w:hint="cs"/>
          <w:cs/>
        </w:rPr>
        <w:t xml:space="preserve">สิ้นสุดวันที่ </w:t>
      </w:r>
      <w:r w:rsidR="001F042C">
        <w:t>30</w:t>
      </w:r>
      <w:r w:rsidR="001F042C">
        <w:rPr>
          <w:rFonts w:hint="cs"/>
          <w:cs/>
        </w:rPr>
        <w:t xml:space="preserve"> มิถุนายน </w:t>
      </w:r>
      <w:r w:rsidR="001F042C">
        <w:t>2566</w:t>
      </w:r>
    </w:p>
    <w:p w14:paraId="0A5CB46D" w14:textId="7DCE5EEB" w:rsidR="00F14944" w:rsidRDefault="00F14944" w:rsidP="00B465B7">
      <w:pPr>
        <w:pStyle w:val="FSContent"/>
      </w:pPr>
      <w:r>
        <w:br w:type="page"/>
      </w:r>
    </w:p>
    <w:p w14:paraId="33DC6BA8" w14:textId="06E987DF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 w:rsidR="0045647F">
        <w:rPr>
          <w:rFonts w:ascii="Angsana New" w:hAnsi="Angsana New" w:cs="Angsana New" w:hint="cs"/>
          <w:cs/>
          <w:lang w:val="en-US"/>
        </w:rPr>
        <w:t>หก</w:t>
      </w:r>
      <w:r w:rsidR="002F55FE" w:rsidRPr="00A93E4A">
        <w:rPr>
          <w:rFonts w:ascii="Angsana New" w:hAnsi="Angsana New" w:cs="Angsana New" w:hint="cs"/>
          <w:cs/>
          <w:lang w:val="en-US"/>
        </w:rPr>
        <w:t>เดือน</w:t>
      </w:r>
      <w:r w:rsidRPr="00A93E4A">
        <w:rPr>
          <w:rFonts w:ascii="Angsana New" w:hAnsi="Angsana New" w:cs="Angsana New"/>
          <w:cs/>
          <w:lang w:val="en-US"/>
        </w:rPr>
        <w:t>สิ้นสุดวันที่</w:t>
      </w:r>
      <w:r w:rsidRPr="00A93E4A">
        <w:rPr>
          <w:rFonts w:ascii="Angsana New" w:hAnsi="Angsana New" w:cs="Angsana New"/>
          <w:color w:val="FFFFFF"/>
          <w:lang w:val="en-US"/>
        </w:rPr>
        <w:t>/</w:t>
      </w:r>
      <w:r w:rsidR="003A3491" w:rsidRPr="003A3491">
        <w:rPr>
          <w:rFonts w:ascii="Angsana New" w:hAnsi="Angsana New" w:cs="Angsana New"/>
          <w:lang w:val="en-US"/>
        </w:rPr>
        <w:t>30</w:t>
      </w:r>
      <w:r w:rsidR="002F55FE" w:rsidRPr="00A93E4A">
        <w:rPr>
          <w:rFonts w:ascii="Angsana New" w:hAnsi="Angsana New" w:cs="Angsana New"/>
          <w:lang w:val="en-US"/>
        </w:rPr>
        <w:t xml:space="preserve"> </w:t>
      </w:r>
      <w:r w:rsidR="0013435B" w:rsidRPr="00A93E4A">
        <w:rPr>
          <w:rFonts w:ascii="Angsana New" w:hAnsi="Angsana New" w:cs="Angsana New" w:hint="cs"/>
          <w:cs/>
          <w:lang w:val="en-US"/>
        </w:rPr>
        <w:t>ม</w:t>
      </w:r>
      <w:r w:rsidR="00460AED">
        <w:rPr>
          <w:rFonts w:ascii="Angsana New" w:hAnsi="Angsana New" w:cs="Angsana New" w:hint="cs"/>
          <w:cs/>
          <w:lang w:val="en-US"/>
        </w:rPr>
        <w:t>ิถุนายน</w:t>
      </w:r>
      <w:r w:rsidR="00D1752B" w:rsidRPr="00A93E4A">
        <w:rPr>
          <w:rFonts w:ascii="Angsana New" w:hAnsi="Angsana New" w:cs="Angsana New" w:hint="cs"/>
          <w:cs/>
          <w:lang w:val="en-US"/>
        </w:rPr>
        <w:t xml:space="preserve"> </w:t>
      </w:r>
      <w:r w:rsidR="003700DD" w:rsidRPr="00A93E4A">
        <w:rPr>
          <w:rFonts w:ascii="Angsana New" w:hAnsi="Angsana New" w:cs="Angsana New"/>
          <w:lang w:val="en-US"/>
        </w:rPr>
        <w:t>256</w:t>
      </w:r>
      <w:r w:rsidR="0013435B" w:rsidRPr="00A93E4A">
        <w:rPr>
          <w:rFonts w:ascii="Angsana New" w:hAnsi="Angsana New" w:cs="Angsana New"/>
          <w:lang w:val="en-US"/>
        </w:rPr>
        <w:t>6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Pr="00A93E4A">
        <w:rPr>
          <w:rFonts w:ascii="Angsana New" w:hAnsi="Angsana New" w:cs="Angsana New"/>
          <w:cs/>
          <w:lang w:val="en-US"/>
        </w:rPr>
        <w:t>และ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="003700DD" w:rsidRPr="00A93E4A">
        <w:rPr>
          <w:rFonts w:ascii="Angsana New" w:hAnsi="Angsana New" w:cs="Angsana New"/>
          <w:lang w:val="en-US"/>
        </w:rPr>
        <w:t>25</w:t>
      </w:r>
      <w:r w:rsidR="003700DD" w:rsidRPr="00A93E4A">
        <w:rPr>
          <w:rFonts w:ascii="Angsana New" w:hAnsi="Angsana New" w:cs="Angsana New" w:hint="cs"/>
          <w:lang w:val="en-US"/>
        </w:rPr>
        <w:t>6</w:t>
      </w:r>
      <w:r w:rsidR="0013435B" w:rsidRPr="00A93E4A">
        <w:rPr>
          <w:rFonts w:ascii="Angsana New" w:hAnsi="Angsana New" w:cs="Angsana New"/>
          <w:lang w:val="en-US"/>
        </w:rPr>
        <w:t>5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1E56D227" w:rsidR="003C140D" w:rsidRPr="00D36672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1"/>
        <w:gridCol w:w="271"/>
        <w:gridCol w:w="1081"/>
        <w:gridCol w:w="271"/>
        <w:gridCol w:w="1083"/>
        <w:gridCol w:w="271"/>
        <w:gridCol w:w="1075"/>
      </w:tblGrid>
      <w:tr w:rsidR="00B20546" w:rsidRPr="008C010D" w14:paraId="07E61E8B" w14:textId="77777777" w:rsidTr="00087D77">
        <w:tc>
          <w:tcPr>
            <w:tcW w:w="2232" w:type="pct"/>
          </w:tcPr>
          <w:p w14:paraId="4446386F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4EFC1BB" w14:textId="77777777" w:rsidR="00B20546" w:rsidRPr="009C59A3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CE800BF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3B7162BF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7D77" w:rsidRPr="008C010D" w14:paraId="7B5B031F" w14:textId="77777777" w:rsidTr="00087D77">
        <w:trPr>
          <w:tblHeader/>
        </w:trPr>
        <w:tc>
          <w:tcPr>
            <w:tcW w:w="2232" w:type="pct"/>
            <w:vAlign w:val="bottom"/>
          </w:tcPr>
          <w:p w14:paraId="222E7637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  <w:vAlign w:val="bottom"/>
          </w:tcPr>
          <w:p w14:paraId="6B79ECE7" w14:textId="7CA2C3F9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bottom"/>
          </w:tcPr>
          <w:p w14:paraId="3F823A5A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2055FD9" w14:textId="29846528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bottom"/>
          </w:tcPr>
          <w:p w14:paraId="233AB072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vAlign w:val="bottom"/>
          </w:tcPr>
          <w:p w14:paraId="1D8FCA21" w14:textId="0E58F91D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bottom"/>
          </w:tcPr>
          <w:p w14:paraId="304A0DC2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3FEA70A" w14:textId="14E1A404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20546" w:rsidRPr="008C010D" w14:paraId="7AD03663" w14:textId="77777777" w:rsidTr="00087D77">
        <w:trPr>
          <w:tblHeader/>
        </w:trPr>
        <w:tc>
          <w:tcPr>
            <w:tcW w:w="2232" w:type="pct"/>
          </w:tcPr>
          <w:p w14:paraId="6D93A9F4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54EBF2D8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7D77" w:rsidRPr="008C010D" w14:paraId="18E18CA9" w14:textId="77777777" w:rsidTr="00087D77">
        <w:tc>
          <w:tcPr>
            <w:tcW w:w="2232" w:type="pct"/>
          </w:tcPr>
          <w:p w14:paraId="20C35FB7" w14:textId="77777777" w:rsidR="00B20546" w:rsidRDefault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023BAAC1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12553A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5C64DE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967E7B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7EE263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BFE886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48408F" w14:textId="77777777" w:rsidR="00B20546" w:rsidRPr="008C010D" w:rsidRDefault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:rsidRPr="008C010D" w14:paraId="5B6750FE" w14:textId="77777777" w:rsidTr="00087D77">
        <w:tc>
          <w:tcPr>
            <w:tcW w:w="2232" w:type="pct"/>
          </w:tcPr>
          <w:p w14:paraId="1FDDF9A7" w14:textId="77777777" w:rsidR="00B20546" w:rsidRPr="004C65F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C65F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3" w:type="pct"/>
          </w:tcPr>
          <w:p w14:paraId="21BF2F5F" w14:textId="493D1121" w:rsidR="00B20546" w:rsidRPr="008C010D" w:rsidRDefault="00694CEA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890FBA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2D1F99" w14:textId="4F1BE6C7" w:rsidR="00B20546" w:rsidRPr="008C010D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21FFED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643504" w14:textId="35E21599" w:rsidR="00B20546" w:rsidRPr="008C010D" w:rsidRDefault="00E463EA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4,566</w:t>
            </w:r>
          </w:p>
        </w:tc>
        <w:tc>
          <w:tcPr>
            <w:tcW w:w="146" w:type="pct"/>
          </w:tcPr>
          <w:p w14:paraId="4B528F21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49B310" w14:textId="3A3417FD" w:rsidR="00B20546" w:rsidRPr="008C010D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2,353</w:t>
            </w:r>
          </w:p>
        </w:tc>
      </w:tr>
      <w:tr w:rsidR="00087D77" w:rsidRPr="008C010D" w14:paraId="2B6835D4" w14:textId="77777777" w:rsidTr="00087D77">
        <w:tc>
          <w:tcPr>
            <w:tcW w:w="2232" w:type="pct"/>
          </w:tcPr>
          <w:p w14:paraId="259AF47F" w14:textId="77777777" w:rsidR="00B20546" w:rsidRPr="0009223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4A265E8" w14:textId="77777777" w:rsidR="00B20546" w:rsidRPr="0009223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2C50D8" w14:textId="77777777" w:rsidR="00B20546" w:rsidRPr="0009223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2646F6" w14:textId="77777777" w:rsidR="00B20546" w:rsidRPr="0009223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7D12B3" w14:textId="77777777" w:rsidR="00B20546" w:rsidRPr="0009223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4333DF" w14:textId="77777777" w:rsidR="00B20546" w:rsidRPr="0009223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29B97E" w14:textId="77777777" w:rsidR="00B20546" w:rsidRPr="0009223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BDFB8D" w14:textId="77777777" w:rsidR="00B20546" w:rsidRPr="0009223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:rsidRPr="008C010D" w14:paraId="1A0CB427" w14:textId="77777777" w:rsidTr="00087D77">
        <w:tc>
          <w:tcPr>
            <w:tcW w:w="2232" w:type="pct"/>
          </w:tcPr>
          <w:p w14:paraId="57E5C52E" w14:textId="77777777" w:rsidR="00B2054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24CA5446" w14:textId="77777777" w:rsidR="00B20546" w:rsidRPr="008C010D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0FBDC0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EF2AB1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45AE22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1360786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CB69DC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A8F005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:rsidRPr="00DF1EB3" w14:paraId="110FCF94" w14:textId="77777777" w:rsidTr="00087D77">
        <w:tc>
          <w:tcPr>
            <w:tcW w:w="2232" w:type="pct"/>
          </w:tcPr>
          <w:p w14:paraId="746808D1" w14:textId="77777777" w:rsidR="00B20546" w:rsidRPr="008C010D" w:rsidRDefault="00B20546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56273329" w14:textId="26632F4E" w:rsidR="00B20546" w:rsidRPr="00087D77" w:rsidRDefault="00B00929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B00929">
              <w:rPr>
                <w:rFonts w:ascii="Angsana New" w:hAnsi="Angsana New"/>
                <w:sz w:val="30"/>
                <w:szCs w:val="30"/>
              </w:rPr>
              <w:t>29,253</w:t>
            </w:r>
          </w:p>
        </w:tc>
        <w:tc>
          <w:tcPr>
            <w:tcW w:w="146" w:type="pct"/>
            <w:shd w:val="clear" w:color="auto" w:fill="auto"/>
          </w:tcPr>
          <w:p w14:paraId="38E281D7" w14:textId="77777777" w:rsidR="00B20546" w:rsidRPr="00DF1EB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49BD5B1" w14:textId="1FA4B275" w:rsidR="00B20546" w:rsidRPr="00DF1EB3" w:rsidRDefault="00B20546" w:rsidP="00727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4579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090</w:t>
            </w:r>
          </w:p>
        </w:tc>
        <w:tc>
          <w:tcPr>
            <w:tcW w:w="146" w:type="pct"/>
            <w:shd w:val="clear" w:color="auto" w:fill="auto"/>
          </w:tcPr>
          <w:p w14:paraId="4961D72B" w14:textId="77777777" w:rsidR="00B20546" w:rsidRPr="00DF1EB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9886DBA" w14:textId="061AF860" w:rsidR="00B20546" w:rsidRPr="00DF1EB3" w:rsidRDefault="00B00929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B00929">
              <w:rPr>
                <w:rFonts w:ascii="Angsana New" w:hAnsi="Angsana New"/>
                <w:sz w:val="30"/>
                <w:szCs w:val="30"/>
              </w:rPr>
              <w:t>29,253</w:t>
            </w:r>
          </w:p>
        </w:tc>
        <w:tc>
          <w:tcPr>
            <w:tcW w:w="146" w:type="pct"/>
          </w:tcPr>
          <w:p w14:paraId="11E661FF" w14:textId="77777777" w:rsidR="00B20546" w:rsidRPr="00DF1EB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E4A3CEB" w14:textId="55650952" w:rsidR="00B20546" w:rsidRPr="00DF1EB3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30,090</w:t>
            </w:r>
          </w:p>
        </w:tc>
      </w:tr>
      <w:tr w:rsidR="00087D77" w:rsidRPr="00485AA2" w14:paraId="64F51BF1" w14:textId="77777777" w:rsidTr="00087D77">
        <w:tc>
          <w:tcPr>
            <w:tcW w:w="2232" w:type="pct"/>
          </w:tcPr>
          <w:p w14:paraId="269B09D4" w14:textId="10E8D2D2" w:rsidR="00B20546" w:rsidRPr="00F8519A" w:rsidRDefault="00B20546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583" w:type="pct"/>
          </w:tcPr>
          <w:p w14:paraId="138FB8C1" w14:textId="67DDD0F1" w:rsidR="00B20546" w:rsidRPr="00C5735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BAF84A1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8E669" w14:textId="2938172D" w:rsidR="00B20546" w:rsidRPr="00485AA2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5C0CD6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FC40984" w14:textId="60E76C71" w:rsidR="00B20546" w:rsidRPr="00485AA2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AE00DD" w14:textId="32165F4A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EF935D" w14:textId="4EEC78E9" w:rsidR="00B20546" w:rsidRPr="00485AA2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:rsidRPr="00485AA2" w14:paraId="5CC318DE" w14:textId="77777777" w:rsidTr="00087D77">
        <w:tc>
          <w:tcPr>
            <w:tcW w:w="2232" w:type="pct"/>
          </w:tcPr>
          <w:p w14:paraId="0252BB6B" w14:textId="2AB82364" w:rsidR="00087D77" w:rsidRPr="00F8519A" w:rsidRDefault="00087D77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583" w:type="pct"/>
          </w:tcPr>
          <w:p w14:paraId="3AECB4F0" w14:textId="6E004175" w:rsidR="00087D77" w:rsidRDefault="00087D77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87D77">
              <w:rPr>
                <w:rFonts w:ascii="Angsana New" w:hAnsi="Angsana New"/>
                <w:sz w:val="30"/>
                <w:szCs w:val="30"/>
              </w:rPr>
              <w:t>23,887</w:t>
            </w:r>
          </w:p>
        </w:tc>
        <w:tc>
          <w:tcPr>
            <w:tcW w:w="146" w:type="pct"/>
          </w:tcPr>
          <w:p w14:paraId="25E63674" w14:textId="77777777" w:rsidR="00087D77" w:rsidRPr="00485AA2" w:rsidRDefault="00087D77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C3D3C4" w14:textId="2584AE13" w:rsidR="00087D77" w:rsidRDefault="00087D77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87D77">
              <w:rPr>
                <w:rFonts w:ascii="Angsana New" w:hAnsi="Angsana New"/>
                <w:sz w:val="30"/>
                <w:szCs w:val="30"/>
              </w:rPr>
              <w:t>24,033</w:t>
            </w:r>
          </w:p>
        </w:tc>
        <w:tc>
          <w:tcPr>
            <w:tcW w:w="146" w:type="pct"/>
          </w:tcPr>
          <w:p w14:paraId="729FAE96" w14:textId="77777777" w:rsidR="00087D77" w:rsidRPr="00485AA2" w:rsidRDefault="00087D77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F9AD05" w14:textId="48C38F53" w:rsidR="00087D77" w:rsidRDefault="00087D77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87D77">
              <w:rPr>
                <w:rFonts w:ascii="Angsana New" w:hAnsi="Angsana New"/>
                <w:sz w:val="30"/>
                <w:szCs w:val="30"/>
              </w:rPr>
              <w:t>23,887</w:t>
            </w:r>
          </w:p>
        </w:tc>
        <w:tc>
          <w:tcPr>
            <w:tcW w:w="146" w:type="pct"/>
          </w:tcPr>
          <w:p w14:paraId="6F6F94D2" w14:textId="77777777" w:rsidR="00087D77" w:rsidRDefault="00087D77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AD2DCF" w14:textId="532516E5" w:rsidR="00087D77" w:rsidRDefault="00087D77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87D77">
              <w:rPr>
                <w:rFonts w:ascii="Angsana New" w:hAnsi="Angsana New"/>
                <w:sz w:val="30"/>
                <w:szCs w:val="30"/>
              </w:rPr>
              <w:t>24,033</w:t>
            </w:r>
          </w:p>
        </w:tc>
      </w:tr>
      <w:tr w:rsidR="00087D77" w:rsidRPr="00485AA2" w14:paraId="1EA8B84B" w14:textId="77777777" w:rsidTr="00087D77">
        <w:tc>
          <w:tcPr>
            <w:tcW w:w="2232" w:type="pct"/>
          </w:tcPr>
          <w:p w14:paraId="2A3DDF7E" w14:textId="7494AA1A" w:rsidR="00B20546" w:rsidRDefault="00B20546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83" w:type="pct"/>
          </w:tcPr>
          <w:p w14:paraId="22B3B0AE" w14:textId="589B15EC" w:rsidR="00B20546" w:rsidRPr="009A4EDC" w:rsidRDefault="00B66C2D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146" w:type="pct"/>
          </w:tcPr>
          <w:p w14:paraId="628DB6C3" w14:textId="77777777" w:rsidR="00B20546" w:rsidRPr="009A4EDC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A92F7A" w14:textId="31C6E0FF" w:rsidR="00B20546" w:rsidRPr="009A4EDC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3,057</w:t>
            </w:r>
          </w:p>
        </w:tc>
        <w:tc>
          <w:tcPr>
            <w:tcW w:w="146" w:type="pct"/>
          </w:tcPr>
          <w:p w14:paraId="028F56F5" w14:textId="77777777" w:rsidR="00B20546" w:rsidRPr="009A4EDC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0079D64" w14:textId="6303DB3E" w:rsidR="00B20546" w:rsidRPr="009A4EDC" w:rsidRDefault="006E161C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146" w:type="pct"/>
          </w:tcPr>
          <w:p w14:paraId="4F2DDB7F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D4A83A2" w14:textId="70BFA985" w:rsidR="00B20546" w:rsidRPr="00485AA2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3,057</w:t>
            </w:r>
          </w:p>
        </w:tc>
      </w:tr>
      <w:tr w:rsidR="00087D77" w:rsidRPr="00485AA2" w14:paraId="04CA81FC" w14:textId="77777777" w:rsidTr="00087D77">
        <w:tc>
          <w:tcPr>
            <w:tcW w:w="2232" w:type="pct"/>
          </w:tcPr>
          <w:p w14:paraId="49B2D1F0" w14:textId="77777777" w:rsidR="00B20546" w:rsidRDefault="00B20546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583" w:type="pct"/>
          </w:tcPr>
          <w:p w14:paraId="6C2CC2F8" w14:textId="0DFF6D21" w:rsidR="00B20546" w:rsidRPr="008C2572" w:rsidRDefault="007A26FD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6" w:type="pct"/>
          </w:tcPr>
          <w:p w14:paraId="0C409BAF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A13828" w14:textId="18F970D9" w:rsidR="00B20546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6" w:type="pct"/>
          </w:tcPr>
          <w:p w14:paraId="34F4171F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27C9C5" w14:textId="6AF5EFC4" w:rsidR="00B20546" w:rsidRDefault="007A26FD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6" w:type="pct"/>
          </w:tcPr>
          <w:p w14:paraId="7874454F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F93D120" w14:textId="76C0063B" w:rsidR="00B20546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087D77" w:rsidRPr="00485AA2" w14:paraId="1E77C831" w14:textId="77777777" w:rsidTr="00087D77">
        <w:tc>
          <w:tcPr>
            <w:tcW w:w="2232" w:type="pct"/>
          </w:tcPr>
          <w:p w14:paraId="67E94D5A" w14:textId="77777777" w:rsidR="00B20546" w:rsidRPr="008C010D" w:rsidRDefault="00B20546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</w:tcPr>
          <w:p w14:paraId="7C49675C" w14:textId="06476730" w:rsidR="00B20546" w:rsidRDefault="000C7107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0F2351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ACAADAD" w14:textId="084A233D" w:rsidR="00B20546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C7571C2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99E3E2" w14:textId="74710CF4" w:rsidR="00B20546" w:rsidRDefault="000352F9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C84F17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8ECDBE" w14:textId="28E3CA8D" w:rsidR="00B20546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89,991</w:t>
            </w:r>
          </w:p>
        </w:tc>
      </w:tr>
      <w:tr w:rsidR="00087D77" w:rsidRPr="00485AA2" w14:paraId="22BCFA51" w14:textId="77777777" w:rsidTr="00087D77">
        <w:tc>
          <w:tcPr>
            <w:tcW w:w="2232" w:type="pct"/>
          </w:tcPr>
          <w:p w14:paraId="7447D54B" w14:textId="77777777" w:rsidR="00B20546" w:rsidRPr="008C010D" w:rsidRDefault="00B20546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3" w:type="pct"/>
          </w:tcPr>
          <w:p w14:paraId="02CE81C1" w14:textId="7321F382" w:rsidR="00B20546" w:rsidRDefault="00C01D9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46" w:type="pct"/>
          </w:tcPr>
          <w:p w14:paraId="475484FB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7E700C" w14:textId="0DE7D3E9" w:rsidR="00B20546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6" w:type="pct"/>
          </w:tcPr>
          <w:p w14:paraId="5D9D4530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574318E" w14:textId="5F5E42BD" w:rsidR="00B20546" w:rsidRDefault="00C01D9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46" w:type="pct"/>
          </w:tcPr>
          <w:p w14:paraId="059DFCBD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8F5A4B9" w14:textId="7B0A49FF" w:rsidR="00B20546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087D77" w14:paraId="3EFFFF15" w14:textId="77777777" w:rsidTr="00087D77">
        <w:tc>
          <w:tcPr>
            <w:tcW w:w="2232" w:type="pct"/>
          </w:tcPr>
          <w:p w14:paraId="46DBB63D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5EB2091" w14:textId="77777777" w:rsidR="00B20546" w:rsidRPr="0009223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4D55C8" w14:textId="77777777" w:rsidR="00B20546" w:rsidRPr="0009223D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29E0C448" w14:textId="77777777" w:rsidR="00B20546" w:rsidRPr="0009223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D6C3D7" w14:textId="77777777" w:rsidR="00B20546" w:rsidRPr="0009223D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23E61A" w14:textId="77777777" w:rsidR="00B20546" w:rsidRPr="0009223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3F227F" w14:textId="77777777" w:rsidR="00B20546" w:rsidRPr="0009223D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D1B650A" w14:textId="77777777" w:rsidR="00B20546" w:rsidRPr="0009223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:rsidRPr="00A74DEE" w14:paraId="689ADDCC" w14:textId="77777777" w:rsidTr="00087D77">
        <w:tc>
          <w:tcPr>
            <w:tcW w:w="2232" w:type="pct"/>
          </w:tcPr>
          <w:p w14:paraId="7DE9A948" w14:textId="77777777" w:rsidR="00B20546" w:rsidRPr="00B75F7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</w:tcPr>
          <w:p w14:paraId="08103B80" w14:textId="77777777" w:rsidR="00B20546" w:rsidRPr="00B75F7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C75937" w14:textId="77777777" w:rsidR="00B20546" w:rsidRPr="00B75F7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7B68A45" w14:textId="77777777" w:rsidR="00B20546" w:rsidRPr="00B75F7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E33324" w14:textId="77777777" w:rsidR="00B20546" w:rsidRPr="00B75F7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2D96CA" w14:textId="77777777" w:rsidR="00B20546" w:rsidRPr="00B75F7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FE8B65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364FA9" w14:textId="77777777" w:rsidR="00B20546" w:rsidRPr="00A74DEE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14:paraId="2F862610" w14:textId="77777777" w:rsidTr="00087D77">
        <w:tc>
          <w:tcPr>
            <w:tcW w:w="2232" w:type="pct"/>
          </w:tcPr>
          <w:p w14:paraId="183BC3AD" w14:textId="77777777" w:rsidR="00B20546" w:rsidRPr="00B75F73" w:rsidRDefault="00B20546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47CE7680" w14:textId="14B46251" w:rsidR="00B20546" w:rsidRPr="00B75F73" w:rsidRDefault="00190294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46" w:type="pct"/>
            <w:shd w:val="clear" w:color="auto" w:fill="auto"/>
          </w:tcPr>
          <w:p w14:paraId="56A4DE3F" w14:textId="77777777" w:rsidR="00B20546" w:rsidRPr="00B75F7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DEEF73F" w14:textId="0F0A407E" w:rsidR="00B20546" w:rsidRPr="00B75F73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46" w:type="pct"/>
            <w:shd w:val="clear" w:color="auto" w:fill="auto"/>
          </w:tcPr>
          <w:p w14:paraId="238FF5FE" w14:textId="77777777" w:rsidR="00B20546" w:rsidRPr="00B75F7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4DCDD66" w14:textId="0595ACEA" w:rsidR="00B20546" w:rsidRPr="00B75F73" w:rsidRDefault="00190294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46" w:type="pct"/>
          </w:tcPr>
          <w:p w14:paraId="082680E1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82ADDA7" w14:textId="3DB8FBD3" w:rsidR="00B20546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</w:tr>
      <w:tr w:rsidR="00087D77" w14:paraId="75DD0B48" w14:textId="77777777" w:rsidTr="00087D77">
        <w:tc>
          <w:tcPr>
            <w:tcW w:w="2232" w:type="pct"/>
          </w:tcPr>
          <w:p w14:paraId="486EF7D9" w14:textId="77777777" w:rsidR="00B20546" w:rsidRPr="00B75F73" w:rsidRDefault="00B20546" w:rsidP="00B205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75F7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  <w:shd w:val="clear" w:color="auto" w:fill="auto"/>
          </w:tcPr>
          <w:p w14:paraId="642716F9" w14:textId="75F6DF35" w:rsidR="00B20546" w:rsidRPr="00B75F73" w:rsidRDefault="001121EC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146" w:type="pct"/>
            <w:shd w:val="clear" w:color="auto" w:fill="auto"/>
          </w:tcPr>
          <w:p w14:paraId="4AA931D0" w14:textId="77777777" w:rsidR="00B20546" w:rsidRPr="00B75F7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7E8CCDB" w14:textId="47445B0D" w:rsidR="00B20546" w:rsidRPr="00B75F73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2,893</w:t>
            </w:r>
          </w:p>
        </w:tc>
        <w:tc>
          <w:tcPr>
            <w:tcW w:w="146" w:type="pct"/>
            <w:shd w:val="clear" w:color="auto" w:fill="auto"/>
          </w:tcPr>
          <w:p w14:paraId="1907D4AA" w14:textId="77777777" w:rsidR="00B20546" w:rsidRPr="00B75F73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C762ED6" w14:textId="14429E05" w:rsidR="00B20546" w:rsidRPr="00B75F73" w:rsidRDefault="00190712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121EC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  <w:tc>
          <w:tcPr>
            <w:tcW w:w="146" w:type="pct"/>
          </w:tcPr>
          <w:p w14:paraId="3CEFA09C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FF1447B" w14:textId="6135F7D9" w:rsidR="00B20546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2,893</w:t>
            </w:r>
          </w:p>
        </w:tc>
      </w:tr>
      <w:tr w:rsidR="00087D77" w14:paraId="6870F880" w14:textId="77777777" w:rsidTr="00087D77">
        <w:tc>
          <w:tcPr>
            <w:tcW w:w="2232" w:type="pct"/>
          </w:tcPr>
          <w:p w14:paraId="3C06B8E0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68EF3C9E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CF57209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F2487AE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775F1D5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2CB4720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749327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23E3B2D" w14:textId="77777777" w:rsidR="00B20546" w:rsidRPr="0009223D" w:rsidRDefault="00B20546" w:rsidP="0009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:rsidRPr="0048255F" w14:paraId="385AC9EF" w14:textId="77777777" w:rsidTr="00087D77">
        <w:tc>
          <w:tcPr>
            <w:tcW w:w="2232" w:type="pct"/>
          </w:tcPr>
          <w:p w14:paraId="50FA2775" w14:textId="77777777" w:rsidR="00B20546" w:rsidRPr="008C010D" w:rsidRDefault="00B20546" w:rsidP="00B2054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27C88EFE" w14:textId="77777777" w:rsidR="00B20546" w:rsidRPr="00AE645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" w:type="pct"/>
            <w:shd w:val="clear" w:color="auto" w:fill="auto"/>
          </w:tcPr>
          <w:p w14:paraId="542277CB" w14:textId="77777777" w:rsidR="00B20546" w:rsidRPr="0048255F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95A9890" w14:textId="77777777" w:rsidR="00B20546" w:rsidRPr="0048255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39BA2C8" w14:textId="77777777" w:rsidR="00B20546" w:rsidRPr="0048255F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4C09DA8" w14:textId="77777777" w:rsidR="00B2054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6D2F6B" w14:textId="77777777" w:rsidR="00B20546" w:rsidRPr="0048255F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C0D93D" w14:textId="77777777" w:rsidR="00B20546" w:rsidRPr="0048255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:rsidRPr="00E360FD" w14:paraId="3B21035B" w14:textId="77777777" w:rsidTr="00087D77">
        <w:tc>
          <w:tcPr>
            <w:tcW w:w="2232" w:type="pct"/>
          </w:tcPr>
          <w:p w14:paraId="0E01A853" w14:textId="77777777" w:rsidR="00B20546" w:rsidRPr="008C010D" w:rsidRDefault="00B20546" w:rsidP="00B2054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70A32B1A" w14:textId="77777777" w:rsidR="00B20546" w:rsidRPr="00087D77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EB97211" w14:textId="77777777" w:rsidR="00B20546" w:rsidRPr="0048255F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B59C61F" w14:textId="77777777" w:rsidR="00B20546" w:rsidRPr="00E360F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E128C32" w14:textId="77777777" w:rsidR="00B20546" w:rsidRPr="0048255F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8993A98" w14:textId="77777777" w:rsidR="00B2054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69D0BC" w14:textId="77777777" w:rsidR="00B20546" w:rsidRPr="0048255F" w:rsidRDefault="00B20546" w:rsidP="00B205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7964E9" w14:textId="77777777" w:rsidR="00B20546" w:rsidRPr="00E360F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77" w:rsidRPr="00485AA2" w14:paraId="351A6B50" w14:textId="77777777" w:rsidTr="00087D77">
        <w:tc>
          <w:tcPr>
            <w:tcW w:w="2232" w:type="pct"/>
          </w:tcPr>
          <w:p w14:paraId="7C8A832F" w14:textId="77777777" w:rsidR="00B20546" w:rsidRPr="008C010D" w:rsidRDefault="00B20546" w:rsidP="00B2054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68D7AD10" w14:textId="6AB1D9DB" w:rsidR="00B20546" w:rsidRPr="004C69C3" w:rsidRDefault="001669F5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20,495</w:t>
            </w:r>
          </w:p>
        </w:tc>
        <w:tc>
          <w:tcPr>
            <w:tcW w:w="146" w:type="pct"/>
            <w:shd w:val="clear" w:color="auto" w:fill="auto"/>
          </w:tcPr>
          <w:p w14:paraId="35173CEB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788D1BF" w14:textId="708B6D2A" w:rsidR="00B20546" w:rsidRPr="00485AA2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19,510</w:t>
            </w:r>
          </w:p>
        </w:tc>
        <w:tc>
          <w:tcPr>
            <w:tcW w:w="146" w:type="pct"/>
            <w:shd w:val="clear" w:color="auto" w:fill="auto"/>
          </w:tcPr>
          <w:p w14:paraId="36E36614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CCFD100" w14:textId="7A222377" w:rsidR="00B20546" w:rsidRPr="00485AA2" w:rsidRDefault="001669F5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20,495</w:t>
            </w:r>
          </w:p>
        </w:tc>
        <w:tc>
          <w:tcPr>
            <w:tcW w:w="146" w:type="pct"/>
          </w:tcPr>
          <w:p w14:paraId="5B91CEA1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B0EA55" w14:textId="2D40CB46" w:rsidR="00B20546" w:rsidRPr="00485AA2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19,510</w:t>
            </w:r>
          </w:p>
        </w:tc>
      </w:tr>
      <w:tr w:rsidR="00087D77" w:rsidRPr="00485AA2" w14:paraId="16621E6C" w14:textId="77777777" w:rsidTr="00087D77">
        <w:tc>
          <w:tcPr>
            <w:tcW w:w="2232" w:type="pct"/>
          </w:tcPr>
          <w:p w14:paraId="5193AAE3" w14:textId="77777777" w:rsidR="00B20546" w:rsidRPr="008C010D" w:rsidRDefault="00B20546" w:rsidP="00B2054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90FA39A" w14:textId="51C09CBE" w:rsidR="00B20546" w:rsidRPr="004C69C3" w:rsidRDefault="00D2090A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46" w:type="pct"/>
            <w:shd w:val="clear" w:color="auto" w:fill="auto"/>
          </w:tcPr>
          <w:p w14:paraId="58041C51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0BF334E" w14:textId="6EA46FA5" w:rsidR="00B20546" w:rsidRPr="00485AA2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46" w:type="pct"/>
            <w:shd w:val="clear" w:color="auto" w:fill="auto"/>
          </w:tcPr>
          <w:p w14:paraId="3220160C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3FA949E" w14:textId="00CE9F16" w:rsidR="00B20546" w:rsidRPr="00485AA2" w:rsidRDefault="00D2090A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46" w:type="pct"/>
          </w:tcPr>
          <w:p w14:paraId="0F24251A" w14:textId="77777777" w:rsidR="00B20546" w:rsidRPr="00485AA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8B016A8" w14:textId="3B543116" w:rsidR="00B20546" w:rsidRPr="00485AA2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  <w:tr w:rsidR="00087D77" w:rsidRPr="002E4422" w14:paraId="73084F75" w14:textId="77777777" w:rsidTr="00087D77">
        <w:tc>
          <w:tcPr>
            <w:tcW w:w="2232" w:type="pct"/>
          </w:tcPr>
          <w:p w14:paraId="4D35E495" w14:textId="77777777" w:rsidR="00B20546" w:rsidRPr="002E4422" w:rsidRDefault="00B20546" w:rsidP="00B20546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F0FAE" w14:textId="610F7928" w:rsidR="00B20546" w:rsidRPr="00087D77" w:rsidRDefault="001F0320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20,592</w:t>
            </w:r>
          </w:p>
        </w:tc>
        <w:tc>
          <w:tcPr>
            <w:tcW w:w="146" w:type="pct"/>
            <w:shd w:val="clear" w:color="auto" w:fill="auto"/>
          </w:tcPr>
          <w:p w14:paraId="3659611A" w14:textId="77777777" w:rsidR="00B20546" w:rsidRPr="00A1435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EE296" w14:textId="229FEDBF" w:rsidR="00B20546" w:rsidRPr="00087D77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20,336</w:t>
            </w:r>
          </w:p>
        </w:tc>
        <w:tc>
          <w:tcPr>
            <w:tcW w:w="146" w:type="pct"/>
            <w:shd w:val="clear" w:color="auto" w:fill="auto"/>
          </w:tcPr>
          <w:p w14:paraId="70775A8C" w14:textId="77777777" w:rsidR="00B20546" w:rsidRPr="002E442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9A6B2" w14:textId="7816645A" w:rsidR="00B20546" w:rsidRPr="00087D77" w:rsidRDefault="001F0320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C53AF1"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146" w:type="pct"/>
          </w:tcPr>
          <w:p w14:paraId="11DCBBA1" w14:textId="77777777" w:rsidR="00B20546" w:rsidRPr="002E442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C16D578" w14:textId="1F6882BB" w:rsidR="00B20546" w:rsidRPr="00087D77" w:rsidRDefault="00B20546" w:rsidP="00087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20,336</w:t>
            </w:r>
          </w:p>
        </w:tc>
      </w:tr>
    </w:tbl>
    <w:p w14:paraId="11BE3CF3" w14:textId="77777777" w:rsidR="004926A8" w:rsidRDefault="004926A8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298F685D" w14:textId="77777777" w:rsidR="005C2915" w:rsidRDefault="005C291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57B98F" w14:textId="379D533F" w:rsidR="00270590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5F5586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B20546">
        <w:rPr>
          <w:rFonts w:ascii="Angsana New" w:hAnsi="Angsana New"/>
          <w:sz w:val="30"/>
          <w:szCs w:val="30"/>
        </w:rPr>
        <w:t xml:space="preserve">30 </w:t>
      </w:r>
      <w:r w:rsidR="00B20546">
        <w:rPr>
          <w:rFonts w:ascii="Angsana New" w:hAnsi="Angsana New" w:hint="cs"/>
          <w:sz w:val="30"/>
          <w:szCs w:val="30"/>
          <w:cs/>
        </w:rPr>
        <w:t>มิถุนายน</w:t>
      </w:r>
      <w:r w:rsidR="00092C98" w:rsidRPr="00092C98">
        <w:rPr>
          <w:rFonts w:ascii="Angsana New" w:hAnsi="Angsana New" w:hint="cs"/>
          <w:sz w:val="30"/>
          <w:szCs w:val="30"/>
          <w:cs/>
        </w:rPr>
        <w:t xml:space="preserve"> </w:t>
      </w:r>
      <w:r w:rsidR="00092C98" w:rsidRPr="00092C98">
        <w:rPr>
          <w:rFonts w:ascii="Angsana New" w:hAnsi="Angsana New"/>
          <w:sz w:val="30"/>
          <w:szCs w:val="30"/>
        </w:rPr>
        <w:t>2566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092C98" w:rsidRPr="00092C98">
        <w:rPr>
          <w:rFonts w:ascii="Angsana New" w:hAnsi="Angsana New"/>
          <w:sz w:val="30"/>
          <w:szCs w:val="30"/>
          <w:cs/>
        </w:rPr>
        <w:t>และ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7D48EC">
        <w:rPr>
          <w:rFonts w:ascii="Angsana New" w:hAnsi="Angsana New"/>
          <w:sz w:val="30"/>
          <w:szCs w:val="30"/>
        </w:rPr>
        <w:t xml:space="preserve">31 </w:t>
      </w:r>
      <w:r w:rsidR="007D48E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2C98" w:rsidRPr="00092C98">
        <w:rPr>
          <w:rFonts w:ascii="Angsana New" w:hAnsi="Angsana New"/>
          <w:sz w:val="30"/>
          <w:szCs w:val="30"/>
        </w:rPr>
        <w:t>25</w:t>
      </w:r>
      <w:r w:rsidR="00092C98" w:rsidRPr="00092C98">
        <w:rPr>
          <w:rFonts w:ascii="Angsana New" w:hAnsi="Angsana New" w:hint="cs"/>
          <w:sz w:val="30"/>
          <w:szCs w:val="30"/>
        </w:rPr>
        <w:t>6</w:t>
      </w:r>
      <w:r w:rsidR="00092C98" w:rsidRPr="00092C98">
        <w:rPr>
          <w:rFonts w:ascii="Angsana New" w:hAnsi="Angsana New"/>
          <w:sz w:val="30"/>
          <w:szCs w:val="30"/>
        </w:rPr>
        <w:t>5</w:t>
      </w:r>
      <w:r w:rsidR="007D48E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77777777" w:rsidR="007D48EC" w:rsidRPr="005F5586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1"/>
        <w:gridCol w:w="265"/>
        <w:gridCol w:w="1090"/>
        <w:gridCol w:w="269"/>
        <w:gridCol w:w="1079"/>
        <w:gridCol w:w="6"/>
        <w:gridCol w:w="269"/>
        <w:gridCol w:w="1079"/>
      </w:tblGrid>
      <w:tr w:rsidR="005F5586" w:rsidRPr="00270590" w14:paraId="36DE751E" w14:textId="77777777" w:rsidTr="003C3C35">
        <w:trPr>
          <w:tblHeader/>
        </w:trPr>
        <w:tc>
          <w:tcPr>
            <w:tcW w:w="2229" w:type="pct"/>
          </w:tcPr>
          <w:p w14:paraId="583949AC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8CC27DF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226E6D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4"/>
          </w:tcPr>
          <w:p w14:paraId="32F33253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270590" w14:paraId="2FE6C2D5" w14:textId="77777777" w:rsidTr="003C3C35">
        <w:trPr>
          <w:trHeight w:val="470"/>
          <w:tblHeader/>
        </w:trPr>
        <w:tc>
          <w:tcPr>
            <w:tcW w:w="2229" w:type="pct"/>
          </w:tcPr>
          <w:p w14:paraId="0F3FC702" w14:textId="268803B8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CC259AA" w14:textId="36064854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66F6A29A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C8D19A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91DCAC1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26F7FE5E" w14:textId="451D67ED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12E63517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8F7E23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0546" w:rsidRPr="00270590" w14:paraId="631D5992" w14:textId="77777777" w:rsidTr="003C3C35">
        <w:trPr>
          <w:tblHeader/>
        </w:trPr>
        <w:tc>
          <w:tcPr>
            <w:tcW w:w="2229" w:type="pct"/>
          </w:tcPr>
          <w:p w14:paraId="42CD2F1C" w14:textId="7B6AF472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549514D2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64C9959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A3DC19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03F9328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51FD4AE9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D2F9D57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B40480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20546" w:rsidRPr="00270590" w14:paraId="6448434A" w14:textId="77777777" w:rsidTr="003C3C35">
        <w:trPr>
          <w:tblHeader/>
        </w:trPr>
        <w:tc>
          <w:tcPr>
            <w:tcW w:w="2229" w:type="pct"/>
          </w:tcPr>
          <w:p w14:paraId="78022348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8"/>
          </w:tcPr>
          <w:p w14:paraId="05107AEB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546" w:rsidRPr="00270590" w14:paraId="115E30D5" w14:textId="77777777" w:rsidTr="003C3C35">
        <w:tc>
          <w:tcPr>
            <w:tcW w:w="2229" w:type="pct"/>
          </w:tcPr>
          <w:p w14:paraId="7B1E215E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4DF2FB00" w14:textId="340A2BD2" w:rsidR="00B20546" w:rsidRPr="00270590" w:rsidRDefault="00F7261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5,401</w:t>
            </w:r>
          </w:p>
        </w:tc>
        <w:tc>
          <w:tcPr>
            <w:tcW w:w="143" w:type="pct"/>
          </w:tcPr>
          <w:p w14:paraId="7D93FF8B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BF81D1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145" w:type="pct"/>
          </w:tcPr>
          <w:p w14:paraId="1AE3EE65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53D4666" w14:textId="78DD5888" w:rsidR="00B20546" w:rsidRPr="00270590" w:rsidRDefault="00F7261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5,401</w:t>
            </w:r>
          </w:p>
        </w:tc>
        <w:tc>
          <w:tcPr>
            <w:tcW w:w="148" w:type="pct"/>
            <w:gridSpan w:val="2"/>
          </w:tcPr>
          <w:p w14:paraId="0AC28941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18400D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</w:tr>
      <w:tr w:rsidR="00B20546" w:rsidRPr="00270590" w14:paraId="356C3863" w14:textId="77777777" w:rsidTr="003C3C35">
        <w:tc>
          <w:tcPr>
            <w:tcW w:w="2229" w:type="pct"/>
          </w:tcPr>
          <w:p w14:paraId="65840363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270590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82ED05" w14:textId="672C3EDF" w:rsidR="00B20546" w:rsidRPr="00270590" w:rsidRDefault="002915E9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3" w:type="pct"/>
          </w:tcPr>
          <w:p w14:paraId="7DCB9C8C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741AEDC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5" w:type="pct"/>
          </w:tcPr>
          <w:p w14:paraId="7DDDD51B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456CF0" w14:textId="14C0BAAD" w:rsidR="00B20546" w:rsidRPr="00270590" w:rsidRDefault="002915E9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8" w:type="pct"/>
            <w:gridSpan w:val="2"/>
          </w:tcPr>
          <w:p w14:paraId="7C70FE0A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5CEB115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B20546" w:rsidRPr="00A26A6A" w14:paraId="6AC5487A" w14:textId="77777777" w:rsidTr="007D48EC">
        <w:tc>
          <w:tcPr>
            <w:tcW w:w="2229" w:type="pct"/>
          </w:tcPr>
          <w:p w14:paraId="13BC0BEE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0225465" w14:textId="1830F518" w:rsidR="00B20546" w:rsidRPr="00087D77" w:rsidRDefault="003971AF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5,511</w:t>
            </w:r>
          </w:p>
        </w:tc>
        <w:tc>
          <w:tcPr>
            <w:tcW w:w="143" w:type="pct"/>
          </w:tcPr>
          <w:p w14:paraId="300C839B" w14:textId="77777777" w:rsidR="00B20546" w:rsidRPr="00A26A6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B218DC6" w14:textId="77777777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5" w:type="pct"/>
          </w:tcPr>
          <w:p w14:paraId="0148D52D" w14:textId="77777777" w:rsidR="00B20546" w:rsidRPr="00A26A6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226D6B8" w14:textId="196E76C2" w:rsidR="00B20546" w:rsidRPr="009F6A6B" w:rsidRDefault="003971AF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A6B">
              <w:rPr>
                <w:rFonts w:ascii="Angsana New" w:hAnsi="Angsana New"/>
                <w:b/>
                <w:bCs/>
                <w:sz w:val="30"/>
                <w:szCs w:val="30"/>
              </w:rPr>
              <w:t>5,511</w:t>
            </w:r>
          </w:p>
        </w:tc>
        <w:tc>
          <w:tcPr>
            <w:tcW w:w="148" w:type="pct"/>
            <w:gridSpan w:val="2"/>
          </w:tcPr>
          <w:p w14:paraId="0708339B" w14:textId="77777777" w:rsidR="00B20546" w:rsidRPr="009F6A6B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0B06952" w14:textId="77777777" w:rsidR="00B20546" w:rsidRPr="009F6A6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A6B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</w:tr>
      <w:tr w:rsidR="00B20546" w:rsidRPr="00C214A1" w14:paraId="232981A8" w14:textId="77777777" w:rsidTr="007D48EC">
        <w:tc>
          <w:tcPr>
            <w:tcW w:w="2229" w:type="pct"/>
          </w:tcPr>
          <w:p w14:paraId="2D7A5A6C" w14:textId="77777777" w:rsidR="00B20546" w:rsidRPr="00C214A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83" w:type="pct"/>
          </w:tcPr>
          <w:p w14:paraId="49EB9C81" w14:textId="77777777" w:rsidR="00B20546" w:rsidRPr="00C214A1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DFCE56" w14:textId="77777777" w:rsidR="00B20546" w:rsidRPr="00C214A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FBB267" w14:textId="77777777" w:rsidR="00B20546" w:rsidRPr="00C214A1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F7E851" w14:textId="77777777" w:rsidR="00B20546" w:rsidRPr="00C214A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984F87" w14:textId="77777777" w:rsidR="00B20546" w:rsidRPr="00C214A1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F2FE1A8" w14:textId="77777777" w:rsidR="00B20546" w:rsidRPr="00C214A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F0CE5D" w14:textId="77777777" w:rsidR="00B20546" w:rsidRPr="00C214A1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546" w:rsidRPr="00270590" w14:paraId="34DC591A" w14:textId="77777777" w:rsidTr="003C3C35">
        <w:tc>
          <w:tcPr>
            <w:tcW w:w="2229" w:type="pct"/>
          </w:tcPr>
          <w:p w14:paraId="0A5FC288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6B68D3D" w14:textId="7050763E" w:rsidR="00B20546" w:rsidRPr="00270590" w:rsidRDefault="006850D5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55089E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387CB9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15B1A0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A4C4109" w14:textId="78F3E83E" w:rsidR="00B20546" w:rsidRPr="00270590" w:rsidRDefault="006850D5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A67BE21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8F5B2E1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0546" w:rsidRPr="00A26A6A" w14:paraId="34788511" w14:textId="77777777" w:rsidTr="003C3C35">
        <w:tc>
          <w:tcPr>
            <w:tcW w:w="2229" w:type="pct"/>
          </w:tcPr>
          <w:p w14:paraId="0452FB7D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E8690FF" w14:textId="2661DB03" w:rsidR="00B20546" w:rsidRPr="00087D77" w:rsidRDefault="003971AF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5,511</w:t>
            </w:r>
          </w:p>
        </w:tc>
        <w:tc>
          <w:tcPr>
            <w:tcW w:w="143" w:type="pct"/>
          </w:tcPr>
          <w:p w14:paraId="0B757562" w14:textId="77777777" w:rsidR="00B20546" w:rsidRPr="00A26A6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424F610" w14:textId="77777777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5" w:type="pct"/>
          </w:tcPr>
          <w:p w14:paraId="090085E7" w14:textId="77777777" w:rsidR="00B20546" w:rsidRPr="00A26A6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41DAA55" w14:textId="4F6CA83E" w:rsidR="00B20546" w:rsidRPr="00087D77" w:rsidRDefault="003971AF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5,511</w:t>
            </w:r>
          </w:p>
        </w:tc>
        <w:tc>
          <w:tcPr>
            <w:tcW w:w="148" w:type="pct"/>
            <w:gridSpan w:val="2"/>
          </w:tcPr>
          <w:p w14:paraId="311C80A8" w14:textId="77777777" w:rsidR="00B20546" w:rsidRPr="00087D77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D807796" w14:textId="77777777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</w:tr>
      <w:tr w:rsidR="00B20546" w:rsidRPr="00A26A6A" w14:paraId="4A29AC53" w14:textId="77777777" w:rsidTr="00CF02BF">
        <w:tc>
          <w:tcPr>
            <w:tcW w:w="2229" w:type="pct"/>
          </w:tcPr>
          <w:p w14:paraId="0E95B346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0B2C98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BA847B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9794489" w14:textId="77777777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474484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51C4277" w14:textId="77777777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82E7FC8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AE91079" w14:textId="77777777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546" w:rsidRPr="00A26A6A" w14:paraId="573E53DB" w14:textId="77777777" w:rsidTr="00CF02BF">
        <w:tc>
          <w:tcPr>
            <w:tcW w:w="2229" w:type="pct"/>
          </w:tcPr>
          <w:p w14:paraId="199008E9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37407D08" w14:textId="352175F8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0096350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14:paraId="4F71AE73" w14:textId="75AA590B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A26A6A" w14:paraId="779B5D48" w14:textId="77777777" w:rsidTr="00CF02BF">
        <w:tc>
          <w:tcPr>
            <w:tcW w:w="2229" w:type="pct"/>
          </w:tcPr>
          <w:p w14:paraId="39738DC3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11231C2" w14:textId="5CDBB06A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20B90A1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0B85053" w14:textId="23C84E05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9EE3FD7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4140415" w14:textId="1E1563D0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gridSpan w:val="2"/>
          </w:tcPr>
          <w:p w14:paraId="2EED5F77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37416CB" w14:textId="43224D7F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0546" w:rsidRPr="00270590" w14:paraId="67B07F9C" w14:textId="77777777" w:rsidTr="003C3C35">
        <w:tc>
          <w:tcPr>
            <w:tcW w:w="2229" w:type="pct"/>
          </w:tcPr>
          <w:p w14:paraId="3BC4D919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83" w:type="pct"/>
          </w:tcPr>
          <w:p w14:paraId="09C971F9" w14:textId="29FD9CA3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1026016D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116D45" w14:textId="14AF1CF5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99AC29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6E6E4B" w14:textId="3A3452A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</w:tcPr>
          <w:p w14:paraId="418A2570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CB0CA1" w14:textId="16E27479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20546" w:rsidRPr="00270590" w14:paraId="5FFF81E5" w14:textId="77777777" w:rsidTr="00CF02BF">
        <w:tc>
          <w:tcPr>
            <w:tcW w:w="2229" w:type="pct"/>
          </w:tcPr>
          <w:p w14:paraId="3FDA8FCD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68249F48" w14:textId="60F0CEDC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546" w:rsidRPr="00270590" w14:paraId="000EC1B4" w14:textId="77777777" w:rsidTr="003C3C35">
        <w:tc>
          <w:tcPr>
            <w:tcW w:w="2229" w:type="pct"/>
          </w:tcPr>
          <w:p w14:paraId="791C7F13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55440253" w14:textId="1783B4AD" w:rsidR="00B20546" w:rsidRPr="00270590" w:rsidRDefault="00CC316A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3" w:type="pct"/>
          </w:tcPr>
          <w:p w14:paraId="2D19FEE6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5481BD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1A0214BE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E271C6" w14:textId="7CF9D3C7" w:rsidR="00B20546" w:rsidRPr="00270590" w:rsidRDefault="00CC316A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8" w:type="pct"/>
            <w:gridSpan w:val="2"/>
          </w:tcPr>
          <w:p w14:paraId="76338DF8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DA6984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20546" w:rsidRPr="00A26A6A" w14:paraId="4BB53994" w14:textId="77777777" w:rsidTr="003C3C35">
        <w:tc>
          <w:tcPr>
            <w:tcW w:w="2229" w:type="pct"/>
          </w:tcPr>
          <w:p w14:paraId="5129B436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F360B2" w14:textId="5C89B514" w:rsidR="00B20546" w:rsidRPr="00087D77" w:rsidRDefault="00CC316A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3" w:type="pct"/>
          </w:tcPr>
          <w:p w14:paraId="5ED1756A" w14:textId="77777777" w:rsidR="00B20546" w:rsidRPr="00A26A6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923ACD" w14:textId="77777777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18E69567" w14:textId="77777777" w:rsidR="00B20546" w:rsidRPr="00A26A6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0FE5C78" w14:textId="20A6D12C" w:rsidR="00B20546" w:rsidRPr="00087D77" w:rsidRDefault="00CC316A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8" w:type="pct"/>
            <w:gridSpan w:val="2"/>
          </w:tcPr>
          <w:p w14:paraId="192E4F72" w14:textId="77777777" w:rsidR="00B20546" w:rsidRPr="00087D77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0AA98D0" w14:textId="77777777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  <w:tr w:rsidR="00B20546" w:rsidRPr="00270590" w14:paraId="0F97F801" w14:textId="77777777" w:rsidTr="003C3C35">
        <w:tc>
          <w:tcPr>
            <w:tcW w:w="2229" w:type="pct"/>
          </w:tcPr>
          <w:p w14:paraId="026ED0B1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048B552" w14:textId="77777777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60EC46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550FFA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52956F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63B6BDD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0A5BB07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04C8CB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546" w:rsidRPr="00270590" w14:paraId="6C02D5D2" w14:textId="77777777" w:rsidTr="00D9451C">
        <w:tc>
          <w:tcPr>
            <w:tcW w:w="2229" w:type="pct"/>
          </w:tcPr>
          <w:p w14:paraId="5DD57561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5E9EB022" w14:textId="2F10694B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8D7FFDE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4"/>
          </w:tcPr>
          <w:p w14:paraId="7F89FED9" w14:textId="2B2CBC43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270590" w14:paraId="6A584615" w14:textId="77777777" w:rsidTr="003C3C35">
        <w:tc>
          <w:tcPr>
            <w:tcW w:w="2229" w:type="pct"/>
          </w:tcPr>
          <w:p w14:paraId="4153E76A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AE1985C" w14:textId="38B94F40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B9EECDE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F1EC9F" w14:textId="110035D5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E0F5FCA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EDA7B8F" w14:textId="26103B80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gridSpan w:val="2"/>
          </w:tcPr>
          <w:p w14:paraId="2EC2F91D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DB910D" w14:textId="14E4B3B6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0546" w:rsidRPr="00270590" w14:paraId="51ECFBAF" w14:textId="77777777" w:rsidTr="003C3C35">
        <w:tc>
          <w:tcPr>
            <w:tcW w:w="2229" w:type="pct"/>
          </w:tcPr>
          <w:p w14:paraId="5411F330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3" w:type="pct"/>
          </w:tcPr>
          <w:p w14:paraId="4FAB5473" w14:textId="346AB7FD" w:rsidR="00B20546" w:rsidRPr="00A26A6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AD39BB6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099074" w14:textId="7B0D2FFC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F76504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DEB311A" w14:textId="6F8DD603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</w:tcPr>
          <w:p w14:paraId="72C7ACCD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3D2623" w14:textId="631A9694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20546" w:rsidRPr="00270590" w14:paraId="12A84BCE" w14:textId="77777777" w:rsidTr="00D9451C">
        <w:tc>
          <w:tcPr>
            <w:tcW w:w="2229" w:type="pct"/>
          </w:tcPr>
          <w:p w14:paraId="16BCB46E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1B687DA1" w14:textId="64807A7B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546" w:rsidRPr="00270590" w14:paraId="60C83BBF" w14:textId="77777777" w:rsidTr="003C3C35">
        <w:tc>
          <w:tcPr>
            <w:tcW w:w="2229" w:type="pct"/>
          </w:tcPr>
          <w:p w14:paraId="0B8042DE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291ED67" w14:textId="527C7108" w:rsidR="00B20546" w:rsidRPr="00270590" w:rsidRDefault="005346B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  <w:tc>
          <w:tcPr>
            <w:tcW w:w="143" w:type="pct"/>
          </w:tcPr>
          <w:p w14:paraId="434D6F72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B938E4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C83974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450DA93" w14:textId="56FB7C03" w:rsidR="00B20546" w:rsidRPr="00270590" w:rsidRDefault="005346B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  <w:tc>
          <w:tcPr>
            <w:tcW w:w="148" w:type="pct"/>
            <w:gridSpan w:val="2"/>
          </w:tcPr>
          <w:p w14:paraId="5CDE2586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5263B7" w14:textId="77777777" w:rsidR="00B20546" w:rsidRPr="00270590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20546" w:rsidRPr="00A26A6A" w14:paraId="0DB172A4" w14:textId="77777777" w:rsidTr="003C3C35">
        <w:tc>
          <w:tcPr>
            <w:tcW w:w="2229" w:type="pct"/>
          </w:tcPr>
          <w:p w14:paraId="7CA8E72C" w14:textId="77777777" w:rsidR="00B20546" w:rsidRPr="00270590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6B98C8D" w14:textId="5245D8E4" w:rsidR="00B20546" w:rsidRPr="00087D77" w:rsidRDefault="005346B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1,644</w:t>
            </w:r>
          </w:p>
        </w:tc>
        <w:tc>
          <w:tcPr>
            <w:tcW w:w="143" w:type="pct"/>
          </w:tcPr>
          <w:p w14:paraId="4751E9F2" w14:textId="77777777" w:rsidR="00B20546" w:rsidRPr="00A26A6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C88B1F8" w14:textId="77777777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2054C2" w14:textId="77777777" w:rsidR="00B20546" w:rsidRPr="00A26A6A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604BE6" w14:textId="72C5AB00" w:rsidR="00B20546" w:rsidRPr="00087D77" w:rsidRDefault="005346B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1,644</w:t>
            </w:r>
          </w:p>
        </w:tc>
        <w:tc>
          <w:tcPr>
            <w:tcW w:w="148" w:type="pct"/>
            <w:gridSpan w:val="2"/>
          </w:tcPr>
          <w:p w14:paraId="3B4CA3F3" w14:textId="77777777" w:rsidR="00B20546" w:rsidRPr="00087D77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63A829D" w14:textId="77777777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</w:tbl>
    <w:p w14:paraId="29006EBE" w14:textId="77777777" w:rsidR="005F5586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2B9F095C" w14:textId="554E95FF" w:rsidR="00D9451C" w:rsidRDefault="00D94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3"/>
        <w:gridCol w:w="1032"/>
        <w:gridCol w:w="240"/>
        <w:gridCol w:w="1112"/>
        <w:gridCol w:w="240"/>
        <w:gridCol w:w="1204"/>
        <w:gridCol w:w="240"/>
        <w:gridCol w:w="929"/>
        <w:gridCol w:w="240"/>
        <w:gridCol w:w="878"/>
        <w:gridCol w:w="240"/>
        <w:gridCol w:w="1238"/>
      </w:tblGrid>
      <w:tr w:rsidR="007337C8" w:rsidRPr="00F7632D" w14:paraId="706D0C26" w14:textId="77777777" w:rsidTr="00AB4013">
        <w:tc>
          <w:tcPr>
            <w:tcW w:w="2160" w:type="dxa"/>
            <w:shd w:val="clear" w:color="auto" w:fill="auto"/>
            <w:vAlign w:val="bottom"/>
          </w:tcPr>
          <w:p w14:paraId="54557E8F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250" w:type="dxa"/>
            <w:gridSpan w:val="3"/>
          </w:tcPr>
          <w:p w14:paraId="6EE516DA" w14:textId="6E1FF9CC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57FF18F3" w14:textId="5437F991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B20546" w:rsidRPr="00F7632D" w14:paraId="6A0C979E" w14:textId="77777777" w:rsidTr="00AB4013">
        <w:tc>
          <w:tcPr>
            <w:tcW w:w="2160" w:type="dxa"/>
            <w:vAlign w:val="bottom"/>
          </w:tcPr>
          <w:p w14:paraId="227800E6" w14:textId="03539B73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55EA8F36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C72B07" w14:textId="112481A3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08C2115D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FF23E4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7B74880A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11CC4" w14:textId="6C805AAC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905EE7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539A5DB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20546" w:rsidRPr="00F7632D" w14:paraId="106F2F54" w14:textId="77777777" w:rsidTr="00AB4013">
        <w:tc>
          <w:tcPr>
            <w:tcW w:w="2160" w:type="dxa"/>
            <w:vAlign w:val="bottom"/>
          </w:tcPr>
          <w:p w14:paraId="31DD3434" w14:textId="397F3DE1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D33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33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608B9A32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AAC44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3812A3" w14:textId="3D63FC4A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472FB7F4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5D953AEE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904757E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C192E" w14:textId="6561D9A5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28AC86" w14:textId="1C4F8E02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0546" w:rsidRPr="00F7632D" w14:paraId="678C168D" w14:textId="77777777" w:rsidTr="00AB4013">
        <w:tc>
          <w:tcPr>
            <w:tcW w:w="2160" w:type="dxa"/>
            <w:vAlign w:val="bottom"/>
          </w:tcPr>
          <w:p w14:paraId="00217C9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1FB66250" w14:textId="25975AF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48C9248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20546" w:rsidRPr="00F7632D" w14:paraId="0D1576FA" w14:textId="77777777" w:rsidTr="00AB4013">
        <w:tc>
          <w:tcPr>
            <w:tcW w:w="2160" w:type="dxa"/>
          </w:tcPr>
          <w:p w14:paraId="3602C47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23714EED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70" w:type="dxa"/>
          </w:tcPr>
          <w:p w14:paraId="0A9A4BF2" w14:textId="070A52BB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756E1" w14:textId="1B881A5A" w:rsidR="00B20546" w:rsidRPr="00F7632D" w:rsidRDefault="00C63434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9377AE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D0CCD2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3BF59475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14C28F9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692A457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10737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787404" w14:textId="15B76B1B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60DD0A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164302" w14:textId="20CF6109" w:rsidR="00B20546" w:rsidRPr="00F7632D" w:rsidRDefault="003C5FC7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</w:tr>
      <w:tr w:rsidR="00B20546" w:rsidRPr="00F7632D" w14:paraId="4CB6B863" w14:textId="77777777" w:rsidTr="000C6AE9">
        <w:tc>
          <w:tcPr>
            <w:tcW w:w="2160" w:type="dxa"/>
          </w:tcPr>
          <w:p w14:paraId="0B8200B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CA59" w14:textId="5C60336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0F0DF5B8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08DEB07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B1669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C15D5C4" w14:textId="693A758D" w:rsidR="00B20546" w:rsidRPr="00F7632D" w:rsidRDefault="003C5FC7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  <w:tr w:rsidR="00B20546" w:rsidRPr="00F7632D" w14:paraId="569ADC81" w14:textId="77777777" w:rsidTr="000C6AE9">
        <w:tc>
          <w:tcPr>
            <w:tcW w:w="2160" w:type="dxa"/>
          </w:tcPr>
          <w:p w14:paraId="520D5CB4" w14:textId="4013CDB0" w:rsidR="00B20546" w:rsidRPr="0058197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</w:tcPr>
          <w:p w14:paraId="65AA4EF6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430F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69E3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15A5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3565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4B4F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FC572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66C1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2DD21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0F85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09A33E5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546" w:rsidRPr="00F7632D" w14:paraId="2616E87A" w14:textId="77777777" w:rsidTr="00AB4013">
        <w:tc>
          <w:tcPr>
            <w:tcW w:w="2160" w:type="dxa"/>
          </w:tcPr>
          <w:p w14:paraId="78D1DD36" w14:textId="3F375B51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E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990" w:type="dxa"/>
          </w:tcPr>
          <w:p w14:paraId="26205AA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374A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DE909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DE8F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F2C16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B387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1D2FF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8491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68E9FF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5B22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6BF160A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546" w:rsidRPr="00F7632D" w14:paraId="2567AFB2" w14:textId="77777777" w:rsidTr="00AB4013">
        <w:tc>
          <w:tcPr>
            <w:tcW w:w="2160" w:type="dxa"/>
          </w:tcPr>
          <w:p w14:paraId="3886CD8C" w14:textId="49B71029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990" w:type="dxa"/>
          </w:tcPr>
          <w:p w14:paraId="268845F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F1AA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81BD5" w14:textId="25984D51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E9BED2" w14:textId="1CEBDA6B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2D34D3" w14:textId="1862AF4D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5DEB429F" w14:textId="02BC8FFF" w:rsidR="00B20546" w:rsidRPr="00C9330D" w:rsidRDefault="003C5FC7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546" w:rsidRPr="00F7632D" w14:paraId="419DE366" w14:textId="77777777" w:rsidTr="00AB4013">
        <w:tc>
          <w:tcPr>
            <w:tcW w:w="2160" w:type="dxa"/>
          </w:tcPr>
          <w:p w14:paraId="528DD74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7BAC5" w14:textId="332289C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095B9ACC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0DF11E60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9B70C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2C89115E" w:rsidR="00B20546" w:rsidRPr="00F7632D" w:rsidRDefault="003C5FC7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  <w:tr w:rsidR="00B20546" w:rsidRPr="005B1B4D" w14:paraId="1A6FC0B3" w14:textId="77777777" w:rsidTr="00F4728C">
        <w:tc>
          <w:tcPr>
            <w:tcW w:w="2160" w:type="dxa"/>
          </w:tcPr>
          <w:p w14:paraId="21A626B1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E270B5F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C28C2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E46E06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DA3F6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67EEA7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B7827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7D30D4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C72BDB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EA2756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3B940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D16B021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0546" w:rsidRPr="00F7632D" w14:paraId="441F8A15" w14:textId="77777777" w:rsidTr="00AB4013">
        <w:tc>
          <w:tcPr>
            <w:tcW w:w="2160" w:type="dxa"/>
            <w:shd w:val="clear" w:color="auto" w:fill="auto"/>
            <w:vAlign w:val="bottom"/>
          </w:tcPr>
          <w:p w14:paraId="74D0DD3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0BC3C33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024602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3E89B633" w14:textId="23D6E850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F7632D" w14:paraId="2B11022F" w14:textId="77777777" w:rsidTr="00AB4013">
        <w:tc>
          <w:tcPr>
            <w:tcW w:w="2160" w:type="dxa"/>
            <w:vAlign w:val="bottom"/>
          </w:tcPr>
          <w:p w14:paraId="0901336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1CCB5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B247F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7F836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4DBE3E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049EBD" w14:textId="52C2F5E0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74AAA2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F614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F4C8D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EC9182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B141C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362C0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43676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E38F80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65AE46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9F51AC6" w14:textId="47F83880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20546" w:rsidRPr="00F7632D" w14:paraId="334F6E33" w14:textId="77777777" w:rsidTr="00AB4013">
        <w:tc>
          <w:tcPr>
            <w:tcW w:w="2160" w:type="dxa"/>
            <w:vAlign w:val="bottom"/>
          </w:tcPr>
          <w:p w14:paraId="468DA04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D33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33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424A065A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E286A2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53C9D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E725660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89FF4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FCD2FE0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B29538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7134DF4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23D7D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1DD8ED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D17C0E2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0546" w:rsidRPr="00F7632D" w14:paraId="2CE8C106" w14:textId="77777777" w:rsidTr="00AB4013">
        <w:tc>
          <w:tcPr>
            <w:tcW w:w="2160" w:type="dxa"/>
            <w:vAlign w:val="bottom"/>
          </w:tcPr>
          <w:p w14:paraId="09437B0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7CD3E04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75120F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2E69D3A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20546" w:rsidRPr="00F7632D" w14:paraId="55038DE4" w14:textId="77777777" w:rsidTr="00AB4013">
        <w:tc>
          <w:tcPr>
            <w:tcW w:w="2160" w:type="dxa"/>
          </w:tcPr>
          <w:p w14:paraId="44086CF9" w14:textId="65C287E5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01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2496540" w14:textId="565468AC" w:rsidR="00B2054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4.31</w:t>
            </w:r>
          </w:p>
        </w:tc>
        <w:tc>
          <w:tcPr>
            <w:tcW w:w="270" w:type="dxa"/>
          </w:tcPr>
          <w:p w14:paraId="24BE051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D63014" w14:textId="112A939A" w:rsidR="00B20546" w:rsidRPr="00034DDB" w:rsidRDefault="00A65D7F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5.82</w:t>
            </w:r>
          </w:p>
        </w:tc>
        <w:tc>
          <w:tcPr>
            <w:tcW w:w="270" w:type="dxa"/>
          </w:tcPr>
          <w:p w14:paraId="3BFF383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D9F94" w14:textId="5130D7A9" w:rsidR="00B2054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</w:t>
            </w:r>
          </w:p>
        </w:tc>
        <w:tc>
          <w:tcPr>
            <w:tcW w:w="270" w:type="dxa"/>
          </w:tcPr>
          <w:p w14:paraId="107FD0A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754382" w14:textId="3602B6C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52A77B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B90B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DBA90D" w14:textId="3B8A84F6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5CFDC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1392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752985EB" w14:textId="0D6F0F57" w:rsidR="00B20546" w:rsidRPr="00F7632D" w:rsidRDefault="004C0EEA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</w:t>
            </w:r>
          </w:p>
        </w:tc>
      </w:tr>
      <w:tr w:rsidR="00B20546" w:rsidRPr="00F7632D" w14:paraId="2F304FD0" w14:textId="77777777" w:rsidTr="00AB4013">
        <w:tc>
          <w:tcPr>
            <w:tcW w:w="2160" w:type="dxa"/>
          </w:tcPr>
          <w:p w14:paraId="7841CE7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F9B339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70" w:type="dxa"/>
          </w:tcPr>
          <w:p w14:paraId="5016880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6CAD5D" w14:textId="097D804C" w:rsidR="00B20546" w:rsidRPr="00F7632D" w:rsidRDefault="00EF38EE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37697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63438D3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C8AC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77B50FC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2ACEBB" w14:textId="4523C04C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10737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9D7F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EE03B4" w14:textId="201525FA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60DD0A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0F15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6707BED1" w14:textId="3EBD1AE6" w:rsidR="00B20546" w:rsidRPr="00F7632D" w:rsidRDefault="00140BAF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</w:tr>
      <w:tr w:rsidR="00B20546" w:rsidRPr="00F7632D" w14:paraId="36D33DAA" w14:textId="77777777" w:rsidTr="000C6AE9">
        <w:tc>
          <w:tcPr>
            <w:tcW w:w="2160" w:type="dxa"/>
          </w:tcPr>
          <w:p w14:paraId="6B72AA0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8F131E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4F5E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9E66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998B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E4C2BB" w14:textId="195EA479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  <w:tc>
          <w:tcPr>
            <w:tcW w:w="270" w:type="dxa"/>
          </w:tcPr>
          <w:p w14:paraId="7F0F4B6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BEB70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3CC7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84548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6904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48F9EBAE" w14:textId="5BE43E25" w:rsidR="00B20546" w:rsidRPr="00F7632D" w:rsidRDefault="00140BAF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</w:tr>
      <w:tr w:rsidR="00B20546" w:rsidRPr="00F7632D" w14:paraId="6C6B764E" w14:textId="77777777" w:rsidTr="000C6AE9">
        <w:tc>
          <w:tcPr>
            <w:tcW w:w="2160" w:type="dxa"/>
          </w:tcPr>
          <w:p w14:paraId="60F17939" w14:textId="77777777" w:rsidR="00B20546" w:rsidRPr="0058197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</w:tcPr>
          <w:p w14:paraId="2AC4711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B8E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ED197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6BB00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70E7D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BBC4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F41749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3DA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FF6244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9B28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52F3C22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546" w:rsidRPr="00F7632D" w14:paraId="626109D2" w14:textId="77777777" w:rsidTr="00AB4013">
        <w:tc>
          <w:tcPr>
            <w:tcW w:w="2160" w:type="dxa"/>
          </w:tcPr>
          <w:p w14:paraId="71A67403" w14:textId="5C476D38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2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990" w:type="dxa"/>
          </w:tcPr>
          <w:p w14:paraId="19BD83A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0CBE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A364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111CD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8BE575" w14:textId="3A466755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E85B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8C402D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6ECD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9D77E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CC45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13D4B64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546" w:rsidRPr="00F7632D" w14:paraId="56B879F1" w14:textId="77777777" w:rsidTr="00AB4013">
        <w:tc>
          <w:tcPr>
            <w:tcW w:w="2160" w:type="dxa"/>
          </w:tcPr>
          <w:p w14:paraId="3FC2A331" w14:textId="3B35E3EC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990" w:type="dxa"/>
          </w:tcPr>
          <w:p w14:paraId="28FB69D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82B2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3D67E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76A0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C2E7D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D07356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E582E2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AED5F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D1241C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334C4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2DEC20F1" w14:textId="5E30F0D3" w:rsidR="00B20546" w:rsidRPr="00C9330D" w:rsidRDefault="00140BAF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546" w:rsidRPr="00F7632D" w14:paraId="317F633C" w14:textId="77777777" w:rsidTr="00AB4013">
        <w:tc>
          <w:tcPr>
            <w:tcW w:w="2160" w:type="dxa"/>
          </w:tcPr>
          <w:p w14:paraId="7E2AFBD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520BAF5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330D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6835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8D65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41450" w14:textId="565A8509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  <w:tc>
          <w:tcPr>
            <w:tcW w:w="270" w:type="dxa"/>
          </w:tcPr>
          <w:p w14:paraId="68BBFDD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0593C6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2D0A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C23BC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3C78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20CB476A" w14:textId="0B16AEA0" w:rsidR="00B20546" w:rsidRPr="00F7632D" w:rsidRDefault="00140BAF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</w:tr>
    </w:tbl>
    <w:p w14:paraId="53D6DBF7" w14:textId="32084CF8" w:rsidR="0001279F" w:rsidRPr="005B1B4D" w:rsidRDefault="0001279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6F42B6" w:rsidRPr="007F53EA" w14:paraId="391E0BC8" w14:textId="77777777">
        <w:trPr>
          <w:trHeight w:val="70"/>
        </w:trPr>
        <w:tc>
          <w:tcPr>
            <w:tcW w:w="2229" w:type="pct"/>
          </w:tcPr>
          <w:p w14:paraId="1A955C28" w14:textId="79C3427D" w:rsidR="006F42B6" w:rsidRPr="008C010D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6EFD21C0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04BDF0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0F744FA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7F53EA" w14:paraId="0C05FDD5" w14:textId="77777777">
        <w:tc>
          <w:tcPr>
            <w:tcW w:w="2229" w:type="pct"/>
          </w:tcPr>
          <w:p w14:paraId="3EA4BCAC" w14:textId="0B66E141" w:rsidR="00B2054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0E6EAC0" w14:textId="190BC33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5C8A08A" w14:textId="77777777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3CC3B157" w14:textId="11EC8E1F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3A771CF7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69EF8B7" w14:textId="4B44DC41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1BB834D0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4CEC91D" w14:textId="2E81CA0A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0546" w:rsidRPr="007F53EA" w14:paraId="27D98571" w14:textId="77777777">
        <w:tc>
          <w:tcPr>
            <w:tcW w:w="2229" w:type="pct"/>
          </w:tcPr>
          <w:p w14:paraId="50B6BAA4" w14:textId="7F9A5320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42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  <w:vAlign w:val="bottom"/>
          </w:tcPr>
          <w:p w14:paraId="0D230E42" w14:textId="77777777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14E6A3F0" w14:textId="77777777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6F2BFD3C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059ED8D7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39F17544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7F2C7E47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8F55C0E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0546" w:rsidRPr="008C010D" w14:paraId="68254673" w14:textId="77777777">
        <w:tc>
          <w:tcPr>
            <w:tcW w:w="2229" w:type="pct"/>
          </w:tcPr>
          <w:p w14:paraId="5EE0F94B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77C8A9C1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546" w:rsidRPr="009D4866" w14:paraId="359D90DD" w14:textId="77777777">
        <w:tc>
          <w:tcPr>
            <w:tcW w:w="2229" w:type="pct"/>
          </w:tcPr>
          <w:p w14:paraId="575C2152" w14:textId="725E7A76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047739F5" w14:textId="30349880" w:rsidR="00B20546" w:rsidRPr="007F53EA" w:rsidRDefault="001613A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6CF72672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08AD754" w14:textId="3561D720" w:rsidR="00B20546" w:rsidRPr="009D4866" w:rsidRDefault="00896B94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96B94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45" w:type="pct"/>
          </w:tcPr>
          <w:p w14:paraId="49738B5B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0B5F3BA" w14:textId="4B05EB92" w:rsidR="00B20546" w:rsidRPr="009D4866" w:rsidRDefault="001613A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8" w:type="pct"/>
          </w:tcPr>
          <w:p w14:paraId="0F542654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A4F0C74" w14:textId="33B9B73E" w:rsidR="00B20546" w:rsidRPr="009D4866" w:rsidRDefault="00896B94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96B94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B20546" w:rsidRPr="007F0AD3" w14:paraId="7CF03160" w14:textId="77777777" w:rsidTr="006F42B6">
        <w:tc>
          <w:tcPr>
            <w:tcW w:w="2229" w:type="pct"/>
          </w:tcPr>
          <w:p w14:paraId="78CB3623" w14:textId="38C7CAD8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42B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6E8E456" w14:textId="7D12E01B" w:rsidR="00B20546" w:rsidRPr="007F53EA" w:rsidRDefault="00640BCA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3,731</w:t>
            </w:r>
          </w:p>
        </w:tc>
        <w:tc>
          <w:tcPr>
            <w:tcW w:w="143" w:type="pct"/>
          </w:tcPr>
          <w:p w14:paraId="4F8C8864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59334D" w14:textId="2A3858DC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</w:rPr>
              <w:t>7,629</w:t>
            </w:r>
          </w:p>
        </w:tc>
        <w:tc>
          <w:tcPr>
            <w:tcW w:w="145" w:type="pct"/>
          </w:tcPr>
          <w:p w14:paraId="4211FC0C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6FF217D" w14:textId="708E4329" w:rsidR="00B20546" w:rsidRPr="007F0AD3" w:rsidRDefault="00640BCA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3,731</w:t>
            </w:r>
          </w:p>
        </w:tc>
        <w:tc>
          <w:tcPr>
            <w:tcW w:w="148" w:type="pct"/>
          </w:tcPr>
          <w:p w14:paraId="44B49D0A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FF9604C" w14:textId="14F746B9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</w:rPr>
              <w:t>7,629</w:t>
            </w:r>
          </w:p>
        </w:tc>
      </w:tr>
      <w:tr w:rsidR="00B20546" w:rsidRPr="00DF1EB3" w14:paraId="52EE3693" w14:textId="77777777" w:rsidTr="006F42B6">
        <w:tc>
          <w:tcPr>
            <w:tcW w:w="2229" w:type="pct"/>
          </w:tcPr>
          <w:p w14:paraId="49A08623" w14:textId="3693A863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C475" w14:textId="06D36C68" w:rsidR="00B20546" w:rsidRPr="00087D77" w:rsidRDefault="00B223A0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3,771</w:t>
            </w:r>
          </w:p>
        </w:tc>
        <w:tc>
          <w:tcPr>
            <w:tcW w:w="143" w:type="pct"/>
            <w:shd w:val="clear" w:color="auto" w:fill="auto"/>
          </w:tcPr>
          <w:p w14:paraId="6BEB8AE0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BB36D" w14:textId="5EE616D0" w:rsidR="00B20546" w:rsidRPr="00087D77" w:rsidRDefault="00B119AA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8,212</w:t>
            </w:r>
          </w:p>
        </w:tc>
        <w:tc>
          <w:tcPr>
            <w:tcW w:w="145" w:type="pct"/>
            <w:shd w:val="clear" w:color="auto" w:fill="auto"/>
          </w:tcPr>
          <w:p w14:paraId="7B5F46C5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ADC2B" w14:textId="22AD9891" w:rsidR="00B20546" w:rsidRPr="00087D77" w:rsidRDefault="00B223A0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3,771</w:t>
            </w:r>
          </w:p>
        </w:tc>
        <w:tc>
          <w:tcPr>
            <w:tcW w:w="148" w:type="pct"/>
          </w:tcPr>
          <w:p w14:paraId="344D26FA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EDD17FE" w14:textId="090C92AA" w:rsidR="00B20546" w:rsidRPr="00087D77" w:rsidRDefault="00B119AA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8,212</w:t>
            </w:r>
          </w:p>
        </w:tc>
      </w:tr>
    </w:tbl>
    <w:p w14:paraId="33E73B05" w14:textId="334201A6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395D6FED" w:rsidR="00713C7F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6F42B6" w:rsidRPr="007F53EA" w14:paraId="7B2BCB00" w14:textId="77777777">
        <w:trPr>
          <w:trHeight w:val="70"/>
        </w:trPr>
        <w:tc>
          <w:tcPr>
            <w:tcW w:w="2229" w:type="pct"/>
          </w:tcPr>
          <w:p w14:paraId="05CA516B" w14:textId="77777777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DA21AD0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EB6619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77B879F6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7F53EA" w14:paraId="334FCA0A" w14:textId="77777777">
        <w:tc>
          <w:tcPr>
            <w:tcW w:w="2229" w:type="pct"/>
          </w:tcPr>
          <w:p w14:paraId="5A17A9EC" w14:textId="0766390F" w:rsidR="00B2054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DEA45D" w14:textId="5E082EFE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054779F" w14:textId="77777777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737E07EB" w14:textId="402EF659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502B7A2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44BA609" w14:textId="1F47D861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52D5520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278CC3" w14:textId="42904E3C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0546" w:rsidRPr="007F53EA" w14:paraId="1C9C5C49" w14:textId="77777777">
        <w:tc>
          <w:tcPr>
            <w:tcW w:w="2229" w:type="pct"/>
          </w:tcPr>
          <w:p w14:paraId="1706BA20" w14:textId="77A797F6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81F24F4" w14:textId="70B58558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5DD9A1D8" w14:textId="77777777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0122C965" w14:textId="11C9999E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2E94C6B7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1C98159A" w14:textId="3170FA6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11817FFD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017D03C" w14:textId="6493E603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0546" w:rsidRPr="008C010D" w14:paraId="71E22306" w14:textId="77777777">
        <w:tc>
          <w:tcPr>
            <w:tcW w:w="2229" w:type="pct"/>
          </w:tcPr>
          <w:p w14:paraId="358D2D7B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0416986C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546" w:rsidRPr="007F0AD3" w14:paraId="1510C53D" w14:textId="77777777">
        <w:tc>
          <w:tcPr>
            <w:tcW w:w="2229" w:type="pct"/>
          </w:tcPr>
          <w:p w14:paraId="0B669B70" w14:textId="7A38A674" w:rsidR="00B20546" w:rsidRPr="006F42B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7A65CDB5" w14:textId="77777777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E919789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26F2323" w14:textId="77777777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A3AA51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DC9AC88" w14:textId="77777777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CECC5B5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269849A" w14:textId="77777777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0546" w:rsidRPr="009D4866" w14:paraId="6E2212FC" w14:textId="77777777">
        <w:tc>
          <w:tcPr>
            <w:tcW w:w="2229" w:type="pct"/>
          </w:tcPr>
          <w:p w14:paraId="3F6B7EF7" w14:textId="25E2E556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F42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14:paraId="19F2A05A" w14:textId="7B576590" w:rsidR="00B20546" w:rsidRPr="007F53EA" w:rsidRDefault="00D21012" w:rsidP="002D2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1012">
              <w:rPr>
                <w:rFonts w:ascii="Angsana New" w:hAnsi="Angsana New"/>
                <w:sz w:val="30"/>
                <w:szCs w:val="30"/>
              </w:rPr>
              <w:t>317,312</w:t>
            </w:r>
          </w:p>
        </w:tc>
        <w:tc>
          <w:tcPr>
            <w:tcW w:w="143" w:type="pct"/>
          </w:tcPr>
          <w:p w14:paraId="0BFE4F47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633FB36" w14:textId="6EDEA681" w:rsidR="00B20546" w:rsidRPr="009D486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>318,525</w:t>
            </w:r>
          </w:p>
        </w:tc>
        <w:tc>
          <w:tcPr>
            <w:tcW w:w="145" w:type="pct"/>
          </w:tcPr>
          <w:p w14:paraId="033904BD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D776A07" w14:textId="1EDAF770" w:rsidR="00B20546" w:rsidRPr="009D4866" w:rsidRDefault="00D21012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1012">
              <w:rPr>
                <w:rFonts w:ascii="Angsana New" w:hAnsi="Angsana New"/>
                <w:sz w:val="30"/>
                <w:szCs w:val="30"/>
              </w:rPr>
              <w:t>317,312</w:t>
            </w:r>
          </w:p>
        </w:tc>
        <w:tc>
          <w:tcPr>
            <w:tcW w:w="148" w:type="pct"/>
          </w:tcPr>
          <w:p w14:paraId="292B5E32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FC971DC" w14:textId="3D443B1B" w:rsidR="00B20546" w:rsidRPr="009D486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>318,525</w:t>
            </w:r>
          </w:p>
        </w:tc>
      </w:tr>
      <w:tr w:rsidR="00B20546" w:rsidRPr="009D4866" w14:paraId="20C36F20" w14:textId="77777777">
        <w:tc>
          <w:tcPr>
            <w:tcW w:w="2229" w:type="pct"/>
          </w:tcPr>
          <w:p w14:paraId="4C675206" w14:textId="2F69975E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583" w:type="pct"/>
          </w:tcPr>
          <w:p w14:paraId="32C284DA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B6F5C69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A391158" w14:textId="77777777" w:rsidR="00B20546" w:rsidRPr="006F42B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5B37B4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874F352" w14:textId="77777777" w:rsidR="00B20546" w:rsidRPr="009D486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9A75F17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4F7C814" w14:textId="77777777" w:rsidR="00B20546" w:rsidRPr="006F42B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546" w:rsidRPr="009D4866" w14:paraId="739EECCC" w14:textId="77777777">
        <w:tc>
          <w:tcPr>
            <w:tcW w:w="2229" w:type="pct"/>
          </w:tcPr>
          <w:p w14:paraId="79C0800F" w14:textId="00E0ADB2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583" w:type="pct"/>
          </w:tcPr>
          <w:p w14:paraId="68FDC5F1" w14:textId="51C6846A" w:rsidR="00B20546" w:rsidRPr="007F53EA" w:rsidRDefault="00914EF7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9FB08D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B44F0AF" w14:textId="621D13F0" w:rsidR="00B20546" w:rsidRPr="006F42B6" w:rsidRDefault="003A349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15</w:t>
            </w:r>
            <w:r w:rsidR="00B20546"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5" w:type="pct"/>
          </w:tcPr>
          <w:p w14:paraId="6ED22CC8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00CF23D" w14:textId="3F50FAA9" w:rsidR="00B20546" w:rsidRPr="009D4866" w:rsidRDefault="002D2715" w:rsidP="002D2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B5D21E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94ABF6F" w14:textId="73D42243" w:rsidR="00B20546" w:rsidRPr="006F42B6" w:rsidRDefault="003A349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15</w:t>
            </w:r>
            <w:r w:rsidR="00B20546"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B20546" w:rsidRPr="009D4866" w14:paraId="53DF1EA9" w14:textId="77777777" w:rsidTr="00131E4D">
        <w:tc>
          <w:tcPr>
            <w:tcW w:w="2229" w:type="pct"/>
          </w:tcPr>
          <w:p w14:paraId="0B4E96F6" w14:textId="0ABBF651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6F42B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1022219" w14:textId="5A01F3FE" w:rsidR="00B20546" w:rsidRPr="007F53EA" w:rsidRDefault="00F039F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039F3">
              <w:rPr>
                <w:rFonts w:ascii="Angsana New" w:hAnsi="Angsana New"/>
                <w:sz w:val="30"/>
                <w:szCs w:val="30"/>
              </w:rPr>
              <w:t>(8,479)</w:t>
            </w:r>
          </w:p>
        </w:tc>
        <w:tc>
          <w:tcPr>
            <w:tcW w:w="143" w:type="pct"/>
          </w:tcPr>
          <w:p w14:paraId="29E304E8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53FFA5F" w14:textId="4FB00282" w:rsidR="00B20546" w:rsidRPr="006F42B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A3491" w:rsidRPr="003A3491">
              <w:rPr>
                <w:rFonts w:ascii="Angsana New" w:hAnsi="Angsana New"/>
                <w:sz w:val="30"/>
                <w:szCs w:val="30"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="003A3491" w:rsidRPr="003A3491">
              <w:rPr>
                <w:rFonts w:ascii="Angsana New" w:hAnsi="Angsana New"/>
                <w:sz w:val="30"/>
                <w:szCs w:val="30"/>
              </w:rPr>
              <w:t>813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0274C9EF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5738ADF" w14:textId="4DDF5AC1" w:rsidR="00B20546" w:rsidRPr="009D4866" w:rsidRDefault="00F039F3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039F3">
              <w:rPr>
                <w:rFonts w:ascii="Angsana New" w:hAnsi="Angsana New"/>
                <w:sz w:val="30"/>
                <w:szCs w:val="30"/>
              </w:rPr>
              <w:t>(8,479)</w:t>
            </w:r>
          </w:p>
        </w:tc>
        <w:tc>
          <w:tcPr>
            <w:tcW w:w="148" w:type="pct"/>
          </w:tcPr>
          <w:p w14:paraId="4CA37DEE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722FA0A" w14:textId="42A3FD1C" w:rsidR="00B20546" w:rsidRPr="006F42B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A3491" w:rsidRPr="003A3491">
              <w:rPr>
                <w:rFonts w:ascii="Angsana New" w:hAnsi="Angsana New"/>
                <w:sz w:val="30"/>
                <w:szCs w:val="30"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="003A3491" w:rsidRPr="003A3491">
              <w:rPr>
                <w:rFonts w:ascii="Angsana New" w:hAnsi="Angsana New"/>
                <w:sz w:val="30"/>
                <w:szCs w:val="30"/>
              </w:rPr>
              <w:t>813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20546" w:rsidRPr="007F0AD3" w14:paraId="0D0C462E" w14:textId="77777777" w:rsidTr="00131E4D">
        <w:tc>
          <w:tcPr>
            <w:tcW w:w="2229" w:type="pct"/>
          </w:tcPr>
          <w:p w14:paraId="2C3F3660" w14:textId="1C7B74C4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4E7F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4E7F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/31</w:t>
            </w: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015B8DA" w14:textId="0EE7D286" w:rsidR="00B20546" w:rsidRPr="00087D77" w:rsidRDefault="00580049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308,833</w:t>
            </w:r>
          </w:p>
        </w:tc>
        <w:tc>
          <w:tcPr>
            <w:tcW w:w="143" w:type="pct"/>
          </w:tcPr>
          <w:p w14:paraId="2C612A9C" w14:textId="77777777" w:rsidR="00B20546" w:rsidRPr="00131E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6AC6AFB" w14:textId="1E974A5A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5" w:type="pct"/>
          </w:tcPr>
          <w:p w14:paraId="3F90DD86" w14:textId="77777777" w:rsidR="00B20546" w:rsidRPr="00131E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38F3C51" w14:textId="4842A216" w:rsidR="00B20546" w:rsidRPr="00087D77" w:rsidRDefault="002D2715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308,833</w:t>
            </w:r>
          </w:p>
        </w:tc>
        <w:tc>
          <w:tcPr>
            <w:tcW w:w="148" w:type="pct"/>
          </w:tcPr>
          <w:p w14:paraId="1909B2B7" w14:textId="77777777" w:rsidR="00B20546" w:rsidRPr="00131E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419CE4E" w14:textId="28DE9575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</w:tr>
      <w:tr w:rsidR="00B20546" w:rsidRPr="007F0AD3" w14:paraId="4EBAC600" w14:textId="77777777" w:rsidTr="00131E4D">
        <w:tc>
          <w:tcPr>
            <w:tcW w:w="2229" w:type="pct"/>
          </w:tcPr>
          <w:p w14:paraId="53A9D56E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56DD05A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DEDC0B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0AC798D" w14:textId="77777777" w:rsidR="00B20546" w:rsidRPr="006F42B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BFCABF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FD1E7E4" w14:textId="77777777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B9DBE3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F3566EF" w14:textId="77777777" w:rsidR="00B20546" w:rsidRPr="006F42B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546" w:rsidRPr="007F0AD3" w14:paraId="594291E9" w14:textId="77777777" w:rsidTr="006F42B6">
        <w:tc>
          <w:tcPr>
            <w:tcW w:w="2229" w:type="pct"/>
          </w:tcPr>
          <w:p w14:paraId="0CA58C5D" w14:textId="269C2B38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3" w:type="pct"/>
          </w:tcPr>
          <w:p w14:paraId="46067465" w14:textId="2F0B74D7" w:rsidR="00B20546" w:rsidRPr="007F53EA" w:rsidRDefault="0006216C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6216C">
              <w:rPr>
                <w:rFonts w:ascii="Angsana New" w:hAnsi="Angsana New"/>
                <w:sz w:val="30"/>
                <w:szCs w:val="30"/>
              </w:rPr>
              <w:t>16,959</w:t>
            </w:r>
          </w:p>
        </w:tc>
        <w:tc>
          <w:tcPr>
            <w:tcW w:w="143" w:type="pct"/>
          </w:tcPr>
          <w:p w14:paraId="00AC31C5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</w:tcPr>
          <w:p w14:paraId="68FDF555" w14:textId="1FE26991" w:rsidR="00B20546" w:rsidRPr="006F42B6" w:rsidRDefault="003A349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16</w:t>
            </w:r>
            <w:r w:rsidR="00B20546"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5" w:type="pct"/>
          </w:tcPr>
          <w:p w14:paraId="71B9A282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99C385A" w14:textId="577F298E" w:rsidR="00B20546" w:rsidRPr="007F0AD3" w:rsidRDefault="0006216C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6216C">
              <w:rPr>
                <w:rFonts w:ascii="Angsana New" w:hAnsi="Angsana New"/>
                <w:sz w:val="30"/>
                <w:szCs w:val="30"/>
              </w:rPr>
              <w:t>16,959</w:t>
            </w:r>
          </w:p>
        </w:tc>
        <w:tc>
          <w:tcPr>
            <w:tcW w:w="148" w:type="pct"/>
          </w:tcPr>
          <w:p w14:paraId="792AE0E2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</w:tcPr>
          <w:p w14:paraId="7D02389B" w14:textId="497BFC4C" w:rsidR="00B20546" w:rsidRPr="006F42B6" w:rsidRDefault="003A349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16</w:t>
            </w:r>
            <w:r w:rsidR="00B20546"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B20546" w:rsidRPr="007F0AD3" w14:paraId="1A6FCC6E" w14:textId="77777777" w:rsidTr="006F42B6">
        <w:tc>
          <w:tcPr>
            <w:tcW w:w="2229" w:type="pct"/>
          </w:tcPr>
          <w:p w14:paraId="07D36C4F" w14:textId="080D94C2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83" w:type="pct"/>
          </w:tcPr>
          <w:p w14:paraId="54EEC2CD" w14:textId="6719591D" w:rsidR="00B20546" w:rsidRPr="007F53EA" w:rsidRDefault="00AB2EA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AB2EA6">
              <w:rPr>
                <w:rFonts w:ascii="Angsana New" w:hAnsi="Angsana New"/>
                <w:sz w:val="30"/>
                <w:szCs w:val="30"/>
              </w:rPr>
              <w:t>291,874</w:t>
            </w:r>
          </w:p>
        </w:tc>
        <w:tc>
          <w:tcPr>
            <w:tcW w:w="143" w:type="pct"/>
          </w:tcPr>
          <w:p w14:paraId="66B423D6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</w:tcPr>
          <w:p w14:paraId="27CFC221" w14:textId="37B0BF9E" w:rsidR="00B20546" w:rsidRPr="006F42B6" w:rsidRDefault="003A349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300</w:t>
            </w:r>
            <w:r w:rsidR="00B20546"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5" w:type="pct"/>
          </w:tcPr>
          <w:p w14:paraId="6857295A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2DA58D4" w14:textId="207A3EDF" w:rsidR="00B20546" w:rsidRPr="007F0AD3" w:rsidRDefault="00AB2EA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AB2EA6">
              <w:rPr>
                <w:rFonts w:ascii="Angsana New" w:hAnsi="Angsana New"/>
                <w:sz w:val="30"/>
                <w:szCs w:val="30"/>
              </w:rPr>
              <w:t>291,874</w:t>
            </w:r>
          </w:p>
        </w:tc>
        <w:tc>
          <w:tcPr>
            <w:tcW w:w="148" w:type="pct"/>
          </w:tcPr>
          <w:p w14:paraId="3D8EB5E0" w14:textId="77777777" w:rsidR="00B20546" w:rsidRPr="00B66EF2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</w:tcPr>
          <w:p w14:paraId="26E42BC4" w14:textId="49D9776A" w:rsidR="00B20546" w:rsidRPr="006F42B6" w:rsidRDefault="003A349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300</w:t>
            </w:r>
            <w:r w:rsidR="00B20546"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B20546" w:rsidRPr="00DF1EB3" w14:paraId="1407B98E" w14:textId="77777777">
        <w:tc>
          <w:tcPr>
            <w:tcW w:w="2229" w:type="pct"/>
          </w:tcPr>
          <w:p w14:paraId="2AECFCE6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EC125" w14:textId="174CCBF3" w:rsidR="00B20546" w:rsidRPr="00087D77" w:rsidRDefault="002D2715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308,833</w:t>
            </w:r>
          </w:p>
        </w:tc>
        <w:tc>
          <w:tcPr>
            <w:tcW w:w="143" w:type="pct"/>
            <w:shd w:val="clear" w:color="auto" w:fill="auto"/>
          </w:tcPr>
          <w:p w14:paraId="2B348E1F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D0166" w14:textId="606996CD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5" w:type="pct"/>
            <w:shd w:val="clear" w:color="auto" w:fill="auto"/>
          </w:tcPr>
          <w:p w14:paraId="316B5A22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D870A" w14:textId="4640C2E1" w:rsidR="00B20546" w:rsidRPr="00087D77" w:rsidRDefault="002D2715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308,833</w:t>
            </w:r>
          </w:p>
        </w:tc>
        <w:tc>
          <w:tcPr>
            <w:tcW w:w="148" w:type="pct"/>
          </w:tcPr>
          <w:p w14:paraId="4AE28FC8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0B2BCF3" w14:textId="32DAC293" w:rsidR="00B20546" w:rsidRPr="00087D77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</w:tr>
    </w:tbl>
    <w:p w14:paraId="509BB189" w14:textId="7FF6B7D2" w:rsidR="006F42B6" w:rsidRDefault="006F42B6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927B0A" w:rsidRPr="007F53EA" w14:paraId="1DF9DAE4" w14:textId="77777777">
        <w:trPr>
          <w:trHeight w:val="70"/>
        </w:trPr>
        <w:tc>
          <w:tcPr>
            <w:tcW w:w="2229" w:type="pct"/>
          </w:tcPr>
          <w:p w14:paraId="2BC6DB11" w14:textId="77777777" w:rsidR="00927B0A" w:rsidRPr="008C010D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06CEDFAA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96730FC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16CEFE2E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7F53EA" w14:paraId="69F60490" w14:textId="77777777">
        <w:tc>
          <w:tcPr>
            <w:tcW w:w="2229" w:type="pct"/>
          </w:tcPr>
          <w:p w14:paraId="154F2ECD" w14:textId="6DEB4685" w:rsidR="00B2054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9C33D60" w14:textId="18549389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216499D" w14:textId="77777777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5C12FFA6" w14:textId="2151291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FE667A2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5229402" w14:textId="5EA36EFC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A94E89E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ACD1B5" w14:textId="0D1F776B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0546" w:rsidRPr="007F53EA" w14:paraId="3E6E90DB" w14:textId="77777777">
        <w:tc>
          <w:tcPr>
            <w:tcW w:w="2229" w:type="pct"/>
          </w:tcPr>
          <w:p w14:paraId="1E19F33D" w14:textId="0B07A53A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27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583" w:type="pct"/>
            <w:vAlign w:val="bottom"/>
          </w:tcPr>
          <w:p w14:paraId="6495265A" w14:textId="01DF4F89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48ED3791" w14:textId="77777777" w:rsidR="00B20546" w:rsidRPr="0013435B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4F798C98" w14:textId="2C227219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051371AC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5FC8DC7" w14:textId="0AB13B1E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54D7F145" w14:textId="77777777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B4FC612" w14:textId="42FDB4B5" w:rsidR="00B20546" w:rsidRPr="007F53EA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0546" w:rsidRPr="008C010D" w14:paraId="1398CE38" w14:textId="77777777">
        <w:tc>
          <w:tcPr>
            <w:tcW w:w="2229" w:type="pct"/>
          </w:tcPr>
          <w:p w14:paraId="32B80630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58D2371A" w14:textId="77777777" w:rsidR="00B20546" w:rsidRPr="008C010D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546" w:rsidRPr="009D4866" w14:paraId="6C866C3B" w14:textId="77777777">
        <w:tc>
          <w:tcPr>
            <w:tcW w:w="2229" w:type="pct"/>
          </w:tcPr>
          <w:p w14:paraId="235D3CA1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4AEBB34C" w14:textId="0D9110EC" w:rsidR="00B20546" w:rsidRPr="007F53EA" w:rsidRDefault="000A215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2151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3" w:type="pct"/>
          </w:tcPr>
          <w:p w14:paraId="4F4A3709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D2E3899" w14:textId="0AB6922B" w:rsidR="00B20546" w:rsidRPr="009D486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5" w:type="pct"/>
          </w:tcPr>
          <w:p w14:paraId="213E27BE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88755B3" w14:textId="082DCC50" w:rsidR="00B20546" w:rsidRPr="009D4866" w:rsidRDefault="000A215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2151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8" w:type="pct"/>
          </w:tcPr>
          <w:p w14:paraId="2AEF9E47" w14:textId="77777777" w:rsidR="00B20546" w:rsidRPr="009D486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597D2FF" w14:textId="6FCD4648" w:rsidR="00B20546" w:rsidRPr="009D4866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B20546" w:rsidRPr="007F0AD3" w14:paraId="52CFABFF" w14:textId="77777777">
        <w:tc>
          <w:tcPr>
            <w:tcW w:w="2229" w:type="pct"/>
          </w:tcPr>
          <w:p w14:paraId="7BF30D57" w14:textId="0B3089D8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653B0D3" w14:textId="1E67C110" w:rsidR="00B20546" w:rsidRPr="007F53EA" w:rsidRDefault="000A215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A215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3B36FFC" w14:textId="77777777" w:rsidR="00B20546" w:rsidRPr="0029489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5DBEE83" w14:textId="0A7B6F1C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7159FADE" w14:textId="77777777" w:rsidR="00B20546" w:rsidRPr="0029489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FA0A57" w14:textId="1F5FA7EA" w:rsidR="00B20546" w:rsidRPr="007F0AD3" w:rsidRDefault="000A215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A215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4A6B7077" w14:textId="77777777" w:rsidR="00B20546" w:rsidRPr="0029489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6C65C4D" w14:textId="663DF8F2" w:rsidR="00B20546" w:rsidRPr="007F0AD3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20546" w:rsidRPr="00DF1EB3" w14:paraId="374F07CE" w14:textId="77777777">
        <w:tc>
          <w:tcPr>
            <w:tcW w:w="2229" w:type="pct"/>
          </w:tcPr>
          <w:p w14:paraId="04062E0E" w14:textId="77777777" w:rsidR="00B20546" w:rsidRPr="006F42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8F72" w14:textId="2F896DF6" w:rsidR="00B20546" w:rsidRPr="00294891" w:rsidRDefault="000A215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3" w:type="pct"/>
            <w:shd w:val="clear" w:color="auto" w:fill="auto"/>
          </w:tcPr>
          <w:p w14:paraId="2E8909BE" w14:textId="77777777" w:rsidR="00B20546" w:rsidRPr="0029489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78547" w14:textId="0BFFBC7E" w:rsidR="00B20546" w:rsidRPr="00294891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5" w:type="pct"/>
            <w:shd w:val="clear" w:color="auto" w:fill="auto"/>
          </w:tcPr>
          <w:p w14:paraId="04D0EB09" w14:textId="77777777" w:rsidR="00B20546" w:rsidRPr="0029489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55D82" w14:textId="6DC1053A" w:rsidR="00B20546" w:rsidRPr="00294891" w:rsidRDefault="000A2151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8" w:type="pct"/>
          </w:tcPr>
          <w:p w14:paraId="5D7128A1" w14:textId="77777777" w:rsidR="00B20546" w:rsidRPr="00294891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930919D" w14:textId="7D738280" w:rsidR="00B20546" w:rsidRPr="00294891" w:rsidRDefault="00B20546" w:rsidP="00B20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</w:tr>
    </w:tbl>
    <w:p w14:paraId="04095C26" w14:textId="25084B1F" w:rsidR="00E4247F" w:rsidRDefault="00E4247F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263BFA73" w14:textId="77777777" w:rsidR="00597152" w:rsidRDefault="00597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48EBCA" w14:textId="4C548142" w:rsidR="008A2845" w:rsidRDefault="008A2845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0372B1F6" w14:textId="77777777" w:rsidR="00E4247F" w:rsidRPr="00E4247F" w:rsidRDefault="00E4247F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080"/>
      </w:tblGrid>
      <w:tr w:rsidR="00E4247F" w:rsidRPr="00E4247F" w14:paraId="5F4EE61D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221D9CC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7AD4020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424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C81DD5F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D1665DE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E4247F" w14:paraId="52D4A8D2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0DED919" w14:textId="55D5F58D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3B89DF" w14:textId="5F1DFD34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724F82A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0516063" w14:textId="19B67531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CEB9CFE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28CBF" w14:textId="118ADF4C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0E5860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11E50" w14:textId="3716EAF0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0546" w:rsidRPr="00E4247F" w14:paraId="31913EC3" w14:textId="77777777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776150F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129E1E" w14:textId="1BE0833E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D48AB2E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7DBEC17" w14:textId="17B8E74B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FCE2E1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8B83F" w14:textId="7992E79D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7E0E895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476F9A" w14:textId="22C37CE1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0546" w:rsidRPr="00E4247F" w14:paraId="3A6A6DC5" w14:textId="77777777" w:rsidTr="0009468F">
        <w:trPr>
          <w:trHeight w:val="164"/>
          <w:tblHeader/>
        </w:trPr>
        <w:tc>
          <w:tcPr>
            <w:tcW w:w="3960" w:type="dxa"/>
          </w:tcPr>
          <w:p w14:paraId="435D5E40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F58E8B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424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20546" w:rsidRPr="00E4247F" w14:paraId="18937593" w14:textId="77777777" w:rsidTr="0009468F">
        <w:trPr>
          <w:trHeight w:val="20"/>
        </w:trPr>
        <w:tc>
          <w:tcPr>
            <w:tcW w:w="3960" w:type="dxa"/>
          </w:tcPr>
          <w:p w14:paraId="20020166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7FC6FF0" w14:textId="04C1BD0B" w:rsidR="00B20546" w:rsidRPr="00E4247F" w:rsidRDefault="0072177C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61,376</w:t>
            </w:r>
          </w:p>
        </w:tc>
        <w:tc>
          <w:tcPr>
            <w:tcW w:w="270" w:type="dxa"/>
          </w:tcPr>
          <w:p w14:paraId="7A5F0168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5EDF7" w14:textId="77A02D55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58,853</w:t>
            </w:r>
          </w:p>
        </w:tc>
        <w:tc>
          <w:tcPr>
            <w:tcW w:w="270" w:type="dxa"/>
          </w:tcPr>
          <w:p w14:paraId="2946E7E3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AA10" w14:textId="43B1190E" w:rsidR="00B20546" w:rsidRPr="00E4247F" w:rsidRDefault="00C042A4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61,376</w:t>
            </w:r>
          </w:p>
        </w:tc>
        <w:tc>
          <w:tcPr>
            <w:tcW w:w="270" w:type="dxa"/>
          </w:tcPr>
          <w:p w14:paraId="059ADCF1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AB4B6" w14:textId="01D0EF42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58,853</w:t>
            </w:r>
          </w:p>
        </w:tc>
      </w:tr>
      <w:tr w:rsidR="00B20546" w:rsidRPr="00E4247F" w14:paraId="679153D5" w14:textId="77777777" w:rsidTr="0009468F">
        <w:trPr>
          <w:trHeight w:val="20"/>
        </w:trPr>
        <w:tc>
          <w:tcPr>
            <w:tcW w:w="3960" w:type="dxa"/>
          </w:tcPr>
          <w:p w14:paraId="6C123881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0E9E3C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91087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BF5BF" w14:textId="77777777" w:rsidR="00B20546" w:rsidRPr="0009468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F46AC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772DB7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1C1C9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4230B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546" w:rsidRPr="00E4247F" w14:paraId="4120013F" w14:textId="77777777" w:rsidTr="0009468F">
        <w:trPr>
          <w:trHeight w:val="20"/>
        </w:trPr>
        <w:tc>
          <w:tcPr>
            <w:tcW w:w="3960" w:type="dxa"/>
          </w:tcPr>
          <w:p w14:paraId="4D49EF5D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4247F">
              <w:rPr>
                <w:rFonts w:ascii="Angsana New" w:hAnsi="Angsana New"/>
                <w:sz w:val="30"/>
                <w:szCs w:val="30"/>
              </w:rPr>
              <w:t>3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870AC96" w14:textId="41272341" w:rsidR="00B20546" w:rsidRPr="00E4247F" w:rsidRDefault="00A97A1E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4,205</w:t>
            </w:r>
          </w:p>
        </w:tc>
        <w:tc>
          <w:tcPr>
            <w:tcW w:w="270" w:type="dxa"/>
          </w:tcPr>
          <w:p w14:paraId="0599BC41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7C135" w14:textId="045A6D7D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  <w:tc>
          <w:tcPr>
            <w:tcW w:w="270" w:type="dxa"/>
          </w:tcPr>
          <w:p w14:paraId="711C05E9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BBEFE" w14:textId="3C2EC543" w:rsidR="00B20546" w:rsidRPr="00E4247F" w:rsidRDefault="00C042A4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4,205</w:t>
            </w:r>
          </w:p>
        </w:tc>
        <w:tc>
          <w:tcPr>
            <w:tcW w:w="270" w:type="dxa"/>
          </w:tcPr>
          <w:p w14:paraId="527B0025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17E88" w14:textId="4AC5DB1E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</w:tr>
      <w:tr w:rsidR="00B20546" w:rsidRPr="00E4247F" w14:paraId="012924A8" w14:textId="77777777" w:rsidTr="0009468F">
        <w:trPr>
          <w:trHeight w:val="20"/>
        </w:trPr>
        <w:tc>
          <w:tcPr>
            <w:tcW w:w="3960" w:type="dxa"/>
          </w:tcPr>
          <w:p w14:paraId="03DC9F90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247F">
              <w:rPr>
                <w:rFonts w:ascii="Angsana New" w:hAnsi="Angsana New"/>
                <w:sz w:val="30"/>
                <w:szCs w:val="30"/>
              </w:rPr>
              <w:t>6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E20A57" w14:textId="4BB124CA" w:rsidR="00B20546" w:rsidRPr="00E4247F" w:rsidRDefault="001D5357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270" w:type="dxa"/>
          </w:tcPr>
          <w:p w14:paraId="17B379D5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5AC21" w14:textId="20D67C18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00B96055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15765" w14:textId="2C459FA6" w:rsidR="00B20546" w:rsidRPr="00E4247F" w:rsidRDefault="00C042A4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270" w:type="dxa"/>
          </w:tcPr>
          <w:p w14:paraId="4872B893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FC082" w14:textId="30828FDA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B20546" w:rsidRPr="00E4247F" w14:paraId="4D4217D2" w14:textId="77777777" w:rsidTr="0009468F">
        <w:trPr>
          <w:trHeight w:val="20"/>
        </w:trPr>
        <w:tc>
          <w:tcPr>
            <w:tcW w:w="3960" w:type="dxa"/>
          </w:tcPr>
          <w:p w14:paraId="226FE406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247F">
              <w:rPr>
                <w:rFonts w:ascii="Angsana New" w:hAnsi="Angsana New"/>
                <w:sz w:val="30"/>
                <w:szCs w:val="30"/>
              </w:rPr>
              <w:t>12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98B8D5A" w14:textId="2CD8B596" w:rsidR="00B20546" w:rsidRPr="00E4247F" w:rsidRDefault="54FC1C8E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14C9927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39BA8C80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CE1B7" w14:textId="05D2F2F2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375C13CE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09602" w14:textId="00047DA6" w:rsidR="00B20546" w:rsidRPr="00E4247F" w:rsidRDefault="24FEEBAB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14C9927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1437B235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C48D0" w14:textId="6412297B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B20546" w:rsidRPr="00E4247F" w14:paraId="226C32FD" w14:textId="77777777" w:rsidTr="0009468F">
        <w:trPr>
          <w:trHeight w:val="20"/>
        </w:trPr>
        <w:tc>
          <w:tcPr>
            <w:tcW w:w="3960" w:type="dxa"/>
          </w:tcPr>
          <w:p w14:paraId="7B98BF55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4247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F11D3C" w14:textId="77427461" w:rsidR="00B20546" w:rsidRPr="00E4247F" w:rsidRDefault="005E2E22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  <w:tc>
          <w:tcPr>
            <w:tcW w:w="270" w:type="dxa"/>
          </w:tcPr>
          <w:p w14:paraId="15FB5C4B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06663" w14:textId="1E272783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70" w:type="dxa"/>
          </w:tcPr>
          <w:p w14:paraId="7B34C631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A44B06" w14:textId="6F0FC3A3" w:rsidR="00B20546" w:rsidRPr="00E4247F" w:rsidRDefault="00C042A4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  <w:tc>
          <w:tcPr>
            <w:tcW w:w="270" w:type="dxa"/>
          </w:tcPr>
          <w:p w14:paraId="63DEFD85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B0B712" w14:textId="2BB53F5A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  <w:tr w:rsidR="00B20546" w:rsidRPr="00E4247F" w14:paraId="42C84877" w14:textId="77777777" w:rsidTr="000C6AE9">
        <w:trPr>
          <w:trHeight w:val="20"/>
        </w:trPr>
        <w:tc>
          <w:tcPr>
            <w:tcW w:w="3960" w:type="dxa"/>
          </w:tcPr>
          <w:p w14:paraId="2BECDAB8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F9145" w14:textId="1CCFFA65" w:rsidR="00B20546" w:rsidRPr="00294891" w:rsidRDefault="00531BD3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69,64</w:t>
            </w:r>
            <w:r w:rsidR="3974AA30" w:rsidRPr="0029489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C4E864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44CD8" w14:textId="70763806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  <w:tc>
          <w:tcPr>
            <w:tcW w:w="270" w:type="dxa"/>
          </w:tcPr>
          <w:p w14:paraId="54D4F8DF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5C6D57" w14:textId="0C5C3EB8" w:rsidR="00B20546" w:rsidRPr="00294891" w:rsidRDefault="00531BD3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69,64</w:t>
            </w:r>
            <w:r w:rsidR="6AD6D97B" w:rsidRPr="0029489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DB4C6B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F65FC" w14:textId="7E36CF3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</w:tr>
      <w:tr w:rsidR="00B20546" w:rsidRPr="00E4247F" w14:paraId="796CA800" w14:textId="77777777" w:rsidTr="000C6AE9">
        <w:trPr>
          <w:trHeight w:val="20"/>
        </w:trPr>
        <w:tc>
          <w:tcPr>
            <w:tcW w:w="3960" w:type="dxa"/>
          </w:tcPr>
          <w:p w14:paraId="354C720D" w14:textId="28910A16" w:rsidR="00B20546" w:rsidRPr="000D7705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E4247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50C035BD" w14:textId="77777777" w:rsidR="00B20546" w:rsidRPr="0009468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A6567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12723" w14:textId="77777777" w:rsidR="00B20546" w:rsidRPr="0009468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75A55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14905" w14:textId="77777777" w:rsidR="00B20546" w:rsidRPr="0009468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B0C00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824E7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546" w:rsidRPr="00E4247F" w14:paraId="20C3CA54" w14:textId="77777777" w:rsidTr="0009468F">
        <w:trPr>
          <w:trHeight w:val="20"/>
        </w:trPr>
        <w:tc>
          <w:tcPr>
            <w:tcW w:w="3960" w:type="dxa"/>
          </w:tcPr>
          <w:p w14:paraId="0A1B823F" w14:textId="7E3AB722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47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605B84" w14:textId="7C830D0A" w:rsidR="00B20546" w:rsidRPr="00E4247F" w:rsidRDefault="005E2E22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(3,336)</w:t>
            </w:r>
          </w:p>
        </w:tc>
        <w:tc>
          <w:tcPr>
            <w:tcW w:w="270" w:type="dxa"/>
          </w:tcPr>
          <w:p w14:paraId="77A3AC5E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18950C" w14:textId="5C591D35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  <w:tc>
          <w:tcPr>
            <w:tcW w:w="270" w:type="dxa"/>
          </w:tcPr>
          <w:p w14:paraId="131AD3CA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3BAB7A" w14:textId="218A5268" w:rsidR="00B20546" w:rsidRPr="00E4247F" w:rsidRDefault="00C042A4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(3,336)</w:t>
            </w:r>
          </w:p>
        </w:tc>
        <w:tc>
          <w:tcPr>
            <w:tcW w:w="270" w:type="dxa"/>
          </w:tcPr>
          <w:p w14:paraId="172E188D" w14:textId="77777777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7099A9" w14:textId="17BE8223" w:rsidR="00B20546" w:rsidRPr="00E4247F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</w:tr>
      <w:tr w:rsidR="00B20546" w:rsidRPr="00E4247F" w14:paraId="71EEAFB8" w14:textId="77777777" w:rsidTr="0009468F">
        <w:trPr>
          <w:trHeight w:val="20"/>
        </w:trPr>
        <w:tc>
          <w:tcPr>
            <w:tcW w:w="3960" w:type="dxa"/>
          </w:tcPr>
          <w:p w14:paraId="1235BB81" w14:textId="77777777" w:rsidR="00B20546" w:rsidRPr="00E4247F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67062D" w14:textId="4765AA37" w:rsidR="00B20546" w:rsidRPr="00294891" w:rsidRDefault="0072177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66,30</w:t>
            </w:r>
            <w:r w:rsidR="5855AD8E" w:rsidRPr="0029489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64BCAC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6E188" w14:textId="765AAE50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62,625</w:t>
            </w:r>
          </w:p>
        </w:tc>
        <w:tc>
          <w:tcPr>
            <w:tcW w:w="270" w:type="dxa"/>
          </w:tcPr>
          <w:p w14:paraId="41271073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ED0F0" w14:textId="56FDDB25" w:rsidR="00B20546" w:rsidRPr="00294891" w:rsidRDefault="005A169F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66,30</w:t>
            </w:r>
            <w:r w:rsidR="0977794D" w:rsidRPr="0029489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79253C3" w14:textId="77777777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4521C" w14:textId="652CAD49" w:rsidR="00B20546" w:rsidRPr="00294891" w:rsidRDefault="00B205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62,625</w:t>
            </w:r>
          </w:p>
        </w:tc>
      </w:tr>
    </w:tbl>
    <w:p w14:paraId="7FBAEAF5" w14:textId="77777777" w:rsidR="00E4247F" w:rsidRPr="0040290D" w:rsidRDefault="00E4247F" w:rsidP="00E4247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64"/>
        <w:gridCol w:w="267"/>
        <w:gridCol w:w="1096"/>
        <w:gridCol w:w="267"/>
        <w:gridCol w:w="1099"/>
        <w:gridCol w:w="267"/>
        <w:gridCol w:w="1060"/>
      </w:tblGrid>
      <w:tr w:rsidR="00E4247F" w:rsidRPr="00071DD1" w14:paraId="2C704C9D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40D4C891" w14:textId="77777777" w:rsidR="00E4247F" w:rsidRPr="00071DD1" w:rsidRDefault="00E4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7" w:type="dxa"/>
            <w:gridSpan w:val="3"/>
            <w:vAlign w:val="bottom"/>
          </w:tcPr>
          <w:p w14:paraId="3E1F3D6A" w14:textId="77777777" w:rsidR="00E4247F" w:rsidRPr="00CC67B9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 w:hanging="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4F83E413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1D17B35" w14:textId="77777777" w:rsidR="00E4247F" w:rsidRPr="00D67BB3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705" w:rsidRPr="00071DD1" w14:paraId="5B864684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9AF8E8F" w14:textId="5510219D" w:rsidR="000D7705" w:rsidRDefault="000D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205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527" w:type="dxa"/>
            <w:gridSpan w:val="3"/>
            <w:vAlign w:val="bottom"/>
          </w:tcPr>
          <w:p w14:paraId="2EFCBC85" w14:textId="77777777" w:rsidR="000D7705" w:rsidRPr="00A43118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30D9197A" w14:textId="77777777" w:rsidR="000D7705" w:rsidRPr="00071DD1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3B32B06" w14:textId="77777777" w:rsidR="000D7705" w:rsidRPr="00D67BB3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4247F" w:rsidRPr="00071DD1" w14:paraId="1A83274F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B3B0E15" w14:textId="1C515615" w:rsidR="00E4247F" w:rsidRPr="00071DD1" w:rsidRDefault="000D7705" w:rsidP="000D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B205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205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4" w:type="dxa"/>
          </w:tcPr>
          <w:p w14:paraId="00EEBB0F" w14:textId="4B2C99C7" w:rsidR="00E4247F" w:rsidRPr="00E540BE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18ACCCB" w14:textId="77777777" w:rsidR="00E4247F" w:rsidRPr="00E540BE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</w:tcPr>
          <w:p w14:paraId="2BEE4F41" w14:textId="6886AD5C" w:rsidR="00E4247F" w:rsidRPr="00CC67B9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vAlign w:val="bottom"/>
          </w:tcPr>
          <w:p w14:paraId="70634042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CE564F9" w14:textId="30615475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275F7408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3122786" w14:textId="31631886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4247F" w:rsidRPr="00071DD1" w14:paraId="586BB265" w14:textId="77777777" w:rsidTr="0009468F">
        <w:trPr>
          <w:trHeight w:val="164"/>
          <w:tblHeader/>
        </w:trPr>
        <w:tc>
          <w:tcPr>
            <w:tcW w:w="3960" w:type="dxa"/>
          </w:tcPr>
          <w:p w14:paraId="3487BD45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5674C30D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247F" w:rsidRPr="00071DD1" w14:paraId="45060095" w14:textId="77777777" w:rsidTr="0009468F">
        <w:trPr>
          <w:trHeight w:val="20"/>
        </w:trPr>
        <w:tc>
          <w:tcPr>
            <w:tcW w:w="3960" w:type="dxa"/>
          </w:tcPr>
          <w:p w14:paraId="36A7C361" w14:textId="77777777" w:rsidR="00E4247F" w:rsidRPr="00BA54C3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4" w:type="dxa"/>
          </w:tcPr>
          <w:p w14:paraId="5CFF2F49" w14:textId="6177034D" w:rsidR="00E4247F" w:rsidRPr="0009468F" w:rsidRDefault="002F38CE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7" w:type="dxa"/>
          </w:tcPr>
          <w:p w14:paraId="44C5F58F" w14:textId="77777777" w:rsidR="00E4247F" w:rsidRPr="0009468F" w:rsidRDefault="00E4247F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6A5A51" w14:textId="0D2E458B" w:rsidR="00E4247F" w:rsidRPr="0009468F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67" w:type="dxa"/>
          </w:tcPr>
          <w:p w14:paraId="0017E0CC" w14:textId="77777777" w:rsidR="00E4247F" w:rsidRPr="0009468F" w:rsidRDefault="00E4247F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F179FE4" w14:textId="32179299" w:rsidR="00E4247F" w:rsidRPr="0009468F" w:rsidRDefault="002F38CE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7" w:type="dxa"/>
          </w:tcPr>
          <w:p w14:paraId="385DC6FF" w14:textId="77777777" w:rsidR="00E4247F" w:rsidRPr="0009468F" w:rsidRDefault="00E4247F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0A7EB99" w14:textId="7121D26C" w:rsidR="00E4247F" w:rsidRPr="0009468F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</w:tbl>
    <w:p w14:paraId="1AFDA961" w14:textId="1057B293" w:rsidR="00E4247F" w:rsidRDefault="00E4247F">
      <w:pPr>
        <w:rPr>
          <w:rFonts w:asciiTheme="majorBidi" w:hAnsiTheme="majorBidi" w:cstheme="majorBidi"/>
          <w:sz w:val="30"/>
          <w:szCs w:val="30"/>
        </w:rPr>
      </w:pPr>
    </w:p>
    <w:p w14:paraId="3E85D828" w14:textId="33870141" w:rsidR="00BA54C3" w:rsidRDefault="00BA54C3">
      <w:pPr>
        <w:sectPr w:rsidR="00BA54C3" w:rsidSect="00302ED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6F24024" w14:textId="7B5DA892" w:rsidR="00480741" w:rsidRDefault="00480741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75158D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14:paraId="40EDAB64" w14:textId="77777777" w:rsidR="00480741" w:rsidRPr="009D32C6" w:rsidRDefault="00480741" w:rsidP="0078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</w:p>
    <w:p w14:paraId="78D4FBE8" w14:textId="36C0D5DC" w:rsidR="00480741" w:rsidRPr="008C010D" w:rsidRDefault="00480741" w:rsidP="007F5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07046">
        <w:rPr>
          <w:rFonts w:ascii="Angsana New" w:hAnsi="Angsana New"/>
          <w:sz w:val="30"/>
          <w:szCs w:val="30"/>
        </w:rPr>
        <w:t xml:space="preserve">30 </w:t>
      </w:r>
      <w:r w:rsidR="00D07046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</w:t>
      </w:r>
      <w:r w:rsidR="000036EC">
        <w:rPr>
          <w:rFonts w:ascii="Angsana New" w:hAnsi="Angsana New"/>
          <w:sz w:val="30"/>
          <w:szCs w:val="30"/>
        </w:rPr>
        <w:t>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0036E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776A13">
        <w:rPr>
          <w:rFonts w:ascii="Angsana New" w:hAnsi="Angsana New" w:hint="cs"/>
          <w:sz w:val="30"/>
          <w:szCs w:val="30"/>
          <w:cs/>
        </w:rPr>
        <w:t>หก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07046">
        <w:rPr>
          <w:rFonts w:ascii="Angsana New" w:hAnsi="Angsana New"/>
          <w:sz w:val="30"/>
          <w:szCs w:val="30"/>
        </w:rPr>
        <w:t xml:space="preserve">30 </w:t>
      </w:r>
      <w:r w:rsidR="00D07046">
        <w:rPr>
          <w:rFonts w:ascii="Angsana New" w:hAnsi="Angsana New" w:hint="cs"/>
          <w:sz w:val="30"/>
          <w:szCs w:val="30"/>
          <w:cs/>
        </w:rPr>
        <w:t>มิถุนายน</w:t>
      </w:r>
      <w:r w:rsidR="00BB639F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0036E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0036E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5CED954B" w14:textId="24927225" w:rsidR="009D32C6" w:rsidRPr="000036EC" w:rsidRDefault="009D32C6" w:rsidP="00003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13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036EC" w:rsidRPr="007E2E3E" w14:paraId="23484C7D" w14:textId="77777777" w:rsidTr="000036EC">
        <w:tc>
          <w:tcPr>
            <w:tcW w:w="1980" w:type="dxa"/>
          </w:tcPr>
          <w:p w14:paraId="696C0C01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</w:tcPr>
          <w:p w14:paraId="71156D95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2196AC4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</w:tcPr>
          <w:p w14:paraId="756A5A5A" w14:textId="0AEBC60C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</w:tcPr>
          <w:p w14:paraId="5E19EA8F" w14:textId="04882118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6989" w:rsidRPr="007E2E3E" w14:paraId="135F29D4" w14:textId="77777777">
        <w:tc>
          <w:tcPr>
            <w:tcW w:w="1980" w:type="dxa"/>
          </w:tcPr>
          <w:p w14:paraId="27AB176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9AD828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1350" w:type="dxa"/>
            <w:tcBorders>
              <w:left w:val="nil"/>
            </w:tcBorders>
          </w:tcPr>
          <w:p w14:paraId="4075C3D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00E71BE6" w14:textId="7421A1B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70" w:type="dxa"/>
          </w:tcPr>
          <w:p w14:paraId="399CA82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3D2605A5" w14:textId="0C19173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3628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5AD7EDA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C5B97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4693691" w14:textId="551A1072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เงินปันผลรั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บสำหรับงวด</w:t>
            </w:r>
          </w:p>
        </w:tc>
      </w:tr>
      <w:tr w:rsidR="00946989" w:rsidRPr="007E2E3E" w14:paraId="42BDFA6A" w14:textId="77777777">
        <w:trPr>
          <w:trHeight w:val="362"/>
        </w:trPr>
        <w:tc>
          <w:tcPr>
            <w:tcW w:w="1980" w:type="dxa"/>
          </w:tcPr>
          <w:p w14:paraId="44D452A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072AF3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350" w:type="dxa"/>
            <w:tcBorders>
              <w:left w:val="nil"/>
            </w:tcBorders>
          </w:tcPr>
          <w:p w14:paraId="6AB800A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14:paraId="2FFE11A9" w14:textId="16A4B87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F43FE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0F85810" w14:textId="49EC57E1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257253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343BB32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7154C8E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5CABB7FB" w14:textId="5D3AF969" w:rsidR="00946989" w:rsidRPr="00BA0078" w:rsidRDefault="00AB1422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="00946989" w:rsidRPr="00BA0078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D07046" w:rsidRPr="007E2E3E" w14:paraId="79CFC706" w14:textId="77777777" w:rsidTr="000036EC">
        <w:tc>
          <w:tcPr>
            <w:tcW w:w="1980" w:type="dxa"/>
          </w:tcPr>
          <w:p w14:paraId="0E3158DA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62A582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855391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3DBBC" w14:textId="3093CB70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67DBCF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719118" w14:textId="30A314F6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DD788D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D7F860" w14:textId="2F2AAA15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602643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89255" w14:textId="2DB5CB2C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202B75A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409D89" w14:textId="2DF97B62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2E86031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BF3D52" w14:textId="15B6C4B9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EA0670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9C60A3" w14:textId="3826BBBA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342DC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CDCA1F" w14:textId="604918E6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D07046" w:rsidRPr="007E2E3E" w14:paraId="08D64F40" w14:textId="77777777" w:rsidTr="000036EC">
        <w:tc>
          <w:tcPr>
            <w:tcW w:w="1980" w:type="dxa"/>
          </w:tcPr>
          <w:p w14:paraId="0D3C935F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7EE555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4CBC6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E588ED" w14:textId="1CC27E3A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73A9A5F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C2B214" w14:textId="5A68881D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A354CE1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69C21" w14:textId="621F9186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1108949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6F938E" w14:textId="62D65CC0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D7C86D9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D4E31FD" w14:textId="345959F9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BE073D4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C85957" w14:textId="66C27445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D1849D5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D52114" w14:textId="5D806E9A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662FF04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DE14F1" w14:textId="19166BD5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D07046" w:rsidRPr="007E2E3E" w14:paraId="1321A2CB" w14:textId="77777777">
        <w:tc>
          <w:tcPr>
            <w:tcW w:w="1980" w:type="dxa"/>
          </w:tcPr>
          <w:p w14:paraId="20AAFAB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</w:tcPr>
          <w:p w14:paraId="5A619F6A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6E2D8A49" w14:textId="1E41268D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tcBorders>
              <w:right w:val="nil"/>
            </w:tcBorders>
          </w:tcPr>
          <w:p w14:paraId="223E1E55" w14:textId="77777777" w:rsidR="00D07046" w:rsidRPr="00BA0078" w:rsidRDefault="00D07046" w:rsidP="00D07046">
            <w:pPr>
              <w:spacing w:line="30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  <w:tcBorders>
              <w:left w:val="nil"/>
            </w:tcBorders>
          </w:tcPr>
          <w:p w14:paraId="641EF81F" w14:textId="29D317A0" w:rsidR="00D07046" w:rsidRPr="00BA0078" w:rsidRDefault="00D07046" w:rsidP="00D07046">
            <w:pPr>
              <w:spacing w:line="30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07046" w:rsidRPr="007E2E3E" w14:paraId="0B27599C" w14:textId="77777777" w:rsidTr="000036EC">
        <w:tc>
          <w:tcPr>
            <w:tcW w:w="1980" w:type="dxa"/>
          </w:tcPr>
          <w:p w14:paraId="0C6EFDF2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บริษัท ๙ เฟรชมาร์เก็ต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เพลส</w:t>
            </w:r>
          </w:p>
        </w:tc>
        <w:tc>
          <w:tcPr>
            <w:tcW w:w="1890" w:type="dxa"/>
          </w:tcPr>
          <w:p w14:paraId="1910E93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350" w:type="dxa"/>
          </w:tcPr>
          <w:p w14:paraId="38D05EBE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CCF5E7D" w14:textId="5EEF3B05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3D5CADA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8B57B" w14:textId="3012FF38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5D8CF414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E0701E2" w14:textId="736B2030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3DDFF88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4EC43C" w14:textId="6C7574E3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6CCB2688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922F75" w14:textId="1580BEAD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2B3385AE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9C2672" w14:textId="3E0A2724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6B7BD321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5F929A" w14:textId="799CD48E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7C9E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5A7AD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7046" w:rsidRPr="007E2E3E" w14:paraId="17C4F2D8" w14:textId="77777777" w:rsidTr="000036EC">
        <w:tc>
          <w:tcPr>
            <w:tcW w:w="1980" w:type="dxa"/>
          </w:tcPr>
          <w:p w14:paraId="7FA55E6E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06249AF9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350" w:type="dxa"/>
          </w:tcPr>
          <w:p w14:paraId="455A036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420C38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BCA5C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B8CD8" w14:textId="1BD4004A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CE3436F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2B725C4" w14:textId="037C916A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0AE3D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9326D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305863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BBB12B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88AB59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2217F2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FD9BF9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555901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444204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A59EAC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7046" w:rsidRPr="007E2E3E" w14:paraId="6023442C" w14:textId="77777777" w:rsidTr="000036EC">
        <w:tc>
          <w:tcPr>
            <w:tcW w:w="1980" w:type="dxa"/>
          </w:tcPr>
          <w:p w14:paraId="37822617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16FC1FF8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ดำเนินกิจการโรงแรม </w:t>
            </w:r>
          </w:p>
        </w:tc>
        <w:tc>
          <w:tcPr>
            <w:tcW w:w="1350" w:type="dxa"/>
          </w:tcPr>
          <w:p w14:paraId="616317E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197E1B7" w14:textId="1AB80669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DB05B1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BAEE31" w14:textId="582EFD18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0862AC15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05096EE" w14:textId="6FBED1F0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0EBB0D18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F20306" w14:textId="5C288DE9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376AC49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8C4E" w14:textId="071FA940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47874FB2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0944D2" w14:textId="71CE44CD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57A1E801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E65A5" w14:textId="10934340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9E71B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7E30D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7046" w:rsidRPr="007E2E3E" w14:paraId="4D3D52D1" w14:textId="77777777" w:rsidTr="000036EC">
        <w:tc>
          <w:tcPr>
            <w:tcW w:w="1980" w:type="dxa"/>
          </w:tcPr>
          <w:p w14:paraId="43FB370F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177C0395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รีสอร์ท และห้องชุด</w:t>
            </w:r>
          </w:p>
        </w:tc>
        <w:tc>
          <w:tcPr>
            <w:tcW w:w="1350" w:type="dxa"/>
          </w:tcPr>
          <w:p w14:paraId="0BA2296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1ADF5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EF87CE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F793D5" w14:textId="11A40F66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0B166EA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0EF09D4" w14:textId="4C704BBD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58CD6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CBC108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B90BA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FFCA0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F70EC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FF52D2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190A4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ACCE7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788DCF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E4FFF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07046" w:rsidRPr="007E2E3E" w14:paraId="77D8875B" w14:textId="77777777" w:rsidTr="000036EC">
        <w:tc>
          <w:tcPr>
            <w:tcW w:w="1980" w:type="dxa"/>
          </w:tcPr>
          <w:p w14:paraId="449F07D3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23FBF2B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350" w:type="dxa"/>
          </w:tcPr>
          <w:p w14:paraId="139AE76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8ACA94C" w14:textId="20DAAA96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BC08B3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E78FA4" w14:textId="4939DC2D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63D9D3C8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87E67EA" w14:textId="0688D1D0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4652D9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939CF3" w14:textId="131F3D19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51F909F7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0033F4" w14:textId="64ACAAC7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54D5EEB5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337224" w14:textId="55E4C194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06AEA77F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C737F" w14:textId="7C87A4DF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7D07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952C7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7046" w:rsidRPr="007E2E3E" w14:paraId="12C1FD7D" w14:textId="77777777" w:rsidTr="000036EC">
        <w:tc>
          <w:tcPr>
            <w:tcW w:w="1980" w:type="dxa"/>
          </w:tcPr>
          <w:p w14:paraId="48CDA6FE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148C3EB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350" w:type="dxa"/>
          </w:tcPr>
          <w:p w14:paraId="634E76D3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316B05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3EA848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E38E04" w14:textId="34AA2AF4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948C79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2CBD1D8" w14:textId="369E7DB1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3E339F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4F20A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52C04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9684E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F743CA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486E45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BB3A77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BEA234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1567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40030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07046" w:rsidRPr="007E2E3E" w14:paraId="706BD3EB" w14:textId="77777777" w:rsidTr="000036EC">
        <w:tc>
          <w:tcPr>
            <w:tcW w:w="1980" w:type="dxa"/>
          </w:tcPr>
          <w:p w14:paraId="1D6A227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0BB9AF44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ให้บริการที่พักแรม</w:t>
            </w:r>
          </w:p>
        </w:tc>
        <w:tc>
          <w:tcPr>
            <w:tcW w:w="1350" w:type="dxa"/>
          </w:tcPr>
          <w:p w14:paraId="6D856A5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24E6780" w14:textId="7FCEF80E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ABE9EB8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E55AC4" w14:textId="21CAC39A" w:rsidR="00D07046" w:rsidRPr="00BA0078" w:rsidRDefault="00D07046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068F5E84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DD7CCB2" w14:textId="49E5C226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AD4AB0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B2B1DF" w14:textId="7A942C38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315E6891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DE5121" w14:textId="4F208CC7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24DB1949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65C523" w14:textId="7BD501EB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F488B5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171261" w14:textId="7ACCE8CF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28D16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F739A8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7046" w:rsidRPr="007E2E3E" w14:paraId="4B11528F" w14:textId="77777777" w:rsidTr="000036EC">
        <w:tc>
          <w:tcPr>
            <w:tcW w:w="1980" w:type="dxa"/>
          </w:tcPr>
          <w:p w14:paraId="73ADE22B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890" w:type="dxa"/>
          </w:tcPr>
          <w:p w14:paraId="70CA78F0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8E8FFE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36C00A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25361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722563" w14:textId="7DDBE663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745A019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B111411" w14:textId="452994FE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3BA67E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6F1334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0408D28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73F426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6A2D9E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65021A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0E9B73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6E7C38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A04A56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507E7D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07046" w:rsidRPr="007E2E3E" w14:paraId="1D81FA78" w14:textId="77777777" w:rsidTr="000036EC">
        <w:tc>
          <w:tcPr>
            <w:tcW w:w="1980" w:type="dxa"/>
          </w:tcPr>
          <w:p w14:paraId="7299126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7564B2EA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350" w:type="dxa"/>
          </w:tcPr>
          <w:p w14:paraId="3330BA9D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F73D965" w14:textId="420F40CC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22442A13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67F904" w14:textId="57E5B456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48495117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1C8FC14" w14:textId="0E55FE61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667B34C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A481E6" w14:textId="12335368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05181299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8E3A59" w14:textId="2EC58B21" w:rsidR="00D07046" w:rsidRPr="00BA0078" w:rsidRDefault="00FD463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766115B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BD05A" w14:textId="5C7E57BC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5FC4B455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46FE18" w14:textId="220C3953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8E90B1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51DC6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7046" w:rsidRPr="007E2E3E" w14:paraId="3FF6BE56" w14:textId="77777777" w:rsidTr="000036EC">
        <w:tc>
          <w:tcPr>
            <w:tcW w:w="1980" w:type="dxa"/>
          </w:tcPr>
          <w:p w14:paraId="1E72A244" w14:textId="0BAF0EED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อปเมนท์ จำกั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</w:p>
        </w:tc>
        <w:tc>
          <w:tcPr>
            <w:tcW w:w="1890" w:type="dxa"/>
          </w:tcPr>
          <w:p w14:paraId="2EC7C7EC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350" w:type="dxa"/>
          </w:tcPr>
          <w:p w14:paraId="414D6B92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249AC7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6BAA3E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529CDB" w14:textId="2C0EE4C8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2BED8D1D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9587239" w14:textId="3FB8B466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22C76E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498ED0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F8C92E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14AE138" w14:textId="77777777" w:rsidR="00D07046" w:rsidRPr="00294891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AF16AE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05FC6F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B20564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85A9B7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CCA9E5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E9CEB" w14:textId="77777777" w:rsidR="00D07046" w:rsidRPr="00BA0078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70FBC" w:rsidRPr="007E2E3E" w14:paraId="50F04C4F" w14:textId="77777777" w:rsidTr="000036EC">
        <w:tc>
          <w:tcPr>
            <w:tcW w:w="1980" w:type="dxa"/>
          </w:tcPr>
          <w:p w14:paraId="3D542B36" w14:textId="2AC41032" w:rsidR="00270FBC" w:rsidRPr="00BA0078" w:rsidRDefault="00B00C74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EB0CF5">
              <w:rPr>
                <w:rFonts w:ascii="Angsana New" w:hAnsi="Angsana New" w:hint="cs"/>
                <w:sz w:val="24"/>
                <w:szCs w:val="24"/>
                <w:cs/>
              </w:rPr>
              <w:t xml:space="preserve"> ๙ </w:t>
            </w:r>
            <w:r w:rsidR="0094367B">
              <w:rPr>
                <w:rFonts w:ascii="Angsana New" w:hAnsi="Angsana New" w:hint="cs"/>
                <w:sz w:val="24"/>
                <w:szCs w:val="24"/>
                <w:cs/>
              </w:rPr>
              <w:t>ปิโตร</w:t>
            </w:r>
            <w:r w:rsidR="00F9284D">
              <w:rPr>
                <w:rFonts w:ascii="Angsana New" w:hAnsi="Angsana New" w:hint="cs"/>
                <w:sz w:val="24"/>
                <w:szCs w:val="24"/>
                <w:cs/>
              </w:rPr>
              <w:t xml:space="preserve"> แอนด์</w:t>
            </w:r>
          </w:p>
        </w:tc>
        <w:tc>
          <w:tcPr>
            <w:tcW w:w="1890" w:type="dxa"/>
          </w:tcPr>
          <w:p w14:paraId="610A9DDE" w14:textId="798A2A8C" w:rsidR="00270FBC" w:rsidRPr="00BA0078" w:rsidRDefault="003620DD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20DD">
              <w:rPr>
                <w:rFonts w:ascii="Angsana New" w:hAnsi="Angsana New"/>
                <w:sz w:val="24"/>
                <w:szCs w:val="24"/>
                <w:cs/>
              </w:rPr>
              <w:t>ขายปลีกเชื้อเพลิงยานยนต์</w:t>
            </w:r>
          </w:p>
        </w:tc>
        <w:tc>
          <w:tcPr>
            <w:tcW w:w="1350" w:type="dxa"/>
          </w:tcPr>
          <w:p w14:paraId="6F573306" w14:textId="6E2DF54F" w:rsidR="00270FBC" w:rsidRPr="00BA0078" w:rsidRDefault="00FD463A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7F4D642A" w14:textId="4AE0CBB0" w:rsidR="00270FBC" w:rsidRPr="00BA0078" w:rsidRDefault="00FD463A" w:rsidP="00FD4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57088A2E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DA9E857" w14:textId="697EAB05" w:rsidR="00270FBC" w:rsidRPr="00BA0078" w:rsidRDefault="00FD463A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7A434571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1CBF95D" w14:textId="637C9FD0" w:rsidR="00270FBC" w:rsidRPr="00BA0078" w:rsidRDefault="00FD463A" w:rsidP="00FD4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BA0078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092A1B43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48ED8" w14:textId="41EE8AC5" w:rsidR="00270FBC" w:rsidRPr="00BA0078" w:rsidRDefault="00FD463A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C8B31A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18BB158" w14:textId="4352116C" w:rsidR="00270FBC" w:rsidRPr="00294891" w:rsidRDefault="001C4458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84983">
              <w:rPr>
                <w:rFonts w:ascii="Angsana New" w:hAnsi="Angsana New"/>
                <w:sz w:val="24"/>
                <w:szCs w:val="24"/>
              </w:rPr>
              <w:t>,0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71F444D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8C14D1" w14:textId="1BFD8AFA" w:rsidR="00270FBC" w:rsidRPr="00BA0078" w:rsidRDefault="00FD463A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75D69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97438F" w14:textId="63B2079C" w:rsidR="00270FBC" w:rsidRPr="00BA0078" w:rsidRDefault="00FD463A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07AA8E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26C8C1" w14:textId="3FDAD805" w:rsidR="00270FBC" w:rsidRPr="00BA0078" w:rsidRDefault="00FD463A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70FBC" w:rsidRPr="007E2E3E" w14:paraId="16E55C71" w14:textId="77777777" w:rsidTr="000036EC">
        <w:tc>
          <w:tcPr>
            <w:tcW w:w="1980" w:type="dxa"/>
          </w:tcPr>
          <w:p w14:paraId="6BAF0CDA" w14:textId="6D59011C" w:rsidR="00270FBC" w:rsidRPr="00BA0078" w:rsidRDefault="00F9284D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เซอร์วิส</w:t>
            </w:r>
            <w:r w:rsidR="00C44BCD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  <w:r w:rsidR="00B94C40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90" w:type="dxa"/>
          </w:tcPr>
          <w:p w14:paraId="358D0154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D78D059" w14:textId="77777777" w:rsidR="00270FBC" w:rsidRPr="00BA0078" w:rsidRDefault="00270FBC" w:rsidP="002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EDDE88F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22F841A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3EB9E3B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1220D87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26DFAEA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3FBB0D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7A59B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991AE0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6A8EF0B" w14:textId="77777777" w:rsidR="00270FBC" w:rsidRPr="00294891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9E779F3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E29FB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DD5FB1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ACFD83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86804D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F4F198" w14:textId="77777777" w:rsidR="00270FBC" w:rsidRPr="00BA0078" w:rsidRDefault="00270FBC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07046" w:rsidRPr="007E2E3E" w14:paraId="1DB5732C" w14:textId="77777777" w:rsidTr="000036EC">
        <w:tc>
          <w:tcPr>
            <w:tcW w:w="1980" w:type="dxa"/>
          </w:tcPr>
          <w:p w14:paraId="15A61326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1F394E61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80B434" w14:textId="77777777" w:rsidR="00D07046" w:rsidRPr="00BA0078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88E2E59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C7B81F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94BEC2" w14:textId="076EE159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99DC9A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66FBAE" w14:textId="534B6621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D22EEE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F4FCE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56888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00" w:lineRule="exact"/>
              <w:ind w:left="-101" w:right="-7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07E2F4" w14:textId="5FC9132B" w:rsidR="00D07046" w:rsidRPr="00294891" w:rsidRDefault="002C4BA2" w:rsidP="002C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94891">
              <w:rPr>
                <w:rFonts w:ascii="Angsana New" w:hAnsi="Angsana New"/>
                <w:b/>
                <w:bCs/>
                <w:sz w:val="24"/>
                <w:szCs w:val="24"/>
              </w:rPr>
              <w:t>141,000</w:t>
            </w:r>
          </w:p>
        </w:tc>
        <w:tc>
          <w:tcPr>
            <w:tcW w:w="270" w:type="dxa"/>
          </w:tcPr>
          <w:p w14:paraId="5E9A714C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F960F6" w14:textId="606F94AF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94891">
              <w:rPr>
                <w:rFonts w:ascii="Angsana New" w:hAnsi="Angsana New"/>
                <w:b/>
                <w:bCs/>
                <w:sz w:val="24"/>
                <w:szCs w:val="24"/>
              </w:rPr>
              <w:t>140,000</w:t>
            </w:r>
          </w:p>
        </w:tc>
        <w:tc>
          <w:tcPr>
            <w:tcW w:w="270" w:type="dxa"/>
          </w:tcPr>
          <w:p w14:paraId="2B09B88D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00" w:lineRule="exact"/>
              <w:ind w:left="-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F9C461" w14:textId="49FFDCD3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489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EF77D5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00" w:lineRule="exact"/>
              <w:ind w:left="-101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D501DF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489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40CC7317" w14:textId="698EE44D" w:rsidR="009D32C6" w:rsidRPr="006605BF" w:rsidRDefault="007E2E3E" w:rsidP="0066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  <w:r w:rsidRPr="006605BF">
        <w:rPr>
          <w:rFonts w:ascii="Angsana New" w:hAnsi="Angsana New"/>
          <w:sz w:val="16"/>
          <w:szCs w:val="16"/>
        </w:rPr>
        <w:tab/>
      </w:r>
    </w:p>
    <w:p w14:paraId="5B37E20B" w14:textId="7949B839" w:rsidR="00D35F5C" w:rsidRDefault="00FC5A22" w:rsidP="00D35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  <w:cs/>
        </w:rPr>
      </w:pPr>
      <w:r w:rsidRPr="00FC5A22">
        <w:rPr>
          <w:rFonts w:ascii="Angsana New" w:hAnsi="Angsana New"/>
          <w:sz w:val="30"/>
          <w:szCs w:val="30"/>
          <w:cs/>
        </w:rPr>
        <w:t xml:space="preserve">*บริษัทย่อยจัดตั้งในประเทศไทยเมื่อวันที่ </w:t>
      </w:r>
      <w:r w:rsidR="00993B7F" w:rsidRPr="00993B7F">
        <w:rPr>
          <w:rFonts w:ascii="Angsana New" w:hAnsi="Angsana New"/>
          <w:sz w:val="30"/>
          <w:szCs w:val="30"/>
        </w:rPr>
        <w:t xml:space="preserve">21 </w:t>
      </w:r>
      <w:r w:rsidR="00993B7F" w:rsidRPr="00993B7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93B7F" w:rsidRPr="00993B7F">
        <w:rPr>
          <w:rFonts w:ascii="Angsana New" w:hAnsi="Angsana New"/>
          <w:sz w:val="30"/>
          <w:szCs w:val="30"/>
        </w:rPr>
        <w:t>2566</w:t>
      </w:r>
      <w:r w:rsidR="00993B7F">
        <w:rPr>
          <w:rFonts w:ascii="Angsana New" w:hAnsi="Angsana New"/>
          <w:sz w:val="30"/>
          <w:szCs w:val="30"/>
        </w:rPr>
        <w:t xml:space="preserve"> </w:t>
      </w:r>
      <w:r w:rsidRPr="00FC5A22">
        <w:rPr>
          <w:rFonts w:ascii="Angsana New" w:hAnsi="Angsana New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3129DF" w:rsidRPr="003129DF">
        <w:rPr>
          <w:rFonts w:ascii="Angsana New" w:hAnsi="Angsana New"/>
          <w:sz w:val="30"/>
          <w:szCs w:val="30"/>
        </w:rPr>
        <w:t>21</w:t>
      </w:r>
      <w:r w:rsidR="00993B7F" w:rsidRPr="00993B7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129DF" w:rsidRPr="003129DF">
        <w:rPr>
          <w:rFonts w:ascii="Angsana New" w:hAnsi="Angsana New"/>
          <w:sz w:val="30"/>
          <w:szCs w:val="30"/>
        </w:rPr>
        <w:t>2566</w:t>
      </w:r>
    </w:p>
    <w:p w14:paraId="359B9FB9" w14:textId="6AFF3241" w:rsidR="001174E0" w:rsidRPr="001174E0" w:rsidRDefault="001174E0" w:rsidP="00D35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sectPr w:rsidR="001174E0" w:rsidRPr="001174E0" w:rsidSect="00C631EA">
          <w:headerReference w:type="default" r:id="rId12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  <w:r>
        <w:tab/>
      </w:r>
    </w:p>
    <w:p w14:paraId="0473D6C5" w14:textId="38AA9E9A" w:rsidR="00081CD6" w:rsidRDefault="00081CD6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75158D">
        <w:rPr>
          <w:rFonts w:ascii="Angsana New" w:hAnsi="Angsana New"/>
          <w:sz w:val="30"/>
          <w:szCs w:val="30"/>
          <w:cs/>
          <w:lang w:val="th-TH"/>
        </w:rPr>
        <w:t>เงินลงทุนในก</w:t>
      </w:r>
      <w:r w:rsidRPr="0075158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755DBC36" w14:textId="2EBAA6C5" w:rsidR="00E506A0" w:rsidRDefault="00E506A0" w:rsidP="00E506A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0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68"/>
        <w:gridCol w:w="271"/>
        <w:gridCol w:w="1266"/>
        <w:gridCol w:w="271"/>
        <w:gridCol w:w="1080"/>
        <w:gridCol w:w="271"/>
        <w:gridCol w:w="1158"/>
      </w:tblGrid>
      <w:tr w:rsidR="00D07046" w:rsidRPr="008C010D" w14:paraId="3FF74172" w14:textId="77777777" w:rsidTr="00294891">
        <w:trPr>
          <w:tblHeader/>
        </w:trPr>
        <w:tc>
          <w:tcPr>
            <w:tcW w:w="1980" w:type="pct"/>
          </w:tcPr>
          <w:p w14:paraId="43086C03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9" w:type="pct"/>
            <w:gridSpan w:val="3"/>
          </w:tcPr>
          <w:p w14:paraId="581887F0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023F1E8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  <w:vAlign w:val="center"/>
          </w:tcPr>
          <w:p w14:paraId="3E042474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891" w:rsidRPr="008C010D" w14:paraId="57832980" w14:textId="77777777" w:rsidTr="00294891">
        <w:trPr>
          <w:tblHeader/>
        </w:trPr>
        <w:tc>
          <w:tcPr>
            <w:tcW w:w="1980" w:type="pct"/>
          </w:tcPr>
          <w:p w14:paraId="0B967AF3" w14:textId="77777777" w:rsidR="00D07046" w:rsidRPr="00660A10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43" w:type="pct"/>
          </w:tcPr>
          <w:p w14:paraId="7C8A1C2A" w14:textId="77777777" w:rsidR="00D07046" w:rsidRPr="00E07FB7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9676208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6E28A099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7A609AA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7CD90CE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43904B5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764D5F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891" w:rsidRPr="008C010D" w14:paraId="0D675BF9" w14:textId="77777777" w:rsidTr="00294891">
        <w:trPr>
          <w:tblHeader/>
        </w:trPr>
        <w:tc>
          <w:tcPr>
            <w:tcW w:w="1980" w:type="pct"/>
          </w:tcPr>
          <w:p w14:paraId="5DDBF43B" w14:textId="77777777" w:rsidR="00D07046" w:rsidRPr="00660A10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3" w:type="pct"/>
          </w:tcPr>
          <w:p w14:paraId="4DF22F1F" w14:textId="2FF562B6" w:rsidR="00D07046" w:rsidRPr="003735F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5F06A8F4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1D8C79AD" w14:textId="12AE2BFD" w:rsidR="00D07046" w:rsidRPr="003735F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31249DF1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64CBF3F3" w14:textId="28CECCDA" w:rsidR="00D07046" w:rsidRPr="003735F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7F5AA377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3E058A" w14:textId="7EBAC85E" w:rsidR="00D07046" w:rsidRPr="003735F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07046" w:rsidRPr="008C010D" w14:paraId="2341C7BF" w14:textId="77777777" w:rsidTr="00294891">
        <w:trPr>
          <w:tblHeader/>
        </w:trPr>
        <w:tc>
          <w:tcPr>
            <w:tcW w:w="1980" w:type="pct"/>
          </w:tcPr>
          <w:p w14:paraId="514014F5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0" w:type="pct"/>
            <w:gridSpan w:val="7"/>
          </w:tcPr>
          <w:p w14:paraId="5BDC0893" w14:textId="77777777" w:rsidR="00D07046" w:rsidRPr="008C010D" w:rsidRDefault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4891" w:rsidRPr="004446C0" w14:paraId="5278D56B" w14:textId="77777777" w:rsidTr="00294891">
        <w:tc>
          <w:tcPr>
            <w:tcW w:w="1980" w:type="pct"/>
          </w:tcPr>
          <w:p w14:paraId="2D98A3C9" w14:textId="77777777" w:rsidR="00D07046" w:rsidRPr="00A27F1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3" w:type="pct"/>
          </w:tcPr>
          <w:p w14:paraId="6FD255C1" w14:textId="6A2345F7" w:rsidR="00D07046" w:rsidRPr="0006192A" w:rsidRDefault="00E9590E" w:rsidP="00D070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811,887</w:t>
            </w:r>
          </w:p>
        </w:tc>
        <w:tc>
          <w:tcPr>
            <w:tcW w:w="149" w:type="pct"/>
          </w:tcPr>
          <w:p w14:paraId="7330B8EF" w14:textId="77777777" w:rsidR="00D07046" w:rsidRPr="0029489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F33915A" w14:textId="3F78F995" w:rsidR="00D07046" w:rsidRPr="0006192A" w:rsidRDefault="00D07046" w:rsidP="00D070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890</w:t>
            </w: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686</w:t>
            </w:r>
          </w:p>
        </w:tc>
        <w:tc>
          <w:tcPr>
            <w:tcW w:w="149" w:type="pct"/>
          </w:tcPr>
          <w:p w14:paraId="685BEC28" w14:textId="77777777" w:rsidR="00D07046" w:rsidRPr="00294891" w:rsidRDefault="00D07046" w:rsidP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7F98CB" w14:textId="015EABAB" w:rsidR="00D07046" w:rsidRPr="0006192A" w:rsidRDefault="007C09A8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825,930</w:t>
            </w:r>
          </w:p>
        </w:tc>
        <w:tc>
          <w:tcPr>
            <w:tcW w:w="149" w:type="pct"/>
          </w:tcPr>
          <w:p w14:paraId="1F156A8E" w14:textId="77777777" w:rsidR="00D07046" w:rsidRPr="00294891" w:rsidRDefault="00D07046" w:rsidP="00D07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A59604" w14:textId="3624AB4F" w:rsidR="00D07046" w:rsidRPr="0006192A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  <w:r w:rsidRPr="007E5F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294891" w:rsidRPr="004446C0" w14:paraId="31D3E957" w14:textId="77777777" w:rsidTr="00294891">
        <w:tc>
          <w:tcPr>
            <w:tcW w:w="1980" w:type="pct"/>
          </w:tcPr>
          <w:p w14:paraId="00A04C08" w14:textId="77777777" w:rsidR="00D07046" w:rsidRPr="00E07FB7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643" w:type="pct"/>
          </w:tcPr>
          <w:p w14:paraId="08F8FEA4" w14:textId="77777777" w:rsidR="00D07046" w:rsidRPr="00F1154F" w:rsidRDefault="00D07046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534D902A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61A06E64" w14:textId="77777777" w:rsidR="00D07046" w:rsidRPr="00F1154F" w:rsidRDefault="00D07046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2B7CD4A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4B7D5A" w14:textId="77777777" w:rsidR="00D07046" w:rsidRPr="00F1154F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14CDFF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82F837B" w14:textId="77777777" w:rsidR="00D07046" w:rsidRPr="00F1154F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891" w:rsidRPr="008C010D" w14:paraId="7A92766A" w14:textId="77777777" w:rsidTr="00294891">
        <w:tc>
          <w:tcPr>
            <w:tcW w:w="1980" w:type="pct"/>
          </w:tcPr>
          <w:p w14:paraId="29AB7869" w14:textId="77777777" w:rsidR="00D07046" w:rsidRPr="00E07FB7" w:rsidRDefault="00D07046" w:rsidP="00D07046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การร่วมค้า</w:t>
            </w: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643" w:type="pct"/>
          </w:tcPr>
          <w:p w14:paraId="097053C9" w14:textId="138AE0DB" w:rsidR="00D07046" w:rsidRPr="00F1154F" w:rsidRDefault="00275217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35,325</w:t>
            </w:r>
          </w:p>
        </w:tc>
        <w:tc>
          <w:tcPr>
            <w:tcW w:w="149" w:type="pct"/>
          </w:tcPr>
          <w:p w14:paraId="354AEA70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161088CE" w14:textId="1BBCFE2D" w:rsidR="00D07046" w:rsidRPr="00F1154F" w:rsidRDefault="00D07046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(24</w:t>
            </w: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629)</w:t>
            </w:r>
          </w:p>
        </w:tc>
        <w:tc>
          <w:tcPr>
            <w:tcW w:w="149" w:type="pct"/>
          </w:tcPr>
          <w:p w14:paraId="135D1092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4515A52" w14:textId="51E0EB54" w:rsidR="00D07046" w:rsidRPr="00F1154F" w:rsidRDefault="00275217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002FF36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E05AB89" w14:textId="4753F207" w:rsidR="00D07046" w:rsidRPr="00F1154F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7E5F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4891" w:rsidRPr="008C010D" w14:paraId="4D6D755D" w14:textId="77777777" w:rsidTr="00294891">
        <w:tc>
          <w:tcPr>
            <w:tcW w:w="1980" w:type="pct"/>
          </w:tcPr>
          <w:p w14:paraId="5FD5C3EE" w14:textId="77777777" w:rsidR="00D07046" w:rsidRPr="009140DD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643" w:type="pct"/>
          </w:tcPr>
          <w:p w14:paraId="3F92C2D0" w14:textId="715CC319" w:rsidR="00D07046" w:rsidRDefault="00275217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35,000</w:t>
            </w:r>
          </w:p>
        </w:tc>
        <w:tc>
          <w:tcPr>
            <w:tcW w:w="149" w:type="pct"/>
          </w:tcPr>
          <w:p w14:paraId="7C487BA7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3BCAA8F" w14:textId="24C0CD44" w:rsidR="00D07046" w:rsidRPr="00E16FE3" w:rsidRDefault="00D07046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</w:t>
            </w: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9" w:type="pct"/>
          </w:tcPr>
          <w:p w14:paraId="77E7F135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1D867A" w14:textId="1EA4EACD" w:rsidR="00D07046" w:rsidRDefault="00275217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149" w:type="pct"/>
          </w:tcPr>
          <w:p w14:paraId="3FBCB27D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51839C8" w14:textId="09D8FA84" w:rsidR="00D07046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7E5F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94891" w:rsidRPr="008C010D" w14:paraId="0E2DE412" w14:textId="77777777" w:rsidTr="00294891">
        <w:tc>
          <w:tcPr>
            <w:tcW w:w="1980" w:type="pct"/>
          </w:tcPr>
          <w:p w14:paraId="7B3C441A" w14:textId="77777777" w:rsidR="00D07046" w:rsidRPr="00E07FB7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43" w:type="pct"/>
          </w:tcPr>
          <w:p w14:paraId="6EB54815" w14:textId="63ABBED4" w:rsidR="00D07046" w:rsidRDefault="001869B7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B9B4EF5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5030D443" w14:textId="0168F7AF" w:rsidR="00D07046" w:rsidRPr="00E16FE3" w:rsidRDefault="00D07046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</w:t>
            </w: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991</w:t>
            </w: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7C4BDE36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598AF96" w14:textId="4EC4A707" w:rsidR="00D07046" w:rsidRDefault="001869B7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D94CB9B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53E966" w14:textId="3A98C0F1" w:rsidR="00D07046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7E5F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4891" w:rsidRPr="00B362BD" w14:paraId="1BD7C848" w14:textId="77777777" w:rsidTr="00294891">
        <w:tc>
          <w:tcPr>
            <w:tcW w:w="1980" w:type="pct"/>
          </w:tcPr>
          <w:p w14:paraId="11933D3D" w14:textId="77777777" w:rsidR="00D07046" w:rsidRDefault="00D07046" w:rsidP="00D0704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711D750" w14:textId="36B101F8" w:rsidR="00D07046" w:rsidRPr="00294891" w:rsidRDefault="0046517F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294891">
              <w:rPr>
                <w:rFonts w:ascii="Angsana New" w:hAnsi="Angsana New" w:cs="Angsana New"/>
                <w:sz w:val="30"/>
                <w:szCs w:val="30"/>
              </w:rPr>
              <w:t>882,212</w:t>
            </w:r>
          </w:p>
        </w:tc>
        <w:tc>
          <w:tcPr>
            <w:tcW w:w="149" w:type="pct"/>
          </w:tcPr>
          <w:p w14:paraId="427DF666" w14:textId="77777777" w:rsidR="00D07046" w:rsidRPr="00294891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6274D4" w14:textId="22342BC0" w:rsidR="00D07046" w:rsidRPr="00294891" w:rsidRDefault="00D07046" w:rsidP="002948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294891">
              <w:rPr>
                <w:rFonts w:ascii="Angsana New" w:hAnsi="Angsana New" w:cs="Angsana New"/>
                <w:sz w:val="30"/>
                <w:szCs w:val="30"/>
              </w:rPr>
              <w:t>846,066</w:t>
            </w:r>
          </w:p>
        </w:tc>
        <w:tc>
          <w:tcPr>
            <w:tcW w:w="149" w:type="pct"/>
          </w:tcPr>
          <w:p w14:paraId="5D28D7AF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2E7395B" w14:textId="19B715BC" w:rsidR="00D07046" w:rsidRPr="00294891" w:rsidRDefault="00DE77EE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860,930</w:t>
            </w:r>
          </w:p>
        </w:tc>
        <w:tc>
          <w:tcPr>
            <w:tcW w:w="149" w:type="pct"/>
          </w:tcPr>
          <w:p w14:paraId="7B90174B" w14:textId="77777777" w:rsidR="00D07046" w:rsidRPr="00294891" w:rsidRDefault="00D07046" w:rsidP="002948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1DAA423" w14:textId="49BF77AC" w:rsidR="00D07046" w:rsidRPr="00294891" w:rsidRDefault="00D07046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755,930</w:t>
            </w:r>
          </w:p>
        </w:tc>
      </w:tr>
    </w:tbl>
    <w:p w14:paraId="499CA071" w14:textId="18C3F6D4" w:rsidR="00D07046" w:rsidRDefault="00D07046" w:rsidP="00E506A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1AE6C3B" w14:textId="1EE33418" w:rsidR="005E601C" w:rsidRDefault="00A97EA7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เมื่อวันที่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27</w:t>
      </w:r>
      <w:r w:rsidR="00EE266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EE266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กุมภาพันธ์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="00661D9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661D9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บริษัทได้ชำระค่าหุ้นเพิ่มทุนให้กับบริษัท อาร์ อี เอ็น โคราช เอนเนอร์ยี่ จำกัด จำนวน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840D1C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E13FC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E13F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AE13FC">
        <w:rPr>
          <w:rFonts w:asciiTheme="majorBidi" w:hAnsiTheme="majorBidi" w:cstheme="majorBidi" w:hint="cs"/>
          <w:sz w:val="30"/>
          <w:szCs w:val="30"/>
          <w:cs/>
          <w:lang w:eastAsia="x-none"/>
        </w:rPr>
        <w:t>หุ้น ใน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อัตราหุ้นละ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="0011257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 เป็นจำนวนเงิน</w:t>
      </w:r>
      <w:r w:rsidR="00706808">
        <w:rPr>
          <w:rFonts w:asciiTheme="majorBidi" w:hAnsiTheme="majorBidi" w:cstheme="majorBidi" w:hint="cs"/>
          <w:sz w:val="30"/>
          <w:szCs w:val="30"/>
          <w:cs/>
          <w:lang w:eastAsia="x-none"/>
        </w:rPr>
        <w:t>รวม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35</w:t>
      </w:r>
      <w:r w:rsidR="009F4125">
        <w:rPr>
          <w:rFonts w:asciiTheme="majorBidi" w:hAnsiTheme="majorBidi" w:cstheme="majorBidi"/>
          <w:sz w:val="30"/>
          <w:szCs w:val="30"/>
          <w:lang w:eastAsia="x-none"/>
        </w:rPr>
        <w:t>.0</w:t>
      </w:r>
      <w:r w:rsidR="005850EF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67159D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67159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ซึ่งเป็นการเพิ่มทุนตามสัดส่วนการลงทุนของบริษัท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4EA448B6" w14:textId="77777777" w:rsidR="00E506A0" w:rsidRDefault="00E506A0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457409E" w14:textId="6A5B60FA" w:rsidR="00E506A0" w:rsidRPr="00F27DC2" w:rsidRDefault="00E506A0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E506A0" w:rsidRPr="00F27DC2" w:rsidSect="0049547F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256DA32" w14:textId="43E6E3D0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07046">
        <w:rPr>
          <w:rFonts w:ascii="Angsana New" w:hAnsi="Angsana New"/>
          <w:sz w:val="30"/>
          <w:szCs w:val="30"/>
        </w:rPr>
        <w:t xml:space="preserve">30 </w:t>
      </w:r>
      <w:r w:rsidR="00D07046">
        <w:rPr>
          <w:rFonts w:ascii="Angsana New" w:hAnsi="Angsana New" w:hint="cs"/>
          <w:sz w:val="30"/>
          <w:szCs w:val="30"/>
          <w:cs/>
        </w:rPr>
        <w:t>มิถุนายน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CB5922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CB592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BF40AF">
        <w:rPr>
          <w:rFonts w:ascii="Angsana New" w:hAnsi="Angsana New" w:hint="cs"/>
          <w:sz w:val="30"/>
          <w:szCs w:val="30"/>
          <w:cs/>
        </w:rPr>
        <w:t>หก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D07046">
        <w:rPr>
          <w:rFonts w:ascii="Angsana New" w:hAnsi="Angsana New"/>
          <w:sz w:val="30"/>
          <w:szCs w:val="30"/>
        </w:rPr>
        <w:t xml:space="preserve">30 </w:t>
      </w:r>
      <w:r w:rsidR="00D07046">
        <w:rPr>
          <w:rFonts w:ascii="Angsana New" w:hAnsi="Angsana New" w:hint="cs"/>
          <w:sz w:val="30"/>
          <w:szCs w:val="30"/>
          <w:cs/>
        </w:rPr>
        <w:t>มิถุนายน</w:t>
      </w:r>
      <w:r w:rsidR="005A3CFB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5A4913">
        <w:rPr>
          <w:rFonts w:ascii="Angsana New" w:hAnsi="Angsana New"/>
          <w:sz w:val="30"/>
          <w:szCs w:val="30"/>
        </w:rPr>
        <w:t>6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5A491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0EAF8E67" w14:textId="77777777" w:rsidR="00E506A0" w:rsidRPr="00E506A0" w:rsidRDefault="00E506A0" w:rsidP="00E50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90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02"/>
        <w:gridCol w:w="8"/>
      </w:tblGrid>
      <w:tr w:rsidR="00771B91" w:rsidRPr="00E506A0" w14:paraId="1BF1F09A" w14:textId="77777777" w:rsidTr="00162DA1">
        <w:trPr>
          <w:gridAfter w:val="1"/>
          <w:wAfter w:w="8" w:type="dxa"/>
        </w:trPr>
        <w:tc>
          <w:tcPr>
            <w:tcW w:w="1890" w:type="dxa"/>
          </w:tcPr>
          <w:p w14:paraId="5A55A72D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22FB49B5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D476EDC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5874BA0C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11124D2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27A9F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B1254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8F0E55F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C9C44A8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2029E05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975207A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793AB2B1" w14:textId="062B918B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927CA2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42" w:type="dxa"/>
            <w:gridSpan w:val="7"/>
          </w:tcPr>
          <w:p w14:paraId="4595B949" w14:textId="4324AB01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D2673" w:rsidRPr="00E506A0" w14:paraId="08EB91AC" w14:textId="77777777" w:rsidTr="00162DA1">
        <w:trPr>
          <w:gridAfter w:val="1"/>
          <w:wAfter w:w="8" w:type="dxa"/>
        </w:trPr>
        <w:tc>
          <w:tcPr>
            <w:tcW w:w="1890" w:type="dxa"/>
          </w:tcPr>
          <w:p w14:paraId="34D48B0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8E76530" w14:textId="0BD0971A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021B8C1" w14:textId="5C41842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ประเทศที่</w:t>
            </w:r>
          </w:p>
        </w:tc>
        <w:tc>
          <w:tcPr>
            <w:tcW w:w="1890" w:type="dxa"/>
            <w:gridSpan w:val="3"/>
          </w:tcPr>
          <w:p w14:paraId="68B9A78A" w14:textId="5878BA5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</w:p>
        </w:tc>
        <w:tc>
          <w:tcPr>
            <w:tcW w:w="270" w:type="dxa"/>
          </w:tcPr>
          <w:p w14:paraId="355D5AC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596FA775" w14:textId="2FA0218D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B780B5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37571E22" w14:textId="280A565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42BD3E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406DC8D8" w14:textId="266912F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EBEE49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82" w:type="dxa"/>
            <w:gridSpan w:val="3"/>
          </w:tcPr>
          <w:p w14:paraId="0C53E101" w14:textId="3B3C2C09" w:rsidR="009D2673" w:rsidRPr="00E506A0" w:rsidRDefault="004210C7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เงินปันผลรั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บ</w:t>
            </w: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สำหรับ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</w:tr>
      <w:tr w:rsidR="009D2673" w:rsidRPr="00E506A0" w14:paraId="3DAFB238" w14:textId="77777777" w:rsidTr="00162DA1">
        <w:trPr>
          <w:gridAfter w:val="1"/>
          <w:wAfter w:w="8" w:type="dxa"/>
        </w:trPr>
        <w:tc>
          <w:tcPr>
            <w:tcW w:w="1890" w:type="dxa"/>
          </w:tcPr>
          <w:p w14:paraId="561AC7A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C6B050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10AC9478" w14:textId="2A918F7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ดำเนินธุรกิจ</w:t>
            </w:r>
          </w:p>
        </w:tc>
        <w:tc>
          <w:tcPr>
            <w:tcW w:w="1890" w:type="dxa"/>
            <w:gridSpan w:val="3"/>
          </w:tcPr>
          <w:p w14:paraId="47C8788A" w14:textId="2D38DB36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ความ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70C521C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55AD6206" w14:textId="793E7570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79669E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6069A812" w14:textId="6C2C4D2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50619CC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4BC8106D" w14:textId="7A99FBE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</w:tcPr>
          <w:p w14:paraId="552AFDC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82" w:type="dxa"/>
            <w:gridSpan w:val="3"/>
          </w:tcPr>
          <w:p w14:paraId="6D570034" w14:textId="3126AEDE" w:rsidR="009D2673" w:rsidRPr="00E506A0" w:rsidRDefault="00B808AF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หก</w:t>
            </w:r>
            <w:r w:rsidR="004210C7">
              <w:rPr>
                <w:rFonts w:ascii="Angsana New" w:hAnsi="Angsana New" w:hint="cs"/>
                <w:sz w:val="25"/>
                <w:szCs w:val="25"/>
                <w:cs/>
              </w:rPr>
              <w:t>เดือน</w:t>
            </w:r>
            <w:r w:rsidR="009D2673">
              <w:rPr>
                <w:rFonts w:ascii="Angsana New" w:hAnsi="Angsana New" w:hint="cs"/>
                <w:sz w:val="25"/>
                <w:szCs w:val="25"/>
                <w:cs/>
              </w:rPr>
              <w:t>สิ้นสุดวันที่</w:t>
            </w:r>
          </w:p>
        </w:tc>
      </w:tr>
      <w:tr w:rsidR="00D07046" w:rsidRPr="00E506A0" w14:paraId="57EF194A" w14:textId="77777777" w:rsidTr="00162DA1">
        <w:tc>
          <w:tcPr>
            <w:tcW w:w="1890" w:type="dxa"/>
          </w:tcPr>
          <w:p w14:paraId="470DAFF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32581C1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00EFCB31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0A52D6DE" w14:textId="1C6F1941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57DD46C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09C1BE" w14:textId="4EA80388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184D00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C5A52C1" w14:textId="02084092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6C6975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0258533" w14:textId="78DD096C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30EFD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A73D7D5" w14:textId="3D2911E6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2BEC3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5118153" w14:textId="1C78823D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6B38B5D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9143CE0" w14:textId="5621625C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70533D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8361A5C" w14:textId="61371D88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E9E150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199DD66" w14:textId="7522E13A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CF77C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30340D4D" w14:textId="684AE564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</w:p>
        </w:tc>
      </w:tr>
      <w:tr w:rsidR="00D07046" w:rsidRPr="00E506A0" w14:paraId="440B7DC8" w14:textId="77777777" w:rsidTr="00162DA1">
        <w:tc>
          <w:tcPr>
            <w:tcW w:w="1890" w:type="dxa"/>
          </w:tcPr>
          <w:p w14:paraId="26C88631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5D0C20A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4B0FB55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74A6D5E6" w14:textId="4CF0C5C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5569D2F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F68D995" w14:textId="5EF0C2B0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3E8AB2E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6FFAE0" w14:textId="07A4E62B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6ECEFE1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46F843BC" w14:textId="79167D39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2A7711F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4B4D67" w14:textId="041B5D07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0CE5348C" w14:textId="77777777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501DA750" w14:textId="5BA0B8FC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6F2283C6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B43C1C9" w14:textId="4B244969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416E000E" w14:textId="77777777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04F03B" w14:textId="2D4BB4BD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3C80C46D" w14:textId="77777777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2FC5DE5" w14:textId="3F73DF8F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16AADAEF" w14:textId="77777777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339DB3E7" w14:textId="16B9DE08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D07046" w:rsidRPr="00E506A0" w14:paraId="7A9EDF15" w14:textId="77777777" w:rsidTr="00162DA1">
        <w:trPr>
          <w:gridAfter w:val="1"/>
          <w:wAfter w:w="8" w:type="dxa"/>
        </w:trPr>
        <w:tc>
          <w:tcPr>
            <w:tcW w:w="1890" w:type="dxa"/>
          </w:tcPr>
          <w:p w14:paraId="0C26853C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CD2073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06BC09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3"/>
          </w:tcPr>
          <w:p w14:paraId="77E9DA32" w14:textId="00AC932B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70" w:type="dxa"/>
          </w:tcPr>
          <w:p w14:paraId="6164B7A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62" w:type="dxa"/>
            <w:gridSpan w:val="15"/>
          </w:tcPr>
          <w:p w14:paraId="7DECA5BA" w14:textId="3508253E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D07046" w:rsidRPr="00E506A0" w14:paraId="77951FEA" w14:textId="77777777" w:rsidTr="00162DA1">
        <w:tc>
          <w:tcPr>
            <w:tcW w:w="1890" w:type="dxa"/>
          </w:tcPr>
          <w:p w14:paraId="4EDAC491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E506A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ฟฟ้า</w:t>
            </w:r>
          </w:p>
        </w:tc>
        <w:tc>
          <w:tcPr>
            <w:tcW w:w="1080" w:type="dxa"/>
          </w:tcPr>
          <w:p w14:paraId="39B3BD9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ผลิตและ</w:t>
            </w:r>
          </w:p>
        </w:tc>
        <w:tc>
          <w:tcPr>
            <w:tcW w:w="900" w:type="dxa"/>
          </w:tcPr>
          <w:p w14:paraId="3F7C948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295A0C7B" w14:textId="0D02DF2B" w:rsidR="00D07046" w:rsidRPr="00E506A0" w:rsidRDefault="00162DA1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62DA1">
              <w:rPr>
                <w:rFonts w:ascii="Angsana New" w:hAnsi="Angsana New"/>
                <w:sz w:val="25"/>
                <w:szCs w:val="25"/>
              </w:rPr>
              <w:t>29.99</w:t>
            </w:r>
          </w:p>
        </w:tc>
        <w:tc>
          <w:tcPr>
            <w:tcW w:w="270" w:type="dxa"/>
          </w:tcPr>
          <w:p w14:paraId="2CB31EA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E9D8892" w14:textId="72B88AD6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29.99</w:t>
            </w:r>
          </w:p>
        </w:tc>
        <w:tc>
          <w:tcPr>
            <w:tcW w:w="270" w:type="dxa"/>
          </w:tcPr>
          <w:p w14:paraId="432580A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C8D4A96" w14:textId="46D70D92" w:rsidR="00D07046" w:rsidRPr="00E506A0" w:rsidRDefault="00633D32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2,050,000</w:t>
            </w:r>
          </w:p>
        </w:tc>
        <w:tc>
          <w:tcPr>
            <w:tcW w:w="270" w:type="dxa"/>
          </w:tcPr>
          <w:p w14:paraId="1C11533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3735EF1" w14:textId="52A4EC7D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2,050,000</w:t>
            </w:r>
          </w:p>
        </w:tc>
        <w:tc>
          <w:tcPr>
            <w:tcW w:w="270" w:type="dxa"/>
          </w:tcPr>
          <w:p w14:paraId="2F324F2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0E2689" w14:textId="5FA33930" w:rsidR="00D07046" w:rsidRPr="00E506A0" w:rsidRDefault="009E5230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665,978</w:t>
            </w:r>
          </w:p>
        </w:tc>
        <w:tc>
          <w:tcPr>
            <w:tcW w:w="270" w:type="dxa"/>
          </w:tcPr>
          <w:p w14:paraId="15E9073A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C6EB0D" w14:textId="3B0303BF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620,352</w:t>
            </w:r>
          </w:p>
        </w:tc>
        <w:tc>
          <w:tcPr>
            <w:tcW w:w="270" w:type="dxa"/>
          </w:tcPr>
          <w:p w14:paraId="7BCC8E9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D42C5C" w14:textId="5A5A79CC" w:rsidR="00D07046" w:rsidRPr="00E506A0" w:rsidRDefault="002A4A81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614,938</w:t>
            </w:r>
          </w:p>
        </w:tc>
        <w:tc>
          <w:tcPr>
            <w:tcW w:w="270" w:type="dxa"/>
          </w:tcPr>
          <w:p w14:paraId="42B67D2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ECB9DA" w14:textId="509C04F3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614,938</w:t>
            </w:r>
          </w:p>
        </w:tc>
        <w:tc>
          <w:tcPr>
            <w:tcW w:w="270" w:type="dxa"/>
          </w:tcPr>
          <w:p w14:paraId="2DA2DB3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BC123CC" w14:textId="622FBF8E" w:rsidR="00D07046" w:rsidRPr="00E506A0" w:rsidRDefault="00D46692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B87403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2EB88362" w14:textId="4C267E49" w:rsidR="00D07046" w:rsidRPr="00E506A0" w:rsidRDefault="00D07046" w:rsidP="007C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89,991</w:t>
            </w:r>
          </w:p>
        </w:tc>
      </w:tr>
      <w:tr w:rsidR="00D07046" w:rsidRPr="007C2CD0" w14:paraId="20EE377D" w14:textId="77777777" w:rsidTr="00162DA1">
        <w:tc>
          <w:tcPr>
            <w:tcW w:w="1890" w:type="dxa"/>
          </w:tcPr>
          <w:p w14:paraId="2EF641A1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นวนคร</w:t>
            </w:r>
            <w:r w:rsidRPr="00E506A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080" w:type="dxa"/>
          </w:tcPr>
          <w:p w14:paraId="38408D7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จัดจำหน่าย</w:t>
            </w:r>
          </w:p>
        </w:tc>
        <w:tc>
          <w:tcPr>
            <w:tcW w:w="900" w:type="dxa"/>
          </w:tcPr>
          <w:p w14:paraId="1F7ED44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FA1C842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15566CD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C8C7579" w14:textId="6EAC4163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F25E341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3839992" w14:textId="10C6A14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505948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AA73E1F" w14:textId="5FB1928F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1FBE7B3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06FB10" w14:textId="3813FDC9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FDA5972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A652F1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1A76BF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E2C337A" w14:textId="7188470B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BFC09D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74D1316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E21AD7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72CA0DD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243ABE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26EE598D" w14:textId="77777777" w:rsidR="00D07046" w:rsidRPr="00E506A0" w:rsidRDefault="00D07046" w:rsidP="00162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07046" w:rsidRPr="00E506A0" w14:paraId="7349178B" w14:textId="77777777" w:rsidTr="00162DA1">
        <w:tc>
          <w:tcPr>
            <w:tcW w:w="1890" w:type="dxa"/>
          </w:tcPr>
          <w:p w14:paraId="6DD371E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3C58D4C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พลังงานไฟฟ้า</w:t>
            </w:r>
          </w:p>
        </w:tc>
        <w:tc>
          <w:tcPr>
            <w:tcW w:w="900" w:type="dxa"/>
          </w:tcPr>
          <w:p w14:paraId="2CCA897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1090A9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AB386C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2E88466" w14:textId="2455BFC9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BCE22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D2BF76D" w14:textId="5B8C12DF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7E438A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ABFD730" w14:textId="377DF71F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F09215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CAEF498" w14:textId="67F4BC81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EEA7935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438C82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89490B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BD1C3E9" w14:textId="564A39B4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955920A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2D0860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4B20F0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F6AB7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B1D229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17C4C86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07046" w:rsidRPr="00E506A0" w14:paraId="0C226FE1" w14:textId="77777777" w:rsidTr="00162DA1">
        <w:tc>
          <w:tcPr>
            <w:tcW w:w="1890" w:type="dxa"/>
          </w:tcPr>
          <w:p w14:paraId="5619209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D0311E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และไอน้ำ</w:t>
            </w:r>
          </w:p>
        </w:tc>
        <w:tc>
          <w:tcPr>
            <w:tcW w:w="900" w:type="dxa"/>
          </w:tcPr>
          <w:p w14:paraId="19D2796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A87230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C3B725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57A47F" w14:textId="2BA035C4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669FD5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64E9DFD" w14:textId="143DF181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1E37B8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10FC482" w14:textId="64F1F8D2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558D616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4F281A5" w14:textId="5220F4B6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6648FA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AE7C51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20CFEC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02F2CF0" w14:textId="767FE27D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CDBC635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64FC2FC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CF80E5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34A324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77F3D6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04D22001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07046" w:rsidRPr="00E506A0" w14:paraId="08F558EF" w14:textId="77777777" w:rsidTr="00162DA1">
        <w:tc>
          <w:tcPr>
            <w:tcW w:w="1890" w:type="dxa"/>
          </w:tcPr>
          <w:p w14:paraId="202AAFF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</w:t>
            </w:r>
            <w:r w:rsidRPr="00E506A0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ไทธนันต์</w:t>
            </w:r>
          </w:p>
        </w:tc>
        <w:tc>
          <w:tcPr>
            <w:tcW w:w="1080" w:type="dxa"/>
          </w:tcPr>
          <w:p w14:paraId="20ADEE3A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โทรคมนาคม</w:t>
            </w:r>
          </w:p>
        </w:tc>
        <w:tc>
          <w:tcPr>
            <w:tcW w:w="900" w:type="dxa"/>
          </w:tcPr>
          <w:p w14:paraId="4B98E9D5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444F6426" w14:textId="385628BC" w:rsidR="00D07046" w:rsidRPr="00E506A0" w:rsidRDefault="00162DA1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62DA1">
              <w:rPr>
                <w:rFonts w:ascii="Angsana New" w:hAnsi="Angsana New"/>
                <w:sz w:val="25"/>
                <w:szCs w:val="25"/>
              </w:rPr>
              <w:t>51.00</w:t>
            </w:r>
          </w:p>
        </w:tc>
        <w:tc>
          <w:tcPr>
            <w:tcW w:w="270" w:type="dxa"/>
          </w:tcPr>
          <w:p w14:paraId="7081E3C5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C1E27E" w14:textId="4F9DB6FD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51.00</w:t>
            </w:r>
          </w:p>
        </w:tc>
        <w:tc>
          <w:tcPr>
            <w:tcW w:w="270" w:type="dxa"/>
          </w:tcPr>
          <w:p w14:paraId="6F0BF1D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D1AC9B4" w14:textId="1618BE92" w:rsidR="00D07046" w:rsidRPr="00E506A0" w:rsidRDefault="00633D32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2,500</w:t>
            </w:r>
          </w:p>
        </w:tc>
        <w:tc>
          <w:tcPr>
            <w:tcW w:w="270" w:type="dxa"/>
          </w:tcPr>
          <w:p w14:paraId="2A2C346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7B8AE45" w14:textId="7F0627A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2,500</w:t>
            </w:r>
          </w:p>
        </w:tc>
        <w:tc>
          <w:tcPr>
            <w:tcW w:w="270" w:type="dxa"/>
          </w:tcPr>
          <w:p w14:paraId="1C8D62C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3026987" w14:textId="7F7327F1" w:rsidR="00D07046" w:rsidRPr="00E506A0" w:rsidRDefault="002B3577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1,643</w:t>
            </w:r>
          </w:p>
        </w:tc>
        <w:tc>
          <w:tcPr>
            <w:tcW w:w="270" w:type="dxa"/>
          </w:tcPr>
          <w:p w14:paraId="6E973F6D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B691B34" w14:textId="6DB0A73B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1,256</w:t>
            </w:r>
          </w:p>
        </w:tc>
        <w:tc>
          <w:tcPr>
            <w:tcW w:w="270" w:type="dxa"/>
          </w:tcPr>
          <w:p w14:paraId="5C8F9E5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5AF1C04" w14:textId="576D0046" w:rsidR="00D07046" w:rsidRPr="00E506A0" w:rsidRDefault="001330CD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992</w:t>
            </w:r>
          </w:p>
        </w:tc>
        <w:tc>
          <w:tcPr>
            <w:tcW w:w="270" w:type="dxa"/>
          </w:tcPr>
          <w:p w14:paraId="09D2BF8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09DA4E" w14:textId="44C6A2F0" w:rsidR="00D07046" w:rsidRPr="00E506A0" w:rsidRDefault="00D07046" w:rsidP="007C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992</w:t>
            </w:r>
          </w:p>
        </w:tc>
        <w:tc>
          <w:tcPr>
            <w:tcW w:w="270" w:type="dxa"/>
          </w:tcPr>
          <w:p w14:paraId="1608DAC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BCA754" w14:textId="5CD49E80" w:rsidR="00D07046" w:rsidRPr="00E506A0" w:rsidRDefault="00D46692" w:rsidP="0002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C6C287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7C594D3F" w14:textId="3389791E" w:rsidR="00D07046" w:rsidRPr="00E506A0" w:rsidRDefault="00D07046" w:rsidP="0072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07046" w:rsidRPr="00E506A0" w14:paraId="6C3F1457" w14:textId="77777777" w:rsidTr="00162DA1">
        <w:tc>
          <w:tcPr>
            <w:tcW w:w="1890" w:type="dxa"/>
          </w:tcPr>
          <w:p w14:paraId="476183C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080" w:type="dxa"/>
          </w:tcPr>
          <w:p w14:paraId="0309DAB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C185B66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77256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F26B7B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EE1FC77" w14:textId="420BF0EE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F80036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E9F2F3B" w14:textId="384AFAB0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917481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BE3C7A6" w14:textId="7CE3C55C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9CF740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6EDD49" w14:textId="77134874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2BF2E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12DA1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9C13F0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AE9D499" w14:textId="0CB9AA2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78DDA1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F5268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2D5133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34FFC8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E979A0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18FE3B8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07046" w:rsidRPr="007C2CD0" w14:paraId="291868F6" w14:textId="77777777" w:rsidTr="00162DA1">
        <w:tc>
          <w:tcPr>
            <w:tcW w:w="1890" w:type="dxa"/>
          </w:tcPr>
          <w:p w14:paraId="4AFC4D6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บริษัท อาร์ อี เอ็น</w:t>
            </w:r>
          </w:p>
        </w:tc>
        <w:tc>
          <w:tcPr>
            <w:tcW w:w="1080" w:type="dxa"/>
          </w:tcPr>
          <w:p w14:paraId="4C3370A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ผลิตและ</w:t>
            </w:r>
          </w:p>
        </w:tc>
        <w:tc>
          <w:tcPr>
            <w:tcW w:w="900" w:type="dxa"/>
          </w:tcPr>
          <w:p w14:paraId="6C7625B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0B90BB6A" w14:textId="588B9EEB" w:rsidR="00D07046" w:rsidRPr="00E506A0" w:rsidRDefault="00162DA1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62DA1">
              <w:rPr>
                <w:rFonts w:ascii="Angsana New" w:hAnsi="Angsana New"/>
                <w:sz w:val="25"/>
                <w:szCs w:val="25"/>
              </w:rPr>
              <w:t>35.00</w:t>
            </w:r>
          </w:p>
        </w:tc>
        <w:tc>
          <w:tcPr>
            <w:tcW w:w="270" w:type="dxa"/>
          </w:tcPr>
          <w:p w14:paraId="756EFD4C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A728954" w14:textId="6B63F9B1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35.00</w:t>
            </w:r>
          </w:p>
        </w:tc>
        <w:tc>
          <w:tcPr>
            <w:tcW w:w="270" w:type="dxa"/>
          </w:tcPr>
          <w:p w14:paraId="17BA635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0B41B8" w14:textId="5B1947A2" w:rsidR="00D07046" w:rsidRPr="00E506A0" w:rsidRDefault="001465CA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</w:t>
            </w:r>
            <w:r w:rsidR="00633D32">
              <w:rPr>
                <w:rFonts w:ascii="Angsana New" w:hAnsi="Angsana New"/>
                <w:sz w:val="25"/>
                <w:szCs w:val="25"/>
              </w:rPr>
              <w:t>00,000</w:t>
            </w:r>
          </w:p>
        </w:tc>
        <w:tc>
          <w:tcPr>
            <w:tcW w:w="270" w:type="dxa"/>
          </w:tcPr>
          <w:p w14:paraId="4E82A981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E50064" w14:textId="1D367DBE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600,000</w:t>
            </w:r>
          </w:p>
        </w:tc>
        <w:tc>
          <w:tcPr>
            <w:tcW w:w="270" w:type="dxa"/>
          </w:tcPr>
          <w:p w14:paraId="049EC06D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4CE048" w14:textId="2A0F43E6" w:rsidR="00D07046" w:rsidRPr="00E506A0" w:rsidRDefault="00F36E17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214,59</w:t>
            </w:r>
            <w:r w:rsidR="002D6079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39450FFC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9830AB1" w14:textId="50B51EB9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190,279</w:t>
            </w:r>
          </w:p>
        </w:tc>
        <w:tc>
          <w:tcPr>
            <w:tcW w:w="270" w:type="dxa"/>
          </w:tcPr>
          <w:p w14:paraId="1C65ABB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CCB11EB" w14:textId="53710DF3" w:rsidR="00D07046" w:rsidRPr="00E506A0" w:rsidRDefault="00D25ED2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5332C7">
              <w:rPr>
                <w:rFonts w:ascii="Angsana New" w:hAnsi="Angsana New"/>
                <w:sz w:val="25"/>
                <w:szCs w:val="25"/>
              </w:rPr>
              <w:t>45</w:t>
            </w:r>
            <w:r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270" w:type="dxa"/>
          </w:tcPr>
          <w:p w14:paraId="357B162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E0C947A" w14:textId="3CCF6F31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210,000</w:t>
            </w:r>
          </w:p>
        </w:tc>
        <w:tc>
          <w:tcPr>
            <w:tcW w:w="270" w:type="dxa"/>
          </w:tcPr>
          <w:p w14:paraId="53A8F7C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436062E" w14:textId="63D16E43" w:rsidR="00D07046" w:rsidRPr="00E506A0" w:rsidRDefault="00D46692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97BC5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1322620E" w14:textId="40215974" w:rsidR="00D07046" w:rsidRPr="00E506A0" w:rsidRDefault="00D07046" w:rsidP="007C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07046" w:rsidRPr="00E506A0" w14:paraId="0C8D9C0E" w14:textId="77777777" w:rsidTr="00162DA1">
        <w:tc>
          <w:tcPr>
            <w:tcW w:w="1890" w:type="dxa"/>
          </w:tcPr>
          <w:p w14:paraId="287F6FD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โคราช เอนเนอร์ยี่</w:t>
            </w:r>
          </w:p>
        </w:tc>
        <w:tc>
          <w:tcPr>
            <w:tcW w:w="1080" w:type="dxa"/>
          </w:tcPr>
          <w:p w14:paraId="3BF2A07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จัดจำหน่าย</w:t>
            </w:r>
          </w:p>
        </w:tc>
        <w:tc>
          <w:tcPr>
            <w:tcW w:w="900" w:type="dxa"/>
          </w:tcPr>
          <w:p w14:paraId="6601C2E6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9EE611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A820F7A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6ED0553" w14:textId="3DF85282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A9CC3D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F21166" w14:textId="6482D7C6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0ABDF2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A92647F" w14:textId="05AD9EA5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67F44C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D265272" w14:textId="5948BCC9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235D86D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BC8E7D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FFE087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289F639" w14:textId="037A904A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1B7AD4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E7EEB4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142FD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F7C6EC0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B18A3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6D0FA72F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07046" w:rsidRPr="00E506A0" w14:paraId="47C6510B" w14:textId="77777777" w:rsidTr="00162DA1">
        <w:tc>
          <w:tcPr>
            <w:tcW w:w="1890" w:type="dxa"/>
          </w:tcPr>
          <w:p w14:paraId="2FA880C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080" w:type="dxa"/>
          </w:tcPr>
          <w:p w14:paraId="6E622FC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พลังงานไฟฟ้า</w:t>
            </w:r>
          </w:p>
        </w:tc>
        <w:tc>
          <w:tcPr>
            <w:tcW w:w="900" w:type="dxa"/>
          </w:tcPr>
          <w:p w14:paraId="47CF05E9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228CCA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067751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48016B9" w14:textId="6A98BBBF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34CD6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0F47C11" w14:textId="3B11BAB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CD77BCC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E486F3D" w14:textId="0C9DCD3E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3759FB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E079E9" w14:textId="6B7E9DB9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DB1B82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F1DE0D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0B44F3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651760" w14:textId="1F970C01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63E7C7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38C83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B66365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40205E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2691C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0B3AB7A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07046" w:rsidRPr="00E506A0" w14:paraId="6315E514" w14:textId="77777777" w:rsidTr="00162DA1">
        <w:tc>
          <w:tcPr>
            <w:tcW w:w="1890" w:type="dxa"/>
          </w:tcPr>
          <w:p w14:paraId="1E1FF82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080" w:type="dxa"/>
          </w:tcPr>
          <w:p w14:paraId="4B7FABE3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7BF1F462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0C395A67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B8D599B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0F4DCC35" w14:textId="1C04B480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00C8B38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369FB5DE" w14:textId="2EB7E658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87674E0" w14:textId="77777777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810CA5C" w14:textId="11B50466" w:rsidR="00D07046" w:rsidRPr="00F76655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5CF3304" w14:textId="77777777" w:rsidR="00D07046" w:rsidRPr="00E506A0" w:rsidRDefault="00D07046" w:rsidP="00D070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2FF48E" w14:textId="34C6E0C4" w:rsidR="00D07046" w:rsidRPr="00162DA1" w:rsidRDefault="004142D4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62DA1">
              <w:rPr>
                <w:rFonts w:ascii="Angsana New" w:hAnsi="Angsana New"/>
                <w:b/>
                <w:bCs/>
                <w:sz w:val="25"/>
                <w:szCs w:val="25"/>
              </w:rPr>
              <w:t>882,212</w:t>
            </w:r>
          </w:p>
        </w:tc>
        <w:tc>
          <w:tcPr>
            <w:tcW w:w="270" w:type="dxa"/>
          </w:tcPr>
          <w:p w14:paraId="75C5A9D9" w14:textId="77777777" w:rsidR="00D07046" w:rsidRPr="00162DA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1E7DD" w14:textId="790F0F77" w:rsidR="00D07046" w:rsidRPr="00162DA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62DA1">
              <w:rPr>
                <w:rFonts w:ascii="Angsana New" w:hAnsi="Angsana New"/>
                <w:b/>
                <w:bCs/>
                <w:sz w:val="25"/>
                <w:szCs w:val="25"/>
              </w:rPr>
              <w:t>811,887</w:t>
            </w:r>
          </w:p>
        </w:tc>
        <w:tc>
          <w:tcPr>
            <w:tcW w:w="270" w:type="dxa"/>
          </w:tcPr>
          <w:p w14:paraId="54B9C69E" w14:textId="77777777" w:rsidR="00D07046" w:rsidRPr="00162DA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70B3DA" w14:textId="7DAEB0E1" w:rsidR="00D07046" w:rsidRPr="00162DA1" w:rsidRDefault="001D749D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62DA1">
              <w:rPr>
                <w:rFonts w:ascii="Angsana New" w:hAnsi="Angsana New"/>
                <w:b/>
                <w:bCs/>
                <w:sz w:val="25"/>
                <w:szCs w:val="25"/>
              </w:rPr>
              <w:t>860,930</w:t>
            </w:r>
          </w:p>
        </w:tc>
        <w:tc>
          <w:tcPr>
            <w:tcW w:w="270" w:type="dxa"/>
          </w:tcPr>
          <w:p w14:paraId="4AB093AD" w14:textId="77777777" w:rsidR="00D07046" w:rsidRPr="00162DA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1E39BF" w14:textId="251C7E8E" w:rsidR="00D07046" w:rsidRPr="00162DA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62DA1">
              <w:rPr>
                <w:rFonts w:ascii="Angsana New" w:hAnsi="Angsana New"/>
                <w:b/>
                <w:bCs/>
                <w:sz w:val="25"/>
                <w:szCs w:val="25"/>
              </w:rPr>
              <w:t>825,930</w:t>
            </w:r>
          </w:p>
        </w:tc>
        <w:tc>
          <w:tcPr>
            <w:tcW w:w="270" w:type="dxa"/>
          </w:tcPr>
          <w:p w14:paraId="699A55C9" w14:textId="77777777" w:rsidR="00D07046" w:rsidRPr="00162DA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D9F488" w14:textId="747FF167" w:rsidR="00D07046" w:rsidRPr="00162DA1" w:rsidRDefault="00D46692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62DA1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86F08E" w14:textId="77777777" w:rsidR="00D07046" w:rsidRPr="00162DA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C747AF" w14:textId="507ACE60" w:rsidR="00D07046" w:rsidRPr="00162DA1" w:rsidRDefault="00D07046" w:rsidP="00D0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62DA1">
              <w:rPr>
                <w:rFonts w:ascii="Angsana New" w:hAnsi="Angsana New"/>
                <w:b/>
                <w:bCs/>
                <w:sz w:val="25"/>
                <w:szCs w:val="25"/>
              </w:rPr>
              <w:t>89,991</w:t>
            </w:r>
          </w:p>
        </w:tc>
      </w:tr>
    </w:tbl>
    <w:p w14:paraId="3F6F3E3A" w14:textId="29B30AEB" w:rsidR="00E506A0" w:rsidRDefault="00E506A0" w:rsidP="009D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30"/>
          <w:szCs w:val="30"/>
        </w:rPr>
      </w:pPr>
    </w:p>
    <w:p w14:paraId="12CAEDF5" w14:textId="45516905" w:rsidR="009D1B05" w:rsidRDefault="00141065" w:rsidP="00047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3B3C7690" w:rsidR="00EA5EC7" w:rsidRPr="0012538E" w:rsidRDefault="00EA5EC7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D51E29" w:rsidRDefault="00EA5EC7" w:rsidP="00EA5EC7">
      <w:pPr>
        <w:pStyle w:val="FSBlank"/>
        <w:rPr>
          <w:sz w:val="30"/>
          <w:szCs w:val="30"/>
          <w:cs/>
        </w:rPr>
      </w:pPr>
    </w:p>
    <w:tbl>
      <w:tblPr>
        <w:tblW w:w="919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32"/>
        <w:gridCol w:w="178"/>
        <w:gridCol w:w="1296"/>
      </w:tblGrid>
      <w:tr w:rsidR="001D274A" w:rsidRPr="005B3016" w14:paraId="577F2F9C" w14:textId="77777777" w:rsidTr="7298D99E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4D3D80F0" w14:textId="6BCA475F" w:rsidR="001D274A" w:rsidRPr="00EF18DB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1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67B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7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67B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5A49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5A4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32" w:type="dxa"/>
            <w:vAlign w:val="bottom"/>
          </w:tcPr>
          <w:p w14:paraId="4B884DA8" w14:textId="77777777" w:rsidR="001D274A" w:rsidRPr="005B3016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717F109" w14:textId="77777777" w:rsidR="001D274A" w:rsidRPr="005B3016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C86B949" w14:textId="77777777" w:rsidR="001D274A" w:rsidRPr="005B3016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74A" w:rsidRPr="005B3016" w14:paraId="463C44DF" w14:textId="77777777" w:rsidTr="7298D99E">
        <w:trPr>
          <w:cantSplit/>
          <w:trHeight w:val="389"/>
          <w:tblHeader/>
        </w:trPr>
        <w:tc>
          <w:tcPr>
            <w:tcW w:w="6390" w:type="dxa"/>
          </w:tcPr>
          <w:p w14:paraId="45526AE2" w14:textId="77777777" w:rsidR="001D274A" w:rsidRPr="006747B6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05DB3992" w14:textId="77777777" w:rsidR="001D274A" w:rsidRPr="003C439B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274A" w:rsidRPr="005B3016" w14:paraId="1C1CC003" w14:textId="77777777" w:rsidTr="7298D99E">
        <w:trPr>
          <w:cantSplit/>
        </w:trPr>
        <w:tc>
          <w:tcPr>
            <w:tcW w:w="6390" w:type="dxa"/>
          </w:tcPr>
          <w:p w14:paraId="112AE6A5" w14:textId="77777777" w:rsidR="001D274A" w:rsidRPr="00CB5126" w:rsidRDefault="001D274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32" w:type="dxa"/>
          </w:tcPr>
          <w:p w14:paraId="35DF144B" w14:textId="141F21C0" w:rsidR="001D274A" w:rsidRPr="005B3016" w:rsidRDefault="00CE6830" w:rsidP="002D1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5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E6830">
              <w:rPr>
                <w:rFonts w:asciiTheme="majorBidi" w:hAnsiTheme="majorBidi" w:cstheme="majorBidi"/>
                <w:sz w:val="30"/>
                <w:szCs w:val="30"/>
              </w:rPr>
              <w:t>15,331</w:t>
            </w:r>
          </w:p>
        </w:tc>
        <w:tc>
          <w:tcPr>
            <w:tcW w:w="178" w:type="dxa"/>
            <w:vAlign w:val="bottom"/>
          </w:tcPr>
          <w:p w14:paraId="4A1A5E9B" w14:textId="77777777" w:rsidR="001D274A" w:rsidRPr="005B3016" w:rsidRDefault="001D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AC4695" w14:textId="084FEB93" w:rsidR="001D274A" w:rsidRPr="005B3016" w:rsidRDefault="00CE6830" w:rsidP="0078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57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CE6830">
              <w:rPr>
                <w:rFonts w:asciiTheme="majorBidi" w:hAnsiTheme="majorBidi" w:cstheme="majorBidi"/>
                <w:sz w:val="30"/>
                <w:szCs w:val="30"/>
              </w:rPr>
              <w:t>15,331</w:t>
            </w:r>
          </w:p>
        </w:tc>
      </w:tr>
      <w:tr w:rsidR="001D274A" w:rsidRPr="005B3016" w14:paraId="69190F77" w14:textId="77777777" w:rsidTr="7298D99E">
        <w:trPr>
          <w:cantSplit/>
        </w:trPr>
        <w:tc>
          <w:tcPr>
            <w:tcW w:w="6390" w:type="dxa"/>
          </w:tcPr>
          <w:p w14:paraId="15FEEC90" w14:textId="77777777" w:rsidR="001D274A" w:rsidRDefault="001D274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332" w:type="dxa"/>
          </w:tcPr>
          <w:p w14:paraId="6FC61000" w14:textId="413D1FBC" w:rsidR="001D274A" w:rsidRPr="005B3016" w:rsidRDefault="00CE6830" w:rsidP="00973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5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E6830">
              <w:rPr>
                <w:rFonts w:asciiTheme="majorBidi" w:hAnsiTheme="majorBidi" w:cstheme="majorBidi"/>
                <w:sz w:val="30"/>
                <w:szCs w:val="30"/>
              </w:rPr>
              <w:t>(5,12</w:t>
            </w:r>
            <w:r w:rsidR="00A74DC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E68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C60B8FA" w14:textId="77777777" w:rsidR="001D274A" w:rsidRPr="005B3016" w:rsidRDefault="001D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5A514BA" w14:textId="0C07FB02" w:rsidR="001D274A" w:rsidRPr="005B3016" w:rsidRDefault="00CE6830" w:rsidP="00D5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57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CE6830">
              <w:rPr>
                <w:rFonts w:asciiTheme="majorBidi" w:hAnsiTheme="majorBidi" w:cstheme="majorBidi"/>
                <w:sz w:val="30"/>
                <w:szCs w:val="30"/>
              </w:rPr>
              <w:t>(5,12</w:t>
            </w:r>
            <w:r w:rsidR="00A74DC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E68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bookmarkEnd w:id="1"/>
    </w:tbl>
    <w:p w14:paraId="15FEBA51" w14:textId="77777777" w:rsidR="00B228CA" w:rsidRDefault="00B228CA" w:rsidP="00B43AE3">
      <w:pPr>
        <w:pStyle w:val="FSBlank"/>
        <w:rPr>
          <w:sz w:val="30"/>
          <w:szCs w:val="30"/>
        </w:rPr>
      </w:pPr>
    </w:p>
    <w:p w14:paraId="30086370" w14:textId="680E996F" w:rsidR="00EA5EC7" w:rsidRDefault="00EA5EC7" w:rsidP="0062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620A6E">
        <w:rPr>
          <w:rFonts w:ascii="Angsana New" w:hAnsi="Angsana New"/>
          <w:b/>
          <w:sz w:val="30"/>
          <w:szCs w:val="30"/>
          <w:cs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BC5520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5A162175" w:rsidR="007C52FE" w:rsidRPr="00BC5520" w:rsidRDefault="007C52FE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5A4913" w:rsidRPr="005A4913" w14:paraId="4E1CE1D9" w14:textId="77777777">
        <w:trPr>
          <w:cantSplit/>
        </w:trPr>
        <w:tc>
          <w:tcPr>
            <w:tcW w:w="2055" w:type="pct"/>
          </w:tcPr>
          <w:p w14:paraId="475D5CFA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1" w:type="pct"/>
            <w:gridSpan w:val="3"/>
          </w:tcPr>
          <w:p w14:paraId="63C4B072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4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BB1E626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42D70663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3C" w:rsidRPr="005A4913" w14:paraId="4EDDDE16" w14:textId="77777777">
        <w:trPr>
          <w:cantSplit/>
        </w:trPr>
        <w:tc>
          <w:tcPr>
            <w:tcW w:w="2055" w:type="pct"/>
          </w:tcPr>
          <w:p w14:paraId="33ED6DE0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</w:tcPr>
          <w:p w14:paraId="369CF3E1" w14:textId="1C4FC29C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E44DFD9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34C4AE4" w14:textId="539D76BC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0E1FC78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89F7A50" w14:textId="08EA32E3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6924060F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0953BA" w14:textId="5076C9BA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67B3C" w:rsidRPr="005A4913" w14:paraId="46A013EF" w14:textId="77777777">
        <w:trPr>
          <w:cantSplit/>
        </w:trPr>
        <w:tc>
          <w:tcPr>
            <w:tcW w:w="2055" w:type="pct"/>
          </w:tcPr>
          <w:p w14:paraId="45113286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</w:tcPr>
          <w:p w14:paraId="3FCC1FB6" w14:textId="1E64AFF6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4E96B93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D0B3CD" w14:textId="0904C188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68EB1AA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4299B5" w14:textId="76913EBA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B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50F6B26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8E8C10" w14:textId="2204BD13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B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67B3C" w:rsidRPr="005A4913" w14:paraId="17D8F8FB" w14:textId="77777777">
        <w:trPr>
          <w:cantSplit/>
        </w:trPr>
        <w:tc>
          <w:tcPr>
            <w:tcW w:w="2055" w:type="pct"/>
          </w:tcPr>
          <w:p w14:paraId="062994AA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45" w:type="pct"/>
            <w:gridSpan w:val="7"/>
          </w:tcPr>
          <w:p w14:paraId="0438F343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7B3C" w:rsidRPr="005A4913" w14:paraId="6565A3F8" w14:textId="77777777">
        <w:trPr>
          <w:cantSplit/>
        </w:trPr>
        <w:tc>
          <w:tcPr>
            <w:tcW w:w="2055" w:type="pct"/>
          </w:tcPr>
          <w:p w14:paraId="79D46C07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6541473F" w14:textId="67B85929" w:rsidR="00567B3C" w:rsidRPr="005A4913" w:rsidRDefault="003A3491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230</w:t>
            </w:r>
            <w:r w:rsidR="006858F6" w:rsidRPr="006858F6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146" w:type="pct"/>
          </w:tcPr>
          <w:p w14:paraId="14571BB9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CCF47E5" w14:textId="7A28604E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255,566</w:t>
            </w:r>
          </w:p>
        </w:tc>
        <w:tc>
          <w:tcPr>
            <w:tcW w:w="147" w:type="pct"/>
          </w:tcPr>
          <w:p w14:paraId="6706052A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D010887" w14:textId="15350F0E" w:rsidR="00567B3C" w:rsidRPr="005A4913" w:rsidRDefault="003A3491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230</w:t>
            </w:r>
            <w:r w:rsidR="006858F6" w:rsidRPr="006858F6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147" w:type="pct"/>
          </w:tcPr>
          <w:p w14:paraId="5BB10EF0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96FC9B" w14:textId="0B36E44F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255,566</w:t>
            </w:r>
          </w:p>
        </w:tc>
      </w:tr>
      <w:tr w:rsidR="00567B3C" w:rsidRPr="005A4913" w14:paraId="20BFD37B" w14:textId="77777777">
        <w:trPr>
          <w:cantSplit/>
        </w:trPr>
        <w:tc>
          <w:tcPr>
            <w:tcW w:w="2055" w:type="pct"/>
          </w:tcPr>
          <w:p w14:paraId="07503CE2" w14:textId="522CB5A6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C3C7123" w14:textId="657D4ED5" w:rsidR="00567B3C" w:rsidRPr="005A4913" w:rsidRDefault="00F562F0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F562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A3491" w:rsidRPr="003A3491">
              <w:rPr>
                <w:rFonts w:ascii="Angsana New" w:hAnsi="Angsana New"/>
                <w:sz w:val="30"/>
                <w:szCs w:val="30"/>
              </w:rPr>
              <w:t>12</w:t>
            </w:r>
            <w:r w:rsidRPr="00F562F0">
              <w:rPr>
                <w:rFonts w:ascii="Angsana New" w:hAnsi="Angsana New"/>
                <w:sz w:val="30"/>
                <w:szCs w:val="30"/>
              </w:rPr>
              <w:t>,</w:t>
            </w:r>
            <w:r w:rsidR="003A3491" w:rsidRPr="003A3491">
              <w:rPr>
                <w:rFonts w:ascii="Angsana New" w:hAnsi="Angsana New"/>
                <w:sz w:val="30"/>
                <w:szCs w:val="30"/>
              </w:rPr>
              <w:t>220</w:t>
            </w:r>
            <w:r w:rsidRPr="00F562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25CD06AF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5863F8A" w14:textId="741AC354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(24,644)</w:t>
            </w:r>
          </w:p>
        </w:tc>
        <w:tc>
          <w:tcPr>
            <w:tcW w:w="147" w:type="pct"/>
          </w:tcPr>
          <w:p w14:paraId="4A40746A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5BED3D6" w14:textId="34D323B1" w:rsidR="00567B3C" w:rsidRPr="005A4913" w:rsidRDefault="00F562F0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F562F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A3491" w:rsidRPr="003A3491">
              <w:rPr>
                <w:rFonts w:ascii="Angsana New" w:hAnsi="Angsana New"/>
                <w:sz w:val="30"/>
                <w:szCs w:val="30"/>
              </w:rPr>
              <w:t>12</w:t>
            </w:r>
            <w:r w:rsidRPr="00F562F0">
              <w:rPr>
                <w:rFonts w:ascii="Angsana New" w:hAnsi="Angsana New"/>
                <w:sz w:val="30"/>
                <w:szCs w:val="30"/>
              </w:rPr>
              <w:t>,</w:t>
            </w:r>
            <w:r w:rsidR="003A3491" w:rsidRPr="003A3491">
              <w:rPr>
                <w:rFonts w:ascii="Angsana New" w:hAnsi="Angsana New"/>
                <w:sz w:val="30"/>
                <w:szCs w:val="30"/>
              </w:rPr>
              <w:t>220</w:t>
            </w:r>
            <w:r w:rsidRPr="00F562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24D17D9A" w14:textId="77777777" w:rsidR="00567B3C" w:rsidRPr="00102C4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CC5404" w14:textId="0A0E9D31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(24,644)</w:t>
            </w:r>
          </w:p>
        </w:tc>
      </w:tr>
      <w:tr w:rsidR="00567B3C" w:rsidRPr="005A4913" w14:paraId="78D49134" w14:textId="77777777">
        <w:trPr>
          <w:cantSplit/>
        </w:trPr>
        <w:tc>
          <w:tcPr>
            <w:tcW w:w="2055" w:type="pct"/>
          </w:tcPr>
          <w:p w14:paraId="7A20C7BC" w14:textId="39545676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A3491" w:rsidRPr="003A349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048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3048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A4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69B5E06" w14:textId="61DD2B03" w:rsidR="00567B3C" w:rsidRPr="00102C43" w:rsidRDefault="003A3491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  <w:r w:rsidR="00F562F0" w:rsidRPr="00102C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146" w:type="pct"/>
          </w:tcPr>
          <w:p w14:paraId="2172E738" w14:textId="77777777" w:rsidR="00567B3C" w:rsidRPr="00102C4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01D1D6B" w14:textId="28E86FA0" w:rsidR="00567B3C" w:rsidRPr="00102C4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  <w:tc>
          <w:tcPr>
            <w:tcW w:w="147" w:type="pct"/>
          </w:tcPr>
          <w:p w14:paraId="07FE760E" w14:textId="77777777" w:rsidR="00567B3C" w:rsidRPr="00102C4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03A4F1" w14:textId="76A1B5B6" w:rsidR="00567B3C" w:rsidRPr="00102C43" w:rsidRDefault="003A3491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  <w:r w:rsidR="00F562F0" w:rsidRPr="00102C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147" w:type="pct"/>
          </w:tcPr>
          <w:p w14:paraId="4EDB91AF" w14:textId="77777777" w:rsidR="00567B3C" w:rsidRPr="00102C4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870C223" w14:textId="3F7A6169" w:rsidR="00567B3C" w:rsidRPr="00102C4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</w:tr>
      <w:tr w:rsidR="00567B3C" w:rsidRPr="005A4913" w14:paraId="26F619BD" w14:textId="77777777">
        <w:trPr>
          <w:cantSplit/>
        </w:trPr>
        <w:tc>
          <w:tcPr>
            <w:tcW w:w="2055" w:type="pct"/>
          </w:tcPr>
          <w:p w14:paraId="0DD36597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1ED0257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7F64B8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E47F1FD" w14:textId="70665B5A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1B4D27" w14:textId="77777777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76BADA1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F0D8DF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ABCC59E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B3C" w:rsidRPr="005A4913" w14:paraId="7099C22A" w14:textId="77777777">
        <w:trPr>
          <w:cantSplit/>
        </w:trPr>
        <w:tc>
          <w:tcPr>
            <w:tcW w:w="2055" w:type="pct"/>
          </w:tcPr>
          <w:p w14:paraId="4A462B3F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00F5E396" w14:textId="23157BB3" w:rsidR="00567B3C" w:rsidRPr="005A4913" w:rsidRDefault="003A3491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24</w:t>
            </w:r>
            <w:r w:rsidR="00F562F0" w:rsidRPr="00F562F0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46" w:type="pct"/>
          </w:tcPr>
          <w:p w14:paraId="7428A0D8" w14:textId="77777777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AF76E1" w14:textId="75DB5FFB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  <w:tc>
          <w:tcPr>
            <w:tcW w:w="147" w:type="pct"/>
          </w:tcPr>
          <w:p w14:paraId="47707738" w14:textId="77777777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09A853F" w14:textId="59F95379" w:rsidR="00567B3C" w:rsidRPr="005A4913" w:rsidRDefault="003A3491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24</w:t>
            </w:r>
            <w:r w:rsidR="00F562F0" w:rsidRPr="00F562F0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47" w:type="pct"/>
          </w:tcPr>
          <w:p w14:paraId="02F69CEE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EEFE2C" w14:textId="42715EB4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</w:tr>
      <w:tr w:rsidR="00567B3C" w:rsidRPr="005A4913" w14:paraId="178B4627" w14:textId="77777777">
        <w:trPr>
          <w:cantSplit/>
        </w:trPr>
        <w:tc>
          <w:tcPr>
            <w:tcW w:w="2055" w:type="pct"/>
          </w:tcPr>
          <w:p w14:paraId="55BAB07B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761135D2" w14:textId="409B83D4" w:rsidR="00567B3C" w:rsidRPr="005A4913" w:rsidRDefault="003A3491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194</w:t>
            </w:r>
            <w:r w:rsidR="00F562F0" w:rsidRPr="00F562F0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146" w:type="pct"/>
          </w:tcPr>
          <w:p w14:paraId="0D4AC303" w14:textId="77777777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827F82D" w14:textId="5DA0998F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206,279</w:t>
            </w:r>
          </w:p>
        </w:tc>
        <w:tc>
          <w:tcPr>
            <w:tcW w:w="147" w:type="pct"/>
          </w:tcPr>
          <w:p w14:paraId="00687EAA" w14:textId="77777777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3CFE898" w14:textId="6722911C" w:rsidR="00567B3C" w:rsidRPr="005A4913" w:rsidRDefault="003A3491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194</w:t>
            </w:r>
            <w:r w:rsidR="00F562F0" w:rsidRPr="00F562F0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147" w:type="pct"/>
          </w:tcPr>
          <w:p w14:paraId="1A1AE8D6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6324E6" w14:textId="5EBE7B55" w:rsidR="00567B3C" w:rsidRPr="005A491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206,279</w:t>
            </w:r>
          </w:p>
        </w:tc>
      </w:tr>
      <w:tr w:rsidR="00567B3C" w:rsidRPr="005A4913" w14:paraId="6FBE0CF2" w14:textId="77777777">
        <w:trPr>
          <w:cantSplit/>
        </w:trPr>
        <w:tc>
          <w:tcPr>
            <w:tcW w:w="2055" w:type="pct"/>
          </w:tcPr>
          <w:p w14:paraId="550EFB4B" w14:textId="77777777" w:rsidR="00567B3C" w:rsidRPr="005A491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ACB3DC5" w14:textId="21942BA8" w:rsidR="00567B3C" w:rsidRPr="00102C43" w:rsidRDefault="003A3491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  <w:r w:rsidR="00F562F0" w:rsidRPr="00102C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146" w:type="pct"/>
          </w:tcPr>
          <w:p w14:paraId="220D7A05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A0EE848" w14:textId="48304350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  <w:tc>
          <w:tcPr>
            <w:tcW w:w="147" w:type="pct"/>
          </w:tcPr>
          <w:p w14:paraId="28F20386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77DFEC6" w14:textId="4DB7DED1" w:rsidR="00567B3C" w:rsidRPr="00102C43" w:rsidRDefault="003A3491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218</w:t>
            </w:r>
            <w:r w:rsidR="00F562F0" w:rsidRPr="00102C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147" w:type="pct"/>
          </w:tcPr>
          <w:p w14:paraId="67A3DCA0" w14:textId="77777777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453D925" w14:textId="0A9C63EE" w:rsidR="00567B3C" w:rsidRPr="00102C43" w:rsidRDefault="00567B3C" w:rsidP="0010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</w:tr>
    </w:tbl>
    <w:p w14:paraId="1E0E7706" w14:textId="2BF8DBC6" w:rsidR="005A4913" w:rsidRDefault="005A4913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514166C" w14:textId="6EACD864" w:rsidR="005A4913" w:rsidRDefault="005A4913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DEAA61C" w14:textId="3253095D" w:rsidR="00DD0F90" w:rsidRDefault="00DD0F90" w:rsidP="00205DB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13D8C95A" w14:textId="48CAD3E1" w:rsidR="00205DB0" w:rsidRPr="00620A6E" w:rsidRDefault="00205DB0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14DEF44E" w14:textId="6DE0E7AF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คณะกรรมการบริษัทมีมติอนุมัติการจำหน่ายหุ้นทุนซื้อคืนจำนวนรวม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70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484F0D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2F83527B" w14:textId="1E835D1F" w:rsidR="00205DB0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>ในระหว่างงวด</w:t>
      </w:r>
      <w:r w:rsidR="00567B3C">
        <w:rPr>
          <w:rFonts w:ascii="Angsana New" w:hAnsi="Angsana New" w:hint="cs"/>
          <w:sz w:val="30"/>
          <w:szCs w:val="30"/>
          <w:cs/>
          <w:lang w:eastAsia="x-none"/>
        </w:rPr>
        <w:t>หก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3A3491" w:rsidRPr="003A3491">
        <w:rPr>
          <w:rFonts w:ascii="Angsana New" w:hAnsi="Angsana New"/>
          <w:sz w:val="30"/>
          <w:szCs w:val="30"/>
          <w:lang w:eastAsia="x-none"/>
        </w:rPr>
        <w:t>30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567B3C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3A3491" w:rsidRPr="003A3491">
        <w:rPr>
          <w:rFonts w:ascii="Angsana New" w:hAnsi="Angsana New"/>
          <w:sz w:val="30"/>
          <w:szCs w:val="30"/>
          <w:lang w:eastAsia="x-none"/>
        </w:rPr>
        <w:t>2566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บริษัทได้จำหน่ายหุ้นทุนซื้อคืน</w:t>
      </w:r>
      <w:r w:rsidR="00BC5520">
        <w:rPr>
          <w:rFonts w:ascii="Angsana New" w:hAnsi="Angsana New" w:hint="cs"/>
          <w:sz w:val="30"/>
          <w:szCs w:val="30"/>
          <w:cs/>
          <w:lang w:eastAsia="x-none"/>
        </w:rPr>
        <w:t>ที่ถืออยู่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3A3491" w:rsidRPr="003A3491">
        <w:rPr>
          <w:rFonts w:ascii="Angsana New" w:hAnsi="Angsana New"/>
          <w:sz w:val="30"/>
          <w:szCs w:val="30"/>
          <w:lang w:eastAsia="x-none"/>
        </w:rPr>
        <w:t>51</w:t>
      </w:r>
      <w:r w:rsidR="00844686" w:rsidRPr="00F8587F">
        <w:rPr>
          <w:rFonts w:ascii="Angsana New" w:hAnsi="Angsana New"/>
          <w:sz w:val="30"/>
          <w:szCs w:val="30"/>
          <w:cs/>
          <w:lang w:eastAsia="x-none"/>
        </w:rPr>
        <w:t>.</w:t>
      </w:r>
      <w:r w:rsidR="003A3491" w:rsidRPr="003A3491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ล้านหุ้น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เป็นจำนวนเงิน </w:t>
      </w:r>
      <w:r w:rsidR="003A3491" w:rsidRPr="003A3491">
        <w:rPr>
          <w:rFonts w:ascii="Angsana New" w:hAnsi="Angsana New"/>
          <w:sz w:val="30"/>
          <w:szCs w:val="30"/>
          <w:lang w:eastAsia="x-none"/>
        </w:rPr>
        <w:t>104</w:t>
      </w:r>
      <w:r w:rsidR="00844686" w:rsidRPr="00F8587F">
        <w:rPr>
          <w:rFonts w:ascii="Angsana New" w:hAnsi="Angsana New"/>
          <w:sz w:val="30"/>
          <w:szCs w:val="30"/>
          <w:cs/>
          <w:lang w:eastAsia="x-none"/>
        </w:rPr>
        <w:t>.</w:t>
      </w:r>
      <w:r w:rsidR="003A3491" w:rsidRPr="003A3491">
        <w:rPr>
          <w:rFonts w:ascii="Angsana New" w:hAnsi="Angsana New"/>
          <w:sz w:val="30"/>
          <w:szCs w:val="30"/>
          <w:lang w:eastAsia="x-none"/>
        </w:rPr>
        <w:t>0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Pr="008035F6">
        <w:rPr>
          <w:rFonts w:ascii="Angsana New" w:hAnsi="Angsana New"/>
          <w:sz w:val="30"/>
          <w:szCs w:val="30"/>
          <w:cs/>
          <w:lang w:eastAsia="x-none"/>
        </w:rPr>
        <w:t xml:space="preserve"> ทั้งนี้</w:t>
      </w:r>
      <w:r w:rsidRPr="004171BC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</w:t>
      </w:r>
      <w:r w:rsidR="00A87F85" w:rsidRPr="004171BC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ตัดรายการหุ้นทุนซื้อ</w:t>
      </w:r>
      <w:r w:rsidR="007D1C0C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คืน </w:t>
      </w:r>
      <w:r w:rsidR="00A21D87" w:rsidRPr="00A21D87">
        <w:rPr>
          <w:rFonts w:ascii="Angsana New" w:hAnsi="Angsana New"/>
          <w:spacing w:val="-2"/>
          <w:sz w:val="30"/>
          <w:szCs w:val="30"/>
          <w:cs/>
          <w:lang w:eastAsia="x-none"/>
        </w:rPr>
        <w:t>ส่วนเกินทุนหุ้นทุนซื้อคืน สำรองหุ้นทุนซื้อคืน และบันทึกส่วนต่างในกำไรสะสม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1A9C4F7F" w14:textId="1DE86F5F" w:rsidR="00F527EF" w:rsidRPr="00EA29E2" w:rsidRDefault="00F527EF" w:rsidP="004E576C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i/>
          <w:iCs/>
          <w:sz w:val="30"/>
          <w:szCs w:val="30"/>
          <w:lang w:val="en-US"/>
        </w:rPr>
        <w:sectPr w:rsidR="00F527EF" w:rsidRPr="00EA29E2" w:rsidSect="00B545CD">
          <w:head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04A88478" w:rsidR="006756B1" w:rsidRPr="00620A6E" w:rsidRDefault="007C5D0D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25F3C0A5" w:rsidR="0058773B" w:rsidRPr="002445FE" w:rsidRDefault="00433545" w:rsidP="0043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5"/>
        </w:tabs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  <w:r w:rsidRPr="002445FE">
        <w:rPr>
          <w:rFonts w:asciiTheme="majorBidi" w:hAnsiTheme="majorBidi" w:cstheme="majorBidi"/>
          <w:sz w:val="22"/>
          <w:szCs w:val="22"/>
          <w:cs/>
          <w:lang w:val="th-TH" w:eastAsia="x-none"/>
        </w:rPr>
        <w:tab/>
      </w:r>
    </w:p>
    <w:p w14:paraId="0D044B65" w14:textId="794D9A82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567B3C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567B3C">
        <w:rPr>
          <w:rFonts w:ascii="Angsana New" w:hAnsi="Angsana New"/>
          <w:spacing w:val="-4"/>
          <w:sz w:val="30"/>
          <w:szCs w:val="30"/>
        </w:rPr>
        <w:t xml:space="preserve">30 </w:t>
      </w:r>
      <w:r w:rsidR="00567B3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811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5A4913">
        <w:rPr>
          <w:rFonts w:ascii="Angsana New" w:hAnsi="Angsana New"/>
          <w:spacing w:val="-4"/>
          <w:sz w:val="30"/>
          <w:szCs w:val="30"/>
        </w:rPr>
        <w:t>6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5A4913">
        <w:rPr>
          <w:rFonts w:ascii="Angsana New" w:hAnsi="Angsana New"/>
          <w:spacing w:val="-4"/>
          <w:sz w:val="30"/>
          <w:szCs w:val="30"/>
        </w:rPr>
        <w:t>5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63C22504" w:rsidR="001742E7" w:rsidRPr="002445FE" w:rsidRDefault="001742E7" w:rsidP="001742E7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413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2"/>
        <w:gridCol w:w="270"/>
        <w:gridCol w:w="1078"/>
        <w:gridCol w:w="270"/>
        <w:gridCol w:w="1080"/>
        <w:gridCol w:w="270"/>
        <w:gridCol w:w="1080"/>
        <w:gridCol w:w="270"/>
        <w:gridCol w:w="1062"/>
        <w:gridCol w:w="7"/>
        <w:gridCol w:w="20"/>
      </w:tblGrid>
      <w:tr w:rsidR="00567B3C" w:rsidRPr="00A50726" w14:paraId="6267BD0E" w14:textId="77777777" w:rsidTr="00102C43">
        <w:trPr>
          <w:gridAfter w:val="2"/>
          <w:wAfter w:w="27" w:type="dxa"/>
          <w:trHeight w:val="481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0756C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1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F859311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7B3C" w:rsidRPr="00A50726" w14:paraId="7CD2AE5D" w14:textId="77777777" w:rsidTr="00102C43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CC9FAC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5E4F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A17D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C195E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06A3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6CBC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5A1D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9" w:type="dxa"/>
            <w:gridSpan w:val="5"/>
            <w:vAlign w:val="bottom"/>
          </w:tcPr>
          <w:p w14:paraId="6366E100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67B3C" w:rsidRPr="00A50726" w14:paraId="72D0B143" w14:textId="77777777" w:rsidTr="00102C43">
        <w:trPr>
          <w:gridAfter w:val="1"/>
          <w:wAfter w:w="20" w:type="dxa"/>
          <w:trHeight w:val="342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81F2B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8C5CE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8C5C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8C5CE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8C5C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8C5CE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8C5C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985A" w14:textId="3776920E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18578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A1F17" w14:textId="22068594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8EAB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23BE" w14:textId="32C9668E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FFF8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C606" w14:textId="186CF44F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DDAFB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79F8" w14:textId="52B066BF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EE11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ED40" w14:textId="54628E45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7962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1562DF" w14:textId="10DA4EE9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B7EB650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72508D5" w14:textId="2211EB6E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567B3C" w:rsidRPr="00A50726" w14:paraId="32D548A5" w14:textId="77777777" w:rsidTr="00102C43">
        <w:trPr>
          <w:gridAfter w:val="2"/>
          <w:wAfter w:w="27" w:type="dxa"/>
          <w:trHeight w:val="180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D4808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51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3313BF1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8C5CE3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67B3C" w:rsidRPr="00FD31DD" w14:paraId="689F7FFF" w14:textId="77777777" w:rsidTr="00102C43">
        <w:trPr>
          <w:gridAfter w:val="1"/>
          <w:wAfter w:w="20" w:type="dxa"/>
          <w:trHeight w:val="24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AF58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8C5CE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638ECC" w14:textId="204BF0D9" w:rsidR="00567B3C" w:rsidRPr="0079308A" w:rsidRDefault="00D04A82" w:rsidP="003E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69FB0F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D124DA" w14:textId="389771F5" w:rsidR="00567B3C" w:rsidRPr="0079308A" w:rsidRDefault="00567B3C" w:rsidP="003E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31,681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7F6DB9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8A14AB2" w14:textId="340BD7FF" w:rsidR="00567B3C" w:rsidRPr="0079308A" w:rsidRDefault="00F36D98" w:rsidP="003E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355,90</w:t>
            </w:r>
            <w:r w:rsidR="00E529DD"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BB4523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582B93" w14:textId="216AC1F9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369,612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8C9AC5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31A2E6A" w14:textId="6674CA8B" w:rsidR="00567B3C" w:rsidRPr="0079308A" w:rsidRDefault="003809A5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17,726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7370D9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BD1498" w14:textId="18E31399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CBC3F1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28BB49" w14:textId="089629E1" w:rsidR="00567B3C" w:rsidRPr="0079308A" w:rsidRDefault="00FE0212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456,</w:t>
            </w:r>
            <w:r w:rsidR="00350FCD"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97</w:t>
            </w:r>
            <w:r w:rsidR="00A04504"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AA5A4FA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50" w:lineRule="exact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vAlign w:val="bottom"/>
          </w:tcPr>
          <w:p w14:paraId="3FB6F345" w14:textId="4C2919D8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418,565</w:t>
            </w:r>
          </w:p>
        </w:tc>
      </w:tr>
      <w:tr w:rsidR="00567B3C" w:rsidRPr="00A50726" w14:paraId="520F92BB" w14:textId="77777777" w:rsidTr="00102C43">
        <w:trPr>
          <w:gridAfter w:val="1"/>
          <w:wAfter w:w="20" w:type="dxa"/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E42FC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5CA639" w14:textId="303C1B6C" w:rsidR="00567B3C" w:rsidRPr="0079308A" w:rsidRDefault="00D04A82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83,346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A909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9E66F5" w14:textId="64E8CD5F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90AE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4E96" w14:textId="143562F4" w:rsidR="00567B3C" w:rsidRPr="0079308A" w:rsidRDefault="00F36D98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355,90</w:t>
            </w:r>
            <w:r w:rsidR="00E529DD"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8F21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9DF7F" w14:textId="78B9D8DA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369,612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E460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91D87" w14:textId="3517C9D4" w:rsidR="00567B3C" w:rsidRPr="0079308A" w:rsidRDefault="00674671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77,265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9809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B82DD" w14:textId="1C854124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94,864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19DA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47134" w14:textId="28A865CF" w:rsidR="00567B3C" w:rsidRPr="0079308A" w:rsidRDefault="00C5124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516</w:t>
            </w:r>
            <w:r w:rsidR="00AC7AF4"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,515</w:t>
            </w:r>
          </w:p>
        </w:tc>
        <w:tc>
          <w:tcPr>
            <w:tcW w:w="270" w:type="dxa"/>
            <w:vAlign w:val="bottom"/>
          </w:tcPr>
          <w:p w14:paraId="50F7836C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50" w:lineRule="exact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9B488" w14:textId="7DFF654E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496,157</w:t>
            </w:r>
          </w:p>
        </w:tc>
      </w:tr>
      <w:tr w:rsidR="00567B3C" w:rsidRPr="00FD31DD" w14:paraId="574BA8A1" w14:textId="77777777" w:rsidTr="00102C43">
        <w:trPr>
          <w:gridAfter w:val="1"/>
          <w:wAfter w:w="20" w:type="dxa"/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FB2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BC0499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3DF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B2B83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100F4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EE6B9C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2E06B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882ACF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1B0B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D1D58A6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C89F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36052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D420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A09B28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C6D1B9C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4" w:right="-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20C8ED7D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67B3C" w:rsidRPr="00A50726" w14:paraId="2E8F1898" w14:textId="77777777" w:rsidTr="00102C43">
        <w:trPr>
          <w:gridAfter w:val="1"/>
          <w:wAfter w:w="20" w:type="dxa"/>
          <w:trHeight w:val="3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108A0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3049753" w14:textId="032ABAEC" w:rsidR="00567B3C" w:rsidRPr="0079308A" w:rsidRDefault="007B0725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43,76</w:t>
            </w:r>
            <w:r w:rsidR="009B1C2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23A4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A3846" w14:textId="07909346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AC46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F6C0EA" w14:textId="1661F6B4" w:rsidR="00567B3C" w:rsidRPr="0079308A" w:rsidRDefault="00F36D98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186,694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8F6C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B207D6" w14:textId="650279A2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203,932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38246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B096FA0" w14:textId="0E269C4D" w:rsidR="00567B3C" w:rsidRPr="0079308A" w:rsidRDefault="00CD4082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2FCD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92D425" w14:textId="689C2F52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4EE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9CEE5A" w14:textId="27E3E35D" w:rsidR="00567B3C" w:rsidRPr="0079308A" w:rsidRDefault="006C06CE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551B7D"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30,4</w:t>
            </w:r>
            <w:r w:rsidR="009B1C2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270" w:type="dxa"/>
            <w:vAlign w:val="bottom"/>
          </w:tcPr>
          <w:p w14:paraId="5270C4E4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B3E42A2" w14:textId="208648BF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216,000</w:t>
            </w:r>
          </w:p>
        </w:tc>
      </w:tr>
      <w:tr w:rsidR="00567B3C" w:rsidRPr="00A50726" w14:paraId="435AF425" w14:textId="77777777" w:rsidTr="00102C43">
        <w:trPr>
          <w:gridAfter w:val="1"/>
          <w:wAfter w:w="20" w:type="dxa"/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F4D98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4099E8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D4360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EEC1DF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905590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2F4F13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F97CF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3C13AF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BCF0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D23110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B0ED6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908A44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154A9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DB4E4F" w14:textId="595FC122" w:rsidR="00567B3C" w:rsidRPr="0079308A" w:rsidRDefault="00CD4BDE" w:rsidP="008F1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(37,22</w:t>
            </w:r>
            <w:r w:rsidR="009B1C2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58032B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350" w:lineRule="exact"/>
              <w:ind w:left="-115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27E53A1" w14:textId="1CD415C6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(4,618)</w:t>
            </w:r>
          </w:p>
        </w:tc>
      </w:tr>
      <w:tr w:rsidR="00567B3C" w:rsidRPr="00A50726" w14:paraId="3C2D029C" w14:textId="77777777" w:rsidTr="00102C43">
        <w:trPr>
          <w:gridAfter w:val="1"/>
          <w:wAfter w:w="20" w:type="dxa"/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D66C3" w14:textId="0957F1E9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C5CE3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5CE3">
              <w:rPr>
                <w:rFonts w:ascii="Angsana New" w:hAnsi="Angsana New"/>
                <w:sz w:val="28"/>
                <w:szCs w:val="28"/>
              </w:rPr>
              <w:t>(</w:t>
            </w: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C5CE3"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5CE3">
              <w:rPr>
                <w:rFonts w:ascii="Angsana New" w:hAnsi="Angsana New"/>
                <w:sz w:val="28"/>
                <w:szCs w:val="28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EC1044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390135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F01584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761277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AF2AD6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0B11C9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62B60EC7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61E26C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F384C49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35A86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447D87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907C62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009B5C" w14:textId="6B6C6CCF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54F7A9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50" w:lineRule="exact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8ADBCB2" w14:textId="2CB308FC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9308A" w:rsidRPr="00A50726" w14:paraId="09C43EF6" w14:textId="77777777" w:rsidTr="00102C43">
        <w:trPr>
          <w:gridAfter w:val="1"/>
          <w:wAfter w:w="20" w:type="dxa"/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B6DA" w14:textId="35515C37" w:rsidR="0079308A" w:rsidRPr="008C5CE3" w:rsidRDefault="0079308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5CE3">
              <w:rPr>
                <w:rFonts w:ascii="Angsana New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11B3E4" w14:textId="77777777" w:rsidR="0079308A" w:rsidRPr="0079308A" w:rsidRDefault="0079308A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2F24D8" w14:textId="77777777" w:rsidR="0079308A" w:rsidRPr="0079308A" w:rsidRDefault="0079308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FA54556" w14:textId="77777777" w:rsidR="0079308A" w:rsidRPr="0079308A" w:rsidRDefault="0079308A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61F066" w14:textId="77777777" w:rsidR="0079308A" w:rsidRPr="0079308A" w:rsidRDefault="0079308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505211" w14:textId="77777777" w:rsidR="0079308A" w:rsidRPr="0079308A" w:rsidRDefault="0079308A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694E49" w14:textId="77777777" w:rsidR="0079308A" w:rsidRPr="0079308A" w:rsidRDefault="0079308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68ED26E0" w14:textId="77777777" w:rsidR="0079308A" w:rsidRPr="0079308A" w:rsidRDefault="0079308A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94FD7" w14:textId="77777777" w:rsidR="0079308A" w:rsidRPr="0079308A" w:rsidRDefault="0079308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378DD99" w14:textId="77777777" w:rsidR="0079308A" w:rsidRPr="0079308A" w:rsidRDefault="0079308A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D9FF0A" w14:textId="77777777" w:rsidR="0079308A" w:rsidRPr="0079308A" w:rsidRDefault="0079308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19EEE9" w14:textId="77777777" w:rsidR="0079308A" w:rsidRPr="0079308A" w:rsidRDefault="0079308A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EF370A" w14:textId="77777777" w:rsidR="0079308A" w:rsidRPr="0079308A" w:rsidRDefault="0079308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1F3EAC" w14:textId="4BC796CB" w:rsidR="0079308A" w:rsidRPr="0079308A" w:rsidRDefault="0079308A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35,325</w:t>
            </w:r>
          </w:p>
        </w:tc>
        <w:tc>
          <w:tcPr>
            <w:tcW w:w="270" w:type="dxa"/>
            <w:vAlign w:val="bottom"/>
          </w:tcPr>
          <w:p w14:paraId="0EB3FD44" w14:textId="77777777" w:rsidR="0079308A" w:rsidRPr="0079308A" w:rsidRDefault="0079308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50" w:lineRule="exact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2A07D6B2" w14:textId="660BF7B3" w:rsidR="0079308A" w:rsidRPr="0079308A" w:rsidRDefault="0079308A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(24,629)</w:t>
            </w:r>
          </w:p>
        </w:tc>
      </w:tr>
      <w:tr w:rsidR="00567B3C" w:rsidRPr="00A50726" w14:paraId="4588EE75" w14:textId="77777777" w:rsidTr="00102C43">
        <w:trPr>
          <w:gridAfter w:val="1"/>
          <w:wAfter w:w="20" w:type="dxa"/>
          <w:trHeight w:val="4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9DD96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225"/>
              <w:rPr>
                <w:rFonts w:ascii="Angsana New" w:hAnsi="Angsana New"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467ED6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CAC30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E67C1D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3433BB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B18CEA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77A9C6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49B8F6AF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DC64AD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D0F172A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F889B1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7C70034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5F8781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DE5E0C" w14:textId="2835C6E0" w:rsidR="00567B3C" w:rsidRPr="0079308A" w:rsidRDefault="0069612B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(39,089)</w:t>
            </w:r>
          </w:p>
        </w:tc>
        <w:tc>
          <w:tcPr>
            <w:tcW w:w="270" w:type="dxa"/>
            <w:vAlign w:val="bottom"/>
          </w:tcPr>
          <w:p w14:paraId="04CAA15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350" w:lineRule="exact"/>
              <w:ind w:left="-115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6C9C5C2C" w14:textId="0A987E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(39,096)</w:t>
            </w:r>
          </w:p>
        </w:tc>
      </w:tr>
      <w:tr w:rsidR="00567B3C" w:rsidRPr="00A50726" w14:paraId="35F6ECB6" w14:textId="77777777" w:rsidTr="00102C43">
        <w:trPr>
          <w:gridAfter w:val="1"/>
          <w:wAfter w:w="20" w:type="dxa"/>
          <w:trHeight w:val="27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0DCB1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2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8F3224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35FA1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F86115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B121F1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70070D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B31CD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B42422A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F1240A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79008B37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E9B94A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760C8C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CC2756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DC4DE" w14:textId="685E2FE4" w:rsidR="00567B3C" w:rsidRPr="0079308A" w:rsidRDefault="00AD1985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189,470</w:t>
            </w:r>
          </w:p>
        </w:tc>
        <w:tc>
          <w:tcPr>
            <w:tcW w:w="270" w:type="dxa"/>
            <w:vAlign w:val="bottom"/>
          </w:tcPr>
          <w:p w14:paraId="1E463C16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BDDC1" w14:textId="66474664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147,657</w:t>
            </w:r>
          </w:p>
        </w:tc>
      </w:tr>
      <w:tr w:rsidR="00567B3C" w:rsidRPr="00BC0CD0" w14:paraId="0A4F707E" w14:textId="77777777" w:rsidTr="00102C43">
        <w:trPr>
          <w:gridAfter w:val="1"/>
          <w:wAfter w:w="20" w:type="dxa"/>
          <w:trHeight w:val="6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3D36A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32666C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8FF9B4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6B3844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A8CA7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D2B790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D8E170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024D3C2A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09CCC1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B00FC7A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2C889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33FF0B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C2994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63F1C5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3F1F0E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1F974C1B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67B3C" w:rsidRPr="00A50726" w14:paraId="16FA5938" w14:textId="77777777" w:rsidTr="00102C43">
        <w:trPr>
          <w:gridAfter w:val="1"/>
          <w:wAfter w:w="20" w:type="dxa"/>
          <w:trHeight w:val="1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B4C98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D62D3F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92B568" w14:textId="77777777" w:rsidR="00567B3C" w:rsidRPr="0079308A" w:rsidRDefault="00567B3C" w:rsidP="00567B3C">
            <w:pPr>
              <w:pStyle w:val="FSBlank"/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24649CC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89E9FB" w14:textId="77777777" w:rsidR="00567B3C" w:rsidRPr="0079308A" w:rsidRDefault="00567B3C" w:rsidP="00567B3C">
            <w:pPr>
              <w:pStyle w:val="FSBlank"/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E217FA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BEAAD7" w14:textId="77777777" w:rsidR="00567B3C" w:rsidRPr="0079308A" w:rsidRDefault="00567B3C" w:rsidP="00567B3C">
            <w:pPr>
              <w:pStyle w:val="FSBlank"/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67ACA57D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58CC5" w14:textId="77777777" w:rsidR="00567B3C" w:rsidRPr="0079308A" w:rsidRDefault="00567B3C" w:rsidP="00567B3C">
            <w:pPr>
              <w:pStyle w:val="FSBlank"/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E0642AD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8A9E8" w14:textId="77777777" w:rsidR="00567B3C" w:rsidRPr="0079308A" w:rsidRDefault="00567B3C" w:rsidP="00567B3C">
            <w:pPr>
              <w:pStyle w:val="FSBlank"/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DB18ED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580873" w14:textId="77777777" w:rsidR="00567B3C" w:rsidRPr="0079308A" w:rsidRDefault="00567B3C" w:rsidP="00567B3C">
            <w:pPr>
              <w:pStyle w:val="FSBlank"/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490124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BD81FE" w14:textId="77777777" w:rsidR="00567B3C" w:rsidRPr="0079308A" w:rsidRDefault="00567B3C" w:rsidP="00567B3C">
            <w:pPr>
              <w:pStyle w:val="FSBlank"/>
              <w:spacing w:line="350" w:lineRule="exact"/>
              <w:rPr>
                <w:sz w:val="28"/>
                <w:szCs w:val="28"/>
                <w:highlight w:val="cyan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130C4CB" w14:textId="7777777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67B3C" w:rsidRPr="00AE1E7C" w14:paraId="49059AD6" w14:textId="77777777" w:rsidTr="00102C43">
        <w:trPr>
          <w:gridAfter w:val="1"/>
          <w:wAfter w:w="20" w:type="dxa"/>
          <w:trHeight w:val="1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D7909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5910E1" w14:textId="6310B3F4" w:rsidR="00567B3C" w:rsidRPr="0079308A" w:rsidRDefault="001361F3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83,346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973F0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117CC2" w14:textId="3F617E76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31,681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BC54B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FC852B" w14:textId="205D6CDE" w:rsidR="00567B3C" w:rsidRPr="0079308A" w:rsidRDefault="00AC71DD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DA1EE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0A8A031A" w14:textId="65228807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A5B58A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4F3258B5" w14:textId="61D97381" w:rsidR="00567B3C" w:rsidRPr="0079308A" w:rsidRDefault="00F0727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1EF0B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BC6A49" w14:textId="32A9BAB1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4664F0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9B0CAC" w14:textId="25D09E82" w:rsidR="00567B3C" w:rsidRPr="0079308A" w:rsidRDefault="001361F3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83,346</w:t>
            </w:r>
          </w:p>
        </w:tc>
        <w:tc>
          <w:tcPr>
            <w:tcW w:w="270" w:type="dxa"/>
            <w:vAlign w:val="bottom"/>
          </w:tcPr>
          <w:p w14:paraId="5942193F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5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7CF5BE7" w14:textId="3D55AEC2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31,681</w:t>
            </w:r>
          </w:p>
        </w:tc>
      </w:tr>
      <w:tr w:rsidR="00567B3C" w:rsidRPr="00AE1E7C" w14:paraId="1FD07B78" w14:textId="77777777" w:rsidTr="00102C43">
        <w:trPr>
          <w:gridAfter w:val="1"/>
          <w:wAfter w:w="20" w:type="dxa"/>
          <w:trHeight w:val="1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1EF7C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1D6FE5" w14:textId="6A021404" w:rsidR="00567B3C" w:rsidRPr="0079308A" w:rsidRDefault="007B0725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5A63CF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3B7D7" w14:textId="3ADC4021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A0A36D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AA4ACA" w14:textId="13C30A1A" w:rsidR="00567B3C" w:rsidRPr="0079308A" w:rsidRDefault="00545C21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355,904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03F815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10929" w14:textId="6314FA9E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369,612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D920F8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D290FB" w14:textId="53C9C4FC" w:rsidR="00567B3C" w:rsidRPr="0079308A" w:rsidRDefault="00F0727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17,726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109A37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F91031" w14:textId="2D1B1668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17,272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EEE3F7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AC7577" w14:textId="16489EA2" w:rsidR="00567B3C" w:rsidRPr="0079308A" w:rsidRDefault="007E6F95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373,630</w:t>
            </w:r>
          </w:p>
        </w:tc>
        <w:tc>
          <w:tcPr>
            <w:tcW w:w="270" w:type="dxa"/>
            <w:vAlign w:val="bottom"/>
          </w:tcPr>
          <w:p w14:paraId="63231DEF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5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55405382" w14:textId="6D81D5D2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color w:val="000000"/>
                <w:sz w:val="28"/>
                <w:szCs w:val="28"/>
              </w:rPr>
              <w:t>386,884</w:t>
            </w:r>
          </w:p>
        </w:tc>
      </w:tr>
      <w:tr w:rsidR="00567B3C" w:rsidRPr="00FD31DD" w14:paraId="6D380169" w14:textId="77777777" w:rsidTr="00102C43">
        <w:trPr>
          <w:gridAfter w:val="1"/>
          <w:wAfter w:w="20" w:type="dxa"/>
          <w:trHeight w:val="3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D6AE2" w14:textId="77777777" w:rsidR="00567B3C" w:rsidRPr="008C5CE3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225"/>
              <w:rPr>
                <w:b/>
                <w:bCs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A3419" w14:textId="20FF564A" w:rsidR="00567B3C" w:rsidRPr="0079308A" w:rsidRDefault="001361F3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83,346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CD6E4F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DB49F" w14:textId="241C5669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31,681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D7357E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2BF4AB" w14:textId="4D7F9D50" w:rsidR="00567B3C" w:rsidRPr="0079308A" w:rsidRDefault="006E178F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355,904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6326B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8F4BC" w14:textId="34F0227C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369,612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319D2D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788C2" w14:textId="6CA7C43C" w:rsidR="00567B3C" w:rsidRPr="0079308A" w:rsidRDefault="00F0727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17,726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66A45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7B336" w14:textId="7CFA2685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2BF70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6F498" w14:textId="6CFEC96A" w:rsidR="00567B3C" w:rsidRPr="0079308A" w:rsidRDefault="0059284D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456,976</w:t>
            </w:r>
          </w:p>
        </w:tc>
        <w:tc>
          <w:tcPr>
            <w:tcW w:w="270" w:type="dxa"/>
            <w:vAlign w:val="bottom"/>
          </w:tcPr>
          <w:p w14:paraId="52123AF1" w14:textId="77777777" w:rsidR="00567B3C" w:rsidRPr="0079308A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C1395" w14:textId="51D5E4B6" w:rsidR="00567B3C" w:rsidRPr="0079308A" w:rsidRDefault="00567B3C" w:rsidP="0079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30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418,565</w:t>
            </w:r>
          </w:p>
        </w:tc>
      </w:tr>
    </w:tbl>
    <w:p w14:paraId="1DB35F47" w14:textId="6CF2FCFB" w:rsidR="005A4913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รายละเอียดสินทรัพย์และหนี้สินจำแนกตามส่วนงานที่รายงาน ณ วันที่ </w:t>
      </w:r>
      <w:r w:rsidR="00567B3C">
        <w:rPr>
          <w:rFonts w:ascii="Angsana New" w:hAnsi="Angsana New"/>
          <w:color w:val="000000"/>
          <w:sz w:val="30"/>
          <w:szCs w:val="30"/>
        </w:rPr>
        <w:t xml:space="preserve">30 </w:t>
      </w:r>
      <w:r w:rsidR="00567B3C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700DD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68B7AD2E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3"/>
        <w:gridCol w:w="1079"/>
        <w:gridCol w:w="270"/>
        <w:gridCol w:w="1078"/>
        <w:gridCol w:w="270"/>
        <w:gridCol w:w="1082"/>
        <w:gridCol w:w="270"/>
        <w:gridCol w:w="1080"/>
        <w:gridCol w:w="270"/>
        <w:gridCol w:w="1084"/>
        <w:gridCol w:w="272"/>
        <w:gridCol w:w="8"/>
        <w:gridCol w:w="1073"/>
        <w:gridCol w:w="270"/>
        <w:gridCol w:w="1071"/>
      </w:tblGrid>
      <w:tr w:rsidR="00C54AE7" w:rsidRPr="00C90A66" w14:paraId="6EDE954E" w14:textId="77777777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145C6" w14:textId="77777777" w:rsidR="00C54AE7" w:rsidRPr="00C90A66" w:rsidRDefault="00C5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14:paraId="67A2E2AB" w14:textId="308E012C" w:rsidR="00C54AE7" w:rsidRPr="00C90A66" w:rsidRDefault="00C54AE7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90A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0A6E" w:rsidRPr="00C90A66" w14:paraId="583274EB" w14:textId="77777777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47EE3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4C45F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5EBB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0D31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E1CC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3682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0C8B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6BC3F8F3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67B3C" w:rsidRPr="00C90A66" w14:paraId="58C40900" w14:textId="77777777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C31EA" w14:textId="1A6BAB22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3AFFB" w14:textId="45AE4EA2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C12FF15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D0ACBB" w14:textId="2D98363D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758C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BCD601D" w14:textId="140B7C80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D13BA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21A7C39" w14:textId="588C9BD4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4C48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A746A0" w14:textId="6BBD8D00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D4FE7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5FF1A6C" w14:textId="08F53141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8258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16862D08" w14:textId="1A4DE2ED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47A5530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422DEA3" w14:textId="0AA752CD" w:rsidR="00567B3C" w:rsidRPr="00C90A66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F18F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67B3C" w:rsidRPr="00C90A66" w14:paraId="1DD54959" w14:textId="77777777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F9B86E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48FF" w14:textId="42F7C77D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5434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0237" w14:textId="36ACCE58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E215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FAE5" w14:textId="1E74C7D5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1708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960DA" w14:textId="01230342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67F5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F6E6" w14:textId="3740BC64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A7AE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74AE" w14:textId="498811C2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396F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77F4BD6" w14:textId="041E2515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98D3BE3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A3F6A13" w14:textId="138155CC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567B3C" w:rsidRPr="00C90A66" w14:paraId="7BEEA8A7" w14:textId="77777777">
        <w:trPr>
          <w:trHeight w:val="218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A3384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14:paraId="7DB74C14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C90A66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67B3C" w:rsidRPr="00C90A66" w14:paraId="4CD59879" w14:textId="77777777">
        <w:trPr>
          <w:trHeight w:val="24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0595" w14:textId="61378CE4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E7E2CB" w14:textId="5B76940D" w:rsidR="00567B3C" w:rsidRPr="00C90A66" w:rsidRDefault="00EB7B1F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857,336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21F47265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D54EDB" w14:textId="23DA3E46" w:rsidR="00567B3C" w:rsidRPr="00C90A66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895,060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3EE9F2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3A1C034" w14:textId="0CEF75AA" w:rsidR="00567B3C" w:rsidRPr="00C90A66" w:rsidRDefault="00796B52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66,305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577C2E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43E320" w14:textId="79676086" w:rsidR="00567B3C" w:rsidRPr="00C90A66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62,625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D2A8C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063A96" w14:textId="1668BAAC" w:rsidR="00567B3C" w:rsidRPr="00C90A66" w:rsidRDefault="00F56503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C6BF1" w:rsidRPr="009A4BA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  <w:r w:rsidR="0012609C" w:rsidRPr="009A4BA8">
              <w:rPr>
                <w:rFonts w:ascii="Angsana New" w:hAnsi="Angsana New"/>
                <w:color w:val="000000"/>
                <w:sz w:val="28"/>
                <w:szCs w:val="28"/>
              </w:rPr>
              <w:t>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0284E7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B167DC" w14:textId="7BCB2445" w:rsidR="00567B3C" w:rsidRPr="009A4BA8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3,367,511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5EA49DF" w14:textId="77777777" w:rsidR="00567B3C" w:rsidRPr="009A4BA8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bottom"/>
          </w:tcPr>
          <w:p w14:paraId="1820DFE2" w14:textId="2B52A467" w:rsidR="00567B3C" w:rsidRPr="00C90A66" w:rsidRDefault="00E1726A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3800B8" w:rsidRPr="009A4BA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495</w:t>
            </w:r>
            <w:r w:rsidR="003800B8" w:rsidRPr="009A4BA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270" w:type="dxa"/>
            <w:vAlign w:val="bottom"/>
          </w:tcPr>
          <w:p w14:paraId="40399BD8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D1C96E4" w14:textId="0A6C23A1" w:rsidR="00567B3C" w:rsidRPr="00C90A66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4,325,196</w:t>
            </w:r>
          </w:p>
        </w:tc>
      </w:tr>
      <w:tr w:rsidR="00567B3C" w:rsidRPr="00C90A66" w14:paraId="162EB3DC" w14:textId="77777777">
        <w:trPr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264F" w14:textId="40B73B55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95820F" w14:textId="72B990EB" w:rsidR="00567B3C" w:rsidRPr="00C90A66" w:rsidRDefault="001070B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56,123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B5FB9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43A2A" w14:textId="7F8C5C34" w:rsidR="00567B3C" w:rsidRPr="00C90A66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36,204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1DC5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AF778" w14:textId="7D6201AC" w:rsidR="00567B3C" w:rsidRPr="00C90A66" w:rsidRDefault="009032F8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42,341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7575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AF28D" w14:textId="0B3376AD" w:rsidR="00567B3C" w:rsidRPr="00C90A66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45,464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FE89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CBC83" w14:textId="0339E280" w:rsidR="00567B3C" w:rsidRPr="00C90A66" w:rsidRDefault="0040566E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894,10</w:t>
            </w:r>
            <w:r w:rsidR="00C938C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D96A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7979AC" w14:textId="7B257787" w:rsidR="00567B3C" w:rsidRPr="00C90A66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931,827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7DDE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2AB4E" w14:textId="13FAD1AE" w:rsidR="00567B3C" w:rsidRPr="00C90A66" w:rsidRDefault="009A4BA8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BA8">
              <w:rPr>
                <w:rFonts w:ascii="Angsana New" w:hAnsi="Angsana New"/>
                <w:color w:val="000000"/>
                <w:sz w:val="28"/>
                <w:szCs w:val="28"/>
              </w:rPr>
              <w:t>992,56</w:t>
            </w:r>
            <w:r w:rsidR="00C938C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56429A57" w14:textId="77777777" w:rsidR="00567B3C" w:rsidRPr="00C90A66" w:rsidRDefault="00567B3C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7CEA0" w14:textId="72DA63AC" w:rsidR="00567B3C" w:rsidRPr="00C90A66" w:rsidRDefault="008F18F7" w:rsidP="0056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1,013,495</w:t>
            </w:r>
          </w:p>
        </w:tc>
      </w:tr>
    </w:tbl>
    <w:p w14:paraId="697BB345" w14:textId="49995E0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4ECB5A61" w14:textId="63AF47C4" w:rsidR="00A54C53" w:rsidRDefault="001D18A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A54C53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279DB">
        <w:rPr>
          <w:rFonts w:ascii="Angsana New" w:hAnsi="Angsana New" w:hint="cs"/>
          <w:spacing w:val="-8"/>
          <w:sz w:val="30"/>
          <w:szCs w:val="30"/>
          <w:cs/>
        </w:rPr>
        <w:t>ในระหว่างงวด</w:t>
      </w:r>
      <w:r w:rsidR="00567B3C" w:rsidRPr="00D279DB">
        <w:rPr>
          <w:rFonts w:ascii="Angsana New" w:hAnsi="Angsana New" w:hint="cs"/>
          <w:spacing w:val="-8"/>
          <w:sz w:val="30"/>
          <w:szCs w:val="30"/>
          <w:cs/>
        </w:rPr>
        <w:t>หก</w:t>
      </w:r>
      <w:r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567B3C" w:rsidRPr="00D279DB">
        <w:rPr>
          <w:rFonts w:ascii="Angsana New" w:hAnsi="Angsana New"/>
          <w:spacing w:val="-8"/>
          <w:sz w:val="30"/>
          <w:szCs w:val="30"/>
        </w:rPr>
        <w:t xml:space="preserve">30 </w:t>
      </w:r>
      <w:r w:rsidR="00567B3C" w:rsidRPr="00D279DB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279DB">
        <w:rPr>
          <w:rFonts w:ascii="Angsana New" w:hAnsi="Angsana New"/>
          <w:spacing w:val="-8"/>
          <w:sz w:val="30"/>
          <w:szCs w:val="30"/>
        </w:rPr>
        <w:t xml:space="preserve">2566 </w:t>
      </w:r>
      <w:r w:rsidR="0045352F" w:rsidRPr="00D279DB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</w:t>
      </w:r>
      <w:r w:rsidR="001676A2" w:rsidRPr="00D279DB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="00132BFA" w:rsidRPr="00D279DB">
        <w:rPr>
          <w:rFonts w:ascii="Angsana New" w:hAnsi="Angsana New"/>
          <w:spacing w:val="-8"/>
          <w:sz w:val="30"/>
          <w:szCs w:val="30"/>
        </w:rPr>
        <w:t>5</w:t>
      </w:r>
      <w:r w:rsidR="00671F9A" w:rsidRPr="00D279DB">
        <w:rPr>
          <w:rFonts w:ascii="Angsana New" w:hAnsi="Angsana New"/>
          <w:spacing w:val="-8"/>
          <w:sz w:val="30"/>
          <w:szCs w:val="30"/>
        </w:rPr>
        <w:t xml:space="preserve">7.6 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(</w:t>
      </w:r>
      <w:r w:rsidR="003700DD" w:rsidRPr="00D279DB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="00C631EA" w:rsidRPr="00D279DB">
        <w:rPr>
          <w:rFonts w:ascii="Angsana New" w:hAnsi="Angsana New"/>
          <w:i/>
          <w:iCs/>
          <w:spacing w:val="-8"/>
          <w:sz w:val="30"/>
          <w:szCs w:val="30"/>
        </w:rPr>
        <w:t>5</w:t>
      </w:r>
      <w:r w:rsidR="008549C4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567B3C" w:rsidRPr="00D279DB">
        <w:rPr>
          <w:rFonts w:ascii="Angsana New" w:hAnsi="Angsana New"/>
          <w:i/>
          <w:iCs/>
          <w:spacing w:val="-8"/>
          <w:sz w:val="30"/>
          <w:szCs w:val="30"/>
        </w:rPr>
        <w:t>3</w:t>
      </w:r>
      <w:r w:rsidR="0076544A" w:rsidRPr="00D279DB">
        <w:rPr>
          <w:rFonts w:ascii="Angsana New" w:hAnsi="Angsana New"/>
          <w:i/>
          <w:iCs/>
          <w:spacing w:val="-8"/>
          <w:sz w:val="30"/>
          <w:szCs w:val="30"/>
        </w:rPr>
        <w:t>1.7</w:t>
      </w:r>
      <w:r w:rsidR="00567B3C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  <w:r w:rsidR="00567B3C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)</w:t>
      </w:r>
      <w:r w:rsidR="008549C4" w:rsidRPr="0076544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>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0CF67215" w14:textId="77777777" w:rsidR="00156F55" w:rsidRPr="001E559A" w:rsidRDefault="00156F55" w:rsidP="00A80323">
      <w:pPr>
        <w:pStyle w:val="Heading8"/>
        <w:tabs>
          <w:tab w:val="left" w:pos="540"/>
          <w:tab w:val="left" w:pos="99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9</w:t>
      </w:r>
      <w:r w:rsidRPr="0012538E">
        <w:rPr>
          <w:rFonts w:ascii="Angsana New" w:hAnsi="Angsana New"/>
          <w:sz w:val="30"/>
          <w:szCs w:val="30"/>
          <w:lang w:val="th-TH"/>
        </w:rPr>
        <w:tab/>
      </w:r>
      <w:r>
        <w:rPr>
          <w:rFonts w:ascii="Angsana New" w:hAnsi="Angsana New" w:hint="cs"/>
          <w:sz w:val="30"/>
          <w:szCs w:val="30"/>
          <w:cs/>
          <w:lang w:val="th-TH"/>
        </w:rPr>
        <w:t>เงินปันผล</w:t>
      </w:r>
    </w:p>
    <w:p w14:paraId="65834F2B" w14:textId="77777777" w:rsidR="00156F55" w:rsidRDefault="00156F55" w:rsidP="00156F55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980FFA8" w14:textId="255FFCB3" w:rsidR="00156F55" w:rsidRPr="00740951" w:rsidRDefault="00156F55" w:rsidP="00FB6AFD">
      <w:pPr>
        <w:pStyle w:val="block"/>
        <w:spacing w:after="0" w:line="240" w:lineRule="atLeast"/>
        <w:ind w:left="990"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รายละเอียดเงินปันผลในระหว่างงวดหกเดือนสิ้นสุดวันที่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 w:bidi="th-TH"/>
        </w:rPr>
        <w:t>256</w:t>
      </w:r>
      <w:r w:rsidR="007F65A0">
        <w:rPr>
          <w:rFonts w:ascii="Angsana New" w:hAnsi="Angsana New"/>
          <w:sz w:val="30"/>
          <w:szCs w:val="30"/>
          <w:lang w:val="en-US" w:bidi="th-TH"/>
        </w:rPr>
        <w:t>6</w:t>
      </w:r>
      <w:r w:rsidR="0034309F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 </w:t>
      </w:r>
      <w:r w:rsidR="0034309F">
        <w:rPr>
          <w:rFonts w:ascii="Angsana New" w:hAnsi="Angsana New"/>
          <w:sz w:val="30"/>
          <w:szCs w:val="30"/>
          <w:lang w:val="en-US" w:bidi="th-TH"/>
        </w:rPr>
        <w:t>2565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14:paraId="64DCC478" w14:textId="77777777" w:rsidR="00156F55" w:rsidRPr="00190D6F" w:rsidRDefault="00156F55" w:rsidP="00156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sz w:val="30"/>
          <w:szCs w:val="30"/>
          <w:lang w:val="en-GB"/>
        </w:rPr>
      </w:pPr>
      <w:r>
        <w:rPr>
          <w:cs/>
          <w:lang w:val="en-GB"/>
        </w:rPr>
        <w:tab/>
      </w:r>
    </w:p>
    <w:tbl>
      <w:tblPr>
        <w:tblStyle w:val="TableGrid"/>
        <w:tblW w:w="918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70"/>
        <w:gridCol w:w="1440"/>
        <w:gridCol w:w="241"/>
        <w:gridCol w:w="1440"/>
        <w:gridCol w:w="258"/>
        <w:gridCol w:w="1211"/>
      </w:tblGrid>
      <w:tr w:rsidR="00156F55" w:rsidRPr="00082759" w14:paraId="008109A8" w14:textId="77777777" w:rsidTr="00FB6AFD">
        <w:trPr>
          <w:trHeight w:val="144"/>
          <w:tblHeader/>
        </w:trPr>
        <w:tc>
          <w:tcPr>
            <w:tcW w:w="2700" w:type="dxa"/>
            <w:vAlign w:val="bottom"/>
          </w:tcPr>
          <w:p w14:paraId="046A13ED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8B26E3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195FD0B9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BD6FF3C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41" w:type="dxa"/>
          </w:tcPr>
          <w:p w14:paraId="520A52D9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119358E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58" w:type="dxa"/>
          </w:tcPr>
          <w:p w14:paraId="6F2889E9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013F9D45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56F55" w:rsidRPr="00082759" w14:paraId="33975C0E" w14:textId="77777777" w:rsidTr="00FB6AFD">
        <w:trPr>
          <w:trHeight w:val="144"/>
          <w:tblHeader/>
        </w:trPr>
        <w:tc>
          <w:tcPr>
            <w:tcW w:w="2700" w:type="dxa"/>
          </w:tcPr>
          <w:p w14:paraId="715C1E3D" w14:textId="5DF2503C" w:rsidR="00156F55" w:rsidRPr="00082759" w:rsidRDefault="00156F55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00F5F0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E7FFBC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4A9966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0EBD08C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1AC5351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0B0516B5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D44CDC8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7048" w:rsidRPr="00082759" w14:paraId="65A02DF5" w14:textId="77777777" w:rsidTr="00FB6AFD">
        <w:trPr>
          <w:trHeight w:val="144"/>
          <w:tblHeader/>
        </w:trPr>
        <w:tc>
          <w:tcPr>
            <w:tcW w:w="2700" w:type="dxa"/>
          </w:tcPr>
          <w:p w14:paraId="2865BF3D" w14:textId="73E8F144" w:rsidR="00127048" w:rsidRPr="00127048" w:rsidRDefault="00127048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270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626648F2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095830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88EEF9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E448F84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42723F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4B25DD09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69D8FBE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6F55" w:rsidRPr="00082759" w14:paraId="50926EF5" w14:textId="77777777" w:rsidTr="00FB6AFD">
        <w:trPr>
          <w:trHeight w:val="144"/>
        </w:trPr>
        <w:tc>
          <w:tcPr>
            <w:tcW w:w="2700" w:type="dxa"/>
            <w:shd w:val="clear" w:color="auto" w:fill="auto"/>
          </w:tcPr>
          <w:p w14:paraId="50B35C3A" w14:textId="185D4FBB" w:rsidR="00156F55" w:rsidRPr="00082759" w:rsidRDefault="00156F55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5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BE6006E" w14:textId="57FD98D1" w:rsidR="00156F55" w:rsidRPr="00082759" w:rsidRDefault="00156F55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C761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C2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1AB29E5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72F6ED" w14:textId="1F1E421C" w:rsidR="00156F55" w:rsidRPr="00082759" w:rsidRDefault="00156F55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C2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4B77DFE7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0D579DB" w14:textId="0F861B2B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407C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shd w:val="clear" w:color="auto" w:fill="auto"/>
          </w:tcPr>
          <w:p w14:paraId="28B0B7B4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E843282" w14:textId="48757690" w:rsidR="00156F55" w:rsidRPr="00082759" w:rsidRDefault="003162FF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102.41</w:t>
            </w:r>
          </w:p>
        </w:tc>
      </w:tr>
      <w:tr w:rsidR="00A47E2E" w:rsidRPr="00082759" w14:paraId="3DCF1ACD" w14:textId="77777777" w:rsidTr="00FB6AFD">
        <w:trPr>
          <w:trHeight w:val="144"/>
        </w:trPr>
        <w:tc>
          <w:tcPr>
            <w:tcW w:w="2700" w:type="dxa"/>
            <w:shd w:val="clear" w:color="auto" w:fill="auto"/>
          </w:tcPr>
          <w:p w14:paraId="11D59E15" w14:textId="77777777" w:rsidR="00A47E2E" w:rsidRPr="00082759" w:rsidRDefault="00A47E2E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1E3C42" w14:textId="77777777" w:rsidR="00A47E2E" w:rsidRDefault="00A47E2E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FA90E5" w14:textId="77777777" w:rsidR="00A47E2E" w:rsidRPr="00082759" w:rsidRDefault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958C56" w14:textId="77777777" w:rsidR="00A47E2E" w:rsidRDefault="00A47E2E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835B5B4" w14:textId="77777777" w:rsidR="00A47E2E" w:rsidRPr="00082759" w:rsidRDefault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889AE7" w14:textId="77777777" w:rsidR="00A47E2E" w:rsidRDefault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56AB4198" w14:textId="77777777" w:rsidR="00A47E2E" w:rsidRPr="00082759" w:rsidRDefault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3004E79" w14:textId="77777777" w:rsidR="00A47E2E" w:rsidRDefault="00A47E2E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E2E" w:rsidRPr="00082759" w14:paraId="7F81C532" w14:textId="77777777" w:rsidTr="00FB6AFD">
        <w:trPr>
          <w:trHeight w:val="144"/>
        </w:trPr>
        <w:tc>
          <w:tcPr>
            <w:tcW w:w="2700" w:type="dxa"/>
            <w:shd w:val="clear" w:color="auto" w:fill="auto"/>
          </w:tcPr>
          <w:p w14:paraId="5166D963" w14:textId="2902BA52" w:rsidR="00A47E2E" w:rsidRPr="00082759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0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1AE9549" w14:textId="77777777" w:rsidR="00A47E2E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A2080E" w14:textId="77777777" w:rsidR="00A47E2E" w:rsidRPr="00082759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1BE8B6" w14:textId="77777777" w:rsidR="00A47E2E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9BB6FF9" w14:textId="77777777" w:rsidR="00A47E2E" w:rsidRPr="00082759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C385D7" w14:textId="77777777" w:rsidR="00A47E2E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15F24F8A" w14:textId="77777777" w:rsidR="00A47E2E" w:rsidRPr="00082759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BE23116" w14:textId="77777777" w:rsidR="00A47E2E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E2E" w:rsidRPr="00082759" w14:paraId="1C78DB07" w14:textId="77777777" w:rsidTr="00FB6AFD">
        <w:trPr>
          <w:trHeight w:val="144"/>
        </w:trPr>
        <w:tc>
          <w:tcPr>
            <w:tcW w:w="2700" w:type="dxa"/>
            <w:shd w:val="clear" w:color="auto" w:fill="auto"/>
          </w:tcPr>
          <w:p w14:paraId="496C9F3D" w14:textId="68B29482" w:rsidR="00A47E2E" w:rsidRPr="00082759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725C831" w14:textId="25F82C53" w:rsidR="00A47E2E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704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127048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1270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2704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F7DE242" w14:textId="77777777" w:rsidR="00A47E2E" w:rsidRPr="00082759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5DCB62" w14:textId="3CC9319D" w:rsidR="00A47E2E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28501411" w14:textId="77777777" w:rsidR="00A47E2E" w:rsidRPr="00082759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1EA320" w14:textId="0D811620" w:rsidR="00A47E2E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  <w:tc>
          <w:tcPr>
            <w:tcW w:w="258" w:type="dxa"/>
            <w:shd w:val="clear" w:color="auto" w:fill="auto"/>
          </w:tcPr>
          <w:p w14:paraId="6964B905" w14:textId="77777777" w:rsidR="00A47E2E" w:rsidRPr="00082759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581AF013" w14:textId="2C3A850B" w:rsidR="00A47E2E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119.73</w:t>
            </w:r>
          </w:p>
        </w:tc>
      </w:tr>
    </w:tbl>
    <w:p w14:paraId="5DFA8D6E" w14:textId="58F89ABD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4552338" w14:textId="77777777" w:rsidR="00127048" w:rsidRDefault="00127048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A54C53">
          <w:headerReference w:type="default" r:id="rId20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268F1142" w14:textId="0FEF637D" w:rsidR="002941A2" w:rsidRPr="00620A6E" w:rsidRDefault="003A3491" w:rsidP="00B41AA6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A3491">
        <w:rPr>
          <w:rFonts w:ascii="Angsana New" w:hAnsi="Angsana New" w:hint="cs"/>
          <w:sz w:val="30"/>
          <w:szCs w:val="30"/>
          <w:lang w:val="en-US"/>
        </w:rPr>
        <w:t>10</w:t>
      </w:r>
      <w:r w:rsidR="00B41AA6">
        <w:rPr>
          <w:rFonts w:ascii="Angsana New" w:hAnsi="Angsana New"/>
          <w:sz w:val="30"/>
          <w:szCs w:val="30"/>
          <w:cs/>
          <w:lang w:val="th-TH"/>
        </w:rPr>
        <w:tab/>
      </w:r>
      <w:r w:rsidR="002941A2" w:rsidRPr="00620A6E">
        <w:rPr>
          <w:rFonts w:ascii="Angsana New" w:hAnsi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5995E14C" w14:textId="77777777" w:rsidR="002941A2" w:rsidRPr="00455E68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5F11605" w14:textId="77777777" w:rsidR="002941A2" w:rsidRPr="003C47F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455E68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8F54FEE" w14:textId="77777777" w:rsidR="002941A2" w:rsidRDefault="002941A2" w:rsidP="002941A2">
      <w:pPr>
        <w:pStyle w:val="block"/>
        <w:spacing w:after="0" w:line="240" w:lineRule="atLeast"/>
        <w:ind w:left="540" w:right="663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77777777" w:rsidR="002941A2" w:rsidRPr="00455E68" w:rsidRDefault="002941A2" w:rsidP="002941A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20"/>
          <w:lang w:bidi="th-TH"/>
        </w:rPr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0"/>
        <w:gridCol w:w="1979"/>
        <w:gridCol w:w="6"/>
        <w:gridCol w:w="230"/>
        <w:gridCol w:w="40"/>
        <w:gridCol w:w="1712"/>
        <w:gridCol w:w="236"/>
        <w:gridCol w:w="1477"/>
        <w:gridCol w:w="270"/>
        <w:gridCol w:w="1534"/>
        <w:gridCol w:w="269"/>
        <w:gridCol w:w="1159"/>
        <w:gridCol w:w="11"/>
        <w:gridCol w:w="259"/>
        <w:gridCol w:w="11"/>
        <w:gridCol w:w="1347"/>
      </w:tblGrid>
      <w:tr w:rsidR="002941A2" w:rsidRPr="00032D1D" w14:paraId="1EB87685" w14:textId="77777777" w:rsidTr="00455E68">
        <w:tc>
          <w:tcPr>
            <w:tcW w:w="3320" w:type="dxa"/>
            <w:shd w:val="clear" w:color="auto" w:fill="auto"/>
          </w:tcPr>
          <w:p w14:paraId="25ED833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110435841"/>
            <w:r>
              <w:rPr>
                <w:lang w:eastAsia="x-none"/>
              </w:rPr>
              <w:br w:type="page"/>
            </w:r>
          </w:p>
        </w:tc>
        <w:tc>
          <w:tcPr>
            <w:tcW w:w="10540" w:type="dxa"/>
            <w:gridSpan w:val="15"/>
          </w:tcPr>
          <w:p w14:paraId="23D0DCE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941A2" w:rsidRPr="00032D1D" w14:paraId="1B122987" w14:textId="77777777" w:rsidTr="00455E68">
        <w:tc>
          <w:tcPr>
            <w:tcW w:w="3320" w:type="dxa"/>
            <w:shd w:val="clear" w:color="auto" w:fill="auto"/>
          </w:tcPr>
          <w:p w14:paraId="25A7A0EA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80" w:type="dxa"/>
            <w:gridSpan w:val="7"/>
          </w:tcPr>
          <w:p w14:paraId="2AD4E742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4B895EF" w14:textId="77777777" w:rsidR="002941A2" w:rsidRPr="00032D1D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85CCC2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55E68" w:rsidRPr="00032D1D" w14:paraId="76C7EB3E" w14:textId="77777777" w:rsidTr="00455E68">
        <w:tc>
          <w:tcPr>
            <w:tcW w:w="3320" w:type="dxa"/>
            <w:shd w:val="clear" w:color="auto" w:fill="auto"/>
          </w:tcPr>
          <w:p w14:paraId="22CFDCA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2"/>
          </w:tcPr>
          <w:p w14:paraId="1B51173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10F447F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6797DF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gridSpan w:val="2"/>
          </w:tcPr>
          <w:p w14:paraId="7DE1244B" w14:textId="77777777" w:rsidR="002941A2" w:rsidRPr="00032D1D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13A55B8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5F75313" w14:textId="77777777" w:rsidR="002941A2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C3AFAF0" w14:textId="77777777" w:rsidR="002941A2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DB9868D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16BC65D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1EA58A12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E956D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76779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3992A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7BB061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CE6D928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5C42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2BFD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78E3A" w14:textId="5292B82D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548141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937D26E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90AD83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D557A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50FD3" w14:textId="1812116A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045CD7B7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gridSpan w:val="2"/>
          </w:tcPr>
          <w:p w14:paraId="78CC3496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A45AB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F8F9C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50905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941A2" w:rsidRPr="00032D1D" w14:paraId="5C9A36C3" w14:textId="77777777" w:rsidTr="00455E68">
        <w:tc>
          <w:tcPr>
            <w:tcW w:w="3320" w:type="dxa"/>
            <w:shd w:val="clear" w:color="auto" w:fill="auto"/>
          </w:tcPr>
          <w:p w14:paraId="6E988EF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40" w:type="dxa"/>
            <w:gridSpan w:val="15"/>
          </w:tcPr>
          <w:p w14:paraId="6DB1E48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5E68" w:rsidRPr="00032D1D" w14:paraId="5904D38E" w14:textId="77777777" w:rsidTr="00455E68">
        <w:trPr>
          <w:tblHeader/>
        </w:trPr>
        <w:tc>
          <w:tcPr>
            <w:tcW w:w="3320" w:type="dxa"/>
            <w:shd w:val="clear" w:color="auto" w:fill="auto"/>
          </w:tcPr>
          <w:p w14:paraId="2333B793" w14:textId="717295BD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7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7B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C4F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C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79" w:type="dxa"/>
            <w:vAlign w:val="center"/>
          </w:tcPr>
          <w:p w14:paraId="121648FD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BFAC96E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5F0E71A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82AF4B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32FA597C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47B77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vAlign w:val="center"/>
          </w:tcPr>
          <w:p w14:paraId="5F55829A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E804740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A3A656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D4FE8EB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3DA75F6E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  <w:tr w:rsidR="00455E68" w:rsidRPr="00032D1D" w14:paraId="1805804B" w14:textId="77777777" w:rsidTr="00455E68">
        <w:tc>
          <w:tcPr>
            <w:tcW w:w="3320" w:type="dxa"/>
          </w:tcPr>
          <w:p w14:paraId="2934CB3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79" w:type="dxa"/>
            <w:vAlign w:val="center"/>
          </w:tcPr>
          <w:p w14:paraId="69642A7B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2BEB16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28A8E53C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6EEB56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24473975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73F0AE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09E51F6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5F16963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964C7B2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A4DAB23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10AB55C1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E68" w:rsidRPr="00032D1D" w14:paraId="49360C2D" w14:textId="77777777" w:rsidTr="00455E68">
        <w:tc>
          <w:tcPr>
            <w:tcW w:w="3320" w:type="dxa"/>
          </w:tcPr>
          <w:p w14:paraId="2617730C" w14:textId="77777777" w:rsidR="002941A2" w:rsidRPr="00A217C7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79" w:type="dxa"/>
            <w:vAlign w:val="center"/>
          </w:tcPr>
          <w:p w14:paraId="6CA556DE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E0275BE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5F6BAD7F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0EBD92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32F7466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3539F19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4A0B7433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4759481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DCEF9BF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84FE8E8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1CA6E1ED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E68" w:rsidRPr="00032D1D" w14:paraId="2A639B6A" w14:textId="77777777" w:rsidTr="00455E68">
        <w:tc>
          <w:tcPr>
            <w:tcW w:w="3320" w:type="dxa"/>
          </w:tcPr>
          <w:p w14:paraId="397DF456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79" w:type="dxa"/>
            <w:vAlign w:val="center"/>
          </w:tcPr>
          <w:p w14:paraId="301366DA" w14:textId="5BC4C640" w:rsidR="002941A2" w:rsidRPr="000F0586" w:rsidRDefault="00065121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67,854</w:t>
            </w:r>
          </w:p>
        </w:tc>
        <w:tc>
          <w:tcPr>
            <w:tcW w:w="236" w:type="dxa"/>
            <w:gridSpan w:val="2"/>
            <w:vAlign w:val="center"/>
          </w:tcPr>
          <w:p w14:paraId="735D8A57" w14:textId="77777777" w:rsidR="002941A2" w:rsidRPr="00C56A61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669120F1" w14:textId="26F67ABD" w:rsidR="002941A2" w:rsidRPr="000F0586" w:rsidRDefault="00065121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8A9A8C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4FBC8AFF" w14:textId="4B00FA7C" w:rsidR="002941A2" w:rsidRPr="000F0586" w:rsidRDefault="00065121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67,854</w:t>
            </w:r>
          </w:p>
        </w:tc>
        <w:tc>
          <w:tcPr>
            <w:tcW w:w="270" w:type="dxa"/>
            <w:vAlign w:val="center"/>
          </w:tcPr>
          <w:p w14:paraId="0F2D3507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5457FF98" w14:textId="65DD1D64" w:rsidR="002941A2" w:rsidRPr="000F0586" w:rsidRDefault="00065121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67,854</w:t>
            </w:r>
          </w:p>
        </w:tc>
        <w:tc>
          <w:tcPr>
            <w:tcW w:w="269" w:type="dxa"/>
            <w:vAlign w:val="center"/>
          </w:tcPr>
          <w:p w14:paraId="4EF550F2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42F2EE1" w14:textId="6EBD75A5" w:rsidR="002941A2" w:rsidRPr="000F0586" w:rsidRDefault="00065121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12634D9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01C62AC6" w14:textId="343B86A4" w:rsidR="002941A2" w:rsidRPr="000F0586" w:rsidRDefault="00C03D67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67,854</w:t>
            </w:r>
          </w:p>
        </w:tc>
      </w:tr>
      <w:tr w:rsidR="00455E68" w:rsidRPr="00455E68" w14:paraId="374A6E38" w14:textId="77777777" w:rsidTr="00455E68">
        <w:trPr>
          <w:trHeight w:val="234"/>
        </w:trPr>
        <w:tc>
          <w:tcPr>
            <w:tcW w:w="3320" w:type="dxa"/>
            <w:vAlign w:val="center"/>
          </w:tcPr>
          <w:p w14:paraId="4A4DEECD" w14:textId="77777777" w:rsidR="002941A2" w:rsidRPr="00455E68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79" w:type="dxa"/>
            <w:vAlign w:val="center"/>
          </w:tcPr>
          <w:p w14:paraId="2ACF0F48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48A0AB5" w14:textId="77777777" w:rsidR="002941A2" w:rsidRPr="00455E68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1EC99B85" w14:textId="77777777" w:rsidR="002941A2" w:rsidRPr="00455E68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37600805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7" w:type="dxa"/>
            <w:vAlign w:val="center"/>
          </w:tcPr>
          <w:p w14:paraId="7A208553" w14:textId="77777777" w:rsidR="002941A2" w:rsidRPr="00455E68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4CA7B55E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14:paraId="58E5A67F" w14:textId="77777777" w:rsidR="002941A2" w:rsidRPr="00455E68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vAlign w:val="center"/>
          </w:tcPr>
          <w:p w14:paraId="7D313DAF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51863D3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BA7C3A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14:paraId="543CB075" w14:textId="77777777" w:rsidR="002941A2" w:rsidRPr="00455E68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5E68" w:rsidRPr="00032D1D" w14:paraId="3BCAFDE6" w14:textId="77777777" w:rsidTr="00455E68">
        <w:tc>
          <w:tcPr>
            <w:tcW w:w="3320" w:type="dxa"/>
          </w:tcPr>
          <w:p w14:paraId="3D731B88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79" w:type="dxa"/>
            <w:vAlign w:val="center"/>
          </w:tcPr>
          <w:p w14:paraId="03F40B4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46222C0" w14:textId="77777777" w:rsidR="002941A2" w:rsidRPr="00E64F58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03DBE5D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0C09A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36DBCC4C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9395E0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18D8BA9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D79EA7F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925EF37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F56EC18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64AC29C3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E68" w:rsidRPr="00A7632D" w14:paraId="71322288" w14:textId="77777777" w:rsidTr="00455E68">
        <w:tc>
          <w:tcPr>
            <w:tcW w:w="3320" w:type="dxa"/>
          </w:tcPr>
          <w:p w14:paraId="757B3525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79" w:type="dxa"/>
            <w:vAlign w:val="center"/>
          </w:tcPr>
          <w:p w14:paraId="12B2CF6B" w14:textId="6AA9102D" w:rsidR="002941A2" w:rsidRPr="000F0586" w:rsidRDefault="00C03D67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0CC02D3" w14:textId="77777777" w:rsidR="002941A2" w:rsidRPr="00C56A61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5D955961" w14:textId="3CA54813" w:rsidR="002941A2" w:rsidRPr="000F0586" w:rsidRDefault="000D7C62" w:rsidP="00C5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179,081</w:t>
            </w:r>
          </w:p>
        </w:tc>
        <w:tc>
          <w:tcPr>
            <w:tcW w:w="236" w:type="dxa"/>
            <w:vAlign w:val="center"/>
          </w:tcPr>
          <w:p w14:paraId="4592BA7A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2908A4CD" w14:textId="6F853D25" w:rsidR="002941A2" w:rsidRPr="000F0586" w:rsidRDefault="00833051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179,081</w:t>
            </w:r>
          </w:p>
        </w:tc>
        <w:tc>
          <w:tcPr>
            <w:tcW w:w="270" w:type="dxa"/>
            <w:vAlign w:val="center"/>
          </w:tcPr>
          <w:p w14:paraId="4BA71514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63E07A7A" w14:textId="1AC8EA25" w:rsidR="002941A2" w:rsidRPr="000F0586" w:rsidRDefault="00EC107D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35C78ED6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3BF6C87" w14:textId="76E311D1" w:rsidR="002941A2" w:rsidRPr="000F0586" w:rsidRDefault="00EC107D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151,208</w:t>
            </w:r>
          </w:p>
        </w:tc>
        <w:tc>
          <w:tcPr>
            <w:tcW w:w="270" w:type="dxa"/>
            <w:gridSpan w:val="2"/>
            <w:vAlign w:val="center"/>
          </w:tcPr>
          <w:p w14:paraId="21B3472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75BD1095" w14:textId="4420B140" w:rsidR="002941A2" w:rsidRPr="000F0586" w:rsidRDefault="00EC107D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151,208</w:t>
            </w:r>
          </w:p>
        </w:tc>
      </w:tr>
    </w:tbl>
    <w:p w14:paraId="54958829" w14:textId="07958083" w:rsidR="009C4F29" w:rsidRPr="00E2558D" w:rsidRDefault="009C4F29" w:rsidP="00455E68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8"/>
          <w:szCs w:val="8"/>
          <w:lang w:bidi="th-TH"/>
        </w:rPr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4"/>
        <w:gridCol w:w="1983"/>
        <w:gridCol w:w="236"/>
        <w:gridCol w:w="1743"/>
        <w:gridCol w:w="270"/>
        <w:gridCol w:w="1440"/>
        <w:gridCol w:w="270"/>
        <w:gridCol w:w="1530"/>
        <w:gridCol w:w="236"/>
        <w:gridCol w:w="1208"/>
        <w:gridCol w:w="236"/>
        <w:gridCol w:w="1384"/>
      </w:tblGrid>
      <w:tr w:rsidR="009C4F29" w:rsidRPr="00304DB2" w14:paraId="777A97DC" w14:textId="77777777" w:rsidTr="00BF12F6">
        <w:tc>
          <w:tcPr>
            <w:tcW w:w="3324" w:type="dxa"/>
            <w:shd w:val="clear" w:color="auto" w:fill="auto"/>
          </w:tcPr>
          <w:p w14:paraId="7F5DDCE6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6" w:type="dxa"/>
            <w:gridSpan w:val="11"/>
          </w:tcPr>
          <w:p w14:paraId="4EF065B4" w14:textId="77777777" w:rsidR="009C4F29" w:rsidRPr="00304DB2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C4F29" w:rsidRPr="00032D1D" w14:paraId="66A62D1C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3520BB39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5"/>
          </w:tcPr>
          <w:p w14:paraId="43BB4D8D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9AFDE2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5"/>
          </w:tcPr>
          <w:p w14:paraId="6C0A6A8A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4F29" w:rsidRPr="00032D1D" w14:paraId="0177501F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101D8A7A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58563519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E3FE48F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430320A" w14:textId="73F1E6F9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3" w:type="dxa"/>
          </w:tcPr>
          <w:p w14:paraId="77FC9FA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31855A1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63DD82B6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43EC6AF7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5FD06051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580BF46B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DAC8369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3E3A4B7B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5D6E7C95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2AE443B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7C7F0D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2D3B1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FE918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3E159C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BCFDDFC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83DDFF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8441F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A33DA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3FCD3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D370133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235AD2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FE69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EF92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8A755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AA825C6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BDD1C1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4B51F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56890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C9315B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C4F29" w:rsidRPr="00032D1D" w14:paraId="518D6963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5949637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36" w:type="dxa"/>
            <w:gridSpan w:val="11"/>
          </w:tcPr>
          <w:p w14:paraId="6F7AB562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F29" w:rsidRPr="00032D1D" w14:paraId="49585B8D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3910CD50" w14:textId="2A069963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814E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536" w:type="dxa"/>
            <w:gridSpan w:val="11"/>
          </w:tcPr>
          <w:p w14:paraId="54A14170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C4F29" w:rsidRPr="00032D1D" w14:paraId="54ECE410" w14:textId="77777777" w:rsidTr="00BF12F6">
        <w:tc>
          <w:tcPr>
            <w:tcW w:w="3324" w:type="dxa"/>
          </w:tcPr>
          <w:p w14:paraId="5DBCFF58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vAlign w:val="center"/>
          </w:tcPr>
          <w:p w14:paraId="369CCBF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84A1D1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0E4A20EC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CDDA7F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E82A632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vAlign w:val="center"/>
          </w:tcPr>
          <w:p w14:paraId="252EADB9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ACB58D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61CFB24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10DB5A4A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A2383ED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F88FA08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29" w:rsidRPr="00032D1D" w14:paraId="0C8AD435" w14:textId="77777777" w:rsidTr="00BF12F6">
        <w:tc>
          <w:tcPr>
            <w:tcW w:w="3324" w:type="dxa"/>
          </w:tcPr>
          <w:p w14:paraId="1EF62DE1" w14:textId="77777777" w:rsidR="009C4F29" w:rsidRPr="00A217C7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vAlign w:val="center"/>
          </w:tcPr>
          <w:p w14:paraId="654AD21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26A0BB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3950BCD5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68FE30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BEC5ADD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3566D1E9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48FBAC6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D23A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24EBDA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1CF6C2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2D756AB1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29" w:rsidRPr="0047177D" w14:paraId="0C992418" w14:textId="77777777" w:rsidTr="00BF12F6">
        <w:tc>
          <w:tcPr>
            <w:tcW w:w="3324" w:type="dxa"/>
          </w:tcPr>
          <w:p w14:paraId="44FBA8C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vAlign w:val="center"/>
          </w:tcPr>
          <w:p w14:paraId="0587BF7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67,446</w:t>
            </w:r>
          </w:p>
        </w:tc>
        <w:tc>
          <w:tcPr>
            <w:tcW w:w="236" w:type="dxa"/>
            <w:vAlign w:val="center"/>
          </w:tcPr>
          <w:p w14:paraId="43C98097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2456EF75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62D23BC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CC0C107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67,446</w:t>
            </w:r>
          </w:p>
        </w:tc>
        <w:tc>
          <w:tcPr>
            <w:tcW w:w="270" w:type="dxa"/>
            <w:vMerge/>
            <w:vAlign w:val="center"/>
          </w:tcPr>
          <w:p w14:paraId="09BA32AA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73666D2" w14:textId="77777777" w:rsidR="009C4F29" w:rsidRPr="00C56A61" w:rsidRDefault="009C4F29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67,446</w:t>
            </w:r>
          </w:p>
        </w:tc>
        <w:tc>
          <w:tcPr>
            <w:tcW w:w="236" w:type="dxa"/>
            <w:vAlign w:val="center"/>
          </w:tcPr>
          <w:p w14:paraId="0D134F9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8E0603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2D8F9F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28F9A76F" w14:textId="77777777" w:rsidR="009C4F29" w:rsidRPr="00C56A61" w:rsidRDefault="009C4F29" w:rsidP="00CD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67,446</w:t>
            </w:r>
          </w:p>
        </w:tc>
      </w:tr>
      <w:tr w:rsidR="009C4F29" w:rsidRPr="00CA1887" w14:paraId="044EF2A3" w14:textId="77777777" w:rsidTr="00BF12F6">
        <w:tc>
          <w:tcPr>
            <w:tcW w:w="3324" w:type="dxa"/>
          </w:tcPr>
          <w:p w14:paraId="6A0A6D3B" w14:textId="77777777" w:rsidR="009C4F29" w:rsidRPr="00CA1887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vAlign w:val="center"/>
          </w:tcPr>
          <w:p w14:paraId="2D0D5956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428F71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629CAFD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01357E0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11EF4C1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4BA07BC9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6B9A89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B86334C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666AE78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408500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7C3B26DD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29" w:rsidRPr="00E64F58" w14:paraId="43BB6B0B" w14:textId="77777777" w:rsidTr="00BF12F6">
        <w:tc>
          <w:tcPr>
            <w:tcW w:w="3324" w:type="dxa"/>
          </w:tcPr>
          <w:p w14:paraId="63BEFE8D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vAlign w:val="center"/>
          </w:tcPr>
          <w:p w14:paraId="31384EED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389C8F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0EDAF836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170F66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AA8006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58FE4A82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E7D4AD9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7AD36B5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6B18895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75A4C77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E3433F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29" w:rsidRPr="00E64F58" w14:paraId="09803BB4" w14:textId="77777777" w:rsidTr="00BF12F6">
        <w:tc>
          <w:tcPr>
            <w:tcW w:w="3324" w:type="dxa"/>
          </w:tcPr>
          <w:p w14:paraId="080661B0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vAlign w:val="center"/>
          </w:tcPr>
          <w:p w14:paraId="77DE447F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4F6B8BF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281A2D90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200,070</w:t>
            </w:r>
          </w:p>
        </w:tc>
        <w:tc>
          <w:tcPr>
            <w:tcW w:w="270" w:type="dxa"/>
            <w:vAlign w:val="center"/>
          </w:tcPr>
          <w:p w14:paraId="0F52AD4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1CF4174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200,070</w:t>
            </w:r>
          </w:p>
        </w:tc>
        <w:tc>
          <w:tcPr>
            <w:tcW w:w="270" w:type="dxa"/>
            <w:vMerge/>
            <w:vAlign w:val="center"/>
          </w:tcPr>
          <w:p w14:paraId="370F0138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5AE8168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2A7583C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8F0CD64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172,082</w:t>
            </w:r>
          </w:p>
        </w:tc>
        <w:tc>
          <w:tcPr>
            <w:tcW w:w="236" w:type="dxa"/>
            <w:vAlign w:val="center"/>
          </w:tcPr>
          <w:p w14:paraId="190435C5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518F8222" w14:textId="77777777" w:rsidR="009C4F29" w:rsidRPr="00C56A61" w:rsidRDefault="009C4F29" w:rsidP="00CD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172,082</w:t>
            </w:r>
          </w:p>
        </w:tc>
      </w:tr>
    </w:tbl>
    <w:p w14:paraId="0D6FDF7C" w14:textId="17DD4CE0" w:rsidR="009C4F29" w:rsidRDefault="009C4F29"/>
    <w:p w14:paraId="7037A949" w14:textId="20175E94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BF12F6"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5FD960C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</w:p>
    <w:p w14:paraId="5C72101E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t>งบแสดงฐานะการเงิน</w:t>
      </w:r>
    </w:p>
    <w:p w14:paraId="1EE12CDC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270"/>
        <w:gridCol w:w="5220"/>
      </w:tblGrid>
      <w:tr w:rsidR="00DF1E03" w:rsidRPr="00474634" w14:paraId="0838E14C" w14:textId="77777777" w:rsidTr="00DF1E03">
        <w:trPr>
          <w:tblHeader/>
        </w:trPr>
        <w:tc>
          <w:tcPr>
            <w:tcW w:w="3780" w:type="dxa"/>
            <w:shd w:val="clear" w:color="auto" w:fill="auto"/>
          </w:tcPr>
          <w:p w14:paraId="3F82C538" w14:textId="77777777" w:rsidR="00DF1E03" w:rsidRPr="0065759C" w:rsidRDefault="00DF1E03" w:rsidP="00DF1E03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16D4D242" w14:textId="77777777" w:rsidR="00DF1E03" w:rsidRPr="0065759C" w:rsidRDefault="00DF1E03" w:rsidP="00DF1E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7D92EA71" w14:textId="77777777" w:rsidR="00DF1E03" w:rsidRPr="00385421" w:rsidRDefault="00DF1E03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F1E03" w:rsidRPr="00474634" w14:paraId="2347DA93" w14:textId="77777777" w:rsidTr="00DF1E03">
        <w:tc>
          <w:tcPr>
            <w:tcW w:w="3780" w:type="dxa"/>
            <w:shd w:val="clear" w:color="auto" w:fill="auto"/>
          </w:tcPr>
          <w:p w14:paraId="0927D7FC" w14:textId="3B2C5BA3" w:rsidR="00DF1E03" w:rsidRPr="00790E2C" w:rsidRDefault="00DF1E03" w:rsidP="00DF1E03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58959AF0" w14:textId="77777777" w:rsidR="00DF1E03" w:rsidRPr="00790E2C" w:rsidRDefault="00DF1E03" w:rsidP="00DF1E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7E65D275" w14:textId="77777777" w:rsidR="00DF1E03" w:rsidRPr="00790E2C" w:rsidRDefault="00DF1E03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2F46EDD9" w14:textId="77777777" w:rsidR="00FB4E90" w:rsidRDefault="00FB4E90" w:rsidP="00D56BE9">
      <w:pPr>
        <w:pStyle w:val="FSBlank"/>
        <w:rPr>
          <w:sz w:val="30"/>
          <w:szCs w:val="30"/>
        </w:rPr>
      </w:pPr>
    </w:p>
    <w:p w14:paraId="0D2CF698" w14:textId="77777777" w:rsidR="0043444F" w:rsidRPr="00630DA5" w:rsidRDefault="0043444F" w:rsidP="00434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30DA5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36C05FEE" w14:textId="77777777" w:rsidR="0043444F" w:rsidRDefault="0043444F" w:rsidP="00D56BE9">
      <w:pPr>
        <w:pStyle w:val="FSBlank"/>
        <w:rPr>
          <w:sz w:val="30"/>
          <w:szCs w:val="30"/>
        </w:rPr>
      </w:pPr>
    </w:p>
    <w:p w14:paraId="60AB9695" w14:textId="19C7878A" w:rsidR="00147585" w:rsidRPr="00B03FBE" w:rsidRDefault="003A3491" w:rsidP="00FC1A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A3491">
        <w:rPr>
          <w:rFonts w:ascii="Angsana New" w:hAnsi="Angsana New" w:hint="cs"/>
          <w:sz w:val="30"/>
          <w:szCs w:val="30"/>
          <w:lang w:val="en-US"/>
        </w:rPr>
        <w:t>11</w:t>
      </w:r>
      <w:r w:rsidR="00FC1A87">
        <w:rPr>
          <w:rFonts w:ascii="Angsana New" w:hAnsi="Angsana New"/>
          <w:sz w:val="30"/>
          <w:szCs w:val="30"/>
          <w:cs/>
          <w:lang w:val="th-TH"/>
        </w:rPr>
        <w:tab/>
      </w:r>
      <w:r w:rsidR="00147585" w:rsidRPr="00B03FBE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BE196E" w:rsidRDefault="00147585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73979233" w:rsidR="005C2438" w:rsidRPr="009E1667" w:rsidRDefault="009C4F2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F0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F00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FF0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31" w:type="pct"/>
            <w:shd w:val="clear" w:color="auto" w:fill="auto"/>
          </w:tcPr>
          <w:p w14:paraId="30EDE3BD" w14:textId="4975775C" w:rsidR="005C2438" w:rsidRDefault="005C2438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F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720" w:rsidRPr="00A16777" w14:paraId="22F4B21A" w14:textId="77777777" w:rsidTr="00776A98">
        <w:trPr>
          <w:tblHeader/>
        </w:trPr>
        <w:tc>
          <w:tcPr>
            <w:tcW w:w="3969" w:type="pct"/>
            <w:shd w:val="clear" w:color="auto" w:fill="auto"/>
          </w:tcPr>
          <w:p w14:paraId="55CAAB90" w14:textId="2E099D73" w:rsidR="00074720" w:rsidRPr="003C47FE" w:rsidRDefault="00074720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31" w:type="pct"/>
            <w:shd w:val="clear" w:color="auto" w:fill="auto"/>
          </w:tcPr>
          <w:p w14:paraId="5B24844F" w14:textId="1E4A764A" w:rsidR="00074720" w:rsidRPr="00545347" w:rsidRDefault="006164E1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4E1">
              <w:rPr>
                <w:rFonts w:asciiTheme="majorBidi" w:hAnsiTheme="majorBidi" w:cstheme="majorBidi"/>
                <w:sz w:val="30"/>
                <w:szCs w:val="30"/>
              </w:rPr>
              <w:t>2,518</w:t>
            </w:r>
          </w:p>
        </w:tc>
      </w:tr>
      <w:tr w:rsidR="00074720" w:rsidRPr="00A16777" w14:paraId="7F5DFDE5" w14:textId="77777777" w:rsidTr="00776A98">
        <w:trPr>
          <w:tblHeader/>
        </w:trPr>
        <w:tc>
          <w:tcPr>
            <w:tcW w:w="3969" w:type="pct"/>
            <w:shd w:val="clear" w:color="auto" w:fill="auto"/>
          </w:tcPr>
          <w:p w14:paraId="32191B8C" w14:textId="4C46B4D9" w:rsidR="00074720" w:rsidRPr="003C47FE" w:rsidRDefault="00074720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31" w:type="pct"/>
            <w:shd w:val="clear" w:color="auto" w:fill="auto"/>
          </w:tcPr>
          <w:p w14:paraId="0842A26E" w14:textId="5270BB23" w:rsidR="00074720" w:rsidRPr="00545347" w:rsidRDefault="006164E1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4E1">
              <w:rPr>
                <w:rFonts w:asciiTheme="majorBidi" w:hAnsiTheme="majorBidi" w:cstheme="majorBidi"/>
                <w:sz w:val="30"/>
                <w:szCs w:val="30"/>
              </w:rPr>
              <w:t>15,358</w:t>
            </w:r>
          </w:p>
        </w:tc>
      </w:tr>
      <w:tr w:rsidR="00074720" w:rsidRPr="00494CD6" w14:paraId="5CB13F8C" w14:textId="77777777" w:rsidTr="00776A98">
        <w:tc>
          <w:tcPr>
            <w:tcW w:w="3969" w:type="pct"/>
            <w:shd w:val="clear" w:color="auto" w:fill="auto"/>
          </w:tcPr>
          <w:p w14:paraId="2CA769F9" w14:textId="19870BF4" w:rsidR="00074720" w:rsidRPr="003C47FE" w:rsidRDefault="00074720" w:rsidP="00074720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DEC6" w14:textId="3A148EC7" w:rsidR="00074720" w:rsidRPr="00545347" w:rsidRDefault="007F3C9D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3C9D"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</w:tr>
      <w:tr w:rsidR="00074720" w:rsidRPr="00F20B0B" w14:paraId="45E6B3FA" w14:textId="77777777" w:rsidTr="00FC505B">
        <w:tc>
          <w:tcPr>
            <w:tcW w:w="3969" w:type="pct"/>
            <w:shd w:val="clear" w:color="auto" w:fill="auto"/>
          </w:tcPr>
          <w:p w14:paraId="16DFD419" w14:textId="77777777" w:rsidR="00074720" w:rsidRDefault="00074720" w:rsidP="0007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D88EB0" w14:textId="3D27AC47" w:rsidR="00074720" w:rsidRPr="00C56A61" w:rsidRDefault="007F3C9D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19,066</w:t>
            </w:r>
          </w:p>
        </w:tc>
      </w:tr>
    </w:tbl>
    <w:p w14:paraId="58B8371E" w14:textId="130107D0" w:rsidR="00843ECD" w:rsidRDefault="00843ECD" w:rsidP="006433C9">
      <w:pPr>
        <w:pStyle w:val="FSBlank"/>
        <w:rPr>
          <w:sz w:val="30"/>
          <w:szCs w:val="30"/>
        </w:rPr>
      </w:pPr>
    </w:p>
    <w:p w14:paraId="25EA7E3F" w14:textId="2FFA0111" w:rsidR="002F49E1" w:rsidRDefault="002F4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37E125AF" w14:textId="0C9C06A9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12BF8054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F0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F00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FF0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4B32B7E1" w:rsidR="00D74164" w:rsidRPr="00FC505B" w:rsidRDefault="000C26ED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26E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037C5CB1" w:rsidR="00D74164" w:rsidRPr="00FC505B" w:rsidRDefault="000C26ED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26ED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2F9D7DF0" w:rsidR="00D74164" w:rsidRPr="00FC505B" w:rsidRDefault="000C26ED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26ED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04C8F947" w:rsidR="00D74164" w:rsidRPr="00C56A61" w:rsidRDefault="006639CA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4,495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11DEACC7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3700DD" w:rsidRPr="003700DD">
        <w:rPr>
          <w:rFonts w:ascii="Angsana New" w:hAnsi="Angsana New"/>
          <w:sz w:val="30"/>
          <w:szCs w:val="30"/>
        </w:rPr>
        <w:t>3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ซึ่งจะสิ้นสุดปี </w:t>
      </w:r>
      <w:r w:rsidR="003700DD" w:rsidRPr="003700DD">
        <w:rPr>
          <w:rFonts w:ascii="Angsana New" w:hAnsi="Angsana New"/>
          <w:sz w:val="30"/>
          <w:szCs w:val="30"/>
        </w:rPr>
        <w:t>25</w:t>
      </w:r>
      <w:r w:rsidR="00AB5653">
        <w:rPr>
          <w:rFonts w:ascii="Angsana New" w:hAnsi="Angsana New"/>
          <w:sz w:val="30"/>
          <w:szCs w:val="30"/>
        </w:rPr>
        <w:t>70</w:t>
      </w:r>
      <w:r w:rsidR="00BE3041">
        <w:rPr>
          <w:rFonts w:ascii="Angsana New" w:hAnsi="Angsana New"/>
          <w:sz w:val="30"/>
          <w:szCs w:val="30"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3700DD" w:rsidRPr="003700DD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>
        <w:rPr>
          <w:rFonts w:ascii="Angsana New" w:hAnsi="Angsana New" w:hint="cs"/>
          <w:sz w:val="30"/>
          <w:szCs w:val="30"/>
          <w:cs/>
        </w:rPr>
        <w:t>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Pr="00752005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178208A2" w:rsidR="00FB4E90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FF0057">
        <w:rPr>
          <w:rFonts w:ascii="Angsana New" w:hAnsi="Angsana New"/>
          <w:sz w:val="30"/>
          <w:szCs w:val="30"/>
        </w:rPr>
        <w:t xml:space="preserve">30 </w:t>
      </w:r>
      <w:r w:rsidR="00FF0057">
        <w:rPr>
          <w:rFonts w:ascii="Angsana New" w:hAnsi="Angsana New" w:hint="cs"/>
          <w:sz w:val="30"/>
          <w:szCs w:val="30"/>
          <w:cs/>
        </w:rPr>
        <w:t>มิถุนายน</w:t>
      </w:r>
      <w:r w:rsidR="00CF31D2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0F0586">
        <w:rPr>
          <w:rFonts w:ascii="Angsana New" w:hAnsi="Angsana New"/>
          <w:sz w:val="30"/>
          <w:szCs w:val="30"/>
        </w:rPr>
        <w:t>6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957BC0" w:rsidRPr="00957BC0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51527F">
        <w:rPr>
          <w:rFonts w:ascii="Angsana New" w:hAnsi="Angsana New"/>
          <w:sz w:val="30"/>
          <w:szCs w:val="30"/>
        </w:rPr>
        <w:t>61.5</w:t>
      </w:r>
      <w:r w:rsidR="00957BC0" w:rsidRPr="00957BC0">
        <w:rPr>
          <w:rFonts w:ascii="Angsana New" w:hAnsi="Angsana New"/>
          <w:sz w:val="30"/>
          <w:szCs w:val="30"/>
        </w:rPr>
        <w:t xml:space="preserve"> </w:t>
      </w:r>
      <w:r w:rsidR="00957BC0" w:rsidRPr="00957BC0">
        <w:rPr>
          <w:rFonts w:ascii="Angsana New" w:hAnsi="Angsana New"/>
          <w:sz w:val="30"/>
          <w:szCs w:val="30"/>
          <w:cs/>
        </w:rPr>
        <w:t>ล้านบาท</w:t>
      </w:r>
    </w:p>
    <w:p w14:paraId="05A76EFD" w14:textId="77777777" w:rsidR="00C12691" w:rsidRPr="00DF1E03" w:rsidRDefault="00C1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581B8F54" w:rsidR="0012174C" w:rsidRPr="004965FC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370B3345" w14:textId="55FF9BDD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0F0586" w:rsidRPr="00B03FBE">
        <w:rPr>
          <w:rFonts w:ascii="Angsana New" w:hAnsi="Angsana New"/>
          <w:sz w:val="30"/>
          <w:szCs w:val="30"/>
          <w:cs/>
        </w:rPr>
        <w:t>ณ</w:t>
      </w:r>
      <w:r w:rsidR="000F0586" w:rsidRPr="00B03FBE">
        <w:rPr>
          <w:rFonts w:ascii="Angsana New" w:hAnsi="Angsana New"/>
          <w:sz w:val="30"/>
          <w:szCs w:val="30"/>
        </w:rPr>
        <w:t xml:space="preserve"> </w:t>
      </w:r>
      <w:r w:rsidR="000F0586" w:rsidRPr="00B03FBE">
        <w:rPr>
          <w:rFonts w:ascii="Angsana New" w:hAnsi="Angsana New"/>
          <w:sz w:val="30"/>
          <w:szCs w:val="30"/>
          <w:cs/>
        </w:rPr>
        <w:t>วันที่</w:t>
      </w:r>
      <w:r w:rsidR="000F0586" w:rsidRPr="00B03FBE">
        <w:rPr>
          <w:rFonts w:ascii="Angsana New" w:hAnsi="Angsana New"/>
          <w:sz w:val="30"/>
          <w:szCs w:val="30"/>
        </w:rPr>
        <w:t xml:space="preserve"> </w:t>
      </w:r>
      <w:r w:rsidR="00FF0057" w:rsidRPr="00FF0057">
        <w:rPr>
          <w:rFonts w:asciiTheme="majorBidi" w:hAnsiTheme="majorBidi" w:cstheme="majorBidi"/>
          <w:sz w:val="30"/>
          <w:szCs w:val="30"/>
        </w:rPr>
        <w:t xml:space="preserve">30 </w:t>
      </w:r>
      <w:r w:rsidR="00FF0057" w:rsidRPr="00FF005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F00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0F0586" w:rsidRPr="003700DD">
        <w:rPr>
          <w:rFonts w:ascii="Angsana New" w:hAnsi="Angsana New"/>
          <w:sz w:val="30"/>
          <w:szCs w:val="30"/>
        </w:rPr>
        <w:t>256</w:t>
      </w:r>
      <w:r w:rsidR="000F0586">
        <w:rPr>
          <w:rFonts w:ascii="Angsana New" w:hAnsi="Angsana New"/>
          <w:sz w:val="30"/>
          <w:szCs w:val="30"/>
        </w:rPr>
        <w:t>6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เป็นจำนว</w:t>
      </w:r>
      <w:r w:rsidR="00FB4E90" w:rsidRPr="001A1A32">
        <w:rPr>
          <w:rFonts w:ascii="Angsana New" w:hAnsi="Angsana New" w:hint="cs"/>
          <w:spacing w:val="-4"/>
          <w:sz w:val="30"/>
          <w:szCs w:val="30"/>
          <w:cs/>
        </w:rPr>
        <w:t>นเงินรวม</w:t>
      </w:r>
      <w:r w:rsidR="007A529A" w:rsidRPr="001A1A3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119C8">
        <w:rPr>
          <w:rFonts w:ascii="Angsana New" w:hAnsi="Angsana New"/>
          <w:sz w:val="30"/>
          <w:szCs w:val="30"/>
        </w:rPr>
        <w:t>66.5</w:t>
      </w:r>
      <w:r w:rsidR="00B80200" w:rsidRPr="001A1A32">
        <w:rPr>
          <w:rFonts w:ascii="Angsana New" w:hAnsi="Angsana New" w:hint="cs"/>
          <w:sz w:val="30"/>
          <w:szCs w:val="30"/>
        </w:rPr>
        <w:t xml:space="preserve"> </w:t>
      </w:r>
      <w:r w:rsidR="00FB4E90" w:rsidRPr="001A1A32">
        <w:rPr>
          <w:rFonts w:ascii="Angsana New" w:hAnsi="Angsana New" w:hint="cs"/>
          <w:sz w:val="30"/>
          <w:szCs w:val="30"/>
          <w:cs/>
        </w:rPr>
        <w:t>ล้า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นบาท </w:t>
      </w:r>
    </w:p>
    <w:p w14:paraId="0820E16A" w14:textId="0373E828" w:rsidR="002F49E1" w:rsidRDefault="002F4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6D702DFA" w14:textId="1B962119" w:rsidR="00943CCB" w:rsidRDefault="003A3491" w:rsidP="00FC1A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A3491">
        <w:rPr>
          <w:rFonts w:ascii="Angsana New" w:hAnsi="Angsana New" w:hint="cs"/>
          <w:sz w:val="30"/>
          <w:szCs w:val="30"/>
          <w:lang w:val="en-US"/>
        </w:rPr>
        <w:t>12</w:t>
      </w:r>
      <w:r w:rsidR="00FC1A87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BC22FC" w:rsidRDefault="006A47AF" w:rsidP="00496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eastAsia="x-none"/>
        </w:rPr>
      </w:pPr>
    </w:p>
    <w:p w14:paraId="489347CB" w14:textId="1E7CFEDA" w:rsidR="00943CCB" w:rsidRPr="00BC22FC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BC22FC">
        <w:rPr>
          <w:rFonts w:ascii="Angsana New" w:hAnsi="Angsana New"/>
          <w:sz w:val="30"/>
          <w:szCs w:val="30"/>
        </w:rPr>
        <w:t>1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00DD" w:rsidRPr="00BC22FC">
        <w:rPr>
          <w:rFonts w:ascii="Angsana New" w:hAnsi="Angsana New"/>
          <w:sz w:val="30"/>
          <w:szCs w:val="30"/>
        </w:rPr>
        <w:t>2560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C22FC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bCs/>
          <w:sz w:val="30"/>
          <w:szCs w:val="30"/>
        </w:rPr>
        <w:t>15</w:t>
      </w:r>
      <w:r w:rsidRPr="00BC22FC">
        <w:rPr>
          <w:rFonts w:ascii="Angsana New" w:hAnsi="Angsana New"/>
          <w:b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3700DD" w:rsidRPr="00BC22FC">
        <w:rPr>
          <w:rFonts w:ascii="Angsana New" w:hAnsi="Angsana New"/>
          <w:bCs/>
          <w:spacing w:val="-2"/>
          <w:sz w:val="30"/>
          <w:szCs w:val="30"/>
        </w:rPr>
        <w:t>16</w:t>
      </w:r>
      <w:r w:rsidRPr="00BC22FC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BC22FC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BC22FC">
        <w:rPr>
          <w:rFonts w:ascii="Angsana New" w:hAnsi="Angsana New"/>
          <w:sz w:val="30"/>
          <w:szCs w:val="30"/>
          <w:cs/>
        </w:rPr>
        <w:t>ณ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760937" w:rsidRPr="00BC22FC">
        <w:rPr>
          <w:rFonts w:ascii="Angsana New" w:hAnsi="Angsana New"/>
          <w:sz w:val="30"/>
          <w:szCs w:val="30"/>
          <w:cs/>
        </w:rPr>
        <w:t>วันที่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FF0057" w:rsidRPr="00BC22FC">
        <w:rPr>
          <w:rFonts w:asciiTheme="majorBidi" w:hAnsiTheme="majorBidi" w:cstheme="majorBidi"/>
          <w:sz w:val="30"/>
          <w:szCs w:val="30"/>
        </w:rPr>
        <w:t xml:space="preserve">30 </w:t>
      </w:r>
      <w:r w:rsidR="00FF0057" w:rsidRPr="00BC22F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F0057" w:rsidRPr="00BC22F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FF0057" w:rsidRPr="00BC22FC">
        <w:rPr>
          <w:rFonts w:ascii="Angsana New" w:hAnsi="Angsana New"/>
          <w:sz w:val="30"/>
          <w:szCs w:val="30"/>
        </w:rPr>
        <w:t>2566</w:t>
      </w:r>
      <w:r w:rsidR="00FF0057" w:rsidRPr="00BC22FC">
        <w:rPr>
          <w:rFonts w:ascii="Angsana New" w:hAnsi="Angsana New" w:hint="cs"/>
          <w:sz w:val="30"/>
          <w:szCs w:val="30"/>
          <w:cs/>
        </w:rPr>
        <w:t xml:space="preserve"> 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C22FC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51247F" w:rsidRPr="00BC22FC">
        <w:rPr>
          <w:rFonts w:ascii="Angsana New" w:hAnsi="Angsana New"/>
          <w:sz w:val="30"/>
          <w:szCs w:val="30"/>
        </w:rPr>
        <w:t>9.</w:t>
      </w:r>
      <w:r w:rsidR="00061D13" w:rsidRPr="00BC22FC">
        <w:rPr>
          <w:rFonts w:ascii="Angsana New" w:hAnsi="Angsana New"/>
          <w:sz w:val="30"/>
          <w:szCs w:val="30"/>
        </w:rPr>
        <w:t>5</w:t>
      </w:r>
      <w:r w:rsidR="00B80200"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Pr="00BC22FC" w:rsidRDefault="00F116E9" w:rsidP="005D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192699A3" w14:textId="62EB95B2" w:rsidR="00C44C2D" w:rsidRPr="00BC22FC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BC22FC">
        <w:rPr>
          <w:rFonts w:ascii="Angsana New" w:hAnsi="Angsana New"/>
          <w:sz w:val="30"/>
          <w:szCs w:val="30"/>
        </w:rPr>
        <w:t>21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700DD" w:rsidRPr="00BC22FC">
        <w:rPr>
          <w:rFonts w:ascii="Angsana New" w:hAnsi="Angsana New"/>
          <w:sz w:val="30"/>
          <w:szCs w:val="30"/>
        </w:rPr>
        <w:t>2562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BC22FC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bCs/>
          <w:spacing w:val="-4"/>
          <w:sz w:val="30"/>
          <w:szCs w:val="30"/>
        </w:rPr>
        <w:t>50</w:t>
      </w:r>
      <w:r w:rsidRPr="00BC22FC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700DD" w:rsidRPr="00BC22FC">
        <w:rPr>
          <w:rFonts w:ascii="Angsana New" w:hAnsi="Angsana New"/>
          <w:bCs/>
          <w:sz w:val="30"/>
          <w:szCs w:val="30"/>
        </w:rPr>
        <w:t>19</w:t>
      </w:r>
      <w:r w:rsidRPr="00BC22FC">
        <w:rPr>
          <w:rFonts w:ascii="Angsana New" w:hAnsi="Angsana New"/>
          <w:bCs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ปี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BC22FC">
        <w:rPr>
          <w:rFonts w:ascii="Angsana New" w:hAnsi="Angsana New"/>
          <w:sz w:val="30"/>
          <w:szCs w:val="30"/>
          <w:cs/>
        </w:rPr>
        <w:t>ณ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760937" w:rsidRPr="00BC22FC">
        <w:rPr>
          <w:rFonts w:ascii="Angsana New" w:hAnsi="Angsana New"/>
          <w:sz w:val="30"/>
          <w:szCs w:val="30"/>
          <w:cs/>
        </w:rPr>
        <w:t>วันที่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FF0057" w:rsidRPr="00BC22FC">
        <w:rPr>
          <w:rFonts w:asciiTheme="majorBidi" w:hAnsiTheme="majorBidi" w:cstheme="majorBidi"/>
          <w:sz w:val="30"/>
          <w:szCs w:val="30"/>
        </w:rPr>
        <w:t xml:space="preserve">30 </w:t>
      </w:r>
      <w:r w:rsidR="00FF0057" w:rsidRPr="00BC22F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F0057" w:rsidRPr="00BC22FC">
        <w:rPr>
          <w:rFonts w:ascii="Angsana New" w:hAnsi="Angsana New" w:hint="cs"/>
          <w:sz w:val="30"/>
          <w:szCs w:val="30"/>
          <w:cs/>
        </w:rPr>
        <w:t xml:space="preserve"> </w:t>
      </w:r>
      <w:r w:rsidR="00760937" w:rsidRPr="00BC22FC">
        <w:rPr>
          <w:rFonts w:ascii="Angsana New" w:hAnsi="Angsana New"/>
          <w:sz w:val="30"/>
          <w:szCs w:val="30"/>
        </w:rPr>
        <w:t xml:space="preserve">2566 </w:t>
      </w:r>
      <w:r w:rsidRPr="00BC22F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sz w:val="30"/>
          <w:szCs w:val="30"/>
        </w:rPr>
        <w:t>4</w:t>
      </w:r>
      <w:r w:rsidR="00BB0567" w:rsidRPr="00BC22FC">
        <w:rPr>
          <w:rFonts w:ascii="Angsana New" w:hAnsi="Angsana New"/>
          <w:sz w:val="30"/>
          <w:szCs w:val="30"/>
        </w:rPr>
        <w:t>0.</w:t>
      </w:r>
      <w:r w:rsidR="00BE6090" w:rsidRPr="00BC22FC">
        <w:rPr>
          <w:rFonts w:ascii="Angsana New" w:hAnsi="Angsana New"/>
          <w:sz w:val="30"/>
          <w:szCs w:val="30"/>
        </w:rPr>
        <w:t>3</w:t>
      </w:r>
      <w:r w:rsidR="00B80200" w:rsidRPr="00BC22FC">
        <w:rPr>
          <w:rFonts w:ascii="Angsana New" w:hAnsi="Angsana New" w:hint="cs"/>
          <w:sz w:val="30"/>
          <w:szCs w:val="30"/>
          <w:cs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ล้านบาท</w:t>
      </w:r>
    </w:p>
    <w:p w14:paraId="2CD0E799" w14:textId="66722C92" w:rsidR="00E066A5" w:rsidRPr="00BC22FC" w:rsidRDefault="00E0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0FAA3239" w14:textId="3FBA42C7" w:rsidR="00A30973" w:rsidRPr="00BC22FC" w:rsidRDefault="003A3491" w:rsidP="00FC1A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BC22FC">
        <w:rPr>
          <w:rFonts w:ascii="Angsana New" w:hAnsi="Angsana New" w:hint="cs"/>
          <w:sz w:val="30"/>
          <w:szCs w:val="30"/>
          <w:lang w:val="en-US"/>
        </w:rPr>
        <w:t>13</w:t>
      </w:r>
      <w:r w:rsidR="00FC1A87" w:rsidRPr="00BC22FC">
        <w:rPr>
          <w:rFonts w:ascii="Angsana New" w:hAnsi="Angsana New"/>
          <w:sz w:val="30"/>
          <w:szCs w:val="30"/>
          <w:cs/>
          <w:lang w:val="th-TH"/>
        </w:rPr>
        <w:tab/>
      </w:r>
      <w:r w:rsidR="00A30973" w:rsidRPr="00BC22FC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A833AA0" w14:textId="296FE208" w:rsidR="004C75D6" w:rsidRPr="00BC22FC" w:rsidRDefault="004C75D6" w:rsidP="005D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4"/>
          <w:sz w:val="28"/>
          <w:szCs w:val="28"/>
        </w:rPr>
      </w:pPr>
    </w:p>
    <w:p w14:paraId="2CBBF314" w14:textId="13A6A3E9" w:rsidR="0075134B" w:rsidRPr="00BC22FC" w:rsidRDefault="00B15A65" w:rsidP="005D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BC22FC">
        <w:rPr>
          <w:rFonts w:ascii="Angsana New" w:hAnsi="Angsana New"/>
          <w:sz w:val="30"/>
          <w:szCs w:val="30"/>
        </w:rPr>
        <w:t>13.1</w:t>
      </w:r>
      <w:r w:rsidRPr="00BC22FC">
        <w:rPr>
          <w:rFonts w:ascii="Angsana New" w:hAnsi="Angsana New"/>
          <w:sz w:val="30"/>
          <w:szCs w:val="30"/>
        </w:rPr>
        <w:tab/>
      </w:r>
      <w:r w:rsidR="009C7128"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04C5A" w:rsidRPr="00BC22FC">
        <w:rPr>
          <w:rFonts w:ascii="Angsana New" w:hAnsi="Angsana New"/>
          <w:sz w:val="30"/>
          <w:szCs w:val="30"/>
        </w:rPr>
        <w:t xml:space="preserve">12 </w:t>
      </w:r>
      <w:r w:rsidR="00004C5A" w:rsidRPr="00BC22FC">
        <w:rPr>
          <w:rFonts w:ascii="Angsana New" w:hAnsi="Angsana New"/>
          <w:sz w:val="30"/>
          <w:szCs w:val="30"/>
          <w:cs/>
        </w:rPr>
        <w:t xml:space="preserve">กรกฎาคม </w:t>
      </w:r>
      <w:r w:rsidR="00004C5A" w:rsidRPr="00BC22FC">
        <w:rPr>
          <w:rFonts w:ascii="Angsana New" w:hAnsi="Angsana New"/>
          <w:sz w:val="30"/>
          <w:szCs w:val="30"/>
        </w:rPr>
        <w:t>2566</w:t>
      </w:r>
      <w:r w:rsidR="009C7128" w:rsidRPr="00BC22FC">
        <w:rPr>
          <w:rFonts w:ascii="Angsana New" w:hAnsi="Angsana New"/>
          <w:sz w:val="30"/>
          <w:szCs w:val="30"/>
          <w:cs/>
        </w:rPr>
        <w:t xml:space="preserve"> </w:t>
      </w:r>
      <w:r w:rsidR="00AD3045" w:rsidRPr="00BC22FC">
        <w:rPr>
          <w:rFonts w:ascii="Angsana New" w:hAnsi="Angsana New" w:hint="cs"/>
          <w:sz w:val="30"/>
          <w:szCs w:val="30"/>
          <w:cs/>
        </w:rPr>
        <w:t>บริษัท</w:t>
      </w:r>
      <w:r w:rsidR="00965B83" w:rsidRPr="00BC22FC">
        <w:rPr>
          <w:rFonts w:ascii="Angsana New" w:hAnsi="Angsana New" w:hint="cs"/>
          <w:sz w:val="30"/>
          <w:szCs w:val="30"/>
          <w:cs/>
        </w:rPr>
        <w:t>ชำระ</w:t>
      </w:r>
      <w:r w:rsidR="00004DFF" w:rsidRPr="00BC22FC">
        <w:rPr>
          <w:rFonts w:ascii="Angsana New" w:hAnsi="Angsana New" w:hint="cs"/>
          <w:sz w:val="30"/>
          <w:szCs w:val="30"/>
          <w:cs/>
        </w:rPr>
        <w:t>ค่าหุ้นเพิ่มทุน</w:t>
      </w:r>
      <w:r w:rsidR="008D71B1" w:rsidRPr="00BC22FC">
        <w:rPr>
          <w:rFonts w:ascii="Angsana New" w:hAnsi="Angsana New" w:hint="cs"/>
          <w:sz w:val="30"/>
          <w:szCs w:val="30"/>
          <w:cs/>
        </w:rPr>
        <w:t>ให้กับบริษัท</w:t>
      </w:r>
      <w:r w:rsidR="00BD0188" w:rsidRPr="00BC22FC">
        <w:rPr>
          <w:rFonts w:ascii="Angsana New" w:hAnsi="Angsana New" w:hint="cs"/>
          <w:sz w:val="30"/>
          <w:szCs w:val="30"/>
          <w:cs/>
        </w:rPr>
        <w:t xml:space="preserve"> อาร์ อี เอ็น โคราช</w:t>
      </w:r>
      <w:r w:rsidR="006A35D8" w:rsidRPr="00BC22FC">
        <w:rPr>
          <w:rFonts w:ascii="Angsana New" w:hAnsi="Angsana New" w:hint="cs"/>
          <w:sz w:val="30"/>
          <w:szCs w:val="30"/>
          <w:cs/>
        </w:rPr>
        <w:t xml:space="preserve"> เอนเนอร์ยี่</w:t>
      </w:r>
      <w:r w:rsidR="008A3B78" w:rsidRPr="00BC22FC">
        <w:rPr>
          <w:rFonts w:ascii="Angsana New" w:hAnsi="Angsana New" w:hint="cs"/>
          <w:sz w:val="30"/>
          <w:szCs w:val="30"/>
          <w:cs/>
        </w:rPr>
        <w:t xml:space="preserve"> จำกัด จำนวน </w:t>
      </w:r>
      <w:r w:rsidR="00AD3045" w:rsidRPr="00BC22FC">
        <w:rPr>
          <w:rFonts w:ascii="Angsana New" w:hAnsi="Angsana New"/>
          <w:sz w:val="30"/>
          <w:szCs w:val="30"/>
        </w:rPr>
        <w:t xml:space="preserve">4.3 </w:t>
      </w:r>
      <w:r w:rsidR="00AD3045" w:rsidRPr="00BC22FC">
        <w:rPr>
          <w:rFonts w:ascii="Angsana New" w:hAnsi="Angsana New" w:hint="cs"/>
          <w:sz w:val="30"/>
          <w:szCs w:val="30"/>
          <w:cs/>
        </w:rPr>
        <w:t>ล้านหุ้น ในอัตรา</w:t>
      </w:r>
      <w:r w:rsidR="00EB685D" w:rsidRPr="00BC22FC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DA025B" w:rsidRPr="00BC22FC">
        <w:rPr>
          <w:rFonts w:ascii="Angsana New" w:hAnsi="Angsana New"/>
          <w:sz w:val="30"/>
          <w:szCs w:val="30"/>
        </w:rPr>
        <w:t xml:space="preserve">10 </w:t>
      </w:r>
      <w:r w:rsidR="00DA025B" w:rsidRPr="00BC22FC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D34B79" w:rsidRPr="00BC22FC">
        <w:rPr>
          <w:rFonts w:ascii="Angsana New" w:hAnsi="Angsana New" w:hint="cs"/>
          <w:sz w:val="30"/>
          <w:szCs w:val="30"/>
          <w:cs/>
        </w:rPr>
        <w:t xml:space="preserve">รวม </w:t>
      </w:r>
      <w:r w:rsidR="009C4BFF" w:rsidRPr="00BC22FC">
        <w:rPr>
          <w:rFonts w:ascii="Angsana New" w:hAnsi="Angsana New"/>
          <w:sz w:val="30"/>
          <w:szCs w:val="30"/>
        </w:rPr>
        <w:t xml:space="preserve">42.7 </w:t>
      </w:r>
      <w:r w:rsidR="009C4BFF" w:rsidRPr="00BC22FC">
        <w:rPr>
          <w:rFonts w:ascii="Angsana New" w:hAnsi="Angsana New" w:hint="cs"/>
          <w:sz w:val="30"/>
          <w:szCs w:val="30"/>
          <w:cs/>
        </w:rPr>
        <w:t>ล้านบาท</w:t>
      </w:r>
      <w:r w:rsidR="00BB09C0" w:rsidRPr="00BC22FC">
        <w:rPr>
          <w:rFonts w:ascii="Angsana New" w:hAnsi="Angsana New" w:hint="cs"/>
          <w:sz w:val="30"/>
          <w:szCs w:val="30"/>
          <w:cs/>
        </w:rPr>
        <w:t xml:space="preserve"> ซึ่งเป็นการเพิ่มทุนตามสัดส่วน</w:t>
      </w:r>
      <w:r w:rsidR="003A4AB2" w:rsidRPr="00BC22FC">
        <w:rPr>
          <w:rFonts w:ascii="Angsana New" w:hAnsi="Angsana New" w:hint="cs"/>
          <w:sz w:val="30"/>
          <w:szCs w:val="30"/>
          <w:cs/>
        </w:rPr>
        <w:t>การลงทุนของบริษัท</w:t>
      </w:r>
    </w:p>
    <w:p w14:paraId="1CABA732" w14:textId="77777777" w:rsidR="005D6C48" w:rsidRPr="00BC22FC" w:rsidRDefault="005D6C48" w:rsidP="005D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4"/>
          <w:sz w:val="28"/>
          <w:szCs w:val="28"/>
        </w:rPr>
      </w:pPr>
    </w:p>
    <w:p w14:paraId="1B37EBBF" w14:textId="2ADCCA41" w:rsidR="00CC6D2F" w:rsidRPr="00BC22FC" w:rsidRDefault="0075134B" w:rsidP="0071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BC22FC">
        <w:rPr>
          <w:rFonts w:ascii="Angsana New" w:hAnsi="Angsana New"/>
          <w:sz w:val="30"/>
          <w:szCs w:val="30"/>
        </w:rPr>
        <w:t>13.2</w:t>
      </w:r>
      <w:r w:rsidRPr="00BC22FC">
        <w:rPr>
          <w:rFonts w:ascii="Angsana New" w:hAnsi="Angsana New"/>
          <w:sz w:val="30"/>
          <w:szCs w:val="30"/>
        </w:rPr>
        <w:tab/>
      </w:r>
      <w:r w:rsidR="009C4E89" w:rsidRPr="00BC22FC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60296F" w:rsidRPr="00BC22FC">
        <w:rPr>
          <w:rFonts w:ascii="Angsana New" w:hAnsi="Angsana New"/>
          <w:sz w:val="30"/>
          <w:szCs w:val="30"/>
        </w:rPr>
        <w:t>18</w:t>
      </w:r>
      <w:r w:rsidR="009C4E89" w:rsidRPr="00BC22FC">
        <w:rPr>
          <w:rFonts w:ascii="Angsana New" w:hAnsi="Angsana New"/>
          <w:sz w:val="30"/>
          <w:szCs w:val="30"/>
          <w:cs/>
        </w:rPr>
        <w:t xml:space="preserve"> </w:t>
      </w:r>
      <w:r w:rsidR="00CE58FE" w:rsidRPr="00BC22FC">
        <w:rPr>
          <w:rFonts w:ascii="Angsana New" w:hAnsi="Angsana New" w:hint="cs"/>
          <w:sz w:val="30"/>
          <w:szCs w:val="30"/>
          <w:cs/>
        </w:rPr>
        <w:t>กรกฎาคม</w:t>
      </w:r>
      <w:r w:rsidR="009C4E89" w:rsidRPr="00BC22FC">
        <w:rPr>
          <w:rFonts w:ascii="Angsana New" w:hAnsi="Angsana New"/>
          <w:sz w:val="30"/>
          <w:szCs w:val="30"/>
          <w:cs/>
        </w:rPr>
        <w:t xml:space="preserve"> </w:t>
      </w:r>
      <w:r w:rsidR="009C4E89" w:rsidRPr="00BC22FC">
        <w:rPr>
          <w:rFonts w:ascii="Angsana New" w:hAnsi="Angsana New"/>
          <w:sz w:val="30"/>
          <w:szCs w:val="30"/>
        </w:rPr>
        <w:t>2566</w:t>
      </w:r>
      <w:r w:rsidR="009C4E89" w:rsidRPr="00BC22FC"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คณะกรรมการของบริษัทมีมติอนุมัติ</w:t>
      </w:r>
      <w:r w:rsidR="009C4E89" w:rsidRPr="00BC22FC">
        <w:rPr>
          <w:rFonts w:ascii="Angsana New" w:hAnsi="Angsana New"/>
          <w:sz w:val="30"/>
          <w:szCs w:val="30"/>
        </w:rPr>
        <w:br/>
      </w:r>
      <w:r w:rsidR="00A8187D" w:rsidRPr="00BC22FC">
        <w:rPr>
          <w:rFonts w:ascii="Angsana New" w:hAnsi="Angsana New" w:hint="cs"/>
          <w:sz w:val="30"/>
          <w:szCs w:val="30"/>
          <w:cs/>
        </w:rPr>
        <w:t>ให้</w:t>
      </w:r>
      <w:r w:rsidR="006F52C8" w:rsidRPr="00BC22FC">
        <w:rPr>
          <w:rFonts w:ascii="Angsana New" w:hAnsi="Angsana New" w:hint="cs"/>
          <w:sz w:val="30"/>
          <w:szCs w:val="30"/>
          <w:cs/>
        </w:rPr>
        <w:t>นำสิทธิภายใต้สัญญา</w:t>
      </w:r>
      <w:r w:rsidR="00227B96" w:rsidRPr="00BC22FC">
        <w:rPr>
          <w:rFonts w:ascii="Angsana New" w:hAnsi="Angsana New" w:hint="cs"/>
          <w:sz w:val="30"/>
          <w:szCs w:val="30"/>
          <w:cs/>
        </w:rPr>
        <w:t>การใช้โครงสร้างพื้นฐาน</w:t>
      </w:r>
      <w:r w:rsidR="00902893" w:rsidRPr="00BC22FC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1634F8" w:rsidRPr="00BC22FC">
        <w:rPr>
          <w:rFonts w:ascii="Angsana New" w:hAnsi="Angsana New" w:hint="cs"/>
          <w:sz w:val="30"/>
          <w:szCs w:val="30"/>
          <w:cs/>
        </w:rPr>
        <w:t>การใช้พื้นที่ระบบสายส่ง ระบบท่อและโครงสร้างพื้นฐาน และสัญญา</w:t>
      </w:r>
      <w:r w:rsidR="00C324E9" w:rsidRPr="00BC22FC">
        <w:rPr>
          <w:rFonts w:ascii="Angsana New" w:hAnsi="Angsana New" w:hint="cs"/>
          <w:sz w:val="30"/>
          <w:szCs w:val="30"/>
          <w:cs/>
        </w:rPr>
        <w:t>บริการ</w:t>
      </w:r>
      <w:r w:rsidR="007D1000" w:rsidRPr="00BC22FC">
        <w:rPr>
          <w:rFonts w:ascii="Angsana New" w:hAnsi="Angsana New"/>
          <w:sz w:val="30"/>
          <w:szCs w:val="30"/>
        </w:rPr>
        <w:t xml:space="preserve"> </w:t>
      </w:r>
      <w:r w:rsidR="007D1000" w:rsidRPr="00BC22FC">
        <w:rPr>
          <w:rFonts w:ascii="Angsana New" w:hAnsi="Angsana New" w:hint="cs"/>
          <w:sz w:val="30"/>
          <w:szCs w:val="30"/>
          <w:cs/>
        </w:rPr>
        <w:t>ระหว่างบริษัทกับ</w:t>
      </w:r>
      <w:r w:rsidR="007D1000" w:rsidRPr="00BC22FC">
        <w:rPr>
          <w:rFonts w:ascii="Angsana New" w:hAnsi="Angsana New"/>
          <w:sz w:val="30"/>
          <w:szCs w:val="30"/>
          <w:cs/>
        </w:rPr>
        <w:t>บริษัท อาร์ อี เอ็น โคราช เอนเนอร์ยี่ จำกัด</w:t>
      </w:r>
      <w:r w:rsidR="00F254BC" w:rsidRPr="00BC22FC">
        <w:rPr>
          <w:rFonts w:ascii="Angsana New" w:hAnsi="Angsana New" w:hint="cs"/>
          <w:sz w:val="30"/>
          <w:szCs w:val="30"/>
          <w:cs/>
        </w:rPr>
        <w:t xml:space="preserve"> </w:t>
      </w:r>
      <w:r w:rsidR="007D1000" w:rsidRPr="00BC22FC">
        <w:rPr>
          <w:rFonts w:ascii="Angsana New" w:hAnsi="Angsana New" w:hint="cs"/>
          <w:sz w:val="30"/>
          <w:szCs w:val="30"/>
          <w:cs/>
        </w:rPr>
        <w:t>เพื่อ</w:t>
      </w:r>
      <w:r w:rsidR="009962FE" w:rsidRPr="00BC22FC">
        <w:rPr>
          <w:rFonts w:ascii="Angsana New" w:hAnsi="Angsana New" w:hint="cs"/>
          <w:sz w:val="30"/>
          <w:szCs w:val="30"/>
          <w:cs/>
        </w:rPr>
        <w:t>ใช้เป็นหลักประกัน</w:t>
      </w:r>
      <w:r w:rsidR="00793994" w:rsidRPr="00BC22FC">
        <w:rPr>
          <w:rFonts w:ascii="Angsana New" w:hAnsi="Angsana New" w:hint="cs"/>
          <w:sz w:val="30"/>
          <w:szCs w:val="30"/>
          <w:cs/>
        </w:rPr>
        <w:t>ทางธุรกิจ</w:t>
      </w:r>
      <w:r w:rsidR="00736490" w:rsidRPr="00BC22FC">
        <w:rPr>
          <w:rFonts w:ascii="Angsana New" w:hAnsi="Angsana New" w:hint="cs"/>
          <w:sz w:val="30"/>
          <w:szCs w:val="30"/>
          <w:cs/>
        </w:rPr>
        <w:t>สำหรับ</w:t>
      </w:r>
      <w:r w:rsidR="00C324E9" w:rsidRPr="00BC22FC">
        <w:rPr>
          <w:rFonts w:ascii="Angsana New" w:hAnsi="Angsana New" w:hint="cs"/>
          <w:sz w:val="30"/>
          <w:szCs w:val="30"/>
          <w:cs/>
        </w:rPr>
        <w:t>วง</w:t>
      </w:r>
      <w:r w:rsidR="00736490" w:rsidRPr="00BC22FC">
        <w:rPr>
          <w:rFonts w:ascii="Angsana New" w:hAnsi="Angsana New" w:hint="cs"/>
          <w:sz w:val="30"/>
          <w:szCs w:val="30"/>
          <w:cs/>
        </w:rPr>
        <w:t>เงินกู้ยืม</w:t>
      </w:r>
      <w:r w:rsidR="00217775" w:rsidRPr="00BC22FC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736490" w:rsidRPr="00BC22FC">
        <w:rPr>
          <w:rFonts w:ascii="Angsana New" w:hAnsi="Angsana New" w:hint="cs"/>
          <w:sz w:val="30"/>
          <w:szCs w:val="30"/>
          <w:cs/>
        </w:rPr>
        <w:t>ให้แก่</w:t>
      </w:r>
      <w:r w:rsidR="007D1000" w:rsidRPr="00BC22FC">
        <w:rPr>
          <w:rFonts w:ascii="Angsana New" w:hAnsi="Angsana New" w:hint="cs"/>
          <w:sz w:val="30"/>
          <w:szCs w:val="30"/>
          <w:cs/>
        </w:rPr>
        <w:t xml:space="preserve"> </w:t>
      </w:r>
      <w:r w:rsidR="00B935E8" w:rsidRPr="00BC22FC">
        <w:rPr>
          <w:rFonts w:ascii="Angsana New" w:hAnsi="Angsana New"/>
          <w:sz w:val="30"/>
          <w:szCs w:val="30"/>
          <w:cs/>
        </w:rPr>
        <w:t>บริษัท อาร์ อี เอ็น โคราช เอนเนอร์ยี่ จำกัด</w:t>
      </w:r>
    </w:p>
    <w:p w14:paraId="35CF9A35" w14:textId="77777777" w:rsidR="00AF0DBA" w:rsidRPr="00BC22FC" w:rsidRDefault="00AF0DBA" w:rsidP="005D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4"/>
          <w:sz w:val="28"/>
          <w:szCs w:val="28"/>
        </w:rPr>
      </w:pPr>
    </w:p>
    <w:p w14:paraId="067EFADF" w14:textId="3F98B37F" w:rsidR="00492C69" w:rsidRPr="00321F65" w:rsidRDefault="00AF0DBA" w:rsidP="0028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321F65">
        <w:rPr>
          <w:rFonts w:ascii="Angsana New" w:hAnsi="Angsana New"/>
          <w:sz w:val="30"/>
          <w:szCs w:val="30"/>
        </w:rPr>
        <w:t>13.3</w:t>
      </w:r>
      <w:r w:rsidRPr="00321F65">
        <w:rPr>
          <w:rFonts w:ascii="Angsana New" w:hAnsi="Angsana New"/>
          <w:sz w:val="30"/>
          <w:szCs w:val="30"/>
        </w:rPr>
        <w:tab/>
      </w:r>
      <w:r w:rsidR="00F92647" w:rsidRPr="00321F65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="002A069B" w:rsidRPr="00321F65">
        <w:rPr>
          <w:rFonts w:ascii="Angsana New" w:hAnsi="Angsana New"/>
          <w:sz w:val="30"/>
          <w:szCs w:val="30"/>
        </w:rPr>
        <w:t xml:space="preserve"> 11 </w:t>
      </w:r>
      <w:r w:rsidR="002A069B" w:rsidRPr="00321F65">
        <w:rPr>
          <w:rFonts w:ascii="Angsana New" w:hAnsi="Angsana New"/>
          <w:sz w:val="30"/>
          <w:szCs w:val="30"/>
          <w:cs/>
        </w:rPr>
        <w:t xml:space="preserve">สิงหาคม </w:t>
      </w:r>
      <w:r w:rsidR="002A069B" w:rsidRPr="00321F65">
        <w:rPr>
          <w:rFonts w:ascii="Angsana New" w:hAnsi="Angsana New"/>
          <w:sz w:val="30"/>
          <w:szCs w:val="30"/>
        </w:rPr>
        <w:t>2566</w:t>
      </w:r>
      <w:r w:rsidR="00F92647" w:rsidRPr="00321F65"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คณะกรรมการของบริษัทมีมติอนุมัติ</w:t>
      </w:r>
      <w:r w:rsidR="006431D3" w:rsidRPr="00321F65">
        <w:rPr>
          <w:rFonts w:ascii="Angsana New" w:hAnsi="Angsana New"/>
          <w:sz w:val="30"/>
          <w:szCs w:val="30"/>
          <w:cs/>
        </w:rPr>
        <w:br/>
      </w:r>
      <w:r w:rsidR="00067839" w:rsidRPr="00EB6E81">
        <w:rPr>
          <w:rFonts w:ascii="Angsana New" w:hAnsi="Angsana New" w:hint="cs"/>
          <w:spacing w:val="2"/>
          <w:sz w:val="30"/>
          <w:szCs w:val="30"/>
          <w:cs/>
        </w:rPr>
        <w:t>การจัดสรรกำไร</w:t>
      </w:r>
      <w:r w:rsidR="00EA29E2">
        <w:rPr>
          <w:rFonts w:ascii="Angsana New" w:hAnsi="Angsana New" w:hint="cs"/>
          <w:spacing w:val="2"/>
          <w:sz w:val="30"/>
          <w:szCs w:val="30"/>
          <w:cs/>
        </w:rPr>
        <w:t>สำหรับงวด</w:t>
      </w:r>
      <w:r w:rsidR="00EA29E2" w:rsidRPr="00EA29E2">
        <w:rPr>
          <w:rFonts w:ascii="Angsana New" w:hAnsi="Angsana New"/>
          <w:spacing w:val="2"/>
          <w:sz w:val="30"/>
          <w:szCs w:val="30"/>
          <w:cs/>
        </w:rPr>
        <w:t>หกเดือนสิ้นสุดวันที่</w:t>
      </w:r>
      <w:r w:rsidR="00EA29E2">
        <w:rPr>
          <w:rFonts w:ascii="Angsana New" w:hAnsi="Angsana New"/>
          <w:spacing w:val="2"/>
          <w:sz w:val="30"/>
          <w:szCs w:val="30"/>
        </w:rPr>
        <w:t xml:space="preserve"> 30 </w:t>
      </w:r>
      <w:r w:rsidR="00EA29E2" w:rsidRPr="00EA29E2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="00EA29E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A29E2">
        <w:rPr>
          <w:rFonts w:ascii="Angsana New" w:hAnsi="Angsana New"/>
          <w:spacing w:val="2"/>
          <w:sz w:val="30"/>
          <w:szCs w:val="30"/>
        </w:rPr>
        <w:t xml:space="preserve">2566 </w:t>
      </w:r>
      <w:r w:rsidR="00067839" w:rsidRPr="00EB6E81">
        <w:rPr>
          <w:rFonts w:ascii="Angsana New" w:hAnsi="Angsana New" w:hint="cs"/>
          <w:spacing w:val="2"/>
          <w:sz w:val="30"/>
          <w:szCs w:val="30"/>
          <w:cs/>
        </w:rPr>
        <w:t>เป็นเงินปันผลระหว่างกาล</w:t>
      </w:r>
      <w:r w:rsidR="00A52790" w:rsidRPr="00EB6E81">
        <w:rPr>
          <w:rFonts w:ascii="Angsana New" w:hAnsi="Angsana New" w:hint="cs"/>
          <w:spacing w:val="2"/>
          <w:sz w:val="30"/>
          <w:szCs w:val="30"/>
          <w:cs/>
        </w:rPr>
        <w:t xml:space="preserve"> ในอัตราหุ้นละ</w:t>
      </w:r>
      <w:r w:rsidR="00EA29E2">
        <w:rPr>
          <w:rFonts w:ascii="Angsana New" w:hAnsi="Angsana New"/>
          <w:spacing w:val="2"/>
          <w:sz w:val="30"/>
          <w:szCs w:val="30"/>
        </w:rPr>
        <w:t xml:space="preserve"> 0.05 </w:t>
      </w:r>
      <w:r w:rsidR="008E0E81" w:rsidRPr="00EB6E81">
        <w:rPr>
          <w:rFonts w:ascii="Angsana New" w:hAnsi="Angsana New" w:hint="cs"/>
          <w:spacing w:val="2"/>
          <w:sz w:val="30"/>
          <w:szCs w:val="30"/>
          <w:cs/>
        </w:rPr>
        <w:t>บาท เป็นจำนวน</w:t>
      </w:r>
      <w:r w:rsidR="00580E6F" w:rsidRPr="00EB6E81">
        <w:rPr>
          <w:rFonts w:ascii="Angsana New" w:hAnsi="Angsana New" w:hint="cs"/>
          <w:spacing w:val="2"/>
          <w:sz w:val="30"/>
          <w:szCs w:val="30"/>
          <w:cs/>
        </w:rPr>
        <w:t>เงิน</w:t>
      </w:r>
      <w:r w:rsidR="008E0E81" w:rsidRPr="00EB6E81">
        <w:rPr>
          <w:rFonts w:ascii="Angsana New" w:hAnsi="Angsana New" w:hint="cs"/>
          <w:spacing w:val="2"/>
          <w:sz w:val="30"/>
          <w:szCs w:val="30"/>
          <w:cs/>
        </w:rPr>
        <w:t>รวม</w:t>
      </w:r>
      <w:r w:rsidR="00EA29E2">
        <w:rPr>
          <w:rFonts w:ascii="Angsana New" w:hAnsi="Angsana New"/>
          <w:spacing w:val="2"/>
          <w:sz w:val="30"/>
          <w:szCs w:val="30"/>
        </w:rPr>
        <w:t xml:space="preserve"> 102.4 </w:t>
      </w:r>
      <w:r w:rsidR="0028039B" w:rsidRPr="00EB6E81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2A2E34">
        <w:rPr>
          <w:rFonts w:ascii="Angsana New" w:hAnsi="Angsana New"/>
          <w:spacing w:val="2"/>
          <w:sz w:val="30"/>
          <w:szCs w:val="30"/>
        </w:rPr>
        <w:t xml:space="preserve"> </w:t>
      </w:r>
      <w:r w:rsidR="00D82A94" w:rsidRPr="00321F65">
        <w:rPr>
          <w:rFonts w:ascii="Angsana New" w:hAnsi="Angsana New" w:hint="cs"/>
          <w:sz w:val="30"/>
          <w:szCs w:val="30"/>
          <w:cs/>
        </w:rPr>
        <w:t>เงินปันผลดังกล่าวจ่ายให้แก่ผู้ถือหุ้นในดือน</w:t>
      </w:r>
      <w:r w:rsidR="00EA29E2">
        <w:rPr>
          <w:rFonts w:ascii="Angsana New" w:hAnsi="Angsana New"/>
          <w:sz w:val="30"/>
          <w:szCs w:val="30"/>
        </w:rPr>
        <w:br/>
      </w:r>
      <w:r w:rsidR="00C824E9" w:rsidRPr="00321F65">
        <w:rPr>
          <w:rFonts w:ascii="Angsana New" w:hAnsi="Angsana New" w:hint="cs"/>
          <w:sz w:val="30"/>
          <w:szCs w:val="30"/>
          <w:cs/>
        </w:rPr>
        <w:t>กันยายน</w:t>
      </w:r>
      <w:r w:rsidR="00EA29E2">
        <w:rPr>
          <w:rFonts w:ascii="Angsana New" w:hAnsi="Angsana New"/>
          <w:sz w:val="30"/>
          <w:szCs w:val="30"/>
        </w:rPr>
        <w:t xml:space="preserve"> 2566</w:t>
      </w:r>
    </w:p>
    <w:sectPr w:rsidR="00492C69" w:rsidRPr="00321F65" w:rsidSect="00FB032D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C13E0" w14:textId="77777777" w:rsidR="00C12AB8" w:rsidRDefault="00C12AB8" w:rsidP="004956B4">
      <w:r>
        <w:separator/>
      </w:r>
    </w:p>
  </w:endnote>
  <w:endnote w:type="continuationSeparator" w:id="0">
    <w:p w14:paraId="013DEC56" w14:textId="77777777" w:rsidR="00C12AB8" w:rsidRDefault="00C12AB8" w:rsidP="004956B4">
      <w:r>
        <w:continuationSeparator/>
      </w:r>
    </w:p>
  </w:endnote>
  <w:endnote w:type="continuationNotice" w:id="1">
    <w:p w14:paraId="04221390" w14:textId="77777777" w:rsidR="00C12AB8" w:rsidRDefault="00C12A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78C03" w14:textId="02EA88DC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8B1559" w:rsidRPr="009D0735" w:rsidRDefault="008B1559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23077" w14:textId="3A683995" w:rsidR="008B1559" w:rsidRPr="00D83FF5" w:rsidRDefault="008B155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EA29E2">
      <w:rPr>
        <w:rFonts w:ascii="Angsana New" w:hAnsi="Angsana New"/>
        <w:noProof/>
        <w:sz w:val="30"/>
        <w:szCs w:val="30"/>
      </w:rPr>
      <w:t>1417703 - 2023-Jun-FSA-Nava Nakorn - 06t - Q2_TH.docx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E61DF" w14:textId="06010537" w:rsidR="008B1559" w:rsidRPr="00D83FF5" w:rsidRDefault="008B155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EA29E2">
      <w:rPr>
        <w:rFonts w:ascii="Angsana New" w:hAnsi="Angsana New"/>
        <w:noProof/>
        <w:sz w:val="30"/>
        <w:szCs w:val="30"/>
      </w:rPr>
      <w:t>1417703 - 2023-Jun-FSA-Nava Nakorn - 06t - Q2_TH.docx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B232D" w14:textId="2B8B960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48B2A" w14:textId="415C8466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A29E2">
      <w:rPr>
        <w:rFonts w:ascii="Angsana New" w:hAnsi="Angsana New"/>
        <w:noProof/>
        <w:sz w:val="30"/>
        <w:szCs w:val="30"/>
        <w:lang w:val="fr-FR"/>
      </w:rPr>
      <w:t>1417703 - 2023-Jun-FSA-Nava Nakorn - 06t - Q2_TH.docx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3700DD" w:rsidRPr="003700D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4AF84" w14:textId="7E391564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A328C" w14:textId="77777777" w:rsidR="00C12AB8" w:rsidRDefault="00C12AB8" w:rsidP="004956B4">
      <w:r>
        <w:separator/>
      </w:r>
    </w:p>
  </w:footnote>
  <w:footnote w:type="continuationSeparator" w:id="0">
    <w:p w14:paraId="2368D849" w14:textId="77777777" w:rsidR="00C12AB8" w:rsidRDefault="00C12AB8" w:rsidP="004956B4">
      <w:r>
        <w:continuationSeparator/>
      </w:r>
    </w:p>
  </w:footnote>
  <w:footnote w:type="continuationNotice" w:id="1">
    <w:p w14:paraId="53C76029" w14:textId="77777777" w:rsidR="00C12AB8" w:rsidRDefault="00C12A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1B747" w14:textId="3BDBEAC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FFE243" w14:textId="2FF766D3" w:rsidR="00B20546" w:rsidRDefault="00B20546" w:rsidP="00B20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FB618" w14:textId="77777777" w:rsidR="008B1559" w:rsidRPr="00FA7747" w:rsidRDefault="008B155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8B1559" w:rsidRDefault="008B1559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8pt;margin-top:203.75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" filled="f" stroked="f">
              <o:lock v:ext="edit" shapetype="t"/>
              <v:textbox style="mso-fit-shape-to-text:t">
                <w:txbxContent>
                  <w:p w14:paraId="1B4BC284" w14:textId="77777777" w:rsidR="008B1559" w:rsidRDefault="008B1559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8B1559" w:rsidRPr="00FA7747" w:rsidRDefault="008B155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2893F966" w:rsidR="008B1559" w:rsidRDefault="008B155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3700DD" w:rsidRPr="003700DD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3700DD" w:rsidRPr="003700DD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3700DD" w:rsidRPr="003700DD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8B1559" w:rsidRPr="00D8216C" w:rsidRDefault="008B155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2E660" w14:textId="77777777" w:rsidR="008B1559" w:rsidRPr="001E2301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8B1559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1778A88" w14:textId="77777777" w:rsidR="00D07046" w:rsidRDefault="00D07046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E121C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F9FD6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0A4AD1" w14:textId="77777777" w:rsidR="00D07046" w:rsidRDefault="00D07046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5225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7F216FC8" w:rsidR="008B1559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BB07087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325FF" w14:textId="77777777" w:rsidR="008B1559" w:rsidRDefault="008B1559" w:rsidP="008E493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42531" w14:textId="77777777" w:rsidR="00FF6757" w:rsidRPr="001E2301" w:rsidRDefault="00FF6757" w:rsidP="00FF6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C13C9E8" w14:textId="77777777" w:rsidR="00FF6757" w:rsidRDefault="00FF6757" w:rsidP="00FF6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E357B8E" w14:textId="77777777" w:rsidR="00FF6757" w:rsidRDefault="00FF6757" w:rsidP="00FF6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4D1F238" w14:textId="77777777" w:rsidR="00FF6757" w:rsidRPr="001E2301" w:rsidRDefault="00FF675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hybridMultilevel"/>
    <w:tmpl w:val="FDFAFE2C"/>
    <w:lvl w:ilvl="0" w:tplc="C73CF3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5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2"/>
  </w:num>
  <w:num w:numId="10" w16cid:durableId="977764087">
    <w:abstractNumId w:val="17"/>
  </w:num>
  <w:num w:numId="11" w16cid:durableId="1028486551">
    <w:abstractNumId w:val="33"/>
  </w:num>
  <w:num w:numId="12" w16cid:durableId="927543020">
    <w:abstractNumId w:val="23"/>
  </w:num>
  <w:num w:numId="13" w16cid:durableId="1482383295">
    <w:abstractNumId w:val="38"/>
  </w:num>
  <w:num w:numId="14" w16cid:durableId="1701008546">
    <w:abstractNumId w:val="8"/>
  </w:num>
  <w:num w:numId="15" w16cid:durableId="76752130">
    <w:abstractNumId w:val="28"/>
  </w:num>
  <w:num w:numId="16" w16cid:durableId="544217954">
    <w:abstractNumId w:val="13"/>
  </w:num>
  <w:num w:numId="17" w16cid:durableId="1606156782">
    <w:abstractNumId w:val="35"/>
  </w:num>
  <w:num w:numId="18" w16cid:durableId="1740789213">
    <w:abstractNumId w:val="27"/>
  </w:num>
  <w:num w:numId="19" w16cid:durableId="266159673">
    <w:abstractNumId w:val="24"/>
  </w:num>
  <w:num w:numId="20" w16cid:durableId="2057660054">
    <w:abstractNumId w:val="16"/>
  </w:num>
  <w:num w:numId="21" w16cid:durableId="468133506">
    <w:abstractNumId w:val="15"/>
  </w:num>
  <w:num w:numId="22" w16cid:durableId="1835105879">
    <w:abstractNumId w:val="25"/>
  </w:num>
  <w:num w:numId="23" w16cid:durableId="472868516">
    <w:abstractNumId w:val="31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0"/>
  </w:num>
  <w:num w:numId="27" w16cid:durableId="1748111501">
    <w:abstractNumId w:val="37"/>
  </w:num>
  <w:num w:numId="28" w16cid:durableId="211158054">
    <w:abstractNumId w:val="34"/>
  </w:num>
  <w:num w:numId="29" w16cid:durableId="793058373">
    <w:abstractNumId w:val="14"/>
  </w:num>
  <w:num w:numId="30" w16cid:durableId="1075979869">
    <w:abstractNumId w:val="39"/>
  </w:num>
  <w:num w:numId="31" w16cid:durableId="916744535">
    <w:abstractNumId w:val="40"/>
  </w:num>
  <w:num w:numId="32" w16cid:durableId="379137201">
    <w:abstractNumId w:val="36"/>
  </w:num>
  <w:num w:numId="33" w16cid:durableId="448162600">
    <w:abstractNumId w:val="21"/>
  </w:num>
  <w:num w:numId="34" w16cid:durableId="121925373">
    <w:abstractNumId w:val="32"/>
  </w:num>
  <w:num w:numId="35" w16cid:durableId="1781802350">
    <w:abstractNumId w:val="30"/>
  </w:num>
  <w:num w:numId="36" w16cid:durableId="653142249">
    <w:abstractNumId w:val="26"/>
  </w:num>
  <w:num w:numId="37" w16cid:durableId="1495996160">
    <w:abstractNumId w:val="12"/>
  </w:num>
  <w:num w:numId="38" w16cid:durableId="996302227">
    <w:abstractNumId w:val="18"/>
  </w:num>
  <w:num w:numId="39" w16cid:durableId="983043607">
    <w:abstractNumId w:val="29"/>
  </w:num>
  <w:num w:numId="40" w16cid:durableId="173611524">
    <w:abstractNumId w:val="19"/>
  </w:num>
  <w:num w:numId="41" w16cid:durableId="116596974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6EC"/>
    <w:rsid w:val="0000395F"/>
    <w:rsid w:val="00003B50"/>
    <w:rsid w:val="00003BC0"/>
    <w:rsid w:val="00004075"/>
    <w:rsid w:val="00004273"/>
    <w:rsid w:val="000042C6"/>
    <w:rsid w:val="00004C5A"/>
    <w:rsid w:val="00004DFF"/>
    <w:rsid w:val="00004E69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53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BCC"/>
    <w:rsid w:val="00025C88"/>
    <w:rsid w:val="00025DFC"/>
    <w:rsid w:val="0002702A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B2B"/>
    <w:rsid w:val="00030D42"/>
    <w:rsid w:val="00030F9A"/>
    <w:rsid w:val="00030FAF"/>
    <w:rsid w:val="0003104C"/>
    <w:rsid w:val="000314B7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B03"/>
    <w:rsid w:val="00040C11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AB8"/>
    <w:rsid w:val="00044B66"/>
    <w:rsid w:val="00044BB1"/>
    <w:rsid w:val="00044C97"/>
    <w:rsid w:val="00044E11"/>
    <w:rsid w:val="00045621"/>
    <w:rsid w:val="00045B03"/>
    <w:rsid w:val="00045E2D"/>
    <w:rsid w:val="000463F7"/>
    <w:rsid w:val="00046539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50156"/>
    <w:rsid w:val="000502CD"/>
    <w:rsid w:val="000502EB"/>
    <w:rsid w:val="0005071D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3EA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13"/>
    <w:rsid w:val="00061D4A"/>
    <w:rsid w:val="00061E47"/>
    <w:rsid w:val="00061E76"/>
    <w:rsid w:val="00061FA4"/>
    <w:rsid w:val="00061FF7"/>
    <w:rsid w:val="00062093"/>
    <w:rsid w:val="0006216C"/>
    <w:rsid w:val="000621C8"/>
    <w:rsid w:val="000621F7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09E"/>
    <w:rsid w:val="00065121"/>
    <w:rsid w:val="000656E1"/>
    <w:rsid w:val="00065874"/>
    <w:rsid w:val="00065C80"/>
    <w:rsid w:val="00066111"/>
    <w:rsid w:val="00066342"/>
    <w:rsid w:val="0006663C"/>
    <w:rsid w:val="000666DD"/>
    <w:rsid w:val="000668A7"/>
    <w:rsid w:val="00066C72"/>
    <w:rsid w:val="00066E14"/>
    <w:rsid w:val="00066E95"/>
    <w:rsid w:val="0006725D"/>
    <w:rsid w:val="000675DA"/>
    <w:rsid w:val="00067839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08F"/>
    <w:rsid w:val="0007212A"/>
    <w:rsid w:val="000721BD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720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9C"/>
    <w:rsid w:val="000759E5"/>
    <w:rsid w:val="00075A10"/>
    <w:rsid w:val="00075A87"/>
    <w:rsid w:val="00075D0D"/>
    <w:rsid w:val="00076284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111C"/>
    <w:rsid w:val="000811A0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688"/>
    <w:rsid w:val="00085D4F"/>
    <w:rsid w:val="000862E7"/>
    <w:rsid w:val="0008679E"/>
    <w:rsid w:val="00086BE5"/>
    <w:rsid w:val="00086EFC"/>
    <w:rsid w:val="00087319"/>
    <w:rsid w:val="000876E3"/>
    <w:rsid w:val="00087991"/>
    <w:rsid w:val="00087C9A"/>
    <w:rsid w:val="00087D77"/>
    <w:rsid w:val="00090108"/>
    <w:rsid w:val="00090340"/>
    <w:rsid w:val="0009082D"/>
    <w:rsid w:val="00090B25"/>
    <w:rsid w:val="00090BB3"/>
    <w:rsid w:val="00090CF7"/>
    <w:rsid w:val="00090D2D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8B2"/>
    <w:rsid w:val="00092977"/>
    <w:rsid w:val="00092B62"/>
    <w:rsid w:val="00092C98"/>
    <w:rsid w:val="00092D1C"/>
    <w:rsid w:val="000931EA"/>
    <w:rsid w:val="00093516"/>
    <w:rsid w:val="000936ED"/>
    <w:rsid w:val="00093740"/>
    <w:rsid w:val="00093DD9"/>
    <w:rsid w:val="00093F26"/>
    <w:rsid w:val="00094249"/>
    <w:rsid w:val="000942C3"/>
    <w:rsid w:val="00094589"/>
    <w:rsid w:val="0009468F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D16"/>
    <w:rsid w:val="000A00C0"/>
    <w:rsid w:val="000A0BD9"/>
    <w:rsid w:val="000A0F01"/>
    <w:rsid w:val="000A10B0"/>
    <w:rsid w:val="000A10B9"/>
    <w:rsid w:val="000A149B"/>
    <w:rsid w:val="000A1725"/>
    <w:rsid w:val="000A1762"/>
    <w:rsid w:val="000A2149"/>
    <w:rsid w:val="000A2151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0E8"/>
    <w:rsid w:val="000A71A6"/>
    <w:rsid w:val="000A71CB"/>
    <w:rsid w:val="000A792C"/>
    <w:rsid w:val="000A79E4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2F55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4B18"/>
    <w:rsid w:val="000B4EBB"/>
    <w:rsid w:val="000B5728"/>
    <w:rsid w:val="000B5758"/>
    <w:rsid w:val="000B59B5"/>
    <w:rsid w:val="000B5A73"/>
    <w:rsid w:val="000B5BCA"/>
    <w:rsid w:val="000B64A9"/>
    <w:rsid w:val="000B6934"/>
    <w:rsid w:val="000B6AF7"/>
    <w:rsid w:val="000B6FD1"/>
    <w:rsid w:val="000B7297"/>
    <w:rsid w:val="000B75C9"/>
    <w:rsid w:val="000B768B"/>
    <w:rsid w:val="000B771A"/>
    <w:rsid w:val="000B78AD"/>
    <w:rsid w:val="000B7A60"/>
    <w:rsid w:val="000B7A6B"/>
    <w:rsid w:val="000C005A"/>
    <w:rsid w:val="000C008C"/>
    <w:rsid w:val="000C00A1"/>
    <w:rsid w:val="000C025A"/>
    <w:rsid w:val="000C0453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0C8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26ED"/>
    <w:rsid w:val="000C32E5"/>
    <w:rsid w:val="000C3C5D"/>
    <w:rsid w:val="000C3EF3"/>
    <w:rsid w:val="000C3FBC"/>
    <w:rsid w:val="000C3FEC"/>
    <w:rsid w:val="000C41A1"/>
    <w:rsid w:val="000C4231"/>
    <w:rsid w:val="000C4298"/>
    <w:rsid w:val="000C4304"/>
    <w:rsid w:val="000C4FB0"/>
    <w:rsid w:val="000C5EC2"/>
    <w:rsid w:val="000C5EC4"/>
    <w:rsid w:val="000C63D1"/>
    <w:rsid w:val="000C6421"/>
    <w:rsid w:val="000C6AE9"/>
    <w:rsid w:val="000C6AED"/>
    <w:rsid w:val="000C6B0B"/>
    <w:rsid w:val="000C6C18"/>
    <w:rsid w:val="000C6D34"/>
    <w:rsid w:val="000C7107"/>
    <w:rsid w:val="000C7354"/>
    <w:rsid w:val="000C73F8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F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0C9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702"/>
    <w:rsid w:val="000F0A39"/>
    <w:rsid w:val="000F0C0E"/>
    <w:rsid w:val="000F0D9B"/>
    <w:rsid w:val="000F0DC9"/>
    <w:rsid w:val="000F0EE5"/>
    <w:rsid w:val="000F141B"/>
    <w:rsid w:val="000F15BC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5A7"/>
    <w:rsid w:val="000F3BF1"/>
    <w:rsid w:val="000F3BF8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5AE"/>
    <w:rsid w:val="00101714"/>
    <w:rsid w:val="001018ED"/>
    <w:rsid w:val="00101B2D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A81"/>
    <w:rsid w:val="00120FF7"/>
    <w:rsid w:val="00121026"/>
    <w:rsid w:val="00121271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44"/>
    <w:rsid w:val="00131E4D"/>
    <w:rsid w:val="00131EA5"/>
    <w:rsid w:val="00132190"/>
    <w:rsid w:val="0013236B"/>
    <w:rsid w:val="0013248F"/>
    <w:rsid w:val="00132BFA"/>
    <w:rsid w:val="00132E0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4D61"/>
    <w:rsid w:val="0013528E"/>
    <w:rsid w:val="0013533C"/>
    <w:rsid w:val="00135860"/>
    <w:rsid w:val="001361F3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408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3F43"/>
    <w:rsid w:val="00144226"/>
    <w:rsid w:val="001444CD"/>
    <w:rsid w:val="00144A50"/>
    <w:rsid w:val="00144AF3"/>
    <w:rsid w:val="00144C6B"/>
    <w:rsid w:val="00144CB1"/>
    <w:rsid w:val="00144E5E"/>
    <w:rsid w:val="001455E8"/>
    <w:rsid w:val="001456E8"/>
    <w:rsid w:val="00145918"/>
    <w:rsid w:val="001460CA"/>
    <w:rsid w:val="001464B2"/>
    <w:rsid w:val="001465CA"/>
    <w:rsid w:val="001467DB"/>
    <w:rsid w:val="0014692E"/>
    <w:rsid w:val="0014696C"/>
    <w:rsid w:val="001469DA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AB3"/>
    <w:rsid w:val="00147CAF"/>
    <w:rsid w:val="0015023E"/>
    <w:rsid w:val="00150483"/>
    <w:rsid w:val="00150A2B"/>
    <w:rsid w:val="00150DCB"/>
    <w:rsid w:val="00150F1F"/>
    <w:rsid w:val="00151027"/>
    <w:rsid w:val="00151052"/>
    <w:rsid w:val="00151165"/>
    <w:rsid w:val="00151514"/>
    <w:rsid w:val="00151987"/>
    <w:rsid w:val="00151DAA"/>
    <w:rsid w:val="001522D6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EB6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6F55"/>
    <w:rsid w:val="00157052"/>
    <w:rsid w:val="001577ED"/>
    <w:rsid w:val="00157BDF"/>
    <w:rsid w:val="00157F12"/>
    <w:rsid w:val="00157F8B"/>
    <w:rsid w:val="00160485"/>
    <w:rsid w:val="001607A4"/>
    <w:rsid w:val="00160A55"/>
    <w:rsid w:val="00160B3F"/>
    <w:rsid w:val="00160B4B"/>
    <w:rsid w:val="00160DEC"/>
    <w:rsid w:val="00160FCF"/>
    <w:rsid w:val="0016113B"/>
    <w:rsid w:val="001613A3"/>
    <w:rsid w:val="00161470"/>
    <w:rsid w:val="00161822"/>
    <w:rsid w:val="00161E97"/>
    <w:rsid w:val="001620C9"/>
    <w:rsid w:val="00162181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9F5"/>
    <w:rsid w:val="00166A24"/>
    <w:rsid w:val="00166C2A"/>
    <w:rsid w:val="00166D0C"/>
    <w:rsid w:val="0016711F"/>
    <w:rsid w:val="0016750C"/>
    <w:rsid w:val="001676A2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15F"/>
    <w:rsid w:val="0017252C"/>
    <w:rsid w:val="0017257A"/>
    <w:rsid w:val="001726B2"/>
    <w:rsid w:val="00172D71"/>
    <w:rsid w:val="00172E04"/>
    <w:rsid w:val="00173137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0E"/>
    <w:rsid w:val="001762F1"/>
    <w:rsid w:val="00176384"/>
    <w:rsid w:val="00176551"/>
    <w:rsid w:val="00176598"/>
    <w:rsid w:val="00176808"/>
    <w:rsid w:val="0017684A"/>
    <w:rsid w:val="0017696D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983"/>
    <w:rsid w:val="00184BD9"/>
    <w:rsid w:val="00185151"/>
    <w:rsid w:val="001853F3"/>
    <w:rsid w:val="001857A4"/>
    <w:rsid w:val="00185B0D"/>
    <w:rsid w:val="001861E7"/>
    <w:rsid w:val="00186892"/>
    <w:rsid w:val="001869B7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94"/>
    <w:rsid w:val="001902B8"/>
    <w:rsid w:val="00190320"/>
    <w:rsid w:val="00190712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433"/>
    <w:rsid w:val="001A480E"/>
    <w:rsid w:val="001A4962"/>
    <w:rsid w:val="001A4A85"/>
    <w:rsid w:val="001A4D92"/>
    <w:rsid w:val="001A4F02"/>
    <w:rsid w:val="001A52EE"/>
    <w:rsid w:val="001A5428"/>
    <w:rsid w:val="001A54B4"/>
    <w:rsid w:val="001A57AC"/>
    <w:rsid w:val="001A598A"/>
    <w:rsid w:val="001A5E20"/>
    <w:rsid w:val="001A61F9"/>
    <w:rsid w:val="001A62B5"/>
    <w:rsid w:val="001A62E0"/>
    <w:rsid w:val="001A6542"/>
    <w:rsid w:val="001A67D1"/>
    <w:rsid w:val="001A6C9B"/>
    <w:rsid w:val="001A6DEF"/>
    <w:rsid w:val="001A6E3D"/>
    <w:rsid w:val="001A721C"/>
    <w:rsid w:val="001A739C"/>
    <w:rsid w:val="001A73C5"/>
    <w:rsid w:val="001A75A1"/>
    <w:rsid w:val="001A7829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B36"/>
    <w:rsid w:val="001B310C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ABE"/>
    <w:rsid w:val="001B6DFD"/>
    <w:rsid w:val="001B6EB2"/>
    <w:rsid w:val="001B73BD"/>
    <w:rsid w:val="001B73CD"/>
    <w:rsid w:val="001B75BF"/>
    <w:rsid w:val="001B77CD"/>
    <w:rsid w:val="001C008A"/>
    <w:rsid w:val="001C0319"/>
    <w:rsid w:val="001C0700"/>
    <w:rsid w:val="001C07C5"/>
    <w:rsid w:val="001C093C"/>
    <w:rsid w:val="001C09C2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74"/>
    <w:rsid w:val="001C33D6"/>
    <w:rsid w:val="001C33DF"/>
    <w:rsid w:val="001C3442"/>
    <w:rsid w:val="001C3DA1"/>
    <w:rsid w:val="001C3EC5"/>
    <w:rsid w:val="001C4458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0D53"/>
    <w:rsid w:val="001D134E"/>
    <w:rsid w:val="001D145C"/>
    <w:rsid w:val="001D160D"/>
    <w:rsid w:val="001D16D2"/>
    <w:rsid w:val="001D16EA"/>
    <w:rsid w:val="001D18A6"/>
    <w:rsid w:val="001D18FB"/>
    <w:rsid w:val="001D1979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4C46"/>
    <w:rsid w:val="001D507C"/>
    <w:rsid w:val="001D50D1"/>
    <w:rsid w:val="001D50F1"/>
    <w:rsid w:val="001D52DC"/>
    <w:rsid w:val="001D5357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671"/>
    <w:rsid w:val="001E6735"/>
    <w:rsid w:val="001E6E3E"/>
    <w:rsid w:val="001E7669"/>
    <w:rsid w:val="001E7837"/>
    <w:rsid w:val="001E789C"/>
    <w:rsid w:val="001E794D"/>
    <w:rsid w:val="001F0048"/>
    <w:rsid w:val="001F0320"/>
    <w:rsid w:val="001F03D0"/>
    <w:rsid w:val="001F0406"/>
    <w:rsid w:val="001F042C"/>
    <w:rsid w:val="001F0C08"/>
    <w:rsid w:val="001F0C8B"/>
    <w:rsid w:val="001F0DE1"/>
    <w:rsid w:val="001F18B3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87A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DE8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2BDD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DB6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A05"/>
    <w:rsid w:val="00231B30"/>
    <w:rsid w:val="00231BCC"/>
    <w:rsid w:val="00231DB8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FC"/>
    <w:rsid w:val="00236423"/>
    <w:rsid w:val="0023643B"/>
    <w:rsid w:val="002367FA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58F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460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96C"/>
    <w:rsid w:val="00256A36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34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76"/>
    <w:rsid w:val="00270590"/>
    <w:rsid w:val="002708C9"/>
    <w:rsid w:val="002709BB"/>
    <w:rsid w:val="002709F2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B1C"/>
    <w:rsid w:val="0027205A"/>
    <w:rsid w:val="002721EF"/>
    <w:rsid w:val="00272901"/>
    <w:rsid w:val="00272B83"/>
    <w:rsid w:val="00272E51"/>
    <w:rsid w:val="0027335C"/>
    <w:rsid w:val="0027336B"/>
    <w:rsid w:val="00273548"/>
    <w:rsid w:val="00273795"/>
    <w:rsid w:val="00273E34"/>
    <w:rsid w:val="00273ED9"/>
    <w:rsid w:val="00273FD4"/>
    <w:rsid w:val="002747DC"/>
    <w:rsid w:val="0027489E"/>
    <w:rsid w:val="002748DA"/>
    <w:rsid w:val="00274989"/>
    <w:rsid w:val="00274E54"/>
    <w:rsid w:val="00275011"/>
    <w:rsid w:val="00275217"/>
    <w:rsid w:val="00275471"/>
    <w:rsid w:val="0027548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8D9"/>
    <w:rsid w:val="00276AE2"/>
    <w:rsid w:val="00276B80"/>
    <w:rsid w:val="00276C8B"/>
    <w:rsid w:val="00276CD1"/>
    <w:rsid w:val="002776E7"/>
    <w:rsid w:val="00277C07"/>
    <w:rsid w:val="00277E44"/>
    <w:rsid w:val="0028039B"/>
    <w:rsid w:val="0028069C"/>
    <w:rsid w:val="00280882"/>
    <w:rsid w:val="00280D74"/>
    <w:rsid w:val="00280FF6"/>
    <w:rsid w:val="00281026"/>
    <w:rsid w:val="002811AD"/>
    <w:rsid w:val="0028122C"/>
    <w:rsid w:val="00281242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B8F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5E9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69B"/>
    <w:rsid w:val="002A0708"/>
    <w:rsid w:val="002A0E2D"/>
    <w:rsid w:val="002A1020"/>
    <w:rsid w:val="002A12B7"/>
    <w:rsid w:val="002A13F6"/>
    <w:rsid w:val="002A155F"/>
    <w:rsid w:val="002A173F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01"/>
    <w:rsid w:val="002B0189"/>
    <w:rsid w:val="002B081E"/>
    <w:rsid w:val="002B0902"/>
    <w:rsid w:val="002B0A74"/>
    <w:rsid w:val="002B0C13"/>
    <w:rsid w:val="002B0C58"/>
    <w:rsid w:val="002B1416"/>
    <w:rsid w:val="002B16A7"/>
    <w:rsid w:val="002B1709"/>
    <w:rsid w:val="002B1EBB"/>
    <w:rsid w:val="002B1ECB"/>
    <w:rsid w:val="002B1EF8"/>
    <w:rsid w:val="002B22C7"/>
    <w:rsid w:val="002B268E"/>
    <w:rsid w:val="002B290D"/>
    <w:rsid w:val="002B2C25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AC0"/>
    <w:rsid w:val="002C0C10"/>
    <w:rsid w:val="002C0FCF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BF1"/>
    <w:rsid w:val="002C6DC2"/>
    <w:rsid w:val="002C7028"/>
    <w:rsid w:val="002C7114"/>
    <w:rsid w:val="002C7248"/>
    <w:rsid w:val="002C7283"/>
    <w:rsid w:val="002C73D4"/>
    <w:rsid w:val="002C767E"/>
    <w:rsid w:val="002C7D6F"/>
    <w:rsid w:val="002C7E3F"/>
    <w:rsid w:val="002C7EF9"/>
    <w:rsid w:val="002D078B"/>
    <w:rsid w:val="002D0877"/>
    <w:rsid w:val="002D0B20"/>
    <w:rsid w:val="002D0CC0"/>
    <w:rsid w:val="002D0CF9"/>
    <w:rsid w:val="002D1240"/>
    <w:rsid w:val="002D1309"/>
    <w:rsid w:val="002D18A5"/>
    <w:rsid w:val="002D1927"/>
    <w:rsid w:val="002D1D98"/>
    <w:rsid w:val="002D1E95"/>
    <w:rsid w:val="002D2576"/>
    <w:rsid w:val="002D2715"/>
    <w:rsid w:val="002D27A0"/>
    <w:rsid w:val="002D29E0"/>
    <w:rsid w:val="002D2A9E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8DC"/>
    <w:rsid w:val="002E6A67"/>
    <w:rsid w:val="002E6E2F"/>
    <w:rsid w:val="002E765B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535"/>
    <w:rsid w:val="002F1CD1"/>
    <w:rsid w:val="002F286D"/>
    <w:rsid w:val="002F2CD8"/>
    <w:rsid w:val="002F31A4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587"/>
    <w:rsid w:val="002F49E1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82E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2ED8"/>
    <w:rsid w:val="003031DF"/>
    <w:rsid w:val="00303247"/>
    <w:rsid w:val="00303639"/>
    <w:rsid w:val="003036C1"/>
    <w:rsid w:val="00303897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2FF"/>
    <w:rsid w:val="00316698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70"/>
    <w:rsid w:val="00320B95"/>
    <w:rsid w:val="00320BF7"/>
    <w:rsid w:val="00320E1A"/>
    <w:rsid w:val="00321058"/>
    <w:rsid w:val="00321372"/>
    <w:rsid w:val="003215BA"/>
    <w:rsid w:val="003217F6"/>
    <w:rsid w:val="00321D5E"/>
    <w:rsid w:val="00321F65"/>
    <w:rsid w:val="00322009"/>
    <w:rsid w:val="00322065"/>
    <w:rsid w:val="00322174"/>
    <w:rsid w:val="00322242"/>
    <w:rsid w:val="0032238F"/>
    <w:rsid w:val="00322450"/>
    <w:rsid w:val="003224AA"/>
    <w:rsid w:val="003227BD"/>
    <w:rsid w:val="0032288E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588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5E44"/>
    <w:rsid w:val="003461CE"/>
    <w:rsid w:val="003463BB"/>
    <w:rsid w:val="00346630"/>
    <w:rsid w:val="0034696E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1E3"/>
    <w:rsid w:val="00353261"/>
    <w:rsid w:val="00353542"/>
    <w:rsid w:val="0035376F"/>
    <w:rsid w:val="003539F8"/>
    <w:rsid w:val="00353A7A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6EA5"/>
    <w:rsid w:val="00356EF2"/>
    <w:rsid w:val="00357061"/>
    <w:rsid w:val="00357132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1ED0"/>
    <w:rsid w:val="003620DD"/>
    <w:rsid w:val="0036288E"/>
    <w:rsid w:val="003628B6"/>
    <w:rsid w:val="0036295A"/>
    <w:rsid w:val="00362996"/>
    <w:rsid w:val="00362F0C"/>
    <w:rsid w:val="0036311B"/>
    <w:rsid w:val="00363559"/>
    <w:rsid w:val="00363F87"/>
    <w:rsid w:val="00364127"/>
    <w:rsid w:val="00364302"/>
    <w:rsid w:val="003645A9"/>
    <w:rsid w:val="0036479C"/>
    <w:rsid w:val="00364959"/>
    <w:rsid w:val="00364D00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0DD"/>
    <w:rsid w:val="00370311"/>
    <w:rsid w:val="0037057D"/>
    <w:rsid w:val="00370756"/>
    <w:rsid w:val="00370FC2"/>
    <w:rsid w:val="00370FC4"/>
    <w:rsid w:val="0037117F"/>
    <w:rsid w:val="0037183B"/>
    <w:rsid w:val="00371942"/>
    <w:rsid w:val="00371CE7"/>
    <w:rsid w:val="00371CFA"/>
    <w:rsid w:val="00371D09"/>
    <w:rsid w:val="00371F68"/>
    <w:rsid w:val="00372A3E"/>
    <w:rsid w:val="00372D85"/>
    <w:rsid w:val="0037304C"/>
    <w:rsid w:val="003735FD"/>
    <w:rsid w:val="00373648"/>
    <w:rsid w:val="003736E8"/>
    <w:rsid w:val="0037378F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973"/>
    <w:rsid w:val="00376AC3"/>
    <w:rsid w:val="00376F5B"/>
    <w:rsid w:val="00377117"/>
    <w:rsid w:val="00377419"/>
    <w:rsid w:val="00377457"/>
    <w:rsid w:val="00377617"/>
    <w:rsid w:val="0037785A"/>
    <w:rsid w:val="00377A77"/>
    <w:rsid w:val="00377CE6"/>
    <w:rsid w:val="003800B8"/>
    <w:rsid w:val="0038020B"/>
    <w:rsid w:val="00380284"/>
    <w:rsid w:val="0038030A"/>
    <w:rsid w:val="0038032B"/>
    <w:rsid w:val="00380517"/>
    <w:rsid w:val="00380575"/>
    <w:rsid w:val="00380912"/>
    <w:rsid w:val="003809A5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3ED3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5FA3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03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517"/>
    <w:rsid w:val="0039570A"/>
    <w:rsid w:val="00395A76"/>
    <w:rsid w:val="00395AF5"/>
    <w:rsid w:val="00395B0A"/>
    <w:rsid w:val="00395DCC"/>
    <w:rsid w:val="00395E0C"/>
    <w:rsid w:val="00396384"/>
    <w:rsid w:val="0039652F"/>
    <w:rsid w:val="0039672F"/>
    <w:rsid w:val="003967D8"/>
    <w:rsid w:val="00396D9B"/>
    <w:rsid w:val="00396F66"/>
    <w:rsid w:val="003971AF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491"/>
    <w:rsid w:val="003A3766"/>
    <w:rsid w:val="003A39B1"/>
    <w:rsid w:val="003A3EA9"/>
    <w:rsid w:val="003A4232"/>
    <w:rsid w:val="003A4426"/>
    <w:rsid w:val="003A442E"/>
    <w:rsid w:val="003A45B5"/>
    <w:rsid w:val="003A48B4"/>
    <w:rsid w:val="003A4AB2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AB1"/>
    <w:rsid w:val="003B1B25"/>
    <w:rsid w:val="003B1E32"/>
    <w:rsid w:val="003B22C7"/>
    <w:rsid w:val="003B22FF"/>
    <w:rsid w:val="003B230B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EDD"/>
    <w:rsid w:val="003B6FA6"/>
    <w:rsid w:val="003B7520"/>
    <w:rsid w:val="003B7B19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211A"/>
    <w:rsid w:val="003C2161"/>
    <w:rsid w:val="003C21A1"/>
    <w:rsid w:val="003C26B7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641B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10DB"/>
    <w:rsid w:val="003E1229"/>
    <w:rsid w:val="003E1CD7"/>
    <w:rsid w:val="003E1D49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956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E6D"/>
    <w:rsid w:val="00402EC3"/>
    <w:rsid w:val="0040353F"/>
    <w:rsid w:val="004035FC"/>
    <w:rsid w:val="00403CB7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A4C"/>
    <w:rsid w:val="00406ABE"/>
    <w:rsid w:val="00406C90"/>
    <w:rsid w:val="00406CD4"/>
    <w:rsid w:val="00406F8B"/>
    <w:rsid w:val="00406FD6"/>
    <w:rsid w:val="0040703A"/>
    <w:rsid w:val="004076E7"/>
    <w:rsid w:val="004078BA"/>
    <w:rsid w:val="0040799D"/>
    <w:rsid w:val="00407CB9"/>
    <w:rsid w:val="00410321"/>
    <w:rsid w:val="00410ED5"/>
    <w:rsid w:val="0041109C"/>
    <w:rsid w:val="0041140B"/>
    <w:rsid w:val="0041151A"/>
    <w:rsid w:val="004119C8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2D4"/>
    <w:rsid w:val="00414946"/>
    <w:rsid w:val="00414AA8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DAE"/>
    <w:rsid w:val="00416E00"/>
    <w:rsid w:val="004171BC"/>
    <w:rsid w:val="00417265"/>
    <w:rsid w:val="0041765C"/>
    <w:rsid w:val="00417896"/>
    <w:rsid w:val="004178D1"/>
    <w:rsid w:val="00417B1F"/>
    <w:rsid w:val="0042022E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F4A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832"/>
    <w:rsid w:val="004319C2"/>
    <w:rsid w:val="00431F8C"/>
    <w:rsid w:val="00431FDE"/>
    <w:rsid w:val="00432011"/>
    <w:rsid w:val="0043213E"/>
    <w:rsid w:val="004325B4"/>
    <w:rsid w:val="004330D4"/>
    <w:rsid w:val="00433545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444F"/>
    <w:rsid w:val="00435AA8"/>
    <w:rsid w:val="00435B2F"/>
    <w:rsid w:val="00435B6C"/>
    <w:rsid w:val="00435BF3"/>
    <w:rsid w:val="00435C83"/>
    <w:rsid w:val="00435FC2"/>
    <w:rsid w:val="0043665F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A9C"/>
    <w:rsid w:val="004551B4"/>
    <w:rsid w:val="0045536C"/>
    <w:rsid w:val="0045543E"/>
    <w:rsid w:val="00455509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AED"/>
    <w:rsid w:val="00460D42"/>
    <w:rsid w:val="00460F7E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77A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44"/>
    <w:rsid w:val="00480E51"/>
    <w:rsid w:val="00481564"/>
    <w:rsid w:val="00481EB2"/>
    <w:rsid w:val="00481F05"/>
    <w:rsid w:val="00482111"/>
    <w:rsid w:val="00482188"/>
    <w:rsid w:val="00482403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64E"/>
    <w:rsid w:val="0048485F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9004D"/>
    <w:rsid w:val="00490096"/>
    <w:rsid w:val="0049035A"/>
    <w:rsid w:val="00490619"/>
    <w:rsid w:val="004906F0"/>
    <w:rsid w:val="004908FF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229F"/>
    <w:rsid w:val="004926A8"/>
    <w:rsid w:val="00492BDC"/>
    <w:rsid w:val="00492BF1"/>
    <w:rsid w:val="00492C69"/>
    <w:rsid w:val="00493EAC"/>
    <w:rsid w:val="00494209"/>
    <w:rsid w:val="00494625"/>
    <w:rsid w:val="004946BE"/>
    <w:rsid w:val="00494734"/>
    <w:rsid w:val="00494C12"/>
    <w:rsid w:val="00494C1C"/>
    <w:rsid w:val="0049515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334"/>
    <w:rsid w:val="004A05DB"/>
    <w:rsid w:val="004A0719"/>
    <w:rsid w:val="004A074B"/>
    <w:rsid w:val="004A07C4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497"/>
    <w:rsid w:val="004A2809"/>
    <w:rsid w:val="004A2834"/>
    <w:rsid w:val="004A2C71"/>
    <w:rsid w:val="004A2DA5"/>
    <w:rsid w:val="004A315B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5FF8"/>
    <w:rsid w:val="004A693B"/>
    <w:rsid w:val="004A6A7D"/>
    <w:rsid w:val="004A6B04"/>
    <w:rsid w:val="004A6CE2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1CB1"/>
    <w:rsid w:val="004B215F"/>
    <w:rsid w:val="004B217B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3F94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3C4"/>
    <w:rsid w:val="004C56D9"/>
    <w:rsid w:val="004C57BC"/>
    <w:rsid w:val="004C5B5E"/>
    <w:rsid w:val="004C6003"/>
    <w:rsid w:val="004C6335"/>
    <w:rsid w:val="004C640C"/>
    <w:rsid w:val="004C65C7"/>
    <w:rsid w:val="004C6675"/>
    <w:rsid w:val="004C69C3"/>
    <w:rsid w:val="004C6E26"/>
    <w:rsid w:val="004C6E6F"/>
    <w:rsid w:val="004C7081"/>
    <w:rsid w:val="004C7240"/>
    <w:rsid w:val="004C724D"/>
    <w:rsid w:val="004C75D6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7F"/>
    <w:rsid w:val="004E41DA"/>
    <w:rsid w:val="004E435D"/>
    <w:rsid w:val="004E4AE8"/>
    <w:rsid w:val="004E4B41"/>
    <w:rsid w:val="004E508D"/>
    <w:rsid w:val="004E50B2"/>
    <w:rsid w:val="004E50D6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EA2"/>
    <w:rsid w:val="004E6F85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C38"/>
    <w:rsid w:val="004F0C50"/>
    <w:rsid w:val="004F0D54"/>
    <w:rsid w:val="004F111D"/>
    <w:rsid w:val="004F14CB"/>
    <w:rsid w:val="004F14E3"/>
    <w:rsid w:val="004F1D71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171"/>
    <w:rsid w:val="004F549C"/>
    <w:rsid w:val="004F56FE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84E"/>
    <w:rsid w:val="00500ABF"/>
    <w:rsid w:val="00500B77"/>
    <w:rsid w:val="00501105"/>
    <w:rsid w:val="0050136E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DE7"/>
    <w:rsid w:val="00506F53"/>
    <w:rsid w:val="005072A0"/>
    <w:rsid w:val="0050752A"/>
    <w:rsid w:val="0050758B"/>
    <w:rsid w:val="00507B61"/>
    <w:rsid w:val="00507D22"/>
    <w:rsid w:val="005105D4"/>
    <w:rsid w:val="0051097B"/>
    <w:rsid w:val="00510D0B"/>
    <w:rsid w:val="00510DC3"/>
    <w:rsid w:val="00510E4E"/>
    <w:rsid w:val="005110D7"/>
    <w:rsid w:val="005116F8"/>
    <w:rsid w:val="005117FC"/>
    <w:rsid w:val="005117FE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C31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CBB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4FC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BD3"/>
    <w:rsid w:val="00531C2D"/>
    <w:rsid w:val="00531DDB"/>
    <w:rsid w:val="00531FED"/>
    <w:rsid w:val="0053209D"/>
    <w:rsid w:val="005329C5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59A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1FA7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347"/>
    <w:rsid w:val="00545889"/>
    <w:rsid w:val="005458CC"/>
    <w:rsid w:val="00545C21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C34"/>
    <w:rsid w:val="00547EB8"/>
    <w:rsid w:val="00547EE3"/>
    <w:rsid w:val="005500EB"/>
    <w:rsid w:val="005501B8"/>
    <w:rsid w:val="005503BE"/>
    <w:rsid w:val="00550460"/>
    <w:rsid w:val="0055054D"/>
    <w:rsid w:val="005509C8"/>
    <w:rsid w:val="005509F9"/>
    <w:rsid w:val="00550D74"/>
    <w:rsid w:val="00550E6E"/>
    <w:rsid w:val="00551441"/>
    <w:rsid w:val="005514AB"/>
    <w:rsid w:val="0055151E"/>
    <w:rsid w:val="00551B7D"/>
    <w:rsid w:val="00551CF8"/>
    <w:rsid w:val="00551EA1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C4B"/>
    <w:rsid w:val="00555DEA"/>
    <w:rsid w:val="005561F0"/>
    <w:rsid w:val="00556B3F"/>
    <w:rsid w:val="00556D3D"/>
    <w:rsid w:val="00556DAC"/>
    <w:rsid w:val="00556DE6"/>
    <w:rsid w:val="00556EF7"/>
    <w:rsid w:val="00557238"/>
    <w:rsid w:val="00557317"/>
    <w:rsid w:val="005575C8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47C"/>
    <w:rsid w:val="0056264C"/>
    <w:rsid w:val="005631A4"/>
    <w:rsid w:val="00563359"/>
    <w:rsid w:val="005638A6"/>
    <w:rsid w:val="005638C9"/>
    <w:rsid w:val="0056392D"/>
    <w:rsid w:val="00563BA6"/>
    <w:rsid w:val="00563FFB"/>
    <w:rsid w:val="00564062"/>
    <w:rsid w:val="0056443C"/>
    <w:rsid w:val="0056457B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B3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476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E08"/>
    <w:rsid w:val="00575FCA"/>
    <w:rsid w:val="00575FCB"/>
    <w:rsid w:val="005763F3"/>
    <w:rsid w:val="00576454"/>
    <w:rsid w:val="005766D6"/>
    <w:rsid w:val="00576827"/>
    <w:rsid w:val="005768E8"/>
    <w:rsid w:val="00576B4D"/>
    <w:rsid w:val="005773B7"/>
    <w:rsid w:val="0057760E"/>
    <w:rsid w:val="00577994"/>
    <w:rsid w:val="00577D8E"/>
    <w:rsid w:val="00577E34"/>
    <w:rsid w:val="0058000D"/>
    <w:rsid w:val="00580019"/>
    <w:rsid w:val="00580049"/>
    <w:rsid w:val="005800D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03A"/>
    <w:rsid w:val="0059024A"/>
    <w:rsid w:val="0059032E"/>
    <w:rsid w:val="00590411"/>
    <w:rsid w:val="005906CE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4C"/>
    <w:rsid w:val="00594787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152"/>
    <w:rsid w:val="00597206"/>
    <w:rsid w:val="00597486"/>
    <w:rsid w:val="005975F7"/>
    <w:rsid w:val="005978E5"/>
    <w:rsid w:val="00597AD1"/>
    <w:rsid w:val="00597B6B"/>
    <w:rsid w:val="00597FE8"/>
    <w:rsid w:val="005A00CF"/>
    <w:rsid w:val="005A02B2"/>
    <w:rsid w:val="005A02C2"/>
    <w:rsid w:val="005A04F1"/>
    <w:rsid w:val="005A0673"/>
    <w:rsid w:val="005A08D0"/>
    <w:rsid w:val="005A0CE1"/>
    <w:rsid w:val="005A0DA5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913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6FAA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68A"/>
    <w:rsid w:val="005B5691"/>
    <w:rsid w:val="005B56AB"/>
    <w:rsid w:val="005B570E"/>
    <w:rsid w:val="005B57BD"/>
    <w:rsid w:val="005B57CB"/>
    <w:rsid w:val="005B5CBC"/>
    <w:rsid w:val="005B60A8"/>
    <w:rsid w:val="005B6312"/>
    <w:rsid w:val="005B63B3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15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C0C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289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B86"/>
    <w:rsid w:val="005D6C48"/>
    <w:rsid w:val="005D6D67"/>
    <w:rsid w:val="005D6D92"/>
    <w:rsid w:val="005D70D4"/>
    <w:rsid w:val="005D7160"/>
    <w:rsid w:val="005D77AF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E22"/>
    <w:rsid w:val="005E2EB0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5D"/>
    <w:rsid w:val="005E6F22"/>
    <w:rsid w:val="005E6F3B"/>
    <w:rsid w:val="005E73C2"/>
    <w:rsid w:val="005E7669"/>
    <w:rsid w:val="005E78E4"/>
    <w:rsid w:val="005E7C1D"/>
    <w:rsid w:val="005E7E18"/>
    <w:rsid w:val="005F014A"/>
    <w:rsid w:val="005F0230"/>
    <w:rsid w:val="005F025E"/>
    <w:rsid w:val="005F0D0D"/>
    <w:rsid w:val="005F0EBD"/>
    <w:rsid w:val="005F12A7"/>
    <w:rsid w:val="005F1452"/>
    <w:rsid w:val="005F1609"/>
    <w:rsid w:val="005F287D"/>
    <w:rsid w:val="005F2A38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D7"/>
    <w:rsid w:val="005F453F"/>
    <w:rsid w:val="005F46F8"/>
    <w:rsid w:val="005F47DC"/>
    <w:rsid w:val="005F4E8D"/>
    <w:rsid w:val="005F4EF5"/>
    <w:rsid w:val="005F4FF1"/>
    <w:rsid w:val="005F51EB"/>
    <w:rsid w:val="005F5265"/>
    <w:rsid w:val="005F5586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CBD"/>
    <w:rsid w:val="00604054"/>
    <w:rsid w:val="0060472A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254"/>
    <w:rsid w:val="00606340"/>
    <w:rsid w:val="006067D3"/>
    <w:rsid w:val="00606F62"/>
    <w:rsid w:val="0060749F"/>
    <w:rsid w:val="00607761"/>
    <w:rsid w:val="00607ECC"/>
    <w:rsid w:val="00607FEB"/>
    <w:rsid w:val="00610285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3BA"/>
    <w:rsid w:val="006134D9"/>
    <w:rsid w:val="00613A2C"/>
    <w:rsid w:val="00613B6D"/>
    <w:rsid w:val="00613B7E"/>
    <w:rsid w:val="00613BED"/>
    <w:rsid w:val="006140A1"/>
    <w:rsid w:val="006145C6"/>
    <w:rsid w:val="00614908"/>
    <w:rsid w:val="00614F92"/>
    <w:rsid w:val="00615419"/>
    <w:rsid w:val="006154DA"/>
    <w:rsid w:val="006156B1"/>
    <w:rsid w:val="00615AED"/>
    <w:rsid w:val="00615B85"/>
    <w:rsid w:val="006160D0"/>
    <w:rsid w:val="00616255"/>
    <w:rsid w:val="006164E1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222A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C93"/>
    <w:rsid w:val="00626EAD"/>
    <w:rsid w:val="00626EAF"/>
    <w:rsid w:val="00626ECA"/>
    <w:rsid w:val="00627427"/>
    <w:rsid w:val="006279D4"/>
    <w:rsid w:val="00627E53"/>
    <w:rsid w:val="0063017E"/>
    <w:rsid w:val="00630324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46"/>
    <w:rsid w:val="00632AB4"/>
    <w:rsid w:val="00632F81"/>
    <w:rsid w:val="00633038"/>
    <w:rsid w:val="0063320B"/>
    <w:rsid w:val="0063350E"/>
    <w:rsid w:val="00633581"/>
    <w:rsid w:val="006335C5"/>
    <w:rsid w:val="0063369B"/>
    <w:rsid w:val="00633D03"/>
    <w:rsid w:val="00633D32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40942"/>
    <w:rsid w:val="00640BCA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4A52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A4E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3E4A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4D"/>
    <w:rsid w:val="0065707C"/>
    <w:rsid w:val="006574E8"/>
    <w:rsid w:val="00657982"/>
    <w:rsid w:val="006579D9"/>
    <w:rsid w:val="006579E9"/>
    <w:rsid w:val="00657BA0"/>
    <w:rsid w:val="006605BF"/>
    <w:rsid w:val="00660A10"/>
    <w:rsid w:val="00660E23"/>
    <w:rsid w:val="00661029"/>
    <w:rsid w:val="006617F4"/>
    <w:rsid w:val="00661954"/>
    <w:rsid w:val="006619A6"/>
    <w:rsid w:val="00661A10"/>
    <w:rsid w:val="00661D88"/>
    <w:rsid w:val="00661D98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DF7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42D"/>
    <w:rsid w:val="006745B4"/>
    <w:rsid w:val="00674671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B82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0D5"/>
    <w:rsid w:val="00685151"/>
    <w:rsid w:val="0068517A"/>
    <w:rsid w:val="00685193"/>
    <w:rsid w:val="00685444"/>
    <w:rsid w:val="006858F6"/>
    <w:rsid w:val="00685A69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D7A"/>
    <w:rsid w:val="00686ECD"/>
    <w:rsid w:val="00686F0C"/>
    <w:rsid w:val="00687949"/>
    <w:rsid w:val="00687C43"/>
    <w:rsid w:val="00690061"/>
    <w:rsid w:val="006901C3"/>
    <w:rsid w:val="006905F2"/>
    <w:rsid w:val="00690B31"/>
    <w:rsid w:val="00690C1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68F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7BC"/>
    <w:rsid w:val="0069584D"/>
    <w:rsid w:val="0069597D"/>
    <w:rsid w:val="00695CD6"/>
    <w:rsid w:val="0069612B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274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42CD"/>
    <w:rsid w:val="006A4379"/>
    <w:rsid w:val="006A44E3"/>
    <w:rsid w:val="006A4500"/>
    <w:rsid w:val="006A47AF"/>
    <w:rsid w:val="006A492B"/>
    <w:rsid w:val="006A4B4B"/>
    <w:rsid w:val="006A4F43"/>
    <w:rsid w:val="006A50D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718"/>
    <w:rsid w:val="006B1C22"/>
    <w:rsid w:val="006B1F6E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556"/>
    <w:rsid w:val="006C06CE"/>
    <w:rsid w:val="006C0B36"/>
    <w:rsid w:val="006C0C29"/>
    <w:rsid w:val="006C0C47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D40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97D"/>
    <w:rsid w:val="006C4C01"/>
    <w:rsid w:val="006C5204"/>
    <w:rsid w:val="006C54B0"/>
    <w:rsid w:val="006C58CD"/>
    <w:rsid w:val="006C5B64"/>
    <w:rsid w:val="006C5C9C"/>
    <w:rsid w:val="006C640D"/>
    <w:rsid w:val="006C6A92"/>
    <w:rsid w:val="006C6BB8"/>
    <w:rsid w:val="006C6CDE"/>
    <w:rsid w:val="006C6F04"/>
    <w:rsid w:val="006C6F4D"/>
    <w:rsid w:val="006C70DB"/>
    <w:rsid w:val="006C7190"/>
    <w:rsid w:val="006C71A1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61C"/>
    <w:rsid w:val="006E1772"/>
    <w:rsid w:val="006E178F"/>
    <w:rsid w:val="006E18D9"/>
    <w:rsid w:val="006E18EE"/>
    <w:rsid w:val="006E1D23"/>
    <w:rsid w:val="006E2CCE"/>
    <w:rsid w:val="006E2EDF"/>
    <w:rsid w:val="006E3367"/>
    <w:rsid w:val="006E3847"/>
    <w:rsid w:val="006E391D"/>
    <w:rsid w:val="006E3DBE"/>
    <w:rsid w:val="006E413B"/>
    <w:rsid w:val="006E47E2"/>
    <w:rsid w:val="006E499D"/>
    <w:rsid w:val="006E4A0B"/>
    <w:rsid w:val="006E5027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E7A49"/>
    <w:rsid w:val="006F0542"/>
    <w:rsid w:val="006F0595"/>
    <w:rsid w:val="006F065B"/>
    <w:rsid w:val="006F086F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A54"/>
    <w:rsid w:val="006F5BEA"/>
    <w:rsid w:val="006F5C79"/>
    <w:rsid w:val="006F5D19"/>
    <w:rsid w:val="006F5DD7"/>
    <w:rsid w:val="006F6449"/>
    <w:rsid w:val="006F6481"/>
    <w:rsid w:val="006F64E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07F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C50"/>
    <w:rsid w:val="00704E7A"/>
    <w:rsid w:val="007050F0"/>
    <w:rsid w:val="00705155"/>
    <w:rsid w:val="007052CB"/>
    <w:rsid w:val="00705386"/>
    <w:rsid w:val="0070559E"/>
    <w:rsid w:val="00705DA2"/>
    <w:rsid w:val="00705F69"/>
    <w:rsid w:val="00706251"/>
    <w:rsid w:val="00706608"/>
    <w:rsid w:val="00706620"/>
    <w:rsid w:val="007068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B3"/>
    <w:rsid w:val="00712ACC"/>
    <w:rsid w:val="00713034"/>
    <w:rsid w:val="00713773"/>
    <w:rsid w:val="0071377A"/>
    <w:rsid w:val="00713C7F"/>
    <w:rsid w:val="007141D5"/>
    <w:rsid w:val="00714292"/>
    <w:rsid w:val="007142C7"/>
    <w:rsid w:val="007143A7"/>
    <w:rsid w:val="007144DB"/>
    <w:rsid w:val="007145BA"/>
    <w:rsid w:val="00714676"/>
    <w:rsid w:val="00714C6C"/>
    <w:rsid w:val="007151AA"/>
    <w:rsid w:val="00715394"/>
    <w:rsid w:val="007153AA"/>
    <w:rsid w:val="00715574"/>
    <w:rsid w:val="007156CC"/>
    <w:rsid w:val="0071594E"/>
    <w:rsid w:val="007159AD"/>
    <w:rsid w:val="00715B06"/>
    <w:rsid w:val="00715F79"/>
    <w:rsid w:val="00716344"/>
    <w:rsid w:val="00716486"/>
    <w:rsid w:val="0071669E"/>
    <w:rsid w:val="007167DB"/>
    <w:rsid w:val="0071695B"/>
    <w:rsid w:val="00716DB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1F"/>
    <w:rsid w:val="007211D3"/>
    <w:rsid w:val="00721345"/>
    <w:rsid w:val="0072177C"/>
    <w:rsid w:val="0072190D"/>
    <w:rsid w:val="00721DE5"/>
    <w:rsid w:val="00721E72"/>
    <w:rsid w:val="00721FAE"/>
    <w:rsid w:val="007220A3"/>
    <w:rsid w:val="00722268"/>
    <w:rsid w:val="00722A8E"/>
    <w:rsid w:val="00722C30"/>
    <w:rsid w:val="00722DA1"/>
    <w:rsid w:val="00722EE4"/>
    <w:rsid w:val="007233E1"/>
    <w:rsid w:val="007235CE"/>
    <w:rsid w:val="0072360A"/>
    <w:rsid w:val="007236D3"/>
    <w:rsid w:val="00723EA4"/>
    <w:rsid w:val="0072436B"/>
    <w:rsid w:val="007248D0"/>
    <w:rsid w:val="0072494D"/>
    <w:rsid w:val="00724CE0"/>
    <w:rsid w:val="00724E68"/>
    <w:rsid w:val="00724EE0"/>
    <w:rsid w:val="00725719"/>
    <w:rsid w:val="00725902"/>
    <w:rsid w:val="00725937"/>
    <w:rsid w:val="00725A76"/>
    <w:rsid w:val="00725C91"/>
    <w:rsid w:val="00725D01"/>
    <w:rsid w:val="0072609B"/>
    <w:rsid w:val="00726159"/>
    <w:rsid w:val="00726335"/>
    <w:rsid w:val="0072680A"/>
    <w:rsid w:val="007269AA"/>
    <w:rsid w:val="00726F0E"/>
    <w:rsid w:val="007272B2"/>
    <w:rsid w:val="00727A11"/>
    <w:rsid w:val="0073037F"/>
    <w:rsid w:val="007303F8"/>
    <w:rsid w:val="0073045A"/>
    <w:rsid w:val="007305BB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655"/>
    <w:rsid w:val="00745A46"/>
    <w:rsid w:val="00745D39"/>
    <w:rsid w:val="00745EF4"/>
    <w:rsid w:val="00745F23"/>
    <w:rsid w:val="007463A1"/>
    <w:rsid w:val="00746489"/>
    <w:rsid w:val="007464E0"/>
    <w:rsid w:val="007467B5"/>
    <w:rsid w:val="0074681C"/>
    <w:rsid w:val="00746A4C"/>
    <w:rsid w:val="00746A54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34B"/>
    <w:rsid w:val="0075158D"/>
    <w:rsid w:val="00751687"/>
    <w:rsid w:val="0075186C"/>
    <w:rsid w:val="0075190A"/>
    <w:rsid w:val="007519F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9A"/>
    <w:rsid w:val="007552E1"/>
    <w:rsid w:val="007557A8"/>
    <w:rsid w:val="00755954"/>
    <w:rsid w:val="00755D06"/>
    <w:rsid w:val="00755D83"/>
    <w:rsid w:val="00755E05"/>
    <w:rsid w:val="00755EE4"/>
    <w:rsid w:val="00756003"/>
    <w:rsid w:val="0075680C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4A5"/>
    <w:rsid w:val="007625BA"/>
    <w:rsid w:val="00762AED"/>
    <w:rsid w:val="00762BBA"/>
    <w:rsid w:val="00762D16"/>
    <w:rsid w:val="00762F43"/>
    <w:rsid w:val="00763000"/>
    <w:rsid w:val="0076309F"/>
    <w:rsid w:val="00763711"/>
    <w:rsid w:val="0076376E"/>
    <w:rsid w:val="007638FF"/>
    <w:rsid w:val="00763935"/>
    <w:rsid w:val="00763976"/>
    <w:rsid w:val="0076399F"/>
    <w:rsid w:val="0076429A"/>
    <w:rsid w:val="007642A3"/>
    <w:rsid w:val="0076445E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5ED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7025"/>
    <w:rsid w:val="007774E5"/>
    <w:rsid w:val="00777652"/>
    <w:rsid w:val="007778E1"/>
    <w:rsid w:val="00777BAE"/>
    <w:rsid w:val="00780230"/>
    <w:rsid w:val="00780334"/>
    <w:rsid w:val="0078045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D1F"/>
    <w:rsid w:val="00781E43"/>
    <w:rsid w:val="00782179"/>
    <w:rsid w:val="00782277"/>
    <w:rsid w:val="007822A2"/>
    <w:rsid w:val="00782352"/>
    <w:rsid w:val="0078252A"/>
    <w:rsid w:val="00782817"/>
    <w:rsid w:val="007828BA"/>
    <w:rsid w:val="00782BCA"/>
    <w:rsid w:val="00782C96"/>
    <w:rsid w:val="00782E7D"/>
    <w:rsid w:val="00782F50"/>
    <w:rsid w:val="007834FA"/>
    <w:rsid w:val="0078366A"/>
    <w:rsid w:val="00783670"/>
    <w:rsid w:val="007839D2"/>
    <w:rsid w:val="00783B05"/>
    <w:rsid w:val="00783B0F"/>
    <w:rsid w:val="00783ED1"/>
    <w:rsid w:val="0078423B"/>
    <w:rsid w:val="007842B9"/>
    <w:rsid w:val="007843CD"/>
    <w:rsid w:val="00784403"/>
    <w:rsid w:val="007844CD"/>
    <w:rsid w:val="0078459A"/>
    <w:rsid w:val="0078529B"/>
    <w:rsid w:val="007852DC"/>
    <w:rsid w:val="007856E5"/>
    <w:rsid w:val="00785706"/>
    <w:rsid w:val="00785958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D08"/>
    <w:rsid w:val="007924B9"/>
    <w:rsid w:val="0079282E"/>
    <w:rsid w:val="00792A05"/>
    <w:rsid w:val="00792CF6"/>
    <w:rsid w:val="00792F48"/>
    <w:rsid w:val="0079308A"/>
    <w:rsid w:val="0079310C"/>
    <w:rsid w:val="007933E8"/>
    <w:rsid w:val="007935E4"/>
    <w:rsid w:val="00793617"/>
    <w:rsid w:val="00793911"/>
    <w:rsid w:val="00793994"/>
    <w:rsid w:val="00793DA5"/>
    <w:rsid w:val="00793F1C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8EF"/>
    <w:rsid w:val="007969A2"/>
    <w:rsid w:val="00796AC2"/>
    <w:rsid w:val="00796B5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B00DA"/>
    <w:rsid w:val="007B0725"/>
    <w:rsid w:val="007B0897"/>
    <w:rsid w:val="007B09EE"/>
    <w:rsid w:val="007B0A9E"/>
    <w:rsid w:val="007B1693"/>
    <w:rsid w:val="007B1733"/>
    <w:rsid w:val="007B198D"/>
    <w:rsid w:val="007B2113"/>
    <w:rsid w:val="007B212B"/>
    <w:rsid w:val="007B22F6"/>
    <w:rsid w:val="007B2489"/>
    <w:rsid w:val="007B25C2"/>
    <w:rsid w:val="007B27A9"/>
    <w:rsid w:val="007B29D5"/>
    <w:rsid w:val="007B2A10"/>
    <w:rsid w:val="007B2BB9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9E4"/>
    <w:rsid w:val="007B6FEA"/>
    <w:rsid w:val="007B7291"/>
    <w:rsid w:val="007B77DC"/>
    <w:rsid w:val="007B7ECB"/>
    <w:rsid w:val="007C0018"/>
    <w:rsid w:val="007C0063"/>
    <w:rsid w:val="007C0452"/>
    <w:rsid w:val="007C0736"/>
    <w:rsid w:val="007C089C"/>
    <w:rsid w:val="007C09A8"/>
    <w:rsid w:val="007C09D8"/>
    <w:rsid w:val="007C0B11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CD0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BF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000"/>
    <w:rsid w:val="007D1102"/>
    <w:rsid w:val="007D15E6"/>
    <w:rsid w:val="007D1B20"/>
    <w:rsid w:val="007D1C0C"/>
    <w:rsid w:val="007D1FE8"/>
    <w:rsid w:val="007D2086"/>
    <w:rsid w:val="007D2392"/>
    <w:rsid w:val="007D23FE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947"/>
    <w:rsid w:val="007E1B2B"/>
    <w:rsid w:val="007E1E5D"/>
    <w:rsid w:val="007E2284"/>
    <w:rsid w:val="007E2562"/>
    <w:rsid w:val="007E2E3E"/>
    <w:rsid w:val="007E2E62"/>
    <w:rsid w:val="007E2FD1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2FD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F02BC"/>
    <w:rsid w:val="007F0390"/>
    <w:rsid w:val="007F0536"/>
    <w:rsid w:val="007F086C"/>
    <w:rsid w:val="007F087E"/>
    <w:rsid w:val="007F0AD3"/>
    <w:rsid w:val="007F0EED"/>
    <w:rsid w:val="007F0FE9"/>
    <w:rsid w:val="007F10D9"/>
    <w:rsid w:val="007F1814"/>
    <w:rsid w:val="007F19AB"/>
    <w:rsid w:val="007F1F72"/>
    <w:rsid w:val="007F219E"/>
    <w:rsid w:val="007F223F"/>
    <w:rsid w:val="007F22F7"/>
    <w:rsid w:val="007F261F"/>
    <w:rsid w:val="007F27DA"/>
    <w:rsid w:val="007F3060"/>
    <w:rsid w:val="007F3615"/>
    <w:rsid w:val="007F366C"/>
    <w:rsid w:val="007F3708"/>
    <w:rsid w:val="007F391C"/>
    <w:rsid w:val="007F3C1A"/>
    <w:rsid w:val="007F3C9D"/>
    <w:rsid w:val="007F40FC"/>
    <w:rsid w:val="007F42F8"/>
    <w:rsid w:val="007F4377"/>
    <w:rsid w:val="007F46DF"/>
    <w:rsid w:val="007F47AA"/>
    <w:rsid w:val="007F4B80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5A0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338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5F6"/>
    <w:rsid w:val="00803B26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BBD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25"/>
    <w:rsid w:val="00814155"/>
    <w:rsid w:val="008141E5"/>
    <w:rsid w:val="00814408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68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2F6"/>
    <w:rsid w:val="0083145C"/>
    <w:rsid w:val="008314F2"/>
    <w:rsid w:val="0083165F"/>
    <w:rsid w:val="0083167D"/>
    <w:rsid w:val="0083167E"/>
    <w:rsid w:val="00831C36"/>
    <w:rsid w:val="00831C93"/>
    <w:rsid w:val="00831DC6"/>
    <w:rsid w:val="00831E33"/>
    <w:rsid w:val="00831EEE"/>
    <w:rsid w:val="00831FBB"/>
    <w:rsid w:val="00831FCA"/>
    <w:rsid w:val="00832167"/>
    <w:rsid w:val="008323DC"/>
    <w:rsid w:val="008324BB"/>
    <w:rsid w:val="00832721"/>
    <w:rsid w:val="0083280E"/>
    <w:rsid w:val="0083287D"/>
    <w:rsid w:val="00832E62"/>
    <w:rsid w:val="00832FF3"/>
    <w:rsid w:val="00833051"/>
    <w:rsid w:val="0083311C"/>
    <w:rsid w:val="00833454"/>
    <w:rsid w:val="008334B2"/>
    <w:rsid w:val="008334CA"/>
    <w:rsid w:val="00833504"/>
    <w:rsid w:val="00833AC1"/>
    <w:rsid w:val="00833BAE"/>
    <w:rsid w:val="00833EFB"/>
    <w:rsid w:val="00834205"/>
    <w:rsid w:val="00834606"/>
    <w:rsid w:val="0083461B"/>
    <w:rsid w:val="00834802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6B8"/>
    <w:rsid w:val="00837D25"/>
    <w:rsid w:val="008402DC"/>
    <w:rsid w:val="00840466"/>
    <w:rsid w:val="0084054F"/>
    <w:rsid w:val="00840949"/>
    <w:rsid w:val="00840BB4"/>
    <w:rsid w:val="00840D1C"/>
    <w:rsid w:val="00840DFD"/>
    <w:rsid w:val="00840F37"/>
    <w:rsid w:val="00840F7C"/>
    <w:rsid w:val="00841235"/>
    <w:rsid w:val="0084142E"/>
    <w:rsid w:val="00841A0C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3F3A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4D4"/>
    <w:rsid w:val="0084754C"/>
    <w:rsid w:val="00847821"/>
    <w:rsid w:val="0084787C"/>
    <w:rsid w:val="00847B4D"/>
    <w:rsid w:val="00847B58"/>
    <w:rsid w:val="00847C3A"/>
    <w:rsid w:val="00847C58"/>
    <w:rsid w:val="00847DCB"/>
    <w:rsid w:val="00847EFC"/>
    <w:rsid w:val="00850FD3"/>
    <w:rsid w:val="008512F4"/>
    <w:rsid w:val="00851561"/>
    <w:rsid w:val="00851658"/>
    <w:rsid w:val="008516D6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4B26"/>
    <w:rsid w:val="00855024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6B6"/>
    <w:rsid w:val="00861DD4"/>
    <w:rsid w:val="0086227C"/>
    <w:rsid w:val="008623E1"/>
    <w:rsid w:val="00862429"/>
    <w:rsid w:val="0086248C"/>
    <w:rsid w:val="00862697"/>
    <w:rsid w:val="00862737"/>
    <w:rsid w:val="00862840"/>
    <w:rsid w:val="0086307D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614"/>
    <w:rsid w:val="00867654"/>
    <w:rsid w:val="008677A7"/>
    <w:rsid w:val="008678B5"/>
    <w:rsid w:val="00867A36"/>
    <w:rsid w:val="00870064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B21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0AA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8ED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3E90"/>
    <w:rsid w:val="00883F42"/>
    <w:rsid w:val="008841AA"/>
    <w:rsid w:val="008841AC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87D50"/>
    <w:rsid w:val="0089001C"/>
    <w:rsid w:val="00890048"/>
    <w:rsid w:val="00890BE8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9C6"/>
    <w:rsid w:val="00897A8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28C9"/>
    <w:rsid w:val="008A3117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229"/>
    <w:rsid w:val="008A423F"/>
    <w:rsid w:val="008A4574"/>
    <w:rsid w:val="008A4836"/>
    <w:rsid w:val="008A498C"/>
    <w:rsid w:val="008A5181"/>
    <w:rsid w:val="008A51AB"/>
    <w:rsid w:val="008A52B2"/>
    <w:rsid w:val="008A5796"/>
    <w:rsid w:val="008A59FD"/>
    <w:rsid w:val="008A5CF9"/>
    <w:rsid w:val="008A5E8F"/>
    <w:rsid w:val="008A650D"/>
    <w:rsid w:val="008A6EFB"/>
    <w:rsid w:val="008A7121"/>
    <w:rsid w:val="008A72AA"/>
    <w:rsid w:val="008A735D"/>
    <w:rsid w:val="008A758A"/>
    <w:rsid w:val="008A78B6"/>
    <w:rsid w:val="008A7C7A"/>
    <w:rsid w:val="008A7D7A"/>
    <w:rsid w:val="008B00CC"/>
    <w:rsid w:val="008B0110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0FE8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746"/>
    <w:rsid w:val="008C3A15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D00A7"/>
    <w:rsid w:val="008D02B8"/>
    <w:rsid w:val="008D0C9C"/>
    <w:rsid w:val="008D0FB3"/>
    <w:rsid w:val="008D102A"/>
    <w:rsid w:val="008D14A9"/>
    <w:rsid w:val="008D157B"/>
    <w:rsid w:val="008D1659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5004"/>
    <w:rsid w:val="008D5119"/>
    <w:rsid w:val="008D51FA"/>
    <w:rsid w:val="008D5453"/>
    <w:rsid w:val="008D55BA"/>
    <w:rsid w:val="008D560E"/>
    <w:rsid w:val="008D5643"/>
    <w:rsid w:val="008D614A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E61"/>
    <w:rsid w:val="008E4FA3"/>
    <w:rsid w:val="008E55A4"/>
    <w:rsid w:val="008E56B3"/>
    <w:rsid w:val="008E5730"/>
    <w:rsid w:val="008E5A82"/>
    <w:rsid w:val="008E5BBF"/>
    <w:rsid w:val="008E5CE1"/>
    <w:rsid w:val="008E674B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59E"/>
    <w:rsid w:val="008F05B1"/>
    <w:rsid w:val="008F078C"/>
    <w:rsid w:val="008F0830"/>
    <w:rsid w:val="008F0AE8"/>
    <w:rsid w:val="008F0F5E"/>
    <w:rsid w:val="008F0FA5"/>
    <w:rsid w:val="008F1324"/>
    <w:rsid w:val="008F18F7"/>
    <w:rsid w:val="008F1DEA"/>
    <w:rsid w:val="008F2066"/>
    <w:rsid w:val="008F216E"/>
    <w:rsid w:val="008F227C"/>
    <w:rsid w:val="008F22B7"/>
    <w:rsid w:val="008F22E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5C"/>
    <w:rsid w:val="008F446C"/>
    <w:rsid w:val="008F4569"/>
    <w:rsid w:val="008F4671"/>
    <w:rsid w:val="008F4972"/>
    <w:rsid w:val="008F49EE"/>
    <w:rsid w:val="008F4F29"/>
    <w:rsid w:val="008F4FBB"/>
    <w:rsid w:val="008F50C8"/>
    <w:rsid w:val="008F540C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893"/>
    <w:rsid w:val="00902CF3"/>
    <w:rsid w:val="00902EAB"/>
    <w:rsid w:val="009032F8"/>
    <w:rsid w:val="00903392"/>
    <w:rsid w:val="009034B6"/>
    <w:rsid w:val="00903836"/>
    <w:rsid w:val="0090398F"/>
    <w:rsid w:val="009039F9"/>
    <w:rsid w:val="00903AA9"/>
    <w:rsid w:val="00903DF9"/>
    <w:rsid w:val="009042FB"/>
    <w:rsid w:val="0090447F"/>
    <w:rsid w:val="009044EE"/>
    <w:rsid w:val="00904846"/>
    <w:rsid w:val="0090496D"/>
    <w:rsid w:val="00905330"/>
    <w:rsid w:val="00905357"/>
    <w:rsid w:val="0090538C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2E6"/>
    <w:rsid w:val="0090747F"/>
    <w:rsid w:val="00907857"/>
    <w:rsid w:val="009079A2"/>
    <w:rsid w:val="009079DC"/>
    <w:rsid w:val="009101B0"/>
    <w:rsid w:val="009104A6"/>
    <w:rsid w:val="00910C02"/>
    <w:rsid w:val="00910F0B"/>
    <w:rsid w:val="00911008"/>
    <w:rsid w:val="009110E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551"/>
    <w:rsid w:val="009138FC"/>
    <w:rsid w:val="009139FC"/>
    <w:rsid w:val="00913C07"/>
    <w:rsid w:val="00913E7D"/>
    <w:rsid w:val="009140DD"/>
    <w:rsid w:val="0091421A"/>
    <w:rsid w:val="009142F7"/>
    <w:rsid w:val="009142FC"/>
    <w:rsid w:val="00914346"/>
    <w:rsid w:val="0091480B"/>
    <w:rsid w:val="00914A96"/>
    <w:rsid w:val="00914B84"/>
    <w:rsid w:val="00914C4A"/>
    <w:rsid w:val="00914EF7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490"/>
    <w:rsid w:val="0092670D"/>
    <w:rsid w:val="0092684B"/>
    <w:rsid w:val="00926AD1"/>
    <w:rsid w:val="00926E6A"/>
    <w:rsid w:val="00927343"/>
    <w:rsid w:val="009273EA"/>
    <w:rsid w:val="009276BF"/>
    <w:rsid w:val="0092773A"/>
    <w:rsid w:val="00927B00"/>
    <w:rsid w:val="00927B0A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768"/>
    <w:rsid w:val="00936843"/>
    <w:rsid w:val="00936962"/>
    <w:rsid w:val="00936A88"/>
    <w:rsid w:val="00936ECC"/>
    <w:rsid w:val="00936FBA"/>
    <w:rsid w:val="0093713F"/>
    <w:rsid w:val="009373BD"/>
    <w:rsid w:val="0093745A"/>
    <w:rsid w:val="009377AE"/>
    <w:rsid w:val="00937809"/>
    <w:rsid w:val="00937836"/>
    <w:rsid w:val="00937F6C"/>
    <w:rsid w:val="009407AA"/>
    <w:rsid w:val="009409A2"/>
    <w:rsid w:val="00940CC3"/>
    <w:rsid w:val="00941062"/>
    <w:rsid w:val="009412E7"/>
    <w:rsid w:val="009414BA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861"/>
    <w:rsid w:val="00943879"/>
    <w:rsid w:val="00943ABA"/>
    <w:rsid w:val="00943CCB"/>
    <w:rsid w:val="00943FC7"/>
    <w:rsid w:val="0094404E"/>
    <w:rsid w:val="00944273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750"/>
    <w:rsid w:val="00946895"/>
    <w:rsid w:val="00946989"/>
    <w:rsid w:val="00946F1C"/>
    <w:rsid w:val="0094702F"/>
    <w:rsid w:val="009471B4"/>
    <w:rsid w:val="00947298"/>
    <w:rsid w:val="00947CDB"/>
    <w:rsid w:val="00950DC3"/>
    <w:rsid w:val="00950F4C"/>
    <w:rsid w:val="009512D1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B3F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437"/>
    <w:rsid w:val="009564BF"/>
    <w:rsid w:val="009564ED"/>
    <w:rsid w:val="00956543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A0"/>
    <w:rsid w:val="00957DED"/>
    <w:rsid w:val="00957F6E"/>
    <w:rsid w:val="00957F70"/>
    <w:rsid w:val="009607EB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87F"/>
    <w:rsid w:val="009628C9"/>
    <w:rsid w:val="00962A04"/>
    <w:rsid w:val="00962B15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239"/>
    <w:rsid w:val="0096451C"/>
    <w:rsid w:val="00964FF5"/>
    <w:rsid w:val="0096566D"/>
    <w:rsid w:val="00965B83"/>
    <w:rsid w:val="00965FAD"/>
    <w:rsid w:val="009663E1"/>
    <w:rsid w:val="00966451"/>
    <w:rsid w:val="009668DB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384"/>
    <w:rsid w:val="00974C40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BA1"/>
    <w:rsid w:val="00981C4F"/>
    <w:rsid w:val="00981E5A"/>
    <w:rsid w:val="00981EDC"/>
    <w:rsid w:val="00981F02"/>
    <w:rsid w:val="0098209B"/>
    <w:rsid w:val="0098247B"/>
    <w:rsid w:val="0098260C"/>
    <w:rsid w:val="009827CC"/>
    <w:rsid w:val="0098281A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702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925"/>
    <w:rsid w:val="00990CFC"/>
    <w:rsid w:val="00990E8B"/>
    <w:rsid w:val="00990F4B"/>
    <w:rsid w:val="009910E7"/>
    <w:rsid w:val="00991A2F"/>
    <w:rsid w:val="009924A9"/>
    <w:rsid w:val="00992AC9"/>
    <w:rsid w:val="00992AFF"/>
    <w:rsid w:val="00992C67"/>
    <w:rsid w:val="00992D41"/>
    <w:rsid w:val="00992DFE"/>
    <w:rsid w:val="009933A9"/>
    <w:rsid w:val="00993662"/>
    <w:rsid w:val="00993854"/>
    <w:rsid w:val="00993B7F"/>
    <w:rsid w:val="00993E38"/>
    <w:rsid w:val="00993E7B"/>
    <w:rsid w:val="00994028"/>
    <w:rsid w:val="00994038"/>
    <w:rsid w:val="009945FC"/>
    <w:rsid w:val="00994662"/>
    <w:rsid w:val="0099494B"/>
    <w:rsid w:val="00994987"/>
    <w:rsid w:val="00994FF2"/>
    <w:rsid w:val="00995373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BA8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C20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D67"/>
    <w:rsid w:val="009B3EA2"/>
    <w:rsid w:val="009B3F07"/>
    <w:rsid w:val="009B43C9"/>
    <w:rsid w:val="009B4551"/>
    <w:rsid w:val="009B471B"/>
    <w:rsid w:val="009B4940"/>
    <w:rsid w:val="009B4A56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926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1BF6"/>
    <w:rsid w:val="009C2210"/>
    <w:rsid w:val="009C26D5"/>
    <w:rsid w:val="009C2795"/>
    <w:rsid w:val="009C2F3E"/>
    <w:rsid w:val="009C34AB"/>
    <w:rsid w:val="009C35A4"/>
    <w:rsid w:val="009C35C9"/>
    <w:rsid w:val="009C36E4"/>
    <w:rsid w:val="009C3CAD"/>
    <w:rsid w:val="009C4018"/>
    <w:rsid w:val="009C406B"/>
    <w:rsid w:val="009C40DC"/>
    <w:rsid w:val="009C46BE"/>
    <w:rsid w:val="009C48D0"/>
    <w:rsid w:val="009C4BFF"/>
    <w:rsid w:val="009C4D70"/>
    <w:rsid w:val="009C4E89"/>
    <w:rsid w:val="009C4F29"/>
    <w:rsid w:val="009C500B"/>
    <w:rsid w:val="009C5031"/>
    <w:rsid w:val="009C50C2"/>
    <w:rsid w:val="009C59A3"/>
    <w:rsid w:val="009C6636"/>
    <w:rsid w:val="009C69A4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D0735"/>
    <w:rsid w:val="009D08C8"/>
    <w:rsid w:val="009D0CA3"/>
    <w:rsid w:val="009D0D49"/>
    <w:rsid w:val="009D147C"/>
    <w:rsid w:val="009D181E"/>
    <w:rsid w:val="009D182C"/>
    <w:rsid w:val="009D1B05"/>
    <w:rsid w:val="009D1DE1"/>
    <w:rsid w:val="009D2350"/>
    <w:rsid w:val="009D24F9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76C"/>
    <w:rsid w:val="009D477F"/>
    <w:rsid w:val="009D4934"/>
    <w:rsid w:val="009D51CC"/>
    <w:rsid w:val="009D552E"/>
    <w:rsid w:val="009D5762"/>
    <w:rsid w:val="009D57E8"/>
    <w:rsid w:val="009D5989"/>
    <w:rsid w:val="009D5F93"/>
    <w:rsid w:val="009D664D"/>
    <w:rsid w:val="009D66B1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7CA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5230"/>
    <w:rsid w:val="009E605A"/>
    <w:rsid w:val="009E63C4"/>
    <w:rsid w:val="009E67F0"/>
    <w:rsid w:val="009E69F4"/>
    <w:rsid w:val="009E73CD"/>
    <w:rsid w:val="009E7CF3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580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5D3"/>
    <w:rsid w:val="009F3815"/>
    <w:rsid w:val="009F3829"/>
    <w:rsid w:val="009F4125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1A6"/>
    <w:rsid w:val="009F62DF"/>
    <w:rsid w:val="009F641C"/>
    <w:rsid w:val="009F65AE"/>
    <w:rsid w:val="009F668E"/>
    <w:rsid w:val="009F6A55"/>
    <w:rsid w:val="009F6A6B"/>
    <w:rsid w:val="009F6CA3"/>
    <w:rsid w:val="009F7232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026"/>
    <w:rsid w:val="00A042A9"/>
    <w:rsid w:val="00A04504"/>
    <w:rsid w:val="00A046EC"/>
    <w:rsid w:val="00A04854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5B8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082"/>
    <w:rsid w:val="00A1132F"/>
    <w:rsid w:val="00A113FE"/>
    <w:rsid w:val="00A11D8F"/>
    <w:rsid w:val="00A11E49"/>
    <w:rsid w:val="00A12133"/>
    <w:rsid w:val="00A12398"/>
    <w:rsid w:val="00A12858"/>
    <w:rsid w:val="00A12AB4"/>
    <w:rsid w:val="00A12DCD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87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2FF2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586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10C9"/>
    <w:rsid w:val="00A4121F"/>
    <w:rsid w:val="00A4155E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0DD"/>
    <w:rsid w:val="00A442E3"/>
    <w:rsid w:val="00A4450D"/>
    <w:rsid w:val="00A44775"/>
    <w:rsid w:val="00A449E1"/>
    <w:rsid w:val="00A44A5D"/>
    <w:rsid w:val="00A44B0E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74D"/>
    <w:rsid w:val="00A47A4D"/>
    <w:rsid w:val="00A47E2E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210"/>
    <w:rsid w:val="00A5322A"/>
    <w:rsid w:val="00A533A3"/>
    <w:rsid w:val="00A53575"/>
    <w:rsid w:val="00A536FF"/>
    <w:rsid w:val="00A53EA6"/>
    <w:rsid w:val="00A54160"/>
    <w:rsid w:val="00A541B2"/>
    <w:rsid w:val="00A542A4"/>
    <w:rsid w:val="00A54542"/>
    <w:rsid w:val="00A54B18"/>
    <w:rsid w:val="00A54C53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DF0"/>
    <w:rsid w:val="00A60E8A"/>
    <w:rsid w:val="00A60F73"/>
    <w:rsid w:val="00A61316"/>
    <w:rsid w:val="00A61335"/>
    <w:rsid w:val="00A613B1"/>
    <w:rsid w:val="00A6140D"/>
    <w:rsid w:val="00A6143A"/>
    <w:rsid w:val="00A61598"/>
    <w:rsid w:val="00A615C7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3C4D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441"/>
    <w:rsid w:val="00A67726"/>
    <w:rsid w:val="00A6788E"/>
    <w:rsid w:val="00A67962"/>
    <w:rsid w:val="00A67B03"/>
    <w:rsid w:val="00A67C4F"/>
    <w:rsid w:val="00A67E60"/>
    <w:rsid w:val="00A67E98"/>
    <w:rsid w:val="00A70391"/>
    <w:rsid w:val="00A707DB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2F"/>
    <w:rsid w:val="00A74598"/>
    <w:rsid w:val="00A7465D"/>
    <w:rsid w:val="00A746EC"/>
    <w:rsid w:val="00A74A61"/>
    <w:rsid w:val="00A74CB2"/>
    <w:rsid w:val="00A74DC2"/>
    <w:rsid w:val="00A75023"/>
    <w:rsid w:val="00A7555B"/>
    <w:rsid w:val="00A75714"/>
    <w:rsid w:val="00A75C6D"/>
    <w:rsid w:val="00A75FF0"/>
    <w:rsid w:val="00A7632D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80016"/>
    <w:rsid w:val="00A80219"/>
    <w:rsid w:val="00A80323"/>
    <w:rsid w:val="00A80627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967"/>
    <w:rsid w:val="00A81A73"/>
    <w:rsid w:val="00A81D2A"/>
    <w:rsid w:val="00A82344"/>
    <w:rsid w:val="00A8244D"/>
    <w:rsid w:val="00A8268E"/>
    <w:rsid w:val="00A82F74"/>
    <w:rsid w:val="00A830CF"/>
    <w:rsid w:val="00A83308"/>
    <w:rsid w:val="00A835D7"/>
    <w:rsid w:val="00A83AE5"/>
    <w:rsid w:val="00A83B54"/>
    <w:rsid w:val="00A83DD5"/>
    <w:rsid w:val="00A83E17"/>
    <w:rsid w:val="00A8406A"/>
    <w:rsid w:val="00A840A5"/>
    <w:rsid w:val="00A840D7"/>
    <w:rsid w:val="00A844E7"/>
    <w:rsid w:val="00A846D7"/>
    <w:rsid w:val="00A84934"/>
    <w:rsid w:val="00A84B87"/>
    <w:rsid w:val="00A84F89"/>
    <w:rsid w:val="00A851DD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632"/>
    <w:rsid w:val="00A87871"/>
    <w:rsid w:val="00A87ACE"/>
    <w:rsid w:val="00A87F85"/>
    <w:rsid w:val="00A90125"/>
    <w:rsid w:val="00A90145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C80"/>
    <w:rsid w:val="00A91D21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BF9"/>
    <w:rsid w:val="00A96D83"/>
    <w:rsid w:val="00A96E15"/>
    <w:rsid w:val="00A970F6"/>
    <w:rsid w:val="00A971F1"/>
    <w:rsid w:val="00A972A1"/>
    <w:rsid w:val="00A972A9"/>
    <w:rsid w:val="00A97871"/>
    <w:rsid w:val="00A97A1E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C07"/>
    <w:rsid w:val="00AA1E68"/>
    <w:rsid w:val="00AA1EB5"/>
    <w:rsid w:val="00AA202B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FDB"/>
    <w:rsid w:val="00AB0001"/>
    <w:rsid w:val="00AB05F3"/>
    <w:rsid w:val="00AB0741"/>
    <w:rsid w:val="00AB0791"/>
    <w:rsid w:val="00AB081E"/>
    <w:rsid w:val="00AB0DB8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653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584"/>
    <w:rsid w:val="00AC4620"/>
    <w:rsid w:val="00AC47B7"/>
    <w:rsid w:val="00AC51E7"/>
    <w:rsid w:val="00AC5235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645"/>
    <w:rsid w:val="00AC76C8"/>
    <w:rsid w:val="00AC7749"/>
    <w:rsid w:val="00AC7933"/>
    <w:rsid w:val="00AC7AF4"/>
    <w:rsid w:val="00AD0015"/>
    <w:rsid w:val="00AD0431"/>
    <w:rsid w:val="00AD04FF"/>
    <w:rsid w:val="00AD09A2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2C7C"/>
    <w:rsid w:val="00AD3045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EF0"/>
    <w:rsid w:val="00AD5F36"/>
    <w:rsid w:val="00AD6001"/>
    <w:rsid w:val="00AD6088"/>
    <w:rsid w:val="00AD634B"/>
    <w:rsid w:val="00AD6732"/>
    <w:rsid w:val="00AD6E61"/>
    <w:rsid w:val="00AD7028"/>
    <w:rsid w:val="00AD7438"/>
    <w:rsid w:val="00AD7455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128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D6"/>
    <w:rsid w:val="00AF1569"/>
    <w:rsid w:val="00AF17F2"/>
    <w:rsid w:val="00AF17FA"/>
    <w:rsid w:val="00AF2006"/>
    <w:rsid w:val="00AF21DC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539E"/>
    <w:rsid w:val="00AF54E0"/>
    <w:rsid w:val="00AF58E3"/>
    <w:rsid w:val="00AF5D75"/>
    <w:rsid w:val="00AF62D9"/>
    <w:rsid w:val="00AF6ABA"/>
    <w:rsid w:val="00AF7A30"/>
    <w:rsid w:val="00B000C2"/>
    <w:rsid w:val="00B005F7"/>
    <w:rsid w:val="00B00637"/>
    <w:rsid w:val="00B00929"/>
    <w:rsid w:val="00B00C74"/>
    <w:rsid w:val="00B00E7B"/>
    <w:rsid w:val="00B013B8"/>
    <w:rsid w:val="00B013EE"/>
    <w:rsid w:val="00B016E0"/>
    <w:rsid w:val="00B019DB"/>
    <w:rsid w:val="00B01A66"/>
    <w:rsid w:val="00B01AE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281"/>
    <w:rsid w:val="00B104F6"/>
    <w:rsid w:val="00B1051B"/>
    <w:rsid w:val="00B105A0"/>
    <w:rsid w:val="00B10683"/>
    <w:rsid w:val="00B109E1"/>
    <w:rsid w:val="00B10EDC"/>
    <w:rsid w:val="00B10F73"/>
    <w:rsid w:val="00B117B1"/>
    <w:rsid w:val="00B119AA"/>
    <w:rsid w:val="00B11AC7"/>
    <w:rsid w:val="00B11E8F"/>
    <w:rsid w:val="00B1289E"/>
    <w:rsid w:val="00B12B2D"/>
    <w:rsid w:val="00B12EC2"/>
    <w:rsid w:val="00B12F8F"/>
    <w:rsid w:val="00B134D4"/>
    <w:rsid w:val="00B139AA"/>
    <w:rsid w:val="00B13A5D"/>
    <w:rsid w:val="00B13ABB"/>
    <w:rsid w:val="00B14001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A65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ED3"/>
    <w:rsid w:val="00B17F48"/>
    <w:rsid w:val="00B17F72"/>
    <w:rsid w:val="00B2002B"/>
    <w:rsid w:val="00B2010B"/>
    <w:rsid w:val="00B20546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1E59"/>
    <w:rsid w:val="00B222F4"/>
    <w:rsid w:val="00B223A0"/>
    <w:rsid w:val="00B224B5"/>
    <w:rsid w:val="00B228CA"/>
    <w:rsid w:val="00B22A8C"/>
    <w:rsid w:val="00B22B58"/>
    <w:rsid w:val="00B22BA0"/>
    <w:rsid w:val="00B232F5"/>
    <w:rsid w:val="00B235D0"/>
    <w:rsid w:val="00B237FF"/>
    <w:rsid w:val="00B23916"/>
    <w:rsid w:val="00B2392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2025"/>
    <w:rsid w:val="00B322AA"/>
    <w:rsid w:val="00B3253D"/>
    <w:rsid w:val="00B32663"/>
    <w:rsid w:val="00B3299F"/>
    <w:rsid w:val="00B32A16"/>
    <w:rsid w:val="00B32B68"/>
    <w:rsid w:val="00B32CF1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785"/>
    <w:rsid w:val="00B3680D"/>
    <w:rsid w:val="00B36835"/>
    <w:rsid w:val="00B36C88"/>
    <w:rsid w:val="00B36CD6"/>
    <w:rsid w:val="00B37001"/>
    <w:rsid w:val="00B37145"/>
    <w:rsid w:val="00B37298"/>
    <w:rsid w:val="00B3733B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AA6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3C2"/>
    <w:rsid w:val="00B56855"/>
    <w:rsid w:val="00B56B6F"/>
    <w:rsid w:val="00B56BAF"/>
    <w:rsid w:val="00B56F3C"/>
    <w:rsid w:val="00B571F9"/>
    <w:rsid w:val="00B57555"/>
    <w:rsid w:val="00B57D21"/>
    <w:rsid w:val="00B57E5B"/>
    <w:rsid w:val="00B60029"/>
    <w:rsid w:val="00B60181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5E3"/>
    <w:rsid w:val="00B657CD"/>
    <w:rsid w:val="00B65AC8"/>
    <w:rsid w:val="00B65BC1"/>
    <w:rsid w:val="00B65FAB"/>
    <w:rsid w:val="00B65FF7"/>
    <w:rsid w:val="00B6640E"/>
    <w:rsid w:val="00B666A5"/>
    <w:rsid w:val="00B66702"/>
    <w:rsid w:val="00B66765"/>
    <w:rsid w:val="00B66AB2"/>
    <w:rsid w:val="00B66C2D"/>
    <w:rsid w:val="00B66F63"/>
    <w:rsid w:val="00B66F80"/>
    <w:rsid w:val="00B672C8"/>
    <w:rsid w:val="00B6744A"/>
    <w:rsid w:val="00B67B20"/>
    <w:rsid w:val="00B67B4E"/>
    <w:rsid w:val="00B67D8D"/>
    <w:rsid w:val="00B67E61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6F1"/>
    <w:rsid w:val="00B7194B"/>
    <w:rsid w:val="00B71ABE"/>
    <w:rsid w:val="00B71C29"/>
    <w:rsid w:val="00B726D7"/>
    <w:rsid w:val="00B728BA"/>
    <w:rsid w:val="00B73312"/>
    <w:rsid w:val="00B7358B"/>
    <w:rsid w:val="00B7362E"/>
    <w:rsid w:val="00B73633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3A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98D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0E2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5E8"/>
    <w:rsid w:val="00B93781"/>
    <w:rsid w:val="00B944A1"/>
    <w:rsid w:val="00B94913"/>
    <w:rsid w:val="00B949EC"/>
    <w:rsid w:val="00B94A08"/>
    <w:rsid w:val="00B94C40"/>
    <w:rsid w:val="00B94F91"/>
    <w:rsid w:val="00B950A3"/>
    <w:rsid w:val="00B955D9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078"/>
    <w:rsid w:val="00BA051A"/>
    <w:rsid w:val="00BA0803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A29"/>
    <w:rsid w:val="00BA3C3D"/>
    <w:rsid w:val="00BA3D08"/>
    <w:rsid w:val="00BA42F8"/>
    <w:rsid w:val="00BA44A6"/>
    <w:rsid w:val="00BA4652"/>
    <w:rsid w:val="00BA46D0"/>
    <w:rsid w:val="00BA54C3"/>
    <w:rsid w:val="00BA54E7"/>
    <w:rsid w:val="00BA5A58"/>
    <w:rsid w:val="00BA5FAB"/>
    <w:rsid w:val="00BA6644"/>
    <w:rsid w:val="00BA67CD"/>
    <w:rsid w:val="00BA6B32"/>
    <w:rsid w:val="00BA6BC1"/>
    <w:rsid w:val="00BA6D1E"/>
    <w:rsid w:val="00BA6DB1"/>
    <w:rsid w:val="00BA7813"/>
    <w:rsid w:val="00BA7B23"/>
    <w:rsid w:val="00BA7DA7"/>
    <w:rsid w:val="00BA7F98"/>
    <w:rsid w:val="00BB0567"/>
    <w:rsid w:val="00BB0887"/>
    <w:rsid w:val="00BB09C0"/>
    <w:rsid w:val="00BB0CED"/>
    <w:rsid w:val="00BB147B"/>
    <w:rsid w:val="00BB1B91"/>
    <w:rsid w:val="00BB1BA5"/>
    <w:rsid w:val="00BB1DF0"/>
    <w:rsid w:val="00BB1E77"/>
    <w:rsid w:val="00BB2375"/>
    <w:rsid w:val="00BB2A0E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9C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2FC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88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3DEA"/>
    <w:rsid w:val="00BD40BE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0FF6"/>
    <w:rsid w:val="00BE11D0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8A6"/>
    <w:rsid w:val="00BE3A6C"/>
    <w:rsid w:val="00BE44F0"/>
    <w:rsid w:val="00BE462C"/>
    <w:rsid w:val="00BE487D"/>
    <w:rsid w:val="00BE48F1"/>
    <w:rsid w:val="00BE4C14"/>
    <w:rsid w:val="00BE4CBB"/>
    <w:rsid w:val="00BE4DB8"/>
    <w:rsid w:val="00BE4F10"/>
    <w:rsid w:val="00BE5C0A"/>
    <w:rsid w:val="00BE5F26"/>
    <w:rsid w:val="00BE5F74"/>
    <w:rsid w:val="00BE5FA8"/>
    <w:rsid w:val="00BE6090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2F6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C07"/>
    <w:rsid w:val="00BF5DA3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F68"/>
    <w:rsid w:val="00C01096"/>
    <w:rsid w:val="00C0113F"/>
    <w:rsid w:val="00C01371"/>
    <w:rsid w:val="00C01A76"/>
    <w:rsid w:val="00C01D17"/>
    <w:rsid w:val="00C01D96"/>
    <w:rsid w:val="00C01F73"/>
    <w:rsid w:val="00C01FAE"/>
    <w:rsid w:val="00C021F9"/>
    <w:rsid w:val="00C02245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98"/>
    <w:rsid w:val="00C03CE7"/>
    <w:rsid w:val="00C03D67"/>
    <w:rsid w:val="00C03FCD"/>
    <w:rsid w:val="00C041EC"/>
    <w:rsid w:val="00C042A4"/>
    <w:rsid w:val="00C04470"/>
    <w:rsid w:val="00C04587"/>
    <w:rsid w:val="00C04701"/>
    <w:rsid w:val="00C04916"/>
    <w:rsid w:val="00C04CD3"/>
    <w:rsid w:val="00C0560F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691"/>
    <w:rsid w:val="00C12731"/>
    <w:rsid w:val="00C12AB8"/>
    <w:rsid w:val="00C1310A"/>
    <w:rsid w:val="00C1346D"/>
    <w:rsid w:val="00C134E9"/>
    <w:rsid w:val="00C136E2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CA4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4A1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B45"/>
    <w:rsid w:val="00C26BBE"/>
    <w:rsid w:val="00C26C97"/>
    <w:rsid w:val="00C26D18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05A"/>
    <w:rsid w:val="00C3119F"/>
    <w:rsid w:val="00C31453"/>
    <w:rsid w:val="00C31FE4"/>
    <w:rsid w:val="00C324E9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6E0F"/>
    <w:rsid w:val="00C37114"/>
    <w:rsid w:val="00C37385"/>
    <w:rsid w:val="00C373CB"/>
    <w:rsid w:val="00C373E6"/>
    <w:rsid w:val="00C379A1"/>
    <w:rsid w:val="00C37BA9"/>
    <w:rsid w:val="00C37CE7"/>
    <w:rsid w:val="00C40486"/>
    <w:rsid w:val="00C40B4F"/>
    <w:rsid w:val="00C40C05"/>
    <w:rsid w:val="00C40C3C"/>
    <w:rsid w:val="00C40ED8"/>
    <w:rsid w:val="00C41561"/>
    <w:rsid w:val="00C41673"/>
    <w:rsid w:val="00C41C83"/>
    <w:rsid w:val="00C42302"/>
    <w:rsid w:val="00C425C2"/>
    <w:rsid w:val="00C4265A"/>
    <w:rsid w:val="00C42C6F"/>
    <w:rsid w:val="00C42CD0"/>
    <w:rsid w:val="00C42EE7"/>
    <w:rsid w:val="00C42F54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7A8"/>
    <w:rsid w:val="00C44BCD"/>
    <w:rsid w:val="00C44C2D"/>
    <w:rsid w:val="00C44C52"/>
    <w:rsid w:val="00C45057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7154"/>
    <w:rsid w:val="00C47298"/>
    <w:rsid w:val="00C472CA"/>
    <w:rsid w:val="00C47481"/>
    <w:rsid w:val="00C4759C"/>
    <w:rsid w:val="00C476C9"/>
    <w:rsid w:val="00C4778A"/>
    <w:rsid w:val="00C47926"/>
    <w:rsid w:val="00C47E38"/>
    <w:rsid w:val="00C5050C"/>
    <w:rsid w:val="00C50524"/>
    <w:rsid w:val="00C5081D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69"/>
    <w:rsid w:val="00C52ED8"/>
    <w:rsid w:val="00C52F58"/>
    <w:rsid w:val="00C53403"/>
    <w:rsid w:val="00C53475"/>
    <w:rsid w:val="00C535A8"/>
    <w:rsid w:val="00C53955"/>
    <w:rsid w:val="00C5398F"/>
    <w:rsid w:val="00C53A9F"/>
    <w:rsid w:val="00C53AF1"/>
    <w:rsid w:val="00C53B8B"/>
    <w:rsid w:val="00C53D31"/>
    <w:rsid w:val="00C5435D"/>
    <w:rsid w:val="00C544B3"/>
    <w:rsid w:val="00C544EF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698"/>
    <w:rsid w:val="00C60791"/>
    <w:rsid w:val="00C60D9A"/>
    <w:rsid w:val="00C60FFC"/>
    <w:rsid w:val="00C610A0"/>
    <w:rsid w:val="00C61102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1EA"/>
    <w:rsid w:val="00C63434"/>
    <w:rsid w:val="00C636CE"/>
    <w:rsid w:val="00C63A9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ED1"/>
    <w:rsid w:val="00C6602E"/>
    <w:rsid w:val="00C66361"/>
    <w:rsid w:val="00C66515"/>
    <w:rsid w:val="00C66563"/>
    <w:rsid w:val="00C666BF"/>
    <w:rsid w:val="00C669AD"/>
    <w:rsid w:val="00C66DE3"/>
    <w:rsid w:val="00C66EA2"/>
    <w:rsid w:val="00C671BE"/>
    <w:rsid w:val="00C671E6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34A"/>
    <w:rsid w:val="00C71659"/>
    <w:rsid w:val="00C717A0"/>
    <w:rsid w:val="00C7245A"/>
    <w:rsid w:val="00C72AA6"/>
    <w:rsid w:val="00C72F84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5E9"/>
    <w:rsid w:val="00C76696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0E9"/>
    <w:rsid w:val="00C87A27"/>
    <w:rsid w:val="00C87AD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30D"/>
    <w:rsid w:val="00C93380"/>
    <w:rsid w:val="00C934CC"/>
    <w:rsid w:val="00C93537"/>
    <w:rsid w:val="00C93857"/>
    <w:rsid w:val="00C938C0"/>
    <w:rsid w:val="00C93BD8"/>
    <w:rsid w:val="00C93FB5"/>
    <w:rsid w:val="00C943ED"/>
    <w:rsid w:val="00C94645"/>
    <w:rsid w:val="00C94977"/>
    <w:rsid w:val="00C94A0C"/>
    <w:rsid w:val="00C94C4C"/>
    <w:rsid w:val="00C951D9"/>
    <w:rsid w:val="00C9528C"/>
    <w:rsid w:val="00C95590"/>
    <w:rsid w:val="00C95B33"/>
    <w:rsid w:val="00C95FB2"/>
    <w:rsid w:val="00C95FB3"/>
    <w:rsid w:val="00C96098"/>
    <w:rsid w:val="00C9610E"/>
    <w:rsid w:val="00C96430"/>
    <w:rsid w:val="00C9648C"/>
    <w:rsid w:val="00C964F9"/>
    <w:rsid w:val="00C9686F"/>
    <w:rsid w:val="00C9690B"/>
    <w:rsid w:val="00C9715C"/>
    <w:rsid w:val="00C9715E"/>
    <w:rsid w:val="00C97259"/>
    <w:rsid w:val="00C975AA"/>
    <w:rsid w:val="00C9777E"/>
    <w:rsid w:val="00C977EC"/>
    <w:rsid w:val="00C97B75"/>
    <w:rsid w:val="00C97C99"/>
    <w:rsid w:val="00CA01DE"/>
    <w:rsid w:val="00CA020D"/>
    <w:rsid w:val="00CA04B3"/>
    <w:rsid w:val="00CA06CD"/>
    <w:rsid w:val="00CA07D1"/>
    <w:rsid w:val="00CA07E8"/>
    <w:rsid w:val="00CA0BBE"/>
    <w:rsid w:val="00CA0EE4"/>
    <w:rsid w:val="00CA11A6"/>
    <w:rsid w:val="00CA1414"/>
    <w:rsid w:val="00CA1501"/>
    <w:rsid w:val="00CA181A"/>
    <w:rsid w:val="00CA1883"/>
    <w:rsid w:val="00CA1887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27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B1"/>
    <w:rsid w:val="00CA5BDA"/>
    <w:rsid w:val="00CA5E83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6A0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29F"/>
    <w:rsid w:val="00CB490A"/>
    <w:rsid w:val="00CB4AB8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562"/>
    <w:rsid w:val="00CC1602"/>
    <w:rsid w:val="00CC1B30"/>
    <w:rsid w:val="00CC1E75"/>
    <w:rsid w:val="00CC1F9C"/>
    <w:rsid w:val="00CC1FD8"/>
    <w:rsid w:val="00CC2147"/>
    <w:rsid w:val="00CC2539"/>
    <w:rsid w:val="00CC285D"/>
    <w:rsid w:val="00CC316A"/>
    <w:rsid w:val="00CC319F"/>
    <w:rsid w:val="00CC31F0"/>
    <w:rsid w:val="00CC3C31"/>
    <w:rsid w:val="00CC3CFE"/>
    <w:rsid w:val="00CC3E74"/>
    <w:rsid w:val="00CC412A"/>
    <w:rsid w:val="00CC428A"/>
    <w:rsid w:val="00CC46C3"/>
    <w:rsid w:val="00CC48A4"/>
    <w:rsid w:val="00CC4B35"/>
    <w:rsid w:val="00CC4C34"/>
    <w:rsid w:val="00CC4FBC"/>
    <w:rsid w:val="00CC583C"/>
    <w:rsid w:val="00CC5A40"/>
    <w:rsid w:val="00CC5F81"/>
    <w:rsid w:val="00CC6065"/>
    <w:rsid w:val="00CC62C9"/>
    <w:rsid w:val="00CC6385"/>
    <w:rsid w:val="00CC64F0"/>
    <w:rsid w:val="00CC6686"/>
    <w:rsid w:val="00CC6792"/>
    <w:rsid w:val="00CC68E0"/>
    <w:rsid w:val="00CC6BDB"/>
    <w:rsid w:val="00CC6C53"/>
    <w:rsid w:val="00CC6D2F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22C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781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F17"/>
    <w:rsid w:val="00CD4F3D"/>
    <w:rsid w:val="00CD4FA9"/>
    <w:rsid w:val="00CD53CC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8FE"/>
    <w:rsid w:val="00CE5938"/>
    <w:rsid w:val="00CE59C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F0067"/>
    <w:rsid w:val="00CF02BF"/>
    <w:rsid w:val="00CF0D81"/>
    <w:rsid w:val="00CF0F5C"/>
    <w:rsid w:val="00CF111F"/>
    <w:rsid w:val="00CF12D2"/>
    <w:rsid w:val="00CF16C7"/>
    <w:rsid w:val="00CF1E1C"/>
    <w:rsid w:val="00CF1FDD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A50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C0F"/>
    <w:rsid w:val="00D02CC8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5D45"/>
    <w:rsid w:val="00D0662F"/>
    <w:rsid w:val="00D0671C"/>
    <w:rsid w:val="00D06C04"/>
    <w:rsid w:val="00D07046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0F"/>
    <w:rsid w:val="00D13439"/>
    <w:rsid w:val="00D134B0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D74"/>
    <w:rsid w:val="00D16F9C"/>
    <w:rsid w:val="00D1713B"/>
    <w:rsid w:val="00D172C8"/>
    <w:rsid w:val="00D17521"/>
    <w:rsid w:val="00D1752B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31D5"/>
    <w:rsid w:val="00D23653"/>
    <w:rsid w:val="00D23779"/>
    <w:rsid w:val="00D237F3"/>
    <w:rsid w:val="00D23B37"/>
    <w:rsid w:val="00D23CD0"/>
    <w:rsid w:val="00D23EF8"/>
    <w:rsid w:val="00D23FDF"/>
    <w:rsid w:val="00D24357"/>
    <w:rsid w:val="00D243BC"/>
    <w:rsid w:val="00D243FD"/>
    <w:rsid w:val="00D24408"/>
    <w:rsid w:val="00D2480E"/>
    <w:rsid w:val="00D24830"/>
    <w:rsid w:val="00D25B0E"/>
    <w:rsid w:val="00D25B8C"/>
    <w:rsid w:val="00D25BFF"/>
    <w:rsid w:val="00D25ED2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7B3"/>
    <w:rsid w:val="00D33EEA"/>
    <w:rsid w:val="00D341BC"/>
    <w:rsid w:val="00D34436"/>
    <w:rsid w:val="00D34861"/>
    <w:rsid w:val="00D3497A"/>
    <w:rsid w:val="00D34B79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400F3"/>
    <w:rsid w:val="00D401BD"/>
    <w:rsid w:val="00D40450"/>
    <w:rsid w:val="00D406E8"/>
    <w:rsid w:val="00D406E9"/>
    <w:rsid w:val="00D4082F"/>
    <w:rsid w:val="00D40C31"/>
    <w:rsid w:val="00D40C50"/>
    <w:rsid w:val="00D40DEC"/>
    <w:rsid w:val="00D40E25"/>
    <w:rsid w:val="00D4101A"/>
    <w:rsid w:val="00D413B4"/>
    <w:rsid w:val="00D416B9"/>
    <w:rsid w:val="00D41809"/>
    <w:rsid w:val="00D418DD"/>
    <w:rsid w:val="00D41902"/>
    <w:rsid w:val="00D421ED"/>
    <w:rsid w:val="00D4246F"/>
    <w:rsid w:val="00D424B6"/>
    <w:rsid w:val="00D430E7"/>
    <w:rsid w:val="00D434FB"/>
    <w:rsid w:val="00D437AD"/>
    <w:rsid w:val="00D43861"/>
    <w:rsid w:val="00D43A2F"/>
    <w:rsid w:val="00D43C1E"/>
    <w:rsid w:val="00D43FEA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5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499"/>
    <w:rsid w:val="00D47E11"/>
    <w:rsid w:val="00D47E4A"/>
    <w:rsid w:val="00D47E90"/>
    <w:rsid w:val="00D47FF6"/>
    <w:rsid w:val="00D500DF"/>
    <w:rsid w:val="00D503D3"/>
    <w:rsid w:val="00D506EC"/>
    <w:rsid w:val="00D5084C"/>
    <w:rsid w:val="00D509ED"/>
    <w:rsid w:val="00D50A46"/>
    <w:rsid w:val="00D50CBB"/>
    <w:rsid w:val="00D51091"/>
    <w:rsid w:val="00D51276"/>
    <w:rsid w:val="00D51381"/>
    <w:rsid w:val="00D5162C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03A"/>
    <w:rsid w:val="00D54BBF"/>
    <w:rsid w:val="00D5502A"/>
    <w:rsid w:val="00D55051"/>
    <w:rsid w:val="00D551D7"/>
    <w:rsid w:val="00D55294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A81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125"/>
    <w:rsid w:val="00D6446B"/>
    <w:rsid w:val="00D644BB"/>
    <w:rsid w:val="00D64742"/>
    <w:rsid w:val="00D647B8"/>
    <w:rsid w:val="00D64C31"/>
    <w:rsid w:val="00D64C79"/>
    <w:rsid w:val="00D64D95"/>
    <w:rsid w:val="00D654A5"/>
    <w:rsid w:val="00D655D6"/>
    <w:rsid w:val="00D65797"/>
    <w:rsid w:val="00D657E5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371"/>
    <w:rsid w:val="00D705A0"/>
    <w:rsid w:val="00D705F7"/>
    <w:rsid w:val="00D70D07"/>
    <w:rsid w:val="00D70F00"/>
    <w:rsid w:val="00D7120D"/>
    <w:rsid w:val="00D717F9"/>
    <w:rsid w:val="00D71D85"/>
    <w:rsid w:val="00D72177"/>
    <w:rsid w:val="00D72B1A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0907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1F1"/>
    <w:rsid w:val="00D8520D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3E2F"/>
    <w:rsid w:val="00D9451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6CA2"/>
    <w:rsid w:val="00D96DA5"/>
    <w:rsid w:val="00D9709E"/>
    <w:rsid w:val="00D974AB"/>
    <w:rsid w:val="00D97665"/>
    <w:rsid w:val="00DA0056"/>
    <w:rsid w:val="00DA007F"/>
    <w:rsid w:val="00DA0152"/>
    <w:rsid w:val="00DA0249"/>
    <w:rsid w:val="00DA025B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2A8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A7FDA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84C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0F90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1DC"/>
    <w:rsid w:val="00DD64BC"/>
    <w:rsid w:val="00DD68BC"/>
    <w:rsid w:val="00DD6DF8"/>
    <w:rsid w:val="00DD6EBF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87"/>
    <w:rsid w:val="00DE29C9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81F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7EE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03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6D5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2A8F"/>
    <w:rsid w:val="00E033D8"/>
    <w:rsid w:val="00E0342A"/>
    <w:rsid w:val="00E038C5"/>
    <w:rsid w:val="00E03D53"/>
    <w:rsid w:val="00E0440A"/>
    <w:rsid w:val="00E04807"/>
    <w:rsid w:val="00E04BB0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206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51D"/>
    <w:rsid w:val="00E13580"/>
    <w:rsid w:val="00E13708"/>
    <w:rsid w:val="00E13794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26A"/>
    <w:rsid w:val="00E17445"/>
    <w:rsid w:val="00E176C1"/>
    <w:rsid w:val="00E1773A"/>
    <w:rsid w:val="00E178DE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399E"/>
    <w:rsid w:val="00E2409D"/>
    <w:rsid w:val="00E2439A"/>
    <w:rsid w:val="00E243B7"/>
    <w:rsid w:val="00E246E0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ED1"/>
    <w:rsid w:val="00E26662"/>
    <w:rsid w:val="00E26C97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A"/>
    <w:rsid w:val="00E3383C"/>
    <w:rsid w:val="00E33AD7"/>
    <w:rsid w:val="00E33B51"/>
    <w:rsid w:val="00E3434B"/>
    <w:rsid w:val="00E34EDD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13F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1D30"/>
    <w:rsid w:val="00E42313"/>
    <w:rsid w:val="00E4247F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9DD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5AD"/>
    <w:rsid w:val="00E566AA"/>
    <w:rsid w:val="00E57180"/>
    <w:rsid w:val="00E5788D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DDF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CFA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6B3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3F68"/>
    <w:rsid w:val="00E8432F"/>
    <w:rsid w:val="00E843DB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6E80"/>
    <w:rsid w:val="00E870C9"/>
    <w:rsid w:val="00E87572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94"/>
    <w:rsid w:val="00E90AF7"/>
    <w:rsid w:val="00E90C1C"/>
    <w:rsid w:val="00E90C6E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0E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9E2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0CF5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3F04"/>
    <w:rsid w:val="00EB44B4"/>
    <w:rsid w:val="00EB48B7"/>
    <w:rsid w:val="00EB4975"/>
    <w:rsid w:val="00EB4A08"/>
    <w:rsid w:val="00EB4AF0"/>
    <w:rsid w:val="00EB4CE2"/>
    <w:rsid w:val="00EB4DD2"/>
    <w:rsid w:val="00EB55D2"/>
    <w:rsid w:val="00EB5899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EF"/>
    <w:rsid w:val="00EC0B54"/>
    <w:rsid w:val="00EC0B82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89A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61A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1ED9"/>
    <w:rsid w:val="00ED1F30"/>
    <w:rsid w:val="00ED1FEF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44B6"/>
    <w:rsid w:val="00ED4AA0"/>
    <w:rsid w:val="00ED5155"/>
    <w:rsid w:val="00ED518C"/>
    <w:rsid w:val="00ED56C3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E33"/>
    <w:rsid w:val="00EE1FE7"/>
    <w:rsid w:val="00EE214C"/>
    <w:rsid w:val="00EE219E"/>
    <w:rsid w:val="00EE255C"/>
    <w:rsid w:val="00EE2660"/>
    <w:rsid w:val="00EE2686"/>
    <w:rsid w:val="00EE27CF"/>
    <w:rsid w:val="00EE3518"/>
    <w:rsid w:val="00EE35AB"/>
    <w:rsid w:val="00EE398A"/>
    <w:rsid w:val="00EE3AD9"/>
    <w:rsid w:val="00EE413C"/>
    <w:rsid w:val="00EE438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51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B52"/>
    <w:rsid w:val="00EF2DE6"/>
    <w:rsid w:val="00EF2E76"/>
    <w:rsid w:val="00EF303A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300"/>
    <w:rsid w:val="00EF43BC"/>
    <w:rsid w:val="00EF4963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B4"/>
    <w:rsid w:val="00EF77CA"/>
    <w:rsid w:val="00EF7A7E"/>
    <w:rsid w:val="00EF7BA9"/>
    <w:rsid w:val="00F00389"/>
    <w:rsid w:val="00F005F0"/>
    <w:rsid w:val="00F00B04"/>
    <w:rsid w:val="00F00C7B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9F3"/>
    <w:rsid w:val="00F03CC5"/>
    <w:rsid w:val="00F03F7D"/>
    <w:rsid w:val="00F04813"/>
    <w:rsid w:val="00F04CBB"/>
    <w:rsid w:val="00F04D92"/>
    <w:rsid w:val="00F05443"/>
    <w:rsid w:val="00F05AE0"/>
    <w:rsid w:val="00F05B30"/>
    <w:rsid w:val="00F05BC4"/>
    <w:rsid w:val="00F05D56"/>
    <w:rsid w:val="00F060B8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B9F"/>
    <w:rsid w:val="00F07FA9"/>
    <w:rsid w:val="00F1048D"/>
    <w:rsid w:val="00F104CB"/>
    <w:rsid w:val="00F106EB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E51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CC4"/>
    <w:rsid w:val="00F24E4F"/>
    <w:rsid w:val="00F251F7"/>
    <w:rsid w:val="00F2536B"/>
    <w:rsid w:val="00F2549C"/>
    <w:rsid w:val="00F254B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AA5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3EE0"/>
    <w:rsid w:val="00F3426E"/>
    <w:rsid w:val="00F34297"/>
    <w:rsid w:val="00F34362"/>
    <w:rsid w:val="00F34511"/>
    <w:rsid w:val="00F34551"/>
    <w:rsid w:val="00F34791"/>
    <w:rsid w:val="00F349AB"/>
    <w:rsid w:val="00F34BAD"/>
    <w:rsid w:val="00F34D7B"/>
    <w:rsid w:val="00F356A3"/>
    <w:rsid w:val="00F35825"/>
    <w:rsid w:val="00F35856"/>
    <w:rsid w:val="00F35A17"/>
    <w:rsid w:val="00F35BDF"/>
    <w:rsid w:val="00F35C31"/>
    <w:rsid w:val="00F35ECD"/>
    <w:rsid w:val="00F35EDF"/>
    <w:rsid w:val="00F361EE"/>
    <w:rsid w:val="00F361F5"/>
    <w:rsid w:val="00F367D9"/>
    <w:rsid w:val="00F369C1"/>
    <w:rsid w:val="00F36D83"/>
    <w:rsid w:val="00F36D98"/>
    <w:rsid w:val="00F36E17"/>
    <w:rsid w:val="00F37179"/>
    <w:rsid w:val="00F37346"/>
    <w:rsid w:val="00F3756E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417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4153"/>
    <w:rsid w:val="00F54337"/>
    <w:rsid w:val="00F549B4"/>
    <w:rsid w:val="00F553CA"/>
    <w:rsid w:val="00F555B0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7B7"/>
    <w:rsid w:val="00F609BD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3201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9EB"/>
    <w:rsid w:val="00F70C7E"/>
    <w:rsid w:val="00F710FA"/>
    <w:rsid w:val="00F71688"/>
    <w:rsid w:val="00F717A5"/>
    <w:rsid w:val="00F718E4"/>
    <w:rsid w:val="00F71D08"/>
    <w:rsid w:val="00F71EC4"/>
    <w:rsid w:val="00F724DA"/>
    <w:rsid w:val="00F724E9"/>
    <w:rsid w:val="00F725AB"/>
    <w:rsid w:val="00F72613"/>
    <w:rsid w:val="00F72F0D"/>
    <w:rsid w:val="00F73333"/>
    <w:rsid w:val="00F73410"/>
    <w:rsid w:val="00F737CA"/>
    <w:rsid w:val="00F738AA"/>
    <w:rsid w:val="00F73AFC"/>
    <w:rsid w:val="00F73CC4"/>
    <w:rsid w:val="00F741C1"/>
    <w:rsid w:val="00F74213"/>
    <w:rsid w:val="00F743DD"/>
    <w:rsid w:val="00F74764"/>
    <w:rsid w:val="00F74B1E"/>
    <w:rsid w:val="00F752C2"/>
    <w:rsid w:val="00F7568C"/>
    <w:rsid w:val="00F756D2"/>
    <w:rsid w:val="00F75CCE"/>
    <w:rsid w:val="00F75D01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DF4"/>
    <w:rsid w:val="00F82731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87F"/>
    <w:rsid w:val="00F858BC"/>
    <w:rsid w:val="00F85E47"/>
    <w:rsid w:val="00F85EE1"/>
    <w:rsid w:val="00F8611A"/>
    <w:rsid w:val="00F86488"/>
    <w:rsid w:val="00F8694D"/>
    <w:rsid w:val="00F86F4E"/>
    <w:rsid w:val="00F87355"/>
    <w:rsid w:val="00F87828"/>
    <w:rsid w:val="00F87870"/>
    <w:rsid w:val="00F87984"/>
    <w:rsid w:val="00F87CFC"/>
    <w:rsid w:val="00F87F59"/>
    <w:rsid w:val="00F90208"/>
    <w:rsid w:val="00F9020A"/>
    <w:rsid w:val="00F903E9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4E36"/>
    <w:rsid w:val="00F9599F"/>
    <w:rsid w:val="00F959E2"/>
    <w:rsid w:val="00F95CFD"/>
    <w:rsid w:val="00F95D07"/>
    <w:rsid w:val="00F9633C"/>
    <w:rsid w:val="00F965F1"/>
    <w:rsid w:val="00F96ADC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ABC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702"/>
    <w:rsid w:val="00FA7253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513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1F0F"/>
    <w:rsid w:val="00FB217E"/>
    <w:rsid w:val="00FB24F5"/>
    <w:rsid w:val="00FB25BD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08E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A87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9CC"/>
    <w:rsid w:val="00FC4B4C"/>
    <w:rsid w:val="00FC4BAE"/>
    <w:rsid w:val="00FC4CDE"/>
    <w:rsid w:val="00FC505B"/>
    <w:rsid w:val="00FC5774"/>
    <w:rsid w:val="00FC5923"/>
    <w:rsid w:val="00FC5A22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0BBD"/>
    <w:rsid w:val="00FD0C87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D78"/>
    <w:rsid w:val="00FD6EF3"/>
    <w:rsid w:val="00FD7221"/>
    <w:rsid w:val="00FD7767"/>
    <w:rsid w:val="00FD78C0"/>
    <w:rsid w:val="00FD7DA1"/>
    <w:rsid w:val="00FE020A"/>
    <w:rsid w:val="00FE0212"/>
    <w:rsid w:val="00FE02E4"/>
    <w:rsid w:val="00FE0BBD"/>
    <w:rsid w:val="00FE0EE6"/>
    <w:rsid w:val="00FE0FC2"/>
    <w:rsid w:val="00FE16E2"/>
    <w:rsid w:val="00FE17D7"/>
    <w:rsid w:val="00FE1FDB"/>
    <w:rsid w:val="00FE2076"/>
    <w:rsid w:val="00FE21BB"/>
    <w:rsid w:val="00FE2380"/>
    <w:rsid w:val="00FE24DF"/>
    <w:rsid w:val="00FE29C4"/>
    <w:rsid w:val="00FE2AB8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AD"/>
    <w:rsid w:val="00FE5FC3"/>
    <w:rsid w:val="00FE606B"/>
    <w:rsid w:val="00FE6102"/>
    <w:rsid w:val="00FE6564"/>
    <w:rsid w:val="00FE661F"/>
    <w:rsid w:val="00FE693A"/>
    <w:rsid w:val="00FE6A40"/>
    <w:rsid w:val="00FE6B64"/>
    <w:rsid w:val="00FE6D6D"/>
    <w:rsid w:val="00FE71CC"/>
    <w:rsid w:val="00FE72D6"/>
    <w:rsid w:val="00FE76AA"/>
    <w:rsid w:val="00FE79BB"/>
    <w:rsid w:val="00FE7E9D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4F79"/>
    <w:rsid w:val="00FF50DE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3DB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EA6F68E6-5FF9-4056-9E7B-77C95F57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351</TotalTime>
  <Pages>1</Pages>
  <Words>2874</Words>
  <Characters>16388</Characters>
  <Application>Microsoft Office Word</Application>
  <DocSecurity>4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Attaya, Pinpimai</cp:lastModifiedBy>
  <cp:revision>145</cp:revision>
  <cp:lastPrinted>2023-08-11T21:39:00Z</cp:lastPrinted>
  <dcterms:created xsi:type="dcterms:W3CDTF">2023-08-04T02:33:00Z</dcterms:created>
  <dcterms:modified xsi:type="dcterms:W3CDTF">2023-08-11T21:42:00Z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</Properties>
</file>