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D4907" w14:textId="220A5FD9" w:rsidR="006971B8" w:rsidRPr="00B737D5"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B737D5">
        <w:rPr>
          <w:rFonts w:ascii="Browallia New" w:hAnsi="Browallia New" w:cs="Browallia New"/>
          <w:b/>
          <w:bCs/>
          <w:sz w:val="28"/>
          <w:szCs w:val="28"/>
          <w:cs/>
          <w:lang w:val="en-GB"/>
        </w:rPr>
        <w:t xml:space="preserve">บริษัท </w:t>
      </w:r>
      <w:r w:rsidRPr="00B737D5">
        <w:rPr>
          <w:rFonts w:ascii="Browallia New" w:hAnsi="Browallia New" w:cs="Browallia New"/>
          <w:b/>
          <w:bCs/>
          <w:spacing w:val="-4"/>
          <w:sz w:val="28"/>
          <w:szCs w:val="28"/>
          <w:cs/>
        </w:rPr>
        <w:t>ไมด้า แอสเซ็ท</w:t>
      </w:r>
      <w:r w:rsidRPr="00B737D5">
        <w:rPr>
          <w:rFonts w:ascii="Browallia New" w:hAnsi="Browallia New" w:cs="Browallia New"/>
          <w:b/>
          <w:bCs/>
          <w:spacing w:val="-4"/>
          <w:sz w:val="28"/>
          <w:szCs w:val="28"/>
          <w:lang w:val="en-GB"/>
        </w:rPr>
        <w:t xml:space="preserve"> </w:t>
      </w:r>
      <w:r w:rsidRPr="00B737D5">
        <w:rPr>
          <w:rFonts w:ascii="Browallia New" w:hAnsi="Browallia New" w:cs="Browallia New"/>
          <w:b/>
          <w:bCs/>
          <w:sz w:val="28"/>
          <w:szCs w:val="28"/>
          <w:cs/>
          <w:lang w:val="en-GB"/>
        </w:rPr>
        <w:t xml:space="preserve">จำกัด </w:t>
      </w:r>
      <w:r w:rsidRPr="00B737D5">
        <w:rPr>
          <w:rFonts w:ascii="Browallia New" w:hAnsi="Browallia New" w:cs="Browallia New"/>
          <w:b/>
          <w:bCs/>
          <w:sz w:val="28"/>
          <w:szCs w:val="28"/>
          <w:lang w:val="en-GB"/>
        </w:rPr>
        <w:t>(</w:t>
      </w:r>
      <w:r w:rsidRPr="00B737D5">
        <w:rPr>
          <w:rFonts w:ascii="Browallia New" w:hAnsi="Browallia New" w:cs="Browallia New"/>
          <w:b/>
          <w:bCs/>
          <w:sz w:val="28"/>
          <w:szCs w:val="28"/>
          <w:cs/>
          <w:lang w:val="en-GB"/>
        </w:rPr>
        <w:t>มหาชน</w:t>
      </w:r>
      <w:r w:rsidRPr="00B737D5">
        <w:rPr>
          <w:rFonts w:ascii="Browallia New" w:hAnsi="Browallia New" w:cs="Browallia New"/>
          <w:b/>
          <w:bCs/>
          <w:sz w:val="28"/>
          <w:szCs w:val="28"/>
          <w:lang w:val="en-GB"/>
        </w:rPr>
        <w:t xml:space="preserve">) </w:t>
      </w:r>
      <w:r w:rsidRPr="00B737D5">
        <w:rPr>
          <w:rFonts w:ascii="Browallia New" w:hAnsi="Browallia New" w:cs="Browallia New"/>
          <w:b/>
          <w:bCs/>
          <w:sz w:val="28"/>
          <w:szCs w:val="28"/>
          <w:cs/>
          <w:lang w:val="en-GB"/>
        </w:rPr>
        <w:t>และบริษัทย่อย</w:t>
      </w:r>
    </w:p>
    <w:p w14:paraId="13128B48" w14:textId="0EA234DF" w:rsidR="009742A9" w:rsidRPr="00B737D5"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B737D5">
        <w:rPr>
          <w:rFonts w:ascii="Browallia New" w:hAnsi="Browallia New" w:cs="Browallia New"/>
          <w:b/>
          <w:bCs/>
          <w:sz w:val="28"/>
          <w:szCs w:val="28"/>
          <w:cs/>
        </w:rPr>
        <w:t>หมายเหตุประกอบงบการเงินระหว่างกาลแบบย่อ</w:t>
      </w:r>
    </w:p>
    <w:p w14:paraId="3621ACA4" w14:textId="46821B51" w:rsidR="00964762" w:rsidRPr="00B737D5" w:rsidRDefault="00B96D93" w:rsidP="0096476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B96D93">
        <w:rPr>
          <w:rFonts w:ascii="Browallia New" w:hAnsi="Browallia New" w:cs="Browallia New"/>
          <w:b/>
          <w:bCs/>
          <w:sz w:val="28"/>
          <w:szCs w:val="28"/>
          <w:cs/>
        </w:rPr>
        <w:t>สำหรับงวดสามเดือ</w:t>
      </w:r>
      <w:r w:rsidRPr="00B96D93">
        <w:rPr>
          <w:rFonts w:ascii="Browallia New" w:hAnsi="Browallia New" w:cs="Browallia New" w:hint="cs"/>
          <w:b/>
          <w:bCs/>
          <w:sz w:val="28"/>
          <w:szCs w:val="28"/>
          <w:cs/>
        </w:rPr>
        <w:t>นและหกเดือนสิ้น</w:t>
      </w:r>
      <w:r w:rsidRPr="00B96D93">
        <w:rPr>
          <w:rFonts w:ascii="Browallia New" w:hAnsi="Browallia New" w:cs="Browallia New"/>
          <w:b/>
          <w:bCs/>
          <w:sz w:val="28"/>
          <w:szCs w:val="28"/>
          <w:cs/>
        </w:rPr>
        <w:t xml:space="preserve">สุดวันที่ </w:t>
      </w:r>
      <w:r w:rsidRPr="00B96D93">
        <w:rPr>
          <w:rFonts w:ascii="Browallia New" w:hAnsi="Browallia New" w:cs="Browallia New"/>
          <w:b/>
          <w:bCs/>
          <w:sz w:val="28"/>
          <w:szCs w:val="28"/>
          <w:lang w:val="en-GB"/>
        </w:rPr>
        <w:t>3</w:t>
      </w:r>
      <w:r w:rsidRPr="00B96D93">
        <w:rPr>
          <w:rFonts w:ascii="Browallia New" w:hAnsi="Browallia New" w:cs="Browallia New"/>
          <w:b/>
          <w:bCs/>
          <w:sz w:val="28"/>
          <w:szCs w:val="28"/>
        </w:rPr>
        <w:t>0</w:t>
      </w:r>
      <w:r w:rsidRPr="00B96D93">
        <w:rPr>
          <w:rFonts w:ascii="Browallia New" w:hAnsi="Browallia New" w:cs="Browallia New"/>
          <w:b/>
          <w:bCs/>
          <w:sz w:val="28"/>
          <w:szCs w:val="28"/>
          <w:lang w:val="en-GB"/>
        </w:rPr>
        <w:t xml:space="preserve"> </w:t>
      </w:r>
      <w:r w:rsidRPr="00B96D93">
        <w:rPr>
          <w:rFonts w:ascii="Browallia New" w:hAnsi="Browallia New" w:cs="Browallia New" w:hint="cs"/>
          <w:b/>
          <w:bCs/>
          <w:sz w:val="28"/>
          <w:szCs w:val="28"/>
          <w:cs/>
        </w:rPr>
        <w:t>มิถุนายน</w:t>
      </w:r>
      <w:r w:rsidRPr="00B96D93">
        <w:rPr>
          <w:rFonts w:ascii="Browallia New" w:hAnsi="Browallia New" w:cs="Browallia New"/>
          <w:b/>
          <w:bCs/>
          <w:sz w:val="28"/>
          <w:szCs w:val="28"/>
        </w:rPr>
        <w:t xml:space="preserve"> 256</w:t>
      </w:r>
      <w:r>
        <w:rPr>
          <w:rFonts w:ascii="Browallia New" w:hAnsi="Browallia New" w:cs="Browallia New"/>
          <w:b/>
          <w:bCs/>
          <w:sz w:val="28"/>
          <w:szCs w:val="28"/>
        </w:rPr>
        <w:t>6</w:t>
      </w:r>
      <w:r w:rsidRPr="00B96D93">
        <w:rPr>
          <w:rFonts w:ascii="Browallia New" w:hAnsi="Browallia New" w:cs="Browallia New"/>
          <w:b/>
          <w:bCs/>
          <w:sz w:val="28"/>
          <w:szCs w:val="28"/>
          <w:lang w:val="en-GB"/>
        </w:rPr>
        <w:t xml:space="preserve"> </w:t>
      </w:r>
      <w:r w:rsidRPr="00B96D93">
        <w:rPr>
          <w:rFonts w:ascii="Browallia New" w:hAnsi="Browallia New" w:cs="Browallia New"/>
          <w:b/>
          <w:bCs/>
          <w:sz w:val="28"/>
          <w:szCs w:val="28"/>
        </w:rPr>
        <w:t>(</w:t>
      </w:r>
      <w:r w:rsidRPr="00B96D93">
        <w:rPr>
          <w:rFonts w:ascii="Browallia New" w:hAnsi="Browallia New" w:cs="Browallia New"/>
          <w:b/>
          <w:bCs/>
          <w:sz w:val="28"/>
          <w:szCs w:val="28"/>
          <w:cs/>
        </w:rPr>
        <w:t>ยังไม่ได้ตรวจสอบ แต่สอบทานแล้ว</w:t>
      </w:r>
      <w:r w:rsidRPr="00B96D93">
        <w:rPr>
          <w:rFonts w:ascii="Browallia New" w:hAnsi="Browallia New" w:cs="Browallia New"/>
          <w:b/>
          <w:bCs/>
          <w:sz w:val="28"/>
          <w:szCs w:val="28"/>
        </w:rPr>
        <w:t>)</w:t>
      </w:r>
    </w:p>
    <w:p w14:paraId="2F977531" w14:textId="1214D256" w:rsidR="009742A9" w:rsidRPr="00B737D5"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p>
    <w:p w14:paraId="6077AB72" w14:textId="77777777" w:rsidR="009742A9" w:rsidRPr="00B737D5"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ลักษณะการดำเนินธุรกิจ</w:t>
      </w:r>
    </w:p>
    <w:p w14:paraId="69F91BAA" w14:textId="77777777" w:rsidR="009742A9" w:rsidRPr="00B737D5"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4A72E24" w14:textId="7F46676A" w:rsidR="009742A9" w:rsidRPr="00B737D5" w:rsidRDefault="009742A9" w:rsidP="00C320BC">
      <w:pPr>
        <w:tabs>
          <w:tab w:val="clear" w:pos="227"/>
          <w:tab w:val="clear" w:pos="454"/>
        </w:tabs>
        <w:spacing w:line="240" w:lineRule="auto"/>
        <w:ind w:left="450"/>
        <w:jc w:val="thaiDistribute"/>
        <w:rPr>
          <w:rFonts w:ascii="Browallia New" w:hAnsi="Browallia New" w:cs="Browallia New"/>
          <w:sz w:val="28"/>
          <w:szCs w:val="28"/>
        </w:rPr>
      </w:pPr>
      <w:r w:rsidRPr="00B737D5">
        <w:rPr>
          <w:rFonts w:ascii="Browallia New" w:hAnsi="Browallia New" w:cs="Browallia New"/>
          <w:spacing w:val="-2"/>
          <w:sz w:val="28"/>
          <w:szCs w:val="28"/>
          <w:cs/>
        </w:rPr>
        <w:t>บริษัท ไมด้า แอสเซ็ท จำกัด (มหาชน)</w:t>
      </w:r>
      <w:r w:rsidRPr="00B737D5">
        <w:rPr>
          <w:rFonts w:ascii="Browallia New" w:hAnsi="Browallia New" w:cs="Browallia New"/>
          <w:spacing w:val="-2"/>
          <w:sz w:val="28"/>
          <w:szCs w:val="28"/>
        </w:rPr>
        <w:t xml:space="preserve"> </w:t>
      </w:r>
      <w:r w:rsidRPr="00B737D5">
        <w:rPr>
          <w:rFonts w:ascii="Browallia New" w:hAnsi="Browallia New" w:cs="Browallia New"/>
          <w:spacing w:val="-2"/>
          <w:sz w:val="28"/>
          <w:szCs w:val="28"/>
          <w:cs/>
        </w:rPr>
        <w:t>(</w:t>
      </w:r>
      <w:r w:rsidRPr="00B737D5">
        <w:rPr>
          <w:rFonts w:ascii="Browallia New" w:hAnsi="Browallia New" w:cs="Browallia New"/>
          <w:spacing w:val="-2"/>
          <w:sz w:val="28"/>
          <w:szCs w:val="28"/>
        </w:rPr>
        <w:t>“</w:t>
      </w:r>
      <w:r w:rsidRPr="00B737D5">
        <w:rPr>
          <w:rFonts w:ascii="Browallia New" w:hAnsi="Browallia New" w:cs="Browallia New"/>
          <w:spacing w:val="-2"/>
          <w:sz w:val="28"/>
          <w:szCs w:val="28"/>
          <w:cs/>
        </w:rPr>
        <w:t>บริษัท</w:t>
      </w:r>
      <w:r w:rsidRPr="00B737D5">
        <w:rPr>
          <w:rFonts w:ascii="Browallia New" w:hAnsi="Browallia New" w:cs="Browallia New"/>
          <w:spacing w:val="-2"/>
          <w:sz w:val="28"/>
          <w:szCs w:val="28"/>
        </w:rPr>
        <w:t>”</w:t>
      </w:r>
      <w:r w:rsidRPr="00B737D5">
        <w:rPr>
          <w:rFonts w:ascii="Browallia New" w:hAnsi="Browallia New" w:cs="Browallia New"/>
          <w:spacing w:val="-2"/>
          <w:sz w:val="28"/>
          <w:szCs w:val="28"/>
          <w:cs/>
        </w:rPr>
        <w:t>) ดำเนินกิจการในประเทศไทยโดยทำธุรกิจหลักในการ</w:t>
      </w:r>
      <w:r w:rsidRPr="00B737D5">
        <w:rPr>
          <w:rStyle w:val="normaltextrun"/>
          <w:rFonts w:ascii="Browallia New" w:hAnsi="Browallia New" w:cs="Browallia New"/>
          <w:color w:val="000000"/>
          <w:sz w:val="28"/>
          <w:szCs w:val="28"/>
          <w:shd w:val="clear" w:color="auto" w:fill="FFFFFF"/>
          <w:cs/>
        </w:rPr>
        <w:t>ขายและให้บริการเช่าซื้อเครื่องใช้ไฟฟ้า</w:t>
      </w:r>
      <w:r w:rsidR="005C073A" w:rsidRPr="00B737D5">
        <w:rPr>
          <w:rStyle w:val="normaltextrun"/>
          <w:rFonts w:ascii="Browallia New" w:hAnsi="Browallia New" w:cs="Browallia New"/>
          <w:color w:val="000000"/>
          <w:sz w:val="28"/>
          <w:szCs w:val="28"/>
          <w:shd w:val="clear" w:color="auto" w:fill="FFFFFF"/>
          <w:cs/>
        </w:rPr>
        <w:t>ภายในบ้านและรถจักรยานยนต์</w:t>
      </w:r>
      <w:r w:rsidRPr="00B737D5">
        <w:rPr>
          <w:rFonts w:ascii="Browallia New" w:hAnsi="Browallia New" w:cs="Browallia New"/>
          <w:spacing w:val="-2"/>
          <w:sz w:val="28"/>
          <w:szCs w:val="28"/>
          <w:cs/>
        </w:rPr>
        <w:t xml:space="preserve"> ธุรกิจโรงแรม และธุรกิจพัฒนาอสังหาริมทรัพย์</w:t>
      </w:r>
      <w:r w:rsidR="00D47A00" w:rsidRPr="00B737D5">
        <w:rPr>
          <w:rFonts w:ascii="Browallia New" w:hAnsi="Browallia New" w:cs="Browallia New"/>
          <w:spacing w:val="-2"/>
          <w:sz w:val="28"/>
          <w:szCs w:val="28"/>
          <w:cs/>
        </w:rPr>
        <w:br/>
      </w:r>
      <w:r w:rsidRPr="00B737D5">
        <w:rPr>
          <w:rFonts w:ascii="Browallia New" w:hAnsi="Browallia New" w:cs="Browallia New"/>
          <w:spacing w:val="-2"/>
          <w:sz w:val="28"/>
          <w:szCs w:val="28"/>
          <w:cs/>
        </w:rPr>
        <w:t xml:space="preserve">เพื่อขาย </w:t>
      </w:r>
      <w:r w:rsidR="00046E6A" w:rsidRPr="00B737D5">
        <w:rPr>
          <w:rFonts w:ascii="Browallia New" w:hAnsi="Browallia New" w:cs="Browallia New"/>
          <w:spacing w:val="-2"/>
          <w:sz w:val="28"/>
          <w:szCs w:val="28"/>
          <w:cs/>
        </w:rPr>
        <w:t>ณ วันที่</w:t>
      </w:r>
      <w:r w:rsidR="00046E6A" w:rsidRPr="00B737D5">
        <w:rPr>
          <w:rFonts w:ascii="Browallia New" w:hAnsi="Browallia New" w:cs="Browallia New"/>
          <w:spacing w:val="-2"/>
          <w:sz w:val="28"/>
          <w:szCs w:val="28"/>
        </w:rPr>
        <w:t xml:space="preserve"> </w:t>
      </w:r>
      <w:r w:rsidR="00E90C3C" w:rsidRPr="00E90C3C">
        <w:rPr>
          <w:rFonts w:ascii="Browallia New" w:hAnsi="Browallia New" w:cs="Browallia New"/>
          <w:sz w:val="28"/>
          <w:szCs w:val="28"/>
          <w:lang w:val="en-GB"/>
        </w:rPr>
        <w:t>30</w:t>
      </w:r>
      <w:r w:rsidR="00E90C3C" w:rsidRPr="00E90C3C">
        <w:rPr>
          <w:rFonts w:ascii="Browallia New" w:hAnsi="Browallia New" w:cs="Browallia New" w:hint="cs"/>
          <w:sz w:val="28"/>
          <w:szCs w:val="28"/>
          <w:cs/>
          <w:lang w:val="en-GB"/>
        </w:rPr>
        <w:t xml:space="preserve"> มิถุนายน</w:t>
      </w:r>
      <w:r w:rsidR="00E90C3C" w:rsidRPr="00E90C3C">
        <w:rPr>
          <w:rFonts w:ascii="Browallia New" w:hAnsi="Browallia New" w:cs="Browallia New"/>
          <w:sz w:val="28"/>
          <w:szCs w:val="28"/>
        </w:rPr>
        <w:t xml:space="preserve"> </w:t>
      </w:r>
      <w:r w:rsidR="00050F87" w:rsidRPr="00050F87">
        <w:rPr>
          <w:rFonts w:ascii="Browallia New" w:hAnsi="Browallia New" w:cs="Browallia New"/>
          <w:sz w:val="28"/>
          <w:szCs w:val="28"/>
        </w:rPr>
        <w:t>2566</w:t>
      </w:r>
      <w:r w:rsidR="00046E6A" w:rsidRPr="00B737D5">
        <w:rPr>
          <w:rFonts w:ascii="Browallia New" w:hAnsi="Browallia New" w:cs="Browallia New"/>
          <w:spacing w:val="-2"/>
          <w:sz w:val="28"/>
          <w:szCs w:val="28"/>
          <w:cs/>
        </w:rPr>
        <w:t xml:space="preserve"> </w:t>
      </w:r>
      <w:r w:rsidRPr="00B737D5">
        <w:rPr>
          <w:rFonts w:ascii="Browallia New" w:hAnsi="Browallia New" w:cs="Browallia New"/>
          <w:spacing w:val="-2"/>
          <w:sz w:val="28"/>
          <w:szCs w:val="28"/>
          <w:cs/>
        </w:rPr>
        <w:t>บริษัทมีสาขาในกรุงเทพมหานครและต่างจังหวัดรวม</w:t>
      </w:r>
      <w:r w:rsidR="00AB7B31">
        <w:rPr>
          <w:rFonts w:ascii="Browallia New" w:hAnsi="Browallia New" w:cs="Browallia New" w:hint="cs"/>
          <w:spacing w:val="-2"/>
          <w:sz w:val="28"/>
          <w:szCs w:val="28"/>
          <w:cs/>
        </w:rPr>
        <w:t xml:space="preserve"> </w:t>
      </w:r>
      <w:r w:rsidR="004970EE" w:rsidRPr="0084645A">
        <w:rPr>
          <w:rFonts w:ascii="Browallia New" w:hAnsi="Browallia New" w:cs="Browallia New"/>
          <w:spacing w:val="-2"/>
          <w:sz w:val="28"/>
          <w:szCs w:val="28"/>
        </w:rPr>
        <w:t>1</w:t>
      </w:r>
      <w:r w:rsidR="0000090D" w:rsidRPr="0084645A">
        <w:rPr>
          <w:rFonts w:ascii="Browallia New" w:hAnsi="Browallia New" w:cs="Browallia New"/>
          <w:spacing w:val="-2"/>
          <w:sz w:val="28"/>
          <w:szCs w:val="28"/>
        </w:rPr>
        <w:t>0</w:t>
      </w:r>
      <w:r w:rsidR="00EE66E5" w:rsidRPr="0084645A">
        <w:rPr>
          <w:rFonts w:ascii="Browallia New" w:hAnsi="Browallia New" w:cs="Browallia New"/>
          <w:spacing w:val="-2"/>
          <w:sz w:val="28"/>
          <w:szCs w:val="28"/>
        </w:rPr>
        <w:t>5</w:t>
      </w:r>
      <w:r w:rsidRPr="00B737D5">
        <w:rPr>
          <w:rFonts w:ascii="Browallia New" w:hAnsi="Browallia New" w:cs="Browallia New"/>
          <w:spacing w:val="-2"/>
          <w:sz w:val="28"/>
          <w:szCs w:val="28"/>
        </w:rPr>
        <w:t xml:space="preserve"> </w:t>
      </w:r>
      <w:r w:rsidRPr="00B737D5">
        <w:rPr>
          <w:rFonts w:ascii="Browallia New" w:hAnsi="Browallia New" w:cs="Browallia New"/>
          <w:spacing w:val="-2"/>
          <w:sz w:val="28"/>
          <w:szCs w:val="28"/>
          <w:cs/>
        </w:rPr>
        <w:t>สาขา บริษัทมี</w:t>
      </w:r>
      <w:r w:rsidR="00135C62" w:rsidRPr="00B737D5">
        <w:rPr>
          <w:rFonts w:ascii="Browallia New" w:hAnsi="Browallia New" w:cs="Browallia New" w:hint="cs"/>
          <w:spacing w:val="-2"/>
          <w:sz w:val="28"/>
          <w:szCs w:val="28"/>
          <w:cs/>
        </w:rPr>
        <w:t xml:space="preserve">              </w:t>
      </w:r>
      <w:r w:rsidRPr="00B737D5">
        <w:rPr>
          <w:rFonts w:ascii="Browallia New" w:hAnsi="Browallia New" w:cs="Browallia New"/>
          <w:spacing w:val="-2"/>
          <w:sz w:val="28"/>
          <w:szCs w:val="28"/>
          <w:cs/>
        </w:rPr>
        <w:t xml:space="preserve">บริษัทย่อยดำเนินธุรกิจประเภทต่างๆ เช่น </w:t>
      </w:r>
      <w:r w:rsidR="00084B49" w:rsidRPr="00CA41BF">
        <w:rPr>
          <w:rFonts w:ascii="Browallia New" w:hAnsi="Browallia New" w:cs="Browallia New"/>
          <w:sz w:val="28"/>
          <w:szCs w:val="28"/>
          <w:cs/>
        </w:rPr>
        <w:t>บริการให้สินเชื่อเช่าซื้อ</w:t>
      </w:r>
      <w:r w:rsidRPr="00CA41BF">
        <w:rPr>
          <w:rFonts w:ascii="Browallia New" w:hAnsi="Browallia New" w:cs="Browallia New"/>
          <w:sz w:val="28"/>
          <w:szCs w:val="28"/>
          <w:cs/>
        </w:rPr>
        <w:t xml:space="preserve">รถยนต์ที่ผ่านการใช้งานแล้ว </w:t>
      </w:r>
      <w:r w:rsidR="00C320BC" w:rsidRPr="00CA41BF">
        <w:rPr>
          <w:rFonts w:ascii="Browallia New" w:hAnsi="Browallia New" w:cs="Browallia New"/>
          <w:sz w:val="28"/>
          <w:szCs w:val="28"/>
          <w:cs/>
        </w:rPr>
        <w:t>ธุรกิจพัฒนาอสังหาริมทรัพย์ ธุรกิจบริการ</w:t>
      </w:r>
      <w:r w:rsidR="006E0659" w:rsidRPr="00CA41BF">
        <w:rPr>
          <w:rFonts w:ascii="Browallia New" w:hAnsi="Browallia New" w:cs="Browallia New"/>
          <w:sz w:val="28"/>
          <w:szCs w:val="28"/>
          <w:cs/>
        </w:rPr>
        <w:t>บริหารโรงแรม</w:t>
      </w:r>
      <w:r w:rsidR="006E0659" w:rsidRPr="00CA41BF">
        <w:rPr>
          <w:rFonts w:ascii="Browallia New" w:hAnsi="Browallia New" w:cs="Browallia New" w:hint="cs"/>
          <w:sz w:val="28"/>
          <w:szCs w:val="28"/>
          <w:cs/>
        </w:rPr>
        <w:t>และ</w:t>
      </w:r>
      <w:r w:rsidR="006E0659" w:rsidRPr="00CA41BF">
        <w:rPr>
          <w:rFonts w:ascii="Browallia New" w:hAnsi="Browallia New" w:cs="Browallia New"/>
          <w:sz w:val="28"/>
          <w:szCs w:val="28"/>
          <w:cs/>
        </w:rPr>
        <w:t>บริหารคอนโดมิเนียม</w:t>
      </w:r>
      <w:r w:rsidR="006E0659" w:rsidRPr="00CA41BF">
        <w:rPr>
          <w:rFonts w:ascii="Browallia New" w:hAnsi="Browallia New" w:cs="Browallia New" w:hint="cs"/>
          <w:sz w:val="28"/>
          <w:szCs w:val="28"/>
          <w:cs/>
        </w:rPr>
        <w:t>เพื่อให้เช่า</w:t>
      </w:r>
      <w:r w:rsidR="006E0659" w:rsidRPr="00CA41BF">
        <w:rPr>
          <w:rFonts w:ascii="Browallia New" w:hAnsi="Browallia New" w:cs="Browallia New"/>
          <w:sz w:val="28"/>
          <w:szCs w:val="28"/>
          <w:cs/>
        </w:rPr>
        <w:t xml:space="preserve"> ธุรกิจให้เช่าสนามกอล์ฟ ธุรกิจตัวแทนขายอสังหาริมทรัพย์ ธุรกิจบริการจัดทำโฆษณาประชาสัมพันธ์ ให้บริการสินเชื่อ การบริหารสินทรัพย์</w:t>
      </w:r>
      <w:r w:rsidR="00E46F5D" w:rsidRPr="00CA41BF">
        <w:rPr>
          <w:rFonts w:ascii="Browallia New" w:hAnsi="Browallia New" w:cs="Browallia New"/>
          <w:sz w:val="28"/>
          <w:szCs w:val="28"/>
        </w:rPr>
        <w:br/>
      </w:r>
      <w:r w:rsidR="006E0659" w:rsidRPr="00CA41BF">
        <w:rPr>
          <w:rFonts w:ascii="Browallia New" w:hAnsi="Browallia New" w:cs="Browallia New"/>
          <w:sz w:val="28"/>
          <w:szCs w:val="28"/>
          <w:cs/>
        </w:rPr>
        <w:t xml:space="preserve">ด้อยคุณภาพ </w:t>
      </w:r>
      <w:r w:rsidR="004560BD" w:rsidRPr="00EE04A4">
        <w:rPr>
          <w:rFonts w:ascii="Browallia New" w:hAnsi="Browallia New" w:cs="Browallia New"/>
          <w:sz w:val="28"/>
          <w:szCs w:val="28"/>
          <w:cs/>
        </w:rPr>
        <w:t>ธุรกิจ</w:t>
      </w:r>
      <w:r w:rsidR="00231F6E" w:rsidRPr="00CA41BF">
        <w:rPr>
          <w:rFonts w:ascii="Browallia New" w:hAnsi="Browallia New" w:cs="Browallia New"/>
          <w:sz w:val="28"/>
          <w:szCs w:val="28"/>
          <w:cs/>
        </w:rPr>
        <w:t>จำหน่ายสินค้าทางพาณิชย์</w:t>
      </w:r>
      <w:r w:rsidR="00231F6E" w:rsidRPr="00F627E7">
        <w:rPr>
          <w:rFonts w:ascii="Browallia New" w:hAnsi="Browallia New" w:cs="Browallia New"/>
          <w:sz w:val="28"/>
          <w:szCs w:val="28"/>
          <w:cs/>
        </w:rPr>
        <w:t>อิเล็กทรอนิกส์</w:t>
      </w:r>
      <w:r w:rsidR="00E03DA1">
        <w:rPr>
          <w:rFonts w:ascii="Browallia New" w:hAnsi="Browallia New" w:cs="Browallia New"/>
          <w:sz w:val="28"/>
          <w:szCs w:val="28"/>
        </w:rPr>
        <w:t xml:space="preserve"> </w:t>
      </w:r>
      <w:r w:rsidR="00B02049">
        <w:rPr>
          <w:rFonts w:ascii="Browallia New" w:hAnsi="Browallia New" w:cs="Browallia New" w:hint="cs"/>
          <w:sz w:val="28"/>
          <w:szCs w:val="28"/>
          <w:cs/>
        </w:rPr>
        <w:t>ธุรกิจ</w:t>
      </w:r>
      <w:r w:rsidR="00B65916" w:rsidRPr="00F627E7">
        <w:rPr>
          <w:rFonts w:ascii="Browallia New" w:hAnsi="Browallia New" w:cs="Browallia New" w:hint="cs"/>
          <w:sz w:val="28"/>
          <w:szCs w:val="28"/>
          <w:cs/>
        </w:rPr>
        <w:t>ผลิตภัณ</w:t>
      </w:r>
      <w:r w:rsidR="003A5C6F" w:rsidRPr="00F627E7">
        <w:rPr>
          <w:rFonts w:ascii="Browallia New" w:hAnsi="Browallia New" w:cs="Browallia New" w:hint="cs"/>
          <w:sz w:val="28"/>
          <w:szCs w:val="28"/>
          <w:cs/>
        </w:rPr>
        <w:t>ฑ</w:t>
      </w:r>
      <w:r w:rsidR="003A67A4" w:rsidRPr="00F627E7">
        <w:rPr>
          <w:rFonts w:ascii="Browallia New" w:hAnsi="Browallia New" w:cs="Browallia New" w:hint="cs"/>
          <w:sz w:val="28"/>
          <w:szCs w:val="28"/>
          <w:cs/>
        </w:rPr>
        <w:t>์</w:t>
      </w:r>
      <w:r w:rsidR="00F627E7" w:rsidRPr="00F627E7">
        <w:rPr>
          <w:rFonts w:ascii="Browallia New" w:hAnsi="Browallia New" w:cs="Browallia New" w:hint="cs"/>
          <w:sz w:val="28"/>
          <w:szCs w:val="28"/>
          <w:cs/>
        </w:rPr>
        <w:t>อาหารเสริมจาก</w:t>
      </w:r>
      <w:r w:rsidR="003A67A4" w:rsidRPr="00F627E7">
        <w:rPr>
          <w:rFonts w:ascii="Browallia New" w:hAnsi="Browallia New" w:cs="Browallia New" w:hint="cs"/>
          <w:sz w:val="28"/>
          <w:szCs w:val="28"/>
          <w:cs/>
        </w:rPr>
        <w:t>สมุนไพร</w:t>
      </w:r>
      <w:r w:rsidR="00001F4D" w:rsidRPr="00CA41BF">
        <w:rPr>
          <w:rFonts w:ascii="Browallia New" w:hAnsi="Browallia New" w:cs="Browallia New" w:hint="cs"/>
          <w:sz w:val="28"/>
          <w:szCs w:val="28"/>
          <w:cs/>
        </w:rPr>
        <w:t xml:space="preserve"> </w:t>
      </w:r>
      <w:r w:rsidR="006E0659" w:rsidRPr="00CA41BF">
        <w:rPr>
          <w:rFonts w:ascii="Browallia New" w:hAnsi="Browallia New" w:cs="Browallia New"/>
          <w:sz w:val="28"/>
          <w:szCs w:val="28"/>
          <w:cs/>
        </w:rPr>
        <w:t>ธุรกิจให้บริการรักษาความปลอดภัย</w:t>
      </w:r>
      <w:r w:rsidR="00CA41BF">
        <w:rPr>
          <w:rFonts w:ascii="Browallia New" w:hAnsi="Browallia New" w:cs="Browallia New"/>
          <w:sz w:val="28"/>
          <w:szCs w:val="28"/>
        </w:rPr>
        <w:t xml:space="preserve"> </w:t>
      </w:r>
      <w:r w:rsidR="00CA41BF" w:rsidRPr="00EE04A4">
        <w:rPr>
          <w:rFonts w:ascii="Browallia New" w:hAnsi="Browallia New" w:cs="Browallia New" w:hint="cs"/>
          <w:sz w:val="28"/>
          <w:szCs w:val="28"/>
          <w:cs/>
        </w:rPr>
        <w:t>และ</w:t>
      </w:r>
      <w:r w:rsidR="004560BD" w:rsidRPr="00EE04A4">
        <w:rPr>
          <w:rFonts w:ascii="Browallia New" w:hAnsi="Browallia New" w:cs="Browallia New"/>
          <w:sz w:val="28"/>
          <w:szCs w:val="28"/>
          <w:cs/>
        </w:rPr>
        <w:t>ธุรกิจ</w:t>
      </w:r>
      <w:r w:rsidR="00CA41BF" w:rsidRPr="00EE04A4">
        <w:rPr>
          <w:rFonts w:ascii="Browallia New" w:hAnsi="Browallia New" w:cs="Browallia New"/>
          <w:sz w:val="28"/>
          <w:szCs w:val="28"/>
          <w:cs/>
        </w:rPr>
        <w:t>ให้บริการด้านความงามอย่างครบวงจร</w:t>
      </w:r>
      <w:r w:rsidR="0008261F" w:rsidRPr="00B737D5">
        <w:rPr>
          <w:rFonts w:ascii="Browallia New" w:hAnsi="Browallia New" w:cs="Browallia New"/>
          <w:sz w:val="28"/>
          <w:szCs w:val="28"/>
        </w:rPr>
        <w:t xml:space="preserve"> </w:t>
      </w:r>
      <w:r w:rsidR="0008261F" w:rsidRPr="00B737D5">
        <w:rPr>
          <w:rFonts w:ascii="Browallia New" w:hAnsi="Browallia New" w:cs="Browallia New"/>
          <w:sz w:val="28"/>
          <w:szCs w:val="28"/>
          <w:cs/>
        </w:rPr>
        <w:t>บริษัทและบริษัทย่อยรวมเรียกว่า “กลุ่มบริษัท”</w:t>
      </w:r>
    </w:p>
    <w:p w14:paraId="3B0327F8" w14:textId="77777777" w:rsidR="009742A9" w:rsidRPr="00B737D5"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151C5F2B" w14:textId="77777777" w:rsidR="009742A9" w:rsidRPr="00B737D5"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เกณฑ์ในการจัดทำงบการเงินระหว่างกาลและงบการเงินรวม</w:t>
      </w:r>
    </w:p>
    <w:p w14:paraId="7C7BAFE3" w14:textId="77777777" w:rsidR="009742A9" w:rsidRPr="00B737D5"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cs/>
          <w:lang w:val="en-GB"/>
        </w:rPr>
      </w:pPr>
    </w:p>
    <w:p w14:paraId="706CEA91" w14:textId="77777777" w:rsidR="009742A9" w:rsidRPr="00B737D5"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621E1BF3" w14:textId="77777777" w:rsidR="009742A9" w:rsidRPr="00B737D5"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6F8C60EA" w14:textId="1D6FB922" w:rsidR="009742A9" w:rsidRPr="00B737D5" w:rsidRDefault="009742A9" w:rsidP="00205DE0">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ind w:left="858"/>
        <w:jc w:val="thaiDistribute"/>
        <w:rPr>
          <w:rFonts w:ascii="Browallia New" w:hAnsi="Browallia New" w:cs="Browallia New"/>
          <w:sz w:val="28"/>
          <w:szCs w:val="28"/>
        </w:rPr>
      </w:pPr>
      <w:r w:rsidRPr="00B737D5">
        <w:rPr>
          <w:rFonts w:ascii="Browallia New" w:hAnsi="Browallia New" w:cs="Browallia New"/>
          <w:sz w:val="28"/>
          <w:szCs w:val="28"/>
          <w:cs/>
        </w:rPr>
        <w:t>เกณฑ์ในการจัดทำงบการเงินระหว่างกาล</w:t>
      </w:r>
    </w:p>
    <w:p w14:paraId="776EEC43" w14:textId="77777777" w:rsidR="009742A9" w:rsidRPr="00B737D5"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4E4B9FF" w14:textId="74E45D23" w:rsidR="00B35F23" w:rsidRPr="00B737D5" w:rsidRDefault="00F47E6A"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F47E6A">
        <w:rPr>
          <w:rFonts w:ascii="Browallia New" w:hAnsi="Browallia New" w:cs="Browallia New"/>
          <w:sz w:val="28"/>
          <w:szCs w:val="28"/>
          <w:cs/>
        </w:rPr>
        <w:t>งบการเงินระหว่างกาลสำหรับงวด</w:t>
      </w:r>
      <w:r w:rsidRPr="00F47E6A">
        <w:rPr>
          <w:rFonts w:ascii="Browallia New" w:hAnsi="Browallia New" w:cs="Browallia New" w:hint="cs"/>
          <w:sz w:val="28"/>
          <w:szCs w:val="28"/>
          <w:cs/>
        </w:rPr>
        <w:t>สามเดือนและหกเดือน</w:t>
      </w:r>
      <w:r w:rsidRPr="00F47E6A">
        <w:rPr>
          <w:rFonts w:ascii="Browallia New" w:hAnsi="Browallia New" w:cs="Browallia New"/>
          <w:sz w:val="28"/>
          <w:szCs w:val="28"/>
          <w:cs/>
        </w:rPr>
        <w:t xml:space="preserve">สิ้นสุดวันที่ </w:t>
      </w:r>
      <w:r w:rsidRPr="00F47E6A">
        <w:rPr>
          <w:rFonts w:ascii="Browallia New" w:hAnsi="Browallia New" w:cs="Browallia New"/>
          <w:sz w:val="28"/>
          <w:szCs w:val="28"/>
          <w:lang w:val="en-GB"/>
        </w:rPr>
        <w:t>30</w:t>
      </w:r>
      <w:r w:rsidRPr="00F47E6A">
        <w:rPr>
          <w:rFonts w:ascii="Browallia New" w:hAnsi="Browallia New" w:cs="Browallia New" w:hint="cs"/>
          <w:sz w:val="28"/>
          <w:szCs w:val="28"/>
          <w:cs/>
        </w:rPr>
        <w:t xml:space="preserve"> มิถุนายน</w:t>
      </w:r>
      <w:r w:rsidRPr="00F47E6A">
        <w:rPr>
          <w:rFonts w:ascii="Browallia New" w:hAnsi="Browallia New" w:cs="Browallia New"/>
          <w:sz w:val="28"/>
          <w:szCs w:val="28"/>
        </w:rPr>
        <w:t xml:space="preserve"> </w:t>
      </w:r>
      <w:r w:rsidR="000451B3" w:rsidRPr="00050F87">
        <w:rPr>
          <w:rFonts w:ascii="Browallia New" w:hAnsi="Browallia New" w:cs="Browallia New"/>
          <w:sz w:val="28"/>
          <w:szCs w:val="28"/>
        </w:rPr>
        <w:t>2566</w:t>
      </w:r>
      <w:r w:rsidR="00B35F23" w:rsidRPr="00B737D5">
        <w:rPr>
          <w:rFonts w:ascii="Browallia New" w:hAnsi="Browallia New" w:cs="Browallia New"/>
          <w:sz w:val="28"/>
          <w:szCs w:val="28"/>
          <w:cs/>
        </w:rPr>
        <w:t xml:space="preserve"> </w:t>
      </w:r>
      <w:r w:rsidR="00A27D76" w:rsidRPr="00B737D5">
        <w:rPr>
          <w:rFonts w:ascii="Browallia New" w:hAnsi="Browallia New" w:cs="Browallia New"/>
          <w:sz w:val="28"/>
          <w:szCs w:val="28"/>
          <w:cs/>
        </w:rPr>
        <w:t>จัดทำขึ้น</w:t>
      </w:r>
      <w:r w:rsidR="00B35F23" w:rsidRPr="00B737D5">
        <w:rPr>
          <w:rFonts w:ascii="Browallia New" w:hAnsi="Browallia New" w:cs="Browallia New"/>
          <w:sz w:val="28"/>
          <w:szCs w:val="28"/>
          <w:cs/>
        </w:rPr>
        <w:t>ตามมาตรฐานการบัญชี</w:t>
      </w:r>
      <w:r w:rsidR="00040B5A" w:rsidRPr="00B737D5">
        <w:rPr>
          <w:rFonts w:ascii="Browallia New" w:hAnsi="Browallia New" w:cs="Browallia New"/>
          <w:sz w:val="28"/>
          <w:szCs w:val="28"/>
        </w:rPr>
        <w:t xml:space="preserve"> </w:t>
      </w:r>
      <w:r w:rsidR="00B35F23" w:rsidRPr="00B737D5">
        <w:rPr>
          <w:rFonts w:ascii="Browallia New" w:hAnsi="Browallia New" w:cs="Browallia New"/>
          <w:sz w:val="28"/>
          <w:szCs w:val="28"/>
          <w:cs/>
        </w:rPr>
        <w:t xml:space="preserve">ฉบับที่ </w:t>
      </w:r>
      <w:r w:rsidR="00C92FBC" w:rsidRPr="00B737D5">
        <w:rPr>
          <w:rFonts w:ascii="Browallia New" w:hAnsi="Browallia New" w:cs="Browallia New"/>
          <w:sz w:val="28"/>
          <w:szCs w:val="28"/>
        </w:rPr>
        <w:t>34</w:t>
      </w:r>
      <w:r w:rsidR="006C5C93" w:rsidRPr="00B737D5">
        <w:rPr>
          <w:rFonts w:ascii="Browallia New" w:hAnsi="Browallia New" w:cs="Browallia New"/>
          <w:sz w:val="28"/>
          <w:szCs w:val="28"/>
        </w:rPr>
        <w:t xml:space="preserve"> </w:t>
      </w:r>
      <w:r w:rsidR="00B35F23" w:rsidRPr="00B737D5">
        <w:rPr>
          <w:rFonts w:ascii="Browallia New" w:hAnsi="Browallia New" w:cs="Browallia New"/>
          <w:sz w:val="28"/>
          <w:szCs w:val="28"/>
          <w:cs/>
        </w:rPr>
        <w:t xml:space="preserve">เรื่อง “การรายงานทางการเงินระหว่างกาล” </w:t>
      </w:r>
      <w:r w:rsidR="000E5E03" w:rsidRPr="00B737D5">
        <w:rPr>
          <w:rFonts w:ascii="Browallia New" w:hAnsi="Browallia New" w:cs="Browallia New"/>
          <w:sz w:val="28"/>
          <w:szCs w:val="28"/>
          <w:cs/>
        </w:rPr>
        <w:t>รวมถึงแนวปฏิบัติทางการบัญชีที่ประกาศใช้โดย</w:t>
      </w:r>
      <w:r w:rsidR="00AF49E5">
        <w:rPr>
          <w:rFonts w:ascii="Browallia New" w:hAnsi="Browallia New" w:cs="Browallia New"/>
          <w:sz w:val="28"/>
          <w:szCs w:val="28"/>
        </w:rPr>
        <w:br/>
      </w:r>
      <w:r w:rsidR="000E5E03" w:rsidRPr="00B737D5">
        <w:rPr>
          <w:rFonts w:ascii="Browallia New" w:hAnsi="Browallia New" w:cs="Browallia New"/>
          <w:sz w:val="28"/>
          <w:szCs w:val="28"/>
          <w:cs/>
        </w:rPr>
        <w:t>สภาวิชาชีพบัญชี กฎระเบียบและประกาศคณะกรรมการกำกับหลักทรัพย์และตลาดหลักทรัพย์ที่เกี่ยวข้อง</w:t>
      </w:r>
      <w:r w:rsidR="00652AFE" w:rsidRPr="00B737D5">
        <w:rPr>
          <w:rFonts w:ascii="Browallia New" w:hAnsi="Browallia New" w:cs="Browallia New" w:hint="cs"/>
          <w:sz w:val="28"/>
          <w:szCs w:val="28"/>
          <w:cs/>
        </w:rPr>
        <w:t xml:space="preserve"> </w:t>
      </w:r>
      <w:r w:rsidR="00B35F23" w:rsidRPr="00B737D5">
        <w:rPr>
          <w:rFonts w:ascii="Browallia New" w:hAnsi="Browallia New" w:cs="Browallia New"/>
          <w:sz w:val="28"/>
          <w:szCs w:val="28"/>
          <w:cs/>
        </w:rPr>
        <w:t>และได้นำเสนอในสกุลเงินบาทไทยโดยไม่ได้รวมข้อมูลทั้งหมดในงบการเงินประจำปีที่ได้จัดทำตามมาตรฐาน</w:t>
      </w:r>
      <w:r w:rsidR="00D47A00" w:rsidRPr="00B737D5">
        <w:rPr>
          <w:rFonts w:ascii="Browallia New" w:hAnsi="Browallia New" w:cs="Browallia New"/>
          <w:sz w:val="28"/>
          <w:szCs w:val="28"/>
          <w:cs/>
        </w:rPr>
        <w:br/>
      </w:r>
      <w:r w:rsidR="00B35F23" w:rsidRPr="00B737D5">
        <w:rPr>
          <w:rFonts w:ascii="Browallia New" w:hAnsi="Browallia New" w:cs="Browallia New"/>
          <w:sz w:val="28"/>
          <w:szCs w:val="28"/>
          <w:cs/>
        </w:rPr>
        <w:t xml:space="preserve">การรายงานทางการเงินของไทย ผู้ใช้งบการเงินควรใช้งบการเงินระหว่างกาลนี้ควบคู่กับงบการเงินสำหรับปีสิ้นสุดวันที่ </w:t>
      </w:r>
      <w:r w:rsidR="002D5940" w:rsidRPr="00B737D5">
        <w:rPr>
          <w:rFonts w:ascii="Browallia New" w:hAnsi="Browallia New" w:cs="Browallia New"/>
          <w:sz w:val="28"/>
          <w:szCs w:val="28"/>
        </w:rPr>
        <w:t>31</w:t>
      </w:r>
      <w:r w:rsidR="00B35F23" w:rsidRPr="00B737D5">
        <w:rPr>
          <w:rFonts w:ascii="Browallia New" w:hAnsi="Browallia New" w:cs="Browallia New"/>
          <w:sz w:val="28"/>
          <w:szCs w:val="28"/>
          <w:cs/>
        </w:rPr>
        <w:t xml:space="preserve"> ธันวาคม </w:t>
      </w:r>
      <w:r w:rsidR="002D5940" w:rsidRPr="00B737D5">
        <w:rPr>
          <w:rFonts w:ascii="Browallia New" w:hAnsi="Browallia New" w:cs="Browallia New"/>
          <w:sz w:val="28"/>
          <w:szCs w:val="28"/>
        </w:rPr>
        <w:t>256</w:t>
      </w:r>
      <w:r w:rsidR="000451B3">
        <w:rPr>
          <w:rFonts w:ascii="Browallia New" w:hAnsi="Browallia New" w:cs="Browallia New"/>
          <w:sz w:val="28"/>
          <w:szCs w:val="28"/>
        </w:rPr>
        <w:t>5</w:t>
      </w:r>
    </w:p>
    <w:p w14:paraId="2246CE90" w14:textId="77777777" w:rsidR="00B35F23" w:rsidRPr="00B737D5"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69AC56CD" w14:textId="688E4A50" w:rsidR="009742A9" w:rsidRPr="00B737D5"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B737D5">
        <w:rPr>
          <w:rFonts w:ascii="Browallia New" w:hAnsi="Browallia New" w:cs="Browallia New"/>
          <w:sz w:val="28"/>
          <w:szCs w:val="28"/>
          <w:cs/>
        </w:rPr>
        <w:t>งบการเงินระหว่างกาลฉบับนี้จัดทำขึ้นเป็นทางการเป็นภาษาไทย การแปลงบการเงินฉบับนี้เป็นภาษาอื่นให้ยึดถืองบการเงินที่จัดทำขึ้นเป็นภาษาไทยเป็นเกณฑ์</w:t>
      </w:r>
    </w:p>
    <w:p w14:paraId="4DC4AAA5" w14:textId="77777777" w:rsidR="00B35F23" w:rsidRPr="00B737D5"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76D68AD" w14:textId="4FE8CCFC" w:rsidR="00857B37" w:rsidRPr="00B737D5"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B737D5">
        <w:rPr>
          <w:rFonts w:ascii="Browallia New" w:hAnsi="Browallia New" w:cs="Browallia New"/>
          <w:sz w:val="28"/>
          <w:szCs w:val="28"/>
          <w:cs/>
        </w:rPr>
        <w:t>งบการเงินระหว่างกาลนี้ได้รับอนุมัติจากคณะกรรมการ</w:t>
      </w:r>
      <w:r w:rsidR="000E314A" w:rsidRPr="00B737D5">
        <w:rPr>
          <w:rFonts w:ascii="Browallia New" w:hAnsi="Browallia New" w:cs="Browallia New" w:hint="cs"/>
          <w:sz w:val="28"/>
          <w:szCs w:val="28"/>
          <w:cs/>
        </w:rPr>
        <w:t>ของ</w:t>
      </w:r>
      <w:r w:rsidR="00B461C6" w:rsidRPr="00B737D5">
        <w:rPr>
          <w:rFonts w:ascii="Browallia New" w:hAnsi="Browallia New" w:cs="Browallia New"/>
          <w:sz w:val="28"/>
          <w:szCs w:val="28"/>
          <w:cs/>
        </w:rPr>
        <w:t>บริษัท</w:t>
      </w:r>
      <w:r w:rsidRPr="00B737D5">
        <w:rPr>
          <w:rFonts w:ascii="Browallia New" w:hAnsi="Browallia New" w:cs="Browallia New"/>
          <w:sz w:val="28"/>
          <w:szCs w:val="28"/>
          <w:cs/>
        </w:rPr>
        <w:t xml:space="preserve"> </w:t>
      </w:r>
      <w:r w:rsidRPr="00463187">
        <w:rPr>
          <w:rFonts w:ascii="Browallia New" w:hAnsi="Browallia New" w:cs="Browallia New"/>
          <w:sz w:val="28"/>
          <w:szCs w:val="28"/>
          <w:cs/>
        </w:rPr>
        <w:t xml:space="preserve">เมื่อวันที่ </w:t>
      </w:r>
      <w:r w:rsidR="008C214E" w:rsidRPr="00463187">
        <w:rPr>
          <w:rFonts w:ascii="Browallia New" w:hAnsi="Browallia New" w:cs="Browallia New"/>
          <w:sz w:val="28"/>
          <w:szCs w:val="28"/>
        </w:rPr>
        <w:t>15</w:t>
      </w:r>
      <w:r w:rsidR="000451B3" w:rsidRPr="00463187">
        <w:rPr>
          <w:rFonts w:ascii="Browallia New" w:hAnsi="Browallia New" w:cs="Browallia New" w:hint="cs"/>
          <w:sz w:val="28"/>
          <w:szCs w:val="28"/>
          <w:cs/>
        </w:rPr>
        <w:t xml:space="preserve"> </w:t>
      </w:r>
      <w:r w:rsidR="004E466A" w:rsidRPr="00463187">
        <w:rPr>
          <w:rFonts w:ascii="Browallia New" w:hAnsi="Browallia New" w:cs="Browallia New" w:hint="cs"/>
          <w:sz w:val="28"/>
          <w:szCs w:val="28"/>
          <w:cs/>
        </w:rPr>
        <w:t>สิงหาคม</w:t>
      </w:r>
      <w:r w:rsidR="000451B3" w:rsidRPr="00463187">
        <w:rPr>
          <w:rFonts w:ascii="Browallia New" w:hAnsi="Browallia New" w:cs="Browallia New" w:hint="cs"/>
          <w:sz w:val="28"/>
          <w:szCs w:val="28"/>
          <w:cs/>
        </w:rPr>
        <w:t xml:space="preserve"> </w:t>
      </w:r>
      <w:r w:rsidR="000451B3" w:rsidRPr="00463187">
        <w:rPr>
          <w:rFonts w:ascii="Browallia New" w:hAnsi="Browallia New" w:cs="Browallia New"/>
          <w:sz w:val="28"/>
          <w:szCs w:val="28"/>
        </w:rPr>
        <w:t>2566</w:t>
      </w:r>
    </w:p>
    <w:p w14:paraId="265B61B2" w14:textId="77777777" w:rsidR="00857B37" w:rsidRPr="00B737D5"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05C42D83" w14:textId="613E837C" w:rsidR="00110AF7" w:rsidRPr="00B737D5" w:rsidRDefault="00F46B25" w:rsidP="00205DE0">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ind w:left="858"/>
        <w:jc w:val="thaiDistribute"/>
        <w:rPr>
          <w:rFonts w:ascii="Browallia New" w:hAnsi="Browallia New" w:cs="Browallia New"/>
          <w:sz w:val="28"/>
          <w:szCs w:val="28"/>
        </w:rPr>
      </w:pPr>
      <w:r w:rsidRPr="00B737D5">
        <w:rPr>
          <w:rFonts w:ascii="Browallia New" w:hAnsi="Browallia New" w:cs="Browallia New"/>
          <w:sz w:val="28"/>
          <w:szCs w:val="28"/>
          <w:cs/>
        </w:rPr>
        <w:t>เกณฑ์ในการจัดทำงบการเงินรวม</w:t>
      </w:r>
    </w:p>
    <w:p w14:paraId="3647182B" w14:textId="77777777" w:rsidR="00DA278F" w:rsidRPr="00B737D5" w:rsidRDefault="00DA278F"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76FECA39" w14:textId="029EA44D" w:rsidR="00DA278F" w:rsidRPr="00B737D5" w:rsidRDefault="00DA278F"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B737D5">
        <w:rPr>
          <w:rFonts w:ascii="Browallia New" w:hAnsi="Browallia New" w:cs="Browallia New"/>
          <w:sz w:val="28"/>
          <w:szCs w:val="28"/>
          <w:cs/>
        </w:rPr>
        <w:t>งบการเงินรวมระหว่างกาลได้จัดทำขึ้นโดยรวมงบการเงินของบริษัท ไมด้า แอสเซ็ท จำกัด (มหาชน) และ</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บริษัทย่อย และได้จัดทำขึ้นโดยใช้หลักเกณฑ์เดียวกับงบการเงินรวมสำหรับปีสิ้นสุดวันที่ </w:t>
      </w:r>
      <w:r w:rsidRPr="00B737D5">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Pr="00B737D5">
        <w:rPr>
          <w:rFonts w:ascii="Browallia New" w:hAnsi="Browallia New" w:cs="Browallia New"/>
          <w:sz w:val="28"/>
          <w:szCs w:val="28"/>
        </w:rPr>
        <w:t>256</w:t>
      </w:r>
      <w:r w:rsidR="000451B3">
        <w:rPr>
          <w:rFonts w:ascii="Browallia New" w:hAnsi="Browallia New" w:cs="Browallia New"/>
          <w:sz w:val="28"/>
          <w:szCs w:val="28"/>
        </w:rPr>
        <w:t>5</w:t>
      </w:r>
      <w:r w:rsidRPr="00B737D5">
        <w:rPr>
          <w:rFonts w:ascii="Browallia New" w:hAnsi="Browallia New" w:cs="Browallia New"/>
          <w:sz w:val="28"/>
          <w:szCs w:val="28"/>
          <w:cs/>
        </w:rPr>
        <w:t xml:space="preserve"> </w:t>
      </w:r>
      <w:r w:rsidRPr="00B737D5">
        <w:rPr>
          <w:rFonts w:ascii="Browallia New" w:hAnsi="Browallia New" w:cs="Browallia New"/>
          <w:sz w:val="28"/>
          <w:szCs w:val="28"/>
        </w:rPr>
        <w:t xml:space="preserve">               </w:t>
      </w:r>
      <w:r w:rsidRPr="00B737D5">
        <w:rPr>
          <w:rFonts w:ascii="Browallia New" w:hAnsi="Browallia New" w:cs="Browallia New"/>
          <w:sz w:val="28"/>
          <w:szCs w:val="28"/>
          <w:cs/>
        </w:rPr>
        <w:t>โดยไม่มีการเปลี่ยนแปลงในบริษัทย่อยในระหว่างงวด</w:t>
      </w:r>
      <w:r w:rsidRPr="00B737D5">
        <w:rPr>
          <w:rFonts w:ascii="Browallia New" w:hAnsi="Browallia New" w:cs="Browallia New" w:hint="cs"/>
          <w:sz w:val="28"/>
          <w:szCs w:val="28"/>
          <w:cs/>
        </w:rPr>
        <w:t xml:space="preserve"> ยกเว้นตามที่เปิดเผยในหมายเหตุ </w:t>
      </w:r>
      <w:r w:rsidRPr="004B1572">
        <w:rPr>
          <w:rFonts w:ascii="Browallia New" w:hAnsi="Browallia New" w:cs="Browallia New"/>
          <w:sz w:val="28"/>
          <w:szCs w:val="28"/>
        </w:rPr>
        <w:t>1</w:t>
      </w:r>
      <w:r w:rsidR="0097673E">
        <w:rPr>
          <w:rFonts w:ascii="Browallia New" w:hAnsi="Browallia New" w:cs="Browallia New"/>
          <w:sz w:val="28"/>
          <w:szCs w:val="28"/>
        </w:rPr>
        <w:t>1</w:t>
      </w:r>
      <w:r w:rsidRPr="00B737D5">
        <w:rPr>
          <w:rFonts w:ascii="Browallia New" w:hAnsi="Browallia New" w:cs="Browallia New"/>
          <w:sz w:val="28"/>
          <w:szCs w:val="28"/>
          <w:cs/>
        </w:rPr>
        <w:t xml:space="preserve"> </w:t>
      </w:r>
    </w:p>
    <w:p w14:paraId="2435C9DE" w14:textId="77777777" w:rsidR="00DA278F" w:rsidRPr="00B737D5" w:rsidRDefault="00DA278F"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001B8F1" w14:textId="77777777" w:rsidR="00247A90" w:rsidRPr="00B737D5" w:rsidRDefault="0024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B737D5">
        <w:rPr>
          <w:rFonts w:ascii="Browallia New" w:hAnsi="Browallia New" w:cs="Browallia New"/>
          <w:sz w:val="28"/>
          <w:szCs w:val="28"/>
          <w:cs/>
        </w:rPr>
        <w:br w:type="page"/>
      </w:r>
    </w:p>
    <w:p w14:paraId="4137196B" w14:textId="5FAA00C2" w:rsidR="0089688D" w:rsidRPr="00B06266" w:rsidRDefault="00956183"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06266">
        <w:rPr>
          <w:rFonts w:ascii="Browallia New" w:hAnsi="Browallia New" w:cs="Browallia New"/>
          <w:b/>
          <w:bCs/>
          <w:sz w:val="28"/>
          <w:szCs w:val="28"/>
          <w:cs/>
          <w:lang w:val="en-GB"/>
        </w:rPr>
        <w:lastRenderedPageBreak/>
        <w:t>นโยบายการบัญชีที่สำคัญ</w:t>
      </w:r>
      <w:r w:rsidR="002E01C4" w:rsidRPr="00B06266">
        <w:rPr>
          <w:rFonts w:ascii="Browallia New" w:hAnsi="Browallia New" w:cs="Browallia New" w:hint="cs"/>
          <w:b/>
          <w:bCs/>
          <w:sz w:val="28"/>
          <w:szCs w:val="28"/>
          <w:cs/>
          <w:lang w:val="en-GB"/>
        </w:rPr>
        <w:t>และ</w:t>
      </w:r>
      <w:r w:rsidR="002E01C4" w:rsidRPr="00B06266">
        <w:rPr>
          <w:rFonts w:ascii="Browallia New" w:hAnsi="Browallia New" w:cs="Browallia New"/>
          <w:b/>
          <w:bCs/>
          <w:sz w:val="28"/>
          <w:szCs w:val="28"/>
          <w:cs/>
          <w:lang w:val="en-GB"/>
        </w:rPr>
        <w:t>มาตรฐานการรายงานทางการเงินที่มีการเปลี่ยนแปลง</w:t>
      </w:r>
    </w:p>
    <w:p w14:paraId="4776AC74" w14:textId="77777777" w:rsidR="0089688D" w:rsidRPr="00B737D5" w:rsidRDefault="0089688D" w:rsidP="0089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rPr>
          <w:rFonts w:ascii="Browallia New" w:hAnsi="Browallia New" w:cs="Browallia New"/>
          <w:b/>
          <w:bCs/>
          <w:sz w:val="28"/>
          <w:szCs w:val="28"/>
          <w:lang w:val="en-GB"/>
        </w:rPr>
      </w:pPr>
    </w:p>
    <w:p w14:paraId="2FDE10DA" w14:textId="0350BC77" w:rsidR="007146AD" w:rsidRDefault="007146AD" w:rsidP="007146AD">
      <w:pPr>
        <w:pStyle w:val="ListParagraph"/>
        <w:numPr>
          <w:ilvl w:val="0"/>
          <w:numId w:val="22"/>
        </w:numPr>
        <w:tabs>
          <w:tab w:val="clear" w:pos="680"/>
          <w:tab w:val="clear" w:pos="907"/>
          <w:tab w:val="left" w:pos="426"/>
          <w:tab w:val="left" w:pos="1260"/>
        </w:tabs>
        <w:spacing w:line="240" w:lineRule="auto"/>
        <w:ind w:left="936" w:hanging="477"/>
        <w:jc w:val="thaiDistribute"/>
        <w:rPr>
          <w:rFonts w:ascii="Browallia New" w:eastAsia="Arial Unicode MS" w:hAnsi="Browallia New" w:cs="Browallia New"/>
          <w:color w:val="000000"/>
          <w:sz w:val="28"/>
          <w:szCs w:val="28"/>
          <w:lang w:eastAsia="th-TH"/>
        </w:rPr>
      </w:pPr>
      <w:r w:rsidRPr="007146AD">
        <w:rPr>
          <w:rFonts w:ascii="Browallia New" w:eastAsia="Arial Unicode MS" w:hAnsi="Browallia New" w:cs="Browallia New" w:hint="cs"/>
          <w:color w:val="000000"/>
          <w:sz w:val="28"/>
          <w:szCs w:val="28"/>
          <w:cs/>
          <w:lang w:eastAsia="th-TH"/>
        </w:rPr>
        <w:t>นโยบายการบัญชีที่สำคัญ</w:t>
      </w:r>
    </w:p>
    <w:p w14:paraId="0330764D" w14:textId="77777777" w:rsidR="007146AD" w:rsidRPr="007146AD" w:rsidRDefault="007146AD" w:rsidP="007146AD">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cs/>
          <w:lang w:eastAsia="th-TH"/>
        </w:rPr>
      </w:pPr>
    </w:p>
    <w:p w14:paraId="4CD726DF" w14:textId="759FC998" w:rsidR="00873BC3" w:rsidRDefault="007146AD" w:rsidP="00873BC3">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lang w:eastAsia="th-TH"/>
        </w:rPr>
      </w:pPr>
      <w:r w:rsidRPr="007146AD">
        <w:rPr>
          <w:rFonts w:ascii="Browallia New" w:eastAsia="Arial Unicode MS" w:hAnsi="Browallia New" w:cs="Browallia New"/>
          <w:color w:val="000000"/>
          <w:sz w:val="28"/>
          <w:szCs w:val="28"/>
          <w:cs/>
          <w:lang w:eastAsia="th-TH"/>
        </w:rPr>
        <w:t>งบการเงินระหว่างกาลนี้จัดทำขึ้นโดยใช้นโยบายการบัญชีเช่นเดียวกับที่ใช้สำหรับการจัดทำงบการเงินของกลุ่มบริษัทสำหรับปีสิ้นสุดวันที่</w:t>
      </w:r>
      <w:r w:rsidR="004D4ADB">
        <w:rPr>
          <w:rFonts w:ascii="Browallia New" w:eastAsia="Arial Unicode MS" w:hAnsi="Browallia New" w:cs="Browallia New" w:hint="cs"/>
          <w:color w:val="000000"/>
          <w:sz w:val="28"/>
          <w:szCs w:val="28"/>
          <w:cs/>
          <w:lang w:eastAsia="th-TH"/>
        </w:rPr>
        <w:t xml:space="preserve"> </w:t>
      </w:r>
      <w:r w:rsidR="004D4ADB">
        <w:rPr>
          <w:rFonts w:ascii="Browallia New" w:eastAsia="Arial Unicode MS" w:hAnsi="Browallia New" w:cs="Browallia New"/>
          <w:color w:val="000000"/>
          <w:sz w:val="28"/>
          <w:szCs w:val="28"/>
          <w:lang w:eastAsia="th-TH"/>
        </w:rPr>
        <w:t>3</w:t>
      </w:r>
      <w:r w:rsidR="004D4ADB" w:rsidRPr="00E879DF">
        <w:rPr>
          <w:rFonts w:ascii="Browallia New" w:eastAsia="Arial Unicode MS" w:hAnsi="Browallia New" w:cs="Browallia New"/>
          <w:color w:val="000000"/>
          <w:sz w:val="28"/>
          <w:szCs w:val="28"/>
          <w:lang w:eastAsia="th-TH"/>
        </w:rPr>
        <w:t>1</w:t>
      </w:r>
      <w:r w:rsidRPr="007146AD">
        <w:rPr>
          <w:rFonts w:ascii="Browallia New" w:eastAsia="Arial Unicode MS" w:hAnsi="Browallia New" w:cs="Browallia New"/>
          <w:color w:val="000000"/>
          <w:sz w:val="28"/>
          <w:szCs w:val="28"/>
          <w:cs/>
          <w:lang w:eastAsia="th-TH"/>
        </w:rPr>
        <w:t xml:space="preserve"> ธันวาคม </w:t>
      </w:r>
      <w:r w:rsidR="004D4ADB">
        <w:rPr>
          <w:rFonts w:ascii="Browallia New" w:eastAsia="Arial Unicode MS" w:hAnsi="Browallia New" w:cs="Browallia New"/>
          <w:color w:val="000000"/>
          <w:sz w:val="28"/>
          <w:szCs w:val="28"/>
          <w:lang w:eastAsia="th-TH"/>
        </w:rPr>
        <w:t>2565</w:t>
      </w:r>
      <w:r w:rsidRPr="007146AD">
        <w:rPr>
          <w:rFonts w:ascii="Browallia New" w:eastAsia="Arial Unicode MS" w:hAnsi="Browallia New" w:cs="Browallia New"/>
          <w:color w:val="000000"/>
          <w:sz w:val="28"/>
          <w:szCs w:val="28"/>
          <w:cs/>
          <w:lang w:eastAsia="th-TH"/>
        </w:rPr>
        <w:t xml:space="preserve"> ยกเว้น การปฏิบัติตามมาตรฐานการรายงานทางการเงินที่ออกและปรับปรุงใหม่ ซึ่งมีผลบังคับใช้สำหรับรอบระยะเวลาบัญชีที่เริ่มในหรือหลังวันที่ </w:t>
      </w:r>
      <w:r w:rsidR="004D4ADB">
        <w:rPr>
          <w:rFonts w:ascii="Browallia New" w:eastAsia="Arial Unicode MS" w:hAnsi="Browallia New" w:cs="Browallia New"/>
          <w:color w:val="000000"/>
          <w:sz w:val="28"/>
          <w:szCs w:val="28"/>
          <w:lang w:eastAsia="th-TH"/>
        </w:rPr>
        <w:t>1</w:t>
      </w:r>
      <w:r w:rsidRPr="007146AD">
        <w:rPr>
          <w:rFonts w:ascii="Browallia New" w:eastAsia="Arial Unicode MS" w:hAnsi="Browallia New" w:cs="Browallia New"/>
          <w:color w:val="000000"/>
          <w:sz w:val="28"/>
          <w:szCs w:val="28"/>
          <w:cs/>
          <w:lang w:eastAsia="th-TH"/>
        </w:rPr>
        <w:t xml:space="preserve"> มกราคม </w:t>
      </w:r>
      <w:r w:rsidR="004D4ADB">
        <w:rPr>
          <w:rFonts w:ascii="Browallia New" w:eastAsia="Arial Unicode MS" w:hAnsi="Browallia New" w:cs="Browallia New"/>
          <w:color w:val="000000"/>
          <w:sz w:val="28"/>
          <w:szCs w:val="28"/>
          <w:lang w:eastAsia="th-TH"/>
        </w:rPr>
        <w:t>2566</w:t>
      </w:r>
      <w:r w:rsidR="00873BC3">
        <w:rPr>
          <w:rFonts w:ascii="Browallia New" w:eastAsia="Arial Unicode MS" w:hAnsi="Browallia New" w:cs="Browallia New" w:hint="cs"/>
          <w:color w:val="000000"/>
          <w:sz w:val="28"/>
          <w:szCs w:val="28"/>
          <w:cs/>
          <w:lang w:eastAsia="th-TH"/>
        </w:rPr>
        <w:t xml:space="preserve"> </w:t>
      </w:r>
    </w:p>
    <w:p w14:paraId="33DC50FB" w14:textId="77777777" w:rsidR="00A20EEE" w:rsidRDefault="00A20EEE" w:rsidP="00873BC3">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lang w:eastAsia="th-TH"/>
        </w:rPr>
      </w:pPr>
    </w:p>
    <w:p w14:paraId="683DA88A" w14:textId="77777777" w:rsidR="00A20EEE" w:rsidRPr="008977B9" w:rsidRDefault="00A20EEE" w:rsidP="00A20EEE">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cs/>
          <w:lang w:eastAsia="th-TH"/>
        </w:rPr>
      </w:pPr>
      <w:r w:rsidRPr="002D7C50">
        <w:rPr>
          <w:rFonts w:ascii="Browallia New" w:eastAsia="Arial Unicode MS" w:hAnsi="Browallia New" w:cs="Browallia New" w:hint="cs"/>
          <w:color w:val="000000"/>
          <w:sz w:val="28"/>
          <w:szCs w:val="28"/>
          <w:cs/>
          <w:lang w:eastAsia="th-TH"/>
        </w:rPr>
        <w:t>อย่างไรก็ตาม ฝ่ายบริหารของกลุ่มบริษัทได้ประเมินแล้วว่ามาตรฐานการรายงานทางการเงินที่มีการปรับปรุงใหม่ไม่มีผลกระทบอย่างเป็นสาระสำคัญต่องบการเงินของกลุ่มบริษัท</w:t>
      </w:r>
      <w:r w:rsidRPr="008977B9">
        <w:rPr>
          <w:rFonts w:ascii="Browallia New" w:eastAsia="Arial Unicode MS" w:hAnsi="Browallia New" w:cs="Browallia New" w:hint="cs"/>
          <w:color w:val="000000"/>
          <w:sz w:val="28"/>
          <w:szCs w:val="28"/>
          <w:cs/>
          <w:lang w:eastAsia="th-TH"/>
        </w:rPr>
        <w:t xml:space="preserve"> </w:t>
      </w:r>
    </w:p>
    <w:p w14:paraId="12319ABC" w14:textId="3A835BD0" w:rsidR="0026406C" w:rsidRPr="002D49B4" w:rsidRDefault="0026406C" w:rsidP="00D07882">
      <w:pPr>
        <w:tabs>
          <w:tab w:val="clear" w:pos="680"/>
          <w:tab w:val="left" w:pos="426"/>
        </w:tabs>
        <w:spacing w:line="240" w:lineRule="auto"/>
        <w:jc w:val="thaiDistribute"/>
        <w:rPr>
          <w:rFonts w:ascii="Browallia New" w:hAnsi="Browallia New" w:cs="Browallia New"/>
          <w:sz w:val="28"/>
          <w:szCs w:val="28"/>
        </w:rPr>
      </w:pPr>
    </w:p>
    <w:p w14:paraId="124CF5EA" w14:textId="77777777" w:rsidR="00835ECA" w:rsidRPr="00835ECA" w:rsidRDefault="00835ECA" w:rsidP="00835ECA">
      <w:pPr>
        <w:pStyle w:val="ListParagraph"/>
        <w:numPr>
          <w:ilvl w:val="0"/>
          <w:numId w:val="22"/>
        </w:numPr>
        <w:tabs>
          <w:tab w:val="clear" w:pos="680"/>
          <w:tab w:val="clear" w:pos="907"/>
          <w:tab w:val="left" w:pos="426"/>
          <w:tab w:val="left" w:pos="1260"/>
        </w:tabs>
        <w:spacing w:line="240" w:lineRule="auto"/>
        <w:ind w:left="936" w:hanging="477"/>
        <w:jc w:val="thaiDistribute"/>
        <w:rPr>
          <w:rFonts w:ascii="Browallia New" w:eastAsia="Arial Unicode MS" w:hAnsi="Browallia New" w:cs="Browallia New"/>
          <w:color w:val="000000"/>
          <w:sz w:val="28"/>
          <w:szCs w:val="28"/>
          <w:lang w:eastAsia="th-TH"/>
        </w:rPr>
      </w:pPr>
      <w:r w:rsidRPr="00835ECA">
        <w:rPr>
          <w:rFonts w:ascii="Browallia New" w:eastAsia="Arial Unicode MS" w:hAnsi="Browallia New" w:cs="Browallia New"/>
          <w:color w:val="000000"/>
          <w:sz w:val="28"/>
          <w:szCs w:val="28"/>
          <w:cs/>
          <w:lang w:eastAsia="th-TH"/>
        </w:rPr>
        <w:t>มาตรฐานการรายงานทางการเงินที่มีการเปลี่ยนแปลง</w:t>
      </w:r>
    </w:p>
    <w:p w14:paraId="56D77B52" w14:textId="77777777" w:rsidR="00835ECA" w:rsidRDefault="00835ECA" w:rsidP="00835ECA">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lang w:eastAsia="th-TH"/>
        </w:rPr>
      </w:pPr>
    </w:p>
    <w:p w14:paraId="520ECC78" w14:textId="297DB6B8" w:rsidR="00E879DF" w:rsidRDefault="00E879DF" w:rsidP="00835ECA">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lang w:eastAsia="th-TH"/>
        </w:rPr>
      </w:pPr>
      <w:r w:rsidRPr="00E879DF">
        <w:rPr>
          <w:rFonts w:ascii="Browallia New" w:eastAsia="Arial Unicode MS" w:hAnsi="Browallia New" w:cs="Browallia New"/>
          <w:color w:val="000000"/>
          <w:sz w:val="28"/>
          <w:szCs w:val="28"/>
          <w:cs/>
          <w:lang w:eastAsia="th-TH"/>
        </w:rPr>
        <w:t>มาตรฐานการรายงานทาง</w:t>
      </w:r>
      <w:r w:rsidRPr="00E879DF">
        <w:rPr>
          <w:rFonts w:ascii="Browallia New" w:eastAsia="Arial Unicode MS" w:hAnsi="Browallia New" w:cs="Browallia New" w:hint="cs"/>
          <w:color w:val="000000"/>
          <w:sz w:val="28"/>
          <w:szCs w:val="28"/>
          <w:cs/>
          <w:lang w:eastAsia="th-TH"/>
        </w:rPr>
        <w:t>การเงินฉบับที่</w:t>
      </w:r>
      <w:r w:rsidRPr="00E879DF">
        <w:rPr>
          <w:rFonts w:ascii="Browallia New" w:eastAsia="Arial Unicode MS" w:hAnsi="Browallia New" w:cs="Browallia New"/>
          <w:color w:val="000000"/>
          <w:sz w:val="28"/>
          <w:szCs w:val="28"/>
          <w:cs/>
          <w:lang w:eastAsia="th-TH"/>
        </w:rPr>
        <w:t>มีการเปลี่ยนแปลง</w:t>
      </w:r>
      <w:r w:rsidRPr="00E879DF">
        <w:rPr>
          <w:rFonts w:ascii="Browallia New" w:eastAsia="Arial Unicode MS" w:hAnsi="Browallia New" w:cs="Browallia New" w:hint="cs"/>
          <w:color w:val="000000"/>
          <w:sz w:val="28"/>
          <w:szCs w:val="28"/>
          <w:cs/>
          <w:lang w:eastAsia="th-TH"/>
        </w:rPr>
        <w:t>และมีผลบังคับใช้สำหรับรอบระยะเวลาบัญชี</w:t>
      </w:r>
      <w:r w:rsidRPr="00E879DF">
        <w:rPr>
          <w:rFonts w:ascii="Browallia New" w:eastAsia="Arial Unicode MS" w:hAnsi="Browallia New" w:cs="Browallia New"/>
          <w:color w:val="000000"/>
          <w:sz w:val="28"/>
          <w:szCs w:val="28"/>
          <w:cs/>
          <w:lang w:eastAsia="th-TH"/>
        </w:rPr>
        <w:t>ที่เริ่มในหรื</w:t>
      </w:r>
      <w:r w:rsidRPr="00E879DF">
        <w:rPr>
          <w:rFonts w:ascii="Browallia New" w:eastAsia="Arial Unicode MS" w:hAnsi="Browallia New" w:cs="Browallia New" w:hint="cs"/>
          <w:color w:val="000000"/>
          <w:sz w:val="28"/>
          <w:szCs w:val="28"/>
          <w:cs/>
          <w:lang w:eastAsia="th-TH"/>
        </w:rPr>
        <w:t>อ</w:t>
      </w:r>
      <w:r w:rsidRPr="00E879DF">
        <w:rPr>
          <w:rFonts w:ascii="Browallia New" w:eastAsia="Arial Unicode MS" w:hAnsi="Browallia New" w:cs="Browallia New"/>
          <w:color w:val="000000"/>
          <w:sz w:val="28"/>
          <w:szCs w:val="28"/>
          <w:cs/>
          <w:lang w:eastAsia="th-TH"/>
        </w:rPr>
        <w:t xml:space="preserve">หลังวันที่ </w:t>
      </w:r>
      <w:r w:rsidRPr="00E879DF">
        <w:rPr>
          <w:rFonts w:ascii="Browallia New" w:eastAsia="Arial Unicode MS" w:hAnsi="Browallia New" w:cs="Browallia New"/>
          <w:color w:val="000000"/>
          <w:sz w:val="28"/>
          <w:szCs w:val="28"/>
          <w:lang w:eastAsia="th-TH"/>
        </w:rPr>
        <w:t>1</w:t>
      </w:r>
      <w:r w:rsidRPr="00E879DF">
        <w:rPr>
          <w:rFonts w:ascii="Browallia New" w:eastAsia="Arial Unicode MS" w:hAnsi="Browallia New" w:cs="Browallia New"/>
          <w:color w:val="000000"/>
          <w:sz w:val="28"/>
          <w:szCs w:val="28"/>
          <w:cs/>
          <w:lang w:eastAsia="th-TH"/>
        </w:rPr>
        <w:t xml:space="preserve"> มกรา</w:t>
      </w:r>
      <w:r w:rsidRPr="00E879DF">
        <w:rPr>
          <w:rFonts w:ascii="Browallia New" w:eastAsia="Arial Unicode MS" w:hAnsi="Browallia New" w:cs="Browallia New" w:hint="cs"/>
          <w:color w:val="000000"/>
          <w:sz w:val="28"/>
          <w:szCs w:val="28"/>
          <w:cs/>
          <w:lang w:eastAsia="th-TH"/>
        </w:rPr>
        <w:t xml:space="preserve">คม </w:t>
      </w:r>
      <w:r w:rsidRPr="00E879DF">
        <w:rPr>
          <w:rFonts w:ascii="Browallia New" w:eastAsia="Arial Unicode MS" w:hAnsi="Browallia New" w:cs="Browallia New"/>
          <w:color w:val="000000"/>
          <w:sz w:val="28"/>
          <w:szCs w:val="28"/>
          <w:lang w:eastAsia="th-TH"/>
        </w:rPr>
        <w:t>2566</w:t>
      </w:r>
      <w:r w:rsidRPr="00E879DF">
        <w:rPr>
          <w:rFonts w:ascii="Browallia New" w:eastAsia="Arial Unicode MS" w:hAnsi="Browallia New" w:cs="Browallia New" w:hint="cs"/>
          <w:color w:val="000000"/>
          <w:sz w:val="28"/>
          <w:szCs w:val="28"/>
          <w:cs/>
          <w:lang w:eastAsia="th-TH"/>
        </w:rPr>
        <w:t xml:space="preserve"> มีดังนี้</w:t>
      </w:r>
    </w:p>
    <w:p w14:paraId="5847735F" w14:textId="77777777" w:rsidR="003B592B" w:rsidRDefault="003B592B" w:rsidP="00E879DF">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lang w:eastAsia="th-TH"/>
        </w:rPr>
      </w:pPr>
    </w:p>
    <w:p w14:paraId="356514EF" w14:textId="773A4E3B" w:rsidR="003B592B" w:rsidRPr="00E879DF" w:rsidRDefault="003B592B" w:rsidP="00E879DF">
      <w:pPr>
        <w:pStyle w:val="ListParagraph"/>
        <w:numPr>
          <w:ilvl w:val="2"/>
          <w:numId w:val="26"/>
        </w:numPr>
        <w:tabs>
          <w:tab w:val="clear" w:pos="680"/>
          <w:tab w:val="clear" w:pos="907"/>
          <w:tab w:val="left" w:pos="426"/>
          <w:tab w:val="left" w:pos="1260"/>
        </w:tabs>
        <w:spacing w:line="240" w:lineRule="auto"/>
        <w:jc w:val="thaiDistribute"/>
        <w:rPr>
          <w:rFonts w:ascii="Browallia New" w:eastAsia="Arial Unicode MS" w:hAnsi="Browallia New" w:cs="Browallia New"/>
          <w:color w:val="000000"/>
          <w:sz w:val="28"/>
          <w:szCs w:val="28"/>
          <w:lang w:eastAsia="th-TH"/>
        </w:rPr>
      </w:pPr>
      <w:r w:rsidRPr="00DF160F">
        <w:rPr>
          <w:rFonts w:ascii="Browallia New" w:hAnsi="Browallia New" w:cs="Browallia New"/>
          <w:sz w:val="28"/>
          <w:szCs w:val="28"/>
          <w:cs/>
          <w:lang w:val="th-TH" w:eastAsia="th-TH"/>
        </w:rPr>
        <w:t xml:space="preserve">มาตรฐานการบัญชีฉบับที่ </w:t>
      </w:r>
      <w:r w:rsidR="00780BF1">
        <w:rPr>
          <w:rFonts w:ascii="Browallia New" w:hAnsi="Browallia New" w:cs="Browallia New"/>
          <w:sz w:val="28"/>
          <w:szCs w:val="28"/>
          <w:lang w:eastAsia="th-TH"/>
        </w:rPr>
        <w:t>16</w:t>
      </w:r>
      <w:r w:rsidRPr="00DF160F">
        <w:rPr>
          <w:rFonts w:ascii="Browallia New" w:hAnsi="Browallia New" w:cs="Browallia New"/>
          <w:sz w:val="28"/>
          <w:szCs w:val="28"/>
          <w:cs/>
          <w:lang w:val="th-TH" w:eastAsia="th-TH"/>
        </w:rPr>
        <w:t xml:space="preserve"> เรื่อง ที่ดิน อาคารและอุปกรณ์</w:t>
      </w:r>
    </w:p>
    <w:p w14:paraId="6481BFDA" w14:textId="77777777" w:rsidR="003B592B" w:rsidRPr="00E879DF" w:rsidRDefault="003B592B" w:rsidP="00E879DF">
      <w:pPr>
        <w:pStyle w:val="ListParagraph"/>
        <w:tabs>
          <w:tab w:val="clear" w:pos="680"/>
          <w:tab w:val="clear" w:pos="907"/>
          <w:tab w:val="left" w:pos="426"/>
          <w:tab w:val="left" w:pos="1260"/>
        </w:tabs>
        <w:spacing w:line="240" w:lineRule="auto"/>
        <w:ind w:left="1656"/>
        <w:jc w:val="thaiDistribute"/>
        <w:rPr>
          <w:rFonts w:ascii="Browallia New" w:eastAsia="Arial Unicode MS" w:hAnsi="Browallia New" w:cs="Browallia New"/>
          <w:color w:val="000000"/>
          <w:sz w:val="28"/>
          <w:szCs w:val="28"/>
          <w:lang w:eastAsia="th-TH"/>
        </w:rPr>
      </w:pPr>
    </w:p>
    <w:p w14:paraId="16DBC610" w14:textId="5E85283A" w:rsidR="003B592B" w:rsidRPr="00E879DF" w:rsidRDefault="003B592B" w:rsidP="00E879DF">
      <w:pPr>
        <w:pStyle w:val="ListParagraph"/>
        <w:tabs>
          <w:tab w:val="clear" w:pos="680"/>
          <w:tab w:val="clear" w:pos="907"/>
          <w:tab w:val="left" w:pos="426"/>
          <w:tab w:val="left" w:pos="1260"/>
        </w:tabs>
        <w:spacing w:line="240" w:lineRule="auto"/>
        <w:ind w:left="1656"/>
        <w:jc w:val="thaiDistribute"/>
        <w:rPr>
          <w:rFonts w:ascii="Browallia New" w:eastAsia="Arial Unicode MS" w:hAnsi="Browallia New" w:cs="Browallia New"/>
          <w:color w:val="000000"/>
          <w:sz w:val="28"/>
          <w:szCs w:val="28"/>
          <w:lang w:eastAsia="th-TH"/>
        </w:rPr>
      </w:pPr>
      <w:r>
        <w:rPr>
          <w:rFonts w:ascii="Browallia New" w:hAnsi="Browallia New" w:cs="Browallia New" w:hint="cs"/>
          <w:sz w:val="28"/>
          <w:szCs w:val="28"/>
          <w:cs/>
          <w:lang w:val="th-TH" w:eastAsia="th-TH"/>
        </w:rPr>
        <w:t>การปรับปรุง</w:t>
      </w:r>
      <w:r w:rsidRPr="00A34E9E">
        <w:rPr>
          <w:rFonts w:ascii="Browallia New" w:hAnsi="Browallia New" w:cs="Browallia New"/>
          <w:sz w:val="28"/>
          <w:szCs w:val="28"/>
          <w:cs/>
          <w:lang w:val="th-TH" w:eastAsia="th-TH"/>
        </w:rPr>
        <w:t>กำหนดให้รับรู้มูลค่าของสิ่งตอบแทนที่ได้รับจากการขายรายการต่างๆ ที่ผลิตได้ในช่วงการเตรียมความพร้อมของสินทรัพย์</w:t>
      </w:r>
      <w:r>
        <w:rPr>
          <w:rFonts w:ascii="Browallia New" w:hAnsi="Browallia New" w:cs="Browallia New" w:hint="cs"/>
          <w:sz w:val="28"/>
          <w:szCs w:val="28"/>
          <w:cs/>
          <w:lang w:val="th-TH" w:eastAsia="th-TH"/>
        </w:rPr>
        <w:t>ให้</w:t>
      </w:r>
      <w:r w:rsidRPr="00A34E9E">
        <w:rPr>
          <w:rFonts w:ascii="Browallia New" w:hAnsi="Browallia New" w:cs="Browallia New"/>
          <w:sz w:val="28"/>
          <w:szCs w:val="28"/>
          <w:cs/>
          <w:lang w:val="th-TH" w:eastAsia="th-TH"/>
        </w:rPr>
        <w:t>อยู่ในสภาพพร้อมใช้งานตาม</w:t>
      </w:r>
      <w:r>
        <w:rPr>
          <w:rFonts w:ascii="Browallia New" w:hAnsi="Browallia New" w:cs="Browallia New" w:hint="cs"/>
          <w:sz w:val="28"/>
          <w:szCs w:val="28"/>
          <w:cs/>
          <w:lang w:val="th-TH" w:eastAsia="th-TH"/>
        </w:rPr>
        <w:t>ความ</w:t>
      </w:r>
      <w:r w:rsidRPr="00A34E9E">
        <w:rPr>
          <w:rFonts w:ascii="Browallia New" w:hAnsi="Browallia New" w:cs="Browallia New"/>
          <w:sz w:val="28"/>
          <w:szCs w:val="28"/>
          <w:cs/>
          <w:lang w:val="th-TH" w:eastAsia="th-TH"/>
        </w:rPr>
        <w:t>ประสงค์ของฝ่ายบริหาร เป็นรายได้แทนการนำไปห</w:t>
      </w:r>
      <w:r>
        <w:rPr>
          <w:rFonts w:ascii="Browallia New" w:hAnsi="Browallia New" w:cs="Browallia New" w:hint="cs"/>
          <w:sz w:val="28"/>
          <w:szCs w:val="28"/>
          <w:cs/>
          <w:lang w:val="th-TH" w:eastAsia="th-TH"/>
        </w:rPr>
        <w:t>ั</w:t>
      </w:r>
      <w:r w:rsidRPr="00A34E9E">
        <w:rPr>
          <w:rFonts w:ascii="Browallia New" w:hAnsi="Browallia New" w:cs="Browallia New"/>
          <w:sz w:val="28"/>
          <w:szCs w:val="28"/>
          <w:cs/>
          <w:lang w:val="th-TH" w:eastAsia="th-TH"/>
        </w:rPr>
        <w:t>กออกจากต้นทุนของที่ดิน อาคารและอุปกรณ์นั้น</w:t>
      </w:r>
    </w:p>
    <w:p w14:paraId="23EB9AC0" w14:textId="09771438" w:rsidR="00606C0F" w:rsidRDefault="00606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cs/>
          <w:lang w:val="th-TH" w:eastAsia="th-TH"/>
        </w:rPr>
      </w:pPr>
    </w:p>
    <w:p w14:paraId="1F4AC26A" w14:textId="33ACE332" w:rsidR="00E958D3" w:rsidRDefault="00E958D3" w:rsidP="00E879DF">
      <w:pPr>
        <w:pStyle w:val="ListParagraph"/>
        <w:numPr>
          <w:ilvl w:val="2"/>
          <w:numId w:val="26"/>
        </w:numPr>
        <w:tabs>
          <w:tab w:val="clear" w:pos="680"/>
          <w:tab w:val="clear" w:pos="907"/>
          <w:tab w:val="left" w:pos="426"/>
          <w:tab w:val="left" w:pos="1260"/>
        </w:tabs>
        <w:spacing w:line="240" w:lineRule="auto"/>
        <w:jc w:val="thaiDistribute"/>
        <w:rPr>
          <w:rFonts w:ascii="Browallia New" w:eastAsia="Arial Unicode MS" w:hAnsi="Browallia New" w:cs="Browallia New"/>
          <w:sz w:val="28"/>
          <w:szCs w:val="28"/>
          <w:lang w:val="th-TH" w:eastAsia="th-TH"/>
        </w:rPr>
      </w:pPr>
      <w:r w:rsidRPr="00DF160F">
        <w:rPr>
          <w:rFonts w:ascii="Browallia New" w:eastAsia="Arial Unicode MS" w:hAnsi="Browallia New" w:cs="Browallia New"/>
          <w:sz w:val="28"/>
          <w:szCs w:val="28"/>
          <w:cs/>
          <w:lang w:val="th-TH" w:eastAsia="th-TH"/>
        </w:rPr>
        <w:t xml:space="preserve">มาตรฐานการบัญชีฉบับที่ </w:t>
      </w:r>
      <w:r w:rsidR="00207D4F">
        <w:rPr>
          <w:rFonts w:ascii="Browallia New" w:hAnsi="Browallia New" w:cs="Browallia New"/>
          <w:sz w:val="28"/>
          <w:szCs w:val="28"/>
          <w:lang w:eastAsia="th-TH"/>
        </w:rPr>
        <w:t>37</w:t>
      </w:r>
      <w:r w:rsidRPr="00DF160F">
        <w:rPr>
          <w:rFonts w:ascii="Browallia New" w:eastAsia="Arial Unicode MS" w:hAnsi="Browallia New" w:cs="Browallia New"/>
          <w:sz w:val="28"/>
          <w:szCs w:val="28"/>
          <w:cs/>
          <w:lang w:val="th-TH" w:eastAsia="th-TH"/>
        </w:rPr>
        <w:t xml:space="preserve"> เรื่อง ประมาณการหนี้สิน หนี้สินที่อาจเกิดขึ้น</w:t>
      </w:r>
      <w:r>
        <w:rPr>
          <w:rFonts w:ascii="Browallia New" w:eastAsia="Arial Unicode MS" w:hAnsi="Browallia New" w:cs="Browallia New" w:hint="cs"/>
          <w:sz w:val="28"/>
          <w:szCs w:val="28"/>
          <w:cs/>
          <w:lang w:val="th-TH" w:eastAsia="th-TH"/>
        </w:rPr>
        <w:t xml:space="preserve"> </w:t>
      </w:r>
      <w:r w:rsidRPr="00DF160F">
        <w:rPr>
          <w:rFonts w:ascii="Browallia New" w:eastAsia="Arial Unicode MS" w:hAnsi="Browallia New" w:cs="Browallia New"/>
          <w:sz w:val="28"/>
          <w:szCs w:val="28"/>
          <w:cs/>
          <w:lang w:val="th-TH" w:eastAsia="th-TH"/>
        </w:rPr>
        <w:t>และสินทรัพย์ที่อาจเกิดขึ้น</w:t>
      </w:r>
      <w:r>
        <w:rPr>
          <w:rFonts w:ascii="Browallia New" w:eastAsia="Arial Unicode MS" w:hAnsi="Browallia New" w:cs="Browallia New" w:hint="cs"/>
          <w:sz w:val="28"/>
          <w:szCs w:val="28"/>
          <w:cs/>
          <w:lang w:val="th-TH" w:eastAsia="th-TH"/>
        </w:rPr>
        <w:t xml:space="preserve"> </w:t>
      </w:r>
    </w:p>
    <w:p w14:paraId="1211166E" w14:textId="77777777" w:rsidR="003B592B" w:rsidRDefault="003B592B" w:rsidP="003B592B">
      <w:pPr>
        <w:rPr>
          <w:rFonts w:ascii="Browallia New" w:hAnsi="Browallia New" w:cs="Browallia New"/>
          <w:sz w:val="28"/>
          <w:szCs w:val="28"/>
          <w:lang w:val="th-TH" w:eastAsia="th-TH"/>
        </w:rPr>
      </w:pPr>
    </w:p>
    <w:p w14:paraId="34963D19" w14:textId="28886570" w:rsidR="00E958D3" w:rsidRPr="00962CCF" w:rsidRDefault="00E958D3" w:rsidP="00E879DF">
      <w:pPr>
        <w:pStyle w:val="ListParagraph"/>
        <w:tabs>
          <w:tab w:val="clear" w:pos="680"/>
          <w:tab w:val="clear" w:pos="907"/>
          <w:tab w:val="left" w:pos="426"/>
          <w:tab w:val="left" w:pos="1260"/>
        </w:tabs>
        <w:spacing w:line="240" w:lineRule="auto"/>
        <w:ind w:left="1656"/>
        <w:jc w:val="thaiDistribute"/>
        <w:rPr>
          <w:rFonts w:ascii="Browallia New" w:eastAsia="Arial Unicode MS" w:hAnsi="Browallia New" w:cs="Browallia New"/>
          <w:sz w:val="28"/>
          <w:szCs w:val="28"/>
          <w:cs/>
          <w:lang w:val="th-TH" w:eastAsia="th-TH"/>
        </w:rPr>
      </w:pPr>
      <w:r w:rsidRPr="00962CCF">
        <w:rPr>
          <w:rFonts w:ascii="Browallia New" w:eastAsia="Arial Unicode MS" w:hAnsi="Browallia New" w:cs="Browallia New" w:hint="cs"/>
          <w:sz w:val="28"/>
          <w:szCs w:val="28"/>
          <w:cs/>
          <w:lang w:val="th-TH" w:eastAsia="th-TH"/>
        </w:rPr>
        <w:t>การปรับปรุง</w:t>
      </w:r>
      <w:r w:rsidRPr="00962CCF">
        <w:rPr>
          <w:rFonts w:ascii="Browallia New" w:eastAsia="Arial Unicode MS" w:hAnsi="Browallia New" w:cs="Browallia New"/>
          <w:sz w:val="28"/>
          <w:szCs w:val="28"/>
          <w:cs/>
          <w:lang w:val="th-TH" w:eastAsia="th-TH"/>
        </w:rPr>
        <w:t>อธิบายเพิ่มเติมในส่วนของต้นทุน</w:t>
      </w:r>
      <w:r w:rsidRPr="00962CCF">
        <w:rPr>
          <w:rFonts w:ascii="Browallia New" w:eastAsia="Arial Unicode MS" w:hAnsi="Browallia New" w:cs="Browallia New" w:hint="cs"/>
          <w:sz w:val="28"/>
          <w:szCs w:val="28"/>
          <w:cs/>
          <w:lang w:val="th-TH" w:eastAsia="th-TH"/>
        </w:rPr>
        <w:t>ส่วนเพิ่มที่ต้องจ่ายเพื่อปฏิบัติตามสัญญาและการ</w:t>
      </w:r>
      <w:r w:rsidR="00A745A8">
        <w:rPr>
          <w:rFonts w:ascii="Browallia New" w:eastAsia="Arial Unicode MS" w:hAnsi="Browallia New" w:cs="Browallia New"/>
          <w:sz w:val="28"/>
          <w:szCs w:val="28"/>
          <w:cs/>
          <w:lang w:val="th-TH" w:eastAsia="th-TH"/>
        </w:rPr>
        <w:br/>
      </w:r>
      <w:r w:rsidRPr="00962CCF">
        <w:rPr>
          <w:rFonts w:ascii="Browallia New" w:eastAsia="Arial Unicode MS" w:hAnsi="Browallia New" w:cs="Browallia New" w:hint="cs"/>
          <w:sz w:val="28"/>
          <w:szCs w:val="28"/>
          <w:cs/>
          <w:lang w:val="th-TH" w:eastAsia="th-TH"/>
        </w:rPr>
        <w:t xml:space="preserve">ปันส่วนต้นทุนอื่นที่เกี่ยวข้องโดยตรง </w:t>
      </w:r>
      <w:r w:rsidRPr="00962CCF">
        <w:rPr>
          <w:rFonts w:ascii="Browallia New" w:eastAsia="Arial Unicode MS" w:hAnsi="Browallia New" w:cs="Browallia New"/>
          <w:sz w:val="28"/>
          <w:szCs w:val="28"/>
          <w:cs/>
          <w:lang w:val="th-TH" w:eastAsia="th-TH"/>
        </w:rPr>
        <w:t>ที่ต้องนำมาพิจารณาว่าสัญญานั้นเป็นสัญญาที่สร้างภาระหรือไม่</w:t>
      </w:r>
    </w:p>
    <w:p w14:paraId="02B2B856" w14:textId="77777777" w:rsidR="00E958D3" w:rsidRDefault="00E958D3" w:rsidP="003B592B">
      <w:pPr>
        <w:rPr>
          <w:rFonts w:ascii="Browallia New" w:hAnsi="Browallia New" w:cs="Browallia New"/>
          <w:sz w:val="28"/>
          <w:szCs w:val="28"/>
          <w:lang w:val="th-TH" w:eastAsia="th-TH"/>
        </w:rPr>
      </w:pPr>
    </w:p>
    <w:p w14:paraId="1D565CF6" w14:textId="1A3E350C" w:rsidR="00E958D3" w:rsidRPr="00DF160F" w:rsidRDefault="00E958D3" w:rsidP="00E879DF">
      <w:pPr>
        <w:pStyle w:val="ListParagraph"/>
        <w:numPr>
          <w:ilvl w:val="2"/>
          <w:numId w:val="26"/>
        </w:numPr>
        <w:tabs>
          <w:tab w:val="clear" w:pos="680"/>
          <w:tab w:val="clear" w:pos="907"/>
          <w:tab w:val="left" w:pos="426"/>
          <w:tab w:val="left" w:pos="1260"/>
        </w:tabs>
        <w:spacing w:line="240" w:lineRule="auto"/>
        <w:jc w:val="thaiDistribute"/>
        <w:rPr>
          <w:rFonts w:ascii="Browallia New" w:eastAsia="Arial Unicode MS" w:hAnsi="Browallia New" w:cs="Browallia New"/>
          <w:sz w:val="28"/>
          <w:szCs w:val="28"/>
          <w:cs/>
          <w:lang w:val="th-TH" w:eastAsia="th-TH"/>
        </w:rPr>
      </w:pPr>
      <w:r w:rsidRPr="00DF160F">
        <w:rPr>
          <w:rFonts w:ascii="Browallia New" w:eastAsia="Arial Unicode MS" w:hAnsi="Browallia New" w:cs="Browallia New"/>
          <w:sz w:val="28"/>
          <w:szCs w:val="28"/>
          <w:cs/>
          <w:lang w:val="th-TH" w:eastAsia="th-TH"/>
        </w:rPr>
        <w:t xml:space="preserve">มาตรฐานการบัญชีฉบับที่ </w:t>
      </w:r>
      <w:r w:rsidR="00843B84">
        <w:rPr>
          <w:rFonts w:ascii="Browallia New" w:hAnsi="Browallia New" w:cs="Browallia New"/>
          <w:sz w:val="28"/>
          <w:szCs w:val="28"/>
          <w:lang w:eastAsia="th-TH"/>
        </w:rPr>
        <w:t>4</w:t>
      </w:r>
      <w:r w:rsidR="00B52CC1">
        <w:rPr>
          <w:rFonts w:ascii="Browallia New" w:hAnsi="Browallia New" w:cs="Browallia New"/>
          <w:sz w:val="28"/>
          <w:szCs w:val="28"/>
          <w:lang w:eastAsia="th-TH"/>
        </w:rPr>
        <w:t>1</w:t>
      </w:r>
      <w:r w:rsidRPr="00DF160F">
        <w:rPr>
          <w:rFonts w:ascii="Browallia New" w:eastAsia="Arial Unicode MS" w:hAnsi="Browallia New" w:cs="Browallia New"/>
          <w:sz w:val="28"/>
          <w:szCs w:val="28"/>
          <w:cs/>
          <w:lang w:val="th-TH" w:eastAsia="th-TH"/>
        </w:rPr>
        <w:t xml:space="preserve"> เรื่อง เกษตรกรรม</w:t>
      </w:r>
    </w:p>
    <w:p w14:paraId="1539192C" w14:textId="77777777" w:rsidR="003B592B" w:rsidRPr="00DF160F" w:rsidRDefault="003B592B" w:rsidP="003B592B">
      <w:pPr>
        <w:rPr>
          <w:rFonts w:ascii="Browallia New" w:hAnsi="Browallia New" w:cs="Browallia New"/>
          <w:sz w:val="28"/>
          <w:szCs w:val="28"/>
          <w:lang w:eastAsia="th-TH"/>
        </w:rPr>
      </w:pPr>
    </w:p>
    <w:p w14:paraId="4A876242" w14:textId="77777777" w:rsidR="003B592B" w:rsidRDefault="003B592B" w:rsidP="00E879DF">
      <w:pPr>
        <w:pStyle w:val="ListParagraph"/>
        <w:tabs>
          <w:tab w:val="clear" w:pos="680"/>
          <w:tab w:val="clear" w:pos="907"/>
          <w:tab w:val="left" w:pos="426"/>
          <w:tab w:val="left" w:pos="1260"/>
        </w:tabs>
        <w:spacing w:line="240" w:lineRule="auto"/>
        <w:ind w:left="1656"/>
        <w:jc w:val="thaiDistribute"/>
        <w:rPr>
          <w:rFonts w:ascii="Browallia New" w:hAnsi="Browallia New" w:cs="Browallia New"/>
          <w:sz w:val="28"/>
          <w:szCs w:val="28"/>
          <w:lang w:val="th-TH" w:eastAsia="th-TH"/>
        </w:rPr>
      </w:pPr>
      <w:r w:rsidRPr="00486C57">
        <w:rPr>
          <w:rFonts w:ascii="Browallia New" w:hAnsi="Browallia New" w:cs="Browallia New"/>
          <w:sz w:val="28"/>
          <w:szCs w:val="28"/>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46D15D6F" w14:textId="77777777" w:rsidR="00E958D3" w:rsidRDefault="00E958D3" w:rsidP="003B592B">
      <w:pPr>
        <w:rPr>
          <w:rFonts w:ascii="Browallia New" w:hAnsi="Browallia New" w:cs="Browallia New"/>
          <w:sz w:val="28"/>
          <w:szCs w:val="28"/>
          <w:lang w:val="th-TH" w:eastAsia="th-TH"/>
        </w:rPr>
      </w:pPr>
    </w:p>
    <w:p w14:paraId="68FA54E5" w14:textId="63C57D6C" w:rsidR="003B592B" w:rsidRDefault="00E958D3" w:rsidP="00E879DF">
      <w:pPr>
        <w:pStyle w:val="ListParagraph"/>
        <w:numPr>
          <w:ilvl w:val="2"/>
          <w:numId w:val="26"/>
        </w:numPr>
        <w:tabs>
          <w:tab w:val="clear" w:pos="680"/>
          <w:tab w:val="clear" w:pos="907"/>
          <w:tab w:val="left" w:pos="426"/>
          <w:tab w:val="left" w:pos="1260"/>
        </w:tabs>
        <w:spacing w:line="240" w:lineRule="auto"/>
        <w:jc w:val="thaiDistribute"/>
        <w:rPr>
          <w:rFonts w:ascii="Browallia New" w:hAnsi="Browallia New" w:cs="Browallia New"/>
          <w:sz w:val="28"/>
          <w:szCs w:val="28"/>
          <w:lang w:val="th-TH" w:eastAsia="th-TH"/>
        </w:rPr>
      </w:pPr>
      <w:r w:rsidRPr="00DF160F">
        <w:rPr>
          <w:rFonts w:ascii="Browallia New" w:eastAsia="Arial Unicode MS" w:hAnsi="Browallia New" w:cs="Browallia New"/>
          <w:sz w:val="28"/>
          <w:szCs w:val="28"/>
          <w:cs/>
          <w:lang w:val="th-TH" w:eastAsia="th-TH"/>
        </w:rPr>
        <w:t xml:space="preserve">มาตรฐานการรายงานทางการเงินฉบับที่ </w:t>
      </w:r>
      <w:r w:rsidR="00B52CC1">
        <w:rPr>
          <w:rFonts w:ascii="Browallia New" w:eastAsia="Arial Unicode MS" w:hAnsi="Browallia New" w:cs="Browallia New"/>
          <w:sz w:val="28"/>
          <w:szCs w:val="28"/>
          <w:lang w:eastAsia="th-TH"/>
        </w:rPr>
        <w:t>1</w:t>
      </w:r>
      <w:r w:rsidRPr="00DF160F">
        <w:rPr>
          <w:rFonts w:ascii="Browallia New" w:eastAsia="Arial Unicode MS" w:hAnsi="Browallia New" w:cs="Browallia New"/>
          <w:sz w:val="28"/>
          <w:szCs w:val="28"/>
          <w:cs/>
          <w:lang w:val="th-TH" w:eastAsia="th-TH"/>
        </w:rPr>
        <w:t xml:space="preserve"> เรื่อง การนำมาตรฐานการรายงานทางการเงินมาใช้เป็น</w:t>
      </w:r>
      <w:r w:rsidR="003B592B" w:rsidRPr="00DF160F">
        <w:rPr>
          <w:rFonts w:ascii="Browallia New" w:hAnsi="Browallia New" w:cs="Browallia New"/>
          <w:sz w:val="28"/>
          <w:szCs w:val="28"/>
          <w:cs/>
          <w:lang w:val="th-TH" w:eastAsia="th-TH"/>
        </w:rPr>
        <w:t>ครั้งแรก</w:t>
      </w:r>
    </w:p>
    <w:p w14:paraId="6697D2C5" w14:textId="77777777" w:rsidR="00E958D3" w:rsidRDefault="00E958D3" w:rsidP="003B592B">
      <w:pPr>
        <w:rPr>
          <w:rFonts w:ascii="Browallia New" w:eastAsia="Arial Unicode MS" w:hAnsi="Browallia New" w:cs="Browallia New"/>
          <w:sz w:val="28"/>
          <w:szCs w:val="28"/>
          <w:lang w:val="th-TH" w:eastAsia="th-TH"/>
        </w:rPr>
      </w:pPr>
    </w:p>
    <w:p w14:paraId="697DB9E3" w14:textId="77777777" w:rsidR="00E958D3" w:rsidRDefault="00E958D3" w:rsidP="00E879DF">
      <w:pPr>
        <w:pStyle w:val="ListParagraph"/>
        <w:tabs>
          <w:tab w:val="clear" w:pos="680"/>
          <w:tab w:val="clear" w:pos="907"/>
          <w:tab w:val="left" w:pos="426"/>
          <w:tab w:val="left" w:pos="1260"/>
        </w:tabs>
        <w:spacing w:line="240" w:lineRule="auto"/>
        <w:ind w:left="1656"/>
        <w:jc w:val="thaiDistribute"/>
        <w:rPr>
          <w:rFonts w:ascii="Browallia New" w:eastAsia="Arial Unicode MS" w:hAnsi="Browallia New" w:cs="Browallia New"/>
          <w:sz w:val="28"/>
          <w:szCs w:val="28"/>
          <w:lang w:val="th-TH" w:eastAsia="th-TH"/>
        </w:rPr>
      </w:pPr>
      <w:r>
        <w:rPr>
          <w:rFonts w:ascii="Browallia New" w:eastAsia="Arial Unicode MS" w:hAnsi="Browallia New" w:cs="Browallia New" w:hint="cs"/>
          <w:sz w:val="28"/>
          <w:szCs w:val="28"/>
          <w:cs/>
          <w:lang w:val="th-TH" w:eastAsia="th-TH"/>
        </w:rPr>
        <w:t>การ</w:t>
      </w:r>
      <w:r w:rsidRPr="009B58F7">
        <w:rPr>
          <w:rFonts w:ascii="Browallia New" w:eastAsia="Arial Unicode MS" w:hAnsi="Browallia New" w:cs="Browallia New"/>
          <w:sz w:val="28"/>
          <w:szCs w:val="28"/>
          <w:cs/>
          <w:lang w:val="th-TH" w:eastAsia="th-TH"/>
        </w:rPr>
        <w:t>ปรับปรุงให้ทางเลือกแก่บริษัทย่อยที่นำมาตรฐานกา</w:t>
      </w:r>
      <w:r>
        <w:rPr>
          <w:rFonts w:ascii="Browallia New" w:eastAsia="Arial Unicode MS" w:hAnsi="Browallia New" w:cs="Browallia New" w:hint="cs"/>
          <w:sz w:val="28"/>
          <w:szCs w:val="28"/>
          <w:cs/>
          <w:lang w:val="th-TH" w:eastAsia="th-TH"/>
        </w:rPr>
        <w:t>ร</w:t>
      </w:r>
      <w:r w:rsidRPr="009B58F7">
        <w:rPr>
          <w:rFonts w:ascii="Browallia New" w:eastAsia="Arial Unicode MS" w:hAnsi="Browallia New" w:cs="Browallia New"/>
          <w:sz w:val="28"/>
          <w:szCs w:val="28"/>
          <w:cs/>
          <w:lang w:val="th-TH" w:eastAsia="th-TH"/>
        </w:rPr>
        <w:t>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วันที่บริษัทใหญ่เริ่มนำมาตรฐานการรายงานทางการเงินมาใช้เป็นครั้งแรก</w:t>
      </w:r>
    </w:p>
    <w:p w14:paraId="17513001" w14:textId="77777777" w:rsidR="00E958D3" w:rsidRDefault="00E958D3" w:rsidP="00E879DF">
      <w:pPr>
        <w:rPr>
          <w:rFonts w:ascii="Browallia New" w:eastAsia="Arial Unicode MS" w:hAnsi="Browallia New" w:cs="Browallia New"/>
          <w:sz w:val="28"/>
          <w:szCs w:val="28"/>
          <w:cs/>
          <w:lang w:val="th-TH" w:eastAsia="th-TH"/>
        </w:rPr>
      </w:pPr>
    </w:p>
    <w:p w14:paraId="19FA05FF" w14:textId="77777777" w:rsidR="003C0D90" w:rsidRDefault="003C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cs/>
          <w:lang w:val="th-TH" w:eastAsia="th-TH"/>
        </w:rPr>
      </w:pPr>
      <w:r>
        <w:rPr>
          <w:rFonts w:ascii="Browallia New" w:eastAsia="Arial Unicode MS" w:hAnsi="Browallia New" w:cs="Browallia New"/>
          <w:sz w:val="28"/>
          <w:szCs w:val="28"/>
          <w:cs/>
          <w:lang w:val="th-TH" w:eastAsia="th-TH"/>
        </w:rPr>
        <w:br w:type="page"/>
      </w:r>
    </w:p>
    <w:p w14:paraId="20AB577A" w14:textId="7DE6CAAB" w:rsidR="00E958D3" w:rsidRPr="00966C65" w:rsidRDefault="00E958D3" w:rsidP="00E879DF">
      <w:pPr>
        <w:pStyle w:val="ListParagraph"/>
        <w:numPr>
          <w:ilvl w:val="2"/>
          <w:numId w:val="26"/>
        </w:numPr>
        <w:tabs>
          <w:tab w:val="clear" w:pos="680"/>
          <w:tab w:val="clear" w:pos="907"/>
          <w:tab w:val="left" w:pos="426"/>
          <w:tab w:val="left" w:pos="1260"/>
        </w:tabs>
        <w:spacing w:line="240" w:lineRule="auto"/>
        <w:jc w:val="thaiDistribute"/>
        <w:rPr>
          <w:rFonts w:ascii="Browallia New" w:eastAsia="Arial Unicode MS" w:hAnsi="Browallia New" w:cs="Browallia New"/>
          <w:sz w:val="28"/>
          <w:szCs w:val="28"/>
          <w:lang w:val="th-TH" w:eastAsia="th-TH"/>
        </w:rPr>
      </w:pPr>
      <w:r>
        <w:rPr>
          <w:rFonts w:ascii="Browallia New" w:eastAsia="Arial Unicode MS" w:hAnsi="Browallia New" w:cs="Browallia New" w:hint="cs"/>
          <w:sz w:val="28"/>
          <w:szCs w:val="28"/>
          <w:cs/>
          <w:lang w:val="th-TH" w:eastAsia="th-TH"/>
        </w:rPr>
        <w:lastRenderedPageBreak/>
        <w:t xml:space="preserve">มาตรฐานการรายงานทางการเงินฉบับที่ </w:t>
      </w:r>
      <w:r w:rsidR="00B52CC1">
        <w:rPr>
          <w:rFonts w:ascii="Browallia New" w:eastAsia="Arial Unicode MS" w:hAnsi="Browallia New" w:cs="Browallia New"/>
          <w:sz w:val="28"/>
          <w:szCs w:val="28"/>
          <w:lang w:eastAsia="th-TH"/>
        </w:rPr>
        <w:t>3</w:t>
      </w:r>
      <w:r w:rsidRPr="00065549">
        <w:rPr>
          <w:rFonts w:ascii="Browallia New" w:eastAsia="Arial Unicode MS" w:hAnsi="Browallia New" w:cs="Browallia New"/>
          <w:sz w:val="28"/>
          <w:szCs w:val="28"/>
          <w:cs/>
          <w:lang w:val="th-TH" w:eastAsia="th-TH"/>
        </w:rPr>
        <w:t xml:space="preserve"> </w:t>
      </w:r>
      <w:r w:rsidRPr="00065549">
        <w:rPr>
          <w:rFonts w:ascii="Browallia New" w:eastAsia="Arial Unicode MS" w:hAnsi="Browallia New" w:cs="Browallia New" w:hint="cs"/>
          <w:sz w:val="28"/>
          <w:szCs w:val="28"/>
          <w:cs/>
          <w:lang w:val="th-TH" w:eastAsia="th-TH"/>
        </w:rPr>
        <w:t>เรื่อง การรวมธุรกิจ</w:t>
      </w:r>
    </w:p>
    <w:p w14:paraId="6847B73D" w14:textId="77777777" w:rsidR="003B592B" w:rsidRDefault="003B592B" w:rsidP="003B592B">
      <w:pPr>
        <w:pStyle w:val="ListParagraph"/>
        <w:ind w:left="1080"/>
        <w:rPr>
          <w:rFonts w:ascii="Browallia New" w:hAnsi="Browallia New" w:cs="Browallia New"/>
          <w:sz w:val="28"/>
          <w:szCs w:val="28"/>
          <w:lang w:eastAsia="th-TH"/>
        </w:rPr>
      </w:pPr>
    </w:p>
    <w:p w14:paraId="224D89C9" w14:textId="77777777" w:rsidR="00E958D3" w:rsidRPr="00156BEB" w:rsidRDefault="00E958D3" w:rsidP="00E879DF">
      <w:pPr>
        <w:pStyle w:val="ListParagraph"/>
        <w:tabs>
          <w:tab w:val="clear" w:pos="680"/>
          <w:tab w:val="clear" w:pos="907"/>
          <w:tab w:val="left" w:pos="426"/>
          <w:tab w:val="left" w:pos="1260"/>
        </w:tabs>
        <w:spacing w:line="240" w:lineRule="auto"/>
        <w:ind w:left="1656"/>
        <w:jc w:val="thaiDistribute"/>
        <w:rPr>
          <w:rFonts w:ascii="Browallia New" w:eastAsia="Arial Unicode MS" w:hAnsi="Browallia New" w:cs="Browallia New"/>
          <w:sz w:val="28"/>
          <w:szCs w:val="28"/>
          <w:cs/>
          <w:lang w:val="th-TH" w:eastAsia="th-TH"/>
        </w:rPr>
      </w:pPr>
      <w:r w:rsidRPr="001212B2">
        <w:rPr>
          <w:rFonts w:ascii="Browallia New" w:eastAsia="Arial Unicode MS" w:hAnsi="Browallia New" w:cs="Browallia New"/>
          <w:sz w:val="28"/>
          <w:szCs w:val="28"/>
          <w:cs/>
          <w:lang w:val="th-TH" w:eastAsia="th-TH"/>
        </w:rPr>
        <w:t>ปรับปรุงการอ้างอิงกรอบแนวคิด</w:t>
      </w:r>
      <w:r w:rsidRPr="00962CCF">
        <w:rPr>
          <w:rFonts w:ascii="Browallia New" w:eastAsia="Arial Unicode MS" w:hAnsi="Browallia New" w:cs="Browallia New" w:hint="cs"/>
          <w:sz w:val="28"/>
          <w:szCs w:val="28"/>
          <w:cs/>
          <w:lang w:val="th-TH" w:eastAsia="th-TH"/>
        </w:rPr>
        <w:t>สำหรับการ</w:t>
      </w:r>
      <w:r w:rsidRPr="001212B2">
        <w:rPr>
          <w:rFonts w:ascii="Browallia New" w:eastAsia="Arial Unicode MS" w:hAnsi="Browallia New" w:cs="Browallia New"/>
          <w:sz w:val="28"/>
          <w:szCs w:val="28"/>
          <w:cs/>
          <w:lang w:val="th-TH" w:eastAsia="th-TH"/>
        </w:rPr>
        <w:t>รายงานทางการเงินให้เป็นปัจจุบัน เพิ่มเนื้อหาการรับรู้รายการหนี้สินและ</w:t>
      </w:r>
      <w:r w:rsidRPr="00966C65">
        <w:rPr>
          <w:rFonts w:ascii="Browallia New" w:eastAsia="Arial Unicode MS" w:hAnsi="Browallia New" w:cs="Browallia New"/>
          <w:sz w:val="28"/>
          <w:szCs w:val="28"/>
          <w:cs/>
          <w:lang w:val="th-TH" w:eastAsia="th-TH"/>
        </w:rPr>
        <w:t>หนี้สินที่อาจเกิดขึ้นที่รับมาจากการรวมธุรกิจ และสินทรัพย์ที่อาจเกิดขึ้น</w:t>
      </w:r>
      <w:r>
        <w:rPr>
          <w:rFonts w:ascii="Browallia New" w:eastAsia="Arial Unicode MS" w:hAnsi="Browallia New" w:cs="Browallia New" w:hint="cs"/>
          <w:sz w:val="28"/>
          <w:szCs w:val="28"/>
          <w:cs/>
          <w:lang w:val="th-TH" w:eastAsia="th-TH"/>
        </w:rPr>
        <w:t>ที่</w:t>
      </w:r>
      <w:r w:rsidRPr="00966C65">
        <w:rPr>
          <w:rFonts w:ascii="Browallia New" w:eastAsia="Arial Unicode MS" w:hAnsi="Browallia New" w:cs="Browallia New"/>
          <w:sz w:val="28"/>
          <w:szCs w:val="28"/>
          <w:cs/>
          <w:lang w:val="th-TH" w:eastAsia="th-TH"/>
        </w:rPr>
        <w:t>ไม่สามารถรับรู้รายการได้</w:t>
      </w:r>
    </w:p>
    <w:p w14:paraId="13ABA9B5" w14:textId="77777777" w:rsidR="00E958D3" w:rsidRDefault="00E958D3" w:rsidP="003B592B">
      <w:pPr>
        <w:rPr>
          <w:rFonts w:ascii="Browallia New" w:hAnsi="Browallia New" w:cs="Browallia New"/>
          <w:sz w:val="28"/>
          <w:szCs w:val="28"/>
          <w:lang w:val="th-TH" w:eastAsia="th-TH"/>
        </w:rPr>
      </w:pPr>
    </w:p>
    <w:p w14:paraId="1B6B850D" w14:textId="6190D001" w:rsidR="00E958D3" w:rsidRDefault="00E958D3" w:rsidP="00E879DF">
      <w:pPr>
        <w:pStyle w:val="ListParagraph"/>
        <w:numPr>
          <w:ilvl w:val="2"/>
          <w:numId w:val="26"/>
        </w:numPr>
        <w:tabs>
          <w:tab w:val="clear" w:pos="680"/>
          <w:tab w:val="clear" w:pos="907"/>
          <w:tab w:val="left" w:pos="426"/>
          <w:tab w:val="left" w:pos="1260"/>
        </w:tabs>
        <w:spacing w:line="240" w:lineRule="auto"/>
        <w:jc w:val="thaiDistribute"/>
        <w:rPr>
          <w:rFonts w:ascii="Browallia New" w:eastAsia="Arial Unicode MS" w:hAnsi="Browallia New" w:cs="Browallia New"/>
          <w:sz w:val="28"/>
          <w:szCs w:val="28"/>
          <w:lang w:val="th-TH" w:eastAsia="th-TH"/>
        </w:rPr>
      </w:pPr>
      <w:r w:rsidRPr="00DF160F">
        <w:rPr>
          <w:rFonts w:ascii="Browallia New" w:eastAsia="Arial Unicode MS" w:hAnsi="Browallia New" w:cs="Browallia New"/>
          <w:sz w:val="28"/>
          <w:szCs w:val="28"/>
          <w:cs/>
          <w:lang w:val="th-TH" w:eastAsia="th-TH"/>
        </w:rPr>
        <w:t xml:space="preserve">มาตรฐานการรายงานทางการเงินฉบับที่ </w:t>
      </w:r>
      <w:r w:rsidR="00B52CC1">
        <w:rPr>
          <w:rFonts w:ascii="Browallia New" w:eastAsia="Arial Unicode MS" w:hAnsi="Browallia New" w:cs="Browallia New"/>
          <w:sz w:val="28"/>
          <w:szCs w:val="28"/>
          <w:lang w:eastAsia="th-TH"/>
        </w:rPr>
        <w:t>9</w:t>
      </w:r>
      <w:r w:rsidRPr="00DF160F">
        <w:rPr>
          <w:rFonts w:ascii="Browallia New" w:eastAsia="Arial Unicode MS" w:hAnsi="Browallia New" w:cs="Browallia New"/>
          <w:sz w:val="28"/>
          <w:szCs w:val="28"/>
          <w:cs/>
          <w:lang w:val="th-TH" w:eastAsia="th-TH"/>
        </w:rPr>
        <w:t xml:space="preserve"> เรื่อง เครื่องมือทางการเงิน</w:t>
      </w:r>
    </w:p>
    <w:p w14:paraId="06DBFBD9" w14:textId="77777777" w:rsidR="003B592B" w:rsidRDefault="003B592B" w:rsidP="003B592B">
      <w:pPr>
        <w:rPr>
          <w:rFonts w:ascii="Browallia New" w:hAnsi="Browallia New" w:cs="Browallia New"/>
          <w:sz w:val="28"/>
          <w:szCs w:val="28"/>
          <w:lang w:val="th-TH" w:eastAsia="th-TH"/>
        </w:rPr>
      </w:pPr>
    </w:p>
    <w:p w14:paraId="4059692E" w14:textId="24023498" w:rsidR="00BB651D" w:rsidRPr="00962CCF" w:rsidRDefault="00E958D3" w:rsidP="00E879DF">
      <w:pPr>
        <w:pStyle w:val="ListParagraph"/>
        <w:tabs>
          <w:tab w:val="clear" w:pos="680"/>
          <w:tab w:val="clear" w:pos="907"/>
          <w:tab w:val="left" w:pos="426"/>
          <w:tab w:val="left" w:pos="1260"/>
        </w:tabs>
        <w:spacing w:line="240" w:lineRule="auto"/>
        <w:ind w:left="1656"/>
        <w:jc w:val="thaiDistribute"/>
        <w:rPr>
          <w:rFonts w:ascii="Browallia New" w:eastAsia="Arial Unicode MS" w:hAnsi="Browallia New" w:cs="Browallia New"/>
          <w:sz w:val="28"/>
          <w:szCs w:val="28"/>
          <w:lang w:val="th-TH" w:eastAsia="th-TH"/>
        </w:rPr>
      </w:pPr>
      <w:r w:rsidRPr="00775A6C">
        <w:rPr>
          <w:rFonts w:ascii="Browallia New" w:eastAsia="Arial Unicode MS" w:hAnsi="Browallia New" w:cs="Browallia New"/>
          <w:sz w:val="28"/>
          <w:szCs w:val="28"/>
          <w:cs/>
          <w:lang w:val="th-TH" w:eastAsia="th-TH"/>
        </w:rPr>
        <w:t xml:space="preserve">การปรับปรุงอธิบายเพิ่มเติมเกี่ยวกับค่าธรรมเนียมในการพิจารณาตัดรายการหนี้สินทางการเงินด้วยวิธีร้อยละ </w:t>
      </w:r>
      <w:r w:rsidR="00FE5EF2">
        <w:rPr>
          <w:rFonts w:ascii="Browallia New" w:eastAsia="Arial Unicode MS" w:hAnsi="Browallia New" w:cs="Browallia New"/>
          <w:sz w:val="28"/>
          <w:szCs w:val="28"/>
          <w:lang w:eastAsia="th-TH"/>
        </w:rPr>
        <w:t>10</w:t>
      </w:r>
      <w:r w:rsidRPr="00775A6C">
        <w:rPr>
          <w:rFonts w:ascii="Browallia New" w:eastAsia="Arial Unicode MS" w:hAnsi="Browallia New" w:cs="Browallia New"/>
          <w:sz w:val="28"/>
          <w:szCs w:val="28"/>
          <w:cs/>
          <w:lang w:val="th-TH" w:eastAsia="th-TH"/>
        </w:rPr>
        <w:t xml:space="preserve"> </w:t>
      </w:r>
      <w:r>
        <w:rPr>
          <w:rFonts w:ascii="Browallia New" w:eastAsia="Arial Unicode MS" w:hAnsi="Browallia New" w:cs="Browallia New" w:hint="cs"/>
          <w:sz w:val="28"/>
          <w:szCs w:val="28"/>
          <w:cs/>
          <w:lang w:val="th-TH" w:eastAsia="th-TH"/>
        </w:rPr>
        <w:t>โดย</w:t>
      </w:r>
      <w:r w:rsidRPr="00775A6C">
        <w:rPr>
          <w:rFonts w:ascii="Browallia New" w:eastAsia="Arial Unicode MS" w:hAnsi="Browallia New" w:cs="Browallia New"/>
          <w:sz w:val="28"/>
          <w:szCs w:val="28"/>
          <w:cs/>
          <w:lang w:val="th-TH" w:eastAsia="th-TH"/>
        </w:rPr>
        <w:t>ต้องมีการนำค่าธรรมเนียมจ่ายสุทธิ</w:t>
      </w:r>
      <w:r>
        <w:rPr>
          <w:rFonts w:ascii="Browallia New" w:eastAsia="Arial Unicode MS" w:hAnsi="Browallia New" w:cs="Browallia New" w:hint="cs"/>
          <w:sz w:val="28"/>
          <w:szCs w:val="28"/>
          <w:cs/>
          <w:lang w:val="th-TH" w:eastAsia="th-TH"/>
        </w:rPr>
        <w:t>ด้วย</w:t>
      </w:r>
      <w:r w:rsidRPr="00775A6C">
        <w:rPr>
          <w:rFonts w:ascii="Browallia New" w:eastAsia="Arial Unicode MS" w:hAnsi="Browallia New" w:cs="Browallia New"/>
          <w:sz w:val="28"/>
          <w:szCs w:val="28"/>
          <w:cs/>
          <w:lang w:val="th-TH" w:eastAsia="th-TH"/>
        </w:rPr>
        <w:t xml:space="preserve">ค่าธรรมเนียมรับมาคำนวณ </w:t>
      </w:r>
      <w:r w:rsidRPr="00962CCF">
        <w:rPr>
          <w:rFonts w:ascii="Browallia New" w:eastAsia="Arial Unicode MS" w:hAnsi="Browallia New" w:cs="Browallia New"/>
          <w:sz w:val="28"/>
          <w:szCs w:val="28"/>
          <w:cs/>
          <w:lang w:val="th-TH" w:eastAsia="th-TH"/>
        </w:rPr>
        <w:t>(</w:t>
      </w:r>
      <w:r w:rsidRPr="00775A6C">
        <w:rPr>
          <w:rFonts w:ascii="Browallia New" w:eastAsia="Arial Unicode MS" w:hAnsi="Browallia New" w:cs="Browallia New"/>
          <w:sz w:val="28"/>
          <w:szCs w:val="28"/>
          <w:cs/>
          <w:lang w:val="th-TH"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w:t>
      </w:r>
      <w:r w:rsidRPr="00065549">
        <w:rPr>
          <w:rFonts w:ascii="Browallia New" w:eastAsia="Arial Unicode MS" w:hAnsi="Browallia New" w:cs="Browallia New" w:hint="cs"/>
          <w:sz w:val="28"/>
          <w:szCs w:val="28"/>
          <w:cs/>
          <w:lang w:val="th-TH" w:eastAsia="th-TH"/>
        </w:rPr>
        <w:t>น</w:t>
      </w:r>
      <w:r w:rsidRPr="00962CCF">
        <w:rPr>
          <w:rFonts w:ascii="Browallia New" w:eastAsia="Arial Unicode MS" w:hAnsi="Browallia New" w:cs="Browallia New"/>
          <w:sz w:val="28"/>
          <w:szCs w:val="28"/>
          <w:cs/>
          <w:lang w:val="th-TH" w:eastAsia="th-TH"/>
        </w:rPr>
        <w:t>)</w:t>
      </w:r>
      <w:r w:rsidR="00293EA9">
        <w:rPr>
          <w:rFonts w:ascii="Browallia New" w:eastAsia="Arial Unicode MS" w:hAnsi="Browallia New" w:cs="Browallia New" w:hint="cs"/>
          <w:sz w:val="28"/>
          <w:szCs w:val="28"/>
          <w:cs/>
          <w:lang w:val="th-TH" w:eastAsia="th-TH"/>
        </w:rPr>
        <w:t xml:space="preserve"> </w:t>
      </w:r>
    </w:p>
    <w:p w14:paraId="5E22CB9B" w14:textId="640C74E9" w:rsidR="001F62D6" w:rsidRDefault="001F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383105AC" w14:textId="38A647F1" w:rsidR="00956183" w:rsidRPr="00B737D5" w:rsidRDefault="00956183"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การประมาณการและการใช้ดุลยพินิจ</w:t>
      </w:r>
    </w:p>
    <w:p w14:paraId="4BB35FA4" w14:textId="77777777" w:rsidR="00956183" w:rsidRPr="00B737D5" w:rsidRDefault="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p w14:paraId="3B68ED58" w14:textId="25D50953" w:rsidR="00956183" w:rsidRPr="00B737D5" w:rsidRDefault="00956183" w:rsidP="00C320BC">
      <w:pPr>
        <w:tabs>
          <w:tab w:val="clear" w:pos="680"/>
          <w:tab w:val="left" w:pos="426"/>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w:t>
      </w:r>
      <w:r w:rsidR="00A46780">
        <w:rPr>
          <w:rFonts w:ascii="Browallia New" w:hAnsi="Browallia New" w:cs="Browallia New"/>
          <w:sz w:val="28"/>
          <w:szCs w:val="28"/>
        </w:rPr>
        <w:t xml:space="preserve">   </w:t>
      </w:r>
      <w:r w:rsidRPr="00B737D5">
        <w:rPr>
          <w:rFonts w:ascii="Browallia New" w:hAnsi="Browallia New" w:cs="Browallia New"/>
          <w:sz w:val="28"/>
          <w:szCs w:val="28"/>
          <w:cs/>
        </w:rPr>
        <w:t>และการวัดมูลค่าของสินทรัพย์ หนี้สิน รายได้ และค่าใช้จ่าย ผลที่เกิดขึ้นจริงอาจจะแตกต่างจากการใช้ดุลยพินิจ</w:t>
      </w:r>
      <w:r w:rsidR="00C5191E">
        <w:rPr>
          <w:rFonts w:ascii="Browallia New" w:hAnsi="Browallia New" w:cs="Browallia New"/>
          <w:sz w:val="28"/>
          <w:szCs w:val="28"/>
        </w:rPr>
        <w:t xml:space="preserve"> </w:t>
      </w:r>
      <w:r w:rsidR="00A46780">
        <w:rPr>
          <w:rFonts w:ascii="Browallia New" w:hAnsi="Browallia New" w:cs="Browallia New"/>
          <w:sz w:val="28"/>
          <w:szCs w:val="28"/>
        </w:rPr>
        <w:t xml:space="preserve">    </w:t>
      </w:r>
      <w:r w:rsidRPr="00B737D5">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B737D5" w:rsidRDefault="00956183" w:rsidP="00C320BC">
      <w:pPr>
        <w:tabs>
          <w:tab w:val="clear" w:pos="680"/>
          <w:tab w:val="left" w:pos="426"/>
        </w:tabs>
        <w:spacing w:line="240" w:lineRule="auto"/>
        <w:ind w:left="426"/>
        <w:jc w:val="thaiDistribute"/>
        <w:rPr>
          <w:rFonts w:ascii="Browallia New" w:hAnsi="Browallia New" w:cs="Browallia New"/>
          <w:sz w:val="28"/>
          <w:szCs w:val="28"/>
        </w:rPr>
      </w:pPr>
    </w:p>
    <w:p w14:paraId="4C1A9311" w14:textId="70502C28" w:rsidR="002D6FC7" w:rsidRPr="00B737D5" w:rsidRDefault="00956183" w:rsidP="004C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lang w:val="en-GB"/>
        </w:rPr>
      </w:pPr>
      <w:r w:rsidRPr="00B737D5">
        <w:rPr>
          <w:rFonts w:ascii="Browallia New" w:hAnsi="Browallia New" w:cs="Browallia New"/>
          <w:sz w:val="28"/>
          <w:szCs w:val="28"/>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ถือตามเกณฑ์เช่นเดียวกับที่ใช้ในการจัดทำงบการเงินประจำปีสิ้นสุดวันที่ </w:t>
      </w:r>
      <w:r w:rsidRPr="00B737D5">
        <w:rPr>
          <w:rFonts w:ascii="Browallia New" w:hAnsi="Browallia New" w:cs="Browallia New"/>
          <w:sz w:val="28"/>
          <w:szCs w:val="28"/>
        </w:rPr>
        <w:t xml:space="preserve">31 </w:t>
      </w:r>
      <w:r w:rsidRPr="00B737D5">
        <w:rPr>
          <w:rFonts w:ascii="Browallia New" w:hAnsi="Browallia New" w:cs="Browallia New"/>
          <w:sz w:val="28"/>
          <w:szCs w:val="28"/>
          <w:cs/>
        </w:rPr>
        <w:t xml:space="preserve">ธันวาคม </w:t>
      </w:r>
      <w:r w:rsidR="004F10CA" w:rsidRPr="00B737D5">
        <w:rPr>
          <w:rFonts w:ascii="Browallia New" w:hAnsi="Browallia New" w:cs="Browallia New"/>
          <w:sz w:val="28"/>
          <w:szCs w:val="28"/>
        </w:rPr>
        <w:t>256</w:t>
      </w:r>
      <w:r w:rsidR="00373242">
        <w:rPr>
          <w:rFonts w:ascii="Browallia New" w:hAnsi="Browallia New" w:cs="Browallia New"/>
          <w:sz w:val="28"/>
          <w:szCs w:val="28"/>
        </w:rPr>
        <w:t>5</w:t>
      </w:r>
    </w:p>
    <w:p w14:paraId="5E476B5B" w14:textId="77777777" w:rsidR="00A46780" w:rsidRDefault="00A4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613C5AF5" w14:textId="1D6EF8AE" w:rsidR="00EA5F59" w:rsidRPr="00B737D5"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รายการบัญชีกับ</w:t>
      </w:r>
      <w:r w:rsidR="00EA5F59" w:rsidRPr="00B737D5">
        <w:rPr>
          <w:rFonts w:ascii="Browallia New" w:hAnsi="Browallia New" w:cs="Browallia New"/>
          <w:b/>
          <w:bCs/>
          <w:sz w:val="28"/>
          <w:szCs w:val="28"/>
          <w:cs/>
          <w:lang w:val="en-GB"/>
        </w:rPr>
        <w:t>บุคคลและบริษัทที่เกี่ยวข้องกัน</w:t>
      </w:r>
    </w:p>
    <w:p w14:paraId="2BB8B4B0"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7D3AFA48" w14:textId="3135FB5E" w:rsidR="00555F87" w:rsidRPr="00B737D5" w:rsidRDefault="006971B8" w:rsidP="002718B6">
      <w:pPr>
        <w:pStyle w:val="BodyText2"/>
        <w:tabs>
          <w:tab w:val="clear" w:pos="540"/>
        </w:tabs>
        <w:spacing w:line="240" w:lineRule="auto"/>
        <w:ind w:left="426" w:right="47"/>
        <w:jc w:val="thaiDistribute"/>
        <w:rPr>
          <w:rFonts w:ascii="Browallia New" w:hAnsi="Browallia New" w:cs="Browallia New"/>
          <w:sz w:val="28"/>
          <w:szCs w:val="28"/>
          <w:cs/>
        </w:rPr>
      </w:pPr>
      <w:r w:rsidRPr="00B737D5">
        <w:rPr>
          <w:rFonts w:ascii="Browallia New" w:hAnsi="Browallia New" w:cs="Browallia New"/>
          <w:sz w:val="28"/>
          <w:szCs w:val="28"/>
          <w:cs/>
        </w:rPr>
        <w:t>งบการเงิน</w:t>
      </w:r>
      <w:r w:rsidR="002009A8" w:rsidRPr="00B737D5">
        <w:rPr>
          <w:rFonts w:ascii="Browallia New" w:hAnsi="Browallia New" w:cs="Browallia New" w:hint="cs"/>
          <w:sz w:val="28"/>
          <w:szCs w:val="28"/>
          <w:cs/>
        </w:rPr>
        <w:t>ระหว่างกา</w:t>
      </w:r>
      <w:r w:rsidR="00236925" w:rsidRPr="00B737D5">
        <w:rPr>
          <w:rFonts w:ascii="Browallia New" w:hAnsi="Browallia New" w:cs="Browallia New" w:hint="cs"/>
          <w:sz w:val="28"/>
          <w:szCs w:val="28"/>
          <w:cs/>
        </w:rPr>
        <w:t>ล</w:t>
      </w:r>
      <w:r w:rsidRPr="00B737D5">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0109D092" w14:textId="77777777" w:rsidR="00CE0934" w:rsidRPr="00B737D5" w:rsidRDefault="00CE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p w14:paraId="30C0A2BF" w14:textId="288E9E1C" w:rsidR="006971B8" w:rsidRPr="00B737D5" w:rsidRDefault="006971B8" w:rsidP="00205DE0">
      <w:pPr>
        <w:pStyle w:val="BodyText2"/>
        <w:tabs>
          <w:tab w:val="clear" w:pos="540"/>
        </w:tabs>
        <w:spacing w:line="240" w:lineRule="auto"/>
        <w:ind w:left="426" w:right="47"/>
        <w:jc w:val="thaiDistribute"/>
        <w:rPr>
          <w:rFonts w:ascii="Browallia New" w:hAnsi="Browallia New" w:cs="Browallia New"/>
          <w:sz w:val="28"/>
          <w:szCs w:val="28"/>
        </w:rPr>
      </w:pPr>
      <w:r w:rsidRPr="00B737D5">
        <w:rPr>
          <w:rFonts w:ascii="Browallia New" w:hAnsi="Browallia New" w:cs="Browallia New"/>
          <w:sz w:val="28"/>
          <w:szCs w:val="28"/>
          <w:cs/>
        </w:rPr>
        <w:t>นโยบายการกำหนดราคาสำหรับแต่ละรายการมีดังต่อไปนี้</w:t>
      </w:r>
    </w:p>
    <w:p w14:paraId="0E2501C7" w14:textId="69CEBE97" w:rsidR="00F53C74" w:rsidRPr="00B737D5" w:rsidRDefault="00F53C74">
      <w:pPr>
        <w:rPr>
          <w:sz w:val="6"/>
          <w:szCs w:val="6"/>
        </w:rPr>
      </w:pPr>
    </w:p>
    <w:tbl>
      <w:tblPr>
        <w:tblW w:w="8862" w:type="dxa"/>
        <w:tblInd w:w="426" w:type="dxa"/>
        <w:tblBorders>
          <w:bottom w:val="single" w:sz="4" w:space="0" w:color="auto"/>
        </w:tblBorders>
        <w:tblLook w:val="00A0" w:firstRow="1" w:lastRow="0" w:firstColumn="1" w:lastColumn="0" w:noHBand="0" w:noVBand="0"/>
      </w:tblPr>
      <w:tblGrid>
        <w:gridCol w:w="3685"/>
        <w:gridCol w:w="236"/>
        <w:gridCol w:w="4941"/>
      </w:tblGrid>
      <w:tr w:rsidR="006971B8" w:rsidRPr="00B737D5" w14:paraId="6A36B392" w14:textId="77777777" w:rsidTr="00B82210">
        <w:trPr>
          <w:cantSplit/>
          <w:tblHeader/>
        </w:trPr>
        <w:tc>
          <w:tcPr>
            <w:tcW w:w="3685" w:type="dxa"/>
            <w:tcBorders>
              <w:bottom w:val="single" w:sz="4" w:space="0" w:color="auto"/>
            </w:tcBorders>
          </w:tcPr>
          <w:p w14:paraId="7CE1B627" w14:textId="43AAE521"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B737D5">
              <w:rPr>
                <w:rFonts w:ascii="Browallia New" w:hAnsi="Browallia New" w:cs="Browallia New"/>
                <w:sz w:val="28"/>
                <w:szCs w:val="28"/>
                <w:cs/>
              </w:rPr>
              <w:t>รายการ</w:t>
            </w:r>
          </w:p>
        </w:tc>
        <w:tc>
          <w:tcPr>
            <w:tcW w:w="236" w:type="dxa"/>
            <w:tcBorders>
              <w:bottom w:val="nil"/>
            </w:tcBorders>
          </w:tcPr>
          <w:p w14:paraId="7A1601E8"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4941" w:type="dxa"/>
            <w:tcBorders>
              <w:bottom w:val="single" w:sz="4" w:space="0" w:color="auto"/>
            </w:tcBorders>
          </w:tcPr>
          <w:p w14:paraId="39541858"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B737D5">
              <w:rPr>
                <w:rFonts w:ascii="Browallia New" w:hAnsi="Browallia New" w:cs="Browallia New"/>
                <w:sz w:val="28"/>
                <w:szCs w:val="28"/>
                <w:cs/>
              </w:rPr>
              <w:t>นโยบายการกำหนดราคา</w:t>
            </w:r>
          </w:p>
        </w:tc>
      </w:tr>
      <w:tr w:rsidR="006971B8" w:rsidRPr="00B737D5" w14:paraId="7D02F9BB" w14:textId="77777777" w:rsidTr="00755469">
        <w:trPr>
          <w:cantSplit/>
          <w:trHeight w:val="244"/>
          <w:tblHeader/>
        </w:trPr>
        <w:tc>
          <w:tcPr>
            <w:tcW w:w="3685" w:type="dxa"/>
            <w:tcBorders>
              <w:top w:val="nil"/>
              <w:bottom w:val="nil"/>
            </w:tcBorders>
            <w:vAlign w:val="bottom"/>
          </w:tcPr>
          <w:p w14:paraId="4F93CC71"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12"/>
                <w:szCs w:val="12"/>
                <w:cs/>
              </w:rPr>
            </w:pPr>
          </w:p>
        </w:tc>
        <w:tc>
          <w:tcPr>
            <w:tcW w:w="236" w:type="dxa"/>
            <w:tcBorders>
              <w:top w:val="nil"/>
              <w:bottom w:val="nil"/>
            </w:tcBorders>
          </w:tcPr>
          <w:p w14:paraId="7416F42C"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12"/>
                <w:szCs w:val="12"/>
                <w:cs/>
              </w:rPr>
            </w:pPr>
          </w:p>
        </w:tc>
        <w:tc>
          <w:tcPr>
            <w:tcW w:w="4941" w:type="dxa"/>
            <w:tcBorders>
              <w:top w:val="nil"/>
              <w:bottom w:val="nil"/>
            </w:tcBorders>
          </w:tcPr>
          <w:p w14:paraId="2FA2361E"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12"/>
                <w:szCs w:val="12"/>
                <w:cs/>
              </w:rPr>
            </w:pPr>
          </w:p>
        </w:tc>
      </w:tr>
      <w:tr w:rsidR="006971B8" w:rsidRPr="00B737D5" w14:paraId="34D72469" w14:textId="77777777" w:rsidTr="00B82210">
        <w:trPr>
          <w:cantSplit/>
        </w:trPr>
        <w:tc>
          <w:tcPr>
            <w:tcW w:w="3685" w:type="dxa"/>
            <w:tcBorders>
              <w:top w:val="nil"/>
              <w:bottom w:val="nil"/>
            </w:tcBorders>
            <w:vAlign w:val="bottom"/>
          </w:tcPr>
          <w:p w14:paraId="76337D28"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B737D5">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941" w:type="dxa"/>
            <w:tcBorders>
              <w:top w:val="nil"/>
              <w:bottom w:val="nil"/>
            </w:tcBorders>
          </w:tcPr>
          <w:p w14:paraId="55B8FD38"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C55337" w:rsidRPr="00B737D5" w14:paraId="5664CF4B" w14:textId="77777777" w:rsidTr="00B82210">
        <w:trPr>
          <w:cantSplit/>
        </w:trPr>
        <w:tc>
          <w:tcPr>
            <w:tcW w:w="3685" w:type="dxa"/>
            <w:tcBorders>
              <w:top w:val="nil"/>
            </w:tcBorders>
            <w:vAlign w:val="bottom"/>
          </w:tcPr>
          <w:p w14:paraId="66D67C1A" w14:textId="2E40780D" w:rsidR="00C55337" w:rsidRPr="00B737D5" w:rsidRDefault="00FE0B5D" w:rsidP="001B4041">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รายได้</w:t>
            </w:r>
            <w:r w:rsidRPr="00B737D5">
              <w:rPr>
                <w:rFonts w:ascii="Browallia New" w:hAnsi="Browallia New" w:cs="Browallia New" w:hint="cs"/>
                <w:sz w:val="28"/>
                <w:szCs w:val="28"/>
                <w:cs/>
              </w:rPr>
              <w:t>จากการ</w:t>
            </w:r>
            <w:r w:rsidRPr="00B737D5">
              <w:rPr>
                <w:rFonts w:ascii="Browallia New" w:hAnsi="Browallia New" w:cs="Browallia New"/>
                <w:sz w:val="28"/>
                <w:szCs w:val="28"/>
                <w:cs/>
              </w:rPr>
              <w:t>ขายสินค้า</w:t>
            </w:r>
          </w:p>
        </w:tc>
        <w:tc>
          <w:tcPr>
            <w:tcW w:w="236" w:type="dxa"/>
            <w:tcBorders>
              <w:top w:val="nil"/>
            </w:tcBorders>
          </w:tcPr>
          <w:p w14:paraId="4D63DDB7" w14:textId="77777777" w:rsidR="00C55337" w:rsidRPr="00B737D5" w:rsidRDefault="00C55337"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0B3DA161" w14:textId="52DBD09B" w:rsidR="00C55337" w:rsidRPr="00B737D5" w:rsidRDefault="00FE0B5D" w:rsidP="001B4041">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lang w:val="en-GB"/>
              </w:rPr>
              <w:t>ตามราคาที่ตกลงกัน</w:t>
            </w:r>
          </w:p>
        </w:tc>
      </w:tr>
      <w:tr w:rsidR="007708C0" w:rsidRPr="00B737D5" w14:paraId="6E5B46AD" w14:textId="77777777" w:rsidTr="00B82210">
        <w:trPr>
          <w:cantSplit/>
        </w:trPr>
        <w:tc>
          <w:tcPr>
            <w:tcW w:w="3685" w:type="dxa"/>
            <w:tcBorders>
              <w:top w:val="nil"/>
            </w:tcBorders>
            <w:vAlign w:val="bottom"/>
          </w:tcPr>
          <w:p w14:paraId="34DAD7A0" w14:textId="2BAD9559" w:rsidR="007708C0" w:rsidRPr="00B737D5" w:rsidRDefault="007708C0" w:rsidP="007708C0">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รายได้จากการให้เช่า</w:t>
            </w:r>
          </w:p>
        </w:tc>
        <w:tc>
          <w:tcPr>
            <w:tcW w:w="236" w:type="dxa"/>
            <w:tcBorders>
              <w:top w:val="nil"/>
            </w:tcBorders>
          </w:tcPr>
          <w:p w14:paraId="4A8EE4C6" w14:textId="77777777" w:rsidR="007708C0" w:rsidRPr="00B737D5" w:rsidRDefault="007708C0" w:rsidP="007708C0">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66EB5CFD" w14:textId="3D475033" w:rsidR="007708C0" w:rsidRPr="00B737D5" w:rsidRDefault="007708C0" w:rsidP="007708C0">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rPr>
              <w:t>ราคาตามสัญญา</w:t>
            </w:r>
          </w:p>
        </w:tc>
      </w:tr>
      <w:tr w:rsidR="00883AB5" w:rsidRPr="00B737D5" w14:paraId="56BE4367" w14:textId="77777777" w:rsidTr="00B82210">
        <w:trPr>
          <w:cantSplit/>
        </w:trPr>
        <w:tc>
          <w:tcPr>
            <w:tcW w:w="3685" w:type="dxa"/>
            <w:tcBorders>
              <w:top w:val="nil"/>
            </w:tcBorders>
            <w:vAlign w:val="bottom"/>
          </w:tcPr>
          <w:p w14:paraId="4EFC52BE" w14:textId="39DCCC1A" w:rsidR="00883AB5" w:rsidRPr="00344404" w:rsidRDefault="00A145F3" w:rsidP="001B4041">
            <w:pPr>
              <w:tabs>
                <w:tab w:val="clear" w:pos="227"/>
              </w:tabs>
              <w:spacing w:line="240" w:lineRule="auto"/>
              <w:ind w:left="175"/>
              <w:rPr>
                <w:rFonts w:ascii="Browallia New" w:hAnsi="Browallia New" w:cs="Browallia New"/>
                <w:sz w:val="28"/>
                <w:szCs w:val="28"/>
                <w:cs/>
              </w:rPr>
            </w:pPr>
            <w:r w:rsidRPr="00344404">
              <w:rPr>
                <w:rFonts w:ascii="Browallia New" w:hAnsi="Browallia New" w:cs="Browallia New"/>
                <w:sz w:val="28"/>
                <w:szCs w:val="28"/>
                <w:cs/>
              </w:rPr>
              <w:t>รายได้จากกิจการโรงแรม</w:t>
            </w:r>
          </w:p>
        </w:tc>
        <w:tc>
          <w:tcPr>
            <w:tcW w:w="236" w:type="dxa"/>
            <w:tcBorders>
              <w:top w:val="nil"/>
            </w:tcBorders>
          </w:tcPr>
          <w:p w14:paraId="40FF300B" w14:textId="77777777" w:rsidR="00883AB5" w:rsidRPr="00344404" w:rsidRDefault="00883AB5"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18E2FADA" w14:textId="2A1FC4FB" w:rsidR="00883AB5" w:rsidRPr="00344404" w:rsidRDefault="00E137C7" w:rsidP="001B4041">
            <w:pPr>
              <w:spacing w:line="240" w:lineRule="auto"/>
              <w:ind w:left="175" w:right="-109" w:hanging="175"/>
              <w:rPr>
                <w:rFonts w:ascii="Browallia New" w:hAnsi="Browallia New" w:cs="Browallia New"/>
                <w:sz w:val="28"/>
                <w:szCs w:val="28"/>
                <w:cs/>
              </w:rPr>
            </w:pPr>
            <w:r w:rsidRPr="00344404">
              <w:rPr>
                <w:rFonts w:ascii="Browallia New" w:hAnsi="Browallia New" w:cs="Browallia New"/>
                <w:sz w:val="28"/>
                <w:szCs w:val="28"/>
                <w:cs/>
              </w:rPr>
              <w:t>ราคาตามสัญญา</w:t>
            </w:r>
          </w:p>
        </w:tc>
      </w:tr>
      <w:tr w:rsidR="009C0F69" w:rsidRPr="00B737D5" w14:paraId="4F7F7707" w14:textId="77777777" w:rsidTr="00B82210">
        <w:trPr>
          <w:cantSplit/>
        </w:trPr>
        <w:tc>
          <w:tcPr>
            <w:tcW w:w="3685" w:type="dxa"/>
            <w:tcBorders>
              <w:top w:val="nil"/>
            </w:tcBorders>
            <w:vAlign w:val="bottom"/>
          </w:tcPr>
          <w:p w14:paraId="16AE3158" w14:textId="435E48FC" w:rsidR="009C0F69" w:rsidRPr="00B737D5" w:rsidRDefault="009C0F69" w:rsidP="001B4041">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รายได้</w:t>
            </w:r>
            <w:r w:rsidRPr="00B737D5">
              <w:rPr>
                <w:rFonts w:ascii="Browallia New" w:hAnsi="Browallia New" w:cs="Browallia New" w:hint="cs"/>
                <w:sz w:val="28"/>
                <w:szCs w:val="28"/>
                <w:cs/>
              </w:rPr>
              <w:t>ค่าบริการ</w:t>
            </w:r>
          </w:p>
        </w:tc>
        <w:tc>
          <w:tcPr>
            <w:tcW w:w="236" w:type="dxa"/>
            <w:tcBorders>
              <w:top w:val="nil"/>
            </w:tcBorders>
          </w:tcPr>
          <w:p w14:paraId="33A7BDB5" w14:textId="77777777" w:rsidR="009C0F69" w:rsidRPr="00B737D5" w:rsidRDefault="009C0F69"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4525A032" w14:textId="653DCE55" w:rsidR="009C0F69" w:rsidRPr="00B737D5" w:rsidRDefault="009C0F69" w:rsidP="001B4041">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sz w:val="28"/>
                <w:szCs w:val="28"/>
                <w:cs/>
              </w:rPr>
              <w:t>ราคาตามสัญญา</w:t>
            </w:r>
          </w:p>
        </w:tc>
      </w:tr>
      <w:tr w:rsidR="006971B8" w:rsidRPr="00B737D5" w14:paraId="44E0146B" w14:textId="77777777" w:rsidTr="00B82210">
        <w:trPr>
          <w:cantSplit/>
        </w:trPr>
        <w:tc>
          <w:tcPr>
            <w:tcW w:w="3685" w:type="dxa"/>
            <w:tcBorders>
              <w:top w:val="nil"/>
            </w:tcBorders>
            <w:vAlign w:val="bottom"/>
          </w:tcPr>
          <w:p w14:paraId="3C9CAC88" w14:textId="77777777" w:rsidR="006971B8" w:rsidRPr="00B737D5" w:rsidRDefault="006971B8" w:rsidP="001B4041">
            <w:pPr>
              <w:tabs>
                <w:tab w:val="clear" w:pos="227"/>
              </w:tabs>
              <w:spacing w:line="240" w:lineRule="auto"/>
              <w:ind w:left="175"/>
              <w:rPr>
                <w:rFonts w:ascii="Browallia New" w:hAnsi="Browallia New" w:cs="Browallia New"/>
                <w:sz w:val="28"/>
                <w:szCs w:val="28"/>
              </w:rPr>
            </w:pPr>
            <w:r w:rsidRPr="00B737D5">
              <w:rPr>
                <w:rFonts w:ascii="Browallia New" w:hAnsi="Browallia New" w:cs="Browallia New"/>
                <w:sz w:val="28"/>
                <w:szCs w:val="28"/>
                <w:cs/>
              </w:rPr>
              <w:t>ดอกเบี้ยรับ</w:t>
            </w:r>
          </w:p>
        </w:tc>
        <w:tc>
          <w:tcPr>
            <w:tcW w:w="236" w:type="dxa"/>
            <w:tcBorders>
              <w:top w:val="nil"/>
            </w:tcBorders>
          </w:tcPr>
          <w:p w14:paraId="6193B5D2" w14:textId="77777777" w:rsidR="006971B8" w:rsidRPr="00B737D5" w:rsidRDefault="006971B8"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7AB32003" w14:textId="4752AB49" w:rsidR="006971B8" w:rsidRPr="00B737D5" w:rsidRDefault="00F00AE2" w:rsidP="001B4041">
            <w:pPr>
              <w:spacing w:line="240" w:lineRule="auto"/>
              <w:ind w:left="175" w:right="-109" w:hanging="175"/>
              <w:rPr>
                <w:rFonts w:ascii="Browallia New" w:hAnsi="Browallia New" w:cs="Browallia New"/>
                <w:sz w:val="28"/>
                <w:szCs w:val="28"/>
              </w:rPr>
            </w:pPr>
            <w:r w:rsidRPr="00B737D5">
              <w:rPr>
                <w:rFonts w:ascii="Browallia New" w:hAnsi="Browallia New" w:cs="Browallia New"/>
                <w:sz w:val="28"/>
                <w:szCs w:val="28"/>
                <w:cs/>
              </w:rPr>
              <w:t>อัตราที่ตกลงร่วมกันในสัญญา</w:t>
            </w:r>
          </w:p>
        </w:tc>
      </w:tr>
      <w:tr w:rsidR="00AE5651" w:rsidRPr="00B737D5" w14:paraId="0B6FB19D" w14:textId="77777777" w:rsidTr="00B82210">
        <w:trPr>
          <w:cantSplit/>
        </w:trPr>
        <w:tc>
          <w:tcPr>
            <w:tcW w:w="3685" w:type="dxa"/>
            <w:tcBorders>
              <w:top w:val="nil"/>
            </w:tcBorders>
            <w:vAlign w:val="bottom"/>
          </w:tcPr>
          <w:p w14:paraId="12E81B22" w14:textId="5E1347FA" w:rsidR="00AE5651" w:rsidRPr="00B737D5" w:rsidRDefault="00AE5651" w:rsidP="001B4041">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เงินปันผลรับ</w:t>
            </w:r>
          </w:p>
        </w:tc>
        <w:tc>
          <w:tcPr>
            <w:tcW w:w="236" w:type="dxa"/>
            <w:tcBorders>
              <w:top w:val="nil"/>
            </w:tcBorders>
          </w:tcPr>
          <w:p w14:paraId="6D659D5F" w14:textId="77777777" w:rsidR="00AE5651" w:rsidRPr="00B737D5" w:rsidRDefault="00AE5651"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6E53444A" w14:textId="405D14E0" w:rsidR="00AE5651" w:rsidRPr="00B737D5" w:rsidRDefault="00AE5651" w:rsidP="001B4041">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rPr>
              <w:t>ตามรายงานประชุม</w:t>
            </w:r>
          </w:p>
        </w:tc>
      </w:tr>
      <w:tr w:rsidR="00021A28" w:rsidRPr="00B737D5" w14:paraId="3E1A81E7" w14:textId="77777777" w:rsidTr="007932B2">
        <w:trPr>
          <w:cantSplit/>
        </w:trPr>
        <w:tc>
          <w:tcPr>
            <w:tcW w:w="3685" w:type="dxa"/>
            <w:tcBorders>
              <w:bottom w:val="nil"/>
            </w:tcBorders>
          </w:tcPr>
          <w:p w14:paraId="13F23532" w14:textId="7F56F4D1" w:rsidR="00021A28" w:rsidRPr="00B737D5" w:rsidRDefault="00021A28" w:rsidP="00021A28">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รายได้อื่น</w:t>
            </w:r>
          </w:p>
        </w:tc>
        <w:tc>
          <w:tcPr>
            <w:tcW w:w="236" w:type="dxa"/>
            <w:tcBorders>
              <w:bottom w:val="nil"/>
            </w:tcBorders>
          </w:tcPr>
          <w:p w14:paraId="4DEF6FB8" w14:textId="77777777" w:rsidR="00021A28" w:rsidRPr="00B737D5" w:rsidRDefault="00021A28" w:rsidP="00021A28">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759DB44A" w14:textId="45FAF468" w:rsidR="00021A28" w:rsidRPr="00B737D5" w:rsidRDefault="00021A28" w:rsidP="00021A28">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lang w:val="en-GB"/>
              </w:rPr>
              <w:t>ตามราคาที่ตกลงกัน</w:t>
            </w:r>
          </w:p>
        </w:tc>
      </w:tr>
      <w:tr w:rsidR="00021150" w:rsidRPr="00B737D5" w14:paraId="33D53FCE" w14:textId="77777777">
        <w:trPr>
          <w:cantSplit/>
        </w:trPr>
        <w:tc>
          <w:tcPr>
            <w:tcW w:w="3685" w:type="dxa"/>
            <w:tcBorders>
              <w:bottom w:val="nil"/>
            </w:tcBorders>
          </w:tcPr>
          <w:p w14:paraId="3927F28D" w14:textId="02867355" w:rsidR="00021150" w:rsidRPr="00B737D5" w:rsidRDefault="00021150" w:rsidP="00021150">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ค่าใช้จ่ายอื่น</w:t>
            </w:r>
          </w:p>
        </w:tc>
        <w:tc>
          <w:tcPr>
            <w:tcW w:w="236" w:type="dxa"/>
            <w:tcBorders>
              <w:bottom w:val="nil"/>
            </w:tcBorders>
          </w:tcPr>
          <w:p w14:paraId="4C90D3AE" w14:textId="77777777" w:rsidR="00021150" w:rsidRPr="00B737D5" w:rsidRDefault="00021150" w:rsidP="00021150">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6B15867C" w14:textId="7B0344EA" w:rsidR="00021150" w:rsidRPr="00B737D5" w:rsidRDefault="00021150" w:rsidP="00021150">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lang w:val="en-GB"/>
              </w:rPr>
              <w:t>ตามราคาที่ตกลงกัน</w:t>
            </w:r>
          </w:p>
        </w:tc>
      </w:tr>
      <w:tr w:rsidR="00021A28" w:rsidRPr="00B737D5" w14:paraId="29EAEE45" w14:textId="77777777" w:rsidTr="00B82210">
        <w:trPr>
          <w:cantSplit/>
        </w:trPr>
        <w:tc>
          <w:tcPr>
            <w:tcW w:w="3685" w:type="dxa"/>
            <w:tcBorders>
              <w:bottom w:val="nil"/>
            </w:tcBorders>
            <w:vAlign w:val="bottom"/>
          </w:tcPr>
          <w:p w14:paraId="1694586C" w14:textId="36E2353A" w:rsidR="00021A28" w:rsidRPr="00B737D5" w:rsidRDefault="00021A28" w:rsidP="00021A28">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ต้นทุนทางการเงิน</w:t>
            </w:r>
          </w:p>
        </w:tc>
        <w:tc>
          <w:tcPr>
            <w:tcW w:w="236" w:type="dxa"/>
            <w:tcBorders>
              <w:bottom w:val="nil"/>
            </w:tcBorders>
          </w:tcPr>
          <w:p w14:paraId="5410D384" w14:textId="77777777" w:rsidR="00021A28" w:rsidRPr="00B737D5" w:rsidRDefault="00021A28" w:rsidP="00021A28">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248F5635" w14:textId="1F20B19D" w:rsidR="00021A28" w:rsidRPr="00B737D5" w:rsidRDefault="00021A28" w:rsidP="00021A28">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rPr>
              <w:t>อัตราที่ตกลงร่วมกันในสัญญา</w:t>
            </w:r>
          </w:p>
        </w:tc>
      </w:tr>
      <w:tr w:rsidR="003D051D" w:rsidRPr="00B737D5" w14:paraId="32325639" w14:textId="77777777" w:rsidTr="007932B2">
        <w:trPr>
          <w:cantSplit/>
        </w:trPr>
        <w:tc>
          <w:tcPr>
            <w:tcW w:w="3685" w:type="dxa"/>
            <w:tcBorders>
              <w:bottom w:val="nil"/>
            </w:tcBorders>
          </w:tcPr>
          <w:p w14:paraId="60E0BE32" w14:textId="77777777" w:rsidR="003D051D" w:rsidRPr="00B737D5" w:rsidRDefault="003D051D" w:rsidP="001B1333">
            <w:pPr>
              <w:tabs>
                <w:tab w:val="clear" w:pos="227"/>
              </w:tabs>
              <w:spacing w:line="240" w:lineRule="auto"/>
              <w:ind w:left="175"/>
              <w:rPr>
                <w:rFonts w:ascii="Browallia New" w:hAnsi="Browallia New" w:cs="Browallia New"/>
                <w:sz w:val="28"/>
                <w:szCs w:val="28"/>
                <w:cs/>
              </w:rPr>
            </w:pPr>
          </w:p>
        </w:tc>
        <w:tc>
          <w:tcPr>
            <w:tcW w:w="236" w:type="dxa"/>
            <w:tcBorders>
              <w:bottom w:val="nil"/>
            </w:tcBorders>
          </w:tcPr>
          <w:p w14:paraId="28ED7F33" w14:textId="77777777" w:rsidR="003D051D" w:rsidRPr="00B737D5" w:rsidRDefault="003D051D" w:rsidP="001B1333">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3A3584BF" w14:textId="77777777" w:rsidR="003D051D" w:rsidRPr="00B737D5" w:rsidRDefault="003D051D" w:rsidP="001B1333">
            <w:pPr>
              <w:spacing w:line="240" w:lineRule="auto"/>
              <w:ind w:left="175" w:right="-109" w:hanging="175"/>
              <w:rPr>
                <w:rFonts w:ascii="Browallia New" w:hAnsi="Browallia New" w:cs="Browallia New"/>
                <w:sz w:val="28"/>
                <w:szCs w:val="28"/>
                <w:cs/>
                <w:lang w:val="en-GB"/>
              </w:rPr>
            </w:pPr>
          </w:p>
        </w:tc>
      </w:tr>
      <w:tr w:rsidR="00F256BA" w:rsidRPr="00B737D5" w14:paraId="23FBBA47" w14:textId="77777777" w:rsidTr="00DF479B">
        <w:trPr>
          <w:cantSplit/>
        </w:trPr>
        <w:tc>
          <w:tcPr>
            <w:tcW w:w="8862" w:type="dxa"/>
            <w:gridSpan w:val="3"/>
          </w:tcPr>
          <w:p w14:paraId="7E4E7C19" w14:textId="2B75B862" w:rsidR="00F256BA" w:rsidRPr="00B737D5" w:rsidRDefault="00F256BA" w:rsidP="00514FB3">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b/>
                <w:bCs/>
                <w:sz w:val="28"/>
                <w:szCs w:val="28"/>
                <w:cs/>
              </w:rPr>
              <w:t>รายการธุรกิจกับบุคคลและบริษัทที่เกี่ยวข้องกัน</w:t>
            </w:r>
          </w:p>
        </w:tc>
      </w:tr>
      <w:tr w:rsidR="003F0FF2" w:rsidRPr="00B737D5" w14:paraId="218BB3F6" w14:textId="77777777">
        <w:trPr>
          <w:cantSplit/>
        </w:trPr>
        <w:tc>
          <w:tcPr>
            <w:tcW w:w="3685" w:type="dxa"/>
          </w:tcPr>
          <w:p w14:paraId="34FE531E" w14:textId="22653FAE" w:rsidR="003F0FF2" w:rsidRPr="00344404" w:rsidRDefault="00037EF0" w:rsidP="00682064">
            <w:pPr>
              <w:tabs>
                <w:tab w:val="clear" w:pos="227"/>
              </w:tabs>
              <w:spacing w:line="240" w:lineRule="auto"/>
              <w:ind w:left="175"/>
              <w:rPr>
                <w:rFonts w:ascii="Browallia New" w:hAnsi="Browallia New" w:cs="Browallia New"/>
                <w:sz w:val="28"/>
                <w:szCs w:val="28"/>
                <w:cs/>
              </w:rPr>
            </w:pPr>
            <w:r w:rsidRPr="00344404">
              <w:rPr>
                <w:rFonts w:ascii="Browallia New" w:hAnsi="Browallia New" w:cs="Browallia New"/>
                <w:sz w:val="28"/>
                <w:szCs w:val="28"/>
                <w:cs/>
              </w:rPr>
              <w:t>จำหน่าย</w:t>
            </w:r>
            <w:r w:rsidRPr="00344404">
              <w:rPr>
                <w:rFonts w:ascii="Browallia New" w:hAnsi="Browallia New" w:cs="Browallia New" w:hint="cs"/>
                <w:sz w:val="28"/>
                <w:szCs w:val="28"/>
                <w:cs/>
              </w:rPr>
              <w:t>สิน</w:t>
            </w:r>
            <w:r w:rsidRPr="00344404">
              <w:rPr>
                <w:rFonts w:ascii="Browallia New" w:hAnsi="Browallia New" w:cs="Browallia New"/>
                <w:sz w:val="28"/>
                <w:szCs w:val="28"/>
                <w:cs/>
              </w:rPr>
              <w:t>ทรัพย์</w:t>
            </w:r>
          </w:p>
        </w:tc>
        <w:tc>
          <w:tcPr>
            <w:tcW w:w="236" w:type="dxa"/>
          </w:tcPr>
          <w:p w14:paraId="1BC76956" w14:textId="77777777" w:rsidR="003F0FF2" w:rsidRPr="00344404" w:rsidRDefault="003F0FF2" w:rsidP="00682064">
            <w:pPr>
              <w:spacing w:line="240" w:lineRule="auto"/>
              <w:ind w:left="175" w:hanging="175"/>
              <w:rPr>
                <w:rFonts w:ascii="Browallia New" w:hAnsi="Browallia New" w:cs="Browallia New"/>
                <w:sz w:val="28"/>
                <w:szCs w:val="28"/>
                <w:cs/>
              </w:rPr>
            </w:pPr>
          </w:p>
        </w:tc>
        <w:tc>
          <w:tcPr>
            <w:tcW w:w="4941" w:type="dxa"/>
            <w:vAlign w:val="bottom"/>
          </w:tcPr>
          <w:p w14:paraId="4C20CE00" w14:textId="56B293FC" w:rsidR="003F0FF2" w:rsidRPr="00344404" w:rsidRDefault="00037EF0" w:rsidP="00682064">
            <w:pPr>
              <w:spacing w:line="240" w:lineRule="auto"/>
              <w:ind w:left="175" w:right="-109" w:hanging="175"/>
              <w:rPr>
                <w:rFonts w:ascii="Browallia New" w:hAnsi="Browallia New" w:cs="Browallia New"/>
                <w:sz w:val="28"/>
                <w:szCs w:val="28"/>
                <w:cs/>
                <w:lang w:val="en-GB"/>
              </w:rPr>
            </w:pPr>
            <w:r w:rsidRPr="00344404">
              <w:rPr>
                <w:rFonts w:ascii="Browallia New" w:hAnsi="Browallia New" w:cs="Browallia New"/>
                <w:sz w:val="28"/>
                <w:szCs w:val="28"/>
                <w:cs/>
                <w:lang w:val="en-GB"/>
              </w:rPr>
              <w:t>ตามราคาที่ตกลงกัน</w:t>
            </w:r>
          </w:p>
        </w:tc>
      </w:tr>
      <w:tr w:rsidR="00682064" w:rsidRPr="00B737D5" w14:paraId="5BA9D5DE" w14:textId="77777777">
        <w:trPr>
          <w:cantSplit/>
        </w:trPr>
        <w:tc>
          <w:tcPr>
            <w:tcW w:w="3685" w:type="dxa"/>
          </w:tcPr>
          <w:p w14:paraId="65D38F48" w14:textId="192A8F75" w:rsidR="00682064" w:rsidRPr="00344404" w:rsidRDefault="00B51938" w:rsidP="00682064">
            <w:pPr>
              <w:tabs>
                <w:tab w:val="clear" w:pos="227"/>
              </w:tabs>
              <w:spacing w:line="240" w:lineRule="auto"/>
              <w:ind w:left="175"/>
              <w:rPr>
                <w:rFonts w:ascii="Browallia New" w:hAnsi="Browallia New" w:cs="Browallia New"/>
                <w:sz w:val="28"/>
                <w:szCs w:val="28"/>
                <w:cs/>
              </w:rPr>
            </w:pPr>
            <w:r w:rsidRPr="00344404">
              <w:rPr>
                <w:rFonts w:ascii="Browallia New" w:hAnsi="Browallia New" w:cs="Browallia New"/>
                <w:sz w:val="28"/>
                <w:szCs w:val="28"/>
                <w:cs/>
              </w:rPr>
              <w:t>จำหน่ายอสังหาริมทรัพย์เพื่อการลงทุน</w:t>
            </w:r>
          </w:p>
        </w:tc>
        <w:tc>
          <w:tcPr>
            <w:tcW w:w="236" w:type="dxa"/>
          </w:tcPr>
          <w:p w14:paraId="002CAE74" w14:textId="77777777" w:rsidR="00682064" w:rsidRPr="00344404" w:rsidRDefault="00682064" w:rsidP="00682064">
            <w:pPr>
              <w:spacing w:line="240" w:lineRule="auto"/>
              <w:ind w:left="175" w:hanging="175"/>
              <w:rPr>
                <w:rFonts w:ascii="Browallia New" w:hAnsi="Browallia New" w:cs="Browallia New"/>
                <w:sz w:val="28"/>
                <w:szCs w:val="28"/>
                <w:cs/>
              </w:rPr>
            </w:pPr>
          </w:p>
        </w:tc>
        <w:tc>
          <w:tcPr>
            <w:tcW w:w="4941" w:type="dxa"/>
            <w:vAlign w:val="bottom"/>
          </w:tcPr>
          <w:p w14:paraId="4D2D3DD4" w14:textId="2AD0FA08" w:rsidR="00682064" w:rsidRPr="00344404" w:rsidRDefault="00682064" w:rsidP="00682064">
            <w:pPr>
              <w:spacing w:line="240" w:lineRule="auto"/>
              <w:ind w:left="175" w:right="-109" w:hanging="175"/>
              <w:rPr>
                <w:rFonts w:ascii="Browallia New" w:hAnsi="Browallia New" w:cs="Browallia New"/>
                <w:sz w:val="28"/>
                <w:szCs w:val="28"/>
                <w:cs/>
                <w:lang w:val="en-GB"/>
              </w:rPr>
            </w:pPr>
            <w:r w:rsidRPr="00344404">
              <w:rPr>
                <w:rFonts w:ascii="Browallia New" w:hAnsi="Browallia New" w:cs="Browallia New"/>
                <w:sz w:val="28"/>
                <w:szCs w:val="28"/>
                <w:cs/>
                <w:lang w:val="en-GB"/>
              </w:rPr>
              <w:t>ตามราคาที่ตกลงกันอ้างอิงจากราคาประเมินมูลค่าทรัพย์สินของผู้ประเมินราคาอิสระ</w:t>
            </w:r>
          </w:p>
        </w:tc>
      </w:tr>
      <w:tr w:rsidR="00F256BA" w:rsidRPr="00B737D5" w14:paraId="7D850678" w14:textId="77777777" w:rsidTr="00DF479B">
        <w:trPr>
          <w:cantSplit/>
        </w:trPr>
        <w:tc>
          <w:tcPr>
            <w:tcW w:w="3685" w:type="dxa"/>
            <w:vAlign w:val="bottom"/>
          </w:tcPr>
          <w:p w14:paraId="5F3F3092" w14:textId="2DD85271" w:rsidR="00F256BA" w:rsidRPr="00B737D5" w:rsidRDefault="00F256BA" w:rsidP="00F256BA">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ค่าใช้จ่ายอื่น</w:t>
            </w:r>
          </w:p>
        </w:tc>
        <w:tc>
          <w:tcPr>
            <w:tcW w:w="236" w:type="dxa"/>
          </w:tcPr>
          <w:p w14:paraId="16374914" w14:textId="77777777" w:rsidR="00F256BA" w:rsidRPr="00B737D5" w:rsidRDefault="00F256BA" w:rsidP="00F256BA">
            <w:pPr>
              <w:spacing w:line="240" w:lineRule="auto"/>
              <w:ind w:left="175" w:hanging="175"/>
              <w:rPr>
                <w:rFonts w:ascii="Browallia New" w:hAnsi="Browallia New" w:cs="Browallia New"/>
                <w:sz w:val="28"/>
                <w:szCs w:val="28"/>
                <w:cs/>
              </w:rPr>
            </w:pPr>
          </w:p>
        </w:tc>
        <w:tc>
          <w:tcPr>
            <w:tcW w:w="4941" w:type="dxa"/>
            <w:vAlign w:val="bottom"/>
          </w:tcPr>
          <w:p w14:paraId="61FB374A" w14:textId="5EDF8ACC" w:rsidR="00F256BA" w:rsidRPr="00B737D5" w:rsidRDefault="00F256BA" w:rsidP="00F256BA">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sz w:val="28"/>
                <w:szCs w:val="28"/>
                <w:cs/>
                <w:lang w:val="en-GB"/>
              </w:rPr>
              <w:t>ตามราคาที่ตกลงกัน</w:t>
            </w:r>
          </w:p>
        </w:tc>
      </w:tr>
      <w:tr w:rsidR="00F256BA" w:rsidRPr="00B737D5" w14:paraId="183399EE" w14:textId="77777777" w:rsidTr="00DF479B">
        <w:trPr>
          <w:cantSplit/>
        </w:trPr>
        <w:tc>
          <w:tcPr>
            <w:tcW w:w="3685" w:type="dxa"/>
            <w:vAlign w:val="bottom"/>
          </w:tcPr>
          <w:p w14:paraId="02C080EA" w14:textId="40DC9478" w:rsidR="00F256BA" w:rsidRPr="00B737D5" w:rsidRDefault="00F256BA" w:rsidP="00F256BA">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ต้นทุนทางการเงิน</w:t>
            </w:r>
          </w:p>
        </w:tc>
        <w:tc>
          <w:tcPr>
            <w:tcW w:w="236" w:type="dxa"/>
          </w:tcPr>
          <w:p w14:paraId="2E1E39BC" w14:textId="77777777" w:rsidR="00F256BA" w:rsidRPr="00B737D5" w:rsidRDefault="00F256BA" w:rsidP="00F256BA">
            <w:pPr>
              <w:spacing w:line="240" w:lineRule="auto"/>
              <w:ind w:left="175" w:hanging="175"/>
              <w:rPr>
                <w:rFonts w:ascii="Browallia New" w:hAnsi="Browallia New" w:cs="Browallia New"/>
                <w:sz w:val="28"/>
                <w:szCs w:val="28"/>
                <w:cs/>
              </w:rPr>
            </w:pPr>
          </w:p>
        </w:tc>
        <w:tc>
          <w:tcPr>
            <w:tcW w:w="4941" w:type="dxa"/>
            <w:vAlign w:val="bottom"/>
          </w:tcPr>
          <w:p w14:paraId="58999D47" w14:textId="496358EA" w:rsidR="00F256BA" w:rsidRPr="00B737D5" w:rsidRDefault="004F5120" w:rsidP="00F256BA">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sz w:val="28"/>
                <w:szCs w:val="28"/>
                <w:cs/>
              </w:rPr>
              <w:t>อัตราที่ตกลงร่วมกันในสัญญา</w:t>
            </w:r>
          </w:p>
        </w:tc>
      </w:tr>
      <w:tr w:rsidR="003D3C04" w:rsidRPr="00B737D5" w14:paraId="77E0B762" w14:textId="77777777" w:rsidTr="003D051D">
        <w:trPr>
          <w:cantSplit/>
        </w:trPr>
        <w:tc>
          <w:tcPr>
            <w:tcW w:w="3685" w:type="dxa"/>
          </w:tcPr>
          <w:p w14:paraId="75AA73FA" w14:textId="3847C322" w:rsidR="003D3C04" w:rsidRPr="00B737D5" w:rsidRDefault="003D051D" w:rsidP="00F256BA">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hint="cs"/>
                <w:sz w:val="28"/>
                <w:szCs w:val="28"/>
                <w:cs/>
              </w:rPr>
              <w:t>ซื้อที่ดิน</w:t>
            </w:r>
          </w:p>
        </w:tc>
        <w:tc>
          <w:tcPr>
            <w:tcW w:w="236" w:type="dxa"/>
          </w:tcPr>
          <w:p w14:paraId="273031BC" w14:textId="77777777" w:rsidR="003D3C04" w:rsidRPr="00B737D5" w:rsidRDefault="003D3C04" w:rsidP="00F256BA">
            <w:pPr>
              <w:spacing w:line="240" w:lineRule="auto"/>
              <w:ind w:left="175" w:hanging="175"/>
              <w:rPr>
                <w:rFonts w:ascii="Browallia New" w:hAnsi="Browallia New" w:cs="Browallia New"/>
                <w:sz w:val="28"/>
                <w:szCs w:val="28"/>
                <w:cs/>
              </w:rPr>
            </w:pPr>
          </w:p>
        </w:tc>
        <w:tc>
          <w:tcPr>
            <w:tcW w:w="4941" w:type="dxa"/>
            <w:vAlign w:val="bottom"/>
          </w:tcPr>
          <w:p w14:paraId="7EF0D322" w14:textId="13A83FD3" w:rsidR="003D3C04" w:rsidRPr="00B737D5" w:rsidRDefault="003D051D" w:rsidP="00F256BA">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lang w:val="en-GB"/>
              </w:rPr>
              <w:t>ตามราคาที่ตกลงกันอ้างอิงจากราคาประเมินมูลค่าทรัพย์สิน</w:t>
            </w:r>
            <w:r w:rsidR="00A745A8">
              <w:rPr>
                <w:rFonts w:ascii="Browallia New" w:hAnsi="Browallia New" w:cs="Browallia New"/>
                <w:sz w:val="28"/>
                <w:szCs w:val="28"/>
                <w:cs/>
                <w:lang w:val="en-GB"/>
              </w:rPr>
              <w:br/>
            </w:r>
            <w:r w:rsidRPr="00B737D5">
              <w:rPr>
                <w:rFonts w:ascii="Browallia New" w:hAnsi="Browallia New" w:cs="Browallia New"/>
                <w:sz w:val="28"/>
                <w:szCs w:val="28"/>
                <w:cs/>
                <w:lang w:val="en-GB"/>
              </w:rPr>
              <w:t>ของผู้ประเมินราคาอิสระ</w:t>
            </w:r>
          </w:p>
        </w:tc>
      </w:tr>
      <w:tr w:rsidR="001715FA" w:rsidRPr="00B737D5" w14:paraId="43E8CE56" w14:textId="77777777" w:rsidTr="00DF479B">
        <w:trPr>
          <w:cantSplit/>
        </w:trPr>
        <w:tc>
          <w:tcPr>
            <w:tcW w:w="3685" w:type="dxa"/>
            <w:vAlign w:val="bottom"/>
          </w:tcPr>
          <w:p w14:paraId="1196335D" w14:textId="487B7C58" w:rsidR="001715FA" w:rsidRPr="00B737D5" w:rsidRDefault="00A22049" w:rsidP="00F256BA">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hint="cs"/>
                <w:sz w:val="28"/>
                <w:szCs w:val="28"/>
                <w:cs/>
              </w:rPr>
              <w:t>ค่าตอบแทนผู้บริหารคนสำคัญ</w:t>
            </w:r>
          </w:p>
        </w:tc>
        <w:tc>
          <w:tcPr>
            <w:tcW w:w="236" w:type="dxa"/>
          </w:tcPr>
          <w:p w14:paraId="4A3D404A" w14:textId="77777777" w:rsidR="001715FA" w:rsidRPr="00B737D5" w:rsidRDefault="001715FA" w:rsidP="00F256BA">
            <w:pPr>
              <w:spacing w:line="240" w:lineRule="auto"/>
              <w:ind w:left="175" w:hanging="175"/>
              <w:rPr>
                <w:rFonts w:ascii="Browallia New" w:hAnsi="Browallia New" w:cs="Browallia New"/>
                <w:sz w:val="28"/>
                <w:szCs w:val="28"/>
                <w:cs/>
              </w:rPr>
            </w:pPr>
          </w:p>
        </w:tc>
        <w:tc>
          <w:tcPr>
            <w:tcW w:w="4941" w:type="dxa"/>
            <w:vAlign w:val="bottom"/>
          </w:tcPr>
          <w:p w14:paraId="2AD837FE" w14:textId="2842F496" w:rsidR="001715FA" w:rsidRPr="00B737D5" w:rsidRDefault="00F22E20" w:rsidP="00F256BA">
            <w:pPr>
              <w:spacing w:line="240" w:lineRule="auto"/>
              <w:ind w:left="175" w:right="-109" w:hanging="175"/>
              <w:rPr>
                <w:rFonts w:ascii="Browallia New" w:hAnsi="Browallia New" w:cs="Browallia New"/>
                <w:sz w:val="28"/>
                <w:szCs w:val="28"/>
              </w:rPr>
            </w:pPr>
            <w:r w:rsidRPr="00B737D5">
              <w:rPr>
                <w:rFonts w:ascii="Browallia New" w:hAnsi="Browallia New" w:cs="Browallia New" w:hint="cs"/>
                <w:sz w:val="28"/>
                <w:szCs w:val="28"/>
                <w:cs/>
              </w:rPr>
              <w:t>ตามที่อนุมัติในที่ประชุม</w:t>
            </w:r>
            <w:r w:rsidR="006D7912" w:rsidRPr="00B737D5">
              <w:rPr>
                <w:rFonts w:ascii="Browallia New" w:hAnsi="Browallia New" w:cs="Browallia New" w:hint="cs"/>
                <w:sz w:val="28"/>
                <w:szCs w:val="28"/>
                <w:cs/>
              </w:rPr>
              <w:t>ผู้ถือหุ้นสามัญประจำปี</w:t>
            </w:r>
          </w:p>
        </w:tc>
      </w:tr>
      <w:tr w:rsidR="00F256BA" w:rsidRPr="00B737D5" w14:paraId="6701F893" w14:textId="77777777" w:rsidTr="00CE0934">
        <w:trPr>
          <w:cantSplit/>
          <w:trHeight w:val="297"/>
        </w:trPr>
        <w:tc>
          <w:tcPr>
            <w:tcW w:w="3685" w:type="dxa"/>
          </w:tcPr>
          <w:p w14:paraId="04B19C9D" w14:textId="77777777" w:rsidR="00F256BA" w:rsidRPr="00B737D5" w:rsidRDefault="00F256BA" w:rsidP="00514FB3">
            <w:pPr>
              <w:tabs>
                <w:tab w:val="clear" w:pos="227"/>
              </w:tabs>
              <w:spacing w:line="240" w:lineRule="auto"/>
              <w:ind w:left="175"/>
              <w:rPr>
                <w:rFonts w:ascii="Browallia New" w:hAnsi="Browallia New" w:cs="Browallia New"/>
                <w:sz w:val="16"/>
                <w:szCs w:val="16"/>
                <w:cs/>
              </w:rPr>
            </w:pPr>
          </w:p>
        </w:tc>
        <w:tc>
          <w:tcPr>
            <w:tcW w:w="236" w:type="dxa"/>
          </w:tcPr>
          <w:p w14:paraId="2CD1E95C" w14:textId="77777777" w:rsidR="00F256BA" w:rsidRPr="00B737D5" w:rsidRDefault="00F256BA" w:rsidP="00514FB3">
            <w:pPr>
              <w:spacing w:line="240" w:lineRule="auto"/>
              <w:ind w:left="175" w:hanging="175"/>
              <w:rPr>
                <w:rFonts w:ascii="Browallia New" w:hAnsi="Browallia New" w:cs="Browallia New"/>
                <w:sz w:val="16"/>
                <w:szCs w:val="16"/>
                <w:cs/>
              </w:rPr>
            </w:pPr>
          </w:p>
        </w:tc>
        <w:tc>
          <w:tcPr>
            <w:tcW w:w="4941" w:type="dxa"/>
            <w:vAlign w:val="bottom"/>
          </w:tcPr>
          <w:p w14:paraId="0BF23C5A" w14:textId="77777777" w:rsidR="00F256BA" w:rsidRPr="00B737D5" w:rsidRDefault="00F256BA" w:rsidP="00514FB3">
            <w:pPr>
              <w:spacing w:line="240" w:lineRule="auto"/>
              <w:ind w:left="175" w:right="-109" w:hanging="175"/>
              <w:rPr>
                <w:rFonts w:ascii="Browallia New" w:hAnsi="Browallia New" w:cs="Browallia New"/>
                <w:sz w:val="16"/>
                <w:szCs w:val="16"/>
                <w:cs/>
                <w:lang w:val="en-GB"/>
              </w:rPr>
            </w:pPr>
          </w:p>
        </w:tc>
      </w:tr>
      <w:tr w:rsidR="00F256BA" w:rsidRPr="00B737D5" w14:paraId="79CB06FF" w14:textId="77777777" w:rsidTr="00DF479B">
        <w:trPr>
          <w:cantSplit/>
        </w:trPr>
        <w:tc>
          <w:tcPr>
            <w:tcW w:w="8862" w:type="dxa"/>
            <w:gridSpan w:val="3"/>
          </w:tcPr>
          <w:p w14:paraId="15EE80AC" w14:textId="6038D980" w:rsidR="00F256BA" w:rsidRPr="00B737D5" w:rsidRDefault="00F256BA" w:rsidP="00514FB3">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b/>
                <w:bCs/>
                <w:sz w:val="28"/>
                <w:szCs w:val="28"/>
                <w:cs/>
              </w:rPr>
              <w:t>รายการธุรกิจกับกรรมการของบริษัทและบริษัทย่อย</w:t>
            </w:r>
          </w:p>
        </w:tc>
      </w:tr>
      <w:tr w:rsidR="00F256BA" w:rsidRPr="00B737D5" w14:paraId="40FF27C3" w14:textId="77777777" w:rsidTr="00DF479B">
        <w:trPr>
          <w:cantSplit/>
        </w:trPr>
        <w:tc>
          <w:tcPr>
            <w:tcW w:w="3685" w:type="dxa"/>
            <w:tcBorders>
              <w:bottom w:val="nil"/>
            </w:tcBorders>
            <w:vAlign w:val="bottom"/>
          </w:tcPr>
          <w:p w14:paraId="4C5AC3CA" w14:textId="541FC7DC" w:rsidR="00F256BA" w:rsidRPr="00B737D5" w:rsidRDefault="008E2BC4" w:rsidP="00F256BA">
            <w:pPr>
              <w:tabs>
                <w:tab w:val="clear" w:pos="227"/>
              </w:tabs>
              <w:spacing w:line="240" w:lineRule="auto"/>
              <w:ind w:left="175"/>
              <w:rPr>
                <w:rFonts w:ascii="Browallia New" w:hAnsi="Browallia New" w:cs="Browallia New"/>
                <w:sz w:val="28"/>
                <w:szCs w:val="28"/>
                <w:cs/>
              </w:rPr>
            </w:pPr>
            <w:r>
              <w:rPr>
                <w:rFonts w:ascii="Browallia New" w:hAnsi="Browallia New" w:cs="Browallia New" w:hint="cs"/>
                <w:sz w:val="28"/>
                <w:szCs w:val="28"/>
                <w:cs/>
              </w:rPr>
              <w:t>ดอกเบี้ยจ่าย</w:t>
            </w:r>
          </w:p>
        </w:tc>
        <w:tc>
          <w:tcPr>
            <w:tcW w:w="236" w:type="dxa"/>
            <w:tcBorders>
              <w:bottom w:val="nil"/>
            </w:tcBorders>
          </w:tcPr>
          <w:p w14:paraId="51160A01" w14:textId="77777777" w:rsidR="00F256BA" w:rsidRPr="00B737D5" w:rsidRDefault="00F256BA" w:rsidP="00F256BA">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558A983C" w14:textId="7686AE99" w:rsidR="00F256BA" w:rsidRPr="00B737D5" w:rsidRDefault="004F5120" w:rsidP="00F256BA">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sz w:val="28"/>
                <w:szCs w:val="28"/>
                <w:cs/>
              </w:rPr>
              <w:t>อัตราที่ตกลงร่วมกันในสัญญา</w:t>
            </w:r>
          </w:p>
        </w:tc>
      </w:tr>
    </w:tbl>
    <w:p w14:paraId="007416D8" w14:textId="77777777" w:rsidR="00205B74" w:rsidRDefault="00205B74" w:rsidP="003F20BC">
      <w:pPr>
        <w:pStyle w:val="BodyText2"/>
        <w:tabs>
          <w:tab w:val="clear" w:pos="540"/>
        </w:tabs>
        <w:spacing w:line="240" w:lineRule="auto"/>
        <w:ind w:left="426" w:right="47"/>
        <w:jc w:val="thaiDistribute"/>
        <w:rPr>
          <w:rFonts w:ascii="Browallia New" w:hAnsi="Browallia New" w:cs="Browallia New"/>
          <w:sz w:val="28"/>
          <w:szCs w:val="28"/>
          <w:cs/>
        </w:rPr>
      </w:pPr>
    </w:p>
    <w:p w14:paraId="232937B8" w14:textId="77777777" w:rsidR="00205B74" w:rsidRDefault="00205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Pr>
          <w:rFonts w:ascii="Browallia New" w:hAnsi="Browallia New" w:cs="Browallia New"/>
          <w:sz w:val="28"/>
          <w:szCs w:val="28"/>
          <w:cs/>
        </w:rPr>
        <w:br w:type="page"/>
      </w:r>
    </w:p>
    <w:p w14:paraId="3FD398E1" w14:textId="38A535BA" w:rsidR="00AA3715" w:rsidRPr="00B737D5" w:rsidRDefault="00AA3715" w:rsidP="003F20BC">
      <w:pPr>
        <w:pStyle w:val="BodyText2"/>
        <w:tabs>
          <w:tab w:val="clear" w:pos="540"/>
        </w:tabs>
        <w:spacing w:line="240" w:lineRule="auto"/>
        <w:ind w:left="426" w:right="47"/>
        <w:jc w:val="thaiDistribute"/>
        <w:rPr>
          <w:rFonts w:ascii="Browallia New" w:hAnsi="Browallia New" w:cs="Browallia New"/>
          <w:sz w:val="28"/>
          <w:szCs w:val="28"/>
        </w:rPr>
      </w:pPr>
      <w:r w:rsidRPr="00B737D5">
        <w:rPr>
          <w:rFonts w:ascii="Browallia New" w:hAnsi="Browallia New" w:cs="Browallia New"/>
          <w:sz w:val="28"/>
          <w:szCs w:val="28"/>
          <w:cs/>
        </w:rPr>
        <w:lastRenderedPageBreak/>
        <w:t xml:space="preserve">รายการบัญชีกับบุคคลและบริษัทที่เกี่ยวข้องกันที่มีสาระสำคัญ </w:t>
      </w:r>
      <w:r w:rsidR="00E17862" w:rsidRPr="00E17862">
        <w:rPr>
          <w:rFonts w:ascii="Browallia New" w:hAnsi="Browallia New" w:cs="Browallia New"/>
          <w:sz w:val="28"/>
          <w:szCs w:val="28"/>
          <w:cs/>
        </w:rPr>
        <w:t>สำหรับงวด</w:t>
      </w:r>
      <w:r w:rsidR="19F65FB5" w:rsidRPr="00E17862">
        <w:rPr>
          <w:rFonts w:ascii="Browallia New" w:hAnsi="Browallia New" w:cs="Browallia New"/>
          <w:sz w:val="28"/>
          <w:szCs w:val="28"/>
          <w:cs/>
        </w:rPr>
        <w:t>สามเดือนและ</w:t>
      </w:r>
      <w:r w:rsidR="00E17862" w:rsidRPr="00E17862">
        <w:rPr>
          <w:rFonts w:ascii="Browallia New" w:hAnsi="Browallia New" w:cs="Browallia New"/>
          <w:sz w:val="28"/>
          <w:szCs w:val="28"/>
          <w:cs/>
        </w:rPr>
        <w:t xml:space="preserve">หกเดือนสิ้นสุดวันที่ </w:t>
      </w:r>
      <w:r w:rsidR="00A745A8">
        <w:rPr>
          <w:rFonts w:ascii="Browallia New" w:hAnsi="Browallia New" w:cs="Browallia New"/>
          <w:sz w:val="28"/>
          <w:szCs w:val="28"/>
          <w:cs/>
        </w:rPr>
        <w:br/>
      </w:r>
      <w:r w:rsidR="00E17862" w:rsidRPr="003F20BC">
        <w:rPr>
          <w:rFonts w:ascii="Browallia New" w:hAnsi="Browallia New" w:cs="Browallia New"/>
          <w:sz w:val="28"/>
          <w:szCs w:val="28"/>
        </w:rPr>
        <w:t>30</w:t>
      </w:r>
      <w:r w:rsidR="00E17862" w:rsidRPr="00E17862">
        <w:rPr>
          <w:rFonts w:ascii="Browallia New" w:hAnsi="Browallia New" w:cs="Browallia New"/>
          <w:sz w:val="28"/>
          <w:szCs w:val="28"/>
          <w:cs/>
        </w:rPr>
        <w:t xml:space="preserve"> มิถุนายน </w:t>
      </w:r>
      <w:r w:rsidR="00BA4D01" w:rsidRPr="00B737D5">
        <w:rPr>
          <w:rFonts w:ascii="Browallia New" w:hAnsi="Browallia New" w:cs="Browallia New"/>
          <w:sz w:val="28"/>
          <w:szCs w:val="28"/>
        </w:rPr>
        <w:t>256</w:t>
      </w:r>
      <w:r w:rsidR="00CA0C90">
        <w:rPr>
          <w:rFonts w:ascii="Browallia New" w:hAnsi="Browallia New" w:cs="Browallia New"/>
          <w:sz w:val="28"/>
          <w:szCs w:val="28"/>
        </w:rPr>
        <w:t>6</w:t>
      </w:r>
      <w:r w:rsidR="005324AC" w:rsidRPr="00B737D5">
        <w:rPr>
          <w:rFonts w:ascii="Browallia New" w:hAnsi="Browallia New" w:cs="Browallia New"/>
          <w:sz w:val="28"/>
          <w:szCs w:val="28"/>
          <w:cs/>
        </w:rPr>
        <w:t xml:space="preserve"> และ</w:t>
      </w:r>
      <w:r w:rsidRPr="00B737D5">
        <w:rPr>
          <w:rFonts w:ascii="Browallia New" w:hAnsi="Browallia New" w:cs="Browallia New"/>
          <w:sz w:val="28"/>
          <w:szCs w:val="28"/>
          <w:cs/>
        </w:rPr>
        <w:t xml:space="preserve"> </w:t>
      </w:r>
      <w:r w:rsidRPr="00B737D5">
        <w:rPr>
          <w:rFonts w:ascii="Browallia New" w:hAnsi="Browallia New" w:cs="Browallia New"/>
          <w:sz w:val="28"/>
          <w:szCs w:val="28"/>
        </w:rPr>
        <w:t>256</w:t>
      </w:r>
      <w:r w:rsidR="00CA0C90">
        <w:rPr>
          <w:rFonts w:ascii="Browallia New" w:hAnsi="Browallia New" w:cs="Browallia New"/>
          <w:sz w:val="28"/>
          <w:szCs w:val="28"/>
        </w:rPr>
        <w:t>5</w:t>
      </w:r>
      <w:r w:rsidRPr="00B737D5">
        <w:rPr>
          <w:rFonts w:ascii="Browallia New" w:hAnsi="Browallia New" w:cs="Browallia New"/>
          <w:sz w:val="28"/>
          <w:szCs w:val="28"/>
          <w:cs/>
        </w:rPr>
        <w:t xml:space="preserve"> มีดังนี้</w:t>
      </w:r>
    </w:p>
    <w:p w14:paraId="54DE29A3" w14:textId="5D2433D5" w:rsidR="00E20728" w:rsidRPr="00243EDC"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262" w:type="dxa"/>
        <w:tblInd w:w="350" w:type="dxa"/>
        <w:tblLayout w:type="fixed"/>
        <w:tblLook w:val="0000" w:firstRow="0" w:lastRow="0" w:firstColumn="0" w:lastColumn="0" w:noHBand="0" w:noVBand="0"/>
      </w:tblPr>
      <w:tblGrid>
        <w:gridCol w:w="4102"/>
        <w:gridCol w:w="1115"/>
        <w:gridCol w:w="240"/>
        <w:gridCol w:w="1103"/>
        <w:gridCol w:w="240"/>
        <w:gridCol w:w="1076"/>
        <w:gridCol w:w="243"/>
        <w:gridCol w:w="1143"/>
      </w:tblGrid>
      <w:tr w:rsidR="00E20728" w:rsidRPr="00B737D5" w14:paraId="7A297A14" w14:textId="77777777" w:rsidTr="00CA0C90">
        <w:trPr>
          <w:trHeight w:val="170"/>
          <w:tblHeader/>
        </w:trPr>
        <w:tc>
          <w:tcPr>
            <w:tcW w:w="4102" w:type="dxa"/>
            <w:tcBorders>
              <w:top w:val="nil"/>
              <w:left w:val="nil"/>
              <w:bottom w:val="nil"/>
              <w:right w:val="nil"/>
            </w:tcBorders>
            <w:shd w:val="clear" w:color="auto" w:fill="auto"/>
          </w:tcPr>
          <w:p w14:paraId="76FAB694" w14:textId="77777777" w:rsidR="00E20728" w:rsidRPr="00B737D5" w:rsidRDefault="00E20728" w:rsidP="001C3234">
            <w:pPr>
              <w:tabs>
                <w:tab w:val="clear" w:pos="3742"/>
              </w:tabs>
              <w:spacing w:line="240" w:lineRule="auto"/>
              <w:ind w:left="175" w:right="175" w:hanging="175"/>
              <w:jc w:val="center"/>
              <w:rPr>
                <w:rFonts w:ascii="Browallia New" w:hAnsi="Browallia New" w:cs="Browallia New"/>
                <w:sz w:val="28"/>
                <w:szCs w:val="28"/>
              </w:rPr>
            </w:pPr>
            <w:r w:rsidRPr="00B737D5">
              <w:rPr>
                <w:rFonts w:ascii="Browallia New" w:hAnsi="Browallia New" w:cs="Browallia New"/>
                <w:b/>
                <w:bCs/>
                <w:sz w:val="28"/>
                <w:szCs w:val="28"/>
              </w:rPr>
              <w:tab/>
            </w:r>
            <w:r w:rsidRPr="00B737D5">
              <w:rPr>
                <w:rFonts w:ascii="Browallia New" w:hAnsi="Browallia New" w:cs="Browallia New"/>
                <w:b/>
                <w:bCs/>
                <w:sz w:val="28"/>
                <w:szCs w:val="28"/>
              </w:rPr>
              <w:tab/>
            </w:r>
          </w:p>
        </w:tc>
        <w:tc>
          <w:tcPr>
            <w:tcW w:w="5160" w:type="dxa"/>
            <w:gridSpan w:val="7"/>
            <w:tcBorders>
              <w:top w:val="nil"/>
              <w:left w:val="nil"/>
              <w:right w:val="nil"/>
            </w:tcBorders>
            <w:shd w:val="clear" w:color="auto" w:fill="auto"/>
          </w:tcPr>
          <w:p w14:paraId="0B3B39EA" w14:textId="77777777" w:rsidR="00E20728" w:rsidRPr="00B737D5" w:rsidRDefault="00E20728" w:rsidP="001C3234">
            <w:pPr>
              <w:tabs>
                <w:tab w:val="clear" w:pos="907"/>
                <w:tab w:val="clear" w:pos="4678"/>
                <w:tab w:val="left" w:pos="900"/>
              </w:tabs>
              <w:ind w:left="-18"/>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cs/>
                <w:lang w:val="en-GB"/>
              </w:rPr>
              <w:t>: ล้านบาท)</w:t>
            </w:r>
          </w:p>
        </w:tc>
      </w:tr>
      <w:tr w:rsidR="00E20728" w:rsidRPr="00B737D5" w14:paraId="430B3475" w14:textId="77777777" w:rsidTr="00CA0C90">
        <w:trPr>
          <w:trHeight w:val="170"/>
          <w:tblHeader/>
        </w:trPr>
        <w:tc>
          <w:tcPr>
            <w:tcW w:w="4102" w:type="dxa"/>
            <w:tcBorders>
              <w:top w:val="nil"/>
              <w:left w:val="nil"/>
              <w:bottom w:val="nil"/>
              <w:right w:val="nil"/>
            </w:tcBorders>
            <w:shd w:val="clear" w:color="auto" w:fill="auto"/>
          </w:tcPr>
          <w:p w14:paraId="243D5AB0" w14:textId="77777777" w:rsidR="00E20728" w:rsidRPr="00B737D5"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458" w:type="dxa"/>
            <w:gridSpan w:val="3"/>
            <w:tcBorders>
              <w:left w:val="nil"/>
              <w:bottom w:val="single" w:sz="4" w:space="0" w:color="auto"/>
              <w:right w:val="nil"/>
            </w:tcBorders>
            <w:shd w:val="clear" w:color="auto" w:fill="auto"/>
          </w:tcPr>
          <w:p w14:paraId="60CCCA82" w14:textId="77777777" w:rsidR="00E20728" w:rsidRPr="00B737D5" w:rsidRDefault="00E20728" w:rsidP="001C3234">
            <w:pPr>
              <w:spacing w:line="240" w:lineRule="auto"/>
              <w:ind w:left="-108"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2B81BC63" w14:textId="77777777" w:rsidR="00E20728" w:rsidRPr="00B737D5" w:rsidRDefault="00E20728" w:rsidP="001C3234">
            <w:pPr>
              <w:spacing w:line="240" w:lineRule="auto"/>
              <w:ind w:left="-108" w:right="-108"/>
              <w:jc w:val="center"/>
              <w:rPr>
                <w:rFonts w:ascii="Browallia New" w:hAnsi="Browallia New" w:cs="Browallia New"/>
                <w:sz w:val="28"/>
                <w:szCs w:val="28"/>
              </w:rPr>
            </w:pPr>
          </w:p>
        </w:tc>
        <w:tc>
          <w:tcPr>
            <w:tcW w:w="2462" w:type="dxa"/>
            <w:gridSpan w:val="3"/>
            <w:tcBorders>
              <w:left w:val="nil"/>
              <w:bottom w:val="single" w:sz="4" w:space="0" w:color="auto"/>
              <w:right w:val="nil"/>
            </w:tcBorders>
            <w:shd w:val="clear" w:color="auto" w:fill="auto"/>
          </w:tcPr>
          <w:p w14:paraId="2B24EFAB" w14:textId="77777777" w:rsidR="00E20728" w:rsidRPr="00B737D5" w:rsidRDefault="00E20728" w:rsidP="001C3234">
            <w:pPr>
              <w:spacing w:line="240" w:lineRule="auto"/>
              <w:ind w:left="-108"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4F02F3" w:rsidRPr="00B737D5" w14:paraId="39CD7A1A" w14:textId="77777777" w:rsidTr="00CA0C90">
        <w:trPr>
          <w:trHeight w:val="348"/>
          <w:tblHeader/>
        </w:trPr>
        <w:tc>
          <w:tcPr>
            <w:tcW w:w="4102" w:type="dxa"/>
            <w:tcBorders>
              <w:top w:val="nil"/>
              <w:left w:val="nil"/>
              <w:bottom w:val="nil"/>
              <w:right w:val="nil"/>
            </w:tcBorders>
            <w:shd w:val="clear" w:color="auto" w:fill="auto"/>
          </w:tcPr>
          <w:p w14:paraId="1FE85555" w14:textId="77777777" w:rsidR="004F02F3" w:rsidRPr="00B737D5" w:rsidRDefault="004F02F3" w:rsidP="004F02F3">
            <w:pPr>
              <w:tabs>
                <w:tab w:val="clear" w:pos="3742"/>
              </w:tabs>
              <w:spacing w:line="240" w:lineRule="auto"/>
              <w:ind w:left="175" w:right="175" w:hanging="175"/>
              <w:jc w:val="center"/>
              <w:rPr>
                <w:rFonts w:ascii="Browallia New" w:hAnsi="Browallia New" w:cs="Browallia New"/>
                <w:sz w:val="28"/>
                <w:szCs w:val="28"/>
              </w:rPr>
            </w:pPr>
          </w:p>
        </w:tc>
        <w:tc>
          <w:tcPr>
            <w:tcW w:w="5160" w:type="dxa"/>
            <w:gridSpan w:val="7"/>
            <w:tcBorders>
              <w:left w:val="nil"/>
              <w:bottom w:val="single" w:sz="4" w:space="0" w:color="auto"/>
              <w:right w:val="nil"/>
            </w:tcBorders>
            <w:shd w:val="clear" w:color="auto" w:fill="auto"/>
          </w:tcPr>
          <w:p w14:paraId="2F1E55C7" w14:textId="25A519CB" w:rsidR="004F02F3" w:rsidRPr="00B737D5" w:rsidRDefault="004F02F3" w:rsidP="004F02F3">
            <w:pPr>
              <w:spacing w:line="240" w:lineRule="auto"/>
              <w:ind w:right="-10"/>
              <w:jc w:val="center"/>
              <w:rPr>
                <w:rFonts w:ascii="Browallia New" w:hAnsi="Browallia New" w:cs="Browallia New"/>
                <w:sz w:val="28"/>
                <w:szCs w:val="28"/>
                <w:lang w:val="en-GB"/>
              </w:rPr>
            </w:pPr>
            <w:r w:rsidRPr="00B737D5">
              <w:rPr>
                <w:rFonts w:ascii="Browallia New" w:hAnsi="Browallia New" w:cs="Browallia New"/>
                <w:sz w:val="28"/>
                <w:szCs w:val="28"/>
                <w:cs/>
              </w:rPr>
              <w:t>สำหรับ</w:t>
            </w:r>
            <w:r w:rsidRPr="00B737D5">
              <w:rPr>
                <w:rFonts w:ascii="Browallia New" w:hAnsi="Browallia New" w:cs="Browallia New" w:hint="cs"/>
                <w:sz w:val="28"/>
                <w:szCs w:val="28"/>
                <w:cs/>
              </w:rPr>
              <w:t>งวด</w:t>
            </w:r>
            <w:r w:rsidRPr="00B737D5">
              <w:rPr>
                <w:rFonts w:ascii="Browallia New" w:hAnsi="Browallia New" w:cs="Browallia New"/>
                <w:sz w:val="28"/>
                <w:szCs w:val="28"/>
                <w:cs/>
              </w:rPr>
              <w:t xml:space="preserve">สามเดือนสิ้นสุดวันที่ </w:t>
            </w:r>
            <w:r w:rsidRPr="00B82210">
              <w:rPr>
                <w:rFonts w:ascii="Browallia New" w:hAnsi="Browallia New" w:cs="Browallia New"/>
                <w:sz w:val="28"/>
                <w:szCs w:val="28"/>
              </w:rPr>
              <w:t>3</w:t>
            </w:r>
            <w:r>
              <w:rPr>
                <w:rFonts w:ascii="Browallia New" w:hAnsi="Browallia New" w:cs="Browallia New"/>
                <w:sz w:val="28"/>
                <w:szCs w:val="28"/>
              </w:rPr>
              <w:t xml:space="preserve">0 </w:t>
            </w:r>
            <w:r>
              <w:rPr>
                <w:rFonts w:ascii="Browallia New" w:hAnsi="Browallia New" w:cs="Browallia New" w:hint="cs"/>
                <w:sz w:val="28"/>
                <w:szCs w:val="28"/>
                <w:cs/>
              </w:rPr>
              <w:t>มิถุนายน</w:t>
            </w:r>
          </w:p>
        </w:tc>
      </w:tr>
      <w:tr w:rsidR="00CA0C90" w:rsidRPr="00B737D5" w14:paraId="5B298D86" w14:textId="77777777" w:rsidTr="00CA0C90">
        <w:trPr>
          <w:trHeight w:val="348"/>
          <w:tblHeader/>
        </w:trPr>
        <w:tc>
          <w:tcPr>
            <w:tcW w:w="4102" w:type="dxa"/>
            <w:tcBorders>
              <w:top w:val="nil"/>
              <w:left w:val="nil"/>
              <w:bottom w:val="nil"/>
              <w:right w:val="nil"/>
            </w:tcBorders>
            <w:shd w:val="clear" w:color="auto" w:fill="auto"/>
          </w:tcPr>
          <w:p w14:paraId="1AD203E0" w14:textId="77777777" w:rsidR="00CA0C90" w:rsidRPr="00B737D5" w:rsidRDefault="00CA0C90" w:rsidP="00CA0C90">
            <w:pPr>
              <w:tabs>
                <w:tab w:val="clear" w:pos="3742"/>
              </w:tabs>
              <w:spacing w:line="240" w:lineRule="auto"/>
              <w:ind w:left="175" w:right="175" w:hanging="175"/>
              <w:jc w:val="center"/>
              <w:rPr>
                <w:rFonts w:ascii="Browallia New" w:hAnsi="Browallia New" w:cs="Browallia New"/>
                <w:sz w:val="28"/>
                <w:szCs w:val="28"/>
              </w:rPr>
            </w:pPr>
          </w:p>
        </w:tc>
        <w:tc>
          <w:tcPr>
            <w:tcW w:w="1115" w:type="dxa"/>
            <w:tcBorders>
              <w:top w:val="single" w:sz="4" w:space="0" w:color="auto"/>
              <w:left w:val="nil"/>
              <w:bottom w:val="single" w:sz="4" w:space="0" w:color="auto"/>
              <w:right w:val="nil"/>
            </w:tcBorders>
            <w:shd w:val="clear" w:color="auto" w:fill="auto"/>
          </w:tcPr>
          <w:p w14:paraId="05EB6658" w14:textId="1AC711FA" w:rsidR="00CA0C90" w:rsidRPr="00B737D5" w:rsidRDefault="00CA0C90" w:rsidP="00CA0C90">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Pr>
                <w:rFonts w:ascii="Browallia New" w:hAnsi="Browallia New" w:cs="Browallia New"/>
                <w:sz w:val="28"/>
                <w:szCs w:val="28"/>
              </w:rPr>
              <w:t>6</w:t>
            </w:r>
          </w:p>
        </w:tc>
        <w:tc>
          <w:tcPr>
            <w:tcW w:w="240" w:type="dxa"/>
            <w:tcBorders>
              <w:top w:val="single" w:sz="4" w:space="0" w:color="auto"/>
              <w:left w:val="nil"/>
              <w:right w:val="nil"/>
            </w:tcBorders>
            <w:shd w:val="clear" w:color="auto" w:fill="auto"/>
          </w:tcPr>
          <w:p w14:paraId="32C1F9C3" w14:textId="77777777" w:rsidR="00CA0C90" w:rsidRPr="00B737D5" w:rsidRDefault="00CA0C90" w:rsidP="00CA0C90">
            <w:pPr>
              <w:spacing w:line="240" w:lineRule="auto"/>
              <w:ind w:right="-10"/>
              <w:jc w:val="center"/>
              <w:rPr>
                <w:rFonts w:ascii="Browallia New" w:hAnsi="Browallia New" w:cs="Browallia New"/>
                <w:sz w:val="28"/>
                <w:szCs w:val="28"/>
              </w:rPr>
            </w:pPr>
          </w:p>
        </w:tc>
        <w:tc>
          <w:tcPr>
            <w:tcW w:w="1103" w:type="dxa"/>
            <w:tcBorders>
              <w:top w:val="single" w:sz="4" w:space="0" w:color="auto"/>
              <w:left w:val="nil"/>
              <w:bottom w:val="single" w:sz="4" w:space="0" w:color="auto"/>
              <w:right w:val="nil"/>
            </w:tcBorders>
            <w:shd w:val="clear" w:color="auto" w:fill="auto"/>
          </w:tcPr>
          <w:p w14:paraId="569785BB" w14:textId="1E6EED5E" w:rsidR="00CA0C90" w:rsidRPr="00B737D5" w:rsidRDefault="00CA0C90" w:rsidP="00CA0C90">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Pr>
                <w:rFonts w:ascii="Browallia New" w:hAnsi="Browallia New" w:cs="Browallia New"/>
                <w:sz w:val="28"/>
                <w:szCs w:val="28"/>
              </w:rPr>
              <w:t>5</w:t>
            </w:r>
          </w:p>
        </w:tc>
        <w:tc>
          <w:tcPr>
            <w:tcW w:w="240" w:type="dxa"/>
            <w:tcBorders>
              <w:top w:val="single" w:sz="4" w:space="0" w:color="auto"/>
              <w:left w:val="nil"/>
              <w:right w:val="nil"/>
            </w:tcBorders>
            <w:shd w:val="clear" w:color="auto" w:fill="auto"/>
          </w:tcPr>
          <w:p w14:paraId="0DF23340" w14:textId="77777777" w:rsidR="00CA0C90" w:rsidRPr="00B737D5" w:rsidRDefault="00CA0C90" w:rsidP="00CA0C90">
            <w:pPr>
              <w:spacing w:line="240" w:lineRule="auto"/>
              <w:ind w:right="-10"/>
              <w:jc w:val="center"/>
              <w:rPr>
                <w:rFonts w:ascii="Browallia New" w:hAnsi="Browallia New" w:cs="Browallia New"/>
                <w:sz w:val="28"/>
                <w:szCs w:val="28"/>
              </w:rPr>
            </w:pPr>
          </w:p>
        </w:tc>
        <w:tc>
          <w:tcPr>
            <w:tcW w:w="1076" w:type="dxa"/>
            <w:tcBorders>
              <w:top w:val="single" w:sz="4" w:space="0" w:color="auto"/>
              <w:left w:val="nil"/>
              <w:bottom w:val="single" w:sz="4" w:space="0" w:color="auto"/>
              <w:right w:val="nil"/>
            </w:tcBorders>
            <w:shd w:val="clear" w:color="auto" w:fill="auto"/>
          </w:tcPr>
          <w:p w14:paraId="1FA4C956" w14:textId="5B1289F6" w:rsidR="00CA0C90" w:rsidRPr="00B737D5" w:rsidRDefault="00CA0C90" w:rsidP="00CA0C90">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Pr>
                <w:rFonts w:ascii="Browallia New" w:hAnsi="Browallia New" w:cs="Browallia New"/>
                <w:sz w:val="28"/>
                <w:szCs w:val="28"/>
              </w:rPr>
              <w:t>6</w:t>
            </w:r>
          </w:p>
        </w:tc>
        <w:tc>
          <w:tcPr>
            <w:tcW w:w="243" w:type="dxa"/>
            <w:tcBorders>
              <w:top w:val="single" w:sz="4" w:space="0" w:color="auto"/>
              <w:left w:val="nil"/>
              <w:right w:val="nil"/>
            </w:tcBorders>
            <w:shd w:val="clear" w:color="auto" w:fill="auto"/>
          </w:tcPr>
          <w:p w14:paraId="0FCCACBB" w14:textId="77777777" w:rsidR="00CA0C90" w:rsidRPr="00B737D5" w:rsidRDefault="00CA0C90" w:rsidP="00CA0C90">
            <w:pPr>
              <w:spacing w:line="240" w:lineRule="auto"/>
              <w:ind w:right="-10"/>
              <w:jc w:val="center"/>
              <w:rPr>
                <w:rFonts w:ascii="Browallia New" w:hAnsi="Browallia New" w:cs="Browallia New"/>
                <w:sz w:val="28"/>
                <w:szCs w:val="28"/>
              </w:rPr>
            </w:pPr>
          </w:p>
        </w:tc>
        <w:tc>
          <w:tcPr>
            <w:tcW w:w="1143" w:type="dxa"/>
            <w:tcBorders>
              <w:top w:val="single" w:sz="4" w:space="0" w:color="auto"/>
              <w:left w:val="nil"/>
              <w:bottom w:val="single" w:sz="4" w:space="0" w:color="auto"/>
              <w:right w:val="nil"/>
            </w:tcBorders>
            <w:shd w:val="clear" w:color="auto" w:fill="auto"/>
          </w:tcPr>
          <w:p w14:paraId="3A0B3629" w14:textId="478A71B3" w:rsidR="00CA0C90" w:rsidRPr="00B737D5" w:rsidRDefault="00CA0C90" w:rsidP="00CA0C90">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Pr>
                <w:rFonts w:ascii="Browallia New" w:hAnsi="Browallia New" w:cs="Browallia New"/>
                <w:sz w:val="28"/>
                <w:szCs w:val="28"/>
              </w:rPr>
              <w:t>5</w:t>
            </w:r>
          </w:p>
        </w:tc>
      </w:tr>
      <w:tr w:rsidR="00617188" w:rsidRPr="00B737D5" w14:paraId="39C896AE" w14:textId="77777777" w:rsidTr="00CA0C90">
        <w:trPr>
          <w:trHeight w:val="314"/>
          <w:tblHeader/>
        </w:trPr>
        <w:tc>
          <w:tcPr>
            <w:tcW w:w="4102" w:type="dxa"/>
            <w:tcBorders>
              <w:top w:val="nil"/>
              <w:left w:val="nil"/>
              <w:bottom w:val="nil"/>
              <w:right w:val="nil"/>
            </w:tcBorders>
            <w:shd w:val="clear" w:color="auto" w:fill="auto"/>
          </w:tcPr>
          <w:p w14:paraId="371C785F" w14:textId="77777777" w:rsidR="00617188" w:rsidRPr="00B737D5" w:rsidRDefault="00617188" w:rsidP="00BA4D01">
            <w:pPr>
              <w:tabs>
                <w:tab w:val="clear" w:pos="3742"/>
              </w:tabs>
              <w:spacing w:line="240" w:lineRule="auto"/>
              <w:ind w:left="175" w:right="175" w:hanging="175"/>
              <w:jc w:val="center"/>
              <w:rPr>
                <w:rFonts w:ascii="Browallia New" w:hAnsi="Browallia New" w:cs="Browallia New"/>
                <w:sz w:val="16"/>
                <w:szCs w:val="16"/>
              </w:rPr>
            </w:pPr>
          </w:p>
        </w:tc>
        <w:tc>
          <w:tcPr>
            <w:tcW w:w="1115" w:type="dxa"/>
            <w:tcBorders>
              <w:top w:val="single" w:sz="4" w:space="0" w:color="auto"/>
              <w:left w:val="nil"/>
              <w:right w:val="nil"/>
            </w:tcBorders>
            <w:shd w:val="clear" w:color="auto" w:fill="auto"/>
          </w:tcPr>
          <w:p w14:paraId="5A429CAB"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240" w:type="dxa"/>
            <w:tcBorders>
              <w:left w:val="nil"/>
              <w:right w:val="nil"/>
            </w:tcBorders>
            <w:shd w:val="clear" w:color="auto" w:fill="auto"/>
          </w:tcPr>
          <w:p w14:paraId="488122E3"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1103" w:type="dxa"/>
            <w:tcBorders>
              <w:top w:val="single" w:sz="4" w:space="0" w:color="auto"/>
              <w:left w:val="nil"/>
              <w:right w:val="nil"/>
            </w:tcBorders>
            <w:shd w:val="clear" w:color="auto" w:fill="auto"/>
          </w:tcPr>
          <w:p w14:paraId="1D244558"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240" w:type="dxa"/>
            <w:tcBorders>
              <w:left w:val="nil"/>
              <w:right w:val="nil"/>
            </w:tcBorders>
            <w:shd w:val="clear" w:color="auto" w:fill="auto"/>
          </w:tcPr>
          <w:p w14:paraId="13850382"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1076" w:type="dxa"/>
            <w:tcBorders>
              <w:top w:val="single" w:sz="4" w:space="0" w:color="auto"/>
              <w:left w:val="nil"/>
              <w:right w:val="nil"/>
            </w:tcBorders>
            <w:shd w:val="clear" w:color="auto" w:fill="auto"/>
          </w:tcPr>
          <w:p w14:paraId="70E45117"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243" w:type="dxa"/>
            <w:tcBorders>
              <w:left w:val="nil"/>
              <w:right w:val="nil"/>
            </w:tcBorders>
            <w:shd w:val="clear" w:color="auto" w:fill="auto"/>
          </w:tcPr>
          <w:p w14:paraId="0207C869"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1143" w:type="dxa"/>
            <w:tcBorders>
              <w:top w:val="single" w:sz="4" w:space="0" w:color="auto"/>
              <w:left w:val="nil"/>
              <w:right w:val="nil"/>
            </w:tcBorders>
            <w:shd w:val="clear" w:color="auto" w:fill="auto"/>
          </w:tcPr>
          <w:p w14:paraId="7FA00ABB" w14:textId="77777777" w:rsidR="00617188" w:rsidRPr="00B737D5" w:rsidRDefault="00617188" w:rsidP="00BA4D01">
            <w:pPr>
              <w:spacing w:line="240" w:lineRule="auto"/>
              <w:ind w:right="-10"/>
              <w:jc w:val="center"/>
              <w:rPr>
                <w:rFonts w:ascii="Browallia New" w:hAnsi="Browallia New" w:cs="Browallia New"/>
                <w:sz w:val="16"/>
                <w:szCs w:val="16"/>
              </w:rPr>
            </w:pPr>
          </w:p>
        </w:tc>
      </w:tr>
      <w:tr w:rsidR="00E20728" w:rsidRPr="00B737D5" w14:paraId="54818970" w14:textId="77777777" w:rsidTr="00CA0C90">
        <w:trPr>
          <w:trHeight w:val="233"/>
        </w:trPr>
        <w:tc>
          <w:tcPr>
            <w:tcW w:w="4102" w:type="dxa"/>
            <w:tcBorders>
              <w:top w:val="nil"/>
              <w:left w:val="nil"/>
              <w:bottom w:val="nil"/>
              <w:right w:val="nil"/>
            </w:tcBorders>
          </w:tcPr>
          <w:p w14:paraId="1145B9FC" w14:textId="77777777" w:rsidR="00E20728" w:rsidRPr="00B737D5" w:rsidRDefault="00E20728" w:rsidP="001C3234">
            <w:pPr>
              <w:tabs>
                <w:tab w:val="clear" w:pos="3742"/>
              </w:tabs>
              <w:spacing w:line="240" w:lineRule="auto"/>
              <w:ind w:left="175" w:right="175" w:hanging="175"/>
              <w:rPr>
                <w:rFonts w:ascii="Browallia New" w:hAnsi="Browallia New" w:cs="Browallia New"/>
                <w:b/>
                <w:bCs/>
                <w:sz w:val="28"/>
                <w:szCs w:val="28"/>
                <w:cs/>
              </w:rPr>
            </w:pPr>
            <w:r w:rsidRPr="00B737D5">
              <w:rPr>
                <w:rFonts w:ascii="Browallia New" w:hAnsi="Browallia New" w:cs="Browallia New"/>
                <w:b/>
                <w:bCs/>
                <w:sz w:val="28"/>
                <w:szCs w:val="28"/>
                <w:cs/>
              </w:rPr>
              <w:t>รายการธุรกิจกับบริษัทย่อย</w:t>
            </w:r>
          </w:p>
        </w:tc>
        <w:tc>
          <w:tcPr>
            <w:tcW w:w="1115" w:type="dxa"/>
            <w:tcBorders>
              <w:top w:val="nil"/>
              <w:left w:val="nil"/>
              <w:bottom w:val="nil"/>
              <w:right w:val="nil"/>
            </w:tcBorders>
          </w:tcPr>
          <w:p w14:paraId="3AFCAF65" w14:textId="77777777" w:rsidR="00E20728" w:rsidRPr="00B737D5" w:rsidRDefault="00E20728" w:rsidP="001C3234">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0AE18E09" w14:textId="77777777"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1103" w:type="dxa"/>
            <w:tcBorders>
              <w:top w:val="nil"/>
              <w:left w:val="nil"/>
              <w:bottom w:val="nil"/>
              <w:right w:val="nil"/>
            </w:tcBorders>
          </w:tcPr>
          <w:p w14:paraId="0A12A8AB" w14:textId="77777777"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08DD60D8" w14:textId="77777777"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1076" w:type="dxa"/>
            <w:tcBorders>
              <w:top w:val="nil"/>
              <w:left w:val="nil"/>
              <w:bottom w:val="nil"/>
              <w:right w:val="nil"/>
            </w:tcBorders>
          </w:tcPr>
          <w:p w14:paraId="2FD90534" w14:textId="65E52FB4"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33A9615A" w14:textId="77777777"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1143" w:type="dxa"/>
            <w:tcBorders>
              <w:top w:val="nil"/>
              <w:left w:val="nil"/>
              <w:bottom w:val="nil"/>
              <w:right w:val="nil"/>
            </w:tcBorders>
            <w:vAlign w:val="bottom"/>
          </w:tcPr>
          <w:p w14:paraId="04087BC9" w14:textId="77777777" w:rsidR="00E20728" w:rsidRPr="00B737D5"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FE16D5" w:rsidRPr="00B737D5" w14:paraId="143C0BFA" w14:textId="77777777">
        <w:trPr>
          <w:trHeight w:val="87"/>
        </w:trPr>
        <w:tc>
          <w:tcPr>
            <w:tcW w:w="4102" w:type="dxa"/>
            <w:tcBorders>
              <w:top w:val="nil"/>
              <w:left w:val="nil"/>
              <w:bottom w:val="nil"/>
              <w:right w:val="nil"/>
            </w:tcBorders>
          </w:tcPr>
          <w:p w14:paraId="0882691B" w14:textId="6F2D4B59" w:rsidR="00FE16D5" w:rsidRPr="00B737D5" w:rsidRDefault="00FE16D5" w:rsidP="00FE16D5">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รายได้จากการขายสินค้า</w:t>
            </w:r>
          </w:p>
        </w:tc>
        <w:tc>
          <w:tcPr>
            <w:tcW w:w="1115" w:type="dxa"/>
            <w:tcBorders>
              <w:top w:val="nil"/>
              <w:left w:val="nil"/>
              <w:bottom w:val="nil"/>
              <w:right w:val="nil"/>
            </w:tcBorders>
            <w:vAlign w:val="bottom"/>
          </w:tcPr>
          <w:p w14:paraId="0E06D501" w14:textId="59A21F93" w:rsidR="00FE16D5" w:rsidRPr="0076694F" w:rsidRDefault="00FE16D5" w:rsidP="00FE16D5">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37263093" w14:textId="77777777" w:rsidR="00FE16D5" w:rsidRPr="0076694F" w:rsidRDefault="00FE16D5" w:rsidP="00FE16D5">
            <w:pPr>
              <w:spacing w:line="240" w:lineRule="auto"/>
              <w:ind w:left="252"/>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4F224D7F" w14:textId="126DBC23" w:rsidR="00FE16D5" w:rsidRPr="0076694F" w:rsidRDefault="00FE16D5" w:rsidP="00FE16D5">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7203CFA9" w14:textId="77777777" w:rsidR="00FE16D5" w:rsidRPr="0076694F" w:rsidRDefault="00FE16D5" w:rsidP="00FE16D5">
            <w:pPr>
              <w:spacing w:line="240" w:lineRule="auto"/>
              <w:ind w:left="252"/>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17426E06" w14:textId="2B9A0BDB" w:rsidR="00FE16D5" w:rsidRPr="0076694F" w:rsidRDefault="00FE16D5" w:rsidP="00FE16D5">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2.70</w:t>
            </w:r>
          </w:p>
        </w:tc>
        <w:tc>
          <w:tcPr>
            <w:tcW w:w="243" w:type="dxa"/>
            <w:tcBorders>
              <w:top w:val="nil"/>
              <w:left w:val="nil"/>
              <w:bottom w:val="nil"/>
              <w:right w:val="nil"/>
            </w:tcBorders>
          </w:tcPr>
          <w:p w14:paraId="6A8397BF" w14:textId="77777777" w:rsidR="00FE16D5" w:rsidRPr="0076694F" w:rsidRDefault="00FE16D5" w:rsidP="00FE16D5">
            <w:pPr>
              <w:spacing w:line="240" w:lineRule="auto"/>
              <w:ind w:left="252"/>
              <w:jc w:val="right"/>
              <w:rPr>
                <w:rFonts w:ascii="Browallia New" w:hAnsi="Browallia New" w:cs="Browallia New"/>
                <w:sz w:val="28"/>
                <w:szCs w:val="28"/>
              </w:rPr>
            </w:pPr>
          </w:p>
        </w:tc>
        <w:tc>
          <w:tcPr>
            <w:tcW w:w="1143" w:type="dxa"/>
            <w:tcBorders>
              <w:top w:val="nil"/>
              <w:left w:val="nil"/>
              <w:bottom w:val="nil"/>
              <w:right w:val="nil"/>
            </w:tcBorders>
            <w:vAlign w:val="bottom"/>
          </w:tcPr>
          <w:p w14:paraId="556163BC" w14:textId="7580A06F" w:rsidR="00FE16D5" w:rsidRPr="0076694F" w:rsidRDefault="00FE16D5" w:rsidP="00FE16D5">
            <w:pPr>
              <w:spacing w:line="240" w:lineRule="auto"/>
              <w:ind w:right="-11"/>
              <w:jc w:val="right"/>
              <w:rPr>
                <w:rFonts w:ascii="Browallia New" w:hAnsi="Browallia New" w:cs="Browallia New"/>
                <w:sz w:val="28"/>
                <w:szCs w:val="28"/>
              </w:rPr>
            </w:pPr>
            <w:r w:rsidRPr="002E1E62">
              <w:rPr>
                <w:rFonts w:ascii="Browallia New" w:hAnsi="Browallia New" w:cs="Browallia New" w:hint="cs"/>
                <w:sz w:val="28"/>
                <w:szCs w:val="28"/>
                <w:cs/>
              </w:rPr>
              <w:t>0</w:t>
            </w:r>
            <w:r w:rsidRPr="002E1E62">
              <w:rPr>
                <w:rFonts w:ascii="Browallia New" w:hAnsi="Browallia New" w:cs="Browallia New" w:hint="cs"/>
                <w:sz w:val="28"/>
                <w:szCs w:val="28"/>
                <w:cs/>
                <w:lang w:val="en-GB"/>
              </w:rPr>
              <w:t>.</w:t>
            </w:r>
            <w:r w:rsidRPr="002E1E62">
              <w:rPr>
                <w:rFonts w:ascii="Browallia New" w:hAnsi="Browallia New" w:cs="Browallia New" w:hint="cs"/>
                <w:sz w:val="28"/>
                <w:szCs w:val="28"/>
                <w:cs/>
              </w:rPr>
              <w:t>5</w:t>
            </w:r>
            <w:r>
              <w:rPr>
                <w:rFonts w:ascii="Browallia New" w:hAnsi="Browallia New" w:cs="Browallia New"/>
                <w:sz w:val="28"/>
                <w:szCs w:val="28"/>
              </w:rPr>
              <w:t>4</w:t>
            </w:r>
          </w:p>
        </w:tc>
      </w:tr>
      <w:tr w:rsidR="00FE16D5" w:rsidRPr="00B737D5" w14:paraId="761A9422" w14:textId="77777777">
        <w:trPr>
          <w:trHeight w:val="321"/>
        </w:trPr>
        <w:tc>
          <w:tcPr>
            <w:tcW w:w="4102" w:type="dxa"/>
            <w:tcBorders>
              <w:top w:val="nil"/>
              <w:left w:val="nil"/>
              <w:bottom w:val="nil"/>
              <w:right w:val="nil"/>
            </w:tcBorders>
          </w:tcPr>
          <w:p w14:paraId="5EA41FC7" w14:textId="0A85700B" w:rsidR="00FE16D5" w:rsidRPr="00941D36" w:rsidRDefault="00FE16D5" w:rsidP="00FE16D5">
            <w:pPr>
              <w:tabs>
                <w:tab w:val="clear" w:pos="3742"/>
              </w:tabs>
              <w:spacing w:line="240" w:lineRule="auto"/>
              <w:ind w:left="175" w:right="175"/>
              <w:rPr>
                <w:rFonts w:ascii="Browallia New" w:hAnsi="Browallia New" w:cs="Browallia New"/>
                <w:sz w:val="28"/>
                <w:szCs w:val="28"/>
                <w:cs/>
              </w:rPr>
            </w:pPr>
            <w:r w:rsidRPr="00941D36">
              <w:rPr>
                <w:rFonts w:ascii="Browallia New" w:hAnsi="Browallia New" w:cs="Browallia New"/>
                <w:sz w:val="28"/>
                <w:szCs w:val="28"/>
                <w:cs/>
              </w:rPr>
              <w:t>รายได้จากการให้เช่า</w:t>
            </w:r>
          </w:p>
        </w:tc>
        <w:tc>
          <w:tcPr>
            <w:tcW w:w="1115" w:type="dxa"/>
            <w:tcBorders>
              <w:top w:val="nil"/>
              <w:left w:val="nil"/>
              <w:bottom w:val="nil"/>
              <w:right w:val="nil"/>
            </w:tcBorders>
            <w:vAlign w:val="bottom"/>
          </w:tcPr>
          <w:p w14:paraId="59640AB4" w14:textId="59DEA775" w:rsidR="00FE16D5" w:rsidRPr="00941D36" w:rsidRDefault="00FE16D5" w:rsidP="00FE16D5">
            <w:pPr>
              <w:spacing w:line="240" w:lineRule="auto"/>
              <w:ind w:right="-10"/>
              <w:jc w:val="right"/>
              <w:rPr>
                <w:rFonts w:ascii="Browallia New" w:hAnsi="Browallia New" w:cs="Browallia New"/>
                <w:sz w:val="28"/>
                <w:szCs w:val="28"/>
                <w:lang w:val="en-GB"/>
              </w:rPr>
            </w:pPr>
            <w:r w:rsidRPr="00941D36">
              <w:rPr>
                <w:rFonts w:ascii="Browallia New" w:hAnsi="Browallia New" w:cs="Browallia New" w:hint="cs"/>
                <w:sz w:val="28"/>
                <w:szCs w:val="28"/>
                <w:cs/>
                <w:lang w:val="en-GB"/>
              </w:rPr>
              <w:t>-</w:t>
            </w:r>
          </w:p>
        </w:tc>
        <w:tc>
          <w:tcPr>
            <w:tcW w:w="240" w:type="dxa"/>
            <w:tcBorders>
              <w:top w:val="nil"/>
              <w:left w:val="nil"/>
              <w:bottom w:val="nil"/>
              <w:right w:val="nil"/>
            </w:tcBorders>
          </w:tcPr>
          <w:p w14:paraId="6DFB8D6E" w14:textId="77777777" w:rsidR="00FE16D5" w:rsidRPr="00941D36" w:rsidRDefault="00FE16D5" w:rsidP="00FE16D5">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666DA055" w14:textId="16D74097" w:rsidR="00FE16D5" w:rsidRPr="00941D36" w:rsidRDefault="00FE16D5" w:rsidP="00FE16D5">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941D36">
              <w:rPr>
                <w:rFonts w:ascii="Browallia New" w:hAnsi="Browallia New" w:cs="Browallia New" w:hint="cs"/>
                <w:sz w:val="28"/>
                <w:szCs w:val="28"/>
                <w:cs/>
                <w:lang w:val="en-GB"/>
              </w:rPr>
              <w:t>-</w:t>
            </w:r>
          </w:p>
        </w:tc>
        <w:tc>
          <w:tcPr>
            <w:tcW w:w="240" w:type="dxa"/>
            <w:tcBorders>
              <w:top w:val="nil"/>
              <w:left w:val="nil"/>
              <w:bottom w:val="nil"/>
              <w:right w:val="nil"/>
            </w:tcBorders>
          </w:tcPr>
          <w:p w14:paraId="16ACC1F6" w14:textId="77777777" w:rsidR="00FE16D5" w:rsidRPr="00941D36" w:rsidRDefault="00FE16D5" w:rsidP="00FE16D5">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7C99AF1D" w14:textId="214464DC" w:rsidR="00FE16D5" w:rsidRPr="00941D36" w:rsidRDefault="002D2763" w:rsidP="00FE16D5">
            <w:pPr>
              <w:spacing w:line="240" w:lineRule="auto"/>
              <w:ind w:right="-11"/>
              <w:jc w:val="right"/>
              <w:rPr>
                <w:rFonts w:ascii="Browallia New" w:hAnsi="Browallia New" w:cs="Browallia New"/>
                <w:sz w:val="28"/>
                <w:szCs w:val="28"/>
              </w:rPr>
            </w:pPr>
            <w:r w:rsidRPr="00941D36">
              <w:rPr>
                <w:rFonts w:ascii="Browallia New" w:hAnsi="Browallia New" w:cs="Browallia New"/>
                <w:sz w:val="28"/>
                <w:szCs w:val="28"/>
              </w:rPr>
              <w:t>1</w:t>
            </w:r>
            <w:r w:rsidR="00B454EC" w:rsidRPr="00941D36">
              <w:rPr>
                <w:rFonts w:ascii="Browallia New" w:hAnsi="Browallia New" w:cs="Browallia New"/>
                <w:sz w:val="28"/>
                <w:szCs w:val="28"/>
              </w:rPr>
              <w:t>.</w:t>
            </w:r>
            <w:r w:rsidRPr="00941D36">
              <w:rPr>
                <w:rFonts w:ascii="Browallia New" w:hAnsi="Browallia New" w:cs="Browallia New"/>
                <w:sz w:val="28"/>
                <w:szCs w:val="28"/>
              </w:rPr>
              <w:t>08</w:t>
            </w:r>
          </w:p>
        </w:tc>
        <w:tc>
          <w:tcPr>
            <w:tcW w:w="243" w:type="dxa"/>
            <w:tcBorders>
              <w:top w:val="nil"/>
              <w:left w:val="nil"/>
              <w:bottom w:val="nil"/>
              <w:right w:val="nil"/>
            </w:tcBorders>
          </w:tcPr>
          <w:p w14:paraId="2EDFE6F2" w14:textId="77777777" w:rsidR="00FE16D5" w:rsidRPr="0076694F" w:rsidRDefault="00FE16D5" w:rsidP="00FE16D5">
            <w:pPr>
              <w:tabs>
                <w:tab w:val="decimal" w:pos="492"/>
              </w:tabs>
              <w:spacing w:line="240" w:lineRule="auto"/>
              <w:ind w:right="-10"/>
              <w:jc w:val="right"/>
              <w:rPr>
                <w:rFonts w:ascii="Browallia New" w:hAnsi="Browallia New" w:cs="Browallia New"/>
                <w:sz w:val="28"/>
                <w:szCs w:val="28"/>
              </w:rPr>
            </w:pPr>
          </w:p>
        </w:tc>
        <w:tc>
          <w:tcPr>
            <w:tcW w:w="1143" w:type="dxa"/>
            <w:tcBorders>
              <w:top w:val="nil"/>
              <w:left w:val="nil"/>
              <w:bottom w:val="nil"/>
              <w:right w:val="nil"/>
            </w:tcBorders>
            <w:vAlign w:val="bottom"/>
          </w:tcPr>
          <w:p w14:paraId="5EAB8BAF" w14:textId="6297AEAB" w:rsidR="00FE16D5" w:rsidRPr="0076694F" w:rsidRDefault="00FE16D5" w:rsidP="00FE16D5">
            <w:pPr>
              <w:spacing w:line="240" w:lineRule="auto"/>
              <w:ind w:right="-11"/>
              <w:jc w:val="right"/>
              <w:rPr>
                <w:rFonts w:ascii="Browallia New" w:hAnsi="Browallia New" w:cs="Browallia New"/>
                <w:sz w:val="28"/>
                <w:szCs w:val="28"/>
              </w:rPr>
            </w:pPr>
            <w:r w:rsidRPr="002E1E62">
              <w:rPr>
                <w:rFonts w:ascii="Browallia New" w:hAnsi="Browallia New" w:cs="Browallia New" w:hint="cs"/>
                <w:sz w:val="28"/>
                <w:szCs w:val="28"/>
                <w:cs/>
              </w:rPr>
              <w:t>0</w:t>
            </w:r>
            <w:r w:rsidRPr="002E1E62">
              <w:rPr>
                <w:rFonts w:ascii="Browallia New" w:hAnsi="Browallia New" w:cs="Browallia New" w:hint="cs"/>
                <w:sz w:val="28"/>
                <w:szCs w:val="28"/>
                <w:cs/>
                <w:lang w:val="en-GB"/>
              </w:rPr>
              <w:t>.</w:t>
            </w:r>
            <w:r w:rsidRPr="002E1E62">
              <w:rPr>
                <w:rFonts w:ascii="Browallia New" w:hAnsi="Browallia New" w:cs="Browallia New" w:hint="cs"/>
                <w:sz w:val="28"/>
                <w:szCs w:val="28"/>
                <w:cs/>
              </w:rPr>
              <w:t>99</w:t>
            </w:r>
          </w:p>
        </w:tc>
      </w:tr>
      <w:tr w:rsidR="001D097D" w:rsidRPr="00B737D5" w14:paraId="7F815E31" w14:textId="77777777">
        <w:trPr>
          <w:trHeight w:val="321"/>
        </w:trPr>
        <w:tc>
          <w:tcPr>
            <w:tcW w:w="4102" w:type="dxa"/>
            <w:tcBorders>
              <w:top w:val="nil"/>
              <w:left w:val="nil"/>
              <w:bottom w:val="nil"/>
              <w:right w:val="nil"/>
            </w:tcBorders>
          </w:tcPr>
          <w:p w14:paraId="365AE3E4" w14:textId="7BA76E80" w:rsidR="001D097D" w:rsidRPr="00B27BE3" w:rsidRDefault="001D097D" w:rsidP="00FE16D5">
            <w:pPr>
              <w:tabs>
                <w:tab w:val="clear" w:pos="3742"/>
              </w:tabs>
              <w:spacing w:line="240" w:lineRule="auto"/>
              <w:ind w:left="175" w:right="175"/>
              <w:rPr>
                <w:rFonts w:ascii="Browallia New" w:hAnsi="Browallia New" w:cs="Browallia New"/>
                <w:sz w:val="28"/>
                <w:szCs w:val="28"/>
                <w:cs/>
              </w:rPr>
            </w:pPr>
            <w:r w:rsidRPr="00B27BE3">
              <w:rPr>
                <w:rFonts w:ascii="Browallia New" w:hAnsi="Browallia New" w:cs="Browallia New" w:hint="cs"/>
                <w:sz w:val="28"/>
                <w:szCs w:val="28"/>
                <w:cs/>
              </w:rPr>
              <w:t>รายได้จากก</w:t>
            </w:r>
            <w:r w:rsidR="00AF5D69" w:rsidRPr="00B27BE3">
              <w:rPr>
                <w:rFonts w:ascii="Browallia New" w:hAnsi="Browallia New" w:cs="Browallia New" w:hint="cs"/>
                <w:sz w:val="28"/>
                <w:szCs w:val="28"/>
                <w:cs/>
              </w:rPr>
              <w:t>ิจการโรงแรม</w:t>
            </w:r>
          </w:p>
        </w:tc>
        <w:tc>
          <w:tcPr>
            <w:tcW w:w="1115" w:type="dxa"/>
            <w:tcBorders>
              <w:top w:val="nil"/>
              <w:left w:val="nil"/>
              <w:bottom w:val="nil"/>
              <w:right w:val="nil"/>
            </w:tcBorders>
            <w:vAlign w:val="bottom"/>
          </w:tcPr>
          <w:p w14:paraId="57E56483" w14:textId="714FA8A6" w:rsidR="001D097D" w:rsidRPr="00B27BE3" w:rsidRDefault="002C16F1" w:rsidP="00FE16D5">
            <w:pPr>
              <w:spacing w:line="240" w:lineRule="auto"/>
              <w:ind w:right="-10"/>
              <w:jc w:val="right"/>
              <w:rPr>
                <w:rFonts w:ascii="Browallia New" w:hAnsi="Browallia New" w:cs="Browallia New"/>
                <w:sz w:val="28"/>
                <w:szCs w:val="28"/>
                <w:cs/>
                <w:lang w:val="en-GB"/>
              </w:rPr>
            </w:pPr>
            <w:r w:rsidRPr="00B27BE3">
              <w:rPr>
                <w:rFonts w:ascii="Browallia New" w:hAnsi="Browallia New" w:cs="Browallia New"/>
                <w:sz w:val="28"/>
                <w:szCs w:val="28"/>
                <w:lang w:val="en-GB"/>
              </w:rPr>
              <w:t>-</w:t>
            </w:r>
          </w:p>
        </w:tc>
        <w:tc>
          <w:tcPr>
            <w:tcW w:w="240" w:type="dxa"/>
            <w:tcBorders>
              <w:top w:val="nil"/>
              <w:left w:val="nil"/>
              <w:bottom w:val="nil"/>
              <w:right w:val="nil"/>
            </w:tcBorders>
          </w:tcPr>
          <w:p w14:paraId="164DE8C2" w14:textId="77777777" w:rsidR="001D097D" w:rsidRPr="00B27BE3" w:rsidRDefault="001D097D" w:rsidP="00FE16D5">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45E714EC" w14:textId="5BC3603B" w:rsidR="001D097D" w:rsidRPr="00B27BE3" w:rsidRDefault="002C16F1" w:rsidP="00FE16D5">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B27BE3">
              <w:rPr>
                <w:rFonts w:ascii="Browallia New" w:hAnsi="Browallia New" w:cs="Browallia New"/>
                <w:sz w:val="28"/>
                <w:szCs w:val="28"/>
                <w:lang w:val="en-GB"/>
              </w:rPr>
              <w:t>-</w:t>
            </w:r>
          </w:p>
        </w:tc>
        <w:tc>
          <w:tcPr>
            <w:tcW w:w="240" w:type="dxa"/>
            <w:tcBorders>
              <w:top w:val="nil"/>
              <w:left w:val="nil"/>
              <w:bottom w:val="nil"/>
              <w:right w:val="nil"/>
            </w:tcBorders>
          </w:tcPr>
          <w:p w14:paraId="4D1A6F49" w14:textId="77777777" w:rsidR="001D097D" w:rsidRPr="00B27BE3" w:rsidRDefault="001D097D" w:rsidP="00FE16D5">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0A2C1D4A" w14:textId="389E5A18" w:rsidR="001D097D" w:rsidRPr="00B27BE3" w:rsidRDefault="005931A3" w:rsidP="00FE16D5">
            <w:pPr>
              <w:spacing w:line="240" w:lineRule="auto"/>
              <w:ind w:right="-11"/>
              <w:jc w:val="right"/>
              <w:rPr>
                <w:rFonts w:ascii="Browallia New" w:hAnsi="Browallia New" w:cs="Browallia New"/>
                <w:sz w:val="28"/>
                <w:szCs w:val="28"/>
              </w:rPr>
            </w:pPr>
            <w:r w:rsidRPr="00B27BE3">
              <w:rPr>
                <w:rFonts w:ascii="Browallia New" w:hAnsi="Browallia New" w:cs="Browallia New"/>
                <w:sz w:val="28"/>
                <w:szCs w:val="28"/>
              </w:rPr>
              <w:t>2.11</w:t>
            </w:r>
          </w:p>
        </w:tc>
        <w:tc>
          <w:tcPr>
            <w:tcW w:w="243" w:type="dxa"/>
            <w:tcBorders>
              <w:top w:val="nil"/>
              <w:left w:val="nil"/>
              <w:bottom w:val="nil"/>
              <w:right w:val="nil"/>
            </w:tcBorders>
          </w:tcPr>
          <w:p w14:paraId="596C4439" w14:textId="77777777" w:rsidR="001D097D" w:rsidRPr="003E0638" w:rsidRDefault="001D097D" w:rsidP="00FE16D5">
            <w:pPr>
              <w:tabs>
                <w:tab w:val="decimal" w:pos="492"/>
              </w:tabs>
              <w:spacing w:line="240" w:lineRule="auto"/>
              <w:ind w:right="-10"/>
              <w:jc w:val="right"/>
              <w:rPr>
                <w:rFonts w:ascii="Browallia New" w:hAnsi="Browallia New" w:cs="Browallia New"/>
                <w:sz w:val="28"/>
                <w:szCs w:val="28"/>
                <w:highlight w:val="green"/>
              </w:rPr>
            </w:pPr>
          </w:p>
        </w:tc>
        <w:tc>
          <w:tcPr>
            <w:tcW w:w="1143" w:type="dxa"/>
            <w:tcBorders>
              <w:top w:val="nil"/>
              <w:left w:val="nil"/>
              <w:bottom w:val="nil"/>
              <w:right w:val="nil"/>
            </w:tcBorders>
            <w:vAlign w:val="bottom"/>
          </w:tcPr>
          <w:p w14:paraId="29821C38" w14:textId="5E902AB6" w:rsidR="001D097D" w:rsidRPr="007F3C7B" w:rsidRDefault="002C16F1" w:rsidP="00FE16D5">
            <w:pPr>
              <w:spacing w:line="240" w:lineRule="auto"/>
              <w:ind w:right="-11"/>
              <w:jc w:val="right"/>
              <w:rPr>
                <w:rFonts w:ascii="Browallia New" w:hAnsi="Browallia New" w:cs="Browallia New"/>
                <w:sz w:val="28"/>
                <w:szCs w:val="28"/>
                <w:cs/>
              </w:rPr>
            </w:pPr>
            <w:r w:rsidRPr="007F3C7B">
              <w:rPr>
                <w:rFonts w:ascii="Browallia New" w:hAnsi="Browallia New" w:cs="Browallia New"/>
                <w:sz w:val="28"/>
                <w:szCs w:val="28"/>
              </w:rPr>
              <w:t>-</w:t>
            </w:r>
          </w:p>
        </w:tc>
      </w:tr>
      <w:tr w:rsidR="00FE16D5" w:rsidRPr="00B737D5" w14:paraId="6AA9926B" w14:textId="77777777" w:rsidTr="00CA0C90">
        <w:trPr>
          <w:trHeight w:val="321"/>
        </w:trPr>
        <w:tc>
          <w:tcPr>
            <w:tcW w:w="4102" w:type="dxa"/>
            <w:tcBorders>
              <w:top w:val="nil"/>
              <w:left w:val="nil"/>
              <w:bottom w:val="nil"/>
              <w:right w:val="nil"/>
            </w:tcBorders>
          </w:tcPr>
          <w:p w14:paraId="40E304C7" w14:textId="6695DD69" w:rsidR="00FE16D5" w:rsidRPr="00B454EC" w:rsidRDefault="00FE16D5" w:rsidP="00FE16D5">
            <w:pPr>
              <w:tabs>
                <w:tab w:val="clear" w:pos="3742"/>
              </w:tabs>
              <w:spacing w:line="240" w:lineRule="auto"/>
              <w:ind w:left="175" w:right="175"/>
              <w:rPr>
                <w:rFonts w:ascii="Browallia New" w:hAnsi="Browallia New" w:cs="Browallia New"/>
                <w:sz w:val="28"/>
                <w:szCs w:val="28"/>
                <w:cs/>
              </w:rPr>
            </w:pPr>
            <w:r w:rsidRPr="00B454EC">
              <w:rPr>
                <w:rFonts w:ascii="Browallia New" w:hAnsi="Browallia New" w:cs="Browallia New"/>
                <w:sz w:val="28"/>
                <w:szCs w:val="28"/>
                <w:cs/>
              </w:rPr>
              <w:t>รายได้</w:t>
            </w:r>
            <w:r w:rsidRPr="00B454EC">
              <w:rPr>
                <w:rFonts w:ascii="Browallia New" w:hAnsi="Browallia New" w:cs="Browallia New" w:hint="cs"/>
                <w:sz w:val="28"/>
                <w:szCs w:val="28"/>
                <w:cs/>
              </w:rPr>
              <w:t>ค่าบริการ</w:t>
            </w:r>
          </w:p>
        </w:tc>
        <w:tc>
          <w:tcPr>
            <w:tcW w:w="1115" w:type="dxa"/>
            <w:tcBorders>
              <w:top w:val="nil"/>
              <w:left w:val="nil"/>
              <w:bottom w:val="nil"/>
              <w:right w:val="nil"/>
            </w:tcBorders>
            <w:vAlign w:val="bottom"/>
          </w:tcPr>
          <w:p w14:paraId="603B13D8" w14:textId="4DCB131D" w:rsidR="00FE16D5" w:rsidRPr="00B454EC" w:rsidDel="00EE5C2C" w:rsidRDefault="00FE16D5" w:rsidP="00FE16D5">
            <w:pPr>
              <w:spacing w:line="240" w:lineRule="auto"/>
              <w:ind w:right="-10"/>
              <w:jc w:val="right"/>
              <w:rPr>
                <w:rFonts w:ascii="Browallia New" w:hAnsi="Browallia New" w:cs="Browallia New"/>
                <w:sz w:val="28"/>
                <w:szCs w:val="28"/>
                <w:cs/>
                <w:lang w:val="en-GB"/>
              </w:rPr>
            </w:pPr>
            <w:r w:rsidRPr="00B454EC">
              <w:rPr>
                <w:rFonts w:ascii="Browallia New" w:hAnsi="Browallia New" w:cs="Browallia New" w:hint="cs"/>
                <w:sz w:val="28"/>
                <w:szCs w:val="28"/>
                <w:cs/>
                <w:lang w:val="en-GB"/>
              </w:rPr>
              <w:t>-</w:t>
            </w:r>
          </w:p>
        </w:tc>
        <w:tc>
          <w:tcPr>
            <w:tcW w:w="240" w:type="dxa"/>
            <w:tcBorders>
              <w:top w:val="nil"/>
              <w:left w:val="nil"/>
              <w:bottom w:val="nil"/>
              <w:right w:val="nil"/>
            </w:tcBorders>
          </w:tcPr>
          <w:p w14:paraId="55751F3B" w14:textId="77777777" w:rsidR="00FE16D5" w:rsidRPr="00B454EC" w:rsidRDefault="00FE16D5" w:rsidP="00FE16D5">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093C0B81" w14:textId="5AD5AB55" w:rsidR="00FE16D5" w:rsidRPr="00B454EC" w:rsidRDefault="00FE16D5" w:rsidP="00FE16D5">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B454EC">
              <w:rPr>
                <w:rFonts w:ascii="Browallia New" w:hAnsi="Browallia New" w:cs="Browallia New" w:hint="cs"/>
                <w:sz w:val="28"/>
                <w:szCs w:val="28"/>
                <w:cs/>
                <w:lang w:val="en-GB"/>
              </w:rPr>
              <w:t>-</w:t>
            </w:r>
          </w:p>
        </w:tc>
        <w:tc>
          <w:tcPr>
            <w:tcW w:w="240" w:type="dxa"/>
            <w:tcBorders>
              <w:top w:val="nil"/>
              <w:left w:val="nil"/>
              <w:bottom w:val="nil"/>
              <w:right w:val="nil"/>
            </w:tcBorders>
          </w:tcPr>
          <w:p w14:paraId="5F920B02" w14:textId="77777777" w:rsidR="00FE16D5" w:rsidRPr="00B454EC" w:rsidRDefault="00FE16D5" w:rsidP="00FE16D5">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00BD3FF2" w14:textId="2835E39B" w:rsidR="00FE16D5" w:rsidRPr="00B454EC" w:rsidDel="00EE5C2C" w:rsidRDefault="00B454EC" w:rsidP="00FE16D5">
            <w:pPr>
              <w:spacing w:line="240" w:lineRule="auto"/>
              <w:ind w:right="-11"/>
              <w:jc w:val="right"/>
              <w:rPr>
                <w:rFonts w:ascii="Browallia New" w:hAnsi="Browallia New" w:cs="Browallia New"/>
                <w:sz w:val="28"/>
                <w:szCs w:val="28"/>
                <w:cs/>
                <w:lang w:val="en-GB"/>
              </w:rPr>
            </w:pPr>
            <w:r w:rsidRPr="00B454EC">
              <w:rPr>
                <w:rFonts w:ascii="Browallia New" w:hAnsi="Browallia New" w:cs="Browallia New"/>
                <w:sz w:val="28"/>
                <w:szCs w:val="28"/>
                <w:lang w:val="en-GB"/>
              </w:rPr>
              <w:t>1.79</w:t>
            </w:r>
          </w:p>
        </w:tc>
        <w:tc>
          <w:tcPr>
            <w:tcW w:w="243" w:type="dxa"/>
            <w:tcBorders>
              <w:top w:val="nil"/>
              <w:left w:val="nil"/>
              <w:bottom w:val="nil"/>
              <w:right w:val="nil"/>
            </w:tcBorders>
          </w:tcPr>
          <w:p w14:paraId="774ACFD2" w14:textId="77777777" w:rsidR="00FE16D5" w:rsidRPr="00B454EC" w:rsidRDefault="00FE16D5" w:rsidP="00FE16D5">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0C13B23D" w14:textId="7014C922" w:rsidR="00FE16D5" w:rsidRPr="0076694F" w:rsidDel="00EE5C2C" w:rsidRDefault="00FE16D5" w:rsidP="00FE16D5">
            <w:pPr>
              <w:spacing w:line="240" w:lineRule="auto"/>
              <w:ind w:right="-11"/>
              <w:jc w:val="right"/>
              <w:rPr>
                <w:rFonts w:ascii="Browallia New" w:hAnsi="Browallia New" w:cs="Browallia New"/>
                <w:sz w:val="28"/>
                <w:szCs w:val="28"/>
                <w:lang w:val="en-GB"/>
              </w:rPr>
            </w:pPr>
            <w:r w:rsidRPr="002E1E62">
              <w:rPr>
                <w:rFonts w:ascii="Browallia New" w:hAnsi="Browallia New" w:cs="Browallia New"/>
                <w:sz w:val="28"/>
                <w:szCs w:val="28"/>
                <w:lang w:val="en-GB"/>
              </w:rPr>
              <w:t>0.58</w:t>
            </w:r>
          </w:p>
        </w:tc>
      </w:tr>
      <w:tr w:rsidR="00FE16D5" w:rsidRPr="00B737D5" w14:paraId="52FB6E64" w14:textId="77777777">
        <w:trPr>
          <w:trHeight w:val="321"/>
        </w:trPr>
        <w:tc>
          <w:tcPr>
            <w:tcW w:w="4102" w:type="dxa"/>
            <w:tcBorders>
              <w:top w:val="nil"/>
              <w:left w:val="nil"/>
              <w:bottom w:val="nil"/>
              <w:right w:val="nil"/>
            </w:tcBorders>
          </w:tcPr>
          <w:p w14:paraId="74B1DB34" w14:textId="4B0F5B76" w:rsidR="00FE16D5" w:rsidRPr="00B454EC" w:rsidRDefault="00FE16D5" w:rsidP="00FE16D5">
            <w:pPr>
              <w:tabs>
                <w:tab w:val="clear" w:pos="3742"/>
              </w:tabs>
              <w:spacing w:line="240" w:lineRule="auto"/>
              <w:ind w:left="175" w:right="175"/>
              <w:rPr>
                <w:rFonts w:ascii="Browallia New" w:hAnsi="Browallia New" w:cs="Browallia New"/>
                <w:sz w:val="28"/>
                <w:szCs w:val="28"/>
                <w:cs/>
              </w:rPr>
            </w:pPr>
            <w:r w:rsidRPr="00B454EC">
              <w:rPr>
                <w:rFonts w:ascii="Browallia New" w:hAnsi="Browallia New" w:cs="Browallia New" w:hint="cs"/>
                <w:sz w:val="28"/>
                <w:szCs w:val="28"/>
                <w:cs/>
              </w:rPr>
              <w:t>ดอกเบี้ยรับ</w:t>
            </w:r>
          </w:p>
        </w:tc>
        <w:tc>
          <w:tcPr>
            <w:tcW w:w="1115" w:type="dxa"/>
            <w:tcBorders>
              <w:top w:val="nil"/>
              <w:left w:val="nil"/>
              <w:bottom w:val="nil"/>
              <w:right w:val="nil"/>
            </w:tcBorders>
            <w:vAlign w:val="bottom"/>
          </w:tcPr>
          <w:p w14:paraId="663347A9" w14:textId="2AF1D88D" w:rsidR="00FE16D5" w:rsidRPr="00B454EC" w:rsidRDefault="00FE16D5" w:rsidP="00FE16D5">
            <w:pPr>
              <w:spacing w:line="240" w:lineRule="auto"/>
              <w:ind w:right="-10"/>
              <w:jc w:val="right"/>
              <w:rPr>
                <w:rFonts w:ascii="Browallia New" w:hAnsi="Browallia New" w:cs="Browallia New"/>
                <w:sz w:val="28"/>
                <w:szCs w:val="28"/>
                <w:lang w:val="en-GB"/>
              </w:rPr>
            </w:pPr>
            <w:r w:rsidRPr="00B454EC">
              <w:rPr>
                <w:rFonts w:ascii="Browallia New" w:hAnsi="Browallia New" w:cs="Browallia New" w:hint="cs"/>
                <w:sz w:val="28"/>
                <w:szCs w:val="28"/>
                <w:cs/>
                <w:lang w:val="en-GB"/>
              </w:rPr>
              <w:t>-</w:t>
            </w:r>
          </w:p>
        </w:tc>
        <w:tc>
          <w:tcPr>
            <w:tcW w:w="240" w:type="dxa"/>
            <w:tcBorders>
              <w:top w:val="nil"/>
              <w:left w:val="nil"/>
              <w:bottom w:val="nil"/>
              <w:right w:val="nil"/>
            </w:tcBorders>
          </w:tcPr>
          <w:p w14:paraId="5850FC47" w14:textId="77777777" w:rsidR="00FE16D5" w:rsidRPr="00B454EC" w:rsidRDefault="00FE16D5" w:rsidP="00FE16D5">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35EB207C" w14:textId="521ACAD9" w:rsidR="00FE16D5" w:rsidRPr="00B454EC" w:rsidRDefault="00FE16D5" w:rsidP="00FE16D5">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B454EC">
              <w:rPr>
                <w:rFonts w:ascii="Browallia New" w:hAnsi="Browallia New" w:cs="Browallia New" w:hint="cs"/>
                <w:sz w:val="28"/>
                <w:szCs w:val="28"/>
                <w:cs/>
                <w:lang w:val="en-GB"/>
              </w:rPr>
              <w:t>-</w:t>
            </w:r>
          </w:p>
        </w:tc>
        <w:tc>
          <w:tcPr>
            <w:tcW w:w="240" w:type="dxa"/>
            <w:tcBorders>
              <w:top w:val="nil"/>
              <w:left w:val="nil"/>
              <w:bottom w:val="nil"/>
              <w:right w:val="nil"/>
            </w:tcBorders>
          </w:tcPr>
          <w:p w14:paraId="184A1615" w14:textId="77777777" w:rsidR="00FE16D5" w:rsidRPr="00B454EC" w:rsidRDefault="00FE16D5" w:rsidP="00FE16D5">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6D3DDFB8" w14:textId="773D9719" w:rsidR="00FE16D5" w:rsidRPr="00B454EC" w:rsidRDefault="00FE16D5" w:rsidP="00FE16D5">
            <w:pPr>
              <w:spacing w:line="240" w:lineRule="auto"/>
              <w:ind w:right="-11"/>
              <w:jc w:val="right"/>
              <w:rPr>
                <w:rFonts w:ascii="Browallia New" w:hAnsi="Browallia New" w:cs="Browallia New"/>
                <w:sz w:val="28"/>
                <w:szCs w:val="28"/>
              </w:rPr>
            </w:pPr>
            <w:r w:rsidRPr="00B454EC">
              <w:rPr>
                <w:rFonts w:ascii="Browallia New" w:hAnsi="Browallia New" w:cs="Browallia New"/>
                <w:sz w:val="28"/>
                <w:szCs w:val="28"/>
              </w:rPr>
              <w:t>23.6</w:t>
            </w:r>
            <w:r w:rsidR="00ED5176">
              <w:rPr>
                <w:rFonts w:ascii="Browallia New" w:hAnsi="Browallia New" w:cs="Browallia New"/>
                <w:sz w:val="28"/>
                <w:szCs w:val="28"/>
              </w:rPr>
              <w:t>7</w:t>
            </w:r>
          </w:p>
        </w:tc>
        <w:tc>
          <w:tcPr>
            <w:tcW w:w="243" w:type="dxa"/>
            <w:tcBorders>
              <w:top w:val="nil"/>
              <w:left w:val="nil"/>
              <w:bottom w:val="nil"/>
              <w:right w:val="nil"/>
            </w:tcBorders>
          </w:tcPr>
          <w:p w14:paraId="79BC899B" w14:textId="77777777" w:rsidR="00FE16D5" w:rsidRPr="00B454EC" w:rsidRDefault="00FE16D5" w:rsidP="00FE16D5">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50F7F193" w14:textId="52079160" w:rsidR="00FE16D5" w:rsidRPr="0076694F" w:rsidRDefault="00FE16D5" w:rsidP="00FE16D5">
            <w:pPr>
              <w:spacing w:line="240" w:lineRule="auto"/>
              <w:ind w:right="-11"/>
              <w:jc w:val="right"/>
              <w:rPr>
                <w:rFonts w:ascii="Browallia New" w:hAnsi="Browallia New" w:cs="Browallia New"/>
                <w:sz w:val="28"/>
                <w:szCs w:val="28"/>
                <w:lang w:val="en-GB"/>
              </w:rPr>
            </w:pPr>
            <w:r w:rsidRPr="002E1E62">
              <w:rPr>
                <w:rFonts w:ascii="Browallia New" w:hAnsi="Browallia New" w:cs="Browallia New" w:hint="cs"/>
                <w:sz w:val="28"/>
                <w:szCs w:val="28"/>
                <w:cs/>
              </w:rPr>
              <w:t>27</w:t>
            </w:r>
            <w:r w:rsidRPr="002E1E62">
              <w:rPr>
                <w:rFonts w:ascii="Browallia New" w:hAnsi="Browallia New" w:cs="Browallia New" w:hint="cs"/>
                <w:sz w:val="28"/>
                <w:szCs w:val="28"/>
                <w:cs/>
                <w:lang w:val="en-GB"/>
              </w:rPr>
              <w:t>.</w:t>
            </w:r>
            <w:r w:rsidRPr="002E1E62">
              <w:rPr>
                <w:rFonts w:ascii="Browallia New" w:hAnsi="Browallia New" w:cs="Browallia New" w:hint="cs"/>
                <w:sz w:val="28"/>
                <w:szCs w:val="28"/>
                <w:cs/>
              </w:rPr>
              <w:t>5</w:t>
            </w:r>
            <w:r>
              <w:rPr>
                <w:rFonts w:ascii="Browallia New" w:hAnsi="Browallia New" w:cs="Browallia New"/>
                <w:sz w:val="28"/>
                <w:szCs w:val="28"/>
              </w:rPr>
              <w:t>2</w:t>
            </w:r>
          </w:p>
        </w:tc>
      </w:tr>
      <w:tr w:rsidR="00FE16D5" w:rsidRPr="00B737D5" w14:paraId="5EB68298" w14:textId="77777777">
        <w:trPr>
          <w:trHeight w:val="321"/>
        </w:trPr>
        <w:tc>
          <w:tcPr>
            <w:tcW w:w="4102" w:type="dxa"/>
            <w:tcBorders>
              <w:top w:val="nil"/>
              <w:left w:val="nil"/>
              <w:bottom w:val="nil"/>
              <w:right w:val="nil"/>
            </w:tcBorders>
          </w:tcPr>
          <w:p w14:paraId="47B4C831" w14:textId="27D7EA7D" w:rsidR="00FE16D5" w:rsidRPr="00B90260" w:rsidRDefault="00FE16D5" w:rsidP="00FE16D5">
            <w:pPr>
              <w:tabs>
                <w:tab w:val="clear" w:pos="3742"/>
              </w:tabs>
              <w:spacing w:line="240" w:lineRule="auto"/>
              <w:ind w:left="175" w:right="175"/>
              <w:rPr>
                <w:rFonts w:ascii="Browallia New" w:hAnsi="Browallia New" w:cs="Browallia New"/>
                <w:sz w:val="28"/>
                <w:szCs w:val="28"/>
                <w:cs/>
              </w:rPr>
            </w:pPr>
            <w:r w:rsidRPr="00B90260">
              <w:rPr>
                <w:rFonts w:ascii="Browallia New" w:hAnsi="Browallia New" w:cs="Browallia New" w:hint="cs"/>
                <w:sz w:val="28"/>
                <w:szCs w:val="28"/>
                <w:cs/>
              </w:rPr>
              <w:t>เงินปันผลรับ</w:t>
            </w:r>
          </w:p>
        </w:tc>
        <w:tc>
          <w:tcPr>
            <w:tcW w:w="1115" w:type="dxa"/>
            <w:tcBorders>
              <w:top w:val="nil"/>
              <w:left w:val="nil"/>
              <w:bottom w:val="nil"/>
              <w:right w:val="nil"/>
            </w:tcBorders>
            <w:vAlign w:val="bottom"/>
          </w:tcPr>
          <w:p w14:paraId="7D70E028" w14:textId="1B0D5DF0" w:rsidR="00FE16D5" w:rsidRPr="00B90260" w:rsidRDefault="00FE16D5" w:rsidP="00FE16D5">
            <w:pPr>
              <w:spacing w:line="240" w:lineRule="auto"/>
              <w:ind w:right="-10"/>
              <w:jc w:val="right"/>
              <w:rPr>
                <w:rFonts w:ascii="Browallia New" w:hAnsi="Browallia New" w:cs="Browallia New"/>
                <w:sz w:val="28"/>
                <w:szCs w:val="28"/>
                <w:lang w:val="en-GB"/>
              </w:rPr>
            </w:pPr>
            <w:r w:rsidRPr="00B90260">
              <w:rPr>
                <w:rFonts w:ascii="Browallia New" w:hAnsi="Browallia New" w:cs="Browallia New" w:hint="cs"/>
                <w:sz w:val="28"/>
                <w:szCs w:val="28"/>
                <w:cs/>
                <w:lang w:val="en-GB"/>
              </w:rPr>
              <w:t>-</w:t>
            </w:r>
          </w:p>
        </w:tc>
        <w:tc>
          <w:tcPr>
            <w:tcW w:w="240" w:type="dxa"/>
            <w:tcBorders>
              <w:top w:val="nil"/>
              <w:left w:val="nil"/>
              <w:bottom w:val="nil"/>
              <w:right w:val="nil"/>
            </w:tcBorders>
          </w:tcPr>
          <w:p w14:paraId="6E544EFF" w14:textId="77777777" w:rsidR="00FE16D5" w:rsidRPr="00B90260" w:rsidRDefault="00FE16D5" w:rsidP="00FE16D5">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33677F34" w14:textId="68E4C10B" w:rsidR="00FE16D5" w:rsidRPr="00B90260" w:rsidRDefault="00FE16D5" w:rsidP="00FE16D5">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B90260">
              <w:rPr>
                <w:rFonts w:ascii="Browallia New" w:hAnsi="Browallia New" w:cs="Browallia New" w:hint="cs"/>
                <w:sz w:val="28"/>
                <w:szCs w:val="28"/>
                <w:cs/>
                <w:lang w:val="en-GB"/>
              </w:rPr>
              <w:t>-</w:t>
            </w:r>
          </w:p>
        </w:tc>
        <w:tc>
          <w:tcPr>
            <w:tcW w:w="240" w:type="dxa"/>
            <w:tcBorders>
              <w:top w:val="nil"/>
              <w:left w:val="nil"/>
              <w:bottom w:val="nil"/>
              <w:right w:val="nil"/>
            </w:tcBorders>
          </w:tcPr>
          <w:p w14:paraId="2487BD64" w14:textId="77777777" w:rsidR="00FE16D5" w:rsidRPr="00B90260" w:rsidRDefault="00FE16D5" w:rsidP="00FE16D5">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06797475" w14:textId="4EFA2D95" w:rsidR="00FE16D5" w:rsidRPr="00B90260" w:rsidRDefault="00B90260" w:rsidP="00FE16D5">
            <w:pPr>
              <w:spacing w:line="240" w:lineRule="auto"/>
              <w:ind w:right="-11"/>
              <w:jc w:val="right"/>
              <w:rPr>
                <w:rFonts w:ascii="Browallia New" w:hAnsi="Browallia New" w:cs="Browallia New"/>
                <w:sz w:val="28"/>
                <w:szCs w:val="28"/>
                <w:lang w:val="en-GB"/>
              </w:rPr>
            </w:pPr>
            <w:r w:rsidRPr="00B90260">
              <w:rPr>
                <w:rFonts w:ascii="Browallia New" w:hAnsi="Browallia New" w:cs="Browallia New"/>
                <w:sz w:val="28"/>
                <w:szCs w:val="28"/>
              </w:rPr>
              <w:t>6</w:t>
            </w:r>
            <w:r w:rsidR="007C7878" w:rsidRPr="00B90260">
              <w:rPr>
                <w:rFonts w:ascii="Browallia New" w:hAnsi="Browallia New" w:cs="Browallia New"/>
                <w:sz w:val="28"/>
                <w:szCs w:val="28"/>
                <w:lang w:val="en-GB"/>
              </w:rPr>
              <w:t>.00</w:t>
            </w:r>
          </w:p>
        </w:tc>
        <w:tc>
          <w:tcPr>
            <w:tcW w:w="243" w:type="dxa"/>
            <w:tcBorders>
              <w:top w:val="nil"/>
              <w:left w:val="nil"/>
              <w:bottom w:val="nil"/>
              <w:right w:val="nil"/>
            </w:tcBorders>
          </w:tcPr>
          <w:p w14:paraId="7C7558C8" w14:textId="77777777" w:rsidR="00FE16D5" w:rsidRPr="00B90260" w:rsidRDefault="00FE16D5" w:rsidP="00FE16D5">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3CDBFE45" w14:textId="0760ED77" w:rsidR="00FE16D5" w:rsidRPr="00B90260" w:rsidRDefault="00FE16D5" w:rsidP="00FE16D5">
            <w:pPr>
              <w:spacing w:line="240" w:lineRule="auto"/>
              <w:ind w:right="-11"/>
              <w:jc w:val="right"/>
              <w:rPr>
                <w:rFonts w:ascii="Browallia New" w:hAnsi="Browallia New" w:cs="Browallia New"/>
                <w:sz w:val="28"/>
                <w:szCs w:val="28"/>
                <w:lang w:val="en-GB"/>
              </w:rPr>
            </w:pPr>
            <w:r w:rsidRPr="00B90260">
              <w:rPr>
                <w:rFonts w:ascii="Browallia New" w:hAnsi="Browallia New" w:cs="Browallia New" w:hint="cs"/>
                <w:sz w:val="28"/>
                <w:szCs w:val="28"/>
                <w:cs/>
              </w:rPr>
              <w:t>6</w:t>
            </w:r>
            <w:r w:rsidRPr="00B90260">
              <w:rPr>
                <w:rFonts w:ascii="Browallia New" w:hAnsi="Browallia New" w:cs="Browallia New" w:hint="cs"/>
                <w:sz w:val="28"/>
                <w:szCs w:val="28"/>
                <w:cs/>
                <w:lang w:val="en-GB"/>
              </w:rPr>
              <w:t>.</w:t>
            </w:r>
            <w:r w:rsidRPr="00B90260">
              <w:rPr>
                <w:rFonts w:ascii="Browallia New" w:hAnsi="Browallia New" w:cs="Browallia New" w:hint="cs"/>
                <w:sz w:val="28"/>
                <w:szCs w:val="28"/>
                <w:cs/>
              </w:rPr>
              <w:t>00</w:t>
            </w:r>
          </w:p>
        </w:tc>
      </w:tr>
      <w:tr w:rsidR="00FE16D5" w:rsidRPr="00B737D5" w14:paraId="5B57BE7C" w14:textId="77777777">
        <w:trPr>
          <w:trHeight w:val="321"/>
        </w:trPr>
        <w:tc>
          <w:tcPr>
            <w:tcW w:w="4102" w:type="dxa"/>
            <w:tcBorders>
              <w:top w:val="nil"/>
              <w:left w:val="nil"/>
              <w:bottom w:val="nil"/>
              <w:right w:val="nil"/>
            </w:tcBorders>
          </w:tcPr>
          <w:p w14:paraId="154D3371" w14:textId="18793F2C" w:rsidR="00FE16D5" w:rsidRPr="003E4C07" w:rsidRDefault="00FE16D5" w:rsidP="00FE16D5">
            <w:pPr>
              <w:tabs>
                <w:tab w:val="clear" w:pos="3742"/>
              </w:tabs>
              <w:spacing w:line="240" w:lineRule="auto"/>
              <w:ind w:left="175" w:right="175"/>
              <w:rPr>
                <w:rFonts w:ascii="Browallia New" w:hAnsi="Browallia New" w:cs="Browallia New"/>
                <w:sz w:val="28"/>
                <w:szCs w:val="28"/>
                <w:highlight w:val="yellow"/>
                <w:cs/>
              </w:rPr>
            </w:pPr>
            <w:r w:rsidRPr="00B90260">
              <w:rPr>
                <w:rFonts w:ascii="Browallia New" w:hAnsi="Browallia New" w:cs="Browallia New" w:hint="cs"/>
                <w:sz w:val="28"/>
                <w:szCs w:val="28"/>
                <w:cs/>
              </w:rPr>
              <w:t>รายได้อื่น</w:t>
            </w:r>
          </w:p>
        </w:tc>
        <w:tc>
          <w:tcPr>
            <w:tcW w:w="1115" w:type="dxa"/>
            <w:tcBorders>
              <w:top w:val="nil"/>
              <w:left w:val="nil"/>
              <w:bottom w:val="nil"/>
              <w:right w:val="nil"/>
            </w:tcBorders>
            <w:vAlign w:val="bottom"/>
          </w:tcPr>
          <w:p w14:paraId="4DBB391C" w14:textId="6AD979F4" w:rsidR="00FE16D5" w:rsidRPr="0076694F" w:rsidRDefault="00FE16D5" w:rsidP="00FE16D5">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228AD6D1" w14:textId="77777777" w:rsidR="00FE16D5" w:rsidRPr="0076694F" w:rsidRDefault="00FE16D5" w:rsidP="00FE16D5">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435FDC21" w14:textId="2ACEB783" w:rsidR="00FE16D5" w:rsidRPr="0076694F" w:rsidRDefault="00FE16D5" w:rsidP="00FE16D5">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4F8CAD69" w14:textId="77777777" w:rsidR="00FE16D5" w:rsidRPr="0076694F" w:rsidRDefault="00FE16D5" w:rsidP="00FE16D5">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62E583A9" w14:textId="7757840C" w:rsidR="00FE16D5" w:rsidRPr="0076694F" w:rsidRDefault="00B90260" w:rsidP="00FE16D5">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0.37</w:t>
            </w:r>
          </w:p>
        </w:tc>
        <w:tc>
          <w:tcPr>
            <w:tcW w:w="243" w:type="dxa"/>
            <w:tcBorders>
              <w:top w:val="nil"/>
              <w:left w:val="nil"/>
              <w:bottom w:val="nil"/>
              <w:right w:val="nil"/>
            </w:tcBorders>
          </w:tcPr>
          <w:p w14:paraId="19F8E787" w14:textId="77777777" w:rsidR="00FE16D5" w:rsidRPr="0076694F" w:rsidRDefault="00FE16D5" w:rsidP="00FE16D5">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vAlign w:val="bottom"/>
          </w:tcPr>
          <w:p w14:paraId="7CD6E68E" w14:textId="2C829CB0" w:rsidR="00FE16D5" w:rsidRPr="0076694F" w:rsidRDefault="00FE16D5" w:rsidP="00FE16D5">
            <w:pPr>
              <w:spacing w:line="240" w:lineRule="auto"/>
              <w:ind w:right="-11"/>
              <w:jc w:val="right"/>
              <w:rPr>
                <w:rFonts w:ascii="Browallia New" w:hAnsi="Browallia New" w:cs="Browallia New"/>
                <w:sz w:val="28"/>
                <w:szCs w:val="28"/>
                <w:lang w:val="en-GB"/>
              </w:rPr>
            </w:pPr>
            <w:r w:rsidRPr="002E1E62">
              <w:rPr>
                <w:rFonts w:ascii="Browallia New" w:hAnsi="Browallia New" w:cs="Browallia New"/>
                <w:sz w:val="28"/>
                <w:szCs w:val="28"/>
                <w:lang w:val="en-GB"/>
              </w:rPr>
              <w:t>0.13</w:t>
            </w:r>
          </w:p>
        </w:tc>
      </w:tr>
      <w:tr w:rsidR="00FE16D5" w:rsidRPr="00B737D5" w14:paraId="3321F721" w14:textId="77777777" w:rsidTr="00CA0C90">
        <w:trPr>
          <w:trHeight w:val="321"/>
        </w:trPr>
        <w:tc>
          <w:tcPr>
            <w:tcW w:w="4102" w:type="dxa"/>
            <w:tcBorders>
              <w:top w:val="nil"/>
              <w:left w:val="nil"/>
              <w:bottom w:val="nil"/>
              <w:right w:val="nil"/>
            </w:tcBorders>
          </w:tcPr>
          <w:p w14:paraId="3B3C006D" w14:textId="097F7BF9" w:rsidR="00FE16D5" w:rsidRPr="00B737D5" w:rsidRDefault="00FE16D5" w:rsidP="00FE16D5">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ค่าใช้จ่ายอื่น</w:t>
            </w:r>
          </w:p>
        </w:tc>
        <w:tc>
          <w:tcPr>
            <w:tcW w:w="1115" w:type="dxa"/>
            <w:tcBorders>
              <w:top w:val="nil"/>
              <w:left w:val="nil"/>
              <w:bottom w:val="nil"/>
              <w:right w:val="nil"/>
            </w:tcBorders>
            <w:vAlign w:val="bottom"/>
          </w:tcPr>
          <w:p w14:paraId="07E92147" w14:textId="11E59E52" w:rsidR="00FE16D5" w:rsidRPr="0076694F" w:rsidDel="00AA3715" w:rsidRDefault="00FE16D5" w:rsidP="00FE16D5">
            <w:pPr>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15AE65CE" w14:textId="77777777" w:rsidR="00FE16D5" w:rsidRPr="0076694F" w:rsidRDefault="00FE16D5" w:rsidP="00FE16D5">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5E844E79" w14:textId="5762E15F" w:rsidR="00FE16D5" w:rsidRPr="0076694F" w:rsidRDefault="00FE16D5" w:rsidP="00FE16D5">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14C37278" w14:textId="77777777" w:rsidR="00FE16D5" w:rsidRPr="0076694F" w:rsidRDefault="00FE16D5" w:rsidP="00FE16D5">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290B1866" w14:textId="1078B4EF" w:rsidR="00FE16D5" w:rsidRPr="0076694F" w:rsidDel="00AA3715" w:rsidRDefault="00FE16D5" w:rsidP="00FE16D5">
            <w:pPr>
              <w:spacing w:line="240" w:lineRule="auto"/>
              <w:ind w:right="-11"/>
              <w:jc w:val="right"/>
              <w:rPr>
                <w:rFonts w:ascii="Browallia New" w:hAnsi="Browallia New" w:cs="Browallia New"/>
                <w:sz w:val="28"/>
                <w:szCs w:val="28"/>
                <w:cs/>
                <w:lang w:val="en-GB"/>
              </w:rPr>
            </w:pPr>
            <w:r>
              <w:rPr>
                <w:rFonts w:ascii="Browallia New" w:hAnsi="Browallia New" w:cs="Browallia New"/>
                <w:sz w:val="28"/>
                <w:szCs w:val="28"/>
                <w:lang w:val="en-GB"/>
              </w:rPr>
              <w:t>0.34</w:t>
            </w:r>
          </w:p>
        </w:tc>
        <w:tc>
          <w:tcPr>
            <w:tcW w:w="243" w:type="dxa"/>
            <w:tcBorders>
              <w:top w:val="nil"/>
              <w:left w:val="nil"/>
              <w:bottom w:val="nil"/>
              <w:right w:val="nil"/>
            </w:tcBorders>
          </w:tcPr>
          <w:p w14:paraId="29B3BA60" w14:textId="77777777" w:rsidR="00FE16D5" w:rsidRPr="0076694F" w:rsidRDefault="00FE16D5" w:rsidP="00FE16D5">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6F01CCFD" w14:textId="29C1D718" w:rsidR="00FE16D5" w:rsidRPr="0076694F" w:rsidRDefault="00FE16D5" w:rsidP="00FE16D5">
            <w:pPr>
              <w:spacing w:line="240" w:lineRule="auto"/>
              <w:ind w:right="-11"/>
              <w:jc w:val="right"/>
              <w:rPr>
                <w:rFonts w:ascii="Browallia New" w:hAnsi="Browallia New" w:cs="Browallia New"/>
                <w:sz w:val="28"/>
                <w:szCs w:val="28"/>
                <w:lang w:val="en-GB"/>
              </w:rPr>
            </w:pPr>
            <w:r w:rsidRPr="002E1E62">
              <w:rPr>
                <w:rFonts w:ascii="Browallia New" w:hAnsi="Browallia New" w:cs="Browallia New"/>
                <w:sz w:val="28"/>
                <w:szCs w:val="28"/>
                <w:lang w:val="en-GB"/>
              </w:rPr>
              <w:t>0.33</w:t>
            </w:r>
          </w:p>
        </w:tc>
      </w:tr>
      <w:tr w:rsidR="00FE16D5" w:rsidRPr="00B737D5" w14:paraId="3F694718" w14:textId="77777777" w:rsidTr="00CA0C90">
        <w:trPr>
          <w:trHeight w:val="321"/>
        </w:trPr>
        <w:tc>
          <w:tcPr>
            <w:tcW w:w="4102" w:type="dxa"/>
            <w:tcBorders>
              <w:top w:val="nil"/>
              <w:left w:val="nil"/>
              <w:bottom w:val="nil"/>
              <w:right w:val="nil"/>
            </w:tcBorders>
          </w:tcPr>
          <w:p w14:paraId="31C98F5C" w14:textId="2BB5BCE2" w:rsidR="00FE16D5" w:rsidRPr="00B737D5" w:rsidRDefault="00944345" w:rsidP="00FE16D5">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hint="cs"/>
                <w:sz w:val="28"/>
                <w:szCs w:val="28"/>
                <w:cs/>
              </w:rPr>
              <w:t>ดอกเบี้ยจ่าย</w:t>
            </w:r>
          </w:p>
        </w:tc>
        <w:tc>
          <w:tcPr>
            <w:tcW w:w="1115" w:type="dxa"/>
            <w:tcBorders>
              <w:top w:val="nil"/>
              <w:left w:val="nil"/>
              <w:bottom w:val="nil"/>
              <w:right w:val="nil"/>
            </w:tcBorders>
            <w:vAlign w:val="bottom"/>
          </w:tcPr>
          <w:p w14:paraId="1C8D7D76" w14:textId="1CF8A144" w:rsidR="00FE16D5" w:rsidRPr="0076694F" w:rsidDel="00AA3715" w:rsidRDefault="00FE16D5" w:rsidP="00FE16D5">
            <w:pPr>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7B12E4D1" w14:textId="77777777" w:rsidR="00FE16D5" w:rsidRPr="0076694F" w:rsidRDefault="00FE16D5" w:rsidP="00FE16D5">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1EE114AC" w14:textId="076CEFFA" w:rsidR="00FE16D5" w:rsidRPr="0076694F" w:rsidRDefault="00FE16D5" w:rsidP="00FE16D5">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3BE2CFF2" w14:textId="77777777" w:rsidR="00FE16D5" w:rsidRPr="0076694F" w:rsidRDefault="00FE16D5" w:rsidP="00FE16D5">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07503901" w14:textId="74B63351" w:rsidR="00FE16D5" w:rsidRPr="0076694F" w:rsidDel="00AA3715" w:rsidRDefault="00FE16D5" w:rsidP="00FE16D5">
            <w:pPr>
              <w:spacing w:line="240" w:lineRule="auto"/>
              <w:ind w:right="-11"/>
              <w:jc w:val="right"/>
              <w:rPr>
                <w:rFonts w:ascii="Browallia New" w:hAnsi="Browallia New" w:cs="Browallia New"/>
                <w:sz w:val="28"/>
                <w:szCs w:val="28"/>
                <w:cs/>
                <w:lang w:val="en-GB"/>
              </w:rPr>
            </w:pPr>
            <w:r>
              <w:rPr>
                <w:rFonts w:ascii="Browallia New" w:hAnsi="Browallia New" w:cs="Browallia New"/>
                <w:sz w:val="28"/>
                <w:szCs w:val="28"/>
                <w:lang w:val="en-GB"/>
              </w:rPr>
              <w:t>8.60</w:t>
            </w:r>
          </w:p>
        </w:tc>
        <w:tc>
          <w:tcPr>
            <w:tcW w:w="243" w:type="dxa"/>
            <w:tcBorders>
              <w:top w:val="nil"/>
              <w:left w:val="nil"/>
              <w:bottom w:val="nil"/>
              <w:right w:val="nil"/>
            </w:tcBorders>
          </w:tcPr>
          <w:p w14:paraId="2BA796C8" w14:textId="77777777" w:rsidR="00FE16D5" w:rsidRPr="0076694F" w:rsidRDefault="00FE16D5" w:rsidP="00FE16D5">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57505211" w14:textId="0C656E51" w:rsidR="00FE16D5" w:rsidRPr="0076694F" w:rsidRDefault="00FE16D5" w:rsidP="00FE16D5">
            <w:pPr>
              <w:spacing w:line="240" w:lineRule="auto"/>
              <w:ind w:right="-11"/>
              <w:jc w:val="right"/>
              <w:rPr>
                <w:rFonts w:ascii="Browallia New" w:hAnsi="Browallia New" w:cs="Browallia New"/>
                <w:sz w:val="28"/>
                <w:szCs w:val="28"/>
                <w:lang w:val="en-GB"/>
              </w:rPr>
            </w:pPr>
            <w:r w:rsidRPr="002E1E62">
              <w:rPr>
                <w:rFonts w:ascii="Browallia New" w:hAnsi="Browallia New" w:cs="Browallia New" w:hint="cs"/>
                <w:sz w:val="28"/>
                <w:szCs w:val="28"/>
                <w:cs/>
              </w:rPr>
              <w:t>14</w:t>
            </w:r>
            <w:r w:rsidRPr="002E1E62">
              <w:rPr>
                <w:rFonts w:ascii="Browallia New" w:hAnsi="Browallia New" w:cs="Browallia New" w:hint="cs"/>
                <w:sz w:val="28"/>
                <w:szCs w:val="28"/>
                <w:cs/>
                <w:lang w:val="en-GB"/>
              </w:rPr>
              <w:t>.</w:t>
            </w:r>
            <w:r w:rsidRPr="002E1E62">
              <w:rPr>
                <w:rFonts w:ascii="Browallia New" w:hAnsi="Browallia New" w:cs="Browallia New" w:hint="cs"/>
                <w:sz w:val="28"/>
                <w:szCs w:val="28"/>
                <w:cs/>
              </w:rPr>
              <w:t>36</w:t>
            </w:r>
          </w:p>
        </w:tc>
      </w:tr>
      <w:tr w:rsidR="00490FFE" w:rsidRPr="00B737D5" w14:paraId="0C7C7DE2" w14:textId="77777777" w:rsidTr="00CA0C90">
        <w:trPr>
          <w:trHeight w:val="324"/>
        </w:trPr>
        <w:tc>
          <w:tcPr>
            <w:tcW w:w="4102" w:type="dxa"/>
            <w:tcBorders>
              <w:top w:val="nil"/>
              <w:left w:val="nil"/>
              <w:bottom w:val="nil"/>
              <w:right w:val="nil"/>
            </w:tcBorders>
          </w:tcPr>
          <w:p w14:paraId="7A596D1F" w14:textId="77777777" w:rsidR="00490FFE" w:rsidRPr="00B737D5" w:rsidRDefault="00490FFE" w:rsidP="00490FFE">
            <w:pPr>
              <w:tabs>
                <w:tab w:val="clear" w:pos="3742"/>
              </w:tabs>
              <w:spacing w:line="240" w:lineRule="auto"/>
              <w:ind w:left="175" w:right="175"/>
              <w:rPr>
                <w:rFonts w:ascii="Browallia New" w:hAnsi="Browallia New" w:cs="Browallia New"/>
                <w:sz w:val="14"/>
                <w:szCs w:val="14"/>
                <w:cs/>
              </w:rPr>
            </w:pPr>
          </w:p>
        </w:tc>
        <w:tc>
          <w:tcPr>
            <w:tcW w:w="1115" w:type="dxa"/>
            <w:tcBorders>
              <w:top w:val="nil"/>
              <w:left w:val="nil"/>
              <w:bottom w:val="nil"/>
              <w:right w:val="nil"/>
            </w:tcBorders>
          </w:tcPr>
          <w:p w14:paraId="53BC41C3" w14:textId="77777777" w:rsidR="00490FFE" w:rsidRPr="0076694F" w:rsidRDefault="00490FFE" w:rsidP="00490FFE">
            <w:pPr>
              <w:spacing w:line="240" w:lineRule="auto"/>
              <w:ind w:right="-10"/>
              <w:jc w:val="right"/>
              <w:rPr>
                <w:rFonts w:ascii="Browallia New" w:hAnsi="Browallia New" w:cs="Browallia New"/>
                <w:sz w:val="14"/>
                <w:szCs w:val="14"/>
                <w:lang w:val="en-GB"/>
              </w:rPr>
            </w:pPr>
          </w:p>
        </w:tc>
        <w:tc>
          <w:tcPr>
            <w:tcW w:w="240" w:type="dxa"/>
            <w:tcBorders>
              <w:top w:val="nil"/>
              <w:left w:val="nil"/>
              <w:bottom w:val="nil"/>
              <w:right w:val="nil"/>
            </w:tcBorders>
          </w:tcPr>
          <w:p w14:paraId="7833A749" w14:textId="77777777" w:rsidR="00490FFE" w:rsidRPr="0076694F" w:rsidRDefault="00490FFE" w:rsidP="00490FFE">
            <w:pPr>
              <w:tabs>
                <w:tab w:val="decimal" w:pos="492"/>
              </w:tabs>
              <w:spacing w:line="240" w:lineRule="auto"/>
              <w:ind w:right="-10"/>
              <w:jc w:val="right"/>
              <w:rPr>
                <w:rFonts w:ascii="Browallia New" w:hAnsi="Browallia New" w:cs="Browallia New"/>
                <w:sz w:val="14"/>
                <w:szCs w:val="14"/>
              </w:rPr>
            </w:pPr>
          </w:p>
        </w:tc>
        <w:tc>
          <w:tcPr>
            <w:tcW w:w="1103" w:type="dxa"/>
            <w:tcBorders>
              <w:top w:val="nil"/>
              <w:left w:val="nil"/>
              <w:bottom w:val="nil"/>
              <w:right w:val="nil"/>
            </w:tcBorders>
            <w:shd w:val="clear" w:color="auto" w:fill="auto"/>
          </w:tcPr>
          <w:p w14:paraId="70A5865D" w14:textId="77777777" w:rsidR="00490FFE" w:rsidRPr="0076694F" w:rsidRDefault="00490FFE" w:rsidP="00490FFE">
            <w:pPr>
              <w:tabs>
                <w:tab w:val="clear" w:pos="227"/>
                <w:tab w:val="clear" w:pos="454"/>
                <w:tab w:val="clear" w:pos="680"/>
                <w:tab w:val="left" w:pos="132"/>
                <w:tab w:val="left" w:pos="213"/>
              </w:tabs>
              <w:spacing w:line="240" w:lineRule="auto"/>
              <w:ind w:right="-10"/>
              <w:jc w:val="right"/>
              <w:rPr>
                <w:rFonts w:ascii="Browallia New" w:hAnsi="Browallia New" w:cs="Browallia New"/>
                <w:sz w:val="14"/>
                <w:szCs w:val="14"/>
                <w:lang w:val="en-GB"/>
              </w:rPr>
            </w:pPr>
          </w:p>
        </w:tc>
        <w:tc>
          <w:tcPr>
            <w:tcW w:w="240" w:type="dxa"/>
            <w:tcBorders>
              <w:top w:val="nil"/>
              <w:left w:val="nil"/>
              <w:bottom w:val="nil"/>
              <w:right w:val="nil"/>
            </w:tcBorders>
          </w:tcPr>
          <w:p w14:paraId="19209EE4" w14:textId="77777777" w:rsidR="00490FFE" w:rsidRPr="0076694F" w:rsidRDefault="00490FFE" w:rsidP="00490FFE">
            <w:pPr>
              <w:tabs>
                <w:tab w:val="decimal" w:pos="492"/>
              </w:tabs>
              <w:spacing w:line="240" w:lineRule="auto"/>
              <w:ind w:right="-10"/>
              <w:jc w:val="right"/>
              <w:rPr>
                <w:rFonts w:ascii="Browallia New" w:hAnsi="Browallia New" w:cs="Browallia New"/>
                <w:sz w:val="14"/>
                <w:szCs w:val="14"/>
              </w:rPr>
            </w:pPr>
          </w:p>
        </w:tc>
        <w:tc>
          <w:tcPr>
            <w:tcW w:w="1076" w:type="dxa"/>
            <w:tcBorders>
              <w:top w:val="nil"/>
              <w:left w:val="nil"/>
              <w:bottom w:val="nil"/>
              <w:right w:val="nil"/>
            </w:tcBorders>
          </w:tcPr>
          <w:p w14:paraId="137C431C" w14:textId="77777777" w:rsidR="00490FFE" w:rsidRPr="0076694F" w:rsidDel="00AA3715" w:rsidRDefault="00490FFE" w:rsidP="00490FFE">
            <w:pPr>
              <w:spacing w:line="240" w:lineRule="auto"/>
              <w:ind w:right="-11"/>
              <w:jc w:val="right"/>
              <w:rPr>
                <w:rFonts w:ascii="Browallia New" w:hAnsi="Browallia New" w:cs="Browallia New"/>
                <w:sz w:val="14"/>
                <w:szCs w:val="14"/>
                <w:cs/>
                <w:lang w:val="en-GB"/>
              </w:rPr>
            </w:pPr>
          </w:p>
        </w:tc>
        <w:tc>
          <w:tcPr>
            <w:tcW w:w="243" w:type="dxa"/>
            <w:tcBorders>
              <w:top w:val="nil"/>
              <w:left w:val="nil"/>
              <w:bottom w:val="nil"/>
              <w:right w:val="nil"/>
            </w:tcBorders>
          </w:tcPr>
          <w:p w14:paraId="21273814" w14:textId="052D89F7" w:rsidR="00490FFE" w:rsidRPr="0076694F" w:rsidRDefault="00490FFE" w:rsidP="00490FFE">
            <w:pPr>
              <w:tabs>
                <w:tab w:val="decimal" w:pos="492"/>
              </w:tabs>
              <w:spacing w:line="240" w:lineRule="auto"/>
              <w:ind w:right="-10"/>
              <w:jc w:val="right"/>
              <w:rPr>
                <w:rFonts w:ascii="Browallia New" w:hAnsi="Browallia New" w:cs="Browallia New"/>
                <w:sz w:val="14"/>
                <w:szCs w:val="14"/>
                <w:lang w:val="en-GB"/>
              </w:rPr>
            </w:pPr>
          </w:p>
        </w:tc>
        <w:tc>
          <w:tcPr>
            <w:tcW w:w="1143" w:type="dxa"/>
            <w:tcBorders>
              <w:top w:val="nil"/>
              <w:left w:val="nil"/>
              <w:bottom w:val="nil"/>
              <w:right w:val="nil"/>
            </w:tcBorders>
          </w:tcPr>
          <w:p w14:paraId="789F25DD" w14:textId="77777777" w:rsidR="00490FFE" w:rsidRPr="0076694F" w:rsidRDefault="00490FFE" w:rsidP="00490FFE">
            <w:pPr>
              <w:spacing w:line="240" w:lineRule="auto"/>
              <w:ind w:right="-11"/>
              <w:jc w:val="right"/>
              <w:rPr>
                <w:rFonts w:ascii="Browallia New" w:hAnsi="Browallia New" w:cs="Browallia New"/>
                <w:sz w:val="14"/>
                <w:szCs w:val="14"/>
                <w:lang w:val="en-GB"/>
              </w:rPr>
            </w:pPr>
          </w:p>
        </w:tc>
      </w:tr>
      <w:tr w:rsidR="00490FFE" w:rsidRPr="00B737D5" w14:paraId="75569DF7" w14:textId="77777777" w:rsidTr="001F70A4">
        <w:trPr>
          <w:trHeight w:val="321"/>
        </w:trPr>
        <w:tc>
          <w:tcPr>
            <w:tcW w:w="5217" w:type="dxa"/>
            <w:gridSpan w:val="2"/>
            <w:tcBorders>
              <w:top w:val="nil"/>
              <w:left w:val="nil"/>
              <w:bottom w:val="nil"/>
              <w:right w:val="nil"/>
            </w:tcBorders>
            <w:vAlign w:val="bottom"/>
          </w:tcPr>
          <w:p w14:paraId="2B87E366" w14:textId="5EB01E42" w:rsidR="00490FFE" w:rsidRPr="0076694F" w:rsidRDefault="00490FFE" w:rsidP="00490FFE">
            <w:pPr>
              <w:spacing w:line="240" w:lineRule="auto"/>
              <w:ind w:right="-10"/>
              <w:rPr>
                <w:rFonts w:ascii="Browallia New" w:hAnsi="Browallia New" w:cs="Browallia New"/>
                <w:sz w:val="28"/>
                <w:szCs w:val="28"/>
                <w:lang w:val="en-GB"/>
              </w:rPr>
            </w:pPr>
            <w:r w:rsidRPr="0076694F">
              <w:rPr>
                <w:rFonts w:ascii="Browallia New" w:hAnsi="Browallia New" w:cs="Browallia New"/>
                <w:b/>
                <w:bCs/>
                <w:sz w:val="28"/>
                <w:szCs w:val="28"/>
                <w:cs/>
              </w:rPr>
              <w:t>รายการธุรกิจกับบุคคลและบริษัทที่เกี่ยวข้องกัน</w:t>
            </w:r>
          </w:p>
        </w:tc>
        <w:tc>
          <w:tcPr>
            <w:tcW w:w="240" w:type="dxa"/>
            <w:tcBorders>
              <w:top w:val="nil"/>
              <w:left w:val="nil"/>
              <w:bottom w:val="nil"/>
              <w:right w:val="nil"/>
            </w:tcBorders>
          </w:tcPr>
          <w:p w14:paraId="172B9D45" w14:textId="77777777" w:rsidR="00490FFE" w:rsidRPr="0076694F" w:rsidRDefault="00490FFE" w:rsidP="00490FFE">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7F3D120A" w14:textId="77777777" w:rsidR="00490FFE" w:rsidRPr="0076694F" w:rsidRDefault="00490FFE" w:rsidP="00490FF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64EA0FC1" w14:textId="77777777" w:rsidR="00490FFE" w:rsidRPr="0076694F" w:rsidRDefault="00490FFE" w:rsidP="00490FFE">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tcPr>
          <w:p w14:paraId="026B3E5A" w14:textId="77777777" w:rsidR="00490FFE" w:rsidRPr="0076694F" w:rsidRDefault="00490FFE" w:rsidP="00490FFE">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6743B100" w14:textId="77777777" w:rsidR="00490FFE" w:rsidRPr="0076694F" w:rsidRDefault="00490FFE" w:rsidP="00490FFE">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vAlign w:val="bottom"/>
          </w:tcPr>
          <w:p w14:paraId="2AEA3095" w14:textId="77777777" w:rsidR="00490FFE" w:rsidRPr="0076694F" w:rsidRDefault="00490FFE" w:rsidP="00490FFE">
            <w:pPr>
              <w:spacing w:line="240" w:lineRule="auto"/>
              <w:ind w:right="-11"/>
              <w:jc w:val="right"/>
              <w:rPr>
                <w:rFonts w:ascii="Browallia New" w:hAnsi="Browallia New" w:cs="Browallia New"/>
                <w:sz w:val="28"/>
                <w:szCs w:val="28"/>
                <w:lang w:val="en-GB"/>
              </w:rPr>
            </w:pPr>
          </w:p>
        </w:tc>
      </w:tr>
      <w:tr w:rsidR="00490FFE" w:rsidRPr="00B737D5" w14:paraId="5C7B799F" w14:textId="77777777">
        <w:trPr>
          <w:trHeight w:val="321"/>
        </w:trPr>
        <w:tc>
          <w:tcPr>
            <w:tcW w:w="4102" w:type="dxa"/>
            <w:tcBorders>
              <w:top w:val="nil"/>
              <w:left w:val="nil"/>
              <w:bottom w:val="nil"/>
              <w:right w:val="nil"/>
            </w:tcBorders>
          </w:tcPr>
          <w:p w14:paraId="0CF6653D" w14:textId="2B7F89D8" w:rsidR="00490FFE" w:rsidRPr="00FD1ACD" w:rsidRDefault="00944345" w:rsidP="00490FFE">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hint="cs"/>
                <w:sz w:val="28"/>
                <w:szCs w:val="28"/>
                <w:cs/>
              </w:rPr>
              <w:t>ดอกเบี้ยจ่าย</w:t>
            </w:r>
          </w:p>
        </w:tc>
        <w:tc>
          <w:tcPr>
            <w:tcW w:w="1115" w:type="dxa"/>
            <w:tcBorders>
              <w:top w:val="nil"/>
              <w:left w:val="nil"/>
              <w:bottom w:val="nil"/>
              <w:right w:val="nil"/>
            </w:tcBorders>
            <w:vAlign w:val="bottom"/>
          </w:tcPr>
          <w:p w14:paraId="639686D6" w14:textId="4A0199F7" w:rsidR="00490FFE" w:rsidRPr="0076694F" w:rsidRDefault="00FD1ACD" w:rsidP="00490FFE">
            <w:pPr>
              <w:tabs>
                <w:tab w:val="clear" w:pos="454"/>
                <w:tab w:val="clear" w:pos="680"/>
                <w:tab w:val="left" w:pos="132"/>
              </w:tabs>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1</w:t>
            </w:r>
            <w:r w:rsidR="0029423C">
              <w:rPr>
                <w:rFonts w:ascii="Browallia New" w:hAnsi="Browallia New" w:cs="Browallia New"/>
                <w:sz w:val="28"/>
                <w:szCs w:val="28"/>
                <w:lang w:val="en-GB"/>
              </w:rPr>
              <w:t>5</w:t>
            </w:r>
            <w:r>
              <w:rPr>
                <w:rFonts w:ascii="Browallia New" w:hAnsi="Browallia New" w:cs="Browallia New"/>
                <w:sz w:val="28"/>
                <w:szCs w:val="28"/>
                <w:lang w:val="en-GB"/>
              </w:rPr>
              <w:t>.</w:t>
            </w:r>
            <w:r w:rsidR="0029423C">
              <w:rPr>
                <w:rFonts w:ascii="Browallia New" w:hAnsi="Browallia New" w:cs="Browallia New"/>
                <w:sz w:val="28"/>
                <w:szCs w:val="28"/>
                <w:lang w:val="en-GB"/>
              </w:rPr>
              <w:t>71</w:t>
            </w:r>
          </w:p>
        </w:tc>
        <w:tc>
          <w:tcPr>
            <w:tcW w:w="240" w:type="dxa"/>
            <w:tcBorders>
              <w:top w:val="nil"/>
              <w:left w:val="nil"/>
              <w:bottom w:val="nil"/>
              <w:right w:val="nil"/>
            </w:tcBorders>
          </w:tcPr>
          <w:p w14:paraId="20BFA9FE" w14:textId="77777777" w:rsidR="00490FFE" w:rsidRPr="0076694F" w:rsidRDefault="00490FFE" w:rsidP="00490FFE">
            <w:pPr>
              <w:tabs>
                <w:tab w:val="decimal" w:pos="492"/>
              </w:tabs>
              <w:spacing w:line="240" w:lineRule="auto"/>
              <w:ind w:right="-11"/>
              <w:jc w:val="right"/>
              <w:rPr>
                <w:rFonts w:ascii="Browallia New" w:hAnsi="Browallia New" w:cs="Browallia New"/>
                <w:sz w:val="28"/>
                <w:szCs w:val="28"/>
                <w:lang w:val="en-GB"/>
              </w:rPr>
            </w:pPr>
          </w:p>
        </w:tc>
        <w:tc>
          <w:tcPr>
            <w:tcW w:w="1103" w:type="dxa"/>
            <w:tcBorders>
              <w:top w:val="nil"/>
              <w:left w:val="nil"/>
              <w:bottom w:val="nil"/>
              <w:right w:val="nil"/>
            </w:tcBorders>
            <w:shd w:val="clear" w:color="auto" w:fill="auto"/>
            <w:vAlign w:val="bottom"/>
          </w:tcPr>
          <w:p w14:paraId="73E93E7A" w14:textId="54E9E0C8" w:rsidR="00490FFE" w:rsidRPr="0076694F" w:rsidRDefault="00490FFE" w:rsidP="00490FFE">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2E1E62">
              <w:rPr>
                <w:rFonts w:ascii="Browallia New" w:hAnsi="Browallia New" w:cs="Browallia New"/>
                <w:sz w:val="28"/>
                <w:szCs w:val="28"/>
                <w:lang w:val="en-GB"/>
              </w:rPr>
              <w:t>11.34</w:t>
            </w:r>
          </w:p>
        </w:tc>
        <w:tc>
          <w:tcPr>
            <w:tcW w:w="240" w:type="dxa"/>
            <w:tcBorders>
              <w:top w:val="nil"/>
              <w:left w:val="nil"/>
              <w:bottom w:val="nil"/>
              <w:right w:val="nil"/>
            </w:tcBorders>
          </w:tcPr>
          <w:p w14:paraId="560EB9EB" w14:textId="77777777" w:rsidR="00490FFE" w:rsidRPr="0076694F" w:rsidRDefault="00490FFE" w:rsidP="00490FFE">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tcPr>
          <w:p w14:paraId="0DFF3FEB" w14:textId="0FBD9C73" w:rsidR="00490FFE" w:rsidRPr="0076694F" w:rsidRDefault="00FD1ACD" w:rsidP="00490FFE">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15.71</w:t>
            </w:r>
          </w:p>
        </w:tc>
        <w:tc>
          <w:tcPr>
            <w:tcW w:w="243" w:type="dxa"/>
            <w:tcBorders>
              <w:top w:val="nil"/>
              <w:left w:val="nil"/>
              <w:bottom w:val="nil"/>
              <w:right w:val="nil"/>
            </w:tcBorders>
          </w:tcPr>
          <w:p w14:paraId="1443E228" w14:textId="77777777" w:rsidR="00490FFE" w:rsidRPr="0076694F" w:rsidRDefault="00490FFE" w:rsidP="00490FFE">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0B47CC76" w14:textId="49E9A9F1" w:rsidR="00490FFE" w:rsidRPr="0076694F" w:rsidRDefault="00490FFE" w:rsidP="00490FFE">
            <w:pPr>
              <w:spacing w:line="240" w:lineRule="auto"/>
              <w:ind w:right="-11"/>
              <w:jc w:val="right"/>
              <w:rPr>
                <w:rFonts w:ascii="Browallia New" w:hAnsi="Browallia New" w:cs="Browallia New"/>
                <w:sz w:val="28"/>
                <w:szCs w:val="28"/>
                <w:lang w:val="en-GB"/>
              </w:rPr>
            </w:pPr>
            <w:r w:rsidRPr="002E1E62">
              <w:rPr>
                <w:rFonts w:ascii="Browallia New" w:hAnsi="Browallia New" w:cs="Browallia New"/>
                <w:sz w:val="28"/>
                <w:szCs w:val="28"/>
                <w:lang w:val="en-GB"/>
              </w:rPr>
              <w:t>11.34</w:t>
            </w:r>
          </w:p>
        </w:tc>
      </w:tr>
      <w:tr w:rsidR="00490FFE" w:rsidRPr="00B737D5" w14:paraId="50CC7C89" w14:textId="77777777" w:rsidTr="00CA0C90">
        <w:trPr>
          <w:trHeight w:val="333"/>
        </w:trPr>
        <w:tc>
          <w:tcPr>
            <w:tcW w:w="4102" w:type="dxa"/>
            <w:tcBorders>
              <w:top w:val="nil"/>
              <w:left w:val="nil"/>
              <w:bottom w:val="nil"/>
              <w:right w:val="nil"/>
            </w:tcBorders>
          </w:tcPr>
          <w:p w14:paraId="6BED31D0" w14:textId="77777777" w:rsidR="00490FFE" w:rsidRPr="00B737D5" w:rsidRDefault="00490FFE" w:rsidP="00490FFE">
            <w:pPr>
              <w:tabs>
                <w:tab w:val="clear" w:pos="3742"/>
              </w:tabs>
              <w:spacing w:line="240" w:lineRule="auto"/>
              <w:ind w:left="175" w:right="175"/>
              <w:rPr>
                <w:rFonts w:ascii="Browallia New" w:hAnsi="Browallia New" w:cs="Browallia New"/>
                <w:sz w:val="16"/>
                <w:szCs w:val="16"/>
                <w:cs/>
              </w:rPr>
            </w:pPr>
          </w:p>
        </w:tc>
        <w:tc>
          <w:tcPr>
            <w:tcW w:w="1115" w:type="dxa"/>
            <w:tcBorders>
              <w:top w:val="nil"/>
              <w:left w:val="nil"/>
              <w:bottom w:val="nil"/>
              <w:right w:val="nil"/>
            </w:tcBorders>
            <w:vAlign w:val="bottom"/>
          </w:tcPr>
          <w:p w14:paraId="059CFB04" w14:textId="77777777" w:rsidR="00490FFE" w:rsidRPr="0076694F" w:rsidRDefault="00490FFE" w:rsidP="00490FFE">
            <w:pPr>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72568511" w14:textId="77777777" w:rsidR="00490FFE" w:rsidRPr="0076694F" w:rsidRDefault="00490FFE" w:rsidP="00490FFE">
            <w:pPr>
              <w:tabs>
                <w:tab w:val="decimal" w:pos="492"/>
              </w:tabs>
              <w:spacing w:line="240" w:lineRule="auto"/>
              <w:ind w:right="-10"/>
              <w:jc w:val="right"/>
              <w:rPr>
                <w:rFonts w:ascii="Browallia New" w:hAnsi="Browallia New" w:cs="Browallia New"/>
                <w:sz w:val="16"/>
                <w:szCs w:val="16"/>
              </w:rPr>
            </w:pPr>
          </w:p>
        </w:tc>
        <w:tc>
          <w:tcPr>
            <w:tcW w:w="1103" w:type="dxa"/>
            <w:tcBorders>
              <w:top w:val="nil"/>
              <w:left w:val="nil"/>
              <w:bottom w:val="nil"/>
              <w:right w:val="nil"/>
            </w:tcBorders>
            <w:shd w:val="clear" w:color="auto" w:fill="auto"/>
            <w:vAlign w:val="bottom"/>
          </w:tcPr>
          <w:p w14:paraId="7C3BDB5A" w14:textId="77777777" w:rsidR="00490FFE" w:rsidRPr="0076694F" w:rsidRDefault="00490FFE" w:rsidP="00490FFE">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1F5B0767" w14:textId="77777777" w:rsidR="00490FFE" w:rsidRPr="0076694F" w:rsidRDefault="00490FFE" w:rsidP="00490FFE">
            <w:pPr>
              <w:tabs>
                <w:tab w:val="decimal" w:pos="492"/>
              </w:tabs>
              <w:spacing w:line="240" w:lineRule="auto"/>
              <w:ind w:right="-10"/>
              <w:jc w:val="right"/>
              <w:rPr>
                <w:rFonts w:ascii="Browallia New" w:hAnsi="Browallia New" w:cs="Browallia New"/>
                <w:sz w:val="16"/>
                <w:szCs w:val="16"/>
              </w:rPr>
            </w:pPr>
          </w:p>
        </w:tc>
        <w:tc>
          <w:tcPr>
            <w:tcW w:w="1076" w:type="dxa"/>
            <w:tcBorders>
              <w:top w:val="nil"/>
              <w:left w:val="nil"/>
              <w:bottom w:val="nil"/>
              <w:right w:val="nil"/>
            </w:tcBorders>
          </w:tcPr>
          <w:p w14:paraId="0237D011" w14:textId="77777777" w:rsidR="00490FFE" w:rsidRPr="0076694F" w:rsidRDefault="00490FFE" w:rsidP="00490FFE">
            <w:pPr>
              <w:spacing w:line="240" w:lineRule="auto"/>
              <w:ind w:right="-11"/>
              <w:jc w:val="right"/>
              <w:rPr>
                <w:rFonts w:ascii="Browallia New" w:hAnsi="Browallia New" w:cs="Browallia New"/>
                <w:sz w:val="16"/>
                <w:szCs w:val="16"/>
                <w:lang w:val="en-GB"/>
              </w:rPr>
            </w:pPr>
          </w:p>
        </w:tc>
        <w:tc>
          <w:tcPr>
            <w:tcW w:w="243" w:type="dxa"/>
            <w:tcBorders>
              <w:top w:val="nil"/>
              <w:left w:val="nil"/>
              <w:bottom w:val="nil"/>
              <w:right w:val="nil"/>
            </w:tcBorders>
          </w:tcPr>
          <w:p w14:paraId="3235C0E4" w14:textId="77777777" w:rsidR="00490FFE" w:rsidRPr="0076694F" w:rsidRDefault="00490FFE" w:rsidP="00490FFE">
            <w:pPr>
              <w:tabs>
                <w:tab w:val="decimal" w:pos="492"/>
              </w:tabs>
              <w:spacing w:line="240" w:lineRule="auto"/>
              <w:ind w:right="-10"/>
              <w:jc w:val="right"/>
              <w:rPr>
                <w:rFonts w:ascii="Browallia New" w:hAnsi="Browallia New" w:cs="Browallia New"/>
                <w:sz w:val="16"/>
                <w:szCs w:val="16"/>
                <w:lang w:val="en-GB"/>
              </w:rPr>
            </w:pPr>
          </w:p>
        </w:tc>
        <w:tc>
          <w:tcPr>
            <w:tcW w:w="1143" w:type="dxa"/>
            <w:tcBorders>
              <w:top w:val="nil"/>
              <w:left w:val="nil"/>
              <w:bottom w:val="nil"/>
              <w:right w:val="nil"/>
            </w:tcBorders>
            <w:vAlign w:val="bottom"/>
          </w:tcPr>
          <w:p w14:paraId="5335C4D2" w14:textId="77777777" w:rsidR="00490FFE" w:rsidRPr="0076694F" w:rsidRDefault="00490FFE" w:rsidP="00490FFE">
            <w:pPr>
              <w:spacing w:line="240" w:lineRule="auto"/>
              <w:ind w:right="-11"/>
              <w:jc w:val="right"/>
              <w:rPr>
                <w:rFonts w:ascii="Browallia New" w:hAnsi="Browallia New" w:cs="Browallia New"/>
                <w:sz w:val="16"/>
                <w:szCs w:val="16"/>
                <w:lang w:val="en-GB"/>
              </w:rPr>
            </w:pPr>
          </w:p>
        </w:tc>
      </w:tr>
      <w:tr w:rsidR="00490FFE" w:rsidRPr="00B737D5" w14:paraId="5531A371" w14:textId="77777777" w:rsidTr="001F70A4">
        <w:trPr>
          <w:trHeight w:val="321"/>
        </w:trPr>
        <w:tc>
          <w:tcPr>
            <w:tcW w:w="5217" w:type="dxa"/>
            <w:gridSpan w:val="2"/>
            <w:tcBorders>
              <w:top w:val="nil"/>
              <w:left w:val="nil"/>
              <w:bottom w:val="nil"/>
              <w:right w:val="nil"/>
            </w:tcBorders>
          </w:tcPr>
          <w:p w14:paraId="2C4B95EC" w14:textId="451A1096" w:rsidR="00490FFE" w:rsidRPr="0076694F" w:rsidRDefault="00490FFE" w:rsidP="00490FFE">
            <w:pPr>
              <w:spacing w:line="240" w:lineRule="auto"/>
              <w:ind w:right="-10"/>
              <w:rPr>
                <w:rFonts w:ascii="Browallia New" w:hAnsi="Browallia New" w:cs="Browallia New"/>
                <w:sz w:val="28"/>
                <w:szCs w:val="28"/>
                <w:lang w:val="en-GB"/>
              </w:rPr>
            </w:pPr>
            <w:r w:rsidRPr="0076694F">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6AC33BE0" w14:textId="77777777" w:rsidR="00490FFE" w:rsidRPr="0076694F" w:rsidRDefault="00490FFE" w:rsidP="00490FFE">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5EDCE29B" w14:textId="77777777" w:rsidR="00490FFE" w:rsidRPr="0076694F" w:rsidRDefault="00490FFE" w:rsidP="00490FF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5AEE332B" w14:textId="77777777" w:rsidR="00490FFE" w:rsidRPr="0076694F" w:rsidRDefault="00490FFE" w:rsidP="00490FFE">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tcPr>
          <w:p w14:paraId="7F2DD0CF" w14:textId="77777777" w:rsidR="00490FFE" w:rsidRPr="0076694F" w:rsidRDefault="00490FFE" w:rsidP="00490FFE">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1BB08D63" w14:textId="77777777" w:rsidR="00490FFE" w:rsidRPr="0076694F" w:rsidRDefault="00490FFE" w:rsidP="00490FFE">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vAlign w:val="bottom"/>
          </w:tcPr>
          <w:p w14:paraId="5F2CCFED" w14:textId="77777777" w:rsidR="00490FFE" w:rsidRPr="0076694F" w:rsidRDefault="00490FFE" w:rsidP="00490FFE">
            <w:pPr>
              <w:spacing w:line="240" w:lineRule="auto"/>
              <w:ind w:right="-11"/>
              <w:jc w:val="right"/>
              <w:rPr>
                <w:rFonts w:ascii="Browallia New" w:hAnsi="Browallia New" w:cs="Browallia New"/>
                <w:sz w:val="28"/>
                <w:szCs w:val="28"/>
                <w:lang w:val="en-GB"/>
              </w:rPr>
            </w:pPr>
          </w:p>
        </w:tc>
      </w:tr>
      <w:tr w:rsidR="0081798C" w:rsidRPr="00B737D5" w14:paraId="63AC2E78" w14:textId="77777777">
        <w:trPr>
          <w:trHeight w:val="321"/>
        </w:trPr>
        <w:tc>
          <w:tcPr>
            <w:tcW w:w="4102" w:type="dxa"/>
            <w:tcBorders>
              <w:top w:val="nil"/>
              <w:left w:val="nil"/>
              <w:bottom w:val="nil"/>
              <w:right w:val="nil"/>
            </w:tcBorders>
          </w:tcPr>
          <w:p w14:paraId="24C9AE59" w14:textId="77777777" w:rsidR="0030214E" w:rsidRDefault="00F7023F" w:rsidP="0030214E">
            <w:pPr>
              <w:tabs>
                <w:tab w:val="clear" w:pos="3742"/>
              </w:tabs>
              <w:spacing w:line="240" w:lineRule="auto"/>
              <w:ind w:left="175" w:right="175"/>
              <w:rPr>
                <w:rFonts w:ascii="Browallia New" w:hAnsi="Browallia New" w:cs="Browallia New"/>
                <w:sz w:val="28"/>
                <w:szCs w:val="28"/>
              </w:rPr>
            </w:pPr>
            <w:r w:rsidRPr="00B27BE3">
              <w:rPr>
                <w:rFonts w:ascii="Browallia New" w:hAnsi="Browallia New" w:cs="Browallia New"/>
                <w:sz w:val="28"/>
                <w:szCs w:val="28"/>
                <w:cs/>
              </w:rPr>
              <w:t>กำไรจากการจำหน่าย</w:t>
            </w:r>
            <w:r w:rsidR="0030214E">
              <w:rPr>
                <w:rFonts w:ascii="Browallia New" w:hAnsi="Browallia New" w:cs="Browallia New" w:hint="cs"/>
                <w:sz w:val="28"/>
                <w:szCs w:val="28"/>
                <w:cs/>
              </w:rPr>
              <w:t xml:space="preserve">สินทรัพย์และ </w:t>
            </w:r>
          </w:p>
          <w:p w14:paraId="27A93553" w14:textId="0C4FFE19" w:rsidR="0081798C" w:rsidRPr="00B27BE3" w:rsidRDefault="0030214E" w:rsidP="0030214E">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hint="cs"/>
                <w:sz w:val="28"/>
                <w:szCs w:val="28"/>
                <w:cs/>
              </w:rPr>
              <w:t xml:space="preserve">    </w:t>
            </w:r>
            <w:r w:rsidR="00F7023F" w:rsidRPr="00B27BE3">
              <w:rPr>
                <w:rFonts w:ascii="Browallia New" w:hAnsi="Browallia New" w:cs="Browallia New"/>
                <w:sz w:val="28"/>
                <w:szCs w:val="28"/>
                <w:cs/>
              </w:rPr>
              <w:t>อสังหาริมทรัพย์เพื่อการลงทุน</w:t>
            </w:r>
          </w:p>
        </w:tc>
        <w:tc>
          <w:tcPr>
            <w:tcW w:w="1115" w:type="dxa"/>
            <w:tcBorders>
              <w:top w:val="nil"/>
              <w:left w:val="nil"/>
              <w:bottom w:val="nil"/>
              <w:right w:val="nil"/>
            </w:tcBorders>
            <w:vAlign w:val="bottom"/>
          </w:tcPr>
          <w:p w14:paraId="216F7843" w14:textId="7D133702" w:rsidR="0081798C" w:rsidRPr="007B2792" w:rsidRDefault="000D5E4B" w:rsidP="00490FFE">
            <w:pPr>
              <w:spacing w:line="240" w:lineRule="auto"/>
              <w:ind w:right="-11"/>
              <w:jc w:val="right"/>
              <w:rPr>
                <w:rFonts w:ascii="Browallia New" w:hAnsi="Browallia New" w:cs="Browallia New"/>
                <w:sz w:val="28"/>
                <w:szCs w:val="28"/>
                <w:lang w:val="en-GB"/>
              </w:rPr>
            </w:pPr>
            <w:r w:rsidRPr="007B2792">
              <w:rPr>
                <w:rFonts w:ascii="Browallia New" w:hAnsi="Browallia New" w:cs="Browallia New"/>
                <w:sz w:val="28"/>
                <w:szCs w:val="28"/>
                <w:lang w:val="en-GB"/>
              </w:rPr>
              <w:t>241.70</w:t>
            </w:r>
          </w:p>
        </w:tc>
        <w:tc>
          <w:tcPr>
            <w:tcW w:w="240" w:type="dxa"/>
            <w:tcBorders>
              <w:top w:val="nil"/>
              <w:left w:val="nil"/>
              <w:bottom w:val="nil"/>
              <w:right w:val="nil"/>
            </w:tcBorders>
          </w:tcPr>
          <w:p w14:paraId="4C656447" w14:textId="77777777" w:rsidR="0081798C" w:rsidRPr="007B2792" w:rsidRDefault="0081798C" w:rsidP="00490FFE">
            <w:pPr>
              <w:tabs>
                <w:tab w:val="decimal" w:pos="492"/>
              </w:tabs>
              <w:spacing w:line="240" w:lineRule="auto"/>
              <w:ind w:right="-11"/>
              <w:jc w:val="right"/>
              <w:rPr>
                <w:rFonts w:ascii="Browallia New" w:hAnsi="Browallia New" w:cs="Browallia New"/>
                <w:sz w:val="28"/>
                <w:szCs w:val="28"/>
                <w:lang w:val="en-GB"/>
              </w:rPr>
            </w:pPr>
          </w:p>
        </w:tc>
        <w:tc>
          <w:tcPr>
            <w:tcW w:w="1103" w:type="dxa"/>
            <w:tcBorders>
              <w:top w:val="nil"/>
              <w:left w:val="nil"/>
              <w:bottom w:val="nil"/>
              <w:right w:val="nil"/>
            </w:tcBorders>
            <w:shd w:val="clear" w:color="auto" w:fill="auto"/>
            <w:vAlign w:val="bottom"/>
          </w:tcPr>
          <w:p w14:paraId="68C4CBA3" w14:textId="6C78EE9C" w:rsidR="0081798C" w:rsidRPr="007B2792" w:rsidRDefault="00BC7B14" w:rsidP="00490FFE">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7B2792">
              <w:rPr>
                <w:rFonts w:ascii="Browallia New" w:hAnsi="Browallia New" w:cs="Browallia New"/>
                <w:sz w:val="28"/>
                <w:szCs w:val="28"/>
                <w:lang w:val="en-GB"/>
              </w:rPr>
              <w:t>-</w:t>
            </w:r>
          </w:p>
        </w:tc>
        <w:tc>
          <w:tcPr>
            <w:tcW w:w="240" w:type="dxa"/>
            <w:tcBorders>
              <w:top w:val="nil"/>
              <w:left w:val="nil"/>
              <w:bottom w:val="nil"/>
              <w:right w:val="nil"/>
            </w:tcBorders>
          </w:tcPr>
          <w:p w14:paraId="60C50FDE" w14:textId="77777777" w:rsidR="0081798C" w:rsidRPr="007B2792" w:rsidRDefault="0081798C" w:rsidP="00490FFE">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vAlign w:val="bottom"/>
          </w:tcPr>
          <w:p w14:paraId="02FEA7D2" w14:textId="0FA8346A" w:rsidR="0081798C" w:rsidRPr="007B2792" w:rsidRDefault="000D5E4B" w:rsidP="00490FFE">
            <w:pPr>
              <w:spacing w:line="240" w:lineRule="auto"/>
              <w:ind w:right="-11"/>
              <w:jc w:val="right"/>
              <w:rPr>
                <w:rFonts w:ascii="Browallia New" w:hAnsi="Browallia New" w:cs="Browallia New"/>
                <w:sz w:val="28"/>
                <w:szCs w:val="28"/>
                <w:lang w:val="en-GB"/>
              </w:rPr>
            </w:pPr>
            <w:r w:rsidRPr="007B2792">
              <w:rPr>
                <w:rFonts w:ascii="Browallia New" w:hAnsi="Browallia New" w:cs="Browallia New"/>
                <w:sz w:val="28"/>
                <w:szCs w:val="28"/>
                <w:lang w:val="en-GB"/>
              </w:rPr>
              <w:t>241.87</w:t>
            </w:r>
          </w:p>
        </w:tc>
        <w:tc>
          <w:tcPr>
            <w:tcW w:w="243" w:type="dxa"/>
            <w:tcBorders>
              <w:top w:val="nil"/>
              <w:left w:val="nil"/>
              <w:bottom w:val="nil"/>
              <w:right w:val="nil"/>
            </w:tcBorders>
            <w:vAlign w:val="bottom"/>
          </w:tcPr>
          <w:p w14:paraId="7E78D38A" w14:textId="77777777" w:rsidR="0081798C" w:rsidRPr="007B2792" w:rsidRDefault="0081798C" w:rsidP="00490FFE">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vAlign w:val="bottom"/>
          </w:tcPr>
          <w:p w14:paraId="7C58546F" w14:textId="3E940BF0" w:rsidR="0081798C" w:rsidRPr="007B2792" w:rsidRDefault="00BC7B14" w:rsidP="00490FFE">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7B2792">
              <w:rPr>
                <w:rFonts w:ascii="Browallia New" w:hAnsi="Browallia New" w:cs="Browallia New"/>
                <w:sz w:val="28"/>
                <w:szCs w:val="28"/>
                <w:lang w:val="en-GB"/>
              </w:rPr>
              <w:t>-</w:t>
            </w:r>
          </w:p>
        </w:tc>
      </w:tr>
      <w:tr w:rsidR="00490FFE" w:rsidRPr="00B737D5" w14:paraId="2CC2E371" w14:textId="77777777" w:rsidTr="00CA0C90">
        <w:trPr>
          <w:trHeight w:val="321"/>
        </w:trPr>
        <w:tc>
          <w:tcPr>
            <w:tcW w:w="4102" w:type="dxa"/>
            <w:tcBorders>
              <w:top w:val="nil"/>
              <w:left w:val="nil"/>
              <w:bottom w:val="nil"/>
              <w:right w:val="nil"/>
            </w:tcBorders>
          </w:tcPr>
          <w:p w14:paraId="6C5818EA" w14:textId="371D915F" w:rsidR="00490FFE" w:rsidRPr="00B737D5" w:rsidRDefault="00944345" w:rsidP="00490FFE">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hint="cs"/>
                <w:sz w:val="28"/>
                <w:szCs w:val="28"/>
                <w:cs/>
              </w:rPr>
              <w:t>ดอกเบี้ยจ่าย</w:t>
            </w:r>
          </w:p>
        </w:tc>
        <w:tc>
          <w:tcPr>
            <w:tcW w:w="1115" w:type="dxa"/>
            <w:tcBorders>
              <w:top w:val="nil"/>
              <w:left w:val="nil"/>
              <w:bottom w:val="nil"/>
              <w:right w:val="nil"/>
            </w:tcBorders>
            <w:vAlign w:val="bottom"/>
          </w:tcPr>
          <w:p w14:paraId="0AC0B44F" w14:textId="5AC1CD93" w:rsidR="00490FFE" w:rsidRPr="0076694F" w:rsidRDefault="009844F9" w:rsidP="00490FFE">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1</w:t>
            </w:r>
            <w:r w:rsidR="0024249F">
              <w:rPr>
                <w:rFonts w:ascii="Browallia New" w:hAnsi="Browallia New" w:cs="Browallia New"/>
                <w:sz w:val="28"/>
                <w:szCs w:val="28"/>
                <w:lang w:val="en-GB"/>
              </w:rPr>
              <w:t>5</w:t>
            </w:r>
            <w:r>
              <w:rPr>
                <w:rFonts w:ascii="Browallia New" w:hAnsi="Browallia New" w:cs="Browallia New"/>
                <w:sz w:val="28"/>
                <w:szCs w:val="28"/>
                <w:lang w:val="en-GB"/>
              </w:rPr>
              <w:t>.</w:t>
            </w:r>
            <w:r w:rsidR="0024249F">
              <w:rPr>
                <w:rFonts w:ascii="Browallia New" w:hAnsi="Browallia New" w:cs="Browallia New"/>
                <w:sz w:val="28"/>
                <w:szCs w:val="28"/>
                <w:lang w:val="en-GB"/>
              </w:rPr>
              <w:t>98</w:t>
            </w:r>
          </w:p>
        </w:tc>
        <w:tc>
          <w:tcPr>
            <w:tcW w:w="240" w:type="dxa"/>
            <w:tcBorders>
              <w:top w:val="nil"/>
              <w:left w:val="nil"/>
              <w:bottom w:val="nil"/>
              <w:right w:val="nil"/>
            </w:tcBorders>
          </w:tcPr>
          <w:p w14:paraId="1DD1F260" w14:textId="77777777" w:rsidR="00490FFE" w:rsidRPr="0076694F" w:rsidRDefault="00490FFE" w:rsidP="00490FFE">
            <w:pPr>
              <w:tabs>
                <w:tab w:val="decimal" w:pos="492"/>
              </w:tabs>
              <w:spacing w:line="240" w:lineRule="auto"/>
              <w:ind w:right="-11"/>
              <w:jc w:val="right"/>
              <w:rPr>
                <w:rFonts w:ascii="Browallia New" w:hAnsi="Browallia New" w:cs="Browallia New"/>
                <w:sz w:val="28"/>
                <w:szCs w:val="28"/>
                <w:lang w:val="en-GB"/>
              </w:rPr>
            </w:pPr>
          </w:p>
        </w:tc>
        <w:tc>
          <w:tcPr>
            <w:tcW w:w="1103" w:type="dxa"/>
            <w:tcBorders>
              <w:top w:val="nil"/>
              <w:left w:val="nil"/>
              <w:bottom w:val="nil"/>
              <w:right w:val="nil"/>
            </w:tcBorders>
            <w:shd w:val="clear" w:color="auto" w:fill="auto"/>
            <w:vAlign w:val="bottom"/>
          </w:tcPr>
          <w:p w14:paraId="1A4BFEC8" w14:textId="21769C28" w:rsidR="00490FFE" w:rsidRPr="0076694F" w:rsidRDefault="00490FFE" w:rsidP="00490FFE">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2E1E62">
              <w:rPr>
                <w:rFonts w:ascii="Browallia New" w:hAnsi="Browallia New" w:cs="Browallia New"/>
                <w:sz w:val="28"/>
                <w:szCs w:val="28"/>
                <w:lang w:val="en-GB"/>
              </w:rPr>
              <w:t>13.16</w:t>
            </w:r>
          </w:p>
        </w:tc>
        <w:tc>
          <w:tcPr>
            <w:tcW w:w="240" w:type="dxa"/>
            <w:tcBorders>
              <w:top w:val="nil"/>
              <w:left w:val="nil"/>
              <w:bottom w:val="nil"/>
              <w:right w:val="nil"/>
            </w:tcBorders>
          </w:tcPr>
          <w:p w14:paraId="7079F115" w14:textId="77777777" w:rsidR="00490FFE" w:rsidRPr="0076694F" w:rsidRDefault="00490FFE" w:rsidP="00490FFE">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tcPr>
          <w:p w14:paraId="112295D6" w14:textId="2404E5EF" w:rsidR="00490FFE" w:rsidRPr="0076694F" w:rsidRDefault="009844F9" w:rsidP="00490FFE">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4.93</w:t>
            </w:r>
          </w:p>
        </w:tc>
        <w:tc>
          <w:tcPr>
            <w:tcW w:w="243" w:type="dxa"/>
            <w:tcBorders>
              <w:top w:val="nil"/>
              <w:left w:val="nil"/>
              <w:bottom w:val="nil"/>
              <w:right w:val="nil"/>
            </w:tcBorders>
          </w:tcPr>
          <w:p w14:paraId="76DAF919" w14:textId="77777777" w:rsidR="00490FFE" w:rsidRPr="0076694F" w:rsidRDefault="00490FFE" w:rsidP="00490FFE">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4993236D" w14:textId="0C05408D" w:rsidR="00490FFE" w:rsidRPr="0076694F" w:rsidRDefault="00490FFE" w:rsidP="00490FFE">
            <w:pPr>
              <w:tabs>
                <w:tab w:val="clear" w:pos="454"/>
                <w:tab w:val="clear" w:pos="680"/>
                <w:tab w:val="left" w:pos="132"/>
              </w:tabs>
              <w:spacing w:line="240" w:lineRule="auto"/>
              <w:ind w:right="-10"/>
              <w:jc w:val="right"/>
              <w:rPr>
                <w:rFonts w:ascii="Browallia New" w:hAnsi="Browallia New" w:cs="Browallia New"/>
                <w:sz w:val="28"/>
                <w:szCs w:val="28"/>
              </w:rPr>
            </w:pPr>
            <w:r>
              <w:rPr>
                <w:rFonts w:ascii="Browallia New" w:hAnsi="Browallia New" w:cs="Browallia New"/>
                <w:sz w:val="28"/>
                <w:szCs w:val="28"/>
                <w:lang w:val="en-GB"/>
              </w:rPr>
              <w:t>4</w:t>
            </w:r>
            <w:r w:rsidRPr="002E1E62">
              <w:rPr>
                <w:rFonts w:ascii="Browallia New" w:hAnsi="Browallia New" w:cs="Browallia New"/>
                <w:sz w:val="28"/>
                <w:szCs w:val="28"/>
                <w:lang w:val="en-GB"/>
              </w:rPr>
              <w:t>.</w:t>
            </w:r>
            <w:r>
              <w:rPr>
                <w:rFonts w:ascii="Browallia New" w:hAnsi="Browallia New" w:cs="Browallia New"/>
                <w:sz w:val="28"/>
                <w:szCs w:val="28"/>
                <w:lang w:val="en-GB"/>
              </w:rPr>
              <w:t>70</w:t>
            </w:r>
          </w:p>
        </w:tc>
      </w:tr>
      <w:tr w:rsidR="00490FFE" w:rsidRPr="00B737D5" w14:paraId="52936659" w14:textId="77777777" w:rsidTr="00CA0C90">
        <w:trPr>
          <w:trHeight w:val="351"/>
        </w:trPr>
        <w:tc>
          <w:tcPr>
            <w:tcW w:w="4102" w:type="dxa"/>
            <w:tcBorders>
              <w:top w:val="nil"/>
              <w:left w:val="nil"/>
              <w:bottom w:val="nil"/>
              <w:right w:val="nil"/>
            </w:tcBorders>
          </w:tcPr>
          <w:p w14:paraId="4B9C2D88" w14:textId="77777777" w:rsidR="00490FFE" w:rsidRPr="00B737D5" w:rsidRDefault="00490FFE" w:rsidP="00490FFE">
            <w:pPr>
              <w:tabs>
                <w:tab w:val="clear" w:pos="3742"/>
              </w:tabs>
              <w:spacing w:line="240" w:lineRule="auto"/>
              <w:ind w:left="175" w:right="175"/>
              <w:rPr>
                <w:rFonts w:ascii="Browallia New" w:hAnsi="Browallia New" w:cs="Browallia New"/>
                <w:sz w:val="16"/>
                <w:szCs w:val="16"/>
                <w:cs/>
              </w:rPr>
            </w:pPr>
          </w:p>
        </w:tc>
        <w:tc>
          <w:tcPr>
            <w:tcW w:w="1115" w:type="dxa"/>
            <w:tcBorders>
              <w:top w:val="nil"/>
              <w:left w:val="nil"/>
              <w:bottom w:val="nil"/>
              <w:right w:val="nil"/>
            </w:tcBorders>
            <w:vAlign w:val="bottom"/>
          </w:tcPr>
          <w:p w14:paraId="418B9F2F" w14:textId="77777777" w:rsidR="00490FFE" w:rsidRPr="0076694F" w:rsidRDefault="00490FFE" w:rsidP="00490FFE">
            <w:pPr>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2466B3AE" w14:textId="77777777" w:rsidR="00490FFE" w:rsidRPr="0076694F" w:rsidRDefault="00490FFE" w:rsidP="00490FFE">
            <w:pPr>
              <w:tabs>
                <w:tab w:val="decimal" w:pos="492"/>
              </w:tabs>
              <w:spacing w:line="240" w:lineRule="auto"/>
              <w:ind w:right="-10"/>
              <w:jc w:val="right"/>
              <w:rPr>
                <w:rFonts w:ascii="Browallia New" w:hAnsi="Browallia New" w:cs="Browallia New"/>
                <w:sz w:val="16"/>
                <w:szCs w:val="16"/>
              </w:rPr>
            </w:pPr>
          </w:p>
        </w:tc>
        <w:tc>
          <w:tcPr>
            <w:tcW w:w="1103" w:type="dxa"/>
            <w:tcBorders>
              <w:top w:val="nil"/>
              <w:left w:val="nil"/>
              <w:bottom w:val="nil"/>
              <w:right w:val="nil"/>
            </w:tcBorders>
            <w:shd w:val="clear" w:color="auto" w:fill="auto"/>
            <w:vAlign w:val="bottom"/>
          </w:tcPr>
          <w:p w14:paraId="1307D961" w14:textId="77777777" w:rsidR="00490FFE" w:rsidRPr="0076694F" w:rsidRDefault="00490FFE" w:rsidP="00490FFE">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2F2B1670" w14:textId="77777777" w:rsidR="00490FFE" w:rsidRPr="0076694F" w:rsidRDefault="00490FFE" w:rsidP="00490FFE">
            <w:pPr>
              <w:tabs>
                <w:tab w:val="decimal" w:pos="492"/>
              </w:tabs>
              <w:spacing w:line="240" w:lineRule="auto"/>
              <w:ind w:right="-10"/>
              <w:jc w:val="right"/>
              <w:rPr>
                <w:rFonts w:ascii="Browallia New" w:hAnsi="Browallia New" w:cs="Browallia New"/>
                <w:sz w:val="16"/>
                <w:szCs w:val="16"/>
              </w:rPr>
            </w:pPr>
          </w:p>
        </w:tc>
        <w:tc>
          <w:tcPr>
            <w:tcW w:w="1076" w:type="dxa"/>
            <w:tcBorders>
              <w:top w:val="nil"/>
              <w:left w:val="nil"/>
              <w:bottom w:val="nil"/>
              <w:right w:val="nil"/>
            </w:tcBorders>
          </w:tcPr>
          <w:p w14:paraId="23088302" w14:textId="77777777" w:rsidR="00490FFE" w:rsidRPr="0076694F" w:rsidRDefault="00490FFE" w:rsidP="00490FFE">
            <w:pPr>
              <w:spacing w:line="240" w:lineRule="auto"/>
              <w:ind w:right="-11"/>
              <w:jc w:val="right"/>
              <w:rPr>
                <w:rFonts w:ascii="Browallia New" w:hAnsi="Browallia New" w:cs="Browallia New"/>
                <w:sz w:val="16"/>
                <w:szCs w:val="16"/>
                <w:lang w:val="en-GB"/>
              </w:rPr>
            </w:pPr>
          </w:p>
        </w:tc>
        <w:tc>
          <w:tcPr>
            <w:tcW w:w="243" w:type="dxa"/>
            <w:tcBorders>
              <w:top w:val="nil"/>
              <w:left w:val="nil"/>
              <w:bottom w:val="nil"/>
              <w:right w:val="nil"/>
            </w:tcBorders>
          </w:tcPr>
          <w:p w14:paraId="18969FAC" w14:textId="77777777" w:rsidR="00490FFE" w:rsidRPr="0076694F" w:rsidRDefault="00490FFE" w:rsidP="00490FFE">
            <w:pPr>
              <w:tabs>
                <w:tab w:val="decimal" w:pos="492"/>
              </w:tabs>
              <w:spacing w:line="240" w:lineRule="auto"/>
              <w:ind w:right="-10"/>
              <w:jc w:val="right"/>
              <w:rPr>
                <w:rFonts w:ascii="Browallia New" w:hAnsi="Browallia New" w:cs="Browallia New"/>
                <w:sz w:val="16"/>
                <w:szCs w:val="16"/>
                <w:lang w:val="en-GB"/>
              </w:rPr>
            </w:pPr>
          </w:p>
        </w:tc>
        <w:tc>
          <w:tcPr>
            <w:tcW w:w="1143" w:type="dxa"/>
            <w:tcBorders>
              <w:top w:val="nil"/>
              <w:left w:val="nil"/>
              <w:bottom w:val="nil"/>
              <w:right w:val="nil"/>
            </w:tcBorders>
            <w:vAlign w:val="bottom"/>
          </w:tcPr>
          <w:p w14:paraId="657848F2" w14:textId="77777777" w:rsidR="00490FFE" w:rsidRPr="0076694F" w:rsidRDefault="00490FFE" w:rsidP="00490FFE">
            <w:pPr>
              <w:spacing w:line="240" w:lineRule="auto"/>
              <w:ind w:right="-11"/>
              <w:jc w:val="right"/>
              <w:rPr>
                <w:rFonts w:ascii="Browallia New" w:hAnsi="Browallia New" w:cs="Browallia New"/>
                <w:sz w:val="16"/>
                <w:szCs w:val="16"/>
                <w:lang w:val="en-GB"/>
              </w:rPr>
            </w:pPr>
          </w:p>
        </w:tc>
      </w:tr>
      <w:tr w:rsidR="00490FFE" w:rsidRPr="00BF7746" w14:paraId="28F96EB8" w14:textId="77777777" w:rsidTr="00CA0C90">
        <w:trPr>
          <w:trHeight w:val="321"/>
        </w:trPr>
        <w:tc>
          <w:tcPr>
            <w:tcW w:w="4102" w:type="dxa"/>
            <w:tcBorders>
              <w:top w:val="nil"/>
              <w:left w:val="nil"/>
              <w:bottom w:val="nil"/>
              <w:right w:val="nil"/>
            </w:tcBorders>
          </w:tcPr>
          <w:p w14:paraId="7BCA3686" w14:textId="3E199BDF" w:rsidR="00490FFE" w:rsidRPr="0041422F" w:rsidRDefault="00490FFE" w:rsidP="0041422F">
            <w:pPr>
              <w:tabs>
                <w:tab w:val="clear" w:pos="227"/>
                <w:tab w:val="clear" w:pos="3742"/>
              </w:tabs>
              <w:spacing w:line="240" w:lineRule="auto"/>
              <w:ind w:right="175"/>
              <w:rPr>
                <w:rFonts w:ascii="Browallia New" w:hAnsi="Browallia New" w:cs="Browallia New"/>
                <w:sz w:val="28"/>
                <w:szCs w:val="28"/>
                <w:cs/>
              </w:rPr>
            </w:pPr>
            <w:r w:rsidRPr="0041422F">
              <w:rPr>
                <w:rFonts w:ascii="Browallia New" w:hAnsi="Browallia New" w:cs="Browallia New"/>
                <w:b/>
                <w:bCs/>
                <w:sz w:val="28"/>
                <w:szCs w:val="28"/>
                <w:cs/>
              </w:rPr>
              <w:t>ค่าตอบแทนผู้บริหารสำคัญ</w:t>
            </w:r>
          </w:p>
        </w:tc>
        <w:tc>
          <w:tcPr>
            <w:tcW w:w="1115" w:type="dxa"/>
            <w:tcBorders>
              <w:top w:val="nil"/>
              <w:left w:val="nil"/>
              <w:bottom w:val="nil"/>
              <w:right w:val="nil"/>
            </w:tcBorders>
          </w:tcPr>
          <w:p w14:paraId="179ABCDA" w14:textId="77777777" w:rsidR="00490FFE" w:rsidRPr="00BF7746" w:rsidRDefault="00490FFE" w:rsidP="00490FFE">
            <w:pPr>
              <w:spacing w:line="240" w:lineRule="auto"/>
              <w:ind w:right="-10"/>
              <w:jc w:val="center"/>
              <w:rPr>
                <w:rFonts w:ascii="Browallia New" w:hAnsi="Browallia New" w:cs="Browallia New"/>
                <w:sz w:val="28"/>
                <w:szCs w:val="28"/>
                <w:highlight w:val="yellow"/>
                <w:lang w:val="en-GB"/>
              </w:rPr>
            </w:pPr>
          </w:p>
        </w:tc>
        <w:tc>
          <w:tcPr>
            <w:tcW w:w="240" w:type="dxa"/>
            <w:tcBorders>
              <w:top w:val="nil"/>
              <w:left w:val="nil"/>
              <w:bottom w:val="nil"/>
              <w:right w:val="nil"/>
            </w:tcBorders>
          </w:tcPr>
          <w:p w14:paraId="264BA893" w14:textId="77777777" w:rsidR="00490FFE" w:rsidRPr="00BF7746" w:rsidRDefault="00490FFE" w:rsidP="00490FFE">
            <w:pPr>
              <w:tabs>
                <w:tab w:val="decimal" w:pos="492"/>
              </w:tabs>
              <w:spacing w:line="240" w:lineRule="auto"/>
              <w:ind w:right="-10"/>
              <w:jc w:val="right"/>
              <w:rPr>
                <w:rFonts w:ascii="Browallia New" w:hAnsi="Browallia New" w:cs="Browallia New"/>
                <w:sz w:val="28"/>
                <w:szCs w:val="28"/>
                <w:highlight w:val="yellow"/>
              </w:rPr>
            </w:pPr>
          </w:p>
        </w:tc>
        <w:tc>
          <w:tcPr>
            <w:tcW w:w="1103" w:type="dxa"/>
            <w:tcBorders>
              <w:top w:val="nil"/>
              <w:left w:val="nil"/>
              <w:bottom w:val="nil"/>
              <w:right w:val="nil"/>
            </w:tcBorders>
            <w:shd w:val="clear" w:color="auto" w:fill="auto"/>
          </w:tcPr>
          <w:p w14:paraId="3F8EDDC7" w14:textId="77777777" w:rsidR="00490FFE" w:rsidRPr="00BF7746" w:rsidRDefault="00490FFE" w:rsidP="00490FF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highlight w:val="yellow"/>
                <w:lang w:val="en-GB"/>
              </w:rPr>
            </w:pPr>
          </w:p>
        </w:tc>
        <w:tc>
          <w:tcPr>
            <w:tcW w:w="240" w:type="dxa"/>
            <w:tcBorders>
              <w:top w:val="nil"/>
              <w:left w:val="nil"/>
              <w:bottom w:val="nil"/>
              <w:right w:val="nil"/>
            </w:tcBorders>
          </w:tcPr>
          <w:p w14:paraId="66DEF4FB" w14:textId="77777777" w:rsidR="00490FFE" w:rsidRPr="00BF7746" w:rsidRDefault="00490FFE" w:rsidP="00490FFE">
            <w:pPr>
              <w:tabs>
                <w:tab w:val="decimal" w:pos="492"/>
              </w:tabs>
              <w:spacing w:line="240" w:lineRule="auto"/>
              <w:ind w:right="-10"/>
              <w:jc w:val="right"/>
              <w:rPr>
                <w:rFonts w:ascii="Browallia New" w:hAnsi="Browallia New" w:cs="Browallia New"/>
                <w:sz w:val="28"/>
                <w:szCs w:val="28"/>
                <w:highlight w:val="yellow"/>
              </w:rPr>
            </w:pPr>
          </w:p>
        </w:tc>
        <w:tc>
          <w:tcPr>
            <w:tcW w:w="1076" w:type="dxa"/>
            <w:tcBorders>
              <w:top w:val="nil"/>
              <w:left w:val="nil"/>
              <w:bottom w:val="nil"/>
              <w:right w:val="nil"/>
            </w:tcBorders>
          </w:tcPr>
          <w:p w14:paraId="12692B49" w14:textId="77777777" w:rsidR="00490FFE" w:rsidRPr="00BF7746" w:rsidRDefault="00490FFE" w:rsidP="00490FFE">
            <w:pPr>
              <w:spacing w:line="240" w:lineRule="auto"/>
              <w:ind w:right="-11"/>
              <w:jc w:val="right"/>
              <w:rPr>
                <w:rFonts w:ascii="Browallia New" w:hAnsi="Browallia New" w:cs="Browallia New"/>
                <w:sz w:val="28"/>
                <w:szCs w:val="28"/>
                <w:highlight w:val="yellow"/>
                <w:lang w:val="en-GB"/>
              </w:rPr>
            </w:pPr>
          </w:p>
        </w:tc>
        <w:tc>
          <w:tcPr>
            <w:tcW w:w="243" w:type="dxa"/>
            <w:tcBorders>
              <w:top w:val="nil"/>
              <w:left w:val="nil"/>
              <w:bottom w:val="nil"/>
              <w:right w:val="nil"/>
            </w:tcBorders>
          </w:tcPr>
          <w:p w14:paraId="67AE4AC9" w14:textId="77777777" w:rsidR="00490FFE" w:rsidRPr="00BF7746" w:rsidRDefault="00490FFE" w:rsidP="00490FFE">
            <w:pPr>
              <w:tabs>
                <w:tab w:val="decimal" w:pos="492"/>
              </w:tabs>
              <w:spacing w:line="240" w:lineRule="auto"/>
              <w:ind w:right="-10"/>
              <w:jc w:val="right"/>
              <w:rPr>
                <w:rFonts w:ascii="Browallia New" w:hAnsi="Browallia New" w:cs="Browallia New"/>
                <w:sz w:val="28"/>
                <w:szCs w:val="28"/>
                <w:highlight w:val="yellow"/>
                <w:lang w:val="en-GB"/>
              </w:rPr>
            </w:pPr>
          </w:p>
        </w:tc>
        <w:tc>
          <w:tcPr>
            <w:tcW w:w="1143" w:type="dxa"/>
            <w:tcBorders>
              <w:top w:val="nil"/>
              <w:left w:val="nil"/>
              <w:bottom w:val="nil"/>
              <w:right w:val="nil"/>
            </w:tcBorders>
          </w:tcPr>
          <w:p w14:paraId="2477F4DC" w14:textId="77777777" w:rsidR="00490FFE" w:rsidRPr="00BF7746" w:rsidRDefault="00490FFE" w:rsidP="00490FFE">
            <w:pPr>
              <w:spacing w:line="240" w:lineRule="auto"/>
              <w:ind w:right="-11"/>
              <w:jc w:val="right"/>
              <w:rPr>
                <w:rFonts w:ascii="Browallia New" w:hAnsi="Browallia New" w:cs="Browallia New"/>
                <w:sz w:val="28"/>
                <w:szCs w:val="28"/>
                <w:highlight w:val="yellow"/>
                <w:lang w:val="en-GB"/>
              </w:rPr>
            </w:pPr>
          </w:p>
        </w:tc>
      </w:tr>
      <w:tr w:rsidR="00490FFE" w:rsidRPr="00BF7746" w14:paraId="2714C3AC" w14:textId="77777777" w:rsidTr="00CA0C90">
        <w:trPr>
          <w:trHeight w:val="321"/>
        </w:trPr>
        <w:tc>
          <w:tcPr>
            <w:tcW w:w="4102" w:type="dxa"/>
            <w:tcBorders>
              <w:top w:val="nil"/>
              <w:left w:val="nil"/>
              <w:bottom w:val="nil"/>
              <w:right w:val="nil"/>
            </w:tcBorders>
          </w:tcPr>
          <w:p w14:paraId="2B395468" w14:textId="2CA40E4E" w:rsidR="00490FFE" w:rsidRPr="0041422F" w:rsidRDefault="00490FFE" w:rsidP="0041422F">
            <w:pPr>
              <w:tabs>
                <w:tab w:val="clear" w:pos="3742"/>
              </w:tabs>
              <w:spacing w:line="240" w:lineRule="auto"/>
              <w:ind w:left="175" w:right="175"/>
              <w:rPr>
                <w:rFonts w:ascii="Browallia New" w:hAnsi="Browallia New" w:cs="Browallia New"/>
                <w:sz w:val="28"/>
                <w:szCs w:val="28"/>
                <w:cs/>
              </w:rPr>
            </w:pPr>
            <w:r w:rsidRPr="0041422F">
              <w:rPr>
                <w:rFonts w:ascii="Browallia New" w:hAnsi="Browallia New" w:cs="Browallia New" w:hint="cs"/>
                <w:sz w:val="28"/>
                <w:szCs w:val="28"/>
                <w:cs/>
              </w:rPr>
              <w:t>ผลประโยชน์ระยะสั้นของพนักงาน</w:t>
            </w:r>
          </w:p>
        </w:tc>
        <w:tc>
          <w:tcPr>
            <w:tcW w:w="1115" w:type="dxa"/>
            <w:tcBorders>
              <w:top w:val="nil"/>
              <w:left w:val="nil"/>
              <w:right w:val="nil"/>
            </w:tcBorders>
          </w:tcPr>
          <w:p w14:paraId="5167D62C" w14:textId="15824516" w:rsidR="00490FFE" w:rsidRPr="00B94545" w:rsidRDefault="009844F9" w:rsidP="00490FFE">
            <w:pPr>
              <w:spacing w:line="240" w:lineRule="auto"/>
              <w:ind w:right="-11"/>
              <w:jc w:val="right"/>
              <w:rPr>
                <w:rFonts w:ascii="Browallia New" w:hAnsi="Browallia New" w:cs="Browallia New"/>
                <w:sz w:val="28"/>
                <w:szCs w:val="28"/>
              </w:rPr>
            </w:pPr>
            <w:r w:rsidRPr="00B94545">
              <w:rPr>
                <w:rFonts w:ascii="Browallia New" w:hAnsi="Browallia New" w:cs="Browallia New"/>
                <w:sz w:val="28"/>
                <w:szCs w:val="28"/>
              </w:rPr>
              <w:t>7.79</w:t>
            </w:r>
          </w:p>
        </w:tc>
        <w:tc>
          <w:tcPr>
            <w:tcW w:w="240" w:type="dxa"/>
            <w:tcBorders>
              <w:top w:val="nil"/>
              <w:left w:val="nil"/>
              <w:right w:val="nil"/>
            </w:tcBorders>
          </w:tcPr>
          <w:p w14:paraId="17903F43" w14:textId="77777777" w:rsidR="00490FFE" w:rsidRPr="00BF7746" w:rsidRDefault="00490FFE" w:rsidP="00490FFE">
            <w:pPr>
              <w:tabs>
                <w:tab w:val="decimal" w:pos="492"/>
              </w:tabs>
              <w:spacing w:line="240" w:lineRule="auto"/>
              <w:ind w:right="-11"/>
              <w:jc w:val="right"/>
              <w:rPr>
                <w:rFonts w:ascii="Browallia New" w:hAnsi="Browallia New" w:cs="Browallia New"/>
                <w:sz w:val="28"/>
                <w:szCs w:val="28"/>
                <w:highlight w:val="yellow"/>
              </w:rPr>
            </w:pPr>
          </w:p>
        </w:tc>
        <w:tc>
          <w:tcPr>
            <w:tcW w:w="1103" w:type="dxa"/>
            <w:tcBorders>
              <w:top w:val="nil"/>
              <w:left w:val="nil"/>
              <w:right w:val="nil"/>
            </w:tcBorders>
            <w:shd w:val="clear" w:color="auto" w:fill="auto"/>
          </w:tcPr>
          <w:p w14:paraId="13D7A8B0" w14:textId="0D50D999" w:rsidR="00490FFE" w:rsidRPr="008466D2" w:rsidRDefault="00490FFE" w:rsidP="00490FFE">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8466D2">
              <w:rPr>
                <w:rFonts w:ascii="Browallia New" w:hAnsi="Browallia New" w:cs="Browallia New"/>
                <w:sz w:val="28"/>
                <w:szCs w:val="28"/>
              </w:rPr>
              <w:t>7.49</w:t>
            </w:r>
          </w:p>
        </w:tc>
        <w:tc>
          <w:tcPr>
            <w:tcW w:w="240" w:type="dxa"/>
            <w:tcBorders>
              <w:top w:val="nil"/>
              <w:left w:val="nil"/>
              <w:right w:val="nil"/>
            </w:tcBorders>
          </w:tcPr>
          <w:p w14:paraId="536F1604" w14:textId="77777777" w:rsidR="00490FFE" w:rsidRPr="008466D2" w:rsidRDefault="00490FFE" w:rsidP="00490FFE">
            <w:pPr>
              <w:tabs>
                <w:tab w:val="decimal" w:pos="492"/>
              </w:tabs>
              <w:spacing w:line="240" w:lineRule="auto"/>
              <w:ind w:right="-11"/>
              <w:jc w:val="right"/>
              <w:rPr>
                <w:rFonts w:ascii="Browallia New" w:hAnsi="Browallia New" w:cs="Browallia New"/>
                <w:sz w:val="28"/>
                <w:szCs w:val="28"/>
              </w:rPr>
            </w:pPr>
          </w:p>
        </w:tc>
        <w:tc>
          <w:tcPr>
            <w:tcW w:w="1076" w:type="dxa"/>
            <w:tcBorders>
              <w:top w:val="nil"/>
              <w:left w:val="nil"/>
              <w:right w:val="nil"/>
            </w:tcBorders>
          </w:tcPr>
          <w:p w14:paraId="67AC8C7D" w14:textId="5EC07911" w:rsidR="00490FFE" w:rsidRPr="008466D2" w:rsidRDefault="00B0679F" w:rsidP="00490FFE">
            <w:pPr>
              <w:spacing w:line="240" w:lineRule="auto"/>
              <w:ind w:right="-11"/>
              <w:jc w:val="right"/>
              <w:rPr>
                <w:rFonts w:ascii="Browallia New" w:hAnsi="Browallia New" w:cs="Browallia New"/>
                <w:sz w:val="28"/>
                <w:szCs w:val="28"/>
              </w:rPr>
            </w:pPr>
            <w:r>
              <w:rPr>
                <w:rFonts w:ascii="Browallia New" w:hAnsi="Browallia New" w:cs="Browallia New"/>
                <w:sz w:val="28"/>
                <w:szCs w:val="28"/>
              </w:rPr>
              <w:t>3.63</w:t>
            </w:r>
          </w:p>
        </w:tc>
        <w:tc>
          <w:tcPr>
            <w:tcW w:w="243" w:type="dxa"/>
            <w:tcBorders>
              <w:top w:val="nil"/>
              <w:left w:val="nil"/>
              <w:right w:val="nil"/>
            </w:tcBorders>
          </w:tcPr>
          <w:p w14:paraId="61968CF9" w14:textId="77777777" w:rsidR="00490FFE" w:rsidRPr="008466D2" w:rsidRDefault="00490FFE" w:rsidP="00490FFE">
            <w:pPr>
              <w:tabs>
                <w:tab w:val="decimal" w:pos="492"/>
              </w:tabs>
              <w:spacing w:line="240" w:lineRule="auto"/>
              <w:ind w:right="-11"/>
              <w:jc w:val="right"/>
              <w:rPr>
                <w:rFonts w:ascii="Browallia New" w:hAnsi="Browallia New" w:cs="Browallia New"/>
                <w:sz w:val="28"/>
                <w:szCs w:val="28"/>
              </w:rPr>
            </w:pPr>
          </w:p>
        </w:tc>
        <w:tc>
          <w:tcPr>
            <w:tcW w:w="1143" w:type="dxa"/>
            <w:tcBorders>
              <w:top w:val="nil"/>
              <w:left w:val="nil"/>
              <w:right w:val="nil"/>
            </w:tcBorders>
          </w:tcPr>
          <w:p w14:paraId="67AB0612" w14:textId="44A6B635" w:rsidR="00490FFE" w:rsidRPr="008466D2" w:rsidRDefault="00490FFE" w:rsidP="00490FFE">
            <w:pPr>
              <w:spacing w:line="240" w:lineRule="auto"/>
              <w:ind w:right="-11"/>
              <w:jc w:val="right"/>
              <w:rPr>
                <w:rFonts w:ascii="Browallia New" w:hAnsi="Browallia New" w:cs="Browallia New"/>
                <w:sz w:val="28"/>
                <w:szCs w:val="28"/>
              </w:rPr>
            </w:pPr>
            <w:r w:rsidRPr="008466D2">
              <w:rPr>
                <w:rFonts w:ascii="Browallia New" w:hAnsi="Browallia New" w:cs="Browallia New"/>
                <w:sz w:val="28"/>
                <w:szCs w:val="28"/>
              </w:rPr>
              <w:t>3.34</w:t>
            </w:r>
          </w:p>
        </w:tc>
      </w:tr>
      <w:tr w:rsidR="00490FFE" w:rsidRPr="00BF7746" w14:paraId="5448F8FD" w14:textId="77777777" w:rsidTr="00CA0C90">
        <w:trPr>
          <w:trHeight w:val="321"/>
        </w:trPr>
        <w:tc>
          <w:tcPr>
            <w:tcW w:w="4102" w:type="dxa"/>
            <w:tcBorders>
              <w:top w:val="nil"/>
              <w:left w:val="nil"/>
              <w:bottom w:val="nil"/>
              <w:right w:val="nil"/>
            </w:tcBorders>
          </w:tcPr>
          <w:p w14:paraId="62A35CDF" w14:textId="3442B429" w:rsidR="00490FFE" w:rsidRPr="00B27BE3" w:rsidRDefault="00490FFE" w:rsidP="00490FFE">
            <w:pPr>
              <w:tabs>
                <w:tab w:val="clear" w:pos="3742"/>
              </w:tabs>
              <w:spacing w:line="240" w:lineRule="auto"/>
              <w:ind w:left="175" w:right="175"/>
              <w:rPr>
                <w:rFonts w:ascii="Browallia New" w:hAnsi="Browallia New" w:cs="Browallia New"/>
                <w:sz w:val="28"/>
                <w:szCs w:val="28"/>
                <w:cs/>
              </w:rPr>
            </w:pPr>
            <w:r w:rsidRPr="00B27BE3">
              <w:rPr>
                <w:rFonts w:ascii="Browallia New" w:hAnsi="Browallia New" w:cs="Browallia New" w:hint="cs"/>
                <w:sz w:val="28"/>
                <w:szCs w:val="28"/>
                <w:cs/>
              </w:rPr>
              <w:t>ผลประโยชน์หลังออกจากงาน</w:t>
            </w:r>
          </w:p>
        </w:tc>
        <w:tc>
          <w:tcPr>
            <w:tcW w:w="1115" w:type="dxa"/>
            <w:tcBorders>
              <w:top w:val="nil"/>
              <w:left w:val="nil"/>
              <w:right w:val="nil"/>
            </w:tcBorders>
          </w:tcPr>
          <w:p w14:paraId="302ECA7A" w14:textId="6C84D14D" w:rsidR="00490FFE" w:rsidRPr="00B94545" w:rsidRDefault="00E633D5" w:rsidP="00490FFE">
            <w:pPr>
              <w:spacing w:line="240" w:lineRule="auto"/>
              <w:ind w:right="-11"/>
              <w:jc w:val="right"/>
              <w:rPr>
                <w:rFonts w:ascii="Browallia New" w:hAnsi="Browallia New" w:cs="Browallia New"/>
                <w:sz w:val="28"/>
                <w:szCs w:val="28"/>
              </w:rPr>
            </w:pPr>
            <w:r w:rsidRPr="00B94545">
              <w:rPr>
                <w:rFonts w:ascii="Browallia New" w:hAnsi="Browallia New" w:cs="Browallia New"/>
                <w:sz w:val="28"/>
                <w:szCs w:val="28"/>
              </w:rPr>
              <w:t>0.14</w:t>
            </w:r>
          </w:p>
        </w:tc>
        <w:tc>
          <w:tcPr>
            <w:tcW w:w="240" w:type="dxa"/>
            <w:tcBorders>
              <w:top w:val="nil"/>
              <w:left w:val="nil"/>
              <w:right w:val="nil"/>
            </w:tcBorders>
          </w:tcPr>
          <w:p w14:paraId="0E1A80A4" w14:textId="77777777" w:rsidR="00490FFE" w:rsidRPr="00BF7746" w:rsidRDefault="00490FFE" w:rsidP="00490FFE">
            <w:pPr>
              <w:tabs>
                <w:tab w:val="decimal" w:pos="492"/>
              </w:tabs>
              <w:spacing w:line="240" w:lineRule="auto"/>
              <w:ind w:right="-11"/>
              <w:jc w:val="right"/>
              <w:rPr>
                <w:rFonts w:ascii="Browallia New" w:hAnsi="Browallia New" w:cs="Browallia New"/>
                <w:sz w:val="28"/>
                <w:szCs w:val="28"/>
                <w:highlight w:val="yellow"/>
              </w:rPr>
            </w:pPr>
          </w:p>
        </w:tc>
        <w:tc>
          <w:tcPr>
            <w:tcW w:w="1103" w:type="dxa"/>
            <w:tcBorders>
              <w:top w:val="nil"/>
              <w:left w:val="nil"/>
              <w:right w:val="nil"/>
            </w:tcBorders>
            <w:shd w:val="clear" w:color="auto" w:fill="auto"/>
          </w:tcPr>
          <w:p w14:paraId="29C5D0A5" w14:textId="71B86A11" w:rsidR="00490FFE" w:rsidRPr="008466D2" w:rsidRDefault="00490FFE" w:rsidP="00490FFE">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8466D2">
              <w:rPr>
                <w:rFonts w:ascii="Browallia New" w:hAnsi="Browallia New" w:cs="Browallia New"/>
                <w:sz w:val="28"/>
                <w:szCs w:val="28"/>
              </w:rPr>
              <w:t>0.16</w:t>
            </w:r>
          </w:p>
        </w:tc>
        <w:tc>
          <w:tcPr>
            <w:tcW w:w="240" w:type="dxa"/>
            <w:tcBorders>
              <w:top w:val="nil"/>
              <w:left w:val="nil"/>
              <w:right w:val="nil"/>
            </w:tcBorders>
          </w:tcPr>
          <w:p w14:paraId="24E22535" w14:textId="77777777" w:rsidR="00490FFE" w:rsidRPr="008466D2" w:rsidRDefault="00490FFE" w:rsidP="00490FFE">
            <w:pPr>
              <w:tabs>
                <w:tab w:val="decimal" w:pos="492"/>
              </w:tabs>
              <w:spacing w:line="240" w:lineRule="auto"/>
              <w:ind w:right="-11"/>
              <w:jc w:val="right"/>
              <w:rPr>
                <w:rFonts w:ascii="Browallia New" w:hAnsi="Browallia New" w:cs="Browallia New"/>
                <w:sz w:val="28"/>
                <w:szCs w:val="28"/>
              </w:rPr>
            </w:pPr>
          </w:p>
        </w:tc>
        <w:tc>
          <w:tcPr>
            <w:tcW w:w="1076" w:type="dxa"/>
            <w:tcBorders>
              <w:top w:val="nil"/>
              <w:left w:val="nil"/>
              <w:right w:val="nil"/>
            </w:tcBorders>
          </w:tcPr>
          <w:p w14:paraId="12BA1EE0" w14:textId="2622B30A" w:rsidR="00490FFE" w:rsidRPr="008466D2" w:rsidRDefault="00B0679F" w:rsidP="00490FFE">
            <w:pPr>
              <w:spacing w:line="240" w:lineRule="auto"/>
              <w:ind w:right="-11"/>
              <w:jc w:val="right"/>
              <w:rPr>
                <w:rFonts w:ascii="Browallia New" w:hAnsi="Browallia New" w:cs="Browallia New"/>
                <w:sz w:val="28"/>
                <w:szCs w:val="28"/>
              </w:rPr>
            </w:pPr>
            <w:r>
              <w:rPr>
                <w:rFonts w:ascii="Browallia New" w:hAnsi="Browallia New" w:cs="Browallia New"/>
                <w:sz w:val="28"/>
                <w:szCs w:val="28"/>
              </w:rPr>
              <w:t>0.05</w:t>
            </w:r>
          </w:p>
        </w:tc>
        <w:tc>
          <w:tcPr>
            <w:tcW w:w="243" w:type="dxa"/>
            <w:tcBorders>
              <w:top w:val="nil"/>
              <w:left w:val="nil"/>
              <w:right w:val="nil"/>
            </w:tcBorders>
          </w:tcPr>
          <w:p w14:paraId="093F28D5" w14:textId="77777777" w:rsidR="00490FFE" w:rsidRPr="008466D2" w:rsidRDefault="00490FFE" w:rsidP="00490FFE">
            <w:pPr>
              <w:tabs>
                <w:tab w:val="decimal" w:pos="492"/>
              </w:tabs>
              <w:spacing w:line="240" w:lineRule="auto"/>
              <w:ind w:right="-11"/>
              <w:jc w:val="right"/>
              <w:rPr>
                <w:rFonts w:ascii="Browallia New" w:hAnsi="Browallia New" w:cs="Browallia New"/>
                <w:sz w:val="28"/>
                <w:szCs w:val="28"/>
              </w:rPr>
            </w:pPr>
          </w:p>
        </w:tc>
        <w:tc>
          <w:tcPr>
            <w:tcW w:w="1143" w:type="dxa"/>
            <w:tcBorders>
              <w:top w:val="nil"/>
              <w:left w:val="nil"/>
              <w:right w:val="nil"/>
            </w:tcBorders>
          </w:tcPr>
          <w:p w14:paraId="570E225C" w14:textId="4AA8EB31" w:rsidR="00490FFE" w:rsidRPr="008466D2" w:rsidRDefault="00490FFE" w:rsidP="00490FFE">
            <w:pPr>
              <w:spacing w:line="240" w:lineRule="auto"/>
              <w:ind w:right="-11"/>
              <w:jc w:val="right"/>
              <w:rPr>
                <w:rFonts w:ascii="Browallia New" w:hAnsi="Browallia New" w:cs="Browallia New"/>
                <w:sz w:val="28"/>
                <w:szCs w:val="28"/>
              </w:rPr>
            </w:pPr>
            <w:r w:rsidRPr="008466D2">
              <w:rPr>
                <w:rFonts w:ascii="Browallia New" w:hAnsi="Browallia New" w:cs="Browallia New"/>
                <w:sz w:val="28"/>
                <w:szCs w:val="28"/>
              </w:rPr>
              <w:t>0.05</w:t>
            </w:r>
          </w:p>
        </w:tc>
      </w:tr>
      <w:tr w:rsidR="00490FFE" w:rsidRPr="00B737D5" w14:paraId="6F523F71" w14:textId="77777777" w:rsidTr="00CA0C90">
        <w:trPr>
          <w:trHeight w:val="321"/>
        </w:trPr>
        <w:tc>
          <w:tcPr>
            <w:tcW w:w="4102" w:type="dxa"/>
            <w:tcBorders>
              <w:top w:val="nil"/>
              <w:left w:val="nil"/>
              <w:bottom w:val="nil"/>
              <w:right w:val="nil"/>
            </w:tcBorders>
          </w:tcPr>
          <w:p w14:paraId="0E84EC63" w14:textId="705FD820" w:rsidR="00490FFE" w:rsidRPr="00B27BE3" w:rsidRDefault="00490FFE" w:rsidP="00490FFE">
            <w:pPr>
              <w:tabs>
                <w:tab w:val="clear" w:pos="3742"/>
              </w:tabs>
              <w:spacing w:line="240" w:lineRule="auto"/>
              <w:ind w:left="175" w:right="175"/>
              <w:rPr>
                <w:rFonts w:ascii="Browallia New" w:hAnsi="Browallia New" w:cs="Browallia New"/>
                <w:sz w:val="28"/>
                <w:szCs w:val="28"/>
                <w:cs/>
              </w:rPr>
            </w:pPr>
            <w:r w:rsidRPr="00B27BE3">
              <w:rPr>
                <w:rFonts w:ascii="Browallia New" w:hAnsi="Browallia New" w:cs="Browallia New"/>
                <w:sz w:val="28"/>
                <w:szCs w:val="28"/>
                <w:cs/>
              </w:rPr>
              <w:t>รวม</w:t>
            </w:r>
          </w:p>
        </w:tc>
        <w:tc>
          <w:tcPr>
            <w:tcW w:w="1115" w:type="dxa"/>
            <w:tcBorders>
              <w:top w:val="single" w:sz="4" w:space="0" w:color="auto"/>
              <w:left w:val="nil"/>
              <w:bottom w:val="single" w:sz="12" w:space="0" w:color="auto"/>
              <w:right w:val="nil"/>
            </w:tcBorders>
          </w:tcPr>
          <w:p w14:paraId="1C6D49B7" w14:textId="506DB3AF" w:rsidR="00490FFE" w:rsidRPr="00B94545" w:rsidRDefault="00E633D5" w:rsidP="00490FFE">
            <w:pPr>
              <w:spacing w:line="240" w:lineRule="auto"/>
              <w:ind w:right="-11"/>
              <w:jc w:val="right"/>
              <w:rPr>
                <w:rFonts w:ascii="Browallia New" w:hAnsi="Browallia New" w:cs="Browallia New"/>
                <w:sz w:val="28"/>
                <w:szCs w:val="28"/>
              </w:rPr>
            </w:pPr>
            <w:r w:rsidRPr="00B94545">
              <w:rPr>
                <w:rFonts w:ascii="Browallia New" w:hAnsi="Browallia New" w:cs="Browallia New"/>
                <w:sz w:val="28"/>
                <w:szCs w:val="28"/>
              </w:rPr>
              <w:t>7.</w:t>
            </w:r>
            <w:r w:rsidR="00E75DE2" w:rsidRPr="00B94545">
              <w:rPr>
                <w:rFonts w:ascii="Browallia New" w:hAnsi="Browallia New" w:cs="Browallia New"/>
                <w:sz w:val="28"/>
                <w:szCs w:val="28"/>
              </w:rPr>
              <w:t>93</w:t>
            </w:r>
          </w:p>
        </w:tc>
        <w:tc>
          <w:tcPr>
            <w:tcW w:w="240" w:type="dxa"/>
            <w:tcBorders>
              <w:top w:val="nil"/>
              <w:left w:val="nil"/>
              <w:bottom w:val="nil"/>
              <w:right w:val="nil"/>
            </w:tcBorders>
          </w:tcPr>
          <w:p w14:paraId="27B1AA5A" w14:textId="77777777" w:rsidR="00490FFE" w:rsidRPr="00BF7746" w:rsidRDefault="00490FFE" w:rsidP="00490FFE">
            <w:pPr>
              <w:tabs>
                <w:tab w:val="decimal" w:pos="492"/>
              </w:tabs>
              <w:spacing w:line="240" w:lineRule="auto"/>
              <w:ind w:right="-11"/>
              <w:jc w:val="right"/>
              <w:rPr>
                <w:rFonts w:ascii="Browallia New" w:hAnsi="Browallia New" w:cs="Browallia New"/>
                <w:sz w:val="28"/>
                <w:szCs w:val="28"/>
                <w:highlight w:val="yellow"/>
              </w:rPr>
            </w:pPr>
          </w:p>
        </w:tc>
        <w:tc>
          <w:tcPr>
            <w:tcW w:w="1103" w:type="dxa"/>
            <w:tcBorders>
              <w:top w:val="single" w:sz="4" w:space="0" w:color="auto"/>
              <w:left w:val="nil"/>
              <w:bottom w:val="single" w:sz="12" w:space="0" w:color="auto"/>
              <w:right w:val="nil"/>
            </w:tcBorders>
            <w:shd w:val="clear" w:color="auto" w:fill="auto"/>
          </w:tcPr>
          <w:p w14:paraId="65E1135D" w14:textId="4ACA03D0" w:rsidR="00490FFE" w:rsidRPr="008466D2" w:rsidRDefault="00490FFE" w:rsidP="00490FFE">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8466D2">
              <w:rPr>
                <w:rFonts w:ascii="Browallia New" w:hAnsi="Browallia New" w:cs="Browallia New"/>
                <w:sz w:val="28"/>
                <w:szCs w:val="28"/>
              </w:rPr>
              <w:t>7.65</w:t>
            </w:r>
          </w:p>
        </w:tc>
        <w:tc>
          <w:tcPr>
            <w:tcW w:w="240" w:type="dxa"/>
            <w:tcBorders>
              <w:top w:val="nil"/>
              <w:left w:val="nil"/>
              <w:bottom w:val="nil"/>
              <w:right w:val="nil"/>
            </w:tcBorders>
          </w:tcPr>
          <w:p w14:paraId="06B0BA5E" w14:textId="77777777" w:rsidR="00490FFE" w:rsidRPr="008466D2" w:rsidRDefault="00490FFE" w:rsidP="00490FFE">
            <w:pPr>
              <w:tabs>
                <w:tab w:val="decimal" w:pos="492"/>
              </w:tabs>
              <w:spacing w:line="240" w:lineRule="auto"/>
              <w:ind w:right="-11"/>
              <w:jc w:val="right"/>
              <w:rPr>
                <w:rFonts w:ascii="Browallia New" w:hAnsi="Browallia New" w:cs="Browallia New"/>
                <w:sz w:val="28"/>
                <w:szCs w:val="28"/>
              </w:rPr>
            </w:pPr>
          </w:p>
        </w:tc>
        <w:tc>
          <w:tcPr>
            <w:tcW w:w="1076" w:type="dxa"/>
            <w:tcBorders>
              <w:top w:val="single" w:sz="4" w:space="0" w:color="auto"/>
              <w:left w:val="nil"/>
              <w:bottom w:val="single" w:sz="12" w:space="0" w:color="auto"/>
              <w:right w:val="nil"/>
            </w:tcBorders>
          </w:tcPr>
          <w:p w14:paraId="44EA6AFC" w14:textId="283ECA55" w:rsidR="00490FFE" w:rsidRPr="008466D2" w:rsidRDefault="00B0679F" w:rsidP="00490FFE">
            <w:pPr>
              <w:spacing w:line="240" w:lineRule="auto"/>
              <w:ind w:right="-11"/>
              <w:jc w:val="right"/>
              <w:rPr>
                <w:rFonts w:ascii="Browallia New" w:hAnsi="Browallia New" w:cs="Browallia New"/>
                <w:sz w:val="28"/>
                <w:szCs w:val="28"/>
              </w:rPr>
            </w:pPr>
            <w:r>
              <w:rPr>
                <w:rFonts w:ascii="Browallia New" w:hAnsi="Browallia New" w:cs="Browallia New"/>
                <w:sz w:val="28"/>
                <w:szCs w:val="28"/>
              </w:rPr>
              <w:t>3.68</w:t>
            </w:r>
          </w:p>
        </w:tc>
        <w:tc>
          <w:tcPr>
            <w:tcW w:w="243" w:type="dxa"/>
            <w:tcBorders>
              <w:top w:val="nil"/>
              <w:left w:val="nil"/>
              <w:bottom w:val="nil"/>
              <w:right w:val="nil"/>
            </w:tcBorders>
          </w:tcPr>
          <w:p w14:paraId="70172048" w14:textId="77777777" w:rsidR="00490FFE" w:rsidRPr="008466D2" w:rsidRDefault="00490FFE" w:rsidP="00490FFE">
            <w:pPr>
              <w:tabs>
                <w:tab w:val="decimal" w:pos="492"/>
              </w:tabs>
              <w:spacing w:line="240" w:lineRule="auto"/>
              <w:ind w:right="-11"/>
              <w:jc w:val="right"/>
              <w:rPr>
                <w:rFonts w:ascii="Browallia New" w:hAnsi="Browallia New" w:cs="Browallia New"/>
                <w:sz w:val="28"/>
                <w:szCs w:val="28"/>
              </w:rPr>
            </w:pPr>
          </w:p>
        </w:tc>
        <w:tc>
          <w:tcPr>
            <w:tcW w:w="1143" w:type="dxa"/>
            <w:tcBorders>
              <w:top w:val="single" w:sz="4" w:space="0" w:color="auto"/>
              <w:left w:val="nil"/>
              <w:bottom w:val="single" w:sz="12" w:space="0" w:color="auto"/>
              <w:right w:val="nil"/>
            </w:tcBorders>
          </w:tcPr>
          <w:p w14:paraId="423E6916" w14:textId="4D538BC5" w:rsidR="00490FFE" w:rsidRPr="0076694F" w:rsidRDefault="00490FFE" w:rsidP="00490FFE">
            <w:pPr>
              <w:spacing w:line="240" w:lineRule="auto"/>
              <w:ind w:right="-11"/>
              <w:jc w:val="right"/>
              <w:rPr>
                <w:rFonts w:ascii="Browallia New" w:hAnsi="Browallia New" w:cs="Browallia New"/>
                <w:sz w:val="28"/>
                <w:szCs w:val="28"/>
              </w:rPr>
            </w:pPr>
            <w:r w:rsidRPr="008466D2">
              <w:rPr>
                <w:rFonts w:ascii="Browallia New" w:hAnsi="Browallia New" w:cs="Browallia New"/>
                <w:sz w:val="28"/>
                <w:szCs w:val="28"/>
              </w:rPr>
              <w:t>3.39</w:t>
            </w:r>
          </w:p>
        </w:tc>
      </w:tr>
    </w:tbl>
    <w:p w14:paraId="4C51E70F" w14:textId="0E4DDFDD" w:rsidR="00C27BA8" w:rsidRDefault="00C2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699AAF1" w14:textId="77777777" w:rsidR="00850626" w:rsidRDefault="0085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67EB118" w14:textId="77777777" w:rsidR="00850626" w:rsidRDefault="0085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62FD473" w14:textId="77777777" w:rsidR="00850626" w:rsidRDefault="0085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6ED89EE" w14:textId="77777777" w:rsidR="00850626" w:rsidRDefault="0085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A082D58" w14:textId="7AE1A4B6" w:rsidR="6057286B" w:rsidRDefault="6057286B"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3A68E6F" w14:textId="268FFE5F" w:rsidR="6057286B" w:rsidRDefault="6057286B"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C672298" w14:textId="056A95DA" w:rsidR="6057286B" w:rsidRDefault="6057286B"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262" w:type="dxa"/>
        <w:tblInd w:w="350" w:type="dxa"/>
        <w:tblLayout w:type="fixed"/>
        <w:tblLook w:val="0000" w:firstRow="0" w:lastRow="0" w:firstColumn="0" w:lastColumn="0" w:noHBand="0" w:noVBand="0"/>
      </w:tblPr>
      <w:tblGrid>
        <w:gridCol w:w="4102"/>
        <w:gridCol w:w="1115"/>
        <w:gridCol w:w="240"/>
        <w:gridCol w:w="1103"/>
        <w:gridCol w:w="238"/>
        <w:gridCol w:w="1078"/>
        <w:gridCol w:w="243"/>
        <w:gridCol w:w="1143"/>
      </w:tblGrid>
      <w:tr w:rsidR="00850626" w:rsidRPr="00B737D5" w14:paraId="6D562DBD" w14:textId="77777777">
        <w:trPr>
          <w:trHeight w:val="170"/>
          <w:tblHeader/>
        </w:trPr>
        <w:tc>
          <w:tcPr>
            <w:tcW w:w="4102" w:type="dxa"/>
            <w:tcBorders>
              <w:top w:val="nil"/>
              <w:left w:val="nil"/>
              <w:bottom w:val="nil"/>
              <w:right w:val="nil"/>
            </w:tcBorders>
            <w:shd w:val="clear" w:color="auto" w:fill="auto"/>
          </w:tcPr>
          <w:p w14:paraId="36B9D159" w14:textId="77777777" w:rsidR="00850626" w:rsidRPr="00B737D5" w:rsidRDefault="00850626">
            <w:pPr>
              <w:tabs>
                <w:tab w:val="clear" w:pos="3742"/>
              </w:tabs>
              <w:spacing w:line="240" w:lineRule="auto"/>
              <w:ind w:left="175" w:right="175" w:hanging="175"/>
              <w:jc w:val="center"/>
              <w:rPr>
                <w:rFonts w:ascii="Browallia New" w:hAnsi="Browallia New" w:cs="Browallia New"/>
                <w:sz w:val="28"/>
                <w:szCs w:val="28"/>
              </w:rPr>
            </w:pPr>
            <w:r w:rsidRPr="00B737D5">
              <w:rPr>
                <w:rFonts w:ascii="Browallia New" w:hAnsi="Browallia New" w:cs="Browallia New"/>
                <w:b/>
                <w:bCs/>
                <w:sz w:val="28"/>
                <w:szCs w:val="28"/>
              </w:rPr>
              <w:lastRenderedPageBreak/>
              <w:tab/>
            </w:r>
            <w:r w:rsidRPr="00B737D5">
              <w:rPr>
                <w:rFonts w:ascii="Browallia New" w:hAnsi="Browallia New" w:cs="Browallia New"/>
                <w:b/>
                <w:bCs/>
                <w:sz w:val="28"/>
                <w:szCs w:val="28"/>
              </w:rPr>
              <w:tab/>
            </w:r>
          </w:p>
        </w:tc>
        <w:tc>
          <w:tcPr>
            <w:tcW w:w="5160" w:type="dxa"/>
            <w:gridSpan w:val="7"/>
            <w:tcBorders>
              <w:top w:val="nil"/>
              <w:left w:val="nil"/>
              <w:right w:val="nil"/>
            </w:tcBorders>
            <w:shd w:val="clear" w:color="auto" w:fill="auto"/>
          </w:tcPr>
          <w:p w14:paraId="11A12005" w14:textId="77777777" w:rsidR="00850626" w:rsidRPr="00B737D5" w:rsidRDefault="00850626">
            <w:pPr>
              <w:tabs>
                <w:tab w:val="clear" w:pos="907"/>
                <w:tab w:val="clear" w:pos="4678"/>
                <w:tab w:val="left" w:pos="900"/>
              </w:tabs>
              <w:ind w:left="-18"/>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cs/>
                <w:lang w:val="en-GB"/>
              </w:rPr>
              <w:t>: ล้านบาท)</w:t>
            </w:r>
          </w:p>
        </w:tc>
      </w:tr>
      <w:tr w:rsidR="00850626" w:rsidRPr="00B737D5" w14:paraId="4C7F779D" w14:textId="77777777" w:rsidTr="000E3D02">
        <w:trPr>
          <w:trHeight w:val="170"/>
          <w:tblHeader/>
        </w:trPr>
        <w:tc>
          <w:tcPr>
            <w:tcW w:w="4102" w:type="dxa"/>
            <w:tcBorders>
              <w:top w:val="nil"/>
              <w:left w:val="nil"/>
              <w:bottom w:val="nil"/>
              <w:right w:val="nil"/>
            </w:tcBorders>
            <w:shd w:val="clear" w:color="auto" w:fill="auto"/>
          </w:tcPr>
          <w:p w14:paraId="1E25A845" w14:textId="77777777" w:rsidR="00850626" w:rsidRPr="00B737D5" w:rsidRDefault="00850626">
            <w:pPr>
              <w:tabs>
                <w:tab w:val="clear" w:pos="3742"/>
              </w:tabs>
              <w:spacing w:line="240" w:lineRule="auto"/>
              <w:ind w:left="175" w:right="175" w:hanging="175"/>
              <w:jc w:val="center"/>
              <w:rPr>
                <w:rFonts w:ascii="Browallia New" w:hAnsi="Browallia New" w:cs="Browallia New"/>
                <w:sz w:val="28"/>
                <w:szCs w:val="28"/>
              </w:rPr>
            </w:pPr>
          </w:p>
        </w:tc>
        <w:tc>
          <w:tcPr>
            <w:tcW w:w="2458" w:type="dxa"/>
            <w:gridSpan w:val="3"/>
            <w:tcBorders>
              <w:left w:val="nil"/>
              <w:bottom w:val="single" w:sz="4" w:space="0" w:color="auto"/>
              <w:right w:val="nil"/>
            </w:tcBorders>
            <w:shd w:val="clear" w:color="auto" w:fill="auto"/>
          </w:tcPr>
          <w:p w14:paraId="25B5153E" w14:textId="77777777" w:rsidR="00850626" w:rsidRPr="00B737D5" w:rsidRDefault="00850626">
            <w:pPr>
              <w:spacing w:line="240" w:lineRule="auto"/>
              <w:ind w:left="-108"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8" w:type="dxa"/>
            <w:tcBorders>
              <w:left w:val="nil"/>
              <w:right w:val="nil"/>
            </w:tcBorders>
            <w:shd w:val="clear" w:color="auto" w:fill="auto"/>
          </w:tcPr>
          <w:p w14:paraId="2EFCAB83" w14:textId="77777777" w:rsidR="00850626" w:rsidRPr="00B737D5" w:rsidRDefault="00850626">
            <w:pPr>
              <w:spacing w:line="240" w:lineRule="auto"/>
              <w:ind w:left="-108" w:right="-108"/>
              <w:jc w:val="center"/>
              <w:rPr>
                <w:rFonts w:ascii="Browallia New" w:hAnsi="Browallia New" w:cs="Browallia New"/>
                <w:sz w:val="28"/>
                <w:szCs w:val="28"/>
              </w:rPr>
            </w:pPr>
          </w:p>
        </w:tc>
        <w:tc>
          <w:tcPr>
            <w:tcW w:w="2464" w:type="dxa"/>
            <w:gridSpan w:val="3"/>
            <w:tcBorders>
              <w:left w:val="nil"/>
              <w:bottom w:val="single" w:sz="4" w:space="0" w:color="auto"/>
              <w:right w:val="nil"/>
            </w:tcBorders>
            <w:shd w:val="clear" w:color="auto" w:fill="auto"/>
          </w:tcPr>
          <w:p w14:paraId="2E4C9F13" w14:textId="77777777" w:rsidR="00850626" w:rsidRPr="00B737D5" w:rsidRDefault="00850626">
            <w:pPr>
              <w:spacing w:line="240" w:lineRule="auto"/>
              <w:ind w:left="-108"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D37445" w:rsidRPr="00B737D5" w14:paraId="2EB4CD62" w14:textId="77777777">
        <w:trPr>
          <w:trHeight w:val="348"/>
          <w:tblHeader/>
        </w:trPr>
        <w:tc>
          <w:tcPr>
            <w:tcW w:w="4102" w:type="dxa"/>
            <w:tcBorders>
              <w:top w:val="nil"/>
              <w:left w:val="nil"/>
              <w:bottom w:val="nil"/>
              <w:right w:val="nil"/>
            </w:tcBorders>
            <w:shd w:val="clear" w:color="auto" w:fill="auto"/>
          </w:tcPr>
          <w:p w14:paraId="511CA876" w14:textId="77777777" w:rsidR="00D37445" w:rsidRPr="00B737D5" w:rsidRDefault="00D37445" w:rsidP="00D37445">
            <w:pPr>
              <w:tabs>
                <w:tab w:val="clear" w:pos="3742"/>
              </w:tabs>
              <w:spacing w:line="240" w:lineRule="auto"/>
              <w:ind w:left="175" w:right="175" w:hanging="175"/>
              <w:jc w:val="center"/>
              <w:rPr>
                <w:rFonts w:ascii="Browallia New" w:hAnsi="Browallia New" w:cs="Browallia New"/>
                <w:sz w:val="28"/>
                <w:szCs w:val="28"/>
              </w:rPr>
            </w:pPr>
          </w:p>
        </w:tc>
        <w:tc>
          <w:tcPr>
            <w:tcW w:w="5160" w:type="dxa"/>
            <w:gridSpan w:val="7"/>
            <w:tcBorders>
              <w:left w:val="nil"/>
              <w:bottom w:val="single" w:sz="4" w:space="0" w:color="auto"/>
              <w:right w:val="nil"/>
            </w:tcBorders>
            <w:shd w:val="clear" w:color="auto" w:fill="auto"/>
          </w:tcPr>
          <w:p w14:paraId="53779C52" w14:textId="59BCCB08" w:rsidR="00D37445" w:rsidRPr="00B737D5" w:rsidRDefault="00D37445" w:rsidP="00D37445">
            <w:pPr>
              <w:spacing w:line="240" w:lineRule="auto"/>
              <w:ind w:right="-10"/>
              <w:jc w:val="center"/>
              <w:rPr>
                <w:rFonts w:ascii="Browallia New" w:hAnsi="Browallia New" w:cs="Browallia New"/>
                <w:sz w:val="28"/>
                <w:szCs w:val="28"/>
                <w:lang w:val="en-GB"/>
              </w:rPr>
            </w:pPr>
            <w:r w:rsidRPr="00B737D5">
              <w:rPr>
                <w:rFonts w:ascii="Browallia New" w:hAnsi="Browallia New" w:cs="Browallia New"/>
                <w:sz w:val="28"/>
                <w:szCs w:val="28"/>
                <w:cs/>
              </w:rPr>
              <w:t>สำหรับ</w:t>
            </w:r>
            <w:r w:rsidRPr="00B737D5">
              <w:rPr>
                <w:rFonts w:ascii="Browallia New" w:hAnsi="Browallia New" w:cs="Browallia New" w:hint="cs"/>
                <w:sz w:val="28"/>
                <w:szCs w:val="28"/>
                <w:cs/>
              </w:rPr>
              <w:t>งวด</w:t>
            </w:r>
            <w:r>
              <w:rPr>
                <w:rFonts w:ascii="Browallia New" w:hAnsi="Browallia New" w:cs="Browallia New" w:hint="cs"/>
                <w:sz w:val="28"/>
                <w:szCs w:val="28"/>
                <w:cs/>
              </w:rPr>
              <w:t>หก</w:t>
            </w:r>
            <w:r w:rsidRPr="00B737D5">
              <w:rPr>
                <w:rFonts w:ascii="Browallia New" w:hAnsi="Browallia New" w:cs="Browallia New"/>
                <w:sz w:val="28"/>
                <w:szCs w:val="28"/>
                <w:cs/>
              </w:rPr>
              <w:t xml:space="preserve">เดือนสิ้นสุดวันที่ </w:t>
            </w:r>
            <w:r w:rsidRPr="00B82210">
              <w:rPr>
                <w:rFonts w:ascii="Browallia New" w:hAnsi="Browallia New" w:cs="Browallia New"/>
                <w:sz w:val="28"/>
                <w:szCs w:val="28"/>
              </w:rPr>
              <w:t>3</w:t>
            </w:r>
            <w:r>
              <w:rPr>
                <w:rFonts w:ascii="Browallia New" w:hAnsi="Browallia New" w:cs="Browallia New"/>
                <w:sz w:val="28"/>
                <w:szCs w:val="28"/>
              </w:rPr>
              <w:t xml:space="preserve">0 </w:t>
            </w:r>
            <w:r>
              <w:rPr>
                <w:rFonts w:ascii="Browallia New" w:hAnsi="Browallia New" w:cs="Browallia New" w:hint="cs"/>
                <w:sz w:val="28"/>
                <w:szCs w:val="28"/>
                <w:cs/>
              </w:rPr>
              <w:t>มิถุนายน</w:t>
            </w:r>
          </w:p>
        </w:tc>
      </w:tr>
      <w:tr w:rsidR="00850626" w:rsidRPr="00B737D5" w14:paraId="21985807" w14:textId="77777777" w:rsidTr="000E3D02">
        <w:trPr>
          <w:trHeight w:val="348"/>
          <w:tblHeader/>
        </w:trPr>
        <w:tc>
          <w:tcPr>
            <w:tcW w:w="4102" w:type="dxa"/>
            <w:tcBorders>
              <w:top w:val="nil"/>
              <w:left w:val="nil"/>
              <w:bottom w:val="nil"/>
              <w:right w:val="nil"/>
            </w:tcBorders>
            <w:shd w:val="clear" w:color="auto" w:fill="auto"/>
          </w:tcPr>
          <w:p w14:paraId="6937E90A" w14:textId="77777777" w:rsidR="00850626" w:rsidRPr="00B737D5" w:rsidRDefault="00850626">
            <w:pPr>
              <w:tabs>
                <w:tab w:val="clear" w:pos="3742"/>
              </w:tabs>
              <w:spacing w:line="240" w:lineRule="auto"/>
              <w:ind w:left="175" w:right="175" w:hanging="175"/>
              <w:jc w:val="center"/>
              <w:rPr>
                <w:rFonts w:ascii="Browallia New" w:hAnsi="Browallia New" w:cs="Browallia New"/>
                <w:sz w:val="28"/>
                <w:szCs w:val="28"/>
              </w:rPr>
            </w:pPr>
          </w:p>
        </w:tc>
        <w:tc>
          <w:tcPr>
            <w:tcW w:w="1115" w:type="dxa"/>
            <w:tcBorders>
              <w:top w:val="single" w:sz="4" w:space="0" w:color="auto"/>
              <w:left w:val="nil"/>
              <w:bottom w:val="single" w:sz="4" w:space="0" w:color="auto"/>
              <w:right w:val="nil"/>
            </w:tcBorders>
            <w:shd w:val="clear" w:color="auto" w:fill="auto"/>
          </w:tcPr>
          <w:p w14:paraId="20F40691" w14:textId="77777777" w:rsidR="00850626" w:rsidRPr="00B737D5" w:rsidRDefault="00850626">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Pr>
                <w:rFonts w:ascii="Browallia New" w:hAnsi="Browallia New" w:cs="Browallia New"/>
                <w:sz w:val="28"/>
                <w:szCs w:val="28"/>
              </w:rPr>
              <w:t>6</w:t>
            </w:r>
          </w:p>
        </w:tc>
        <w:tc>
          <w:tcPr>
            <w:tcW w:w="240" w:type="dxa"/>
            <w:tcBorders>
              <w:top w:val="single" w:sz="4" w:space="0" w:color="auto"/>
              <w:left w:val="nil"/>
              <w:right w:val="nil"/>
            </w:tcBorders>
            <w:shd w:val="clear" w:color="auto" w:fill="auto"/>
          </w:tcPr>
          <w:p w14:paraId="4CACABA9" w14:textId="77777777" w:rsidR="00850626" w:rsidRPr="00B737D5" w:rsidRDefault="00850626">
            <w:pPr>
              <w:spacing w:line="240" w:lineRule="auto"/>
              <w:ind w:right="-10"/>
              <w:jc w:val="center"/>
              <w:rPr>
                <w:rFonts w:ascii="Browallia New" w:hAnsi="Browallia New" w:cs="Browallia New"/>
                <w:sz w:val="28"/>
                <w:szCs w:val="28"/>
              </w:rPr>
            </w:pPr>
          </w:p>
        </w:tc>
        <w:tc>
          <w:tcPr>
            <w:tcW w:w="1103" w:type="dxa"/>
            <w:tcBorders>
              <w:top w:val="single" w:sz="4" w:space="0" w:color="auto"/>
              <w:left w:val="nil"/>
              <w:bottom w:val="single" w:sz="4" w:space="0" w:color="auto"/>
              <w:right w:val="nil"/>
            </w:tcBorders>
            <w:shd w:val="clear" w:color="auto" w:fill="auto"/>
          </w:tcPr>
          <w:p w14:paraId="17425B12" w14:textId="77777777" w:rsidR="00850626" w:rsidRPr="00B737D5" w:rsidRDefault="00850626">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Pr>
                <w:rFonts w:ascii="Browallia New" w:hAnsi="Browallia New" w:cs="Browallia New"/>
                <w:sz w:val="28"/>
                <w:szCs w:val="28"/>
              </w:rPr>
              <w:t>5</w:t>
            </w:r>
          </w:p>
        </w:tc>
        <w:tc>
          <w:tcPr>
            <w:tcW w:w="238" w:type="dxa"/>
            <w:tcBorders>
              <w:top w:val="single" w:sz="4" w:space="0" w:color="auto"/>
              <w:left w:val="nil"/>
              <w:right w:val="nil"/>
            </w:tcBorders>
            <w:shd w:val="clear" w:color="auto" w:fill="auto"/>
          </w:tcPr>
          <w:p w14:paraId="67AC91DC" w14:textId="77777777" w:rsidR="00850626" w:rsidRPr="00B737D5" w:rsidRDefault="00850626">
            <w:pPr>
              <w:spacing w:line="240" w:lineRule="auto"/>
              <w:ind w:right="-10"/>
              <w:jc w:val="center"/>
              <w:rPr>
                <w:rFonts w:ascii="Browallia New" w:hAnsi="Browallia New" w:cs="Browallia New"/>
                <w:sz w:val="28"/>
                <w:szCs w:val="28"/>
              </w:rPr>
            </w:pPr>
          </w:p>
        </w:tc>
        <w:tc>
          <w:tcPr>
            <w:tcW w:w="1078" w:type="dxa"/>
            <w:tcBorders>
              <w:top w:val="single" w:sz="4" w:space="0" w:color="auto"/>
              <w:left w:val="nil"/>
              <w:bottom w:val="single" w:sz="4" w:space="0" w:color="auto"/>
              <w:right w:val="nil"/>
            </w:tcBorders>
            <w:shd w:val="clear" w:color="auto" w:fill="auto"/>
          </w:tcPr>
          <w:p w14:paraId="62649A55" w14:textId="77777777" w:rsidR="00850626" w:rsidRPr="00B737D5" w:rsidRDefault="00850626">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Pr>
                <w:rFonts w:ascii="Browallia New" w:hAnsi="Browallia New" w:cs="Browallia New"/>
                <w:sz w:val="28"/>
                <w:szCs w:val="28"/>
              </w:rPr>
              <w:t>6</w:t>
            </w:r>
          </w:p>
        </w:tc>
        <w:tc>
          <w:tcPr>
            <w:tcW w:w="243" w:type="dxa"/>
            <w:tcBorders>
              <w:top w:val="single" w:sz="4" w:space="0" w:color="auto"/>
              <w:left w:val="nil"/>
              <w:right w:val="nil"/>
            </w:tcBorders>
            <w:shd w:val="clear" w:color="auto" w:fill="auto"/>
          </w:tcPr>
          <w:p w14:paraId="4881A0EB" w14:textId="77777777" w:rsidR="00850626" w:rsidRPr="00B737D5" w:rsidRDefault="00850626">
            <w:pPr>
              <w:spacing w:line="240" w:lineRule="auto"/>
              <w:ind w:right="-10"/>
              <w:jc w:val="center"/>
              <w:rPr>
                <w:rFonts w:ascii="Browallia New" w:hAnsi="Browallia New" w:cs="Browallia New"/>
                <w:sz w:val="28"/>
                <w:szCs w:val="28"/>
              </w:rPr>
            </w:pPr>
          </w:p>
        </w:tc>
        <w:tc>
          <w:tcPr>
            <w:tcW w:w="1143" w:type="dxa"/>
            <w:tcBorders>
              <w:top w:val="single" w:sz="4" w:space="0" w:color="auto"/>
              <w:left w:val="nil"/>
              <w:bottom w:val="single" w:sz="4" w:space="0" w:color="auto"/>
              <w:right w:val="nil"/>
            </w:tcBorders>
            <w:shd w:val="clear" w:color="auto" w:fill="auto"/>
          </w:tcPr>
          <w:p w14:paraId="300742BF" w14:textId="77777777" w:rsidR="00850626" w:rsidRPr="00B737D5" w:rsidRDefault="00850626">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Pr>
                <w:rFonts w:ascii="Browallia New" w:hAnsi="Browallia New" w:cs="Browallia New"/>
                <w:sz w:val="28"/>
                <w:szCs w:val="28"/>
              </w:rPr>
              <w:t>5</w:t>
            </w:r>
          </w:p>
        </w:tc>
      </w:tr>
      <w:tr w:rsidR="00850626" w:rsidRPr="00B737D5" w14:paraId="3A1B0517" w14:textId="77777777" w:rsidTr="000E3D02">
        <w:trPr>
          <w:trHeight w:val="314"/>
          <w:tblHeader/>
        </w:trPr>
        <w:tc>
          <w:tcPr>
            <w:tcW w:w="4102" w:type="dxa"/>
            <w:tcBorders>
              <w:top w:val="nil"/>
              <w:left w:val="nil"/>
              <w:bottom w:val="nil"/>
              <w:right w:val="nil"/>
            </w:tcBorders>
            <w:shd w:val="clear" w:color="auto" w:fill="auto"/>
          </w:tcPr>
          <w:p w14:paraId="6C75D8AF" w14:textId="77777777" w:rsidR="00850626" w:rsidRPr="00B737D5" w:rsidRDefault="00850626">
            <w:pPr>
              <w:tabs>
                <w:tab w:val="clear" w:pos="3742"/>
              </w:tabs>
              <w:spacing w:line="240" w:lineRule="auto"/>
              <w:ind w:left="175" w:right="175" w:hanging="175"/>
              <w:jc w:val="center"/>
              <w:rPr>
                <w:rFonts w:ascii="Browallia New" w:hAnsi="Browallia New" w:cs="Browallia New"/>
                <w:sz w:val="16"/>
                <w:szCs w:val="16"/>
              </w:rPr>
            </w:pPr>
          </w:p>
        </w:tc>
        <w:tc>
          <w:tcPr>
            <w:tcW w:w="1115" w:type="dxa"/>
            <w:tcBorders>
              <w:top w:val="single" w:sz="4" w:space="0" w:color="auto"/>
              <w:left w:val="nil"/>
              <w:right w:val="nil"/>
            </w:tcBorders>
            <w:shd w:val="clear" w:color="auto" w:fill="auto"/>
          </w:tcPr>
          <w:p w14:paraId="0006B11B" w14:textId="77777777" w:rsidR="00850626" w:rsidRPr="00B737D5" w:rsidRDefault="00850626">
            <w:pPr>
              <w:spacing w:line="240" w:lineRule="auto"/>
              <w:ind w:right="-10"/>
              <w:jc w:val="center"/>
              <w:rPr>
                <w:rFonts w:ascii="Browallia New" w:hAnsi="Browallia New" w:cs="Browallia New"/>
                <w:sz w:val="16"/>
                <w:szCs w:val="16"/>
              </w:rPr>
            </w:pPr>
          </w:p>
        </w:tc>
        <w:tc>
          <w:tcPr>
            <w:tcW w:w="240" w:type="dxa"/>
            <w:tcBorders>
              <w:left w:val="nil"/>
              <w:right w:val="nil"/>
            </w:tcBorders>
            <w:shd w:val="clear" w:color="auto" w:fill="auto"/>
          </w:tcPr>
          <w:p w14:paraId="1BC51248" w14:textId="77777777" w:rsidR="00850626" w:rsidRPr="00B737D5" w:rsidRDefault="00850626">
            <w:pPr>
              <w:spacing w:line="240" w:lineRule="auto"/>
              <w:ind w:right="-10"/>
              <w:jc w:val="center"/>
              <w:rPr>
                <w:rFonts w:ascii="Browallia New" w:hAnsi="Browallia New" w:cs="Browallia New"/>
                <w:sz w:val="16"/>
                <w:szCs w:val="16"/>
              </w:rPr>
            </w:pPr>
          </w:p>
        </w:tc>
        <w:tc>
          <w:tcPr>
            <w:tcW w:w="1103" w:type="dxa"/>
            <w:tcBorders>
              <w:top w:val="single" w:sz="4" w:space="0" w:color="auto"/>
              <w:left w:val="nil"/>
              <w:right w:val="nil"/>
            </w:tcBorders>
            <w:shd w:val="clear" w:color="auto" w:fill="auto"/>
          </w:tcPr>
          <w:p w14:paraId="725B13D8" w14:textId="77777777" w:rsidR="00850626" w:rsidRPr="00B737D5" w:rsidRDefault="00850626">
            <w:pPr>
              <w:spacing w:line="240" w:lineRule="auto"/>
              <w:ind w:right="-10"/>
              <w:jc w:val="center"/>
              <w:rPr>
                <w:rFonts w:ascii="Browallia New" w:hAnsi="Browallia New" w:cs="Browallia New"/>
                <w:sz w:val="16"/>
                <w:szCs w:val="16"/>
              </w:rPr>
            </w:pPr>
          </w:p>
        </w:tc>
        <w:tc>
          <w:tcPr>
            <w:tcW w:w="238" w:type="dxa"/>
            <w:tcBorders>
              <w:left w:val="nil"/>
              <w:right w:val="nil"/>
            </w:tcBorders>
            <w:shd w:val="clear" w:color="auto" w:fill="auto"/>
          </w:tcPr>
          <w:p w14:paraId="2B153C15" w14:textId="77777777" w:rsidR="00850626" w:rsidRPr="00B737D5" w:rsidRDefault="00850626">
            <w:pPr>
              <w:spacing w:line="240" w:lineRule="auto"/>
              <w:ind w:right="-10"/>
              <w:jc w:val="center"/>
              <w:rPr>
                <w:rFonts w:ascii="Browallia New" w:hAnsi="Browallia New" w:cs="Browallia New"/>
                <w:sz w:val="16"/>
                <w:szCs w:val="16"/>
              </w:rPr>
            </w:pPr>
          </w:p>
        </w:tc>
        <w:tc>
          <w:tcPr>
            <w:tcW w:w="1078" w:type="dxa"/>
            <w:tcBorders>
              <w:top w:val="single" w:sz="4" w:space="0" w:color="auto"/>
              <w:left w:val="nil"/>
              <w:right w:val="nil"/>
            </w:tcBorders>
            <w:shd w:val="clear" w:color="auto" w:fill="auto"/>
          </w:tcPr>
          <w:p w14:paraId="68AEB9C8" w14:textId="77777777" w:rsidR="00850626" w:rsidRPr="00B737D5" w:rsidRDefault="00850626">
            <w:pPr>
              <w:spacing w:line="240" w:lineRule="auto"/>
              <w:ind w:right="-10"/>
              <w:jc w:val="center"/>
              <w:rPr>
                <w:rFonts w:ascii="Browallia New" w:hAnsi="Browallia New" w:cs="Browallia New"/>
                <w:sz w:val="16"/>
                <w:szCs w:val="16"/>
              </w:rPr>
            </w:pPr>
          </w:p>
        </w:tc>
        <w:tc>
          <w:tcPr>
            <w:tcW w:w="243" w:type="dxa"/>
            <w:tcBorders>
              <w:left w:val="nil"/>
              <w:right w:val="nil"/>
            </w:tcBorders>
            <w:shd w:val="clear" w:color="auto" w:fill="auto"/>
          </w:tcPr>
          <w:p w14:paraId="121A2ACA" w14:textId="77777777" w:rsidR="00850626" w:rsidRPr="00B737D5" w:rsidRDefault="00850626">
            <w:pPr>
              <w:spacing w:line="240" w:lineRule="auto"/>
              <w:ind w:right="-10"/>
              <w:jc w:val="center"/>
              <w:rPr>
                <w:rFonts w:ascii="Browallia New" w:hAnsi="Browallia New" w:cs="Browallia New"/>
                <w:sz w:val="16"/>
                <w:szCs w:val="16"/>
              </w:rPr>
            </w:pPr>
          </w:p>
        </w:tc>
        <w:tc>
          <w:tcPr>
            <w:tcW w:w="1143" w:type="dxa"/>
            <w:tcBorders>
              <w:top w:val="single" w:sz="4" w:space="0" w:color="auto"/>
              <w:left w:val="nil"/>
              <w:right w:val="nil"/>
            </w:tcBorders>
            <w:shd w:val="clear" w:color="auto" w:fill="auto"/>
          </w:tcPr>
          <w:p w14:paraId="10E847E6" w14:textId="77777777" w:rsidR="00850626" w:rsidRPr="00B737D5" w:rsidRDefault="00850626">
            <w:pPr>
              <w:spacing w:line="240" w:lineRule="auto"/>
              <w:ind w:right="-10"/>
              <w:jc w:val="center"/>
              <w:rPr>
                <w:rFonts w:ascii="Browallia New" w:hAnsi="Browallia New" w:cs="Browallia New"/>
                <w:sz w:val="16"/>
                <w:szCs w:val="16"/>
              </w:rPr>
            </w:pPr>
          </w:p>
        </w:tc>
      </w:tr>
      <w:tr w:rsidR="00850626" w:rsidRPr="00B737D5" w14:paraId="1748C224" w14:textId="77777777" w:rsidTr="000E3D02">
        <w:trPr>
          <w:trHeight w:val="233"/>
        </w:trPr>
        <w:tc>
          <w:tcPr>
            <w:tcW w:w="4102" w:type="dxa"/>
            <w:tcBorders>
              <w:top w:val="nil"/>
              <w:left w:val="nil"/>
              <w:bottom w:val="nil"/>
              <w:right w:val="nil"/>
            </w:tcBorders>
          </w:tcPr>
          <w:p w14:paraId="399F2896" w14:textId="77777777" w:rsidR="00850626" w:rsidRPr="00B737D5" w:rsidRDefault="00850626">
            <w:pPr>
              <w:tabs>
                <w:tab w:val="clear" w:pos="3742"/>
              </w:tabs>
              <w:spacing w:line="240" w:lineRule="auto"/>
              <w:ind w:left="175" w:right="175" w:hanging="175"/>
              <w:rPr>
                <w:rFonts w:ascii="Browallia New" w:hAnsi="Browallia New" w:cs="Browallia New"/>
                <w:b/>
                <w:bCs/>
                <w:sz w:val="28"/>
                <w:szCs w:val="28"/>
                <w:cs/>
              </w:rPr>
            </w:pPr>
            <w:r w:rsidRPr="00B737D5">
              <w:rPr>
                <w:rFonts w:ascii="Browallia New" w:hAnsi="Browallia New" w:cs="Browallia New"/>
                <w:b/>
                <w:bCs/>
                <w:sz w:val="28"/>
                <w:szCs w:val="28"/>
                <w:cs/>
              </w:rPr>
              <w:t>รายการธุรกิจกับบริษัทย่อย</w:t>
            </w:r>
          </w:p>
        </w:tc>
        <w:tc>
          <w:tcPr>
            <w:tcW w:w="1115" w:type="dxa"/>
            <w:tcBorders>
              <w:top w:val="nil"/>
              <w:left w:val="nil"/>
              <w:bottom w:val="nil"/>
              <w:right w:val="nil"/>
            </w:tcBorders>
          </w:tcPr>
          <w:p w14:paraId="29E4C52E" w14:textId="77777777" w:rsidR="00850626" w:rsidRPr="00B737D5" w:rsidRDefault="00850626">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486D4283" w14:textId="77777777" w:rsidR="00850626" w:rsidRPr="00B737D5" w:rsidRDefault="00850626">
            <w:pPr>
              <w:tabs>
                <w:tab w:val="decimal" w:pos="522"/>
              </w:tabs>
              <w:spacing w:line="240" w:lineRule="auto"/>
              <w:ind w:right="-10"/>
              <w:jc w:val="both"/>
              <w:rPr>
                <w:rFonts w:ascii="Browallia New" w:hAnsi="Browallia New" w:cs="Browallia New"/>
                <w:sz w:val="28"/>
                <w:szCs w:val="28"/>
              </w:rPr>
            </w:pPr>
          </w:p>
        </w:tc>
        <w:tc>
          <w:tcPr>
            <w:tcW w:w="1103" w:type="dxa"/>
            <w:tcBorders>
              <w:top w:val="nil"/>
              <w:left w:val="nil"/>
              <w:bottom w:val="nil"/>
              <w:right w:val="nil"/>
            </w:tcBorders>
          </w:tcPr>
          <w:p w14:paraId="229D7C66" w14:textId="77777777" w:rsidR="00850626" w:rsidRPr="00B737D5" w:rsidRDefault="00850626">
            <w:pPr>
              <w:tabs>
                <w:tab w:val="decimal" w:pos="522"/>
              </w:tabs>
              <w:spacing w:line="240" w:lineRule="auto"/>
              <w:ind w:right="-10"/>
              <w:jc w:val="both"/>
              <w:rPr>
                <w:rFonts w:ascii="Browallia New" w:hAnsi="Browallia New" w:cs="Browallia New"/>
                <w:sz w:val="28"/>
                <w:szCs w:val="28"/>
              </w:rPr>
            </w:pPr>
          </w:p>
        </w:tc>
        <w:tc>
          <w:tcPr>
            <w:tcW w:w="238" w:type="dxa"/>
            <w:tcBorders>
              <w:top w:val="nil"/>
              <w:left w:val="nil"/>
              <w:bottom w:val="nil"/>
              <w:right w:val="nil"/>
            </w:tcBorders>
          </w:tcPr>
          <w:p w14:paraId="0EBA229C" w14:textId="77777777" w:rsidR="00850626" w:rsidRPr="00B737D5" w:rsidRDefault="00850626">
            <w:pPr>
              <w:tabs>
                <w:tab w:val="decimal" w:pos="522"/>
              </w:tabs>
              <w:spacing w:line="240" w:lineRule="auto"/>
              <w:ind w:right="-10"/>
              <w:jc w:val="both"/>
              <w:rPr>
                <w:rFonts w:ascii="Browallia New" w:hAnsi="Browallia New" w:cs="Browallia New"/>
                <w:sz w:val="28"/>
                <w:szCs w:val="28"/>
              </w:rPr>
            </w:pPr>
          </w:p>
        </w:tc>
        <w:tc>
          <w:tcPr>
            <w:tcW w:w="1078" w:type="dxa"/>
            <w:tcBorders>
              <w:top w:val="nil"/>
              <w:left w:val="nil"/>
              <w:bottom w:val="nil"/>
              <w:right w:val="nil"/>
            </w:tcBorders>
          </w:tcPr>
          <w:p w14:paraId="15CE6E13" w14:textId="77777777" w:rsidR="00850626" w:rsidRPr="00B737D5" w:rsidRDefault="00850626">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2B61999C" w14:textId="77777777" w:rsidR="00850626" w:rsidRPr="00B737D5" w:rsidRDefault="00850626">
            <w:pPr>
              <w:tabs>
                <w:tab w:val="decimal" w:pos="522"/>
              </w:tabs>
              <w:spacing w:line="240" w:lineRule="auto"/>
              <w:ind w:right="-10"/>
              <w:jc w:val="both"/>
              <w:rPr>
                <w:rFonts w:ascii="Browallia New" w:hAnsi="Browallia New" w:cs="Browallia New"/>
                <w:sz w:val="28"/>
                <w:szCs w:val="28"/>
              </w:rPr>
            </w:pPr>
          </w:p>
        </w:tc>
        <w:tc>
          <w:tcPr>
            <w:tcW w:w="1143" w:type="dxa"/>
            <w:tcBorders>
              <w:top w:val="nil"/>
              <w:left w:val="nil"/>
              <w:bottom w:val="nil"/>
              <w:right w:val="nil"/>
            </w:tcBorders>
            <w:vAlign w:val="bottom"/>
          </w:tcPr>
          <w:p w14:paraId="5A4EACD1" w14:textId="77777777" w:rsidR="00850626" w:rsidRPr="00B737D5" w:rsidRDefault="00850626">
            <w:pPr>
              <w:tabs>
                <w:tab w:val="decimal" w:pos="492"/>
              </w:tabs>
              <w:spacing w:line="240" w:lineRule="auto"/>
              <w:ind w:right="-10"/>
              <w:jc w:val="right"/>
              <w:rPr>
                <w:rFonts w:ascii="Browallia New" w:hAnsi="Browallia New" w:cs="Browallia New"/>
                <w:sz w:val="28"/>
                <w:szCs w:val="28"/>
                <w:lang w:val="en-GB"/>
              </w:rPr>
            </w:pPr>
          </w:p>
        </w:tc>
      </w:tr>
      <w:tr w:rsidR="00B84E34" w:rsidRPr="00B737D5" w14:paraId="2AD9C6BA" w14:textId="77777777" w:rsidTr="000E3D02">
        <w:trPr>
          <w:trHeight w:val="87"/>
        </w:trPr>
        <w:tc>
          <w:tcPr>
            <w:tcW w:w="4102" w:type="dxa"/>
            <w:tcBorders>
              <w:top w:val="nil"/>
              <w:left w:val="nil"/>
              <w:bottom w:val="nil"/>
              <w:right w:val="nil"/>
            </w:tcBorders>
          </w:tcPr>
          <w:p w14:paraId="5D4CAE5A" w14:textId="77777777" w:rsidR="00B84E34" w:rsidRPr="00B737D5" w:rsidRDefault="00B84E34" w:rsidP="00B84E34">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รายได้จากการขายสินค้า</w:t>
            </w:r>
          </w:p>
        </w:tc>
        <w:tc>
          <w:tcPr>
            <w:tcW w:w="1115" w:type="dxa"/>
            <w:tcBorders>
              <w:top w:val="nil"/>
              <w:left w:val="nil"/>
              <w:bottom w:val="nil"/>
              <w:right w:val="nil"/>
            </w:tcBorders>
            <w:vAlign w:val="bottom"/>
          </w:tcPr>
          <w:p w14:paraId="61C99347" w14:textId="7FB4FAA2" w:rsidR="00B84E34" w:rsidRPr="0076694F" w:rsidRDefault="00B84E34" w:rsidP="00B84E34">
            <w:pPr>
              <w:spacing w:line="240" w:lineRule="auto"/>
              <w:ind w:right="-10"/>
              <w:jc w:val="right"/>
              <w:rPr>
                <w:rFonts w:ascii="Browallia New" w:hAnsi="Browallia New" w:cs="Browallia New"/>
                <w:sz w:val="28"/>
                <w:szCs w:val="28"/>
                <w:lang w:val="en-GB"/>
              </w:rPr>
            </w:pPr>
            <w:r w:rsidRPr="0076694F">
              <w:rPr>
                <w:rFonts w:ascii="Browallia New" w:hAnsi="Browallia New" w:cs="Browallia New" w:hint="cs"/>
                <w:sz w:val="28"/>
                <w:szCs w:val="28"/>
                <w:cs/>
                <w:lang w:val="en-GB"/>
              </w:rPr>
              <w:t>-</w:t>
            </w:r>
          </w:p>
        </w:tc>
        <w:tc>
          <w:tcPr>
            <w:tcW w:w="240" w:type="dxa"/>
            <w:tcBorders>
              <w:top w:val="nil"/>
              <w:left w:val="nil"/>
              <w:bottom w:val="nil"/>
              <w:right w:val="nil"/>
            </w:tcBorders>
          </w:tcPr>
          <w:p w14:paraId="0D23E9CE" w14:textId="77777777" w:rsidR="00B84E34" w:rsidRPr="0076694F" w:rsidRDefault="00B84E34" w:rsidP="00B84E34">
            <w:pPr>
              <w:spacing w:line="240" w:lineRule="auto"/>
              <w:ind w:left="252"/>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35CD439A" w14:textId="77777777" w:rsidR="00B84E34" w:rsidRPr="0076694F" w:rsidRDefault="00B84E34" w:rsidP="00B84E34">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76694F">
              <w:rPr>
                <w:rFonts w:ascii="Browallia New" w:hAnsi="Browallia New" w:cs="Browallia New" w:hint="cs"/>
                <w:sz w:val="28"/>
                <w:szCs w:val="28"/>
                <w:cs/>
                <w:lang w:val="en-GB"/>
              </w:rPr>
              <w:t>-</w:t>
            </w:r>
          </w:p>
        </w:tc>
        <w:tc>
          <w:tcPr>
            <w:tcW w:w="238" w:type="dxa"/>
            <w:tcBorders>
              <w:top w:val="nil"/>
              <w:left w:val="nil"/>
              <w:bottom w:val="nil"/>
              <w:right w:val="nil"/>
            </w:tcBorders>
          </w:tcPr>
          <w:p w14:paraId="1EA73487" w14:textId="77777777" w:rsidR="00B84E34" w:rsidRPr="0076694F" w:rsidRDefault="00B84E34" w:rsidP="00B84E34">
            <w:pPr>
              <w:spacing w:line="240" w:lineRule="auto"/>
              <w:ind w:left="252"/>
              <w:jc w:val="right"/>
              <w:rPr>
                <w:rFonts w:ascii="Browallia New" w:hAnsi="Browallia New" w:cs="Browallia New"/>
                <w:sz w:val="28"/>
                <w:szCs w:val="28"/>
              </w:rPr>
            </w:pPr>
          </w:p>
        </w:tc>
        <w:tc>
          <w:tcPr>
            <w:tcW w:w="1078" w:type="dxa"/>
            <w:tcBorders>
              <w:top w:val="nil"/>
              <w:left w:val="nil"/>
              <w:bottom w:val="nil"/>
              <w:right w:val="nil"/>
            </w:tcBorders>
            <w:shd w:val="clear" w:color="auto" w:fill="FFFFFF" w:themeFill="background1"/>
          </w:tcPr>
          <w:p w14:paraId="0F96E0C2" w14:textId="1D3EAB62" w:rsidR="00B84E34" w:rsidRPr="0076694F" w:rsidRDefault="00B84E34" w:rsidP="00B84E34">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5.95</w:t>
            </w:r>
          </w:p>
        </w:tc>
        <w:tc>
          <w:tcPr>
            <w:tcW w:w="243" w:type="dxa"/>
            <w:tcBorders>
              <w:top w:val="nil"/>
              <w:left w:val="nil"/>
              <w:bottom w:val="nil"/>
              <w:right w:val="nil"/>
            </w:tcBorders>
          </w:tcPr>
          <w:p w14:paraId="2A39316B" w14:textId="77777777" w:rsidR="00B84E34" w:rsidRPr="0076694F" w:rsidRDefault="00B84E34" w:rsidP="00B84E34">
            <w:pPr>
              <w:spacing w:line="240" w:lineRule="auto"/>
              <w:ind w:left="252"/>
              <w:jc w:val="right"/>
              <w:rPr>
                <w:rFonts w:ascii="Browallia New" w:hAnsi="Browallia New" w:cs="Browallia New"/>
                <w:sz w:val="28"/>
                <w:szCs w:val="28"/>
              </w:rPr>
            </w:pPr>
          </w:p>
        </w:tc>
        <w:tc>
          <w:tcPr>
            <w:tcW w:w="1143" w:type="dxa"/>
            <w:tcBorders>
              <w:top w:val="nil"/>
              <w:left w:val="nil"/>
              <w:bottom w:val="nil"/>
              <w:right w:val="nil"/>
            </w:tcBorders>
            <w:vAlign w:val="bottom"/>
          </w:tcPr>
          <w:p w14:paraId="6F299F86" w14:textId="584A53EF" w:rsidR="00B84E34" w:rsidRPr="0076694F" w:rsidRDefault="00B84E34" w:rsidP="00B84E34">
            <w:pPr>
              <w:spacing w:line="240" w:lineRule="auto"/>
              <w:ind w:right="-11"/>
              <w:jc w:val="right"/>
              <w:rPr>
                <w:rFonts w:ascii="Browallia New" w:hAnsi="Browallia New" w:cs="Browallia New"/>
                <w:sz w:val="28"/>
                <w:szCs w:val="28"/>
              </w:rPr>
            </w:pPr>
            <w:r w:rsidRPr="00C460FA">
              <w:rPr>
                <w:rFonts w:ascii="Browallia New" w:hAnsi="Browallia New" w:cs="Browallia New" w:hint="cs"/>
                <w:sz w:val="28"/>
                <w:szCs w:val="28"/>
                <w:cs/>
              </w:rPr>
              <w:t>1</w:t>
            </w:r>
            <w:r w:rsidRPr="00C460FA">
              <w:rPr>
                <w:rFonts w:ascii="Browallia New" w:hAnsi="Browallia New" w:cs="Browallia New" w:hint="cs"/>
                <w:sz w:val="28"/>
                <w:szCs w:val="28"/>
                <w:cs/>
                <w:lang w:val="en-GB"/>
              </w:rPr>
              <w:t>.</w:t>
            </w:r>
            <w:r w:rsidRPr="00C460FA">
              <w:rPr>
                <w:rFonts w:ascii="Browallia New" w:hAnsi="Browallia New" w:cs="Browallia New"/>
                <w:sz w:val="28"/>
                <w:szCs w:val="28"/>
                <w:lang w:val="en-GB"/>
              </w:rPr>
              <w:t>4</w:t>
            </w:r>
            <w:r>
              <w:rPr>
                <w:rFonts w:ascii="Browallia New" w:hAnsi="Browallia New" w:cs="Browallia New"/>
                <w:sz w:val="28"/>
                <w:szCs w:val="28"/>
                <w:lang w:val="en-GB"/>
              </w:rPr>
              <w:t>3</w:t>
            </w:r>
          </w:p>
        </w:tc>
      </w:tr>
      <w:tr w:rsidR="00B84E34" w:rsidRPr="00B737D5" w14:paraId="0B72A145" w14:textId="77777777" w:rsidTr="000E3D02">
        <w:trPr>
          <w:trHeight w:val="321"/>
        </w:trPr>
        <w:tc>
          <w:tcPr>
            <w:tcW w:w="4102" w:type="dxa"/>
            <w:tcBorders>
              <w:top w:val="nil"/>
              <w:left w:val="nil"/>
              <w:bottom w:val="nil"/>
              <w:right w:val="nil"/>
            </w:tcBorders>
          </w:tcPr>
          <w:p w14:paraId="7FA98889" w14:textId="77777777" w:rsidR="00B84E34" w:rsidRPr="002D2763" w:rsidRDefault="00B84E34" w:rsidP="00B84E34">
            <w:pPr>
              <w:tabs>
                <w:tab w:val="clear" w:pos="3742"/>
              </w:tabs>
              <w:spacing w:line="240" w:lineRule="auto"/>
              <w:ind w:left="175" w:right="175"/>
              <w:rPr>
                <w:rFonts w:ascii="Browallia New" w:hAnsi="Browallia New" w:cs="Browallia New"/>
                <w:sz w:val="28"/>
                <w:szCs w:val="28"/>
                <w:cs/>
              </w:rPr>
            </w:pPr>
            <w:r w:rsidRPr="002D2763">
              <w:rPr>
                <w:rFonts w:ascii="Browallia New" w:hAnsi="Browallia New" w:cs="Browallia New"/>
                <w:sz w:val="28"/>
                <w:szCs w:val="28"/>
                <w:cs/>
              </w:rPr>
              <w:t>รายได้จากการให้เช่า</w:t>
            </w:r>
          </w:p>
        </w:tc>
        <w:tc>
          <w:tcPr>
            <w:tcW w:w="1115" w:type="dxa"/>
            <w:tcBorders>
              <w:top w:val="nil"/>
              <w:left w:val="nil"/>
              <w:bottom w:val="nil"/>
              <w:right w:val="nil"/>
            </w:tcBorders>
            <w:vAlign w:val="bottom"/>
          </w:tcPr>
          <w:p w14:paraId="25E7EE1A" w14:textId="5D0004F9" w:rsidR="00B84E34" w:rsidRPr="002D2763" w:rsidRDefault="00B84E34" w:rsidP="00B84E34">
            <w:pPr>
              <w:spacing w:line="240" w:lineRule="auto"/>
              <w:ind w:right="-10"/>
              <w:jc w:val="right"/>
              <w:rPr>
                <w:rFonts w:ascii="Browallia New" w:hAnsi="Browallia New" w:cs="Browallia New"/>
                <w:sz w:val="28"/>
                <w:szCs w:val="28"/>
                <w:lang w:val="en-GB"/>
              </w:rPr>
            </w:pPr>
            <w:r w:rsidRPr="002D2763">
              <w:rPr>
                <w:rFonts w:ascii="Browallia New" w:hAnsi="Browallia New" w:cs="Browallia New" w:hint="cs"/>
                <w:sz w:val="28"/>
                <w:szCs w:val="28"/>
                <w:cs/>
                <w:lang w:val="en-GB"/>
              </w:rPr>
              <w:t>-</w:t>
            </w:r>
          </w:p>
        </w:tc>
        <w:tc>
          <w:tcPr>
            <w:tcW w:w="240" w:type="dxa"/>
            <w:tcBorders>
              <w:top w:val="nil"/>
              <w:left w:val="nil"/>
              <w:bottom w:val="nil"/>
              <w:right w:val="nil"/>
            </w:tcBorders>
          </w:tcPr>
          <w:p w14:paraId="4DA61883" w14:textId="77777777" w:rsidR="00B84E34" w:rsidRPr="002D2763" w:rsidRDefault="00B84E34" w:rsidP="00B84E34">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780734D9" w14:textId="77777777" w:rsidR="00B84E34" w:rsidRPr="002D2763" w:rsidRDefault="00B84E34" w:rsidP="00B84E34">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D2763">
              <w:rPr>
                <w:rFonts w:ascii="Browallia New" w:hAnsi="Browallia New" w:cs="Browallia New" w:hint="cs"/>
                <w:sz w:val="28"/>
                <w:szCs w:val="28"/>
                <w:cs/>
                <w:lang w:val="en-GB"/>
              </w:rPr>
              <w:t>-</w:t>
            </w:r>
          </w:p>
        </w:tc>
        <w:tc>
          <w:tcPr>
            <w:tcW w:w="238" w:type="dxa"/>
            <w:tcBorders>
              <w:top w:val="nil"/>
              <w:left w:val="nil"/>
              <w:bottom w:val="nil"/>
              <w:right w:val="nil"/>
            </w:tcBorders>
          </w:tcPr>
          <w:p w14:paraId="4783722D" w14:textId="77777777" w:rsidR="00B84E34" w:rsidRPr="002D2763" w:rsidRDefault="00B84E34" w:rsidP="00B84E34">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shd w:val="clear" w:color="auto" w:fill="FFFFFF" w:themeFill="background1"/>
          </w:tcPr>
          <w:p w14:paraId="18C0003E" w14:textId="276CBE34" w:rsidR="00B84E34" w:rsidRPr="002D2763" w:rsidRDefault="003E7E76" w:rsidP="00B84E34">
            <w:pPr>
              <w:spacing w:line="240" w:lineRule="auto"/>
              <w:ind w:right="-11"/>
              <w:jc w:val="right"/>
              <w:rPr>
                <w:rFonts w:ascii="Browallia New" w:hAnsi="Browallia New" w:cs="Browallia New"/>
                <w:sz w:val="28"/>
                <w:szCs w:val="28"/>
                <w:lang w:val="en-GB"/>
              </w:rPr>
            </w:pPr>
            <w:r w:rsidRPr="002D2763">
              <w:rPr>
                <w:rFonts w:ascii="Browallia New" w:hAnsi="Browallia New" w:cs="Browallia New"/>
                <w:sz w:val="28"/>
                <w:szCs w:val="28"/>
                <w:lang w:val="en-GB"/>
              </w:rPr>
              <w:t>2</w:t>
            </w:r>
            <w:r w:rsidR="001E122F" w:rsidRPr="002D2763">
              <w:rPr>
                <w:rFonts w:ascii="Browallia New" w:hAnsi="Browallia New" w:cs="Browallia New"/>
                <w:sz w:val="28"/>
                <w:szCs w:val="28"/>
                <w:lang w:val="en-GB"/>
              </w:rPr>
              <w:t>.</w:t>
            </w:r>
            <w:r w:rsidR="00827D74" w:rsidRPr="002D2763">
              <w:rPr>
                <w:rFonts w:ascii="Browallia New" w:hAnsi="Browallia New" w:cs="Browallia New"/>
                <w:sz w:val="28"/>
                <w:szCs w:val="28"/>
                <w:lang w:val="en-GB"/>
              </w:rPr>
              <w:t>16</w:t>
            </w:r>
          </w:p>
        </w:tc>
        <w:tc>
          <w:tcPr>
            <w:tcW w:w="243" w:type="dxa"/>
            <w:tcBorders>
              <w:top w:val="nil"/>
              <w:left w:val="nil"/>
              <w:bottom w:val="nil"/>
              <w:right w:val="nil"/>
            </w:tcBorders>
          </w:tcPr>
          <w:p w14:paraId="18D60079" w14:textId="77777777" w:rsidR="00B84E34" w:rsidRPr="0076694F" w:rsidRDefault="00B84E34" w:rsidP="00B84E34">
            <w:pPr>
              <w:tabs>
                <w:tab w:val="decimal" w:pos="492"/>
              </w:tabs>
              <w:spacing w:line="240" w:lineRule="auto"/>
              <w:ind w:right="-10"/>
              <w:jc w:val="right"/>
              <w:rPr>
                <w:rFonts w:ascii="Browallia New" w:hAnsi="Browallia New" w:cs="Browallia New"/>
                <w:sz w:val="28"/>
                <w:szCs w:val="28"/>
              </w:rPr>
            </w:pPr>
          </w:p>
        </w:tc>
        <w:tc>
          <w:tcPr>
            <w:tcW w:w="1143" w:type="dxa"/>
            <w:tcBorders>
              <w:top w:val="nil"/>
              <w:left w:val="nil"/>
              <w:bottom w:val="nil"/>
              <w:right w:val="nil"/>
            </w:tcBorders>
            <w:vAlign w:val="bottom"/>
          </w:tcPr>
          <w:p w14:paraId="64DCF367" w14:textId="3682E00D" w:rsidR="00B84E34" w:rsidRPr="0076694F" w:rsidRDefault="00B84E34" w:rsidP="00B84E34">
            <w:pPr>
              <w:spacing w:line="240" w:lineRule="auto"/>
              <w:ind w:right="-11"/>
              <w:jc w:val="right"/>
              <w:rPr>
                <w:rFonts w:ascii="Browallia New" w:hAnsi="Browallia New" w:cs="Browallia New"/>
                <w:sz w:val="28"/>
                <w:szCs w:val="28"/>
              </w:rPr>
            </w:pPr>
            <w:r w:rsidRPr="00C460FA">
              <w:rPr>
                <w:rFonts w:ascii="Browallia New" w:hAnsi="Browallia New" w:cs="Browallia New" w:hint="cs"/>
                <w:sz w:val="28"/>
                <w:szCs w:val="28"/>
                <w:cs/>
              </w:rPr>
              <w:t>1</w:t>
            </w:r>
            <w:r w:rsidRPr="00C460FA">
              <w:rPr>
                <w:rFonts w:ascii="Browallia New" w:hAnsi="Browallia New" w:cs="Browallia New" w:hint="cs"/>
                <w:sz w:val="28"/>
                <w:szCs w:val="28"/>
                <w:cs/>
                <w:lang w:val="en-GB"/>
              </w:rPr>
              <w:t>.</w:t>
            </w:r>
            <w:r w:rsidRPr="00C460FA">
              <w:rPr>
                <w:rFonts w:ascii="Browallia New" w:hAnsi="Browallia New" w:cs="Browallia New" w:hint="cs"/>
                <w:sz w:val="28"/>
                <w:szCs w:val="28"/>
                <w:cs/>
              </w:rPr>
              <w:t>98</w:t>
            </w:r>
          </w:p>
        </w:tc>
      </w:tr>
      <w:tr w:rsidR="00116E9B" w:rsidRPr="00B737D5" w14:paraId="3B75D08F" w14:textId="77777777" w:rsidTr="000E3D02">
        <w:trPr>
          <w:trHeight w:val="321"/>
        </w:trPr>
        <w:tc>
          <w:tcPr>
            <w:tcW w:w="4102" w:type="dxa"/>
            <w:tcBorders>
              <w:top w:val="nil"/>
              <w:left w:val="nil"/>
              <w:bottom w:val="nil"/>
              <w:right w:val="nil"/>
            </w:tcBorders>
          </w:tcPr>
          <w:p w14:paraId="212BBAF9" w14:textId="6D76AC10" w:rsidR="00116E9B" w:rsidRPr="002D2763" w:rsidRDefault="00036AAD" w:rsidP="00B84E34">
            <w:pPr>
              <w:tabs>
                <w:tab w:val="clear" w:pos="3742"/>
              </w:tabs>
              <w:spacing w:line="240" w:lineRule="auto"/>
              <w:ind w:left="175" w:right="175"/>
              <w:rPr>
                <w:rFonts w:ascii="Browallia New" w:hAnsi="Browallia New" w:cs="Browallia New"/>
                <w:sz w:val="28"/>
                <w:szCs w:val="28"/>
                <w:cs/>
              </w:rPr>
            </w:pPr>
            <w:r w:rsidRPr="002D2763">
              <w:rPr>
                <w:rFonts w:ascii="Browallia New" w:hAnsi="Browallia New" w:cs="Browallia New" w:hint="cs"/>
                <w:sz w:val="28"/>
                <w:szCs w:val="28"/>
                <w:cs/>
              </w:rPr>
              <w:t>รายได้จากกิจการโรงแรม</w:t>
            </w:r>
          </w:p>
        </w:tc>
        <w:tc>
          <w:tcPr>
            <w:tcW w:w="1115" w:type="dxa"/>
            <w:tcBorders>
              <w:top w:val="nil"/>
              <w:left w:val="nil"/>
              <w:bottom w:val="nil"/>
              <w:right w:val="nil"/>
            </w:tcBorders>
            <w:vAlign w:val="bottom"/>
          </w:tcPr>
          <w:p w14:paraId="25B0AEBC" w14:textId="3F436662" w:rsidR="00116E9B" w:rsidRPr="002D2763" w:rsidRDefault="00036AAD" w:rsidP="00B84E34">
            <w:pPr>
              <w:spacing w:line="240" w:lineRule="auto"/>
              <w:ind w:right="-10"/>
              <w:jc w:val="right"/>
              <w:rPr>
                <w:rFonts w:ascii="Browallia New" w:hAnsi="Browallia New" w:cs="Browallia New"/>
                <w:sz w:val="28"/>
                <w:szCs w:val="28"/>
                <w:cs/>
                <w:lang w:val="en-GB"/>
              </w:rPr>
            </w:pPr>
            <w:r w:rsidRPr="002D2763">
              <w:rPr>
                <w:rFonts w:ascii="Browallia New" w:hAnsi="Browallia New" w:cs="Browallia New" w:hint="cs"/>
                <w:sz w:val="28"/>
                <w:szCs w:val="28"/>
                <w:cs/>
                <w:lang w:val="en-GB"/>
              </w:rPr>
              <w:t>-</w:t>
            </w:r>
          </w:p>
        </w:tc>
        <w:tc>
          <w:tcPr>
            <w:tcW w:w="240" w:type="dxa"/>
            <w:tcBorders>
              <w:top w:val="nil"/>
              <w:left w:val="nil"/>
              <w:bottom w:val="nil"/>
              <w:right w:val="nil"/>
            </w:tcBorders>
          </w:tcPr>
          <w:p w14:paraId="062C38B1" w14:textId="77777777" w:rsidR="00116E9B" w:rsidRPr="002D2763" w:rsidRDefault="00116E9B" w:rsidP="00B84E34">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6987A255" w14:textId="17BB8AEE" w:rsidR="00116E9B" w:rsidRPr="002D2763" w:rsidRDefault="00036AAD" w:rsidP="00B84E34">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2D2763">
              <w:rPr>
                <w:rFonts w:ascii="Browallia New" w:hAnsi="Browallia New" w:cs="Browallia New" w:hint="cs"/>
                <w:sz w:val="28"/>
                <w:szCs w:val="28"/>
                <w:cs/>
                <w:lang w:val="en-GB"/>
              </w:rPr>
              <w:t>-</w:t>
            </w:r>
          </w:p>
        </w:tc>
        <w:tc>
          <w:tcPr>
            <w:tcW w:w="238" w:type="dxa"/>
            <w:tcBorders>
              <w:top w:val="nil"/>
              <w:left w:val="nil"/>
              <w:bottom w:val="nil"/>
              <w:right w:val="nil"/>
            </w:tcBorders>
          </w:tcPr>
          <w:p w14:paraId="136B9463" w14:textId="77777777" w:rsidR="00116E9B" w:rsidRPr="002D2763" w:rsidRDefault="00116E9B" w:rsidP="00B84E34">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shd w:val="clear" w:color="auto" w:fill="FFFFFF" w:themeFill="background1"/>
          </w:tcPr>
          <w:p w14:paraId="212856F5" w14:textId="0A2C2C78" w:rsidR="00116E9B" w:rsidRPr="002D2763" w:rsidRDefault="00036AAD" w:rsidP="00B84E34">
            <w:pPr>
              <w:spacing w:line="240" w:lineRule="auto"/>
              <w:ind w:right="-11"/>
              <w:jc w:val="right"/>
              <w:rPr>
                <w:rFonts w:ascii="Browallia New" w:hAnsi="Browallia New" w:cs="Browallia New"/>
                <w:sz w:val="28"/>
                <w:szCs w:val="28"/>
                <w:lang w:val="en-GB"/>
              </w:rPr>
            </w:pPr>
            <w:r w:rsidRPr="002D2763">
              <w:rPr>
                <w:rFonts w:ascii="Browallia New" w:hAnsi="Browallia New" w:cs="Browallia New"/>
                <w:sz w:val="28"/>
                <w:szCs w:val="28"/>
                <w:lang w:val="en-GB"/>
              </w:rPr>
              <w:t>4.21</w:t>
            </w:r>
          </w:p>
        </w:tc>
        <w:tc>
          <w:tcPr>
            <w:tcW w:w="243" w:type="dxa"/>
            <w:tcBorders>
              <w:top w:val="nil"/>
              <w:left w:val="nil"/>
              <w:bottom w:val="nil"/>
              <w:right w:val="nil"/>
            </w:tcBorders>
          </w:tcPr>
          <w:p w14:paraId="239CC94D" w14:textId="77777777" w:rsidR="00116E9B" w:rsidRPr="00E57DA7" w:rsidRDefault="00116E9B" w:rsidP="00B84E34">
            <w:pPr>
              <w:tabs>
                <w:tab w:val="decimal" w:pos="492"/>
              </w:tabs>
              <w:spacing w:line="240" w:lineRule="auto"/>
              <w:ind w:right="-10"/>
              <w:jc w:val="right"/>
              <w:rPr>
                <w:rFonts w:ascii="Browallia New" w:hAnsi="Browallia New" w:cs="Browallia New"/>
                <w:sz w:val="28"/>
                <w:szCs w:val="28"/>
              </w:rPr>
            </w:pPr>
          </w:p>
        </w:tc>
        <w:tc>
          <w:tcPr>
            <w:tcW w:w="1143" w:type="dxa"/>
            <w:tcBorders>
              <w:top w:val="nil"/>
              <w:left w:val="nil"/>
              <w:bottom w:val="nil"/>
              <w:right w:val="nil"/>
            </w:tcBorders>
            <w:vAlign w:val="bottom"/>
          </w:tcPr>
          <w:p w14:paraId="50E34FB6" w14:textId="5BB2B961" w:rsidR="00116E9B" w:rsidRPr="00E57DA7" w:rsidRDefault="00036AAD" w:rsidP="00B84E34">
            <w:pPr>
              <w:spacing w:line="240" w:lineRule="auto"/>
              <w:ind w:right="-11"/>
              <w:jc w:val="right"/>
              <w:rPr>
                <w:rFonts w:ascii="Browallia New" w:hAnsi="Browallia New" w:cs="Browallia New"/>
                <w:sz w:val="28"/>
                <w:szCs w:val="28"/>
                <w:cs/>
              </w:rPr>
            </w:pPr>
            <w:r w:rsidRPr="00E57DA7">
              <w:rPr>
                <w:rFonts w:ascii="Browallia New" w:hAnsi="Browallia New" w:cs="Browallia New"/>
                <w:sz w:val="28"/>
                <w:szCs w:val="28"/>
              </w:rPr>
              <w:t>-</w:t>
            </w:r>
          </w:p>
        </w:tc>
      </w:tr>
      <w:tr w:rsidR="00B84E34" w:rsidRPr="00B737D5" w14:paraId="3A33F38F" w14:textId="77777777" w:rsidTr="000E3D02">
        <w:trPr>
          <w:trHeight w:val="321"/>
        </w:trPr>
        <w:tc>
          <w:tcPr>
            <w:tcW w:w="4102" w:type="dxa"/>
            <w:tcBorders>
              <w:top w:val="nil"/>
              <w:left w:val="nil"/>
              <w:bottom w:val="nil"/>
              <w:right w:val="nil"/>
            </w:tcBorders>
          </w:tcPr>
          <w:p w14:paraId="47A1884B" w14:textId="77777777" w:rsidR="00B84E34" w:rsidRPr="00E57DA7" w:rsidRDefault="00B84E34" w:rsidP="00B84E34">
            <w:pPr>
              <w:tabs>
                <w:tab w:val="clear" w:pos="3742"/>
              </w:tabs>
              <w:spacing w:line="240" w:lineRule="auto"/>
              <w:ind w:left="175" w:right="175"/>
              <w:rPr>
                <w:rFonts w:ascii="Browallia New" w:hAnsi="Browallia New" w:cs="Browallia New"/>
                <w:sz w:val="28"/>
                <w:szCs w:val="28"/>
                <w:cs/>
              </w:rPr>
            </w:pPr>
            <w:r w:rsidRPr="00E57DA7">
              <w:rPr>
                <w:rFonts w:ascii="Browallia New" w:hAnsi="Browallia New" w:cs="Browallia New"/>
                <w:sz w:val="28"/>
                <w:szCs w:val="28"/>
                <w:cs/>
              </w:rPr>
              <w:t>รายได้</w:t>
            </w:r>
            <w:r w:rsidRPr="00E57DA7">
              <w:rPr>
                <w:rFonts w:ascii="Browallia New" w:hAnsi="Browallia New" w:cs="Browallia New" w:hint="cs"/>
                <w:sz w:val="28"/>
                <w:szCs w:val="28"/>
                <w:cs/>
              </w:rPr>
              <w:t>ค่าบริการ</w:t>
            </w:r>
          </w:p>
        </w:tc>
        <w:tc>
          <w:tcPr>
            <w:tcW w:w="1115" w:type="dxa"/>
            <w:tcBorders>
              <w:top w:val="nil"/>
              <w:left w:val="nil"/>
              <w:bottom w:val="nil"/>
              <w:right w:val="nil"/>
            </w:tcBorders>
            <w:vAlign w:val="bottom"/>
          </w:tcPr>
          <w:p w14:paraId="1AF66FE1" w14:textId="64CBA27D" w:rsidR="00B84E34" w:rsidRPr="00E57DA7" w:rsidDel="00EE5C2C" w:rsidRDefault="00B84E34" w:rsidP="00B84E34">
            <w:pPr>
              <w:spacing w:line="240" w:lineRule="auto"/>
              <w:ind w:right="-10"/>
              <w:jc w:val="right"/>
              <w:rPr>
                <w:rFonts w:ascii="Browallia New" w:hAnsi="Browallia New" w:cs="Browallia New"/>
                <w:sz w:val="28"/>
                <w:szCs w:val="28"/>
                <w:cs/>
                <w:lang w:val="en-GB"/>
              </w:rPr>
            </w:pPr>
            <w:r w:rsidRPr="00E57DA7">
              <w:rPr>
                <w:rFonts w:ascii="Browallia New" w:hAnsi="Browallia New" w:cs="Browallia New" w:hint="cs"/>
                <w:sz w:val="28"/>
                <w:szCs w:val="28"/>
                <w:cs/>
                <w:lang w:val="en-GB"/>
              </w:rPr>
              <w:t>-</w:t>
            </w:r>
          </w:p>
        </w:tc>
        <w:tc>
          <w:tcPr>
            <w:tcW w:w="240" w:type="dxa"/>
            <w:tcBorders>
              <w:top w:val="nil"/>
              <w:left w:val="nil"/>
              <w:bottom w:val="nil"/>
              <w:right w:val="nil"/>
            </w:tcBorders>
          </w:tcPr>
          <w:p w14:paraId="7B2EBAEA" w14:textId="77777777" w:rsidR="00B84E34" w:rsidRPr="00E57DA7" w:rsidRDefault="00B84E34" w:rsidP="00B84E34">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4AC59B58" w14:textId="77777777" w:rsidR="00B84E34" w:rsidRPr="00E57DA7" w:rsidRDefault="00B84E34" w:rsidP="00B84E34">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E57DA7">
              <w:rPr>
                <w:rFonts w:ascii="Browallia New" w:hAnsi="Browallia New" w:cs="Browallia New" w:hint="cs"/>
                <w:sz w:val="28"/>
                <w:szCs w:val="28"/>
                <w:cs/>
                <w:lang w:val="en-GB"/>
              </w:rPr>
              <w:t>-</w:t>
            </w:r>
          </w:p>
        </w:tc>
        <w:tc>
          <w:tcPr>
            <w:tcW w:w="238" w:type="dxa"/>
            <w:tcBorders>
              <w:top w:val="nil"/>
              <w:left w:val="nil"/>
              <w:bottom w:val="nil"/>
              <w:right w:val="nil"/>
            </w:tcBorders>
          </w:tcPr>
          <w:p w14:paraId="19E54E05" w14:textId="77777777" w:rsidR="00B84E34" w:rsidRPr="00E57DA7" w:rsidRDefault="00B84E34" w:rsidP="00B84E34">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shd w:val="clear" w:color="auto" w:fill="FFFFFF" w:themeFill="background1"/>
          </w:tcPr>
          <w:p w14:paraId="0CEEE17F" w14:textId="65F42764" w:rsidR="00B84E34" w:rsidRPr="00E57DA7" w:rsidDel="00EE5C2C" w:rsidRDefault="009E58E2" w:rsidP="00B84E34">
            <w:pPr>
              <w:spacing w:line="240" w:lineRule="auto"/>
              <w:ind w:right="-11"/>
              <w:jc w:val="right"/>
              <w:rPr>
                <w:rFonts w:ascii="Browallia New" w:hAnsi="Browallia New" w:cs="Browallia New"/>
                <w:sz w:val="28"/>
                <w:szCs w:val="28"/>
                <w:cs/>
                <w:lang w:val="en-GB"/>
              </w:rPr>
            </w:pPr>
            <w:r w:rsidRPr="00E57DA7">
              <w:rPr>
                <w:rFonts w:ascii="Browallia New" w:hAnsi="Browallia New" w:cs="Browallia New"/>
                <w:sz w:val="28"/>
                <w:szCs w:val="28"/>
                <w:lang w:val="en-GB"/>
              </w:rPr>
              <w:t>3.12</w:t>
            </w:r>
          </w:p>
        </w:tc>
        <w:tc>
          <w:tcPr>
            <w:tcW w:w="243" w:type="dxa"/>
            <w:tcBorders>
              <w:top w:val="nil"/>
              <w:left w:val="nil"/>
              <w:bottom w:val="nil"/>
              <w:right w:val="nil"/>
            </w:tcBorders>
          </w:tcPr>
          <w:p w14:paraId="434D8A25" w14:textId="77777777" w:rsidR="00B84E34" w:rsidRPr="00E57DA7" w:rsidRDefault="00B84E34" w:rsidP="00B84E34">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10B99273" w14:textId="55DA1F99" w:rsidR="00B84E34" w:rsidRPr="00E57DA7" w:rsidDel="00EE5C2C" w:rsidRDefault="00B84E34" w:rsidP="00B84E34">
            <w:pPr>
              <w:spacing w:line="240" w:lineRule="auto"/>
              <w:ind w:right="-11"/>
              <w:jc w:val="right"/>
              <w:rPr>
                <w:rFonts w:ascii="Browallia New" w:hAnsi="Browallia New" w:cs="Browallia New"/>
                <w:sz w:val="28"/>
                <w:szCs w:val="28"/>
                <w:lang w:val="en-GB"/>
              </w:rPr>
            </w:pPr>
            <w:r w:rsidRPr="00E57DA7">
              <w:rPr>
                <w:rFonts w:ascii="Browallia New" w:hAnsi="Browallia New" w:cs="Browallia New"/>
                <w:sz w:val="28"/>
                <w:szCs w:val="28"/>
                <w:lang w:val="en-GB"/>
              </w:rPr>
              <w:t>1.08</w:t>
            </w:r>
          </w:p>
        </w:tc>
      </w:tr>
      <w:tr w:rsidR="00B84E34" w:rsidRPr="00B737D5" w14:paraId="6E28FDB6" w14:textId="77777777" w:rsidTr="000E3D02">
        <w:trPr>
          <w:trHeight w:val="321"/>
        </w:trPr>
        <w:tc>
          <w:tcPr>
            <w:tcW w:w="4102" w:type="dxa"/>
            <w:tcBorders>
              <w:top w:val="nil"/>
              <w:left w:val="nil"/>
              <w:bottom w:val="nil"/>
              <w:right w:val="nil"/>
            </w:tcBorders>
          </w:tcPr>
          <w:p w14:paraId="76138E1C" w14:textId="77777777" w:rsidR="00B84E34" w:rsidRPr="00E57DA7" w:rsidRDefault="00B84E34" w:rsidP="00B84E34">
            <w:pPr>
              <w:tabs>
                <w:tab w:val="clear" w:pos="3742"/>
              </w:tabs>
              <w:spacing w:line="240" w:lineRule="auto"/>
              <w:ind w:left="175" w:right="175"/>
              <w:rPr>
                <w:rFonts w:ascii="Browallia New" w:hAnsi="Browallia New" w:cs="Browallia New"/>
                <w:sz w:val="28"/>
                <w:szCs w:val="28"/>
                <w:cs/>
              </w:rPr>
            </w:pPr>
            <w:r w:rsidRPr="00E57DA7">
              <w:rPr>
                <w:rFonts w:ascii="Browallia New" w:hAnsi="Browallia New" w:cs="Browallia New" w:hint="cs"/>
                <w:sz w:val="28"/>
                <w:szCs w:val="28"/>
                <w:cs/>
              </w:rPr>
              <w:t>ดอกเบี้ยรับ</w:t>
            </w:r>
          </w:p>
        </w:tc>
        <w:tc>
          <w:tcPr>
            <w:tcW w:w="1115" w:type="dxa"/>
            <w:tcBorders>
              <w:top w:val="nil"/>
              <w:left w:val="nil"/>
              <w:bottom w:val="nil"/>
              <w:right w:val="nil"/>
            </w:tcBorders>
            <w:vAlign w:val="bottom"/>
          </w:tcPr>
          <w:p w14:paraId="673FCE37" w14:textId="73259409" w:rsidR="00B84E34" w:rsidRPr="00E57DA7" w:rsidRDefault="00B84E34" w:rsidP="00B84E34">
            <w:pPr>
              <w:spacing w:line="240" w:lineRule="auto"/>
              <w:ind w:right="-10"/>
              <w:jc w:val="right"/>
              <w:rPr>
                <w:rFonts w:ascii="Browallia New" w:hAnsi="Browallia New" w:cs="Browallia New"/>
                <w:sz w:val="28"/>
                <w:szCs w:val="28"/>
                <w:lang w:val="en-GB"/>
              </w:rPr>
            </w:pPr>
            <w:r w:rsidRPr="00E57DA7">
              <w:rPr>
                <w:rFonts w:ascii="Browallia New" w:hAnsi="Browallia New" w:cs="Browallia New" w:hint="cs"/>
                <w:sz w:val="28"/>
                <w:szCs w:val="28"/>
                <w:cs/>
                <w:lang w:val="en-GB"/>
              </w:rPr>
              <w:t>-</w:t>
            </w:r>
          </w:p>
        </w:tc>
        <w:tc>
          <w:tcPr>
            <w:tcW w:w="240" w:type="dxa"/>
            <w:tcBorders>
              <w:top w:val="nil"/>
              <w:left w:val="nil"/>
              <w:bottom w:val="nil"/>
              <w:right w:val="nil"/>
            </w:tcBorders>
          </w:tcPr>
          <w:p w14:paraId="15D7128A" w14:textId="77777777" w:rsidR="00B84E34" w:rsidRPr="00E57DA7" w:rsidRDefault="00B84E34" w:rsidP="00B84E34">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76EEE397" w14:textId="77777777" w:rsidR="00B84E34" w:rsidRPr="00E57DA7" w:rsidRDefault="00B84E34" w:rsidP="00B84E34">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E57DA7">
              <w:rPr>
                <w:rFonts w:ascii="Browallia New" w:hAnsi="Browallia New" w:cs="Browallia New" w:hint="cs"/>
                <w:sz w:val="28"/>
                <w:szCs w:val="28"/>
                <w:cs/>
                <w:lang w:val="en-GB"/>
              </w:rPr>
              <w:t>-</w:t>
            </w:r>
          </w:p>
        </w:tc>
        <w:tc>
          <w:tcPr>
            <w:tcW w:w="238" w:type="dxa"/>
            <w:tcBorders>
              <w:top w:val="nil"/>
              <w:left w:val="nil"/>
              <w:bottom w:val="nil"/>
              <w:right w:val="nil"/>
            </w:tcBorders>
          </w:tcPr>
          <w:p w14:paraId="459DFF2E" w14:textId="77777777" w:rsidR="00B84E34" w:rsidRPr="00E57DA7" w:rsidRDefault="00B84E34" w:rsidP="00B84E34">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shd w:val="clear" w:color="auto" w:fill="FFFFFF" w:themeFill="background1"/>
          </w:tcPr>
          <w:p w14:paraId="59537422" w14:textId="16D29E4D" w:rsidR="00B84E34" w:rsidRPr="00E57DA7" w:rsidRDefault="00B84E34" w:rsidP="00B84E34">
            <w:pPr>
              <w:spacing w:line="240" w:lineRule="auto"/>
              <w:ind w:right="-11"/>
              <w:jc w:val="right"/>
              <w:rPr>
                <w:rFonts w:ascii="Browallia New" w:hAnsi="Browallia New" w:cs="Browallia New"/>
                <w:sz w:val="28"/>
                <w:szCs w:val="28"/>
              </w:rPr>
            </w:pPr>
            <w:r w:rsidRPr="00E57DA7">
              <w:rPr>
                <w:rFonts w:ascii="Browallia New" w:hAnsi="Browallia New" w:cs="Browallia New"/>
                <w:sz w:val="28"/>
                <w:szCs w:val="28"/>
              </w:rPr>
              <w:t>46.90</w:t>
            </w:r>
          </w:p>
        </w:tc>
        <w:tc>
          <w:tcPr>
            <w:tcW w:w="243" w:type="dxa"/>
            <w:tcBorders>
              <w:top w:val="nil"/>
              <w:left w:val="nil"/>
              <w:bottom w:val="nil"/>
              <w:right w:val="nil"/>
            </w:tcBorders>
          </w:tcPr>
          <w:p w14:paraId="719B0FD2" w14:textId="77777777" w:rsidR="00B84E34" w:rsidRPr="00E57DA7" w:rsidRDefault="00B84E34" w:rsidP="00B84E34">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64BAD277" w14:textId="6EE969EF" w:rsidR="00B84E34" w:rsidRPr="00E57DA7" w:rsidRDefault="00B84E34" w:rsidP="00B84E34">
            <w:pPr>
              <w:spacing w:line="240" w:lineRule="auto"/>
              <w:ind w:right="-11"/>
              <w:jc w:val="right"/>
              <w:rPr>
                <w:rFonts w:ascii="Browallia New" w:hAnsi="Browallia New" w:cs="Browallia New"/>
                <w:sz w:val="28"/>
                <w:szCs w:val="28"/>
                <w:lang w:val="en-GB"/>
              </w:rPr>
            </w:pPr>
            <w:r w:rsidRPr="00E57DA7">
              <w:rPr>
                <w:rFonts w:ascii="Browallia New" w:hAnsi="Browallia New" w:cs="Browallia New" w:hint="cs"/>
                <w:sz w:val="28"/>
                <w:szCs w:val="28"/>
                <w:cs/>
              </w:rPr>
              <w:t>55</w:t>
            </w:r>
            <w:r w:rsidRPr="00E57DA7">
              <w:rPr>
                <w:rFonts w:ascii="Browallia New" w:hAnsi="Browallia New" w:cs="Browallia New" w:hint="cs"/>
                <w:sz w:val="28"/>
                <w:szCs w:val="28"/>
                <w:cs/>
                <w:lang w:val="en-GB"/>
              </w:rPr>
              <w:t>.</w:t>
            </w:r>
            <w:r w:rsidRPr="00E57DA7">
              <w:rPr>
                <w:rFonts w:ascii="Browallia New" w:hAnsi="Browallia New" w:cs="Browallia New" w:hint="cs"/>
                <w:sz w:val="28"/>
                <w:szCs w:val="28"/>
                <w:cs/>
              </w:rPr>
              <w:t>1</w:t>
            </w:r>
            <w:r w:rsidRPr="00E57DA7">
              <w:rPr>
                <w:rFonts w:ascii="Browallia New" w:hAnsi="Browallia New" w:cs="Browallia New"/>
                <w:sz w:val="28"/>
                <w:szCs w:val="28"/>
              </w:rPr>
              <w:t>5</w:t>
            </w:r>
          </w:p>
        </w:tc>
      </w:tr>
      <w:tr w:rsidR="00B84E34" w:rsidRPr="00B737D5" w14:paraId="5462818E" w14:textId="77777777" w:rsidTr="000E3D02">
        <w:trPr>
          <w:trHeight w:val="321"/>
        </w:trPr>
        <w:tc>
          <w:tcPr>
            <w:tcW w:w="4102" w:type="dxa"/>
            <w:tcBorders>
              <w:top w:val="nil"/>
              <w:left w:val="nil"/>
              <w:bottom w:val="nil"/>
              <w:right w:val="nil"/>
            </w:tcBorders>
          </w:tcPr>
          <w:p w14:paraId="359A3132" w14:textId="77777777" w:rsidR="00B84E34" w:rsidRPr="00E57DA7" w:rsidRDefault="00B84E34" w:rsidP="00B84E34">
            <w:pPr>
              <w:tabs>
                <w:tab w:val="clear" w:pos="3742"/>
              </w:tabs>
              <w:spacing w:line="240" w:lineRule="auto"/>
              <w:ind w:left="175" w:right="175"/>
              <w:rPr>
                <w:rFonts w:ascii="Browallia New" w:hAnsi="Browallia New" w:cs="Browallia New"/>
                <w:sz w:val="28"/>
                <w:szCs w:val="28"/>
                <w:cs/>
              </w:rPr>
            </w:pPr>
            <w:r w:rsidRPr="00E57DA7">
              <w:rPr>
                <w:rFonts w:ascii="Browallia New" w:hAnsi="Browallia New" w:cs="Browallia New" w:hint="cs"/>
                <w:sz w:val="28"/>
                <w:szCs w:val="28"/>
                <w:cs/>
              </w:rPr>
              <w:t>เงินปันผลรับ</w:t>
            </w:r>
          </w:p>
        </w:tc>
        <w:tc>
          <w:tcPr>
            <w:tcW w:w="1115" w:type="dxa"/>
            <w:tcBorders>
              <w:top w:val="nil"/>
              <w:left w:val="nil"/>
              <w:bottom w:val="nil"/>
              <w:right w:val="nil"/>
            </w:tcBorders>
            <w:vAlign w:val="bottom"/>
          </w:tcPr>
          <w:p w14:paraId="775E0B3A" w14:textId="03AD1C6D" w:rsidR="00B84E34" w:rsidRPr="00E57DA7" w:rsidRDefault="00B84E34" w:rsidP="00B84E34">
            <w:pPr>
              <w:spacing w:line="240" w:lineRule="auto"/>
              <w:ind w:right="-10"/>
              <w:jc w:val="right"/>
              <w:rPr>
                <w:rFonts w:ascii="Browallia New" w:hAnsi="Browallia New" w:cs="Browallia New"/>
                <w:sz w:val="28"/>
                <w:szCs w:val="28"/>
                <w:lang w:val="en-GB"/>
              </w:rPr>
            </w:pPr>
            <w:r w:rsidRPr="00E57DA7">
              <w:rPr>
                <w:rFonts w:ascii="Browallia New" w:hAnsi="Browallia New" w:cs="Browallia New" w:hint="cs"/>
                <w:sz w:val="28"/>
                <w:szCs w:val="28"/>
                <w:cs/>
                <w:lang w:val="en-GB"/>
              </w:rPr>
              <w:t>-</w:t>
            </w:r>
          </w:p>
        </w:tc>
        <w:tc>
          <w:tcPr>
            <w:tcW w:w="240" w:type="dxa"/>
            <w:tcBorders>
              <w:top w:val="nil"/>
              <w:left w:val="nil"/>
              <w:bottom w:val="nil"/>
              <w:right w:val="nil"/>
            </w:tcBorders>
          </w:tcPr>
          <w:p w14:paraId="6DE19585" w14:textId="77777777" w:rsidR="00B84E34" w:rsidRPr="00E57DA7" w:rsidRDefault="00B84E34" w:rsidP="00B84E34">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02320D6D" w14:textId="77777777" w:rsidR="00B84E34" w:rsidRPr="00E57DA7" w:rsidRDefault="00B84E34" w:rsidP="00B84E34">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E57DA7">
              <w:rPr>
                <w:rFonts w:ascii="Browallia New" w:hAnsi="Browallia New" w:cs="Browallia New" w:hint="cs"/>
                <w:sz w:val="28"/>
                <w:szCs w:val="28"/>
                <w:cs/>
                <w:lang w:val="en-GB"/>
              </w:rPr>
              <w:t>-</w:t>
            </w:r>
          </w:p>
        </w:tc>
        <w:tc>
          <w:tcPr>
            <w:tcW w:w="238" w:type="dxa"/>
            <w:tcBorders>
              <w:top w:val="nil"/>
              <w:left w:val="nil"/>
              <w:bottom w:val="nil"/>
              <w:right w:val="nil"/>
            </w:tcBorders>
          </w:tcPr>
          <w:p w14:paraId="5539B6AF" w14:textId="77777777" w:rsidR="00B84E34" w:rsidRPr="00E57DA7" w:rsidRDefault="00B84E34" w:rsidP="00B84E34">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shd w:val="clear" w:color="auto" w:fill="FFFFFF" w:themeFill="background1"/>
          </w:tcPr>
          <w:p w14:paraId="2222383C" w14:textId="3CA1715D" w:rsidR="00B84E34" w:rsidRPr="00E57DA7" w:rsidRDefault="009E58E2" w:rsidP="00B84E34">
            <w:pPr>
              <w:spacing w:line="240" w:lineRule="auto"/>
              <w:ind w:right="-11"/>
              <w:jc w:val="right"/>
              <w:rPr>
                <w:rFonts w:ascii="Browallia New" w:hAnsi="Browallia New" w:cs="Browallia New"/>
                <w:sz w:val="28"/>
                <w:szCs w:val="28"/>
                <w:lang w:val="en-GB"/>
              </w:rPr>
            </w:pPr>
            <w:r w:rsidRPr="00E57DA7">
              <w:rPr>
                <w:rFonts w:ascii="Browallia New" w:hAnsi="Browallia New" w:cs="Browallia New"/>
                <w:sz w:val="28"/>
                <w:szCs w:val="28"/>
                <w:lang w:val="en-GB"/>
              </w:rPr>
              <w:t>10.</w:t>
            </w:r>
            <w:r w:rsidR="002F2FC8" w:rsidRPr="00E57DA7">
              <w:rPr>
                <w:rFonts w:ascii="Browallia New" w:hAnsi="Browallia New" w:cs="Browallia New"/>
                <w:sz w:val="28"/>
                <w:szCs w:val="28"/>
                <w:lang w:val="en-GB"/>
              </w:rPr>
              <w:t>80</w:t>
            </w:r>
          </w:p>
        </w:tc>
        <w:tc>
          <w:tcPr>
            <w:tcW w:w="243" w:type="dxa"/>
            <w:tcBorders>
              <w:top w:val="nil"/>
              <w:left w:val="nil"/>
              <w:bottom w:val="nil"/>
              <w:right w:val="nil"/>
            </w:tcBorders>
          </w:tcPr>
          <w:p w14:paraId="15D42C6B" w14:textId="77777777" w:rsidR="00B84E34" w:rsidRPr="00E57DA7" w:rsidRDefault="00B84E34" w:rsidP="00B84E34">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07B8B774" w14:textId="0B91DC8E" w:rsidR="00B84E34" w:rsidRPr="00E57DA7" w:rsidRDefault="00B84E34" w:rsidP="00B84E34">
            <w:pPr>
              <w:spacing w:line="240" w:lineRule="auto"/>
              <w:ind w:right="-11"/>
              <w:jc w:val="right"/>
              <w:rPr>
                <w:rFonts w:ascii="Browallia New" w:hAnsi="Browallia New" w:cs="Browallia New"/>
                <w:sz w:val="28"/>
                <w:szCs w:val="28"/>
                <w:lang w:val="en-GB"/>
              </w:rPr>
            </w:pPr>
            <w:r w:rsidRPr="00E57DA7">
              <w:rPr>
                <w:rFonts w:ascii="Browallia New" w:hAnsi="Browallia New" w:cs="Browallia New" w:hint="cs"/>
                <w:sz w:val="28"/>
                <w:szCs w:val="28"/>
                <w:cs/>
              </w:rPr>
              <w:t>6</w:t>
            </w:r>
            <w:r w:rsidRPr="00E57DA7">
              <w:rPr>
                <w:rFonts w:ascii="Browallia New" w:hAnsi="Browallia New" w:cs="Browallia New" w:hint="cs"/>
                <w:sz w:val="28"/>
                <w:szCs w:val="28"/>
                <w:cs/>
                <w:lang w:val="en-GB"/>
              </w:rPr>
              <w:t>.</w:t>
            </w:r>
            <w:r w:rsidRPr="00E57DA7">
              <w:rPr>
                <w:rFonts w:ascii="Browallia New" w:hAnsi="Browallia New" w:cs="Browallia New" w:hint="cs"/>
                <w:sz w:val="28"/>
                <w:szCs w:val="28"/>
                <w:cs/>
              </w:rPr>
              <w:t>00</w:t>
            </w:r>
          </w:p>
        </w:tc>
      </w:tr>
      <w:tr w:rsidR="00B84E34" w:rsidRPr="00B737D5" w14:paraId="150F5D33" w14:textId="77777777" w:rsidTr="000E3D02">
        <w:trPr>
          <w:trHeight w:val="321"/>
        </w:trPr>
        <w:tc>
          <w:tcPr>
            <w:tcW w:w="4102" w:type="dxa"/>
            <w:tcBorders>
              <w:top w:val="nil"/>
              <w:left w:val="nil"/>
              <w:bottom w:val="nil"/>
              <w:right w:val="nil"/>
            </w:tcBorders>
          </w:tcPr>
          <w:p w14:paraId="62110910" w14:textId="77777777" w:rsidR="00B84E34" w:rsidRPr="00E57DA7" w:rsidRDefault="00B84E34" w:rsidP="00B84E34">
            <w:pPr>
              <w:tabs>
                <w:tab w:val="clear" w:pos="3742"/>
              </w:tabs>
              <w:spacing w:line="240" w:lineRule="auto"/>
              <w:ind w:left="175" w:right="175"/>
              <w:rPr>
                <w:rFonts w:ascii="Browallia New" w:hAnsi="Browallia New" w:cs="Browallia New"/>
                <w:sz w:val="28"/>
                <w:szCs w:val="28"/>
                <w:cs/>
              </w:rPr>
            </w:pPr>
            <w:r w:rsidRPr="00E57DA7">
              <w:rPr>
                <w:rFonts w:ascii="Browallia New" w:hAnsi="Browallia New" w:cs="Browallia New" w:hint="cs"/>
                <w:sz w:val="28"/>
                <w:szCs w:val="28"/>
                <w:cs/>
              </w:rPr>
              <w:t>รายได้อื่น</w:t>
            </w:r>
          </w:p>
        </w:tc>
        <w:tc>
          <w:tcPr>
            <w:tcW w:w="1115" w:type="dxa"/>
            <w:tcBorders>
              <w:top w:val="nil"/>
              <w:left w:val="nil"/>
              <w:bottom w:val="nil"/>
              <w:right w:val="nil"/>
            </w:tcBorders>
            <w:vAlign w:val="bottom"/>
          </w:tcPr>
          <w:p w14:paraId="42959AE8" w14:textId="23283E84" w:rsidR="00B84E34" w:rsidRPr="00E57DA7" w:rsidRDefault="00B84E34" w:rsidP="00B84E34">
            <w:pPr>
              <w:spacing w:line="240" w:lineRule="auto"/>
              <w:ind w:right="-10"/>
              <w:jc w:val="right"/>
              <w:rPr>
                <w:rFonts w:ascii="Browallia New" w:hAnsi="Browallia New" w:cs="Browallia New"/>
                <w:sz w:val="28"/>
                <w:szCs w:val="28"/>
                <w:lang w:val="en-GB"/>
              </w:rPr>
            </w:pPr>
            <w:r w:rsidRPr="00E57DA7">
              <w:rPr>
                <w:rFonts w:ascii="Browallia New" w:hAnsi="Browallia New" w:cs="Browallia New" w:hint="cs"/>
                <w:sz w:val="28"/>
                <w:szCs w:val="28"/>
                <w:cs/>
                <w:lang w:val="en-GB"/>
              </w:rPr>
              <w:t>-</w:t>
            </w:r>
          </w:p>
        </w:tc>
        <w:tc>
          <w:tcPr>
            <w:tcW w:w="240" w:type="dxa"/>
            <w:tcBorders>
              <w:top w:val="nil"/>
              <w:left w:val="nil"/>
              <w:bottom w:val="nil"/>
              <w:right w:val="nil"/>
            </w:tcBorders>
          </w:tcPr>
          <w:p w14:paraId="006485EF" w14:textId="77777777" w:rsidR="00B84E34" w:rsidRPr="00E57DA7" w:rsidRDefault="00B84E34" w:rsidP="00B84E34">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2B72D886" w14:textId="77777777" w:rsidR="00B84E34" w:rsidRPr="00E57DA7" w:rsidRDefault="00B84E34" w:rsidP="00B84E34">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E57DA7">
              <w:rPr>
                <w:rFonts w:ascii="Browallia New" w:hAnsi="Browallia New" w:cs="Browallia New" w:hint="cs"/>
                <w:sz w:val="28"/>
                <w:szCs w:val="28"/>
                <w:cs/>
                <w:lang w:val="en-GB"/>
              </w:rPr>
              <w:t>-</w:t>
            </w:r>
          </w:p>
        </w:tc>
        <w:tc>
          <w:tcPr>
            <w:tcW w:w="238" w:type="dxa"/>
            <w:tcBorders>
              <w:top w:val="nil"/>
              <w:left w:val="nil"/>
              <w:bottom w:val="nil"/>
              <w:right w:val="nil"/>
            </w:tcBorders>
          </w:tcPr>
          <w:p w14:paraId="6FE95715" w14:textId="77777777" w:rsidR="00B84E34" w:rsidRPr="00E57DA7" w:rsidRDefault="00B84E34" w:rsidP="00B84E34">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shd w:val="clear" w:color="auto" w:fill="FFFFFF" w:themeFill="background1"/>
          </w:tcPr>
          <w:p w14:paraId="65BEB703" w14:textId="22264DF2" w:rsidR="00B84E34" w:rsidRPr="00E57DA7" w:rsidRDefault="002F2FC8" w:rsidP="00B84E34">
            <w:pPr>
              <w:spacing w:line="240" w:lineRule="auto"/>
              <w:ind w:right="-11"/>
              <w:jc w:val="right"/>
              <w:rPr>
                <w:rFonts w:ascii="Browallia New" w:hAnsi="Browallia New" w:cs="Browallia New"/>
                <w:sz w:val="28"/>
                <w:szCs w:val="28"/>
                <w:lang w:val="en-GB"/>
              </w:rPr>
            </w:pPr>
            <w:r w:rsidRPr="00E57DA7">
              <w:rPr>
                <w:rFonts w:ascii="Browallia New" w:hAnsi="Browallia New" w:cs="Browallia New"/>
                <w:sz w:val="28"/>
                <w:szCs w:val="28"/>
                <w:lang w:val="en-GB"/>
              </w:rPr>
              <w:t>0.80</w:t>
            </w:r>
          </w:p>
        </w:tc>
        <w:tc>
          <w:tcPr>
            <w:tcW w:w="243" w:type="dxa"/>
            <w:tcBorders>
              <w:top w:val="nil"/>
              <w:left w:val="nil"/>
              <w:bottom w:val="nil"/>
              <w:right w:val="nil"/>
            </w:tcBorders>
          </w:tcPr>
          <w:p w14:paraId="607FEDFE" w14:textId="77777777" w:rsidR="00B84E34" w:rsidRPr="00E57DA7" w:rsidRDefault="00B84E34" w:rsidP="00B84E34">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vAlign w:val="bottom"/>
          </w:tcPr>
          <w:p w14:paraId="26DA0570" w14:textId="75C6E842" w:rsidR="00B84E34" w:rsidRPr="00E57DA7" w:rsidRDefault="00B84E34" w:rsidP="00B84E34">
            <w:pPr>
              <w:spacing w:line="240" w:lineRule="auto"/>
              <w:ind w:right="-11"/>
              <w:jc w:val="right"/>
              <w:rPr>
                <w:rFonts w:ascii="Browallia New" w:hAnsi="Browallia New" w:cs="Browallia New"/>
                <w:sz w:val="28"/>
                <w:szCs w:val="28"/>
                <w:lang w:val="en-GB"/>
              </w:rPr>
            </w:pPr>
            <w:r w:rsidRPr="00E57DA7">
              <w:rPr>
                <w:rFonts w:ascii="Browallia New" w:hAnsi="Browallia New" w:cs="Browallia New"/>
                <w:sz w:val="28"/>
                <w:szCs w:val="28"/>
                <w:lang w:val="en-GB"/>
              </w:rPr>
              <w:t>0.80</w:t>
            </w:r>
          </w:p>
        </w:tc>
      </w:tr>
      <w:tr w:rsidR="00B84E34" w:rsidRPr="00B737D5" w14:paraId="1072DFED" w14:textId="77777777" w:rsidTr="000E3D02">
        <w:trPr>
          <w:trHeight w:val="321"/>
        </w:trPr>
        <w:tc>
          <w:tcPr>
            <w:tcW w:w="4102" w:type="dxa"/>
            <w:tcBorders>
              <w:top w:val="nil"/>
              <w:left w:val="nil"/>
              <w:bottom w:val="nil"/>
              <w:right w:val="nil"/>
            </w:tcBorders>
          </w:tcPr>
          <w:p w14:paraId="09773A42" w14:textId="77777777" w:rsidR="00B84E34" w:rsidRPr="00E57DA7" w:rsidRDefault="00B84E34" w:rsidP="00B84E34">
            <w:pPr>
              <w:tabs>
                <w:tab w:val="clear" w:pos="3742"/>
              </w:tabs>
              <w:spacing w:line="240" w:lineRule="auto"/>
              <w:ind w:left="175" w:right="175"/>
              <w:rPr>
                <w:rFonts w:ascii="Browallia New" w:hAnsi="Browallia New" w:cs="Browallia New"/>
                <w:sz w:val="28"/>
                <w:szCs w:val="28"/>
                <w:cs/>
              </w:rPr>
            </w:pPr>
            <w:r w:rsidRPr="00E57DA7">
              <w:rPr>
                <w:rFonts w:ascii="Browallia New" w:hAnsi="Browallia New" w:cs="Browallia New" w:hint="cs"/>
                <w:sz w:val="28"/>
                <w:szCs w:val="28"/>
                <w:cs/>
              </w:rPr>
              <w:t>ค่าใช้จ่ายอื่น</w:t>
            </w:r>
          </w:p>
        </w:tc>
        <w:tc>
          <w:tcPr>
            <w:tcW w:w="1115" w:type="dxa"/>
            <w:tcBorders>
              <w:top w:val="nil"/>
              <w:left w:val="nil"/>
              <w:bottom w:val="nil"/>
              <w:right w:val="nil"/>
            </w:tcBorders>
            <w:vAlign w:val="bottom"/>
          </w:tcPr>
          <w:p w14:paraId="3E02A974" w14:textId="59F31B47" w:rsidR="00B84E34" w:rsidRPr="00E57DA7" w:rsidDel="00AA3715" w:rsidRDefault="00B84E34" w:rsidP="00B84E34">
            <w:pPr>
              <w:spacing w:line="240" w:lineRule="auto"/>
              <w:ind w:right="-10"/>
              <w:jc w:val="right"/>
              <w:rPr>
                <w:rFonts w:ascii="Browallia New" w:hAnsi="Browallia New" w:cs="Browallia New"/>
                <w:sz w:val="28"/>
                <w:szCs w:val="28"/>
                <w:cs/>
                <w:lang w:val="en-GB"/>
              </w:rPr>
            </w:pPr>
            <w:r w:rsidRPr="00E57DA7">
              <w:rPr>
                <w:rFonts w:ascii="Browallia New" w:hAnsi="Browallia New" w:cs="Browallia New" w:hint="cs"/>
                <w:sz w:val="28"/>
                <w:szCs w:val="28"/>
                <w:cs/>
                <w:lang w:val="en-GB"/>
              </w:rPr>
              <w:t>-</w:t>
            </w:r>
          </w:p>
        </w:tc>
        <w:tc>
          <w:tcPr>
            <w:tcW w:w="240" w:type="dxa"/>
            <w:tcBorders>
              <w:top w:val="nil"/>
              <w:left w:val="nil"/>
              <w:bottom w:val="nil"/>
              <w:right w:val="nil"/>
            </w:tcBorders>
          </w:tcPr>
          <w:p w14:paraId="072B98D1" w14:textId="77777777" w:rsidR="00B84E34" w:rsidRPr="00E57DA7" w:rsidRDefault="00B84E34" w:rsidP="00B84E34">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2E923CF4" w14:textId="77777777" w:rsidR="00B84E34" w:rsidRPr="00E57DA7" w:rsidRDefault="00B84E34" w:rsidP="00B84E34">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E57DA7">
              <w:rPr>
                <w:rFonts w:ascii="Browallia New" w:hAnsi="Browallia New" w:cs="Browallia New" w:hint="cs"/>
                <w:sz w:val="28"/>
                <w:szCs w:val="28"/>
                <w:cs/>
                <w:lang w:val="en-GB"/>
              </w:rPr>
              <w:t>-</w:t>
            </w:r>
          </w:p>
        </w:tc>
        <w:tc>
          <w:tcPr>
            <w:tcW w:w="238" w:type="dxa"/>
            <w:tcBorders>
              <w:top w:val="nil"/>
              <w:left w:val="nil"/>
              <w:bottom w:val="nil"/>
              <w:right w:val="nil"/>
            </w:tcBorders>
          </w:tcPr>
          <w:p w14:paraId="3B392ADE" w14:textId="77777777" w:rsidR="00B84E34" w:rsidRPr="00E57DA7" w:rsidRDefault="00B84E34" w:rsidP="00B84E34">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shd w:val="clear" w:color="auto" w:fill="FFFFFF" w:themeFill="background1"/>
          </w:tcPr>
          <w:p w14:paraId="1B2E5267" w14:textId="06D39DF5" w:rsidR="00B84E34" w:rsidRPr="00E57DA7" w:rsidDel="00AA3715" w:rsidRDefault="00B84E34" w:rsidP="00B84E34">
            <w:pPr>
              <w:spacing w:line="240" w:lineRule="auto"/>
              <w:ind w:right="-11"/>
              <w:jc w:val="right"/>
              <w:rPr>
                <w:rFonts w:ascii="Browallia New" w:hAnsi="Browallia New" w:cs="Browallia New"/>
                <w:sz w:val="28"/>
                <w:szCs w:val="28"/>
                <w:cs/>
                <w:lang w:val="en-GB"/>
              </w:rPr>
            </w:pPr>
            <w:r w:rsidRPr="00E57DA7">
              <w:rPr>
                <w:rFonts w:ascii="Browallia New" w:hAnsi="Browallia New" w:cs="Browallia New"/>
                <w:sz w:val="28"/>
                <w:szCs w:val="28"/>
                <w:lang w:val="en-GB"/>
              </w:rPr>
              <w:t>0.66</w:t>
            </w:r>
          </w:p>
        </w:tc>
        <w:tc>
          <w:tcPr>
            <w:tcW w:w="243" w:type="dxa"/>
            <w:tcBorders>
              <w:top w:val="nil"/>
              <w:left w:val="nil"/>
              <w:bottom w:val="nil"/>
              <w:right w:val="nil"/>
            </w:tcBorders>
          </w:tcPr>
          <w:p w14:paraId="5B1C0565" w14:textId="77777777" w:rsidR="00B84E34" w:rsidRPr="00E57DA7" w:rsidRDefault="00B84E34" w:rsidP="00B84E34">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5D07D492" w14:textId="6AC9206A" w:rsidR="00B84E34" w:rsidRPr="00E57DA7" w:rsidRDefault="00B84E34" w:rsidP="00B84E34">
            <w:pPr>
              <w:spacing w:line="240" w:lineRule="auto"/>
              <w:ind w:right="-11"/>
              <w:jc w:val="right"/>
              <w:rPr>
                <w:rFonts w:ascii="Browallia New" w:hAnsi="Browallia New" w:cs="Browallia New"/>
                <w:sz w:val="28"/>
                <w:szCs w:val="28"/>
                <w:lang w:val="en-GB"/>
              </w:rPr>
            </w:pPr>
            <w:r w:rsidRPr="00E57DA7">
              <w:rPr>
                <w:rFonts w:ascii="Browallia New" w:hAnsi="Browallia New" w:cs="Browallia New"/>
                <w:sz w:val="28"/>
                <w:szCs w:val="28"/>
                <w:lang w:val="en-GB"/>
              </w:rPr>
              <w:t>0.65</w:t>
            </w:r>
          </w:p>
        </w:tc>
      </w:tr>
      <w:tr w:rsidR="00B84E34" w:rsidRPr="00B737D5" w14:paraId="6F1911D8" w14:textId="77777777" w:rsidTr="000E3D02">
        <w:trPr>
          <w:trHeight w:val="321"/>
        </w:trPr>
        <w:tc>
          <w:tcPr>
            <w:tcW w:w="4102" w:type="dxa"/>
            <w:tcBorders>
              <w:top w:val="nil"/>
              <w:left w:val="nil"/>
              <w:bottom w:val="nil"/>
              <w:right w:val="nil"/>
            </w:tcBorders>
          </w:tcPr>
          <w:p w14:paraId="22053661" w14:textId="2B67AD4E" w:rsidR="00B84E34" w:rsidRPr="00E57DA7" w:rsidRDefault="00AC52A4" w:rsidP="00B84E34">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hint="cs"/>
                <w:sz w:val="28"/>
                <w:szCs w:val="28"/>
                <w:cs/>
              </w:rPr>
              <w:t>ดอกเบี้ยจ่าย</w:t>
            </w:r>
          </w:p>
        </w:tc>
        <w:tc>
          <w:tcPr>
            <w:tcW w:w="1115" w:type="dxa"/>
            <w:tcBorders>
              <w:top w:val="nil"/>
              <w:left w:val="nil"/>
              <w:bottom w:val="nil"/>
              <w:right w:val="nil"/>
            </w:tcBorders>
            <w:vAlign w:val="bottom"/>
          </w:tcPr>
          <w:p w14:paraId="3D03F251" w14:textId="5E6A5E04" w:rsidR="00B84E34" w:rsidRPr="00E57DA7" w:rsidDel="00AA3715" w:rsidRDefault="00B84E34" w:rsidP="00B84E34">
            <w:pPr>
              <w:spacing w:line="240" w:lineRule="auto"/>
              <w:ind w:right="-10"/>
              <w:jc w:val="right"/>
              <w:rPr>
                <w:rFonts w:ascii="Browallia New" w:hAnsi="Browallia New" w:cs="Browallia New"/>
                <w:sz w:val="28"/>
                <w:szCs w:val="28"/>
                <w:cs/>
                <w:lang w:val="en-GB"/>
              </w:rPr>
            </w:pPr>
            <w:r w:rsidRPr="00E57DA7">
              <w:rPr>
                <w:rFonts w:ascii="Browallia New" w:hAnsi="Browallia New" w:cs="Browallia New" w:hint="cs"/>
                <w:sz w:val="28"/>
                <w:szCs w:val="28"/>
                <w:cs/>
                <w:lang w:val="en-GB"/>
              </w:rPr>
              <w:t>-</w:t>
            </w:r>
          </w:p>
        </w:tc>
        <w:tc>
          <w:tcPr>
            <w:tcW w:w="240" w:type="dxa"/>
            <w:tcBorders>
              <w:top w:val="nil"/>
              <w:left w:val="nil"/>
              <w:bottom w:val="nil"/>
              <w:right w:val="nil"/>
            </w:tcBorders>
          </w:tcPr>
          <w:p w14:paraId="5B73E76A" w14:textId="77777777" w:rsidR="00B84E34" w:rsidRPr="00E57DA7" w:rsidRDefault="00B84E34" w:rsidP="00B84E34">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0881AD1F" w14:textId="77777777" w:rsidR="00B84E34" w:rsidRPr="00E57DA7" w:rsidRDefault="00B84E34" w:rsidP="00B84E34">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E57DA7">
              <w:rPr>
                <w:rFonts w:ascii="Browallia New" w:hAnsi="Browallia New" w:cs="Browallia New" w:hint="cs"/>
                <w:sz w:val="28"/>
                <w:szCs w:val="28"/>
                <w:cs/>
                <w:lang w:val="en-GB"/>
              </w:rPr>
              <w:t>-</w:t>
            </w:r>
          </w:p>
        </w:tc>
        <w:tc>
          <w:tcPr>
            <w:tcW w:w="238" w:type="dxa"/>
            <w:tcBorders>
              <w:top w:val="nil"/>
              <w:left w:val="nil"/>
              <w:bottom w:val="nil"/>
              <w:right w:val="nil"/>
            </w:tcBorders>
          </w:tcPr>
          <w:p w14:paraId="71DB290B" w14:textId="77777777" w:rsidR="00B84E34" w:rsidRPr="00E57DA7" w:rsidRDefault="00B84E34" w:rsidP="00B84E34">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shd w:val="clear" w:color="auto" w:fill="FFFFFF" w:themeFill="background1"/>
          </w:tcPr>
          <w:p w14:paraId="7FC28055" w14:textId="6D1A6532" w:rsidR="00B84E34" w:rsidRPr="00E57DA7" w:rsidDel="00AA3715" w:rsidRDefault="00B84E34" w:rsidP="00B84E34">
            <w:pPr>
              <w:spacing w:line="240" w:lineRule="auto"/>
              <w:ind w:right="-11"/>
              <w:jc w:val="right"/>
              <w:rPr>
                <w:rFonts w:ascii="Browallia New" w:hAnsi="Browallia New" w:cs="Browallia New"/>
                <w:sz w:val="28"/>
                <w:szCs w:val="28"/>
                <w:cs/>
                <w:lang w:val="en-GB"/>
              </w:rPr>
            </w:pPr>
            <w:r w:rsidRPr="00E57DA7">
              <w:rPr>
                <w:rFonts w:ascii="Browallia New" w:hAnsi="Browallia New" w:cs="Browallia New"/>
                <w:sz w:val="28"/>
                <w:szCs w:val="28"/>
                <w:lang w:val="en-GB"/>
              </w:rPr>
              <w:t>17.68</w:t>
            </w:r>
          </w:p>
        </w:tc>
        <w:tc>
          <w:tcPr>
            <w:tcW w:w="243" w:type="dxa"/>
            <w:tcBorders>
              <w:top w:val="nil"/>
              <w:left w:val="nil"/>
              <w:bottom w:val="nil"/>
              <w:right w:val="nil"/>
            </w:tcBorders>
          </w:tcPr>
          <w:p w14:paraId="63C22819" w14:textId="77777777" w:rsidR="00B84E34" w:rsidRPr="00E57DA7" w:rsidRDefault="00B84E34" w:rsidP="00B84E34">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2A894497" w14:textId="40ED66D6" w:rsidR="00B84E34" w:rsidRPr="00E57DA7" w:rsidRDefault="00B84E34" w:rsidP="00B84E34">
            <w:pPr>
              <w:spacing w:line="240" w:lineRule="auto"/>
              <w:ind w:right="-11"/>
              <w:jc w:val="right"/>
              <w:rPr>
                <w:rFonts w:ascii="Browallia New" w:hAnsi="Browallia New" w:cs="Browallia New"/>
                <w:sz w:val="28"/>
                <w:szCs w:val="28"/>
                <w:lang w:val="en-GB"/>
              </w:rPr>
            </w:pPr>
            <w:r w:rsidRPr="00E57DA7">
              <w:rPr>
                <w:rFonts w:ascii="Browallia New" w:hAnsi="Browallia New" w:cs="Browallia New" w:hint="cs"/>
                <w:sz w:val="28"/>
                <w:szCs w:val="28"/>
                <w:cs/>
              </w:rPr>
              <w:t>27</w:t>
            </w:r>
            <w:r w:rsidRPr="00E57DA7">
              <w:rPr>
                <w:rFonts w:ascii="Browallia New" w:hAnsi="Browallia New" w:cs="Browallia New" w:hint="cs"/>
                <w:sz w:val="28"/>
                <w:szCs w:val="28"/>
                <w:cs/>
                <w:lang w:val="en-GB"/>
              </w:rPr>
              <w:t>.</w:t>
            </w:r>
            <w:r w:rsidRPr="00E57DA7">
              <w:rPr>
                <w:rFonts w:ascii="Browallia New" w:hAnsi="Browallia New" w:cs="Browallia New" w:hint="cs"/>
                <w:sz w:val="28"/>
                <w:szCs w:val="28"/>
                <w:cs/>
              </w:rPr>
              <w:t>98</w:t>
            </w:r>
          </w:p>
        </w:tc>
      </w:tr>
      <w:tr w:rsidR="00C3013A" w:rsidRPr="00B737D5" w14:paraId="67CB127B" w14:textId="77777777" w:rsidTr="000E3D02">
        <w:trPr>
          <w:trHeight w:val="324"/>
        </w:trPr>
        <w:tc>
          <w:tcPr>
            <w:tcW w:w="4102" w:type="dxa"/>
            <w:tcBorders>
              <w:top w:val="nil"/>
              <w:left w:val="nil"/>
              <w:bottom w:val="nil"/>
              <w:right w:val="nil"/>
            </w:tcBorders>
          </w:tcPr>
          <w:p w14:paraId="2FCE8621" w14:textId="77777777" w:rsidR="00C3013A" w:rsidRPr="00E57DA7" w:rsidRDefault="00C3013A" w:rsidP="00C3013A">
            <w:pPr>
              <w:tabs>
                <w:tab w:val="clear" w:pos="3742"/>
              </w:tabs>
              <w:spacing w:line="240" w:lineRule="auto"/>
              <w:ind w:left="175" w:right="175"/>
              <w:rPr>
                <w:rFonts w:ascii="Browallia New" w:hAnsi="Browallia New" w:cs="Browallia New"/>
                <w:sz w:val="14"/>
                <w:szCs w:val="14"/>
                <w:cs/>
              </w:rPr>
            </w:pPr>
          </w:p>
        </w:tc>
        <w:tc>
          <w:tcPr>
            <w:tcW w:w="1115" w:type="dxa"/>
            <w:tcBorders>
              <w:top w:val="nil"/>
              <w:left w:val="nil"/>
              <w:bottom w:val="nil"/>
              <w:right w:val="nil"/>
            </w:tcBorders>
          </w:tcPr>
          <w:p w14:paraId="20FC60CE" w14:textId="77777777" w:rsidR="00C3013A" w:rsidRPr="00E57DA7" w:rsidRDefault="00C3013A" w:rsidP="00C3013A">
            <w:pPr>
              <w:spacing w:line="240" w:lineRule="auto"/>
              <w:ind w:right="-10"/>
              <w:jc w:val="right"/>
              <w:rPr>
                <w:rFonts w:ascii="Browallia New" w:hAnsi="Browallia New" w:cs="Browallia New"/>
                <w:sz w:val="14"/>
                <w:szCs w:val="14"/>
                <w:lang w:val="en-GB"/>
              </w:rPr>
            </w:pPr>
          </w:p>
        </w:tc>
        <w:tc>
          <w:tcPr>
            <w:tcW w:w="240" w:type="dxa"/>
            <w:tcBorders>
              <w:top w:val="nil"/>
              <w:left w:val="nil"/>
              <w:bottom w:val="nil"/>
              <w:right w:val="nil"/>
            </w:tcBorders>
          </w:tcPr>
          <w:p w14:paraId="0D1A76E3" w14:textId="77777777" w:rsidR="00C3013A" w:rsidRPr="00E57DA7" w:rsidRDefault="00C3013A" w:rsidP="00C3013A">
            <w:pPr>
              <w:tabs>
                <w:tab w:val="decimal" w:pos="492"/>
              </w:tabs>
              <w:spacing w:line="240" w:lineRule="auto"/>
              <w:ind w:right="-10"/>
              <w:jc w:val="right"/>
              <w:rPr>
                <w:rFonts w:ascii="Browallia New" w:hAnsi="Browallia New" w:cs="Browallia New"/>
                <w:sz w:val="14"/>
                <w:szCs w:val="14"/>
              </w:rPr>
            </w:pPr>
          </w:p>
        </w:tc>
        <w:tc>
          <w:tcPr>
            <w:tcW w:w="1103" w:type="dxa"/>
            <w:tcBorders>
              <w:top w:val="nil"/>
              <w:left w:val="nil"/>
              <w:bottom w:val="nil"/>
              <w:right w:val="nil"/>
            </w:tcBorders>
            <w:shd w:val="clear" w:color="auto" w:fill="auto"/>
          </w:tcPr>
          <w:p w14:paraId="4B4F90D8" w14:textId="77777777" w:rsidR="00C3013A" w:rsidRPr="00E57DA7" w:rsidRDefault="00C3013A" w:rsidP="00C3013A">
            <w:pPr>
              <w:tabs>
                <w:tab w:val="clear" w:pos="227"/>
                <w:tab w:val="clear" w:pos="454"/>
                <w:tab w:val="clear" w:pos="680"/>
                <w:tab w:val="left" w:pos="132"/>
                <w:tab w:val="left" w:pos="213"/>
              </w:tabs>
              <w:spacing w:line="240" w:lineRule="auto"/>
              <w:ind w:right="-10"/>
              <w:jc w:val="right"/>
              <w:rPr>
                <w:rFonts w:ascii="Browallia New" w:hAnsi="Browallia New" w:cs="Browallia New"/>
                <w:sz w:val="14"/>
                <w:szCs w:val="14"/>
                <w:lang w:val="en-GB"/>
              </w:rPr>
            </w:pPr>
          </w:p>
        </w:tc>
        <w:tc>
          <w:tcPr>
            <w:tcW w:w="238" w:type="dxa"/>
            <w:tcBorders>
              <w:top w:val="nil"/>
              <w:left w:val="nil"/>
              <w:bottom w:val="nil"/>
              <w:right w:val="nil"/>
            </w:tcBorders>
          </w:tcPr>
          <w:p w14:paraId="46749904" w14:textId="77777777" w:rsidR="00C3013A" w:rsidRPr="00E57DA7" w:rsidRDefault="00C3013A" w:rsidP="00C3013A">
            <w:pPr>
              <w:tabs>
                <w:tab w:val="decimal" w:pos="492"/>
              </w:tabs>
              <w:spacing w:line="240" w:lineRule="auto"/>
              <w:ind w:right="-10"/>
              <w:jc w:val="right"/>
              <w:rPr>
                <w:rFonts w:ascii="Browallia New" w:hAnsi="Browallia New" w:cs="Browallia New"/>
                <w:sz w:val="14"/>
                <w:szCs w:val="14"/>
              </w:rPr>
            </w:pPr>
          </w:p>
        </w:tc>
        <w:tc>
          <w:tcPr>
            <w:tcW w:w="1078" w:type="dxa"/>
            <w:tcBorders>
              <w:top w:val="nil"/>
              <w:left w:val="nil"/>
              <w:bottom w:val="nil"/>
              <w:right w:val="nil"/>
            </w:tcBorders>
          </w:tcPr>
          <w:p w14:paraId="021F1389" w14:textId="77777777" w:rsidR="00C3013A" w:rsidRPr="00E57DA7" w:rsidDel="00AA3715" w:rsidRDefault="00C3013A" w:rsidP="00C3013A">
            <w:pPr>
              <w:spacing w:line="240" w:lineRule="auto"/>
              <w:ind w:right="-11"/>
              <w:jc w:val="right"/>
              <w:rPr>
                <w:rFonts w:ascii="Browallia New" w:hAnsi="Browallia New" w:cs="Browallia New"/>
                <w:sz w:val="14"/>
                <w:szCs w:val="14"/>
                <w:cs/>
                <w:lang w:val="en-GB"/>
              </w:rPr>
            </w:pPr>
          </w:p>
        </w:tc>
        <w:tc>
          <w:tcPr>
            <w:tcW w:w="243" w:type="dxa"/>
            <w:tcBorders>
              <w:top w:val="nil"/>
              <w:left w:val="nil"/>
              <w:bottom w:val="nil"/>
              <w:right w:val="nil"/>
            </w:tcBorders>
          </w:tcPr>
          <w:p w14:paraId="7D3D2384" w14:textId="77777777" w:rsidR="00C3013A" w:rsidRPr="00E57DA7" w:rsidRDefault="00C3013A" w:rsidP="00C3013A">
            <w:pPr>
              <w:tabs>
                <w:tab w:val="decimal" w:pos="492"/>
              </w:tabs>
              <w:spacing w:line="240" w:lineRule="auto"/>
              <w:ind w:right="-10"/>
              <w:jc w:val="right"/>
              <w:rPr>
                <w:rFonts w:ascii="Browallia New" w:hAnsi="Browallia New" w:cs="Browallia New"/>
                <w:sz w:val="14"/>
                <w:szCs w:val="14"/>
                <w:lang w:val="en-GB"/>
              </w:rPr>
            </w:pPr>
          </w:p>
        </w:tc>
        <w:tc>
          <w:tcPr>
            <w:tcW w:w="1143" w:type="dxa"/>
            <w:tcBorders>
              <w:top w:val="nil"/>
              <w:left w:val="nil"/>
              <w:bottom w:val="nil"/>
              <w:right w:val="nil"/>
            </w:tcBorders>
          </w:tcPr>
          <w:p w14:paraId="2D887A5D" w14:textId="77777777" w:rsidR="00C3013A" w:rsidRPr="00E57DA7" w:rsidRDefault="00C3013A" w:rsidP="00C3013A">
            <w:pPr>
              <w:spacing w:line="240" w:lineRule="auto"/>
              <w:ind w:right="-11"/>
              <w:jc w:val="right"/>
              <w:rPr>
                <w:rFonts w:ascii="Browallia New" w:hAnsi="Browallia New" w:cs="Browallia New"/>
                <w:sz w:val="14"/>
                <w:szCs w:val="14"/>
                <w:lang w:val="en-GB"/>
              </w:rPr>
            </w:pPr>
          </w:p>
        </w:tc>
      </w:tr>
      <w:tr w:rsidR="00C3013A" w:rsidRPr="00B737D5" w14:paraId="417A9AEF" w14:textId="77777777" w:rsidTr="000E3D02">
        <w:trPr>
          <w:trHeight w:val="321"/>
        </w:trPr>
        <w:tc>
          <w:tcPr>
            <w:tcW w:w="5217" w:type="dxa"/>
            <w:gridSpan w:val="2"/>
            <w:tcBorders>
              <w:top w:val="nil"/>
              <w:left w:val="nil"/>
              <w:bottom w:val="nil"/>
              <w:right w:val="nil"/>
            </w:tcBorders>
            <w:vAlign w:val="bottom"/>
          </w:tcPr>
          <w:p w14:paraId="7490EA92" w14:textId="77777777" w:rsidR="00C3013A" w:rsidRPr="00E57DA7" w:rsidRDefault="00C3013A" w:rsidP="00C3013A">
            <w:pPr>
              <w:spacing w:line="240" w:lineRule="auto"/>
              <w:ind w:right="-10"/>
              <w:rPr>
                <w:rFonts w:ascii="Browallia New" w:hAnsi="Browallia New" w:cs="Browallia New"/>
                <w:sz w:val="28"/>
                <w:szCs w:val="28"/>
                <w:lang w:val="en-GB"/>
              </w:rPr>
            </w:pPr>
            <w:r w:rsidRPr="00E57DA7">
              <w:rPr>
                <w:rFonts w:ascii="Browallia New" w:hAnsi="Browallia New" w:cs="Browallia New"/>
                <w:b/>
                <w:bCs/>
                <w:sz w:val="28"/>
                <w:szCs w:val="28"/>
                <w:cs/>
              </w:rPr>
              <w:t>รายการธุรกิจกับบุคคลและบริษัทที่เกี่ยวข้องกัน</w:t>
            </w:r>
          </w:p>
        </w:tc>
        <w:tc>
          <w:tcPr>
            <w:tcW w:w="240" w:type="dxa"/>
            <w:tcBorders>
              <w:top w:val="nil"/>
              <w:left w:val="nil"/>
              <w:bottom w:val="nil"/>
              <w:right w:val="nil"/>
            </w:tcBorders>
          </w:tcPr>
          <w:p w14:paraId="7683E6D6" w14:textId="77777777" w:rsidR="00C3013A" w:rsidRPr="00E57DA7" w:rsidRDefault="00C3013A" w:rsidP="00C3013A">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3D3B8D10" w14:textId="77777777" w:rsidR="00C3013A" w:rsidRPr="00E57DA7" w:rsidRDefault="00C3013A" w:rsidP="00C3013A">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38" w:type="dxa"/>
            <w:tcBorders>
              <w:top w:val="nil"/>
              <w:left w:val="nil"/>
              <w:bottom w:val="nil"/>
              <w:right w:val="nil"/>
            </w:tcBorders>
          </w:tcPr>
          <w:p w14:paraId="309F7941" w14:textId="77777777" w:rsidR="00C3013A" w:rsidRPr="00E57DA7" w:rsidRDefault="00C3013A" w:rsidP="00C3013A">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tcPr>
          <w:p w14:paraId="70FB6F4D" w14:textId="77777777" w:rsidR="00C3013A" w:rsidRPr="00E57DA7" w:rsidRDefault="00C3013A" w:rsidP="00C3013A">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78E9E21E" w14:textId="77777777" w:rsidR="00C3013A" w:rsidRPr="00E57DA7" w:rsidRDefault="00C3013A" w:rsidP="00C3013A">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vAlign w:val="bottom"/>
          </w:tcPr>
          <w:p w14:paraId="3F94908F" w14:textId="77777777" w:rsidR="00C3013A" w:rsidRPr="00E57DA7" w:rsidRDefault="00C3013A" w:rsidP="00C3013A">
            <w:pPr>
              <w:spacing w:line="240" w:lineRule="auto"/>
              <w:ind w:right="-11"/>
              <w:jc w:val="right"/>
              <w:rPr>
                <w:rFonts w:ascii="Browallia New" w:hAnsi="Browallia New" w:cs="Browallia New"/>
                <w:sz w:val="28"/>
                <w:szCs w:val="28"/>
                <w:lang w:val="en-GB"/>
              </w:rPr>
            </w:pPr>
          </w:p>
        </w:tc>
      </w:tr>
      <w:tr w:rsidR="00D6425D" w:rsidRPr="00B737D5" w14:paraId="1EDC1C87" w14:textId="77777777" w:rsidTr="000E3D02">
        <w:trPr>
          <w:trHeight w:val="321"/>
        </w:trPr>
        <w:tc>
          <w:tcPr>
            <w:tcW w:w="4102" w:type="dxa"/>
            <w:tcBorders>
              <w:top w:val="nil"/>
              <w:left w:val="nil"/>
              <w:bottom w:val="nil"/>
              <w:right w:val="nil"/>
            </w:tcBorders>
          </w:tcPr>
          <w:p w14:paraId="1796ACA0" w14:textId="69742004" w:rsidR="00D6425D" w:rsidRPr="00E57DA7" w:rsidRDefault="00AC52A4" w:rsidP="00D6425D">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hint="cs"/>
                <w:sz w:val="28"/>
                <w:szCs w:val="28"/>
                <w:cs/>
              </w:rPr>
              <w:t>ดอกเบี้ยจ่าย</w:t>
            </w:r>
          </w:p>
        </w:tc>
        <w:tc>
          <w:tcPr>
            <w:tcW w:w="1115" w:type="dxa"/>
            <w:tcBorders>
              <w:top w:val="nil"/>
              <w:left w:val="nil"/>
              <w:bottom w:val="nil"/>
              <w:right w:val="nil"/>
            </w:tcBorders>
            <w:vAlign w:val="bottom"/>
          </w:tcPr>
          <w:p w14:paraId="0A693BE3" w14:textId="3CFDD093" w:rsidR="00D6425D" w:rsidRPr="00E57DA7" w:rsidRDefault="002F2FC8" w:rsidP="00D6425D">
            <w:pPr>
              <w:tabs>
                <w:tab w:val="clear" w:pos="454"/>
                <w:tab w:val="clear" w:pos="680"/>
                <w:tab w:val="left" w:pos="132"/>
              </w:tabs>
              <w:spacing w:line="240" w:lineRule="auto"/>
              <w:ind w:right="-11"/>
              <w:jc w:val="right"/>
              <w:rPr>
                <w:rFonts w:ascii="Browallia New" w:hAnsi="Browallia New" w:cs="Browallia New"/>
                <w:sz w:val="28"/>
                <w:szCs w:val="28"/>
                <w:lang w:val="en-GB"/>
              </w:rPr>
            </w:pPr>
            <w:r w:rsidRPr="00E57DA7">
              <w:rPr>
                <w:rFonts w:ascii="Browallia New" w:hAnsi="Browallia New" w:cs="Browallia New"/>
                <w:sz w:val="28"/>
                <w:szCs w:val="28"/>
                <w:lang w:val="en-GB"/>
              </w:rPr>
              <w:t>31.12</w:t>
            </w:r>
          </w:p>
        </w:tc>
        <w:tc>
          <w:tcPr>
            <w:tcW w:w="240" w:type="dxa"/>
            <w:tcBorders>
              <w:top w:val="nil"/>
              <w:left w:val="nil"/>
              <w:bottom w:val="nil"/>
              <w:right w:val="nil"/>
            </w:tcBorders>
          </w:tcPr>
          <w:p w14:paraId="022B2B11" w14:textId="77777777" w:rsidR="00D6425D" w:rsidRPr="00E57DA7" w:rsidRDefault="00D6425D" w:rsidP="00D6425D">
            <w:pPr>
              <w:tabs>
                <w:tab w:val="decimal" w:pos="492"/>
              </w:tabs>
              <w:spacing w:line="240" w:lineRule="auto"/>
              <w:ind w:right="-11"/>
              <w:jc w:val="right"/>
              <w:rPr>
                <w:rFonts w:ascii="Browallia New" w:hAnsi="Browallia New" w:cs="Browallia New"/>
                <w:sz w:val="28"/>
                <w:szCs w:val="28"/>
                <w:lang w:val="en-GB"/>
              </w:rPr>
            </w:pPr>
          </w:p>
        </w:tc>
        <w:tc>
          <w:tcPr>
            <w:tcW w:w="1103" w:type="dxa"/>
            <w:tcBorders>
              <w:top w:val="nil"/>
              <w:left w:val="nil"/>
              <w:bottom w:val="nil"/>
              <w:right w:val="nil"/>
            </w:tcBorders>
            <w:shd w:val="clear" w:color="auto" w:fill="auto"/>
            <w:vAlign w:val="bottom"/>
          </w:tcPr>
          <w:p w14:paraId="4D1FD61C" w14:textId="34ECD57C" w:rsidR="00D6425D" w:rsidRPr="00E57DA7" w:rsidRDefault="00D6425D" w:rsidP="00D6425D">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E57DA7">
              <w:rPr>
                <w:rFonts w:ascii="Browallia New" w:hAnsi="Browallia New" w:cs="Browallia New"/>
                <w:sz w:val="28"/>
                <w:szCs w:val="28"/>
                <w:lang w:val="en-GB"/>
              </w:rPr>
              <w:t>15.08</w:t>
            </w:r>
          </w:p>
        </w:tc>
        <w:tc>
          <w:tcPr>
            <w:tcW w:w="238" w:type="dxa"/>
            <w:tcBorders>
              <w:top w:val="nil"/>
              <w:left w:val="nil"/>
              <w:bottom w:val="nil"/>
              <w:right w:val="nil"/>
            </w:tcBorders>
          </w:tcPr>
          <w:p w14:paraId="5965CD16" w14:textId="77777777" w:rsidR="00D6425D" w:rsidRPr="00E57DA7" w:rsidRDefault="00D6425D" w:rsidP="00D6425D">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tcPr>
          <w:p w14:paraId="31799877" w14:textId="4BA90641" w:rsidR="00D6425D" w:rsidRPr="00E57DA7" w:rsidRDefault="00D35BF3" w:rsidP="00D6425D">
            <w:pPr>
              <w:spacing w:line="240" w:lineRule="auto"/>
              <w:ind w:right="-11"/>
              <w:jc w:val="right"/>
              <w:rPr>
                <w:rFonts w:ascii="Browallia New" w:hAnsi="Browallia New" w:cs="Browallia New"/>
                <w:sz w:val="28"/>
                <w:szCs w:val="28"/>
                <w:lang w:val="en-GB"/>
              </w:rPr>
            </w:pPr>
            <w:r w:rsidRPr="00E57DA7">
              <w:rPr>
                <w:rFonts w:ascii="Browallia New" w:hAnsi="Browallia New" w:cs="Browallia New"/>
                <w:sz w:val="28"/>
                <w:szCs w:val="28"/>
                <w:lang w:val="en-GB"/>
              </w:rPr>
              <w:t>31.12</w:t>
            </w:r>
          </w:p>
        </w:tc>
        <w:tc>
          <w:tcPr>
            <w:tcW w:w="243" w:type="dxa"/>
            <w:tcBorders>
              <w:top w:val="nil"/>
              <w:left w:val="nil"/>
              <w:bottom w:val="nil"/>
              <w:right w:val="nil"/>
            </w:tcBorders>
          </w:tcPr>
          <w:p w14:paraId="20DACE0C" w14:textId="77777777" w:rsidR="00D6425D" w:rsidRPr="00E57DA7" w:rsidRDefault="00D6425D" w:rsidP="00D6425D">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051F5A69" w14:textId="7661678C" w:rsidR="00D6425D" w:rsidRPr="00E57DA7" w:rsidRDefault="00D6425D" w:rsidP="00D6425D">
            <w:pPr>
              <w:spacing w:line="240" w:lineRule="auto"/>
              <w:ind w:right="-11"/>
              <w:jc w:val="right"/>
              <w:rPr>
                <w:rFonts w:ascii="Browallia New" w:hAnsi="Browallia New" w:cs="Browallia New"/>
                <w:sz w:val="28"/>
                <w:szCs w:val="28"/>
                <w:lang w:val="en-GB"/>
              </w:rPr>
            </w:pPr>
            <w:r w:rsidRPr="00E57DA7">
              <w:rPr>
                <w:rFonts w:ascii="Browallia New" w:hAnsi="Browallia New" w:cs="Browallia New" w:hint="cs"/>
                <w:sz w:val="28"/>
                <w:szCs w:val="28"/>
                <w:cs/>
              </w:rPr>
              <w:t>15</w:t>
            </w:r>
            <w:r w:rsidRPr="00E57DA7">
              <w:rPr>
                <w:rFonts w:ascii="Browallia New" w:hAnsi="Browallia New" w:cs="Browallia New" w:hint="cs"/>
                <w:sz w:val="28"/>
                <w:szCs w:val="28"/>
                <w:cs/>
                <w:lang w:val="en-GB"/>
              </w:rPr>
              <w:t>.</w:t>
            </w:r>
            <w:r w:rsidRPr="00E57DA7">
              <w:rPr>
                <w:rFonts w:ascii="Browallia New" w:hAnsi="Browallia New" w:cs="Browallia New" w:hint="cs"/>
                <w:sz w:val="28"/>
                <w:szCs w:val="28"/>
                <w:cs/>
              </w:rPr>
              <w:t>08</w:t>
            </w:r>
          </w:p>
        </w:tc>
      </w:tr>
      <w:tr w:rsidR="00D6425D" w:rsidRPr="00B737D5" w14:paraId="40C499CA" w14:textId="77777777" w:rsidTr="000E3D02">
        <w:trPr>
          <w:trHeight w:val="321"/>
        </w:trPr>
        <w:tc>
          <w:tcPr>
            <w:tcW w:w="4102" w:type="dxa"/>
            <w:tcBorders>
              <w:top w:val="nil"/>
              <w:left w:val="nil"/>
              <w:bottom w:val="nil"/>
              <w:right w:val="nil"/>
            </w:tcBorders>
          </w:tcPr>
          <w:p w14:paraId="7D3F2B39" w14:textId="77777777" w:rsidR="00D6425D" w:rsidRPr="00E57DA7" w:rsidRDefault="00D6425D" w:rsidP="00D6425D">
            <w:pPr>
              <w:tabs>
                <w:tab w:val="clear" w:pos="3742"/>
              </w:tabs>
              <w:spacing w:line="240" w:lineRule="auto"/>
              <w:ind w:left="175" w:right="175"/>
              <w:rPr>
                <w:rFonts w:ascii="Browallia New" w:hAnsi="Browallia New" w:cs="Browallia New"/>
                <w:sz w:val="28"/>
                <w:szCs w:val="28"/>
                <w:cs/>
              </w:rPr>
            </w:pPr>
            <w:r w:rsidRPr="00E57DA7">
              <w:rPr>
                <w:rFonts w:ascii="Browallia New" w:hAnsi="Browallia New" w:cs="Browallia New" w:hint="cs"/>
                <w:sz w:val="28"/>
                <w:szCs w:val="28"/>
                <w:cs/>
              </w:rPr>
              <w:t>ซื้อที่ดิน</w:t>
            </w:r>
          </w:p>
        </w:tc>
        <w:tc>
          <w:tcPr>
            <w:tcW w:w="1115" w:type="dxa"/>
            <w:tcBorders>
              <w:top w:val="nil"/>
              <w:left w:val="nil"/>
              <w:bottom w:val="nil"/>
              <w:right w:val="nil"/>
            </w:tcBorders>
            <w:vAlign w:val="bottom"/>
          </w:tcPr>
          <w:p w14:paraId="7B6A3525" w14:textId="7FDECC5D" w:rsidR="00D6425D" w:rsidRPr="00E57DA7" w:rsidRDefault="009D10B7" w:rsidP="00D6425D">
            <w:pPr>
              <w:tabs>
                <w:tab w:val="clear" w:pos="454"/>
                <w:tab w:val="clear" w:pos="680"/>
                <w:tab w:val="left" w:pos="132"/>
              </w:tabs>
              <w:spacing w:line="240" w:lineRule="auto"/>
              <w:ind w:right="-11"/>
              <w:jc w:val="right"/>
              <w:rPr>
                <w:rFonts w:ascii="Browallia New" w:hAnsi="Browallia New" w:cs="Browallia New"/>
                <w:sz w:val="28"/>
                <w:szCs w:val="28"/>
                <w:lang w:val="en-GB"/>
              </w:rPr>
            </w:pPr>
            <w:r w:rsidRPr="00E57DA7">
              <w:rPr>
                <w:rFonts w:ascii="Browallia New" w:hAnsi="Browallia New" w:cs="Browallia New"/>
                <w:sz w:val="28"/>
                <w:szCs w:val="28"/>
                <w:lang w:val="en-GB"/>
              </w:rPr>
              <w:t>-</w:t>
            </w:r>
          </w:p>
        </w:tc>
        <w:tc>
          <w:tcPr>
            <w:tcW w:w="240" w:type="dxa"/>
            <w:tcBorders>
              <w:top w:val="nil"/>
              <w:left w:val="nil"/>
              <w:bottom w:val="nil"/>
              <w:right w:val="nil"/>
            </w:tcBorders>
          </w:tcPr>
          <w:p w14:paraId="3485CDFE" w14:textId="77777777" w:rsidR="00D6425D" w:rsidRPr="00E57DA7" w:rsidRDefault="00D6425D" w:rsidP="00D6425D">
            <w:pPr>
              <w:tabs>
                <w:tab w:val="decimal" w:pos="492"/>
              </w:tabs>
              <w:spacing w:line="240" w:lineRule="auto"/>
              <w:ind w:right="-11"/>
              <w:jc w:val="right"/>
              <w:rPr>
                <w:rFonts w:ascii="Browallia New" w:hAnsi="Browallia New" w:cs="Browallia New"/>
                <w:sz w:val="28"/>
                <w:szCs w:val="28"/>
                <w:lang w:val="en-GB"/>
              </w:rPr>
            </w:pPr>
          </w:p>
        </w:tc>
        <w:tc>
          <w:tcPr>
            <w:tcW w:w="1103" w:type="dxa"/>
            <w:tcBorders>
              <w:top w:val="nil"/>
              <w:left w:val="nil"/>
              <w:bottom w:val="nil"/>
              <w:right w:val="nil"/>
            </w:tcBorders>
            <w:shd w:val="clear" w:color="auto" w:fill="auto"/>
            <w:vAlign w:val="bottom"/>
          </w:tcPr>
          <w:p w14:paraId="0C3C655D" w14:textId="7CC6BDE6" w:rsidR="00D6425D" w:rsidRPr="00E57DA7" w:rsidRDefault="00D6425D" w:rsidP="00D6425D">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E57DA7">
              <w:rPr>
                <w:rFonts w:ascii="Browallia New" w:hAnsi="Browallia New" w:cs="Browallia New"/>
                <w:sz w:val="28"/>
                <w:szCs w:val="28"/>
                <w:lang w:val="en-GB"/>
              </w:rPr>
              <w:t>49.12</w:t>
            </w:r>
          </w:p>
        </w:tc>
        <w:tc>
          <w:tcPr>
            <w:tcW w:w="238" w:type="dxa"/>
            <w:tcBorders>
              <w:top w:val="nil"/>
              <w:left w:val="nil"/>
              <w:bottom w:val="nil"/>
              <w:right w:val="nil"/>
            </w:tcBorders>
          </w:tcPr>
          <w:p w14:paraId="04095D55" w14:textId="77777777" w:rsidR="00D6425D" w:rsidRPr="00E57DA7" w:rsidRDefault="00D6425D" w:rsidP="00D6425D">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tcPr>
          <w:p w14:paraId="764E305C" w14:textId="2E61D0D8" w:rsidR="00D6425D" w:rsidRPr="00E57DA7" w:rsidRDefault="00D35BF3" w:rsidP="00D6425D">
            <w:pPr>
              <w:spacing w:line="240" w:lineRule="auto"/>
              <w:ind w:right="-11"/>
              <w:jc w:val="right"/>
              <w:rPr>
                <w:rFonts w:ascii="Browallia New" w:hAnsi="Browallia New" w:cs="Browallia New"/>
                <w:sz w:val="28"/>
                <w:szCs w:val="28"/>
                <w:lang w:val="en-GB"/>
              </w:rPr>
            </w:pPr>
            <w:r w:rsidRPr="00E57DA7">
              <w:rPr>
                <w:rFonts w:ascii="Browallia New" w:hAnsi="Browallia New" w:cs="Browallia New"/>
                <w:sz w:val="28"/>
                <w:szCs w:val="28"/>
                <w:lang w:val="en-GB"/>
              </w:rPr>
              <w:t>-</w:t>
            </w:r>
          </w:p>
        </w:tc>
        <w:tc>
          <w:tcPr>
            <w:tcW w:w="243" w:type="dxa"/>
            <w:tcBorders>
              <w:top w:val="nil"/>
              <w:left w:val="nil"/>
              <w:bottom w:val="nil"/>
              <w:right w:val="nil"/>
            </w:tcBorders>
          </w:tcPr>
          <w:p w14:paraId="30A23940" w14:textId="77777777" w:rsidR="00D6425D" w:rsidRPr="00E57DA7" w:rsidRDefault="00D6425D" w:rsidP="00D6425D">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5A7B2198" w14:textId="11CE5282" w:rsidR="00D6425D" w:rsidRPr="00E57DA7" w:rsidRDefault="00D6425D" w:rsidP="00D6425D">
            <w:pPr>
              <w:spacing w:line="240" w:lineRule="auto"/>
              <w:ind w:right="-11"/>
              <w:jc w:val="right"/>
              <w:rPr>
                <w:rFonts w:ascii="Browallia New" w:hAnsi="Browallia New" w:cs="Browallia New"/>
                <w:sz w:val="28"/>
                <w:szCs w:val="28"/>
                <w:lang w:val="en-GB"/>
              </w:rPr>
            </w:pPr>
            <w:r w:rsidRPr="00E57DA7">
              <w:rPr>
                <w:rFonts w:ascii="Browallia New" w:hAnsi="Browallia New" w:cs="Browallia New" w:hint="cs"/>
                <w:sz w:val="28"/>
                <w:szCs w:val="28"/>
                <w:cs/>
                <w:lang w:val="en-GB"/>
              </w:rPr>
              <w:t>-</w:t>
            </w:r>
          </w:p>
        </w:tc>
      </w:tr>
      <w:tr w:rsidR="00D6425D" w:rsidRPr="00B737D5" w14:paraId="4A2E91A4" w14:textId="77777777" w:rsidTr="000E3D02">
        <w:trPr>
          <w:trHeight w:val="333"/>
        </w:trPr>
        <w:tc>
          <w:tcPr>
            <w:tcW w:w="4102" w:type="dxa"/>
            <w:tcBorders>
              <w:top w:val="nil"/>
              <w:left w:val="nil"/>
              <w:bottom w:val="nil"/>
              <w:right w:val="nil"/>
            </w:tcBorders>
          </w:tcPr>
          <w:p w14:paraId="514C9E7E" w14:textId="77777777" w:rsidR="00D6425D" w:rsidRPr="00E57DA7" w:rsidRDefault="00D6425D" w:rsidP="00D6425D">
            <w:pPr>
              <w:tabs>
                <w:tab w:val="clear" w:pos="3742"/>
              </w:tabs>
              <w:spacing w:line="240" w:lineRule="auto"/>
              <w:ind w:left="175" w:right="175"/>
              <w:rPr>
                <w:rFonts w:ascii="Browallia New" w:hAnsi="Browallia New" w:cs="Browallia New"/>
                <w:sz w:val="16"/>
                <w:szCs w:val="16"/>
                <w:cs/>
              </w:rPr>
            </w:pPr>
          </w:p>
        </w:tc>
        <w:tc>
          <w:tcPr>
            <w:tcW w:w="1115" w:type="dxa"/>
            <w:tcBorders>
              <w:top w:val="nil"/>
              <w:left w:val="nil"/>
              <w:bottom w:val="nil"/>
              <w:right w:val="nil"/>
            </w:tcBorders>
            <w:vAlign w:val="bottom"/>
          </w:tcPr>
          <w:p w14:paraId="036925E3" w14:textId="77777777" w:rsidR="00D6425D" w:rsidRPr="00E57DA7" w:rsidRDefault="00D6425D" w:rsidP="00D6425D">
            <w:pPr>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73DF2E55" w14:textId="77777777" w:rsidR="00D6425D" w:rsidRPr="00E57DA7" w:rsidRDefault="00D6425D" w:rsidP="00D6425D">
            <w:pPr>
              <w:tabs>
                <w:tab w:val="decimal" w:pos="492"/>
              </w:tabs>
              <w:spacing w:line="240" w:lineRule="auto"/>
              <w:ind w:right="-10"/>
              <w:jc w:val="right"/>
              <w:rPr>
                <w:rFonts w:ascii="Browallia New" w:hAnsi="Browallia New" w:cs="Browallia New"/>
                <w:sz w:val="16"/>
                <w:szCs w:val="16"/>
              </w:rPr>
            </w:pPr>
          </w:p>
        </w:tc>
        <w:tc>
          <w:tcPr>
            <w:tcW w:w="1103" w:type="dxa"/>
            <w:tcBorders>
              <w:top w:val="nil"/>
              <w:left w:val="nil"/>
              <w:bottom w:val="nil"/>
              <w:right w:val="nil"/>
            </w:tcBorders>
            <w:shd w:val="clear" w:color="auto" w:fill="auto"/>
            <w:vAlign w:val="bottom"/>
          </w:tcPr>
          <w:p w14:paraId="54016DE9" w14:textId="77777777" w:rsidR="00D6425D" w:rsidRPr="00E57DA7" w:rsidRDefault="00D6425D" w:rsidP="00D6425D">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38" w:type="dxa"/>
            <w:tcBorders>
              <w:top w:val="nil"/>
              <w:left w:val="nil"/>
              <w:bottom w:val="nil"/>
              <w:right w:val="nil"/>
            </w:tcBorders>
          </w:tcPr>
          <w:p w14:paraId="55E26760" w14:textId="77777777" w:rsidR="00D6425D" w:rsidRPr="00E57DA7" w:rsidRDefault="00D6425D" w:rsidP="00D6425D">
            <w:pPr>
              <w:tabs>
                <w:tab w:val="decimal" w:pos="492"/>
              </w:tabs>
              <w:spacing w:line="240" w:lineRule="auto"/>
              <w:ind w:right="-10"/>
              <w:jc w:val="right"/>
              <w:rPr>
                <w:rFonts w:ascii="Browallia New" w:hAnsi="Browallia New" w:cs="Browallia New"/>
                <w:sz w:val="16"/>
                <w:szCs w:val="16"/>
              </w:rPr>
            </w:pPr>
          </w:p>
        </w:tc>
        <w:tc>
          <w:tcPr>
            <w:tcW w:w="1078" w:type="dxa"/>
            <w:tcBorders>
              <w:top w:val="nil"/>
              <w:left w:val="nil"/>
              <w:bottom w:val="nil"/>
              <w:right w:val="nil"/>
            </w:tcBorders>
          </w:tcPr>
          <w:p w14:paraId="69A49EA5" w14:textId="77777777" w:rsidR="00D6425D" w:rsidRPr="00E57DA7" w:rsidRDefault="00D6425D" w:rsidP="00D6425D">
            <w:pPr>
              <w:spacing w:line="240" w:lineRule="auto"/>
              <w:ind w:right="-11"/>
              <w:jc w:val="right"/>
              <w:rPr>
                <w:rFonts w:ascii="Browallia New" w:hAnsi="Browallia New" w:cs="Browallia New"/>
                <w:sz w:val="16"/>
                <w:szCs w:val="16"/>
                <w:lang w:val="en-GB"/>
              </w:rPr>
            </w:pPr>
          </w:p>
        </w:tc>
        <w:tc>
          <w:tcPr>
            <w:tcW w:w="243" w:type="dxa"/>
            <w:tcBorders>
              <w:top w:val="nil"/>
              <w:left w:val="nil"/>
              <w:bottom w:val="nil"/>
              <w:right w:val="nil"/>
            </w:tcBorders>
          </w:tcPr>
          <w:p w14:paraId="6B6718CC" w14:textId="77777777" w:rsidR="00D6425D" w:rsidRPr="00E57DA7" w:rsidRDefault="00D6425D" w:rsidP="00D6425D">
            <w:pPr>
              <w:tabs>
                <w:tab w:val="decimal" w:pos="492"/>
              </w:tabs>
              <w:spacing w:line="240" w:lineRule="auto"/>
              <w:ind w:right="-10"/>
              <w:jc w:val="right"/>
              <w:rPr>
                <w:rFonts w:ascii="Browallia New" w:hAnsi="Browallia New" w:cs="Browallia New"/>
                <w:sz w:val="16"/>
                <w:szCs w:val="16"/>
                <w:lang w:val="en-GB"/>
              </w:rPr>
            </w:pPr>
          </w:p>
        </w:tc>
        <w:tc>
          <w:tcPr>
            <w:tcW w:w="1143" w:type="dxa"/>
            <w:tcBorders>
              <w:top w:val="nil"/>
              <w:left w:val="nil"/>
              <w:bottom w:val="nil"/>
              <w:right w:val="nil"/>
            </w:tcBorders>
            <w:vAlign w:val="bottom"/>
          </w:tcPr>
          <w:p w14:paraId="6D2F49C9" w14:textId="77777777" w:rsidR="00D6425D" w:rsidRPr="00E57DA7" w:rsidRDefault="00D6425D" w:rsidP="00D6425D">
            <w:pPr>
              <w:spacing w:line="240" w:lineRule="auto"/>
              <w:ind w:right="-11"/>
              <w:jc w:val="right"/>
              <w:rPr>
                <w:rFonts w:ascii="Browallia New" w:hAnsi="Browallia New" w:cs="Browallia New"/>
                <w:sz w:val="16"/>
                <w:szCs w:val="16"/>
                <w:lang w:val="en-GB"/>
              </w:rPr>
            </w:pPr>
          </w:p>
        </w:tc>
      </w:tr>
      <w:tr w:rsidR="00D6425D" w:rsidRPr="00B737D5" w14:paraId="3737598E" w14:textId="77777777" w:rsidTr="000E3D02">
        <w:trPr>
          <w:trHeight w:val="321"/>
        </w:trPr>
        <w:tc>
          <w:tcPr>
            <w:tcW w:w="5217" w:type="dxa"/>
            <w:gridSpan w:val="2"/>
            <w:tcBorders>
              <w:top w:val="nil"/>
              <w:left w:val="nil"/>
              <w:bottom w:val="nil"/>
              <w:right w:val="nil"/>
            </w:tcBorders>
          </w:tcPr>
          <w:p w14:paraId="77961086" w14:textId="77777777" w:rsidR="00D6425D" w:rsidRPr="00E57DA7" w:rsidRDefault="00D6425D" w:rsidP="00D6425D">
            <w:pPr>
              <w:spacing w:line="240" w:lineRule="auto"/>
              <w:ind w:right="-10"/>
              <w:rPr>
                <w:rFonts w:ascii="Browallia New" w:hAnsi="Browallia New" w:cs="Browallia New"/>
                <w:sz w:val="28"/>
                <w:szCs w:val="28"/>
                <w:lang w:val="en-GB"/>
              </w:rPr>
            </w:pPr>
            <w:r w:rsidRPr="00E57DA7">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5304DD9D" w14:textId="77777777" w:rsidR="00D6425D" w:rsidRPr="00E57DA7" w:rsidRDefault="00D6425D" w:rsidP="00D6425D">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7CB6B077" w14:textId="77777777" w:rsidR="00D6425D" w:rsidRPr="00E57DA7" w:rsidRDefault="00D6425D" w:rsidP="00D6425D">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38" w:type="dxa"/>
            <w:tcBorders>
              <w:top w:val="nil"/>
              <w:left w:val="nil"/>
              <w:bottom w:val="nil"/>
              <w:right w:val="nil"/>
            </w:tcBorders>
          </w:tcPr>
          <w:p w14:paraId="079CBCAC" w14:textId="77777777" w:rsidR="00D6425D" w:rsidRPr="00E57DA7" w:rsidRDefault="00D6425D" w:rsidP="00D6425D">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tcPr>
          <w:p w14:paraId="22FEB447" w14:textId="77777777" w:rsidR="00D6425D" w:rsidRPr="00E57DA7" w:rsidRDefault="00D6425D" w:rsidP="00D6425D">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2056DE90" w14:textId="77777777" w:rsidR="00D6425D" w:rsidRPr="00E57DA7" w:rsidRDefault="00D6425D" w:rsidP="00D6425D">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vAlign w:val="bottom"/>
          </w:tcPr>
          <w:p w14:paraId="3FA4FAD3" w14:textId="77777777" w:rsidR="00D6425D" w:rsidRPr="00E57DA7" w:rsidRDefault="00D6425D" w:rsidP="00D6425D">
            <w:pPr>
              <w:spacing w:line="240" w:lineRule="auto"/>
              <w:ind w:right="-11"/>
              <w:jc w:val="right"/>
              <w:rPr>
                <w:rFonts w:ascii="Browallia New" w:hAnsi="Browallia New" w:cs="Browallia New"/>
                <w:sz w:val="28"/>
                <w:szCs w:val="28"/>
                <w:lang w:val="en-GB"/>
              </w:rPr>
            </w:pPr>
          </w:p>
        </w:tc>
      </w:tr>
      <w:tr w:rsidR="00E9059B" w:rsidRPr="00B737D5" w14:paraId="616C2118" w14:textId="77777777" w:rsidTr="000E3D02">
        <w:trPr>
          <w:trHeight w:val="321"/>
        </w:trPr>
        <w:tc>
          <w:tcPr>
            <w:tcW w:w="4102" w:type="dxa"/>
            <w:tcBorders>
              <w:top w:val="nil"/>
              <w:left w:val="nil"/>
              <w:bottom w:val="nil"/>
              <w:right w:val="nil"/>
            </w:tcBorders>
          </w:tcPr>
          <w:p w14:paraId="730E3E62" w14:textId="77777777" w:rsidR="002B2BD3" w:rsidRDefault="00A82ABC" w:rsidP="002B2BD3">
            <w:pPr>
              <w:tabs>
                <w:tab w:val="clear" w:pos="3742"/>
              </w:tabs>
              <w:spacing w:line="240" w:lineRule="auto"/>
              <w:ind w:left="175" w:right="175"/>
              <w:rPr>
                <w:rFonts w:ascii="Browallia New" w:hAnsi="Browallia New" w:cs="Browallia New"/>
                <w:sz w:val="28"/>
                <w:szCs w:val="28"/>
              </w:rPr>
            </w:pPr>
            <w:r w:rsidRPr="00E57DA7">
              <w:rPr>
                <w:rFonts w:ascii="Browallia New" w:hAnsi="Browallia New" w:cs="Browallia New"/>
                <w:sz w:val="28"/>
                <w:szCs w:val="28"/>
                <w:cs/>
              </w:rPr>
              <w:t>กำไรจากการจำหน่าย</w:t>
            </w:r>
            <w:r w:rsidR="002B2BD3">
              <w:rPr>
                <w:rFonts w:ascii="Browallia New" w:hAnsi="Browallia New" w:cs="Browallia New" w:hint="cs"/>
                <w:sz w:val="28"/>
                <w:szCs w:val="28"/>
                <w:cs/>
              </w:rPr>
              <w:t xml:space="preserve">สินทรัพย์และ </w:t>
            </w:r>
          </w:p>
          <w:p w14:paraId="70CA84A6" w14:textId="047C2865" w:rsidR="00E9059B" w:rsidRPr="00E57DA7" w:rsidRDefault="002B2BD3" w:rsidP="002B2BD3">
            <w:pPr>
              <w:tabs>
                <w:tab w:val="clear" w:pos="227"/>
                <w:tab w:val="clear" w:pos="3742"/>
                <w:tab w:val="left" w:pos="395"/>
              </w:tabs>
              <w:spacing w:line="240" w:lineRule="auto"/>
              <w:ind w:left="395" w:right="175" w:hanging="282"/>
              <w:rPr>
                <w:rFonts w:ascii="Browallia New" w:hAnsi="Browallia New" w:cs="Browallia New"/>
                <w:sz w:val="28"/>
                <w:szCs w:val="28"/>
                <w:cs/>
              </w:rPr>
            </w:pPr>
            <w:r>
              <w:rPr>
                <w:rFonts w:ascii="Browallia New" w:hAnsi="Browallia New" w:cs="Browallia New" w:hint="cs"/>
                <w:sz w:val="28"/>
                <w:szCs w:val="28"/>
                <w:cs/>
              </w:rPr>
              <w:t xml:space="preserve">    </w:t>
            </w:r>
            <w:r w:rsidR="00A82ABC" w:rsidRPr="00E57DA7">
              <w:rPr>
                <w:rFonts w:ascii="Browallia New" w:hAnsi="Browallia New" w:cs="Browallia New"/>
                <w:sz w:val="28"/>
                <w:szCs w:val="28"/>
                <w:cs/>
              </w:rPr>
              <w:t>อสังหาริมทรัพย์เพื่อการลงทุน</w:t>
            </w:r>
          </w:p>
        </w:tc>
        <w:tc>
          <w:tcPr>
            <w:tcW w:w="1115" w:type="dxa"/>
            <w:tcBorders>
              <w:top w:val="nil"/>
              <w:left w:val="nil"/>
              <w:bottom w:val="nil"/>
              <w:right w:val="nil"/>
            </w:tcBorders>
            <w:vAlign w:val="bottom"/>
          </w:tcPr>
          <w:p w14:paraId="244FD4BC" w14:textId="221D4258" w:rsidR="00E9059B" w:rsidRPr="00E57DA7" w:rsidRDefault="00B950AE" w:rsidP="00E9059B">
            <w:pPr>
              <w:spacing w:line="240" w:lineRule="auto"/>
              <w:ind w:right="-11"/>
              <w:jc w:val="right"/>
              <w:rPr>
                <w:rFonts w:ascii="Browallia New" w:hAnsi="Browallia New" w:cs="Browallia New"/>
                <w:sz w:val="28"/>
                <w:szCs w:val="28"/>
                <w:lang w:val="en-GB"/>
              </w:rPr>
            </w:pPr>
            <w:r w:rsidRPr="00E57DA7">
              <w:rPr>
                <w:rFonts w:ascii="Browallia New" w:hAnsi="Browallia New" w:cs="Browallia New"/>
                <w:sz w:val="28"/>
                <w:szCs w:val="28"/>
                <w:lang w:val="en-GB"/>
              </w:rPr>
              <w:t>24</w:t>
            </w:r>
            <w:r w:rsidR="00B22D7C" w:rsidRPr="00E57DA7">
              <w:rPr>
                <w:rFonts w:ascii="Browallia New" w:hAnsi="Browallia New" w:cs="Browallia New"/>
                <w:sz w:val="28"/>
                <w:szCs w:val="28"/>
                <w:lang w:val="en-GB"/>
              </w:rPr>
              <w:t>1</w:t>
            </w:r>
            <w:r w:rsidR="00BA748F" w:rsidRPr="00E57DA7">
              <w:rPr>
                <w:rFonts w:ascii="Browallia New" w:hAnsi="Browallia New" w:cs="Browallia New"/>
                <w:sz w:val="28"/>
                <w:szCs w:val="28"/>
                <w:lang w:val="en-GB"/>
              </w:rPr>
              <w:t>.</w:t>
            </w:r>
            <w:r w:rsidR="00C93758">
              <w:rPr>
                <w:rFonts w:ascii="Browallia New" w:hAnsi="Browallia New" w:cs="Browallia New"/>
                <w:sz w:val="28"/>
                <w:szCs w:val="28"/>
                <w:lang w:val="en-GB"/>
              </w:rPr>
              <w:t>70</w:t>
            </w:r>
          </w:p>
        </w:tc>
        <w:tc>
          <w:tcPr>
            <w:tcW w:w="240" w:type="dxa"/>
            <w:tcBorders>
              <w:top w:val="nil"/>
              <w:left w:val="nil"/>
              <w:bottom w:val="nil"/>
              <w:right w:val="nil"/>
            </w:tcBorders>
          </w:tcPr>
          <w:p w14:paraId="25A0F0AA" w14:textId="77777777" w:rsidR="00E9059B" w:rsidRPr="00E57DA7" w:rsidRDefault="00E9059B" w:rsidP="00E9059B">
            <w:pPr>
              <w:tabs>
                <w:tab w:val="decimal" w:pos="492"/>
              </w:tabs>
              <w:spacing w:line="240" w:lineRule="auto"/>
              <w:ind w:right="-11"/>
              <w:jc w:val="right"/>
              <w:rPr>
                <w:rFonts w:ascii="Browallia New" w:hAnsi="Browallia New" w:cs="Browallia New"/>
                <w:sz w:val="28"/>
                <w:szCs w:val="28"/>
                <w:lang w:val="en-GB"/>
              </w:rPr>
            </w:pPr>
          </w:p>
        </w:tc>
        <w:tc>
          <w:tcPr>
            <w:tcW w:w="1103" w:type="dxa"/>
            <w:tcBorders>
              <w:top w:val="nil"/>
              <w:left w:val="nil"/>
              <w:bottom w:val="nil"/>
              <w:right w:val="nil"/>
            </w:tcBorders>
            <w:shd w:val="clear" w:color="auto" w:fill="auto"/>
            <w:vAlign w:val="bottom"/>
          </w:tcPr>
          <w:p w14:paraId="2A3D5E5C" w14:textId="122E3F03" w:rsidR="00E9059B" w:rsidRPr="00E57DA7" w:rsidRDefault="00E9059B" w:rsidP="00E9059B">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E57DA7">
              <w:rPr>
                <w:rFonts w:ascii="Browallia New" w:hAnsi="Browallia New" w:cs="Browallia New"/>
                <w:sz w:val="28"/>
                <w:szCs w:val="28"/>
                <w:lang w:val="en-GB"/>
              </w:rPr>
              <w:t>-</w:t>
            </w:r>
          </w:p>
        </w:tc>
        <w:tc>
          <w:tcPr>
            <w:tcW w:w="238" w:type="dxa"/>
            <w:tcBorders>
              <w:top w:val="nil"/>
              <w:left w:val="nil"/>
              <w:bottom w:val="nil"/>
              <w:right w:val="nil"/>
            </w:tcBorders>
          </w:tcPr>
          <w:p w14:paraId="0F59B688" w14:textId="77777777" w:rsidR="00E9059B" w:rsidRPr="00E57DA7" w:rsidRDefault="00E9059B" w:rsidP="00E9059B">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vAlign w:val="bottom"/>
          </w:tcPr>
          <w:p w14:paraId="7FBC4157" w14:textId="1143FDA5" w:rsidR="00E9059B" w:rsidRPr="00E57DA7" w:rsidRDefault="005E5AD3" w:rsidP="00E9059B">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241.87</w:t>
            </w:r>
          </w:p>
        </w:tc>
        <w:tc>
          <w:tcPr>
            <w:tcW w:w="243" w:type="dxa"/>
            <w:tcBorders>
              <w:top w:val="nil"/>
              <w:left w:val="nil"/>
              <w:bottom w:val="nil"/>
              <w:right w:val="nil"/>
            </w:tcBorders>
            <w:vAlign w:val="bottom"/>
          </w:tcPr>
          <w:p w14:paraId="7423A0D0" w14:textId="77777777" w:rsidR="00E9059B" w:rsidRPr="00E57DA7" w:rsidRDefault="00E9059B" w:rsidP="00E9059B">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vAlign w:val="bottom"/>
          </w:tcPr>
          <w:p w14:paraId="15DD2F4C" w14:textId="50A75718" w:rsidR="00E9059B" w:rsidRPr="00E57DA7" w:rsidRDefault="00E9059B" w:rsidP="00E9059B">
            <w:pPr>
              <w:tabs>
                <w:tab w:val="clear" w:pos="454"/>
                <w:tab w:val="clear" w:pos="680"/>
                <w:tab w:val="left" w:pos="132"/>
              </w:tabs>
              <w:spacing w:line="240" w:lineRule="auto"/>
              <w:ind w:right="-10"/>
              <w:jc w:val="right"/>
              <w:rPr>
                <w:rFonts w:ascii="Browallia New" w:hAnsi="Browallia New" w:cs="Browallia New"/>
                <w:sz w:val="28"/>
                <w:szCs w:val="28"/>
                <w:cs/>
              </w:rPr>
            </w:pPr>
            <w:r w:rsidRPr="00E57DA7">
              <w:rPr>
                <w:rFonts w:ascii="Browallia New" w:hAnsi="Browallia New" w:cs="Browallia New"/>
                <w:sz w:val="28"/>
                <w:szCs w:val="28"/>
                <w:lang w:val="en-GB"/>
              </w:rPr>
              <w:t>-</w:t>
            </w:r>
          </w:p>
        </w:tc>
      </w:tr>
      <w:tr w:rsidR="00D6425D" w:rsidRPr="00B737D5" w14:paraId="18C88075" w14:textId="77777777" w:rsidTr="000E3D02">
        <w:trPr>
          <w:trHeight w:val="321"/>
        </w:trPr>
        <w:tc>
          <w:tcPr>
            <w:tcW w:w="4102" w:type="dxa"/>
            <w:tcBorders>
              <w:top w:val="nil"/>
              <w:left w:val="nil"/>
              <w:bottom w:val="nil"/>
              <w:right w:val="nil"/>
            </w:tcBorders>
          </w:tcPr>
          <w:p w14:paraId="61735B73" w14:textId="5B96D3D5" w:rsidR="00D6425D" w:rsidRPr="00E57DA7" w:rsidRDefault="00AC52A4" w:rsidP="00D6425D">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hint="cs"/>
                <w:sz w:val="28"/>
                <w:szCs w:val="28"/>
                <w:cs/>
              </w:rPr>
              <w:t>ดอกเบี้ยจ่าย</w:t>
            </w:r>
          </w:p>
        </w:tc>
        <w:tc>
          <w:tcPr>
            <w:tcW w:w="1115" w:type="dxa"/>
            <w:tcBorders>
              <w:top w:val="nil"/>
              <w:left w:val="nil"/>
              <w:bottom w:val="nil"/>
              <w:right w:val="nil"/>
            </w:tcBorders>
            <w:vAlign w:val="bottom"/>
          </w:tcPr>
          <w:p w14:paraId="218833D4" w14:textId="1F84DCB5" w:rsidR="00D6425D" w:rsidRPr="00E57DA7" w:rsidRDefault="00BD4B77" w:rsidP="00D6425D">
            <w:pPr>
              <w:spacing w:line="240" w:lineRule="auto"/>
              <w:ind w:right="-11"/>
              <w:jc w:val="right"/>
              <w:rPr>
                <w:rFonts w:ascii="Browallia New" w:hAnsi="Browallia New" w:cs="Browallia New"/>
                <w:sz w:val="28"/>
                <w:szCs w:val="28"/>
                <w:lang w:val="en-GB"/>
              </w:rPr>
            </w:pPr>
            <w:r w:rsidRPr="00E57DA7">
              <w:rPr>
                <w:rFonts w:ascii="Browallia New" w:hAnsi="Browallia New" w:cs="Browallia New"/>
                <w:sz w:val="28"/>
                <w:szCs w:val="28"/>
                <w:lang w:val="en-GB"/>
              </w:rPr>
              <w:t>33.10</w:t>
            </w:r>
          </w:p>
        </w:tc>
        <w:tc>
          <w:tcPr>
            <w:tcW w:w="240" w:type="dxa"/>
            <w:tcBorders>
              <w:top w:val="nil"/>
              <w:left w:val="nil"/>
              <w:bottom w:val="nil"/>
              <w:right w:val="nil"/>
            </w:tcBorders>
          </w:tcPr>
          <w:p w14:paraId="013918D2" w14:textId="77777777" w:rsidR="00D6425D" w:rsidRPr="00E57DA7" w:rsidRDefault="00D6425D" w:rsidP="00D6425D">
            <w:pPr>
              <w:tabs>
                <w:tab w:val="decimal" w:pos="492"/>
              </w:tabs>
              <w:spacing w:line="240" w:lineRule="auto"/>
              <w:ind w:right="-11"/>
              <w:jc w:val="right"/>
              <w:rPr>
                <w:rFonts w:ascii="Browallia New" w:hAnsi="Browallia New" w:cs="Browallia New"/>
                <w:sz w:val="28"/>
                <w:szCs w:val="28"/>
                <w:lang w:val="en-GB"/>
              </w:rPr>
            </w:pPr>
          </w:p>
        </w:tc>
        <w:tc>
          <w:tcPr>
            <w:tcW w:w="1103" w:type="dxa"/>
            <w:tcBorders>
              <w:top w:val="nil"/>
              <w:left w:val="nil"/>
              <w:bottom w:val="nil"/>
              <w:right w:val="nil"/>
            </w:tcBorders>
            <w:shd w:val="clear" w:color="auto" w:fill="auto"/>
            <w:vAlign w:val="bottom"/>
          </w:tcPr>
          <w:p w14:paraId="0679EABD" w14:textId="24CE7228" w:rsidR="00D6425D" w:rsidRPr="00E57DA7" w:rsidRDefault="00DD2656" w:rsidP="00D6425D">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E57DA7">
              <w:rPr>
                <w:rFonts w:ascii="Browallia New" w:hAnsi="Browallia New" w:cs="Browallia New"/>
                <w:sz w:val="28"/>
                <w:szCs w:val="28"/>
                <w:lang w:val="en-GB"/>
              </w:rPr>
              <w:t>22.83</w:t>
            </w:r>
          </w:p>
        </w:tc>
        <w:tc>
          <w:tcPr>
            <w:tcW w:w="238" w:type="dxa"/>
            <w:tcBorders>
              <w:top w:val="nil"/>
              <w:left w:val="nil"/>
              <w:bottom w:val="nil"/>
              <w:right w:val="nil"/>
            </w:tcBorders>
          </w:tcPr>
          <w:p w14:paraId="0E2EFBDA" w14:textId="77777777" w:rsidR="00D6425D" w:rsidRPr="00E57DA7" w:rsidRDefault="00D6425D" w:rsidP="00D6425D">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tcPr>
          <w:p w14:paraId="3B809918" w14:textId="5A1C78A2" w:rsidR="00D6425D" w:rsidRPr="00E57DA7" w:rsidRDefault="00BD4B77" w:rsidP="00D6425D">
            <w:pPr>
              <w:spacing w:line="240" w:lineRule="auto"/>
              <w:ind w:right="-11"/>
              <w:jc w:val="right"/>
              <w:rPr>
                <w:rFonts w:ascii="Browallia New" w:hAnsi="Browallia New" w:cs="Browallia New"/>
                <w:sz w:val="28"/>
                <w:szCs w:val="28"/>
                <w:lang w:val="en-GB"/>
              </w:rPr>
            </w:pPr>
            <w:r w:rsidRPr="00E57DA7">
              <w:rPr>
                <w:rFonts w:ascii="Browallia New" w:hAnsi="Browallia New" w:cs="Browallia New"/>
                <w:sz w:val="28"/>
                <w:szCs w:val="28"/>
                <w:lang w:val="en-GB"/>
              </w:rPr>
              <w:t>10.09</w:t>
            </w:r>
          </w:p>
        </w:tc>
        <w:tc>
          <w:tcPr>
            <w:tcW w:w="243" w:type="dxa"/>
            <w:tcBorders>
              <w:top w:val="nil"/>
              <w:left w:val="nil"/>
              <w:bottom w:val="nil"/>
              <w:right w:val="nil"/>
            </w:tcBorders>
          </w:tcPr>
          <w:p w14:paraId="4F7DFF72" w14:textId="77777777" w:rsidR="00D6425D" w:rsidRPr="00E57DA7" w:rsidRDefault="00D6425D" w:rsidP="00D6425D">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2FBDA0A4" w14:textId="0F7B419D" w:rsidR="00D6425D" w:rsidRPr="00E57DA7" w:rsidRDefault="00C64231" w:rsidP="00D6425D">
            <w:pPr>
              <w:tabs>
                <w:tab w:val="clear" w:pos="454"/>
                <w:tab w:val="clear" w:pos="680"/>
                <w:tab w:val="left" w:pos="132"/>
              </w:tabs>
              <w:spacing w:line="240" w:lineRule="auto"/>
              <w:ind w:right="-10"/>
              <w:jc w:val="right"/>
              <w:rPr>
                <w:rFonts w:ascii="Browallia New" w:hAnsi="Browallia New" w:cs="Browallia New"/>
                <w:sz w:val="28"/>
                <w:szCs w:val="28"/>
              </w:rPr>
            </w:pPr>
            <w:r w:rsidRPr="00E57DA7">
              <w:rPr>
                <w:rFonts w:ascii="Browallia New" w:hAnsi="Browallia New" w:cs="Browallia New" w:hint="cs"/>
                <w:sz w:val="28"/>
                <w:szCs w:val="28"/>
                <w:cs/>
              </w:rPr>
              <w:t>7</w:t>
            </w:r>
            <w:r w:rsidRPr="00E57DA7">
              <w:rPr>
                <w:rFonts w:ascii="Browallia New" w:hAnsi="Browallia New" w:cs="Browallia New" w:hint="cs"/>
                <w:sz w:val="28"/>
                <w:szCs w:val="28"/>
                <w:cs/>
                <w:lang w:val="en-GB"/>
              </w:rPr>
              <w:t>.</w:t>
            </w:r>
            <w:r w:rsidRPr="00E57DA7">
              <w:rPr>
                <w:rFonts w:ascii="Browallia New" w:hAnsi="Browallia New" w:cs="Browallia New" w:hint="cs"/>
                <w:sz w:val="28"/>
                <w:szCs w:val="28"/>
                <w:cs/>
              </w:rPr>
              <w:t>04</w:t>
            </w:r>
          </w:p>
        </w:tc>
      </w:tr>
      <w:tr w:rsidR="00D6425D" w:rsidRPr="00B737D5" w14:paraId="549808E1" w14:textId="77777777" w:rsidTr="000E3D02">
        <w:trPr>
          <w:trHeight w:val="351"/>
        </w:trPr>
        <w:tc>
          <w:tcPr>
            <w:tcW w:w="4102" w:type="dxa"/>
            <w:tcBorders>
              <w:top w:val="nil"/>
              <w:left w:val="nil"/>
              <w:bottom w:val="nil"/>
              <w:right w:val="nil"/>
            </w:tcBorders>
          </w:tcPr>
          <w:p w14:paraId="5EF4C9EA" w14:textId="77777777" w:rsidR="00D6425D" w:rsidRPr="00E57DA7" w:rsidRDefault="00D6425D" w:rsidP="00D6425D">
            <w:pPr>
              <w:tabs>
                <w:tab w:val="clear" w:pos="3742"/>
              </w:tabs>
              <w:spacing w:line="240" w:lineRule="auto"/>
              <w:ind w:left="175" w:right="175"/>
              <w:rPr>
                <w:rFonts w:ascii="Browallia New" w:hAnsi="Browallia New" w:cs="Browallia New"/>
                <w:sz w:val="16"/>
                <w:szCs w:val="16"/>
                <w:cs/>
              </w:rPr>
            </w:pPr>
          </w:p>
        </w:tc>
        <w:tc>
          <w:tcPr>
            <w:tcW w:w="1115" w:type="dxa"/>
            <w:tcBorders>
              <w:top w:val="nil"/>
              <w:left w:val="nil"/>
              <w:bottom w:val="nil"/>
              <w:right w:val="nil"/>
            </w:tcBorders>
            <w:vAlign w:val="bottom"/>
          </w:tcPr>
          <w:p w14:paraId="6FF305CC" w14:textId="77777777" w:rsidR="00D6425D" w:rsidRPr="00E57DA7" w:rsidRDefault="00D6425D" w:rsidP="00D6425D">
            <w:pPr>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5932639C" w14:textId="77777777" w:rsidR="00D6425D" w:rsidRPr="00E57DA7" w:rsidRDefault="00D6425D" w:rsidP="00D6425D">
            <w:pPr>
              <w:tabs>
                <w:tab w:val="decimal" w:pos="492"/>
              </w:tabs>
              <w:spacing w:line="240" w:lineRule="auto"/>
              <w:ind w:right="-10"/>
              <w:jc w:val="right"/>
              <w:rPr>
                <w:rFonts w:ascii="Browallia New" w:hAnsi="Browallia New" w:cs="Browallia New"/>
                <w:sz w:val="16"/>
                <w:szCs w:val="16"/>
              </w:rPr>
            </w:pPr>
          </w:p>
        </w:tc>
        <w:tc>
          <w:tcPr>
            <w:tcW w:w="1103" w:type="dxa"/>
            <w:tcBorders>
              <w:top w:val="nil"/>
              <w:left w:val="nil"/>
              <w:bottom w:val="nil"/>
              <w:right w:val="nil"/>
            </w:tcBorders>
            <w:shd w:val="clear" w:color="auto" w:fill="auto"/>
            <w:vAlign w:val="bottom"/>
          </w:tcPr>
          <w:p w14:paraId="7D24454A" w14:textId="77777777" w:rsidR="00D6425D" w:rsidRPr="00E57DA7" w:rsidRDefault="00D6425D" w:rsidP="00D6425D">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38" w:type="dxa"/>
            <w:tcBorders>
              <w:top w:val="nil"/>
              <w:left w:val="nil"/>
              <w:bottom w:val="nil"/>
              <w:right w:val="nil"/>
            </w:tcBorders>
          </w:tcPr>
          <w:p w14:paraId="73831E1E" w14:textId="77777777" w:rsidR="00D6425D" w:rsidRPr="00E57DA7" w:rsidRDefault="00D6425D" w:rsidP="00D6425D">
            <w:pPr>
              <w:tabs>
                <w:tab w:val="decimal" w:pos="492"/>
              </w:tabs>
              <w:spacing w:line="240" w:lineRule="auto"/>
              <w:ind w:right="-10"/>
              <w:jc w:val="right"/>
              <w:rPr>
                <w:rFonts w:ascii="Browallia New" w:hAnsi="Browallia New" w:cs="Browallia New"/>
                <w:sz w:val="16"/>
                <w:szCs w:val="16"/>
              </w:rPr>
            </w:pPr>
          </w:p>
        </w:tc>
        <w:tc>
          <w:tcPr>
            <w:tcW w:w="1078" w:type="dxa"/>
            <w:tcBorders>
              <w:top w:val="nil"/>
              <w:left w:val="nil"/>
              <w:bottom w:val="nil"/>
              <w:right w:val="nil"/>
            </w:tcBorders>
          </w:tcPr>
          <w:p w14:paraId="08275705" w14:textId="77777777" w:rsidR="00D6425D" w:rsidRPr="00E57DA7" w:rsidRDefault="00D6425D" w:rsidP="00D6425D">
            <w:pPr>
              <w:spacing w:line="240" w:lineRule="auto"/>
              <w:ind w:right="-11"/>
              <w:jc w:val="right"/>
              <w:rPr>
                <w:rFonts w:ascii="Browallia New" w:hAnsi="Browallia New" w:cs="Browallia New"/>
                <w:sz w:val="16"/>
                <w:szCs w:val="16"/>
                <w:lang w:val="en-GB"/>
              </w:rPr>
            </w:pPr>
          </w:p>
        </w:tc>
        <w:tc>
          <w:tcPr>
            <w:tcW w:w="243" w:type="dxa"/>
            <w:tcBorders>
              <w:top w:val="nil"/>
              <w:left w:val="nil"/>
              <w:bottom w:val="nil"/>
              <w:right w:val="nil"/>
            </w:tcBorders>
          </w:tcPr>
          <w:p w14:paraId="68420081" w14:textId="77777777" w:rsidR="00D6425D" w:rsidRPr="00E57DA7" w:rsidRDefault="00D6425D" w:rsidP="00D6425D">
            <w:pPr>
              <w:tabs>
                <w:tab w:val="decimal" w:pos="492"/>
              </w:tabs>
              <w:spacing w:line="240" w:lineRule="auto"/>
              <w:ind w:right="-10"/>
              <w:jc w:val="right"/>
              <w:rPr>
                <w:rFonts w:ascii="Browallia New" w:hAnsi="Browallia New" w:cs="Browallia New"/>
                <w:sz w:val="16"/>
                <w:szCs w:val="16"/>
                <w:lang w:val="en-GB"/>
              </w:rPr>
            </w:pPr>
          </w:p>
        </w:tc>
        <w:tc>
          <w:tcPr>
            <w:tcW w:w="1143" w:type="dxa"/>
            <w:tcBorders>
              <w:top w:val="nil"/>
              <w:left w:val="nil"/>
              <w:bottom w:val="nil"/>
              <w:right w:val="nil"/>
            </w:tcBorders>
            <w:vAlign w:val="bottom"/>
          </w:tcPr>
          <w:p w14:paraId="471A3CB7" w14:textId="77777777" w:rsidR="00D6425D" w:rsidRPr="00E57DA7" w:rsidRDefault="00D6425D" w:rsidP="00D6425D">
            <w:pPr>
              <w:spacing w:line="240" w:lineRule="auto"/>
              <w:ind w:right="-11"/>
              <w:jc w:val="right"/>
              <w:rPr>
                <w:rFonts w:ascii="Browallia New" w:hAnsi="Browallia New" w:cs="Browallia New"/>
                <w:sz w:val="16"/>
                <w:szCs w:val="16"/>
                <w:lang w:val="en-GB"/>
              </w:rPr>
            </w:pPr>
          </w:p>
        </w:tc>
      </w:tr>
      <w:tr w:rsidR="00D6425D" w:rsidRPr="00B737D5" w14:paraId="585DBCB4" w14:textId="77777777" w:rsidTr="000E3D02">
        <w:trPr>
          <w:trHeight w:val="321"/>
        </w:trPr>
        <w:tc>
          <w:tcPr>
            <w:tcW w:w="4102" w:type="dxa"/>
            <w:tcBorders>
              <w:top w:val="nil"/>
              <w:left w:val="nil"/>
              <w:bottom w:val="nil"/>
              <w:right w:val="nil"/>
            </w:tcBorders>
          </w:tcPr>
          <w:p w14:paraId="679975C1" w14:textId="77777777" w:rsidR="00D6425D" w:rsidRPr="00E57DA7" w:rsidRDefault="00D6425D" w:rsidP="00D6425D">
            <w:pPr>
              <w:tabs>
                <w:tab w:val="clear" w:pos="227"/>
                <w:tab w:val="clear" w:pos="3742"/>
              </w:tabs>
              <w:spacing w:line="240" w:lineRule="auto"/>
              <w:ind w:right="175"/>
              <w:rPr>
                <w:rFonts w:ascii="Browallia New" w:hAnsi="Browallia New" w:cs="Browallia New"/>
                <w:sz w:val="28"/>
                <w:szCs w:val="28"/>
                <w:cs/>
              </w:rPr>
            </w:pPr>
            <w:r w:rsidRPr="00E57DA7">
              <w:rPr>
                <w:rFonts w:ascii="Browallia New" w:hAnsi="Browallia New" w:cs="Browallia New"/>
                <w:b/>
                <w:bCs/>
                <w:sz w:val="28"/>
                <w:szCs w:val="28"/>
                <w:cs/>
              </w:rPr>
              <w:t xml:space="preserve">ค่าตอบแทนผู้บริหารสำคัญ  </w:t>
            </w:r>
          </w:p>
        </w:tc>
        <w:tc>
          <w:tcPr>
            <w:tcW w:w="1115" w:type="dxa"/>
            <w:tcBorders>
              <w:top w:val="nil"/>
              <w:left w:val="nil"/>
              <w:bottom w:val="nil"/>
              <w:right w:val="nil"/>
            </w:tcBorders>
          </w:tcPr>
          <w:p w14:paraId="05475B09" w14:textId="77777777" w:rsidR="00D6425D" w:rsidRPr="00E57DA7" w:rsidRDefault="00D6425D" w:rsidP="00D6425D">
            <w:pPr>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1D7C2DA8" w14:textId="77777777" w:rsidR="00D6425D" w:rsidRPr="00E57DA7" w:rsidRDefault="00D6425D" w:rsidP="00D6425D">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tcPr>
          <w:p w14:paraId="3FF04126" w14:textId="77777777" w:rsidR="00D6425D" w:rsidRPr="00E57DA7" w:rsidRDefault="00D6425D" w:rsidP="00D6425D">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38" w:type="dxa"/>
            <w:tcBorders>
              <w:top w:val="nil"/>
              <w:left w:val="nil"/>
              <w:bottom w:val="nil"/>
              <w:right w:val="nil"/>
            </w:tcBorders>
          </w:tcPr>
          <w:p w14:paraId="7F0034B4" w14:textId="77777777" w:rsidR="00D6425D" w:rsidRPr="00E57DA7" w:rsidRDefault="00D6425D" w:rsidP="00D6425D">
            <w:pPr>
              <w:tabs>
                <w:tab w:val="decimal" w:pos="492"/>
              </w:tabs>
              <w:spacing w:line="240" w:lineRule="auto"/>
              <w:ind w:right="-10"/>
              <w:jc w:val="right"/>
              <w:rPr>
                <w:rFonts w:ascii="Browallia New" w:hAnsi="Browallia New" w:cs="Browallia New"/>
                <w:sz w:val="28"/>
                <w:szCs w:val="28"/>
              </w:rPr>
            </w:pPr>
          </w:p>
        </w:tc>
        <w:tc>
          <w:tcPr>
            <w:tcW w:w="1078" w:type="dxa"/>
            <w:tcBorders>
              <w:top w:val="nil"/>
              <w:left w:val="nil"/>
              <w:bottom w:val="nil"/>
              <w:right w:val="nil"/>
            </w:tcBorders>
          </w:tcPr>
          <w:p w14:paraId="45F2DECB" w14:textId="77777777" w:rsidR="00D6425D" w:rsidRPr="00E57DA7" w:rsidRDefault="00D6425D" w:rsidP="00D6425D">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1159DFE6" w14:textId="77777777" w:rsidR="00D6425D" w:rsidRPr="00E57DA7" w:rsidRDefault="00D6425D" w:rsidP="00D6425D">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3FEF3F57" w14:textId="77777777" w:rsidR="00D6425D" w:rsidRPr="00E57DA7" w:rsidRDefault="00D6425D" w:rsidP="00D6425D">
            <w:pPr>
              <w:spacing w:line="240" w:lineRule="auto"/>
              <w:ind w:right="-11"/>
              <w:jc w:val="right"/>
              <w:rPr>
                <w:rFonts w:ascii="Browallia New" w:hAnsi="Browallia New" w:cs="Browallia New"/>
                <w:sz w:val="28"/>
                <w:szCs w:val="28"/>
                <w:lang w:val="en-GB"/>
              </w:rPr>
            </w:pPr>
          </w:p>
        </w:tc>
      </w:tr>
      <w:tr w:rsidR="0050007F" w:rsidRPr="00B737D5" w14:paraId="0A89D448" w14:textId="77777777" w:rsidTr="000E3D02">
        <w:trPr>
          <w:trHeight w:val="321"/>
        </w:trPr>
        <w:tc>
          <w:tcPr>
            <w:tcW w:w="4102" w:type="dxa"/>
            <w:tcBorders>
              <w:top w:val="nil"/>
              <w:left w:val="nil"/>
              <w:bottom w:val="nil"/>
              <w:right w:val="nil"/>
            </w:tcBorders>
          </w:tcPr>
          <w:p w14:paraId="1F1D25E7" w14:textId="77777777" w:rsidR="0050007F" w:rsidRPr="00E57DA7" w:rsidRDefault="0050007F" w:rsidP="0050007F">
            <w:pPr>
              <w:tabs>
                <w:tab w:val="clear" w:pos="3742"/>
              </w:tabs>
              <w:spacing w:line="240" w:lineRule="auto"/>
              <w:ind w:left="175" w:right="175"/>
              <w:rPr>
                <w:rFonts w:ascii="Browallia New" w:hAnsi="Browallia New" w:cs="Browallia New"/>
                <w:sz w:val="28"/>
                <w:szCs w:val="28"/>
                <w:cs/>
              </w:rPr>
            </w:pPr>
            <w:r w:rsidRPr="00E57DA7">
              <w:rPr>
                <w:rFonts w:ascii="Browallia New" w:hAnsi="Browallia New" w:cs="Browallia New" w:hint="cs"/>
                <w:sz w:val="28"/>
                <w:szCs w:val="28"/>
                <w:cs/>
              </w:rPr>
              <w:t>ผลประโยชน์ระยะสั้นของพนักงาน</w:t>
            </w:r>
          </w:p>
        </w:tc>
        <w:tc>
          <w:tcPr>
            <w:tcW w:w="1115" w:type="dxa"/>
            <w:tcBorders>
              <w:top w:val="nil"/>
              <w:left w:val="nil"/>
              <w:right w:val="nil"/>
            </w:tcBorders>
          </w:tcPr>
          <w:p w14:paraId="3C43C099" w14:textId="6ADDF477" w:rsidR="0050007F" w:rsidRPr="00E57DA7" w:rsidRDefault="00BD4B77" w:rsidP="0050007F">
            <w:pPr>
              <w:spacing w:line="240" w:lineRule="auto"/>
              <w:ind w:right="-11"/>
              <w:jc w:val="right"/>
              <w:rPr>
                <w:rFonts w:ascii="Browallia New" w:hAnsi="Browallia New" w:cs="Browallia New"/>
                <w:sz w:val="28"/>
                <w:szCs w:val="28"/>
              </w:rPr>
            </w:pPr>
            <w:r w:rsidRPr="00E57DA7">
              <w:rPr>
                <w:rFonts w:ascii="Browallia New" w:hAnsi="Browallia New" w:cs="Browallia New"/>
                <w:sz w:val="28"/>
                <w:szCs w:val="28"/>
              </w:rPr>
              <w:t>15.48</w:t>
            </w:r>
          </w:p>
        </w:tc>
        <w:tc>
          <w:tcPr>
            <w:tcW w:w="240" w:type="dxa"/>
            <w:tcBorders>
              <w:top w:val="nil"/>
              <w:left w:val="nil"/>
              <w:right w:val="nil"/>
            </w:tcBorders>
          </w:tcPr>
          <w:p w14:paraId="0E407178" w14:textId="77777777" w:rsidR="0050007F" w:rsidRPr="00E57DA7" w:rsidRDefault="0050007F" w:rsidP="0050007F">
            <w:pPr>
              <w:tabs>
                <w:tab w:val="decimal" w:pos="492"/>
              </w:tabs>
              <w:spacing w:line="240" w:lineRule="auto"/>
              <w:ind w:right="-11"/>
              <w:jc w:val="right"/>
              <w:rPr>
                <w:rFonts w:ascii="Browallia New" w:hAnsi="Browallia New" w:cs="Browallia New"/>
                <w:sz w:val="28"/>
                <w:szCs w:val="28"/>
              </w:rPr>
            </w:pPr>
          </w:p>
        </w:tc>
        <w:tc>
          <w:tcPr>
            <w:tcW w:w="1103" w:type="dxa"/>
            <w:tcBorders>
              <w:top w:val="nil"/>
              <w:left w:val="nil"/>
              <w:right w:val="nil"/>
            </w:tcBorders>
            <w:shd w:val="clear" w:color="auto" w:fill="auto"/>
          </w:tcPr>
          <w:p w14:paraId="594DD1CC" w14:textId="418E51A1" w:rsidR="0050007F" w:rsidRPr="00E57DA7" w:rsidRDefault="0050007F" w:rsidP="0050007F">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E57DA7">
              <w:rPr>
                <w:rFonts w:ascii="Browallia New" w:hAnsi="Browallia New" w:cs="Browallia New"/>
                <w:sz w:val="28"/>
                <w:szCs w:val="28"/>
              </w:rPr>
              <w:t>14.76</w:t>
            </w:r>
          </w:p>
        </w:tc>
        <w:tc>
          <w:tcPr>
            <w:tcW w:w="238" w:type="dxa"/>
            <w:tcBorders>
              <w:top w:val="nil"/>
              <w:left w:val="nil"/>
              <w:right w:val="nil"/>
            </w:tcBorders>
          </w:tcPr>
          <w:p w14:paraId="19766AB6" w14:textId="77777777" w:rsidR="0050007F" w:rsidRPr="00E57DA7" w:rsidRDefault="0050007F" w:rsidP="0050007F">
            <w:pPr>
              <w:tabs>
                <w:tab w:val="decimal" w:pos="492"/>
              </w:tabs>
              <w:spacing w:line="240" w:lineRule="auto"/>
              <w:ind w:right="-11"/>
              <w:jc w:val="right"/>
              <w:rPr>
                <w:rFonts w:ascii="Browallia New" w:hAnsi="Browallia New" w:cs="Browallia New"/>
                <w:sz w:val="28"/>
                <w:szCs w:val="28"/>
              </w:rPr>
            </w:pPr>
          </w:p>
        </w:tc>
        <w:tc>
          <w:tcPr>
            <w:tcW w:w="1078" w:type="dxa"/>
            <w:tcBorders>
              <w:top w:val="nil"/>
              <w:left w:val="nil"/>
              <w:right w:val="nil"/>
            </w:tcBorders>
          </w:tcPr>
          <w:p w14:paraId="6EE8754C" w14:textId="00741122" w:rsidR="0050007F" w:rsidRPr="00E57DA7" w:rsidRDefault="00BD4B77" w:rsidP="0050007F">
            <w:pPr>
              <w:spacing w:line="240" w:lineRule="auto"/>
              <w:ind w:right="-11"/>
              <w:jc w:val="right"/>
              <w:rPr>
                <w:rFonts w:ascii="Browallia New" w:hAnsi="Browallia New" w:cs="Browallia New"/>
                <w:sz w:val="28"/>
                <w:szCs w:val="28"/>
              </w:rPr>
            </w:pPr>
            <w:r w:rsidRPr="00E57DA7">
              <w:rPr>
                <w:rFonts w:ascii="Browallia New" w:hAnsi="Browallia New" w:cs="Browallia New"/>
                <w:sz w:val="28"/>
                <w:szCs w:val="28"/>
              </w:rPr>
              <w:t>7.26</w:t>
            </w:r>
          </w:p>
        </w:tc>
        <w:tc>
          <w:tcPr>
            <w:tcW w:w="243" w:type="dxa"/>
            <w:tcBorders>
              <w:top w:val="nil"/>
              <w:left w:val="nil"/>
              <w:right w:val="nil"/>
            </w:tcBorders>
          </w:tcPr>
          <w:p w14:paraId="66E8D2C0" w14:textId="77777777" w:rsidR="0050007F" w:rsidRPr="00E57DA7" w:rsidRDefault="0050007F" w:rsidP="0050007F">
            <w:pPr>
              <w:tabs>
                <w:tab w:val="decimal" w:pos="492"/>
              </w:tabs>
              <w:spacing w:line="240" w:lineRule="auto"/>
              <w:ind w:right="-11"/>
              <w:jc w:val="right"/>
              <w:rPr>
                <w:rFonts w:ascii="Browallia New" w:hAnsi="Browallia New" w:cs="Browallia New"/>
                <w:sz w:val="28"/>
                <w:szCs w:val="28"/>
              </w:rPr>
            </w:pPr>
          </w:p>
        </w:tc>
        <w:tc>
          <w:tcPr>
            <w:tcW w:w="1143" w:type="dxa"/>
            <w:tcBorders>
              <w:top w:val="nil"/>
              <w:left w:val="nil"/>
              <w:right w:val="nil"/>
            </w:tcBorders>
          </w:tcPr>
          <w:p w14:paraId="0CEA108E" w14:textId="38424DC3" w:rsidR="0050007F" w:rsidRPr="00E57DA7" w:rsidRDefault="0050007F" w:rsidP="0050007F">
            <w:pPr>
              <w:spacing w:line="240" w:lineRule="auto"/>
              <w:ind w:right="-11"/>
              <w:jc w:val="right"/>
              <w:rPr>
                <w:rFonts w:ascii="Browallia New" w:hAnsi="Browallia New" w:cs="Browallia New"/>
                <w:sz w:val="28"/>
                <w:szCs w:val="28"/>
              </w:rPr>
            </w:pPr>
            <w:r w:rsidRPr="00E57DA7">
              <w:rPr>
                <w:rFonts w:ascii="Browallia New" w:hAnsi="Browallia New" w:cs="Browallia New" w:hint="cs"/>
                <w:sz w:val="28"/>
                <w:szCs w:val="28"/>
                <w:cs/>
              </w:rPr>
              <w:t>6.68</w:t>
            </w:r>
          </w:p>
        </w:tc>
      </w:tr>
      <w:tr w:rsidR="0050007F" w:rsidRPr="00B737D5" w14:paraId="744339F6" w14:textId="77777777" w:rsidTr="000E3D02">
        <w:trPr>
          <w:trHeight w:val="321"/>
        </w:trPr>
        <w:tc>
          <w:tcPr>
            <w:tcW w:w="4102" w:type="dxa"/>
            <w:tcBorders>
              <w:top w:val="nil"/>
              <w:left w:val="nil"/>
              <w:bottom w:val="nil"/>
              <w:right w:val="nil"/>
            </w:tcBorders>
          </w:tcPr>
          <w:p w14:paraId="64A18693" w14:textId="77777777" w:rsidR="0050007F" w:rsidRPr="00E57DA7" w:rsidRDefault="0050007F" w:rsidP="0050007F">
            <w:pPr>
              <w:tabs>
                <w:tab w:val="clear" w:pos="3742"/>
              </w:tabs>
              <w:spacing w:line="240" w:lineRule="auto"/>
              <w:ind w:left="175" w:right="175"/>
              <w:rPr>
                <w:rFonts w:ascii="Browallia New" w:hAnsi="Browallia New" w:cs="Browallia New"/>
                <w:sz w:val="28"/>
                <w:szCs w:val="28"/>
                <w:cs/>
              </w:rPr>
            </w:pPr>
            <w:r w:rsidRPr="00E57DA7">
              <w:rPr>
                <w:rFonts w:ascii="Browallia New" w:hAnsi="Browallia New" w:cs="Browallia New" w:hint="cs"/>
                <w:sz w:val="28"/>
                <w:szCs w:val="28"/>
                <w:cs/>
              </w:rPr>
              <w:t>ผลประโยชน์หลังออกจากงาน</w:t>
            </w:r>
          </w:p>
        </w:tc>
        <w:tc>
          <w:tcPr>
            <w:tcW w:w="1115" w:type="dxa"/>
            <w:tcBorders>
              <w:top w:val="nil"/>
              <w:left w:val="nil"/>
              <w:right w:val="nil"/>
            </w:tcBorders>
          </w:tcPr>
          <w:p w14:paraId="23B4ACFD" w14:textId="24628BAA" w:rsidR="0050007F" w:rsidRPr="00E57DA7" w:rsidRDefault="00745CC0" w:rsidP="0050007F">
            <w:pPr>
              <w:spacing w:line="240" w:lineRule="auto"/>
              <w:ind w:right="-11"/>
              <w:jc w:val="right"/>
              <w:rPr>
                <w:rFonts w:ascii="Browallia New" w:hAnsi="Browallia New" w:cs="Browallia New"/>
                <w:sz w:val="28"/>
                <w:szCs w:val="28"/>
              </w:rPr>
            </w:pPr>
            <w:r w:rsidRPr="00E57DA7">
              <w:rPr>
                <w:rFonts w:ascii="Browallia New" w:hAnsi="Browallia New" w:cs="Browallia New"/>
                <w:sz w:val="28"/>
                <w:szCs w:val="28"/>
              </w:rPr>
              <w:t>0.28</w:t>
            </w:r>
          </w:p>
        </w:tc>
        <w:tc>
          <w:tcPr>
            <w:tcW w:w="240" w:type="dxa"/>
            <w:tcBorders>
              <w:top w:val="nil"/>
              <w:left w:val="nil"/>
              <w:right w:val="nil"/>
            </w:tcBorders>
          </w:tcPr>
          <w:p w14:paraId="655D3BDA" w14:textId="77777777" w:rsidR="0050007F" w:rsidRPr="00E57DA7" w:rsidRDefault="0050007F" w:rsidP="0050007F">
            <w:pPr>
              <w:tabs>
                <w:tab w:val="decimal" w:pos="492"/>
              </w:tabs>
              <w:spacing w:line="240" w:lineRule="auto"/>
              <w:ind w:right="-11"/>
              <w:jc w:val="right"/>
              <w:rPr>
                <w:rFonts w:ascii="Browallia New" w:hAnsi="Browallia New" w:cs="Browallia New"/>
                <w:sz w:val="28"/>
                <w:szCs w:val="28"/>
              </w:rPr>
            </w:pPr>
          </w:p>
        </w:tc>
        <w:tc>
          <w:tcPr>
            <w:tcW w:w="1103" w:type="dxa"/>
            <w:tcBorders>
              <w:top w:val="nil"/>
              <w:left w:val="nil"/>
              <w:right w:val="nil"/>
            </w:tcBorders>
            <w:shd w:val="clear" w:color="auto" w:fill="auto"/>
          </w:tcPr>
          <w:p w14:paraId="44CE0126" w14:textId="0BDE6DC6" w:rsidR="0050007F" w:rsidRPr="00E57DA7" w:rsidRDefault="0050007F" w:rsidP="0050007F">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E57DA7">
              <w:rPr>
                <w:rFonts w:ascii="Browallia New" w:hAnsi="Browallia New" w:cs="Browallia New"/>
                <w:sz w:val="28"/>
                <w:szCs w:val="28"/>
              </w:rPr>
              <w:t>0.31</w:t>
            </w:r>
          </w:p>
        </w:tc>
        <w:tc>
          <w:tcPr>
            <w:tcW w:w="238" w:type="dxa"/>
            <w:tcBorders>
              <w:top w:val="nil"/>
              <w:left w:val="nil"/>
              <w:right w:val="nil"/>
            </w:tcBorders>
          </w:tcPr>
          <w:p w14:paraId="2E0ED850" w14:textId="77777777" w:rsidR="0050007F" w:rsidRPr="00E57DA7" w:rsidRDefault="0050007F" w:rsidP="0050007F">
            <w:pPr>
              <w:tabs>
                <w:tab w:val="decimal" w:pos="492"/>
              </w:tabs>
              <w:spacing w:line="240" w:lineRule="auto"/>
              <w:ind w:right="-11"/>
              <w:jc w:val="right"/>
              <w:rPr>
                <w:rFonts w:ascii="Browallia New" w:hAnsi="Browallia New" w:cs="Browallia New"/>
                <w:sz w:val="28"/>
                <w:szCs w:val="28"/>
              </w:rPr>
            </w:pPr>
          </w:p>
        </w:tc>
        <w:tc>
          <w:tcPr>
            <w:tcW w:w="1078" w:type="dxa"/>
            <w:tcBorders>
              <w:top w:val="nil"/>
              <w:left w:val="nil"/>
              <w:right w:val="nil"/>
            </w:tcBorders>
          </w:tcPr>
          <w:p w14:paraId="0A8D2FCF" w14:textId="67FE9C7C" w:rsidR="0050007F" w:rsidRPr="00E57DA7" w:rsidRDefault="00BD4B77" w:rsidP="0050007F">
            <w:pPr>
              <w:spacing w:line="240" w:lineRule="auto"/>
              <w:ind w:right="-11"/>
              <w:jc w:val="right"/>
              <w:rPr>
                <w:rFonts w:ascii="Browallia New" w:hAnsi="Browallia New" w:cs="Browallia New"/>
                <w:sz w:val="28"/>
                <w:szCs w:val="28"/>
              </w:rPr>
            </w:pPr>
            <w:r w:rsidRPr="00E57DA7">
              <w:rPr>
                <w:rFonts w:ascii="Browallia New" w:hAnsi="Browallia New" w:cs="Browallia New"/>
                <w:sz w:val="28"/>
                <w:szCs w:val="28"/>
              </w:rPr>
              <w:t>0.10</w:t>
            </w:r>
          </w:p>
        </w:tc>
        <w:tc>
          <w:tcPr>
            <w:tcW w:w="243" w:type="dxa"/>
            <w:tcBorders>
              <w:top w:val="nil"/>
              <w:left w:val="nil"/>
              <w:right w:val="nil"/>
            </w:tcBorders>
          </w:tcPr>
          <w:p w14:paraId="656FDB42" w14:textId="77777777" w:rsidR="0050007F" w:rsidRPr="00E57DA7" w:rsidRDefault="0050007F" w:rsidP="0050007F">
            <w:pPr>
              <w:tabs>
                <w:tab w:val="decimal" w:pos="492"/>
              </w:tabs>
              <w:spacing w:line="240" w:lineRule="auto"/>
              <w:ind w:right="-11"/>
              <w:jc w:val="right"/>
              <w:rPr>
                <w:rFonts w:ascii="Browallia New" w:hAnsi="Browallia New" w:cs="Browallia New"/>
                <w:sz w:val="28"/>
                <w:szCs w:val="28"/>
              </w:rPr>
            </w:pPr>
          </w:p>
        </w:tc>
        <w:tc>
          <w:tcPr>
            <w:tcW w:w="1143" w:type="dxa"/>
            <w:tcBorders>
              <w:top w:val="nil"/>
              <w:left w:val="nil"/>
              <w:right w:val="nil"/>
            </w:tcBorders>
          </w:tcPr>
          <w:p w14:paraId="0F3B629F" w14:textId="62AE08AE" w:rsidR="0050007F" w:rsidRPr="00E57DA7" w:rsidRDefault="0050007F" w:rsidP="0050007F">
            <w:pPr>
              <w:spacing w:line="240" w:lineRule="auto"/>
              <w:ind w:right="-11"/>
              <w:jc w:val="right"/>
              <w:rPr>
                <w:rFonts w:ascii="Browallia New" w:hAnsi="Browallia New" w:cs="Browallia New"/>
                <w:sz w:val="28"/>
                <w:szCs w:val="28"/>
              </w:rPr>
            </w:pPr>
            <w:r w:rsidRPr="00E57DA7">
              <w:rPr>
                <w:rFonts w:ascii="Browallia New" w:hAnsi="Browallia New" w:cs="Browallia New"/>
                <w:sz w:val="28"/>
                <w:szCs w:val="28"/>
              </w:rPr>
              <w:t>0.10</w:t>
            </w:r>
          </w:p>
        </w:tc>
      </w:tr>
      <w:tr w:rsidR="0050007F" w:rsidRPr="00B737D5" w14:paraId="78565C58" w14:textId="77777777" w:rsidTr="000E3D02">
        <w:trPr>
          <w:trHeight w:val="321"/>
        </w:trPr>
        <w:tc>
          <w:tcPr>
            <w:tcW w:w="4102" w:type="dxa"/>
            <w:tcBorders>
              <w:top w:val="nil"/>
              <w:left w:val="nil"/>
              <w:bottom w:val="nil"/>
              <w:right w:val="nil"/>
            </w:tcBorders>
          </w:tcPr>
          <w:p w14:paraId="52138827" w14:textId="77777777" w:rsidR="0050007F" w:rsidRPr="00E57DA7" w:rsidRDefault="0050007F" w:rsidP="0050007F">
            <w:pPr>
              <w:tabs>
                <w:tab w:val="clear" w:pos="3742"/>
              </w:tabs>
              <w:spacing w:line="240" w:lineRule="auto"/>
              <w:ind w:left="175" w:right="175"/>
              <w:rPr>
                <w:rFonts w:ascii="Browallia New" w:hAnsi="Browallia New" w:cs="Browallia New"/>
                <w:sz w:val="28"/>
                <w:szCs w:val="28"/>
                <w:cs/>
              </w:rPr>
            </w:pPr>
            <w:r w:rsidRPr="00E57DA7">
              <w:rPr>
                <w:rFonts w:ascii="Browallia New" w:hAnsi="Browallia New" w:cs="Browallia New"/>
                <w:sz w:val="28"/>
                <w:szCs w:val="28"/>
                <w:cs/>
              </w:rPr>
              <w:t>รวม</w:t>
            </w:r>
          </w:p>
        </w:tc>
        <w:tc>
          <w:tcPr>
            <w:tcW w:w="1115" w:type="dxa"/>
            <w:tcBorders>
              <w:top w:val="single" w:sz="4" w:space="0" w:color="auto"/>
              <w:left w:val="nil"/>
              <w:bottom w:val="single" w:sz="12" w:space="0" w:color="auto"/>
              <w:right w:val="nil"/>
            </w:tcBorders>
          </w:tcPr>
          <w:p w14:paraId="525B2EB0" w14:textId="52571DD3" w:rsidR="0050007F" w:rsidRPr="00E57DA7" w:rsidRDefault="00745CC0" w:rsidP="0050007F">
            <w:pPr>
              <w:spacing w:line="240" w:lineRule="auto"/>
              <w:ind w:right="-11"/>
              <w:jc w:val="right"/>
              <w:rPr>
                <w:rFonts w:ascii="Browallia New" w:hAnsi="Browallia New" w:cs="Browallia New"/>
                <w:sz w:val="28"/>
                <w:szCs w:val="28"/>
              </w:rPr>
            </w:pPr>
            <w:r w:rsidRPr="00E57DA7">
              <w:rPr>
                <w:rFonts w:ascii="Browallia New" w:hAnsi="Browallia New" w:cs="Browallia New"/>
                <w:sz w:val="28"/>
                <w:szCs w:val="28"/>
              </w:rPr>
              <w:t>15.76</w:t>
            </w:r>
          </w:p>
        </w:tc>
        <w:tc>
          <w:tcPr>
            <w:tcW w:w="240" w:type="dxa"/>
            <w:tcBorders>
              <w:top w:val="nil"/>
              <w:left w:val="nil"/>
              <w:bottom w:val="nil"/>
              <w:right w:val="nil"/>
            </w:tcBorders>
          </w:tcPr>
          <w:p w14:paraId="0F1AECB5" w14:textId="77777777" w:rsidR="0050007F" w:rsidRPr="00E57DA7" w:rsidRDefault="0050007F" w:rsidP="0050007F">
            <w:pPr>
              <w:tabs>
                <w:tab w:val="decimal" w:pos="492"/>
              </w:tabs>
              <w:spacing w:line="240" w:lineRule="auto"/>
              <w:ind w:right="-11"/>
              <w:jc w:val="right"/>
              <w:rPr>
                <w:rFonts w:ascii="Browallia New" w:hAnsi="Browallia New" w:cs="Browallia New"/>
                <w:sz w:val="28"/>
                <w:szCs w:val="28"/>
              </w:rPr>
            </w:pPr>
          </w:p>
        </w:tc>
        <w:tc>
          <w:tcPr>
            <w:tcW w:w="1103" w:type="dxa"/>
            <w:tcBorders>
              <w:top w:val="single" w:sz="4" w:space="0" w:color="auto"/>
              <w:left w:val="nil"/>
              <w:bottom w:val="single" w:sz="12" w:space="0" w:color="auto"/>
              <w:right w:val="nil"/>
            </w:tcBorders>
            <w:shd w:val="clear" w:color="auto" w:fill="auto"/>
          </w:tcPr>
          <w:p w14:paraId="16F79C45" w14:textId="6F260810" w:rsidR="0050007F" w:rsidRPr="00E57DA7" w:rsidRDefault="0050007F" w:rsidP="0050007F">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E57DA7">
              <w:rPr>
                <w:rFonts w:ascii="Browallia New" w:hAnsi="Browallia New" w:cs="Browallia New"/>
                <w:sz w:val="28"/>
                <w:szCs w:val="28"/>
              </w:rPr>
              <w:t>15.07</w:t>
            </w:r>
          </w:p>
        </w:tc>
        <w:tc>
          <w:tcPr>
            <w:tcW w:w="238" w:type="dxa"/>
            <w:tcBorders>
              <w:top w:val="nil"/>
              <w:left w:val="nil"/>
              <w:bottom w:val="nil"/>
              <w:right w:val="nil"/>
            </w:tcBorders>
          </w:tcPr>
          <w:p w14:paraId="3432C59B" w14:textId="77777777" w:rsidR="0050007F" w:rsidRPr="00E57DA7" w:rsidRDefault="0050007F" w:rsidP="0050007F">
            <w:pPr>
              <w:tabs>
                <w:tab w:val="decimal" w:pos="492"/>
              </w:tabs>
              <w:spacing w:line="240" w:lineRule="auto"/>
              <w:ind w:right="-11"/>
              <w:jc w:val="right"/>
              <w:rPr>
                <w:rFonts w:ascii="Browallia New" w:hAnsi="Browallia New" w:cs="Browallia New"/>
                <w:sz w:val="28"/>
                <w:szCs w:val="28"/>
              </w:rPr>
            </w:pPr>
          </w:p>
        </w:tc>
        <w:tc>
          <w:tcPr>
            <w:tcW w:w="1078" w:type="dxa"/>
            <w:tcBorders>
              <w:top w:val="single" w:sz="4" w:space="0" w:color="auto"/>
              <w:left w:val="nil"/>
              <w:bottom w:val="single" w:sz="12" w:space="0" w:color="auto"/>
              <w:right w:val="nil"/>
            </w:tcBorders>
          </w:tcPr>
          <w:p w14:paraId="1AD38A2D" w14:textId="3A46374F" w:rsidR="0050007F" w:rsidRPr="00E57DA7" w:rsidRDefault="00BD4B77" w:rsidP="0050007F">
            <w:pPr>
              <w:spacing w:line="240" w:lineRule="auto"/>
              <w:ind w:right="-11"/>
              <w:jc w:val="right"/>
              <w:rPr>
                <w:rFonts w:ascii="Browallia New" w:hAnsi="Browallia New" w:cs="Browallia New"/>
                <w:sz w:val="28"/>
                <w:szCs w:val="28"/>
              </w:rPr>
            </w:pPr>
            <w:r w:rsidRPr="00E57DA7">
              <w:rPr>
                <w:rFonts w:ascii="Browallia New" w:hAnsi="Browallia New" w:cs="Browallia New"/>
                <w:sz w:val="28"/>
                <w:szCs w:val="28"/>
              </w:rPr>
              <w:t>7.36</w:t>
            </w:r>
          </w:p>
        </w:tc>
        <w:tc>
          <w:tcPr>
            <w:tcW w:w="243" w:type="dxa"/>
            <w:tcBorders>
              <w:top w:val="nil"/>
              <w:left w:val="nil"/>
              <w:bottom w:val="nil"/>
              <w:right w:val="nil"/>
            </w:tcBorders>
          </w:tcPr>
          <w:p w14:paraId="4068A309" w14:textId="77777777" w:rsidR="0050007F" w:rsidRPr="00E57DA7" w:rsidRDefault="0050007F" w:rsidP="0050007F">
            <w:pPr>
              <w:tabs>
                <w:tab w:val="decimal" w:pos="492"/>
              </w:tabs>
              <w:spacing w:line="240" w:lineRule="auto"/>
              <w:ind w:right="-11"/>
              <w:jc w:val="right"/>
              <w:rPr>
                <w:rFonts w:ascii="Browallia New" w:hAnsi="Browallia New" w:cs="Browallia New"/>
                <w:sz w:val="28"/>
                <w:szCs w:val="28"/>
              </w:rPr>
            </w:pPr>
          </w:p>
        </w:tc>
        <w:tc>
          <w:tcPr>
            <w:tcW w:w="1143" w:type="dxa"/>
            <w:tcBorders>
              <w:top w:val="single" w:sz="4" w:space="0" w:color="auto"/>
              <w:left w:val="nil"/>
              <w:bottom w:val="single" w:sz="12" w:space="0" w:color="auto"/>
              <w:right w:val="nil"/>
            </w:tcBorders>
          </w:tcPr>
          <w:p w14:paraId="09435D13" w14:textId="498FE90E" w:rsidR="0050007F" w:rsidRPr="00E57DA7" w:rsidRDefault="0050007F" w:rsidP="0050007F">
            <w:pPr>
              <w:spacing w:line="240" w:lineRule="auto"/>
              <w:ind w:right="-11"/>
              <w:jc w:val="right"/>
              <w:rPr>
                <w:rFonts w:ascii="Browallia New" w:hAnsi="Browallia New" w:cs="Browallia New"/>
                <w:sz w:val="28"/>
                <w:szCs w:val="28"/>
              </w:rPr>
            </w:pPr>
            <w:r w:rsidRPr="00E57DA7">
              <w:rPr>
                <w:rFonts w:ascii="Browallia New" w:hAnsi="Browallia New" w:cs="Browallia New"/>
                <w:sz w:val="28"/>
                <w:szCs w:val="28"/>
              </w:rPr>
              <w:t>6.78</w:t>
            </w:r>
          </w:p>
        </w:tc>
      </w:tr>
    </w:tbl>
    <w:p w14:paraId="3DBCAFD9" w14:textId="77777777" w:rsidR="00243EDC"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0C3EF88F" w14:textId="77777777" w:rsidR="00243EDC"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2A87558C" w14:textId="77777777" w:rsidR="00243EDC"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317CCD46" w14:textId="77777777" w:rsidR="00243EDC"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5A02C20C" w14:textId="77777777" w:rsidR="00243EDC"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1396A65A" w14:textId="77777777" w:rsidR="00243EDC"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4BF19F9F" w14:textId="77777777" w:rsidR="005B5AAB" w:rsidRDefault="005B5AAB"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0B54EB9B" w14:textId="77777777" w:rsidR="00243EDC"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3A017C23" w14:textId="77777777" w:rsidR="00243EDC" w:rsidRDefault="00243EDC"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664071C5" w14:textId="77777777" w:rsidR="00850626" w:rsidRDefault="00850626" w:rsidP="00B2783C">
      <w:pPr>
        <w:pStyle w:val="BodyText2"/>
        <w:tabs>
          <w:tab w:val="clear" w:pos="540"/>
        </w:tabs>
        <w:spacing w:line="240" w:lineRule="auto"/>
        <w:ind w:right="47"/>
        <w:jc w:val="thaiDistribute"/>
        <w:rPr>
          <w:rFonts w:ascii="Browallia New" w:hAnsi="Browallia New" w:cs="Browallia New"/>
          <w:sz w:val="28"/>
          <w:szCs w:val="28"/>
          <w:lang w:val="en-US"/>
        </w:rPr>
      </w:pPr>
    </w:p>
    <w:p w14:paraId="0FDFF368" w14:textId="3356F467" w:rsidR="00E967F9" w:rsidRPr="00B737D5" w:rsidRDefault="005C387F" w:rsidP="003F20BC">
      <w:pPr>
        <w:pStyle w:val="BodyText2"/>
        <w:tabs>
          <w:tab w:val="clear" w:pos="540"/>
        </w:tabs>
        <w:spacing w:line="240" w:lineRule="auto"/>
        <w:ind w:left="426" w:right="47"/>
        <w:jc w:val="thaiDistribute"/>
        <w:rPr>
          <w:rFonts w:ascii="Browallia New" w:hAnsi="Browallia New" w:cs="Browallia New"/>
          <w:sz w:val="28"/>
          <w:szCs w:val="28"/>
        </w:rPr>
      </w:pPr>
      <w:r>
        <w:rPr>
          <w:rFonts w:ascii="Browallia New" w:hAnsi="Browallia New" w:cs="Browallia New"/>
          <w:sz w:val="28"/>
          <w:szCs w:val="28"/>
          <w:cs/>
        </w:rPr>
        <w:br w:type="page"/>
      </w:r>
      <w:r w:rsidR="00E967F9" w:rsidRPr="00B737D5">
        <w:rPr>
          <w:rFonts w:ascii="Browallia New" w:hAnsi="Browallia New" w:cs="Browallia New"/>
          <w:sz w:val="28"/>
          <w:szCs w:val="28"/>
          <w:cs/>
        </w:rPr>
        <w:lastRenderedPageBreak/>
        <w:t xml:space="preserve">ยอดคงเหลือกับบุคคลและบริษัทที่เกี่ยวข้องกัน ณ วันที่ </w:t>
      </w:r>
      <w:r w:rsidR="009D36BF" w:rsidRPr="009D36BF">
        <w:rPr>
          <w:rFonts w:ascii="Browallia New" w:hAnsi="Browallia New" w:cs="Browallia New"/>
          <w:sz w:val="28"/>
          <w:szCs w:val="28"/>
        </w:rPr>
        <w:t>30</w:t>
      </w:r>
      <w:r w:rsidR="009D36BF" w:rsidRPr="009D36BF">
        <w:rPr>
          <w:rFonts w:ascii="Browallia New" w:hAnsi="Browallia New" w:cs="Browallia New" w:hint="cs"/>
          <w:sz w:val="28"/>
          <w:szCs w:val="28"/>
          <w:cs/>
        </w:rPr>
        <w:t xml:space="preserve"> มิถุนายน </w:t>
      </w:r>
      <w:r w:rsidR="004922C2" w:rsidRPr="00B737D5">
        <w:rPr>
          <w:rFonts w:ascii="Browallia New" w:hAnsi="Browallia New" w:cs="Browallia New"/>
          <w:sz w:val="28"/>
          <w:szCs w:val="28"/>
        </w:rPr>
        <w:t>256</w:t>
      </w:r>
      <w:r w:rsidR="004922C2">
        <w:rPr>
          <w:rFonts w:ascii="Browallia New" w:hAnsi="Browallia New" w:cs="Browallia New"/>
          <w:sz w:val="28"/>
          <w:szCs w:val="28"/>
        </w:rPr>
        <w:t>6</w:t>
      </w:r>
      <w:r w:rsidR="00E967F9" w:rsidRPr="00B737D5">
        <w:rPr>
          <w:rFonts w:ascii="Browallia New" w:hAnsi="Browallia New" w:cs="Browallia New"/>
          <w:sz w:val="28"/>
          <w:szCs w:val="28"/>
          <w:cs/>
        </w:rPr>
        <w:t xml:space="preserve"> และ วันที่ </w:t>
      </w:r>
      <w:r w:rsidR="00E967F9" w:rsidRPr="008E46BA">
        <w:rPr>
          <w:rFonts w:ascii="Browallia New" w:hAnsi="Browallia New" w:cs="Browallia New"/>
          <w:sz w:val="28"/>
          <w:szCs w:val="28"/>
        </w:rPr>
        <w:t>31</w:t>
      </w:r>
      <w:r w:rsidR="00E967F9" w:rsidRPr="00B737D5">
        <w:rPr>
          <w:rFonts w:ascii="Browallia New" w:hAnsi="Browallia New" w:cs="Browallia New"/>
          <w:sz w:val="28"/>
          <w:szCs w:val="28"/>
          <w:cs/>
        </w:rPr>
        <w:t xml:space="preserve"> ธันวาคม </w:t>
      </w:r>
      <w:r w:rsidR="00E967F9" w:rsidRPr="008E46BA">
        <w:rPr>
          <w:rFonts w:ascii="Browallia New" w:hAnsi="Browallia New" w:cs="Browallia New"/>
          <w:sz w:val="28"/>
          <w:szCs w:val="28"/>
        </w:rPr>
        <w:t>256</w:t>
      </w:r>
      <w:r w:rsidR="004922C2" w:rsidRPr="008E46BA">
        <w:rPr>
          <w:rFonts w:ascii="Browallia New" w:hAnsi="Browallia New" w:cs="Browallia New"/>
          <w:sz w:val="28"/>
          <w:szCs w:val="28"/>
        </w:rPr>
        <w:t>5</w:t>
      </w:r>
      <w:r w:rsidR="00E967F9" w:rsidRPr="00B737D5">
        <w:rPr>
          <w:rFonts w:ascii="Browallia New" w:hAnsi="Browallia New" w:cs="Browallia New"/>
          <w:sz w:val="28"/>
          <w:szCs w:val="28"/>
          <w:cs/>
        </w:rPr>
        <w:t xml:space="preserve"> มีดังนี้</w:t>
      </w:r>
    </w:p>
    <w:p w14:paraId="5762892D" w14:textId="77777777" w:rsidR="00A862B3" w:rsidRPr="00B737D5"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rPr>
      </w:pPr>
    </w:p>
    <w:tbl>
      <w:tblPr>
        <w:tblW w:w="9372" w:type="dxa"/>
        <w:tblInd w:w="426" w:type="dxa"/>
        <w:tblLayout w:type="fixed"/>
        <w:tblLook w:val="01E0" w:firstRow="1" w:lastRow="1" w:firstColumn="1" w:lastColumn="1" w:noHBand="0" w:noVBand="0"/>
      </w:tblPr>
      <w:tblGrid>
        <w:gridCol w:w="4164"/>
        <w:gridCol w:w="1119"/>
        <w:gridCol w:w="240"/>
        <w:gridCol w:w="1136"/>
        <w:gridCol w:w="239"/>
        <w:gridCol w:w="1111"/>
        <w:gridCol w:w="229"/>
        <w:gridCol w:w="7"/>
        <w:gridCol w:w="1127"/>
      </w:tblGrid>
      <w:tr w:rsidR="00A862B3" w:rsidRPr="008046A5" w14:paraId="20A27B86" w14:textId="77777777" w:rsidTr="00F804A5">
        <w:trPr>
          <w:cantSplit/>
          <w:tblHeader/>
        </w:trPr>
        <w:tc>
          <w:tcPr>
            <w:tcW w:w="4164" w:type="dxa"/>
            <w:shd w:val="clear" w:color="auto" w:fill="auto"/>
          </w:tcPr>
          <w:p w14:paraId="7A355517" w14:textId="77777777" w:rsidR="00A862B3" w:rsidRPr="008046A5" w:rsidRDefault="00A862B3" w:rsidP="008046A5">
            <w:pPr>
              <w:tabs>
                <w:tab w:val="clear" w:pos="454"/>
                <w:tab w:val="clear" w:pos="680"/>
                <w:tab w:val="left" w:pos="0"/>
              </w:tabs>
              <w:spacing w:line="240" w:lineRule="auto"/>
              <w:jc w:val="both"/>
              <w:rPr>
                <w:rFonts w:ascii="Browallia New" w:hAnsi="Browallia New" w:cs="Browallia New"/>
                <w:sz w:val="28"/>
                <w:szCs w:val="28"/>
              </w:rPr>
            </w:pPr>
          </w:p>
        </w:tc>
        <w:tc>
          <w:tcPr>
            <w:tcW w:w="5208" w:type="dxa"/>
            <w:gridSpan w:val="8"/>
            <w:shd w:val="clear" w:color="auto" w:fill="auto"/>
          </w:tcPr>
          <w:p w14:paraId="6B0E5A13" w14:textId="77777777" w:rsidR="00A862B3" w:rsidRPr="008046A5" w:rsidRDefault="00A862B3" w:rsidP="008046A5">
            <w:pPr>
              <w:tabs>
                <w:tab w:val="clear" w:pos="907"/>
                <w:tab w:val="clear" w:pos="4678"/>
                <w:tab w:val="left" w:pos="900"/>
              </w:tabs>
              <w:spacing w:line="240" w:lineRule="auto"/>
              <w:ind w:left="-18"/>
              <w:jc w:val="right"/>
              <w:rPr>
                <w:rFonts w:ascii="Browallia New" w:hAnsi="Browallia New" w:cs="Browallia New"/>
                <w:sz w:val="28"/>
                <w:szCs w:val="28"/>
                <w:cs/>
              </w:rPr>
            </w:pPr>
            <w:r w:rsidRPr="008046A5">
              <w:rPr>
                <w:rFonts w:ascii="Browallia New" w:hAnsi="Browallia New" w:cs="Browallia New"/>
                <w:sz w:val="28"/>
                <w:szCs w:val="28"/>
                <w:cs/>
              </w:rPr>
              <w:t xml:space="preserve">(หน่วย </w:t>
            </w:r>
            <w:r w:rsidRPr="008046A5">
              <w:rPr>
                <w:rFonts w:ascii="Browallia New" w:hAnsi="Browallia New" w:cs="Browallia New"/>
                <w:sz w:val="28"/>
                <w:szCs w:val="28"/>
                <w:lang w:val="en-GB"/>
              </w:rPr>
              <w:t xml:space="preserve">: </w:t>
            </w:r>
            <w:r w:rsidRPr="008046A5">
              <w:rPr>
                <w:rFonts w:ascii="Browallia New" w:hAnsi="Browallia New" w:cs="Browallia New"/>
                <w:sz w:val="28"/>
                <w:szCs w:val="28"/>
                <w:cs/>
                <w:lang w:val="en-GB"/>
              </w:rPr>
              <w:t>พันบาท)</w:t>
            </w:r>
          </w:p>
        </w:tc>
      </w:tr>
      <w:tr w:rsidR="00A862B3" w:rsidRPr="008046A5" w14:paraId="0CE30BD5" w14:textId="77777777" w:rsidTr="00F804A5">
        <w:trPr>
          <w:cantSplit/>
          <w:tblHeader/>
        </w:trPr>
        <w:tc>
          <w:tcPr>
            <w:tcW w:w="4164" w:type="dxa"/>
            <w:shd w:val="clear" w:color="auto" w:fill="auto"/>
          </w:tcPr>
          <w:p w14:paraId="14697775" w14:textId="77777777" w:rsidR="00A862B3" w:rsidRPr="008046A5" w:rsidRDefault="00A862B3" w:rsidP="008046A5">
            <w:pPr>
              <w:tabs>
                <w:tab w:val="clear" w:pos="454"/>
                <w:tab w:val="clear" w:pos="680"/>
                <w:tab w:val="left" w:pos="0"/>
              </w:tabs>
              <w:spacing w:line="240" w:lineRule="auto"/>
              <w:ind w:right="-18"/>
              <w:jc w:val="both"/>
              <w:rPr>
                <w:rFonts w:ascii="Browallia New" w:hAnsi="Browallia New" w:cs="Browallia New"/>
                <w:sz w:val="28"/>
                <w:szCs w:val="28"/>
              </w:rPr>
            </w:pPr>
          </w:p>
        </w:tc>
        <w:tc>
          <w:tcPr>
            <w:tcW w:w="2495" w:type="dxa"/>
            <w:gridSpan w:val="3"/>
            <w:shd w:val="clear" w:color="auto" w:fill="auto"/>
          </w:tcPr>
          <w:p w14:paraId="2D188AB0" w14:textId="77777777" w:rsidR="00A862B3" w:rsidRPr="008046A5" w:rsidRDefault="00A862B3" w:rsidP="008046A5">
            <w:pPr>
              <w:tabs>
                <w:tab w:val="clear" w:pos="454"/>
                <w:tab w:val="clear" w:pos="680"/>
                <w:tab w:val="left" w:pos="0"/>
              </w:tabs>
              <w:spacing w:line="240" w:lineRule="auto"/>
              <w:jc w:val="center"/>
              <w:rPr>
                <w:rFonts w:ascii="Browallia New" w:hAnsi="Browallia New" w:cs="Browallia New"/>
                <w:sz w:val="28"/>
                <w:szCs w:val="28"/>
              </w:rPr>
            </w:pPr>
            <w:r w:rsidRPr="008046A5">
              <w:rPr>
                <w:rFonts w:ascii="Browallia New" w:hAnsi="Browallia New" w:cs="Browallia New"/>
                <w:sz w:val="28"/>
                <w:szCs w:val="28"/>
                <w:cs/>
              </w:rPr>
              <w:t>งบการเงินรวม</w:t>
            </w:r>
          </w:p>
        </w:tc>
        <w:tc>
          <w:tcPr>
            <w:tcW w:w="239" w:type="dxa"/>
            <w:shd w:val="clear" w:color="auto" w:fill="auto"/>
          </w:tcPr>
          <w:p w14:paraId="218D4AD8" w14:textId="77777777" w:rsidR="00A862B3" w:rsidRPr="008046A5" w:rsidRDefault="00A862B3" w:rsidP="008046A5">
            <w:pPr>
              <w:tabs>
                <w:tab w:val="clear" w:pos="454"/>
                <w:tab w:val="clear" w:pos="680"/>
                <w:tab w:val="left" w:pos="0"/>
              </w:tabs>
              <w:spacing w:line="240" w:lineRule="auto"/>
              <w:jc w:val="center"/>
              <w:rPr>
                <w:rFonts w:ascii="Browallia New" w:hAnsi="Browallia New" w:cs="Browallia New"/>
                <w:sz w:val="28"/>
                <w:szCs w:val="28"/>
              </w:rPr>
            </w:pPr>
          </w:p>
        </w:tc>
        <w:tc>
          <w:tcPr>
            <w:tcW w:w="2474" w:type="dxa"/>
            <w:gridSpan w:val="4"/>
            <w:shd w:val="clear" w:color="auto" w:fill="auto"/>
          </w:tcPr>
          <w:p w14:paraId="447D1031" w14:textId="77777777" w:rsidR="00A862B3" w:rsidRPr="008046A5" w:rsidRDefault="00A862B3" w:rsidP="008046A5">
            <w:pPr>
              <w:tabs>
                <w:tab w:val="clear" w:pos="454"/>
                <w:tab w:val="clear" w:pos="680"/>
                <w:tab w:val="left" w:pos="0"/>
              </w:tabs>
              <w:spacing w:line="240" w:lineRule="auto"/>
              <w:jc w:val="center"/>
              <w:rPr>
                <w:rFonts w:ascii="Browallia New" w:hAnsi="Browallia New" w:cs="Browallia New"/>
                <w:sz w:val="28"/>
                <w:szCs w:val="28"/>
                <w:cs/>
              </w:rPr>
            </w:pPr>
            <w:r w:rsidRPr="008046A5">
              <w:rPr>
                <w:rFonts w:ascii="Browallia New" w:hAnsi="Browallia New" w:cs="Browallia New"/>
                <w:sz w:val="28"/>
                <w:szCs w:val="28"/>
                <w:cs/>
              </w:rPr>
              <w:t>งบการเงินเฉพาะของบริษัท</w:t>
            </w:r>
          </w:p>
        </w:tc>
      </w:tr>
      <w:tr w:rsidR="00AD3289" w:rsidRPr="008046A5" w14:paraId="1AD4E291" w14:textId="77777777" w:rsidTr="00F804A5">
        <w:trPr>
          <w:cantSplit/>
          <w:tblHeader/>
        </w:trPr>
        <w:tc>
          <w:tcPr>
            <w:tcW w:w="4164" w:type="dxa"/>
            <w:shd w:val="clear" w:color="auto" w:fill="auto"/>
          </w:tcPr>
          <w:p w14:paraId="7D49B0A9" w14:textId="77777777" w:rsidR="00AD3289" w:rsidRPr="008046A5" w:rsidRDefault="00AD3289" w:rsidP="00AD3289">
            <w:pPr>
              <w:tabs>
                <w:tab w:val="clear" w:pos="454"/>
                <w:tab w:val="clear" w:pos="680"/>
                <w:tab w:val="left" w:pos="0"/>
              </w:tabs>
              <w:spacing w:line="240" w:lineRule="auto"/>
              <w:jc w:val="both"/>
              <w:rPr>
                <w:rFonts w:ascii="Browallia New" w:hAnsi="Browallia New" w:cs="Browallia New"/>
                <w:sz w:val="28"/>
                <w:szCs w:val="28"/>
              </w:rPr>
            </w:pPr>
          </w:p>
        </w:tc>
        <w:tc>
          <w:tcPr>
            <w:tcW w:w="1119" w:type="dxa"/>
            <w:tcBorders>
              <w:top w:val="single" w:sz="4" w:space="0" w:color="auto"/>
              <w:bottom w:val="single" w:sz="4" w:space="0" w:color="auto"/>
            </w:tcBorders>
            <w:shd w:val="clear" w:color="auto" w:fill="auto"/>
            <w:vAlign w:val="bottom"/>
          </w:tcPr>
          <w:p w14:paraId="0F0B2BC6" w14:textId="1FA094BA" w:rsidR="00AD3289" w:rsidRPr="008046A5" w:rsidRDefault="009D36BF" w:rsidP="00AD3289">
            <w:pPr>
              <w:tabs>
                <w:tab w:val="clear" w:pos="680"/>
                <w:tab w:val="clear" w:pos="907"/>
              </w:tabs>
              <w:spacing w:line="240" w:lineRule="auto"/>
              <w:ind w:left="-97" w:right="-120"/>
              <w:jc w:val="center"/>
              <w:rPr>
                <w:rFonts w:ascii="Browallia New" w:hAnsi="Browallia New" w:cs="Browallia New"/>
                <w:sz w:val="28"/>
                <w:szCs w:val="28"/>
              </w:rPr>
            </w:pPr>
            <w:r w:rsidRPr="009D36BF">
              <w:rPr>
                <w:rFonts w:ascii="Browallia New" w:hAnsi="Browallia New" w:cs="Browallia New"/>
                <w:sz w:val="28"/>
                <w:szCs w:val="28"/>
              </w:rPr>
              <w:t>30</w:t>
            </w:r>
            <w:r w:rsidRPr="009D36BF">
              <w:rPr>
                <w:rFonts w:ascii="Browallia New" w:hAnsi="Browallia New" w:cs="Browallia New" w:hint="cs"/>
                <w:sz w:val="28"/>
                <w:szCs w:val="28"/>
                <w:cs/>
              </w:rPr>
              <w:t xml:space="preserve"> มิถุนายน </w:t>
            </w:r>
            <w:r w:rsidR="00AD3289" w:rsidRPr="00B737D5">
              <w:rPr>
                <w:rFonts w:ascii="Browallia New" w:hAnsi="Browallia New" w:cs="Browallia New"/>
                <w:sz w:val="28"/>
                <w:szCs w:val="28"/>
              </w:rPr>
              <w:t>256</w:t>
            </w:r>
            <w:r w:rsidR="00AD3289">
              <w:rPr>
                <w:rFonts w:ascii="Browallia New" w:hAnsi="Browallia New" w:cs="Browallia New"/>
                <w:sz w:val="28"/>
                <w:szCs w:val="28"/>
              </w:rPr>
              <w:t>6</w:t>
            </w:r>
          </w:p>
        </w:tc>
        <w:tc>
          <w:tcPr>
            <w:tcW w:w="240" w:type="dxa"/>
            <w:tcBorders>
              <w:top w:val="single" w:sz="4" w:space="0" w:color="auto"/>
            </w:tcBorders>
            <w:shd w:val="clear" w:color="auto" w:fill="auto"/>
            <w:vAlign w:val="bottom"/>
          </w:tcPr>
          <w:p w14:paraId="3A9AFF75" w14:textId="77777777" w:rsidR="00AD3289" w:rsidRPr="008046A5" w:rsidRDefault="00AD3289" w:rsidP="00AD3289">
            <w:pPr>
              <w:tabs>
                <w:tab w:val="clear" w:pos="680"/>
                <w:tab w:val="clear" w:pos="907"/>
              </w:tabs>
              <w:spacing w:line="240" w:lineRule="auto"/>
              <w:ind w:left="-97" w:right="-120"/>
              <w:jc w:val="center"/>
              <w:rPr>
                <w:rFonts w:ascii="Browallia New" w:hAnsi="Browallia New" w:cs="Browallia New"/>
                <w:sz w:val="28"/>
                <w:szCs w:val="28"/>
              </w:rPr>
            </w:pPr>
          </w:p>
        </w:tc>
        <w:tc>
          <w:tcPr>
            <w:tcW w:w="1136" w:type="dxa"/>
            <w:tcBorders>
              <w:top w:val="single" w:sz="4" w:space="0" w:color="auto"/>
              <w:bottom w:val="single" w:sz="4" w:space="0" w:color="auto"/>
            </w:tcBorders>
            <w:shd w:val="clear" w:color="auto" w:fill="auto"/>
            <w:vAlign w:val="bottom"/>
          </w:tcPr>
          <w:p w14:paraId="6746EBA4" w14:textId="4F9F96DD" w:rsidR="00AD3289" w:rsidRPr="008046A5" w:rsidRDefault="00AD3289" w:rsidP="00AD3289">
            <w:pPr>
              <w:tabs>
                <w:tab w:val="clear" w:pos="680"/>
                <w:tab w:val="clear" w:pos="907"/>
              </w:tabs>
              <w:spacing w:line="240" w:lineRule="auto"/>
              <w:ind w:left="-97" w:right="-120"/>
              <w:jc w:val="center"/>
              <w:rPr>
                <w:rFonts w:ascii="Browallia New" w:hAnsi="Browallia New" w:cs="Browallia New"/>
                <w:sz w:val="28"/>
                <w:szCs w:val="28"/>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c>
          <w:tcPr>
            <w:tcW w:w="239" w:type="dxa"/>
            <w:shd w:val="clear" w:color="auto" w:fill="auto"/>
          </w:tcPr>
          <w:p w14:paraId="26CADF00" w14:textId="77777777" w:rsidR="00AD3289" w:rsidRPr="008046A5" w:rsidRDefault="00AD3289" w:rsidP="00AD3289">
            <w:pPr>
              <w:spacing w:line="240" w:lineRule="auto"/>
              <w:ind w:right="-10"/>
              <w:jc w:val="center"/>
              <w:rPr>
                <w:rFonts w:ascii="Browallia New" w:hAnsi="Browallia New" w:cs="Browallia New"/>
                <w:sz w:val="28"/>
                <w:szCs w:val="28"/>
              </w:rPr>
            </w:pPr>
          </w:p>
        </w:tc>
        <w:tc>
          <w:tcPr>
            <w:tcW w:w="1111" w:type="dxa"/>
            <w:tcBorders>
              <w:top w:val="single" w:sz="4" w:space="0" w:color="auto"/>
              <w:bottom w:val="single" w:sz="4" w:space="0" w:color="auto"/>
            </w:tcBorders>
            <w:shd w:val="clear" w:color="auto" w:fill="auto"/>
            <w:vAlign w:val="bottom"/>
          </w:tcPr>
          <w:p w14:paraId="4FD9D678" w14:textId="40F0C848" w:rsidR="00AD3289" w:rsidRPr="008046A5" w:rsidRDefault="009D36BF" w:rsidP="00AD3289">
            <w:pPr>
              <w:tabs>
                <w:tab w:val="clear" w:pos="680"/>
                <w:tab w:val="clear" w:pos="907"/>
              </w:tabs>
              <w:spacing w:line="240" w:lineRule="auto"/>
              <w:ind w:left="-86" w:right="-100"/>
              <w:jc w:val="center"/>
              <w:rPr>
                <w:rFonts w:ascii="Browallia New" w:hAnsi="Browallia New" w:cs="Browallia New"/>
                <w:sz w:val="28"/>
                <w:szCs w:val="28"/>
              </w:rPr>
            </w:pPr>
            <w:r w:rsidRPr="009D36BF">
              <w:rPr>
                <w:rFonts w:ascii="Browallia New" w:hAnsi="Browallia New" w:cs="Browallia New"/>
                <w:sz w:val="28"/>
                <w:szCs w:val="28"/>
              </w:rPr>
              <w:t>30</w:t>
            </w:r>
            <w:r w:rsidRPr="009D36BF">
              <w:rPr>
                <w:rFonts w:ascii="Browallia New" w:hAnsi="Browallia New" w:cs="Browallia New" w:hint="cs"/>
                <w:sz w:val="28"/>
                <w:szCs w:val="28"/>
                <w:cs/>
              </w:rPr>
              <w:t xml:space="preserve"> มิถุนายน </w:t>
            </w:r>
            <w:r w:rsidR="00AD3289" w:rsidRPr="00B737D5">
              <w:rPr>
                <w:rFonts w:ascii="Browallia New" w:hAnsi="Browallia New" w:cs="Browallia New"/>
                <w:sz w:val="28"/>
                <w:szCs w:val="28"/>
              </w:rPr>
              <w:t>256</w:t>
            </w:r>
            <w:r w:rsidR="00AD3289">
              <w:rPr>
                <w:rFonts w:ascii="Browallia New" w:hAnsi="Browallia New" w:cs="Browallia New"/>
                <w:sz w:val="28"/>
                <w:szCs w:val="28"/>
              </w:rPr>
              <w:t>6</w:t>
            </w:r>
          </w:p>
        </w:tc>
        <w:tc>
          <w:tcPr>
            <w:tcW w:w="236" w:type="dxa"/>
            <w:gridSpan w:val="2"/>
            <w:tcBorders>
              <w:top w:val="single" w:sz="4" w:space="0" w:color="auto"/>
            </w:tcBorders>
            <w:shd w:val="clear" w:color="auto" w:fill="auto"/>
            <w:vAlign w:val="bottom"/>
          </w:tcPr>
          <w:p w14:paraId="7305A0C4" w14:textId="77777777" w:rsidR="00AD3289" w:rsidRPr="008046A5" w:rsidRDefault="00AD3289" w:rsidP="00AD3289">
            <w:pPr>
              <w:tabs>
                <w:tab w:val="clear" w:pos="680"/>
                <w:tab w:val="clear" w:pos="907"/>
              </w:tabs>
              <w:spacing w:line="240" w:lineRule="auto"/>
              <w:ind w:left="-86" w:right="-100"/>
              <w:jc w:val="center"/>
              <w:rPr>
                <w:rFonts w:ascii="Browallia New" w:hAnsi="Browallia New" w:cs="Browallia New"/>
                <w:sz w:val="28"/>
                <w:szCs w:val="28"/>
              </w:rPr>
            </w:pPr>
          </w:p>
        </w:tc>
        <w:tc>
          <w:tcPr>
            <w:tcW w:w="1127" w:type="dxa"/>
            <w:tcBorders>
              <w:top w:val="single" w:sz="4" w:space="0" w:color="auto"/>
              <w:bottom w:val="single" w:sz="4" w:space="0" w:color="auto"/>
            </w:tcBorders>
            <w:shd w:val="clear" w:color="auto" w:fill="auto"/>
            <w:vAlign w:val="bottom"/>
          </w:tcPr>
          <w:p w14:paraId="39F583FA" w14:textId="050A3ED8" w:rsidR="00AD3289" w:rsidRPr="008046A5" w:rsidRDefault="00AD3289" w:rsidP="00AD3289">
            <w:pPr>
              <w:tabs>
                <w:tab w:val="clear" w:pos="680"/>
                <w:tab w:val="clear" w:pos="907"/>
              </w:tabs>
              <w:spacing w:line="240" w:lineRule="auto"/>
              <w:ind w:left="-86" w:right="-100"/>
              <w:jc w:val="center"/>
              <w:rPr>
                <w:rFonts w:ascii="Browallia New" w:hAnsi="Browallia New" w:cs="Browallia New"/>
                <w:sz w:val="28"/>
                <w:szCs w:val="28"/>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r>
      <w:tr w:rsidR="002B3998" w:rsidRPr="008046A5" w14:paraId="2DB482D0" w14:textId="77777777" w:rsidTr="00F804A5">
        <w:trPr>
          <w:cantSplit/>
          <w:trHeight w:val="305"/>
          <w:tblHeader/>
        </w:trPr>
        <w:tc>
          <w:tcPr>
            <w:tcW w:w="4164" w:type="dxa"/>
            <w:shd w:val="clear" w:color="auto" w:fill="auto"/>
          </w:tcPr>
          <w:p w14:paraId="6F6914FF" w14:textId="61D88792" w:rsidR="00A862B3" w:rsidRPr="008046A5" w:rsidRDefault="00A862B3" w:rsidP="008046A5">
            <w:pPr>
              <w:tabs>
                <w:tab w:val="clear" w:pos="3742"/>
              </w:tabs>
              <w:spacing w:line="240" w:lineRule="auto"/>
              <w:ind w:left="175" w:right="175" w:hanging="175"/>
              <w:rPr>
                <w:rFonts w:ascii="Browallia New" w:hAnsi="Browallia New" w:cs="Browallia New"/>
                <w:b/>
                <w:bCs/>
                <w:sz w:val="28"/>
                <w:szCs w:val="28"/>
                <w:cs/>
              </w:rPr>
            </w:pPr>
          </w:p>
        </w:tc>
        <w:tc>
          <w:tcPr>
            <w:tcW w:w="1119" w:type="dxa"/>
            <w:shd w:val="clear" w:color="auto" w:fill="auto"/>
          </w:tcPr>
          <w:p w14:paraId="2D577C30"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40" w:type="dxa"/>
            <w:shd w:val="clear" w:color="auto" w:fill="auto"/>
          </w:tcPr>
          <w:p w14:paraId="10441987"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6" w:type="dxa"/>
            <w:shd w:val="clear" w:color="auto" w:fill="auto"/>
          </w:tcPr>
          <w:p w14:paraId="1F940C96"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0DB3A758"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shd w:val="clear" w:color="auto" w:fill="auto"/>
          </w:tcPr>
          <w:p w14:paraId="40278E12"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gridSpan w:val="2"/>
            <w:shd w:val="clear" w:color="auto" w:fill="auto"/>
          </w:tcPr>
          <w:p w14:paraId="48821DBB"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27" w:type="dxa"/>
            <w:shd w:val="clear" w:color="auto" w:fill="auto"/>
          </w:tcPr>
          <w:p w14:paraId="42BB7CEE"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674C42" w:rsidRPr="00907611" w14:paraId="5E9BE736" w14:textId="77777777" w:rsidTr="00F804A5">
        <w:trPr>
          <w:cantSplit/>
        </w:trPr>
        <w:tc>
          <w:tcPr>
            <w:tcW w:w="5520" w:type="dxa"/>
            <w:gridSpan w:val="3"/>
            <w:shd w:val="clear" w:color="auto" w:fill="auto"/>
          </w:tcPr>
          <w:p w14:paraId="11309C10" w14:textId="7E96C5C3" w:rsidR="00674C42" w:rsidRPr="00D61E41" w:rsidRDefault="00674C42" w:rsidP="008046A5">
            <w:pPr>
              <w:tabs>
                <w:tab w:val="clear" w:pos="227"/>
                <w:tab w:val="clear" w:pos="3742"/>
                <w:tab w:val="left" w:pos="250"/>
              </w:tabs>
              <w:spacing w:line="240" w:lineRule="auto"/>
              <w:ind w:right="175"/>
              <w:rPr>
                <w:rFonts w:ascii="Browallia New" w:hAnsi="Browallia New" w:cs="Browallia New"/>
                <w:b/>
                <w:bCs/>
                <w:sz w:val="28"/>
                <w:szCs w:val="28"/>
              </w:rPr>
            </w:pPr>
            <w:r w:rsidRPr="00D61E41">
              <w:rPr>
                <w:rFonts w:ascii="Browallia New" w:hAnsi="Browallia New" w:cs="Browallia New"/>
                <w:b/>
                <w:bCs/>
                <w:sz w:val="28"/>
                <w:szCs w:val="28"/>
                <w:cs/>
              </w:rPr>
              <w:t>ลูกหนี้การค้าและลูกหนี้อื่น - บุคคลและบริษัทที่เกี่ยวข้อง</w:t>
            </w:r>
          </w:p>
        </w:tc>
        <w:tc>
          <w:tcPr>
            <w:tcW w:w="1136" w:type="dxa"/>
            <w:shd w:val="clear" w:color="auto" w:fill="auto"/>
          </w:tcPr>
          <w:p w14:paraId="10DFDCAB" w14:textId="77777777" w:rsidR="00674C42" w:rsidRPr="00907611"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239" w:type="dxa"/>
            <w:shd w:val="clear" w:color="auto" w:fill="auto"/>
          </w:tcPr>
          <w:p w14:paraId="77215134" w14:textId="77777777" w:rsidR="00674C42" w:rsidRPr="00907611"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111" w:type="dxa"/>
            <w:shd w:val="clear" w:color="auto" w:fill="auto"/>
          </w:tcPr>
          <w:p w14:paraId="543523DD" w14:textId="77777777" w:rsidR="00674C42" w:rsidRPr="00907611"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236" w:type="dxa"/>
            <w:gridSpan w:val="2"/>
            <w:shd w:val="clear" w:color="auto" w:fill="auto"/>
          </w:tcPr>
          <w:p w14:paraId="15ADA563" w14:textId="77777777" w:rsidR="00674C42" w:rsidRPr="00907611"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127" w:type="dxa"/>
            <w:shd w:val="clear" w:color="auto" w:fill="auto"/>
          </w:tcPr>
          <w:p w14:paraId="41AE811C" w14:textId="77777777" w:rsidR="00674C42" w:rsidRPr="00907611"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r>
      <w:tr w:rsidR="002D3191" w:rsidRPr="00907611" w14:paraId="3B972B09" w14:textId="77777777" w:rsidTr="00F804A5">
        <w:trPr>
          <w:cantSplit/>
        </w:trPr>
        <w:tc>
          <w:tcPr>
            <w:tcW w:w="4164" w:type="dxa"/>
            <w:shd w:val="clear" w:color="auto" w:fill="auto"/>
          </w:tcPr>
          <w:p w14:paraId="010B42ED" w14:textId="77777777" w:rsidR="002D3191" w:rsidRPr="00D61E41" w:rsidRDefault="002D3191" w:rsidP="002D3191">
            <w:pPr>
              <w:tabs>
                <w:tab w:val="clear" w:pos="227"/>
              </w:tabs>
              <w:spacing w:line="240" w:lineRule="auto"/>
              <w:ind w:left="175" w:hanging="175"/>
              <w:rPr>
                <w:rFonts w:ascii="Browallia New" w:hAnsi="Browallia New" w:cs="Browallia New"/>
                <w:sz w:val="28"/>
                <w:szCs w:val="28"/>
                <w:cs/>
              </w:rPr>
            </w:pPr>
            <w:r w:rsidRPr="00D61E41">
              <w:rPr>
                <w:rFonts w:ascii="Browallia New" w:hAnsi="Browallia New" w:cs="Browallia New"/>
                <w:sz w:val="28"/>
                <w:szCs w:val="28"/>
                <w:cs/>
              </w:rPr>
              <w:t>บริษัทย่อย</w:t>
            </w:r>
          </w:p>
        </w:tc>
        <w:tc>
          <w:tcPr>
            <w:tcW w:w="1119" w:type="dxa"/>
            <w:shd w:val="clear" w:color="auto" w:fill="auto"/>
            <w:vAlign w:val="center"/>
          </w:tcPr>
          <w:p w14:paraId="28133E03" w14:textId="6A2271E5" w:rsidR="002D3191" w:rsidRPr="00465DB3" w:rsidRDefault="00347323" w:rsidP="002D3191">
            <w:pPr>
              <w:tabs>
                <w:tab w:val="clear" w:pos="680"/>
                <w:tab w:val="left" w:pos="330"/>
              </w:tabs>
              <w:spacing w:line="240" w:lineRule="auto"/>
              <w:ind w:right="-27"/>
              <w:jc w:val="right"/>
              <w:rPr>
                <w:rFonts w:ascii="Browallia New" w:hAnsi="Browallia New" w:cs="Browallia New"/>
                <w:sz w:val="28"/>
                <w:szCs w:val="28"/>
                <w:lang w:val="en-GB"/>
              </w:rPr>
            </w:pPr>
            <w:r w:rsidRPr="00465DB3">
              <w:rPr>
                <w:rFonts w:ascii="Browallia New" w:hAnsi="Browallia New" w:cs="Browallia New"/>
                <w:sz w:val="28"/>
                <w:szCs w:val="28"/>
                <w:lang w:val="en-GB"/>
              </w:rPr>
              <w:t>-</w:t>
            </w:r>
          </w:p>
        </w:tc>
        <w:tc>
          <w:tcPr>
            <w:tcW w:w="240" w:type="dxa"/>
            <w:shd w:val="clear" w:color="auto" w:fill="auto"/>
          </w:tcPr>
          <w:p w14:paraId="053ED09C" w14:textId="77777777" w:rsidR="002D3191" w:rsidRPr="00465DB3" w:rsidRDefault="002D3191" w:rsidP="002D3191">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36" w:type="dxa"/>
            <w:shd w:val="clear" w:color="auto" w:fill="auto"/>
            <w:vAlign w:val="bottom"/>
          </w:tcPr>
          <w:p w14:paraId="55D5B5A4" w14:textId="592B70AC" w:rsidR="002D3191" w:rsidRPr="00465DB3" w:rsidRDefault="002D3191" w:rsidP="002D3191">
            <w:pPr>
              <w:tabs>
                <w:tab w:val="clear" w:pos="680"/>
                <w:tab w:val="left" w:pos="330"/>
              </w:tabs>
              <w:spacing w:line="240" w:lineRule="auto"/>
              <w:ind w:right="-27"/>
              <w:jc w:val="right"/>
              <w:rPr>
                <w:rFonts w:ascii="Browallia New" w:hAnsi="Browallia New" w:cs="Browallia New"/>
                <w:sz w:val="28"/>
                <w:szCs w:val="28"/>
              </w:rPr>
            </w:pPr>
            <w:r w:rsidRPr="00465DB3">
              <w:rPr>
                <w:rFonts w:ascii="Browallia New" w:hAnsi="Browallia New" w:cs="Browallia New"/>
                <w:sz w:val="28"/>
                <w:szCs w:val="28"/>
                <w:lang w:val="en-GB"/>
              </w:rPr>
              <w:t xml:space="preserve">    -</w:t>
            </w:r>
          </w:p>
        </w:tc>
        <w:tc>
          <w:tcPr>
            <w:tcW w:w="239" w:type="dxa"/>
            <w:shd w:val="clear" w:color="auto" w:fill="auto"/>
          </w:tcPr>
          <w:p w14:paraId="02A64948" w14:textId="77777777" w:rsidR="002D3191" w:rsidRPr="00465DB3" w:rsidRDefault="002D3191" w:rsidP="002D3191">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11" w:type="dxa"/>
            <w:shd w:val="clear" w:color="auto" w:fill="auto"/>
          </w:tcPr>
          <w:p w14:paraId="40561224" w14:textId="30B46DD4" w:rsidR="002D3191" w:rsidRPr="009B4CE1" w:rsidRDefault="00F140E1" w:rsidP="002D3191">
            <w:pPr>
              <w:tabs>
                <w:tab w:val="clear" w:pos="680"/>
                <w:tab w:val="left" w:pos="330"/>
                <w:tab w:val="decimal" w:pos="522"/>
              </w:tabs>
              <w:spacing w:line="240" w:lineRule="auto"/>
              <w:ind w:right="-27"/>
              <w:jc w:val="right"/>
              <w:rPr>
                <w:rFonts w:ascii="Browallia New" w:hAnsi="Browallia New" w:cs="Browallia New"/>
                <w:sz w:val="28"/>
                <w:szCs w:val="28"/>
              </w:rPr>
            </w:pPr>
            <w:r w:rsidRPr="009B4CE1">
              <w:rPr>
                <w:rFonts w:ascii="Browallia New" w:hAnsi="Browallia New" w:cs="Browallia New" w:hint="cs"/>
                <w:sz w:val="28"/>
                <w:szCs w:val="28"/>
                <w:cs/>
              </w:rPr>
              <w:t>4</w:t>
            </w:r>
            <w:r w:rsidRPr="009B4CE1">
              <w:rPr>
                <w:rFonts w:ascii="Browallia New" w:hAnsi="Browallia New" w:cs="Browallia New"/>
                <w:sz w:val="28"/>
                <w:szCs w:val="28"/>
              </w:rPr>
              <w:t>,518</w:t>
            </w:r>
          </w:p>
        </w:tc>
        <w:tc>
          <w:tcPr>
            <w:tcW w:w="236" w:type="dxa"/>
            <w:gridSpan w:val="2"/>
            <w:shd w:val="clear" w:color="auto" w:fill="auto"/>
          </w:tcPr>
          <w:p w14:paraId="4102D7C1" w14:textId="77777777" w:rsidR="002D3191" w:rsidRPr="00465DB3"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p>
        </w:tc>
        <w:tc>
          <w:tcPr>
            <w:tcW w:w="1127" w:type="dxa"/>
            <w:shd w:val="clear" w:color="auto" w:fill="auto"/>
            <w:vAlign w:val="bottom"/>
          </w:tcPr>
          <w:p w14:paraId="251BEE71" w14:textId="738B23E9" w:rsidR="002D3191" w:rsidRPr="00465DB3"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r w:rsidRPr="00465DB3">
              <w:rPr>
                <w:rFonts w:ascii="Browallia New" w:hAnsi="Browallia New" w:cs="Browallia New"/>
                <w:sz w:val="28"/>
                <w:szCs w:val="28"/>
              </w:rPr>
              <w:t>2,558</w:t>
            </w:r>
          </w:p>
        </w:tc>
      </w:tr>
      <w:tr w:rsidR="002D3191" w:rsidRPr="00907611" w14:paraId="358EB616" w14:textId="77777777" w:rsidTr="00F804A5">
        <w:trPr>
          <w:cantSplit/>
        </w:trPr>
        <w:tc>
          <w:tcPr>
            <w:tcW w:w="4164" w:type="dxa"/>
            <w:shd w:val="clear" w:color="auto" w:fill="auto"/>
          </w:tcPr>
          <w:p w14:paraId="5BDB1E34" w14:textId="60D8F8AD" w:rsidR="002D3191" w:rsidRPr="00D61E41" w:rsidRDefault="002D3191" w:rsidP="002D3191">
            <w:pPr>
              <w:tabs>
                <w:tab w:val="clear" w:pos="227"/>
              </w:tabs>
              <w:spacing w:line="240" w:lineRule="auto"/>
              <w:ind w:left="175" w:hanging="175"/>
              <w:rPr>
                <w:rFonts w:ascii="Browallia New" w:hAnsi="Browallia New" w:cs="Browallia New"/>
                <w:sz w:val="28"/>
                <w:szCs w:val="28"/>
                <w:cs/>
              </w:rPr>
            </w:pPr>
            <w:r w:rsidRPr="00D61E41">
              <w:rPr>
                <w:rFonts w:ascii="Browallia New" w:hAnsi="Browallia New" w:cs="Browallia New"/>
                <w:sz w:val="28"/>
                <w:szCs w:val="28"/>
                <w:cs/>
              </w:rPr>
              <w:t>บุคคลที่เกี่ยวข้อง</w:t>
            </w:r>
          </w:p>
        </w:tc>
        <w:tc>
          <w:tcPr>
            <w:tcW w:w="1119" w:type="dxa"/>
            <w:tcBorders>
              <w:bottom w:val="single" w:sz="4" w:space="0" w:color="auto"/>
            </w:tcBorders>
            <w:shd w:val="clear" w:color="auto" w:fill="auto"/>
            <w:vAlign w:val="bottom"/>
          </w:tcPr>
          <w:p w14:paraId="0022A110" w14:textId="095EF3DD" w:rsidR="002D3191" w:rsidRPr="00465DB3" w:rsidRDefault="00BE412C" w:rsidP="002D3191">
            <w:pPr>
              <w:tabs>
                <w:tab w:val="clear" w:pos="680"/>
                <w:tab w:val="left" w:pos="330"/>
                <w:tab w:val="decimal" w:pos="522"/>
              </w:tabs>
              <w:spacing w:line="240" w:lineRule="auto"/>
              <w:ind w:right="-27"/>
              <w:jc w:val="right"/>
              <w:rPr>
                <w:rFonts w:ascii="Browallia New" w:hAnsi="Browallia New" w:cs="Browallia New"/>
                <w:sz w:val="28"/>
                <w:szCs w:val="28"/>
              </w:rPr>
            </w:pPr>
            <w:r>
              <w:rPr>
                <w:rFonts w:ascii="Browallia New" w:hAnsi="Browallia New" w:cs="Browallia New"/>
                <w:sz w:val="28"/>
                <w:szCs w:val="28"/>
              </w:rPr>
              <w:t>25</w:t>
            </w:r>
          </w:p>
        </w:tc>
        <w:tc>
          <w:tcPr>
            <w:tcW w:w="240" w:type="dxa"/>
            <w:shd w:val="clear" w:color="auto" w:fill="auto"/>
          </w:tcPr>
          <w:p w14:paraId="4B899311" w14:textId="77777777" w:rsidR="002D3191" w:rsidRPr="00465DB3"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p>
        </w:tc>
        <w:tc>
          <w:tcPr>
            <w:tcW w:w="1136" w:type="dxa"/>
            <w:tcBorders>
              <w:bottom w:val="single" w:sz="4" w:space="0" w:color="auto"/>
            </w:tcBorders>
            <w:shd w:val="clear" w:color="auto" w:fill="auto"/>
          </w:tcPr>
          <w:p w14:paraId="77DBCC1D" w14:textId="728E5258" w:rsidR="002D3191" w:rsidRPr="00465DB3"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r w:rsidRPr="00465DB3">
              <w:rPr>
                <w:rFonts w:ascii="Browallia New" w:hAnsi="Browallia New" w:cs="Browallia New"/>
                <w:sz w:val="28"/>
                <w:szCs w:val="28"/>
                <w:lang w:val="en-GB"/>
              </w:rPr>
              <w:t>35</w:t>
            </w:r>
          </w:p>
        </w:tc>
        <w:tc>
          <w:tcPr>
            <w:tcW w:w="239" w:type="dxa"/>
            <w:shd w:val="clear" w:color="auto" w:fill="auto"/>
          </w:tcPr>
          <w:p w14:paraId="46327410" w14:textId="77777777" w:rsidR="002D3191" w:rsidRPr="00465DB3" w:rsidRDefault="002D3191" w:rsidP="002D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1" w:type="dxa"/>
            <w:tcBorders>
              <w:bottom w:val="single" w:sz="4" w:space="0" w:color="auto"/>
            </w:tcBorders>
            <w:shd w:val="clear" w:color="auto" w:fill="auto"/>
            <w:vAlign w:val="bottom"/>
          </w:tcPr>
          <w:p w14:paraId="189B69A6" w14:textId="4B880F5D" w:rsidR="002D3191" w:rsidRPr="009B4CE1" w:rsidRDefault="001610B9" w:rsidP="002D3191">
            <w:pPr>
              <w:tabs>
                <w:tab w:val="clear" w:pos="680"/>
                <w:tab w:val="left" w:pos="330"/>
                <w:tab w:val="decimal" w:pos="522"/>
              </w:tabs>
              <w:spacing w:line="240" w:lineRule="auto"/>
              <w:ind w:right="-27"/>
              <w:jc w:val="right"/>
              <w:rPr>
                <w:rFonts w:ascii="Browallia New" w:hAnsi="Browallia New" w:cs="Browallia New"/>
                <w:sz w:val="28"/>
                <w:szCs w:val="28"/>
                <w:cs/>
              </w:rPr>
            </w:pPr>
            <w:r w:rsidRPr="009B4CE1">
              <w:rPr>
                <w:rFonts w:ascii="Browallia New" w:hAnsi="Browallia New" w:cs="Browallia New"/>
                <w:sz w:val="28"/>
                <w:szCs w:val="28"/>
              </w:rPr>
              <w:t>24</w:t>
            </w:r>
          </w:p>
        </w:tc>
        <w:tc>
          <w:tcPr>
            <w:tcW w:w="236" w:type="dxa"/>
            <w:gridSpan w:val="2"/>
            <w:shd w:val="clear" w:color="auto" w:fill="auto"/>
          </w:tcPr>
          <w:p w14:paraId="1D30C4FF" w14:textId="77777777" w:rsidR="002D3191" w:rsidRPr="00465DB3"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p>
        </w:tc>
        <w:tc>
          <w:tcPr>
            <w:tcW w:w="1127" w:type="dxa"/>
            <w:tcBorders>
              <w:bottom w:val="single" w:sz="4" w:space="0" w:color="auto"/>
            </w:tcBorders>
            <w:shd w:val="clear" w:color="auto" w:fill="auto"/>
            <w:vAlign w:val="bottom"/>
          </w:tcPr>
          <w:p w14:paraId="73022D3F" w14:textId="3BED9722" w:rsidR="002D3191" w:rsidRPr="00465DB3" w:rsidRDefault="002D3191" w:rsidP="002D3191">
            <w:pPr>
              <w:tabs>
                <w:tab w:val="clear" w:pos="680"/>
                <w:tab w:val="left" w:pos="330"/>
              </w:tabs>
              <w:spacing w:line="240" w:lineRule="auto"/>
              <w:ind w:right="-27"/>
              <w:jc w:val="right"/>
              <w:rPr>
                <w:rFonts w:ascii="Browallia New" w:hAnsi="Browallia New" w:cs="Browallia New"/>
                <w:sz w:val="28"/>
                <w:szCs w:val="28"/>
                <w:cs/>
                <w:lang w:val="en-GB"/>
              </w:rPr>
            </w:pPr>
            <w:r w:rsidRPr="00465DB3">
              <w:rPr>
                <w:rFonts w:ascii="Browallia New" w:hAnsi="Browallia New" w:cs="Browallia New"/>
                <w:sz w:val="28"/>
                <w:szCs w:val="28"/>
                <w:lang w:val="en-GB"/>
              </w:rPr>
              <w:t>29</w:t>
            </w:r>
          </w:p>
        </w:tc>
      </w:tr>
      <w:tr w:rsidR="002D3191" w:rsidRPr="00907611" w14:paraId="72603AC0" w14:textId="77777777" w:rsidTr="00F804A5">
        <w:trPr>
          <w:cantSplit/>
        </w:trPr>
        <w:tc>
          <w:tcPr>
            <w:tcW w:w="4164" w:type="dxa"/>
            <w:shd w:val="clear" w:color="auto" w:fill="auto"/>
          </w:tcPr>
          <w:p w14:paraId="3EEC288F" w14:textId="77777777" w:rsidR="002D3191" w:rsidRPr="00D61E41" w:rsidRDefault="002D3191" w:rsidP="002D3191">
            <w:pPr>
              <w:tabs>
                <w:tab w:val="clear" w:pos="227"/>
              </w:tabs>
              <w:spacing w:line="240" w:lineRule="auto"/>
              <w:ind w:left="237"/>
              <w:rPr>
                <w:rFonts w:ascii="Browallia New" w:hAnsi="Browallia New" w:cs="Browallia New"/>
                <w:sz w:val="28"/>
                <w:szCs w:val="28"/>
                <w:cs/>
              </w:rPr>
            </w:pPr>
            <w:r w:rsidRPr="00D61E41">
              <w:rPr>
                <w:rFonts w:ascii="Browallia New" w:hAnsi="Browallia New" w:cs="Browallia New"/>
                <w:sz w:val="28"/>
                <w:szCs w:val="28"/>
                <w:cs/>
              </w:rPr>
              <w:t>รวม</w:t>
            </w:r>
          </w:p>
        </w:tc>
        <w:tc>
          <w:tcPr>
            <w:tcW w:w="1119" w:type="dxa"/>
            <w:tcBorders>
              <w:top w:val="single" w:sz="4" w:space="0" w:color="auto"/>
              <w:bottom w:val="single" w:sz="12" w:space="0" w:color="auto"/>
            </w:tcBorders>
            <w:shd w:val="clear" w:color="auto" w:fill="auto"/>
            <w:vAlign w:val="bottom"/>
          </w:tcPr>
          <w:p w14:paraId="04DCC321" w14:textId="1EAAF2AC" w:rsidR="002D3191" w:rsidRPr="00465DB3" w:rsidRDefault="00BE412C" w:rsidP="002D3191">
            <w:pPr>
              <w:tabs>
                <w:tab w:val="clear" w:pos="680"/>
                <w:tab w:val="left" w:pos="330"/>
                <w:tab w:val="decimal" w:pos="522"/>
              </w:tabs>
              <w:spacing w:line="240" w:lineRule="auto"/>
              <w:ind w:right="-27"/>
              <w:jc w:val="right"/>
              <w:rPr>
                <w:rFonts w:ascii="Browallia New" w:hAnsi="Browallia New" w:cs="Browallia New"/>
                <w:sz w:val="28"/>
                <w:szCs w:val="28"/>
                <w:cs/>
              </w:rPr>
            </w:pPr>
            <w:r>
              <w:rPr>
                <w:rFonts w:ascii="Browallia New" w:hAnsi="Browallia New" w:cs="Browallia New"/>
                <w:sz w:val="28"/>
                <w:szCs w:val="28"/>
              </w:rPr>
              <w:t>25</w:t>
            </w:r>
          </w:p>
        </w:tc>
        <w:tc>
          <w:tcPr>
            <w:tcW w:w="240" w:type="dxa"/>
            <w:shd w:val="clear" w:color="auto" w:fill="auto"/>
            <w:vAlign w:val="bottom"/>
          </w:tcPr>
          <w:p w14:paraId="24367FEA" w14:textId="77777777" w:rsidR="002D3191" w:rsidRPr="00465DB3"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p>
        </w:tc>
        <w:tc>
          <w:tcPr>
            <w:tcW w:w="1136" w:type="dxa"/>
            <w:tcBorders>
              <w:top w:val="single" w:sz="4" w:space="0" w:color="auto"/>
              <w:bottom w:val="single" w:sz="12" w:space="0" w:color="auto"/>
            </w:tcBorders>
            <w:shd w:val="clear" w:color="auto" w:fill="auto"/>
          </w:tcPr>
          <w:p w14:paraId="59D5ECF4" w14:textId="58F9EE55" w:rsidR="002D3191" w:rsidRPr="00465DB3"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r w:rsidRPr="00465DB3">
              <w:rPr>
                <w:rFonts w:ascii="Browallia New" w:hAnsi="Browallia New" w:cs="Browallia New"/>
                <w:sz w:val="28"/>
                <w:szCs w:val="28"/>
                <w:lang w:val="en-GB"/>
              </w:rPr>
              <w:t>35</w:t>
            </w:r>
          </w:p>
        </w:tc>
        <w:tc>
          <w:tcPr>
            <w:tcW w:w="239" w:type="dxa"/>
            <w:shd w:val="clear" w:color="auto" w:fill="auto"/>
            <w:vAlign w:val="bottom"/>
          </w:tcPr>
          <w:p w14:paraId="7EF02846" w14:textId="77777777" w:rsidR="002D3191" w:rsidRPr="00465DB3" w:rsidRDefault="002D3191" w:rsidP="002D31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1" w:type="dxa"/>
            <w:tcBorders>
              <w:top w:val="single" w:sz="4" w:space="0" w:color="auto"/>
              <w:bottom w:val="single" w:sz="12" w:space="0" w:color="auto"/>
            </w:tcBorders>
            <w:shd w:val="clear" w:color="auto" w:fill="auto"/>
          </w:tcPr>
          <w:p w14:paraId="5E460B40" w14:textId="2E667665" w:rsidR="002D3191" w:rsidRPr="00465DB3" w:rsidRDefault="001D413C" w:rsidP="002D3191">
            <w:pPr>
              <w:tabs>
                <w:tab w:val="clear" w:pos="680"/>
                <w:tab w:val="left" w:pos="330"/>
                <w:tab w:val="decimal" w:pos="522"/>
              </w:tabs>
              <w:spacing w:line="240" w:lineRule="auto"/>
              <w:ind w:right="-27"/>
              <w:jc w:val="right"/>
              <w:rPr>
                <w:rFonts w:ascii="Browallia New" w:hAnsi="Browallia New" w:cs="Browallia New"/>
                <w:sz w:val="28"/>
                <w:szCs w:val="28"/>
              </w:rPr>
            </w:pPr>
            <w:r>
              <w:rPr>
                <w:rFonts w:ascii="Browallia New" w:hAnsi="Browallia New" w:cs="Browallia New"/>
                <w:sz w:val="28"/>
                <w:szCs w:val="28"/>
              </w:rPr>
              <w:t>4,542</w:t>
            </w:r>
          </w:p>
        </w:tc>
        <w:tc>
          <w:tcPr>
            <w:tcW w:w="236" w:type="dxa"/>
            <w:gridSpan w:val="2"/>
            <w:shd w:val="clear" w:color="auto" w:fill="auto"/>
          </w:tcPr>
          <w:p w14:paraId="402A7FF9" w14:textId="77777777" w:rsidR="002D3191" w:rsidRPr="00465DB3"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p>
        </w:tc>
        <w:tc>
          <w:tcPr>
            <w:tcW w:w="1127" w:type="dxa"/>
            <w:tcBorders>
              <w:top w:val="single" w:sz="4" w:space="0" w:color="auto"/>
              <w:bottom w:val="single" w:sz="12" w:space="0" w:color="auto"/>
            </w:tcBorders>
            <w:shd w:val="clear" w:color="auto" w:fill="auto"/>
            <w:vAlign w:val="bottom"/>
          </w:tcPr>
          <w:p w14:paraId="397C589C" w14:textId="24CBC600" w:rsidR="002D3191" w:rsidRPr="00465DB3"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r w:rsidRPr="00465DB3">
              <w:rPr>
                <w:rFonts w:ascii="Browallia New" w:hAnsi="Browallia New" w:cs="Browallia New"/>
                <w:sz w:val="28"/>
                <w:szCs w:val="28"/>
              </w:rPr>
              <w:t>2,587</w:t>
            </w:r>
          </w:p>
        </w:tc>
      </w:tr>
      <w:tr w:rsidR="002D3191" w:rsidRPr="008046A5" w14:paraId="0A2183AF" w14:textId="77777777" w:rsidTr="00F804A5">
        <w:tblPrEx>
          <w:tblCellMar>
            <w:left w:w="46" w:type="dxa"/>
            <w:right w:w="46" w:type="dxa"/>
          </w:tblCellMar>
          <w:tblLook w:val="0000" w:firstRow="0" w:lastRow="0" w:firstColumn="0" w:lastColumn="0" w:noHBand="0" w:noVBand="0"/>
        </w:tblPrEx>
        <w:trPr>
          <w:cantSplit/>
          <w:trHeight w:hRule="exact" w:val="381"/>
        </w:trPr>
        <w:tc>
          <w:tcPr>
            <w:tcW w:w="4164" w:type="dxa"/>
            <w:shd w:val="clear" w:color="auto" w:fill="auto"/>
          </w:tcPr>
          <w:p w14:paraId="6A37D7D5" w14:textId="63024574" w:rsidR="002D3191" w:rsidRPr="008046A5" w:rsidRDefault="002D3191" w:rsidP="002D3191">
            <w:pPr>
              <w:tabs>
                <w:tab w:val="clear" w:pos="227"/>
              </w:tabs>
              <w:spacing w:line="240" w:lineRule="auto"/>
              <w:ind w:left="175" w:hanging="105"/>
              <w:rPr>
                <w:rFonts w:ascii="Browallia New" w:hAnsi="Browallia New" w:cs="Browallia New"/>
                <w:sz w:val="28"/>
                <w:szCs w:val="28"/>
                <w:cs/>
              </w:rPr>
            </w:pPr>
          </w:p>
        </w:tc>
        <w:tc>
          <w:tcPr>
            <w:tcW w:w="1119" w:type="dxa"/>
            <w:shd w:val="clear" w:color="auto" w:fill="auto"/>
            <w:vAlign w:val="bottom"/>
          </w:tcPr>
          <w:p w14:paraId="7B5FEC21" w14:textId="7B1CA9F5" w:rsidR="002D3191" w:rsidRPr="008046A5" w:rsidRDefault="002D3191" w:rsidP="002D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40" w:type="dxa"/>
            <w:shd w:val="clear" w:color="auto" w:fill="auto"/>
          </w:tcPr>
          <w:p w14:paraId="29F2A174" w14:textId="77777777"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6" w:type="dxa"/>
            <w:shd w:val="clear" w:color="auto" w:fill="auto"/>
            <w:vAlign w:val="bottom"/>
          </w:tcPr>
          <w:p w14:paraId="5C28B588" w14:textId="3A6C0A48" w:rsidR="002D3191" w:rsidRPr="008046A5" w:rsidRDefault="002D3191" w:rsidP="002D3191">
            <w:pPr>
              <w:spacing w:line="240" w:lineRule="auto"/>
              <w:ind w:right="-10"/>
              <w:jc w:val="center"/>
              <w:rPr>
                <w:rFonts w:ascii="Browallia New" w:hAnsi="Browallia New" w:cs="Browallia New"/>
                <w:sz w:val="28"/>
                <w:szCs w:val="28"/>
                <w:lang w:val="en-GB"/>
              </w:rPr>
            </w:pPr>
          </w:p>
        </w:tc>
        <w:tc>
          <w:tcPr>
            <w:tcW w:w="239" w:type="dxa"/>
            <w:shd w:val="clear" w:color="auto" w:fill="auto"/>
          </w:tcPr>
          <w:p w14:paraId="20C90CCF" w14:textId="77777777"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shd w:val="clear" w:color="auto" w:fill="auto"/>
            <w:vAlign w:val="bottom"/>
          </w:tcPr>
          <w:p w14:paraId="5BFD11FA" w14:textId="67524635" w:rsidR="002D3191" w:rsidRPr="008046A5" w:rsidRDefault="002D3191" w:rsidP="002D3191">
            <w:pPr>
              <w:tabs>
                <w:tab w:val="clear" w:pos="680"/>
                <w:tab w:val="left" w:pos="330"/>
                <w:tab w:val="decimal" w:pos="522"/>
              </w:tabs>
              <w:spacing w:line="240" w:lineRule="auto"/>
              <w:ind w:right="-27"/>
              <w:jc w:val="right"/>
              <w:rPr>
                <w:rFonts w:ascii="Browallia New" w:hAnsi="Browallia New" w:cs="Browallia New"/>
                <w:sz w:val="28"/>
                <w:szCs w:val="28"/>
              </w:rPr>
            </w:pPr>
          </w:p>
        </w:tc>
        <w:tc>
          <w:tcPr>
            <w:tcW w:w="229" w:type="dxa"/>
            <w:shd w:val="clear" w:color="auto" w:fill="auto"/>
          </w:tcPr>
          <w:p w14:paraId="16A7872E" w14:textId="77777777"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4" w:type="dxa"/>
            <w:gridSpan w:val="2"/>
            <w:shd w:val="clear" w:color="auto" w:fill="auto"/>
            <w:vAlign w:val="bottom"/>
          </w:tcPr>
          <w:p w14:paraId="33F99DA5" w14:textId="773EAC7C"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2D3191" w:rsidRPr="008046A5" w14:paraId="49B940A2" w14:textId="77777777" w:rsidTr="00F804A5">
        <w:tblPrEx>
          <w:tblCellMar>
            <w:left w:w="46" w:type="dxa"/>
            <w:right w:w="46" w:type="dxa"/>
          </w:tblCellMar>
          <w:tblLook w:val="0000" w:firstRow="0" w:lastRow="0" w:firstColumn="0" w:lastColumn="0" w:noHBand="0" w:noVBand="0"/>
        </w:tblPrEx>
        <w:trPr>
          <w:cantSplit/>
        </w:trPr>
        <w:tc>
          <w:tcPr>
            <w:tcW w:w="5280" w:type="dxa"/>
            <w:gridSpan w:val="2"/>
            <w:shd w:val="clear" w:color="auto" w:fill="auto"/>
          </w:tcPr>
          <w:p w14:paraId="05EEB444" w14:textId="0A189FD5" w:rsidR="002D3191" w:rsidRPr="008046A5" w:rsidRDefault="002D3191" w:rsidP="002D3191">
            <w:pPr>
              <w:tabs>
                <w:tab w:val="clear" w:pos="227"/>
                <w:tab w:val="clear" w:pos="3742"/>
                <w:tab w:val="left" w:pos="250"/>
              </w:tabs>
              <w:spacing w:line="240" w:lineRule="auto"/>
              <w:ind w:left="250" w:right="-138" w:hanging="180"/>
              <w:rPr>
                <w:rFonts w:ascii="Browallia New" w:hAnsi="Browallia New" w:cs="Browallia New"/>
                <w:b/>
                <w:bCs/>
                <w:sz w:val="28"/>
                <w:szCs w:val="28"/>
              </w:rPr>
            </w:pPr>
            <w:r w:rsidRPr="008046A5">
              <w:rPr>
                <w:rFonts w:ascii="Browallia New" w:hAnsi="Browallia New" w:cs="Browallia New"/>
                <w:b/>
                <w:bCs/>
                <w:sz w:val="28"/>
                <w:szCs w:val="28"/>
                <w:cs/>
              </w:rPr>
              <w:t>เงินให้กู้ยืมระยะสั้นแก่บริษัทย่อยและดอกเบี้ยค้างรับ</w:t>
            </w:r>
          </w:p>
        </w:tc>
        <w:tc>
          <w:tcPr>
            <w:tcW w:w="240" w:type="dxa"/>
            <w:shd w:val="clear" w:color="auto" w:fill="auto"/>
          </w:tcPr>
          <w:p w14:paraId="31864DF3" w14:textId="77777777" w:rsidR="002D3191" w:rsidRPr="008046A5" w:rsidRDefault="002D3191" w:rsidP="002D3191">
            <w:pPr>
              <w:tabs>
                <w:tab w:val="clear" w:pos="227"/>
                <w:tab w:val="clear" w:pos="454"/>
                <w:tab w:val="clear" w:pos="680"/>
                <w:tab w:val="clear" w:pos="907"/>
              </w:tabs>
              <w:spacing w:line="240" w:lineRule="auto"/>
              <w:ind w:left="250" w:right="-138" w:hanging="180"/>
              <w:jc w:val="right"/>
              <w:rPr>
                <w:rFonts w:ascii="Browallia New" w:hAnsi="Browallia New" w:cs="Browallia New"/>
                <w:b/>
                <w:bCs/>
                <w:sz w:val="28"/>
                <w:szCs w:val="28"/>
              </w:rPr>
            </w:pPr>
          </w:p>
        </w:tc>
        <w:tc>
          <w:tcPr>
            <w:tcW w:w="1136" w:type="dxa"/>
            <w:shd w:val="clear" w:color="auto" w:fill="auto"/>
            <w:vAlign w:val="bottom"/>
          </w:tcPr>
          <w:p w14:paraId="0869346E" w14:textId="77777777" w:rsidR="002D3191" w:rsidRPr="008046A5" w:rsidRDefault="002D3191" w:rsidP="002D3191">
            <w:pPr>
              <w:spacing w:line="240" w:lineRule="auto"/>
              <w:ind w:left="250" w:right="-138" w:hanging="180"/>
              <w:jc w:val="center"/>
              <w:rPr>
                <w:rFonts w:ascii="Browallia New" w:hAnsi="Browallia New" w:cs="Browallia New"/>
                <w:b/>
                <w:bCs/>
                <w:sz w:val="28"/>
                <w:szCs w:val="28"/>
              </w:rPr>
            </w:pPr>
          </w:p>
        </w:tc>
        <w:tc>
          <w:tcPr>
            <w:tcW w:w="239" w:type="dxa"/>
            <w:shd w:val="clear" w:color="auto" w:fill="auto"/>
          </w:tcPr>
          <w:p w14:paraId="470D0892" w14:textId="77777777"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shd w:val="clear" w:color="auto" w:fill="auto"/>
            <w:vAlign w:val="bottom"/>
          </w:tcPr>
          <w:p w14:paraId="5A0EB41C" w14:textId="77777777"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29" w:type="dxa"/>
            <w:shd w:val="clear" w:color="auto" w:fill="auto"/>
          </w:tcPr>
          <w:p w14:paraId="012085AB" w14:textId="77777777"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4" w:type="dxa"/>
            <w:gridSpan w:val="2"/>
            <w:shd w:val="clear" w:color="auto" w:fill="auto"/>
            <w:vAlign w:val="bottom"/>
          </w:tcPr>
          <w:p w14:paraId="57B4AF63" w14:textId="77777777"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2D3191" w:rsidRPr="008046A5" w14:paraId="529D8B61" w14:textId="77777777" w:rsidTr="00F804A5">
        <w:tblPrEx>
          <w:tblCellMar>
            <w:left w:w="46" w:type="dxa"/>
            <w:right w:w="46" w:type="dxa"/>
          </w:tblCellMar>
          <w:tblLook w:val="0000" w:firstRow="0" w:lastRow="0" w:firstColumn="0" w:lastColumn="0" w:noHBand="0" w:noVBand="0"/>
        </w:tblPrEx>
        <w:trPr>
          <w:cantSplit/>
        </w:trPr>
        <w:tc>
          <w:tcPr>
            <w:tcW w:w="4164" w:type="dxa"/>
            <w:shd w:val="clear" w:color="auto" w:fill="auto"/>
          </w:tcPr>
          <w:p w14:paraId="559ABBC6" w14:textId="7D5AC8F0" w:rsidR="002D3191" w:rsidRPr="008046A5" w:rsidRDefault="002D3191" w:rsidP="002D3191">
            <w:pPr>
              <w:tabs>
                <w:tab w:val="clear" w:pos="227"/>
              </w:tabs>
              <w:spacing w:line="240" w:lineRule="auto"/>
              <w:ind w:left="175" w:hanging="105"/>
              <w:rPr>
                <w:rFonts w:ascii="Browallia New" w:hAnsi="Browallia New" w:cs="Browallia New"/>
                <w:sz w:val="28"/>
                <w:szCs w:val="28"/>
                <w:cs/>
              </w:rPr>
            </w:pPr>
            <w:r w:rsidRPr="008046A5">
              <w:rPr>
                <w:rFonts w:ascii="Browallia New" w:hAnsi="Browallia New" w:cs="Browallia New"/>
                <w:sz w:val="28"/>
                <w:szCs w:val="28"/>
                <w:cs/>
              </w:rPr>
              <w:t>บริษัทย่อย</w:t>
            </w:r>
          </w:p>
        </w:tc>
        <w:tc>
          <w:tcPr>
            <w:tcW w:w="1119" w:type="dxa"/>
            <w:shd w:val="clear" w:color="auto" w:fill="auto"/>
            <w:vAlign w:val="bottom"/>
          </w:tcPr>
          <w:p w14:paraId="2C2279B7" w14:textId="77777777" w:rsidR="002D3191" w:rsidRPr="008046A5" w:rsidRDefault="002D3191" w:rsidP="002D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40" w:type="dxa"/>
            <w:shd w:val="clear" w:color="auto" w:fill="auto"/>
          </w:tcPr>
          <w:p w14:paraId="41A432B4" w14:textId="77777777"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6" w:type="dxa"/>
            <w:shd w:val="clear" w:color="auto" w:fill="auto"/>
            <w:vAlign w:val="bottom"/>
          </w:tcPr>
          <w:p w14:paraId="5339F955" w14:textId="77777777" w:rsidR="002D3191" w:rsidRPr="008046A5" w:rsidRDefault="002D3191" w:rsidP="002D3191">
            <w:pPr>
              <w:spacing w:line="240" w:lineRule="auto"/>
              <w:ind w:right="-10"/>
              <w:jc w:val="center"/>
              <w:rPr>
                <w:rFonts w:ascii="Browallia New" w:hAnsi="Browallia New" w:cs="Browallia New"/>
                <w:sz w:val="28"/>
                <w:szCs w:val="28"/>
                <w:lang w:val="en-GB"/>
              </w:rPr>
            </w:pPr>
          </w:p>
        </w:tc>
        <w:tc>
          <w:tcPr>
            <w:tcW w:w="239" w:type="dxa"/>
            <w:shd w:val="clear" w:color="auto" w:fill="auto"/>
          </w:tcPr>
          <w:p w14:paraId="721F18D4" w14:textId="77777777"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shd w:val="clear" w:color="auto" w:fill="auto"/>
            <w:vAlign w:val="bottom"/>
          </w:tcPr>
          <w:p w14:paraId="2E086CE3" w14:textId="77777777"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29" w:type="dxa"/>
            <w:shd w:val="clear" w:color="auto" w:fill="auto"/>
          </w:tcPr>
          <w:p w14:paraId="1445FB49" w14:textId="77777777"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4" w:type="dxa"/>
            <w:gridSpan w:val="2"/>
            <w:shd w:val="clear" w:color="auto" w:fill="auto"/>
            <w:vAlign w:val="bottom"/>
          </w:tcPr>
          <w:p w14:paraId="5BC5E98C" w14:textId="77777777" w:rsidR="002D3191" w:rsidRPr="008046A5" w:rsidRDefault="002D3191" w:rsidP="002D319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B556CB" w:rsidRPr="008046A5" w14:paraId="69F1E5BC" w14:textId="77777777" w:rsidTr="00F804A5">
        <w:tblPrEx>
          <w:tblCellMar>
            <w:left w:w="46" w:type="dxa"/>
            <w:right w:w="46" w:type="dxa"/>
          </w:tblCellMar>
          <w:tblLook w:val="0000" w:firstRow="0" w:lastRow="0" w:firstColumn="0" w:lastColumn="0" w:noHBand="0" w:noVBand="0"/>
        </w:tblPrEx>
        <w:trPr>
          <w:cantSplit/>
        </w:trPr>
        <w:tc>
          <w:tcPr>
            <w:tcW w:w="4164" w:type="dxa"/>
            <w:shd w:val="clear" w:color="auto" w:fill="auto"/>
          </w:tcPr>
          <w:p w14:paraId="71F5CCAB" w14:textId="77777777" w:rsidR="00B556CB" w:rsidRPr="008046A5" w:rsidRDefault="00B556CB" w:rsidP="00B556CB">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เงินให้กู้ยืม</w:t>
            </w:r>
          </w:p>
        </w:tc>
        <w:tc>
          <w:tcPr>
            <w:tcW w:w="1119" w:type="dxa"/>
            <w:shd w:val="clear" w:color="auto" w:fill="auto"/>
            <w:vAlign w:val="bottom"/>
          </w:tcPr>
          <w:p w14:paraId="7DB9BFB1" w14:textId="48EA1904" w:rsidR="00B556CB" w:rsidRPr="008046A5" w:rsidRDefault="00B556CB" w:rsidP="00B556C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40" w:type="dxa"/>
            <w:shd w:val="clear" w:color="auto" w:fill="auto"/>
          </w:tcPr>
          <w:p w14:paraId="59FBE801" w14:textId="77777777" w:rsidR="00B556CB" w:rsidRPr="008046A5" w:rsidRDefault="00B556CB" w:rsidP="00B556CB">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6" w:type="dxa"/>
            <w:shd w:val="clear" w:color="auto" w:fill="auto"/>
            <w:vAlign w:val="bottom"/>
          </w:tcPr>
          <w:p w14:paraId="30004E33" w14:textId="185497EB" w:rsidR="00B556CB" w:rsidRPr="008046A5" w:rsidRDefault="00B556CB" w:rsidP="00B556C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39" w:type="dxa"/>
            <w:shd w:val="clear" w:color="auto" w:fill="auto"/>
          </w:tcPr>
          <w:p w14:paraId="16C4BA38" w14:textId="77777777" w:rsidR="00B556CB" w:rsidRPr="008046A5" w:rsidRDefault="00B556CB" w:rsidP="00B556C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1" w:type="dxa"/>
          </w:tcPr>
          <w:p w14:paraId="1428B8F5" w14:textId="35C30843" w:rsidR="00B556CB" w:rsidRPr="00F8523C"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1,645,840</w:t>
            </w:r>
          </w:p>
        </w:tc>
        <w:tc>
          <w:tcPr>
            <w:tcW w:w="229" w:type="dxa"/>
            <w:shd w:val="clear" w:color="auto" w:fill="auto"/>
          </w:tcPr>
          <w:p w14:paraId="794C54D5" w14:textId="77777777" w:rsidR="00B556CB" w:rsidRPr="008046A5" w:rsidRDefault="00B556CB" w:rsidP="00B556C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34" w:type="dxa"/>
            <w:gridSpan w:val="2"/>
            <w:shd w:val="clear" w:color="auto" w:fill="auto"/>
          </w:tcPr>
          <w:p w14:paraId="005F7AAD" w14:textId="364630CF" w:rsidR="00B556CB" w:rsidRPr="008046A5"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5D68A8">
              <w:rPr>
                <w:rFonts w:ascii="Browallia New" w:hAnsi="Browallia New" w:cs="Browallia New"/>
                <w:sz w:val="28"/>
                <w:szCs w:val="28"/>
                <w:lang w:val="en-GB"/>
              </w:rPr>
              <w:t>1,412,879</w:t>
            </w:r>
          </w:p>
        </w:tc>
      </w:tr>
      <w:tr w:rsidR="00B556CB" w:rsidRPr="008046A5" w14:paraId="702B018A" w14:textId="77777777" w:rsidTr="00F804A5">
        <w:tblPrEx>
          <w:tblCellMar>
            <w:left w:w="46" w:type="dxa"/>
            <w:right w:w="46" w:type="dxa"/>
          </w:tblCellMar>
          <w:tblLook w:val="0000" w:firstRow="0" w:lastRow="0" w:firstColumn="0" w:lastColumn="0" w:noHBand="0" w:noVBand="0"/>
        </w:tblPrEx>
        <w:trPr>
          <w:cantSplit/>
        </w:trPr>
        <w:tc>
          <w:tcPr>
            <w:tcW w:w="4164" w:type="dxa"/>
            <w:shd w:val="clear" w:color="auto" w:fill="auto"/>
            <w:vAlign w:val="bottom"/>
          </w:tcPr>
          <w:p w14:paraId="0007418E" w14:textId="77777777" w:rsidR="00B556CB" w:rsidRPr="008046A5" w:rsidRDefault="00B556CB" w:rsidP="00B556CB">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ดอกเบี้ยค้างรับ</w:t>
            </w:r>
          </w:p>
        </w:tc>
        <w:tc>
          <w:tcPr>
            <w:tcW w:w="1119" w:type="dxa"/>
            <w:tcBorders>
              <w:bottom w:val="single" w:sz="4" w:space="0" w:color="auto"/>
            </w:tcBorders>
            <w:shd w:val="clear" w:color="auto" w:fill="auto"/>
            <w:vAlign w:val="bottom"/>
          </w:tcPr>
          <w:p w14:paraId="316AA7CC" w14:textId="57CE9687" w:rsidR="00B556CB" w:rsidRPr="008046A5" w:rsidRDefault="00B556CB" w:rsidP="00B556C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40" w:type="dxa"/>
            <w:shd w:val="clear" w:color="auto" w:fill="auto"/>
          </w:tcPr>
          <w:p w14:paraId="63B41453" w14:textId="77777777" w:rsidR="00B556CB" w:rsidRPr="008046A5" w:rsidRDefault="00B556CB" w:rsidP="00B556CB">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6" w:type="dxa"/>
            <w:tcBorders>
              <w:bottom w:val="single" w:sz="4" w:space="0" w:color="auto"/>
            </w:tcBorders>
            <w:shd w:val="clear" w:color="auto" w:fill="auto"/>
            <w:vAlign w:val="bottom"/>
          </w:tcPr>
          <w:p w14:paraId="0E7CAC1E" w14:textId="0054D284" w:rsidR="00B556CB" w:rsidRPr="008046A5" w:rsidRDefault="00B556CB" w:rsidP="00B556C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39" w:type="dxa"/>
            <w:shd w:val="clear" w:color="auto" w:fill="auto"/>
          </w:tcPr>
          <w:p w14:paraId="5FE3A6F4" w14:textId="77777777" w:rsidR="00B556CB" w:rsidRPr="008046A5" w:rsidRDefault="00B556CB" w:rsidP="00B556C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1" w:type="dxa"/>
          </w:tcPr>
          <w:p w14:paraId="3B88D75A" w14:textId="64FD456C" w:rsidR="00B556CB" w:rsidRPr="00F8523C"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Pr>
                <w:rFonts w:ascii="Browallia New" w:hAnsi="Browallia New" w:cs="Browallia New"/>
                <w:sz w:val="28"/>
                <w:szCs w:val="28"/>
                <w:lang w:val="en-GB"/>
              </w:rPr>
              <w:t>48,727</w:t>
            </w:r>
          </w:p>
        </w:tc>
        <w:tc>
          <w:tcPr>
            <w:tcW w:w="229" w:type="dxa"/>
            <w:shd w:val="clear" w:color="auto" w:fill="auto"/>
          </w:tcPr>
          <w:p w14:paraId="0BBA6314" w14:textId="77777777" w:rsidR="00B556CB" w:rsidRPr="008046A5" w:rsidRDefault="00B556CB" w:rsidP="00B556C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34" w:type="dxa"/>
            <w:gridSpan w:val="2"/>
            <w:tcBorders>
              <w:bottom w:val="single" w:sz="4" w:space="0" w:color="auto"/>
            </w:tcBorders>
            <w:shd w:val="clear" w:color="auto" w:fill="auto"/>
          </w:tcPr>
          <w:p w14:paraId="08779F68" w14:textId="3DCB3E8E" w:rsidR="00B556CB" w:rsidRPr="008046A5"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5D68A8">
              <w:rPr>
                <w:rFonts w:ascii="Browallia New" w:hAnsi="Browallia New" w:cs="Browallia New"/>
                <w:sz w:val="28"/>
                <w:szCs w:val="28"/>
                <w:lang w:val="en-GB"/>
              </w:rPr>
              <w:t>43,635</w:t>
            </w:r>
          </w:p>
        </w:tc>
      </w:tr>
      <w:tr w:rsidR="00B556CB" w:rsidRPr="008046A5" w14:paraId="72086D08" w14:textId="77777777" w:rsidTr="00F804A5">
        <w:tblPrEx>
          <w:tblCellMar>
            <w:left w:w="46" w:type="dxa"/>
            <w:right w:w="46" w:type="dxa"/>
          </w:tblCellMar>
          <w:tblLook w:val="0000" w:firstRow="0" w:lastRow="0" w:firstColumn="0" w:lastColumn="0" w:noHBand="0" w:noVBand="0"/>
        </w:tblPrEx>
        <w:trPr>
          <w:cantSplit/>
        </w:trPr>
        <w:tc>
          <w:tcPr>
            <w:tcW w:w="4164" w:type="dxa"/>
            <w:shd w:val="clear" w:color="auto" w:fill="auto"/>
          </w:tcPr>
          <w:p w14:paraId="4D617FA4" w14:textId="27C43DAE" w:rsidR="00B556CB" w:rsidRPr="008046A5" w:rsidRDefault="00B556CB" w:rsidP="00B556CB">
            <w:pPr>
              <w:tabs>
                <w:tab w:val="clear" w:pos="227"/>
                <w:tab w:val="clear" w:pos="454"/>
                <w:tab w:val="left" w:pos="430"/>
              </w:tabs>
              <w:spacing w:line="240" w:lineRule="auto"/>
              <w:ind w:left="250"/>
              <w:rPr>
                <w:rFonts w:ascii="Browallia New" w:hAnsi="Browallia New" w:cs="Browallia New"/>
                <w:sz w:val="28"/>
                <w:szCs w:val="28"/>
              </w:rPr>
            </w:pPr>
            <w:r w:rsidRPr="008046A5">
              <w:rPr>
                <w:rFonts w:ascii="Browallia New" w:hAnsi="Browallia New" w:cs="Browallia New"/>
                <w:sz w:val="28"/>
                <w:szCs w:val="28"/>
                <w:cs/>
              </w:rPr>
              <w:t>รวม</w:t>
            </w:r>
          </w:p>
        </w:tc>
        <w:tc>
          <w:tcPr>
            <w:tcW w:w="1119" w:type="dxa"/>
            <w:tcBorders>
              <w:top w:val="single" w:sz="4" w:space="0" w:color="auto"/>
              <w:bottom w:val="single" w:sz="12" w:space="0" w:color="auto"/>
            </w:tcBorders>
            <w:shd w:val="clear" w:color="auto" w:fill="auto"/>
            <w:vAlign w:val="bottom"/>
          </w:tcPr>
          <w:p w14:paraId="306A9956" w14:textId="2B719E59" w:rsidR="00B556CB" w:rsidRPr="008046A5" w:rsidRDefault="00B556CB" w:rsidP="00B556C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40" w:type="dxa"/>
            <w:shd w:val="clear" w:color="auto" w:fill="auto"/>
          </w:tcPr>
          <w:p w14:paraId="04893B28" w14:textId="77777777" w:rsidR="00B556CB" w:rsidRPr="008046A5" w:rsidRDefault="00B556CB" w:rsidP="00B556CB">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6" w:type="dxa"/>
            <w:tcBorders>
              <w:top w:val="single" w:sz="4" w:space="0" w:color="auto"/>
              <w:bottom w:val="single" w:sz="12" w:space="0" w:color="auto"/>
            </w:tcBorders>
            <w:shd w:val="clear" w:color="auto" w:fill="auto"/>
            <w:vAlign w:val="bottom"/>
          </w:tcPr>
          <w:p w14:paraId="1FAF28E0" w14:textId="511CB1A6" w:rsidR="00B556CB" w:rsidRPr="008046A5" w:rsidRDefault="00B556CB" w:rsidP="00B556CB">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39" w:type="dxa"/>
            <w:shd w:val="clear" w:color="auto" w:fill="auto"/>
          </w:tcPr>
          <w:p w14:paraId="1DBFEDD2" w14:textId="77777777" w:rsidR="00B556CB" w:rsidRPr="008046A5" w:rsidRDefault="00B556CB" w:rsidP="00B556C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1" w:type="dxa"/>
            <w:tcBorders>
              <w:top w:val="single" w:sz="4" w:space="0" w:color="auto"/>
              <w:bottom w:val="single" w:sz="12" w:space="0" w:color="auto"/>
            </w:tcBorders>
          </w:tcPr>
          <w:p w14:paraId="67135FF6" w14:textId="0353D173" w:rsidR="00B556CB" w:rsidRPr="00F8523C"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Pr>
                <w:rFonts w:ascii="Browallia New" w:hAnsi="Browallia New" w:cs="Browallia New"/>
                <w:sz w:val="28"/>
                <w:szCs w:val="28"/>
                <w:lang w:val="en-GB"/>
              </w:rPr>
              <w:t>1,694,567</w:t>
            </w:r>
          </w:p>
        </w:tc>
        <w:tc>
          <w:tcPr>
            <w:tcW w:w="229" w:type="dxa"/>
            <w:shd w:val="clear" w:color="auto" w:fill="auto"/>
          </w:tcPr>
          <w:p w14:paraId="6D5555ED" w14:textId="77777777" w:rsidR="00B556CB" w:rsidRPr="008046A5" w:rsidRDefault="00B556CB" w:rsidP="00B556CB">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34" w:type="dxa"/>
            <w:gridSpan w:val="2"/>
            <w:tcBorders>
              <w:top w:val="single" w:sz="4" w:space="0" w:color="auto"/>
              <w:bottom w:val="single" w:sz="12" w:space="0" w:color="auto"/>
            </w:tcBorders>
            <w:shd w:val="clear" w:color="auto" w:fill="auto"/>
          </w:tcPr>
          <w:p w14:paraId="7DCE6512" w14:textId="392BA0C2" w:rsidR="00B556CB" w:rsidRPr="008046A5"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5D68A8">
              <w:rPr>
                <w:rFonts w:ascii="Browallia New" w:hAnsi="Browallia New" w:cs="Browallia New"/>
                <w:sz w:val="28"/>
                <w:szCs w:val="28"/>
                <w:lang w:val="en-GB"/>
              </w:rPr>
              <w:t>1,456,514</w:t>
            </w:r>
          </w:p>
        </w:tc>
      </w:tr>
      <w:tr w:rsidR="00B556CB" w:rsidRPr="008046A5" w14:paraId="776BD07D" w14:textId="77777777" w:rsidTr="00F804A5">
        <w:tblPrEx>
          <w:tblCellMar>
            <w:left w:w="46" w:type="dxa"/>
            <w:right w:w="46" w:type="dxa"/>
          </w:tblCellMar>
          <w:tblLook w:val="0000" w:firstRow="0" w:lastRow="0" w:firstColumn="0" w:lastColumn="0" w:noHBand="0" w:noVBand="0"/>
        </w:tblPrEx>
        <w:trPr>
          <w:cantSplit/>
          <w:trHeight w:val="321"/>
        </w:trPr>
        <w:tc>
          <w:tcPr>
            <w:tcW w:w="4164" w:type="dxa"/>
            <w:shd w:val="clear" w:color="auto" w:fill="auto"/>
          </w:tcPr>
          <w:p w14:paraId="03709739" w14:textId="77777777" w:rsidR="00B556CB" w:rsidRPr="008046A5" w:rsidRDefault="00B556CB" w:rsidP="00B556CB">
            <w:pPr>
              <w:tabs>
                <w:tab w:val="clear" w:pos="227"/>
                <w:tab w:val="clear" w:pos="454"/>
                <w:tab w:val="left" w:pos="430"/>
              </w:tabs>
              <w:spacing w:line="240" w:lineRule="auto"/>
              <w:ind w:left="250"/>
              <w:rPr>
                <w:rFonts w:ascii="Browallia New" w:hAnsi="Browallia New" w:cs="Browallia New"/>
                <w:sz w:val="28"/>
                <w:szCs w:val="28"/>
                <w:cs/>
              </w:rPr>
            </w:pPr>
          </w:p>
        </w:tc>
        <w:tc>
          <w:tcPr>
            <w:tcW w:w="1119" w:type="dxa"/>
            <w:tcBorders>
              <w:top w:val="single" w:sz="12" w:space="0" w:color="auto"/>
            </w:tcBorders>
            <w:shd w:val="clear" w:color="auto" w:fill="auto"/>
            <w:vAlign w:val="bottom"/>
          </w:tcPr>
          <w:p w14:paraId="11661417" w14:textId="77777777" w:rsidR="00B556CB" w:rsidRPr="008046A5" w:rsidRDefault="00B556CB" w:rsidP="00B556CB">
            <w:pPr>
              <w:spacing w:line="240" w:lineRule="auto"/>
              <w:ind w:right="-10"/>
              <w:jc w:val="center"/>
              <w:rPr>
                <w:rFonts w:ascii="Browallia New" w:hAnsi="Browallia New" w:cs="Browallia New"/>
                <w:sz w:val="28"/>
                <w:szCs w:val="28"/>
                <w:lang w:val="en-GB"/>
              </w:rPr>
            </w:pPr>
          </w:p>
        </w:tc>
        <w:tc>
          <w:tcPr>
            <w:tcW w:w="240" w:type="dxa"/>
            <w:shd w:val="clear" w:color="auto" w:fill="auto"/>
          </w:tcPr>
          <w:p w14:paraId="141D7A8B" w14:textId="77777777" w:rsidR="00B556CB" w:rsidRPr="008046A5" w:rsidRDefault="00B556CB" w:rsidP="00B556CB">
            <w:pPr>
              <w:spacing w:line="240" w:lineRule="auto"/>
              <w:ind w:left="252"/>
              <w:jc w:val="right"/>
              <w:rPr>
                <w:rFonts w:ascii="Browallia New" w:hAnsi="Browallia New" w:cs="Browallia New"/>
                <w:sz w:val="28"/>
                <w:szCs w:val="28"/>
              </w:rPr>
            </w:pPr>
          </w:p>
        </w:tc>
        <w:tc>
          <w:tcPr>
            <w:tcW w:w="1136" w:type="dxa"/>
            <w:tcBorders>
              <w:top w:val="single" w:sz="12" w:space="0" w:color="auto"/>
            </w:tcBorders>
            <w:shd w:val="clear" w:color="auto" w:fill="auto"/>
            <w:vAlign w:val="bottom"/>
          </w:tcPr>
          <w:p w14:paraId="49F2E536" w14:textId="77777777" w:rsidR="00B556CB" w:rsidRPr="008046A5" w:rsidRDefault="00B556CB" w:rsidP="00B556CB">
            <w:pPr>
              <w:spacing w:line="240" w:lineRule="auto"/>
              <w:ind w:right="-10"/>
              <w:jc w:val="center"/>
              <w:rPr>
                <w:rFonts w:ascii="Browallia New" w:hAnsi="Browallia New" w:cs="Browallia New"/>
                <w:sz w:val="28"/>
                <w:szCs w:val="28"/>
                <w:lang w:val="en-GB"/>
              </w:rPr>
            </w:pPr>
          </w:p>
        </w:tc>
        <w:tc>
          <w:tcPr>
            <w:tcW w:w="239" w:type="dxa"/>
            <w:shd w:val="clear" w:color="auto" w:fill="auto"/>
          </w:tcPr>
          <w:p w14:paraId="065023BC" w14:textId="77777777" w:rsidR="00B556CB" w:rsidRPr="008046A5" w:rsidRDefault="00B556CB" w:rsidP="00B556C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tcBorders>
              <w:top w:val="single" w:sz="12" w:space="0" w:color="auto"/>
            </w:tcBorders>
            <w:shd w:val="clear" w:color="auto" w:fill="auto"/>
            <w:vAlign w:val="bottom"/>
          </w:tcPr>
          <w:p w14:paraId="4B7791FA" w14:textId="77777777" w:rsidR="00B556CB" w:rsidRPr="008046A5"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p>
        </w:tc>
        <w:tc>
          <w:tcPr>
            <w:tcW w:w="229" w:type="dxa"/>
            <w:shd w:val="clear" w:color="auto" w:fill="auto"/>
            <w:vAlign w:val="bottom"/>
          </w:tcPr>
          <w:p w14:paraId="452803E1" w14:textId="77777777" w:rsidR="00B556CB" w:rsidRPr="008046A5" w:rsidRDefault="00B556CB" w:rsidP="00B556C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4" w:type="dxa"/>
            <w:gridSpan w:val="2"/>
            <w:tcBorders>
              <w:top w:val="single" w:sz="12" w:space="0" w:color="auto"/>
            </w:tcBorders>
            <w:shd w:val="clear" w:color="auto" w:fill="auto"/>
            <w:vAlign w:val="bottom"/>
          </w:tcPr>
          <w:p w14:paraId="2B29A355" w14:textId="77777777" w:rsidR="00B556CB" w:rsidRPr="008046A5"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r>
      <w:tr w:rsidR="00B556CB" w:rsidRPr="008046A5" w14:paraId="25F03E79" w14:textId="77777777" w:rsidTr="00F804A5">
        <w:tblPrEx>
          <w:tblCellMar>
            <w:left w:w="46" w:type="dxa"/>
            <w:right w:w="46" w:type="dxa"/>
          </w:tblCellMar>
          <w:tblLook w:val="0000" w:firstRow="0" w:lastRow="0" w:firstColumn="0" w:lastColumn="0" w:noHBand="0" w:noVBand="0"/>
        </w:tblPrEx>
        <w:trPr>
          <w:cantSplit/>
        </w:trPr>
        <w:tc>
          <w:tcPr>
            <w:tcW w:w="6656" w:type="dxa"/>
            <w:gridSpan w:val="4"/>
            <w:shd w:val="clear" w:color="auto" w:fill="auto"/>
          </w:tcPr>
          <w:p w14:paraId="7417B9A6" w14:textId="2DCD5C1B" w:rsidR="00B556CB" w:rsidRPr="000B25FF" w:rsidRDefault="00B556CB" w:rsidP="00B556CB">
            <w:pPr>
              <w:tabs>
                <w:tab w:val="clear" w:pos="3742"/>
              </w:tabs>
              <w:spacing w:line="240" w:lineRule="auto"/>
              <w:ind w:left="250" w:right="-138" w:hanging="180"/>
              <w:rPr>
                <w:rFonts w:ascii="Browallia New" w:hAnsi="Browallia New" w:cs="Browallia New"/>
                <w:sz w:val="28"/>
                <w:szCs w:val="28"/>
              </w:rPr>
            </w:pPr>
            <w:r w:rsidRPr="000B25FF">
              <w:rPr>
                <w:rFonts w:ascii="Browallia New" w:hAnsi="Browallia New" w:cs="Browallia New"/>
                <w:b/>
                <w:bCs/>
                <w:sz w:val="28"/>
                <w:szCs w:val="28"/>
                <w:cs/>
              </w:rPr>
              <w:t>เจ้าหนี้การค้าและค่าใช้จ่ายค้างจ่าย - บุคคลและบริษัทที่เกี่ยวข้อง</w:t>
            </w:r>
            <w:r w:rsidRPr="000B25FF">
              <w:rPr>
                <w:rFonts w:ascii="Browallia New" w:hAnsi="Browallia New" w:cs="Browallia New"/>
                <w:sz w:val="28"/>
                <w:szCs w:val="28"/>
                <w:cs/>
              </w:rPr>
              <w:t xml:space="preserve"> </w:t>
            </w:r>
          </w:p>
        </w:tc>
        <w:tc>
          <w:tcPr>
            <w:tcW w:w="239" w:type="dxa"/>
            <w:shd w:val="clear" w:color="auto" w:fill="auto"/>
            <w:vAlign w:val="bottom"/>
          </w:tcPr>
          <w:p w14:paraId="4D3A09D1" w14:textId="77777777" w:rsidR="00B556CB" w:rsidRPr="000B25FF" w:rsidRDefault="00B556CB" w:rsidP="00B556C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shd w:val="clear" w:color="auto" w:fill="auto"/>
            <w:vAlign w:val="bottom"/>
          </w:tcPr>
          <w:p w14:paraId="46978226" w14:textId="77777777" w:rsidR="00B556CB" w:rsidRPr="000B25FF"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29" w:type="dxa"/>
            <w:shd w:val="clear" w:color="auto" w:fill="auto"/>
            <w:vAlign w:val="bottom"/>
          </w:tcPr>
          <w:p w14:paraId="3D68C2DF" w14:textId="77777777" w:rsidR="00B556CB" w:rsidRPr="000B25FF" w:rsidRDefault="00B556CB" w:rsidP="00B556C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4" w:type="dxa"/>
            <w:gridSpan w:val="2"/>
            <w:shd w:val="clear" w:color="auto" w:fill="auto"/>
            <w:vAlign w:val="bottom"/>
          </w:tcPr>
          <w:p w14:paraId="7708C165" w14:textId="77777777" w:rsidR="00B556CB" w:rsidRPr="000B25FF"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B556CB" w:rsidRPr="008046A5" w14:paraId="27AB6CBD" w14:textId="77777777" w:rsidTr="00F804A5">
        <w:tblPrEx>
          <w:tblCellMar>
            <w:left w:w="46" w:type="dxa"/>
            <w:right w:w="46" w:type="dxa"/>
          </w:tblCellMar>
          <w:tblLook w:val="0000" w:firstRow="0" w:lastRow="0" w:firstColumn="0" w:lastColumn="0" w:noHBand="0" w:noVBand="0"/>
        </w:tblPrEx>
        <w:trPr>
          <w:cantSplit/>
        </w:trPr>
        <w:tc>
          <w:tcPr>
            <w:tcW w:w="4164" w:type="dxa"/>
            <w:shd w:val="clear" w:color="auto" w:fill="auto"/>
          </w:tcPr>
          <w:p w14:paraId="0C996853" w14:textId="77777777" w:rsidR="00B556CB" w:rsidRPr="000B25FF" w:rsidRDefault="00B556CB" w:rsidP="00B556CB">
            <w:pPr>
              <w:tabs>
                <w:tab w:val="clear" w:pos="227"/>
                <w:tab w:val="left" w:pos="0"/>
              </w:tabs>
              <w:spacing w:line="240" w:lineRule="auto"/>
              <w:ind w:left="237" w:hanging="177"/>
              <w:rPr>
                <w:rFonts w:ascii="Browallia New" w:hAnsi="Browallia New" w:cs="Browallia New"/>
                <w:sz w:val="28"/>
                <w:szCs w:val="28"/>
                <w:lang w:val="en-GB"/>
              </w:rPr>
            </w:pPr>
            <w:r w:rsidRPr="000B25FF">
              <w:rPr>
                <w:rFonts w:ascii="Browallia New" w:hAnsi="Browallia New" w:cs="Browallia New"/>
                <w:sz w:val="28"/>
                <w:szCs w:val="28"/>
                <w:cs/>
              </w:rPr>
              <w:t>บริษัทย่อย</w:t>
            </w:r>
          </w:p>
        </w:tc>
        <w:tc>
          <w:tcPr>
            <w:tcW w:w="1119" w:type="dxa"/>
            <w:shd w:val="clear" w:color="auto" w:fill="auto"/>
            <w:vAlign w:val="bottom"/>
          </w:tcPr>
          <w:p w14:paraId="7443ECC0" w14:textId="23690F6C" w:rsidR="00B556CB" w:rsidRPr="000B25FF" w:rsidRDefault="00983E4C" w:rsidP="00B556CB">
            <w:pPr>
              <w:tabs>
                <w:tab w:val="clear" w:pos="907"/>
              </w:tabs>
              <w:spacing w:line="240" w:lineRule="auto"/>
              <w:ind w:right="33"/>
              <w:jc w:val="right"/>
              <w:rPr>
                <w:rFonts w:ascii="Browallia New" w:hAnsi="Browallia New" w:cs="Browallia New"/>
                <w:sz w:val="28"/>
                <w:szCs w:val="28"/>
                <w:lang w:val="en-GB"/>
              </w:rPr>
            </w:pPr>
            <w:r w:rsidRPr="000B25FF">
              <w:rPr>
                <w:rFonts w:ascii="Browallia New" w:hAnsi="Browallia New" w:cs="Browallia New"/>
                <w:sz w:val="28"/>
                <w:szCs w:val="28"/>
                <w:lang w:val="en-GB"/>
              </w:rPr>
              <w:t>-</w:t>
            </w:r>
          </w:p>
        </w:tc>
        <w:tc>
          <w:tcPr>
            <w:tcW w:w="240" w:type="dxa"/>
            <w:shd w:val="clear" w:color="auto" w:fill="auto"/>
          </w:tcPr>
          <w:p w14:paraId="6CDE6F38" w14:textId="77777777" w:rsidR="00B556CB" w:rsidRPr="000B25FF" w:rsidRDefault="00B556CB" w:rsidP="00B556CB">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6" w:type="dxa"/>
            <w:shd w:val="clear" w:color="auto" w:fill="auto"/>
            <w:vAlign w:val="bottom"/>
          </w:tcPr>
          <w:p w14:paraId="2C5D9FB8" w14:textId="6E1A536B" w:rsidR="00B556CB" w:rsidRPr="000B25FF"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0B25FF">
              <w:rPr>
                <w:rFonts w:ascii="Browallia New" w:hAnsi="Browallia New" w:cs="Browallia New"/>
                <w:sz w:val="28"/>
                <w:szCs w:val="28"/>
              </w:rPr>
              <w:t>-</w:t>
            </w:r>
          </w:p>
        </w:tc>
        <w:tc>
          <w:tcPr>
            <w:tcW w:w="239" w:type="dxa"/>
            <w:shd w:val="clear" w:color="auto" w:fill="auto"/>
          </w:tcPr>
          <w:p w14:paraId="1EC530BC" w14:textId="77777777" w:rsidR="00B556CB" w:rsidRPr="000B25FF"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1" w:type="dxa"/>
            <w:shd w:val="clear" w:color="auto" w:fill="auto"/>
          </w:tcPr>
          <w:p w14:paraId="0DEB5C70" w14:textId="20755BE8" w:rsidR="00B556CB" w:rsidRPr="009B4CE1" w:rsidRDefault="004E68E7"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9B4CE1">
              <w:rPr>
                <w:rFonts w:ascii="Browallia New" w:hAnsi="Browallia New" w:cs="Browallia New"/>
                <w:sz w:val="28"/>
                <w:szCs w:val="28"/>
              </w:rPr>
              <w:t>5,296</w:t>
            </w:r>
          </w:p>
        </w:tc>
        <w:tc>
          <w:tcPr>
            <w:tcW w:w="229" w:type="dxa"/>
            <w:shd w:val="clear" w:color="auto" w:fill="auto"/>
          </w:tcPr>
          <w:p w14:paraId="1945FAC0" w14:textId="77777777" w:rsidR="00B556CB" w:rsidRPr="000B25FF"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4" w:type="dxa"/>
            <w:gridSpan w:val="2"/>
            <w:shd w:val="clear" w:color="auto" w:fill="auto"/>
          </w:tcPr>
          <w:p w14:paraId="2CB144DC" w14:textId="739B862F" w:rsidR="00B556CB" w:rsidRPr="000B25FF"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0B25FF">
              <w:rPr>
                <w:rFonts w:ascii="Browallia New" w:hAnsi="Browallia New" w:cs="Browallia New"/>
                <w:sz w:val="28"/>
                <w:szCs w:val="28"/>
              </w:rPr>
              <w:t>395</w:t>
            </w:r>
          </w:p>
        </w:tc>
      </w:tr>
      <w:tr w:rsidR="00B556CB" w:rsidRPr="008046A5" w14:paraId="5E29651C" w14:textId="77777777" w:rsidTr="00F804A5">
        <w:tblPrEx>
          <w:tblCellMar>
            <w:left w:w="46" w:type="dxa"/>
            <w:right w:w="46" w:type="dxa"/>
          </w:tblCellMar>
          <w:tblLook w:val="0000" w:firstRow="0" w:lastRow="0" w:firstColumn="0" w:lastColumn="0" w:noHBand="0" w:noVBand="0"/>
        </w:tblPrEx>
        <w:trPr>
          <w:cantSplit/>
        </w:trPr>
        <w:tc>
          <w:tcPr>
            <w:tcW w:w="4164" w:type="dxa"/>
            <w:shd w:val="clear" w:color="auto" w:fill="auto"/>
          </w:tcPr>
          <w:p w14:paraId="33F81060" w14:textId="7FFC6EA7" w:rsidR="00B556CB" w:rsidRPr="000B25FF" w:rsidRDefault="00B556CB" w:rsidP="00B556CB">
            <w:pPr>
              <w:tabs>
                <w:tab w:val="clear" w:pos="227"/>
                <w:tab w:val="left" w:pos="0"/>
              </w:tabs>
              <w:spacing w:line="240" w:lineRule="auto"/>
              <w:ind w:left="237" w:hanging="177"/>
              <w:rPr>
                <w:rFonts w:ascii="Browallia New" w:hAnsi="Browallia New" w:cs="Browallia New"/>
                <w:sz w:val="28"/>
                <w:szCs w:val="28"/>
                <w:cs/>
              </w:rPr>
            </w:pPr>
            <w:r w:rsidRPr="000B25FF">
              <w:rPr>
                <w:rFonts w:ascii="Browallia New" w:hAnsi="Browallia New" w:cs="Browallia New"/>
                <w:sz w:val="28"/>
                <w:szCs w:val="28"/>
                <w:cs/>
              </w:rPr>
              <w:t>บริษัทย่อยทางอ้อม</w:t>
            </w:r>
          </w:p>
        </w:tc>
        <w:tc>
          <w:tcPr>
            <w:tcW w:w="1119" w:type="dxa"/>
            <w:shd w:val="clear" w:color="auto" w:fill="auto"/>
            <w:vAlign w:val="bottom"/>
          </w:tcPr>
          <w:p w14:paraId="4E990D03" w14:textId="1081594F" w:rsidR="00B556CB" w:rsidRPr="000B25FF" w:rsidRDefault="00983E4C" w:rsidP="00B556CB">
            <w:pPr>
              <w:tabs>
                <w:tab w:val="clear" w:pos="907"/>
              </w:tabs>
              <w:spacing w:line="240" w:lineRule="auto"/>
              <w:ind w:right="33"/>
              <w:jc w:val="right"/>
              <w:rPr>
                <w:rFonts w:ascii="Browallia New" w:hAnsi="Browallia New" w:cs="Browallia New"/>
                <w:sz w:val="28"/>
                <w:szCs w:val="28"/>
                <w:lang w:val="en-GB"/>
              </w:rPr>
            </w:pPr>
            <w:r w:rsidRPr="000B25FF">
              <w:rPr>
                <w:rFonts w:ascii="Browallia New" w:hAnsi="Browallia New" w:cs="Browallia New"/>
                <w:sz w:val="28"/>
                <w:szCs w:val="28"/>
                <w:lang w:val="en-GB"/>
              </w:rPr>
              <w:t>-</w:t>
            </w:r>
          </w:p>
        </w:tc>
        <w:tc>
          <w:tcPr>
            <w:tcW w:w="240" w:type="dxa"/>
            <w:shd w:val="clear" w:color="auto" w:fill="auto"/>
          </w:tcPr>
          <w:p w14:paraId="609519A2" w14:textId="77777777" w:rsidR="00B556CB" w:rsidRPr="000B25FF" w:rsidRDefault="00B556CB" w:rsidP="00B556CB">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6" w:type="dxa"/>
            <w:shd w:val="clear" w:color="auto" w:fill="auto"/>
            <w:vAlign w:val="bottom"/>
          </w:tcPr>
          <w:p w14:paraId="53054B1F" w14:textId="02FF1361" w:rsidR="00B556CB" w:rsidRPr="000B25FF"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0B25FF">
              <w:rPr>
                <w:rFonts w:ascii="Browallia New" w:hAnsi="Browallia New" w:cs="Browallia New"/>
                <w:sz w:val="28"/>
                <w:szCs w:val="28"/>
              </w:rPr>
              <w:t>-</w:t>
            </w:r>
          </w:p>
        </w:tc>
        <w:tc>
          <w:tcPr>
            <w:tcW w:w="239" w:type="dxa"/>
            <w:shd w:val="clear" w:color="auto" w:fill="auto"/>
          </w:tcPr>
          <w:p w14:paraId="0D1FB3FD" w14:textId="77777777" w:rsidR="00B556CB" w:rsidRPr="000B25FF"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1" w:type="dxa"/>
            <w:shd w:val="clear" w:color="auto" w:fill="auto"/>
          </w:tcPr>
          <w:p w14:paraId="1448AE94" w14:textId="55B4F3DC" w:rsidR="00B556CB" w:rsidRPr="009B4CE1" w:rsidRDefault="001B0B1F"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9B4CE1">
              <w:rPr>
                <w:rFonts w:ascii="Browallia New" w:hAnsi="Browallia New" w:cs="Browallia New"/>
                <w:sz w:val="28"/>
                <w:szCs w:val="28"/>
              </w:rPr>
              <w:t>122</w:t>
            </w:r>
          </w:p>
        </w:tc>
        <w:tc>
          <w:tcPr>
            <w:tcW w:w="229" w:type="dxa"/>
            <w:shd w:val="clear" w:color="auto" w:fill="auto"/>
          </w:tcPr>
          <w:p w14:paraId="435E2A0C" w14:textId="77777777" w:rsidR="00B556CB" w:rsidRPr="000B25FF"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4" w:type="dxa"/>
            <w:gridSpan w:val="2"/>
            <w:shd w:val="clear" w:color="auto" w:fill="auto"/>
          </w:tcPr>
          <w:p w14:paraId="0E7FF6BD" w14:textId="3077A45F" w:rsidR="00B556CB" w:rsidRPr="000B25FF"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0B25FF">
              <w:rPr>
                <w:rFonts w:ascii="Browallia New" w:hAnsi="Browallia New" w:cs="Browallia New"/>
                <w:sz w:val="28"/>
                <w:szCs w:val="28"/>
              </w:rPr>
              <w:t>116</w:t>
            </w:r>
          </w:p>
        </w:tc>
      </w:tr>
      <w:tr w:rsidR="00B556CB" w:rsidRPr="008046A5" w14:paraId="6BFE0AD1" w14:textId="77777777" w:rsidTr="00F804A5">
        <w:tblPrEx>
          <w:tblCellMar>
            <w:left w:w="46" w:type="dxa"/>
            <w:right w:w="46" w:type="dxa"/>
          </w:tblCellMar>
          <w:tblLook w:val="0000" w:firstRow="0" w:lastRow="0" w:firstColumn="0" w:lastColumn="0" w:noHBand="0" w:noVBand="0"/>
        </w:tblPrEx>
        <w:trPr>
          <w:cantSplit/>
        </w:trPr>
        <w:tc>
          <w:tcPr>
            <w:tcW w:w="4164" w:type="dxa"/>
            <w:shd w:val="clear" w:color="auto" w:fill="auto"/>
          </w:tcPr>
          <w:p w14:paraId="643EAC8D" w14:textId="4F54D87E" w:rsidR="00B556CB" w:rsidRPr="000B25FF" w:rsidRDefault="00B556CB" w:rsidP="00B556CB">
            <w:pPr>
              <w:tabs>
                <w:tab w:val="clear" w:pos="227"/>
                <w:tab w:val="left" w:pos="0"/>
              </w:tabs>
              <w:spacing w:line="240" w:lineRule="auto"/>
              <w:ind w:left="237" w:hanging="177"/>
              <w:rPr>
                <w:rFonts w:ascii="Browallia New" w:hAnsi="Browallia New" w:cs="Browallia New"/>
                <w:sz w:val="28"/>
                <w:szCs w:val="28"/>
                <w:cs/>
              </w:rPr>
            </w:pPr>
            <w:r w:rsidRPr="000B25FF">
              <w:rPr>
                <w:rFonts w:ascii="Browallia New" w:hAnsi="Browallia New" w:cs="Browallia New"/>
                <w:sz w:val="28"/>
                <w:szCs w:val="28"/>
                <w:cs/>
              </w:rPr>
              <w:t>บุคคล</w:t>
            </w:r>
            <w:r w:rsidRPr="000B25FF">
              <w:rPr>
                <w:rFonts w:ascii="Browallia New" w:hAnsi="Browallia New" w:cs="Browallia New" w:hint="cs"/>
                <w:sz w:val="28"/>
                <w:szCs w:val="28"/>
                <w:cs/>
              </w:rPr>
              <w:t>และบริษัท</w:t>
            </w:r>
            <w:r w:rsidRPr="000B25FF">
              <w:rPr>
                <w:rFonts w:ascii="Browallia New" w:hAnsi="Browallia New" w:cs="Browallia New"/>
                <w:sz w:val="28"/>
                <w:szCs w:val="28"/>
                <w:cs/>
              </w:rPr>
              <w:t>ที่เกี่ยวข้อง</w:t>
            </w:r>
          </w:p>
        </w:tc>
        <w:tc>
          <w:tcPr>
            <w:tcW w:w="1119" w:type="dxa"/>
            <w:tcBorders>
              <w:bottom w:val="single" w:sz="4" w:space="0" w:color="auto"/>
            </w:tcBorders>
            <w:shd w:val="clear" w:color="auto" w:fill="auto"/>
            <w:vAlign w:val="bottom"/>
          </w:tcPr>
          <w:p w14:paraId="536E8419" w14:textId="3021D92D" w:rsidR="00B556CB" w:rsidRPr="000B25FF" w:rsidRDefault="001446C4"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0B25FF">
              <w:rPr>
                <w:rFonts w:ascii="Browallia New" w:hAnsi="Browallia New" w:cs="Browallia New"/>
                <w:sz w:val="28"/>
                <w:szCs w:val="28"/>
              </w:rPr>
              <w:t>55,343</w:t>
            </w:r>
          </w:p>
        </w:tc>
        <w:tc>
          <w:tcPr>
            <w:tcW w:w="240" w:type="dxa"/>
            <w:shd w:val="clear" w:color="auto" w:fill="auto"/>
          </w:tcPr>
          <w:p w14:paraId="51CE9BFB" w14:textId="77777777" w:rsidR="00B556CB" w:rsidRPr="000B25FF"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6" w:type="dxa"/>
            <w:tcBorders>
              <w:bottom w:val="single" w:sz="4" w:space="0" w:color="auto"/>
            </w:tcBorders>
            <w:shd w:val="clear" w:color="auto" w:fill="auto"/>
          </w:tcPr>
          <w:p w14:paraId="7E42D169" w14:textId="1662FB1E" w:rsidR="00B556CB" w:rsidRPr="000B25FF"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0B25FF">
              <w:rPr>
                <w:rFonts w:ascii="Browallia New" w:hAnsi="Browallia New" w:cs="Browallia New"/>
                <w:sz w:val="28"/>
                <w:szCs w:val="28"/>
              </w:rPr>
              <w:t>53,433</w:t>
            </w:r>
          </w:p>
        </w:tc>
        <w:tc>
          <w:tcPr>
            <w:tcW w:w="239" w:type="dxa"/>
            <w:shd w:val="clear" w:color="auto" w:fill="auto"/>
          </w:tcPr>
          <w:p w14:paraId="64689231" w14:textId="77777777" w:rsidR="00B556CB" w:rsidRPr="000B25FF"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1" w:type="dxa"/>
            <w:tcBorders>
              <w:bottom w:val="single" w:sz="4" w:space="0" w:color="auto"/>
            </w:tcBorders>
            <w:shd w:val="clear" w:color="auto" w:fill="auto"/>
          </w:tcPr>
          <w:p w14:paraId="1ABD551E" w14:textId="027EC92E" w:rsidR="00B556CB" w:rsidRPr="009B4CE1" w:rsidRDefault="001B0B1F"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9B4CE1">
              <w:rPr>
                <w:rFonts w:ascii="Browallia New" w:hAnsi="Browallia New" w:cs="Browallia New"/>
                <w:sz w:val="28"/>
                <w:szCs w:val="28"/>
              </w:rPr>
              <w:t>137</w:t>
            </w:r>
          </w:p>
        </w:tc>
        <w:tc>
          <w:tcPr>
            <w:tcW w:w="229" w:type="dxa"/>
            <w:shd w:val="clear" w:color="auto" w:fill="auto"/>
          </w:tcPr>
          <w:p w14:paraId="6C772847" w14:textId="77777777" w:rsidR="00B556CB" w:rsidRPr="000B25FF"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4" w:type="dxa"/>
            <w:gridSpan w:val="2"/>
            <w:tcBorders>
              <w:bottom w:val="single" w:sz="4" w:space="0" w:color="auto"/>
            </w:tcBorders>
            <w:shd w:val="clear" w:color="auto" w:fill="auto"/>
          </w:tcPr>
          <w:p w14:paraId="32511777" w14:textId="78E9AE8B" w:rsidR="00B556CB" w:rsidRPr="000B25FF"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0B25FF">
              <w:rPr>
                <w:rFonts w:ascii="Browallia New" w:hAnsi="Browallia New" w:cs="Browallia New"/>
                <w:sz w:val="28"/>
                <w:szCs w:val="28"/>
              </w:rPr>
              <w:t>173</w:t>
            </w:r>
          </w:p>
        </w:tc>
      </w:tr>
      <w:tr w:rsidR="00B556CB" w:rsidRPr="008046A5" w14:paraId="0590E134" w14:textId="77777777" w:rsidTr="00F804A5">
        <w:tblPrEx>
          <w:tblCellMar>
            <w:left w:w="46" w:type="dxa"/>
            <w:right w:w="46" w:type="dxa"/>
          </w:tblCellMar>
          <w:tblLook w:val="0000" w:firstRow="0" w:lastRow="0" w:firstColumn="0" w:lastColumn="0" w:noHBand="0" w:noVBand="0"/>
        </w:tblPrEx>
        <w:trPr>
          <w:cantSplit/>
          <w:trHeight w:val="70"/>
        </w:trPr>
        <w:tc>
          <w:tcPr>
            <w:tcW w:w="4164" w:type="dxa"/>
            <w:shd w:val="clear" w:color="auto" w:fill="auto"/>
          </w:tcPr>
          <w:p w14:paraId="44AFA780" w14:textId="483522EE" w:rsidR="00B556CB" w:rsidRPr="000B25FF" w:rsidRDefault="00B556CB" w:rsidP="00B556CB">
            <w:pPr>
              <w:tabs>
                <w:tab w:val="clear" w:pos="227"/>
              </w:tabs>
              <w:spacing w:line="240" w:lineRule="auto"/>
              <w:ind w:left="237"/>
              <w:rPr>
                <w:rFonts w:ascii="Browallia New" w:hAnsi="Browallia New" w:cs="Browallia New"/>
                <w:sz w:val="28"/>
                <w:szCs w:val="28"/>
              </w:rPr>
            </w:pPr>
            <w:r w:rsidRPr="000B25FF">
              <w:rPr>
                <w:rFonts w:ascii="Browallia New" w:hAnsi="Browallia New" w:cs="Browallia New"/>
                <w:sz w:val="28"/>
                <w:szCs w:val="28"/>
                <w:cs/>
              </w:rPr>
              <w:t>รวม</w:t>
            </w:r>
          </w:p>
        </w:tc>
        <w:tc>
          <w:tcPr>
            <w:tcW w:w="1119" w:type="dxa"/>
            <w:tcBorders>
              <w:top w:val="single" w:sz="4" w:space="0" w:color="auto"/>
              <w:bottom w:val="single" w:sz="12" w:space="0" w:color="auto"/>
            </w:tcBorders>
            <w:shd w:val="clear" w:color="auto" w:fill="auto"/>
            <w:vAlign w:val="bottom"/>
          </w:tcPr>
          <w:p w14:paraId="21B9A2DB" w14:textId="225E0E25" w:rsidR="00B556CB" w:rsidRPr="000B25FF" w:rsidRDefault="00681CA8"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0B25FF">
              <w:rPr>
                <w:rFonts w:ascii="Browallia New" w:hAnsi="Browallia New" w:cs="Browallia New"/>
                <w:sz w:val="28"/>
                <w:szCs w:val="28"/>
              </w:rPr>
              <w:t>55,343</w:t>
            </w:r>
          </w:p>
        </w:tc>
        <w:tc>
          <w:tcPr>
            <w:tcW w:w="240" w:type="dxa"/>
            <w:shd w:val="clear" w:color="auto" w:fill="auto"/>
            <w:vAlign w:val="bottom"/>
          </w:tcPr>
          <w:p w14:paraId="69A97EBA" w14:textId="77777777" w:rsidR="00B556CB" w:rsidRPr="000B25FF"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6" w:type="dxa"/>
            <w:tcBorders>
              <w:top w:val="single" w:sz="4" w:space="0" w:color="auto"/>
              <w:bottom w:val="single" w:sz="12" w:space="0" w:color="auto"/>
            </w:tcBorders>
            <w:shd w:val="clear" w:color="auto" w:fill="auto"/>
          </w:tcPr>
          <w:p w14:paraId="266F973D" w14:textId="6E486C03" w:rsidR="00B556CB" w:rsidRPr="000B25FF"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0B25FF">
              <w:rPr>
                <w:rFonts w:ascii="Browallia New" w:hAnsi="Browallia New" w:cs="Browallia New"/>
                <w:sz w:val="28"/>
                <w:szCs w:val="28"/>
              </w:rPr>
              <w:t>53,433</w:t>
            </w:r>
          </w:p>
        </w:tc>
        <w:tc>
          <w:tcPr>
            <w:tcW w:w="239" w:type="dxa"/>
            <w:shd w:val="clear" w:color="auto" w:fill="auto"/>
            <w:vAlign w:val="bottom"/>
          </w:tcPr>
          <w:p w14:paraId="2209C7B1" w14:textId="77777777" w:rsidR="00B556CB" w:rsidRPr="000B25FF"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1" w:type="dxa"/>
            <w:tcBorders>
              <w:top w:val="single" w:sz="4" w:space="0" w:color="auto"/>
              <w:bottom w:val="single" w:sz="12" w:space="0" w:color="auto"/>
            </w:tcBorders>
            <w:shd w:val="clear" w:color="auto" w:fill="auto"/>
          </w:tcPr>
          <w:p w14:paraId="6C3EA48B" w14:textId="2E9312CE" w:rsidR="00B556CB" w:rsidRPr="009B4CE1" w:rsidRDefault="007A2AEF"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9B4CE1">
              <w:rPr>
                <w:rFonts w:ascii="Browallia New" w:hAnsi="Browallia New" w:cs="Browallia New"/>
                <w:sz w:val="28"/>
                <w:szCs w:val="28"/>
              </w:rPr>
              <w:t>5,555</w:t>
            </w:r>
            <w:r w:rsidR="00ED6FA9" w:rsidRPr="009B4CE1">
              <w:rPr>
                <w:rFonts w:ascii="Browallia New" w:hAnsi="Browallia New" w:cs="Browallia New"/>
                <w:sz w:val="28"/>
                <w:szCs w:val="28"/>
              </w:rPr>
              <w:fldChar w:fldCharType="begin"/>
            </w:r>
            <w:r w:rsidR="00ED6FA9" w:rsidRPr="009B4CE1">
              <w:rPr>
                <w:rFonts w:ascii="Browallia New" w:hAnsi="Browallia New" w:cs="Browallia New"/>
                <w:sz w:val="28"/>
                <w:szCs w:val="28"/>
              </w:rPr>
              <w:instrText xml:space="preserve"> =SUM(ABOVE) </w:instrText>
            </w:r>
            <w:r w:rsidR="0085386C">
              <w:rPr>
                <w:rFonts w:ascii="Browallia New" w:hAnsi="Browallia New" w:cs="Browallia New"/>
                <w:sz w:val="28"/>
                <w:szCs w:val="28"/>
              </w:rPr>
              <w:fldChar w:fldCharType="separate"/>
            </w:r>
            <w:r w:rsidR="00ED6FA9" w:rsidRPr="009B4CE1">
              <w:rPr>
                <w:rFonts w:ascii="Browallia New" w:hAnsi="Browallia New" w:cs="Browallia New"/>
                <w:sz w:val="28"/>
                <w:szCs w:val="28"/>
              </w:rPr>
              <w:fldChar w:fldCharType="end"/>
            </w:r>
          </w:p>
        </w:tc>
        <w:tc>
          <w:tcPr>
            <w:tcW w:w="229" w:type="dxa"/>
            <w:shd w:val="clear" w:color="auto" w:fill="auto"/>
            <w:vAlign w:val="bottom"/>
          </w:tcPr>
          <w:p w14:paraId="3A3B6122" w14:textId="77777777" w:rsidR="00B556CB" w:rsidRPr="000B25FF"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4" w:type="dxa"/>
            <w:gridSpan w:val="2"/>
            <w:tcBorders>
              <w:top w:val="single" w:sz="4" w:space="0" w:color="auto"/>
              <w:bottom w:val="single" w:sz="12" w:space="0" w:color="auto"/>
            </w:tcBorders>
            <w:shd w:val="clear" w:color="auto" w:fill="auto"/>
            <w:vAlign w:val="bottom"/>
          </w:tcPr>
          <w:p w14:paraId="130A19EA" w14:textId="37DA0920" w:rsidR="00B556CB" w:rsidRPr="000B25FF"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8"/>
                <w:szCs w:val="28"/>
              </w:rPr>
            </w:pPr>
            <w:r w:rsidRPr="000B25FF">
              <w:rPr>
                <w:rFonts w:ascii="Browallia New" w:hAnsi="Browallia New" w:cs="Browallia New"/>
                <w:sz w:val="28"/>
                <w:szCs w:val="28"/>
              </w:rPr>
              <w:t>684</w:t>
            </w:r>
          </w:p>
        </w:tc>
      </w:tr>
      <w:tr w:rsidR="00B556CB" w:rsidRPr="008046A5" w14:paraId="21717F77" w14:textId="77777777" w:rsidTr="00F804A5">
        <w:tblPrEx>
          <w:tblCellMar>
            <w:left w:w="46" w:type="dxa"/>
            <w:right w:w="46" w:type="dxa"/>
          </w:tblCellMar>
          <w:tblLook w:val="0000" w:firstRow="0" w:lastRow="0" w:firstColumn="0" w:lastColumn="0" w:noHBand="0" w:noVBand="0"/>
        </w:tblPrEx>
        <w:trPr>
          <w:cantSplit/>
          <w:trHeight w:val="357"/>
        </w:trPr>
        <w:tc>
          <w:tcPr>
            <w:tcW w:w="4164" w:type="dxa"/>
            <w:shd w:val="clear" w:color="auto" w:fill="auto"/>
          </w:tcPr>
          <w:p w14:paraId="57CFBF47" w14:textId="77777777" w:rsidR="00B556CB" w:rsidRPr="008046A5" w:rsidRDefault="00B556CB" w:rsidP="00B556CB">
            <w:pPr>
              <w:tabs>
                <w:tab w:val="clear" w:pos="227"/>
              </w:tabs>
              <w:spacing w:line="240" w:lineRule="auto"/>
              <w:ind w:left="237"/>
              <w:rPr>
                <w:rFonts w:ascii="Browallia New" w:hAnsi="Browallia New" w:cs="Browallia New"/>
                <w:sz w:val="28"/>
                <w:szCs w:val="28"/>
                <w:cs/>
              </w:rPr>
            </w:pPr>
          </w:p>
        </w:tc>
        <w:tc>
          <w:tcPr>
            <w:tcW w:w="1119" w:type="dxa"/>
            <w:tcBorders>
              <w:top w:val="single" w:sz="4" w:space="0" w:color="auto"/>
            </w:tcBorders>
            <w:shd w:val="clear" w:color="auto" w:fill="auto"/>
            <w:vAlign w:val="bottom"/>
          </w:tcPr>
          <w:p w14:paraId="57E9DCF6" w14:textId="77777777" w:rsidR="00B556CB" w:rsidRPr="008046A5"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240" w:type="dxa"/>
            <w:shd w:val="clear" w:color="auto" w:fill="auto"/>
            <w:vAlign w:val="bottom"/>
          </w:tcPr>
          <w:p w14:paraId="41CE9EDC" w14:textId="77777777" w:rsidR="00B556CB" w:rsidRPr="008046A5"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6" w:type="dxa"/>
            <w:tcBorders>
              <w:top w:val="single" w:sz="4" w:space="0" w:color="auto"/>
            </w:tcBorders>
            <w:shd w:val="clear" w:color="auto" w:fill="auto"/>
            <w:vAlign w:val="bottom"/>
          </w:tcPr>
          <w:p w14:paraId="2EB1416E" w14:textId="77777777" w:rsidR="00B556CB" w:rsidRPr="008046A5"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239" w:type="dxa"/>
            <w:shd w:val="clear" w:color="auto" w:fill="auto"/>
            <w:vAlign w:val="bottom"/>
          </w:tcPr>
          <w:p w14:paraId="6127D4D4" w14:textId="77777777" w:rsidR="00B556CB" w:rsidRPr="008046A5"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1" w:type="dxa"/>
            <w:tcBorders>
              <w:top w:val="single" w:sz="4" w:space="0" w:color="auto"/>
            </w:tcBorders>
            <w:shd w:val="clear" w:color="auto" w:fill="auto"/>
          </w:tcPr>
          <w:p w14:paraId="501CA7E0" w14:textId="77777777" w:rsidR="00B556CB" w:rsidRPr="009B4CE1"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8"/>
                <w:szCs w:val="28"/>
                <w:lang w:val="en-GB"/>
              </w:rPr>
            </w:pPr>
          </w:p>
        </w:tc>
        <w:tc>
          <w:tcPr>
            <w:tcW w:w="229" w:type="dxa"/>
            <w:shd w:val="clear" w:color="auto" w:fill="auto"/>
            <w:vAlign w:val="bottom"/>
          </w:tcPr>
          <w:p w14:paraId="76611490" w14:textId="77777777" w:rsidR="00B556CB" w:rsidRPr="008046A5"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4" w:type="dxa"/>
            <w:gridSpan w:val="2"/>
            <w:tcBorders>
              <w:top w:val="single" w:sz="4" w:space="0" w:color="auto"/>
            </w:tcBorders>
            <w:shd w:val="clear" w:color="auto" w:fill="auto"/>
            <w:vAlign w:val="bottom"/>
          </w:tcPr>
          <w:p w14:paraId="055ED080" w14:textId="77777777" w:rsidR="00B556CB" w:rsidRPr="008046A5"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8"/>
                <w:szCs w:val="28"/>
              </w:rPr>
            </w:pPr>
          </w:p>
        </w:tc>
      </w:tr>
      <w:tr w:rsidR="00B556CB" w:rsidRPr="008046A5" w14:paraId="2CB92BCE" w14:textId="77777777" w:rsidTr="00F804A5">
        <w:tblPrEx>
          <w:tblCellMar>
            <w:left w:w="46" w:type="dxa"/>
            <w:right w:w="46" w:type="dxa"/>
          </w:tblCellMar>
          <w:tblLook w:val="0000" w:firstRow="0" w:lastRow="0" w:firstColumn="0" w:lastColumn="0" w:noHBand="0" w:noVBand="0"/>
        </w:tblPrEx>
        <w:trPr>
          <w:cantSplit/>
        </w:trPr>
        <w:tc>
          <w:tcPr>
            <w:tcW w:w="6656" w:type="dxa"/>
            <w:gridSpan w:val="4"/>
            <w:shd w:val="clear" w:color="auto" w:fill="auto"/>
          </w:tcPr>
          <w:p w14:paraId="6CC6C560" w14:textId="36304695" w:rsidR="00B556CB" w:rsidRPr="008046A5" w:rsidRDefault="00B556CB" w:rsidP="00B556CB">
            <w:pPr>
              <w:tabs>
                <w:tab w:val="clear" w:pos="3742"/>
              </w:tabs>
              <w:spacing w:line="240" w:lineRule="auto"/>
              <w:ind w:left="250" w:right="-138" w:hanging="180"/>
              <w:rPr>
                <w:rFonts w:ascii="Browallia New" w:hAnsi="Browallia New" w:cs="Browallia New"/>
                <w:b/>
                <w:bCs/>
                <w:sz w:val="28"/>
                <w:szCs w:val="28"/>
                <w:cs/>
              </w:rPr>
            </w:pPr>
            <w:r w:rsidRPr="008046A5">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39" w:type="dxa"/>
            <w:shd w:val="clear" w:color="auto" w:fill="auto"/>
          </w:tcPr>
          <w:p w14:paraId="208EECE3" w14:textId="77777777" w:rsidR="00B556CB" w:rsidRPr="008046A5" w:rsidRDefault="00B556CB" w:rsidP="00B556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1" w:type="dxa"/>
            <w:shd w:val="clear" w:color="auto" w:fill="auto"/>
          </w:tcPr>
          <w:p w14:paraId="2622816E" w14:textId="77777777" w:rsidR="00B556CB" w:rsidRPr="008046A5" w:rsidRDefault="00B556CB" w:rsidP="00B556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29" w:type="dxa"/>
            <w:shd w:val="clear" w:color="auto" w:fill="auto"/>
          </w:tcPr>
          <w:p w14:paraId="14CC1EF2" w14:textId="77777777" w:rsidR="00B556CB" w:rsidRPr="008046A5" w:rsidRDefault="00B556CB" w:rsidP="00B556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34" w:type="dxa"/>
            <w:gridSpan w:val="2"/>
            <w:shd w:val="clear" w:color="auto" w:fill="auto"/>
          </w:tcPr>
          <w:p w14:paraId="75CBF66A" w14:textId="77777777" w:rsidR="00B556CB" w:rsidRPr="008046A5" w:rsidRDefault="00B556CB" w:rsidP="00B556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B556CB" w:rsidRPr="008046A5" w14:paraId="0D61BAF9" w14:textId="77777777" w:rsidTr="00F804A5">
        <w:tblPrEx>
          <w:tblCellMar>
            <w:left w:w="46" w:type="dxa"/>
            <w:right w:w="46" w:type="dxa"/>
          </w:tblCellMar>
          <w:tblLook w:val="0000" w:firstRow="0" w:lastRow="0" w:firstColumn="0" w:lastColumn="0" w:noHBand="0" w:noVBand="0"/>
        </w:tblPrEx>
        <w:trPr>
          <w:cantSplit/>
        </w:trPr>
        <w:tc>
          <w:tcPr>
            <w:tcW w:w="4164" w:type="dxa"/>
            <w:shd w:val="clear" w:color="auto" w:fill="auto"/>
          </w:tcPr>
          <w:p w14:paraId="6B89CC8E" w14:textId="77777777" w:rsidR="00B556CB" w:rsidRPr="008046A5" w:rsidRDefault="00B556CB" w:rsidP="00B556CB">
            <w:pPr>
              <w:tabs>
                <w:tab w:val="clear" w:pos="227"/>
              </w:tabs>
              <w:spacing w:line="240" w:lineRule="auto"/>
              <w:ind w:left="237" w:hanging="177"/>
              <w:rPr>
                <w:rFonts w:ascii="Browallia New" w:hAnsi="Browallia New" w:cs="Browallia New"/>
                <w:sz w:val="28"/>
                <w:szCs w:val="28"/>
                <w:cs/>
              </w:rPr>
            </w:pPr>
            <w:r w:rsidRPr="008046A5">
              <w:rPr>
                <w:rFonts w:ascii="Browallia New" w:hAnsi="Browallia New" w:cs="Browallia New"/>
                <w:sz w:val="28"/>
                <w:szCs w:val="28"/>
                <w:cs/>
              </w:rPr>
              <w:t>บริษัทย่อย</w:t>
            </w:r>
          </w:p>
        </w:tc>
        <w:tc>
          <w:tcPr>
            <w:tcW w:w="1119" w:type="dxa"/>
            <w:shd w:val="clear" w:color="auto" w:fill="auto"/>
            <w:vAlign w:val="bottom"/>
          </w:tcPr>
          <w:p w14:paraId="20794D63" w14:textId="77777777" w:rsidR="00B556CB" w:rsidRPr="008046A5"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40" w:type="dxa"/>
            <w:shd w:val="clear" w:color="auto" w:fill="auto"/>
          </w:tcPr>
          <w:p w14:paraId="689A94B9" w14:textId="77777777" w:rsidR="00B556CB" w:rsidRPr="008046A5"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6" w:type="dxa"/>
            <w:shd w:val="clear" w:color="auto" w:fill="auto"/>
            <w:vAlign w:val="bottom"/>
          </w:tcPr>
          <w:p w14:paraId="0D485B2C" w14:textId="77777777" w:rsidR="00B556CB" w:rsidRPr="008046A5"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9" w:type="dxa"/>
            <w:shd w:val="clear" w:color="auto" w:fill="auto"/>
          </w:tcPr>
          <w:p w14:paraId="2BDE51EB" w14:textId="77777777" w:rsidR="00B556CB" w:rsidRPr="008046A5"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shd w:val="clear" w:color="auto" w:fill="auto"/>
            <w:vAlign w:val="bottom"/>
          </w:tcPr>
          <w:p w14:paraId="0AF98149" w14:textId="0132F3CA" w:rsidR="00B556CB" w:rsidRPr="008046A5"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29" w:type="dxa"/>
            <w:shd w:val="clear" w:color="auto" w:fill="auto"/>
          </w:tcPr>
          <w:p w14:paraId="20E189FD" w14:textId="77777777" w:rsidR="00B556CB" w:rsidRPr="008046A5"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4" w:type="dxa"/>
            <w:gridSpan w:val="2"/>
            <w:shd w:val="clear" w:color="auto" w:fill="auto"/>
            <w:vAlign w:val="bottom"/>
          </w:tcPr>
          <w:p w14:paraId="077778CB" w14:textId="77777777" w:rsidR="00B556CB" w:rsidRPr="008046A5"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B556CB" w:rsidRPr="008046A5" w14:paraId="5290EF42" w14:textId="77777777" w:rsidTr="00F804A5">
        <w:tblPrEx>
          <w:tblCellMar>
            <w:left w:w="46" w:type="dxa"/>
            <w:right w:w="46" w:type="dxa"/>
          </w:tblCellMar>
          <w:tblLook w:val="0000" w:firstRow="0" w:lastRow="0" w:firstColumn="0" w:lastColumn="0" w:noHBand="0" w:noVBand="0"/>
        </w:tblPrEx>
        <w:trPr>
          <w:cantSplit/>
        </w:trPr>
        <w:tc>
          <w:tcPr>
            <w:tcW w:w="4164" w:type="dxa"/>
            <w:shd w:val="clear" w:color="auto" w:fill="auto"/>
          </w:tcPr>
          <w:p w14:paraId="16919B86" w14:textId="77777777" w:rsidR="00B556CB" w:rsidRPr="008046A5" w:rsidRDefault="00B556CB" w:rsidP="00B556CB">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เงินกู้ยืม</w:t>
            </w:r>
          </w:p>
        </w:tc>
        <w:tc>
          <w:tcPr>
            <w:tcW w:w="1119" w:type="dxa"/>
            <w:shd w:val="clear" w:color="auto" w:fill="auto"/>
            <w:vAlign w:val="bottom"/>
          </w:tcPr>
          <w:p w14:paraId="6B08211E" w14:textId="2B601A9F" w:rsidR="00B556CB" w:rsidRPr="008046A5" w:rsidRDefault="00D23C34"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w:t>
            </w:r>
          </w:p>
        </w:tc>
        <w:tc>
          <w:tcPr>
            <w:tcW w:w="240" w:type="dxa"/>
            <w:shd w:val="clear" w:color="auto" w:fill="auto"/>
          </w:tcPr>
          <w:p w14:paraId="31EB7A01" w14:textId="77777777" w:rsidR="00B556CB" w:rsidRPr="008046A5" w:rsidRDefault="00B556CB" w:rsidP="00B556CB">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6" w:type="dxa"/>
            <w:shd w:val="clear" w:color="auto" w:fill="auto"/>
            <w:vAlign w:val="bottom"/>
          </w:tcPr>
          <w:p w14:paraId="31B446D0" w14:textId="64A98C71" w:rsidR="00B556CB" w:rsidRPr="008046A5"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13331">
              <w:rPr>
                <w:rFonts w:ascii="Browallia New" w:hAnsi="Browallia New" w:cs="Browallia New"/>
                <w:sz w:val="28"/>
                <w:szCs w:val="28"/>
                <w:lang w:val="en-GB"/>
              </w:rPr>
              <w:t xml:space="preserve">    -</w:t>
            </w:r>
          </w:p>
        </w:tc>
        <w:tc>
          <w:tcPr>
            <w:tcW w:w="239" w:type="dxa"/>
            <w:shd w:val="clear" w:color="auto" w:fill="auto"/>
          </w:tcPr>
          <w:p w14:paraId="6C0D7A38" w14:textId="77777777" w:rsidR="00B556CB" w:rsidRPr="008046A5"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1" w:type="dxa"/>
          </w:tcPr>
          <w:p w14:paraId="5C169C52" w14:textId="517FB56E" w:rsidR="00B556CB" w:rsidRPr="0006747A" w:rsidRDefault="00D23C34"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Pr>
                <w:rFonts w:ascii="Browallia New" w:hAnsi="Browallia New" w:cs="Browallia New"/>
                <w:sz w:val="28"/>
                <w:szCs w:val="28"/>
                <w:lang w:val="en-GB"/>
              </w:rPr>
              <w:t>561,750</w:t>
            </w:r>
          </w:p>
        </w:tc>
        <w:tc>
          <w:tcPr>
            <w:tcW w:w="229" w:type="dxa"/>
            <w:shd w:val="clear" w:color="auto" w:fill="auto"/>
          </w:tcPr>
          <w:p w14:paraId="6A77D7DE" w14:textId="77777777" w:rsidR="00B556CB" w:rsidRPr="008046A5"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34" w:type="dxa"/>
            <w:gridSpan w:val="2"/>
            <w:shd w:val="clear" w:color="auto" w:fill="auto"/>
          </w:tcPr>
          <w:p w14:paraId="12A156F0" w14:textId="10D8E8B6" w:rsidR="00B556CB" w:rsidRPr="008046A5"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E043A7">
              <w:rPr>
                <w:rFonts w:ascii="Browallia New" w:hAnsi="Browallia New" w:cs="Browallia New"/>
                <w:sz w:val="28"/>
                <w:szCs w:val="28"/>
                <w:lang w:val="en-GB"/>
              </w:rPr>
              <w:t xml:space="preserve"> 556,200 </w:t>
            </w:r>
          </w:p>
        </w:tc>
      </w:tr>
      <w:tr w:rsidR="00B556CB" w:rsidRPr="008046A5" w14:paraId="3BF9C9ED" w14:textId="77777777" w:rsidTr="00F804A5">
        <w:tblPrEx>
          <w:tblCellMar>
            <w:left w:w="46" w:type="dxa"/>
            <w:right w:w="46" w:type="dxa"/>
          </w:tblCellMar>
          <w:tblLook w:val="0000" w:firstRow="0" w:lastRow="0" w:firstColumn="0" w:lastColumn="0" w:noHBand="0" w:noVBand="0"/>
        </w:tblPrEx>
        <w:trPr>
          <w:cantSplit/>
        </w:trPr>
        <w:tc>
          <w:tcPr>
            <w:tcW w:w="4164" w:type="dxa"/>
            <w:shd w:val="clear" w:color="auto" w:fill="auto"/>
            <w:vAlign w:val="bottom"/>
          </w:tcPr>
          <w:p w14:paraId="1D37880D" w14:textId="77777777" w:rsidR="00B556CB" w:rsidRPr="008046A5" w:rsidRDefault="00B556CB" w:rsidP="00B556CB">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ดอกเบี้ยค้างจ่าย</w:t>
            </w:r>
          </w:p>
        </w:tc>
        <w:tc>
          <w:tcPr>
            <w:tcW w:w="1119" w:type="dxa"/>
            <w:shd w:val="clear" w:color="auto" w:fill="auto"/>
            <w:vAlign w:val="bottom"/>
          </w:tcPr>
          <w:p w14:paraId="766B22BA" w14:textId="5F51DFB2" w:rsidR="00B556CB" w:rsidRPr="008046A5" w:rsidRDefault="00C907BF"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w:t>
            </w:r>
          </w:p>
        </w:tc>
        <w:tc>
          <w:tcPr>
            <w:tcW w:w="240" w:type="dxa"/>
            <w:shd w:val="clear" w:color="auto" w:fill="auto"/>
          </w:tcPr>
          <w:p w14:paraId="072028C5" w14:textId="77777777" w:rsidR="00B556CB" w:rsidRPr="008046A5" w:rsidRDefault="00B556CB" w:rsidP="00B556CB">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6" w:type="dxa"/>
            <w:shd w:val="clear" w:color="auto" w:fill="auto"/>
            <w:vAlign w:val="bottom"/>
          </w:tcPr>
          <w:p w14:paraId="77C8AFF5" w14:textId="577DBB24" w:rsidR="00B556CB" w:rsidRPr="008046A5"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13331">
              <w:rPr>
                <w:rFonts w:ascii="Browallia New" w:hAnsi="Browallia New" w:cs="Browallia New"/>
                <w:sz w:val="28"/>
                <w:szCs w:val="28"/>
                <w:lang w:val="en-GB"/>
              </w:rPr>
              <w:t xml:space="preserve">    -</w:t>
            </w:r>
          </w:p>
        </w:tc>
        <w:tc>
          <w:tcPr>
            <w:tcW w:w="239" w:type="dxa"/>
            <w:shd w:val="clear" w:color="auto" w:fill="auto"/>
          </w:tcPr>
          <w:p w14:paraId="69133227" w14:textId="77777777" w:rsidR="00B556CB" w:rsidRPr="008046A5"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1" w:type="dxa"/>
          </w:tcPr>
          <w:p w14:paraId="2077EE97" w14:textId="732FC2EC" w:rsidR="00B556CB" w:rsidRPr="0006747A" w:rsidRDefault="00C907BF"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Pr>
                <w:rFonts w:ascii="Browallia New" w:hAnsi="Browallia New" w:cs="Browallia New"/>
                <w:sz w:val="28"/>
                <w:szCs w:val="28"/>
                <w:lang w:val="en-GB"/>
              </w:rPr>
              <w:t>5,</w:t>
            </w:r>
            <w:r w:rsidR="00E8060F">
              <w:rPr>
                <w:rFonts w:ascii="Browallia New" w:hAnsi="Browallia New" w:cs="Browallia New"/>
                <w:sz w:val="28"/>
                <w:szCs w:val="28"/>
                <w:lang w:val="en-GB"/>
              </w:rPr>
              <w:t>320</w:t>
            </w:r>
          </w:p>
        </w:tc>
        <w:tc>
          <w:tcPr>
            <w:tcW w:w="229" w:type="dxa"/>
            <w:shd w:val="clear" w:color="auto" w:fill="auto"/>
          </w:tcPr>
          <w:p w14:paraId="3408EA54" w14:textId="77777777" w:rsidR="00B556CB" w:rsidRPr="008046A5"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34" w:type="dxa"/>
            <w:gridSpan w:val="2"/>
            <w:shd w:val="clear" w:color="auto" w:fill="auto"/>
          </w:tcPr>
          <w:p w14:paraId="55125954" w14:textId="6C6458AB" w:rsidR="00B556CB" w:rsidRPr="008046A5"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E043A7">
              <w:rPr>
                <w:rFonts w:ascii="Browallia New" w:hAnsi="Browallia New" w:cs="Browallia New"/>
                <w:sz w:val="28"/>
                <w:szCs w:val="28"/>
                <w:lang w:val="en-GB"/>
              </w:rPr>
              <w:t xml:space="preserve"> 6,447 </w:t>
            </w:r>
          </w:p>
        </w:tc>
      </w:tr>
      <w:tr w:rsidR="00B556CB" w:rsidRPr="008046A5" w14:paraId="29A8AA95" w14:textId="77777777" w:rsidTr="00F804A5">
        <w:tblPrEx>
          <w:tblCellMar>
            <w:left w:w="46" w:type="dxa"/>
            <w:right w:w="46" w:type="dxa"/>
          </w:tblCellMar>
          <w:tblLook w:val="0000" w:firstRow="0" w:lastRow="0" w:firstColumn="0" w:lastColumn="0" w:noHBand="0" w:noVBand="0"/>
        </w:tblPrEx>
        <w:trPr>
          <w:cantSplit/>
          <w:trHeight w:hRule="exact" w:val="387"/>
        </w:trPr>
        <w:tc>
          <w:tcPr>
            <w:tcW w:w="4164" w:type="dxa"/>
            <w:shd w:val="clear" w:color="auto" w:fill="auto"/>
          </w:tcPr>
          <w:p w14:paraId="4425C45C" w14:textId="77777777" w:rsidR="00B556CB" w:rsidRPr="008046A5" w:rsidRDefault="00B556CB" w:rsidP="00B556CB">
            <w:pPr>
              <w:tabs>
                <w:tab w:val="clear" w:pos="227"/>
              </w:tabs>
              <w:spacing w:line="240" w:lineRule="auto"/>
              <w:ind w:left="237" w:hanging="177"/>
              <w:rPr>
                <w:rFonts w:ascii="Browallia New" w:hAnsi="Browallia New" w:cs="Browallia New"/>
                <w:sz w:val="28"/>
                <w:szCs w:val="28"/>
                <w:cs/>
              </w:rPr>
            </w:pPr>
          </w:p>
        </w:tc>
        <w:tc>
          <w:tcPr>
            <w:tcW w:w="1119" w:type="dxa"/>
            <w:shd w:val="clear" w:color="auto" w:fill="auto"/>
          </w:tcPr>
          <w:p w14:paraId="77EAD63F" w14:textId="77777777" w:rsidR="00B556CB" w:rsidRPr="008046A5" w:rsidRDefault="00B556CB" w:rsidP="00B556CB">
            <w:pPr>
              <w:spacing w:line="240" w:lineRule="auto"/>
              <w:ind w:right="-10"/>
              <w:jc w:val="center"/>
              <w:rPr>
                <w:rFonts w:ascii="Browallia New" w:hAnsi="Browallia New" w:cs="Browallia New"/>
                <w:sz w:val="28"/>
                <w:szCs w:val="28"/>
                <w:lang w:val="en-GB"/>
              </w:rPr>
            </w:pPr>
          </w:p>
        </w:tc>
        <w:tc>
          <w:tcPr>
            <w:tcW w:w="240" w:type="dxa"/>
            <w:shd w:val="clear" w:color="auto" w:fill="auto"/>
          </w:tcPr>
          <w:p w14:paraId="072A28B9" w14:textId="77777777" w:rsidR="00B556CB" w:rsidRPr="008046A5"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36" w:type="dxa"/>
            <w:shd w:val="clear" w:color="auto" w:fill="auto"/>
          </w:tcPr>
          <w:p w14:paraId="7769022B" w14:textId="77777777" w:rsidR="00B556CB" w:rsidRPr="008046A5"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128517F8" w14:textId="77777777" w:rsidR="00B556CB" w:rsidRPr="008046A5"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1" w:type="dxa"/>
          </w:tcPr>
          <w:p w14:paraId="16F551C0" w14:textId="488E0818" w:rsidR="00B556CB" w:rsidRPr="0006747A"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29" w:type="dxa"/>
            <w:shd w:val="clear" w:color="auto" w:fill="auto"/>
          </w:tcPr>
          <w:p w14:paraId="5C4DDF42" w14:textId="77777777" w:rsidR="00B556CB" w:rsidRPr="008046A5"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34" w:type="dxa"/>
            <w:gridSpan w:val="2"/>
            <w:shd w:val="clear" w:color="auto" w:fill="auto"/>
          </w:tcPr>
          <w:p w14:paraId="327ABCC5" w14:textId="77777777" w:rsidR="00B556CB" w:rsidRPr="008046A5"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B556CB" w:rsidRPr="008046A5" w14:paraId="4803B4CC" w14:textId="77777777" w:rsidTr="00F804A5">
        <w:tblPrEx>
          <w:tblCellMar>
            <w:left w:w="46" w:type="dxa"/>
            <w:right w:w="46" w:type="dxa"/>
          </w:tblCellMar>
          <w:tblLook w:val="0000" w:firstRow="0" w:lastRow="0" w:firstColumn="0" w:lastColumn="0" w:noHBand="0" w:noVBand="0"/>
        </w:tblPrEx>
        <w:trPr>
          <w:cantSplit/>
          <w:trHeight w:val="300"/>
        </w:trPr>
        <w:tc>
          <w:tcPr>
            <w:tcW w:w="4164" w:type="dxa"/>
            <w:shd w:val="clear" w:color="auto" w:fill="auto"/>
          </w:tcPr>
          <w:p w14:paraId="4B3C67BB" w14:textId="00EB2B41" w:rsidR="00B556CB" w:rsidRPr="00041C10" w:rsidRDefault="00B556CB" w:rsidP="00B556CB">
            <w:pPr>
              <w:tabs>
                <w:tab w:val="clear" w:pos="227"/>
              </w:tabs>
              <w:spacing w:line="240" w:lineRule="auto"/>
              <w:ind w:left="237" w:hanging="177"/>
              <w:rPr>
                <w:rFonts w:ascii="Browallia New" w:hAnsi="Browallia New" w:cs="Browallia New"/>
                <w:sz w:val="28"/>
                <w:szCs w:val="28"/>
                <w:cs/>
              </w:rPr>
            </w:pPr>
            <w:r w:rsidRPr="00041C10">
              <w:rPr>
                <w:rFonts w:ascii="Browallia New" w:hAnsi="Browallia New" w:cs="Browallia New"/>
                <w:sz w:val="28"/>
                <w:szCs w:val="28"/>
                <w:cs/>
              </w:rPr>
              <w:t>บุคคลและบริษัทที่เกี่ยวข้อง</w:t>
            </w:r>
          </w:p>
        </w:tc>
        <w:tc>
          <w:tcPr>
            <w:tcW w:w="1119" w:type="dxa"/>
            <w:shd w:val="clear" w:color="auto" w:fill="auto"/>
          </w:tcPr>
          <w:p w14:paraId="676441EE" w14:textId="77777777" w:rsidR="00B556CB" w:rsidRPr="00041C10" w:rsidRDefault="00B556CB" w:rsidP="00B556CB">
            <w:pPr>
              <w:spacing w:line="240" w:lineRule="auto"/>
              <w:ind w:right="-10"/>
              <w:jc w:val="center"/>
              <w:rPr>
                <w:rFonts w:ascii="Browallia New" w:hAnsi="Browallia New" w:cs="Browallia New"/>
                <w:sz w:val="28"/>
                <w:szCs w:val="28"/>
                <w:lang w:val="en-GB"/>
              </w:rPr>
            </w:pPr>
          </w:p>
        </w:tc>
        <w:tc>
          <w:tcPr>
            <w:tcW w:w="240" w:type="dxa"/>
            <w:shd w:val="clear" w:color="auto" w:fill="auto"/>
          </w:tcPr>
          <w:p w14:paraId="0C422EDE" w14:textId="77777777" w:rsidR="00B556CB" w:rsidRPr="00041C10"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36" w:type="dxa"/>
            <w:shd w:val="clear" w:color="auto" w:fill="auto"/>
          </w:tcPr>
          <w:p w14:paraId="620CA13C" w14:textId="77777777" w:rsidR="00B556CB" w:rsidRPr="00041C10"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1992698B" w14:textId="77777777" w:rsidR="00B556CB" w:rsidRPr="00041C10"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1" w:type="dxa"/>
          </w:tcPr>
          <w:p w14:paraId="20E7BECF" w14:textId="0BD956E4" w:rsidR="00B556CB" w:rsidRPr="00041C10" w:rsidRDefault="00B556CB"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29" w:type="dxa"/>
            <w:shd w:val="clear" w:color="auto" w:fill="auto"/>
          </w:tcPr>
          <w:p w14:paraId="758FBF59" w14:textId="77777777" w:rsidR="00B556CB" w:rsidRPr="00041C10"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34" w:type="dxa"/>
            <w:gridSpan w:val="2"/>
            <w:shd w:val="clear" w:color="auto" w:fill="auto"/>
          </w:tcPr>
          <w:p w14:paraId="26ACA35C" w14:textId="77777777" w:rsidR="00B556CB" w:rsidRPr="00041C10"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B556CB" w:rsidRPr="008046A5" w14:paraId="166D51B0" w14:textId="77777777" w:rsidTr="00F804A5">
        <w:tblPrEx>
          <w:tblCellMar>
            <w:left w:w="46" w:type="dxa"/>
            <w:right w:w="46" w:type="dxa"/>
          </w:tblCellMar>
          <w:tblLook w:val="0000" w:firstRow="0" w:lastRow="0" w:firstColumn="0" w:lastColumn="0" w:noHBand="0" w:noVBand="0"/>
        </w:tblPrEx>
        <w:trPr>
          <w:cantSplit/>
          <w:trHeight w:val="300"/>
        </w:trPr>
        <w:tc>
          <w:tcPr>
            <w:tcW w:w="4164" w:type="dxa"/>
            <w:shd w:val="clear" w:color="auto" w:fill="auto"/>
          </w:tcPr>
          <w:p w14:paraId="513BCEAD" w14:textId="77777777" w:rsidR="00B556CB" w:rsidRPr="00041C10" w:rsidRDefault="00B556CB" w:rsidP="00B556CB">
            <w:pPr>
              <w:tabs>
                <w:tab w:val="clear" w:pos="227"/>
              </w:tabs>
              <w:spacing w:line="240" w:lineRule="auto"/>
              <w:ind w:left="237"/>
              <w:rPr>
                <w:rFonts w:ascii="Browallia New" w:hAnsi="Browallia New" w:cs="Browallia New"/>
                <w:sz w:val="28"/>
                <w:szCs w:val="28"/>
                <w:cs/>
              </w:rPr>
            </w:pPr>
            <w:r w:rsidRPr="00041C10">
              <w:rPr>
                <w:rFonts w:ascii="Browallia New" w:hAnsi="Browallia New" w:cs="Browallia New"/>
                <w:sz w:val="28"/>
                <w:szCs w:val="28"/>
                <w:cs/>
              </w:rPr>
              <w:t>เงินกู้ยืม</w:t>
            </w:r>
          </w:p>
        </w:tc>
        <w:tc>
          <w:tcPr>
            <w:tcW w:w="1119" w:type="dxa"/>
            <w:shd w:val="clear" w:color="auto" w:fill="auto"/>
          </w:tcPr>
          <w:p w14:paraId="7E749125" w14:textId="7663E384" w:rsidR="00B556CB" w:rsidRPr="00041C10" w:rsidRDefault="00820216"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041C10">
              <w:rPr>
                <w:rFonts w:ascii="Browallia New" w:hAnsi="Browallia New" w:cs="Browallia New"/>
                <w:sz w:val="28"/>
                <w:szCs w:val="28"/>
                <w:lang w:val="en-GB"/>
              </w:rPr>
              <w:t>1,</w:t>
            </w:r>
            <w:r w:rsidR="00DC5C1A">
              <w:rPr>
                <w:rFonts w:ascii="Browallia New" w:hAnsi="Browallia New" w:cs="Browallia New"/>
                <w:sz w:val="28"/>
                <w:szCs w:val="28"/>
                <w:lang w:val="en-GB"/>
              </w:rPr>
              <w:t>491,</w:t>
            </w:r>
            <w:r w:rsidR="00023FE4">
              <w:rPr>
                <w:rFonts w:ascii="Browallia New" w:hAnsi="Browallia New" w:cs="Browallia New"/>
                <w:sz w:val="28"/>
                <w:szCs w:val="28"/>
                <w:lang w:val="en-GB"/>
              </w:rPr>
              <w:t>783</w:t>
            </w:r>
          </w:p>
        </w:tc>
        <w:tc>
          <w:tcPr>
            <w:tcW w:w="240" w:type="dxa"/>
            <w:shd w:val="clear" w:color="auto" w:fill="auto"/>
          </w:tcPr>
          <w:p w14:paraId="58F13186" w14:textId="77777777" w:rsidR="00B556CB" w:rsidRPr="00041C10"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6" w:type="dxa"/>
            <w:shd w:val="clear" w:color="auto" w:fill="auto"/>
          </w:tcPr>
          <w:p w14:paraId="3805CFE6" w14:textId="0D814A18" w:rsidR="00B556CB" w:rsidRPr="00041C10"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041C10">
              <w:rPr>
                <w:rFonts w:ascii="Browallia New" w:hAnsi="Browallia New" w:cs="Browallia New"/>
                <w:sz w:val="28"/>
                <w:szCs w:val="28"/>
              </w:rPr>
              <w:t>1,894,000</w:t>
            </w:r>
          </w:p>
        </w:tc>
        <w:tc>
          <w:tcPr>
            <w:tcW w:w="239" w:type="dxa"/>
            <w:shd w:val="clear" w:color="auto" w:fill="auto"/>
          </w:tcPr>
          <w:p w14:paraId="52058BD0" w14:textId="77777777" w:rsidR="00B556CB" w:rsidRPr="00041C10"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tcPr>
          <w:p w14:paraId="39D17B90" w14:textId="4C85418B" w:rsidR="00B556CB" w:rsidRPr="00041C10" w:rsidRDefault="00D930A6"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041C10">
              <w:rPr>
                <w:rFonts w:ascii="Browallia New" w:hAnsi="Browallia New" w:cs="Browallia New"/>
                <w:sz w:val="28"/>
                <w:szCs w:val="28"/>
                <w:lang w:val="en-GB"/>
              </w:rPr>
              <w:t>1,2</w:t>
            </w:r>
            <w:r w:rsidR="00023FE4">
              <w:rPr>
                <w:rFonts w:ascii="Browallia New" w:hAnsi="Browallia New" w:cs="Browallia New"/>
                <w:sz w:val="28"/>
                <w:szCs w:val="28"/>
                <w:lang w:val="en-GB"/>
              </w:rPr>
              <w:t>21,087</w:t>
            </w:r>
          </w:p>
        </w:tc>
        <w:tc>
          <w:tcPr>
            <w:tcW w:w="229" w:type="dxa"/>
            <w:shd w:val="clear" w:color="auto" w:fill="auto"/>
          </w:tcPr>
          <w:p w14:paraId="347E045A" w14:textId="77777777" w:rsidR="00B556CB" w:rsidRPr="00041C10"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4" w:type="dxa"/>
            <w:gridSpan w:val="2"/>
            <w:shd w:val="clear" w:color="auto" w:fill="auto"/>
          </w:tcPr>
          <w:p w14:paraId="6179BDA5" w14:textId="60AA8E0E" w:rsidR="00B556CB" w:rsidRPr="00041C10"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041C10">
              <w:rPr>
                <w:rFonts w:ascii="Browallia New" w:hAnsi="Browallia New" w:cs="Browallia New"/>
                <w:sz w:val="28"/>
                <w:szCs w:val="28"/>
              </w:rPr>
              <w:t xml:space="preserve"> 1,294,900 </w:t>
            </w:r>
          </w:p>
        </w:tc>
      </w:tr>
      <w:tr w:rsidR="00B556CB" w:rsidRPr="008046A5" w14:paraId="4CAF9AF9" w14:textId="77777777" w:rsidTr="00F804A5">
        <w:tblPrEx>
          <w:tblCellMar>
            <w:left w:w="46" w:type="dxa"/>
            <w:right w:w="46" w:type="dxa"/>
          </w:tblCellMar>
          <w:tblLook w:val="0000" w:firstRow="0" w:lastRow="0" w:firstColumn="0" w:lastColumn="0" w:noHBand="0" w:noVBand="0"/>
        </w:tblPrEx>
        <w:trPr>
          <w:cantSplit/>
          <w:trHeight w:val="300"/>
        </w:trPr>
        <w:tc>
          <w:tcPr>
            <w:tcW w:w="4164" w:type="dxa"/>
            <w:shd w:val="clear" w:color="auto" w:fill="auto"/>
            <w:vAlign w:val="bottom"/>
          </w:tcPr>
          <w:p w14:paraId="7AE3923E" w14:textId="77777777" w:rsidR="00B556CB" w:rsidRPr="00041C10" w:rsidRDefault="00B556CB" w:rsidP="00B556CB">
            <w:pPr>
              <w:tabs>
                <w:tab w:val="clear" w:pos="227"/>
              </w:tabs>
              <w:spacing w:line="240" w:lineRule="auto"/>
              <w:ind w:left="237"/>
              <w:rPr>
                <w:rFonts w:ascii="Browallia New" w:hAnsi="Browallia New" w:cs="Browallia New"/>
                <w:sz w:val="28"/>
                <w:szCs w:val="28"/>
                <w:cs/>
              </w:rPr>
            </w:pPr>
            <w:r w:rsidRPr="00041C10">
              <w:rPr>
                <w:rFonts w:ascii="Browallia New" w:hAnsi="Browallia New" w:cs="Browallia New"/>
                <w:sz w:val="28"/>
                <w:szCs w:val="28"/>
                <w:cs/>
              </w:rPr>
              <w:t>ดอกเบี้ยค้างจ่าย</w:t>
            </w:r>
          </w:p>
        </w:tc>
        <w:tc>
          <w:tcPr>
            <w:tcW w:w="1119" w:type="dxa"/>
            <w:shd w:val="clear" w:color="auto" w:fill="auto"/>
          </w:tcPr>
          <w:p w14:paraId="076E5567" w14:textId="7F3A7359" w:rsidR="00B556CB" w:rsidRPr="00041C10" w:rsidRDefault="00820216"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041C10">
              <w:rPr>
                <w:rFonts w:ascii="Browallia New" w:hAnsi="Browallia New" w:cs="Browallia New"/>
                <w:sz w:val="28"/>
                <w:szCs w:val="28"/>
                <w:lang w:val="en-GB"/>
              </w:rPr>
              <w:t>2</w:t>
            </w:r>
            <w:r w:rsidR="00023FE4">
              <w:rPr>
                <w:rFonts w:ascii="Browallia New" w:hAnsi="Browallia New" w:cs="Browallia New"/>
                <w:sz w:val="28"/>
                <w:szCs w:val="28"/>
                <w:lang w:val="en-GB"/>
              </w:rPr>
              <w:t>2,868</w:t>
            </w:r>
          </w:p>
        </w:tc>
        <w:tc>
          <w:tcPr>
            <w:tcW w:w="240" w:type="dxa"/>
            <w:shd w:val="clear" w:color="auto" w:fill="auto"/>
          </w:tcPr>
          <w:p w14:paraId="2ECF1414" w14:textId="77777777" w:rsidR="00B556CB" w:rsidRPr="00041C10"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6" w:type="dxa"/>
            <w:shd w:val="clear" w:color="auto" w:fill="auto"/>
          </w:tcPr>
          <w:p w14:paraId="59421DED" w14:textId="3404316B" w:rsidR="00B556CB" w:rsidRPr="00041C10"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041C10">
              <w:rPr>
                <w:rFonts w:ascii="Browallia New" w:hAnsi="Browallia New" w:cs="Browallia New"/>
                <w:sz w:val="28"/>
                <w:szCs w:val="28"/>
              </w:rPr>
              <w:t>24,880</w:t>
            </w:r>
          </w:p>
        </w:tc>
        <w:tc>
          <w:tcPr>
            <w:tcW w:w="239" w:type="dxa"/>
            <w:shd w:val="clear" w:color="auto" w:fill="auto"/>
          </w:tcPr>
          <w:p w14:paraId="5883050F" w14:textId="77777777" w:rsidR="00B556CB" w:rsidRPr="00041C10"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tcPr>
          <w:p w14:paraId="3565E2DF" w14:textId="1D3E4391" w:rsidR="00B556CB" w:rsidRPr="00041C10" w:rsidRDefault="00757D2C"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lang w:val="en-GB"/>
              </w:rPr>
              <w:t>19,757</w:t>
            </w:r>
          </w:p>
        </w:tc>
        <w:tc>
          <w:tcPr>
            <w:tcW w:w="229" w:type="dxa"/>
            <w:shd w:val="clear" w:color="auto" w:fill="auto"/>
          </w:tcPr>
          <w:p w14:paraId="20BD575C" w14:textId="77777777" w:rsidR="00B556CB" w:rsidRPr="00041C10"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4" w:type="dxa"/>
            <w:gridSpan w:val="2"/>
            <w:shd w:val="clear" w:color="auto" w:fill="auto"/>
          </w:tcPr>
          <w:p w14:paraId="1ACD2FCD" w14:textId="0A18ABB2" w:rsidR="00B556CB" w:rsidRPr="00041C10"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041C10">
              <w:rPr>
                <w:rFonts w:ascii="Browallia New" w:hAnsi="Browallia New" w:cs="Browallia New"/>
                <w:sz w:val="28"/>
                <w:szCs w:val="28"/>
              </w:rPr>
              <w:t xml:space="preserve"> 20,809 </w:t>
            </w:r>
          </w:p>
        </w:tc>
      </w:tr>
      <w:tr w:rsidR="00B556CB" w:rsidRPr="008046A5" w14:paraId="493E752C" w14:textId="77777777" w:rsidTr="00F804A5">
        <w:tblPrEx>
          <w:tblCellMar>
            <w:left w:w="46" w:type="dxa"/>
            <w:right w:w="46" w:type="dxa"/>
          </w:tblCellMar>
          <w:tblLook w:val="0000" w:firstRow="0" w:lastRow="0" w:firstColumn="0" w:lastColumn="0" w:noHBand="0" w:noVBand="0"/>
        </w:tblPrEx>
        <w:trPr>
          <w:trHeight w:val="300"/>
        </w:trPr>
        <w:tc>
          <w:tcPr>
            <w:tcW w:w="4164" w:type="dxa"/>
            <w:shd w:val="clear" w:color="auto" w:fill="auto"/>
          </w:tcPr>
          <w:p w14:paraId="6426935B" w14:textId="77777777" w:rsidR="00B556CB" w:rsidRPr="00041C10" w:rsidRDefault="00B556CB" w:rsidP="00B556CB">
            <w:pPr>
              <w:tabs>
                <w:tab w:val="clear" w:pos="227"/>
              </w:tabs>
              <w:spacing w:line="240" w:lineRule="auto"/>
              <w:ind w:left="237" w:hanging="177"/>
              <w:rPr>
                <w:rFonts w:ascii="Browallia New" w:hAnsi="Browallia New" w:cs="Browallia New"/>
                <w:sz w:val="28"/>
                <w:szCs w:val="28"/>
              </w:rPr>
            </w:pPr>
            <w:r w:rsidRPr="00041C10">
              <w:rPr>
                <w:rFonts w:ascii="Browallia New" w:hAnsi="Browallia New" w:cs="Browallia New"/>
                <w:sz w:val="28"/>
                <w:szCs w:val="28"/>
                <w:cs/>
              </w:rPr>
              <w:t>รวม</w:t>
            </w:r>
          </w:p>
        </w:tc>
        <w:tc>
          <w:tcPr>
            <w:tcW w:w="1119" w:type="dxa"/>
            <w:tcBorders>
              <w:top w:val="single" w:sz="4" w:space="0" w:color="auto"/>
              <w:bottom w:val="single" w:sz="12" w:space="0" w:color="auto"/>
            </w:tcBorders>
            <w:shd w:val="clear" w:color="auto" w:fill="auto"/>
          </w:tcPr>
          <w:p w14:paraId="36EFEEEA" w14:textId="54D87877" w:rsidR="00B556CB" w:rsidRPr="00041C10" w:rsidRDefault="00803A44"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041C10">
              <w:rPr>
                <w:rFonts w:ascii="Browallia New" w:hAnsi="Browallia New" w:cs="Browallia New"/>
                <w:sz w:val="28"/>
                <w:szCs w:val="28"/>
                <w:lang w:val="en-GB"/>
              </w:rPr>
              <w:t>1</w:t>
            </w:r>
            <w:r w:rsidR="00212423" w:rsidRPr="00041C10">
              <w:rPr>
                <w:rFonts w:ascii="Browallia New" w:hAnsi="Browallia New" w:cs="Browallia New"/>
                <w:sz w:val="28"/>
                <w:szCs w:val="28"/>
                <w:lang w:val="en-GB"/>
              </w:rPr>
              <w:t>,</w:t>
            </w:r>
            <w:r w:rsidR="00023FE4">
              <w:rPr>
                <w:rFonts w:ascii="Browallia New" w:hAnsi="Browallia New" w:cs="Browallia New"/>
                <w:sz w:val="28"/>
                <w:szCs w:val="28"/>
                <w:lang w:val="en-GB"/>
              </w:rPr>
              <w:t>514,651</w:t>
            </w:r>
          </w:p>
        </w:tc>
        <w:tc>
          <w:tcPr>
            <w:tcW w:w="240" w:type="dxa"/>
            <w:shd w:val="clear" w:color="auto" w:fill="auto"/>
          </w:tcPr>
          <w:p w14:paraId="2DAD4D38" w14:textId="77777777" w:rsidR="00B556CB" w:rsidRPr="00041C10"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6" w:type="dxa"/>
            <w:tcBorders>
              <w:top w:val="single" w:sz="4" w:space="0" w:color="auto"/>
              <w:bottom w:val="single" w:sz="12" w:space="0" w:color="auto"/>
            </w:tcBorders>
            <w:shd w:val="clear" w:color="auto" w:fill="auto"/>
          </w:tcPr>
          <w:p w14:paraId="6C781863" w14:textId="1FE8A047" w:rsidR="00B556CB" w:rsidRPr="00041C10"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041C10">
              <w:rPr>
                <w:rFonts w:ascii="Browallia New" w:hAnsi="Browallia New" w:cs="Browallia New"/>
                <w:sz w:val="28"/>
                <w:szCs w:val="28"/>
              </w:rPr>
              <w:t>1,918,880</w:t>
            </w:r>
          </w:p>
        </w:tc>
        <w:tc>
          <w:tcPr>
            <w:tcW w:w="239" w:type="dxa"/>
            <w:shd w:val="clear" w:color="auto" w:fill="auto"/>
          </w:tcPr>
          <w:p w14:paraId="564C6CE6" w14:textId="77777777" w:rsidR="00B556CB" w:rsidRPr="00041C10"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tcBorders>
              <w:top w:val="single" w:sz="4" w:space="0" w:color="auto"/>
              <w:bottom w:val="single" w:sz="12" w:space="0" w:color="auto"/>
            </w:tcBorders>
          </w:tcPr>
          <w:p w14:paraId="4CFA92CA" w14:textId="0B0FDCA9" w:rsidR="00B556CB" w:rsidRPr="002C7882" w:rsidRDefault="00D930A6" w:rsidP="00B5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041C10">
              <w:rPr>
                <w:rFonts w:ascii="Browallia New" w:hAnsi="Browallia New" w:cs="Browallia New"/>
                <w:sz w:val="28"/>
                <w:szCs w:val="28"/>
                <w:lang w:val="en-GB"/>
              </w:rPr>
              <w:t>1,</w:t>
            </w:r>
            <w:r w:rsidR="00757D2C">
              <w:rPr>
                <w:rFonts w:ascii="Browallia New" w:hAnsi="Browallia New" w:cs="Browallia New"/>
                <w:sz w:val="28"/>
                <w:szCs w:val="28"/>
                <w:lang w:val="en-GB"/>
              </w:rPr>
              <w:t>807,914</w:t>
            </w:r>
          </w:p>
        </w:tc>
        <w:tc>
          <w:tcPr>
            <w:tcW w:w="229" w:type="dxa"/>
            <w:shd w:val="clear" w:color="auto" w:fill="auto"/>
          </w:tcPr>
          <w:p w14:paraId="43DE240D" w14:textId="77777777" w:rsidR="00B556CB" w:rsidRPr="00041C10"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4" w:type="dxa"/>
            <w:gridSpan w:val="2"/>
            <w:tcBorders>
              <w:top w:val="single" w:sz="4" w:space="0" w:color="auto"/>
              <w:bottom w:val="single" w:sz="12" w:space="0" w:color="auto"/>
            </w:tcBorders>
            <w:shd w:val="clear" w:color="auto" w:fill="auto"/>
          </w:tcPr>
          <w:p w14:paraId="3C19EA4E" w14:textId="6F7F81C2" w:rsidR="00B556CB" w:rsidRPr="00041C10"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041C10">
              <w:rPr>
                <w:rFonts w:ascii="Browallia New" w:hAnsi="Browallia New" w:cs="Browallia New"/>
                <w:sz w:val="28"/>
                <w:szCs w:val="28"/>
              </w:rPr>
              <w:t xml:space="preserve"> 1,878,356 </w:t>
            </w:r>
          </w:p>
        </w:tc>
      </w:tr>
      <w:tr w:rsidR="00B556CB" w:rsidRPr="008046A5" w14:paraId="6D0B4FDD" w14:textId="77777777" w:rsidTr="00F804A5">
        <w:tblPrEx>
          <w:tblCellMar>
            <w:left w:w="46" w:type="dxa"/>
            <w:right w:w="46" w:type="dxa"/>
          </w:tblCellMar>
          <w:tblLook w:val="0000" w:firstRow="0" w:lastRow="0" w:firstColumn="0" w:lastColumn="0" w:noHBand="0" w:noVBand="0"/>
        </w:tblPrEx>
        <w:trPr>
          <w:trHeight w:val="321"/>
        </w:trPr>
        <w:tc>
          <w:tcPr>
            <w:tcW w:w="4164" w:type="dxa"/>
            <w:shd w:val="clear" w:color="auto" w:fill="auto"/>
          </w:tcPr>
          <w:p w14:paraId="0572EE57" w14:textId="77777777" w:rsidR="00B556CB" w:rsidRPr="00907611" w:rsidRDefault="00B556CB" w:rsidP="00B556CB">
            <w:pPr>
              <w:tabs>
                <w:tab w:val="clear" w:pos="227"/>
              </w:tabs>
              <w:spacing w:line="240" w:lineRule="auto"/>
              <w:ind w:left="237" w:hanging="177"/>
              <w:rPr>
                <w:rFonts w:ascii="Browallia New" w:hAnsi="Browallia New" w:cs="Browallia New"/>
                <w:sz w:val="28"/>
                <w:szCs w:val="28"/>
                <w:highlight w:val="yellow"/>
                <w:cs/>
              </w:rPr>
            </w:pPr>
          </w:p>
        </w:tc>
        <w:tc>
          <w:tcPr>
            <w:tcW w:w="1119" w:type="dxa"/>
            <w:tcBorders>
              <w:top w:val="single" w:sz="12" w:space="0" w:color="auto"/>
            </w:tcBorders>
            <w:shd w:val="clear" w:color="auto" w:fill="auto"/>
          </w:tcPr>
          <w:p w14:paraId="252E340F" w14:textId="77777777" w:rsidR="00B556CB" w:rsidRPr="00907611" w:rsidDel="00917A5F"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p>
        </w:tc>
        <w:tc>
          <w:tcPr>
            <w:tcW w:w="240" w:type="dxa"/>
            <w:shd w:val="clear" w:color="auto" w:fill="auto"/>
          </w:tcPr>
          <w:p w14:paraId="788FDC9E" w14:textId="77777777" w:rsidR="00B556CB" w:rsidRPr="00907611"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36" w:type="dxa"/>
            <w:tcBorders>
              <w:top w:val="single" w:sz="12" w:space="0" w:color="auto"/>
            </w:tcBorders>
            <w:shd w:val="clear" w:color="auto" w:fill="auto"/>
          </w:tcPr>
          <w:p w14:paraId="420F89F1" w14:textId="77777777" w:rsidR="00B556CB" w:rsidRPr="00907611"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p>
        </w:tc>
        <w:tc>
          <w:tcPr>
            <w:tcW w:w="239" w:type="dxa"/>
            <w:shd w:val="clear" w:color="auto" w:fill="auto"/>
          </w:tcPr>
          <w:p w14:paraId="692BB5CB" w14:textId="77777777" w:rsidR="00B556CB" w:rsidRPr="00907611"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11" w:type="dxa"/>
            <w:tcBorders>
              <w:top w:val="single" w:sz="12" w:space="0" w:color="auto"/>
            </w:tcBorders>
            <w:shd w:val="clear" w:color="auto" w:fill="auto"/>
            <w:vAlign w:val="bottom"/>
          </w:tcPr>
          <w:p w14:paraId="4CEA2561" w14:textId="77777777" w:rsidR="00B556CB" w:rsidRPr="00907611" w:rsidDel="00C179EE"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p>
        </w:tc>
        <w:tc>
          <w:tcPr>
            <w:tcW w:w="229" w:type="dxa"/>
            <w:shd w:val="clear" w:color="auto" w:fill="auto"/>
          </w:tcPr>
          <w:p w14:paraId="4DA8E503" w14:textId="77777777" w:rsidR="00B556CB" w:rsidRPr="00907611"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34" w:type="dxa"/>
            <w:gridSpan w:val="2"/>
            <w:tcBorders>
              <w:top w:val="single" w:sz="12" w:space="0" w:color="auto"/>
            </w:tcBorders>
            <w:shd w:val="clear" w:color="auto" w:fill="auto"/>
          </w:tcPr>
          <w:p w14:paraId="636677B5" w14:textId="77777777" w:rsidR="00B556CB" w:rsidRPr="00907611"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p>
        </w:tc>
      </w:tr>
      <w:tr w:rsidR="00B556CB" w:rsidRPr="008046A5" w14:paraId="19CCEA51" w14:textId="77777777" w:rsidTr="00F804A5">
        <w:tblPrEx>
          <w:tblCellMar>
            <w:left w:w="46" w:type="dxa"/>
            <w:right w:w="46" w:type="dxa"/>
          </w:tblCellMar>
          <w:tblLook w:val="0000" w:firstRow="0" w:lastRow="0" w:firstColumn="0" w:lastColumn="0" w:noHBand="0" w:noVBand="0"/>
        </w:tblPrEx>
        <w:trPr>
          <w:trHeight w:val="324"/>
        </w:trPr>
        <w:tc>
          <w:tcPr>
            <w:tcW w:w="4164" w:type="dxa"/>
            <w:shd w:val="clear" w:color="auto" w:fill="auto"/>
          </w:tcPr>
          <w:p w14:paraId="64FC0E71" w14:textId="7B4320CD" w:rsidR="00B556CB" w:rsidRPr="00536765" w:rsidRDefault="00B556CB" w:rsidP="00B556CB">
            <w:pPr>
              <w:tabs>
                <w:tab w:val="clear" w:pos="227"/>
              </w:tabs>
              <w:spacing w:line="240" w:lineRule="auto"/>
              <w:ind w:left="237" w:hanging="177"/>
              <w:rPr>
                <w:rFonts w:ascii="Browallia New" w:hAnsi="Browallia New" w:cs="Browallia New"/>
                <w:b/>
                <w:bCs/>
                <w:sz w:val="28"/>
                <w:szCs w:val="28"/>
                <w:cs/>
              </w:rPr>
            </w:pPr>
            <w:r w:rsidRPr="00536765">
              <w:rPr>
                <w:rFonts w:ascii="Browallia New" w:hAnsi="Browallia New" w:cs="Browallia New"/>
                <w:b/>
                <w:bCs/>
                <w:sz w:val="28"/>
                <w:szCs w:val="28"/>
                <w:cs/>
              </w:rPr>
              <w:t>ค่าตอบแทนผู้บริหารสำคัญ</w:t>
            </w:r>
          </w:p>
        </w:tc>
        <w:tc>
          <w:tcPr>
            <w:tcW w:w="1119" w:type="dxa"/>
            <w:shd w:val="clear" w:color="auto" w:fill="auto"/>
          </w:tcPr>
          <w:p w14:paraId="34C2DFDD" w14:textId="77777777" w:rsidR="00B556CB" w:rsidRPr="00536765" w:rsidDel="00917A5F"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shd w:val="clear" w:color="auto" w:fill="auto"/>
          </w:tcPr>
          <w:p w14:paraId="331300D2" w14:textId="77777777" w:rsidR="00B556CB" w:rsidRPr="00907611"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36" w:type="dxa"/>
            <w:shd w:val="clear" w:color="auto" w:fill="auto"/>
            <w:vAlign w:val="bottom"/>
          </w:tcPr>
          <w:p w14:paraId="7B134277" w14:textId="77777777" w:rsidR="00B556CB" w:rsidRPr="00907611"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p>
        </w:tc>
        <w:tc>
          <w:tcPr>
            <w:tcW w:w="239" w:type="dxa"/>
            <w:shd w:val="clear" w:color="auto" w:fill="auto"/>
          </w:tcPr>
          <w:p w14:paraId="2CE9C8B1" w14:textId="77777777" w:rsidR="00B556CB" w:rsidRPr="00907611"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11" w:type="dxa"/>
            <w:shd w:val="clear" w:color="auto" w:fill="auto"/>
            <w:vAlign w:val="bottom"/>
          </w:tcPr>
          <w:p w14:paraId="1FC4F2B6" w14:textId="77777777" w:rsidR="00B556CB" w:rsidRPr="00907611" w:rsidDel="00C179EE"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p>
        </w:tc>
        <w:tc>
          <w:tcPr>
            <w:tcW w:w="229" w:type="dxa"/>
            <w:shd w:val="clear" w:color="auto" w:fill="auto"/>
          </w:tcPr>
          <w:p w14:paraId="61A003BC" w14:textId="77777777" w:rsidR="00B556CB" w:rsidRPr="00907611"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34" w:type="dxa"/>
            <w:gridSpan w:val="2"/>
            <w:shd w:val="clear" w:color="auto" w:fill="auto"/>
            <w:vAlign w:val="bottom"/>
          </w:tcPr>
          <w:p w14:paraId="52BC3869" w14:textId="77777777" w:rsidR="00B556CB" w:rsidRPr="00907611"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lang w:val="en-GB"/>
              </w:rPr>
            </w:pPr>
          </w:p>
        </w:tc>
      </w:tr>
      <w:tr w:rsidR="00B556CB" w:rsidRPr="008046A5" w14:paraId="02C1ADDE" w14:textId="77777777" w:rsidTr="00F804A5">
        <w:tblPrEx>
          <w:tblCellMar>
            <w:left w:w="46" w:type="dxa"/>
            <w:right w:w="46" w:type="dxa"/>
          </w:tblCellMar>
          <w:tblLook w:val="0000" w:firstRow="0" w:lastRow="0" w:firstColumn="0" w:lastColumn="0" w:noHBand="0" w:noVBand="0"/>
        </w:tblPrEx>
        <w:tc>
          <w:tcPr>
            <w:tcW w:w="4164" w:type="dxa"/>
            <w:shd w:val="clear" w:color="auto" w:fill="auto"/>
          </w:tcPr>
          <w:p w14:paraId="618A617B" w14:textId="77777777" w:rsidR="00B556CB" w:rsidRPr="00536765" w:rsidRDefault="00B556CB" w:rsidP="00B556CB">
            <w:pPr>
              <w:tabs>
                <w:tab w:val="clear" w:pos="227"/>
              </w:tabs>
              <w:spacing w:line="240" w:lineRule="auto"/>
              <w:ind w:left="237" w:right="-226" w:hanging="177"/>
              <w:rPr>
                <w:rFonts w:ascii="Browallia New" w:hAnsi="Browallia New" w:cs="Browallia New"/>
                <w:sz w:val="28"/>
                <w:szCs w:val="28"/>
                <w:cs/>
              </w:rPr>
            </w:pPr>
            <w:r w:rsidRPr="00536765">
              <w:rPr>
                <w:rFonts w:ascii="Browallia New" w:hAnsi="Browallia New" w:cs="Browallia New"/>
                <w:sz w:val="28"/>
                <w:szCs w:val="28"/>
                <w:cs/>
              </w:rPr>
              <w:t>หนี้สินตามภาระผูกพันผลประโยชน์หลังออกจากงาน</w:t>
            </w:r>
          </w:p>
        </w:tc>
        <w:tc>
          <w:tcPr>
            <w:tcW w:w="1119" w:type="dxa"/>
            <w:tcBorders>
              <w:bottom w:val="single" w:sz="12" w:space="0" w:color="auto"/>
            </w:tcBorders>
            <w:shd w:val="clear" w:color="auto" w:fill="auto"/>
            <w:vAlign w:val="bottom"/>
          </w:tcPr>
          <w:p w14:paraId="14CA8CDE" w14:textId="2426BDEF" w:rsidR="00B556CB" w:rsidRPr="00536765" w:rsidDel="00917A5F" w:rsidRDefault="00424D01"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36765">
              <w:rPr>
                <w:rFonts w:ascii="Browallia New" w:hAnsi="Browallia New" w:cs="Browallia New"/>
                <w:sz w:val="28"/>
                <w:szCs w:val="28"/>
              </w:rPr>
              <w:t>16,881</w:t>
            </w:r>
          </w:p>
        </w:tc>
        <w:tc>
          <w:tcPr>
            <w:tcW w:w="240" w:type="dxa"/>
            <w:shd w:val="clear" w:color="auto" w:fill="auto"/>
            <w:vAlign w:val="bottom"/>
          </w:tcPr>
          <w:p w14:paraId="398AEAAE" w14:textId="77777777" w:rsidR="00B556CB" w:rsidRPr="00907611"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36" w:type="dxa"/>
            <w:tcBorders>
              <w:bottom w:val="single" w:sz="12" w:space="0" w:color="auto"/>
            </w:tcBorders>
            <w:shd w:val="clear" w:color="auto" w:fill="auto"/>
            <w:vAlign w:val="bottom"/>
          </w:tcPr>
          <w:p w14:paraId="2159DA5F" w14:textId="3A59856E" w:rsidR="00B556CB" w:rsidRPr="0018616A"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18616A">
              <w:rPr>
                <w:rFonts w:ascii="Browallia New" w:hAnsi="Browallia New" w:cs="Browallia New"/>
                <w:sz w:val="28"/>
                <w:szCs w:val="28"/>
              </w:rPr>
              <w:t>18,688</w:t>
            </w:r>
          </w:p>
        </w:tc>
        <w:tc>
          <w:tcPr>
            <w:tcW w:w="239" w:type="dxa"/>
            <w:shd w:val="clear" w:color="auto" w:fill="auto"/>
            <w:vAlign w:val="bottom"/>
          </w:tcPr>
          <w:p w14:paraId="0F1B3B17" w14:textId="77777777" w:rsidR="00B556CB" w:rsidRPr="0018616A"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tcBorders>
              <w:bottom w:val="single" w:sz="12" w:space="0" w:color="auto"/>
            </w:tcBorders>
            <w:shd w:val="clear" w:color="auto" w:fill="auto"/>
            <w:vAlign w:val="bottom"/>
          </w:tcPr>
          <w:p w14:paraId="22B6AD43" w14:textId="4E9411AF" w:rsidR="00B556CB" w:rsidRPr="0018616A" w:rsidDel="00C179EE" w:rsidRDefault="006D31DA"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3,954</w:t>
            </w:r>
          </w:p>
        </w:tc>
        <w:tc>
          <w:tcPr>
            <w:tcW w:w="229" w:type="dxa"/>
            <w:shd w:val="clear" w:color="auto" w:fill="auto"/>
            <w:vAlign w:val="bottom"/>
          </w:tcPr>
          <w:p w14:paraId="552196E4" w14:textId="77777777" w:rsidR="00B556CB" w:rsidRPr="0018616A" w:rsidRDefault="00B556CB" w:rsidP="00B556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4" w:type="dxa"/>
            <w:gridSpan w:val="2"/>
            <w:tcBorders>
              <w:bottom w:val="single" w:sz="12" w:space="0" w:color="auto"/>
            </w:tcBorders>
            <w:shd w:val="clear" w:color="auto" w:fill="auto"/>
            <w:vAlign w:val="bottom"/>
          </w:tcPr>
          <w:p w14:paraId="04A68179" w14:textId="09A1F53A" w:rsidR="00B556CB" w:rsidRPr="0018616A" w:rsidRDefault="00B556CB" w:rsidP="00B556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18616A">
              <w:rPr>
                <w:rFonts w:ascii="Browallia New" w:hAnsi="Browallia New" w:cs="Browallia New"/>
                <w:sz w:val="28"/>
                <w:szCs w:val="28"/>
              </w:rPr>
              <w:t>10,759</w:t>
            </w:r>
          </w:p>
        </w:tc>
      </w:tr>
    </w:tbl>
    <w:p w14:paraId="021C8E29" w14:textId="3ED3ABEE" w:rsidR="0035069E" w:rsidRDefault="0035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6DBD2E9B" w14:textId="77777777" w:rsidR="00FE25E0" w:rsidRDefault="00FE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2A8BFFE4" w14:textId="77777777" w:rsidR="005B5AAB" w:rsidRDefault="005B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23A8892D" w14:textId="77777777" w:rsidR="00AE7D1F" w:rsidRDefault="00AE7D1F" w:rsidP="008122AB">
      <w:pPr>
        <w:tabs>
          <w:tab w:val="clear" w:pos="680"/>
          <w:tab w:val="left" w:pos="426"/>
        </w:tabs>
        <w:spacing w:line="240" w:lineRule="auto"/>
        <w:ind w:left="426"/>
        <w:jc w:val="thaiDistribute"/>
        <w:rPr>
          <w:rFonts w:ascii="Browallia New" w:hAnsi="Browallia New" w:cs="Browallia New"/>
          <w:sz w:val="28"/>
          <w:szCs w:val="28"/>
        </w:rPr>
      </w:pPr>
    </w:p>
    <w:p w14:paraId="4915C4E5" w14:textId="1D0D55FD" w:rsidR="00894747" w:rsidRPr="00B737D5" w:rsidRDefault="00894747" w:rsidP="008122AB">
      <w:pPr>
        <w:tabs>
          <w:tab w:val="clear" w:pos="680"/>
          <w:tab w:val="left" w:pos="426"/>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lastRenderedPageBreak/>
        <w:t>รายการเคลื่อนไหวของเงินให้กู้ยืมระยะสั้นแก่บริษัท</w:t>
      </w:r>
      <w:r w:rsidR="00A909EB" w:rsidRPr="00B737D5">
        <w:rPr>
          <w:rFonts w:ascii="Browallia New" w:hAnsi="Browallia New" w:cs="Browallia New"/>
          <w:sz w:val="28"/>
          <w:szCs w:val="28"/>
          <w:cs/>
        </w:rPr>
        <w:t>ย่อย</w:t>
      </w:r>
      <w:r w:rsidRPr="00B737D5">
        <w:rPr>
          <w:rFonts w:ascii="Browallia New" w:hAnsi="Browallia New" w:cs="Browallia New"/>
          <w:sz w:val="28"/>
          <w:szCs w:val="28"/>
          <w:cs/>
        </w:rPr>
        <w:t>และดอกเบี้ยค้าง</w:t>
      </w:r>
      <w:r w:rsidRPr="00B737D5">
        <w:rPr>
          <w:rFonts w:ascii="Browallia New" w:hAnsi="Browallia New" w:cs="Browallia New"/>
          <w:sz w:val="28"/>
          <w:szCs w:val="28"/>
          <w:cs/>
          <w:lang w:val="en-GB"/>
        </w:rPr>
        <w:t>รับ</w:t>
      </w:r>
      <w:r w:rsidR="001348E7" w:rsidRPr="00B737D5">
        <w:rPr>
          <w:rFonts w:ascii="Browallia New" w:hAnsi="Browallia New" w:cs="Browallia New" w:hint="cs"/>
          <w:sz w:val="28"/>
          <w:szCs w:val="28"/>
          <w:cs/>
          <w:lang w:val="en-GB"/>
        </w:rPr>
        <w:t>ใน</w:t>
      </w:r>
      <w:r w:rsidR="00034461" w:rsidRPr="00034461">
        <w:rPr>
          <w:rFonts w:ascii="Browallia New" w:hAnsi="Browallia New" w:cs="Browallia New"/>
          <w:sz w:val="28"/>
          <w:szCs w:val="28"/>
          <w:cs/>
        </w:rPr>
        <w:t>ระหว่างงว</w:t>
      </w:r>
      <w:r w:rsidR="00034461" w:rsidRPr="00034461">
        <w:rPr>
          <w:rFonts w:ascii="Browallia New" w:hAnsi="Browallia New" w:cs="Browallia New" w:hint="cs"/>
          <w:sz w:val="28"/>
          <w:szCs w:val="28"/>
          <w:cs/>
        </w:rPr>
        <w:t>ดหก</w:t>
      </w:r>
      <w:r w:rsidR="00034461" w:rsidRPr="00034461">
        <w:rPr>
          <w:rFonts w:ascii="Browallia New" w:hAnsi="Browallia New" w:cs="Browallia New"/>
          <w:sz w:val="28"/>
          <w:szCs w:val="28"/>
          <w:cs/>
        </w:rPr>
        <w:t>เดือนสิ้นสุดวันที่</w:t>
      </w:r>
      <w:r w:rsidR="00034461" w:rsidRPr="00034461">
        <w:rPr>
          <w:rFonts w:ascii="Browallia New" w:hAnsi="Browallia New" w:cs="Browallia New" w:hint="cs"/>
          <w:sz w:val="28"/>
          <w:szCs w:val="28"/>
          <w:cs/>
        </w:rPr>
        <w:t xml:space="preserve">               </w:t>
      </w:r>
      <w:r w:rsidR="00034461" w:rsidRPr="00034461">
        <w:rPr>
          <w:rFonts w:ascii="Browallia New" w:hAnsi="Browallia New" w:cs="Browallia New"/>
          <w:sz w:val="28"/>
          <w:szCs w:val="28"/>
        </w:rPr>
        <w:t>30</w:t>
      </w:r>
      <w:r w:rsidR="00034461" w:rsidRPr="00034461">
        <w:rPr>
          <w:rFonts w:ascii="Browallia New" w:hAnsi="Browallia New" w:cs="Browallia New" w:hint="cs"/>
          <w:sz w:val="28"/>
          <w:szCs w:val="28"/>
          <w:cs/>
        </w:rPr>
        <w:t xml:space="preserve"> มิถุนายน</w:t>
      </w:r>
      <w:r w:rsidR="00047D92" w:rsidRPr="00B737D5">
        <w:rPr>
          <w:rFonts w:ascii="Browallia New" w:hAnsi="Browallia New" w:cs="Browallia New" w:hint="cs"/>
          <w:sz w:val="28"/>
          <w:szCs w:val="28"/>
          <w:cs/>
        </w:rPr>
        <w:t xml:space="preserve"> </w:t>
      </w:r>
      <w:r w:rsidR="00047D92" w:rsidRPr="00B737D5">
        <w:rPr>
          <w:rFonts w:ascii="Browallia New" w:hAnsi="Browallia New" w:cs="Browallia New"/>
          <w:sz w:val="28"/>
          <w:szCs w:val="28"/>
        </w:rPr>
        <w:t>256</w:t>
      </w:r>
      <w:r w:rsidR="00047D92">
        <w:rPr>
          <w:rFonts w:ascii="Browallia New" w:hAnsi="Browallia New" w:cs="Browallia New"/>
          <w:sz w:val="28"/>
          <w:szCs w:val="28"/>
        </w:rPr>
        <w:t>6</w:t>
      </w:r>
      <w:r w:rsidR="0050637B" w:rsidRPr="00B737D5">
        <w:rPr>
          <w:rFonts w:ascii="Browallia New" w:hAnsi="Browallia New" w:cs="Browallia New" w:hint="cs"/>
          <w:sz w:val="28"/>
          <w:szCs w:val="28"/>
          <w:cs/>
        </w:rPr>
        <w:t xml:space="preserve"> </w:t>
      </w:r>
      <w:r w:rsidRPr="00B737D5">
        <w:rPr>
          <w:rFonts w:ascii="Browallia New" w:hAnsi="Browallia New" w:cs="Browallia New"/>
          <w:sz w:val="28"/>
          <w:szCs w:val="28"/>
          <w:cs/>
        </w:rPr>
        <w:t>มีดังนี้</w:t>
      </w:r>
    </w:p>
    <w:p w14:paraId="2EFD9CD9" w14:textId="3EBD77DB" w:rsidR="00681B1D" w:rsidRPr="00B737D5" w:rsidRDefault="00681B1D" w:rsidP="00D0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527BF261" w14:textId="77777777" w:rsidR="00A653C0" w:rsidRPr="00B737D5" w:rsidRDefault="00A653C0" w:rsidP="001B4041">
      <w:pPr>
        <w:spacing w:line="240" w:lineRule="auto"/>
        <w:ind w:left="426"/>
        <w:jc w:val="thaiDistribute"/>
        <w:rPr>
          <w:rFonts w:ascii="Browallia New" w:hAnsi="Browallia New" w:cs="Browallia New"/>
          <w:sz w:val="6"/>
          <w:szCs w:val="6"/>
          <w:cs/>
        </w:rPr>
      </w:pPr>
    </w:p>
    <w:tbl>
      <w:tblPr>
        <w:tblW w:w="9147" w:type="dxa"/>
        <w:tblInd w:w="294" w:type="dxa"/>
        <w:tblLayout w:type="fixed"/>
        <w:tblCellMar>
          <w:left w:w="46" w:type="dxa"/>
          <w:right w:w="46" w:type="dxa"/>
        </w:tblCellMar>
        <w:tblLook w:val="0000" w:firstRow="0" w:lastRow="0" w:firstColumn="0" w:lastColumn="0" w:noHBand="0" w:noVBand="0"/>
      </w:tblPr>
      <w:tblGrid>
        <w:gridCol w:w="3593"/>
        <w:gridCol w:w="1224"/>
        <w:gridCol w:w="183"/>
        <w:gridCol w:w="1229"/>
        <w:gridCol w:w="210"/>
        <w:gridCol w:w="1244"/>
        <w:gridCol w:w="182"/>
        <w:gridCol w:w="1282"/>
      </w:tblGrid>
      <w:tr w:rsidR="00CC61E4" w:rsidRPr="00B737D5" w14:paraId="40EA79B4" w14:textId="77777777" w:rsidTr="00047D92">
        <w:trPr>
          <w:cantSplit/>
        </w:trPr>
        <w:tc>
          <w:tcPr>
            <w:tcW w:w="3593" w:type="dxa"/>
          </w:tcPr>
          <w:p w14:paraId="780E53E5" w14:textId="77777777" w:rsidR="00CC61E4" w:rsidRPr="00B737D5" w:rsidRDefault="00CC61E4" w:rsidP="00587142">
            <w:pPr>
              <w:spacing w:line="240" w:lineRule="auto"/>
              <w:ind w:right="851"/>
              <w:jc w:val="both"/>
              <w:rPr>
                <w:rFonts w:ascii="Browallia New" w:hAnsi="Browallia New" w:cs="Browallia New"/>
                <w:sz w:val="28"/>
                <w:szCs w:val="28"/>
              </w:rPr>
            </w:pPr>
          </w:p>
        </w:tc>
        <w:tc>
          <w:tcPr>
            <w:tcW w:w="5554" w:type="dxa"/>
            <w:gridSpan w:val="7"/>
          </w:tcPr>
          <w:p w14:paraId="58B55E2B" w14:textId="77777777" w:rsidR="00CC61E4" w:rsidRPr="00B737D5" w:rsidRDefault="00CC61E4" w:rsidP="00587142">
            <w:pPr>
              <w:tabs>
                <w:tab w:val="clear" w:pos="4678"/>
              </w:tabs>
              <w:spacing w:line="240" w:lineRule="auto"/>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CC61E4" w:rsidRPr="00B737D5" w14:paraId="3A721949" w14:textId="77777777" w:rsidTr="00047D92">
        <w:trPr>
          <w:cantSplit/>
        </w:trPr>
        <w:tc>
          <w:tcPr>
            <w:tcW w:w="3593" w:type="dxa"/>
          </w:tcPr>
          <w:p w14:paraId="7E4BBF4F" w14:textId="77777777" w:rsidR="00CC61E4" w:rsidRPr="00B737D5" w:rsidRDefault="00CC61E4" w:rsidP="00587142">
            <w:pPr>
              <w:spacing w:line="240" w:lineRule="auto"/>
              <w:ind w:right="851"/>
              <w:jc w:val="both"/>
              <w:rPr>
                <w:rFonts w:ascii="Browallia New" w:hAnsi="Browallia New" w:cs="Browallia New"/>
                <w:sz w:val="28"/>
                <w:szCs w:val="28"/>
              </w:rPr>
            </w:pPr>
          </w:p>
        </w:tc>
        <w:tc>
          <w:tcPr>
            <w:tcW w:w="5554" w:type="dxa"/>
            <w:gridSpan w:val="7"/>
            <w:tcBorders>
              <w:bottom w:val="single" w:sz="4" w:space="0" w:color="auto"/>
            </w:tcBorders>
          </w:tcPr>
          <w:p w14:paraId="3AF7407F" w14:textId="77777777" w:rsidR="00CC61E4" w:rsidRPr="00B737D5" w:rsidRDefault="00CC61E4" w:rsidP="00587142">
            <w:pPr>
              <w:spacing w:line="240" w:lineRule="auto"/>
              <w:ind w:right="-45"/>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5042BA" w:rsidRPr="00B737D5" w14:paraId="5E435501" w14:textId="77777777" w:rsidTr="00047D92">
        <w:trPr>
          <w:cantSplit/>
        </w:trPr>
        <w:tc>
          <w:tcPr>
            <w:tcW w:w="3593" w:type="dxa"/>
          </w:tcPr>
          <w:p w14:paraId="4640D47E" w14:textId="77777777" w:rsidR="005042BA" w:rsidRPr="00B737D5" w:rsidRDefault="005042BA" w:rsidP="005042BA">
            <w:pPr>
              <w:spacing w:line="240" w:lineRule="auto"/>
              <w:ind w:right="851"/>
              <w:jc w:val="both"/>
              <w:rPr>
                <w:rFonts w:ascii="Browallia New" w:hAnsi="Browallia New" w:cs="Browallia New"/>
                <w:sz w:val="28"/>
                <w:szCs w:val="28"/>
                <w:cs/>
              </w:rPr>
            </w:pPr>
          </w:p>
        </w:tc>
        <w:tc>
          <w:tcPr>
            <w:tcW w:w="1224" w:type="dxa"/>
            <w:tcBorders>
              <w:bottom w:val="single" w:sz="4" w:space="0" w:color="auto"/>
            </w:tcBorders>
          </w:tcPr>
          <w:p w14:paraId="4024D0D9" w14:textId="300F4F40" w:rsidR="005042BA" w:rsidRPr="00B737D5" w:rsidRDefault="003B3B06" w:rsidP="005042BA">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hint="cs"/>
                <w:sz w:val="28"/>
                <w:szCs w:val="28"/>
              </w:rPr>
              <w:t>1</w:t>
            </w:r>
            <w:r w:rsidR="0050637B" w:rsidRPr="00B737D5">
              <w:rPr>
                <w:rFonts w:ascii="Browallia New" w:hAnsi="Browallia New" w:cs="Browallia New" w:hint="cs"/>
                <w:sz w:val="28"/>
                <w:szCs w:val="28"/>
                <w:cs/>
              </w:rPr>
              <w:t xml:space="preserve"> มกราคม </w:t>
            </w:r>
            <w:r w:rsidRPr="00B737D5">
              <w:rPr>
                <w:rFonts w:ascii="Browallia New" w:hAnsi="Browallia New" w:cs="Browallia New" w:hint="cs"/>
                <w:sz w:val="28"/>
                <w:szCs w:val="28"/>
              </w:rPr>
              <w:t>256</w:t>
            </w:r>
            <w:r w:rsidR="00047D92">
              <w:rPr>
                <w:rFonts w:ascii="Browallia New" w:hAnsi="Browallia New" w:cs="Browallia New" w:hint="cs"/>
                <w:sz w:val="28"/>
                <w:szCs w:val="28"/>
                <w:cs/>
              </w:rPr>
              <w:t>6</w:t>
            </w:r>
          </w:p>
        </w:tc>
        <w:tc>
          <w:tcPr>
            <w:tcW w:w="183" w:type="dxa"/>
          </w:tcPr>
          <w:p w14:paraId="5F6CDDF6" w14:textId="77777777" w:rsidR="005042BA" w:rsidRPr="00B737D5" w:rsidRDefault="005042BA" w:rsidP="005042BA">
            <w:pPr>
              <w:tabs>
                <w:tab w:val="clear" w:pos="907"/>
              </w:tabs>
              <w:spacing w:line="240" w:lineRule="auto"/>
              <w:ind w:left="-46" w:right="-45"/>
              <w:jc w:val="both"/>
              <w:rPr>
                <w:rFonts w:ascii="Browallia New" w:hAnsi="Browallia New" w:cs="Browallia New"/>
                <w:sz w:val="28"/>
                <w:szCs w:val="28"/>
              </w:rPr>
            </w:pPr>
          </w:p>
        </w:tc>
        <w:tc>
          <w:tcPr>
            <w:tcW w:w="1229" w:type="dxa"/>
            <w:tcBorders>
              <w:bottom w:val="single" w:sz="4" w:space="0" w:color="auto"/>
            </w:tcBorders>
          </w:tcPr>
          <w:p w14:paraId="6CCB05EF" w14:textId="77777777" w:rsidR="005042BA" w:rsidRPr="00B737D5" w:rsidRDefault="005042BA" w:rsidP="005042BA">
            <w:pPr>
              <w:tabs>
                <w:tab w:val="clear" w:pos="907"/>
              </w:tabs>
              <w:spacing w:line="240" w:lineRule="auto"/>
              <w:ind w:left="-46" w:right="-45"/>
              <w:jc w:val="center"/>
              <w:rPr>
                <w:rFonts w:ascii="Browallia New" w:hAnsi="Browallia New" w:cs="Browallia New"/>
                <w:sz w:val="28"/>
                <w:szCs w:val="28"/>
              </w:rPr>
            </w:pPr>
          </w:p>
          <w:p w14:paraId="6E8C0AFE" w14:textId="43AFA4CD" w:rsidR="005042BA" w:rsidRPr="00B737D5" w:rsidRDefault="005042BA" w:rsidP="005042BA">
            <w:pPr>
              <w:tabs>
                <w:tab w:val="clear" w:pos="907"/>
              </w:tabs>
              <w:spacing w:line="240" w:lineRule="auto"/>
              <w:ind w:left="-46" w:right="-45"/>
              <w:jc w:val="center"/>
              <w:rPr>
                <w:rFonts w:ascii="Browallia New" w:hAnsi="Browallia New" w:cs="Browallia New"/>
                <w:sz w:val="28"/>
                <w:szCs w:val="28"/>
                <w:cs/>
              </w:rPr>
            </w:pPr>
            <w:r w:rsidRPr="00B737D5">
              <w:rPr>
                <w:rFonts w:ascii="Browallia New" w:hAnsi="Browallia New" w:cs="Browallia New"/>
                <w:sz w:val="28"/>
                <w:szCs w:val="28"/>
                <w:cs/>
              </w:rPr>
              <w:t>เพิ่ม</w:t>
            </w:r>
            <w:r w:rsidRPr="00B737D5">
              <w:rPr>
                <w:rStyle w:val="PageNumber"/>
                <w:rFonts w:ascii="Browallia New" w:hAnsi="Browallia New" w:cs="Browallia New"/>
                <w:sz w:val="28"/>
                <w:szCs w:val="28"/>
                <w:cs/>
              </w:rPr>
              <w:t>ขึ้น</w:t>
            </w:r>
          </w:p>
        </w:tc>
        <w:tc>
          <w:tcPr>
            <w:tcW w:w="210" w:type="dxa"/>
          </w:tcPr>
          <w:p w14:paraId="0D8EB04E" w14:textId="77777777" w:rsidR="005042BA" w:rsidRPr="00B737D5" w:rsidRDefault="005042BA" w:rsidP="005042BA">
            <w:pPr>
              <w:tabs>
                <w:tab w:val="clear" w:pos="907"/>
              </w:tabs>
              <w:spacing w:line="240" w:lineRule="auto"/>
              <w:ind w:left="-46" w:right="-45"/>
              <w:jc w:val="both"/>
              <w:rPr>
                <w:rFonts w:ascii="Browallia New" w:hAnsi="Browallia New" w:cs="Browallia New"/>
                <w:sz w:val="28"/>
                <w:szCs w:val="28"/>
              </w:rPr>
            </w:pPr>
          </w:p>
        </w:tc>
        <w:tc>
          <w:tcPr>
            <w:tcW w:w="1244" w:type="dxa"/>
            <w:tcBorders>
              <w:bottom w:val="single" w:sz="4" w:space="0" w:color="auto"/>
            </w:tcBorders>
          </w:tcPr>
          <w:p w14:paraId="1BC03D54" w14:textId="77777777" w:rsidR="005042BA" w:rsidRPr="00B737D5" w:rsidRDefault="005042BA" w:rsidP="005042BA">
            <w:pPr>
              <w:tabs>
                <w:tab w:val="clear" w:pos="907"/>
              </w:tabs>
              <w:spacing w:line="240" w:lineRule="auto"/>
              <w:ind w:left="-46" w:right="-45"/>
              <w:jc w:val="center"/>
              <w:rPr>
                <w:rFonts w:ascii="Browallia New" w:hAnsi="Browallia New" w:cs="Browallia New"/>
                <w:sz w:val="28"/>
                <w:szCs w:val="28"/>
              </w:rPr>
            </w:pPr>
          </w:p>
          <w:p w14:paraId="360E67E5" w14:textId="38FD753D" w:rsidR="005042BA" w:rsidRPr="00B737D5" w:rsidRDefault="005042BA" w:rsidP="005042BA">
            <w:pPr>
              <w:tabs>
                <w:tab w:val="clear" w:pos="907"/>
              </w:tabs>
              <w:spacing w:line="240" w:lineRule="auto"/>
              <w:ind w:left="-46" w:right="-45"/>
              <w:jc w:val="center"/>
              <w:rPr>
                <w:rFonts w:ascii="Browallia New" w:hAnsi="Browallia New" w:cs="Browallia New"/>
                <w:sz w:val="28"/>
                <w:szCs w:val="28"/>
                <w:cs/>
              </w:rPr>
            </w:pPr>
            <w:r w:rsidRPr="00B737D5">
              <w:rPr>
                <w:rFonts w:ascii="Browallia New" w:hAnsi="Browallia New" w:cs="Browallia New"/>
                <w:sz w:val="28"/>
                <w:szCs w:val="28"/>
                <w:cs/>
              </w:rPr>
              <w:t>ลดลง</w:t>
            </w:r>
          </w:p>
        </w:tc>
        <w:tc>
          <w:tcPr>
            <w:tcW w:w="182" w:type="dxa"/>
          </w:tcPr>
          <w:p w14:paraId="61B48193" w14:textId="77777777" w:rsidR="005042BA" w:rsidRPr="00B737D5" w:rsidRDefault="005042BA" w:rsidP="005042BA">
            <w:pPr>
              <w:tabs>
                <w:tab w:val="clear" w:pos="907"/>
              </w:tabs>
              <w:spacing w:line="240" w:lineRule="auto"/>
              <w:ind w:left="-46" w:right="-45"/>
              <w:jc w:val="both"/>
              <w:rPr>
                <w:rFonts w:ascii="Browallia New" w:hAnsi="Browallia New" w:cs="Browallia New"/>
                <w:sz w:val="28"/>
                <w:szCs w:val="28"/>
              </w:rPr>
            </w:pPr>
          </w:p>
        </w:tc>
        <w:tc>
          <w:tcPr>
            <w:tcW w:w="1282" w:type="dxa"/>
            <w:tcBorders>
              <w:bottom w:val="single" w:sz="4" w:space="0" w:color="auto"/>
            </w:tcBorders>
          </w:tcPr>
          <w:p w14:paraId="64DBC5E2" w14:textId="2E13A1DA" w:rsidR="005042BA" w:rsidRPr="00B737D5" w:rsidRDefault="00FB4B90" w:rsidP="005042BA">
            <w:pPr>
              <w:tabs>
                <w:tab w:val="clear" w:pos="907"/>
              </w:tabs>
              <w:spacing w:line="240" w:lineRule="auto"/>
              <w:ind w:left="-46" w:right="-45"/>
              <w:jc w:val="center"/>
              <w:rPr>
                <w:rFonts w:ascii="Browallia New" w:hAnsi="Browallia New" w:cs="Browallia New"/>
                <w:sz w:val="28"/>
                <w:szCs w:val="28"/>
                <w:cs/>
              </w:rPr>
            </w:pPr>
            <w:r w:rsidRPr="00FB4B90">
              <w:rPr>
                <w:rFonts w:ascii="Browallia New" w:hAnsi="Browallia New" w:cs="Browallia New"/>
                <w:sz w:val="28"/>
                <w:szCs w:val="28"/>
              </w:rPr>
              <w:t>30</w:t>
            </w:r>
            <w:r w:rsidRPr="00FB4B90">
              <w:rPr>
                <w:rFonts w:ascii="Browallia New" w:hAnsi="Browallia New" w:cs="Browallia New" w:hint="cs"/>
                <w:sz w:val="28"/>
                <w:szCs w:val="28"/>
                <w:cs/>
              </w:rPr>
              <w:t xml:space="preserve"> มิถุนายน</w:t>
            </w:r>
            <w:r w:rsidR="00047D92" w:rsidRPr="00B737D5">
              <w:rPr>
                <w:rFonts w:ascii="Browallia New" w:hAnsi="Browallia New" w:cs="Browallia New"/>
                <w:sz w:val="28"/>
                <w:szCs w:val="28"/>
              </w:rPr>
              <w:t>256</w:t>
            </w:r>
            <w:r w:rsidR="00047D92">
              <w:rPr>
                <w:rFonts w:ascii="Browallia New" w:hAnsi="Browallia New" w:cs="Browallia New"/>
                <w:sz w:val="28"/>
                <w:szCs w:val="28"/>
              </w:rPr>
              <w:t>6</w:t>
            </w:r>
          </w:p>
        </w:tc>
      </w:tr>
      <w:tr w:rsidR="00CC61E4" w:rsidRPr="00B737D5" w14:paraId="13D4A3A0" w14:textId="77777777" w:rsidTr="00047D92">
        <w:trPr>
          <w:cantSplit/>
          <w:trHeight w:hRule="exact" w:val="216"/>
        </w:trPr>
        <w:tc>
          <w:tcPr>
            <w:tcW w:w="3593" w:type="dxa"/>
            <w:vAlign w:val="center"/>
          </w:tcPr>
          <w:p w14:paraId="5820E266" w14:textId="3E26ACA7" w:rsidR="00CC61E4" w:rsidRPr="00B737D5" w:rsidRDefault="00CC61E4" w:rsidP="00EE5061">
            <w:pPr>
              <w:tabs>
                <w:tab w:val="clear" w:pos="227"/>
                <w:tab w:val="left" w:pos="0"/>
              </w:tabs>
              <w:spacing w:line="240" w:lineRule="auto"/>
              <w:ind w:left="237" w:hanging="177"/>
              <w:rPr>
                <w:rFonts w:ascii="Browallia New" w:hAnsi="Browallia New" w:cs="Browallia New"/>
                <w:b/>
                <w:bCs/>
                <w:sz w:val="20"/>
                <w:szCs w:val="20"/>
              </w:rPr>
            </w:pPr>
          </w:p>
        </w:tc>
        <w:tc>
          <w:tcPr>
            <w:tcW w:w="1224" w:type="dxa"/>
          </w:tcPr>
          <w:p w14:paraId="009A577F" w14:textId="77777777" w:rsidR="00CC61E4" w:rsidRPr="00B737D5" w:rsidRDefault="00CC61E4" w:rsidP="00587142">
            <w:pPr>
              <w:spacing w:line="240" w:lineRule="auto"/>
              <w:ind w:right="96"/>
              <w:jc w:val="center"/>
              <w:rPr>
                <w:rFonts w:ascii="Browallia New" w:hAnsi="Browallia New" w:cs="Browallia New"/>
                <w:sz w:val="20"/>
                <w:szCs w:val="20"/>
              </w:rPr>
            </w:pPr>
          </w:p>
        </w:tc>
        <w:tc>
          <w:tcPr>
            <w:tcW w:w="183" w:type="dxa"/>
          </w:tcPr>
          <w:p w14:paraId="3C1B60F4" w14:textId="77777777" w:rsidR="00CC61E4" w:rsidRPr="00B737D5" w:rsidRDefault="00CC61E4" w:rsidP="00587142">
            <w:pPr>
              <w:spacing w:line="240" w:lineRule="auto"/>
              <w:ind w:right="851"/>
              <w:jc w:val="right"/>
              <w:rPr>
                <w:rFonts w:ascii="Browallia New" w:hAnsi="Browallia New" w:cs="Browallia New"/>
                <w:sz w:val="20"/>
                <w:szCs w:val="20"/>
              </w:rPr>
            </w:pPr>
          </w:p>
        </w:tc>
        <w:tc>
          <w:tcPr>
            <w:tcW w:w="1229" w:type="dxa"/>
            <w:vAlign w:val="center"/>
          </w:tcPr>
          <w:p w14:paraId="016344DE" w14:textId="77777777" w:rsidR="00CC61E4" w:rsidRPr="00B737D5" w:rsidRDefault="00CC61E4" w:rsidP="00587142">
            <w:pPr>
              <w:spacing w:line="240" w:lineRule="auto"/>
              <w:ind w:right="96"/>
              <w:jc w:val="right"/>
              <w:rPr>
                <w:rFonts w:ascii="Browallia New" w:hAnsi="Browallia New" w:cs="Browallia New"/>
                <w:sz w:val="20"/>
                <w:szCs w:val="20"/>
              </w:rPr>
            </w:pPr>
          </w:p>
        </w:tc>
        <w:tc>
          <w:tcPr>
            <w:tcW w:w="210" w:type="dxa"/>
          </w:tcPr>
          <w:p w14:paraId="58559785" w14:textId="77777777" w:rsidR="00CC61E4" w:rsidRPr="00B737D5" w:rsidRDefault="00CC61E4" w:rsidP="00587142">
            <w:pPr>
              <w:spacing w:line="240" w:lineRule="auto"/>
              <w:ind w:right="851"/>
              <w:jc w:val="center"/>
              <w:rPr>
                <w:rFonts w:ascii="Browallia New" w:hAnsi="Browallia New" w:cs="Browallia New"/>
                <w:sz w:val="20"/>
                <w:szCs w:val="20"/>
              </w:rPr>
            </w:pPr>
          </w:p>
        </w:tc>
        <w:tc>
          <w:tcPr>
            <w:tcW w:w="1244" w:type="dxa"/>
            <w:vAlign w:val="center"/>
          </w:tcPr>
          <w:p w14:paraId="66A29CDC" w14:textId="77777777" w:rsidR="00CC61E4" w:rsidRPr="00B737D5" w:rsidRDefault="00CC61E4" w:rsidP="00587142">
            <w:pPr>
              <w:spacing w:line="240" w:lineRule="auto"/>
              <w:ind w:right="74"/>
              <w:jc w:val="right"/>
              <w:rPr>
                <w:rFonts w:ascii="Browallia New" w:hAnsi="Browallia New" w:cs="Browallia New"/>
                <w:sz w:val="20"/>
                <w:szCs w:val="20"/>
              </w:rPr>
            </w:pPr>
          </w:p>
        </w:tc>
        <w:tc>
          <w:tcPr>
            <w:tcW w:w="182" w:type="dxa"/>
          </w:tcPr>
          <w:p w14:paraId="07689D89" w14:textId="77777777" w:rsidR="00CC61E4" w:rsidRPr="00B737D5" w:rsidRDefault="00CC61E4" w:rsidP="00587142">
            <w:pPr>
              <w:spacing w:line="240" w:lineRule="auto"/>
              <w:ind w:right="851"/>
              <w:jc w:val="right"/>
              <w:rPr>
                <w:rFonts w:ascii="Browallia New" w:hAnsi="Browallia New" w:cs="Browallia New"/>
                <w:sz w:val="20"/>
                <w:szCs w:val="20"/>
              </w:rPr>
            </w:pPr>
          </w:p>
        </w:tc>
        <w:tc>
          <w:tcPr>
            <w:tcW w:w="1282" w:type="dxa"/>
            <w:vAlign w:val="center"/>
          </w:tcPr>
          <w:p w14:paraId="53703CAD" w14:textId="77777777" w:rsidR="00CC61E4" w:rsidRPr="00B737D5" w:rsidRDefault="00CC61E4" w:rsidP="00587142">
            <w:pPr>
              <w:spacing w:line="240" w:lineRule="auto"/>
              <w:ind w:right="96"/>
              <w:jc w:val="center"/>
              <w:rPr>
                <w:rFonts w:ascii="Browallia New" w:hAnsi="Browallia New" w:cs="Browallia New"/>
                <w:sz w:val="20"/>
                <w:szCs w:val="20"/>
              </w:rPr>
            </w:pPr>
          </w:p>
        </w:tc>
      </w:tr>
      <w:tr w:rsidR="00C01E4F" w:rsidRPr="00B737D5" w14:paraId="724F7CDA" w14:textId="77777777" w:rsidTr="00047D92">
        <w:trPr>
          <w:cantSplit/>
        </w:trPr>
        <w:tc>
          <w:tcPr>
            <w:tcW w:w="4817" w:type="dxa"/>
            <w:gridSpan w:val="2"/>
            <w:vAlign w:val="center"/>
          </w:tcPr>
          <w:p w14:paraId="3EE67F27" w14:textId="0958D625" w:rsidR="00C01E4F" w:rsidRPr="00B737D5" w:rsidRDefault="00A7311D" w:rsidP="00C50382">
            <w:pPr>
              <w:tabs>
                <w:tab w:val="clear" w:pos="3742"/>
              </w:tabs>
              <w:spacing w:line="240" w:lineRule="auto"/>
              <w:ind w:left="250" w:right="175" w:hanging="180"/>
              <w:rPr>
                <w:rFonts w:ascii="Browallia New" w:hAnsi="Browallia New" w:cs="Browallia New"/>
                <w:sz w:val="28"/>
                <w:szCs w:val="28"/>
              </w:rPr>
            </w:pPr>
            <w:r w:rsidRPr="00B737D5">
              <w:rPr>
                <w:rFonts w:ascii="Browallia New" w:hAnsi="Browallia New" w:cs="Browallia New"/>
                <w:b/>
                <w:bCs/>
                <w:sz w:val="28"/>
                <w:szCs w:val="28"/>
                <w:cs/>
              </w:rPr>
              <w:t>เงินให้กู้ยืมระยะสั้น</w:t>
            </w:r>
            <w:r w:rsidR="00A77F28" w:rsidRPr="00B737D5">
              <w:rPr>
                <w:rFonts w:ascii="Browallia New" w:hAnsi="Browallia New" w:cs="Browallia New"/>
                <w:b/>
                <w:bCs/>
                <w:sz w:val="28"/>
                <w:szCs w:val="28"/>
                <w:cs/>
              </w:rPr>
              <w:t>แก่บริษัทย่อย</w:t>
            </w:r>
            <w:r w:rsidRPr="00B737D5">
              <w:rPr>
                <w:rFonts w:ascii="Browallia New" w:hAnsi="Browallia New" w:cs="Browallia New"/>
                <w:b/>
                <w:bCs/>
                <w:sz w:val="28"/>
                <w:szCs w:val="28"/>
                <w:cs/>
              </w:rPr>
              <w:t>และดอกเบี้ยค้างรับ</w:t>
            </w:r>
          </w:p>
        </w:tc>
        <w:tc>
          <w:tcPr>
            <w:tcW w:w="183" w:type="dxa"/>
          </w:tcPr>
          <w:p w14:paraId="2BA8D89B" w14:textId="77777777" w:rsidR="00C01E4F" w:rsidRPr="00B737D5" w:rsidRDefault="00C01E4F" w:rsidP="003D1F85">
            <w:pPr>
              <w:spacing w:line="240" w:lineRule="auto"/>
              <w:ind w:right="851"/>
              <w:jc w:val="right"/>
              <w:rPr>
                <w:rFonts w:ascii="Browallia New" w:hAnsi="Browallia New" w:cs="Browallia New"/>
                <w:sz w:val="28"/>
                <w:szCs w:val="28"/>
              </w:rPr>
            </w:pPr>
          </w:p>
        </w:tc>
        <w:tc>
          <w:tcPr>
            <w:tcW w:w="1229" w:type="dxa"/>
            <w:vAlign w:val="center"/>
          </w:tcPr>
          <w:p w14:paraId="078A7932" w14:textId="77777777" w:rsidR="00C01E4F" w:rsidRPr="00B737D5" w:rsidRDefault="00C01E4F" w:rsidP="003D1F85">
            <w:pPr>
              <w:spacing w:line="240" w:lineRule="auto"/>
              <w:ind w:right="96"/>
              <w:jc w:val="right"/>
              <w:rPr>
                <w:rFonts w:ascii="Browallia New" w:hAnsi="Browallia New" w:cs="Browallia New"/>
                <w:sz w:val="28"/>
                <w:szCs w:val="28"/>
              </w:rPr>
            </w:pPr>
          </w:p>
        </w:tc>
        <w:tc>
          <w:tcPr>
            <w:tcW w:w="210" w:type="dxa"/>
          </w:tcPr>
          <w:p w14:paraId="66582032" w14:textId="77777777" w:rsidR="00C01E4F" w:rsidRPr="00B737D5" w:rsidRDefault="00C01E4F" w:rsidP="003D1F85">
            <w:pPr>
              <w:spacing w:line="240" w:lineRule="auto"/>
              <w:ind w:right="851"/>
              <w:jc w:val="center"/>
              <w:rPr>
                <w:rFonts w:ascii="Browallia New" w:hAnsi="Browallia New" w:cs="Browallia New"/>
                <w:sz w:val="28"/>
                <w:szCs w:val="28"/>
              </w:rPr>
            </w:pPr>
          </w:p>
        </w:tc>
        <w:tc>
          <w:tcPr>
            <w:tcW w:w="1244" w:type="dxa"/>
            <w:vAlign w:val="center"/>
          </w:tcPr>
          <w:p w14:paraId="5DD7FE5F" w14:textId="77777777" w:rsidR="00C01E4F" w:rsidRPr="00B737D5" w:rsidRDefault="00C01E4F" w:rsidP="003D1F85">
            <w:pPr>
              <w:spacing w:line="240" w:lineRule="auto"/>
              <w:ind w:right="74"/>
              <w:jc w:val="right"/>
              <w:rPr>
                <w:rFonts w:ascii="Browallia New" w:hAnsi="Browallia New" w:cs="Browallia New"/>
                <w:sz w:val="28"/>
                <w:szCs w:val="28"/>
              </w:rPr>
            </w:pPr>
          </w:p>
        </w:tc>
        <w:tc>
          <w:tcPr>
            <w:tcW w:w="182" w:type="dxa"/>
          </w:tcPr>
          <w:p w14:paraId="4246650B" w14:textId="77777777" w:rsidR="00C01E4F" w:rsidRPr="00B737D5" w:rsidRDefault="00C01E4F" w:rsidP="003D1F85">
            <w:pPr>
              <w:spacing w:line="240" w:lineRule="auto"/>
              <w:ind w:right="851"/>
              <w:jc w:val="right"/>
              <w:rPr>
                <w:rFonts w:ascii="Browallia New" w:hAnsi="Browallia New" w:cs="Browallia New"/>
                <w:sz w:val="28"/>
                <w:szCs w:val="28"/>
              </w:rPr>
            </w:pPr>
          </w:p>
        </w:tc>
        <w:tc>
          <w:tcPr>
            <w:tcW w:w="1282" w:type="dxa"/>
            <w:vAlign w:val="center"/>
          </w:tcPr>
          <w:p w14:paraId="219F2B5E" w14:textId="77777777" w:rsidR="00C01E4F" w:rsidRPr="00B737D5" w:rsidRDefault="00C01E4F" w:rsidP="003D1F85">
            <w:pPr>
              <w:spacing w:line="240" w:lineRule="auto"/>
              <w:ind w:right="96"/>
              <w:jc w:val="center"/>
              <w:rPr>
                <w:rFonts w:ascii="Browallia New" w:hAnsi="Browallia New" w:cs="Browallia New"/>
                <w:sz w:val="28"/>
                <w:szCs w:val="28"/>
              </w:rPr>
            </w:pPr>
          </w:p>
        </w:tc>
      </w:tr>
      <w:tr w:rsidR="003D1F85" w:rsidRPr="00B737D5" w14:paraId="3DA2B7CC" w14:textId="77777777" w:rsidTr="00047D92">
        <w:trPr>
          <w:cantSplit/>
        </w:trPr>
        <w:tc>
          <w:tcPr>
            <w:tcW w:w="3593" w:type="dxa"/>
          </w:tcPr>
          <w:p w14:paraId="5F95DE61" w14:textId="2974F587" w:rsidR="003D1F85" w:rsidRPr="00B737D5" w:rsidRDefault="003D1F85" w:rsidP="003D1F85">
            <w:pPr>
              <w:tabs>
                <w:tab w:val="clear" w:pos="227"/>
              </w:tabs>
              <w:spacing w:line="240" w:lineRule="auto"/>
              <w:ind w:left="237" w:hanging="177"/>
              <w:rPr>
                <w:rFonts w:ascii="Browallia New" w:hAnsi="Browallia New" w:cs="Browallia New"/>
                <w:sz w:val="28"/>
                <w:szCs w:val="28"/>
                <w:u w:val="single"/>
                <w:lang w:val="en-GB"/>
              </w:rPr>
            </w:pPr>
            <w:r w:rsidRPr="00B737D5">
              <w:rPr>
                <w:rFonts w:ascii="Browallia New" w:hAnsi="Browallia New" w:cs="Browallia New"/>
                <w:sz w:val="28"/>
                <w:szCs w:val="28"/>
                <w:cs/>
              </w:rPr>
              <w:t>บริษัทย่อย</w:t>
            </w:r>
          </w:p>
        </w:tc>
        <w:tc>
          <w:tcPr>
            <w:tcW w:w="1224" w:type="dxa"/>
            <w:vAlign w:val="bottom"/>
          </w:tcPr>
          <w:p w14:paraId="1381245B"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cs/>
              </w:rPr>
            </w:pPr>
          </w:p>
        </w:tc>
        <w:tc>
          <w:tcPr>
            <w:tcW w:w="183" w:type="dxa"/>
            <w:vAlign w:val="bottom"/>
          </w:tcPr>
          <w:p w14:paraId="5C5C66DD"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29" w:type="dxa"/>
            <w:vAlign w:val="bottom"/>
          </w:tcPr>
          <w:p w14:paraId="5FE301C7"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22C812CD"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44" w:type="dxa"/>
            <w:vAlign w:val="bottom"/>
          </w:tcPr>
          <w:p w14:paraId="7085FE56"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5F7B2E77"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82" w:type="dxa"/>
            <w:vAlign w:val="bottom"/>
          </w:tcPr>
          <w:p w14:paraId="13B26393"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r>
      <w:tr w:rsidR="00FC13CA" w:rsidRPr="00B737D5" w14:paraId="049E2FCC" w14:textId="77777777" w:rsidTr="00047D92">
        <w:trPr>
          <w:cantSplit/>
        </w:trPr>
        <w:tc>
          <w:tcPr>
            <w:tcW w:w="3593" w:type="dxa"/>
            <w:vAlign w:val="bottom"/>
          </w:tcPr>
          <w:p w14:paraId="5917693F" w14:textId="77777777" w:rsidR="00FC13CA" w:rsidRPr="00B737D5" w:rsidRDefault="00FC13CA" w:rsidP="00FC13CA">
            <w:pPr>
              <w:tabs>
                <w:tab w:val="clear" w:pos="227"/>
              </w:tabs>
              <w:spacing w:line="240" w:lineRule="auto"/>
              <w:ind w:left="237"/>
              <w:rPr>
                <w:rFonts w:ascii="Browallia New" w:hAnsi="Browallia New" w:cs="Browallia New"/>
                <w:sz w:val="28"/>
                <w:szCs w:val="28"/>
              </w:rPr>
            </w:pPr>
            <w:r w:rsidRPr="00B737D5">
              <w:rPr>
                <w:rFonts w:ascii="Browallia New" w:hAnsi="Browallia New" w:cs="Browallia New"/>
                <w:sz w:val="28"/>
                <w:szCs w:val="28"/>
                <w:cs/>
              </w:rPr>
              <w:t>เงินให้กู้ยืม</w:t>
            </w:r>
          </w:p>
        </w:tc>
        <w:tc>
          <w:tcPr>
            <w:tcW w:w="1224" w:type="dxa"/>
          </w:tcPr>
          <w:p w14:paraId="722D82E8" w14:textId="544164E1" w:rsidR="00FC13CA" w:rsidRPr="00B737D5" w:rsidRDefault="00FC13CA"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165CEA">
              <w:rPr>
                <w:rFonts w:ascii="Browallia New" w:hAnsi="Browallia New" w:cs="Browallia New"/>
                <w:sz w:val="28"/>
                <w:szCs w:val="28"/>
                <w:lang w:val="en-GB"/>
              </w:rPr>
              <w:t xml:space="preserve"> 1,412,879 </w:t>
            </w:r>
          </w:p>
        </w:tc>
        <w:tc>
          <w:tcPr>
            <w:tcW w:w="183" w:type="dxa"/>
            <w:vAlign w:val="bottom"/>
          </w:tcPr>
          <w:p w14:paraId="5703E322" w14:textId="77777777" w:rsidR="00FC13CA" w:rsidRPr="00B737D5" w:rsidRDefault="00FC13CA" w:rsidP="00FC13C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9" w:type="dxa"/>
            <w:tcBorders>
              <w:left w:val="nil"/>
              <w:right w:val="nil"/>
            </w:tcBorders>
          </w:tcPr>
          <w:p w14:paraId="4B2D7C12" w14:textId="2B240785" w:rsidR="00FC13CA" w:rsidRPr="005D129D" w:rsidRDefault="00827A11"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403,440</w:t>
            </w:r>
          </w:p>
        </w:tc>
        <w:tc>
          <w:tcPr>
            <w:tcW w:w="210" w:type="dxa"/>
            <w:tcBorders>
              <w:left w:val="nil"/>
              <w:right w:val="nil"/>
            </w:tcBorders>
          </w:tcPr>
          <w:p w14:paraId="2AFDADE2" w14:textId="77777777" w:rsidR="00FC13CA" w:rsidRPr="005D129D" w:rsidRDefault="00FC13CA" w:rsidP="00FC1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left w:val="nil"/>
              <w:right w:val="nil"/>
            </w:tcBorders>
          </w:tcPr>
          <w:p w14:paraId="61048DCB" w14:textId="00651993" w:rsidR="00FC13CA" w:rsidRPr="005D129D" w:rsidRDefault="00827A11"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Pr>
                <w:rFonts w:ascii="Browallia New" w:hAnsi="Browallia New" w:cs="Browallia New"/>
                <w:sz w:val="28"/>
                <w:szCs w:val="28"/>
                <w:lang w:val="en-GB"/>
              </w:rPr>
              <w:t>(170</w:t>
            </w:r>
            <w:r w:rsidR="00E3773C">
              <w:rPr>
                <w:rFonts w:ascii="Browallia New" w:hAnsi="Browallia New" w:cs="Browallia New"/>
                <w:sz w:val="28"/>
                <w:szCs w:val="28"/>
                <w:lang w:val="en-GB"/>
              </w:rPr>
              <w:t>,47</w:t>
            </w:r>
            <w:r w:rsidR="005E2C1A">
              <w:rPr>
                <w:rFonts w:ascii="Browallia New" w:hAnsi="Browallia New" w:cs="Browallia New"/>
                <w:sz w:val="28"/>
                <w:szCs w:val="28"/>
                <w:lang w:val="en-GB"/>
              </w:rPr>
              <w:t>9</w:t>
            </w:r>
            <w:r w:rsidR="00E3773C">
              <w:rPr>
                <w:rFonts w:ascii="Browallia New" w:hAnsi="Browallia New" w:cs="Browallia New"/>
                <w:sz w:val="28"/>
                <w:szCs w:val="28"/>
                <w:lang w:val="en-GB"/>
              </w:rPr>
              <w:t>)</w:t>
            </w:r>
          </w:p>
        </w:tc>
        <w:tc>
          <w:tcPr>
            <w:tcW w:w="182" w:type="dxa"/>
            <w:tcBorders>
              <w:left w:val="nil"/>
              <w:right w:val="nil"/>
            </w:tcBorders>
          </w:tcPr>
          <w:p w14:paraId="06C084A8" w14:textId="77777777" w:rsidR="00FC13CA" w:rsidRPr="005D129D" w:rsidRDefault="00FC13CA" w:rsidP="00FC1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left w:val="nil"/>
              <w:right w:val="nil"/>
            </w:tcBorders>
          </w:tcPr>
          <w:p w14:paraId="22ADE7B1" w14:textId="519E408F" w:rsidR="00FC13CA" w:rsidRPr="005D129D" w:rsidRDefault="00E3773C"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1,645,84</w:t>
            </w:r>
            <w:r w:rsidR="008F5E06">
              <w:rPr>
                <w:rFonts w:ascii="Browallia New" w:hAnsi="Browallia New" w:cs="Browallia New"/>
                <w:sz w:val="28"/>
                <w:szCs w:val="28"/>
              </w:rPr>
              <w:t>0</w:t>
            </w:r>
          </w:p>
        </w:tc>
      </w:tr>
      <w:tr w:rsidR="00FC13CA" w:rsidRPr="00B737D5" w14:paraId="59B9C9B8" w14:textId="77777777" w:rsidTr="00047D92">
        <w:trPr>
          <w:cantSplit/>
        </w:trPr>
        <w:tc>
          <w:tcPr>
            <w:tcW w:w="3593" w:type="dxa"/>
            <w:vAlign w:val="bottom"/>
          </w:tcPr>
          <w:p w14:paraId="439C44F4" w14:textId="77777777" w:rsidR="00FC13CA" w:rsidRPr="00B737D5" w:rsidRDefault="00FC13CA" w:rsidP="00FC13CA">
            <w:pPr>
              <w:tabs>
                <w:tab w:val="clear" w:pos="227"/>
              </w:tabs>
              <w:spacing w:line="240" w:lineRule="auto"/>
              <w:ind w:left="237"/>
              <w:rPr>
                <w:rFonts w:ascii="Browallia New" w:hAnsi="Browallia New" w:cs="Browallia New"/>
                <w:sz w:val="28"/>
                <w:szCs w:val="28"/>
              </w:rPr>
            </w:pPr>
            <w:r w:rsidRPr="00B737D5">
              <w:rPr>
                <w:rFonts w:ascii="Browallia New" w:hAnsi="Browallia New" w:cs="Browallia New"/>
                <w:sz w:val="28"/>
                <w:szCs w:val="28"/>
                <w:cs/>
              </w:rPr>
              <w:t>ดอกเบี้ยค้างรับ</w:t>
            </w:r>
          </w:p>
        </w:tc>
        <w:tc>
          <w:tcPr>
            <w:tcW w:w="1224" w:type="dxa"/>
          </w:tcPr>
          <w:p w14:paraId="5D0E260C" w14:textId="6BC7EBF2" w:rsidR="00FC13CA" w:rsidRPr="00B737D5" w:rsidRDefault="00FC13CA"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165CEA">
              <w:rPr>
                <w:rFonts w:ascii="Browallia New" w:hAnsi="Browallia New" w:cs="Browallia New"/>
                <w:sz w:val="28"/>
                <w:szCs w:val="28"/>
                <w:lang w:val="en-GB"/>
              </w:rPr>
              <w:t xml:space="preserve"> 43,635 </w:t>
            </w:r>
          </w:p>
        </w:tc>
        <w:tc>
          <w:tcPr>
            <w:tcW w:w="183" w:type="dxa"/>
            <w:vAlign w:val="bottom"/>
          </w:tcPr>
          <w:p w14:paraId="02D6794C" w14:textId="77777777" w:rsidR="00FC13CA" w:rsidRPr="00B737D5" w:rsidRDefault="00FC13CA" w:rsidP="00FC13C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9" w:type="dxa"/>
            <w:tcBorders>
              <w:left w:val="nil"/>
              <w:right w:val="nil"/>
            </w:tcBorders>
          </w:tcPr>
          <w:p w14:paraId="78F81167" w14:textId="4348AF86" w:rsidR="00FC13CA" w:rsidRPr="005D129D" w:rsidRDefault="005E3F6B"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46,895</w:t>
            </w:r>
          </w:p>
        </w:tc>
        <w:tc>
          <w:tcPr>
            <w:tcW w:w="210" w:type="dxa"/>
            <w:tcBorders>
              <w:left w:val="nil"/>
              <w:right w:val="nil"/>
            </w:tcBorders>
          </w:tcPr>
          <w:p w14:paraId="5FC0907C" w14:textId="77777777" w:rsidR="00FC13CA" w:rsidRPr="005D129D" w:rsidRDefault="00FC13CA" w:rsidP="00FC1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left w:val="nil"/>
              <w:right w:val="nil"/>
            </w:tcBorders>
          </w:tcPr>
          <w:p w14:paraId="7973BD62" w14:textId="6625F32C" w:rsidR="00FC13CA" w:rsidRPr="005D129D" w:rsidRDefault="005E3F6B"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Pr>
                <w:rFonts w:ascii="Browallia New" w:hAnsi="Browallia New" w:cs="Browallia New"/>
                <w:sz w:val="28"/>
                <w:szCs w:val="28"/>
                <w:lang w:val="en-GB"/>
              </w:rPr>
              <w:t>(41,80</w:t>
            </w:r>
            <w:r w:rsidR="007C4209">
              <w:rPr>
                <w:rFonts w:ascii="Browallia New" w:hAnsi="Browallia New" w:cs="Browallia New"/>
                <w:sz w:val="28"/>
                <w:szCs w:val="28"/>
                <w:lang w:val="en-GB"/>
              </w:rPr>
              <w:t>3</w:t>
            </w:r>
            <w:r>
              <w:rPr>
                <w:rFonts w:ascii="Browallia New" w:hAnsi="Browallia New" w:cs="Browallia New"/>
                <w:sz w:val="28"/>
                <w:szCs w:val="28"/>
                <w:lang w:val="en-GB"/>
              </w:rPr>
              <w:t>)</w:t>
            </w:r>
          </w:p>
        </w:tc>
        <w:tc>
          <w:tcPr>
            <w:tcW w:w="182" w:type="dxa"/>
            <w:tcBorders>
              <w:left w:val="nil"/>
              <w:right w:val="nil"/>
            </w:tcBorders>
          </w:tcPr>
          <w:p w14:paraId="68355EB9" w14:textId="77777777" w:rsidR="00FC13CA" w:rsidRPr="005D129D" w:rsidRDefault="00FC13CA" w:rsidP="00FC1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left w:val="nil"/>
              <w:right w:val="nil"/>
            </w:tcBorders>
          </w:tcPr>
          <w:p w14:paraId="627FBE70" w14:textId="39E24873" w:rsidR="00FC13CA" w:rsidRPr="005D129D" w:rsidRDefault="002176FB"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48,72</w:t>
            </w:r>
            <w:r w:rsidR="008F5E06">
              <w:rPr>
                <w:rFonts w:ascii="Browallia New" w:hAnsi="Browallia New" w:cs="Browallia New"/>
                <w:sz w:val="28"/>
                <w:szCs w:val="28"/>
                <w:lang w:val="en-GB"/>
              </w:rPr>
              <w:t>7</w:t>
            </w:r>
          </w:p>
        </w:tc>
      </w:tr>
      <w:tr w:rsidR="00FC13CA" w:rsidRPr="00B737D5" w14:paraId="4ACAE01F" w14:textId="77777777" w:rsidTr="00047D92">
        <w:trPr>
          <w:cantSplit/>
        </w:trPr>
        <w:tc>
          <w:tcPr>
            <w:tcW w:w="3593" w:type="dxa"/>
          </w:tcPr>
          <w:p w14:paraId="7FF2576F" w14:textId="77777777" w:rsidR="00FC13CA" w:rsidRPr="00B737D5" w:rsidRDefault="00FC13CA" w:rsidP="00FC13CA">
            <w:pPr>
              <w:tabs>
                <w:tab w:val="clear" w:pos="227"/>
              </w:tabs>
              <w:spacing w:line="240" w:lineRule="auto"/>
              <w:ind w:left="237" w:firstLine="13"/>
              <w:rPr>
                <w:rFonts w:ascii="Browallia New" w:hAnsi="Browallia New" w:cs="Browallia New"/>
                <w:sz w:val="28"/>
                <w:szCs w:val="28"/>
              </w:rPr>
            </w:pPr>
            <w:r w:rsidRPr="00B737D5">
              <w:rPr>
                <w:rFonts w:ascii="Browallia New" w:hAnsi="Browallia New" w:cs="Browallia New"/>
                <w:sz w:val="28"/>
                <w:szCs w:val="28"/>
                <w:cs/>
              </w:rPr>
              <w:t>รวม</w:t>
            </w:r>
          </w:p>
        </w:tc>
        <w:tc>
          <w:tcPr>
            <w:tcW w:w="1224" w:type="dxa"/>
            <w:tcBorders>
              <w:top w:val="single" w:sz="4" w:space="0" w:color="auto"/>
              <w:bottom w:val="single" w:sz="12" w:space="0" w:color="auto"/>
            </w:tcBorders>
          </w:tcPr>
          <w:p w14:paraId="0F1141E0" w14:textId="6FB38571" w:rsidR="00FC13CA" w:rsidRPr="00B737D5" w:rsidRDefault="00FC13CA"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165CEA">
              <w:rPr>
                <w:rFonts w:ascii="Browallia New" w:hAnsi="Browallia New" w:cs="Browallia New"/>
                <w:sz w:val="28"/>
                <w:szCs w:val="28"/>
                <w:lang w:val="en-GB"/>
              </w:rPr>
              <w:t xml:space="preserve"> 1,456,514 </w:t>
            </w:r>
          </w:p>
        </w:tc>
        <w:tc>
          <w:tcPr>
            <w:tcW w:w="183" w:type="dxa"/>
            <w:vAlign w:val="bottom"/>
          </w:tcPr>
          <w:p w14:paraId="2418EE4A" w14:textId="77777777" w:rsidR="00FC13CA" w:rsidRPr="00B737D5" w:rsidRDefault="00FC13CA" w:rsidP="00FC13CA">
            <w:pPr>
              <w:tabs>
                <w:tab w:val="clear" w:pos="680"/>
                <w:tab w:val="clear" w:pos="907"/>
              </w:tabs>
              <w:spacing w:line="240" w:lineRule="auto"/>
              <w:ind w:left="-46" w:right="96"/>
              <w:jc w:val="right"/>
              <w:rPr>
                <w:rFonts w:ascii="Browallia New" w:hAnsi="Browallia New" w:cs="Browallia New"/>
                <w:sz w:val="28"/>
                <w:szCs w:val="28"/>
              </w:rPr>
            </w:pPr>
          </w:p>
        </w:tc>
        <w:tc>
          <w:tcPr>
            <w:tcW w:w="1229" w:type="dxa"/>
            <w:tcBorders>
              <w:top w:val="single" w:sz="4" w:space="0" w:color="auto"/>
              <w:left w:val="nil"/>
              <w:bottom w:val="single" w:sz="12" w:space="0" w:color="auto"/>
              <w:right w:val="nil"/>
            </w:tcBorders>
          </w:tcPr>
          <w:p w14:paraId="6B7A6466" w14:textId="43418DE6" w:rsidR="00FC13CA" w:rsidRPr="005D129D" w:rsidRDefault="00B11E5D"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450,335</w:t>
            </w:r>
          </w:p>
        </w:tc>
        <w:tc>
          <w:tcPr>
            <w:tcW w:w="210" w:type="dxa"/>
            <w:tcBorders>
              <w:left w:val="nil"/>
              <w:right w:val="nil"/>
            </w:tcBorders>
          </w:tcPr>
          <w:p w14:paraId="516A7CE3" w14:textId="77777777" w:rsidR="00FC13CA" w:rsidRPr="005D129D" w:rsidRDefault="00FC13CA" w:rsidP="00FC1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top w:val="single" w:sz="4" w:space="0" w:color="auto"/>
              <w:left w:val="nil"/>
              <w:bottom w:val="single" w:sz="12" w:space="0" w:color="auto"/>
              <w:right w:val="nil"/>
            </w:tcBorders>
          </w:tcPr>
          <w:p w14:paraId="7D45F697" w14:textId="595054E0" w:rsidR="00FC13CA" w:rsidRPr="005D129D" w:rsidRDefault="00B11E5D"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Pr>
                <w:rFonts w:ascii="Browallia New" w:hAnsi="Browallia New" w:cs="Browallia New"/>
                <w:sz w:val="28"/>
                <w:szCs w:val="28"/>
              </w:rPr>
              <w:t>(212,282)</w:t>
            </w:r>
          </w:p>
        </w:tc>
        <w:tc>
          <w:tcPr>
            <w:tcW w:w="182" w:type="dxa"/>
            <w:tcBorders>
              <w:left w:val="nil"/>
              <w:right w:val="nil"/>
            </w:tcBorders>
          </w:tcPr>
          <w:p w14:paraId="0011EECD" w14:textId="77777777" w:rsidR="00FC13CA" w:rsidRPr="005D129D" w:rsidRDefault="00FC13CA" w:rsidP="00FC1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top w:val="single" w:sz="4" w:space="0" w:color="auto"/>
              <w:left w:val="nil"/>
              <w:bottom w:val="single" w:sz="12" w:space="0" w:color="auto"/>
              <w:right w:val="nil"/>
            </w:tcBorders>
          </w:tcPr>
          <w:p w14:paraId="4B02F056" w14:textId="2D0A05AD" w:rsidR="00FC13CA" w:rsidRPr="005D129D" w:rsidRDefault="002F558E" w:rsidP="00FC13CA">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1</w:t>
            </w:r>
            <w:r w:rsidR="00F44B1A">
              <w:rPr>
                <w:rFonts w:ascii="Browallia New" w:hAnsi="Browallia New" w:cs="Browallia New"/>
                <w:sz w:val="28"/>
                <w:szCs w:val="28"/>
                <w:lang w:val="en-GB"/>
              </w:rPr>
              <w:t>,694,567</w:t>
            </w:r>
          </w:p>
        </w:tc>
      </w:tr>
    </w:tbl>
    <w:p w14:paraId="1EBF0303" w14:textId="0F56C266" w:rsidR="002F728D" w:rsidRPr="0089349C" w:rsidRDefault="002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p w14:paraId="41C69A21" w14:textId="39C53713" w:rsidR="009E3D5C" w:rsidRPr="00B737D5" w:rsidRDefault="009E3D5C" w:rsidP="008122AB">
      <w:pPr>
        <w:tabs>
          <w:tab w:val="clear" w:pos="680"/>
          <w:tab w:val="left" w:pos="426"/>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รายการเคลื่อนไหวของเงินกู้ยืมระยะสั้นจากบุคคลและบริษัทเกี่ยวข้องและดอกเบี้ยค้างจ่าย</w:t>
      </w:r>
      <w:r w:rsidR="00563321" w:rsidRPr="00B737D5">
        <w:rPr>
          <w:rFonts w:ascii="Browallia New" w:hAnsi="Browallia New" w:cs="Browallia New" w:hint="cs"/>
          <w:sz w:val="28"/>
          <w:szCs w:val="28"/>
          <w:cs/>
        </w:rPr>
        <w:t>ใน</w:t>
      </w:r>
      <w:r w:rsidR="00527B1F" w:rsidRPr="00527B1F">
        <w:rPr>
          <w:rFonts w:ascii="Browallia New" w:hAnsi="Browallia New" w:cs="Browallia New"/>
          <w:sz w:val="28"/>
          <w:szCs w:val="28"/>
          <w:cs/>
        </w:rPr>
        <w:t>ระหว่างงวด</w:t>
      </w:r>
      <w:r w:rsidR="00527B1F" w:rsidRPr="00527B1F">
        <w:rPr>
          <w:rFonts w:ascii="Browallia New" w:hAnsi="Browallia New" w:cs="Browallia New" w:hint="cs"/>
          <w:sz w:val="28"/>
          <w:szCs w:val="28"/>
          <w:cs/>
        </w:rPr>
        <w:t>หก</w:t>
      </w:r>
      <w:r w:rsidR="00527B1F" w:rsidRPr="00527B1F">
        <w:rPr>
          <w:rFonts w:ascii="Browallia New" w:hAnsi="Browallia New" w:cs="Browallia New"/>
          <w:sz w:val="28"/>
          <w:szCs w:val="28"/>
          <w:cs/>
        </w:rPr>
        <w:t>เดือนสิ้นสุดวันที่</w:t>
      </w:r>
      <w:r w:rsidR="00527B1F" w:rsidRPr="00527B1F">
        <w:rPr>
          <w:rFonts w:ascii="Browallia New" w:hAnsi="Browallia New" w:cs="Browallia New"/>
          <w:sz w:val="28"/>
          <w:szCs w:val="28"/>
        </w:rPr>
        <w:t xml:space="preserve"> 30</w:t>
      </w:r>
      <w:r w:rsidR="00527B1F" w:rsidRPr="00527B1F">
        <w:rPr>
          <w:rFonts w:ascii="Browallia New" w:hAnsi="Browallia New" w:cs="Browallia New" w:hint="cs"/>
          <w:sz w:val="28"/>
          <w:szCs w:val="28"/>
          <w:cs/>
        </w:rPr>
        <w:t xml:space="preserve"> มิถุนายน</w:t>
      </w:r>
      <w:r w:rsidR="00FC13CA" w:rsidRPr="00B737D5">
        <w:rPr>
          <w:rFonts w:ascii="Browallia New" w:hAnsi="Browallia New" w:cs="Browallia New" w:hint="cs"/>
          <w:sz w:val="28"/>
          <w:szCs w:val="28"/>
          <w:cs/>
        </w:rPr>
        <w:t xml:space="preserve"> </w:t>
      </w:r>
      <w:r w:rsidR="00FC13CA" w:rsidRPr="00B737D5">
        <w:rPr>
          <w:rFonts w:ascii="Browallia New" w:hAnsi="Browallia New" w:cs="Browallia New"/>
          <w:sz w:val="28"/>
          <w:szCs w:val="28"/>
        </w:rPr>
        <w:t>256</w:t>
      </w:r>
      <w:r w:rsidR="00FC13CA">
        <w:rPr>
          <w:rFonts w:ascii="Browallia New" w:hAnsi="Browallia New" w:cs="Browallia New"/>
          <w:sz w:val="28"/>
          <w:szCs w:val="28"/>
        </w:rPr>
        <w:t>6</w:t>
      </w:r>
      <w:r w:rsidR="005A0693"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มีดังนี้</w:t>
      </w:r>
    </w:p>
    <w:p w14:paraId="5812C9E9" w14:textId="77777777" w:rsidR="006971B8" w:rsidRPr="0089349C" w:rsidRDefault="006971B8" w:rsidP="001B4041">
      <w:pPr>
        <w:spacing w:line="240" w:lineRule="auto"/>
        <w:ind w:left="426"/>
        <w:jc w:val="thaiDistribute"/>
        <w:rPr>
          <w:rFonts w:ascii="Browallia New" w:hAnsi="Browallia New" w:cs="Browallia New"/>
          <w:sz w:val="16"/>
          <w:szCs w:val="16"/>
          <w:lang w:val="en-GB"/>
        </w:rPr>
      </w:pPr>
    </w:p>
    <w:tbl>
      <w:tblPr>
        <w:tblW w:w="9132" w:type="dxa"/>
        <w:tblInd w:w="308" w:type="dxa"/>
        <w:tblLayout w:type="fixed"/>
        <w:tblCellMar>
          <w:left w:w="46" w:type="dxa"/>
          <w:right w:w="46" w:type="dxa"/>
        </w:tblCellMar>
        <w:tblLook w:val="04A0" w:firstRow="1" w:lastRow="0" w:firstColumn="1" w:lastColumn="0" w:noHBand="0" w:noVBand="1"/>
      </w:tblPr>
      <w:tblGrid>
        <w:gridCol w:w="3589"/>
        <w:gridCol w:w="1246"/>
        <w:gridCol w:w="180"/>
        <w:gridCol w:w="1219"/>
        <w:gridCol w:w="210"/>
        <w:gridCol w:w="1260"/>
        <w:gridCol w:w="180"/>
        <w:gridCol w:w="1248"/>
      </w:tblGrid>
      <w:tr w:rsidR="006701DA" w:rsidRPr="00B737D5" w14:paraId="4A67DB8B" w14:textId="77777777" w:rsidTr="005B42F4">
        <w:trPr>
          <w:tblHeader/>
        </w:trPr>
        <w:tc>
          <w:tcPr>
            <w:tcW w:w="3589" w:type="dxa"/>
          </w:tcPr>
          <w:p w14:paraId="63D8C3CA" w14:textId="77777777" w:rsidR="006701DA" w:rsidRPr="00B737D5" w:rsidRDefault="006701DA" w:rsidP="001B4041">
            <w:pPr>
              <w:spacing w:line="240" w:lineRule="auto"/>
              <w:ind w:right="851"/>
              <w:jc w:val="both"/>
              <w:rPr>
                <w:rFonts w:ascii="Browallia New" w:hAnsi="Browallia New" w:cs="Browallia New"/>
                <w:sz w:val="28"/>
                <w:szCs w:val="28"/>
              </w:rPr>
            </w:pPr>
            <w:r w:rsidRPr="00B737D5">
              <w:rPr>
                <w:rFonts w:ascii="Browallia New" w:hAnsi="Browallia New" w:cs="Browallia New"/>
                <w:sz w:val="28"/>
                <w:szCs w:val="28"/>
                <w:cs/>
              </w:rPr>
              <w:br w:type="page"/>
            </w:r>
          </w:p>
        </w:tc>
        <w:tc>
          <w:tcPr>
            <w:tcW w:w="5543" w:type="dxa"/>
            <w:gridSpan w:val="7"/>
            <w:hideMark/>
          </w:tcPr>
          <w:p w14:paraId="0DDBF58D" w14:textId="77777777" w:rsidR="006701DA" w:rsidRPr="00B737D5" w:rsidRDefault="006701DA" w:rsidP="001B4041">
            <w:pPr>
              <w:tabs>
                <w:tab w:val="clear" w:pos="4678"/>
              </w:tabs>
              <w:spacing w:line="240" w:lineRule="auto"/>
              <w:jc w:val="right"/>
              <w:rPr>
                <w:rFonts w:ascii="Browallia New" w:hAnsi="Browallia New" w:cs="Browallia New"/>
                <w:sz w:val="28"/>
                <w:szCs w:val="28"/>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6701DA" w:rsidRPr="00B737D5" w14:paraId="70F1AFE9" w14:textId="77777777" w:rsidTr="005B42F4">
        <w:trPr>
          <w:tblHeader/>
        </w:trPr>
        <w:tc>
          <w:tcPr>
            <w:tcW w:w="3589" w:type="dxa"/>
          </w:tcPr>
          <w:p w14:paraId="0D5E3B9D" w14:textId="77777777" w:rsidR="006701DA" w:rsidRPr="00B737D5" w:rsidRDefault="006701DA" w:rsidP="001B4041">
            <w:pPr>
              <w:spacing w:line="240" w:lineRule="auto"/>
              <w:ind w:right="851"/>
              <w:jc w:val="both"/>
              <w:rPr>
                <w:rFonts w:ascii="Browallia New" w:hAnsi="Browallia New" w:cs="Browallia New"/>
                <w:sz w:val="28"/>
                <w:szCs w:val="28"/>
              </w:rPr>
            </w:pPr>
          </w:p>
        </w:tc>
        <w:tc>
          <w:tcPr>
            <w:tcW w:w="5543" w:type="dxa"/>
            <w:gridSpan w:val="7"/>
            <w:tcBorders>
              <w:top w:val="nil"/>
              <w:left w:val="nil"/>
              <w:bottom w:val="single" w:sz="4" w:space="0" w:color="auto"/>
              <w:right w:val="nil"/>
            </w:tcBorders>
            <w:hideMark/>
          </w:tcPr>
          <w:p w14:paraId="7321C0E3" w14:textId="77777777" w:rsidR="006701DA" w:rsidRPr="00B737D5" w:rsidRDefault="006701DA" w:rsidP="001B4041">
            <w:pPr>
              <w:spacing w:line="240" w:lineRule="auto"/>
              <w:ind w:right="-45"/>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r>
      <w:tr w:rsidR="00A91B22" w:rsidRPr="00B737D5" w14:paraId="69215947" w14:textId="77777777" w:rsidTr="005B42F4">
        <w:trPr>
          <w:tblHeader/>
        </w:trPr>
        <w:tc>
          <w:tcPr>
            <w:tcW w:w="3589" w:type="dxa"/>
          </w:tcPr>
          <w:p w14:paraId="02F669C5" w14:textId="77777777" w:rsidR="00A91B22" w:rsidRPr="00B737D5" w:rsidRDefault="00A91B22" w:rsidP="00A91B22">
            <w:pPr>
              <w:spacing w:line="240" w:lineRule="auto"/>
              <w:ind w:right="851"/>
              <w:jc w:val="both"/>
              <w:rPr>
                <w:rFonts w:ascii="Browallia New" w:hAnsi="Browallia New" w:cs="Browallia New"/>
                <w:sz w:val="28"/>
                <w:szCs w:val="28"/>
              </w:rPr>
            </w:pPr>
          </w:p>
        </w:tc>
        <w:tc>
          <w:tcPr>
            <w:tcW w:w="1246" w:type="dxa"/>
            <w:tcBorders>
              <w:top w:val="nil"/>
              <w:left w:val="nil"/>
              <w:bottom w:val="single" w:sz="4" w:space="0" w:color="auto"/>
              <w:right w:val="nil"/>
            </w:tcBorders>
          </w:tcPr>
          <w:p w14:paraId="4244623D" w14:textId="3E757923" w:rsidR="00A91B22" w:rsidRPr="00B737D5" w:rsidRDefault="003B3B06" w:rsidP="00A91B22">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hint="cs"/>
                <w:sz w:val="28"/>
                <w:szCs w:val="28"/>
              </w:rPr>
              <w:t>1</w:t>
            </w:r>
            <w:r w:rsidR="00A91B22" w:rsidRPr="00B737D5">
              <w:rPr>
                <w:rFonts w:ascii="Browallia New" w:hAnsi="Browallia New" w:cs="Browallia New" w:hint="cs"/>
                <w:sz w:val="28"/>
                <w:szCs w:val="28"/>
                <w:cs/>
              </w:rPr>
              <w:t xml:space="preserve"> มกราคม </w:t>
            </w:r>
            <w:r w:rsidRPr="00B737D5">
              <w:rPr>
                <w:rFonts w:ascii="Browallia New" w:hAnsi="Browallia New" w:cs="Browallia New" w:hint="cs"/>
                <w:sz w:val="28"/>
                <w:szCs w:val="28"/>
              </w:rPr>
              <w:t>256</w:t>
            </w:r>
            <w:r w:rsidR="00FC13CA" w:rsidRPr="008740B9">
              <w:rPr>
                <w:rFonts w:ascii="Browallia New" w:hAnsi="Browallia New" w:cs="Browallia New" w:hint="cs"/>
                <w:sz w:val="28"/>
                <w:szCs w:val="28"/>
                <w:cs/>
              </w:rPr>
              <w:t>6</w:t>
            </w:r>
          </w:p>
        </w:tc>
        <w:tc>
          <w:tcPr>
            <w:tcW w:w="180" w:type="dxa"/>
          </w:tcPr>
          <w:p w14:paraId="5479966D" w14:textId="77777777" w:rsidR="00A91B22" w:rsidRPr="00B737D5" w:rsidRDefault="00A91B22" w:rsidP="00A91B22">
            <w:pPr>
              <w:tabs>
                <w:tab w:val="clear" w:pos="907"/>
              </w:tabs>
              <w:spacing w:line="240" w:lineRule="auto"/>
              <w:ind w:left="-46" w:right="-45"/>
              <w:jc w:val="both"/>
              <w:rPr>
                <w:rFonts w:ascii="Browallia New" w:hAnsi="Browallia New" w:cs="Browallia New"/>
                <w:sz w:val="28"/>
                <w:szCs w:val="28"/>
              </w:rPr>
            </w:pPr>
          </w:p>
        </w:tc>
        <w:tc>
          <w:tcPr>
            <w:tcW w:w="1219" w:type="dxa"/>
            <w:tcBorders>
              <w:top w:val="nil"/>
              <w:left w:val="nil"/>
              <w:bottom w:val="single" w:sz="4" w:space="0" w:color="auto"/>
              <w:right w:val="nil"/>
            </w:tcBorders>
          </w:tcPr>
          <w:p w14:paraId="0C307D27"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p w14:paraId="578CC364" w14:textId="3B3DFC96"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sz w:val="28"/>
                <w:szCs w:val="28"/>
                <w:cs/>
              </w:rPr>
              <w:t>เพิ่ม</w:t>
            </w:r>
            <w:r w:rsidRPr="00B737D5">
              <w:rPr>
                <w:rStyle w:val="PageNumber"/>
                <w:rFonts w:ascii="Browallia New" w:hAnsi="Browallia New" w:cs="Browallia New"/>
                <w:sz w:val="28"/>
                <w:szCs w:val="28"/>
                <w:cs/>
              </w:rPr>
              <w:t>ขึ้น</w:t>
            </w:r>
          </w:p>
        </w:tc>
        <w:tc>
          <w:tcPr>
            <w:tcW w:w="210" w:type="dxa"/>
          </w:tcPr>
          <w:p w14:paraId="4E30AD77" w14:textId="77777777" w:rsidR="00A91B22" w:rsidRPr="00B737D5" w:rsidRDefault="00A91B22" w:rsidP="00A91B22">
            <w:pPr>
              <w:tabs>
                <w:tab w:val="clear" w:pos="907"/>
              </w:tabs>
              <w:spacing w:line="240" w:lineRule="auto"/>
              <w:ind w:left="-46" w:right="-45"/>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005A4BD7"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p w14:paraId="3C7B9BC7" w14:textId="231C2051"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sz w:val="28"/>
                <w:szCs w:val="28"/>
                <w:cs/>
              </w:rPr>
              <w:t>ลดลง</w:t>
            </w:r>
          </w:p>
        </w:tc>
        <w:tc>
          <w:tcPr>
            <w:tcW w:w="180" w:type="dxa"/>
          </w:tcPr>
          <w:p w14:paraId="6D13EA32" w14:textId="77777777" w:rsidR="00A91B22" w:rsidRPr="00B737D5" w:rsidRDefault="00A91B22" w:rsidP="00A91B22">
            <w:pPr>
              <w:tabs>
                <w:tab w:val="clear" w:pos="907"/>
              </w:tabs>
              <w:spacing w:line="240" w:lineRule="auto"/>
              <w:ind w:left="-46" w:right="-45"/>
              <w:jc w:val="both"/>
              <w:rPr>
                <w:rFonts w:ascii="Browallia New" w:hAnsi="Browallia New" w:cs="Browallia New"/>
                <w:sz w:val="28"/>
                <w:szCs w:val="28"/>
              </w:rPr>
            </w:pPr>
          </w:p>
        </w:tc>
        <w:tc>
          <w:tcPr>
            <w:tcW w:w="1248" w:type="dxa"/>
          </w:tcPr>
          <w:p w14:paraId="300C7641" w14:textId="41FFBF07" w:rsidR="00A91B22" w:rsidRPr="00B737D5" w:rsidRDefault="00527B1F" w:rsidP="00A91B22">
            <w:pPr>
              <w:tabs>
                <w:tab w:val="clear" w:pos="907"/>
              </w:tabs>
              <w:spacing w:line="240" w:lineRule="auto"/>
              <w:ind w:left="-46" w:right="-45"/>
              <w:jc w:val="center"/>
              <w:rPr>
                <w:rFonts w:ascii="Browallia New" w:hAnsi="Browallia New" w:cs="Browallia New"/>
                <w:sz w:val="28"/>
                <w:szCs w:val="28"/>
                <w:lang w:val="en-GB"/>
              </w:rPr>
            </w:pPr>
            <w:r w:rsidRPr="00527B1F">
              <w:rPr>
                <w:rFonts w:ascii="Browallia New" w:hAnsi="Browallia New" w:cs="Browallia New"/>
                <w:sz w:val="28"/>
                <w:szCs w:val="28"/>
              </w:rPr>
              <w:t>30</w:t>
            </w:r>
            <w:r w:rsidRPr="00527B1F">
              <w:rPr>
                <w:rFonts w:ascii="Browallia New" w:hAnsi="Browallia New" w:cs="Browallia New" w:hint="cs"/>
                <w:sz w:val="28"/>
                <w:szCs w:val="28"/>
                <w:cs/>
              </w:rPr>
              <w:t xml:space="preserve"> มิถุนายน </w:t>
            </w:r>
            <w:r w:rsidR="00FC13CA" w:rsidRPr="00B737D5">
              <w:rPr>
                <w:rFonts w:ascii="Browallia New" w:hAnsi="Browallia New" w:cs="Browallia New"/>
                <w:sz w:val="28"/>
                <w:szCs w:val="28"/>
              </w:rPr>
              <w:t>256</w:t>
            </w:r>
            <w:r w:rsidR="00FC13CA">
              <w:rPr>
                <w:rFonts w:ascii="Browallia New" w:hAnsi="Browallia New" w:cs="Browallia New"/>
                <w:sz w:val="28"/>
                <w:szCs w:val="28"/>
              </w:rPr>
              <w:t>6</w:t>
            </w:r>
          </w:p>
        </w:tc>
      </w:tr>
      <w:tr w:rsidR="006701DA" w:rsidRPr="00B737D5" w14:paraId="2387D20C" w14:textId="77777777" w:rsidTr="005B42F4">
        <w:trPr>
          <w:trHeight w:hRule="exact" w:val="216"/>
        </w:trPr>
        <w:tc>
          <w:tcPr>
            <w:tcW w:w="3589" w:type="dxa"/>
            <w:vAlign w:val="bottom"/>
          </w:tcPr>
          <w:p w14:paraId="3F6AE570" w14:textId="3016C745" w:rsidR="006701DA" w:rsidRPr="00B737D5" w:rsidRDefault="006701DA" w:rsidP="001B4041">
            <w:pPr>
              <w:spacing w:line="240" w:lineRule="auto"/>
              <w:ind w:right="-44"/>
              <w:rPr>
                <w:rFonts w:ascii="Browallia New" w:hAnsi="Browallia New" w:cs="Browallia New"/>
                <w:sz w:val="20"/>
                <w:szCs w:val="20"/>
              </w:rPr>
            </w:pPr>
          </w:p>
        </w:tc>
        <w:tc>
          <w:tcPr>
            <w:tcW w:w="1246" w:type="dxa"/>
            <w:vAlign w:val="center"/>
          </w:tcPr>
          <w:p w14:paraId="02F0E211" w14:textId="77777777" w:rsidR="006701DA" w:rsidRPr="00B737D5" w:rsidRDefault="006701DA" w:rsidP="001B4041">
            <w:pPr>
              <w:spacing w:line="240" w:lineRule="auto"/>
              <w:ind w:right="81"/>
              <w:jc w:val="center"/>
              <w:rPr>
                <w:rFonts w:ascii="Browallia New" w:hAnsi="Browallia New" w:cs="Browallia New"/>
                <w:sz w:val="20"/>
                <w:szCs w:val="20"/>
              </w:rPr>
            </w:pPr>
          </w:p>
        </w:tc>
        <w:tc>
          <w:tcPr>
            <w:tcW w:w="180" w:type="dxa"/>
          </w:tcPr>
          <w:p w14:paraId="6E1D5AA0" w14:textId="77777777" w:rsidR="006701DA" w:rsidRPr="00B737D5" w:rsidRDefault="006701DA" w:rsidP="001B4041">
            <w:pPr>
              <w:spacing w:line="240" w:lineRule="auto"/>
              <w:ind w:right="851"/>
              <w:jc w:val="right"/>
              <w:rPr>
                <w:rFonts w:ascii="Browallia New" w:hAnsi="Browallia New" w:cs="Browallia New"/>
                <w:sz w:val="20"/>
                <w:szCs w:val="20"/>
              </w:rPr>
            </w:pPr>
          </w:p>
        </w:tc>
        <w:tc>
          <w:tcPr>
            <w:tcW w:w="1219" w:type="dxa"/>
            <w:vAlign w:val="center"/>
          </w:tcPr>
          <w:p w14:paraId="772A8BA8" w14:textId="77777777" w:rsidR="006701DA" w:rsidRPr="00B737D5" w:rsidRDefault="006701DA" w:rsidP="001B4041">
            <w:pPr>
              <w:spacing w:line="240" w:lineRule="auto"/>
              <w:ind w:right="96"/>
              <w:jc w:val="right"/>
              <w:rPr>
                <w:rFonts w:ascii="Browallia New" w:hAnsi="Browallia New" w:cs="Browallia New"/>
                <w:sz w:val="20"/>
                <w:szCs w:val="20"/>
              </w:rPr>
            </w:pPr>
          </w:p>
        </w:tc>
        <w:tc>
          <w:tcPr>
            <w:tcW w:w="210" w:type="dxa"/>
          </w:tcPr>
          <w:p w14:paraId="363CB394" w14:textId="77777777" w:rsidR="006701DA" w:rsidRPr="00B737D5" w:rsidRDefault="006701DA" w:rsidP="001B4041">
            <w:pPr>
              <w:spacing w:line="240" w:lineRule="auto"/>
              <w:ind w:right="851"/>
              <w:jc w:val="right"/>
              <w:rPr>
                <w:rFonts w:ascii="Browallia New" w:hAnsi="Browallia New" w:cs="Browallia New"/>
                <w:sz w:val="20"/>
                <w:szCs w:val="20"/>
              </w:rPr>
            </w:pPr>
          </w:p>
        </w:tc>
        <w:tc>
          <w:tcPr>
            <w:tcW w:w="1260" w:type="dxa"/>
            <w:vAlign w:val="center"/>
          </w:tcPr>
          <w:p w14:paraId="51C1FEDE" w14:textId="77777777" w:rsidR="006701DA" w:rsidRPr="00B737D5" w:rsidRDefault="006701DA" w:rsidP="001B4041">
            <w:pPr>
              <w:spacing w:line="240" w:lineRule="auto"/>
              <w:ind w:right="74"/>
              <w:jc w:val="right"/>
              <w:rPr>
                <w:rFonts w:ascii="Browallia New" w:hAnsi="Browallia New" w:cs="Browallia New"/>
                <w:sz w:val="20"/>
                <w:szCs w:val="20"/>
              </w:rPr>
            </w:pPr>
          </w:p>
        </w:tc>
        <w:tc>
          <w:tcPr>
            <w:tcW w:w="180" w:type="dxa"/>
          </w:tcPr>
          <w:p w14:paraId="1A5B7D24" w14:textId="77777777" w:rsidR="006701DA" w:rsidRPr="00B737D5" w:rsidRDefault="006701DA" w:rsidP="001B4041">
            <w:pPr>
              <w:spacing w:line="240" w:lineRule="auto"/>
              <w:ind w:right="851"/>
              <w:jc w:val="right"/>
              <w:rPr>
                <w:rFonts w:ascii="Browallia New" w:hAnsi="Browallia New" w:cs="Browallia New"/>
                <w:sz w:val="20"/>
                <w:szCs w:val="20"/>
              </w:rPr>
            </w:pPr>
          </w:p>
        </w:tc>
        <w:tc>
          <w:tcPr>
            <w:tcW w:w="1248" w:type="dxa"/>
            <w:tcBorders>
              <w:top w:val="single" w:sz="4" w:space="0" w:color="auto"/>
              <w:left w:val="nil"/>
              <w:right w:val="nil"/>
            </w:tcBorders>
            <w:vAlign w:val="center"/>
          </w:tcPr>
          <w:p w14:paraId="42DC9689" w14:textId="77777777" w:rsidR="006701DA" w:rsidRPr="00B737D5" w:rsidRDefault="006701DA" w:rsidP="001B4041">
            <w:pPr>
              <w:spacing w:line="240" w:lineRule="auto"/>
              <w:ind w:right="74"/>
              <w:jc w:val="right"/>
              <w:rPr>
                <w:rFonts w:ascii="Browallia New" w:hAnsi="Browallia New" w:cs="Browallia New"/>
                <w:sz w:val="20"/>
                <w:szCs w:val="20"/>
              </w:rPr>
            </w:pPr>
          </w:p>
        </w:tc>
      </w:tr>
      <w:tr w:rsidR="00401619" w:rsidRPr="00907611" w14:paraId="57876A66" w14:textId="77777777" w:rsidTr="005B42F4">
        <w:tc>
          <w:tcPr>
            <w:tcW w:w="6234" w:type="dxa"/>
            <w:gridSpan w:val="4"/>
            <w:vAlign w:val="center"/>
          </w:tcPr>
          <w:p w14:paraId="5DD4D953" w14:textId="134D1132" w:rsidR="00401619" w:rsidRPr="00CB2270" w:rsidRDefault="00401619" w:rsidP="00C50382">
            <w:pPr>
              <w:tabs>
                <w:tab w:val="clear" w:pos="3742"/>
              </w:tabs>
              <w:spacing w:line="240" w:lineRule="auto"/>
              <w:ind w:left="250" w:right="175" w:hanging="180"/>
              <w:rPr>
                <w:rFonts w:ascii="Browallia New" w:hAnsi="Browallia New" w:cs="Browallia New"/>
                <w:sz w:val="28"/>
                <w:szCs w:val="28"/>
              </w:rPr>
            </w:pPr>
            <w:r w:rsidRPr="00CB2270">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10" w:type="dxa"/>
          </w:tcPr>
          <w:p w14:paraId="49A2353F" w14:textId="77777777" w:rsidR="00401619" w:rsidRPr="00CB2270" w:rsidRDefault="00401619" w:rsidP="006729DE">
            <w:pPr>
              <w:spacing w:line="240" w:lineRule="auto"/>
              <w:ind w:right="851"/>
              <w:jc w:val="right"/>
              <w:rPr>
                <w:rFonts w:ascii="Browallia New" w:hAnsi="Browallia New" w:cs="Browallia New"/>
                <w:sz w:val="28"/>
                <w:szCs w:val="28"/>
              </w:rPr>
            </w:pPr>
          </w:p>
        </w:tc>
        <w:tc>
          <w:tcPr>
            <w:tcW w:w="1260" w:type="dxa"/>
            <w:vAlign w:val="center"/>
          </w:tcPr>
          <w:p w14:paraId="6EE18188" w14:textId="77777777" w:rsidR="00401619" w:rsidRPr="00CB2270" w:rsidRDefault="00401619" w:rsidP="006729DE">
            <w:pPr>
              <w:spacing w:line="240" w:lineRule="auto"/>
              <w:ind w:right="74"/>
              <w:jc w:val="right"/>
              <w:rPr>
                <w:rFonts w:ascii="Browallia New" w:hAnsi="Browallia New" w:cs="Browallia New"/>
                <w:sz w:val="28"/>
                <w:szCs w:val="28"/>
              </w:rPr>
            </w:pPr>
          </w:p>
        </w:tc>
        <w:tc>
          <w:tcPr>
            <w:tcW w:w="180" w:type="dxa"/>
          </w:tcPr>
          <w:p w14:paraId="5C3341D4" w14:textId="77777777" w:rsidR="00401619" w:rsidRPr="00CB2270" w:rsidRDefault="00401619" w:rsidP="006729DE">
            <w:pPr>
              <w:spacing w:line="240" w:lineRule="auto"/>
              <w:ind w:right="851"/>
              <w:jc w:val="right"/>
              <w:rPr>
                <w:rFonts w:ascii="Browallia New" w:hAnsi="Browallia New" w:cs="Browallia New"/>
                <w:sz w:val="28"/>
                <w:szCs w:val="28"/>
              </w:rPr>
            </w:pPr>
          </w:p>
        </w:tc>
        <w:tc>
          <w:tcPr>
            <w:tcW w:w="1248" w:type="dxa"/>
            <w:tcBorders>
              <w:left w:val="nil"/>
              <w:bottom w:val="nil"/>
              <w:right w:val="nil"/>
            </w:tcBorders>
            <w:vAlign w:val="center"/>
          </w:tcPr>
          <w:p w14:paraId="357152EF" w14:textId="77777777" w:rsidR="00401619" w:rsidRPr="00CB2270" w:rsidRDefault="00401619" w:rsidP="006729DE">
            <w:pPr>
              <w:spacing w:line="240" w:lineRule="auto"/>
              <w:ind w:right="74"/>
              <w:jc w:val="right"/>
              <w:rPr>
                <w:rFonts w:ascii="Browallia New" w:hAnsi="Browallia New" w:cs="Browallia New"/>
                <w:sz w:val="28"/>
                <w:szCs w:val="28"/>
              </w:rPr>
            </w:pPr>
          </w:p>
        </w:tc>
      </w:tr>
      <w:tr w:rsidR="006729DE" w:rsidRPr="00907611" w14:paraId="2724460A" w14:textId="77777777" w:rsidTr="005B42F4">
        <w:tc>
          <w:tcPr>
            <w:tcW w:w="3589" w:type="dxa"/>
            <w:vAlign w:val="bottom"/>
            <w:hideMark/>
          </w:tcPr>
          <w:p w14:paraId="2C91ECC1" w14:textId="5A54AC2A" w:rsidR="006729DE" w:rsidRPr="00CB2270" w:rsidRDefault="006729DE" w:rsidP="006729DE">
            <w:pPr>
              <w:spacing w:line="240" w:lineRule="auto"/>
              <w:ind w:left="70"/>
              <w:rPr>
                <w:rFonts w:ascii="Browallia New" w:hAnsi="Browallia New" w:cs="Browallia New"/>
                <w:sz w:val="28"/>
                <w:szCs w:val="28"/>
              </w:rPr>
            </w:pPr>
            <w:bookmarkStart w:id="0" w:name="_Hlk482144152"/>
            <w:r w:rsidRPr="00CB2270">
              <w:rPr>
                <w:rFonts w:ascii="Browallia New" w:hAnsi="Browallia New" w:cs="Browallia New"/>
                <w:sz w:val="28"/>
                <w:szCs w:val="28"/>
                <w:cs/>
              </w:rPr>
              <w:t>บุคคล</w:t>
            </w:r>
            <w:r w:rsidR="007F1CEB" w:rsidRPr="00CB2270">
              <w:rPr>
                <w:rFonts w:ascii="Browallia New" w:hAnsi="Browallia New" w:cs="Browallia New" w:hint="cs"/>
                <w:sz w:val="28"/>
                <w:szCs w:val="28"/>
                <w:cs/>
              </w:rPr>
              <w:t>และบริษัท</w:t>
            </w:r>
            <w:r w:rsidRPr="00CB2270">
              <w:rPr>
                <w:rFonts w:ascii="Browallia New" w:hAnsi="Browallia New" w:cs="Browallia New"/>
                <w:sz w:val="28"/>
                <w:szCs w:val="28"/>
                <w:cs/>
              </w:rPr>
              <w:t>ที่เกี่ยวข้อง</w:t>
            </w:r>
          </w:p>
        </w:tc>
        <w:tc>
          <w:tcPr>
            <w:tcW w:w="1246" w:type="dxa"/>
            <w:vAlign w:val="center"/>
          </w:tcPr>
          <w:p w14:paraId="75346C25" w14:textId="77777777" w:rsidR="006729DE" w:rsidRPr="00CB2270" w:rsidRDefault="006729DE" w:rsidP="006729DE">
            <w:pPr>
              <w:spacing w:line="240" w:lineRule="auto"/>
              <w:ind w:right="81"/>
              <w:jc w:val="center"/>
              <w:rPr>
                <w:rFonts w:ascii="Browallia New" w:hAnsi="Browallia New" w:cs="Browallia New"/>
                <w:sz w:val="28"/>
                <w:szCs w:val="28"/>
              </w:rPr>
            </w:pPr>
          </w:p>
        </w:tc>
        <w:tc>
          <w:tcPr>
            <w:tcW w:w="180" w:type="dxa"/>
          </w:tcPr>
          <w:p w14:paraId="7725C4F1" w14:textId="77777777" w:rsidR="006729DE" w:rsidRPr="00CB2270" w:rsidRDefault="006729DE" w:rsidP="006729DE">
            <w:pPr>
              <w:spacing w:line="240" w:lineRule="auto"/>
              <w:ind w:right="851"/>
              <w:jc w:val="right"/>
              <w:rPr>
                <w:rFonts w:ascii="Browallia New" w:hAnsi="Browallia New" w:cs="Browallia New"/>
                <w:sz w:val="28"/>
                <w:szCs w:val="28"/>
              </w:rPr>
            </w:pPr>
          </w:p>
        </w:tc>
        <w:tc>
          <w:tcPr>
            <w:tcW w:w="1219" w:type="dxa"/>
            <w:vAlign w:val="center"/>
          </w:tcPr>
          <w:p w14:paraId="7F015B57" w14:textId="7EF3A190" w:rsidR="006729DE" w:rsidRPr="00CB2270" w:rsidRDefault="006729DE" w:rsidP="006729DE">
            <w:pPr>
              <w:spacing w:line="240" w:lineRule="auto"/>
              <w:ind w:right="96"/>
              <w:jc w:val="right"/>
              <w:rPr>
                <w:rFonts w:ascii="Browallia New" w:hAnsi="Browallia New" w:cs="Browallia New"/>
                <w:sz w:val="28"/>
                <w:szCs w:val="28"/>
              </w:rPr>
            </w:pPr>
          </w:p>
        </w:tc>
        <w:tc>
          <w:tcPr>
            <w:tcW w:w="210" w:type="dxa"/>
          </w:tcPr>
          <w:p w14:paraId="721A1A4E" w14:textId="77777777" w:rsidR="006729DE" w:rsidRPr="00CB2270" w:rsidRDefault="006729DE" w:rsidP="006729DE">
            <w:pPr>
              <w:spacing w:line="240" w:lineRule="auto"/>
              <w:ind w:right="851"/>
              <w:jc w:val="right"/>
              <w:rPr>
                <w:rFonts w:ascii="Browallia New" w:hAnsi="Browallia New" w:cs="Browallia New"/>
                <w:sz w:val="28"/>
                <w:szCs w:val="28"/>
              </w:rPr>
            </w:pPr>
          </w:p>
        </w:tc>
        <w:tc>
          <w:tcPr>
            <w:tcW w:w="1260" w:type="dxa"/>
            <w:vAlign w:val="center"/>
          </w:tcPr>
          <w:p w14:paraId="6E700C5B" w14:textId="77777777" w:rsidR="006729DE" w:rsidRPr="00CB2270" w:rsidRDefault="006729DE" w:rsidP="006729DE">
            <w:pPr>
              <w:spacing w:line="240" w:lineRule="auto"/>
              <w:ind w:right="74"/>
              <w:jc w:val="right"/>
              <w:rPr>
                <w:rFonts w:ascii="Browallia New" w:hAnsi="Browallia New" w:cs="Browallia New"/>
                <w:sz w:val="28"/>
                <w:szCs w:val="28"/>
              </w:rPr>
            </w:pPr>
          </w:p>
        </w:tc>
        <w:tc>
          <w:tcPr>
            <w:tcW w:w="180" w:type="dxa"/>
          </w:tcPr>
          <w:p w14:paraId="5B970029" w14:textId="77777777" w:rsidR="006729DE" w:rsidRPr="00CB2270" w:rsidRDefault="006729DE" w:rsidP="006729DE">
            <w:pPr>
              <w:spacing w:line="240" w:lineRule="auto"/>
              <w:ind w:right="851"/>
              <w:jc w:val="right"/>
              <w:rPr>
                <w:rFonts w:ascii="Browallia New" w:hAnsi="Browallia New" w:cs="Browallia New"/>
                <w:sz w:val="28"/>
                <w:szCs w:val="28"/>
              </w:rPr>
            </w:pPr>
          </w:p>
        </w:tc>
        <w:tc>
          <w:tcPr>
            <w:tcW w:w="1248" w:type="dxa"/>
            <w:vAlign w:val="center"/>
          </w:tcPr>
          <w:p w14:paraId="4AEDFD89" w14:textId="77777777" w:rsidR="006729DE" w:rsidRPr="00CB2270" w:rsidRDefault="006729DE" w:rsidP="006729DE">
            <w:pPr>
              <w:spacing w:line="240" w:lineRule="auto"/>
              <w:ind w:right="74"/>
              <w:jc w:val="right"/>
              <w:rPr>
                <w:rFonts w:ascii="Browallia New" w:hAnsi="Browallia New" w:cs="Browallia New"/>
                <w:sz w:val="28"/>
                <w:szCs w:val="28"/>
              </w:rPr>
            </w:pPr>
          </w:p>
        </w:tc>
      </w:tr>
      <w:tr w:rsidR="002C20AF" w:rsidRPr="00907611" w14:paraId="3EB95896" w14:textId="77777777">
        <w:tc>
          <w:tcPr>
            <w:tcW w:w="3589" w:type="dxa"/>
            <w:vAlign w:val="bottom"/>
            <w:hideMark/>
          </w:tcPr>
          <w:p w14:paraId="359FBC3C" w14:textId="77777777" w:rsidR="002C20AF" w:rsidRPr="00CB2270" w:rsidRDefault="002C20AF" w:rsidP="002C20AF">
            <w:pPr>
              <w:tabs>
                <w:tab w:val="clear" w:pos="227"/>
              </w:tabs>
              <w:spacing w:line="240" w:lineRule="auto"/>
              <w:ind w:left="237"/>
              <w:rPr>
                <w:rFonts w:ascii="Browallia New" w:hAnsi="Browallia New" w:cs="Browallia New"/>
                <w:sz w:val="28"/>
                <w:szCs w:val="28"/>
                <w:lang w:val="en-GB"/>
              </w:rPr>
            </w:pPr>
            <w:r w:rsidRPr="00CB2270">
              <w:rPr>
                <w:rFonts w:ascii="Browallia New" w:hAnsi="Browallia New" w:cs="Browallia New"/>
                <w:sz w:val="28"/>
                <w:szCs w:val="28"/>
                <w:cs/>
              </w:rPr>
              <w:t>เงินกู้ยืม</w:t>
            </w:r>
          </w:p>
        </w:tc>
        <w:tc>
          <w:tcPr>
            <w:tcW w:w="1246" w:type="dxa"/>
            <w:shd w:val="clear" w:color="auto" w:fill="auto"/>
            <w:vAlign w:val="bottom"/>
          </w:tcPr>
          <w:p w14:paraId="4C051207" w14:textId="4173B59F" w:rsidR="002C20AF" w:rsidRPr="00CB2270"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B2270">
              <w:rPr>
                <w:rFonts w:ascii="Browallia New" w:hAnsi="Browallia New" w:cs="Browallia New"/>
                <w:sz w:val="28"/>
                <w:szCs w:val="28"/>
                <w:lang w:val="en-GB"/>
              </w:rPr>
              <w:t>1,894,000</w:t>
            </w:r>
          </w:p>
        </w:tc>
        <w:tc>
          <w:tcPr>
            <w:tcW w:w="180" w:type="dxa"/>
            <w:shd w:val="clear" w:color="auto" w:fill="auto"/>
          </w:tcPr>
          <w:p w14:paraId="79917446" w14:textId="2C523F36" w:rsidR="002C20AF" w:rsidRPr="00CB2270" w:rsidRDefault="002C20AF" w:rsidP="002C20AF">
            <w:pPr>
              <w:spacing w:line="240" w:lineRule="auto"/>
              <w:ind w:right="851"/>
              <w:jc w:val="right"/>
              <w:rPr>
                <w:rFonts w:ascii="Browallia New" w:hAnsi="Browallia New" w:cs="Browallia New"/>
                <w:sz w:val="28"/>
                <w:szCs w:val="28"/>
              </w:rPr>
            </w:pPr>
          </w:p>
        </w:tc>
        <w:tc>
          <w:tcPr>
            <w:tcW w:w="1219" w:type="dxa"/>
            <w:shd w:val="clear" w:color="auto" w:fill="auto"/>
          </w:tcPr>
          <w:p w14:paraId="5C26AA8C" w14:textId="440E1C4E" w:rsidR="002C20AF" w:rsidRPr="00CB2270" w:rsidRDefault="00C6326A"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B2270">
              <w:rPr>
                <w:rFonts w:ascii="Browallia New" w:hAnsi="Browallia New" w:cs="Browallia New"/>
                <w:sz w:val="28"/>
                <w:szCs w:val="28"/>
              </w:rPr>
              <w:t>146,500</w:t>
            </w:r>
          </w:p>
        </w:tc>
        <w:tc>
          <w:tcPr>
            <w:tcW w:w="210" w:type="dxa"/>
            <w:shd w:val="clear" w:color="auto" w:fill="auto"/>
          </w:tcPr>
          <w:p w14:paraId="5269A648" w14:textId="6B7ECE12" w:rsidR="002C20AF" w:rsidRPr="00CB2270"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shd w:val="clear" w:color="auto" w:fill="auto"/>
          </w:tcPr>
          <w:p w14:paraId="3A1D07CD" w14:textId="5BB9B141" w:rsidR="002C20AF" w:rsidRPr="00CB2270" w:rsidRDefault="0021359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w:t>
            </w:r>
            <w:r w:rsidR="00C6326A" w:rsidRPr="00CB2270">
              <w:rPr>
                <w:rFonts w:ascii="Browallia New" w:hAnsi="Browallia New" w:cs="Browallia New"/>
                <w:sz w:val="28"/>
                <w:szCs w:val="28"/>
              </w:rPr>
              <w:t>548,717</w:t>
            </w:r>
            <w:r w:rsidR="00B5359C">
              <w:rPr>
                <w:rFonts w:ascii="Browallia New" w:hAnsi="Browallia New" w:cs="Browallia New"/>
                <w:sz w:val="28"/>
                <w:szCs w:val="28"/>
              </w:rPr>
              <w:t>)</w:t>
            </w:r>
          </w:p>
        </w:tc>
        <w:tc>
          <w:tcPr>
            <w:tcW w:w="180" w:type="dxa"/>
            <w:shd w:val="clear" w:color="auto" w:fill="auto"/>
          </w:tcPr>
          <w:p w14:paraId="06C10FAE" w14:textId="6B88B489" w:rsidR="002C20AF" w:rsidRPr="00CB2270"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shd w:val="clear" w:color="auto" w:fill="auto"/>
          </w:tcPr>
          <w:p w14:paraId="37832F46" w14:textId="1EE2E7D4" w:rsidR="002C20AF" w:rsidRPr="00CB2270" w:rsidRDefault="00C6326A"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B2270">
              <w:rPr>
                <w:rFonts w:ascii="Browallia New" w:hAnsi="Browallia New" w:cs="Browallia New"/>
                <w:sz w:val="28"/>
                <w:szCs w:val="28"/>
              </w:rPr>
              <w:t>1,491,783</w:t>
            </w:r>
          </w:p>
        </w:tc>
      </w:tr>
      <w:tr w:rsidR="002C20AF" w:rsidRPr="00907611" w14:paraId="78D6B02B" w14:textId="77777777">
        <w:tc>
          <w:tcPr>
            <w:tcW w:w="3589" w:type="dxa"/>
            <w:vAlign w:val="bottom"/>
            <w:hideMark/>
          </w:tcPr>
          <w:p w14:paraId="67884942" w14:textId="77777777" w:rsidR="002C20AF" w:rsidRPr="00CB2270" w:rsidRDefault="002C20AF" w:rsidP="002C20AF">
            <w:pPr>
              <w:tabs>
                <w:tab w:val="clear" w:pos="227"/>
              </w:tabs>
              <w:spacing w:line="240" w:lineRule="auto"/>
              <w:ind w:left="237"/>
              <w:rPr>
                <w:rFonts w:ascii="Browallia New" w:hAnsi="Browallia New" w:cs="Browallia New"/>
                <w:sz w:val="28"/>
                <w:szCs w:val="28"/>
              </w:rPr>
            </w:pPr>
            <w:r w:rsidRPr="00CB2270">
              <w:rPr>
                <w:rFonts w:ascii="Browallia New" w:hAnsi="Browallia New" w:cs="Browallia New"/>
                <w:sz w:val="28"/>
                <w:szCs w:val="28"/>
                <w:cs/>
              </w:rPr>
              <w:t>ดอกเบี้ยค้างจ่าย</w:t>
            </w:r>
          </w:p>
        </w:tc>
        <w:tc>
          <w:tcPr>
            <w:tcW w:w="1246" w:type="dxa"/>
            <w:tcBorders>
              <w:top w:val="nil"/>
              <w:left w:val="nil"/>
              <w:bottom w:val="single" w:sz="4" w:space="0" w:color="auto"/>
              <w:right w:val="nil"/>
            </w:tcBorders>
            <w:shd w:val="clear" w:color="auto" w:fill="auto"/>
            <w:vAlign w:val="bottom"/>
          </w:tcPr>
          <w:p w14:paraId="726F4FDA" w14:textId="0F0B66D0" w:rsidR="002C20AF" w:rsidRPr="00CB2270"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B2270">
              <w:rPr>
                <w:rFonts w:ascii="Browallia New" w:hAnsi="Browallia New" w:cs="Browallia New"/>
                <w:sz w:val="28"/>
                <w:szCs w:val="28"/>
                <w:lang w:val="en-GB"/>
              </w:rPr>
              <w:t>24,880</w:t>
            </w:r>
          </w:p>
        </w:tc>
        <w:tc>
          <w:tcPr>
            <w:tcW w:w="180" w:type="dxa"/>
            <w:shd w:val="clear" w:color="auto" w:fill="auto"/>
          </w:tcPr>
          <w:p w14:paraId="33574719" w14:textId="6A4FC684" w:rsidR="002C20AF" w:rsidRPr="00CB2270" w:rsidRDefault="002C20AF" w:rsidP="002C20AF">
            <w:pPr>
              <w:spacing w:line="240" w:lineRule="auto"/>
              <w:ind w:right="851"/>
              <w:jc w:val="right"/>
              <w:rPr>
                <w:rFonts w:ascii="Browallia New" w:hAnsi="Browallia New" w:cs="Browallia New"/>
                <w:sz w:val="28"/>
                <w:szCs w:val="28"/>
              </w:rPr>
            </w:pPr>
          </w:p>
        </w:tc>
        <w:tc>
          <w:tcPr>
            <w:tcW w:w="1219" w:type="dxa"/>
            <w:tcBorders>
              <w:top w:val="nil"/>
              <w:left w:val="nil"/>
              <w:bottom w:val="single" w:sz="4" w:space="0" w:color="auto"/>
              <w:right w:val="nil"/>
            </w:tcBorders>
            <w:shd w:val="clear" w:color="auto" w:fill="auto"/>
          </w:tcPr>
          <w:p w14:paraId="364F48F3" w14:textId="03242A39" w:rsidR="002C20AF" w:rsidRPr="00CB2270" w:rsidRDefault="00C6326A"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B2270">
              <w:rPr>
                <w:rFonts w:ascii="Browallia New" w:hAnsi="Browallia New" w:cs="Browallia New"/>
                <w:sz w:val="28"/>
                <w:szCs w:val="28"/>
              </w:rPr>
              <w:t>64,211</w:t>
            </w:r>
          </w:p>
        </w:tc>
        <w:tc>
          <w:tcPr>
            <w:tcW w:w="210" w:type="dxa"/>
            <w:shd w:val="clear" w:color="auto" w:fill="auto"/>
          </w:tcPr>
          <w:p w14:paraId="1AAE54F7" w14:textId="7AB4842B" w:rsidR="002C20AF" w:rsidRPr="00CB2270"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tcBorders>
              <w:top w:val="nil"/>
              <w:left w:val="nil"/>
              <w:bottom w:val="single" w:sz="4" w:space="0" w:color="auto"/>
              <w:right w:val="nil"/>
            </w:tcBorders>
            <w:shd w:val="clear" w:color="auto" w:fill="auto"/>
          </w:tcPr>
          <w:p w14:paraId="2CFE5489" w14:textId="7DD20125" w:rsidR="002C20AF" w:rsidRPr="00CB2270" w:rsidRDefault="0021359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w:t>
            </w:r>
            <w:r w:rsidR="00C6326A" w:rsidRPr="00CB2270">
              <w:rPr>
                <w:rFonts w:ascii="Browallia New" w:hAnsi="Browallia New" w:cs="Browallia New"/>
                <w:sz w:val="28"/>
                <w:szCs w:val="28"/>
              </w:rPr>
              <w:t>66,223</w:t>
            </w:r>
            <w:r w:rsidR="00B5359C">
              <w:rPr>
                <w:rFonts w:ascii="Browallia New" w:hAnsi="Browallia New" w:cs="Browallia New"/>
                <w:sz w:val="28"/>
                <w:szCs w:val="28"/>
              </w:rPr>
              <w:t>)</w:t>
            </w:r>
          </w:p>
        </w:tc>
        <w:tc>
          <w:tcPr>
            <w:tcW w:w="180" w:type="dxa"/>
            <w:shd w:val="clear" w:color="auto" w:fill="auto"/>
          </w:tcPr>
          <w:p w14:paraId="33FDC637" w14:textId="7682EEAB" w:rsidR="002C20AF" w:rsidRPr="00CB2270"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Borders>
              <w:top w:val="nil"/>
              <w:left w:val="nil"/>
              <w:bottom w:val="single" w:sz="4" w:space="0" w:color="auto"/>
              <w:right w:val="nil"/>
            </w:tcBorders>
            <w:shd w:val="clear" w:color="auto" w:fill="auto"/>
          </w:tcPr>
          <w:p w14:paraId="29A9F988" w14:textId="2328B42F" w:rsidR="002C20AF" w:rsidRPr="00CB2270" w:rsidRDefault="00C6326A"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B2270">
              <w:rPr>
                <w:rFonts w:ascii="Browallia New" w:hAnsi="Browallia New" w:cs="Browallia New"/>
                <w:sz w:val="28"/>
                <w:szCs w:val="28"/>
              </w:rPr>
              <w:t>22,868</w:t>
            </w:r>
          </w:p>
        </w:tc>
      </w:tr>
      <w:tr w:rsidR="002C20AF" w:rsidRPr="00B737D5" w14:paraId="0AA2F252" w14:textId="77777777">
        <w:tc>
          <w:tcPr>
            <w:tcW w:w="3589" w:type="dxa"/>
            <w:hideMark/>
          </w:tcPr>
          <w:p w14:paraId="5F3152B0" w14:textId="77777777" w:rsidR="002C20AF" w:rsidRPr="00CB2270" w:rsidRDefault="002C20AF" w:rsidP="002C20AF">
            <w:pPr>
              <w:tabs>
                <w:tab w:val="clear" w:pos="227"/>
              </w:tabs>
              <w:spacing w:line="240" w:lineRule="auto"/>
              <w:ind w:left="237" w:firstLine="13"/>
              <w:rPr>
                <w:rFonts w:ascii="Browallia New" w:hAnsi="Browallia New" w:cs="Browallia New"/>
                <w:sz w:val="28"/>
                <w:szCs w:val="28"/>
              </w:rPr>
            </w:pPr>
            <w:r w:rsidRPr="00CB2270">
              <w:rPr>
                <w:rFonts w:ascii="Browallia New" w:hAnsi="Browallia New" w:cs="Browallia New"/>
                <w:sz w:val="28"/>
                <w:szCs w:val="28"/>
                <w:cs/>
              </w:rPr>
              <w:t>รวม</w:t>
            </w:r>
          </w:p>
        </w:tc>
        <w:tc>
          <w:tcPr>
            <w:tcW w:w="1246" w:type="dxa"/>
            <w:tcBorders>
              <w:top w:val="single" w:sz="4" w:space="0" w:color="auto"/>
              <w:left w:val="nil"/>
              <w:bottom w:val="single" w:sz="12" w:space="0" w:color="auto"/>
              <w:right w:val="nil"/>
            </w:tcBorders>
            <w:shd w:val="clear" w:color="auto" w:fill="auto"/>
            <w:vAlign w:val="bottom"/>
          </w:tcPr>
          <w:p w14:paraId="023E0787" w14:textId="4373E911" w:rsidR="002C20AF" w:rsidRPr="00CB2270"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B2270">
              <w:rPr>
                <w:rFonts w:ascii="Browallia New" w:hAnsi="Browallia New" w:cs="Browallia New"/>
                <w:sz w:val="28"/>
                <w:szCs w:val="28"/>
                <w:lang w:val="en-GB"/>
              </w:rPr>
              <w:t>1,918,880</w:t>
            </w:r>
          </w:p>
        </w:tc>
        <w:tc>
          <w:tcPr>
            <w:tcW w:w="180" w:type="dxa"/>
            <w:shd w:val="clear" w:color="auto" w:fill="auto"/>
          </w:tcPr>
          <w:p w14:paraId="20B37480" w14:textId="117FB63C" w:rsidR="002C20AF" w:rsidRPr="00CB2270" w:rsidRDefault="002C20AF" w:rsidP="002C20AF">
            <w:pPr>
              <w:spacing w:line="240" w:lineRule="auto"/>
              <w:ind w:right="851"/>
              <w:jc w:val="right"/>
              <w:rPr>
                <w:rFonts w:ascii="Browallia New" w:hAnsi="Browallia New" w:cs="Browallia New"/>
                <w:sz w:val="28"/>
                <w:szCs w:val="28"/>
              </w:rPr>
            </w:pPr>
          </w:p>
        </w:tc>
        <w:tc>
          <w:tcPr>
            <w:tcW w:w="1219" w:type="dxa"/>
            <w:tcBorders>
              <w:top w:val="single" w:sz="4" w:space="0" w:color="auto"/>
              <w:left w:val="nil"/>
              <w:bottom w:val="single" w:sz="12" w:space="0" w:color="auto"/>
              <w:right w:val="nil"/>
            </w:tcBorders>
            <w:shd w:val="clear" w:color="auto" w:fill="auto"/>
          </w:tcPr>
          <w:p w14:paraId="1F891DA8" w14:textId="3D7D82CF" w:rsidR="002C20AF" w:rsidRPr="00CB2270" w:rsidRDefault="00C6326A"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B2270">
              <w:rPr>
                <w:rFonts w:ascii="Browallia New" w:hAnsi="Browallia New" w:cs="Browallia New"/>
                <w:sz w:val="28"/>
                <w:szCs w:val="28"/>
              </w:rPr>
              <w:t>210,711</w:t>
            </w:r>
          </w:p>
        </w:tc>
        <w:tc>
          <w:tcPr>
            <w:tcW w:w="210" w:type="dxa"/>
            <w:shd w:val="clear" w:color="auto" w:fill="auto"/>
          </w:tcPr>
          <w:p w14:paraId="6A4387A0" w14:textId="7A3F5ABB" w:rsidR="002C20AF" w:rsidRPr="00CB2270"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tcBorders>
              <w:top w:val="single" w:sz="4" w:space="0" w:color="auto"/>
              <w:left w:val="nil"/>
              <w:bottom w:val="single" w:sz="12" w:space="0" w:color="auto"/>
              <w:right w:val="nil"/>
            </w:tcBorders>
            <w:shd w:val="clear" w:color="auto" w:fill="auto"/>
          </w:tcPr>
          <w:p w14:paraId="3BB6FDE9" w14:textId="708C2F78" w:rsidR="002C20AF" w:rsidRPr="00CB2270" w:rsidRDefault="00B5359C"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w:t>
            </w:r>
            <w:r w:rsidR="00C6326A" w:rsidRPr="00CB2270">
              <w:rPr>
                <w:rFonts w:ascii="Browallia New" w:hAnsi="Browallia New" w:cs="Browallia New"/>
                <w:sz w:val="28"/>
                <w:szCs w:val="28"/>
              </w:rPr>
              <w:t>614,940</w:t>
            </w:r>
            <w:r>
              <w:rPr>
                <w:rFonts w:ascii="Browallia New" w:hAnsi="Browallia New" w:cs="Browallia New"/>
                <w:sz w:val="28"/>
                <w:szCs w:val="28"/>
              </w:rPr>
              <w:t>)</w:t>
            </w:r>
          </w:p>
        </w:tc>
        <w:tc>
          <w:tcPr>
            <w:tcW w:w="180" w:type="dxa"/>
            <w:shd w:val="clear" w:color="auto" w:fill="auto"/>
          </w:tcPr>
          <w:p w14:paraId="7637A5FD" w14:textId="180AFC8D" w:rsidR="002C20AF" w:rsidRPr="00CB2270" w:rsidRDefault="002C20AF"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Borders>
              <w:top w:val="single" w:sz="4" w:space="0" w:color="auto"/>
              <w:left w:val="nil"/>
              <w:bottom w:val="single" w:sz="12" w:space="0" w:color="auto"/>
              <w:right w:val="nil"/>
            </w:tcBorders>
            <w:shd w:val="clear" w:color="auto" w:fill="auto"/>
          </w:tcPr>
          <w:p w14:paraId="4FE7CCA7" w14:textId="7934C126" w:rsidR="002C20AF" w:rsidRPr="00CB2270" w:rsidRDefault="000F1F23" w:rsidP="002C20A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B2270">
              <w:rPr>
                <w:rFonts w:ascii="Browallia New" w:hAnsi="Browallia New" w:cs="Browallia New"/>
                <w:sz w:val="28"/>
                <w:szCs w:val="28"/>
                <w:cs/>
              </w:rPr>
              <w:t>1</w:t>
            </w:r>
            <w:r w:rsidRPr="00CB2270">
              <w:rPr>
                <w:rFonts w:ascii="Browallia New" w:hAnsi="Browallia New" w:cs="Browallia New"/>
                <w:sz w:val="28"/>
                <w:szCs w:val="28"/>
              </w:rPr>
              <w:t>,</w:t>
            </w:r>
            <w:r w:rsidRPr="00CB2270">
              <w:rPr>
                <w:rFonts w:ascii="Browallia New" w:hAnsi="Browallia New" w:cs="Browallia New"/>
                <w:sz w:val="28"/>
                <w:szCs w:val="28"/>
                <w:cs/>
              </w:rPr>
              <w:t>514</w:t>
            </w:r>
            <w:r w:rsidRPr="00CB2270">
              <w:rPr>
                <w:rFonts w:ascii="Browallia New" w:hAnsi="Browallia New" w:cs="Browallia New"/>
                <w:sz w:val="28"/>
                <w:szCs w:val="28"/>
              </w:rPr>
              <w:t>,</w:t>
            </w:r>
            <w:r w:rsidRPr="00CB2270">
              <w:rPr>
                <w:rFonts w:ascii="Browallia New" w:hAnsi="Browallia New" w:cs="Browallia New"/>
                <w:sz w:val="28"/>
                <w:szCs w:val="28"/>
                <w:cs/>
              </w:rPr>
              <w:t>651</w:t>
            </w:r>
          </w:p>
        </w:tc>
      </w:tr>
      <w:bookmarkEnd w:id="0"/>
    </w:tbl>
    <w:p w14:paraId="734F0843" w14:textId="77777777" w:rsidR="00BD0DCE" w:rsidRPr="00937CB1" w:rsidRDefault="00BD0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104" w:type="dxa"/>
        <w:tblInd w:w="336" w:type="dxa"/>
        <w:tblLayout w:type="fixed"/>
        <w:tblCellMar>
          <w:left w:w="46" w:type="dxa"/>
          <w:right w:w="46" w:type="dxa"/>
        </w:tblCellMar>
        <w:tblLook w:val="0000" w:firstRow="0" w:lastRow="0" w:firstColumn="0" w:lastColumn="0" w:noHBand="0" w:noVBand="0"/>
      </w:tblPr>
      <w:tblGrid>
        <w:gridCol w:w="3561"/>
        <w:gridCol w:w="1260"/>
        <w:gridCol w:w="180"/>
        <w:gridCol w:w="1219"/>
        <w:gridCol w:w="180"/>
        <w:gridCol w:w="1276"/>
        <w:gridCol w:w="180"/>
        <w:gridCol w:w="1248"/>
      </w:tblGrid>
      <w:tr w:rsidR="0068660D" w:rsidRPr="00B737D5" w14:paraId="39712DAE" w14:textId="77777777" w:rsidTr="00937CB1">
        <w:trPr>
          <w:tblHeader/>
        </w:trPr>
        <w:tc>
          <w:tcPr>
            <w:tcW w:w="3561" w:type="dxa"/>
          </w:tcPr>
          <w:p w14:paraId="5DCE87D0" w14:textId="77777777" w:rsidR="0068660D" w:rsidRPr="00B737D5" w:rsidRDefault="0068660D" w:rsidP="001B4041">
            <w:pPr>
              <w:tabs>
                <w:tab w:val="clear" w:pos="227"/>
              </w:tabs>
              <w:spacing w:line="240" w:lineRule="auto"/>
              <w:ind w:left="237" w:hanging="177"/>
              <w:rPr>
                <w:rFonts w:ascii="Browallia New" w:hAnsi="Browallia New" w:cs="Browallia New"/>
                <w:sz w:val="28"/>
                <w:szCs w:val="28"/>
                <w:u w:val="single"/>
                <w:cs/>
              </w:rPr>
            </w:pPr>
            <w:r w:rsidRPr="00B737D5">
              <w:rPr>
                <w:rFonts w:ascii="Browallia New" w:hAnsi="Browallia New" w:cs="Browallia New"/>
                <w:sz w:val="28"/>
                <w:szCs w:val="28"/>
                <w:u w:val="single"/>
              </w:rPr>
              <w:br w:type="page"/>
            </w:r>
          </w:p>
        </w:tc>
        <w:tc>
          <w:tcPr>
            <w:tcW w:w="1260" w:type="dxa"/>
            <w:vAlign w:val="bottom"/>
          </w:tcPr>
          <w:p w14:paraId="573D1E90"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5ECA58A5"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19" w:type="dxa"/>
            <w:vAlign w:val="bottom"/>
          </w:tcPr>
          <w:p w14:paraId="13B7A615"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76B3BF0"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704" w:type="dxa"/>
            <w:gridSpan w:val="3"/>
            <w:vAlign w:val="bottom"/>
          </w:tcPr>
          <w:p w14:paraId="37E72487"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r w:rsidRPr="00B737D5">
              <w:rPr>
                <w:rFonts w:ascii="Browallia New" w:hAnsi="Browallia New" w:cs="Browallia New"/>
                <w:sz w:val="28"/>
                <w:szCs w:val="28"/>
              </w:rPr>
              <w:t>(</w:t>
            </w:r>
            <w:r w:rsidRPr="00B737D5">
              <w:rPr>
                <w:rFonts w:ascii="Browallia New" w:hAnsi="Browallia New" w:cs="Browallia New"/>
                <w:sz w:val="28"/>
                <w:szCs w:val="28"/>
                <w:cs/>
              </w:rPr>
              <w:t>หน่วย : พันบาท)</w:t>
            </w:r>
          </w:p>
        </w:tc>
      </w:tr>
      <w:tr w:rsidR="009F11B4" w:rsidRPr="00B737D5" w14:paraId="7AADA4FD" w14:textId="77777777" w:rsidTr="00937CB1">
        <w:trPr>
          <w:tblHeader/>
        </w:trPr>
        <w:tc>
          <w:tcPr>
            <w:tcW w:w="3561" w:type="dxa"/>
          </w:tcPr>
          <w:p w14:paraId="45F22F7F" w14:textId="77777777" w:rsidR="009F11B4" w:rsidRPr="00B737D5" w:rsidRDefault="009F11B4" w:rsidP="001B4041">
            <w:pPr>
              <w:tabs>
                <w:tab w:val="clear" w:pos="227"/>
              </w:tabs>
              <w:spacing w:line="240" w:lineRule="auto"/>
              <w:ind w:left="237" w:hanging="177"/>
              <w:rPr>
                <w:rFonts w:ascii="Browallia New" w:hAnsi="Browallia New" w:cs="Browallia New"/>
                <w:sz w:val="28"/>
                <w:szCs w:val="28"/>
                <w:u w:val="single"/>
                <w:cs/>
              </w:rPr>
            </w:pPr>
          </w:p>
        </w:tc>
        <w:tc>
          <w:tcPr>
            <w:tcW w:w="5543" w:type="dxa"/>
            <w:gridSpan w:val="7"/>
            <w:tcBorders>
              <w:bottom w:val="single" w:sz="4" w:space="0" w:color="auto"/>
            </w:tcBorders>
          </w:tcPr>
          <w:p w14:paraId="7714F952" w14:textId="77777777" w:rsidR="009F11B4" w:rsidRPr="00B737D5" w:rsidRDefault="009F11B4" w:rsidP="001B4041">
            <w:pPr>
              <w:tabs>
                <w:tab w:val="left" w:pos="5059"/>
              </w:tabs>
              <w:spacing w:line="240" w:lineRule="auto"/>
              <w:ind w:right="851"/>
              <w:jc w:val="center"/>
              <w:rPr>
                <w:rFonts w:ascii="Browallia New" w:hAnsi="Browallia New" w:cs="Browallia New"/>
                <w:sz w:val="28"/>
                <w:szCs w:val="28"/>
                <w:cs/>
              </w:rPr>
            </w:pPr>
            <w:r w:rsidRPr="00B737D5">
              <w:rPr>
                <w:rFonts w:ascii="Browallia New" w:hAnsi="Browallia New" w:cs="Browallia New"/>
                <w:sz w:val="28"/>
                <w:szCs w:val="28"/>
                <w:cs/>
              </w:rPr>
              <w:t xml:space="preserve">                 งบการเงินเฉพาะของบริษัท</w:t>
            </w:r>
          </w:p>
        </w:tc>
      </w:tr>
      <w:tr w:rsidR="00A91B22" w:rsidRPr="00B737D5" w14:paraId="6AFBAACF" w14:textId="77777777" w:rsidTr="00937CB1">
        <w:trPr>
          <w:tblHeader/>
        </w:trPr>
        <w:tc>
          <w:tcPr>
            <w:tcW w:w="3561" w:type="dxa"/>
          </w:tcPr>
          <w:p w14:paraId="729F74D2" w14:textId="77777777" w:rsidR="00A91B22" w:rsidRPr="00B737D5" w:rsidRDefault="00A91B22" w:rsidP="00A91B22">
            <w:pPr>
              <w:spacing w:line="240" w:lineRule="auto"/>
              <w:ind w:left="2203" w:right="851"/>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6A518051" w14:textId="28E4B425" w:rsidR="00A91B22" w:rsidRPr="00B737D5" w:rsidRDefault="003B3B06" w:rsidP="00A91B22">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hint="cs"/>
                <w:sz w:val="28"/>
                <w:szCs w:val="28"/>
              </w:rPr>
              <w:t>1</w:t>
            </w:r>
            <w:r w:rsidR="00A91B22" w:rsidRPr="00B737D5">
              <w:rPr>
                <w:rFonts w:ascii="Browallia New" w:hAnsi="Browallia New" w:cs="Browallia New" w:hint="cs"/>
                <w:sz w:val="28"/>
                <w:szCs w:val="28"/>
                <w:cs/>
              </w:rPr>
              <w:t xml:space="preserve"> มกราคม </w:t>
            </w:r>
            <w:r w:rsidRPr="00B737D5">
              <w:rPr>
                <w:rFonts w:ascii="Browallia New" w:hAnsi="Browallia New" w:cs="Browallia New" w:hint="cs"/>
                <w:sz w:val="28"/>
                <w:szCs w:val="28"/>
              </w:rPr>
              <w:t>256</w:t>
            </w:r>
            <w:r w:rsidR="00FC13CA">
              <w:rPr>
                <w:rFonts w:ascii="Browallia New" w:hAnsi="Browallia New" w:cs="Browallia New" w:hint="cs"/>
                <w:sz w:val="28"/>
                <w:szCs w:val="28"/>
                <w:cs/>
              </w:rPr>
              <w:t>6</w:t>
            </w:r>
          </w:p>
        </w:tc>
        <w:tc>
          <w:tcPr>
            <w:tcW w:w="180" w:type="dxa"/>
          </w:tcPr>
          <w:p w14:paraId="53B49025"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tc>
        <w:tc>
          <w:tcPr>
            <w:tcW w:w="1219" w:type="dxa"/>
            <w:tcBorders>
              <w:top w:val="nil"/>
              <w:left w:val="nil"/>
              <w:bottom w:val="single" w:sz="4" w:space="0" w:color="auto"/>
              <w:right w:val="nil"/>
            </w:tcBorders>
          </w:tcPr>
          <w:p w14:paraId="5C14421B"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p w14:paraId="510ACAC9" w14:textId="1038F228" w:rsidR="00A91B22" w:rsidRPr="00B737D5" w:rsidRDefault="00A91B22" w:rsidP="00A91B22">
            <w:pPr>
              <w:tabs>
                <w:tab w:val="clear" w:pos="907"/>
              </w:tabs>
              <w:spacing w:line="240" w:lineRule="auto"/>
              <w:ind w:left="-46" w:right="-45"/>
              <w:jc w:val="center"/>
              <w:rPr>
                <w:rFonts w:ascii="Browallia New" w:hAnsi="Browallia New" w:cs="Browallia New"/>
                <w:sz w:val="28"/>
                <w:szCs w:val="28"/>
                <w:cs/>
              </w:rPr>
            </w:pPr>
            <w:r w:rsidRPr="00B737D5">
              <w:rPr>
                <w:rFonts w:ascii="Browallia New" w:hAnsi="Browallia New" w:cs="Browallia New"/>
                <w:sz w:val="28"/>
                <w:szCs w:val="28"/>
                <w:cs/>
              </w:rPr>
              <w:t>เพิ่ม</w:t>
            </w:r>
            <w:r w:rsidRPr="00B737D5">
              <w:rPr>
                <w:rStyle w:val="PageNumber"/>
                <w:rFonts w:ascii="Browallia New" w:hAnsi="Browallia New" w:cs="Browallia New"/>
                <w:sz w:val="28"/>
                <w:szCs w:val="28"/>
                <w:cs/>
              </w:rPr>
              <w:t>ขึ้น</w:t>
            </w:r>
          </w:p>
        </w:tc>
        <w:tc>
          <w:tcPr>
            <w:tcW w:w="180" w:type="dxa"/>
          </w:tcPr>
          <w:p w14:paraId="261257B7"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tc>
        <w:tc>
          <w:tcPr>
            <w:tcW w:w="1276" w:type="dxa"/>
            <w:tcBorders>
              <w:top w:val="nil"/>
              <w:left w:val="nil"/>
              <w:bottom w:val="single" w:sz="4" w:space="0" w:color="auto"/>
              <w:right w:val="nil"/>
            </w:tcBorders>
          </w:tcPr>
          <w:p w14:paraId="1063DF35"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p w14:paraId="28BBC107" w14:textId="6276ABED" w:rsidR="00A91B22" w:rsidRPr="00B737D5" w:rsidRDefault="00A91B22" w:rsidP="00A91B22">
            <w:pPr>
              <w:tabs>
                <w:tab w:val="clear" w:pos="907"/>
              </w:tabs>
              <w:spacing w:line="240" w:lineRule="auto"/>
              <w:ind w:left="-46" w:right="-45"/>
              <w:jc w:val="center"/>
              <w:rPr>
                <w:rFonts w:ascii="Browallia New" w:hAnsi="Browallia New" w:cs="Browallia New"/>
                <w:sz w:val="28"/>
                <w:szCs w:val="28"/>
                <w:cs/>
              </w:rPr>
            </w:pPr>
            <w:r w:rsidRPr="00B737D5">
              <w:rPr>
                <w:rFonts w:ascii="Browallia New" w:hAnsi="Browallia New" w:cs="Browallia New"/>
                <w:sz w:val="28"/>
                <w:szCs w:val="28"/>
                <w:cs/>
              </w:rPr>
              <w:t>ลดลง</w:t>
            </w:r>
          </w:p>
        </w:tc>
        <w:tc>
          <w:tcPr>
            <w:tcW w:w="180" w:type="dxa"/>
          </w:tcPr>
          <w:p w14:paraId="45E8F033"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tc>
        <w:tc>
          <w:tcPr>
            <w:tcW w:w="1248" w:type="dxa"/>
          </w:tcPr>
          <w:p w14:paraId="1453B962" w14:textId="4DE8D140" w:rsidR="00A91B22" w:rsidRPr="00B737D5" w:rsidRDefault="008727F9" w:rsidP="00A91B22">
            <w:pPr>
              <w:tabs>
                <w:tab w:val="clear" w:pos="907"/>
              </w:tabs>
              <w:spacing w:line="240" w:lineRule="auto"/>
              <w:ind w:left="-46" w:right="-45"/>
              <w:jc w:val="center"/>
              <w:rPr>
                <w:rFonts w:ascii="Browallia New" w:hAnsi="Browallia New" w:cs="Browallia New"/>
                <w:sz w:val="28"/>
                <w:szCs w:val="28"/>
                <w:lang w:val="en-GB"/>
              </w:rPr>
            </w:pPr>
            <w:r w:rsidRPr="008727F9">
              <w:rPr>
                <w:rFonts w:ascii="Browallia New" w:hAnsi="Browallia New" w:cs="Browallia New"/>
                <w:sz w:val="28"/>
                <w:szCs w:val="28"/>
              </w:rPr>
              <w:t>30</w:t>
            </w:r>
            <w:r w:rsidRPr="008727F9">
              <w:rPr>
                <w:rFonts w:ascii="Browallia New" w:hAnsi="Browallia New" w:cs="Browallia New" w:hint="cs"/>
                <w:sz w:val="28"/>
                <w:szCs w:val="28"/>
                <w:cs/>
              </w:rPr>
              <w:t xml:space="preserve"> มิถุนายน </w:t>
            </w:r>
            <w:r w:rsidR="00FC13CA" w:rsidRPr="00B737D5">
              <w:rPr>
                <w:rFonts w:ascii="Browallia New" w:hAnsi="Browallia New" w:cs="Browallia New"/>
                <w:sz w:val="28"/>
                <w:szCs w:val="28"/>
              </w:rPr>
              <w:t>256</w:t>
            </w:r>
            <w:r w:rsidR="00FC13CA">
              <w:rPr>
                <w:rFonts w:ascii="Browallia New" w:hAnsi="Browallia New" w:cs="Browallia New"/>
                <w:sz w:val="28"/>
                <w:szCs w:val="28"/>
              </w:rPr>
              <w:t>6</w:t>
            </w:r>
          </w:p>
        </w:tc>
      </w:tr>
      <w:tr w:rsidR="009F11B4" w:rsidRPr="00B737D5" w14:paraId="6465FCA9" w14:textId="77777777" w:rsidTr="00937CB1">
        <w:trPr>
          <w:cantSplit/>
          <w:trHeight w:hRule="exact" w:val="216"/>
        </w:trPr>
        <w:tc>
          <w:tcPr>
            <w:tcW w:w="3561" w:type="dxa"/>
          </w:tcPr>
          <w:p w14:paraId="53D4A89B" w14:textId="5F9772D6" w:rsidR="009F11B4" w:rsidRPr="00B737D5" w:rsidRDefault="009F11B4" w:rsidP="001B4041">
            <w:pPr>
              <w:tabs>
                <w:tab w:val="clear" w:pos="227"/>
              </w:tabs>
              <w:spacing w:line="240" w:lineRule="auto"/>
              <w:ind w:left="237" w:hanging="177"/>
              <w:rPr>
                <w:rFonts w:ascii="Browallia New" w:hAnsi="Browallia New" w:cs="Browallia New"/>
                <w:b/>
                <w:bCs/>
                <w:cs/>
              </w:rPr>
            </w:pPr>
          </w:p>
        </w:tc>
        <w:tc>
          <w:tcPr>
            <w:tcW w:w="1260" w:type="dxa"/>
          </w:tcPr>
          <w:p w14:paraId="2055213F" w14:textId="77777777" w:rsidR="009F11B4" w:rsidRPr="00B737D5" w:rsidRDefault="009F11B4" w:rsidP="001B4041">
            <w:pPr>
              <w:spacing w:line="240" w:lineRule="auto"/>
              <w:ind w:right="96"/>
              <w:jc w:val="center"/>
              <w:rPr>
                <w:rFonts w:ascii="Browallia New" w:hAnsi="Browallia New" w:cs="Browallia New"/>
              </w:rPr>
            </w:pPr>
          </w:p>
        </w:tc>
        <w:tc>
          <w:tcPr>
            <w:tcW w:w="180" w:type="dxa"/>
          </w:tcPr>
          <w:p w14:paraId="7CE926AE" w14:textId="77777777" w:rsidR="009F11B4" w:rsidRPr="00B737D5" w:rsidRDefault="009F11B4" w:rsidP="001B4041">
            <w:pPr>
              <w:spacing w:line="240" w:lineRule="auto"/>
              <w:ind w:right="851"/>
              <w:jc w:val="right"/>
              <w:rPr>
                <w:rFonts w:ascii="Browallia New" w:hAnsi="Browallia New" w:cs="Browallia New"/>
              </w:rPr>
            </w:pPr>
          </w:p>
        </w:tc>
        <w:tc>
          <w:tcPr>
            <w:tcW w:w="1219" w:type="dxa"/>
            <w:vAlign w:val="center"/>
          </w:tcPr>
          <w:p w14:paraId="177DD547" w14:textId="77777777" w:rsidR="009F11B4" w:rsidRPr="00B737D5" w:rsidRDefault="009F11B4" w:rsidP="001B4041">
            <w:pPr>
              <w:spacing w:line="240" w:lineRule="auto"/>
              <w:ind w:right="96"/>
              <w:jc w:val="right"/>
              <w:rPr>
                <w:rFonts w:ascii="Browallia New" w:hAnsi="Browallia New" w:cs="Browallia New"/>
              </w:rPr>
            </w:pPr>
          </w:p>
        </w:tc>
        <w:tc>
          <w:tcPr>
            <w:tcW w:w="180" w:type="dxa"/>
          </w:tcPr>
          <w:p w14:paraId="516BC634" w14:textId="77777777" w:rsidR="009F11B4" w:rsidRPr="00B737D5" w:rsidRDefault="009F11B4" w:rsidP="001B4041">
            <w:pPr>
              <w:spacing w:line="240" w:lineRule="auto"/>
              <w:ind w:right="851"/>
              <w:jc w:val="center"/>
              <w:rPr>
                <w:rFonts w:ascii="Browallia New" w:hAnsi="Browallia New" w:cs="Browallia New"/>
              </w:rPr>
            </w:pPr>
          </w:p>
        </w:tc>
        <w:tc>
          <w:tcPr>
            <w:tcW w:w="1276" w:type="dxa"/>
            <w:vAlign w:val="center"/>
          </w:tcPr>
          <w:p w14:paraId="2E9FA8AF" w14:textId="77777777" w:rsidR="009F11B4" w:rsidRPr="00B737D5" w:rsidRDefault="009F11B4" w:rsidP="001B4041">
            <w:pPr>
              <w:spacing w:line="240" w:lineRule="auto"/>
              <w:ind w:right="74"/>
              <w:jc w:val="right"/>
              <w:rPr>
                <w:rFonts w:ascii="Browallia New" w:hAnsi="Browallia New" w:cs="Browallia New"/>
              </w:rPr>
            </w:pPr>
          </w:p>
        </w:tc>
        <w:tc>
          <w:tcPr>
            <w:tcW w:w="180" w:type="dxa"/>
          </w:tcPr>
          <w:p w14:paraId="3E171BB7" w14:textId="77777777" w:rsidR="009F11B4" w:rsidRPr="00B737D5" w:rsidRDefault="009F11B4" w:rsidP="001B4041">
            <w:pPr>
              <w:spacing w:line="240" w:lineRule="auto"/>
              <w:ind w:right="851"/>
              <w:jc w:val="center"/>
              <w:rPr>
                <w:rFonts w:ascii="Browallia New" w:hAnsi="Browallia New" w:cs="Browallia New"/>
              </w:rPr>
            </w:pPr>
          </w:p>
        </w:tc>
        <w:tc>
          <w:tcPr>
            <w:tcW w:w="1248" w:type="dxa"/>
            <w:tcBorders>
              <w:top w:val="single" w:sz="4" w:space="0" w:color="auto"/>
            </w:tcBorders>
            <w:vAlign w:val="center"/>
          </w:tcPr>
          <w:p w14:paraId="178F02AA" w14:textId="77777777" w:rsidR="009F11B4" w:rsidRPr="00B737D5" w:rsidRDefault="009F11B4" w:rsidP="001B4041">
            <w:pPr>
              <w:spacing w:line="240" w:lineRule="auto"/>
              <w:ind w:right="74"/>
              <w:jc w:val="right"/>
              <w:rPr>
                <w:rFonts w:ascii="Browallia New" w:hAnsi="Browallia New" w:cs="Browallia New"/>
              </w:rPr>
            </w:pPr>
          </w:p>
        </w:tc>
      </w:tr>
      <w:tr w:rsidR="007F2B9A" w:rsidRPr="00B737D5" w14:paraId="5D15A63F" w14:textId="77777777" w:rsidTr="00CC2FD7">
        <w:trPr>
          <w:cantSplit/>
        </w:trPr>
        <w:tc>
          <w:tcPr>
            <w:tcW w:w="6220" w:type="dxa"/>
            <w:gridSpan w:val="4"/>
            <w:vAlign w:val="center"/>
          </w:tcPr>
          <w:p w14:paraId="166FEF52" w14:textId="5AB900A6" w:rsidR="007F2B9A" w:rsidRPr="00B737D5" w:rsidRDefault="007F2B9A" w:rsidP="0022419D">
            <w:pPr>
              <w:tabs>
                <w:tab w:val="clear" w:pos="3742"/>
              </w:tabs>
              <w:spacing w:line="240" w:lineRule="auto"/>
              <w:ind w:left="250" w:right="175" w:hanging="180"/>
              <w:rPr>
                <w:rFonts w:ascii="Browallia New" w:hAnsi="Browallia New" w:cs="Browallia New"/>
                <w:sz w:val="28"/>
                <w:szCs w:val="28"/>
              </w:rPr>
            </w:pPr>
            <w:r w:rsidRPr="00B737D5">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5F3CD489" w14:textId="77777777" w:rsidR="007F2B9A" w:rsidRPr="00B737D5" w:rsidRDefault="007F2B9A" w:rsidP="007F2B9A">
            <w:pPr>
              <w:spacing w:line="240" w:lineRule="auto"/>
              <w:ind w:right="851"/>
              <w:jc w:val="center"/>
              <w:rPr>
                <w:rFonts w:ascii="Browallia New" w:hAnsi="Browallia New" w:cs="Browallia New"/>
                <w:sz w:val="28"/>
                <w:szCs w:val="28"/>
              </w:rPr>
            </w:pPr>
          </w:p>
        </w:tc>
        <w:tc>
          <w:tcPr>
            <w:tcW w:w="1276" w:type="dxa"/>
            <w:vAlign w:val="center"/>
          </w:tcPr>
          <w:p w14:paraId="3BB26B01" w14:textId="77777777" w:rsidR="007F2B9A" w:rsidRPr="00B737D5" w:rsidRDefault="007F2B9A" w:rsidP="007F2B9A">
            <w:pPr>
              <w:spacing w:line="240" w:lineRule="auto"/>
              <w:ind w:right="74"/>
              <w:jc w:val="right"/>
              <w:rPr>
                <w:rFonts w:ascii="Browallia New" w:hAnsi="Browallia New" w:cs="Browallia New"/>
                <w:sz w:val="28"/>
                <w:szCs w:val="28"/>
              </w:rPr>
            </w:pPr>
          </w:p>
        </w:tc>
        <w:tc>
          <w:tcPr>
            <w:tcW w:w="180" w:type="dxa"/>
          </w:tcPr>
          <w:p w14:paraId="46BFDA08" w14:textId="77777777" w:rsidR="007F2B9A" w:rsidRPr="00B737D5" w:rsidRDefault="007F2B9A" w:rsidP="007F2B9A">
            <w:pPr>
              <w:spacing w:line="240" w:lineRule="auto"/>
              <w:ind w:right="851"/>
              <w:jc w:val="center"/>
              <w:rPr>
                <w:rFonts w:ascii="Browallia New" w:hAnsi="Browallia New" w:cs="Browallia New"/>
                <w:sz w:val="28"/>
                <w:szCs w:val="28"/>
              </w:rPr>
            </w:pPr>
          </w:p>
        </w:tc>
        <w:tc>
          <w:tcPr>
            <w:tcW w:w="1248" w:type="dxa"/>
            <w:vAlign w:val="center"/>
          </w:tcPr>
          <w:p w14:paraId="491C487C" w14:textId="77777777" w:rsidR="007F2B9A" w:rsidRPr="00B737D5" w:rsidRDefault="007F2B9A" w:rsidP="007F2B9A">
            <w:pPr>
              <w:spacing w:line="240" w:lineRule="auto"/>
              <w:ind w:right="74"/>
              <w:jc w:val="right"/>
              <w:rPr>
                <w:rFonts w:ascii="Browallia New" w:hAnsi="Browallia New" w:cs="Browallia New"/>
                <w:sz w:val="28"/>
                <w:szCs w:val="28"/>
              </w:rPr>
            </w:pPr>
          </w:p>
        </w:tc>
      </w:tr>
      <w:tr w:rsidR="007F2B9A" w:rsidRPr="00B737D5" w14:paraId="03EF2450" w14:textId="77777777" w:rsidTr="00937CB1">
        <w:trPr>
          <w:cantSplit/>
        </w:trPr>
        <w:tc>
          <w:tcPr>
            <w:tcW w:w="3561" w:type="dxa"/>
          </w:tcPr>
          <w:p w14:paraId="379AD57B" w14:textId="77777777" w:rsidR="007F2B9A" w:rsidRPr="00B737D5" w:rsidRDefault="007F2B9A" w:rsidP="007F2B9A">
            <w:pPr>
              <w:tabs>
                <w:tab w:val="clear" w:pos="227"/>
              </w:tabs>
              <w:spacing w:line="240" w:lineRule="auto"/>
              <w:ind w:left="237" w:hanging="177"/>
              <w:rPr>
                <w:rFonts w:ascii="Browallia New" w:hAnsi="Browallia New" w:cs="Browallia New"/>
                <w:sz w:val="28"/>
                <w:szCs w:val="28"/>
                <w:cs/>
              </w:rPr>
            </w:pPr>
            <w:r w:rsidRPr="00B737D5">
              <w:rPr>
                <w:rFonts w:ascii="Browallia New" w:hAnsi="Browallia New" w:cs="Browallia New"/>
                <w:sz w:val="28"/>
                <w:szCs w:val="28"/>
                <w:cs/>
              </w:rPr>
              <w:t>บริษัทย่อย</w:t>
            </w:r>
          </w:p>
        </w:tc>
        <w:tc>
          <w:tcPr>
            <w:tcW w:w="1260" w:type="dxa"/>
            <w:vAlign w:val="bottom"/>
          </w:tcPr>
          <w:p w14:paraId="49FCB3B6"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E8739C2"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19" w:type="dxa"/>
            <w:vAlign w:val="bottom"/>
          </w:tcPr>
          <w:p w14:paraId="24BFD638"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E89D6DE"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76" w:type="dxa"/>
            <w:vAlign w:val="bottom"/>
          </w:tcPr>
          <w:p w14:paraId="3904E927"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C71433B"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48" w:type="dxa"/>
            <w:vAlign w:val="bottom"/>
          </w:tcPr>
          <w:p w14:paraId="702CDB8A" w14:textId="77777777" w:rsidR="007F2B9A" w:rsidRPr="00B737D5"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4B585C" w:rsidRPr="00B737D5" w14:paraId="2CC67C9F" w14:textId="77777777">
        <w:trPr>
          <w:cantSplit/>
        </w:trPr>
        <w:tc>
          <w:tcPr>
            <w:tcW w:w="3561" w:type="dxa"/>
          </w:tcPr>
          <w:p w14:paraId="309ED94E" w14:textId="77777777" w:rsidR="004B585C" w:rsidRPr="00B737D5" w:rsidRDefault="004B585C" w:rsidP="004B585C">
            <w:pPr>
              <w:tabs>
                <w:tab w:val="clear" w:pos="227"/>
              </w:tabs>
              <w:spacing w:line="240" w:lineRule="auto"/>
              <w:ind w:left="237"/>
              <w:rPr>
                <w:rFonts w:ascii="Browallia New" w:hAnsi="Browallia New" w:cs="Browallia New"/>
                <w:sz w:val="28"/>
                <w:szCs w:val="28"/>
                <w:lang w:val="en-GB"/>
              </w:rPr>
            </w:pPr>
            <w:r w:rsidRPr="00B737D5">
              <w:rPr>
                <w:rFonts w:ascii="Browallia New" w:hAnsi="Browallia New" w:cs="Browallia New"/>
                <w:sz w:val="28"/>
                <w:szCs w:val="28"/>
                <w:cs/>
              </w:rPr>
              <w:t>เงินกู้ยืม</w:t>
            </w:r>
          </w:p>
        </w:tc>
        <w:tc>
          <w:tcPr>
            <w:tcW w:w="1260" w:type="dxa"/>
          </w:tcPr>
          <w:p w14:paraId="590362EC" w14:textId="1AE99D1E" w:rsidR="004B585C" w:rsidRPr="00B737D5"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030836">
              <w:rPr>
                <w:rFonts w:ascii="Browallia New" w:hAnsi="Browallia New" w:cs="Browallia New"/>
                <w:sz w:val="28"/>
                <w:szCs w:val="28"/>
              </w:rPr>
              <w:t xml:space="preserve"> 556,200 </w:t>
            </w:r>
          </w:p>
        </w:tc>
        <w:tc>
          <w:tcPr>
            <w:tcW w:w="180" w:type="dxa"/>
          </w:tcPr>
          <w:p w14:paraId="71F6CC8D" w14:textId="77777777" w:rsidR="004B585C" w:rsidRPr="00B737D5"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19" w:type="dxa"/>
            <w:tcBorders>
              <w:left w:val="nil"/>
              <w:right w:val="nil"/>
            </w:tcBorders>
          </w:tcPr>
          <w:p w14:paraId="24122EBE" w14:textId="5C6E58C7" w:rsidR="004B585C" w:rsidRPr="00A15C2C" w:rsidRDefault="001B2746"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267,900</w:t>
            </w:r>
          </w:p>
        </w:tc>
        <w:tc>
          <w:tcPr>
            <w:tcW w:w="180" w:type="dxa"/>
            <w:tcBorders>
              <w:left w:val="nil"/>
              <w:right w:val="nil"/>
            </w:tcBorders>
          </w:tcPr>
          <w:p w14:paraId="6897E9B1" w14:textId="77777777" w:rsidR="004B585C" w:rsidRPr="00A15C2C" w:rsidRDefault="004B585C" w:rsidP="004B585C">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26ED0DC2" w14:textId="4735A5C9" w:rsidR="004B585C" w:rsidRPr="00A15C2C" w:rsidRDefault="001B2746"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Pr>
                <w:rFonts w:ascii="Browallia New" w:hAnsi="Browallia New" w:cs="Browallia New"/>
                <w:sz w:val="28"/>
                <w:szCs w:val="28"/>
              </w:rPr>
              <w:t>(262,350)</w:t>
            </w:r>
          </w:p>
        </w:tc>
        <w:tc>
          <w:tcPr>
            <w:tcW w:w="180" w:type="dxa"/>
            <w:tcBorders>
              <w:left w:val="nil"/>
              <w:right w:val="nil"/>
            </w:tcBorders>
          </w:tcPr>
          <w:p w14:paraId="6F3598E0" w14:textId="77777777" w:rsidR="004B585C" w:rsidRPr="00A15C2C" w:rsidRDefault="004B585C" w:rsidP="004B5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48" w:type="dxa"/>
          </w:tcPr>
          <w:p w14:paraId="7636BB90" w14:textId="54557BD0" w:rsidR="004B585C" w:rsidRPr="00A15C2C" w:rsidRDefault="001B2746"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561,750</w:t>
            </w:r>
          </w:p>
        </w:tc>
      </w:tr>
      <w:tr w:rsidR="004B585C" w:rsidRPr="00B737D5" w14:paraId="4FA0CE7C" w14:textId="77777777">
        <w:trPr>
          <w:cantSplit/>
        </w:trPr>
        <w:tc>
          <w:tcPr>
            <w:tcW w:w="3561" w:type="dxa"/>
            <w:vAlign w:val="bottom"/>
          </w:tcPr>
          <w:p w14:paraId="55A7BC99" w14:textId="77777777" w:rsidR="004B585C" w:rsidRPr="00B737D5" w:rsidRDefault="004B585C" w:rsidP="004B585C">
            <w:pPr>
              <w:tabs>
                <w:tab w:val="clear" w:pos="227"/>
              </w:tabs>
              <w:spacing w:line="240" w:lineRule="auto"/>
              <w:ind w:left="237"/>
              <w:rPr>
                <w:rFonts w:ascii="Browallia New" w:hAnsi="Browallia New" w:cs="Browallia New"/>
                <w:sz w:val="28"/>
                <w:szCs w:val="28"/>
                <w:cs/>
              </w:rPr>
            </w:pPr>
            <w:r w:rsidRPr="00B737D5">
              <w:rPr>
                <w:rFonts w:ascii="Browallia New" w:hAnsi="Browallia New" w:cs="Browallia New"/>
                <w:sz w:val="28"/>
                <w:szCs w:val="28"/>
                <w:cs/>
              </w:rPr>
              <w:t>ดอกเบี้ยค้างจ่าย</w:t>
            </w:r>
          </w:p>
        </w:tc>
        <w:tc>
          <w:tcPr>
            <w:tcW w:w="1260" w:type="dxa"/>
          </w:tcPr>
          <w:p w14:paraId="1EFB1572" w14:textId="0F3D59A6" w:rsidR="004B585C" w:rsidRPr="00B737D5"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030836">
              <w:rPr>
                <w:rFonts w:ascii="Browallia New" w:hAnsi="Browallia New" w:cs="Browallia New"/>
                <w:sz w:val="28"/>
                <w:szCs w:val="28"/>
              </w:rPr>
              <w:t xml:space="preserve"> 6,447 </w:t>
            </w:r>
          </w:p>
        </w:tc>
        <w:tc>
          <w:tcPr>
            <w:tcW w:w="180" w:type="dxa"/>
          </w:tcPr>
          <w:p w14:paraId="2172846B" w14:textId="77777777" w:rsidR="004B585C" w:rsidRPr="00B737D5"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19" w:type="dxa"/>
            <w:tcBorders>
              <w:left w:val="nil"/>
              <w:right w:val="nil"/>
            </w:tcBorders>
          </w:tcPr>
          <w:p w14:paraId="414EB3B8" w14:textId="4CADBA64" w:rsidR="004B585C" w:rsidRPr="00DD445A" w:rsidRDefault="00985517"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D445A">
              <w:rPr>
                <w:rFonts w:ascii="Browallia New" w:hAnsi="Browallia New" w:cs="Browallia New"/>
                <w:sz w:val="28"/>
                <w:szCs w:val="28"/>
              </w:rPr>
              <w:t>16,935</w:t>
            </w:r>
          </w:p>
        </w:tc>
        <w:tc>
          <w:tcPr>
            <w:tcW w:w="180" w:type="dxa"/>
            <w:tcBorders>
              <w:left w:val="nil"/>
              <w:right w:val="nil"/>
            </w:tcBorders>
          </w:tcPr>
          <w:p w14:paraId="03517230" w14:textId="77777777" w:rsidR="004B585C" w:rsidRPr="00DD445A" w:rsidRDefault="004B585C" w:rsidP="004B585C">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669654D5" w14:textId="0BF2837A" w:rsidR="004B585C" w:rsidRPr="00DD445A" w:rsidRDefault="00985517"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DD445A">
              <w:rPr>
                <w:rFonts w:ascii="Browallia New" w:hAnsi="Browallia New" w:cs="Browallia New"/>
                <w:sz w:val="28"/>
                <w:szCs w:val="28"/>
              </w:rPr>
              <w:t>(18,062)</w:t>
            </w:r>
          </w:p>
        </w:tc>
        <w:tc>
          <w:tcPr>
            <w:tcW w:w="180" w:type="dxa"/>
            <w:tcBorders>
              <w:left w:val="nil"/>
              <w:right w:val="nil"/>
            </w:tcBorders>
          </w:tcPr>
          <w:p w14:paraId="30414E77" w14:textId="77777777" w:rsidR="004B585C" w:rsidRPr="00A15C2C" w:rsidRDefault="004B585C" w:rsidP="004B5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48" w:type="dxa"/>
          </w:tcPr>
          <w:p w14:paraId="546C08F7" w14:textId="011B0A61" w:rsidR="004B585C" w:rsidRPr="00A15C2C" w:rsidRDefault="00985517"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5,320</w:t>
            </w:r>
          </w:p>
        </w:tc>
      </w:tr>
      <w:tr w:rsidR="004B585C" w:rsidRPr="00B737D5" w14:paraId="7F8C8F71" w14:textId="77777777" w:rsidTr="00937CB1">
        <w:trPr>
          <w:cantSplit/>
          <w:trHeight w:hRule="exact" w:val="251"/>
        </w:trPr>
        <w:tc>
          <w:tcPr>
            <w:tcW w:w="3561" w:type="dxa"/>
            <w:vAlign w:val="bottom"/>
          </w:tcPr>
          <w:p w14:paraId="34B755E6" w14:textId="77777777" w:rsidR="004B585C" w:rsidRPr="00B737D5" w:rsidRDefault="004B585C" w:rsidP="004B585C">
            <w:pPr>
              <w:spacing w:line="240" w:lineRule="auto"/>
              <w:ind w:left="250" w:right="851" w:hanging="148"/>
              <w:jc w:val="both"/>
              <w:rPr>
                <w:rFonts w:ascii="Browallia New" w:hAnsi="Browallia New" w:cs="Browallia New"/>
                <w:cs/>
              </w:rPr>
            </w:pPr>
          </w:p>
        </w:tc>
        <w:tc>
          <w:tcPr>
            <w:tcW w:w="1260" w:type="dxa"/>
            <w:vAlign w:val="bottom"/>
          </w:tcPr>
          <w:p w14:paraId="7867395C" w14:textId="184361CC" w:rsidR="004B585C" w:rsidRPr="00B737D5"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vAlign w:val="bottom"/>
          </w:tcPr>
          <w:p w14:paraId="2B107256" w14:textId="77777777" w:rsidR="004B585C" w:rsidRPr="00B737D5" w:rsidRDefault="004B585C" w:rsidP="004B585C">
            <w:pPr>
              <w:spacing w:line="240" w:lineRule="auto"/>
              <w:ind w:left="-45" w:right="23"/>
              <w:jc w:val="right"/>
              <w:rPr>
                <w:rFonts w:ascii="Browallia New" w:hAnsi="Browallia New" w:cs="Browallia New"/>
              </w:rPr>
            </w:pPr>
          </w:p>
        </w:tc>
        <w:tc>
          <w:tcPr>
            <w:tcW w:w="1219" w:type="dxa"/>
            <w:tcBorders>
              <w:left w:val="nil"/>
              <w:right w:val="nil"/>
            </w:tcBorders>
          </w:tcPr>
          <w:p w14:paraId="30FF2715" w14:textId="6E47567F" w:rsidR="004B585C" w:rsidRPr="00A15C2C"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478B224D" w14:textId="77777777" w:rsidR="004B585C" w:rsidRPr="00A15C2C"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3FAFBD5D" w14:textId="3CDFBC4B" w:rsidR="004B585C" w:rsidRPr="00A15C2C"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54006702" w14:textId="77777777" w:rsidR="004B585C" w:rsidRPr="00A15C2C"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48" w:type="dxa"/>
          </w:tcPr>
          <w:p w14:paraId="2E7CA9D8" w14:textId="759A55F0" w:rsidR="004B585C" w:rsidRPr="00A15C2C"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4B585C" w:rsidRPr="00907611" w14:paraId="091C7A93" w14:textId="77777777" w:rsidTr="00937CB1">
        <w:trPr>
          <w:cantSplit/>
        </w:trPr>
        <w:tc>
          <w:tcPr>
            <w:tcW w:w="3561" w:type="dxa"/>
            <w:vAlign w:val="bottom"/>
          </w:tcPr>
          <w:p w14:paraId="1180A7D3" w14:textId="26B71452" w:rsidR="004B585C" w:rsidRPr="00CF1292" w:rsidRDefault="004B585C" w:rsidP="004B585C">
            <w:pPr>
              <w:spacing w:line="240" w:lineRule="auto"/>
              <w:ind w:left="250" w:right="851" w:hanging="148"/>
              <w:jc w:val="both"/>
              <w:rPr>
                <w:rFonts w:ascii="Browallia New" w:hAnsi="Browallia New" w:cs="Browallia New"/>
                <w:sz w:val="28"/>
                <w:szCs w:val="28"/>
              </w:rPr>
            </w:pPr>
            <w:r w:rsidRPr="00CF1292">
              <w:rPr>
                <w:rFonts w:ascii="Browallia New" w:hAnsi="Browallia New" w:cs="Browallia New"/>
                <w:sz w:val="28"/>
                <w:szCs w:val="28"/>
                <w:cs/>
              </w:rPr>
              <w:t>บุคคลและบริษัทที่เกี่ยวข้อง</w:t>
            </w:r>
          </w:p>
        </w:tc>
        <w:tc>
          <w:tcPr>
            <w:tcW w:w="1260" w:type="dxa"/>
            <w:vAlign w:val="bottom"/>
          </w:tcPr>
          <w:p w14:paraId="0FB2F1F8" w14:textId="78757E76" w:rsidR="004B585C" w:rsidRPr="00907611"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highlight w:val="yellow"/>
              </w:rPr>
            </w:pPr>
          </w:p>
        </w:tc>
        <w:tc>
          <w:tcPr>
            <w:tcW w:w="180" w:type="dxa"/>
            <w:vAlign w:val="bottom"/>
          </w:tcPr>
          <w:p w14:paraId="5EF95FEE" w14:textId="77777777" w:rsidR="004B585C" w:rsidRPr="00907611" w:rsidRDefault="004B585C" w:rsidP="004B585C">
            <w:pPr>
              <w:spacing w:line="240" w:lineRule="auto"/>
              <w:ind w:left="-45" w:right="23"/>
              <w:jc w:val="right"/>
              <w:rPr>
                <w:rFonts w:ascii="Browallia New" w:hAnsi="Browallia New" w:cs="Browallia New"/>
                <w:sz w:val="28"/>
                <w:szCs w:val="28"/>
                <w:highlight w:val="yellow"/>
              </w:rPr>
            </w:pPr>
          </w:p>
        </w:tc>
        <w:tc>
          <w:tcPr>
            <w:tcW w:w="1219" w:type="dxa"/>
            <w:tcBorders>
              <w:left w:val="nil"/>
              <w:right w:val="nil"/>
            </w:tcBorders>
          </w:tcPr>
          <w:p w14:paraId="1FE20714" w14:textId="4C0E78B5" w:rsidR="004B585C" w:rsidRPr="00907611"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highlight w:val="yellow"/>
              </w:rPr>
            </w:pPr>
          </w:p>
        </w:tc>
        <w:tc>
          <w:tcPr>
            <w:tcW w:w="180" w:type="dxa"/>
            <w:tcBorders>
              <w:left w:val="nil"/>
              <w:right w:val="nil"/>
            </w:tcBorders>
            <w:vAlign w:val="bottom"/>
          </w:tcPr>
          <w:p w14:paraId="3D364708" w14:textId="77777777" w:rsidR="004B585C" w:rsidRPr="00907611"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276" w:type="dxa"/>
            <w:tcBorders>
              <w:left w:val="nil"/>
              <w:right w:val="nil"/>
            </w:tcBorders>
          </w:tcPr>
          <w:p w14:paraId="664FE3A8" w14:textId="1D3D19AB" w:rsidR="004B585C" w:rsidRPr="00907611"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lang w:val="en-GB"/>
              </w:rPr>
            </w:pPr>
          </w:p>
        </w:tc>
        <w:tc>
          <w:tcPr>
            <w:tcW w:w="180" w:type="dxa"/>
            <w:tcBorders>
              <w:left w:val="nil"/>
              <w:right w:val="nil"/>
            </w:tcBorders>
            <w:vAlign w:val="bottom"/>
          </w:tcPr>
          <w:p w14:paraId="21DD977F" w14:textId="77777777" w:rsidR="004B585C" w:rsidRPr="00907611"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248" w:type="dxa"/>
          </w:tcPr>
          <w:p w14:paraId="4D09B974" w14:textId="41CE2A64" w:rsidR="004B585C" w:rsidRPr="00907611"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highlight w:val="yellow"/>
              </w:rPr>
            </w:pPr>
          </w:p>
        </w:tc>
      </w:tr>
      <w:tr w:rsidR="004B585C" w:rsidRPr="00907611" w14:paraId="72A4243B" w14:textId="77777777">
        <w:trPr>
          <w:cantSplit/>
        </w:trPr>
        <w:tc>
          <w:tcPr>
            <w:tcW w:w="3561" w:type="dxa"/>
          </w:tcPr>
          <w:p w14:paraId="24970E4E" w14:textId="271E8745" w:rsidR="004B585C" w:rsidRPr="00CF1292" w:rsidRDefault="004B585C" w:rsidP="004B585C">
            <w:pPr>
              <w:spacing w:line="240" w:lineRule="auto"/>
              <w:ind w:left="250" w:right="851"/>
              <w:jc w:val="both"/>
              <w:rPr>
                <w:rFonts w:ascii="Browallia New" w:hAnsi="Browallia New" w:cs="Browallia New"/>
                <w:sz w:val="28"/>
                <w:szCs w:val="28"/>
              </w:rPr>
            </w:pPr>
            <w:r w:rsidRPr="00CF1292">
              <w:rPr>
                <w:rFonts w:ascii="Browallia New" w:hAnsi="Browallia New" w:cs="Browallia New"/>
                <w:sz w:val="28"/>
                <w:szCs w:val="28"/>
                <w:cs/>
              </w:rPr>
              <w:t>เงินกู้ยืม</w:t>
            </w:r>
          </w:p>
        </w:tc>
        <w:tc>
          <w:tcPr>
            <w:tcW w:w="1260" w:type="dxa"/>
            <w:shd w:val="clear" w:color="auto" w:fill="auto"/>
          </w:tcPr>
          <w:p w14:paraId="520C82F4" w14:textId="3FA4EF4D" w:rsidR="004B585C" w:rsidRPr="0074323D"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4323D">
              <w:rPr>
                <w:rFonts w:ascii="Browallia New" w:hAnsi="Browallia New" w:cs="Browallia New"/>
                <w:sz w:val="28"/>
                <w:szCs w:val="28"/>
                <w:lang w:val="en-GB"/>
              </w:rPr>
              <w:t xml:space="preserve"> 1,294,900 </w:t>
            </w:r>
          </w:p>
        </w:tc>
        <w:tc>
          <w:tcPr>
            <w:tcW w:w="180" w:type="dxa"/>
            <w:shd w:val="clear" w:color="auto" w:fill="auto"/>
            <w:vAlign w:val="bottom"/>
          </w:tcPr>
          <w:p w14:paraId="4508A275" w14:textId="77777777" w:rsidR="004B585C" w:rsidRPr="00907611" w:rsidRDefault="004B585C" w:rsidP="004B585C">
            <w:pPr>
              <w:spacing w:line="240" w:lineRule="auto"/>
              <w:ind w:left="-45" w:right="23"/>
              <w:jc w:val="right"/>
              <w:rPr>
                <w:rFonts w:ascii="Browallia New" w:hAnsi="Browallia New" w:cs="Browallia New"/>
                <w:sz w:val="28"/>
                <w:szCs w:val="28"/>
                <w:highlight w:val="yellow"/>
              </w:rPr>
            </w:pPr>
          </w:p>
        </w:tc>
        <w:tc>
          <w:tcPr>
            <w:tcW w:w="1219" w:type="dxa"/>
            <w:tcBorders>
              <w:left w:val="nil"/>
              <w:right w:val="nil"/>
            </w:tcBorders>
          </w:tcPr>
          <w:p w14:paraId="774D37D8" w14:textId="0806001F" w:rsidR="004B585C" w:rsidRPr="003A18DC" w:rsidRDefault="00D93B53"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3A18DC">
              <w:rPr>
                <w:rFonts w:ascii="Browallia New" w:hAnsi="Browallia New" w:cs="Browallia New"/>
                <w:sz w:val="28"/>
                <w:szCs w:val="28"/>
                <w:lang w:val="en-GB"/>
              </w:rPr>
              <w:t>136,000</w:t>
            </w:r>
          </w:p>
        </w:tc>
        <w:tc>
          <w:tcPr>
            <w:tcW w:w="180" w:type="dxa"/>
            <w:tcBorders>
              <w:left w:val="nil"/>
              <w:right w:val="nil"/>
            </w:tcBorders>
          </w:tcPr>
          <w:p w14:paraId="68645566" w14:textId="77777777" w:rsidR="004B585C" w:rsidRPr="003A18DC"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left w:val="nil"/>
              <w:right w:val="nil"/>
            </w:tcBorders>
          </w:tcPr>
          <w:p w14:paraId="6C2D14AD" w14:textId="270E9AE6" w:rsidR="004B585C" w:rsidRPr="003A18DC" w:rsidRDefault="005716B4"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3A18DC">
              <w:rPr>
                <w:rFonts w:ascii="Browallia New" w:hAnsi="Browallia New" w:cs="Browallia New" w:hint="cs"/>
                <w:sz w:val="28"/>
                <w:szCs w:val="28"/>
                <w:cs/>
              </w:rPr>
              <w:t>(</w:t>
            </w:r>
            <w:r w:rsidR="00286C6F" w:rsidRPr="003A18DC">
              <w:rPr>
                <w:rFonts w:ascii="Browallia New" w:hAnsi="Browallia New" w:cs="Browallia New"/>
                <w:sz w:val="28"/>
                <w:szCs w:val="28"/>
              </w:rPr>
              <w:t>209</w:t>
            </w:r>
            <w:r w:rsidR="005407F7" w:rsidRPr="003A18DC">
              <w:rPr>
                <w:rFonts w:ascii="Browallia New" w:hAnsi="Browallia New" w:cs="Browallia New"/>
                <w:sz w:val="28"/>
                <w:szCs w:val="28"/>
              </w:rPr>
              <w:t>,</w:t>
            </w:r>
            <w:r w:rsidR="00286C6F" w:rsidRPr="003A18DC">
              <w:rPr>
                <w:rFonts w:ascii="Browallia New" w:hAnsi="Browallia New" w:cs="Browallia New"/>
                <w:sz w:val="28"/>
                <w:szCs w:val="28"/>
              </w:rPr>
              <w:t>813</w:t>
            </w:r>
            <w:r w:rsidRPr="003A18DC">
              <w:rPr>
                <w:rFonts w:ascii="Browallia New" w:hAnsi="Browallia New" w:cs="Browallia New" w:hint="cs"/>
                <w:sz w:val="28"/>
                <w:szCs w:val="28"/>
                <w:cs/>
              </w:rPr>
              <w:t>)</w:t>
            </w:r>
          </w:p>
        </w:tc>
        <w:tc>
          <w:tcPr>
            <w:tcW w:w="180" w:type="dxa"/>
            <w:tcBorders>
              <w:left w:val="nil"/>
              <w:right w:val="nil"/>
            </w:tcBorders>
          </w:tcPr>
          <w:p w14:paraId="187F1CE6" w14:textId="77777777" w:rsidR="004B585C" w:rsidRPr="003A18DC"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48" w:type="dxa"/>
          </w:tcPr>
          <w:p w14:paraId="5F845455" w14:textId="1A2D80BE" w:rsidR="004B585C" w:rsidRPr="003A18DC" w:rsidRDefault="004B611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3A18DC">
              <w:rPr>
                <w:rFonts w:ascii="Browallia New" w:hAnsi="Browallia New" w:cs="Browallia New"/>
                <w:sz w:val="28"/>
                <w:szCs w:val="28"/>
                <w:lang w:val="en-GB"/>
              </w:rPr>
              <w:t>1,221,087</w:t>
            </w:r>
          </w:p>
        </w:tc>
      </w:tr>
      <w:tr w:rsidR="004B585C" w:rsidRPr="00907611" w14:paraId="551EBDD2" w14:textId="77777777">
        <w:trPr>
          <w:cantSplit/>
        </w:trPr>
        <w:tc>
          <w:tcPr>
            <w:tcW w:w="3561" w:type="dxa"/>
            <w:vAlign w:val="bottom"/>
          </w:tcPr>
          <w:p w14:paraId="1E0EE618" w14:textId="57F58349" w:rsidR="004B585C" w:rsidRPr="00CF1292" w:rsidRDefault="004B585C" w:rsidP="004B585C">
            <w:pPr>
              <w:spacing w:line="240" w:lineRule="auto"/>
              <w:ind w:left="250" w:right="851"/>
              <w:jc w:val="both"/>
              <w:rPr>
                <w:rFonts w:ascii="Browallia New" w:hAnsi="Browallia New" w:cs="Browallia New"/>
                <w:sz w:val="28"/>
                <w:szCs w:val="28"/>
              </w:rPr>
            </w:pPr>
            <w:r w:rsidRPr="00CF1292">
              <w:rPr>
                <w:rFonts w:ascii="Browallia New" w:hAnsi="Browallia New" w:cs="Browallia New"/>
                <w:sz w:val="28"/>
                <w:szCs w:val="28"/>
                <w:cs/>
              </w:rPr>
              <w:t>ดอกเบี้ยค้างจ่าย</w:t>
            </w:r>
          </w:p>
        </w:tc>
        <w:tc>
          <w:tcPr>
            <w:tcW w:w="1260" w:type="dxa"/>
            <w:shd w:val="clear" w:color="auto" w:fill="auto"/>
          </w:tcPr>
          <w:p w14:paraId="3C9DE788" w14:textId="357D2714" w:rsidR="004B585C" w:rsidRPr="0074323D"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74323D">
              <w:rPr>
                <w:rFonts w:ascii="Browallia New" w:hAnsi="Browallia New" w:cs="Browallia New"/>
                <w:sz w:val="28"/>
                <w:szCs w:val="28"/>
                <w:lang w:val="en-GB"/>
              </w:rPr>
              <w:t xml:space="preserve"> </w:t>
            </w:r>
            <w:r w:rsidRPr="0074323D">
              <w:rPr>
                <w:rFonts w:ascii="Browallia New" w:hAnsi="Browallia New" w:cs="Browallia New"/>
                <w:sz w:val="28"/>
                <w:szCs w:val="28"/>
                <w:lang w:val="en-GB"/>
              </w:rPr>
              <w:fldChar w:fldCharType="begin"/>
            </w:r>
            <w:r w:rsidRPr="0074323D">
              <w:rPr>
                <w:rFonts w:ascii="Browallia New" w:hAnsi="Browallia New" w:cs="Browallia New"/>
                <w:sz w:val="28"/>
                <w:szCs w:val="28"/>
                <w:lang w:val="en-GB"/>
              </w:rPr>
              <w:instrText xml:space="preserve"> =SUM(LEFT) </w:instrText>
            </w:r>
            <w:r w:rsidRPr="0074323D">
              <w:rPr>
                <w:rFonts w:ascii="Browallia New" w:hAnsi="Browallia New" w:cs="Browallia New"/>
                <w:sz w:val="28"/>
                <w:szCs w:val="28"/>
                <w:lang w:val="en-GB"/>
              </w:rPr>
              <w:fldChar w:fldCharType="separate"/>
            </w:r>
            <w:r w:rsidRPr="0074323D">
              <w:rPr>
                <w:rFonts w:ascii="Browallia New" w:hAnsi="Browallia New" w:cs="Browallia New"/>
                <w:sz w:val="28"/>
                <w:szCs w:val="28"/>
                <w:lang w:val="en-GB"/>
              </w:rPr>
              <w:t>20,809</w:t>
            </w:r>
            <w:r w:rsidRPr="0074323D">
              <w:rPr>
                <w:rFonts w:ascii="Browallia New" w:hAnsi="Browallia New" w:cs="Browallia New"/>
                <w:sz w:val="28"/>
                <w:szCs w:val="28"/>
                <w:lang w:val="en-GB"/>
              </w:rPr>
              <w:fldChar w:fldCharType="end"/>
            </w:r>
          </w:p>
        </w:tc>
        <w:tc>
          <w:tcPr>
            <w:tcW w:w="180" w:type="dxa"/>
            <w:shd w:val="clear" w:color="auto" w:fill="auto"/>
            <w:vAlign w:val="bottom"/>
          </w:tcPr>
          <w:p w14:paraId="10C82AD2" w14:textId="77777777" w:rsidR="004B585C" w:rsidRPr="00907611" w:rsidRDefault="004B585C" w:rsidP="004B585C">
            <w:pPr>
              <w:spacing w:line="240" w:lineRule="auto"/>
              <w:ind w:left="-45" w:right="23"/>
              <w:jc w:val="right"/>
              <w:rPr>
                <w:rFonts w:ascii="Browallia New" w:hAnsi="Browallia New" w:cs="Browallia New"/>
                <w:sz w:val="28"/>
                <w:szCs w:val="28"/>
                <w:highlight w:val="yellow"/>
              </w:rPr>
            </w:pPr>
          </w:p>
        </w:tc>
        <w:tc>
          <w:tcPr>
            <w:tcW w:w="1219" w:type="dxa"/>
            <w:tcBorders>
              <w:left w:val="nil"/>
              <w:right w:val="nil"/>
            </w:tcBorders>
            <w:shd w:val="clear" w:color="auto" w:fill="auto"/>
          </w:tcPr>
          <w:p w14:paraId="6A1F68AB" w14:textId="03F64200" w:rsidR="004B585C" w:rsidRPr="003A18DC" w:rsidRDefault="00464A42"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3A18DC">
              <w:rPr>
                <w:rFonts w:ascii="Browallia New" w:hAnsi="Browallia New" w:cs="Browallia New"/>
                <w:sz w:val="28"/>
                <w:szCs w:val="28"/>
                <w:lang w:val="en-GB"/>
              </w:rPr>
              <w:t>41,210</w:t>
            </w:r>
          </w:p>
        </w:tc>
        <w:tc>
          <w:tcPr>
            <w:tcW w:w="180" w:type="dxa"/>
            <w:tcBorders>
              <w:left w:val="nil"/>
              <w:right w:val="nil"/>
            </w:tcBorders>
            <w:shd w:val="clear" w:color="auto" w:fill="auto"/>
          </w:tcPr>
          <w:p w14:paraId="51FF52AB" w14:textId="77777777" w:rsidR="004B585C" w:rsidRPr="003A18DC"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left w:val="nil"/>
              <w:right w:val="nil"/>
            </w:tcBorders>
            <w:shd w:val="clear" w:color="auto" w:fill="auto"/>
          </w:tcPr>
          <w:p w14:paraId="4B134F33" w14:textId="75BB340D" w:rsidR="004B585C" w:rsidRPr="003A18DC" w:rsidRDefault="00464A42"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3A18DC">
              <w:rPr>
                <w:rFonts w:ascii="Browallia New" w:hAnsi="Browallia New" w:cs="Browallia New" w:hint="cs"/>
                <w:sz w:val="28"/>
                <w:szCs w:val="28"/>
                <w:cs/>
                <w:lang w:val="en-GB"/>
              </w:rPr>
              <w:t>(</w:t>
            </w:r>
            <w:r w:rsidRPr="003A18DC">
              <w:rPr>
                <w:rFonts w:ascii="Browallia New" w:hAnsi="Browallia New" w:cs="Browallia New"/>
                <w:sz w:val="28"/>
                <w:szCs w:val="28"/>
              </w:rPr>
              <w:t>42,26</w:t>
            </w:r>
            <w:r w:rsidR="002128FA" w:rsidRPr="003A18DC">
              <w:rPr>
                <w:rFonts w:ascii="Browallia New" w:hAnsi="Browallia New" w:cs="Browallia New"/>
                <w:sz w:val="28"/>
                <w:szCs w:val="28"/>
              </w:rPr>
              <w:t>2</w:t>
            </w:r>
            <w:r w:rsidRPr="003A18DC">
              <w:rPr>
                <w:rFonts w:ascii="Browallia New" w:hAnsi="Browallia New" w:cs="Browallia New" w:hint="cs"/>
                <w:sz w:val="28"/>
                <w:szCs w:val="28"/>
                <w:cs/>
                <w:lang w:val="en-GB"/>
              </w:rPr>
              <w:t>)</w:t>
            </w:r>
          </w:p>
        </w:tc>
        <w:tc>
          <w:tcPr>
            <w:tcW w:w="180" w:type="dxa"/>
            <w:tcBorders>
              <w:left w:val="nil"/>
              <w:right w:val="nil"/>
            </w:tcBorders>
            <w:shd w:val="clear" w:color="auto" w:fill="auto"/>
          </w:tcPr>
          <w:p w14:paraId="3ED232A4" w14:textId="77777777" w:rsidR="004B585C" w:rsidRPr="003A18DC"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248" w:type="dxa"/>
          </w:tcPr>
          <w:p w14:paraId="20ED92A0" w14:textId="3BA3FB45" w:rsidR="004B585C" w:rsidRPr="003A18DC" w:rsidRDefault="00ED7765"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3A18DC">
              <w:rPr>
                <w:rFonts w:ascii="Browallia New" w:hAnsi="Browallia New" w:cs="Browallia New"/>
                <w:sz w:val="28"/>
                <w:szCs w:val="28"/>
                <w:lang w:val="en-GB"/>
              </w:rPr>
              <w:t>19,75</w:t>
            </w:r>
            <w:r w:rsidR="002D58B1" w:rsidRPr="003A18DC">
              <w:rPr>
                <w:rFonts w:ascii="Browallia New" w:hAnsi="Browallia New" w:cs="Browallia New"/>
                <w:sz w:val="28"/>
                <w:szCs w:val="28"/>
              </w:rPr>
              <w:t>7</w:t>
            </w:r>
          </w:p>
        </w:tc>
      </w:tr>
      <w:tr w:rsidR="004B585C" w:rsidRPr="00B737D5" w14:paraId="7C859633" w14:textId="77777777">
        <w:trPr>
          <w:cantSplit/>
        </w:trPr>
        <w:tc>
          <w:tcPr>
            <w:tcW w:w="3561" w:type="dxa"/>
          </w:tcPr>
          <w:p w14:paraId="1764F5E3" w14:textId="0D9CA567" w:rsidR="004B585C" w:rsidRPr="00CF1292" w:rsidRDefault="004B585C" w:rsidP="004B585C">
            <w:pPr>
              <w:spacing w:line="240" w:lineRule="auto"/>
              <w:ind w:right="851" w:firstLine="102"/>
              <w:jc w:val="both"/>
              <w:rPr>
                <w:rFonts w:ascii="Browallia New" w:hAnsi="Browallia New" w:cs="Browallia New"/>
                <w:sz w:val="28"/>
                <w:szCs w:val="28"/>
              </w:rPr>
            </w:pPr>
            <w:r w:rsidRPr="00CF1292">
              <w:rPr>
                <w:rFonts w:ascii="Browallia New" w:hAnsi="Browallia New" w:cs="Browallia New"/>
                <w:sz w:val="28"/>
                <w:szCs w:val="28"/>
                <w:cs/>
              </w:rPr>
              <w:t>รวม</w:t>
            </w:r>
          </w:p>
        </w:tc>
        <w:tc>
          <w:tcPr>
            <w:tcW w:w="1260" w:type="dxa"/>
            <w:tcBorders>
              <w:top w:val="single" w:sz="4" w:space="0" w:color="auto"/>
              <w:bottom w:val="single" w:sz="12" w:space="0" w:color="auto"/>
            </w:tcBorders>
            <w:shd w:val="clear" w:color="auto" w:fill="auto"/>
          </w:tcPr>
          <w:p w14:paraId="1739BBB7" w14:textId="1D50F665" w:rsidR="004B585C" w:rsidRPr="00B737D5"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4323D">
              <w:rPr>
                <w:rFonts w:ascii="Browallia New" w:hAnsi="Browallia New" w:cs="Browallia New"/>
                <w:sz w:val="28"/>
                <w:szCs w:val="28"/>
                <w:lang w:val="en-GB"/>
              </w:rPr>
              <w:t xml:space="preserve"> 1,878,356</w:t>
            </w:r>
            <w:r w:rsidRPr="00030836">
              <w:rPr>
                <w:rFonts w:ascii="Browallia New" w:hAnsi="Browallia New" w:cs="Browallia New"/>
                <w:sz w:val="28"/>
                <w:szCs w:val="28"/>
                <w:lang w:val="en-GB"/>
              </w:rPr>
              <w:t xml:space="preserve"> </w:t>
            </w:r>
          </w:p>
        </w:tc>
        <w:tc>
          <w:tcPr>
            <w:tcW w:w="180" w:type="dxa"/>
            <w:shd w:val="clear" w:color="auto" w:fill="auto"/>
            <w:vAlign w:val="bottom"/>
          </w:tcPr>
          <w:p w14:paraId="1CE32271" w14:textId="77777777" w:rsidR="004B585C" w:rsidRPr="00B737D5" w:rsidRDefault="004B585C" w:rsidP="004B585C">
            <w:pPr>
              <w:spacing w:line="240" w:lineRule="auto"/>
              <w:ind w:left="-45" w:right="23"/>
              <w:jc w:val="right"/>
              <w:rPr>
                <w:rFonts w:ascii="Browallia New" w:hAnsi="Browallia New" w:cs="Browallia New"/>
                <w:sz w:val="28"/>
                <w:szCs w:val="28"/>
              </w:rPr>
            </w:pPr>
          </w:p>
        </w:tc>
        <w:tc>
          <w:tcPr>
            <w:tcW w:w="1219" w:type="dxa"/>
            <w:tcBorders>
              <w:top w:val="single" w:sz="4" w:space="0" w:color="auto"/>
              <w:left w:val="nil"/>
              <w:bottom w:val="single" w:sz="12" w:space="0" w:color="auto"/>
              <w:right w:val="nil"/>
            </w:tcBorders>
          </w:tcPr>
          <w:p w14:paraId="50ACFD0D" w14:textId="6B48C4B3" w:rsidR="004B585C" w:rsidRPr="003A18DC" w:rsidRDefault="005209A7"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3A18DC">
              <w:rPr>
                <w:rFonts w:ascii="Browallia New" w:hAnsi="Browallia New" w:cs="Browallia New"/>
                <w:sz w:val="28"/>
                <w:szCs w:val="28"/>
                <w:lang w:val="en-GB"/>
              </w:rPr>
              <w:t>462,045</w:t>
            </w:r>
          </w:p>
        </w:tc>
        <w:tc>
          <w:tcPr>
            <w:tcW w:w="180" w:type="dxa"/>
            <w:tcBorders>
              <w:left w:val="nil"/>
              <w:right w:val="nil"/>
            </w:tcBorders>
          </w:tcPr>
          <w:p w14:paraId="1774B7D0" w14:textId="77777777" w:rsidR="004B585C" w:rsidRPr="003A18DC" w:rsidRDefault="004B585C" w:rsidP="004B585C">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top w:val="single" w:sz="4" w:space="0" w:color="auto"/>
              <w:left w:val="nil"/>
              <w:bottom w:val="single" w:sz="12" w:space="0" w:color="auto"/>
              <w:right w:val="nil"/>
            </w:tcBorders>
          </w:tcPr>
          <w:p w14:paraId="73BC631A" w14:textId="28DE09B3" w:rsidR="004B585C" w:rsidRPr="003A18DC" w:rsidRDefault="00F209F1"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3A18DC">
              <w:rPr>
                <w:rFonts w:ascii="Browallia New" w:hAnsi="Browallia New" w:cs="Browallia New" w:hint="cs"/>
                <w:sz w:val="28"/>
                <w:szCs w:val="28"/>
                <w:cs/>
                <w:lang w:val="en-GB"/>
              </w:rPr>
              <w:t>(</w:t>
            </w:r>
            <w:r w:rsidR="002D4DB7" w:rsidRPr="003A18DC">
              <w:rPr>
                <w:rFonts w:ascii="Browallia New" w:hAnsi="Browallia New" w:cs="Browallia New"/>
                <w:sz w:val="28"/>
                <w:szCs w:val="28"/>
                <w:lang w:val="en-GB"/>
              </w:rPr>
              <w:t>532,48</w:t>
            </w:r>
            <w:r w:rsidR="00300BFC" w:rsidRPr="003A18DC">
              <w:rPr>
                <w:rFonts w:ascii="Browallia New" w:hAnsi="Browallia New" w:cs="Browallia New"/>
                <w:sz w:val="28"/>
                <w:szCs w:val="28"/>
                <w:lang w:val="en-GB"/>
              </w:rPr>
              <w:t>7</w:t>
            </w:r>
            <w:r w:rsidRPr="003A18DC">
              <w:rPr>
                <w:rFonts w:ascii="Browallia New" w:hAnsi="Browallia New" w:cs="Browallia New" w:hint="cs"/>
                <w:sz w:val="28"/>
                <w:szCs w:val="28"/>
                <w:cs/>
                <w:lang w:val="en-GB"/>
              </w:rPr>
              <w:t>)</w:t>
            </w:r>
          </w:p>
        </w:tc>
        <w:tc>
          <w:tcPr>
            <w:tcW w:w="180" w:type="dxa"/>
            <w:tcBorders>
              <w:left w:val="nil"/>
              <w:right w:val="nil"/>
            </w:tcBorders>
          </w:tcPr>
          <w:p w14:paraId="1D32D3A9" w14:textId="77777777" w:rsidR="004B585C" w:rsidRPr="003A18DC" w:rsidRDefault="004B585C"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248" w:type="dxa"/>
            <w:tcBorders>
              <w:top w:val="single" w:sz="4" w:space="0" w:color="auto"/>
              <w:bottom w:val="single" w:sz="12" w:space="0" w:color="auto"/>
            </w:tcBorders>
          </w:tcPr>
          <w:p w14:paraId="41EEAD92" w14:textId="0E001EA0" w:rsidR="004B585C" w:rsidRPr="003A18DC" w:rsidRDefault="00F209F1" w:rsidP="004B585C">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sidRPr="003A18DC">
              <w:rPr>
                <w:rFonts w:ascii="Browallia New" w:hAnsi="Browallia New" w:cs="Browallia New"/>
                <w:sz w:val="28"/>
                <w:szCs w:val="28"/>
                <w:lang w:val="en-GB"/>
              </w:rPr>
              <w:t>1,807,91</w:t>
            </w:r>
            <w:r w:rsidR="00F57AF6" w:rsidRPr="003A18DC">
              <w:rPr>
                <w:rFonts w:ascii="Browallia New" w:hAnsi="Browallia New" w:cs="Browallia New"/>
                <w:sz w:val="28"/>
                <w:szCs w:val="28"/>
                <w:lang w:val="en-GB"/>
              </w:rPr>
              <w:t>4</w:t>
            </w:r>
          </w:p>
        </w:tc>
      </w:tr>
    </w:tbl>
    <w:p w14:paraId="433CEAAE" w14:textId="77777777" w:rsidR="00885B02" w:rsidRDefault="00885B02" w:rsidP="00E7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bookmarkStart w:id="1" w:name="_Hlk138061982"/>
    </w:p>
    <w:bookmarkEnd w:id="1"/>
    <w:p w14:paraId="42B7B2C7" w14:textId="003C45FC" w:rsidR="00E75DEC" w:rsidRPr="00E75DEC" w:rsidRDefault="00E75DEC" w:rsidP="00E75DE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ลูกหนี้ตามสัญญาเช่าซื้อ</w:t>
      </w:r>
      <w:r w:rsidRPr="00B737D5">
        <w:rPr>
          <w:rFonts w:ascii="Browallia New" w:hAnsi="Browallia New" w:cs="Browallia New"/>
          <w:b/>
          <w:bCs/>
          <w:sz w:val="28"/>
          <w:szCs w:val="28"/>
          <w:lang w:val="en-GB"/>
        </w:rPr>
        <w:t xml:space="preserve"> </w:t>
      </w:r>
      <w:r>
        <w:rPr>
          <w:rFonts w:ascii="Browallia New" w:hAnsi="Browallia New" w:cs="Browallia New"/>
          <w:b/>
          <w:bCs/>
          <w:sz w:val="28"/>
          <w:szCs w:val="28"/>
          <w:lang w:val="en-GB"/>
        </w:rPr>
        <w:t>–</w:t>
      </w:r>
      <w:r w:rsidRPr="00B737D5">
        <w:rPr>
          <w:rFonts w:ascii="Browallia New" w:hAnsi="Browallia New" w:cs="Browallia New"/>
          <w:b/>
          <w:bCs/>
          <w:sz w:val="28"/>
          <w:szCs w:val="28"/>
          <w:lang w:val="en-GB"/>
        </w:rPr>
        <w:t xml:space="preserve"> </w:t>
      </w:r>
      <w:r w:rsidRPr="00B737D5">
        <w:rPr>
          <w:rFonts w:ascii="Browallia New" w:hAnsi="Browallia New" w:cs="Browallia New" w:hint="cs"/>
          <w:b/>
          <w:bCs/>
          <w:sz w:val="28"/>
          <w:szCs w:val="28"/>
          <w:cs/>
          <w:lang w:val="en-GB"/>
        </w:rPr>
        <w:t>สุทธิ</w:t>
      </w:r>
    </w:p>
    <w:p w14:paraId="58B1929C"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tbl>
      <w:tblPr>
        <w:tblW w:w="9549" w:type="dxa"/>
        <w:tblInd w:w="360" w:type="dxa"/>
        <w:tblLayout w:type="fixed"/>
        <w:tblLook w:val="0000" w:firstRow="0" w:lastRow="0" w:firstColumn="0" w:lastColumn="0" w:noHBand="0" w:noVBand="0"/>
      </w:tblPr>
      <w:tblGrid>
        <w:gridCol w:w="2610"/>
        <w:gridCol w:w="870"/>
        <w:gridCol w:w="831"/>
        <w:gridCol w:w="841"/>
        <w:gridCol w:w="850"/>
        <w:gridCol w:w="793"/>
        <w:gridCol w:w="828"/>
        <w:gridCol w:w="954"/>
        <w:gridCol w:w="972"/>
      </w:tblGrid>
      <w:tr w:rsidR="00F32A11" w:rsidRPr="008562FF" w14:paraId="56EB5CAF" w14:textId="77777777" w:rsidTr="007932B2">
        <w:trPr>
          <w:tblHeader/>
        </w:trPr>
        <w:tc>
          <w:tcPr>
            <w:tcW w:w="2610" w:type="dxa"/>
          </w:tcPr>
          <w:p w14:paraId="2F524749" w14:textId="77777777" w:rsidR="00F32A11" w:rsidRPr="008562FF"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tcPr>
          <w:p w14:paraId="0285827B" w14:textId="77777777" w:rsidR="00F32A11" w:rsidRPr="008562FF" w:rsidRDefault="00F32A11" w:rsidP="007932B2">
            <w:pPr>
              <w:spacing w:line="240" w:lineRule="auto"/>
              <w:ind w:right="-45"/>
              <w:jc w:val="right"/>
              <w:rPr>
                <w:rFonts w:ascii="Browallia New" w:hAnsi="Browallia New" w:cs="Browallia New"/>
                <w:sz w:val="22"/>
                <w:szCs w:val="22"/>
                <w:cs/>
              </w:rPr>
            </w:pPr>
            <w:r w:rsidRPr="008562FF">
              <w:rPr>
                <w:rFonts w:ascii="Browallia New" w:hAnsi="Browallia New" w:cs="Browallia New"/>
                <w:sz w:val="22"/>
                <w:szCs w:val="22"/>
                <w:cs/>
              </w:rPr>
              <w:t xml:space="preserve">(หน่วย </w:t>
            </w:r>
            <w:r w:rsidRPr="008562FF">
              <w:rPr>
                <w:rFonts w:ascii="Browallia New" w:hAnsi="Browallia New" w:cs="Browallia New"/>
                <w:sz w:val="22"/>
                <w:szCs w:val="22"/>
                <w:lang w:val="en-GB"/>
              </w:rPr>
              <w:t xml:space="preserve">: </w:t>
            </w:r>
            <w:r w:rsidRPr="008562FF">
              <w:rPr>
                <w:rFonts w:ascii="Browallia New" w:hAnsi="Browallia New" w:cs="Browallia New"/>
                <w:sz w:val="22"/>
                <w:szCs w:val="22"/>
                <w:cs/>
              </w:rPr>
              <w:t>พันบาท)</w:t>
            </w:r>
          </w:p>
        </w:tc>
      </w:tr>
      <w:tr w:rsidR="00F32A11" w:rsidRPr="008562FF" w14:paraId="6519BA1E" w14:textId="77777777" w:rsidTr="007932B2">
        <w:trPr>
          <w:tblHeader/>
        </w:trPr>
        <w:tc>
          <w:tcPr>
            <w:tcW w:w="2610" w:type="dxa"/>
          </w:tcPr>
          <w:p w14:paraId="1E4F81AA" w14:textId="77777777" w:rsidR="00F32A11" w:rsidRPr="008562FF"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vAlign w:val="bottom"/>
          </w:tcPr>
          <w:p w14:paraId="6B2E2A4D" w14:textId="77777777" w:rsidR="00F32A11" w:rsidRPr="008562FF" w:rsidRDefault="00F32A11" w:rsidP="007932B2">
            <w:pPr>
              <w:pBdr>
                <w:bottom w:val="single" w:sz="4" w:space="1" w:color="auto"/>
              </w:pBdr>
              <w:tabs>
                <w:tab w:val="clear" w:pos="680"/>
                <w:tab w:val="clear" w:pos="907"/>
              </w:tabs>
              <w:spacing w:line="240" w:lineRule="auto"/>
              <w:ind w:left="-9"/>
              <w:jc w:val="center"/>
              <w:rPr>
                <w:rFonts w:ascii="Browallia New" w:hAnsi="Browallia New" w:cs="Browallia New"/>
                <w:sz w:val="22"/>
                <w:szCs w:val="22"/>
                <w:cs/>
              </w:rPr>
            </w:pPr>
            <w:r w:rsidRPr="008562FF">
              <w:rPr>
                <w:rFonts w:ascii="Browallia New" w:hAnsi="Browallia New" w:cs="Browallia New"/>
                <w:sz w:val="22"/>
                <w:szCs w:val="22"/>
                <w:cs/>
              </w:rPr>
              <w:t>งบการเงินรวม</w:t>
            </w:r>
          </w:p>
        </w:tc>
      </w:tr>
      <w:tr w:rsidR="00F32A11" w:rsidRPr="008562FF" w14:paraId="3A2847D2" w14:textId="77777777" w:rsidTr="007932B2">
        <w:trPr>
          <w:tblHeader/>
        </w:trPr>
        <w:tc>
          <w:tcPr>
            <w:tcW w:w="2610" w:type="dxa"/>
          </w:tcPr>
          <w:p w14:paraId="2705EB57" w14:textId="77777777" w:rsidR="00F32A11" w:rsidRPr="008562FF"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2922254D" w14:textId="77777777" w:rsidR="00F32A11" w:rsidRPr="008562FF" w:rsidRDefault="00F32A11" w:rsidP="007932B2">
            <w:pPr>
              <w:spacing w:line="240" w:lineRule="auto"/>
              <w:ind w:left="-23" w:right="-7"/>
              <w:jc w:val="center"/>
              <w:rPr>
                <w:rFonts w:ascii="Browallia New" w:hAnsi="Browallia New" w:cs="Browallia New"/>
                <w:sz w:val="22"/>
                <w:szCs w:val="22"/>
              </w:rPr>
            </w:pPr>
            <w:r w:rsidRPr="008562FF">
              <w:rPr>
                <w:rFonts w:ascii="Browallia New" w:hAnsi="Browallia New" w:cs="Browallia New"/>
                <w:sz w:val="22"/>
                <w:szCs w:val="22"/>
                <w:cs/>
              </w:rPr>
              <w:t>ส่วนที่ถึงกำหนดชำระ</w:t>
            </w:r>
          </w:p>
          <w:p w14:paraId="1DFDB365" w14:textId="77777777" w:rsidR="00F32A11" w:rsidRPr="008562FF"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8562FF">
              <w:rPr>
                <w:rFonts w:ascii="Browallia New" w:hAnsi="Browallia New" w:cs="Browallia New"/>
                <w:sz w:val="22"/>
                <w:szCs w:val="22"/>
                <w:cs/>
              </w:rPr>
              <w:t>ภายในหนึ่งปี</w:t>
            </w:r>
          </w:p>
        </w:tc>
        <w:tc>
          <w:tcPr>
            <w:tcW w:w="1691" w:type="dxa"/>
            <w:gridSpan w:val="2"/>
            <w:vAlign w:val="bottom"/>
          </w:tcPr>
          <w:p w14:paraId="28D7FAEA" w14:textId="77777777" w:rsidR="00F32A11" w:rsidRPr="008562FF" w:rsidRDefault="00F32A11" w:rsidP="007932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7"/>
              <w:jc w:val="center"/>
              <w:rPr>
                <w:rFonts w:ascii="Browallia New" w:hAnsi="Browallia New" w:cs="Browallia New"/>
                <w:sz w:val="22"/>
                <w:szCs w:val="22"/>
              </w:rPr>
            </w:pPr>
            <w:r w:rsidRPr="008562FF">
              <w:rPr>
                <w:rFonts w:ascii="Browallia New" w:hAnsi="Browallia New" w:cs="Browallia New"/>
                <w:sz w:val="22"/>
                <w:szCs w:val="22"/>
                <w:cs/>
              </w:rPr>
              <w:t>ส่วนที่ถึงกำหนดชำระ</w:t>
            </w:r>
          </w:p>
          <w:p w14:paraId="00C1B8F4" w14:textId="77777777" w:rsidR="00F32A11" w:rsidRPr="008562FF" w:rsidRDefault="00F32A11" w:rsidP="007932B2">
            <w:pPr>
              <w:spacing w:line="240" w:lineRule="auto"/>
              <w:ind w:left="-23" w:right="-7"/>
              <w:jc w:val="center"/>
              <w:rPr>
                <w:rFonts w:ascii="Browallia New" w:hAnsi="Browallia New" w:cs="Browallia New"/>
                <w:sz w:val="22"/>
                <w:szCs w:val="22"/>
              </w:rPr>
            </w:pPr>
            <w:r w:rsidRPr="008562FF">
              <w:rPr>
                <w:rFonts w:ascii="Browallia New" w:hAnsi="Browallia New" w:cs="Browallia New"/>
                <w:sz w:val="22"/>
                <w:szCs w:val="22"/>
                <w:cs/>
              </w:rPr>
              <w:t>เกินกว่าหนึ่งปี</w:t>
            </w:r>
          </w:p>
          <w:p w14:paraId="22E1293B" w14:textId="77777777" w:rsidR="00F32A11" w:rsidRPr="008562FF"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8562FF">
              <w:rPr>
                <w:rFonts w:ascii="Browallia New" w:hAnsi="Browallia New" w:cs="Browallia New"/>
                <w:sz w:val="22"/>
                <w:szCs w:val="22"/>
                <w:cs/>
              </w:rPr>
              <w:t>แต่ไม่เกินห้าปี</w:t>
            </w:r>
          </w:p>
        </w:tc>
        <w:tc>
          <w:tcPr>
            <w:tcW w:w="1621" w:type="dxa"/>
            <w:gridSpan w:val="2"/>
            <w:vAlign w:val="bottom"/>
          </w:tcPr>
          <w:p w14:paraId="32F785F1" w14:textId="77777777" w:rsidR="00F32A11" w:rsidRPr="008562FF"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8562FF">
              <w:rPr>
                <w:rFonts w:ascii="Browallia New" w:hAnsi="Browallia New" w:cs="Browallia New"/>
                <w:sz w:val="22"/>
                <w:szCs w:val="22"/>
                <w:cs/>
              </w:rPr>
              <w:t>ส่วนที่ถึงกำหนดชำระเกินกว่าห้าปี</w:t>
            </w:r>
          </w:p>
        </w:tc>
        <w:tc>
          <w:tcPr>
            <w:tcW w:w="1926" w:type="dxa"/>
            <w:gridSpan w:val="2"/>
            <w:vAlign w:val="bottom"/>
          </w:tcPr>
          <w:p w14:paraId="5CDA34CB" w14:textId="77777777" w:rsidR="00F32A11" w:rsidRPr="008562FF"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8562FF">
              <w:rPr>
                <w:rFonts w:ascii="Browallia New" w:hAnsi="Browallia New" w:cs="Browallia New"/>
                <w:sz w:val="22"/>
                <w:szCs w:val="22"/>
                <w:cs/>
              </w:rPr>
              <w:t>รวม</w:t>
            </w:r>
          </w:p>
        </w:tc>
      </w:tr>
      <w:tr w:rsidR="004B585C" w:rsidRPr="008562FF" w14:paraId="532BEBE2" w14:textId="77777777" w:rsidTr="007932B2">
        <w:trPr>
          <w:tblHeader/>
        </w:trPr>
        <w:tc>
          <w:tcPr>
            <w:tcW w:w="2610" w:type="dxa"/>
          </w:tcPr>
          <w:p w14:paraId="36580D05" w14:textId="77777777" w:rsidR="004B585C" w:rsidRPr="008562FF" w:rsidRDefault="004B585C" w:rsidP="004B585C">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70" w:type="dxa"/>
            <w:vAlign w:val="bottom"/>
          </w:tcPr>
          <w:p w14:paraId="6AF84876" w14:textId="0A4CACEF" w:rsidR="004B585C" w:rsidRPr="008562FF" w:rsidRDefault="00A577FD" w:rsidP="004B585C">
            <w:pPr>
              <w:pBdr>
                <w:bottom w:val="single" w:sz="4" w:space="1" w:color="auto"/>
              </w:pBdr>
              <w:spacing w:line="240" w:lineRule="auto"/>
              <w:ind w:left="-23" w:right="-7"/>
              <w:jc w:val="center"/>
              <w:rPr>
                <w:rFonts w:ascii="Browallia New" w:hAnsi="Browallia New" w:cs="Browallia New"/>
                <w:sz w:val="22"/>
                <w:szCs w:val="22"/>
              </w:rPr>
            </w:pPr>
            <w:r w:rsidRPr="00A577FD">
              <w:rPr>
                <w:rFonts w:ascii="Browallia New" w:hAnsi="Browallia New" w:cs="Browallia New"/>
                <w:sz w:val="22"/>
                <w:szCs w:val="22"/>
              </w:rPr>
              <w:t>30</w:t>
            </w:r>
            <w:r w:rsidRPr="00A577FD">
              <w:rPr>
                <w:rFonts w:ascii="Browallia New" w:hAnsi="Browallia New" w:cs="Browallia New" w:hint="cs"/>
                <w:sz w:val="22"/>
                <w:szCs w:val="22"/>
                <w:cs/>
              </w:rPr>
              <w:t xml:space="preserve"> มิ.ย.</w:t>
            </w:r>
            <w:r w:rsidR="004B585C" w:rsidRPr="008562FF">
              <w:rPr>
                <w:rFonts w:ascii="Browallia New" w:hAnsi="Browallia New" w:cs="Browallia New"/>
                <w:sz w:val="22"/>
                <w:szCs w:val="22"/>
              </w:rPr>
              <w:br/>
              <w:t>2566</w:t>
            </w:r>
          </w:p>
        </w:tc>
        <w:tc>
          <w:tcPr>
            <w:tcW w:w="831" w:type="dxa"/>
            <w:vAlign w:val="bottom"/>
          </w:tcPr>
          <w:p w14:paraId="5200DA4A" w14:textId="655A1ED6" w:rsidR="004B585C" w:rsidRPr="008562FF" w:rsidRDefault="004B585C" w:rsidP="004B585C">
            <w:pPr>
              <w:pBdr>
                <w:bottom w:val="single" w:sz="4" w:space="1" w:color="auto"/>
              </w:pBdr>
              <w:spacing w:line="240" w:lineRule="auto"/>
              <w:ind w:left="-23" w:right="-7"/>
              <w:jc w:val="center"/>
              <w:rPr>
                <w:rFonts w:ascii="Browallia New" w:hAnsi="Browallia New" w:cs="Browallia New"/>
                <w:sz w:val="22"/>
                <w:szCs w:val="22"/>
              </w:rPr>
            </w:pPr>
            <w:r w:rsidRPr="008562FF">
              <w:rPr>
                <w:rFonts w:ascii="Browallia New" w:hAnsi="Browallia New" w:cs="Browallia New"/>
                <w:sz w:val="22"/>
                <w:szCs w:val="22"/>
              </w:rPr>
              <w:t>31</w:t>
            </w:r>
            <w:r w:rsidRPr="008562FF">
              <w:rPr>
                <w:rFonts w:ascii="Browallia New" w:hAnsi="Browallia New" w:cs="Browallia New"/>
                <w:sz w:val="22"/>
                <w:szCs w:val="22"/>
                <w:cs/>
              </w:rPr>
              <w:t xml:space="preserve"> ธ.ค. </w:t>
            </w:r>
            <w:r w:rsidRPr="008562FF">
              <w:rPr>
                <w:rFonts w:ascii="Browallia New" w:hAnsi="Browallia New" w:cs="Browallia New"/>
                <w:sz w:val="22"/>
                <w:szCs w:val="22"/>
              </w:rPr>
              <w:t>2565</w:t>
            </w:r>
          </w:p>
        </w:tc>
        <w:tc>
          <w:tcPr>
            <w:tcW w:w="841" w:type="dxa"/>
            <w:vAlign w:val="bottom"/>
          </w:tcPr>
          <w:p w14:paraId="05C339CE" w14:textId="0CED9BD1" w:rsidR="004B585C" w:rsidRPr="008562FF" w:rsidRDefault="00A577FD" w:rsidP="004B585C">
            <w:pPr>
              <w:pBdr>
                <w:bottom w:val="single" w:sz="4" w:space="1" w:color="auto"/>
              </w:pBdr>
              <w:spacing w:line="240" w:lineRule="auto"/>
              <w:ind w:left="-23" w:right="-7"/>
              <w:jc w:val="center"/>
              <w:rPr>
                <w:rFonts w:ascii="Browallia New" w:hAnsi="Browallia New" w:cs="Browallia New"/>
                <w:sz w:val="22"/>
                <w:szCs w:val="22"/>
              </w:rPr>
            </w:pPr>
            <w:r w:rsidRPr="00A577FD">
              <w:rPr>
                <w:rFonts w:ascii="Browallia New" w:hAnsi="Browallia New" w:cs="Browallia New"/>
                <w:sz w:val="22"/>
                <w:szCs w:val="22"/>
              </w:rPr>
              <w:t>30</w:t>
            </w:r>
            <w:r w:rsidRPr="00A577FD">
              <w:rPr>
                <w:rFonts w:ascii="Browallia New" w:hAnsi="Browallia New" w:cs="Browallia New" w:hint="cs"/>
                <w:sz w:val="22"/>
                <w:szCs w:val="22"/>
                <w:cs/>
              </w:rPr>
              <w:t xml:space="preserve"> มิ.ย.</w:t>
            </w:r>
            <w:r w:rsidR="004B585C" w:rsidRPr="008562FF">
              <w:rPr>
                <w:rFonts w:ascii="Browallia New" w:hAnsi="Browallia New" w:cs="Browallia New"/>
                <w:sz w:val="22"/>
                <w:szCs w:val="22"/>
              </w:rPr>
              <w:br/>
              <w:t>2566</w:t>
            </w:r>
          </w:p>
        </w:tc>
        <w:tc>
          <w:tcPr>
            <w:tcW w:w="850" w:type="dxa"/>
            <w:vAlign w:val="bottom"/>
          </w:tcPr>
          <w:p w14:paraId="2D8D3D0C" w14:textId="0F0049D0" w:rsidR="004B585C" w:rsidRPr="008562FF" w:rsidRDefault="004B585C" w:rsidP="004B585C">
            <w:pPr>
              <w:pBdr>
                <w:bottom w:val="single" w:sz="4" w:space="1" w:color="auto"/>
              </w:pBdr>
              <w:spacing w:line="240" w:lineRule="auto"/>
              <w:ind w:left="-23" w:right="-7"/>
              <w:jc w:val="center"/>
              <w:rPr>
                <w:rFonts w:ascii="Browallia New" w:hAnsi="Browallia New" w:cs="Browallia New"/>
                <w:sz w:val="22"/>
                <w:szCs w:val="22"/>
              </w:rPr>
            </w:pPr>
            <w:r w:rsidRPr="008562FF">
              <w:rPr>
                <w:rFonts w:ascii="Browallia New" w:hAnsi="Browallia New" w:cs="Browallia New"/>
                <w:sz w:val="22"/>
                <w:szCs w:val="22"/>
              </w:rPr>
              <w:t>31</w:t>
            </w:r>
            <w:r w:rsidRPr="008562FF">
              <w:rPr>
                <w:rFonts w:ascii="Browallia New" w:hAnsi="Browallia New" w:cs="Browallia New"/>
                <w:sz w:val="22"/>
                <w:szCs w:val="22"/>
                <w:cs/>
              </w:rPr>
              <w:t xml:space="preserve"> ธ.ค. </w:t>
            </w:r>
            <w:r w:rsidRPr="008562FF">
              <w:rPr>
                <w:rFonts w:ascii="Browallia New" w:hAnsi="Browallia New" w:cs="Browallia New"/>
                <w:sz w:val="22"/>
                <w:szCs w:val="22"/>
              </w:rPr>
              <w:t>2565</w:t>
            </w:r>
          </w:p>
        </w:tc>
        <w:tc>
          <w:tcPr>
            <w:tcW w:w="793" w:type="dxa"/>
            <w:vAlign w:val="bottom"/>
          </w:tcPr>
          <w:p w14:paraId="1E6BCB74" w14:textId="563C58E8" w:rsidR="004B585C" w:rsidRPr="008562FF" w:rsidRDefault="00A577FD" w:rsidP="004B585C">
            <w:pPr>
              <w:pBdr>
                <w:bottom w:val="single" w:sz="4" w:space="1" w:color="auto"/>
              </w:pBdr>
              <w:spacing w:line="240" w:lineRule="auto"/>
              <w:ind w:left="-23" w:right="-7"/>
              <w:jc w:val="center"/>
              <w:rPr>
                <w:rFonts w:ascii="Browallia New" w:hAnsi="Browallia New" w:cs="Browallia New"/>
                <w:sz w:val="22"/>
                <w:szCs w:val="22"/>
              </w:rPr>
            </w:pPr>
            <w:r w:rsidRPr="00A577FD">
              <w:rPr>
                <w:rFonts w:ascii="Browallia New" w:hAnsi="Browallia New" w:cs="Browallia New"/>
                <w:sz w:val="22"/>
                <w:szCs w:val="22"/>
              </w:rPr>
              <w:t>30</w:t>
            </w:r>
            <w:r w:rsidRPr="00A577FD">
              <w:rPr>
                <w:rFonts w:ascii="Browallia New" w:hAnsi="Browallia New" w:cs="Browallia New" w:hint="cs"/>
                <w:sz w:val="22"/>
                <w:szCs w:val="22"/>
                <w:cs/>
              </w:rPr>
              <w:t xml:space="preserve"> มิ.ย.</w:t>
            </w:r>
            <w:r w:rsidR="004B585C" w:rsidRPr="008562FF">
              <w:rPr>
                <w:rFonts w:ascii="Browallia New" w:hAnsi="Browallia New" w:cs="Browallia New"/>
                <w:sz w:val="22"/>
                <w:szCs w:val="22"/>
              </w:rPr>
              <w:br/>
              <w:t>2566</w:t>
            </w:r>
          </w:p>
        </w:tc>
        <w:tc>
          <w:tcPr>
            <w:tcW w:w="828" w:type="dxa"/>
            <w:vAlign w:val="bottom"/>
          </w:tcPr>
          <w:p w14:paraId="2868EFAB" w14:textId="2F74BC16" w:rsidR="004B585C" w:rsidRPr="008562FF" w:rsidRDefault="004B585C" w:rsidP="004B585C">
            <w:pPr>
              <w:pBdr>
                <w:bottom w:val="single" w:sz="4" w:space="1" w:color="auto"/>
              </w:pBdr>
              <w:spacing w:line="240" w:lineRule="auto"/>
              <w:ind w:left="-23" w:right="-7"/>
              <w:jc w:val="center"/>
              <w:rPr>
                <w:rFonts w:ascii="Browallia New" w:hAnsi="Browallia New" w:cs="Browallia New"/>
                <w:sz w:val="22"/>
                <w:szCs w:val="22"/>
              </w:rPr>
            </w:pPr>
            <w:r w:rsidRPr="008562FF">
              <w:rPr>
                <w:rFonts w:ascii="Browallia New" w:hAnsi="Browallia New" w:cs="Browallia New"/>
                <w:sz w:val="22"/>
                <w:szCs w:val="22"/>
              </w:rPr>
              <w:t>31</w:t>
            </w:r>
            <w:r w:rsidRPr="008562FF">
              <w:rPr>
                <w:rFonts w:ascii="Browallia New" w:hAnsi="Browallia New" w:cs="Browallia New"/>
                <w:sz w:val="22"/>
                <w:szCs w:val="22"/>
                <w:cs/>
              </w:rPr>
              <w:t xml:space="preserve"> ธ.ค. </w:t>
            </w:r>
            <w:r w:rsidRPr="008562FF">
              <w:rPr>
                <w:rFonts w:ascii="Browallia New" w:hAnsi="Browallia New" w:cs="Browallia New"/>
                <w:sz w:val="22"/>
                <w:szCs w:val="22"/>
              </w:rPr>
              <w:t>2565</w:t>
            </w:r>
          </w:p>
        </w:tc>
        <w:tc>
          <w:tcPr>
            <w:tcW w:w="954" w:type="dxa"/>
            <w:vAlign w:val="bottom"/>
          </w:tcPr>
          <w:p w14:paraId="5CBF3462" w14:textId="69CA14BA" w:rsidR="004B585C" w:rsidRPr="008562FF" w:rsidRDefault="00A577FD" w:rsidP="004B585C">
            <w:pPr>
              <w:pBdr>
                <w:bottom w:val="single" w:sz="4" w:space="1" w:color="auto"/>
              </w:pBdr>
              <w:spacing w:line="240" w:lineRule="auto"/>
              <w:ind w:left="-23" w:right="-7"/>
              <w:jc w:val="center"/>
              <w:rPr>
                <w:rFonts w:ascii="Browallia New" w:hAnsi="Browallia New" w:cs="Browallia New"/>
                <w:sz w:val="22"/>
                <w:szCs w:val="22"/>
              </w:rPr>
            </w:pPr>
            <w:r w:rsidRPr="00A577FD">
              <w:rPr>
                <w:rFonts w:ascii="Browallia New" w:hAnsi="Browallia New" w:cs="Browallia New"/>
                <w:sz w:val="22"/>
                <w:szCs w:val="22"/>
              </w:rPr>
              <w:t>30</w:t>
            </w:r>
            <w:r w:rsidRPr="00A577FD">
              <w:rPr>
                <w:rFonts w:ascii="Browallia New" w:hAnsi="Browallia New" w:cs="Browallia New" w:hint="cs"/>
                <w:sz w:val="22"/>
                <w:szCs w:val="22"/>
                <w:cs/>
              </w:rPr>
              <w:t xml:space="preserve"> มิ.ย.</w:t>
            </w:r>
            <w:r w:rsidR="004B585C" w:rsidRPr="008562FF">
              <w:rPr>
                <w:rFonts w:ascii="Browallia New" w:hAnsi="Browallia New" w:cs="Browallia New"/>
                <w:sz w:val="22"/>
                <w:szCs w:val="22"/>
              </w:rPr>
              <w:br/>
              <w:t>2566</w:t>
            </w:r>
          </w:p>
        </w:tc>
        <w:tc>
          <w:tcPr>
            <w:tcW w:w="972" w:type="dxa"/>
            <w:vAlign w:val="bottom"/>
          </w:tcPr>
          <w:p w14:paraId="2E497576" w14:textId="130110D8" w:rsidR="004B585C" w:rsidRPr="008562FF" w:rsidRDefault="004B585C" w:rsidP="004B585C">
            <w:pPr>
              <w:pBdr>
                <w:bottom w:val="single" w:sz="4" w:space="1" w:color="auto"/>
              </w:pBdr>
              <w:spacing w:line="240" w:lineRule="auto"/>
              <w:ind w:left="-23" w:right="-7"/>
              <w:jc w:val="center"/>
              <w:rPr>
                <w:rFonts w:ascii="Browallia New" w:hAnsi="Browallia New" w:cs="Browallia New"/>
                <w:sz w:val="22"/>
                <w:szCs w:val="22"/>
              </w:rPr>
            </w:pPr>
            <w:r w:rsidRPr="008562FF">
              <w:rPr>
                <w:rFonts w:ascii="Browallia New" w:hAnsi="Browallia New" w:cs="Browallia New"/>
                <w:sz w:val="22"/>
                <w:szCs w:val="22"/>
              </w:rPr>
              <w:t>31</w:t>
            </w:r>
            <w:r w:rsidRPr="008562FF">
              <w:rPr>
                <w:rFonts w:ascii="Browallia New" w:hAnsi="Browallia New" w:cs="Browallia New"/>
                <w:sz w:val="22"/>
                <w:szCs w:val="22"/>
                <w:cs/>
              </w:rPr>
              <w:t xml:space="preserve"> ธ.ค. </w:t>
            </w:r>
            <w:r w:rsidRPr="008562FF">
              <w:rPr>
                <w:rFonts w:ascii="Browallia New" w:hAnsi="Browallia New" w:cs="Browallia New"/>
                <w:sz w:val="22"/>
                <w:szCs w:val="22"/>
              </w:rPr>
              <w:t>2565</w:t>
            </w:r>
          </w:p>
        </w:tc>
      </w:tr>
      <w:tr w:rsidR="00F32A11" w:rsidRPr="008562FF" w14:paraId="7EFBC38B" w14:textId="77777777" w:rsidTr="007932B2">
        <w:trPr>
          <w:trHeight w:val="243"/>
        </w:trPr>
        <w:tc>
          <w:tcPr>
            <w:tcW w:w="2610" w:type="dxa"/>
          </w:tcPr>
          <w:p w14:paraId="570529E5" w14:textId="77777777" w:rsidR="00F32A11" w:rsidRPr="008562FF" w:rsidRDefault="00F32A11" w:rsidP="007932B2">
            <w:pPr>
              <w:spacing w:line="240" w:lineRule="auto"/>
              <w:ind w:right="-108"/>
              <w:jc w:val="both"/>
              <w:rPr>
                <w:rFonts w:ascii="Browallia New" w:hAnsi="Browallia New" w:cs="Browallia New"/>
                <w:b/>
                <w:bCs/>
                <w:sz w:val="22"/>
                <w:szCs w:val="22"/>
                <w:cs/>
              </w:rPr>
            </w:pPr>
          </w:p>
        </w:tc>
        <w:tc>
          <w:tcPr>
            <w:tcW w:w="870" w:type="dxa"/>
          </w:tcPr>
          <w:p w14:paraId="7C252C80" w14:textId="77777777" w:rsidR="00F32A11" w:rsidRPr="008562FF" w:rsidRDefault="00F32A11" w:rsidP="007932B2">
            <w:pPr>
              <w:pStyle w:val="InsideAddress"/>
              <w:tabs>
                <w:tab w:val="decimal" w:pos="834"/>
              </w:tabs>
              <w:ind w:left="-114"/>
              <w:rPr>
                <w:rFonts w:ascii="Browallia New" w:hAnsi="Browallia New" w:cs="Browallia New"/>
                <w:sz w:val="22"/>
                <w:szCs w:val="22"/>
              </w:rPr>
            </w:pPr>
          </w:p>
        </w:tc>
        <w:tc>
          <w:tcPr>
            <w:tcW w:w="831" w:type="dxa"/>
          </w:tcPr>
          <w:p w14:paraId="3929236F" w14:textId="77777777" w:rsidR="00F32A11" w:rsidRPr="008562FF" w:rsidRDefault="00F32A11" w:rsidP="007932B2">
            <w:pPr>
              <w:pStyle w:val="InsideAddress"/>
              <w:tabs>
                <w:tab w:val="decimal" w:pos="834"/>
              </w:tabs>
              <w:ind w:left="-114"/>
              <w:rPr>
                <w:rFonts w:ascii="Browallia New" w:hAnsi="Browallia New" w:cs="Browallia New"/>
                <w:sz w:val="22"/>
                <w:szCs w:val="22"/>
              </w:rPr>
            </w:pPr>
          </w:p>
        </w:tc>
        <w:tc>
          <w:tcPr>
            <w:tcW w:w="841" w:type="dxa"/>
          </w:tcPr>
          <w:p w14:paraId="7A4139C1" w14:textId="77777777" w:rsidR="00F32A11" w:rsidRPr="008562FF" w:rsidRDefault="00F32A11" w:rsidP="007932B2">
            <w:pPr>
              <w:tabs>
                <w:tab w:val="clear" w:pos="680"/>
                <w:tab w:val="clear" w:pos="907"/>
              </w:tabs>
              <w:spacing w:line="240" w:lineRule="auto"/>
              <w:ind w:left="-114"/>
              <w:jc w:val="both"/>
              <w:rPr>
                <w:rFonts w:ascii="Browallia New" w:hAnsi="Browallia New" w:cs="Browallia New"/>
                <w:sz w:val="22"/>
                <w:szCs w:val="22"/>
                <w:u w:val="single"/>
              </w:rPr>
            </w:pPr>
          </w:p>
        </w:tc>
        <w:tc>
          <w:tcPr>
            <w:tcW w:w="850" w:type="dxa"/>
          </w:tcPr>
          <w:p w14:paraId="3351988D" w14:textId="77777777" w:rsidR="00F32A11" w:rsidRPr="008562FF" w:rsidRDefault="00F32A11" w:rsidP="007932B2">
            <w:pPr>
              <w:tabs>
                <w:tab w:val="clear" w:pos="680"/>
                <w:tab w:val="clear" w:pos="907"/>
              </w:tabs>
              <w:spacing w:line="240" w:lineRule="auto"/>
              <w:ind w:left="-114"/>
              <w:jc w:val="both"/>
              <w:rPr>
                <w:rFonts w:ascii="Browallia New" w:hAnsi="Browallia New" w:cs="Browallia New"/>
                <w:sz w:val="22"/>
                <w:szCs w:val="22"/>
                <w:u w:val="single"/>
              </w:rPr>
            </w:pPr>
          </w:p>
        </w:tc>
        <w:tc>
          <w:tcPr>
            <w:tcW w:w="793" w:type="dxa"/>
          </w:tcPr>
          <w:p w14:paraId="5C562161" w14:textId="77777777" w:rsidR="00F32A11" w:rsidRPr="008562FF" w:rsidRDefault="00F32A11" w:rsidP="007932B2">
            <w:pPr>
              <w:tabs>
                <w:tab w:val="clear" w:pos="680"/>
                <w:tab w:val="clear" w:pos="907"/>
              </w:tabs>
              <w:spacing w:line="240" w:lineRule="auto"/>
              <w:ind w:left="-114"/>
              <w:rPr>
                <w:rFonts w:ascii="Browallia New" w:hAnsi="Browallia New" w:cs="Browallia New"/>
                <w:sz w:val="22"/>
                <w:szCs w:val="22"/>
              </w:rPr>
            </w:pPr>
          </w:p>
        </w:tc>
        <w:tc>
          <w:tcPr>
            <w:tcW w:w="828" w:type="dxa"/>
          </w:tcPr>
          <w:p w14:paraId="6F4B5D01" w14:textId="77777777" w:rsidR="00F32A11" w:rsidRPr="008562FF" w:rsidRDefault="00F32A11" w:rsidP="007932B2">
            <w:pPr>
              <w:tabs>
                <w:tab w:val="clear" w:pos="680"/>
                <w:tab w:val="clear" w:pos="907"/>
              </w:tabs>
              <w:spacing w:line="240" w:lineRule="auto"/>
              <w:ind w:left="-114"/>
              <w:rPr>
                <w:rFonts w:ascii="Browallia New" w:hAnsi="Browallia New" w:cs="Browallia New"/>
                <w:sz w:val="22"/>
                <w:szCs w:val="22"/>
              </w:rPr>
            </w:pPr>
          </w:p>
        </w:tc>
        <w:tc>
          <w:tcPr>
            <w:tcW w:w="954" w:type="dxa"/>
          </w:tcPr>
          <w:p w14:paraId="393BD63E" w14:textId="77777777" w:rsidR="00F32A11" w:rsidRPr="008562FF" w:rsidRDefault="00F32A11" w:rsidP="007932B2">
            <w:pPr>
              <w:pStyle w:val="InsideAddress"/>
              <w:tabs>
                <w:tab w:val="decimal" w:pos="792"/>
              </w:tabs>
              <w:ind w:left="-114"/>
              <w:rPr>
                <w:rFonts w:ascii="Browallia New" w:hAnsi="Browallia New" w:cs="Browallia New"/>
                <w:sz w:val="22"/>
                <w:szCs w:val="22"/>
              </w:rPr>
            </w:pPr>
          </w:p>
        </w:tc>
        <w:tc>
          <w:tcPr>
            <w:tcW w:w="972" w:type="dxa"/>
          </w:tcPr>
          <w:p w14:paraId="4796CB22" w14:textId="77777777" w:rsidR="00F32A11" w:rsidRPr="008562FF" w:rsidRDefault="00F32A11" w:rsidP="007932B2">
            <w:pPr>
              <w:pStyle w:val="InsideAddress"/>
              <w:ind w:left="-114"/>
              <w:rPr>
                <w:rFonts w:ascii="Browallia New" w:hAnsi="Browallia New" w:cs="Browallia New"/>
                <w:sz w:val="22"/>
                <w:szCs w:val="22"/>
              </w:rPr>
            </w:pPr>
          </w:p>
        </w:tc>
      </w:tr>
      <w:tr w:rsidR="008562FF" w:rsidRPr="008562FF" w14:paraId="6A591BE7" w14:textId="77777777" w:rsidTr="007932B2">
        <w:tc>
          <w:tcPr>
            <w:tcW w:w="2610" w:type="dxa"/>
            <w:vAlign w:val="bottom"/>
          </w:tcPr>
          <w:p w14:paraId="1B89B6CA" w14:textId="77777777" w:rsidR="008562FF" w:rsidRPr="008562FF" w:rsidRDefault="008562FF" w:rsidP="0085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8562FF">
              <w:rPr>
                <w:rFonts w:ascii="Browallia New" w:hAnsi="Browallia New" w:cs="Browallia New"/>
                <w:sz w:val="22"/>
                <w:szCs w:val="22"/>
                <w:cs/>
              </w:rPr>
              <w:t>ลูกหนี้ตามสัญญาเช่าซื้อ</w:t>
            </w:r>
          </w:p>
        </w:tc>
        <w:tc>
          <w:tcPr>
            <w:tcW w:w="870" w:type="dxa"/>
            <w:shd w:val="clear" w:color="auto" w:fill="auto"/>
          </w:tcPr>
          <w:p w14:paraId="0D3630A3" w14:textId="193B21D9" w:rsidR="008562FF" w:rsidRPr="005F7978" w:rsidRDefault="004140A2"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2,032,940</w:t>
            </w:r>
          </w:p>
        </w:tc>
        <w:tc>
          <w:tcPr>
            <w:tcW w:w="831" w:type="dxa"/>
            <w:shd w:val="clear" w:color="auto" w:fill="auto"/>
          </w:tcPr>
          <w:p w14:paraId="72F49B1A" w14:textId="5BC7E512" w:rsidR="008562FF" w:rsidRPr="008562FF" w:rsidRDefault="008562FF"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8562FF">
              <w:rPr>
                <w:rFonts w:ascii="Browallia New" w:hAnsi="Browallia New" w:cs="Browallia New"/>
                <w:sz w:val="22"/>
                <w:szCs w:val="22"/>
              </w:rPr>
              <w:t>2,013,410</w:t>
            </w:r>
          </w:p>
        </w:tc>
        <w:tc>
          <w:tcPr>
            <w:tcW w:w="841" w:type="dxa"/>
            <w:shd w:val="clear" w:color="auto" w:fill="auto"/>
          </w:tcPr>
          <w:p w14:paraId="2CEF35FF" w14:textId="5549C7BE" w:rsidR="008562FF" w:rsidRPr="004F1EF7" w:rsidRDefault="00B52BE7"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2,359</w:t>
            </w:r>
            <w:r w:rsidR="004414BA">
              <w:rPr>
                <w:rFonts w:ascii="Browallia New" w:hAnsi="Browallia New" w:cs="Browallia New"/>
                <w:sz w:val="22"/>
                <w:szCs w:val="22"/>
              </w:rPr>
              <w:t>,089</w:t>
            </w:r>
          </w:p>
        </w:tc>
        <w:tc>
          <w:tcPr>
            <w:tcW w:w="850" w:type="dxa"/>
            <w:shd w:val="clear" w:color="auto" w:fill="auto"/>
          </w:tcPr>
          <w:p w14:paraId="6FF753B9" w14:textId="001DC6E3" w:rsidR="008562FF" w:rsidRPr="004F1EF7" w:rsidRDefault="008562FF"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sz w:val="22"/>
                <w:szCs w:val="22"/>
              </w:rPr>
              <w:t>2,307,218</w:t>
            </w:r>
          </w:p>
        </w:tc>
        <w:tc>
          <w:tcPr>
            <w:tcW w:w="793" w:type="dxa"/>
            <w:shd w:val="clear" w:color="auto" w:fill="auto"/>
          </w:tcPr>
          <w:p w14:paraId="7E53C31C" w14:textId="4ABE7D8E" w:rsidR="008562FF" w:rsidRPr="004F1EF7" w:rsidRDefault="00E3640C"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236,26</w:t>
            </w:r>
            <w:r w:rsidR="005250E5">
              <w:rPr>
                <w:rFonts w:ascii="Browallia New" w:hAnsi="Browallia New" w:cs="Browallia New"/>
                <w:sz w:val="22"/>
                <w:szCs w:val="22"/>
              </w:rPr>
              <w:t>2</w:t>
            </w:r>
          </w:p>
        </w:tc>
        <w:tc>
          <w:tcPr>
            <w:tcW w:w="828" w:type="dxa"/>
            <w:shd w:val="clear" w:color="auto" w:fill="auto"/>
            <w:vAlign w:val="bottom"/>
          </w:tcPr>
          <w:p w14:paraId="6E710061" w14:textId="3F2E8CD5" w:rsidR="008562FF" w:rsidRPr="004F1EF7" w:rsidRDefault="008562FF"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sz w:val="22"/>
                <w:szCs w:val="22"/>
              </w:rPr>
              <w:t>221,656</w:t>
            </w:r>
          </w:p>
        </w:tc>
        <w:tc>
          <w:tcPr>
            <w:tcW w:w="954" w:type="dxa"/>
            <w:shd w:val="clear" w:color="auto" w:fill="auto"/>
          </w:tcPr>
          <w:p w14:paraId="00288925" w14:textId="4821BAD7" w:rsidR="008562FF" w:rsidRPr="004F1EF7" w:rsidRDefault="009858CC"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4,628,29</w:t>
            </w:r>
            <w:r w:rsidR="003B6514">
              <w:rPr>
                <w:rFonts w:ascii="Browallia New" w:hAnsi="Browallia New" w:cs="Browallia New"/>
                <w:sz w:val="22"/>
                <w:szCs w:val="22"/>
              </w:rPr>
              <w:t>1</w:t>
            </w:r>
          </w:p>
        </w:tc>
        <w:tc>
          <w:tcPr>
            <w:tcW w:w="972" w:type="dxa"/>
            <w:vAlign w:val="bottom"/>
          </w:tcPr>
          <w:p w14:paraId="2E220651" w14:textId="161AAAD2" w:rsidR="008562FF" w:rsidRPr="008562FF" w:rsidRDefault="008562FF"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8562FF">
              <w:rPr>
                <w:rFonts w:ascii="Browallia New" w:hAnsi="Browallia New" w:cs="Browallia New"/>
                <w:sz w:val="22"/>
                <w:szCs w:val="22"/>
              </w:rPr>
              <w:t>4,542,284</w:t>
            </w:r>
          </w:p>
        </w:tc>
      </w:tr>
      <w:tr w:rsidR="008562FF" w:rsidRPr="008562FF" w14:paraId="36764E37" w14:textId="77777777" w:rsidTr="007932B2">
        <w:tc>
          <w:tcPr>
            <w:tcW w:w="2610" w:type="dxa"/>
            <w:vAlign w:val="bottom"/>
          </w:tcPr>
          <w:p w14:paraId="77906A45" w14:textId="77777777" w:rsidR="008562FF" w:rsidRPr="008562FF" w:rsidRDefault="008562FF" w:rsidP="0085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8562FF">
              <w:rPr>
                <w:rFonts w:ascii="Browallia New" w:hAnsi="Browallia New" w:cs="Browallia New"/>
                <w:sz w:val="22"/>
                <w:szCs w:val="22"/>
                <w:u w:val="single"/>
                <w:cs/>
              </w:rPr>
              <w:t>หัก</w:t>
            </w:r>
            <w:r w:rsidRPr="008562FF">
              <w:rPr>
                <w:rFonts w:ascii="Browallia New" w:hAnsi="Browallia New" w:cs="Browallia New"/>
                <w:sz w:val="22"/>
                <w:szCs w:val="22"/>
                <w:cs/>
              </w:rPr>
              <w:t xml:space="preserve"> ดอกผลเช่าซื้อที่ยังไม่ถือเป็นรายได้</w:t>
            </w:r>
          </w:p>
        </w:tc>
        <w:tc>
          <w:tcPr>
            <w:tcW w:w="870" w:type="dxa"/>
            <w:shd w:val="clear" w:color="auto" w:fill="auto"/>
          </w:tcPr>
          <w:p w14:paraId="7A49D4D8" w14:textId="0BE5665C" w:rsidR="008562FF" w:rsidRPr="005F7978" w:rsidRDefault="00450F20"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(652,154)</w:t>
            </w:r>
          </w:p>
        </w:tc>
        <w:tc>
          <w:tcPr>
            <w:tcW w:w="831" w:type="dxa"/>
            <w:shd w:val="clear" w:color="auto" w:fill="auto"/>
          </w:tcPr>
          <w:p w14:paraId="7D77655D" w14:textId="1EABB896" w:rsidR="008562FF" w:rsidRPr="008562FF" w:rsidRDefault="008562FF"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8562FF">
              <w:rPr>
                <w:rFonts w:ascii="Browallia New" w:hAnsi="Browallia New" w:cs="Browallia New"/>
                <w:sz w:val="22"/>
                <w:szCs w:val="22"/>
              </w:rPr>
              <w:t>(647,138)</w:t>
            </w:r>
          </w:p>
        </w:tc>
        <w:tc>
          <w:tcPr>
            <w:tcW w:w="841" w:type="dxa"/>
            <w:shd w:val="clear" w:color="auto" w:fill="auto"/>
          </w:tcPr>
          <w:p w14:paraId="6878AD93" w14:textId="3D538FBF" w:rsidR="008562FF" w:rsidRPr="004F1EF7" w:rsidRDefault="004414BA"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(473,732)</w:t>
            </w:r>
          </w:p>
        </w:tc>
        <w:tc>
          <w:tcPr>
            <w:tcW w:w="850" w:type="dxa"/>
            <w:shd w:val="clear" w:color="auto" w:fill="auto"/>
          </w:tcPr>
          <w:p w14:paraId="78A7C5ED" w14:textId="1163B2FB" w:rsidR="008562FF" w:rsidRPr="004F1EF7" w:rsidRDefault="008562FF"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sz w:val="22"/>
                <w:szCs w:val="22"/>
              </w:rPr>
              <w:t>(456,420)</w:t>
            </w:r>
          </w:p>
        </w:tc>
        <w:tc>
          <w:tcPr>
            <w:tcW w:w="793" w:type="dxa"/>
            <w:shd w:val="clear" w:color="auto" w:fill="auto"/>
          </w:tcPr>
          <w:p w14:paraId="57611A05" w14:textId="642DCD35" w:rsidR="008562FF" w:rsidRPr="004F1EF7" w:rsidRDefault="00374FA7"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(65,537)</w:t>
            </w:r>
          </w:p>
        </w:tc>
        <w:tc>
          <w:tcPr>
            <w:tcW w:w="828" w:type="dxa"/>
            <w:shd w:val="clear" w:color="auto" w:fill="auto"/>
            <w:vAlign w:val="bottom"/>
          </w:tcPr>
          <w:p w14:paraId="433014A6" w14:textId="77DDA4D0" w:rsidR="008562FF" w:rsidRPr="004F1EF7" w:rsidRDefault="008562FF"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sz w:val="22"/>
                <w:szCs w:val="22"/>
              </w:rPr>
              <w:t>(63,002)</w:t>
            </w:r>
          </w:p>
        </w:tc>
        <w:tc>
          <w:tcPr>
            <w:tcW w:w="954" w:type="dxa"/>
            <w:shd w:val="clear" w:color="auto" w:fill="auto"/>
          </w:tcPr>
          <w:p w14:paraId="2694EE30" w14:textId="7ACC174E" w:rsidR="008562FF" w:rsidRPr="004F1EF7" w:rsidRDefault="00321BE2"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(1,191,423)</w:t>
            </w:r>
          </w:p>
        </w:tc>
        <w:tc>
          <w:tcPr>
            <w:tcW w:w="972" w:type="dxa"/>
            <w:vAlign w:val="bottom"/>
          </w:tcPr>
          <w:p w14:paraId="3A825EA9" w14:textId="1817F962" w:rsidR="008562FF" w:rsidRPr="008562FF" w:rsidRDefault="008562FF" w:rsidP="008562FF">
            <w:pPr>
              <w:pBdr>
                <w:bottom w:val="single" w:sz="4" w:space="1" w:color="auto"/>
              </w:pBdr>
              <w:spacing w:line="240" w:lineRule="auto"/>
              <w:ind w:left="-76" w:right="-7"/>
              <w:jc w:val="right"/>
              <w:rPr>
                <w:rFonts w:ascii="Browallia New" w:hAnsi="Browallia New" w:cs="Browallia New"/>
                <w:sz w:val="22"/>
                <w:szCs w:val="22"/>
              </w:rPr>
            </w:pPr>
            <w:r w:rsidRPr="008562FF">
              <w:rPr>
                <w:rFonts w:ascii="Browallia New" w:hAnsi="Browallia New" w:cs="Browallia New"/>
                <w:sz w:val="22"/>
                <w:szCs w:val="22"/>
              </w:rPr>
              <w:t>(1,166,560)</w:t>
            </w:r>
          </w:p>
        </w:tc>
      </w:tr>
      <w:tr w:rsidR="008562FF" w:rsidRPr="008562FF" w14:paraId="15C5BAA5" w14:textId="77777777" w:rsidTr="007932B2">
        <w:tc>
          <w:tcPr>
            <w:tcW w:w="2610" w:type="dxa"/>
            <w:vAlign w:val="bottom"/>
          </w:tcPr>
          <w:p w14:paraId="73A35F21" w14:textId="77777777" w:rsidR="008562FF" w:rsidRPr="008562FF" w:rsidRDefault="008562FF" w:rsidP="0085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8562FF">
              <w:rPr>
                <w:rFonts w:ascii="Browallia New" w:hAnsi="Browallia New" w:cs="Browallia New"/>
                <w:sz w:val="22"/>
                <w:szCs w:val="22"/>
                <w:cs/>
              </w:rPr>
              <w:t>คงเหลือ</w:t>
            </w:r>
          </w:p>
        </w:tc>
        <w:tc>
          <w:tcPr>
            <w:tcW w:w="870" w:type="dxa"/>
            <w:shd w:val="clear" w:color="auto" w:fill="auto"/>
          </w:tcPr>
          <w:p w14:paraId="5D857C4F" w14:textId="4B1F38AD" w:rsidR="008562FF" w:rsidRPr="005F7978" w:rsidRDefault="00450F20"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1,380,786</w:t>
            </w:r>
          </w:p>
        </w:tc>
        <w:tc>
          <w:tcPr>
            <w:tcW w:w="831" w:type="dxa"/>
            <w:shd w:val="clear" w:color="auto" w:fill="auto"/>
          </w:tcPr>
          <w:p w14:paraId="64FEBE56" w14:textId="3CD50C30" w:rsidR="008562FF" w:rsidRPr="008562FF" w:rsidRDefault="008562FF"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8562FF">
              <w:rPr>
                <w:rFonts w:ascii="Browallia New" w:hAnsi="Browallia New" w:cs="Browallia New"/>
                <w:sz w:val="22"/>
                <w:szCs w:val="22"/>
              </w:rPr>
              <w:fldChar w:fldCharType="begin"/>
            </w:r>
            <w:r w:rsidRPr="008562FF">
              <w:rPr>
                <w:rFonts w:ascii="Browallia New" w:hAnsi="Browallia New" w:cs="Browallia New"/>
                <w:sz w:val="22"/>
                <w:szCs w:val="22"/>
                <w:highlight w:val="cyan"/>
              </w:rPr>
              <w:instrText xml:space="preserve"> =SUM(ABOVE) </w:instrText>
            </w:r>
            <w:r w:rsidRPr="008562FF">
              <w:rPr>
                <w:rFonts w:ascii="Browallia New" w:hAnsi="Browallia New" w:cs="Browallia New"/>
                <w:sz w:val="22"/>
                <w:szCs w:val="22"/>
              </w:rPr>
              <w:fldChar w:fldCharType="separate"/>
            </w:r>
            <w:r w:rsidRPr="008562FF">
              <w:rPr>
                <w:rFonts w:ascii="Browallia New" w:hAnsi="Browallia New" w:cs="Browallia New"/>
                <w:sz w:val="22"/>
                <w:szCs w:val="22"/>
              </w:rPr>
              <w:t>1,366,272</w:t>
            </w:r>
            <w:r w:rsidRPr="008562FF">
              <w:rPr>
                <w:rFonts w:ascii="Browallia New" w:hAnsi="Browallia New" w:cs="Browallia New"/>
                <w:sz w:val="22"/>
                <w:szCs w:val="22"/>
              </w:rPr>
              <w:fldChar w:fldCharType="end"/>
            </w:r>
          </w:p>
        </w:tc>
        <w:tc>
          <w:tcPr>
            <w:tcW w:w="841" w:type="dxa"/>
            <w:shd w:val="clear" w:color="auto" w:fill="auto"/>
          </w:tcPr>
          <w:p w14:paraId="1BD8C8B4" w14:textId="35BBFE3B" w:rsidR="008562FF" w:rsidRPr="004F1EF7" w:rsidRDefault="006660CD"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1,885,357</w:t>
            </w:r>
          </w:p>
        </w:tc>
        <w:tc>
          <w:tcPr>
            <w:tcW w:w="850" w:type="dxa"/>
            <w:shd w:val="clear" w:color="auto" w:fill="auto"/>
          </w:tcPr>
          <w:p w14:paraId="66986499" w14:textId="38D609B9" w:rsidR="008562FF" w:rsidRPr="004F1EF7" w:rsidRDefault="008562FF"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sz w:val="22"/>
                <w:szCs w:val="22"/>
              </w:rPr>
              <w:fldChar w:fldCharType="begin"/>
            </w:r>
            <w:r w:rsidRPr="004F1EF7">
              <w:rPr>
                <w:rFonts w:ascii="Browallia New" w:hAnsi="Browallia New" w:cs="Browallia New"/>
                <w:sz w:val="22"/>
                <w:szCs w:val="22"/>
              </w:rPr>
              <w:instrText xml:space="preserve"> =SUM(above) </w:instrText>
            </w:r>
            <w:r w:rsidRPr="004F1EF7">
              <w:rPr>
                <w:rFonts w:ascii="Browallia New" w:hAnsi="Browallia New" w:cs="Browallia New"/>
                <w:sz w:val="22"/>
                <w:szCs w:val="22"/>
              </w:rPr>
              <w:fldChar w:fldCharType="separate"/>
            </w:r>
            <w:r w:rsidRPr="004F1EF7">
              <w:rPr>
                <w:rFonts w:ascii="Browallia New" w:hAnsi="Browallia New" w:cs="Browallia New"/>
                <w:sz w:val="22"/>
                <w:szCs w:val="22"/>
              </w:rPr>
              <w:t>1,850,798</w:t>
            </w:r>
            <w:r w:rsidRPr="004F1EF7">
              <w:rPr>
                <w:rFonts w:ascii="Browallia New" w:hAnsi="Browallia New" w:cs="Browallia New"/>
                <w:sz w:val="22"/>
                <w:szCs w:val="22"/>
              </w:rPr>
              <w:fldChar w:fldCharType="end"/>
            </w:r>
          </w:p>
        </w:tc>
        <w:tc>
          <w:tcPr>
            <w:tcW w:w="793" w:type="dxa"/>
            <w:shd w:val="clear" w:color="auto" w:fill="auto"/>
          </w:tcPr>
          <w:p w14:paraId="7F583F29" w14:textId="1A8A7D0F" w:rsidR="008562FF" w:rsidRPr="004F1EF7" w:rsidRDefault="00374FA7"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170,72</w:t>
            </w:r>
            <w:r w:rsidR="005250E5">
              <w:rPr>
                <w:rFonts w:ascii="Browallia New" w:hAnsi="Browallia New" w:cs="Browallia New"/>
                <w:sz w:val="22"/>
                <w:szCs w:val="22"/>
              </w:rPr>
              <w:t>5</w:t>
            </w:r>
          </w:p>
        </w:tc>
        <w:tc>
          <w:tcPr>
            <w:tcW w:w="828" w:type="dxa"/>
            <w:shd w:val="clear" w:color="auto" w:fill="auto"/>
            <w:vAlign w:val="bottom"/>
          </w:tcPr>
          <w:p w14:paraId="777BF237" w14:textId="0D08ACD0" w:rsidR="008562FF" w:rsidRPr="004F1EF7" w:rsidRDefault="008562FF"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sz w:val="22"/>
                <w:szCs w:val="22"/>
              </w:rPr>
              <w:fldChar w:fldCharType="begin"/>
            </w:r>
            <w:r w:rsidRPr="004F1EF7">
              <w:rPr>
                <w:rFonts w:ascii="Browallia New" w:hAnsi="Browallia New" w:cs="Browallia New"/>
                <w:sz w:val="22"/>
                <w:szCs w:val="22"/>
              </w:rPr>
              <w:instrText xml:space="preserve"> =SUM(above) </w:instrText>
            </w:r>
            <w:r w:rsidRPr="004F1EF7">
              <w:rPr>
                <w:rFonts w:ascii="Browallia New" w:hAnsi="Browallia New" w:cs="Browallia New"/>
                <w:sz w:val="22"/>
                <w:szCs w:val="22"/>
              </w:rPr>
              <w:fldChar w:fldCharType="separate"/>
            </w:r>
            <w:r w:rsidRPr="004F1EF7">
              <w:rPr>
                <w:rFonts w:ascii="Browallia New" w:hAnsi="Browallia New" w:cs="Browallia New"/>
                <w:sz w:val="22"/>
                <w:szCs w:val="22"/>
              </w:rPr>
              <w:t>158,654</w:t>
            </w:r>
            <w:r w:rsidRPr="004F1EF7">
              <w:rPr>
                <w:rFonts w:ascii="Browallia New" w:hAnsi="Browallia New" w:cs="Browallia New"/>
                <w:sz w:val="22"/>
                <w:szCs w:val="22"/>
              </w:rPr>
              <w:fldChar w:fldCharType="end"/>
            </w:r>
          </w:p>
        </w:tc>
        <w:tc>
          <w:tcPr>
            <w:tcW w:w="954" w:type="dxa"/>
            <w:shd w:val="clear" w:color="auto" w:fill="auto"/>
          </w:tcPr>
          <w:p w14:paraId="69081E97" w14:textId="5282366C" w:rsidR="008562FF" w:rsidRPr="004F1EF7" w:rsidRDefault="001023AB" w:rsidP="008562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3,</w:t>
            </w:r>
            <w:r w:rsidR="00AA72EC">
              <w:rPr>
                <w:rFonts w:ascii="Browallia New" w:hAnsi="Browallia New" w:cs="Browallia New"/>
                <w:sz w:val="22"/>
                <w:szCs w:val="22"/>
              </w:rPr>
              <w:t>436,868</w:t>
            </w:r>
          </w:p>
        </w:tc>
        <w:tc>
          <w:tcPr>
            <w:tcW w:w="972" w:type="dxa"/>
            <w:vAlign w:val="bottom"/>
          </w:tcPr>
          <w:p w14:paraId="778A755F" w14:textId="6AC6D5D4" w:rsidR="008562FF" w:rsidRPr="008562FF" w:rsidRDefault="008562FF" w:rsidP="008562FF">
            <w:pPr>
              <w:spacing w:line="240" w:lineRule="auto"/>
              <w:ind w:left="-76" w:right="-7"/>
              <w:jc w:val="right"/>
              <w:rPr>
                <w:rFonts w:ascii="Browallia New" w:hAnsi="Browallia New" w:cs="Browallia New"/>
                <w:sz w:val="22"/>
                <w:szCs w:val="22"/>
              </w:rPr>
            </w:pPr>
            <w:r w:rsidRPr="008562FF">
              <w:rPr>
                <w:rFonts w:ascii="Browallia New" w:hAnsi="Browallia New" w:cs="Browallia New"/>
                <w:sz w:val="22"/>
                <w:szCs w:val="22"/>
              </w:rPr>
              <w:t>3,375,724</w:t>
            </w:r>
          </w:p>
        </w:tc>
      </w:tr>
      <w:tr w:rsidR="008562FF" w:rsidRPr="008562FF" w14:paraId="075803ED" w14:textId="77777777" w:rsidTr="007932B2">
        <w:tc>
          <w:tcPr>
            <w:tcW w:w="2610" w:type="dxa"/>
            <w:vAlign w:val="bottom"/>
          </w:tcPr>
          <w:p w14:paraId="5D960C9A" w14:textId="4C1A0C8C" w:rsidR="008562FF" w:rsidRPr="008562FF" w:rsidRDefault="008562FF" w:rsidP="0085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8562FF">
              <w:rPr>
                <w:rFonts w:ascii="Browallia New" w:hAnsi="Browallia New" w:cs="Browallia New"/>
                <w:sz w:val="22"/>
                <w:szCs w:val="22"/>
                <w:u w:val="single"/>
                <w:cs/>
              </w:rPr>
              <w:t>หัก</w:t>
            </w:r>
            <w:r w:rsidRPr="008562FF">
              <w:rPr>
                <w:rFonts w:ascii="Browallia New" w:hAnsi="Browallia New" w:cs="Browallia New"/>
                <w:sz w:val="22"/>
                <w:szCs w:val="22"/>
                <w:cs/>
              </w:rPr>
              <w:t xml:space="preserve"> ค่าเผื่อผลขาดทุนด้านเครดิตที่</w:t>
            </w:r>
            <w:r w:rsidRPr="008562FF">
              <w:rPr>
                <w:rFonts w:ascii="Browallia New" w:hAnsi="Browallia New" w:cs="Browallia New"/>
                <w:sz w:val="22"/>
                <w:szCs w:val="22"/>
                <w:cs/>
              </w:rPr>
              <w:br/>
            </w:r>
            <w:r w:rsidR="009A0D4B">
              <w:rPr>
                <w:rFonts w:ascii="Browallia New" w:hAnsi="Browallia New" w:cs="Browallia New"/>
                <w:sz w:val="22"/>
                <w:szCs w:val="22"/>
              </w:rPr>
              <w:t xml:space="preserve"> </w:t>
            </w:r>
            <w:r w:rsidRPr="008562FF">
              <w:rPr>
                <w:rFonts w:ascii="Browallia New" w:hAnsi="Browallia New" w:cs="Browallia New"/>
                <w:sz w:val="22"/>
                <w:szCs w:val="22"/>
              </w:rPr>
              <w:t xml:space="preserve"> </w:t>
            </w:r>
            <w:r w:rsidRPr="008562FF">
              <w:rPr>
                <w:rFonts w:ascii="Browallia New" w:hAnsi="Browallia New" w:cs="Browallia New"/>
                <w:sz w:val="22"/>
                <w:szCs w:val="22"/>
                <w:cs/>
              </w:rPr>
              <w:t>คาดว่าจะเกิดขึ้น</w:t>
            </w:r>
          </w:p>
        </w:tc>
        <w:tc>
          <w:tcPr>
            <w:tcW w:w="870" w:type="dxa"/>
            <w:shd w:val="clear" w:color="auto" w:fill="auto"/>
          </w:tcPr>
          <w:p w14:paraId="2D0E5FF8" w14:textId="77777777" w:rsidR="008562FF" w:rsidRPr="00284B17" w:rsidRDefault="008562FF"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highlight w:val="yellow"/>
              </w:rPr>
            </w:pPr>
          </w:p>
          <w:p w14:paraId="0669E3A5" w14:textId="2194B405" w:rsidR="001D568F" w:rsidRPr="00284B17" w:rsidRDefault="007524DC"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highlight w:val="yellow"/>
              </w:rPr>
            </w:pPr>
            <w:r>
              <w:rPr>
                <w:rFonts w:ascii="Browallia New" w:hAnsi="Browallia New" w:cs="Browallia New"/>
                <w:sz w:val="22"/>
                <w:szCs w:val="22"/>
              </w:rPr>
              <w:t>(124,</w:t>
            </w:r>
            <w:r w:rsidRPr="004D1748">
              <w:rPr>
                <w:rFonts w:ascii="Browallia New" w:hAnsi="Browallia New" w:cs="Browallia New"/>
                <w:sz w:val="22"/>
                <w:szCs w:val="22"/>
              </w:rPr>
              <w:t>14</w:t>
            </w:r>
            <w:r w:rsidR="006B7D63" w:rsidRPr="004D1748">
              <w:rPr>
                <w:rFonts w:ascii="Browallia New" w:hAnsi="Browallia New" w:cs="Browallia New"/>
                <w:sz w:val="22"/>
                <w:szCs w:val="22"/>
              </w:rPr>
              <w:t>5</w:t>
            </w:r>
            <w:r w:rsidRPr="004D1748">
              <w:rPr>
                <w:rFonts w:ascii="Browallia New" w:hAnsi="Browallia New" w:cs="Browallia New"/>
                <w:sz w:val="22"/>
                <w:szCs w:val="22"/>
              </w:rPr>
              <w:t>)</w:t>
            </w:r>
          </w:p>
        </w:tc>
        <w:tc>
          <w:tcPr>
            <w:tcW w:w="831" w:type="dxa"/>
            <w:shd w:val="clear" w:color="auto" w:fill="auto"/>
            <w:vAlign w:val="bottom"/>
          </w:tcPr>
          <w:p w14:paraId="274EF461" w14:textId="54416208" w:rsidR="008562FF" w:rsidRPr="008562FF" w:rsidRDefault="008562FF"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8562FF">
              <w:rPr>
                <w:rFonts w:ascii="Browallia New" w:hAnsi="Browallia New" w:cs="Browallia New"/>
                <w:sz w:val="22"/>
                <w:szCs w:val="22"/>
              </w:rPr>
              <w:t>(111,646)</w:t>
            </w:r>
          </w:p>
        </w:tc>
        <w:tc>
          <w:tcPr>
            <w:tcW w:w="841" w:type="dxa"/>
            <w:shd w:val="clear" w:color="auto" w:fill="auto"/>
          </w:tcPr>
          <w:p w14:paraId="515FDF38" w14:textId="77777777" w:rsidR="008562FF" w:rsidRDefault="008562FF"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34D3FE99" w14:textId="795F4DAE" w:rsidR="00C501A4" w:rsidRPr="004F1EF7" w:rsidRDefault="006660CD"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(39,742)</w:t>
            </w:r>
          </w:p>
        </w:tc>
        <w:tc>
          <w:tcPr>
            <w:tcW w:w="850" w:type="dxa"/>
            <w:shd w:val="clear" w:color="auto" w:fill="auto"/>
            <w:vAlign w:val="bottom"/>
          </w:tcPr>
          <w:p w14:paraId="43DB04E1" w14:textId="063FCB71" w:rsidR="008562FF" w:rsidRPr="004F1EF7" w:rsidRDefault="008562FF"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sz w:val="22"/>
                <w:szCs w:val="22"/>
              </w:rPr>
              <w:t>(23,632)</w:t>
            </w:r>
          </w:p>
        </w:tc>
        <w:tc>
          <w:tcPr>
            <w:tcW w:w="793" w:type="dxa"/>
            <w:shd w:val="clear" w:color="auto" w:fill="auto"/>
          </w:tcPr>
          <w:p w14:paraId="06D39C24" w14:textId="77777777" w:rsidR="008562FF" w:rsidRDefault="008562FF"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59F3AB22" w14:textId="6139B9F2" w:rsidR="00525125" w:rsidRPr="004F1EF7" w:rsidRDefault="00374FA7"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(5,738)</w:t>
            </w:r>
          </w:p>
        </w:tc>
        <w:tc>
          <w:tcPr>
            <w:tcW w:w="828" w:type="dxa"/>
            <w:shd w:val="clear" w:color="auto" w:fill="auto"/>
            <w:vAlign w:val="bottom"/>
          </w:tcPr>
          <w:p w14:paraId="73F92797" w14:textId="20DA54BF" w:rsidR="008562FF" w:rsidRPr="004F1EF7" w:rsidRDefault="008562FF"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F1EF7">
              <w:rPr>
                <w:rFonts w:ascii="Browallia New" w:hAnsi="Browallia New" w:cs="Browallia New"/>
                <w:sz w:val="22"/>
                <w:szCs w:val="22"/>
              </w:rPr>
              <w:t>(8,950)</w:t>
            </w:r>
          </w:p>
        </w:tc>
        <w:tc>
          <w:tcPr>
            <w:tcW w:w="954" w:type="dxa"/>
            <w:shd w:val="clear" w:color="auto" w:fill="auto"/>
          </w:tcPr>
          <w:p w14:paraId="1D5F2D30" w14:textId="77777777" w:rsidR="008562FF" w:rsidRDefault="008562FF"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5AE0E6BA" w14:textId="6C73044E" w:rsidR="00525125" w:rsidRPr="004F1EF7" w:rsidRDefault="0022574E" w:rsidP="008562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(169,62</w:t>
            </w:r>
            <w:r w:rsidR="001C2A0D">
              <w:rPr>
                <w:rFonts w:ascii="Browallia New" w:hAnsi="Browallia New" w:cs="Browallia New"/>
                <w:sz w:val="22"/>
                <w:szCs w:val="22"/>
              </w:rPr>
              <w:t>5</w:t>
            </w:r>
            <w:r>
              <w:rPr>
                <w:rFonts w:ascii="Browallia New" w:hAnsi="Browallia New" w:cs="Browallia New"/>
                <w:sz w:val="22"/>
                <w:szCs w:val="22"/>
              </w:rPr>
              <w:t>)</w:t>
            </w:r>
          </w:p>
        </w:tc>
        <w:tc>
          <w:tcPr>
            <w:tcW w:w="972" w:type="dxa"/>
            <w:vAlign w:val="bottom"/>
          </w:tcPr>
          <w:p w14:paraId="0100660F" w14:textId="69060CD1" w:rsidR="008562FF" w:rsidRPr="008562FF" w:rsidRDefault="008562FF" w:rsidP="008562FF">
            <w:pPr>
              <w:pBdr>
                <w:bottom w:val="single" w:sz="4" w:space="1" w:color="auto"/>
              </w:pBdr>
              <w:spacing w:line="240" w:lineRule="auto"/>
              <w:ind w:left="-76" w:right="-7"/>
              <w:jc w:val="right"/>
              <w:rPr>
                <w:rFonts w:ascii="Browallia New" w:hAnsi="Browallia New" w:cs="Browallia New"/>
                <w:sz w:val="22"/>
                <w:szCs w:val="22"/>
              </w:rPr>
            </w:pPr>
            <w:r w:rsidRPr="008562FF">
              <w:rPr>
                <w:rFonts w:ascii="Browallia New" w:hAnsi="Browallia New" w:cs="Browallia New"/>
                <w:sz w:val="22"/>
                <w:szCs w:val="22"/>
              </w:rPr>
              <w:t>(144,228)</w:t>
            </w:r>
          </w:p>
        </w:tc>
      </w:tr>
      <w:tr w:rsidR="008562FF" w:rsidRPr="008562FF" w14:paraId="0ED7DA75" w14:textId="77777777" w:rsidTr="007932B2">
        <w:tc>
          <w:tcPr>
            <w:tcW w:w="2610" w:type="dxa"/>
          </w:tcPr>
          <w:p w14:paraId="569B5099" w14:textId="77777777" w:rsidR="008562FF" w:rsidRPr="008562FF" w:rsidRDefault="008562FF" w:rsidP="008562FF">
            <w:pPr>
              <w:tabs>
                <w:tab w:val="left" w:pos="162"/>
              </w:tabs>
              <w:spacing w:line="240" w:lineRule="auto"/>
              <w:ind w:right="-108"/>
              <w:jc w:val="both"/>
              <w:rPr>
                <w:rFonts w:ascii="Browallia New" w:hAnsi="Browallia New" w:cs="Browallia New"/>
                <w:sz w:val="22"/>
                <w:szCs w:val="22"/>
                <w:cs/>
              </w:rPr>
            </w:pPr>
            <w:r w:rsidRPr="008562FF">
              <w:rPr>
                <w:rFonts w:ascii="Browallia New" w:hAnsi="Browallia New" w:cs="Browallia New"/>
                <w:sz w:val="22"/>
                <w:szCs w:val="22"/>
                <w:cs/>
              </w:rPr>
              <w:t>สุทธิ</w:t>
            </w:r>
          </w:p>
        </w:tc>
        <w:tc>
          <w:tcPr>
            <w:tcW w:w="870" w:type="dxa"/>
            <w:shd w:val="clear" w:color="auto" w:fill="auto"/>
          </w:tcPr>
          <w:p w14:paraId="1F6FD716" w14:textId="1A784325" w:rsidR="008562FF" w:rsidRPr="005F7978" w:rsidRDefault="00572C7F" w:rsidP="008562F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1,256</w:t>
            </w:r>
            <w:r w:rsidR="003E47A1">
              <w:rPr>
                <w:rFonts w:ascii="Browallia New" w:hAnsi="Browallia New" w:cs="Browallia New"/>
                <w:sz w:val="22"/>
                <w:szCs w:val="22"/>
              </w:rPr>
              <w:t>,64</w:t>
            </w:r>
            <w:r w:rsidR="00284B17">
              <w:rPr>
                <w:rFonts w:ascii="Browallia New" w:hAnsi="Browallia New" w:cs="Browallia New"/>
                <w:sz w:val="22"/>
                <w:szCs w:val="22"/>
              </w:rPr>
              <w:t>1</w:t>
            </w:r>
          </w:p>
        </w:tc>
        <w:tc>
          <w:tcPr>
            <w:tcW w:w="831" w:type="dxa"/>
            <w:shd w:val="clear" w:color="auto" w:fill="auto"/>
            <w:vAlign w:val="bottom"/>
          </w:tcPr>
          <w:p w14:paraId="209B2C87" w14:textId="6B5AA984" w:rsidR="008562FF" w:rsidRPr="008562FF" w:rsidRDefault="008562FF" w:rsidP="008562F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8562FF">
              <w:rPr>
                <w:rFonts w:ascii="Browallia New" w:hAnsi="Browallia New" w:cs="Browallia New"/>
                <w:sz w:val="22"/>
                <w:szCs w:val="22"/>
              </w:rPr>
              <w:t>1,254,626</w:t>
            </w:r>
          </w:p>
        </w:tc>
        <w:tc>
          <w:tcPr>
            <w:tcW w:w="841" w:type="dxa"/>
            <w:shd w:val="clear" w:color="auto" w:fill="auto"/>
          </w:tcPr>
          <w:p w14:paraId="7C080018" w14:textId="56EBD9E4" w:rsidR="008562FF" w:rsidRPr="004F1EF7" w:rsidRDefault="006660CD" w:rsidP="008562F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1,845,615</w:t>
            </w:r>
          </w:p>
        </w:tc>
        <w:tc>
          <w:tcPr>
            <w:tcW w:w="850" w:type="dxa"/>
            <w:shd w:val="clear" w:color="auto" w:fill="auto"/>
            <w:vAlign w:val="bottom"/>
          </w:tcPr>
          <w:p w14:paraId="59F89CBE" w14:textId="586C73CF" w:rsidR="008562FF" w:rsidRPr="004F1EF7" w:rsidRDefault="008562FF" w:rsidP="008562F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4F1EF7">
              <w:rPr>
                <w:rFonts w:ascii="Browallia New" w:hAnsi="Browallia New" w:cs="Browallia New"/>
                <w:sz w:val="22"/>
                <w:szCs w:val="22"/>
              </w:rPr>
              <w:fldChar w:fldCharType="begin"/>
            </w:r>
            <w:r w:rsidRPr="004F1EF7">
              <w:rPr>
                <w:rFonts w:ascii="Browallia New" w:hAnsi="Browallia New" w:cs="Browallia New"/>
                <w:sz w:val="22"/>
                <w:szCs w:val="22"/>
              </w:rPr>
              <w:instrText xml:space="preserve"> =SUM(above) </w:instrText>
            </w:r>
            <w:r w:rsidRPr="004F1EF7">
              <w:rPr>
                <w:rFonts w:ascii="Browallia New" w:hAnsi="Browallia New" w:cs="Browallia New"/>
                <w:sz w:val="22"/>
                <w:szCs w:val="22"/>
              </w:rPr>
              <w:fldChar w:fldCharType="separate"/>
            </w:r>
            <w:r w:rsidRPr="004F1EF7">
              <w:rPr>
                <w:rFonts w:ascii="Browallia New" w:hAnsi="Browallia New" w:cs="Browallia New"/>
                <w:sz w:val="22"/>
                <w:szCs w:val="22"/>
              </w:rPr>
              <w:t>1,827,166</w:t>
            </w:r>
            <w:r w:rsidRPr="004F1EF7">
              <w:rPr>
                <w:rFonts w:ascii="Browallia New" w:hAnsi="Browallia New" w:cs="Browallia New"/>
                <w:sz w:val="22"/>
                <w:szCs w:val="22"/>
              </w:rPr>
              <w:fldChar w:fldCharType="end"/>
            </w:r>
          </w:p>
        </w:tc>
        <w:tc>
          <w:tcPr>
            <w:tcW w:w="793" w:type="dxa"/>
            <w:shd w:val="clear" w:color="auto" w:fill="auto"/>
          </w:tcPr>
          <w:p w14:paraId="31A200F6" w14:textId="03C17058" w:rsidR="008562FF" w:rsidRPr="004F1EF7" w:rsidRDefault="005250E5" w:rsidP="008562F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164,987</w:t>
            </w:r>
          </w:p>
        </w:tc>
        <w:tc>
          <w:tcPr>
            <w:tcW w:w="828" w:type="dxa"/>
            <w:shd w:val="clear" w:color="auto" w:fill="auto"/>
            <w:vAlign w:val="bottom"/>
          </w:tcPr>
          <w:p w14:paraId="2F0BB256" w14:textId="72F1EB2A" w:rsidR="008562FF" w:rsidRPr="004F1EF7" w:rsidRDefault="008562FF" w:rsidP="008562F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4F1EF7">
              <w:rPr>
                <w:rFonts w:ascii="Browallia New" w:hAnsi="Browallia New" w:cs="Browallia New"/>
                <w:sz w:val="22"/>
                <w:szCs w:val="22"/>
              </w:rPr>
              <w:t>149,704</w:t>
            </w:r>
          </w:p>
        </w:tc>
        <w:tc>
          <w:tcPr>
            <w:tcW w:w="954" w:type="dxa"/>
            <w:shd w:val="clear" w:color="auto" w:fill="auto"/>
          </w:tcPr>
          <w:p w14:paraId="6EC56654" w14:textId="16880D7E" w:rsidR="008562FF" w:rsidRPr="004F1EF7" w:rsidRDefault="008D1773" w:rsidP="008562F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3,267,24</w:t>
            </w:r>
            <w:r w:rsidR="0049433D">
              <w:rPr>
                <w:rFonts w:ascii="Browallia New" w:hAnsi="Browallia New" w:cs="Browallia New"/>
                <w:sz w:val="22"/>
                <w:szCs w:val="22"/>
              </w:rPr>
              <w:t>3</w:t>
            </w:r>
          </w:p>
        </w:tc>
        <w:tc>
          <w:tcPr>
            <w:tcW w:w="972" w:type="dxa"/>
            <w:vAlign w:val="bottom"/>
          </w:tcPr>
          <w:p w14:paraId="25F3A399" w14:textId="28268FDC" w:rsidR="008562FF" w:rsidRPr="008562FF" w:rsidRDefault="008562FF" w:rsidP="008562FF">
            <w:pPr>
              <w:pBdr>
                <w:bottom w:val="single" w:sz="12" w:space="1" w:color="auto"/>
              </w:pBdr>
              <w:spacing w:line="240" w:lineRule="auto"/>
              <w:ind w:left="-76" w:right="-7"/>
              <w:jc w:val="right"/>
              <w:rPr>
                <w:rFonts w:ascii="Browallia New" w:hAnsi="Browallia New" w:cs="Browallia New"/>
                <w:sz w:val="22"/>
                <w:szCs w:val="22"/>
              </w:rPr>
            </w:pPr>
            <w:r w:rsidRPr="008562FF">
              <w:rPr>
                <w:rFonts w:ascii="Browallia New" w:hAnsi="Browallia New" w:cs="Browallia New"/>
                <w:sz w:val="22"/>
                <w:szCs w:val="22"/>
              </w:rPr>
              <w:fldChar w:fldCharType="begin"/>
            </w:r>
            <w:r w:rsidRPr="008562FF">
              <w:rPr>
                <w:rFonts w:ascii="Browallia New" w:hAnsi="Browallia New" w:cs="Browallia New"/>
                <w:sz w:val="22"/>
                <w:szCs w:val="22"/>
              </w:rPr>
              <w:instrText xml:space="preserve"> =SUM(above) </w:instrText>
            </w:r>
            <w:r w:rsidRPr="008562FF">
              <w:rPr>
                <w:rFonts w:ascii="Browallia New" w:hAnsi="Browallia New" w:cs="Browallia New"/>
                <w:sz w:val="22"/>
                <w:szCs w:val="22"/>
              </w:rPr>
              <w:fldChar w:fldCharType="separate"/>
            </w:r>
            <w:r w:rsidRPr="008562FF">
              <w:rPr>
                <w:rFonts w:ascii="Browallia New" w:hAnsi="Browallia New" w:cs="Browallia New"/>
                <w:sz w:val="22"/>
                <w:szCs w:val="22"/>
              </w:rPr>
              <w:t>3,231,49</w:t>
            </w:r>
            <w:r w:rsidRPr="008562FF">
              <w:rPr>
                <w:rFonts w:ascii="Browallia New" w:hAnsi="Browallia New" w:cs="Browallia New"/>
                <w:sz w:val="22"/>
                <w:szCs w:val="22"/>
              </w:rPr>
              <w:fldChar w:fldCharType="end"/>
            </w:r>
            <w:r w:rsidRPr="008562FF">
              <w:rPr>
                <w:rFonts w:ascii="Browallia New" w:hAnsi="Browallia New" w:cs="Browallia New"/>
                <w:sz w:val="22"/>
                <w:szCs w:val="22"/>
              </w:rPr>
              <w:t>6</w:t>
            </w:r>
          </w:p>
        </w:tc>
      </w:tr>
    </w:tbl>
    <w:p w14:paraId="09E484FC"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6BF074C3" w14:textId="77777777" w:rsidR="00313FCE" w:rsidRDefault="00313FCE"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568" w:type="dxa"/>
        <w:tblInd w:w="351" w:type="dxa"/>
        <w:tblLayout w:type="fixed"/>
        <w:tblLook w:val="0000" w:firstRow="0" w:lastRow="0" w:firstColumn="0" w:lastColumn="0" w:noHBand="0" w:noVBand="0"/>
      </w:tblPr>
      <w:tblGrid>
        <w:gridCol w:w="2628"/>
        <w:gridCol w:w="848"/>
        <w:gridCol w:w="850"/>
        <w:gridCol w:w="822"/>
        <w:gridCol w:w="850"/>
        <w:gridCol w:w="834"/>
        <w:gridCol w:w="801"/>
        <w:gridCol w:w="954"/>
        <w:gridCol w:w="981"/>
      </w:tblGrid>
      <w:tr w:rsidR="00F96B50" w:rsidRPr="009A0D4B" w14:paraId="014F9BF5" w14:textId="77777777" w:rsidTr="00F96B50">
        <w:trPr>
          <w:tblHeader/>
        </w:trPr>
        <w:tc>
          <w:tcPr>
            <w:tcW w:w="2628" w:type="dxa"/>
          </w:tcPr>
          <w:p w14:paraId="690A1D03" w14:textId="77777777" w:rsidR="00F96B50" w:rsidRPr="009A0D4B"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tcPr>
          <w:p w14:paraId="4407FBB1" w14:textId="77777777" w:rsidR="00F96B50" w:rsidRPr="009A0D4B" w:rsidRDefault="00F96B50">
            <w:pPr>
              <w:spacing w:line="240" w:lineRule="auto"/>
              <w:ind w:right="-45"/>
              <w:jc w:val="right"/>
              <w:rPr>
                <w:rFonts w:ascii="Browallia New" w:hAnsi="Browallia New" w:cs="Browallia New"/>
                <w:sz w:val="22"/>
                <w:szCs w:val="22"/>
                <w:cs/>
              </w:rPr>
            </w:pPr>
            <w:r w:rsidRPr="009A0D4B">
              <w:rPr>
                <w:rFonts w:ascii="Browallia New" w:hAnsi="Browallia New" w:cs="Browallia New"/>
                <w:sz w:val="22"/>
                <w:szCs w:val="22"/>
                <w:cs/>
              </w:rPr>
              <w:t xml:space="preserve">(หน่วย </w:t>
            </w:r>
            <w:r w:rsidRPr="009A0D4B">
              <w:rPr>
                <w:rFonts w:ascii="Browallia New" w:hAnsi="Browallia New" w:cs="Browallia New"/>
                <w:sz w:val="22"/>
                <w:szCs w:val="22"/>
                <w:lang w:val="en-GB"/>
              </w:rPr>
              <w:t xml:space="preserve">: </w:t>
            </w:r>
            <w:r w:rsidRPr="009A0D4B">
              <w:rPr>
                <w:rFonts w:ascii="Browallia New" w:hAnsi="Browallia New" w:cs="Browallia New"/>
                <w:sz w:val="22"/>
                <w:szCs w:val="22"/>
                <w:cs/>
              </w:rPr>
              <w:t>พันบาท)</w:t>
            </w:r>
          </w:p>
        </w:tc>
      </w:tr>
      <w:tr w:rsidR="00F96B50" w:rsidRPr="009A0D4B" w14:paraId="6334C570" w14:textId="77777777" w:rsidTr="00F96B50">
        <w:trPr>
          <w:tblHeader/>
        </w:trPr>
        <w:tc>
          <w:tcPr>
            <w:tcW w:w="2628" w:type="dxa"/>
          </w:tcPr>
          <w:p w14:paraId="661EB3A2" w14:textId="77777777" w:rsidR="00F96B50" w:rsidRPr="009A0D4B"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vAlign w:val="bottom"/>
          </w:tcPr>
          <w:p w14:paraId="42DE3F72" w14:textId="77777777" w:rsidR="00F96B50" w:rsidRPr="009A0D4B" w:rsidRDefault="00F96B50">
            <w:pPr>
              <w:pBdr>
                <w:bottom w:val="single" w:sz="4" w:space="1" w:color="auto"/>
              </w:pBdr>
              <w:tabs>
                <w:tab w:val="clear" w:pos="680"/>
                <w:tab w:val="clear" w:pos="907"/>
              </w:tabs>
              <w:spacing w:line="240" w:lineRule="auto"/>
              <w:jc w:val="center"/>
              <w:rPr>
                <w:rFonts w:ascii="Browallia New" w:hAnsi="Browallia New" w:cs="Browallia New"/>
                <w:sz w:val="22"/>
                <w:szCs w:val="22"/>
                <w:cs/>
              </w:rPr>
            </w:pPr>
            <w:r w:rsidRPr="009A0D4B">
              <w:rPr>
                <w:rFonts w:ascii="Browallia New" w:hAnsi="Browallia New" w:cs="Browallia New"/>
                <w:sz w:val="22"/>
                <w:szCs w:val="22"/>
                <w:cs/>
              </w:rPr>
              <w:t>งบการเงินเฉพาะของบริษัท</w:t>
            </w:r>
          </w:p>
        </w:tc>
      </w:tr>
      <w:tr w:rsidR="00F96B50" w:rsidRPr="009A0D4B" w14:paraId="33EED1A2" w14:textId="77777777" w:rsidTr="00F96B50">
        <w:trPr>
          <w:tblHeader/>
        </w:trPr>
        <w:tc>
          <w:tcPr>
            <w:tcW w:w="2628" w:type="dxa"/>
          </w:tcPr>
          <w:p w14:paraId="7A874F66" w14:textId="77777777" w:rsidR="00F96B50" w:rsidRPr="009A0D4B" w:rsidRDefault="00F96B50">
            <w:pPr>
              <w:spacing w:line="240" w:lineRule="auto"/>
              <w:ind w:right="-150"/>
              <w:jc w:val="center"/>
              <w:rPr>
                <w:rFonts w:ascii="Browallia New" w:hAnsi="Browallia New" w:cs="Browallia New"/>
                <w:sz w:val="22"/>
                <w:szCs w:val="22"/>
              </w:rPr>
            </w:pPr>
          </w:p>
        </w:tc>
        <w:tc>
          <w:tcPr>
            <w:tcW w:w="1698" w:type="dxa"/>
            <w:gridSpan w:val="2"/>
            <w:vAlign w:val="bottom"/>
          </w:tcPr>
          <w:p w14:paraId="33FDE39B" w14:textId="77777777" w:rsidR="00F96B50" w:rsidRPr="009A0D4B" w:rsidRDefault="00F96B50">
            <w:pPr>
              <w:spacing w:line="240" w:lineRule="auto"/>
              <w:ind w:left="-23" w:right="-7"/>
              <w:jc w:val="center"/>
              <w:rPr>
                <w:rFonts w:ascii="Browallia New" w:hAnsi="Browallia New" w:cs="Browallia New"/>
                <w:sz w:val="22"/>
                <w:szCs w:val="22"/>
              </w:rPr>
            </w:pPr>
            <w:r w:rsidRPr="009A0D4B">
              <w:rPr>
                <w:rFonts w:ascii="Browallia New" w:hAnsi="Browallia New" w:cs="Browallia New"/>
                <w:sz w:val="22"/>
                <w:szCs w:val="22"/>
                <w:cs/>
              </w:rPr>
              <w:t>ส่วนที่ถึงกำหนดชำระ</w:t>
            </w:r>
          </w:p>
          <w:p w14:paraId="2E118C59" w14:textId="77777777" w:rsidR="00F96B50" w:rsidRPr="009A0D4B" w:rsidRDefault="00F96B50">
            <w:pPr>
              <w:pBdr>
                <w:bottom w:val="single" w:sz="4" w:space="1" w:color="auto"/>
              </w:pBdr>
              <w:spacing w:line="240" w:lineRule="auto"/>
              <w:ind w:left="-23" w:right="-7"/>
              <w:jc w:val="center"/>
              <w:rPr>
                <w:rFonts w:ascii="Browallia New" w:hAnsi="Browallia New" w:cs="Browallia New"/>
                <w:sz w:val="22"/>
                <w:szCs w:val="22"/>
              </w:rPr>
            </w:pPr>
            <w:r w:rsidRPr="009A0D4B">
              <w:rPr>
                <w:rFonts w:ascii="Browallia New" w:hAnsi="Browallia New" w:cs="Browallia New"/>
                <w:sz w:val="22"/>
                <w:szCs w:val="22"/>
                <w:cs/>
              </w:rPr>
              <w:t>ภายในหนึ่งปี</w:t>
            </w:r>
          </w:p>
        </w:tc>
        <w:tc>
          <w:tcPr>
            <w:tcW w:w="1672" w:type="dxa"/>
            <w:gridSpan w:val="2"/>
            <w:vAlign w:val="bottom"/>
          </w:tcPr>
          <w:p w14:paraId="72420068" w14:textId="77777777" w:rsidR="00F96B50" w:rsidRPr="009A0D4B" w:rsidRDefault="00F96B50">
            <w:pPr>
              <w:spacing w:line="240" w:lineRule="auto"/>
              <w:ind w:left="-23" w:right="-7"/>
              <w:jc w:val="center"/>
              <w:rPr>
                <w:rFonts w:ascii="Browallia New" w:hAnsi="Browallia New" w:cs="Browallia New"/>
                <w:sz w:val="22"/>
                <w:szCs w:val="22"/>
              </w:rPr>
            </w:pPr>
            <w:r w:rsidRPr="009A0D4B">
              <w:rPr>
                <w:rFonts w:ascii="Browallia New" w:hAnsi="Browallia New" w:cs="Browallia New"/>
                <w:sz w:val="22"/>
                <w:szCs w:val="22"/>
                <w:cs/>
              </w:rPr>
              <w:t>ส่วนที่ถึงกำหนดชำระ</w:t>
            </w:r>
          </w:p>
          <w:p w14:paraId="691679F5" w14:textId="77777777" w:rsidR="00F96B50" w:rsidRPr="009A0D4B" w:rsidRDefault="00F96B50">
            <w:pPr>
              <w:pBdr>
                <w:bottom w:val="single" w:sz="4" w:space="1" w:color="auto"/>
              </w:pBdr>
              <w:spacing w:line="240" w:lineRule="auto"/>
              <w:ind w:left="-23" w:right="-7"/>
              <w:jc w:val="center"/>
              <w:rPr>
                <w:rFonts w:ascii="Browallia New" w:hAnsi="Browallia New" w:cs="Browallia New"/>
                <w:sz w:val="22"/>
                <w:szCs w:val="22"/>
              </w:rPr>
            </w:pPr>
            <w:r w:rsidRPr="009A0D4B">
              <w:rPr>
                <w:rFonts w:ascii="Browallia New" w:hAnsi="Browallia New" w:cs="Browallia New"/>
                <w:sz w:val="22"/>
                <w:szCs w:val="22"/>
                <w:cs/>
              </w:rPr>
              <w:t>เกินกว่าหนึ่งปี</w:t>
            </w:r>
          </w:p>
          <w:p w14:paraId="1E51A6AA" w14:textId="77777777" w:rsidR="00F96B50" w:rsidRPr="009A0D4B" w:rsidRDefault="00F96B50">
            <w:pPr>
              <w:pBdr>
                <w:bottom w:val="single" w:sz="4" w:space="1" w:color="auto"/>
              </w:pBdr>
              <w:spacing w:line="240" w:lineRule="auto"/>
              <w:ind w:left="-23" w:right="-7"/>
              <w:jc w:val="center"/>
              <w:rPr>
                <w:rFonts w:ascii="Browallia New" w:hAnsi="Browallia New" w:cs="Browallia New"/>
                <w:sz w:val="22"/>
                <w:szCs w:val="22"/>
                <w:cs/>
              </w:rPr>
            </w:pPr>
            <w:r w:rsidRPr="009A0D4B">
              <w:rPr>
                <w:rFonts w:ascii="Browallia New" w:hAnsi="Browallia New" w:cs="Browallia New"/>
                <w:sz w:val="22"/>
                <w:szCs w:val="22"/>
                <w:cs/>
              </w:rPr>
              <w:t>แต่ไม่เกินห้าปี</w:t>
            </w:r>
          </w:p>
        </w:tc>
        <w:tc>
          <w:tcPr>
            <w:tcW w:w="1635" w:type="dxa"/>
            <w:gridSpan w:val="2"/>
            <w:vAlign w:val="bottom"/>
          </w:tcPr>
          <w:p w14:paraId="3D73887F" w14:textId="77777777" w:rsidR="00F96B50" w:rsidRPr="009A0D4B" w:rsidRDefault="00F96B50">
            <w:pPr>
              <w:pBdr>
                <w:bottom w:val="single" w:sz="4" w:space="1" w:color="auto"/>
              </w:pBdr>
              <w:spacing w:line="240" w:lineRule="auto"/>
              <w:ind w:left="-23" w:right="-7"/>
              <w:jc w:val="center"/>
              <w:rPr>
                <w:rFonts w:ascii="Browallia New" w:hAnsi="Browallia New" w:cs="Browallia New"/>
                <w:sz w:val="22"/>
                <w:szCs w:val="22"/>
              </w:rPr>
            </w:pPr>
            <w:r w:rsidRPr="009A0D4B">
              <w:rPr>
                <w:rFonts w:ascii="Browallia New" w:hAnsi="Browallia New" w:cs="Browallia New"/>
                <w:sz w:val="22"/>
                <w:szCs w:val="22"/>
                <w:cs/>
              </w:rPr>
              <w:t>ส่วนที่ถึงกำหนดชำระ       เกินกว่าห้าปี</w:t>
            </w:r>
          </w:p>
        </w:tc>
        <w:tc>
          <w:tcPr>
            <w:tcW w:w="1935" w:type="dxa"/>
            <w:gridSpan w:val="2"/>
            <w:vAlign w:val="bottom"/>
          </w:tcPr>
          <w:p w14:paraId="14484795" w14:textId="77777777" w:rsidR="00F96B50" w:rsidRPr="009A0D4B" w:rsidRDefault="00F96B50">
            <w:pPr>
              <w:pBdr>
                <w:bottom w:val="single" w:sz="4" w:space="1" w:color="auto"/>
              </w:pBdr>
              <w:spacing w:line="240" w:lineRule="auto"/>
              <w:ind w:left="-23" w:right="-7"/>
              <w:jc w:val="center"/>
              <w:rPr>
                <w:rFonts w:ascii="Browallia New" w:hAnsi="Browallia New" w:cs="Browallia New"/>
                <w:sz w:val="22"/>
                <w:szCs w:val="22"/>
                <w:cs/>
              </w:rPr>
            </w:pPr>
            <w:r w:rsidRPr="009A0D4B">
              <w:rPr>
                <w:rFonts w:ascii="Browallia New" w:hAnsi="Browallia New" w:cs="Browallia New"/>
                <w:sz w:val="22"/>
                <w:szCs w:val="22"/>
                <w:cs/>
              </w:rPr>
              <w:t>รวม</w:t>
            </w:r>
          </w:p>
        </w:tc>
      </w:tr>
      <w:tr w:rsidR="008562FF" w:rsidRPr="009A0D4B" w14:paraId="3F43B739" w14:textId="77777777" w:rsidTr="00F96B50">
        <w:trPr>
          <w:tblHeader/>
        </w:trPr>
        <w:tc>
          <w:tcPr>
            <w:tcW w:w="2628" w:type="dxa"/>
          </w:tcPr>
          <w:p w14:paraId="6BECF7A9" w14:textId="77777777" w:rsidR="008562FF" w:rsidRPr="009A0D4B" w:rsidRDefault="008562FF" w:rsidP="008562FF">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7CE5F6FE" w14:textId="503F9BEB" w:rsidR="008562FF" w:rsidRPr="009A0D4B" w:rsidRDefault="00A577FD" w:rsidP="008562FF">
            <w:pPr>
              <w:pBdr>
                <w:bottom w:val="single" w:sz="4" w:space="1" w:color="auto"/>
              </w:pBdr>
              <w:spacing w:line="240" w:lineRule="auto"/>
              <w:ind w:left="-23" w:right="-7"/>
              <w:jc w:val="center"/>
              <w:rPr>
                <w:rFonts w:ascii="Browallia New" w:hAnsi="Browallia New" w:cs="Browallia New"/>
                <w:sz w:val="22"/>
                <w:szCs w:val="22"/>
              </w:rPr>
            </w:pPr>
            <w:r w:rsidRPr="00A577FD">
              <w:rPr>
                <w:rFonts w:ascii="Browallia New" w:hAnsi="Browallia New" w:cs="Browallia New"/>
                <w:sz w:val="22"/>
                <w:szCs w:val="22"/>
              </w:rPr>
              <w:t>30</w:t>
            </w:r>
            <w:r w:rsidRPr="00A577FD">
              <w:rPr>
                <w:rFonts w:ascii="Browallia New" w:hAnsi="Browallia New" w:cs="Browallia New" w:hint="cs"/>
                <w:sz w:val="22"/>
                <w:szCs w:val="22"/>
                <w:cs/>
              </w:rPr>
              <w:t xml:space="preserve"> มิ.ย.</w:t>
            </w:r>
            <w:r w:rsidR="008562FF" w:rsidRPr="009A0D4B">
              <w:rPr>
                <w:rFonts w:ascii="Browallia New" w:hAnsi="Browallia New" w:cs="Browallia New"/>
                <w:sz w:val="22"/>
                <w:szCs w:val="22"/>
              </w:rPr>
              <w:br/>
              <w:t>2566</w:t>
            </w:r>
          </w:p>
        </w:tc>
        <w:tc>
          <w:tcPr>
            <w:tcW w:w="850" w:type="dxa"/>
            <w:vAlign w:val="bottom"/>
          </w:tcPr>
          <w:p w14:paraId="1D415DFE" w14:textId="2C83771C" w:rsidR="008562FF" w:rsidRPr="009A0D4B" w:rsidRDefault="008562FF" w:rsidP="008562FF">
            <w:pPr>
              <w:pBdr>
                <w:bottom w:val="single" w:sz="4" w:space="1" w:color="auto"/>
              </w:pBdr>
              <w:spacing w:line="240" w:lineRule="auto"/>
              <w:ind w:left="-23" w:right="-7"/>
              <w:jc w:val="center"/>
              <w:rPr>
                <w:rFonts w:ascii="Browallia New" w:hAnsi="Browallia New" w:cs="Browallia New"/>
                <w:sz w:val="22"/>
                <w:szCs w:val="22"/>
              </w:rPr>
            </w:pPr>
            <w:r w:rsidRPr="009A0D4B">
              <w:rPr>
                <w:rFonts w:ascii="Browallia New" w:hAnsi="Browallia New" w:cs="Browallia New"/>
                <w:sz w:val="22"/>
                <w:szCs w:val="22"/>
              </w:rPr>
              <w:t>31</w:t>
            </w:r>
            <w:r w:rsidRPr="009A0D4B">
              <w:rPr>
                <w:rFonts w:ascii="Browallia New" w:hAnsi="Browallia New" w:cs="Browallia New"/>
                <w:sz w:val="22"/>
                <w:szCs w:val="22"/>
                <w:cs/>
              </w:rPr>
              <w:t xml:space="preserve"> ธ.ค. </w:t>
            </w:r>
            <w:r w:rsidRPr="009A0D4B">
              <w:rPr>
                <w:rFonts w:ascii="Browallia New" w:hAnsi="Browallia New" w:cs="Browallia New"/>
                <w:sz w:val="22"/>
                <w:szCs w:val="22"/>
              </w:rPr>
              <w:t>2565</w:t>
            </w:r>
          </w:p>
        </w:tc>
        <w:tc>
          <w:tcPr>
            <w:tcW w:w="822" w:type="dxa"/>
            <w:vAlign w:val="bottom"/>
          </w:tcPr>
          <w:p w14:paraId="6FBFAC84" w14:textId="07B67704" w:rsidR="008562FF" w:rsidRPr="009A0D4B" w:rsidRDefault="00A577FD" w:rsidP="008562FF">
            <w:pPr>
              <w:pBdr>
                <w:bottom w:val="single" w:sz="4" w:space="1" w:color="auto"/>
              </w:pBdr>
              <w:spacing w:line="240" w:lineRule="auto"/>
              <w:ind w:left="-23" w:right="-7"/>
              <w:jc w:val="center"/>
              <w:rPr>
                <w:rFonts w:ascii="Browallia New" w:hAnsi="Browallia New" w:cs="Browallia New"/>
                <w:sz w:val="22"/>
                <w:szCs w:val="22"/>
              </w:rPr>
            </w:pPr>
            <w:r w:rsidRPr="00A577FD">
              <w:rPr>
                <w:rFonts w:ascii="Browallia New" w:hAnsi="Browallia New" w:cs="Browallia New"/>
                <w:sz w:val="22"/>
                <w:szCs w:val="22"/>
              </w:rPr>
              <w:t>30</w:t>
            </w:r>
            <w:r w:rsidRPr="00A577FD">
              <w:rPr>
                <w:rFonts w:ascii="Browallia New" w:hAnsi="Browallia New" w:cs="Browallia New" w:hint="cs"/>
                <w:sz w:val="22"/>
                <w:szCs w:val="22"/>
                <w:cs/>
              </w:rPr>
              <w:t xml:space="preserve"> มิ.ย.</w:t>
            </w:r>
            <w:r w:rsidR="008562FF" w:rsidRPr="009A0D4B">
              <w:rPr>
                <w:rFonts w:ascii="Browallia New" w:hAnsi="Browallia New" w:cs="Browallia New"/>
                <w:sz w:val="22"/>
                <w:szCs w:val="22"/>
              </w:rPr>
              <w:br/>
              <w:t>2566</w:t>
            </w:r>
          </w:p>
        </w:tc>
        <w:tc>
          <w:tcPr>
            <w:tcW w:w="850" w:type="dxa"/>
            <w:vAlign w:val="bottom"/>
          </w:tcPr>
          <w:p w14:paraId="274A3C97" w14:textId="36E18B6B" w:rsidR="008562FF" w:rsidRPr="009A0D4B" w:rsidRDefault="008562FF" w:rsidP="008562FF">
            <w:pPr>
              <w:pBdr>
                <w:bottom w:val="single" w:sz="4" w:space="1" w:color="auto"/>
              </w:pBdr>
              <w:spacing w:line="240" w:lineRule="auto"/>
              <w:ind w:left="-23" w:right="-7"/>
              <w:jc w:val="center"/>
              <w:rPr>
                <w:rFonts w:ascii="Browallia New" w:hAnsi="Browallia New" w:cs="Browallia New"/>
                <w:sz w:val="22"/>
                <w:szCs w:val="22"/>
              </w:rPr>
            </w:pPr>
            <w:r w:rsidRPr="009A0D4B">
              <w:rPr>
                <w:rFonts w:ascii="Browallia New" w:hAnsi="Browallia New" w:cs="Browallia New"/>
                <w:sz w:val="22"/>
                <w:szCs w:val="22"/>
              </w:rPr>
              <w:t>31</w:t>
            </w:r>
            <w:r w:rsidRPr="009A0D4B">
              <w:rPr>
                <w:rFonts w:ascii="Browallia New" w:hAnsi="Browallia New" w:cs="Browallia New"/>
                <w:sz w:val="22"/>
                <w:szCs w:val="22"/>
                <w:cs/>
              </w:rPr>
              <w:t xml:space="preserve"> ธ.ค. </w:t>
            </w:r>
            <w:r w:rsidRPr="009A0D4B">
              <w:rPr>
                <w:rFonts w:ascii="Browallia New" w:hAnsi="Browallia New" w:cs="Browallia New"/>
                <w:sz w:val="22"/>
                <w:szCs w:val="22"/>
              </w:rPr>
              <w:t>2565</w:t>
            </w:r>
          </w:p>
        </w:tc>
        <w:tc>
          <w:tcPr>
            <w:tcW w:w="834" w:type="dxa"/>
            <w:vAlign w:val="bottom"/>
          </w:tcPr>
          <w:p w14:paraId="6603316A" w14:textId="799E737A" w:rsidR="008562FF" w:rsidRPr="009A0D4B" w:rsidRDefault="00A577FD" w:rsidP="008562FF">
            <w:pPr>
              <w:pBdr>
                <w:bottom w:val="single" w:sz="4" w:space="1" w:color="auto"/>
              </w:pBdr>
              <w:spacing w:line="240" w:lineRule="auto"/>
              <w:ind w:left="-23" w:right="-7"/>
              <w:jc w:val="center"/>
              <w:rPr>
                <w:rFonts w:ascii="Browallia New" w:hAnsi="Browallia New" w:cs="Browallia New"/>
                <w:sz w:val="22"/>
                <w:szCs w:val="22"/>
              </w:rPr>
            </w:pPr>
            <w:r w:rsidRPr="00A577FD">
              <w:rPr>
                <w:rFonts w:ascii="Browallia New" w:hAnsi="Browallia New" w:cs="Browallia New"/>
                <w:sz w:val="22"/>
                <w:szCs w:val="22"/>
              </w:rPr>
              <w:t>30</w:t>
            </w:r>
            <w:r w:rsidRPr="00A577FD">
              <w:rPr>
                <w:rFonts w:ascii="Browallia New" w:hAnsi="Browallia New" w:cs="Browallia New" w:hint="cs"/>
                <w:sz w:val="22"/>
                <w:szCs w:val="22"/>
                <w:cs/>
              </w:rPr>
              <w:t xml:space="preserve"> มิ.ย.</w:t>
            </w:r>
            <w:r w:rsidR="008562FF" w:rsidRPr="009A0D4B">
              <w:rPr>
                <w:rFonts w:ascii="Browallia New" w:hAnsi="Browallia New" w:cs="Browallia New"/>
                <w:sz w:val="22"/>
                <w:szCs w:val="22"/>
              </w:rPr>
              <w:br/>
              <w:t>2566</w:t>
            </w:r>
          </w:p>
        </w:tc>
        <w:tc>
          <w:tcPr>
            <w:tcW w:w="801" w:type="dxa"/>
            <w:vAlign w:val="bottom"/>
          </w:tcPr>
          <w:p w14:paraId="238B9111" w14:textId="261E3C75" w:rsidR="008562FF" w:rsidRPr="009A0D4B" w:rsidRDefault="008562FF" w:rsidP="008562FF">
            <w:pPr>
              <w:pBdr>
                <w:bottom w:val="single" w:sz="4" w:space="1" w:color="auto"/>
              </w:pBdr>
              <w:spacing w:line="240" w:lineRule="auto"/>
              <w:ind w:left="-23" w:right="-7"/>
              <w:jc w:val="center"/>
              <w:rPr>
                <w:rFonts w:ascii="Browallia New" w:hAnsi="Browallia New" w:cs="Browallia New"/>
                <w:sz w:val="22"/>
                <w:szCs w:val="22"/>
              </w:rPr>
            </w:pPr>
            <w:r w:rsidRPr="009A0D4B">
              <w:rPr>
                <w:rFonts w:ascii="Browallia New" w:hAnsi="Browallia New" w:cs="Browallia New"/>
                <w:sz w:val="22"/>
                <w:szCs w:val="22"/>
              </w:rPr>
              <w:t>31</w:t>
            </w:r>
            <w:r w:rsidRPr="009A0D4B">
              <w:rPr>
                <w:rFonts w:ascii="Browallia New" w:hAnsi="Browallia New" w:cs="Browallia New"/>
                <w:sz w:val="22"/>
                <w:szCs w:val="22"/>
                <w:cs/>
              </w:rPr>
              <w:t xml:space="preserve"> ธ.ค. </w:t>
            </w:r>
            <w:r w:rsidRPr="009A0D4B">
              <w:rPr>
                <w:rFonts w:ascii="Browallia New" w:hAnsi="Browallia New" w:cs="Browallia New"/>
                <w:sz w:val="22"/>
                <w:szCs w:val="22"/>
              </w:rPr>
              <w:t>2565</w:t>
            </w:r>
          </w:p>
        </w:tc>
        <w:tc>
          <w:tcPr>
            <w:tcW w:w="954" w:type="dxa"/>
            <w:vAlign w:val="bottom"/>
          </w:tcPr>
          <w:p w14:paraId="3C48FFAF" w14:textId="1205D642" w:rsidR="008562FF" w:rsidRPr="009A0D4B" w:rsidRDefault="00A577FD" w:rsidP="008562FF">
            <w:pPr>
              <w:pBdr>
                <w:bottom w:val="single" w:sz="4" w:space="1" w:color="auto"/>
              </w:pBdr>
              <w:spacing w:line="240" w:lineRule="auto"/>
              <w:ind w:left="-23" w:right="-7"/>
              <w:jc w:val="center"/>
              <w:rPr>
                <w:rFonts w:ascii="Browallia New" w:hAnsi="Browallia New" w:cs="Browallia New"/>
                <w:sz w:val="22"/>
                <w:szCs w:val="22"/>
              </w:rPr>
            </w:pPr>
            <w:r w:rsidRPr="00A577FD">
              <w:rPr>
                <w:rFonts w:ascii="Browallia New" w:hAnsi="Browallia New" w:cs="Browallia New"/>
                <w:sz w:val="22"/>
                <w:szCs w:val="22"/>
              </w:rPr>
              <w:t>30</w:t>
            </w:r>
            <w:r w:rsidRPr="00A577FD">
              <w:rPr>
                <w:rFonts w:ascii="Browallia New" w:hAnsi="Browallia New" w:cs="Browallia New" w:hint="cs"/>
                <w:sz w:val="22"/>
                <w:szCs w:val="22"/>
                <w:cs/>
              </w:rPr>
              <w:t xml:space="preserve"> มิ.ย.</w:t>
            </w:r>
            <w:r w:rsidR="008562FF" w:rsidRPr="009A0D4B">
              <w:rPr>
                <w:rFonts w:ascii="Browallia New" w:hAnsi="Browallia New" w:cs="Browallia New"/>
                <w:sz w:val="22"/>
                <w:szCs w:val="22"/>
              </w:rPr>
              <w:br/>
              <w:t>2566</w:t>
            </w:r>
          </w:p>
        </w:tc>
        <w:tc>
          <w:tcPr>
            <w:tcW w:w="981" w:type="dxa"/>
            <w:vAlign w:val="bottom"/>
          </w:tcPr>
          <w:p w14:paraId="5785B37D" w14:textId="16E9E104" w:rsidR="008562FF" w:rsidRPr="009A0D4B" w:rsidRDefault="008562FF" w:rsidP="008562FF">
            <w:pPr>
              <w:pBdr>
                <w:bottom w:val="single" w:sz="4" w:space="1" w:color="auto"/>
              </w:pBdr>
              <w:spacing w:line="240" w:lineRule="auto"/>
              <w:ind w:left="-23" w:right="-7"/>
              <w:jc w:val="center"/>
              <w:rPr>
                <w:rFonts w:ascii="Browallia New" w:hAnsi="Browallia New" w:cs="Browallia New"/>
                <w:sz w:val="22"/>
                <w:szCs w:val="22"/>
              </w:rPr>
            </w:pPr>
            <w:r w:rsidRPr="009A0D4B">
              <w:rPr>
                <w:rFonts w:ascii="Browallia New" w:hAnsi="Browallia New" w:cs="Browallia New"/>
                <w:sz w:val="22"/>
                <w:szCs w:val="22"/>
              </w:rPr>
              <w:t>31</w:t>
            </w:r>
            <w:r w:rsidRPr="009A0D4B">
              <w:rPr>
                <w:rFonts w:ascii="Browallia New" w:hAnsi="Browallia New" w:cs="Browallia New"/>
                <w:sz w:val="22"/>
                <w:szCs w:val="22"/>
                <w:cs/>
              </w:rPr>
              <w:t xml:space="preserve"> ธ.ค. </w:t>
            </w:r>
            <w:r w:rsidRPr="009A0D4B">
              <w:rPr>
                <w:rFonts w:ascii="Browallia New" w:hAnsi="Browallia New" w:cs="Browallia New"/>
                <w:sz w:val="22"/>
                <w:szCs w:val="22"/>
              </w:rPr>
              <w:t>2565</w:t>
            </w:r>
          </w:p>
        </w:tc>
      </w:tr>
      <w:tr w:rsidR="00F96B50" w:rsidRPr="009A0D4B" w14:paraId="3025FA09" w14:textId="77777777" w:rsidTr="004B38D7">
        <w:trPr>
          <w:trHeight w:val="262"/>
        </w:trPr>
        <w:tc>
          <w:tcPr>
            <w:tcW w:w="2628" w:type="dxa"/>
          </w:tcPr>
          <w:p w14:paraId="23D8E65E" w14:textId="77777777" w:rsidR="00F96B50" w:rsidRPr="009A0D4B" w:rsidRDefault="00F96B50">
            <w:pPr>
              <w:spacing w:line="240" w:lineRule="auto"/>
              <w:ind w:right="-108"/>
              <w:jc w:val="both"/>
              <w:rPr>
                <w:rFonts w:ascii="Browallia New" w:hAnsi="Browallia New" w:cs="Browallia New"/>
                <w:b/>
                <w:bCs/>
                <w:sz w:val="22"/>
                <w:szCs w:val="22"/>
                <w:cs/>
              </w:rPr>
            </w:pPr>
          </w:p>
        </w:tc>
        <w:tc>
          <w:tcPr>
            <w:tcW w:w="848" w:type="dxa"/>
          </w:tcPr>
          <w:p w14:paraId="530A63C3" w14:textId="77777777" w:rsidR="00F96B50" w:rsidRPr="009A0D4B" w:rsidRDefault="00F96B50">
            <w:pPr>
              <w:pStyle w:val="InsideAddress"/>
              <w:tabs>
                <w:tab w:val="decimal" w:pos="834"/>
              </w:tabs>
              <w:ind w:left="-114"/>
              <w:rPr>
                <w:rFonts w:ascii="Browallia New" w:hAnsi="Browallia New" w:cs="Browallia New"/>
                <w:sz w:val="22"/>
                <w:szCs w:val="22"/>
              </w:rPr>
            </w:pPr>
          </w:p>
        </w:tc>
        <w:tc>
          <w:tcPr>
            <w:tcW w:w="850" w:type="dxa"/>
          </w:tcPr>
          <w:p w14:paraId="50A211D8" w14:textId="77777777" w:rsidR="00F96B50" w:rsidRPr="009A0D4B" w:rsidRDefault="00F96B50">
            <w:pPr>
              <w:pStyle w:val="InsideAddress"/>
              <w:tabs>
                <w:tab w:val="decimal" w:pos="834"/>
              </w:tabs>
              <w:ind w:left="-114"/>
              <w:rPr>
                <w:rFonts w:ascii="Browallia New" w:hAnsi="Browallia New" w:cs="Browallia New"/>
                <w:sz w:val="22"/>
                <w:szCs w:val="22"/>
              </w:rPr>
            </w:pPr>
          </w:p>
        </w:tc>
        <w:tc>
          <w:tcPr>
            <w:tcW w:w="822" w:type="dxa"/>
          </w:tcPr>
          <w:p w14:paraId="74937BC9" w14:textId="77777777" w:rsidR="00F96B50" w:rsidRPr="009A0D4B" w:rsidRDefault="00F96B50">
            <w:pPr>
              <w:tabs>
                <w:tab w:val="clear" w:pos="680"/>
                <w:tab w:val="clear" w:pos="907"/>
              </w:tabs>
              <w:spacing w:line="240" w:lineRule="auto"/>
              <w:ind w:left="-114"/>
              <w:jc w:val="both"/>
              <w:rPr>
                <w:rFonts w:ascii="Browallia New" w:hAnsi="Browallia New" w:cs="Browallia New"/>
                <w:sz w:val="22"/>
                <w:szCs w:val="22"/>
                <w:u w:val="single"/>
              </w:rPr>
            </w:pPr>
          </w:p>
        </w:tc>
        <w:tc>
          <w:tcPr>
            <w:tcW w:w="850" w:type="dxa"/>
          </w:tcPr>
          <w:p w14:paraId="5900B292" w14:textId="77777777" w:rsidR="00F96B50" w:rsidRPr="009A0D4B" w:rsidRDefault="00F96B50">
            <w:pPr>
              <w:tabs>
                <w:tab w:val="clear" w:pos="680"/>
                <w:tab w:val="clear" w:pos="907"/>
              </w:tabs>
              <w:spacing w:line="240" w:lineRule="auto"/>
              <w:ind w:left="-114"/>
              <w:jc w:val="both"/>
              <w:rPr>
                <w:rFonts w:ascii="Browallia New" w:hAnsi="Browallia New" w:cs="Browallia New"/>
                <w:sz w:val="22"/>
                <w:szCs w:val="22"/>
                <w:u w:val="single"/>
              </w:rPr>
            </w:pPr>
          </w:p>
        </w:tc>
        <w:tc>
          <w:tcPr>
            <w:tcW w:w="834" w:type="dxa"/>
          </w:tcPr>
          <w:p w14:paraId="0ACF8241" w14:textId="77777777" w:rsidR="00F96B50" w:rsidRPr="009A0D4B" w:rsidRDefault="00F96B50">
            <w:pPr>
              <w:tabs>
                <w:tab w:val="clear" w:pos="680"/>
                <w:tab w:val="clear" w:pos="907"/>
              </w:tabs>
              <w:spacing w:line="240" w:lineRule="auto"/>
              <w:ind w:left="-114"/>
              <w:rPr>
                <w:rFonts w:ascii="Browallia New" w:hAnsi="Browallia New" w:cs="Browallia New"/>
                <w:sz w:val="22"/>
                <w:szCs w:val="22"/>
              </w:rPr>
            </w:pPr>
          </w:p>
        </w:tc>
        <w:tc>
          <w:tcPr>
            <w:tcW w:w="801" w:type="dxa"/>
          </w:tcPr>
          <w:p w14:paraId="55C4AAB7" w14:textId="77777777" w:rsidR="00F96B50" w:rsidRPr="009A0D4B" w:rsidRDefault="00F96B50">
            <w:pPr>
              <w:tabs>
                <w:tab w:val="clear" w:pos="680"/>
                <w:tab w:val="clear" w:pos="907"/>
              </w:tabs>
              <w:spacing w:line="240" w:lineRule="auto"/>
              <w:ind w:left="-114"/>
              <w:rPr>
                <w:rFonts w:ascii="Browallia New" w:hAnsi="Browallia New" w:cs="Browallia New"/>
                <w:sz w:val="22"/>
                <w:szCs w:val="22"/>
              </w:rPr>
            </w:pPr>
          </w:p>
        </w:tc>
        <w:tc>
          <w:tcPr>
            <w:tcW w:w="954" w:type="dxa"/>
          </w:tcPr>
          <w:p w14:paraId="74D603AC" w14:textId="77777777" w:rsidR="00F96B50" w:rsidRPr="009A0D4B" w:rsidRDefault="00F96B50">
            <w:pPr>
              <w:pStyle w:val="InsideAddress"/>
              <w:tabs>
                <w:tab w:val="decimal" w:pos="792"/>
              </w:tabs>
              <w:ind w:left="-114"/>
              <w:rPr>
                <w:rFonts w:ascii="Browallia New" w:hAnsi="Browallia New" w:cs="Browallia New"/>
                <w:sz w:val="22"/>
                <w:szCs w:val="22"/>
              </w:rPr>
            </w:pPr>
          </w:p>
        </w:tc>
        <w:tc>
          <w:tcPr>
            <w:tcW w:w="981" w:type="dxa"/>
          </w:tcPr>
          <w:p w14:paraId="5157CB7A" w14:textId="77777777" w:rsidR="00F96B50" w:rsidRPr="009A0D4B" w:rsidRDefault="00F96B50">
            <w:pPr>
              <w:pStyle w:val="InsideAddress"/>
              <w:ind w:left="-114"/>
              <w:rPr>
                <w:rFonts w:ascii="Browallia New" w:hAnsi="Browallia New" w:cs="Browallia New"/>
                <w:sz w:val="22"/>
                <w:szCs w:val="22"/>
              </w:rPr>
            </w:pPr>
          </w:p>
        </w:tc>
      </w:tr>
      <w:tr w:rsidR="009A0D4B" w:rsidRPr="009A0D4B" w14:paraId="66D8DD90" w14:textId="77777777" w:rsidTr="00F96B50">
        <w:tc>
          <w:tcPr>
            <w:tcW w:w="2628" w:type="dxa"/>
            <w:vAlign w:val="bottom"/>
          </w:tcPr>
          <w:p w14:paraId="3BF608A1" w14:textId="77777777" w:rsidR="009A0D4B" w:rsidRPr="009A0D4B" w:rsidRDefault="009A0D4B" w:rsidP="009A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9A0D4B">
              <w:rPr>
                <w:rFonts w:ascii="Browallia New" w:hAnsi="Browallia New" w:cs="Browallia New"/>
                <w:sz w:val="22"/>
                <w:szCs w:val="22"/>
                <w:cs/>
              </w:rPr>
              <w:t>ลูกหนี้ตามสัญญาเช่าซื้อ</w:t>
            </w:r>
          </w:p>
        </w:tc>
        <w:tc>
          <w:tcPr>
            <w:tcW w:w="848" w:type="dxa"/>
          </w:tcPr>
          <w:p w14:paraId="68B5EEC3" w14:textId="7E33B1A2" w:rsidR="009A0D4B" w:rsidRPr="000F033E" w:rsidRDefault="00E71CE2" w:rsidP="009A0D4B">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573</w:t>
            </w:r>
            <w:r w:rsidR="00A9081E">
              <w:rPr>
                <w:rFonts w:ascii="Browallia New" w:hAnsi="Browallia New" w:cs="Browallia New"/>
                <w:sz w:val="22"/>
                <w:szCs w:val="22"/>
              </w:rPr>
              <w:t>,052</w:t>
            </w:r>
          </w:p>
        </w:tc>
        <w:tc>
          <w:tcPr>
            <w:tcW w:w="850" w:type="dxa"/>
          </w:tcPr>
          <w:p w14:paraId="2695ACB9" w14:textId="62D79A6E" w:rsidR="009A0D4B" w:rsidRPr="000F033E" w:rsidRDefault="009A0D4B" w:rsidP="009A0D4B">
            <w:pP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571,973</w:t>
            </w:r>
          </w:p>
        </w:tc>
        <w:tc>
          <w:tcPr>
            <w:tcW w:w="822" w:type="dxa"/>
          </w:tcPr>
          <w:p w14:paraId="570FEEAD" w14:textId="171EC919" w:rsidR="009A0D4B" w:rsidRPr="000F033E" w:rsidRDefault="001B7429" w:rsidP="009A0D4B">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179,667</w:t>
            </w:r>
          </w:p>
        </w:tc>
        <w:tc>
          <w:tcPr>
            <w:tcW w:w="850" w:type="dxa"/>
          </w:tcPr>
          <w:p w14:paraId="194448E7" w14:textId="4F1A8FE9" w:rsidR="009A0D4B" w:rsidRPr="000F033E" w:rsidRDefault="009A0D4B" w:rsidP="009A0D4B">
            <w:pPr>
              <w:spacing w:line="240" w:lineRule="auto"/>
              <w:ind w:left="-23" w:right="-7"/>
              <w:jc w:val="right"/>
              <w:rPr>
                <w:rFonts w:ascii="Browallia New" w:hAnsi="Browallia New" w:cs="Browallia New"/>
                <w:sz w:val="22"/>
                <w:szCs w:val="22"/>
                <w:cs/>
              </w:rPr>
            </w:pPr>
            <w:r w:rsidRPr="000F033E">
              <w:rPr>
                <w:rFonts w:ascii="Browallia New" w:hAnsi="Browallia New" w:cs="Browallia New"/>
                <w:sz w:val="22"/>
                <w:szCs w:val="22"/>
              </w:rPr>
              <w:t>181,948</w:t>
            </w:r>
          </w:p>
        </w:tc>
        <w:tc>
          <w:tcPr>
            <w:tcW w:w="834" w:type="dxa"/>
            <w:vAlign w:val="bottom"/>
          </w:tcPr>
          <w:p w14:paraId="6BAD8887" w14:textId="635A6406" w:rsidR="009A0D4B" w:rsidRPr="000F033E" w:rsidRDefault="00312D2B" w:rsidP="009A0D4B">
            <w:pP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w:t>
            </w:r>
          </w:p>
        </w:tc>
        <w:tc>
          <w:tcPr>
            <w:tcW w:w="801" w:type="dxa"/>
            <w:vAlign w:val="bottom"/>
          </w:tcPr>
          <w:p w14:paraId="7B5B8F3C" w14:textId="3AE08DCC" w:rsidR="009A0D4B" w:rsidRPr="000F033E" w:rsidRDefault="009A0D4B" w:rsidP="009A0D4B">
            <w:pPr>
              <w:spacing w:line="240" w:lineRule="auto"/>
              <w:ind w:left="-23" w:right="-7"/>
              <w:jc w:val="right"/>
              <w:rPr>
                <w:rFonts w:ascii="Browallia New" w:hAnsi="Browallia New" w:cs="Browallia New"/>
                <w:sz w:val="22"/>
                <w:szCs w:val="22"/>
                <w:cs/>
              </w:rPr>
            </w:pPr>
            <w:r w:rsidRPr="000F033E">
              <w:rPr>
                <w:rFonts w:ascii="Browallia New" w:hAnsi="Browallia New" w:cs="Browallia New"/>
                <w:sz w:val="22"/>
                <w:szCs w:val="22"/>
              </w:rPr>
              <w:t xml:space="preserve">  </w:t>
            </w:r>
            <w:r w:rsidRPr="000F033E">
              <w:rPr>
                <w:rFonts w:ascii="Browallia New" w:hAnsi="Browallia New" w:cs="Browallia New"/>
                <w:sz w:val="22"/>
                <w:szCs w:val="22"/>
                <w:cs/>
              </w:rPr>
              <w:t>-</w:t>
            </w:r>
          </w:p>
        </w:tc>
        <w:tc>
          <w:tcPr>
            <w:tcW w:w="954" w:type="dxa"/>
          </w:tcPr>
          <w:p w14:paraId="0292FC18" w14:textId="1401F162" w:rsidR="009A0D4B" w:rsidRPr="000F033E" w:rsidRDefault="002F1D6E" w:rsidP="009A0D4B">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752,719</w:t>
            </w:r>
          </w:p>
        </w:tc>
        <w:tc>
          <w:tcPr>
            <w:tcW w:w="981" w:type="dxa"/>
          </w:tcPr>
          <w:p w14:paraId="5BDDCB9B" w14:textId="21ECBED8" w:rsidR="009A0D4B" w:rsidRPr="000F033E" w:rsidRDefault="009A0D4B" w:rsidP="009A0D4B">
            <w:pP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753,921</w:t>
            </w:r>
          </w:p>
        </w:tc>
      </w:tr>
      <w:tr w:rsidR="009A0D4B" w:rsidRPr="009A0D4B" w14:paraId="2E06813B" w14:textId="77777777" w:rsidTr="00F96B50">
        <w:tc>
          <w:tcPr>
            <w:tcW w:w="2628" w:type="dxa"/>
            <w:vAlign w:val="bottom"/>
          </w:tcPr>
          <w:p w14:paraId="28B8CF81" w14:textId="77777777" w:rsidR="009A0D4B" w:rsidRPr="009A0D4B" w:rsidRDefault="009A0D4B" w:rsidP="009A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9A0D4B">
              <w:rPr>
                <w:rFonts w:ascii="Browallia New" w:hAnsi="Browallia New" w:cs="Browallia New"/>
                <w:sz w:val="22"/>
                <w:szCs w:val="22"/>
                <w:u w:val="single"/>
                <w:cs/>
              </w:rPr>
              <w:t>หัก</w:t>
            </w:r>
            <w:r w:rsidRPr="009A0D4B">
              <w:rPr>
                <w:rFonts w:ascii="Browallia New" w:hAnsi="Browallia New" w:cs="Browallia New"/>
                <w:sz w:val="22"/>
                <w:szCs w:val="22"/>
                <w:cs/>
              </w:rPr>
              <w:t xml:space="preserve"> ดอกผลเช่าซื้อที่ยังไม่ถือเป็นรายได้</w:t>
            </w:r>
          </w:p>
        </w:tc>
        <w:tc>
          <w:tcPr>
            <w:tcW w:w="848" w:type="dxa"/>
          </w:tcPr>
          <w:p w14:paraId="54FD5ACF" w14:textId="165FB757" w:rsidR="009A0D4B" w:rsidRPr="000F033E" w:rsidRDefault="00A9081E" w:rsidP="009A0D4B">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(238,775)</w:t>
            </w:r>
          </w:p>
        </w:tc>
        <w:tc>
          <w:tcPr>
            <w:tcW w:w="850" w:type="dxa"/>
          </w:tcPr>
          <w:p w14:paraId="169193F7" w14:textId="044C5BA9" w:rsidR="009A0D4B" w:rsidRPr="000F033E" w:rsidRDefault="009A0D4B" w:rsidP="009A0D4B">
            <w:pPr>
              <w:pBdr>
                <w:bottom w:val="single" w:sz="4"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(246,258)</w:t>
            </w:r>
          </w:p>
        </w:tc>
        <w:tc>
          <w:tcPr>
            <w:tcW w:w="822" w:type="dxa"/>
          </w:tcPr>
          <w:p w14:paraId="69E61942" w14:textId="21796D7E" w:rsidR="009A0D4B" w:rsidRPr="000F033E" w:rsidRDefault="00F70055" w:rsidP="009A0D4B">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(52,740)</w:t>
            </w:r>
          </w:p>
        </w:tc>
        <w:tc>
          <w:tcPr>
            <w:tcW w:w="850" w:type="dxa"/>
          </w:tcPr>
          <w:p w14:paraId="3B63F176" w14:textId="490FCF03" w:rsidR="009A0D4B" w:rsidRPr="000F033E" w:rsidRDefault="009A0D4B" w:rsidP="009A0D4B">
            <w:pPr>
              <w:pBdr>
                <w:bottom w:val="single" w:sz="4"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(56,704</w:t>
            </w:r>
            <w:r w:rsidRPr="000F033E">
              <w:rPr>
                <w:rFonts w:ascii="Browallia New" w:hAnsi="Browallia New" w:cs="Browallia New"/>
                <w:sz w:val="22"/>
                <w:szCs w:val="22"/>
                <w:cs/>
              </w:rPr>
              <w:t>)</w:t>
            </w:r>
          </w:p>
        </w:tc>
        <w:tc>
          <w:tcPr>
            <w:tcW w:w="834" w:type="dxa"/>
            <w:vAlign w:val="bottom"/>
          </w:tcPr>
          <w:p w14:paraId="043318B5" w14:textId="1DBC264E" w:rsidR="009A0D4B" w:rsidRPr="000F033E" w:rsidRDefault="00312D2B" w:rsidP="009A0D4B">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w:t>
            </w:r>
          </w:p>
        </w:tc>
        <w:tc>
          <w:tcPr>
            <w:tcW w:w="801" w:type="dxa"/>
            <w:vAlign w:val="bottom"/>
          </w:tcPr>
          <w:p w14:paraId="37478D41" w14:textId="53AC8F71" w:rsidR="009A0D4B" w:rsidRPr="000F033E" w:rsidRDefault="009A0D4B" w:rsidP="009A0D4B">
            <w:pPr>
              <w:pBdr>
                <w:bottom w:val="single" w:sz="4"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 xml:space="preserve"> </w:t>
            </w:r>
            <w:r w:rsidRPr="000F033E">
              <w:rPr>
                <w:rFonts w:ascii="Browallia New" w:hAnsi="Browallia New" w:cs="Browallia New"/>
                <w:sz w:val="22"/>
                <w:szCs w:val="22"/>
                <w:cs/>
              </w:rPr>
              <w:t>-</w:t>
            </w:r>
          </w:p>
        </w:tc>
        <w:tc>
          <w:tcPr>
            <w:tcW w:w="954" w:type="dxa"/>
          </w:tcPr>
          <w:p w14:paraId="4F02C49D" w14:textId="09BFB4D9" w:rsidR="009A0D4B" w:rsidRPr="000F033E" w:rsidRDefault="00BF62AE" w:rsidP="009A0D4B">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(291,515)</w:t>
            </w:r>
          </w:p>
        </w:tc>
        <w:tc>
          <w:tcPr>
            <w:tcW w:w="981" w:type="dxa"/>
          </w:tcPr>
          <w:p w14:paraId="383D983F" w14:textId="12622A15" w:rsidR="009A0D4B" w:rsidRPr="000F033E" w:rsidRDefault="009A0D4B" w:rsidP="009A0D4B">
            <w:pPr>
              <w:pBdr>
                <w:bottom w:val="single" w:sz="4"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(302,962)</w:t>
            </w:r>
          </w:p>
        </w:tc>
      </w:tr>
      <w:tr w:rsidR="009A0D4B" w:rsidRPr="009A0D4B" w14:paraId="59A3E564" w14:textId="77777777" w:rsidTr="00F96B50">
        <w:tc>
          <w:tcPr>
            <w:tcW w:w="2628" w:type="dxa"/>
            <w:vAlign w:val="bottom"/>
          </w:tcPr>
          <w:p w14:paraId="4A986DD4" w14:textId="77777777" w:rsidR="009A0D4B" w:rsidRPr="009A0D4B" w:rsidRDefault="009A0D4B" w:rsidP="009A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9A0D4B">
              <w:rPr>
                <w:rFonts w:ascii="Browallia New" w:hAnsi="Browallia New" w:cs="Browallia New"/>
                <w:sz w:val="22"/>
                <w:szCs w:val="22"/>
                <w:cs/>
              </w:rPr>
              <w:t>คงเหลือ</w:t>
            </w:r>
          </w:p>
        </w:tc>
        <w:tc>
          <w:tcPr>
            <w:tcW w:w="848" w:type="dxa"/>
          </w:tcPr>
          <w:p w14:paraId="54BA3D19" w14:textId="7EFAF323" w:rsidR="009A0D4B" w:rsidRPr="000F033E" w:rsidRDefault="00A9081E" w:rsidP="009A0D4B">
            <w:pP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334,</w:t>
            </w:r>
            <w:r w:rsidR="00624832">
              <w:rPr>
                <w:rFonts w:ascii="Browallia New" w:hAnsi="Browallia New" w:cs="Browallia New"/>
                <w:sz w:val="22"/>
                <w:szCs w:val="22"/>
              </w:rPr>
              <w:t>277</w:t>
            </w:r>
          </w:p>
        </w:tc>
        <w:tc>
          <w:tcPr>
            <w:tcW w:w="850" w:type="dxa"/>
          </w:tcPr>
          <w:p w14:paraId="07C6D52E" w14:textId="006512E1" w:rsidR="009A0D4B" w:rsidRPr="000F033E" w:rsidRDefault="009A0D4B" w:rsidP="009A0D4B">
            <w:pP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325,715</w:t>
            </w:r>
          </w:p>
        </w:tc>
        <w:tc>
          <w:tcPr>
            <w:tcW w:w="822" w:type="dxa"/>
          </w:tcPr>
          <w:p w14:paraId="71ED0B2B" w14:textId="38DAE8C3" w:rsidR="009A0D4B" w:rsidRPr="000F033E" w:rsidRDefault="00F70055" w:rsidP="009A0D4B">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126,927</w:t>
            </w:r>
          </w:p>
        </w:tc>
        <w:tc>
          <w:tcPr>
            <w:tcW w:w="850" w:type="dxa"/>
          </w:tcPr>
          <w:p w14:paraId="2DD25913" w14:textId="7E85791B" w:rsidR="009A0D4B" w:rsidRPr="000F033E" w:rsidRDefault="009A0D4B" w:rsidP="009A0D4B">
            <w:pP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125,244</w:t>
            </w:r>
          </w:p>
        </w:tc>
        <w:tc>
          <w:tcPr>
            <w:tcW w:w="834" w:type="dxa"/>
            <w:vAlign w:val="bottom"/>
          </w:tcPr>
          <w:p w14:paraId="79AFE978" w14:textId="561635EF" w:rsidR="009A0D4B" w:rsidRPr="000F033E" w:rsidRDefault="00312D2B" w:rsidP="009A0D4B">
            <w:pP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w:t>
            </w:r>
          </w:p>
        </w:tc>
        <w:tc>
          <w:tcPr>
            <w:tcW w:w="801" w:type="dxa"/>
            <w:vAlign w:val="bottom"/>
          </w:tcPr>
          <w:p w14:paraId="6C9C89F1" w14:textId="1E07D511" w:rsidR="009A0D4B" w:rsidRPr="000F033E" w:rsidRDefault="009A0D4B" w:rsidP="009A0D4B">
            <w:pPr>
              <w:spacing w:line="240" w:lineRule="auto"/>
              <w:ind w:left="-23" w:right="-7"/>
              <w:jc w:val="right"/>
              <w:rPr>
                <w:rFonts w:ascii="Browallia New" w:hAnsi="Browallia New" w:cs="Browallia New"/>
                <w:sz w:val="22"/>
                <w:szCs w:val="22"/>
                <w:cs/>
              </w:rPr>
            </w:pPr>
            <w:r w:rsidRPr="000F033E">
              <w:rPr>
                <w:rFonts w:ascii="Browallia New" w:hAnsi="Browallia New" w:cs="Browallia New"/>
                <w:sz w:val="22"/>
                <w:szCs w:val="22"/>
              </w:rPr>
              <w:t xml:space="preserve">  </w:t>
            </w:r>
            <w:r w:rsidRPr="000F033E">
              <w:rPr>
                <w:rFonts w:ascii="Browallia New" w:hAnsi="Browallia New" w:cs="Browallia New"/>
                <w:sz w:val="22"/>
                <w:szCs w:val="22"/>
                <w:cs/>
              </w:rPr>
              <w:t>-</w:t>
            </w:r>
          </w:p>
        </w:tc>
        <w:tc>
          <w:tcPr>
            <w:tcW w:w="954" w:type="dxa"/>
          </w:tcPr>
          <w:p w14:paraId="4C64CB60" w14:textId="58B956F6" w:rsidR="009A0D4B" w:rsidRPr="000F033E" w:rsidRDefault="00BF62AE" w:rsidP="009A0D4B">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461,204</w:t>
            </w:r>
          </w:p>
        </w:tc>
        <w:tc>
          <w:tcPr>
            <w:tcW w:w="981" w:type="dxa"/>
          </w:tcPr>
          <w:p w14:paraId="51DB0035" w14:textId="5AF5114A" w:rsidR="009A0D4B" w:rsidRPr="000F033E" w:rsidRDefault="009A0D4B" w:rsidP="009A0D4B">
            <w:pP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450,959</w:t>
            </w:r>
          </w:p>
        </w:tc>
      </w:tr>
      <w:tr w:rsidR="009A0D4B" w:rsidRPr="009A0D4B" w14:paraId="07158CEF" w14:textId="77777777" w:rsidTr="00F96B50">
        <w:tc>
          <w:tcPr>
            <w:tcW w:w="2628" w:type="dxa"/>
            <w:vAlign w:val="bottom"/>
          </w:tcPr>
          <w:p w14:paraId="7FA41BFE" w14:textId="22C71FC2" w:rsidR="009A0D4B" w:rsidRPr="009A0D4B" w:rsidRDefault="009A0D4B" w:rsidP="009A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9A0D4B">
              <w:rPr>
                <w:rFonts w:ascii="Browallia New" w:hAnsi="Browallia New" w:cs="Browallia New"/>
                <w:sz w:val="22"/>
                <w:szCs w:val="22"/>
                <w:u w:val="single"/>
                <w:cs/>
              </w:rPr>
              <w:t>หัก</w:t>
            </w:r>
            <w:r w:rsidRPr="009A0D4B">
              <w:rPr>
                <w:rFonts w:ascii="Browallia New" w:hAnsi="Browallia New" w:cs="Browallia New"/>
                <w:sz w:val="22"/>
                <w:szCs w:val="22"/>
                <w:cs/>
              </w:rPr>
              <w:t xml:space="preserve"> ค่าเผื่อผลขาดทุนด้านเครดิตที่</w:t>
            </w:r>
            <w:r w:rsidRPr="009A0D4B">
              <w:rPr>
                <w:rFonts w:ascii="Browallia New" w:hAnsi="Browallia New" w:cs="Browallia New"/>
                <w:sz w:val="22"/>
                <w:szCs w:val="22"/>
              </w:rPr>
              <w:br/>
            </w:r>
            <w:r>
              <w:rPr>
                <w:rFonts w:ascii="Browallia New" w:hAnsi="Browallia New" w:cs="Browallia New"/>
                <w:sz w:val="22"/>
                <w:szCs w:val="22"/>
              </w:rPr>
              <w:t xml:space="preserve">   </w:t>
            </w:r>
            <w:r w:rsidRPr="009A0D4B">
              <w:rPr>
                <w:rFonts w:ascii="Browallia New" w:hAnsi="Browallia New" w:cs="Browallia New"/>
                <w:sz w:val="22"/>
                <w:szCs w:val="22"/>
                <w:cs/>
              </w:rPr>
              <w:t>คาดว่าจะเกิดขึ้น</w:t>
            </w:r>
          </w:p>
        </w:tc>
        <w:tc>
          <w:tcPr>
            <w:tcW w:w="848" w:type="dxa"/>
          </w:tcPr>
          <w:p w14:paraId="282392A9" w14:textId="77777777" w:rsidR="009A0D4B" w:rsidRDefault="009A0D4B" w:rsidP="009A0D4B">
            <w:pPr>
              <w:pBdr>
                <w:bottom w:val="single" w:sz="4" w:space="1" w:color="auto"/>
              </w:pBdr>
              <w:spacing w:line="240" w:lineRule="auto"/>
              <w:ind w:left="-23" w:right="-7"/>
              <w:jc w:val="right"/>
              <w:rPr>
                <w:rFonts w:ascii="Browallia New" w:hAnsi="Browallia New" w:cs="Browallia New"/>
                <w:sz w:val="22"/>
                <w:szCs w:val="22"/>
              </w:rPr>
            </w:pPr>
          </w:p>
          <w:p w14:paraId="1774EA3E" w14:textId="79BCFC19" w:rsidR="00D208D2" w:rsidRPr="000F033E" w:rsidRDefault="00624832" w:rsidP="009A0D4B">
            <w:pPr>
              <w:pBdr>
                <w:bottom w:val="single" w:sz="4" w:space="1" w:color="auto"/>
              </w:pBd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w:t>
            </w:r>
            <w:r w:rsidR="001B7429">
              <w:rPr>
                <w:rFonts w:ascii="Browallia New" w:hAnsi="Browallia New" w:cs="Browallia New"/>
                <w:sz w:val="22"/>
                <w:szCs w:val="22"/>
              </w:rPr>
              <w:t>64,080)</w:t>
            </w:r>
          </w:p>
        </w:tc>
        <w:tc>
          <w:tcPr>
            <w:tcW w:w="850" w:type="dxa"/>
            <w:vAlign w:val="bottom"/>
          </w:tcPr>
          <w:p w14:paraId="7B4B0FCE" w14:textId="4091E2DB" w:rsidR="009A0D4B" w:rsidRPr="000F033E" w:rsidRDefault="009A0D4B" w:rsidP="009A0D4B">
            <w:pPr>
              <w:pBdr>
                <w:bottom w:val="single" w:sz="4"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lang w:bidi="lo-LA"/>
              </w:rPr>
              <w:t>(64,459)</w:t>
            </w:r>
          </w:p>
        </w:tc>
        <w:tc>
          <w:tcPr>
            <w:tcW w:w="822" w:type="dxa"/>
          </w:tcPr>
          <w:p w14:paraId="5412703B" w14:textId="77777777" w:rsidR="009A0D4B" w:rsidRDefault="009A0D4B" w:rsidP="009A0D4B">
            <w:pPr>
              <w:pBdr>
                <w:bottom w:val="single" w:sz="4" w:space="1" w:color="auto"/>
              </w:pBdr>
              <w:spacing w:line="240" w:lineRule="auto"/>
              <w:ind w:left="-23" w:right="-7"/>
              <w:jc w:val="right"/>
              <w:rPr>
                <w:rFonts w:ascii="Browallia New" w:hAnsi="Browallia New" w:cs="Browallia New"/>
                <w:sz w:val="22"/>
                <w:szCs w:val="22"/>
              </w:rPr>
            </w:pPr>
          </w:p>
          <w:p w14:paraId="66C0D3E0" w14:textId="648C38BC" w:rsidR="00D208D2" w:rsidRPr="000F033E" w:rsidRDefault="00F70055" w:rsidP="009A0D4B">
            <w:pPr>
              <w:pBdr>
                <w:bottom w:val="single" w:sz="4" w:space="1" w:color="auto"/>
              </w:pBd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(5,630)</w:t>
            </w:r>
          </w:p>
        </w:tc>
        <w:tc>
          <w:tcPr>
            <w:tcW w:w="850" w:type="dxa"/>
            <w:vAlign w:val="bottom"/>
          </w:tcPr>
          <w:p w14:paraId="0E8D3642" w14:textId="61840AE6" w:rsidR="009A0D4B" w:rsidRPr="000F033E" w:rsidRDefault="009A0D4B" w:rsidP="009A0D4B">
            <w:pPr>
              <w:pBdr>
                <w:bottom w:val="single" w:sz="4"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(3,821)</w:t>
            </w:r>
          </w:p>
        </w:tc>
        <w:tc>
          <w:tcPr>
            <w:tcW w:w="834" w:type="dxa"/>
            <w:vAlign w:val="bottom"/>
          </w:tcPr>
          <w:p w14:paraId="5A673B72" w14:textId="2D1FE31F" w:rsidR="009A0D4B" w:rsidRPr="000F033E" w:rsidRDefault="00312D2B" w:rsidP="009A0D4B">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w:t>
            </w:r>
          </w:p>
        </w:tc>
        <w:tc>
          <w:tcPr>
            <w:tcW w:w="801" w:type="dxa"/>
            <w:vAlign w:val="bottom"/>
          </w:tcPr>
          <w:p w14:paraId="45606A77" w14:textId="2D85C00C" w:rsidR="009A0D4B" w:rsidRPr="000F033E" w:rsidRDefault="009A0D4B" w:rsidP="009A0D4B">
            <w:pPr>
              <w:pBdr>
                <w:bottom w:val="single" w:sz="4"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 xml:space="preserve"> </w:t>
            </w:r>
            <w:r w:rsidRPr="000F033E">
              <w:rPr>
                <w:rFonts w:ascii="Browallia New" w:hAnsi="Browallia New" w:cs="Browallia New"/>
                <w:sz w:val="22"/>
                <w:szCs w:val="22"/>
                <w:cs/>
              </w:rPr>
              <w:t>-</w:t>
            </w:r>
          </w:p>
        </w:tc>
        <w:tc>
          <w:tcPr>
            <w:tcW w:w="954" w:type="dxa"/>
          </w:tcPr>
          <w:p w14:paraId="5B79744E" w14:textId="77777777" w:rsidR="009A0D4B" w:rsidRDefault="009A0D4B" w:rsidP="009A0D4B">
            <w:pPr>
              <w:pBdr>
                <w:bottom w:val="single" w:sz="4" w:space="1" w:color="auto"/>
              </w:pBdr>
              <w:spacing w:line="240" w:lineRule="auto"/>
              <w:ind w:left="-23" w:right="-7"/>
              <w:jc w:val="right"/>
              <w:rPr>
                <w:rFonts w:ascii="Browallia New" w:hAnsi="Browallia New" w:cs="Browallia New"/>
                <w:sz w:val="22"/>
                <w:szCs w:val="22"/>
              </w:rPr>
            </w:pPr>
          </w:p>
          <w:p w14:paraId="4268F716" w14:textId="4150A608" w:rsidR="00D208D2" w:rsidRPr="000F033E" w:rsidRDefault="00763C55" w:rsidP="009A0D4B">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(69,710)</w:t>
            </w:r>
          </w:p>
        </w:tc>
        <w:tc>
          <w:tcPr>
            <w:tcW w:w="981" w:type="dxa"/>
          </w:tcPr>
          <w:p w14:paraId="42F689E9" w14:textId="06A51D6D" w:rsidR="009A0D4B" w:rsidRPr="000F033E" w:rsidRDefault="009A0D4B" w:rsidP="009A0D4B">
            <w:pPr>
              <w:pBdr>
                <w:bottom w:val="single" w:sz="4"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br/>
              <w:t>(68,280)</w:t>
            </w:r>
          </w:p>
        </w:tc>
      </w:tr>
      <w:tr w:rsidR="009A0D4B" w:rsidRPr="009A0D4B" w14:paraId="06D360FB" w14:textId="77777777" w:rsidTr="00F96B50">
        <w:tc>
          <w:tcPr>
            <w:tcW w:w="2628" w:type="dxa"/>
          </w:tcPr>
          <w:p w14:paraId="60CC65C5" w14:textId="77777777" w:rsidR="009A0D4B" w:rsidRPr="009A0D4B" w:rsidRDefault="009A0D4B" w:rsidP="009A0D4B">
            <w:pPr>
              <w:tabs>
                <w:tab w:val="left" w:pos="162"/>
              </w:tabs>
              <w:spacing w:line="240" w:lineRule="auto"/>
              <w:ind w:right="-108"/>
              <w:jc w:val="both"/>
              <w:rPr>
                <w:rFonts w:ascii="Browallia New" w:hAnsi="Browallia New" w:cs="Browallia New"/>
                <w:sz w:val="22"/>
                <w:szCs w:val="22"/>
                <w:lang w:val="en-GB"/>
              </w:rPr>
            </w:pPr>
            <w:r w:rsidRPr="009A0D4B">
              <w:rPr>
                <w:rFonts w:ascii="Browallia New" w:hAnsi="Browallia New" w:cs="Browallia New"/>
                <w:sz w:val="22"/>
                <w:szCs w:val="22"/>
                <w:cs/>
              </w:rPr>
              <w:t>สุทธิ</w:t>
            </w:r>
          </w:p>
        </w:tc>
        <w:tc>
          <w:tcPr>
            <w:tcW w:w="848" w:type="dxa"/>
          </w:tcPr>
          <w:p w14:paraId="1C691235" w14:textId="422ECCF2" w:rsidR="009A0D4B" w:rsidRPr="000F033E" w:rsidRDefault="001B7429" w:rsidP="009A0D4B">
            <w:pPr>
              <w:pBdr>
                <w:bottom w:val="single" w:sz="12" w:space="1" w:color="auto"/>
              </w:pBd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270,197</w:t>
            </w:r>
          </w:p>
        </w:tc>
        <w:tc>
          <w:tcPr>
            <w:tcW w:w="850" w:type="dxa"/>
            <w:vAlign w:val="bottom"/>
          </w:tcPr>
          <w:p w14:paraId="05EC345A" w14:textId="37B8D057" w:rsidR="009A0D4B" w:rsidRPr="000F033E" w:rsidRDefault="009A0D4B" w:rsidP="009A0D4B">
            <w:pPr>
              <w:pBdr>
                <w:bottom w:val="single" w:sz="12" w:space="1" w:color="auto"/>
              </w:pBdr>
              <w:spacing w:line="240" w:lineRule="auto"/>
              <w:ind w:left="-23" w:right="-7"/>
              <w:jc w:val="right"/>
              <w:rPr>
                <w:rFonts w:ascii="Browallia New" w:hAnsi="Browallia New" w:cs="Browallia New"/>
                <w:sz w:val="22"/>
                <w:szCs w:val="22"/>
                <w:cs/>
              </w:rPr>
            </w:pPr>
            <w:r w:rsidRPr="000F033E">
              <w:rPr>
                <w:rFonts w:ascii="Browallia New" w:hAnsi="Browallia New" w:cs="Browallia New"/>
                <w:sz w:val="22"/>
                <w:szCs w:val="22"/>
              </w:rPr>
              <w:fldChar w:fldCharType="begin"/>
            </w:r>
            <w:r w:rsidRPr="000F033E">
              <w:rPr>
                <w:rFonts w:ascii="Browallia New" w:hAnsi="Browallia New" w:cs="Browallia New"/>
                <w:sz w:val="22"/>
                <w:szCs w:val="22"/>
              </w:rPr>
              <w:instrText xml:space="preserve"> =SUM(ABOVE) </w:instrText>
            </w:r>
            <w:r w:rsidRPr="000F033E">
              <w:rPr>
                <w:rFonts w:ascii="Browallia New" w:hAnsi="Browallia New" w:cs="Browallia New"/>
                <w:sz w:val="22"/>
                <w:szCs w:val="22"/>
              </w:rPr>
              <w:fldChar w:fldCharType="separate"/>
            </w:r>
            <w:r w:rsidRPr="000F033E">
              <w:rPr>
                <w:rFonts w:ascii="Browallia New" w:hAnsi="Browallia New" w:cs="Browallia New"/>
                <w:sz w:val="22"/>
                <w:szCs w:val="22"/>
              </w:rPr>
              <w:t>261</w:t>
            </w:r>
            <w:r w:rsidRPr="000F033E">
              <w:rPr>
                <w:rFonts w:ascii="Browallia New" w:hAnsi="Browallia New" w:cs="Browallia New"/>
                <w:sz w:val="22"/>
                <w:szCs w:val="22"/>
              </w:rPr>
              <w:fldChar w:fldCharType="end"/>
            </w:r>
            <w:r w:rsidRPr="000F033E">
              <w:rPr>
                <w:rFonts w:ascii="Browallia New" w:hAnsi="Browallia New" w:cs="Browallia New"/>
                <w:sz w:val="22"/>
                <w:szCs w:val="22"/>
              </w:rPr>
              <w:t>,256</w:t>
            </w:r>
          </w:p>
        </w:tc>
        <w:tc>
          <w:tcPr>
            <w:tcW w:w="822" w:type="dxa"/>
          </w:tcPr>
          <w:p w14:paraId="51A123E8" w14:textId="4FA40B82" w:rsidR="009A0D4B" w:rsidRPr="000F033E" w:rsidRDefault="00312D2B" w:rsidP="009A0D4B">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121,297</w:t>
            </w:r>
          </w:p>
        </w:tc>
        <w:tc>
          <w:tcPr>
            <w:tcW w:w="850" w:type="dxa"/>
            <w:vAlign w:val="bottom"/>
          </w:tcPr>
          <w:p w14:paraId="2DEB5280" w14:textId="21A310C5" w:rsidR="009A0D4B" w:rsidRPr="000F033E" w:rsidRDefault="009A0D4B" w:rsidP="009A0D4B">
            <w:pPr>
              <w:pBdr>
                <w:bottom w:val="single" w:sz="12"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121,423</w:t>
            </w:r>
          </w:p>
        </w:tc>
        <w:tc>
          <w:tcPr>
            <w:tcW w:w="834" w:type="dxa"/>
            <w:vAlign w:val="bottom"/>
          </w:tcPr>
          <w:p w14:paraId="37C8BC76" w14:textId="3B58F92C" w:rsidR="009A0D4B" w:rsidRPr="000F033E" w:rsidRDefault="00312D2B" w:rsidP="009A0D4B">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w:t>
            </w:r>
          </w:p>
        </w:tc>
        <w:tc>
          <w:tcPr>
            <w:tcW w:w="801" w:type="dxa"/>
            <w:vAlign w:val="bottom"/>
          </w:tcPr>
          <w:p w14:paraId="2AF2CB0B" w14:textId="7F256226" w:rsidR="009A0D4B" w:rsidRPr="000F033E" w:rsidRDefault="009A0D4B" w:rsidP="009A0D4B">
            <w:pPr>
              <w:pBdr>
                <w:bottom w:val="single" w:sz="12" w:space="1" w:color="auto"/>
              </w:pBdr>
              <w:spacing w:line="240" w:lineRule="auto"/>
              <w:ind w:left="-23" w:right="-7"/>
              <w:jc w:val="right"/>
              <w:rPr>
                <w:rFonts w:ascii="Browallia New" w:hAnsi="Browallia New" w:cs="Browallia New"/>
                <w:sz w:val="22"/>
                <w:szCs w:val="22"/>
              </w:rPr>
            </w:pPr>
            <w:r w:rsidRPr="000F033E">
              <w:rPr>
                <w:rFonts w:ascii="Browallia New" w:hAnsi="Browallia New" w:cs="Browallia New"/>
                <w:sz w:val="22"/>
                <w:szCs w:val="22"/>
              </w:rPr>
              <w:t xml:space="preserve"> </w:t>
            </w:r>
            <w:r w:rsidRPr="000F033E">
              <w:rPr>
                <w:rFonts w:ascii="Browallia New" w:hAnsi="Browallia New" w:cs="Browallia New"/>
                <w:sz w:val="22"/>
                <w:szCs w:val="22"/>
                <w:cs/>
              </w:rPr>
              <w:t>-</w:t>
            </w:r>
          </w:p>
        </w:tc>
        <w:tc>
          <w:tcPr>
            <w:tcW w:w="954" w:type="dxa"/>
          </w:tcPr>
          <w:p w14:paraId="3F64261C" w14:textId="4D30B934" w:rsidR="009A0D4B" w:rsidRPr="000F033E" w:rsidRDefault="000C4E59" w:rsidP="009A0D4B">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391,494</w:t>
            </w:r>
          </w:p>
        </w:tc>
        <w:tc>
          <w:tcPr>
            <w:tcW w:w="981" w:type="dxa"/>
          </w:tcPr>
          <w:p w14:paraId="0016D419" w14:textId="07669466" w:rsidR="009A0D4B" w:rsidRPr="000F033E" w:rsidRDefault="009A0D4B" w:rsidP="009A0D4B">
            <w:pPr>
              <w:pBdr>
                <w:bottom w:val="single" w:sz="12" w:space="1" w:color="auto"/>
              </w:pBdr>
              <w:spacing w:line="240" w:lineRule="auto"/>
              <w:ind w:left="-23" w:right="-7"/>
              <w:jc w:val="right"/>
              <w:rPr>
                <w:rFonts w:ascii="Browallia New" w:hAnsi="Browallia New" w:cs="Browallia New"/>
                <w:sz w:val="22"/>
                <w:szCs w:val="22"/>
                <w:cs/>
              </w:rPr>
            </w:pPr>
            <w:r w:rsidRPr="000F033E">
              <w:rPr>
                <w:rFonts w:ascii="Browallia New" w:hAnsi="Browallia New" w:cs="Browallia New"/>
                <w:sz w:val="22"/>
                <w:szCs w:val="22"/>
              </w:rPr>
              <w:t>382,679</w:t>
            </w:r>
          </w:p>
        </w:tc>
      </w:tr>
    </w:tbl>
    <w:p w14:paraId="1934675C" w14:textId="55A26077" w:rsidR="00256F14" w:rsidRDefault="0025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FFE2565" w14:textId="77777777" w:rsidR="0057683B" w:rsidRDefault="00576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72134D45" w14:textId="2D8CECFD" w:rsidR="00F32A11" w:rsidRPr="00B737D5" w:rsidRDefault="00F32A11" w:rsidP="00C578AB">
      <w:pPr>
        <w:tabs>
          <w:tab w:val="clear" w:pos="680"/>
          <w:tab w:val="left" w:pos="426"/>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lastRenderedPageBreak/>
        <w:t xml:space="preserve">ณ วันที่ </w:t>
      </w:r>
      <w:r w:rsidR="00903A25" w:rsidRPr="00903A25">
        <w:rPr>
          <w:rFonts w:ascii="Browallia New" w:hAnsi="Browallia New" w:cs="Browallia New"/>
          <w:sz w:val="28"/>
          <w:szCs w:val="28"/>
        </w:rPr>
        <w:t>30</w:t>
      </w:r>
      <w:r w:rsidR="00903A25" w:rsidRPr="00903A25">
        <w:rPr>
          <w:rFonts w:ascii="Browallia New" w:hAnsi="Browallia New" w:cs="Browallia New" w:hint="cs"/>
          <w:sz w:val="28"/>
          <w:szCs w:val="28"/>
          <w:cs/>
        </w:rPr>
        <w:t xml:space="preserve"> มิถุนายน </w:t>
      </w:r>
      <w:r w:rsidR="009A0D4B" w:rsidRPr="00B737D5">
        <w:rPr>
          <w:rFonts w:ascii="Browallia New" w:hAnsi="Browallia New" w:cs="Browallia New"/>
          <w:sz w:val="28"/>
          <w:szCs w:val="28"/>
        </w:rPr>
        <w:t>256</w:t>
      </w:r>
      <w:r w:rsidR="009A0D4B">
        <w:rPr>
          <w:rFonts w:ascii="Browallia New" w:hAnsi="Browallia New" w:cs="Browallia New"/>
          <w:sz w:val="28"/>
          <w:szCs w:val="28"/>
        </w:rPr>
        <w:t>6</w:t>
      </w:r>
      <w:r w:rsidRPr="00B737D5">
        <w:rPr>
          <w:rFonts w:ascii="Browallia New" w:hAnsi="Browallia New" w:cs="Browallia New"/>
          <w:sz w:val="28"/>
          <w:szCs w:val="28"/>
          <w:cs/>
        </w:rPr>
        <w:t xml:space="preserve"> และ วันที่ </w:t>
      </w:r>
      <w:r w:rsidRPr="00313FCE">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Pr="00313FCE">
        <w:rPr>
          <w:rFonts w:ascii="Browallia New" w:hAnsi="Browallia New" w:cs="Browallia New"/>
          <w:sz w:val="28"/>
          <w:szCs w:val="28"/>
        </w:rPr>
        <w:t>256</w:t>
      </w:r>
      <w:r w:rsidR="009A0D4B" w:rsidRPr="00313FCE">
        <w:rPr>
          <w:rFonts w:ascii="Browallia New" w:hAnsi="Browallia New" w:cs="Browallia New"/>
          <w:sz w:val="28"/>
          <w:szCs w:val="28"/>
        </w:rPr>
        <w:t>5</w:t>
      </w:r>
      <w:r w:rsidRPr="00B737D5">
        <w:rPr>
          <w:rFonts w:ascii="Browallia New" w:hAnsi="Browallia New" w:cs="Browallia New"/>
          <w:sz w:val="28"/>
          <w:szCs w:val="28"/>
          <w:cs/>
        </w:rPr>
        <w:t xml:space="preserve"> ลูกหนี้ตามสัญญาเช่าซื้อ (สุทธิจากดอกผลเช่าซื้อที่ยัง</w:t>
      </w:r>
      <w:r w:rsidR="00F804A5">
        <w:rPr>
          <w:rFonts w:ascii="Browallia New" w:hAnsi="Browallia New" w:cs="Browallia New"/>
          <w:sz w:val="28"/>
          <w:szCs w:val="28"/>
          <w:cs/>
        </w:rPr>
        <w:br/>
      </w:r>
      <w:r w:rsidRPr="00B737D5">
        <w:rPr>
          <w:rFonts w:ascii="Browallia New" w:hAnsi="Browallia New" w:cs="Browallia New"/>
          <w:sz w:val="28"/>
          <w:szCs w:val="28"/>
          <w:cs/>
        </w:rPr>
        <w:t>ไม่ถือเป็นรายได้) และค่าเผื่อผลขาดทุน</w:t>
      </w:r>
      <w:r w:rsidRPr="00B737D5">
        <w:rPr>
          <w:rFonts w:ascii="Browallia New" w:hAnsi="Browallia New" w:cs="Browallia New" w:hint="cs"/>
          <w:sz w:val="28"/>
          <w:szCs w:val="28"/>
          <w:cs/>
        </w:rPr>
        <w:t>ด้านเครดิตที่คาดว่าจะเกิดขึ้น</w:t>
      </w:r>
      <w:r w:rsidRPr="00B737D5">
        <w:rPr>
          <w:rFonts w:ascii="Browallia New" w:hAnsi="Browallia New" w:cs="Browallia New"/>
          <w:sz w:val="28"/>
          <w:szCs w:val="28"/>
          <w:cs/>
        </w:rPr>
        <w:t>แยกตามอายุหนี้ที่ค้างชำระของลูกหนี้</w:t>
      </w:r>
      <w:r w:rsidR="00F804A5">
        <w:rPr>
          <w:rFonts w:ascii="Browallia New" w:hAnsi="Browallia New" w:cs="Browallia New"/>
          <w:sz w:val="28"/>
          <w:szCs w:val="28"/>
          <w:cs/>
        </w:rPr>
        <w:br/>
      </w:r>
      <w:r w:rsidRPr="00B737D5">
        <w:rPr>
          <w:rFonts w:ascii="Browallia New" w:hAnsi="Browallia New" w:cs="Browallia New"/>
          <w:sz w:val="28"/>
          <w:szCs w:val="28"/>
          <w:cs/>
        </w:rPr>
        <w:t>ตามสัญญาเช่าซื้อโดยสรุปตามสัญญา</w:t>
      </w:r>
      <w:r w:rsidRPr="00B737D5">
        <w:rPr>
          <w:rFonts w:ascii="Browallia New" w:hAnsi="Browallia New" w:cs="Browallia New" w:hint="cs"/>
          <w:sz w:val="28"/>
          <w:szCs w:val="28"/>
          <w:cs/>
        </w:rPr>
        <w:t>เช่า</w:t>
      </w:r>
      <w:r w:rsidRPr="00B737D5">
        <w:rPr>
          <w:rFonts w:ascii="Browallia New" w:hAnsi="Browallia New" w:cs="Browallia New"/>
          <w:sz w:val="28"/>
          <w:szCs w:val="28"/>
          <w:cs/>
        </w:rPr>
        <w:t>ซื้อ ดังนี้</w:t>
      </w:r>
    </w:p>
    <w:p w14:paraId="69884866"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cs/>
        </w:rPr>
      </w:pPr>
    </w:p>
    <w:tbl>
      <w:tblPr>
        <w:tblW w:w="9454" w:type="dxa"/>
        <w:tblInd w:w="360" w:type="dxa"/>
        <w:tblLayout w:type="fixed"/>
        <w:tblLook w:val="0000" w:firstRow="0" w:lastRow="0" w:firstColumn="0" w:lastColumn="0" w:noHBand="0" w:noVBand="0"/>
      </w:tblPr>
      <w:tblGrid>
        <w:gridCol w:w="2118"/>
        <w:gridCol w:w="852"/>
        <w:gridCol w:w="851"/>
        <w:gridCol w:w="992"/>
        <w:gridCol w:w="1013"/>
        <w:gridCol w:w="914"/>
        <w:gridCol w:w="898"/>
        <w:gridCol w:w="879"/>
        <w:gridCol w:w="937"/>
      </w:tblGrid>
      <w:tr w:rsidR="00F32A11" w:rsidRPr="003474E0" w14:paraId="4BABA370" w14:textId="77777777" w:rsidTr="000E2FDA">
        <w:trPr>
          <w:tblHeader/>
        </w:trPr>
        <w:tc>
          <w:tcPr>
            <w:tcW w:w="2118" w:type="dxa"/>
          </w:tcPr>
          <w:p w14:paraId="2C4E6678" w14:textId="77777777" w:rsidR="00F32A11" w:rsidRPr="003474E0"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36" w:type="dxa"/>
            <w:gridSpan w:val="8"/>
          </w:tcPr>
          <w:p w14:paraId="56BDD545" w14:textId="77777777" w:rsidR="00F32A11" w:rsidRPr="003474E0" w:rsidRDefault="00F32A11" w:rsidP="007932B2">
            <w:pPr>
              <w:spacing w:line="240" w:lineRule="auto"/>
              <w:ind w:right="-45"/>
              <w:jc w:val="right"/>
              <w:rPr>
                <w:rFonts w:ascii="Browallia New" w:hAnsi="Browallia New" w:cs="Browallia New"/>
                <w:sz w:val="22"/>
                <w:szCs w:val="22"/>
                <w:cs/>
              </w:rPr>
            </w:pPr>
            <w:r w:rsidRPr="003474E0">
              <w:rPr>
                <w:rFonts w:ascii="Browallia New" w:hAnsi="Browallia New" w:cs="Browallia New"/>
                <w:sz w:val="22"/>
                <w:szCs w:val="22"/>
                <w:cs/>
              </w:rPr>
              <w:t xml:space="preserve">(หน่วย </w:t>
            </w:r>
            <w:r w:rsidRPr="003474E0">
              <w:rPr>
                <w:rFonts w:ascii="Browallia New" w:hAnsi="Browallia New" w:cs="Browallia New"/>
                <w:sz w:val="22"/>
                <w:szCs w:val="22"/>
                <w:lang w:val="en-GB"/>
              </w:rPr>
              <w:t xml:space="preserve">: </w:t>
            </w:r>
            <w:r w:rsidRPr="003474E0">
              <w:rPr>
                <w:rFonts w:ascii="Browallia New" w:hAnsi="Browallia New" w:cs="Browallia New"/>
                <w:sz w:val="22"/>
                <w:szCs w:val="22"/>
                <w:cs/>
              </w:rPr>
              <w:t>พันบาท)</w:t>
            </w:r>
          </w:p>
        </w:tc>
      </w:tr>
      <w:tr w:rsidR="00F32A11" w:rsidRPr="003474E0" w14:paraId="007DA495" w14:textId="77777777" w:rsidTr="000E2FDA">
        <w:trPr>
          <w:tblHeader/>
        </w:trPr>
        <w:tc>
          <w:tcPr>
            <w:tcW w:w="2118" w:type="dxa"/>
          </w:tcPr>
          <w:p w14:paraId="12A9E4B2" w14:textId="77777777" w:rsidR="00F32A11" w:rsidRPr="003474E0"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36" w:type="dxa"/>
            <w:gridSpan w:val="8"/>
            <w:vAlign w:val="bottom"/>
          </w:tcPr>
          <w:p w14:paraId="1AB72E73" w14:textId="77777777" w:rsidR="00F32A11" w:rsidRPr="003474E0"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3474E0">
              <w:rPr>
                <w:rFonts w:ascii="Browallia New" w:hAnsi="Browallia New" w:cs="Browallia New"/>
                <w:sz w:val="22"/>
                <w:szCs w:val="22"/>
                <w:cs/>
              </w:rPr>
              <w:t>งบการเงินรวม</w:t>
            </w:r>
          </w:p>
        </w:tc>
      </w:tr>
      <w:tr w:rsidR="00F32A11" w:rsidRPr="003474E0" w14:paraId="1D4F796E" w14:textId="77777777" w:rsidTr="000E2FDA">
        <w:trPr>
          <w:tblHeader/>
        </w:trPr>
        <w:tc>
          <w:tcPr>
            <w:tcW w:w="2118" w:type="dxa"/>
          </w:tcPr>
          <w:p w14:paraId="6F1FA172" w14:textId="77777777" w:rsidR="00F32A11" w:rsidRPr="003474E0"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2B8190E5" w14:textId="77777777" w:rsidR="00F32A11" w:rsidRPr="003474E0"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2005" w:type="dxa"/>
            <w:gridSpan w:val="2"/>
          </w:tcPr>
          <w:p w14:paraId="24A07796" w14:textId="77777777" w:rsidR="00F32A11" w:rsidRPr="003474E0"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3474E0">
              <w:rPr>
                <w:rFonts w:ascii="Browallia New" w:hAnsi="Browallia New" w:cs="Browallia New"/>
                <w:sz w:val="22"/>
                <w:szCs w:val="22"/>
                <w:cs/>
              </w:rPr>
              <w:t>อัตราร้อยละ</w:t>
            </w:r>
          </w:p>
        </w:tc>
        <w:tc>
          <w:tcPr>
            <w:tcW w:w="1812" w:type="dxa"/>
            <w:gridSpan w:val="2"/>
          </w:tcPr>
          <w:p w14:paraId="3B187987" w14:textId="77777777" w:rsidR="00F32A11" w:rsidRPr="003474E0"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816" w:type="dxa"/>
            <w:gridSpan w:val="2"/>
          </w:tcPr>
          <w:p w14:paraId="34FB0730" w14:textId="77777777" w:rsidR="00F32A11" w:rsidRPr="003474E0"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3474E0" w14:paraId="70C45AD5" w14:textId="77777777" w:rsidTr="000E2FDA">
        <w:trPr>
          <w:tblHeader/>
        </w:trPr>
        <w:tc>
          <w:tcPr>
            <w:tcW w:w="2118" w:type="dxa"/>
          </w:tcPr>
          <w:p w14:paraId="0CF24542" w14:textId="77777777" w:rsidR="00F32A11" w:rsidRPr="003474E0"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4557B5B7" w14:textId="77777777" w:rsidR="00F32A11" w:rsidRPr="003474E0" w:rsidRDefault="00F32A11" w:rsidP="007932B2">
            <w:pPr>
              <w:tabs>
                <w:tab w:val="clear" w:pos="680"/>
                <w:tab w:val="clear" w:pos="907"/>
              </w:tabs>
              <w:spacing w:line="240" w:lineRule="auto"/>
              <w:ind w:left="-12"/>
              <w:jc w:val="center"/>
              <w:rPr>
                <w:rFonts w:ascii="Browallia New" w:hAnsi="Browallia New" w:cs="Browallia New"/>
                <w:sz w:val="22"/>
                <w:szCs w:val="22"/>
              </w:rPr>
            </w:pPr>
            <w:r w:rsidRPr="003474E0">
              <w:rPr>
                <w:rFonts w:ascii="Browallia New" w:hAnsi="Browallia New" w:cs="Browallia New"/>
                <w:sz w:val="22"/>
                <w:szCs w:val="22"/>
                <w:cs/>
              </w:rPr>
              <w:t>ลูกหนี้ตาม</w:t>
            </w:r>
          </w:p>
        </w:tc>
        <w:tc>
          <w:tcPr>
            <w:tcW w:w="2005" w:type="dxa"/>
            <w:gridSpan w:val="2"/>
          </w:tcPr>
          <w:p w14:paraId="50E304EC" w14:textId="77777777" w:rsidR="00F32A11" w:rsidRPr="003474E0"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3474E0">
              <w:rPr>
                <w:rFonts w:ascii="Browallia New" w:hAnsi="Browallia New" w:cs="Browallia New"/>
                <w:sz w:val="22"/>
                <w:szCs w:val="22"/>
                <w:cs/>
              </w:rPr>
              <w:t>ของค่าเผื่อผลขาดทุน</w:t>
            </w:r>
          </w:p>
        </w:tc>
        <w:tc>
          <w:tcPr>
            <w:tcW w:w="1812" w:type="dxa"/>
            <w:gridSpan w:val="2"/>
          </w:tcPr>
          <w:p w14:paraId="3040AA9A" w14:textId="77777777" w:rsidR="00F32A11" w:rsidRPr="003474E0"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3474E0">
              <w:rPr>
                <w:rFonts w:ascii="Browallia New" w:hAnsi="Browallia New" w:cs="Browallia New"/>
                <w:sz w:val="22"/>
                <w:szCs w:val="22"/>
                <w:cs/>
              </w:rPr>
              <w:t>ค่าเผื่อผลขาดทุนด้าน</w:t>
            </w:r>
          </w:p>
        </w:tc>
        <w:tc>
          <w:tcPr>
            <w:tcW w:w="1816" w:type="dxa"/>
            <w:gridSpan w:val="2"/>
            <w:vMerge w:val="restart"/>
          </w:tcPr>
          <w:p w14:paraId="3BDD99C2" w14:textId="77777777" w:rsidR="00F32A11" w:rsidRPr="003474E0" w:rsidRDefault="00F32A11" w:rsidP="007932B2">
            <w:pPr>
              <w:pBdr>
                <w:bottom w:val="single" w:sz="4" w:space="1" w:color="auto"/>
              </w:pBdr>
              <w:spacing w:line="240" w:lineRule="auto"/>
              <w:ind w:left="-12"/>
              <w:jc w:val="center"/>
              <w:rPr>
                <w:rFonts w:ascii="Browallia New" w:hAnsi="Browallia New" w:cs="Browallia New"/>
                <w:sz w:val="22"/>
                <w:szCs w:val="22"/>
              </w:rPr>
            </w:pPr>
          </w:p>
          <w:p w14:paraId="3F6069B7" w14:textId="77777777" w:rsidR="00F32A11" w:rsidRPr="003474E0" w:rsidRDefault="00F32A11" w:rsidP="007932B2">
            <w:pPr>
              <w:pBdr>
                <w:bottom w:val="single" w:sz="4" w:space="1" w:color="auto"/>
              </w:pBdr>
              <w:spacing w:line="240" w:lineRule="auto"/>
              <w:ind w:left="-12"/>
              <w:jc w:val="center"/>
              <w:rPr>
                <w:rFonts w:ascii="Browallia New" w:hAnsi="Browallia New" w:cs="Browallia New"/>
                <w:sz w:val="22"/>
                <w:szCs w:val="22"/>
                <w:cs/>
              </w:rPr>
            </w:pPr>
            <w:r w:rsidRPr="003474E0">
              <w:rPr>
                <w:rFonts w:ascii="Browallia New" w:hAnsi="Browallia New" w:cs="Browallia New"/>
                <w:sz w:val="22"/>
                <w:szCs w:val="22"/>
                <w:cs/>
              </w:rPr>
              <w:t>สุทธิ</w:t>
            </w:r>
          </w:p>
        </w:tc>
      </w:tr>
      <w:tr w:rsidR="00F32A11" w:rsidRPr="003474E0" w14:paraId="273D8FE2" w14:textId="77777777" w:rsidTr="000E2FDA">
        <w:trPr>
          <w:tblHeader/>
        </w:trPr>
        <w:tc>
          <w:tcPr>
            <w:tcW w:w="2118" w:type="dxa"/>
          </w:tcPr>
          <w:p w14:paraId="37DD96EA" w14:textId="77777777" w:rsidR="00F32A11" w:rsidRPr="003474E0" w:rsidRDefault="00F32A11" w:rsidP="007932B2">
            <w:pPr>
              <w:spacing w:line="240" w:lineRule="auto"/>
              <w:jc w:val="center"/>
              <w:rPr>
                <w:rFonts w:ascii="Browallia New" w:hAnsi="Browallia New" w:cs="Browallia New"/>
                <w:sz w:val="22"/>
                <w:szCs w:val="22"/>
              </w:rPr>
            </w:pPr>
          </w:p>
        </w:tc>
        <w:tc>
          <w:tcPr>
            <w:tcW w:w="1703" w:type="dxa"/>
            <w:gridSpan w:val="2"/>
            <w:vAlign w:val="bottom"/>
          </w:tcPr>
          <w:p w14:paraId="4AF35A76" w14:textId="77777777" w:rsidR="00F32A11" w:rsidRPr="003474E0"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474E0">
              <w:rPr>
                <w:rFonts w:ascii="Browallia New" w:hAnsi="Browallia New" w:cs="Browallia New"/>
                <w:sz w:val="22"/>
                <w:szCs w:val="22"/>
                <w:cs/>
              </w:rPr>
              <w:t>สัญญาเช่าซื้อ</w:t>
            </w:r>
          </w:p>
        </w:tc>
        <w:tc>
          <w:tcPr>
            <w:tcW w:w="2005" w:type="dxa"/>
            <w:gridSpan w:val="2"/>
            <w:vAlign w:val="bottom"/>
          </w:tcPr>
          <w:p w14:paraId="74E23755" w14:textId="77777777" w:rsidR="00F32A11" w:rsidRPr="003474E0"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3474E0">
              <w:rPr>
                <w:rFonts w:ascii="Browallia New" w:hAnsi="Browallia New" w:cs="Browallia New"/>
                <w:sz w:val="22"/>
                <w:szCs w:val="22"/>
                <w:cs/>
              </w:rPr>
              <w:t>ด้านเครดิตที่คาดว่าจะเกิดขึ้น</w:t>
            </w:r>
          </w:p>
        </w:tc>
        <w:tc>
          <w:tcPr>
            <w:tcW w:w="1812" w:type="dxa"/>
            <w:gridSpan w:val="2"/>
            <w:vAlign w:val="bottom"/>
          </w:tcPr>
          <w:p w14:paraId="2571A93F" w14:textId="77777777" w:rsidR="00F32A11" w:rsidRPr="003474E0"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474E0">
              <w:rPr>
                <w:rFonts w:ascii="Browallia New" w:hAnsi="Browallia New" w:cs="Browallia New"/>
                <w:sz w:val="22"/>
                <w:szCs w:val="22"/>
                <w:cs/>
              </w:rPr>
              <w:t>เครดิตที่คาดว่าจะเกิดขึ้น</w:t>
            </w:r>
          </w:p>
        </w:tc>
        <w:tc>
          <w:tcPr>
            <w:tcW w:w="1816" w:type="dxa"/>
            <w:gridSpan w:val="2"/>
            <w:vMerge/>
            <w:vAlign w:val="bottom"/>
          </w:tcPr>
          <w:p w14:paraId="1476A8FC" w14:textId="77777777" w:rsidR="00F32A11" w:rsidRPr="003474E0"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9A0D4B" w:rsidRPr="003474E0" w14:paraId="0286146C" w14:textId="77777777" w:rsidTr="000E2FDA">
        <w:trPr>
          <w:tblHeader/>
        </w:trPr>
        <w:tc>
          <w:tcPr>
            <w:tcW w:w="2118" w:type="dxa"/>
          </w:tcPr>
          <w:p w14:paraId="7FC59DC0" w14:textId="77777777" w:rsidR="009A0D4B" w:rsidRPr="003474E0" w:rsidRDefault="009A0D4B" w:rsidP="009A0D4B">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5B41C7FC" w14:textId="408431CB" w:rsidR="009A0D4B" w:rsidRPr="003474E0" w:rsidRDefault="00C95A6A"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95A6A">
              <w:rPr>
                <w:rFonts w:ascii="Browallia New" w:hAnsi="Browallia New" w:cs="Browallia New"/>
                <w:sz w:val="22"/>
                <w:szCs w:val="22"/>
              </w:rPr>
              <w:t>30</w:t>
            </w:r>
            <w:r w:rsidRPr="00C95A6A">
              <w:rPr>
                <w:rFonts w:ascii="Browallia New" w:hAnsi="Browallia New" w:cs="Browallia New" w:hint="cs"/>
                <w:sz w:val="22"/>
                <w:szCs w:val="22"/>
                <w:cs/>
              </w:rPr>
              <w:t xml:space="preserve"> มิ.ย.</w:t>
            </w:r>
            <w:r w:rsidR="009A0D4B" w:rsidRPr="003474E0">
              <w:rPr>
                <w:rFonts w:ascii="Browallia New" w:hAnsi="Browallia New" w:cs="Browallia New"/>
                <w:sz w:val="22"/>
                <w:szCs w:val="22"/>
              </w:rPr>
              <w:br/>
              <w:t>2566</w:t>
            </w:r>
          </w:p>
        </w:tc>
        <w:tc>
          <w:tcPr>
            <w:tcW w:w="851" w:type="dxa"/>
            <w:vAlign w:val="bottom"/>
          </w:tcPr>
          <w:p w14:paraId="05A1E47E" w14:textId="4BBE9BC8" w:rsidR="009A0D4B" w:rsidRPr="003474E0"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474E0">
              <w:rPr>
                <w:rFonts w:ascii="Browallia New" w:hAnsi="Browallia New" w:cs="Browallia New"/>
                <w:sz w:val="22"/>
                <w:szCs w:val="22"/>
              </w:rPr>
              <w:t>31</w:t>
            </w:r>
            <w:r w:rsidRPr="003474E0">
              <w:rPr>
                <w:rFonts w:ascii="Browallia New" w:hAnsi="Browallia New" w:cs="Browallia New"/>
                <w:sz w:val="22"/>
                <w:szCs w:val="22"/>
                <w:cs/>
              </w:rPr>
              <w:t xml:space="preserve"> ธ.ค. </w:t>
            </w:r>
            <w:r w:rsidRPr="003474E0">
              <w:rPr>
                <w:rFonts w:ascii="Browallia New" w:hAnsi="Browallia New" w:cs="Browallia New"/>
                <w:sz w:val="22"/>
                <w:szCs w:val="22"/>
              </w:rPr>
              <w:t>2565</w:t>
            </w:r>
          </w:p>
        </w:tc>
        <w:tc>
          <w:tcPr>
            <w:tcW w:w="992" w:type="dxa"/>
            <w:vAlign w:val="bottom"/>
          </w:tcPr>
          <w:p w14:paraId="2EC7765D" w14:textId="5119BF70" w:rsidR="009A0D4B" w:rsidRPr="003474E0" w:rsidRDefault="00C95A6A"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95A6A">
              <w:rPr>
                <w:rFonts w:ascii="Browallia New" w:hAnsi="Browallia New" w:cs="Browallia New"/>
                <w:sz w:val="22"/>
                <w:szCs w:val="22"/>
              </w:rPr>
              <w:t>30</w:t>
            </w:r>
            <w:r w:rsidRPr="00C95A6A">
              <w:rPr>
                <w:rFonts w:ascii="Browallia New" w:hAnsi="Browallia New" w:cs="Browallia New" w:hint="cs"/>
                <w:sz w:val="22"/>
                <w:szCs w:val="22"/>
                <w:cs/>
              </w:rPr>
              <w:t xml:space="preserve"> มิ.ย.</w:t>
            </w:r>
            <w:r w:rsidR="009A0D4B" w:rsidRPr="003474E0">
              <w:rPr>
                <w:rFonts w:ascii="Browallia New" w:hAnsi="Browallia New" w:cs="Browallia New"/>
                <w:sz w:val="22"/>
                <w:szCs w:val="22"/>
              </w:rPr>
              <w:br/>
              <w:t>2566</w:t>
            </w:r>
          </w:p>
        </w:tc>
        <w:tc>
          <w:tcPr>
            <w:tcW w:w="1013" w:type="dxa"/>
            <w:vAlign w:val="bottom"/>
          </w:tcPr>
          <w:p w14:paraId="3514974A" w14:textId="5546842B" w:rsidR="009A0D4B" w:rsidRPr="003474E0"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474E0">
              <w:rPr>
                <w:rFonts w:ascii="Browallia New" w:hAnsi="Browallia New" w:cs="Browallia New"/>
                <w:sz w:val="22"/>
                <w:szCs w:val="22"/>
              </w:rPr>
              <w:t>31</w:t>
            </w:r>
            <w:r w:rsidRPr="003474E0">
              <w:rPr>
                <w:rFonts w:ascii="Browallia New" w:hAnsi="Browallia New" w:cs="Browallia New"/>
                <w:sz w:val="22"/>
                <w:szCs w:val="22"/>
                <w:cs/>
              </w:rPr>
              <w:t xml:space="preserve"> ธ.ค. </w:t>
            </w:r>
            <w:r w:rsidRPr="003474E0">
              <w:rPr>
                <w:rFonts w:ascii="Browallia New" w:hAnsi="Browallia New" w:cs="Browallia New"/>
                <w:sz w:val="22"/>
                <w:szCs w:val="22"/>
              </w:rPr>
              <w:t>2565</w:t>
            </w:r>
          </w:p>
        </w:tc>
        <w:tc>
          <w:tcPr>
            <w:tcW w:w="914" w:type="dxa"/>
            <w:vAlign w:val="bottom"/>
          </w:tcPr>
          <w:p w14:paraId="71FCD2FD" w14:textId="60986F30" w:rsidR="009A0D4B" w:rsidRPr="003474E0" w:rsidRDefault="00C95A6A"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95A6A">
              <w:rPr>
                <w:rFonts w:ascii="Browallia New" w:hAnsi="Browallia New" w:cs="Browallia New"/>
                <w:sz w:val="22"/>
                <w:szCs w:val="22"/>
              </w:rPr>
              <w:t>30</w:t>
            </w:r>
            <w:r w:rsidRPr="00C95A6A">
              <w:rPr>
                <w:rFonts w:ascii="Browallia New" w:hAnsi="Browallia New" w:cs="Browallia New" w:hint="cs"/>
                <w:sz w:val="22"/>
                <w:szCs w:val="22"/>
                <w:cs/>
              </w:rPr>
              <w:t xml:space="preserve"> มิ.ย.</w:t>
            </w:r>
            <w:r w:rsidR="009A0D4B" w:rsidRPr="003474E0">
              <w:rPr>
                <w:rFonts w:ascii="Browallia New" w:hAnsi="Browallia New" w:cs="Browallia New"/>
                <w:sz w:val="22"/>
                <w:szCs w:val="22"/>
              </w:rPr>
              <w:br/>
              <w:t>2566</w:t>
            </w:r>
          </w:p>
        </w:tc>
        <w:tc>
          <w:tcPr>
            <w:tcW w:w="898" w:type="dxa"/>
            <w:vAlign w:val="bottom"/>
          </w:tcPr>
          <w:p w14:paraId="0B371D56" w14:textId="36F43791" w:rsidR="009A0D4B" w:rsidRPr="003474E0"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474E0">
              <w:rPr>
                <w:rFonts w:ascii="Browallia New" w:hAnsi="Browallia New" w:cs="Browallia New"/>
                <w:sz w:val="22"/>
                <w:szCs w:val="22"/>
              </w:rPr>
              <w:t>31</w:t>
            </w:r>
            <w:r w:rsidRPr="003474E0">
              <w:rPr>
                <w:rFonts w:ascii="Browallia New" w:hAnsi="Browallia New" w:cs="Browallia New"/>
                <w:sz w:val="22"/>
                <w:szCs w:val="22"/>
                <w:cs/>
              </w:rPr>
              <w:t xml:space="preserve"> ธ.ค. </w:t>
            </w:r>
            <w:r w:rsidRPr="003474E0">
              <w:rPr>
                <w:rFonts w:ascii="Browallia New" w:hAnsi="Browallia New" w:cs="Browallia New"/>
                <w:sz w:val="22"/>
                <w:szCs w:val="22"/>
              </w:rPr>
              <w:t>2565</w:t>
            </w:r>
          </w:p>
        </w:tc>
        <w:tc>
          <w:tcPr>
            <w:tcW w:w="879" w:type="dxa"/>
            <w:vAlign w:val="bottom"/>
          </w:tcPr>
          <w:p w14:paraId="5C6D3598" w14:textId="76D436FB" w:rsidR="009A0D4B" w:rsidRPr="003474E0" w:rsidRDefault="00C95A6A"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95A6A">
              <w:rPr>
                <w:rFonts w:ascii="Browallia New" w:hAnsi="Browallia New" w:cs="Browallia New"/>
                <w:sz w:val="22"/>
                <w:szCs w:val="22"/>
              </w:rPr>
              <w:t>30</w:t>
            </w:r>
            <w:r w:rsidRPr="00C95A6A">
              <w:rPr>
                <w:rFonts w:ascii="Browallia New" w:hAnsi="Browallia New" w:cs="Browallia New" w:hint="cs"/>
                <w:sz w:val="22"/>
                <w:szCs w:val="22"/>
                <w:cs/>
              </w:rPr>
              <w:t xml:space="preserve"> มิ.ย.</w:t>
            </w:r>
            <w:r w:rsidR="009A0D4B" w:rsidRPr="003474E0">
              <w:rPr>
                <w:rFonts w:ascii="Browallia New" w:hAnsi="Browallia New" w:cs="Browallia New"/>
                <w:sz w:val="22"/>
                <w:szCs w:val="22"/>
              </w:rPr>
              <w:br/>
              <w:t>2566</w:t>
            </w:r>
          </w:p>
        </w:tc>
        <w:tc>
          <w:tcPr>
            <w:tcW w:w="937" w:type="dxa"/>
            <w:vAlign w:val="bottom"/>
          </w:tcPr>
          <w:p w14:paraId="64AE01C0" w14:textId="272DFD4A" w:rsidR="009A0D4B" w:rsidRPr="003474E0"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3474E0">
              <w:rPr>
                <w:rFonts w:ascii="Browallia New" w:hAnsi="Browallia New" w:cs="Browallia New"/>
                <w:sz w:val="22"/>
                <w:szCs w:val="22"/>
              </w:rPr>
              <w:t>31</w:t>
            </w:r>
            <w:r w:rsidRPr="003474E0">
              <w:rPr>
                <w:rFonts w:ascii="Browallia New" w:hAnsi="Browallia New" w:cs="Browallia New"/>
                <w:sz w:val="22"/>
                <w:szCs w:val="22"/>
                <w:cs/>
              </w:rPr>
              <w:t xml:space="preserve"> ธ.ค. </w:t>
            </w:r>
            <w:r w:rsidRPr="003474E0">
              <w:rPr>
                <w:rFonts w:ascii="Browallia New" w:hAnsi="Browallia New" w:cs="Browallia New"/>
                <w:sz w:val="22"/>
                <w:szCs w:val="22"/>
              </w:rPr>
              <w:t>2565</w:t>
            </w:r>
          </w:p>
        </w:tc>
      </w:tr>
      <w:tr w:rsidR="00F32A11" w:rsidRPr="003474E0" w14:paraId="3498291E" w14:textId="77777777" w:rsidTr="000E2FDA">
        <w:trPr>
          <w:tblHeader/>
        </w:trPr>
        <w:tc>
          <w:tcPr>
            <w:tcW w:w="2118" w:type="dxa"/>
          </w:tcPr>
          <w:p w14:paraId="6CCA1566" w14:textId="77777777" w:rsidR="00F32A11" w:rsidRPr="003474E0"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1FA3E3AB" w14:textId="77777777" w:rsidR="00F32A11" w:rsidRPr="003474E0"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1" w:type="dxa"/>
            <w:vAlign w:val="bottom"/>
          </w:tcPr>
          <w:p w14:paraId="6D61DA08" w14:textId="77777777" w:rsidR="00F32A11" w:rsidRPr="003474E0"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92" w:type="dxa"/>
            <w:vAlign w:val="bottom"/>
          </w:tcPr>
          <w:p w14:paraId="5DF6469C" w14:textId="77777777" w:rsidR="00F32A11" w:rsidRPr="003474E0"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1013" w:type="dxa"/>
            <w:vAlign w:val="bottom"/>
          </w:tcPr>
          <w:p w14:paraId="4BFFC97B" w14:textId="77777777" w:rsidR="00F32A11" w:rsidRPr="003474E0"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14" w:type="dxa"/>
            <w:vAlign w:val="bottom"/>
          </w:tcPr>
          <w:p w14:paraId="2EE1425C" w14:textId="77777777" w:rsidR="00F32A11" w:rsidRPr="003474E0"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98" w:type="dxa"/>
            <w:vAlign w:val="bottom"/>
          </w:tcPr>
          <w:p w14:paraId="12BB92A0" w14:textId="77777777" w:rsidR="00F32A11" w:rsidRPr="003474E0"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879" w:type="dxa"/>
            <w:vAlign w:val="bottom"/>
          </w:tcPr>
          <w:p w14:paraId="40F4B760" w14:textId="77777777" w:rsidR="00F32A11" w:rsidRPr="003474E0"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37" w:type="dxa"/>
            <w:vAlign w:val="bottom"/>
          </w:tcPr>
          <w:p w14:paraId="072BC102" w14:textId="77777777" w:rsidR="00F32A11" w:rsidRPr="003474E0" w:rsidRDefault="00F32A11" w:rsidP="007932B2">
            <w:pPr>
              <w:tabs>
                <w:tab w:val="clear" w:pos="680"/>
                <w:tab w:val="clear" w:pos="907"/>
              </w:tabs>
              <w:spacing w:line="240" w:lineRule="auto"/>
              <w:ind w:left="-114"/>
              <w:jc w:val="center"/>
              <w:rPr>
                <w:rFonts w:ascii="Browallia New" w:hAnsi="Browallia New" w:cs="Browallia New"/>
                <w:sz w:val="22"/>
                <w:szCs w:val="22"/>
              </w:rPr>
            </w:pPr>
          </w:p>
        </w:tc>
      </w:tr>
      <w:tr w:rsidR="00F32A11" w:rsidRPr="003474E0" w14:paraId="7F94EB51" w14:textId="77777777" w:rsidTr="000E2FDA">
        <w:tc>
          <w:tcPr>
            <w:tcW w:w="2118" w:type="dxa"/>
          </w:tcPr>
          <w:p w14:paraId="4C6E3100" w14:textId="77777777" w:rsidR="00F32A11" w:rsidRPr="003474E0" w:rsidRDefault="00F32A11" w:rsidP="007932B2">
            <w:pPr>
              <w:spacing w:line="240" w:lineRule="auto"/>
              <w:ind w:right="-108"/>
              <w:jc w:val="both"/>
              <w:rPr>
                <w:rFonts w:ascii="Browallia New" w:hAnsi="Browallia New" w:cs="Browallia New"/>
                <w:b/>
                <w:bCs/>
                <w:sz w:val="22"/>
                <w:szCs w:val="22"/>
              </w:rPr>
            </w:pPr>
            <w:r w:rsidRPr="003474E0">
              <w:rPr>
                <w:rFonts w:ascii="Browallia New" w:hAnsi="Browallia New" w:cs="Browallia New"/>
                <w:b/>
                <w:bCs/>
                <w:sz w:val="22"/>
                <w:szCs w:val="22"/>
                <w:cs/>
              </w:rPr>
              <w:t>ลูกหนี้ตามสัญญาเช่าซื้อ</w:t>
            </w:r>
          </w:p>
        </w:tc>
        <w:tc>
          <w:tcPr>
            <w:tcW w:w="852" w:type="dxa"/>
          </w:tcPr>
          <w:p w14:paraId="3A5AA351" w14:textId="77777777" w:rsidR="00F32A11" w:rsidRPr="003474E0" w:rsidRDefault="00F32A11" w:rsidP="007932B2">
            <w:pPr>
              <w:pStyle w:val="InsideAddress"/>
              <w:tabs>
                <w:tab w:val="decimal" w:pos="834"/>
              </w:tabs>
              <w:ind w:left="-114"/>
              <w:rPr>
                <w:rFonts w:ascii="Browallia New" w:hAnsi="Browallia New" w:cs="Browallia New"/>
                <w:sz w:val="22"/>
                <w:szCs w:val="22"/>
              </w:rPr>
            </w:pPr>
          </w:p>
        </w:tc>
        <w:tc>
          <w:tcPr>
            <w:tcW w:w="851" w:type="dxa"/>
          </w:tcPr>
          <w:p w14:paraId="42383DDB" w14:textId="77777777" w:rsidR="00F32A11" w:rsidRPr="003474E0" w:rsidRDefault="00F32A11" w:rsidP="007932B2">
            <w:pPr>
              <w:pStyle w:val="InsideAddress"/>
              <w:tabs>
                <w:tab w:val="decimal" w:pos="834"/>
              </w:tabs>
              <w:ind w:left="-114"/>
              <w:rPr>
                <w:rFonts w:ascii="Browallia New" w:hAnsi="Browallia New" w:cs="Browallia New"/>
                <w:sz w:val="22"/>
                <w:szCs w:val="22"/>
              </w:rPr>
            </w:pPr>
          </w:p>
        </w:tc>
        <w:tc>
          <w:tcPr>
            <w:tcW w:w="992" w:type="dxa"/>
          </w:tcPr>
          <w:p w14:paraId="02A9D5D3" w14:textId="77777777" w:rsidR="00F32A11" w:rsidRPr="003474E0"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1013" w:type="dxa"/>
          </w:tcPr>
          <w:p w14:paraId="487CBC45" w14:textId="77777777" w:rsidR="00F32A11" w:rsidRPr="003474E0"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914" w:type="dxa"/>
          </w:tcPr>
          <w:p w14:paraId="744F7AE2" w14:textId="77777777" w:rsidR="00F32A11" w:rsidRPr="003474E0" w:rsidRDefault="00F32A11" w:rsidP="007932B2">
            <w:pPr>
              <w:tabs>
                <w:tab w:val="clear" w:pos="680"/>
                <w:tab w:val="clear" w:pos="907"/>
              </w:tabs>
              <w:spacing w:line="240" w:lineRule="auto"/>
              <w:ind w:left="-114"/>
              <w:rPr>
                <w:rFonts w:ascii="Browallia New" w:hAnsi="Browallia New" w:cs="Browallia New"/>
                <w:sz w:val="22"/>
                <w:szCs w:val="22"/>
              </w:rPr>
            </w:pPr>
          </w:p>
        </w:tc>
        <w:tc>
          <w:tcPr>
            <w:tcW w:w="898" w:type="dxa"/>
          </w:tcPr>
          <w:p w14:paraId="282A1C73" w14:textId="77777777" w:rsidR="00F32A11" w:rsidRPr="003474E0" w:rsidRDefault="00F32A11" w:rsidP="007932B2">
            <w:pPr>
              <w:tabs>
                <w:tab w:val="clear" w:pos="680"/>
                <w:tab w:val="clear" w:pos="907"/>
              </w:tabs>
              <w:spacing w:line="240" w:lineRule="auto"/>
              <w:ind w:left="-114"/>
              <w:rPr>
                <w:rFonts w:ascii="Browallia New" w:hAnsi="Browallia New" w:cs="Browallia New"/>
                <w:sz w:val="22"/>
                <w:szCs w:val="22"/>
              </w:rPr>
            </w:pPr>
          </w:p>
        </w:tc>
        <w:tc>
          <w:tcPr>
            <w:tcW w:w="879" w:type="dxa"/>
          </w:tcPr>
          <w:p w14:paraId="7292346D" w14:textId="77777777" w:rsidR="00F32A11" w:rsidRPr="003474E0" w:rsidRDefault="00F32A11" w:rsidP="007932B2">
            <w:pPr>
              <w:pStyle w:val="InsideAddress"/>
              <w:tabs>
                <w:tab w:val="decimal" w:pos="792"/>
              </w:tabs>
              <w:ind w:left="-114"/>
              <w:rPr>
                <w:rFonts w:ascii="Browallia New" w:hAnsi="Browallia New" w:cs="Browallia New"/>
                <w:sz w:val="22"/>
                <w:szCs w:val="22"/>
              </w:rPr>
            </w:pPr>
          </w:p>
        </w:tc>
        <w:tc>
          <w:tcPr>
            <w:tcW w:w="937" w:type="dxa"/>
          </w:tcPr>
          <w:p w14:paraId="6DF232D4" w14:textId="77777777" w:rsidR="00F32A11" w:rsidRPr="003474E0" w:rsidRDefault="00F32A11" w:rsidP="007932B2">
            <w:pPr>
              <w:pStyle w:val="InsideAddress"/>
              <w:ind w:left="-114"/>
              <w:rPr>
                <w:rFonts w:ascii="Browallia New" w:hAnsi="Browallia New" w:cs="Browallia New"/>
                <w:sz w:val="22"/>
                <w:szCs w:val="22"/>
              </w:rPr>
            </w:pPr>
          </w:p>
        </w:tc>
      </w:tr>
      <w:tr w:rsidR="003474E0" w:rsidRPr="003474E0" w14:paraId="6A227EF6" w14:textId="77777777" w:rsidTr="000E2FDA">
        <w:trPr>
          <w:trHeight w:val="66"/>
        </w:trPr>
        <w:tc>
          <w:tcPr>
            <w:tcW w:w="2118" w:type="dxa"/>
          </w:tcPr>
          <w:p w14:paraId="0F148FD2" w14:textId="77777777" w:rsidR="003474E0" w:rsidRPr="003474E0" w:rsidRDefault="003474E0" w:rsidP="003474E0">
            <w:pPr>
              <w:spacing w:line="240" w:lineRule="auto"/>
              <w:rPr>
                <w:rFonts w:ascii="Browallia New" w:hAnsi="Browallia New" w:cs="Browallia New"/>
                <w:sz w:val="22"/>
                <w:szCs w:val="22"/>
                <w:cs/>
              </w:rPr>
            </w:pPr>
            <w:r w:rsidRPr="003474E0">
              <w:rPr>
                <w:rFonts w:ascii="Browallia New" w:hAnsi="Browallia New" w:cs="Browallia New"/>
                <w:sz w:val="22"/>
                <w:szCs w:val="22"/>
                <w:cs/>
              </w:rPr>
              <w:t>บริษัทใหญ่</w:t>
            </w:r>
          </w:p>
        </w:tc>
        <w:tc>
          <w:tcPr>
            <w:tcW w:w="852" w:type="dxa"/>
          </w:tcPr>
          <w:p w14:paraId="22DE157A" w14:textId="74EB837F" w:rsidR="003474E0" w:rsidRPr="00A75978" w:rsidRDefault="00CE5CEA"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461,204</w:t>
            </w:r>
          </w:p>
        </w:tc>
        <w:tc>
          <w:tcPr>
            <w:tcW w:w="851" w:type="dxa"/>
            <w:vAlign w:val="bottom"/>
          </w:tcPr>
          <w:p w14:paraId="3CEAA6E9" w14:textId="70C5C9A2"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450,959</w:t>
            </w:r>
          </w:p>
        </w:tc>
        <w:tc>
          <w:tcPr>
            <w:tcW w:w="992" w:type="dxa"/>
          </w:tcPr>
          <w:p w14:paraId="11121E53" w14:textId="54B5B899" w:rsidR="003474E0" w:rsidRPr="00A75978" w:rsidRDefault="00CE5CEA" w:rsidP="003474E0">
            <w:pPr>
              <w:pStyle w:val="InsideAddress"/>
              <w:tabs>
                <w:tab w:val="left" w:pos="680"/>
                <w:tab w:val="left" w:pos="907"/>
              </w:tabs>
              <w:ind w:left="-96" w:right="-45"/>
              <w:jc w:val="right"/>
              <w:rPr>
                <w:rFonts w:ascii="Browallia New" w:hAnsi="Browallia New" w:cs="Browallia New"/>
                <w:sz w:val="22"/>
                <w:szCs w:val="22"/>
              </w:rPr>
            </w:pPr>
            <w:r>
              <w:rPr>
                <w:rFonts w:ascii="Browallia New" w:hAnsi="Browallia New" w:cs="Browallia New"/>
                <w:sz w:val="22"/>
                <w:szCs w:val="22"/>
              </w:rPr>
              <w:t>1.</w:t>
            </w:r>
            <w:r w:rsidR="00E0251A">
              <w:rPr>
                <w:rFonts w:ascii="Browallia New" w:hAnsi="Browallia New" w:cs="Browallia New"/>
                <w:sz w:val="22"/>
                <w:szCs w:val="22"/>
              </w:rPr>
              <w:t>08</w:t>
            </w:r>
            <w:r w:rsidR="00B113A0">
              <w:rPr>
                <w:rFonts w:ascii="Browallia New" w:hAnsi="Browallia New" w:cs="Browallia New"/>
                <w:sz w:val="22"/>
                <w:szCs w:val="22"/>
              </w:rPr>
              <w:t xml:space="preserve"> </w:t>
            </w:r>
            <w:r>
              <w:rPr>
                <w:rFonts w:ascii="Browallia New" w:hAnsi="Browallia New" w:cs="Browallia New"/>
                <w:sz w:val="22"/>
                <w:szCs w:val="22"/>
              </w:rPr>
              <w:t>-</w:t>
            </w:r>
            <w:r w:rsidR="00B113A0">
              <w:rPr>
                <w:rFonts w:ascii="Browallia New" w:hAnsi="Browallia New" w:cs="Browallia New"/>
                <w:sz w:val="22"/>
                <w:szCs w:val="22"/>
              </w:rPr>
              <w:t xml:space="preserve"> </w:t>
            </w:r>
            <w:r>
              <w:rPr>
                <w:rFonts w:ascii="Browallia New" w:hAnsi="Browallia New" w:cs="Browallia New"/>
                <w:sz w:val="22"/>
                <w:szCs w:val="22"/>
              </w:rPr>
              <w:t>100.00</w:t>
            </w:r>
          </w:p>
        </w:tc>
        <w:tc>
          <w:tcPr>
            <w:tcW w:w="1013" w:type="dxa"/>
            <w:vAlign w:val="bottom"/>
          </w:tcPr>
          <w:p w14:paraId="7F221C48" w14:textId="2C0059CB" w:rsidR="003474E0" w:rsidRPr="003474E0" w:rsidRDefault="003474E0" w:rsidP="003474E0">
            <w:pPr>
              <w:pStyle w:val="InsideAddress"/>
              <w:tabs>
                <w:tab w:val="left" w:pos="680"/>
                <w:tab w:val="left" w:pos="907"/>
              </w:tabs>
              <w:ind w:left="-96" w:right="-45"/>
              <w:jc w:val="right"/>
              <w:rPr>
                <w:rFonts w:ascii="Browallia New" w:hAnsi="Browallia New" w:cs="Browallia New"/>
                <w:sz w:val="22"/>
                <w:szCs w:val="22"/>
              </w:rPr>
            </w:pPr>
            <w:r w:rsidRPr="003474E0">
              <w:rPr>
                <w:rFonts w:ascii="Browallia New" w:hAnsi="Browallia New" w:cs="Browallia New"/>
                <w:sz w:val="22"/>
                <w:szCs w:val="22"/>
              </w:rPr>
              <w:t xml:space="preserve">1.08 </w:t>
            </w:r>
            <w:r w:rsidR="001102B5">
              <w:rPr>
                <w:rFonts w:ascii="Browallia New" w:hAnsi="Browallia New" w:cs="Browallia New"/>
                <w:sz w:val="22"/>
                <w:szCs w:val="22"/>
              </w:rPr>
              <w:t>-</w:t>
            </w:r>
            <w:r w:rsidRPr="003474E0">
              <w:rPr>
                <w:rFonts w:ascii="Browallia New" w:hAnsi="Browallia New" w:cs="Browallia New"/>
                <w:sz w:val="22"/>
                <w:szCs w:val="22"/>
              </w:rPr>
              <w:t xml:space="preserve"> 100</w:t>
            </w:r>
            <w:r w:rsidR="00FD6FF0">
              <w:rPr>
                <w:rFonts w:ascii="Browallia New" w:hAnsi="Browallia New" w:cs="Browallia New"/>
                <w:sz w:val="22"/>
                <w:szCs w:val="22"/>
              </w:rPr>
              <w:t>.00</w:t>
            </w:r>
          </w:p>
        </w:tc>
        <w:tc>
          <w:tcPr>
            <w:tcW w:w="914" w:type="dxa"/>
          </w:tcPr>
          <w:p w14:paraId="5AA3F6F5" w14:textId="06FF4747" w:rsidR="003474E0" w:rsidRPr="00A75978" w:rsidRDefault="00B354EE"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69,710</w:t>
            </w:r>
          </w:p>
        </w:tc>
        <w:tc>
          <w:tcPr>
            <w:tcW w:w="898" w:type="dxa"/>
          </w:tcPr>
          <w:p w14:paraId="5F45F822" w14:textId="62935641" w:rsidR="003474E0" w:rsidRPr="00A75978" w:rsidRDefault="003474E0"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68,280</w:t>
            </w:r>
          </w:p>
        </w:tc>
        <w:tc>
          <w:tcPr>
            <w:tcW w:w="879" w:type="dxa"/>
          </w:tcPr>
          <w:p w14:paraId="1A4D161B" w14:textId="6B15F952" w:rsidR="003474E0" w:rsidRPr="00A75978" w:rsidRDefault="00B354EE"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391,494</w:t>
            </w:r>
          </w:p>
        </w:tc>
        <w:tc>
          <w:tcPr>
            <w:tcW w:w="937" w:type="dxa"/>
          </w:tcPr>
          <w:p w14:paraId="1A55D6EA" w14:textId="4CDEE242"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382,679</w:t>
            </w:r>
          </w:p>
        </w:tc>
      </w:tr>
      <w:tr w:rsidR="003474E0" w:rsidRPr="003474E0" w14:paraId="11D92C69" w14:textId="77777777" w:rsidTr="000E2FDA">
        <w:tc>
          <w:tcPr>
            <w:tcW w:w="2118" w:type="dxa"/>
          </w:tcPr>
          <w:p w14:paraId="486D86CC" w14:textId="77777777" w:rsidR="003474E0" w:rsidRPr="003474E0" w:rsidRDefault="003474E0" w:rsidP="003474E0">
            <w:pPr>
              <w:tabs>
                <w:tab w:val="left" w:pos="162"/>
              </w:tabs>
              <w:spacing w:line="240" w:lineRule="auto"/>
              <w:ind w:right="-108"/>
              <w:jc w:val="both"/>
              <w:rPr>
                <w:rFonts w:ascii="Browallia New" w:hAnsi="Browallia New" w:cs="Browallia New"/>
                <w:sz w:val="22"/>
                <w:szCs w:val="22"/>
                <w:cs/>
              </w:rPr>
            </w:pPr>
            <w:r w:rsidRPr="003474E0">
              <w:rPr>
                <w:rFonts w:ascii="Browallia New" w:hAnsi="Browallia New" w:cs="Browallia New"/>
                <w:sz w:val="22"/>
                <w:szCs w:val="22"/>
                <w:cs/>
              </w:rPr>
              <w:t xml:space="preserve">บริษัทย่อย </w:t>
            </w:r>
          </w:p>
        </w:tc>
        <w:tc>
          <w:tcPr>
            <w:tcW w:w="852" w:type="dxa"/>
          </w:tcPr>
          <w:p w14:paraId="2CD91B60" w14:textId="77777777" w:rsidR="003474E0" w:rsidRPr="00A75978" w:rsidRDefault="003474E0" w:rsidP="003474E0">
            <w:pPr>
              <w:spacing w:line="240" w:lineRule="auto"/>
              <w:ind w:left="-23" w:right="-7"/>
              <w:jc w:val="right"/>
              <w:rPr>
                <w:rFonts w:ascii="Browallia New" w:hAnsi="Browallia New" w:cs="Browallia New"/>
                <w:sz w:val="22"/>
                <w:szCs w:val="22"/>
              </w:rPr>
            </w:pPr>
          </w:p>
        </w:tc>
        <w:tc>
          <w:tcPr>
            <w:tcW w:w="851" w:type="dxa"/>
            <w:vAlign w:val="bottom"/>
          </w:tcPr>
          <w:p w14:paraId="1FFBEE7F" w14:textId="77777777" w:rsidR="003474E0" w:rsidRPr="003474E0" w:rsidRDefault="003474E0" w:rsidP="003474E0">
            <w:pPr>
              <w:spacing w:line="240" w:lineRule="auto"/>
              <w:ind w:left="-23" w:right="-7"/>
              <w:jc w:val="right"/>
              <w:rPr>
                <w:rFonts w:ascii="Browallia New" w:hAnsi="Browallia New" w:cs="Browallia New"/>
                <w:sz w:val="22"/>
                <w:szCs w:val="22"/>
              </w:rPr>
            </w:pPr>
          </w:p>
        </w:tc>
        <w:tc>
          <w:tcPr>
            <w:tcW w:w="992" w:type="dxa"/>
          </w:tcPr>
          <w:p w14:paraId="1EF92F97" w14:textId="77777777" w:rsidR="003474E0" w:rsidRPr="00A75978" w:rsidRDefault="003474E0" w:rsidP="003474E0">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58A38933" w14:textId="77777777" w:rsidR="003474E0" w:rsidRPr="003474E0" w:rsidRDefault="003474E0" w:rsidP="003474E0">
            <w:pPr>
              <w:pStyle w:val="InsideAddress"/>
              <w:tabs>
                <w:tab w:val="decimal" w:pos="252"/>
                <w:tab w:val="left" w:pos="680"/>
                <w:tab w:val="left" w:pos="907"/>
              </w:tabs>
              <w:ind w:left="-96" w:right="-45"/>
              <w:jc w:val="right"/>
              <w:rPr>
                <w:rFonts w:ascii="Browallia New" w:hAnsi="Browallia New" w:cs="Browallia New"/>
                <w:sz w:val="22"/>
                <w:szCs w:val="22"/>
              </w:rPr>
            </w:pPr>
          </w:p>
        </w:tc>
        <w:tc>
          <w:tcPr>
            <w:tcW w:w="914" w:type="dxa"/>
          </w:tcPr>
          <w:p w14:paraId="14D33F19" w14:textId="77777777" w:rsidR="003474E0" w:rsidRPr="00A75978" w:rsidRDefault="003474E0" w:rsidP="003474E0">
            <w:pPr>
              <w:spacing w:line="240" w:lineRule="auto"/>
              <w:ind w:left="-23" w:right="-7"/>
              <w:jc w:val="right"/>
              <w:rPr>
                <w:rFonts w:ascii="Browallia New" w:hAnsi="Browallia New" w:cs="Browallia New"/>
                <w:sz w:val="22"/>
                <w:szCs w:val="22"/>
              </w:rPr>
            </w:pPr>
          </w:p>
        </w:tc>
        <w:tc>
          <w:tcPr>
            <w:tcW w:w="898" w:type="dxa"/>
          </w:tcPr>
          <w:p w14:paraId="07286632" w14:textId="77777777" w:rsidR="003474E0" w:rsidRPr="00A75978" w:rsidRDefault="003474E0" w:rsidP="003474E0">
            <w:pPr>
              <w:spacing w:line="240" w:lineRule="auto"/>
              <w:ind w:left="-23" w:right="-7"/>
              <w:jc w:val="right"/>
              <w:rPr>
                <w:rFonts w:ascii="Browallia New" w:hAnsi="Browallia New" w:cs="Browallia New"/>
                <w:sz w:val="22"/>
                <w:szCs w:val="22"/>
              </w:rPr>
            </w:pPr>
          </w:p>
        </w:tc>
        <w:tc>
          <w:tcPr>
            <w:tcW w:w="879" w:type="dxa"/>
          </w:tcPr>
          <w:p w14:paraId="33E543E9" w14:textId="77777777" w:rsidR="003474E0" w:rsidRPr="00A75978" w:rsidRDefault="003474E0" w:rsidP="003474E0">
            <w:pPr>
              <w:spacing w:line="240" w:lineRule="auto"/>
              <w:ind w:left="-23" w:right="-7"/>
              <w:jc w:val="right"/>
              <w:rPr>
                <w:rFonts w:ascii="Browallia New" w:hAnsi="Browallia New" w:cs="Browallia New"/>
                <w:sz w:val="22"/>
                <w:szCs w:val="22"/>
              </w:rPr>
            </w:pPr>
          </w:p>
        </w:tc>
        <w:tc>
          <w:tcPr>
            <w:tcW w:w="937" w:type="dxa"/>
          </w:tcPr>
          <w:p w14:paraId="7D6B20E0" w14:textId="77777777" w:rsidR="003474E0" w:rsidRPr="003474E0" w:rsidRDefault="003474E0" w:rsidP="003474E0">
            <w:pPr>
              <w:spacing w:line="240" w:lineRule="auto"/>
              <w:ind w:left="-23" w:right="-7"/>
              <w:jc w:val="right"/>
              <w:rPr>
                <w:rFonts w:ascii="Browallia New" w:hAnsi="Browallia New" w:cs="Browallia New"/>
                <w:sz w:val="22"/>
                <w:szCs w:val="22"/>
              </w:rPr>
            </w:pPr>
          </w:p>
        </w:tc>
      </w:tr>
      <w:tr w:rsidR="003474E0" w:rsidRPr="003474E0" w14:paraId="39CF21F5" w14:textId="77777777" w:rsidTr="000E2FDA">
        <w:tc>
          <w:tcPr>
            <w:tcW w:w="2118" w:type="dxa"/>
          </w:tcPr>
          <w:p w14:paraId="53897583" w14:textId="77777777" w:rsidR="003474E0" w:rsidRPr="003474E0" w:rsidRDefault="003474E0" w:rsidP="003474E0">
            <w:pPr>
              <w:tabs>
                <w:tab w:val="left" w:pos="162"/>
              </w:tabs>
              <w:spacing w:line="240" w:lineRule="auto"/>
              <w:ind w:right="-108"/>
              <w:jc w:val="both"/>
              <w:rPr>
                <w:rFonts w:ascii="Browallia New" w:hAnsi="Browallia New" w:cs="Browallia New"/>
                <w:sz w:val="22"/>
                <w:szCs w:val="22"/>
                <w:cs/>
              </w:rPr>
            </w:pPr>
            <w:r w:rsidRPr="003474E0">
              <w:rPr>
                <w:rFonts w:ascii="Browallia New" w:hAnsi="Browallia New" w:cs="Browallia New"/>
                <w:sz w:val="22"/>
                <w:szCs w:val="22"/>
                <w:cs/>
              </w:rPr>
              <w:t xml:space="preserve">  ยังไม่ถึงกำหนดชำระ</w:t>
            </w:r>
          </w:p>
        </w:tc>
        <w:tc>
          <w:tcPr>
            <w:tcW w:w="852" w:type="dxa"/>
          </w:tcPr>
          <w:p w14:paraId="5B6DF35C" w14:textId="661DF312" w:rsidR="003474E0" w:rsidRPr="00A75978" w:rsidRDefault="00B162EB"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1,648,463</w:t>
            </w:r>
          </w:p>
        </w:tc>
        <w:tc>
          <w:tcPr>
            <w:tcW w:w="851" w:type="dxa"/>
            <w:vAlign w:val="bottom"/>
          </w:tcPr>
          <w:p w14:paraId="241E0949" w14:textId="6ED53BB8"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1,722,477</w:t>
            </w:r>
          </w:p>
        </w:tc>
        <w:tc>
          <w:tcPr>
            <w:tcW w:w="992" w:type="dxa"/>
          </w:tcPr>
          <w:p w14:paraId="2F56E879" w14:textId="3E2DF5BD" w:rsidR="003474E0" w:rsidRPr="00A75978" w:rsidRDefault="00030A3C" w:rsidP="003474E0">
            <w:pPr>
              <w:pStyle w:val="InsideAddress"/>
              <w:tabs>
                <w:tab w:val="left" w:pos="680"/>
                <w:tab w:val="left" w:pos="907"/>
              </w:tabs>
              <w:ind w:left="-96" w:right="-45"/>
              <w:jc w:val="right"/>
              <w:rPr>
                <w:rFonts w:ascii="Browallia New" w:hAnsi="Browallia New" w:cs="Browallia New"/>
                <w:sz w:val="22"/>
                <w:szCs w:val="22"/>
              </w:rPr>
            </w:pPr>
            <w:r>
              <w:rPr>
                <w:rFonts w:ascii="Browallia New" w:hAnsi="Browallia New" w:cs="Browallia New"/>
                <w:sz w:val="22"/>
                <w:szCs w:val="22"/>
              </w:rPr>
              <w:t>0.18</w:t>
            </w:r>
            <w:r w:rsidR="00B113A0">
              <w:rPr>
                <w:rFonts w:ascii="Browallia New" w:hAnsi="Browallia New" w:cs="Browallia New"/>
                <w:sz w:val="22"/>
                <w:szCs w:val="22"/>
              </w:rPr>
              <w:t xml:space="preserve"> </w:t>
            </w:r>
            <w:r w:rsidR="00A16CD2">
              <w:rPr>
                <w:rFonts w:ascii="Browallia New" w:hAnsi="Browallia New" w:cs="Browallia New"/>
                <w:sz w:val="22"/>
                <w:szCs w:val="22"/>
              </w:rPr>
              <w:t>-</w:t>
            </w:r>
            <w:r w:rsidR="00B113A0">
              <w:rPr>
                <w:rFonts w:ascii="Browallia New" w:hAnsi="Browallia New" w:cs="Browallia New"/>
                <w:sz w:val="22"/>
                <w:szCs w:val="22"/>
              </w:rPr>
              <w:t xml:space="preserve"> </w:t>
            </w:r>
            <w:r w:rsidR="00A16CD2">
              <w:rPr>
                <w:rFonts w:ascii="Browallia New" w:hAnsi="Browallia New" w:cs="Browallia New"/>
                <w:sz w:val="22"/>
                <w:szCs w:val="22"/>
              </w:rPr>
              <w:t>0.23</w:t>
            </w:r>
          </w:p>
        </w:tc>
        <w:tc>
          <w:tcPr>
            <w:tcW w:w="1013" w:type="dxa"/>
            <w:vAlign w:val="bottom"/>
          </w:tcPr>
          <w:p w14:paraId="34213137" w14:textId="002C8C98" w:rsidR="003474E0" w:rsidRPr="003474E0" w:rsidRDefault="003474E0" w:rsidP="003474E0">
            <w:pPr>
              <w:pStyle w:val="InsideAddress"/>
              <w:tabs>
                <w:tab w:val="left" w:pos="680"/>
                <w:tab w:val="left" w:pos="907"/>
              </w:tabs>
              <w:ind w:left="-96" w:right="-45"/>
              <w:jc w:val="right"/>
              <w:rPr>
                <w:rFonts w:ascii="Browallia New" w:hAnsi="Browallia New" w:cs="Browallia New"/>
                <w:sz w:val="22"/>
                <w:szCs w:val="22"/>
              </w:rPr>
            </w:pPr>
            <w:r w:rsidRPr="003474E0">
              <w:rPr>
                <w:rFonts w:ascii="Browallia New" w:hAnsi="Browallia New" w:cs="Browallia New"/>
                <w:sz w:val="22"/>
                <w:szCs w:val="22"/>
              </w:rPr>
              <w:t>0.23</w:t>
            </w:r>
          </w:p>
        </w:tc>
        <w:tc>
          <w:tcPr>
            <w:tcW w:w="914" w:type="dxa"/>
          </w:tcPr>
          <w:p w14:paraId="7869DADA" w14:textId="28B1058E" w:rsidR="003474E0" w:rsidRPr="00A75978" w:rsidRDefault="00525611"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4,548</w:t>
            </w:r>
          </w:p>
        </w:tc>
        <w:tc>
          <w:tcPr>
            <w:tcW w:w="898" w:type="dxa"/>
          </w:tcPr>
          <w:p w14:paraId="0FFDCF2A" w14:textId="4960D78D" w:rsidR="003474E0" w:rsidRPr="00A75978" w:rsidRDefault="003474E0"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4,895</w:t>
            </w:r>
          </w:p>
        </w:tc>
        <w:tc>
          <w:tcPr>
            <w:tcW w:w="879" w:type="dxa"/>
          </w:tcPr>
          <w:p w14:paraId="17013C60" w14:textId="0B31DC08" w:rsidR="003474E0" w:rsidRPr="00A75978" w:rsidRDefault="007E6E3C"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1,643,91</w:t>
            </w:r>
            <w:r w:rsidR="00743085">
              <w:rPr>
                <w:rFonts w:ascii="Browallia New" w:hAnsi="Browallia New" w:cs="Browallia New"/>
                <w:sz w:val="22"/>
                <w:szCs w:val="22"/>
              </w:rPr>
              <w:t>5</w:t>
            </w:r>
          </w:p>
        </w:tc>
        <w:tc>
          <w:tcPr>
            <w:tcW w:w="937" w:type="dxa"/>
          </w:tcPr>
          <w:p w14:paraId="2575F89B" w14:textId="1D9ADDF6"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1,717,582</w:t>
            </w:r>
          </w:p>
        </w:tc>
      </w:tr>
      <w:tr w:rsidR="003474E0" w:rsidRPr="003474E0" w14:paraId="46CD2F96" w14:textId="77777777" w:rsidTr="000E2FDA">
        <w:tc>
          <w:tcPr>
            <w:tcW w:w="2118" w:type="dxa"/>
          </w:tcPr>
          <w:p w14:paraId="5A569110" w14:textId="77777777" w:rsidR="003474E0" w:rsidRPr="003474E0" w:rsidRDefault="003474E0" w:rsidP="003474E0">
            <w:pPr>
              <w:tabs>
                <w:tab w:val="left" w:pos="162"/>
              </w:tabs>
              <w:spacing w:line="240" w:lineRule="auto"/>
              <w:ind w:left="99" w:right="-108"/>
              <w:jc w:val="both"/>
              <w:rPr>
                <w:rFonts w:ascii="Browallia New" w:hAnsi="Browallia New" w:cs="Browallia New"/>
                <w:sz w:val="22"/>
                <w:szCs w:val="22"/>
                <w:cs/>
              </w:rPr>
            </w:pPr>
            <w:r w:rsidRPr="003474E0">
              <w:rPr>
                <w:rFonts w:ascii="Browallia New" w:hAnsi="Browallia New" w:cs="Browallia New"/>
                <w:sz w:val="22"/>
                <w:szCs w:val="22"/>
                <w:cs/>
              </w:rPr>
              <w:t>ค้างชำระ</w:t>
            </w:r>
          </w:p>
        </w:tc>
        <w:tc>
          <w:tcPr>
            <w:tcW w:w="852" w:type="dxa"/>
          </w:tcPr>
          <w:p w14:paraId="46080394" w14:textId="77777777" w:rsidR="003474E0" w:rsidRPr="00A75978" w:rsidRDefault="003474E0" w:rsidP="003474E0">
            <w:pPr>
              <w:spacing w:line="240" w:lineRule="auto"/>
              <w:ind w:left="-23" w:right="-7"/>
              <w:jc w:val="right"/>
              <w:rPr>
                <w:rFonts w:ascii="Browallia New" w:hAnsi="Browallia New" w:cs="Browallia New"/>
                <w:sz w:val="22"/>
                <w:szCs w:val="22"/>
              </w:rPr>
            </w:pPr>
          </w:p>
        </w:tc>
        <w:tc>
          <w:tcPr>
            <w:tcW w:w="851" w:type="dxa"/>
            <w:vAlign w:val="bottom"/>
          </w:tcPr>
          <w:p w14:paraId="3C7E2CC4" w14:textId="77777777" w:rsidR="003474E0" w:rsidRPr="003474E0" w:rsidRDefault="003474E0" w:rsidP="003474E0">
            <w:pPr>
              <w:spacing w:line="240" w:lineRule="auto"/>
              <w:ind w:left="-23" w:right="-7"/>
              <w:jc w:val="right"/>
              <w:rPr>
                <w:rFonts w:ascii="Browallia New" w:hAnsi="Browallia New" w:cs="Browallia New"/>
                <w:sz w:val="22"/>
                <w:szCs w:val="22"/>
              </w:rPr>
            </w:pPr>
          </w:p>
        </w:tc>
        <w:tc>
          <w:tcPr>
            <w:tcW w:w="992" w:type="dxa"/>
          </w:tcPr>
          <w:p w14:paraId="4F88398A" w14:textId="77777777" w:rsidR="003474E0" w:rsidRPr="00A75978" w:rsidRDefault="003474E0" w:rsidP="003474E0">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381430E9" w14:textId="77777777" w:rsidR="003474E0" w:rsidRPr="003474E0" w:rsidRDefault="003474E0" w:rsidP="003474E0">
            <w:pPr>
              <w:spacing w:line="240" w:lineRule="auto"/>
              <w:ind w:left="-96" w:right="-45"/>
              <w:jc w:val="right"/>
              <w:rPr>
                <w:rFonts w:ascii="Browallia New" w:hAnsi="Browallia New" w:cs="Browallia New"/>
                <w:sz w:val="22"/>
                <w:szCs w:val="22"/>
              </w:rPr>
            </w:pPr>
          </w:p>
        </w:tc>
        <w:tc>
          <w:tcPr>
            <w:tcW w:w="914" w:type="dxa"/>
          </w:tcPr>
          <w:p w14:paraId="79A522F2" w14:textId="77777777" w:rsidR="003474E0" w:rsidRPr="00A75978" w:rsidRDefault="003474E0" w:rsidP="003474E0">
            <w:pPr>
              <w:spacing w:line="240" w:lineRule="auto"/>
              <w:ind w:left="-23" w:right="-7"/>
              <w:jc w:val="right"/>
              <w:rPr>
                <w:rFonts w:ascii="Browallia New" w:hAnsi="Browallia New" w:cs="Browallia New"/>
                <w:sz w:val="22"/>
                <w:szCs w:val="22"/>
              </w:rPr>
            </w:pPr>
          </w:p>
        </w:tc>
        <w:tc>
          <w:tcPr>
            <w:tcW w:w="898" w:type="dxa"/>
            <w:vAlign w:val="bottom"/>
          </w:tcPr>
          <w:p w14:paraId="4F3AA8FB" w14:textId="77777777" w:rsidR="003474E0" w:rsidRPr="00A75978" w:rsidRDefault="003474E0" w:rsidP="003474E0">
            <w:pPr>
              <w:spacing w:line="240" w:lineRule="auto"/>
              <w:ind w:left="-23" w:right="-7"/>
              <w:jc w:val="right"/>
              <w:rPr>
                <w:rFonts w:ascii="Browallia New" w:hAnsi="Browallia New" w:cs="Browallia New"/>
                <w:sz w:val="22"/>
                <w:szCs w:val="22"/>
              </w:rPr>
            </w:pPr>
          </w:p>
        </w:tc>
        <w:tc>
          <w:tcPr>
            <w:tcW w:w="879" w:type="dxa"/>
          </w:tcPr>
          <w:p w14:paraId="187183D2" w14:textId="77777777" w:rsidR="003474E0" w:rsidRPr="00A75978" w:rsidRDefault="003474E0" w:rsidP="003474E0">
            <w:pPr>
              <w:spacing w:line="240" w:lineRule="auto"/>
              <w:ind w:left="-23" w:right="-7"/>
              <w:jc w:val="right"/>
              <w:rPr>
                <w:rFonts w:ascii="Browallia New" w:hAnsi="Browallia New" w:cs="Browallia New"/>
                <w:sz w:val="22"/>
                <w:szCs w:val="22"/>
              </w:rPr>
            </w:pPr>
          </w:p>
        </w:tc>
        <w:tc>
          <w:tcPr>
            <w:tcW w:w="937" w:type="dxa"/>
            <w:vAlign w:val="bottom"/>
          </w:tcPr>
          <w:p w14:paraId="55DAD293" w14:textId="77777777" w:rsidR="003474E0" w:rsidRPr="003474E0" w:rsidRDefault="003474E0" w:rsidP="003474E0">
            <w:pPr>
              <w:spacing w:line="240" w:lineRule="auto"/>
              <w:ind w:left="-23" w:right="-7"/>
              <w:jc w:val="right"/>
              <w:rPr>
                <w:rFonts w:ascii="Browallia New" w:hAnsi="Browallia New" w:cs="Browallia New"/>
                <w:sz w:val="22"/>
                <w:szCs w:val="22"/>
              </w:rPr>
            </w:pPr>
          </w:p>
        </w:tc>
      </w:tr>
      <w:tr w:rsidR="003474E0" w:rsidRPr="003474E0" w14:paraId="07480BA0" w14:textId="77777777" w:rsidTr="000E2FDA">
        <w:tc>
          <w:tcPr>
            <w:tcW w:w="2118" w:type="dxa"/>
            <w:vAlign w:val="bottom"/>
          </w:tcPr>
          <w:p w14:paraId="48A773B2" w14:textId="04A91F74" w:rsidR="003474E0" w:rsidRPr="003474E0" w:rsidRDefault="003474E0" w:rsidP="003474E0">
            <w:pPr>
              <w:spacing w:line="240" w:lineRule="auto"/>
              <w:ind w:left="175"/>
              <w:rPr>
                <w:rFonts w:ascii="Browallia New" w:hAnsi="Browallia New" w:cs="Browallia New"/>
                <w:sz w:val="22"/>
                <w:szCs w:val="22"/>
                <w:cs/>
              </w:rPr>
            </w:pPr>
            <w:r w:rsidRPr="003474E0">
              <w:rPr>
                <w:rFonts w:ascii="Browallia New" w:hAnsi="Browallia New" w:cs="Browallia New"/>
                <w:sz w:val="22"/>
                <w:szCs w:val="22"/>
              </w:rPr>
              <w:t xml:space="preserve">1 - 3 </w:t>
            </w:r>
            <w:r w:rsidRPr="003474E0">
              <w:rPr>
                <w:rFonts w:ascii="Browallia New" w:hAnsi="Browallia New" w:cs="Browallia New"/>
                <w:sz w:val="22"/>
                <w:szCs w:val="22"/>
                <w:cs/>
              </w:rPr>
              <w:t>เดือน</w:t>
            </w:r>
          </w:p>
        </w:tc>
        <w:tc>
          <w:tcPr>
            <w:tcW w:w="852" w:type="dxa"/>
          </w:tcPr>
          <w:p w14:paraId="5B0E4436" w14:textId="04AEE6DD" w:rsidR="003474E0" w:rsidRPr="00A75978" w:rsidRDefault="00AB5829"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1,126,222</w:t>
            </w:r>
          </w:p>
        </w:tc>
        <w:tc>
          <w:tcPr>
            <w:tcW w:w="851" w:type="dxa"/>
          </w:tcPr>
          <w:p w14:paraId="4D5BAF92" w14:textId="0560E308"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1,056,223</w:t>
            </w:r>
          </w:p>
        </w:tc>
        <w:tc>
          <w:tcPr>
            <w:tcW w:w="992" w:type="dxa"/>
          </w:tcPr>
          <w:p w14:paraId="516B59B7" w14:textId="1E7F9119" w:rsidR="003474E0" w:rsidRPr="00A75978" w:rsidRDefault="00A16CD2" w:rsidP="003474E0">
            <w:pPr>
              <w:pStyle w:val="InsideAddress"/>
              <w:tabs>
                <w:tab w:val="left" w:pos="680"/>
                <w:tab w:val="left" w:pos="907"/>
              </w:tabs>
              <w:ind w:left="-96" w:right="-45"/>
              <w:jc w:val="right"/>
              <w:rPr>
                <w:rFonts w:ascii="Browallia New" w:hAnsi="Browallia New" w:cs="Browallia New"/>
                <w:sz w:val="22"/>
                <w:szCs w:val="22"/>
                <w:cs/>
              </w:rPr>
            </w:pPr>
            <w:r>
              <w:rPr>
                <w:rFonts w:ascii="Browallia New" w:hAnsi="Browallia New" w:cs="Browallia New"/>
                <w:sz w:val="22"/>
                <w:szCs w:val="22"/>
              </w:rPr>
              <w:t>0.79</w:t>
            </w:r>
            <w:r w:rsidR="00B113A0">
              <w:rPr>
                <w:rFonts w:ascii="Browallia New" w:hAnsi="Browallia New" w:cs="Browallia New"/>
                <w:sz w:val="22"/>
                <w:szCs w:val="22"/>
              </w:rPr>
              <w:t xml:space="preserve"> </w:t>
            </w:r>
            <w:r>
              <w:rPr>
                <w:rFonts w:ascii="Browallia New" w:hAnsi="Browallia New" w:cs="Browallia New"/>
                <w:sz w:val="22"/>
                <w:szCs w:val="22"/>
              </w:rPr>
              <w:t>-</w:t>
            </w:r>
            <w:r w:rsidR="00B113A0">
              <w:rPr>
                <w:rFonts w:ascii="Browallia New" w:hAnsi="Browallia New" w:cs="Browallia New"/>
                <w:sz w:val="22"/>
                <w:szCs w:val="22"/>
              </w:rPr>
              <w:t xml:space="preserve"> </w:t>
            </w:r>
            <w:r>
              <w:rPr>
                <w:rFonts w:ascii="Browallia New" w:hAnsi="Browallia New" w:cs="Browallia New"/>
                <w:sz w:val="22"/>
                <w:szCs w:val="22"/>
              </w:rPr>
              <w:t>3.77</w:t>
            </w:r>
          </w:p>
        </w:tc>
        <w:tc>
          <w:tcPr>
            <w:tcW w:w="1013" w:type="dxa"/>
            <w:vAlign w:val="bottom"/>
          </w:tcPr>
          <w:p w14:paraId="1E5DADFB" w14:textId="481A6468" w:rsidR="003474E0" w:rsidRPr="003474E0" w:rsidRDefault="003474E0" w:rsidP="003474E0">
            <w:pPr>
              <w:pStyle w:val="InsideAddress"/>
              <w:tabs>
                <w:tab w:val="left" w:pos="680"/>
                <w:tab w:val="left" w:pos="907"/>
              </w:tabs>
              <w:ind w:left="-96" w:right="-45"/>
              <w:jc w:val="right"/>
              <w:rPr>
                <w:rFonts w:ascii="Browallia New" w:hAnsi="Browallia New" w:cs="Browallia New"/>
                <w:sz w:val="22"/>
                <w:szCs w:val="22"/>
              </w:rPr>
            </w:pPr>
            <w:r w:rsidRPr="003474E0">
              <w:rPr>
                <w:rFonts w:ascii="Browallia New" w:hAnsi="Browallia New" w:cs="Browallia New"/>
                <w:sz w:val="22"/>
                <w:szCs w:val="22"/>
              </w:rPr>
              <w:t>1.02 - 4.68</w:t>
            </w:r>
          </w:p>
        </w:tc>
        <w:tc>
          <w:tcPr>
            <w:tcW w:w="914" w:type="dxa"/>
          </w:tcPr>
          <w:p w14:paraId="0AE82A43" w14:textId="3D087672" w:rsidR="003474E0" w:rsidRPr="00A75978" w:rsidRDefault="00042FE3"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16,181</w:t>
            </w:r>
          </w:p>
        </w:tc>
        <w:tc>
          <w:tcPr>
            <w:tcW w:w="898" w:type="dxa"/>
          </w:tcPr>
          <w:p w14:paraId="07AA0909" w14:textId="233A1132" w:rsidR="003474E0" w:rsidRPr="00A75978" w:rsidRDefault="003474E0"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15,423</w:t>
            </w:r>
          </w:p>
        </w:tc>
        <w:tc>
          <w:tcPr>
            <w:tcW w:w="879" w:type="dxa"/>
          </w:tcPr>
          <w:p w14:paraId="212956B1" w14:textId="3F8163E0" w:rsidR="003474E0" w:rsidRPr="00A75978" w:rsidRDefault="007E6E3C"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1,110</w:t>
            </w:r>
            <w:r w:rsidR="00E81E82">
              <w:rPr>
                <w:rFonts w:ascii="Browallia New" w:hAnsi="Browallia New" w:cs="Browallia New"/>
                <w:sz w:val="22"/>
                <w:szCs w:val="22"/>
              </w:rPr>
              <w:t>,04</w:t>
            </w:r>
            <w:r w:rsidR="00743085">
              <w:rPr>
                <w:rFonts w:ascii="Browallia New" w:hAnsi="Browallia New" w:cs="Browallia New"/>
                <w:sz w:val="22"/>
                <w:szCs w:val="22"/>
              </w:rPr>
              <w:t>1</w:t>
            </w:r>
          </w:p>
        </w:tc>
        <w:tc>
          <w:tcPr>
            <w:tcW w:w="937" w:type="dxa"/>
          </w:tcPr>
          <w:p w14:paraId="49EF9586" w14:textId="5941F3FE"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1,040,800</w:t>
            </w:r>
          </w:p>
        </w:tc>
      </w:tr>
      <w:tr w:rsidR="003474E0" w:rsidRPr="003474E0" w14:paraId="4CCCE9E2" w14:textId="77777777" w:rsidTr="000E2FDA">
        <w:tc>
          <w:tcPr>
            <w:tcW w:w="2118" w:type="dxa"/>
            <w:vAlign w:val="bottom"/>
          </w:tcPr>
          <w:p w14:paraId="71F2B9B6" w14:textId="77777777" w:rsidR="003474E0" w:rsidRPr="003474E0" w:rsidRDefault="003474E0" w:rsidP="003474E0">
            <w:pPr>
              <w:spacing w:line="240" w:lineRule="auto"/>
              <w:ind w:left="175"/>
              <w:rPr>
                <w:rFonts w:ascii="Browallia New" w:hAnsi="Browallia New" w:cs="Browallia New"/>
                <w:sz w:val="22"/>
                <w:szCs w:val="22"/>
              </w:rPr>
            </w:pPr>
            <w:r w:rsidRPr="003474E0">
              <w:rPr>
                <w:rFonts w:ascii="Browallia New" w:hAnsi="Browallia New" w:cs="Browallia New"/>
                <w:sz w:val="22"/>
                <w:szCs w:val="22"/>
              </w:rPr>
              <w:t xml:space="preserve">4 </w:t>
            </w:r>
            <w:r w:rsidRPr="003474E0">
              <w:rPr>
                <w:rFonts w:ascii="Browallia New" w:hAnsi="Browallia New" w:cs="Browallia New"/>
                <w:sz w:val="22"/>
                <w:szCs w:val="22"/>
                <w:cs/>
              </w:rPr>
              <w:t>เดือน</w:t>
            </w:r>
          </w:p>
        </w:tc>
        <w:tc>
          <w:tcPr>
            <w:tcW w:w="852" w:type="dxa"/>
          </w:tcPr>
          <w:p w14:paraId="07CB6AFD" w14:textId="4E3B6D07" w:rsidR="003474E0" w:rsidRPr="00A75978" w:rsidRDefault="00AB5829"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74,444</w:t>
            </w:r>
          </w:p>
        </w:tc>
        <w:tc>
          <w:tcPr>
            <w:tcW w:w="851" w:type="dxa"/>
          </w:tcPr>
          <w:p w14:paraId="21D426BB" w14:textId="70F24DA5"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62,581</w:t>
            </w:r>
          </w:p>
        </w:tc>
        <w:tc>
          <w:tcPr>
            <w:tcW w:w="992" w:type="dxa"/>
          </w:tcPr>
          <w:p w14:paraId="62DE9DF6" w14:textId="35312997" w:rsidR="003474E0" w:rsidRPr="00A75978" w:rsidRDefault="0014451F" w:rsidP="003474E0">
            <w:pPr>
              <w:pStyle w:val="InsideAddress"/>
              <w:tabs>
                <w:tab w:val="left" w:pos="680"/>
                <w:tab w:val="left" w:pos="907"/>
              </w:tabs>
              <w:ind w:left="-96" w:right="-45"/>
              <w:jc w:val="right"/>
              <w:rPr>
                <w:rFonts w:ascii="Browallia New" w:hAnsi="Browallia New" w:cs="Browallia New"/>
                <w:sz w:val="22"/>
                <w:szCs w:val="22"/>
              </w:rPr>
            </w:pPr>
            <w:r>
              <w:rPr>
                <w:rFonts w:ascii="Browallia New" w:hAnsi="Browallia New" w:cs="Browallia New"/>
                <w:sz w:val="22"/>
                <w:szCs w:val="22"/>
              </w:rPr>
              <w:t>5.53</w:t>
            </w:r>
            <w:r w:rsidR="00B113A0">
              <w:rPr>
                <w:rFonts w:ascii="Browallia New" w:hAnsi="Browallia New" w:cs="Browallia New"/>
                <w:sz w:val="22"/>
                <w:szCs w:val="22"/>
              </w:rPr>
              <w:t xml:space="preserve"> </w:t>
            </w:r>
            <w:r>
              <w:rPr>
                <w:rFonts w:ascii="Browallia New" w:hAnsi="Browallia New" w:cs="Browallia New"/>
                <w:sz w:val="22"/>
                <w:szCs w:val="22"/>
              </w:rPr>
              <w:t>-</w:t>
            </w:r>
            <w:r w:rsidR="00B113A0">
              <w:rPr>
                <w:rFonts w:ascii="Browallia New" w:hAnsi="Browallia New" w:cs="Browallia New"/>
                <w:sz w:val="22"/>
                <w:szCs w:val="22"/>
              </w:rPr>
              <w:t xml:space="preserve"> </w:t>
            </w:r>
            <w:r>
              <w:rPr>
                <w:rFonts w:ascii="Browallia New" w:hAnsi="Browallia New" w:cs="Browallia New"/>
                <w:sz w:val="22"/>
                <w:szCs w:val="22"/>
              </w:rPr>
              <w:t>9.18</w:t>
            </w:r>
          </w:p>
        </w:tc>
        <w:tc>
          <w:tcPr>
            <w:tcW w:w="1013" w:type="dxa"/>
            <w:vAlign w:val="bottom"/>
          </w:tcPr>
          <w:p w14:paraId="115ED1E4" w14:textId="378AC4AC" w:rsidR="003474E0" w:rsidRPr="003474E0" w:rsidRDefault="003474E0" w:rsidP="003474E0">
            <w:pPr>
              <w:pStyle w:val="InsideAddress"/>
              <w:tabs>
                <w:tab w:val="left" w:pos="680"/>
                <w:tab w:val="left" w:pos="907"/>
              </w:tabs>
              <w:ind w:left="-96" w:right="-45"/>
              <w:jc w:val="right"/>
              <w:rPr>
                <w:rFonts w:ascii="Browallia New" w:hAnsi="Browallia New" w:cs="Browallia New"/>
                <w:sz w:val="22"/>
                <w:szCs w:val="22"/>
              </w:rPr>
            </w:pPr>
            <w:r w:rsidRPr="003474E0">
              <w:rPr>
                <w:rFonts w:ascii="Browallia New" w:hAnsi="Browallia New" w:cs="Browallia New"/>
                <w:sz w:val="22"/>
                <w:szCs w:val="22"/>
              </w:rPr>
              <w:t>6.60 - 9.18</w:t>
            </w:r>
          </w:p>
        </w:tc>
        <w:tc>
          <w:tcPr>
            <w:tcW w:w="914" w:type="dxa"/>
          </w:tcPr>
          <w:p w14:paraId="7DA6E467" w14:textId="7C9612FD" w:rsidR="003474E0" w:rsidRPr="00A75978" w:rsidRDefault="00042FE3"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5,782</w:t>
            </w:r>
          </w:p>
        </w:tc>
        <w:tc>
          <w:tcPr>
            <w:tcW w:w="898" w:type="dxa"/>
          </w:tcPr>
          <w:p w14:paraId="069535B0" w14:textId="05B25DE5" w:rsidR="003474E0" w:rsidRPr="00A75978" w:rsidRDefault="003474E0"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4,869</w:t>
            </w:r>
          </w:p>
        </w:tc>
        <w:tc>
          <w:tcPr>
            <w:tcW w:w="879" w:type="dxa"/>
          </w:tcPr>
          <w:p w14:paraId="25395491" w14:textId="76202541" w:rsidR="003474E0" w:rsidRPr="00A75978" w:rsidRDefault="00E81E82"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68,66</w:t>
            </w:r>
            <w:r w:rsidR="00F17C4E">
              <w:rPr>
                <w:rFonts w:ascii="Browallia New" w:hAnsi="Browallia New" w:cs="Browallia New"/>
                <w:sz w:val="22"/>
                <w:szCs w:val="22"/>
              </w:rPr>
              <w:t>2</w:t>
            </w:r>
          </w:p>
        </w:tc>
        <w:tc>
          <w:tcPr>
            <w:tcW w:w="937" w:type="dxa"/>
          </w:tcPr>
          <w:p w14:paraId="236DF7EC" w14:textId="523A3801"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57,712</w:t>
            </w:r>
          </w:p>
        </w:tc>
      </w:tr>
      <w:tr w:rsidR="003474E0" w:rsidRPr="003474E0" w14:paraId="0B07AA58" w14:textId="77777777" w:rsidTr="000E2FDA">
        <w:tc>
          <w:tcPr>
            <w:tcW w:w="2118" w:type="dxa"/>
            <w:vAlign w:val="bottom"/>
          </w:tcPr>
          <w:p w14:paraId="6C355213" w14:textId="77777777" w:rsidR="003474E0" w:rsidRPr="003474E0" w:rsidRDefault="003474E0" w:rsidP="003474E0">
            <w:pPr>
              <w:spacing w:line="240" w:lineRule="auto"/>
              <w:ind w:left="175"/>
              <w:rPr>
                <w:rFonts w:ascii="Browallia New" w:hAnsi="Browallia New" w:cs="Browallia New"/>
                <w:sz w:val="22"/>
                <w:szCs w:val="22"/>
              </w:rPr>
            </w:pPr>
            <w:r w:rsidRPr="003474E0">
              <w:rPr>
                <w:rFonts w:ascii="Browallia New" w:hAnsi="Browallia New" w:cs="Browallia New"/>
                <w:sz w:val="22"/>
                <w:szCs w:val="22"/>
              </w:rPr>
              <w:t xml:space="preserve">5 - 6 </w:t>
            </w:r>
            <w:r w:rsidRPr="003474E0">
              <w:rPr>
                <w:rFonts w:ascii="Browallia New" w:hAnsi="Browallia New" w:cs="Browallia New"/>
                <w:sz w:val="22"/>
                <w:szCs w:val="22"/>
                <w:cs/>
              </w:rPr>
              <w:t>เดือน</w:t>
            </w:r>
          </w:p>
        </w:tc>
        <w:tc>
          <w:tcPr>
            <w:tcW w:w="852" w:type="dxa"/>
          </w:tcPr>
          <w:p w14:paraId="549A8DF9" w14:textId="136AF6FB" w:rsidR="003474E0" w:rsidRPr="00A75978" w:rsidRDefault="00AB5829"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52,015</w:t>
            </w:r>
          </w:p>
        </w:tc>
        <w:tc>
          <w:tcPr>
            <w:tcW w:w="851" w:type="dxa"/>
          </w:tcPr>
          <w:p w14:paraId="48457906" w14:textId="1A99A56F"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34,652</w:t>
            </w:r>
          </w:p>
        </w:tc>
        <w:tc>
          <w:tcPr>
            <w:tcW w:w="992" w:type="dxa"/>
          </w:tcPr>
          <w:p w14:paraId="2C40C6C7" w14:textId="5ECEBAD0" w:rsidR="003474E0" w:rsidRPr="00A75978" w:rsidRDefault="00920348" w:rsidP="003474E0">
            <w:pPr>
              <w:pStyle w:val="InsideAddress"/>
              <w:tabs>
                <w:tab w:val="left" w:pos="504"/>
                <w:tab w:val="left" w:pos="804"/>
              </w:tabs>
              <w:ind w:left="-96" w:right="-45"/>
              <w:jc w:val="right"/>
              <w:rPr>
                <w:rFonts w:ascii="Browallia New" w:hAnsi="Browallia New" w:cs="Browallia New"/>
                <w:sz w:val="22"/>
                <w:szCs w:val="22"/>
              </w:rPr>
            </w:pPr>
            <w:r>
              <w:rPr>
                <w:rFonts w:ascii="Browallia New" w:hAnsi="Browallia New" w:cs="Browallia New"/>
                <w:sz w:val="22"/>
                <w:szCs w:val="22"/>
              </w:rPr>
              <w:t>8.38</w:t>
            </w:r>
            <w:r w:rsidR="00B113A0">
              <w:rPr>
                <w:rFonts w:ascii="Browallia New" w:hAnsi="Browallia New" w:cs="Browallia New"/>
                <w:sz w:val="22"/>
                <w:szCs w:val="22"/>
              </w:rPr>
              <w:t xml:space="preserve"> </w:t>
            </w:r>
            <w:r>
              <w:rPr>
                <w:rFonts w:ascii="Browallia New" w:hAnsi="Browallia New" w:cs="Browallia New"/>
                <w:sz w:val="22"/>
                <w:szCs w:val="22"/>
              </w:rPr>
              <w:t>-</w:t>
            </w:r>
            <w:r w:rsidR="00B113A0">
              <w:rPr>
                <w:rFonts w:ascii="Browallia New" w:hAnsi="Browallia New" w:cs="Browallia New"/>
                <w:sz w:val="22"/>
                <w:szCs w:val="22"/>
              </w:rPr>
              <w:t xml:space="preserve"> </w:t>
            </w:r>
            <w:r>
              <w:rPr>
                <w:rFonts w:ascii="Browallia New" w:hAnsi="Browallia New" w:cs="Browallia New"/>
                <w:sz w:val="22"/>
                <w:szCs w:val="22"/>
              </w:rPr>
              <w:t>36.48</w:t>
            </w:r>
          </w:p>
        </w:tc>
        <w:tc>
          <w:tcPr>
            <w:tcW w:w="1013" w:type="dxa"/>
          </w:tcPr>
          <w:p w14:paraId="4C1693D6" w14:textId="61A7C902" w:rsidR="003474E0" w:rsidRPr="003474E0" w:rsidRDefault="003474E0" w:rsidP="003474E0">
            <w:pPr>
              <w:pStyle w:val="InsideAddress"/>
              <w:tabs>
                <w:tab w:val="left" w:pos="504"/>
                <w:tab w:val="left" w:pos="804"/>
              </w:tabs>
              <w:ind w:left="-96" w:right="-45"/>
              <w:jc w:val="right"/>
              <w:rPr>
                <w:rFonts w:ascii="Browallia New" w:hAnsi="Browallia New" w:cs="Browallia New"/>
                <w:sz w:val="22"/>
                <w:szCs w:val="22"/>
              </w:rPr>
            </w:pPr>
            <w:r w:rsidRPr="003474E0">
              <w:rPr>
                <w:rFonts w:ascii="Browallia New" w:hAnsi="Browallia New" w:cs="Browallia New"/>
                <w:sz w:val="22"/>
                <w:szCs w:val="22"/>
              </w:rPr>
              <w:t>9.81 - 36.48</w:t>
            </w:r>
          </w:p>
        </w:tc>
        <w:tc>
          <w:tcPr>
            <w:tcW w:w="914" w:type="dxa"/>
          </w:tcPr>
          <w:p w14:paraId="193266E4" w14:textId="37E0A5FD" w:rsidR="003474E0" w:rsidRPr="00A75978" w:rsidRDefault="00042FE3"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11,848</w:t>
            </w:r>
          </w:p>
        </w:tc>
        <w:tc>
          <w:tcPr>
            <w:tcW w:w="898" w:type="dxa"/>
          </w:tcPr>
          <w:p w14:paraId="3DA1ECC1" w14:textId="26C8CC8C" w:rsidR="003474E0" w:rsidRPr="00A75978" w:rsidRDefault="003474E0"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7,717</w:t>
            </w:r>
          </w:p>
        </w:tc>
        <w:tc>
          <w:tcPr>
            <w:tcW w:w="879" w:type="dxa"/>
          </w:tcPr>
          <w:p w14:paraId="08047D3C" w14:textId="653F19F3" w:rsidR="003474E0" w:rsidRPr="00A75978" w:rsidRDefault="00E81E82"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40,16</w:t>
            </w:r>
            <w:r w:rsidR="00F17C4E">
              <w:rPr>
                <w:rFonts w:ascii="Browallia New" w:hAnsi="Browallia New" w:cs="Browallia New"/>
                <w:sz w:val="22"/>
                <w:szCs w:val="22"/>
              </w:rPr>
              <w:t>7</w:t>
            </w:r>
          </w:p>
        </w:tc>
        <w:tc>
          <w:tcPr>
            <w:tcW w:w="937" w:type="dxa"/>
          </w:tcPr>
          <w:p w14:paraId="2F452776" w14:textId="1E836B50"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26,935</w:t>
            </w:r>
          </w:p>
        </w:tc>
      </w:tr>
      <w:tr w:rsidR="003474E0" w:rsidRPr="003474E0" w14:paraId="116DD38F" w14:textId="77777777" w:rsidTr="000E2FDA">
        <w:tc>
          <w:tcPr>
            <w:tcW w:w="2118" w:type="dxa"/>
            <w:vAlign w:val="bottom"/>
          </w:tcPr>
          <w:p w14:paraId="401EA898" w14:textId="77777777" w:rsidR="003474E0" w:rsidRPr="003474E0" w:rsidRDefault="003474E0" w:rsidP="003474E0">
            <w:pPr>
              <w:spacing w:line="240" w:lineRule="auto"/>
              <w:ind w:left="175"/>
              <w:rPr>
                <w:rFonts w:ascii="Browallia New" w:hAnsi="Browallia New" w:cs="Browallia New"/>
                <w:sz w:val="22"/>
                <w:szCs w:val="22"/>
              </w:rPr>
            </w:pPr>
            <w:r w:rsidRPr="003474E0">
              <w:rPr>
                <w:rFonts w:ascii="Browallia New" w:hAnsi="Browallia New" w:cs="Browallia New"/>
                <w:sz w:val="22"/>
                <w:szCs w:val="22"/>
              </w:rPr>
              <w:t xml:space="preserve">7 - 9 </w:t>
            </w:r>
            <w:r w:rsidRPr="003474E0">
              <w:rPr>
                <w:rFonts w:ascii="Browallia New" w:hAnsi="Browallia New" w:cs="Browallia New"/>
                <w:sz w:val="22"/>
                <w:szCs w:val="22"/>
                <w:cs/>
              </w:rPr>
              <w:t>เดือน</w:t>
            </w:r>
          </w:p>
        </w:tc>
        <w:tc>
          <w:tcPr>
            <w:tcW w:w="852" w:type="dxa"/>
          </w:tcPr>
          <w:p w14:paraId="733692A7" w14:textId="46C3E568" w:rsidR="003474E0" w:rsidRPr="00A75978" w:rsidRDefault="00AB5829"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32,107</w:t>
            </w:r>
          </w:p>
        </w:tc>
        <w:tc>
          <w:tcPr>
            <w:tcW w:w="851" w:type="dxa"/>
          </w:tcPr>
          <w:p w14:paraId="0FA4FCCB" w14:textId="136C5BC8"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12,544</w:t>
            </w:r>
          </w:p>
        </w:tc>
        <w:tc>
          <w:tcPr>
            <w:tcW w:w="992" w:type="dxa"/>
          </w:tcPr>
          <w:p w14:paraId="4782AF6B" w14:textId="59577221" w:rsidR="003474E0" w:rsidRPr="00A75978" w:rsidRDefault="00152558" w:rsidP="003474E0">
            <w:pPr>
              <w:pStyle w:val="InsideAddress"/>
              <w:tabs>
                <w:tab w:val="left" w:pos="680"/>
                <w:tab w:val="left" w:pos="907"/>
              </w:tabs>
              <w:ind w:left="-96" w:right="-45"/>
              <w:jc w:val="right"/>
              <w:rPr>
                <w:rFonts w:ascii="Browallia New" w:hAnsi="Browallia New" w:cs="Browallia New"/>
                <w:sz w:val="22"/>
                <w:szCs w:val="22"/>
              </w:rPr>
            </w:pPr>
            <w:r>
              <w:rPr>
                <w:rFonts w:ascii="Browallia New" w:hAnsi="Browallia New" w:cs="Browallia New"/>
                <w:sz w:val="22"/>
                <w:szCs w:val="22"/>
              </w:rPr>
              <w:t>20.15</w:t>
            </w:r>
            <w:r w:rsidR="00B113A0">
              <w:rPr>
                <w:rFonts w:ascii="Browallia New" w:hAnsi="Browallia New" w:cs="Browallia New"/>
                <w:sz w:val="22"/>
                <w:szCs w:val="22"/>
              </w:rPr>
              <w:t xml:space="preserve"> </w:t>
            </w:r>
            <w:r>
              <w:rPr>
                <w:rFonts w:ascii="Browallia New" w:hAnsi="Browallia New" w:cs="Browallia New"/>
                <w:sz w:val="22"/>
                <w:szCs w:val="22"/>
              </w:rPr>
              <w:t>-</w:t>
            </w:r>
            <w:r w:rsidR="00B113A0">
              <w:rPr>
                <w:rFonts w:ascii="Browallia New" w:hAnsi="Browallia New" w:cs="Browallia New"/>
                <w:sz w:val="22"/>
                <w:szCs w:val="22"/>
              </w:rPr>
              <w:t xml:space="preserve"> </w:t>
            </w:r>
            <w:r w:rsidR="00E1283A">
              <w:rPr>
                <w:rFonts w:ascii="Browallia New" w:hAnsi="Browallia New" w:cs="Browallia New"/>
                <w:sz w:val="22"/>
                <w:szCs w:val="22"/>
              </w:rPr>
              <w:t>83.79</w:t>
            </w:r>
          </w:p>
        </w:tc>
        <w:tc>
          <w:tcPr>
            <w:tcW w:w="1013" w:type="dxa"/>
          </w:tcPr>
          <w:p w14:paraId="7B907422" w14:textId="7CD73959" w:rsidR="003474E0" w:rsidRPr="003474E0" w:rsidRDefault="003474E0" w:rsidP="003474E0">
            <w:pPr>
              <w:pStyle w:val="InsideAddress"/>
              <w:tabs>
                <w:tab w:val="left" w:pos="680"/>
                <w:tab w:val="left" w:pos="907"/>
              </w:tabs>
              <w:ind w:left="-96" w:right="-45"/>
              <w:jc w:val="right"/>
              <w:rPr>
                <w:rFonts w:ascii="Browallia New" w:hAnsi="Browallia New" w:cs="Browallia New"/>
                <w:sz w:val="22"/>
                <w:szCs w:val="22"/>
              </w:rPr>
            </w:pPr>
            <w:r w:rsidRPr="003474E0">
              <w:rPr>
                <w:rFonts w:ascii="Browallia New" w:hAnsi="Browallia New" w:cs="Browallia New"/>
                <w:sz w:val="22"/>
                <w:szCs w:val="22"/>
              </w:rPr>
              <w:t>24.78 - 83.79</w:t>
            </w:r>
          </w:p>
        </w:tc>
        <w:tc>
          <w:tcPr>
            <w:tcW w:w="914" w:type="dxa"/>
          </w:tcPr>
          <w:p w14:paraId="6FC43B81" w14:textId="4146492C" w:rsidR="003474E0" w:rsidRPr="00A75978" w:rsidRDefault="0068509B"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19,143</w:t>
            </w:r>
          </w:p>
        </w:tc>
        <w:tc>
          <w:tcPr>
            <w:tcW w:w="898" w:type="dxa"/>
          </w:tcPr>
          <w:p w14:paraId="562BA724" w14:textId="005BCCBD" w:rsidR="003474E0" w:rsidRPr="00A75978" w:rsidRDefault="003474E0"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6,756</w:t>
            </w:r>
          </w:p>
        </w:tc>
        <w:tc>
          <w:tcPr>
            <w:tcW w:w="879" w:type="dxa"/>
          </w:tcPr>
          <w:p w14:paraId="63B803D7" w14:textId="578BDD19" w:rsidR="003474E0" w:rsidRPr="00A75978" w:rsidRDefault="00E81E82"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12,964</w:t>
            </w:r>
          </w:p>
        </w:tc>
        <w:tc>
          <w:tcPr>
            <w:tcW w:w="937" w:type="dxa"/>
          </w:tcPr>
          <w:p w14:paraId="2578414C" w14:textId="32B89396"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5,788</w:t>
            </w:r>
          </w:p>
        </w:tc>
      </w:tr>
      <w:tr w:rsidR="003474E0" w:rsidRPr="003474E0" w14:paraId="2922BF2E" w14:textId="77777777" w:rsidTr="000E2FDA">
        <w:tc>
          <w:tcPr>
            <w:tcW w:w="2118" w:type="dxa"/>
            <w:vAlign w:val="bottom"/>
          </w:tcPr>
          <w:p w14:paraId="3D59CB59" w14:textId="77777777" w:rsidR="003474E0" w:rsidRPr="003474E0" w:rsidRDefault="003474E0" w:rsidP="003474E0">
            <w:pPr>
              <w:spacing w:line="240" w:lineRule="auto"/>
              <w:ind w:left="175"/>
              <w:rPr>
                <w:rFonts w:ascii="Browallia New" w:hAnsi="Browallia New" w:cs="Browallia New"/>
                <w:sz w:val="22"/>
                <w:szCs w:val="22"/>
                <w:cs/>
              </w:rPr>
            </w:pPr>
            <w:r w:rsidRPr="003474E0">
              <w:rPr>
                <w:rFonts w:ascii="Browallia New" w:hAnsi="Browallia New" w:cs="Browallia New"/>
                <w:sz w:val="22"/>
                <w:szCs w:val="22"/>
              </w:rPr>
              <w:t>10 - 12</w:t>
            </w:r>
            <w:r w:rsidRPr="003474E0">
              <w:rPr>
                <w:rFonts w:ascii="Browallia New" w:hAnsi="Browallia New" w:cs="Browallia New"/>
                <w:sz w:val="22"/>
                <w:szCs w:val="22"/>
                <w:cs/>
              </w:rPr>
              <w:t xml:space="preserve"> เดือน</w:t>
            </w:r>
          </w:p>
        </w:tc>
        <w:tc>
          <w:tcPr>
            <w:tcW w:w="852" w:type="dxa"/>
          </w:tcPr>
          <w:p w14:paraId="38DAEA3A" w14:textId="5370F5F5" w:rsidR="003474E0" w:rsidRPr="00A75978" w:rsidRDefault="00C21F52"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10,86</w:t>
            </w:r>
            <w:r w:rsidR="00A27ADF">
              <w:rPr>
                <w:rFonts w:ascii="Browallia New" w:hAnsi="Browallia New" w:cs="Browallia New"/>
                <w:sz w:val="22"/>
                <w:szCs w:val="22"/>
              </w:rPr>
              <w:t>3</w:t>
            </w:r>
          </w:p>
        </w:tc>
        <w:tc>
          <w:tcPr>
            <w:tcW w:w="851" w:type="dxa"/>
          </w:tcPr>
          <w:p w14:paraId="41588531" w14:textId="3F09D3EF"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 xml:space="preserve"> 8,400 </w:t>
            </w:r>
          </w:p>
        </w:tc>
        <w:tc>
          <w:tcPr>
            <w:tcW w:w="992" w:type="dxa"/>
          </w:tcPr>
          <w:p w14:paraId="7BFA85A2" w14:textId="65DE9349" w:rsidR="003474E0" w:rsidRPr="00A75978" w:rsidRDefault="0087389E" w:rsidP="003474E0">
            <w:pPr>
              <w:pStyle w:val="InsideAddress"/>
              <w:tabs>
                <w:tab w:val="left" w:pos="680"/>
                <w:tab w:val="left" w:pos="907"/>
              </w:tabs>
              <w:ind w:left="-96" w:right="-45"/>
              <w:jc w:val="right"/>
              <w:rPr>
                <w:rFonts w:ascii="Browallia New" w:hAnsi="Browallia New" w:cs="Browallia New"/>
                <w:sz w:val="22"/>
                <w:szCs w:val="22"/>
              </w:rPr>
            </w:pPr>
            <w:r>
              <w:rPr>
                <w:rFonts w:ascii="Browallia New" w:hAnsi="Browallia New" w:cs="Browallia New"/>
                <w:sz w:val="22"/>
                <w:szCs w:val="22"/>
              </w:rPr>
              <w:t>100.00</w:t>
            </w:r>
          </w:p>
        </w:tc>
        <w:tc>
          <w:tcPr>
            <w:tcW w:w="1013" w:type="dxa"/>
          </w:tcPr>
          <w:p w14:paraId="54E59A13" w14:textId="1D3EFD14" w:rsidR="003474E0" w:rsidRPr="003474E0" w:rsidRDefault="003474E0" w:rsidP="003474E0">
            <w:pPr>
              <w:pStyle w:val="InsideAddress"/>
              <w:tabs>
                <w:tab w:val="left" w:pos="680"/>
                <w:tab w:val="left" w:pos="907"/>
              </w:tabs>
              <w:ind w:left="-96" w:right="-45"/>
              <w:jc w:val="right"/>
              <w:rPr>
                <w:rFonts w:ascii="Browallia New" w:hAnsi="Browallia New" w:cs="Browallia New"/>
                <w:sz w:val="22"/>
                <w:szCs w:val="22"/>
              </w:rPr>
            </w:pPr>
            <w:r w:rsidRPr="003474E0">
              <w:rPr>
                <w:rFonts w:ascii="Browallia New" w:hAnsi="Browallia New" w:cs="Browallia New"/>
                <w:sz w:val="22"/>
                <w:szCs w:val="22"/>
              </w:rPr>
              <w:t>100</w:t>
            </w:r>
            <w:r w:rsidR="00A71160">
              <w:rPr>
                <w:rFonts w:ascii="Browallia New" w:hAnsi="Browallia New" w:cs="Browallia New"/>
                <w:sz w:val="22"/>
                <w:szCs w:val="22"/>
              </w:rPr>
              <w:t>.00</w:t>
            </w:r>
          </w:p>
        </w:tc>
        <w:tc>
          <w:tcPr>
            <w:tcW w:w="914" w:type="dxa"/>
          </w:tcPr>
          <w:p w14:paraId="0754BF6B" w14:textId="585ED2E1" w:rsidR="003474E0" w:rsidRPr="00A75978" w:rsidRDefault="0068509B"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10,863</w:t>
            </w:r>
          </w:p>
        </w:tc>
        <w:tc>
          <w:tcPr>
            <w:tcW w:w="898" w:type="dxa"/>
          </w:tcPr>
          <w:p w14:paraId="594030A7" w14:textId="5CCA12C6" w:rsidR="003474E0" w:rsidRPr="00A75978" w:rsidRDefault="003474E0" w:rsidP="003474E0">
            <w:pP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 xml:space="preserve"> 8,400 </w:t>
            </w:r>
          </w:p>
        </w:tc>
        <w:tc>
          <w:tcPr>
            <w:tcW w:w="879" w:type="dxa"/>
            <w:vAlign w:val="bottom"/>
          </w:tcPr>
          <w:p w14:paraId="0E976D22" w14:textId="2BADDA21" w:rsidR="003474E0" w:rsidRPr="00A75978" w:rsidRDefault="00E81E82" w:rsidP="003474E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w:t>
            </w:r>
          </w:p>
        </w:tc>
        <w:tc>
          <w:tcPr>
            <w:tcW w:w="937" w:type="dxa"/>
            <w:vAlign w:val="bottom"/>
          </w:tcPr>
          <w:p w14:paraId="62426B7F" w14:textId="6E02ABD2" w:rsidR="003474E0" w:rsidRPr="003474E0" w:rsidRDefault="003474E0" w:rsidP="003474E0">
            <w:pP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 xml:space="preserve">     </w:t>
            </w:r>
            <w:r w:rsidRPr="003474E0">
              <w:rPr>
                <w:rFonts w:ascii="Browallia New" w:hAnsi="Browallia New" w:cs="Browallia New"/>
                <w:sz w:val="22"/>
                <w:szCs w:val="22"/>
                <w:cs/>
              </w:rPr>
              <w:t>-</w:t>
            </w:r>
          </w:p>
        </w:tc>
      </w:tr>
      <w:tr w:rsidR="003474E0" w:rsidRPr="003474E0" w14:paraId="56B44719" w14:textId="77777777" w:rsidTr="000E2FDA">
        <w:tc>
          <w:tcPr>
            <w:tcW w:w="2118" w:type="dxa"/>
          </w:tcPr>
          <w:p w14:paraId="350D0B99" w14:textId="77777777" w:rsidR="003474E0" w:rsidRPr="003474E0" w:rsidRDefault="003474E0" w:rsidP="003474E0">
            <w:pPr>
              <w:tabs>
                <w:tab w:val="clear" w:pos="1644"/>
              </w:tabs>
              <w:spacing w:line="240" w:lineRule="auto"/>
              <w:ind w:left="175" w:right="-99"/>
              <w:rPr>
                <w:rFonts w:ascii="Browallia New" w:hAnsi="Browallia New" w:cs="Browallia New"/>
                <w:sz w:val="22"/>
                <w:szCs w:val="22"/>
                <w:cs/>
              </w:rPr>
            </w:pPr>
            <w:r w:rsidRPr="003474E0">
              <w:rPr>
                <w:rFonts w:ascii="Browallia New" w:hAnsi="Browallia New" w:cs="Browallia New"/>
                <w:sz w:val="22"/>
                <w:szCs w:val="22"/>
                <w:cs/>
              </w:rPr>
              <w:t>มากกว่า</w:t>
            </w:r>
            <w:r w:rsidRPr="003474E0">
              <w:rPr>
                <w:rFonts w:ascii="Browallia New" w:hAnsi="Browallia New" w:cs="Browallia New"/>
                <w:sz w:val="22"/>
                <w:szCs w:val="22"/>
              </w:rPr>
              <w:t xml:space="preserve"> 12</w:t>
            </w:r>
            <w:r w:rsidRPr="003474E0">
              <w:rPr>
                <w:rFonts w:ascii="Browallia New" w:hAnsi="Browallia New" w:cs="Browallia New"/>
                <w:sz w:val="22"/>
                <w:szCs w:val="22"/>
                <w:cs/>
              </w:rPr>
              <w:t xml:space="preserve"> เดือนขึ้นไป</w:t>
            </w:r>
          </w:p>
        </w:tc>
        <w:tc>
          <w:tcPr>
            <w:tcW w:w="852" w:type="dxa"/>
          </w:tcPr>
          <w:p w14:paraId="5082B5C9" w14:textId="6C7C6B40" w:rsidR="003474E0" w:rsidRPr="00A75978" w:rsidRDefault="00C21F52" w:rsidP="003474E0">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31,550</w:t>
            </w:r>
          </w:p>
        </w:tc>
        <w:tc>
          <w:tcPr>
            <w:tcW w:w="851" w:type="dxa"/>
          </w:tcPr>
          <w:p w14:paraId="4184CB9E" w14:textId="77144E37" w:rsidR="003474E0" w:rsidRPr="003474E0" w:rsidRDefault="003474E0" w:rsidP="003474E0">
            <w:pPr>
              <w:pBdr>
                <w:bottom w:val="single" w:sz="4" w:space="1" w:color="auto"/>
              </w:pBd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 xml:space="preserve"> 27,888 </w:t>
            </w:r>
          </w:p>
        </w:tc>
        <w:tc>
          <w:tcPr>
            <w:tcW w:w="992" w:type="dxa"/>
          </w:tcPr>
          <w:p w14:paraId="1E843FF2" w14:textId="74D8BD8C" w:rsidR="003474E0" w:rsidRPr="00A75978" w:rsidRDefault="0087389E" w:rsidP="003474E0">
            <w:pPr>
              <w:pStyle w:val="InsideAddress"/>
              <w:tabs>
                <w:tab w:val="left" w:pos="680"/>
                <w:tab w:val="left" w:pos="907"/>
              </w:tabs>
              <w:ind w:left="-96" w:right="-45"/>
              <w:jc w:val="right"/>
              <w:rPr>
                <w:rFonts w:ascii="Browallia New" w:hAnsi="Browallia New" w:cs="Browallia New"/>
                <w:sz w:val="22"/>
                <w:szCs w:val="22"/>
              </w:rPr>
            </w:pPr>
            <w:r>
              <w:rPr>
                <w:rFonts w:ascii="Browallia New" w:hAnsi="Browallia New" w:cs="Browallia New"/>
                <w:sz w:val="22"/>
                <w:szCs w:val="22"/>
              </w:rPr>
              <w:t>100.00</w:t>
            </w:r>
          </w:p>
        </w:tc>
        <w:tc>
          <w:tcPr>
            <w:tcW w:w="1013" w:type="dxa"/>
          </w:tcPr>
          <w:p w14:paraId="5295EEB2" w14:textId="3F2F2D92" w:rsidR="003474E0" w:rsidRPr="003474E0" w:rsidRDefault="003474E0" w:rsidP="003474E0">
            <w:pPr>
              <w:pStyle w:val="InsideAddress"/>
              <w:tabs>
                <w:tab w:val="left" w:pos="680"/>
                <w:tab w:val="left" w:pos="907"/>
              </w:tabs>
              <w:ind w:left="-96" w:right="-45"/>
              <w:jc w:val="right"/>
              <w:rPr>
                <w:rFonts w:ascii="Browallia New" w:hAnsi="Browallia New" w:cs="Browallia New"/>
                <w:sz w:val="22"/>
                <w:szCs w:val="22"/>
              </w:rPr>
            </w:pPr>
            <w:r w:rsidRPr="003474E0">
              <w:rPr>
                <w:rFonts w:ascii="Browallia New" w:hAnsi="Browallia New" w:cs="Browallia New"/>
                <w:sz w:val="22"/>
                <w:szCs w:val="22"/>
              </w:rPr>
              <w:t>100</w:t>
            </w:r>
            <w:r w:rsidR="00A71160">
              <w:rPr>
                <w:rFonts w:ascii="Browallia New" w:hAnsi="Browallia New" w:cs="Browallia New"/>
                <w:sz w:val="22"/>
                <w:szCs w:val="22"/>
              </w:rPr>
              <w:t>.00</w:t>
            </w:r>
          </w:p>
        </w:tc>
        <w:tc>
          <w:tcPr>
            <w:tcW w:w="914" w:type="dxa"/>
          </w:tcPr>
          <w:p w14:paraId="5CF2FCF4" w14:textId="109A2697" w:rsidR="003474E0" w:rsidRPr="00A75978" w:rsidRDefault="0068509B" w:rsidP="003474E0">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31,550</w:t>
            </w:r>
          </w:p>
        </w:tc>
        <w:tc>
          <w:tcPr>
            <w:tcW w:w="898" w:type="dxa"/>
          </w:tcPr>
          <w:p w14:paraId="70DEF1C2" w14:textId="4F3F24E6" w:rsidR="003474E0" w:rsidRPr="00A75978" w:rsidRDefault="003474E0" w:rsidP="003474E0">
            <w:pPr>
              <w:pBdr>
                <w:bottom w:val="single" w:sz="4" w:space="1" w:color="auto"/>
              </w:pBd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 xml:space="preserve"> 27,888 </w:t>
            </w:r>
          </w:p>
        </w:tc>
        <w:tc>
          <w:tcPr>
            <w:tcW w:w="879" w:type="dxa"/>
            <w:vAlign w:val="bottom"/>
          </w:tcPr>
          <w:p w14:paraId="33ED8681" w14:textId="4795F9DB" w:rsidR="003474E0" w:rsidRPr="00A75978" w:rsidRDefault="00E81E82" w:rsidP="003474E0">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w:t>
            </w:r>
          </w:p>
        </w:tc>
        <w:tc>
          <w:tcPr>
            <w:tcW w:w="937" w:type="dxa"/>
            <w:vAlign w:val="bottom"/>
          </w:tcPr>
          <w:p w14:paraId="3A4DD369" w14:textId="77867851" w:rsidR="003474E0" w:rsidRPr="003474E0" w:rsidRDefault="003474E0" w:rsidP="003474E0">
            <w:pPr>
              <w:pBdr>
                <w:bottom w:val="single" w:sz="4" w:space="1" w:color="auto"/>
              </w:pBd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 xml:space="preserve">     </w:t>
            </w:r>
            <w:r w:rsidRPr="003474E0">
              <w:rPr>
                <w:rFonts w:ascii="Browallia New" w:hAnsi="Browallia New" w:cs="Browallia New"/>
                <w:sz w:val="22"/>
                <w:szCs w:val="22"/>
                <w:cs/>
              </w:rPr>
              <w:t>-</w:t>
            </w:r>
          </w:p>
        </w:tc>
      </w:tr>
      <w:tr w:rsidR="003474E0" w:rsidRPr="003474E0" w14:paraId="766DDBEA" w14:textId="77777777">
        <w:tc>
          <w:tcPr>
            <w:tcW w:w="2118" w:type="dxa"/>
          </w:tcPr>
          <w:p w14:paraId="5D186FC2" w14:textId="77777777" w:rsidR="003474E0" w:rsidRPr="003474E0" w:rsidRDefault="003474E0" w:rsidP="003474E0">
            <w:pPr>
              <w:tabs>
                <w:tab w:val="left" w:pos="162"/>
              </w:tabs>
              <w:spacing w:line="240" w:lineRule="auto"/>
              <w:ind w:right="-108"/>
              <w:jc w:val="both"/>
              <w:rPr>
                <w:rFonts w:ascii="Browallia New" w:hAnsi="Browallia New" w:cs="Browallia New"/>
                <w:sz w:val="22"/>
                <w:szCs w:val="22"/>
                <w:cs/>
              </w:rPr>
            </w:pPr>
            <w:r w:rsidRPr="003474E0">
              <w:rPr>
                <w:rFonts w:ascii="Browallia New" w:hAnsi="Browallia New" w:cs="Browallia New"/>
                <w:sz w:val="22"/>
                <w:szCs w:val="22"/>
                <w:cs/>
              </w:rPr>
              <w:t>รวม</w:t>
            </w:r>
          </w:p>
        </w:tc>
        <w:tc>
          <w:tcPr>
            <w:tcW w:w="852" w:type="dxa"/>
          </w:tcPr>
          <w:p w14:paraId="0D8451FA" w14:textId="28FE4A9D" w:rsidR="003474E0" w:rsidRPr="00A75978" w:rsidRDefault="000C2B6C" w:rsidP="003474E0">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3,436,868</w:t>
            </w:r>
          </w:p>
        </w:tc>
        <w:tc>
          <w:tcPr>
            <w:tcW w:w="851" w:type="dxa"/>
          </w:tcPr>
          <w:p w14:paraId="284997E6" w14:textId="6A97F90F" w:rsidR="003474E0" w:rsidRPr="003474E0" w:rsidRDefault="003474E0" w:rsidP="003474E0">
            <w:pPr>
              <w:pBdr>
                <w:bottom w:val="single" w:sz="12" w:space="1" w:color="auto"/>
              </w:pBd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 xml:space="preserve">3,375,724 </w:t>
            </w:r>
          </w:p>
        </w:tc>
        <w:tc>
          <w:tcPr>
            <w:tcW w:w="992" w:type="dxa"/>
            <w:vAlign w:val="bottom"/>
          </w:tcPr>
          <w:p w14:paraId="2A550F40" w14:textId="77777777" w:rsidR="003474E0" w:rsidRPr="003474E0" w:rsidRDefault="003474E0" w:rsidP="003474E0">
            <w:pPr>
              <w:pStyle w:val="InsideAddress"/>
              <w:tabs>
                <w:tab w:val="left" w:pos="680"/>
                <w:tab w:val="left" w:pos="907"/>
              </w:tabs>
              <w:ind w:left="-96" w:right="-45"/>
              <w:jc w:val="right"/>
              <w:rPr>
                <w:rFonts w:ascii="Browallia New" w:hAnsi="Browallia New" w:cs="Browallia New"/>
                <w:sz w:val="22"/>
                <w:szCs w:val="22"/>
              </w:rPr>
            </w:pPr>
          </w:p>
        </w:tc>
        <w:tc>
          <w:tcPr>
            <w:tcW w:w="1013" w:type="dxa"/>
          </w:tcPr>
          <w:p w14:paraId="1C36C2AC" w14:textId="77777777" w:rsidR="003474E0" w:rsidRPr="003474E0" w:rsidRDefault="003474E0" w:rsidP="003474E0">
            <w:pPr>
              <w:pStyle w:val="InsideAddress"/>
              <w:tabs>
                <w:tab w:val="left" w:pos="680"/>
                <w:tab w:val="left" w:pos="907"/>
              </w:tabs>
              <w:ind w:left="-96" w:right="-45"/>
              <w:jc w:val="right"/>
              <w:rPr>
                <w:rFonts w:ascii="Browallia New" w:hAnsi="Browallia New" w:cs="Browallia New"/>
                <w:sz w:val="22"/>
                <w:szCs w:val="22"/>
              </w:rPr>
            </w:pPr>
          </w:p>
        </w:tc>
        <w:tc>
          <w:tcPr>
            <w:tcW w:w="914" w:type="dxa"/>
          </w:tcPr>
          <w:p w14:paraId="7BD711B4" w14:textId="53825685" w:rsidR="003474E0" w:rsidRPr="00A75978" w:rsidRDefault="00A53DAA" w:rsidP="003474E0">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169,625</w:t>
            </w:r>
          </w:p>
        </w:tc>
        <w:tc>
          <w:tcPr>
            <w:tcW w:w="898" w:type="dxa"/>
          </w:tcPr>
          <w:p w14:paraId="04CF22B3" w14:textId="44777428" w:rsidR="003474E0" w:rsidRPr="00A75978" w:rsidRDefault="003474E0" w:rsidP="003474E0">
            <w:pPr>
              <w:pBdr>
                <w:bottom w:val="single" w:sz="12" w:space="1" w:color="auto"/>
              </w:pBdr>
              <w:spacing w:line="240" w:lineRule="auto"/>
              <w:ind w:left="-23" w:right="-7"/>
              <w:jc w:val="right"/>
              <w:rPr>
                <w:rFonts w:ascii="Browallia New" w:hAnsi="Browallia New" w:cs="Browallia New"/>
                <w:sz w:val="22"/>
                <w:szCs w:val="22"/>
              </w:rPr>
            </w:pPr>
            <w:r w:rsidRPr="00A75978">
              <w:rPr>
                <w:rFonts w:ascii="Browallia New" w:hAnsi="Browallia New" w:cs="Browallia New"/>
                <w:sz w:val="22"/>
                <w:szCs w:val="22"/>
              </w:rPr>
              <w:t xml:space="preserve"> 144,228</w:t>
            </w:r>
          </w:p>
        </w:tc>
        <w:tc>
          <w:tcPr>
            <w:tcW w:w="879" w:type="dxa"/>
          </w:tcPr>
          <w:p w14:paraId="1972EDB1" w14:textId="704E6F03" w:rsidR="003474E0" w:rsidRPr="00A75978" w:rsidRDefault="00470690" w:rsidP="003474E0">
            <w:pPr>
              <w:pBdr>
                <w:bottom w:val="single" w:sz="12" w:space="1" w:color="auto"/>
              </w:pBd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3,267,243</w:t>
            </w:r>
          </w:p>
        </w:tc>
        <w:tc>
          <w:tcPr>
            <w:tcW w:w="937" w:type="dxa"/>
          </w:tcPr>
          <w:p w14:paraId="69156FC6" w14:textId="7CC2C451" w:rsidR="003474E0" w:rsidRPr="003474E0" w:rsidRDefault="003474E0" w:rsidP="003474E0">
            <w:pPr>
              <w:pBdr>
                <w:bottom w:val="single" w:sz="12" w:space="1" w:color="auto"/>
              </w:pBdr>
              <w:spacing w:line="240" w:lineRule="auto"/>
              <w:ind w:left="-23" w:right="-7"/>
              <w:jc w:val="right"/>
              <w:rPr>
                <w:rFonts w:ascii="Browallia New" w:hAnsi="Browallia New" w:cs="Browallia New"/>
                <w:sz w:val="22"/>
                <w:szCs w:val="22"/>
              </w:rPr>
            </w:pPr>
            <w:r w:rsidRPr="003474E0">
              <w:rPr>
                <w:rFonts w:ascii="Browallia New" w:hAnsi="Browallia New" w:cs="Browallia New"/>
                <w:sz w:val="22"/>
                <w:szCs w:val="22"/>
              </w:rPr>
              <w:t>3,231,496</w:t>
            </w:r>
          </w:p>
        </w:tc>
      </w:tr>
    </w:tbl>
    <w:p w14:paraId="0EA0A84D" w14:textId="77777777" w:rsidR="00313FCE" w:rsidRDefault="0031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tbl>
      <w:tblPr>
        <w:tblW w:w="9419" w:type="dxa"/>
        <w:tblInd w:w="360" w:type="dxa"/>
        <w:tblLayout w:type="fixed"/>
        <w:tblLook w:val="0000" w:firstRow="0" w:lastRow="0" w:firstColumn="0" w:lastColumn="0" w:noHBand="0" w:noVBand="0"/>
      </w:tblPr>
      <w:tblGrid>
        <w:gridCol w:w="2132"/>
        <w:gridCol w:w="850"/>
        <w:gridCol w:w="851"/>
        <w:gridCol w:w="992"/>
        <w:gridCol w:w="979"/>
        <w:gridCol w:w="936"/>
        <w:gridCol w:w="896"/>
        <w:gridCol w:w="903"/>
        <w:gridCol w:w="880"/>
      </w:tblGrid>
      <w:tr w:rsidR="00F32A11" w:rsidRPr="006271D2" w14:paraId="0BBFBFE7" w14:textId="77777777" w:rsidTr="00845511">
        <w:trPr>
          <w:tblHeader/>
        </w:trPr>
        <w:tc>
          <w:tcPr>
            <w:tcW w:w="2132" w:type="dxa"/>
          </w:tcPr>
          <w:p w14:paraId="16A58FF6" w14:textId="77777777" w:rsidR="00F32A11" w:rsidRPr="006271D2"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87" w:type="dxa"/>
            <w:gridSpan w:val="8"/>
          </w:tcPr>
          <w:p w14:paraId="68908809" w14:textId="77777777" w:rsidR="00F32A11" w:rsidRPr="006271D2" w:rsidRDefault="00F32A11" w:rsidP="007932B2">
            <w:pPr>
              <w:spacing w:line="240" w:lineRule="auto"/>
              <w:ind w:right="-45"/>
              <w:jc w:val="right"/>
              <w:rPr>
                <w:rFonts w:ascii="Browallia New" w:hAnsi="Browallia New" w:cs="Browallia New"/>
                <w:sz w:val="22"/>
                <w:szCs w:val="22"/>
                <w:cs/>
              </w:rPr>
            </w:pPr>
            <w:r w:rsidRPr="006271D2">
              <w:rPr>
                <w:rFonts w:ascii="Browallia New" w:hAnsi="Browallia New" w:cs="Browallia New"/>
                <w:sz w:val="22"/>
                <w:szCs w:val="22"/>
                <w:cs/>
              </w:rPr>
              <w:t xml:space="preserve">(หน่วย </w:t>
            </w:r>
            <w:r w:rsidRPr="006271D2">
              <w:rPr>
                <w:rFonts w:ascii="Browallia New" w:hAnsi="Browallia New" w:cs="Browallia New"/>
                <w:sz w:val="22"/>
                <w:szCs w:val="22"/>
                <w:lang w:val="en-GB"/>
              </w:rPr>
              <w:t xml:space="preserve">: </w:t>
            </w:r>
            <w:r w:rsidRPr="006271D2">
              <w:rPr>
                <w:rFonts w:ascii="Browallia New" w:hAnsi="Browallia New" w:cs="Browallia New"/>
                <w:sz w:val="22"/>
                <w:szCs w:val="22"/>
                <w:cs/>
              </w:rPr>
              <w:t>พันบาท)</w:t>
            </w:r>
          </w:p>
        </w:tc>
      </w:tr>
      <w:tr w:rsidR="00F32A11" w:rsidRPr="006271D2" w14:paraId="3D8AF6B5" w14:textId="77777777" w:rsidTr="00845511">
        <w:trPr>
          <w:tblHeader/>
        </w:trPr>
        <w:tc>
          <w:tcPr>
            <w:tcW w:w="2132" w:type="dxa"/>
          </w:tcPr>
          <w:p w14:paraId="5631B358" w14:textId="77777777" w:rsidR="00F32A11" w:rsidRPr="006271D2"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87" w:type="dxa"/>
            <w:gridSpan w:val="8"/>
          </w:tcPr>
          <w:p w14:paraId="4BBA1A2C" w14:textId="77777777" w:rsidR="00F32A11" w:rsidRPr="006271D2" w:rsidRDefault="00F32A11" w:rsidP="007932B2">
            <w:pPr>
              <w:pBdr>
                <w:bottom w:val="single" w:sz="4" w:space="1" w:color="auto"/>
              </w:pBdr>
              <w:spacing w:line="240" w:lineRule="auto"/>
              <w:ind w:left="-21" w:hanging="18"/>
              <w:jc w:val="center"/>
              <w:rPr>
                <w:rFonts w:ascii="Browallia New" w:hAnsi="Browallia New" w:cs="Browallia New"/>
                <w:sz w:val="22"/>
                <w:szCs w:val="22"/>
                <w:cs/>
              </w:rPr>
            </w:pPr>
            <w:r w:rsidRPr="006271D2">
              <w:rPr>
                <w:rFonts w:ascii="Browallia New" w:hAnsi="Browallia New" w:cs="Browallia New"/>
                <w:sz w:val="22"/>
                <w:szCs w:val="22"/>
                <w:cs/>
              </w:rPr>
              <w:t>งบการเงินเฉพาะของบริษัท</w:t>
            </w:r>
          </w:p>
        </w:tc>
      </w:tr>
      <w:tr w:rsidR="00F32A11" w:rsidRPr="006271D2" w14:paraId="308DBEB9" w14:textId="77777777" w:rsidTr="00845511">
        <w:trPr>
          <w:tblHeader/>
        </w:trPr>
        <w:tc>
          <w:tcPr>
            <w:tcW w:w="2132" w:type="dxa"/>
          </w:tcPr>
          <w:p w14:paraId="172746BD" w14:textId="77777777" w:rsidR="00F32A11" w:rsidRPr="006271D2"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58D170FD" w14:textId="77777777" w:rsidR="00F32A11" w:rsidRPr="006271D2"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1971" w:type="dxa"/>
            <w:gridSpan w:val="2"/>
          </w:tcPr>
          <w:p w14:paraId="75E879D1" w14:textId="77777777" w:rsidR="00F32A11" w:rsidRPr="006271D2"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6271D2">
              <w:rPr>
                <w:rFonts w:ascii="Browallia New" w:hAnsi="Browallia New" w:cs="Browallia New"/>
                <w:sz w:val="22"/>
                <w:szCs w:val="22"/>
                <w:cs/>
              </w:rPr>
              <w:t>อัตราร้อยละ</w:t>
            </w:r>
          </w:p>
        </w:tc>
        <w:tc>
          <w:tcPr>
            <w:tcW w:w="1832" w:type="dxa"/>
            <w:gridSpan w:val="2"/>
          </w:tcPr>
          <w:p w14:paraId="729633F2" w14:textId="77777777" w:rsidR="00F32A11" w:rsidRPr="006271D2"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783" w:type="dxa"/>
            <w:gridSpan w:val="2"/>
          </w:tcPr>
          <w:p w14:paraId="0753AFD9" w14:textId="77777777" w:rsidR="00F32A11" w:rsidRPr="006271D2"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6271D2" w14:paraId="42BFAEF5" w14:textId="77777777" w:rsidTr="00845511">
        <w:trPr>
          <w:tblHeader/>
        </w:trPr>
        <w:tc>
          <w:tcPr>
            <w:tcW w:w="2132" w:type="dxa"/>
          </w:tcPr>
          <w:p w14:paraId="48DA7D19" w14:textId="77777777" w:rsidR="00F32A11" w:rsidRPr="006271D2"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00FE0346" w14:textId="77777777" w:rsidR="00F32A11" w:rsidRPr="006271D2" w:rsidRDefault="00F32A11" w:rsidP="007932B2">
            <w:pPr>
              <w:tabs>
                <w:tab w:val="clear" w:pos="680"/>
                <w:tab w:val="clear" w:pos="907"/>
              </w:tabs>
              <w:spacing w:line="240" w:lineRule="auto"/>
              <w:ind w:left="-12"/>
              <w:jc w:val="center"/>
              <w:rPr>
                <w:rFonts w:ascii="Browallia New" w:hAnsi="Browallia New" w:cs="Browallia New"/>
                <w:sz w:val="22"/>
                <w:szCs w:val="22"/>
              </w:rPr>
            </w:pPr>
            <w:r w:rsidRPr="006271D2">
              <w:rPr>
                <w:rFonts w:ascii="Browallia New" w:hAnsi="Browallia New" w:cs="Browallia New"/>
                <w:sz w:val="22"/>
                <w:szCs w:val="22"/>
                <w:cs/>
              </w:rPr>
              <w:t>ลูกหนี้ตาม</w:t>
            </w:r>
          </w:p>
        </w:tc>
        <w:tc>
          <w:tcPr>
            <w:tcW w:w="1971" w:type="dxa"/>
            <w:gridSpan w:val="2"/>
          </w:tcPr>
          <w:p w14:paraId="2BD04A14" w14:textId="77777777" w:rsidR="00F32A11" w:rsidRPr="006271D2"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6271D2">
              <w:rPr>
                <w:rFonts w:ascii="Browallia New" w:hAnsi="Browallia New" w:cs="Browallia New"/>
                <w:sz w:val="22"/>
                <w:szCs w:val="22"/>
                <w:cs/>
              </w:rPr>
              <w:t>ของค่าเผื่อผลขาดทุน</w:t>
            </w:r>
          </w:p>
        </w:tc>
        <w:tc>
          <w:tcPr>
            <w:tcW w:w="1832" w:type="dxa"/>
            <w:gridSpan w:val="2"/>
          </w:tcPr>
          <w:p w14:paraId="70B6BD33" w14:textId="77777777" w:rsidR="00F32A11" w:rsidRPr="006271D2"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6271D2">
              <w:rPr>
                <w:rFonts w:ascii="Browallia New" w:hAnsi="Browallia New" w:cs="Browallia New"/>
                <w:sz w:val="22"/>
                <w:szCs w:val="22"/>
                <w:cs/>
              </w:rPr>
              <w:t>ค่าเผื่อผลขาดทุนด้าน</w:t>
            </w:r>
          </w:p>
        </w:tc>
        <w:tc>
          <w:tcPr>
            <w:tcW w:w="1783" w:type="dxa"/>
            <w:gridSpan w:val="2"/>
            <w:vMerge w:val="restart"/>
          </w:tcPr>
          <w:p w14:paraId="2D85545D" w14:textId="77777777" w:rsidR="00F32A11" w:rsidRPr="006271D2" w:rsidRDefault="00F32A11" w:rsidP="007932B2">
            <w:pPr>
              <w:pBdr>
                <w:bottom w:val="single" w:sz="4" w:space="1" w:color="auto"/>
              </w:pBdr>
              <w:spacing w:line="240" w:lineRule="auto"/>
              <w:ind w:left="-12"/>
              <w:jc w:val="center"/>
              <w:rPr>
                <w:rFonts w:ascii="Browallia New" w:hAnsi="Browallia New" w:cs="Browallia New"/>
                <w:sz w:val="22"/>
                <w:szCs w:val="22"/>
              </w:rPr>
            </w:pPr>
          </w:p>
          <w:p w14:paraId="6F023532" w14:textId="77777777" w:rsidR="00F32A11" w:rsidRPr="006271D2" w:rsidRDefault="00F32A11" w:rsidP="007932B2">
            <w:pPr>
              <w:pBdr>
                <w:bottom w:val="single" w:sz="4" w:space="1" w:color="auto"/>
              </w:pBdr>
              <w:spacing w:line="240" w:lineRule="auto"/>
              <w:ind w:left="-12"/>
              <w:jc w:val="center"/>
              <w:rPr>
                <w:rFonts w:ascii="Browallia New" w:hAnsi="Browallia New" w:cs="Browallia New"/>
                <w:sz w:val="22"/>
                <w:szCs w:val="22"/>
                <w:cs/>
              </w:rPr>
            </w:pPr>
            <w:r w:rsidRPr="006271D2">
              <w:rPr>
                <w:rFonts w:ascii="Browallia New" w:hAnsi="Browallia New" w:cs="Browallia New"/>
                <w:sz w:val="22"/>
                <w:szCs w:val="22"/>
                <w:cs/>
              </w:rPr>
              <w:t>สุทธิ</w:t>
            </w:r>
          </w:p>
        </w:tc>
      </w:tr>
      <w:tr w:rsidR="00F32A11" w:rsidRPr="006271D2" w14:paraId="051EB69A" w14:textId="77777777" w:rsidTr="00845511">
        <w:trPr>
          <w:tblHeader/>
        </w:trPr>
        <w:tc>
          <w:tcPr>
            <w:tcW w:w="2132" w:type="dxa"/>
          </w:tcPr>
          <w:p w14:paraId="4EA7C724" w14:textId="77777777" w:rsidR="00F32A11" w:rsidRPr="006271D2"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158F9DA0" w14:textId="77777777" w:rsidR="00F32A11" w:rsidRPr="006271D2"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6271D2">
              <w:rPr>
                <w:rFonts w:ascii="Browallia New" w:hAnsi="Browallia New" w:cs="Browallia New"/>
                <w:sz w:val="22"/>
                <w:szCs w:val="22"/>
                <w:cs/>
              </w:rPr>
              <w:t>สัญญาเช่าซื้อ</w:t>
            </w:r>
          </w:p>
        </w:tc>
        <w:tc>
          <w:tcPr>
            <w:tcW w:w="1971" w:type="dxa"/>
            <w:gridSpan w:val="2"/>
            <w:vAlign w:val="bottom"/>
          </w:tcPr>
          <w:p w14:paraId="419ECC08" w14:textId="77777777" w:rsidR="00F32A11" w:rsidRPr="006271D2"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6271D2">
              <w:rPr>
                <w:rFonts w:ascii="Browallia New" w:hAnsi="Browallia New" w:cs="Browallia New"/>
                <w:sz w:val="22"/>
                <w:szCs w:val="22"/>
                <w:cs/>
              </w:rPr>
              <w:t>ด้านเครดิตที่คาดว่าจะเกิดขึ้น</w:t>
            </w:r>
          </w:p>
        </w:tc>
        <w:tc>
          <w:tcPr>
            <w:tcW w:w="1832" w:type="dxa"/>
            <w:gridSpan w:val="2"/>
            <w:vAlign w:val="bottom"/>
          </w:tcPr>
          <w:p w14:paraId="04061EA2" w14:textId="77777777" w:rsidR="00F32A11" w:rsidRPr="006271D2"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6271D2">
              <w:rPr>
                <w:rFonts w:ascii="Browallia New" w:hAnsi="Browallia New" w:cs="Browallia New"/>
                <w:sz w:val="22"/>
                <w:szCs w:val="22"/>
                <w:cs/>
              </w:rPr>
              <w:t>เครดิตที่คาดว่าจะเกิดขึ้น</w:t>
            </w:r>
          </w:p>
        </w:tc>
        <w:tc>
          <w:tcPr>
            <w:tcW w:w="1783" w:type="dxa"/>
            <w:gridSpan w:val="2"/>
            <w:vMerge/>
            <w:vAlign w:val="bottom"/>
          </w:tcPr>
          <w:p w14:paraId="79D1EA84" w14:textId="77777777" w:rsidR="00F32A11" w:rsidRPr="006271D2"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9A0D4B" w:rsidRPr="006271D2" w14:paraId="20460798" w14:textId="77777777" w:rsidTr="00845511">
        <w:trPr>
          <w:tblHeader/>
        </w:trPr>
        <w:tc>
          <w:tcPr>
            <w:tcW w:w="2132" w:type="dxa"/>
          </w:tcPr>
          <w:p w14:paraId="064FF41C" w14:textId="77777777" w:rsidR="009A0D4B" w:rsidRPr="006271D2" w:rsidRDefault="009A0D4B" w:rsidP="009A0D4B">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0" w:type="dxa"/>
            <w:vAlign w:val="bottom"/>
          </w:tcPr>
          <w:p w14:paraId="4454988F" w14:textId="10654208" w:rsidR="009A0D4B" w:rsidRPr="006271D2" w:rsidRDefault="00C95A6A"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95A6A">
              <w:rPr>
                <w:rFonts w:ascii="Browallia New" w:hAnsi="Browallia New" w:cs="Browallia New"/>
                <w:sz w:val="22"/>
                <w:szCs w:val="22"/>
              </w:rPr>
              <w:t>30</w:t>
            </w:r>
            <w:r w:rsidRPr="00C95A6A">
              <w:rPr>
                <w:rFonts w:ascii="Browallia New" w:hAnsi="Browallia New" w:cs="Browallia New" w:hint="cs"/>
                <w:sz w:val="22"/>
                <w:szCs w:val="22"/>
                <w:cs/>
              </w:rPr>
              <w:t xml:space="preserve"> มิ.ย.</w:t>
            </w:r>
            <w:r w:rsidR="009A0D4B" w:rsidRPr="006271D2">
              <w:rPr>
                <w:rFonts w:ascii="Browallia New" w:hAnsi="Browallia New" w:cs="Browallia New"/>
                <w:sz w:val="22"/>
                <w:szCs w:val="22"/>
              </w:rPr>
              <w:br/>
              <w:t>2566</w:t>
            </w:r>
          </w:p>
        </w:tc>
        <w:tc>
          <w:tcPr>
            <w:tcW w:w="851" w:type="dxa"/>
            <w:vAlign w:val="bottom"/>
          </w:tcPr>
          <w:p w14:paraId="7C6D7D3D" w14:textId="600E4E9C" w:rsidR="009A0D4B" w:rsidRPr="006271D2"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6271D2">
              <w:rPr>
                <w:rFonts w:ascii="Browallia New" w:hAnsi="Browallia New" w:cs="Browallia New"/>
                <w:sz w:val="22"/>
                <w:szCs w:val="22"/>
              </w:rPr>
              <w:t>31</w:t>
            </w:r>
            <w:r w:rsidRPr="006271D2">
              <w:rPr>
                <w:rFonts w:ascii="Browallia New" w:hAnsi="Browallia New" w:cs="Browallia New"/>
                <w:sz w:val="22"/>
                <w:szCs w:val="22"/>
                <w:cs/>
              </w:rPr>
              <w:t xml:space="preserve"> ธ.ค. </w:t>
            </w:r>
            <w:r w:rsidRPr="006271D2">
              <w:rPr>
                <w:rFonts w:ascii="Browallia New" w:hAnsi="Browallia New" w:cs="Browallia New"/>
                <w:sz w:val="22"/>
                <w:szCs w:val="22"/>
              </w:rPr>
              <w:t>2565</w:t>
            </w:r>
          </w:p>
        </w:tc>
        <w:tc>
          <w:tcPr>
            <w:tcW w:w="992" w:type="dxa"/>
            <w:vAlign w:val="bottom"/>
          </w:tcPr>
          <w:p w14:paraId="0F6A7E74" w14:textId="6F1D83A7" w:rsidR="009A0D4B" w:rsidRPr="006271D2" w:rsidRDefault="00C95A6A"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95A6A">
              <w:rPr>
                <w:rFonts w:ascii="Browallia New" w:hAnsi="Browallia New" w:cs="Browallia New"/>
                <w:sz w:val="22"/>
                <w:szCs w:val="22"/>
              </w:rPr>
              <w:t>30</w:t>
            </w:r>
            <w:r w:rsidRPr="00C95A6A">
              <w:rPr>
                <w:rFonts w:ascii="Browallia New" w:hAnsi="Browallia New" w:cs="Browallia New" w:hint="cs"/>
                <w:sz w:val="22"/>
                <w:szCs w:val="22"/>
                <w:cs/>
              </w:rPr>
              <w:t xml:space="preserve"> มิ.ย.</w:t>
            </w:r>
            <w:r w:rsidR="009A0D4B" w:rsidRPr="006271D2">
              <w:rPr>
                <w:rFonts w:ascii="Browallia New" w:hAnsi="Browallia New" w:cs="Browallia New"/>
                <w:sz w:val="22"/>
                <w:szCs w:val="22"/>
              </w:rPr>
              <w:br/>
              <w:t>2566</w:t>
            </w:r>
          </w:p>
        </w:tc>
        <w:tc>
          <w:tcPr>
            <w:tcW w:w="979" w:type="dxa"/>
            <w:vAlign w:val="bottom"/>
          </w:tcPr>
          <w:p w14:paraId="0381F432" w14:textId="0BF83837" w:rsidR="009A0D4B" w:rsidRPr="006271D2"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6271D2">
              <w:rPr>
                <w:rFonts w:ascii="Browallia New" w:hAnsi="Browallia New" w:cs="Browallia New"/>
                <w:sz w:val="22"/>
                <w:szCs w:val="22"/>
              </w:rPr>
              <w:t>31</w:t>
            </w:r>
            <w:r w:rsidRPr="006271D2">
              <w:rPr>
                <w:rFonts w:ascii="Browallia New" w:hAnsi="Browallia New" w:cs="Browallia New"/>
                <w:sz w:val="22"/>
                <w:szCs w:val="22"/>
                <w:cs/>
              </w:rPr>
              <w:t xml:space="preserve"> ธ.ค. </w:t>
            </w:r>
            <w:r w:rsidRPr="006271D2">
              <w:rPr>
                <w:rFonts w:ascii="Browallia New" w:hAnsi="Browallia New" w:cs="Browallia New"/>
                <w:sz w:val="22"/>
                <w:szCs w:val="22"/>
              </w:rPr>
              <w:t>2565</w:t>
            </w:r>
          </w:p>
        </w:tc>
        <w:tc>
          <w:tcPr>
            <w:tcW w:w="936" w:type="dxa"/>
            <w:vAlign w:val="bottom"/>
          </w:tcPr>
          <w:p w14:paraId="2B81E3A7" w14:textId="5FB3510E" w:rsidR="009A0D4B" w:rsidRPr="006271D2" w:rsidRDefault="00C95A6A"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95A6A">
              <w:rPr>
                <w:rFonts w:ascii="Browallia New" w:hAnsi="Browallia New" w:cs="Browallia New"/>
                <w:sz w:val="22"/>
                <w:szCs w:val="22"/>
              </w:rPr>
              <w:t>30</w:t>
            </w:r>
            <w:r w:rsidRPr="00C95A6A">
              <w:rPr>
                <w:rFonts w:ascii="Browallia New" w:hAnsi="Browallia New" w:cs="Browallia New" w:hint="cs"/>
                <w:sz w:val="22"/>
                <w:szCs w:val="22"/>
                <w:cs/>
              </w:rPr>
              <w:t xml:space="preserve"> มิ.ย.</w:t>
            </w:r>
            <w:r w:rsidR="009A0D4B" w:rsidRPr="006271D2">
              <w:rPr>
                <w:rFonts w:ascii="Browallia New" w:hAnsi="Browallia New" w:cs="Browallia New"/>
                <w:sz w:val="22"/>
                <w:szCs w:val="22"/>
              </w:rPr>
              <w:br/>
              <w:t>2566</w:t>
            </w:r>
          </w:p>
        </w:tc>
        <w:tc>
          <w:tcPr>
            <w:tcW w:w="896" w:type="dxa"/>
            <w:vAlign w:val="bottom"/>
          </w:tcPr>
          <w:p w14:paraId="31074E11" w14:textId="19108734" w:rsidR="009A0D4B" w:rsidRPr="006271D2"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6271D2">
              <w:rPr>
                <w:rFonts w:ascii="Browallia New" w:hAnsi="Browallia New" w:cs="Browallia New"/>
                <w:sz w:val="22"/>
                <w:szCs w:val="22"/>
              </w:rPr>
              <w:t>31</w:t>
            </w:r>
            <w:r w:rsidRPr="006271D2">
              <w:rPr>
                <w:rFonts w:ascii="Browallia New" w:hAnsi="Browallia New" w:cs="Browallia New"/>
                <w:sz w:val="22"/>
                <w:szCs w:val="22"/>
                <w:cs/>
              </w:rPr>
              <w:t xml:space="preserve"> ธ.ค. </w:t>
            </w:r>
            <w:r w:rsidRPr="006271D2">
              <w:rPr>
                <w:rFonts w:ascii="Browallia New" w:hAnsi="Browallia New" w:cs="Browallia New"/>
                <w:sz w:val="22"/>
                <w:szCs w:val="22"/>
              </w:rPr>
              <w:t>2565</w:t>
            </w:r>
          </w:p>
        </w:tc>
        <w:tc>
          <w:tcPr>
            <w:tcW w:w="903" w:type="dxa"/>
            <w:vAlign w:val="bottom"/>
          </w:tcPr>
          <w:p w14:paraId="004AB833" w14:textId="4D4EC702" w:rsidR="009A0D4B" w:rsidRPr="006271D2" w:rsidRDefault="00C95A6A"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95A6A">
              <w:rPr>
                <w:rFonts w:ascii="Browallia New" w:hAnsi="Browallia New" w:cs="Browallia New"/>
                <w:sz w:val="22"/>
                <w:szCs w:val="22"/>
              </w:rPr>
              <w:t>30</w:t>
            </w:r>
            <w:r w:rsidRPr="00C95A6A">
              <w:rPr>
                <w:rFonts w:ascii="Browallia New" w:hAnsi="Browallia New" w:cs="Browallia New" w:hint="cs"/>
                <w:sz w:val="22"/>
                <w:szCs w:val="22"/>
                <w:cs/>
              </w:rPr>
              <w:t xml:space="preserve"> มิ.ย.</w:t>
            </w:r>
            <w:r w:rsidR="009A0D4B" w:rsidRPr="006271D2">
              <w:rPr>
                <w:rFonts w:ascii="Browallia New" w:hAnsi="Browallia New" w:cs="Browallia New"/>
                <w:sz w:val="22"/>
                <w:szCs w:val="22"/>
              </w:rPr>
              <w:br/>
              <w:t>2566</w:t>
            </w:r>
          </w:p>
        </w:tc>
        <w:tc>
          <w:tcPr>
            <w:tcW w:w="880" w:type="dxa"/>
            <w:vAlign w:val="bottom"/>
          </w:tcPr>
          <w:p w14:paraId="4D891DB8" w14:textId="0B7B0E9D" w:rsidR="009A0D4B" w:rsidRPr="006271D2" w:rsidRDefault="009A0D4B" w:rsidP="009A0D4B">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6271D2">
              <w:rPr>
                <w:rFonts w:ascii="Browallia New" w:hAnsi="Browallia New" w:cs="Browallia New"/>
                <w:sz w:val="22"/>
                <w:szCs w:val="22"/>
              </w:rPr>
              <w:t>31</w:t>
            </w:r>
            <w:r w:rsidRPr="006271D2">
              <w:rPr>
                <w:rFonts w:ascii="Browallia New" w:hAnsi="Browallia New" w:cs="Browallia New"/>
                <w:sz w:val="22"/>
                <w:szCs w:val="22"/>
                <w:cs/>
              </w:rPr>
              <w:t xml:space="preserve"> ธ.ค. </w:t>
            </w:r>
            <w:r w:rsidRPr="006271D2">
              <w:rPr>
                <w:rFonts w:ascii="Browallia New" w:hAnsi="Browallia New" w:cs="Browallia New"/>
                <w:sz w:val="22"/>
                <w:szCs w:val="22"/>
              </w:rPr>
              <w:t>2565</w:t>
            </w:r>
          </w:p>
        </w:tc>
      </w:tr>
      <w:tr w:rsidR="00F32A11" w:rsidRPr="006271D2" w14:paraId="532673F2" w14:textId="77777777" w:rsidTr="00845511">
        <w:trPr>
          <w:trHeight w:val="279"/>
        </w:trPr>
        <w:tc>
          <w:tcPr>
            <w:tcW w:w="2132" w:type="dxa"/>
          </w:tcPr>
          <w:p w14:paraId="399E1BB9" w14:textId="77777777" w:rsidR="00F32A11" w:rsidRPr="006271D2" w:rsidRDefault="00F32A11" w:rsidP="007932B2">
            <w:pPr>
              <w:spacing w:line="240" w:lineRule="auto"/>
              <w:ind w:right="-108"/>
              <w:jc w:val="both"/>
              <w:rPr>
                <w:rFonts w:ascii="Browallia New" w:hAnsi="Browallia New" w:cs="Browallia New"/>
                <w:b/>
                <w:bCs/>
                <w:sz w:val="22"/>
                <w:szCs w:val="22"/>
                <w:cs/>
              </w:rPr>
            </w:pPr>
          </w:p>
        </w:tc>
        <w:tc>
          <w:tcPr>
            <w:tcW w:w="850" w:type="dxa"/>
          </w:tcPr>
          <w:p w14:paraId="019A6951" w14:textId="77777777" w:rsidR="00F32A11" w:rsidRPr="006271D2" w:rsidRDefault="00F32A11" w:rsidP="007932B2">
            <w:pPr>
              <w:pStyle w:val="InsideAddress"/>
              <w:tabs>
                <w:tab w:val="decimal" w:pos="834"/>
              </w:tabs>
              <w:rPr>
                <w:rFonts w:ascii="Browallia New" w:hAnsi="Browallia New" w:cs="Browallia New"/>
                <w:sz w:val="22"/>
                <w:szCs w:val="22"/>
              </w:rPr>
            </w:pPr>
          </w:p>
        </w:tc>
        <w:tc>
          <w:tcPr>
            <w:tcW w:w="851" w:type="dxa"/>
          </w:tcPr>
          <w:p w14:paraId="1BC70B7D" w14:textId="77777777" w:rsidR="00F32A11" w:rsidRPr="006271D2" w:rsidRDefault="00F32A11" w:rsidP="007932B2">
            <w:pPr>
              <w:pStyle w:val="InsideAddress"/>
              <w:tabs>
                <w:tab w:val="decimal" w:pos="834"/>
              </w:tabs>
              <w:rPr>
                <w:rFonts w:ascii="Browallia New" w:hAnsi="Browallia New" w:cs="Browallia New"/>
                <w:sz w:val="22"/>
                <w:szCs w:val="22"/>
              </w:rPr>
            </w:pPr>
          </w:p>
        </w:tc>
        <w:tc>
          <w:tcPr>
            <w:tcW w:w="992" w:type="dxa"/>
          </w:tcPr>
          <w:p w14:paraId="3E1083B1" w14:textId="77777777" w:rsidR="00F32A11" w:rsidRPr="006271D2" w:rsidRDefault="00F32A11" w:rsidP="007932B2">
            <w:pPr>
              <w:spacing w:line="240" w:lineRule="auto"/>
              <w:jc w:val="both"/>
              <w:rPr>
                <w:rFonts w:ascii="Browallia New" w:hAnsi="Browallia New" w:cs="Browallia New"/>
                <w:sz w:val="22"/>
                <w:szCs w:val="22"/>
                <w:u w:val="single"/>
              </w:rPr>
            </w:pPr>
          </w:p>
        </w:tc>
        <w:tc>
          <w:tcPr>
            <w:tcW w:w="979" w:type="dxa"/>
          </w:tcPr>
          <w:p w14:paraId="1A98F502" w14:textId="77777777" w:rsidR="00F32A11" w:rsidRPr="006271D2" w:rsidRDefault="00F32A11" w:rsidP="007932B2">
            <w:pPr>
              <w:spacing w:line="240" w:lineRule="auto"/>
              <w:jc w:val="both"/>
              <w:rPr>
                <w:rFonts w:ascii="Browallia New" w:hAnsi="Browallia New" w:cs="Browallia New"/>
                <w:sz w:val="22"/>
                <w:szCs w:val="22"/>
                <w:u w:val="single"/>
              </w:rPr>
            </w:pPr>
          </w:p>
        </w:tc>
        <w:tc>
          <w:tcPr>
            <w:tcW w:w="936" w:type="dxa"/>
          </w:tcPr>
          <w:p w14:paraId="78FC0578" w14:textId="77777777" w:rsidR="00F32A11" w:rsidRPr="006271D2" w:rsidRDefault="00F32A11" w:rsidP="007932B2">
            <w:pPr>
              <w:spacing w:line="240" w:lineRule="auto"/>
              <w:rPr>
                <w:rFonts w:ascii="Browallia New" w:hAnsi="Browallia New" w:cs="Browallia New"/>
                <w:sz w:val="22"/>
                <w:szCs w:val="22"/>
              </w:rPr>
            </w:pPr>
          </w:p>
        </w:tc>
        <w:tc>
          <w:tcPr>
            <w:tcW w:w="896" w:type="dxa"/>
          </w:tcPr>
          <w:p w14:paraId="776AD230" w14:textId="77777777" w:rsidR="00F32A11" w:rsidRPr="006271D2" w:rsidRDefault="00F32A11" w:rsidP="007932B2">
            <w:pPr>
              <w:spacing w:line="240" w:lineRule="auto"/>
              <w:rPr>
                <w:rFonts w:ascii="Browallia New" w:hAnsi="Browallia New" w:cs="Browallia New"/>
                <w:sz w:val="22"/>
                <w:szCs w:val="22"/>
              </w:rPr>
            </w:pPr>
          </w:p>
        </w:tc>
        <w:tc>
          <w:tcPr>
            <w:tcW w:w="903" w:type="dxa"/>
          </w:tcPr>
          <w:p w14:paraId="580E768B" w14:textId="77777777" w:rsidR="00F32A11" w:rsidRPr="006271D2" w:rsidRDefault="00F32A11" w:rsidP="007932B2">
            <w:pPr>
              <w:pStyle w:val="InsideAddress"/>
              <w:tabs>
                <w:tab w:val="decimal" w:pos="792"/>
              </w:tabs>
              <w:rPr>
                <w:rFonts w:ascii="Browallia New" w:hAnsi="Browallia New" w:cs="Browallia New"/>
                <w:sz w:val="22"/>
                <w:szCs w:val="22"/>
              </w:rPr>
            </w:pPr>
          </w:p>
        </w:tc>
        <w:tc>
          <w:tcPr>
            <w:tcW w:w="880" w:type="dxa"/>
          </w:tcPr>
          <w:p w14:paraId="3DE69D1F" w14:textId="77777777" w:rsidR="00F32A11" w:rsidRPr="006271D2" w:rsidRDefault="00F32A11" w:rsidP="007932B2">
            <w:pPr>
              <w:pStyle w:val="InsideAddress"/>
              <w:tabs>
                <w:tab w:val="decimal" w:pos="792"/>
              </w:tabs>
              <w:rPr>
                <w:rFonts w:ascii="Browallia New" w:hAnsi="Browallia New" w:cs="Browallia New"/>
                <w:sz w:val="22"/>
                <w:szCs w:val="22"/>
              </w:rPr>
            </w:pPr>
          </w:p>
        </w:tc>
      </w:tr>
      <w:tr w:rsidR="00F32A11" w:rsidRPr="006271D2" w14:paraId="4FE9CAA9" w14:textId="77777777" w:rsidTr="00845511">
        <w:tc>
          <w:tcPr>
            <w:tcW w:w="2132" w:type="dxa"/>
          </w:tcPr>
          <w:p w14:paraId="053AE1E9" w14:textId="77777777" w:rsidR="00F32A11" w:rsidRPr="006271D2" w:rsidRDefault="00F32A11" w:rsidP="007932B2">
            <w:pPr>
              <w:spacing w:line="240" w:lineRule="auto"/>
              <w:ind w:right="-108"/>
              <w:jc w:val="both"/>
              <w:rPr>
                <w:rFonts w:ascii="Browallia New" w:hAnsi="Browallia New" w:cs="Browallia New"/>
                <w:b/>
                <w:bCs/>
                <w:sz w:val="22"/>
                <w:szCs w:val="22"/>
              </w:rPr>
            </w:pPr>
            <w:r w:rsidRPr="006271D2">
              <w:rPr>
                <w:rFonts w:ascii="Browallia New" w:hAnsi="Browallia New" w:cs="Browallia New"/>
                <w:b/>
                <w:bCs/>
                <w:sz w:val="22"/>
                <w:szCs w:val="22"/>
                <w:cs/>
              </w:rPr>
              <w:t>ลูกหนี้ตามสัญญาเช่าซื้อ</w:t>
            </w:r>
          </w:p>
        </w:tc>
        <w:tc>
          <w:tcPr>
            <w:tcW w:w="850" w:type="dxa"/>
          </w:tcPr>
          <w:p w14:paraId="3EF956B3" w14:textId="77777777" w:rsidR="00F32A11" w:rsidRPr="006271D2"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7E7FED8F" w14:textId="77777777" w:rsidR="00F32A11" w:rsidRPr="006271D2"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0CC993AB" w14:textId="77777777" w:rsidR="00F32A11" w:rsidRPr="006271D2"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79" w:type="dxa"/>
          </w:tcPr>
          <w:p w14:paraId="2C32BF65" w14:textId="77777777" w:rsidR="00F32A11" w:rsidRPr="006271D2"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36" w:type="dxa"/>
          </w:tcPr>
          <w:p w14:paraId="31E548FA" w14:textId="77777777" w:rsidR="00F32A11" w:rsidRPr="006271D2" w:rsidRDefault="00F32A11" w:rsidP="007932B2">
            <w:pPr>
              <w:tabs>
                <w:tab w:val="clear" w:pos="680"/>
                <w:tab w:val="clear" w:pos="907"/>
              </w:tabs>
              <w:spacing w:line="240" w:lineRule="auto"/>
              <w:ind w:left="-114"/>
              <w:jc w:val="right"/>
              <w:rPr>
                <w:rFonts w:ascii="Browallia New" w:hAnsi="Browallia New" w:cs="Browallia New"/>
                <w:sz w:val="22"/>
                <w:szCs w:val="22"/>
                <w:highlight w:val="magenta"/>
              </w:rPr>
            </w:pPr>
          </w:p>
        </w:tc>
        <w:tc>
          <w:tcPr>
            <w:tcW w:w="896" w:type="dxa"/>
          </w:tcPr>
          <w:p w14:paraId="442D7D01" w14:textId="77777777" w:rsidR="00F32A11" w:rsidRPr="006271D2"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03" w:type="dxa"/>
          </w:tcPr>
          <w:p w14:paraId="20217591" w14:textId="77777777" w:rsidR="00F32A11" w:rsidRPr="006271D2"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80" w:type="dxa"/>
          </w:tcPr>
          <w:p w14:paraId="3EA80C39" w14:textId="77777777" w:rsidR="00F32A11" w:rsidRPr="006271D2" w:rsidRDefault="00F32A11" w:rsidP="007932B2">
            <w:pPr>
              <w:tabs>
                <w:tab w:val="clear" w:pos="680"/>
                <w:tab w:val="clear" w:pos="907"/>
              </w:tabs>
              <w:spacing w:line="240" w:lineRule="auto"/>
              <w:ind w:left="-114"/>
              <w:jc w:val="right"/>
              <w:rPr>
                <w:rFonts w:ascii="Browallia New" w:hAnsi="Browallia New" w:cs="Browallia New"/>
                <w:sz w:val="22"/>
                <w:szCs w:val="22"/>
              </w:rPr>
            </w:pPr>
          </w:p>
        </w:tc>
      </w:tr>
      <w:tr w:rsidR="006271D2" w:rsidRPr="006271D2" w14:paraId="187C1817" w14:textId="77777777">
        <w:trPr>
          <w:trHeight w:val="57"/>
        </w:trPr>
        <w:tc>
          <w:tcPr>
            <w:tcW w:w="2132" w:type="dxa"/>
          </w:tcPr>
          <w:p w14:paraId="57109B12" w14:textId="77777777" w:rsidR="006271D2" w:rsidRPr="006271D2" w:rsidRDefault="006271D2" w:rsidP="006271D2">
            <w:pPr>
              <w:spacing w:line="240" w:lineRule="auto"/>
              <w:rPr>
                <w:rFonts w:ascii="Browallia New" w:hAnsi="Browallia New" w:cs="Browallia New"/>
                <w:sz w:val="22"/>
                <w:szCs w:val="22"/>
                <w:cs/>
              </w:rPr>
            </w:pPr>
            <w:r w:rsidRPr="006271D2">
              <w:rPr>
                <w:rFonts w:ascii="Browallia New" w:hAnsi="Browallia New" w:cs="Browallia New"/>
                <w:sz w:val="22"/>
                <w:szCs w:val="22"/>
                <w:cs/>
              </w:rPr>
              <w:t>ยังไม่ถึงกำหนดชำระ</w:t>
            </w:r>
          </w:p>
        </w:tc>
        <w:tc>
          <w:tcPr>
            <w:tcW w:w="850" w:type="dxa"/>
          </w:tcPr>
          <w:p w14:paraId="3319EE09" w14:textId="76920158" w:rsidR="006271D2" w:rsidRPr="008403F5" w:rsidRDefault="00E71F49" w:rsidP="00627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193,200</w:t>
            </w:r>
          </w:p>
        </w:tc>
        <w:tc>
          <w:tcPr>
            <w:tcW w:w="851" w:type="dxa"/>
          </w:tcPr>
          <w:p w14:paraId="04CDA9B6" w14:textId="312387AC" w:rsidR="006271D2" w:rsidRPr="008403F5" w:rsidRDefault="006271D2" w:rsidP="006271D2">
            <w:pPr>
              <w:spacing w:line="240" w:lineRule="auto"/>
              <w:ind w:left="-23" w:right="-7"/>
              <w:jc w:val="right"/>
              <w:rPr>
                <w:rFonts w:ascii="Browallia New" w:hAnsi="Browallia New" w:cs="Browallia New"/>
                <w:sz w:val="22"/>
                <w:szCs w:val="22"/>
              </w:rPr>
            </w:pPr>
            <w:r w:rsidRPr="008403F5">
              <w:rPr>
                <w:rFonts w:ascii="Browallia New" w:hAnsi="Browallia New" w:cs="Browallia New"/>
                <w:sz w:val="22"/>
                <w:szCs w:val="22"/>
              </w:rPr>
              <w:t xml:space="preserve"> 203,224 </w:t>
            </w:r>
          </w:p>
        </w:tc>
        <w:tc>
          <w:tcPr>
            <w:tcW w:w="992" w:type="dxa"/>
          </w:tcPr>
          <w:p w14:paraId="60F467CF" w14:textId="5F6F57B2" w:rsidR="006271D2" w:rsidRPr="008403F5" w:rsidRDefault="00B30B03" w:rsidP="006271D2">
            <w:pPr>
              <w:tabs>
                <w:tab w:val="clear" w:pos="680"/>
                <w:tab w:val="left" w:pos="498"/>
              </w:tabs>
              <w:spacing w:line="240" w:lineRule="auto"/>
              <w:ind w:left="-132" w:right="-63"/>
              <w:jc w:val="right"/>
              <w:rPr>
                <w:rFonts w:ascii="Browallia New" w:hAnsi="Browallia New" w:cs="Browallia New"/>
                <w:sz w:val="22"/>
                <w:szCs w:val="22"/>
              </w:rPr>
            </w:pPr>
            <w:r>
              <w:rPr>
                <w:rFonts w:ascii="Browallia New" w:hAnsi="Browallia New" w:cs="Browallia New"/>
                <w:sz w:val="22"/>
                <w:szCs w:val="22"/>
              </w:rPr>
              <w:t>1.27</w:t>
            </w:r>
          </w:p>
        </w:tc>
        <w:tc>
          <w:tcPr>
            <w:tcW w:w="979" w:type="dxa"/>
          </w:tcPr>
          <w:p w14:paraId="1B3F4EFC" w14:textId="5F40CFC4" w:rsidR="006271D2" w:rsidRPr="008403F5" w:rsidRDefault="006271D2" w:rsidP="006271D2">
            <w:pPr>
              <w:tabs>
                <w:tab w:val="clear" w:pos="680"/>
                <w:tab w:val="left" w:pos="498"/>
              </w:tabs>
              <w:spacing w:line="240" w:lineRule="auto"/>
              <w:ind w:left="-132" w:right="-63"/>
              <w:jc w:val="right"/>
              <w:rPr>
                <w:rFonts w:ascii="Browallia New" w:hAnsi="Browallia New" w:cs="Browallia New"/>
                <w:sz w:val="22"/>
                <w:szCs w:val="22"/>
              </w:rPr>
            </w:pPr>
            <w:r w:rsidRPr="008403F5">
              <w:rPr>
                <w:rFonts w:ascii="Browallia New" w:hAnsi="Browallia New" w:cs="Browallia New"/>
                <w:sz w:val="22"/>
                <w:szCs w:val="22"/>
              </w:rPr>
              <w:t>1.08</w:t>
            </w:r>
          </w:p>
        </w:tc>
        <w:tc>
          <w:tcPr>
            <w:tcW w:w="936" w:type="dxa"/>
          </w:tcPr>
          <w:p w14:paraId="66C5EAC4" w14:textId="7C35EB30" w:rsidR="006271D2" w:rsidRPr="008403F5" w:rsidRDefault="00DE40B8" w:rsidP="00627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2,455</w:t>
            </w:r>
          </w:p>
        </w:tc>
        <w:tc>
          <w:tcPr>
            <w:tcW w:w="896" w:type="dxa"/>
          </w:tcPr>
          <w:p w14:paraId="51CC5D82" w14:textId="1D9901DE" w:rsidR="006271D2" w:rsidRPr="006271D2" w:rsidRDefault="006271D2" w:rsidP="006271D2">
            <w:pPr>
              <w:spacing w:line="240" w:lineRule="auto"/>
              <w:ind w:left="-23" w:right="-7"/>
              <w:jc w:val="right"/>
              <w:rPr>
                <w:rFonts w:ascii="Browallia New" w:hAnsi="Browallia New" w:cs="Browallia New"/>
                <w:sz w:val="22"/>
                <w:szCs w:val="22"/>
              </w:rPr>
            </w:pPr>
            <w:r w:rsidRPr="006271D2">
              <w:rPr>
                <w:rFonts w:ascii="Browallia New" w:hAnsi="Browallia New" w:cs="Browallia New"/>
                <w:sz w:val="22"/>
                <w:szCs w:val="22"/>
              </w:rPr>
              <w:t xml:space="preserve"> 2,196 </w:t>
            </w:r>
          </w:p>
        </w:tc>
        <w:tc>
          <w:tcPr>
            <w:tcW w:w="903" w:type="dxa"/>
          </w:tcPr>
          <w:p w14:paraId="282C2B2E" w14:textId="091FAED6" w:rsidR="006271D2" w:rsidRPr="002F2F7F" w:rsidRDefault="00DE3D14" w:rsidP="00627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190,745</w:t>
            </w:r>
          </w:p>
        </w:tc>
        <w:tc>
          <w:tcPr>
            <w:tcW w:w="880" w:type="dxa"/>
          </w:tcPr>
          <w:p w14:paraId="41814D37" w14:textId="44263CF2" w:rsidR="006271D2" w:rsidRPr="006271D2" w:rsidRDefault="006271D2" w:rsidP="006271D2">
            <w:pPr>
              <w:spacing w:line="240" w:lineRule="auto"/>
              <w:ind w:left="-23" w:right="-7"/>
              <w:jc w:val="right"/>
              <w:rPr>
                <w:rFonts w:ascii="Browallia New" w:hAnsi="Browallia New" w:cs="Browallia New"/>
                <w:sz w:val="22"/>
                <w:szCs w:val="22"/>
              </w:rPr>
            </w:pPr>
            <w:r w:rsidRPr="006271D2">
              <w:rPr>
                <w:rFonts w:ascii="Browallia New" w:hAnsi="Browallia New" w:cs="Browallia New"/>
                <w:sz w:val="22"/>
                <w:szCs w:val="22"/>
              </w:rPr>
              <w:t>201,028</w:t>
            </w:r>
          </w:p>
        </w:tc>
      </w:tr>
      <w:tr w:rsidR="006271D2" w:rsidRPr="006271D2" w14:paraId="36C19A6A" w14:textId="77777777">
        <w:tc>
          <w:tcPr>
            <w:tcW w:w="2132" w:type="dxa"/>
            <w:vAlign w:val="bottom"/>
          </w:tcPr>
          <w:p w14:paraId="6BB4ED6A" w14:textId="77777777" w:rsidR="006271D2" w:rsidRPr="006271D2" w:rsidRDefault="006271D2" w:rsidP="006271D2">
            <w:pPr>
              <w:spacing w:line="240" w:lineRule="auto"/>
              <w:rPr>
                <w:rFonts w:ascii="Browallia New" w:hAnsi="Browallia New" w:cs="Browallia New"/>
                <w:sz w:val="22"/>
                <w:szCs w:val="22"/>
              </w:rPr>
            </w:pPr>
            <w:r w:rsidRPr="006271D2">
              <w:rPr>
                <w:rFonts w:ascii="Browallia New" w:hAnsi="Browallia New" w:cs="Browallia New"/>
                <w:sz w:val="22"/>
                <w:szCs w:val="22"/>
                <w:cs/>
              </w:rPr>
              <w:t>ค้างชำระ</w:t>
            </w:r>
          </w:p>
        </w:tc>
        <w:tc>
          <w:tcPr>
            <w:tcW w:w="850" w:type="dxa"/>
          </w:tcPr>
          <w:p w14:paraId="1704EB27" w14:textId="77777777" w:rsidR="006271D2" w:rsidRPr="008403F5" w:rsidRDefault="006271D2" w:rsidP="006271D2">
            <w:pPr>
              <w:spacing w:line="240" w:lineRule="auto"/>
              <w:ind w:left="-23" w:right="-7"/>
              <w:jc w:val="right"/>
              <w:rPr>
                <w:rFonts w:ascii="Browallia New" w:hAnsi="Browallia New" w:cs="Browallia New"/>
                <w:sz w:val="22"/>
                <w:szCs w:val="22"/>
              </w:rPr>
            </w:pPr>
          </w:p>
        </w:tc>
        <w:tc>
          <w:tcPr>
            <w:tcW w:w="851" w:type="dxa"/>
          </w:tcPr>
          <w:p w14:paraId="32BE0385" w14:textId="77777777" w:rsidR="006271D2" w:rsidRPr="008403F5" w:rsidRDefault="006271D2" w:rsidP="006271D2">
            <w:pPr>
              <w:spacing w:line="240" w:lineRule="auto"/>
              <w:ind w:left="-23" w:right="-7"/>
              <w:jc w:val="right"/>
              <w:rPr>
                <w:rFonts w:ascii="Browallia New" w:hAnsi="Browallia New" w:cs="Browallia New"/>
                <w:sz w:val="22"/>
                <w:szCs w:val="22"/>
              </w:rPr>
            </w:pPr>
          </w:p>
        </w:tc>
        <w:tc>
          <w:tcPr>
            <w:tcW w:w="992" w:type="dxa"/>
          </w:tcPr>
          <w:p w14:paraId="3E99E2AD" w14:textId="77777777" w:rsidR="006271D2" w:rsidRPr="008403F5" w:rsidRDefault="006271D2" w:rsidP="006271D2">
            <w:pPr>
              <w:tabs>
                <w:tab w:val="clear" w:pos="680"/>
                <w:tab w:val="left" w:pos="498"/>
              </w:tabs>
              <w:spacing w:line="240" w:lineRule="auto"/>
              <w:ind w:left="-132" w:right="-63"/>
              <w:jc w:val="right"/>
              <w:rPr>
                <w:rFonts w:ascii="Browallia New" w:hAnsi="Browallia New" w:cs="Browallia New"/>
                <w:sz w:val="22"/>
                <w:szCs w:val="22"/>
              </w:rPr>
            </w:pPr>
          </w:p>
        </w:tc>
        <w:tc>
          <w:tcPr>
            <w:tcW w:w="979" w:type="dxa"/>
          </w:tcPr>
          <w:p w14:paraId="3099ED20" w14:textId="77777777" w:rsidR="006271D2" w:rsidRPr="008403F5" w:rsidRDefault="006271D2" w:rsidP="006271D2">
            <w:pPr>
              <w:tabs>
                <w:tab w:val="clear" w:pos="680"/>
                <w:tab w:val="left" w:pos="498"/>
              </w:tabs>
              <w:spacing w:line="240" w:lineRule="auto"/>
              <w:ind w:left="-132" w:right="-63"/>
              <w:jc w:val="right"/>
              <w:rPr>
                <w:rFonts w:ascii="Browallia New" w:hAnsi="Browallia New" w:cs="Browallia New"/>
                <w:sz w:val="22"/>
                <w:szCs w:val="22"/>
              </w:rPr>
            </w:pPr>
          </w:p>
        </w:tc>
        <w:tc>
          <w:tcPr>
            <w:tcW w:w="936" w:type="dxa"/>
          </w:tcPr>
          <w:p w14:paraId="1C2ABC25" w14:textId="77777777" w:rsidR="006271D2" w:rsidRPr="008403F5" w:rsidRDefault="006271D2" w:rsidP="006271D2">
            <w:pPr>
              <w:spacing w:line="240" w:lineRule="auto"/>
              <w:ind w:left="-23" w:right="-7"/>
              <w:jc w:val="right"/>
              <w:rPr>
                <w:rFonts w:ascii="Browallia New" w:hAnsi="Browallia New" w:cs="Browallia New"/>
                <w:sz w:val="22"/>
                <w:szCs w:val="22"/>
              </w:rPr>
            </w:pPr>
          </w:p>
        </w:tc>
        <w:tc>
          <w:tcPr>
            <w:tcW w:w="896" w:type="dxa"/>
          </w:tcPr>
          <w:p w14:paraId="2E8090EA" w14:textId="77777777" w:rsidR="006271D2" w:rsidRPr="006271D2" w:rsidRDefault="006271D2" w:rsidP="006271D2">
            <w:pPr>
              <w:spacing w:line="240" w:lineRule="auto"/>
              <w:ind w:left="-23" w:right="-7"/>
              <w:jc w:val="right"/>
              <w:rPr>
                <w:rFonts w:ascii="Browallia New" w:hAnsi="Browallia New" w:cs="Browallia New"/>
                <w:sz w:val="22"/>
                <w:szCs w:val="22"/>
              </w:rPr>
            </w:pPr>
          </w:p>
        </w:tc>
        <w:tc>
          <w:tcPr>
            <w:tcW w:w="903" w:type="dxa"/>
          </w:tcPr>
          <w:p w14:paraId="154420B3" w14:textId="77777777" w:rsidR="006271D2" w:rsidRPr="002F2F7F" w:rsidRDefault="006271D2" w:rsidP="006271D2">
            <w:pPr>
              <w:spacing w:line="240" w:lineRule="auto"/>
              <w:ind w:left="-23" w:right="-7"/>
              <w:jc w:val="right"/>
              <w:rPr>
                <w:rFonts w:ascii="Browallia New" w:hAnsi="Browallia New" w:cs="Browallia New"/>
                <w:sz w:val="22"/>
                <w:szCs w:val="22"/>
              </w:rPr>
            </w:pPr>
          </w:p>
        </w:tc>
        <w:tc>
          <w:tcPr>
            <w:tcW w:w="880" w:type="dxa"/>
          </w:tcPr>
          <w:p w14:paraId="71A735A3" w14:textId="77777777" w:rsidR="006271D2" w:rsidRPr="006271D2" w:rsidRDefault="006271D2" w:rsidP="006271D2">
            <w:pPr>
              <w:spacing w:line="240" w:lineRule="auto"/>
              <w:ind w:left="-23" w:right="-7"/>
              <w:jc w:val="right"/>
              <w:rPr>
                <w:rFonts w:ascii="Browallia New" w:hAnsi="Browallia New" w:cs="Browallia New"/>
                <w:sz w:val="22"/>
                <w:szCs w:val="22"/>
              </w:rPr>
            </w:pPr>
          </w:p>
        </w:tc>
      </w:tr>
      <w:tr w:rsidR="006271D2" w:rsidRPr="006271D2" w14:paraId="5B363190" w14:textId="77777777">
        <w:tc>
          <w:tcPr>
            <w:tcW w:w="2132" w:type="dxa"/>
            <w:vAlign w:val="bottom"/>
          </w:tcPr>
          <w:p w14:paraId="3C4D9313" w14:textId="31E82E7E" w:rsidR="006271D2" w:rsidRPr="006271D2" w:rsidRDefault="006271D2" w:rsidP="006271D2">
            <w:pPr>
              <w:spacing w:line="240" w:lineRule="auto"/>
              <w:ind w:left="175"/>
              <w:rPr>
                <w:rFonts w:ascii="Browallia New" w:hAnsi="Browallia New" w:cs="Browallia New"/>
                <w:sz w:val="22"/>
                <w:szCs w:val="22"/>
                <w:cs/>
              </w:rPr>
            </w:pPr>
            <w:r w:rsidRPr="006271D2">
              <w:rPr>
                <w:rFonts w:ascii="Browallia New" w:hAnsi="Browallia New" w:cs="Browallia New"/>
                <w:sz w:val="22"/>
                <w:szCs w:val="22"/>
              </w:rPr>
              <w:t xml:space="preserve">1 - 2 </w:t>
            </w:r>
            <w:r w:rsidRPr="006271D2">
              <w:rPr>
                <w:rFonts w:ascii="Browallia New" w:hAnsi="Browallia New" w:cs="Browallia New"/>
                <w:sz w:val="22"/>
                <w:szCs w:val="22"/>
                <w:cs/>
              </w:rPr>
              <w:t>เดือน</w:t>
            </w:r>
          </w:p>
        </w:tc>
        <w:tc>
          <w:tcPr>
            <w:tcW w:w="850" w:type="dxa"/>
          </w:tcPr>
          <w:p w14:paraId="07100D15" w14:textId="4ED6D860" w:rsidR="006271D2" w:rsidRPr="008403F5" w:rsidRDefault="00B0637C" w:rsidP="00627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101,807</w:t>
            </w:r>
          </w:p>
        </w:tc>
        <w:tc>
          <w:tcPr>
            <w:tcW w:w="851" w:type="dxa"/>
          </w:tcPr>
          <w:p w14:paraId="0DD2958E" w14:textId="3B1890A6" w:rsidR="006271D2" w:rsidRPr="008403F5" w:rsidRDefault="006271D2" w:rsidP="006271D2">
            <w:pPr>
              <w:spacing w:line="240" w:lineRule="auto"/>
              <w:ind w:left="-23" w:right="-7"/>
              <w:jc w:val="right"/>
              <w:rPr>
                <w:rFonts w:ascii="Browallia New" w:hAnsi="Browallia New" w:cs="Browallia New"/>
                <w:sz w:val="22"/>
                <w:szCs w:val="22"/>
              </w:rPr>
            </w:pPr>
            <w:r w:rsidRPr="008403F5">
              <w:rPr>
                <w:rFonts w:ascii="Browallia New" w:hAnsi="Browallia New" w:cs="Browallia New"/>
                <w:sz w:val="22"/>
                <w:szCs w:val="22"/>
              </w:rPr>
              <w:t xml:space="preserve"> 89,889 </w:t>
            </w:r>
          </w:p>
        </w:tc>
        <w:tc>
          <w:tcPr>
            <w:tcW w:w="992" w:type="dxa"/>
          </w:tcPr>
          <w:p w14:paraId="62C02188" w14:textId="3E3806D6" w:rsidR="006271D2" w:rsidRPr="008403F5" w:rsidRDefault="00B30B03" w:rsidP="006271D2">
            <w:pPr>
              <w:tabs>
                <w:tab w:val="clear" w:pos="680"/>
                <w:tab w:val="left" w:pos="498"/>
              </w:tabs>
              <w:spacing w:line="240" w:lineRule="auto"/>
              <w:ind w:left="-132" w:right="-63"/>
              <w:jc w:val="right"/>
              <w:rPr>
                <w:rFonts w:ascii="Browallia New" w:hAnsi="Browallia New" w:cs="Browallia New"/>
                <w:sz w:val="22"/>
                <w:szCs w:val="22"/>
              </w:rPr>
            </w:pPr>
            <w:r>
              <w:rPr>
                <w:rFonts w:ascii="Browallia New" w:hAnsi="Browallia New" w:cs="Browallia New"/>
                <w:sz w:val="22"/>
                <w:szCs w:val="22"/>
              </w:rPr>
              <w:t>4,96</w:t>
            </w:r>
            <w:r w:rsidR="000E2EA7">
              <w:rPr>
                <w:rFonts w:ascii="Browallia New" w:hAnsi="Browallia New" w:cs="Browallia New"/>
                <w:sz w:val="22"/>
                <w:szCs w:val="22"/>
              </w:rPr>
              <w:t xml:space="preserve"> </w:t>
            </w:r>
            <w:r>
              <w:rPr>
                <w:rFonts w:ascii="Browallia New" w:hAnsi="Browallia New" w:cs="Browallia New"/>
                <w:sz w:val="22"/>
                <w:szCs w:val="22"/>
              </w:rPr>
              <w:t>-</w:t>
            </w:r>
            <w:r w:rsidR="000E2EA7">
              <w:rPr>
                <w:rFonts w:ascii="Browallia New" w:hAnsi="Browallia New" w:cs="Browallia New"/>
                <w:sz w:val="22"/>
                <w:szCs w:val="22"/>
              </w:rPr>
              <w:t xml:space="preserve"> </w:t>
            </w:r>
            <w:r>
              <w:rPr>
                <w:rFonts w:ascii="Browallia New" w:hAnsi="Browallia New" w:cs="Browallia New"/>
                <w:sz w:val="22"/>
                <w:szCs w:val="22"/>
              </w:rPr>
              <w:t>7.60</w:t>
            </w:r>
          </w:p>
        </w:tc>
        <w:tc>
          <w:tcPr>
            <w:tcW w:w="979" w:type="dxa"/>
          </w:tcPr>
          <w:p w14:paraId="7FD33A0A" w14:textId="546F8930" w:rsidR="006271D2" w:rsidRPr="008403F5" w:rsidRDefault="006271D2" w:rsidP="006271D2">
            <w:pPr>
              <w:tabs>
                <w:tab w:val="clear" w:pos="680"/>
                <w:tab w:val="left" w:pos="498"/>
              </w:tabs>
              <w:spacing w:line="240" w:lineRule="auto"/>
              <w:ind w:left="-132" w:right="-63"/>
              <w:jc w:val="right"/>
              <w:rPr>
                <w:rFonts w:ascii="Browallia New" w:hAnsi="Browallia New" w:cs="Browallia New"/>
                <w:sz w:val="22"/>
                <w:szCs w:val="22"/>
              </w:rPr>
            </w:pPr>
            <w:r w:rsidRPr="008403F5">
              <w:rPr>
                <w:rFonts w:ascii="Browallia New" w:hAnsi="Browallia New" w:cs="Browallia New"/>
                <w:sz w:val="22"/>
                <w:szCs w:val="22"/>
              </w:rPr>
              <w:t>4.45 - 6.93</w:t>
            </w:r>
          </w:p>
        </w:tc>
        <w:tc>
          <w:tcPr>
            <w:tcW w:w="936" w:type="dxa"/>
          </w:tcPr>
          <w:p w14:paraId="65669774" w14:textId="21D231AB" w:rsidR="006271D2" w:rsidRPr="008403F5" w:rsidRDefault="002547E1" w:rsidP="00627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6,137</w:t>
            </w:r>
          </w:p>
        </w:tc>
        <w:tc>
          <w:tcPr>
            <w:tcW w:w="896" w:type="dxa"/>
          </w:tcPr>
          <w:p w14:paraId="2BCD26DE" w14:textId="11E96337" w:rsidR="006271D2" w:rsidRPr="006271D2" w:rsidRDefault="006271D2" w:rsidP="006271D2">
            <w:pPr>
              <w:spacing w:line="240" w:lineRule="auto"/>
              <w:ind w:left="-23" w:right="-7"/>
              <w:jc w:val="right"/>
              <w:rPr>
                <w:rFonts w:ascii="Browallia New" w:hAnsi="Browallia New" w:cs="Browallia New"/>
                <w:sz w:val="22"/>
                <w:szCs w:val="22"/>
              </w:rPr>
            </w:pPr>
            <w:r w:rsidRPr="006271D2">
              <w:rPr>
                <w:rFonts w:ascii="Browallia New" w:hAnsi="Browallia New" w:cs="Browallia New"/>
                <w:sz w:val="22"/>
                <w:szCs w:val="22"/>
              </w:rPr>
              <w:t xml:space="preserve"> 4,911 </w:t>
            </w:r>
          </w:p>
        </w:tc>
        <w:tc>
          <w:tcPr>
            <w:tcW w:w="903" w:type="dxa"/>
          </w:tcPr>
          <w:p w14:paraId="7858D16F" w14:textId="10A91E2D" w:rsidR="006271D2" w:rsidRPr="002F2F7F" w:rsidRDefault="00065F70" w:rsidP="00627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95,670</w:t>
            </w:r>
          </w:p>
        </w:tc>
        <w:tc>
          <w:tcPr>
            <w:tcW w:w="880" w:type="dxa"/>
          </w:tcPr>
          <w:p w14:paraId="026797C6" w14:textId="09FCE1AA" w:rsidR="006271D2" w:rsidRPr="006271D2" w:rsidRDefault="006271D2" w:rsidP="006271D2">
            <w:pPr>
              <w:spacing w:line="240" w:lineRule="auto"/>
              <w:ind w:left="-23" w:right="-7"/>
              <w:jc w:val="right"/>
              <w:rPr>
                <w:rFonts w:ascii="Browallia New" w:hAnsi="Browallia New" w:cs="Browallia New"/>
                <w:sz w:val="22"/>
                <w:szCs w:val="22"/>
              </w:rPr>
            </w:pPr>
            <w:r w:rsidRPr="006271D2">
              <w:rPr>
                <w:rFonts w:ascii="Browallia New" w:hAnsi="Browallia New" w:cs="Browallia New"/>
                <w:sz w:val="22"/>
                <w:szCs w:val="22"/>
              </w:rPr>
              <w:t xml:space="preserve"> 84,978 </w:t>
            </w:r>
          </w:p>
        </w:tc>
      </w:tr>
      <w:tr w:rsidR="006271D2" w:rsidRPr="006271D2" w14:paraId="6ACE84B3" w14:textId="77777777">
        <w:tc>
          <w:tcPr>
            <w:tcW w:w="2132" w:type="dxa"/>
            <w:vAlign w:val="bottom"/>
          </w:tcPr>
          <w:p w14:paraId="491848B7" w14:textId="77777777" w:rsidR="006271D2" w:rsidRPr="006271D2" w:rsidRDefault="006271D2" w:rsidP="006271D2">
            <w:pPr>
              <w:spacing w:line="240" w:lineRule="auto"/>
              <w:ind w:left="175"/>
              <w:rPr>
                <w:rFonts w:ascii="Browallia New" w:hAnsi="Browallia New" w:cs="Browallia New"/>
                <w:sz w:val="22"/>
                <w:szCs w:val="22"/>
              </w:rPr>
            </w:pPr>
            <w:r w:rsidRPr="006271D2">
              <w:rPr>
                <w:rFonts w:ascii="Browallia New" w:hAnsi="Browallia New" w:cs="Browallia New"/>
                <w:sz w:val="22"/>
                <w:szCs w:val="22"/>
              </w:rPr>
              <w:t xml:space="preserve">3 - 6 </w:t>
            </w:r>
            <w:r w:rsidRPr="006271D2">
              <w:rPr>
                <w:rFonts w:ascii="Browallia New" w:hAnsi="Browallia New" w:cs="Browallia New"/>
                <w:sz w:val="22"/>
                <w:szCs w:val="22"/>
                <w:cs/>
              </w:rPr>
              <w:t>เดือน</w:t>
            </w:r>
          </w:p>
        </w:tc>
        <w:tc>
          <w:tcPr>
            <w:tcW w:w="850" w:type="dxa"/>
          </w:tcPr>
          <w:p w14:paraId="43AA786F" w14:textId="6AC0749A" w:rsidR="006271D2" w:rsidRPr="008403F5" w:rsidRDefault="00B0637C" w:rsidP="00627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96,222</w:t>
            </w:r>
          </w:p>
        </w:tc>
        <w:tc>
          <w:tcPr>
            <w:tcW w:w="851" w:type="dxa"/>
          </w:tcPr>
          <w:p w14:paraId="7DDB2000" w14:textId="38720EDD" w:rsidR="006271D2" w:rsidRPr="008403F5" w:rsidRDefault="006271D2" w:rsidP="006271D2">
            <w:pPr>
              <w:spacing w:line="240" w:lineRule="auto"/>
              <w:ind w:left="-23" w:right="-7"/>
              <w:jc w:val="right"/>
              <w:rPr>
                <w:rFonts w:ascii="Browallia New" w:hAnsi="Browallia New" w:cs="Browallia New"/>
                <w:sz w:val="22"/>
                <w:szCs w:val="22"/>
              </w:rPr>
            </w:pPr>
            <w:r w:rsidRPr="008403F5">
              <w:rPr>
                <w:rFonts w:ascii="Browallia New" w:hAnsi="Browallia New" w:cs="Browallia New"/>
                <w:sz w:val="22"/>
                <w:szCs w:val="22"/>
              </w:rPr>
              <w:t xml:space="preserve"> 83,821 </w:t>
            </w:r>
          </w:p>
        </w:tc>
        <w:tc>
          <w:tcPr>
            <w:tcW w:w="992" w:type="dxa"/>
          </w:tcPr>
          <w:p w14:paraId="5A678C7F" w14:textId="5431ACC7" w:rsidR="006271D2" w:rsidRPr="008403F5" w:rsidRDefault="00B30B03" w:rsidP="006271D2">
            <w:pPr>
              <w:tabs>
                <w:tab w:val="clear" w:pos="680"/>
                <w:tab w:val="left" w:pos="498"/>
              </w:tabs>
              <w:spacing w:line="240" w:lineRule="auto"/>
              <w:ind w:left="-132" w:right="-63"/>
              <w:jc w:val="right"/>
              <w:rPr>
                <w:rFonts w:ascii="Browallia New" w:hAnsi="Browallia New" w:cs="Browallia New"/>
                <w:sz w:val="22"/>
                <w:szCs w:val="22"/>
              </w:rPr>
            </w:pPr>
            <w:r>
              <w:rPr>
                <w:rFonts w:ascii="Browallia New" w:hAnsi="Browallia New" w:cs="Browallia New"/>
                <w:sz w:val="22"/>
                <w:szCs w:val="22"/>
              </w:rPr>
              <w:t>10.15</w:t>
            </w:r>
            <w:r w:rsidR="000E2EA7">
              <w:rPr>
                <w:rFonts w:ascii="Browallia New" w:hAnsi="Browallia New" w:cs="Browallia New"/>
                <w:sz w:val="22"/>
                <w:szCs w:val="22"/>
              </w:rPr>
              <w:t xml:space="preserve"> </w:t>
            </w:r>
            <w:r>
              <w:rPr>
                <w:rFonts w:ascii="Browallia New" w:hAnsi="Browallia New" w:cs="Browallia New"/>
                <w:sz w:val="22"/>
                <w:szCs w:val="22"/>
              </w:rPr>
              <w:t>-</w:t>
            </w:r>
            <w:r w:rsidR="000E2EA7">
              <w:rPr>
                <w:rFonts w:ascii="Browallia New" w:hAnsi="Browallia New" w:cs="Browallia New"/>
                <w:sz w:val="22"/>
                <w:szCs w:val="22"/>
              </w:rPr>
              <w:t xml:space="preserve"> </w:t>
            </w:r>
            <w:r>
              <w:rPr>
                <w:rFonts w:ascii="Browallia New" w:hAnsi="Browallia New" w:cs="Browallia New"/>
                <w:sz w:val="22"/>
                <w:szCs w:val="22"/>
              </w:rPr>
              <w:t>23.10</w:t>
            </w:r>
          </w:p>
        </w:tc>
        <w:tc>
          <w:tcPr>
            <w:tcW w:w="979" w:type="dxa"/>
          </w:tcPr>
          <w:p w14:paraId="5185BE93" w14:textId="55EEE15C" w:rsidR="006271D2" w:rsidRPr="008403F5" w:rsidRDefault="006271D2" w:rsidP="006271D2">
            <w:pPr>
              <w:tabs>
                <w:tab w:val="clear" w:pos="680"/>
                <w:tab w:val="left" w:pos="498"/>
              </w:tabs>
              <w:spacing w:line="240" w:lineRule="auto"/>
              <w:ind w:left="-132" w:right="-63"/>
              <w:jc w:val="right"/>
              <w:rPr>
                <w:rFonts w:ascii="Browallia New" w:hAnsi="Browallia New" w:cs="Browallia New"/>
                <w:sz w:val="22"/>
                <w:szCs w:val="22"/>
              </w:rPr>
            </w:pPr>
            <w:r w:rsidRPr="008403F5">
              <w:rPr>
                <w:rFonts w:ascii="Browallia New" w:hAnsi="Browallia New" w:cs="Browallia New"/>
                <w:sz w:val="22"/>
                <w:szCs w:val="22"/>
              </w:rPr>
              <w:t>9.36 - 22.07</w:t>
            </w:r>
          </w:p>
        </w:tc>
        <w:tc>
          <w:tcPr>
            <w:tcW w:w="936" w:type="dxa"/>
          </w:tcPr>
          <w:p w14:paraId="12ECF076" w14:textId="4A5F9D90" w:rsidR="006271D2" w:rsidRPr="008403F5" w:rsidRDefault="002547E1" w:rsidP="00627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14,22</w:t>
            </w:r>
            <w:r w:rsidR="00093E60">
              <w:rPr>
                <w:rFonts w:ascii="Browallia New" w:hAnsi="Browallia New" w:cs="Browallia New"/>
                <w:sz w:val="22"/>
                <w:szCs w:val="22"/>
              </w:rPr>
              <w:t>8</w:t>
            </w:r>
          </w:p>
        </w:tc>
        <w:tc>
          <w:tcPr>
            <w:tcW w:w="896" w:type="dxa"/>
          </w:tcPr>
          <w:p w14:paraId="26D1974A" w14:textId="418FE5FC" w:rsidR="006271D2" w:rsidRPr="006271D2" w:rsidRDefault="006271D2" w:rsidP="006271D2">
            <w:pPr>
              <w:spacing w:line="240" w:lineRule="auto"/>
              <w:ind w:left="-23" w:right="-7"/>
              <w:jc w:val="right"/>
              <w:rPr>
                <w:rFonts w:ascii="Browallia New" w:hAnsi="Browallia New" w:cs="Browallia New"/>
                <w:sz w:val="22"/>
                <w:szCs w:val="22"/>
              </w:rPr>
            </w:pPr>
            <w:r w:rsidRPr="006271D2">
              <w:rPr>
                <w:rFonts w:ascii="Browallia New" w:hAnsi="Browallia New" w:cs="Browallia New"/>
                <w:sz w:val="22"/>
                <w:szCs w:val="22"/>
              </w:rPr>
              <w:t xml:space="preserve"> 11,691 </w:t>
            </w:r>
          </w:p>
        </w:tc>
        <w:tc>
          <w:tcPr>
            <w:tcW w:w="903" w:type="dxa"/>
          </w:tcPr>
          <w:p w14:paraId="51A5C31B" w14:textId="30C2CCD1" w:rsidR="006271D2" w:rsidRPr="002F2F7F" w:rsidRDefault="00065F70" w:rsidP="00627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81,994</w:t>
            </w:r>
          </w:p>
        </w:tc>
        <w:tc>
          <w:tcPr>
            <w:tcW w:w="880" w:type="dxa"/>
          </w:tcPr>
          <w:p w14:paraId="5F3AB8C0" w14:textId="4569F0C1" w:rsidR="006271D2" w:rsidRPr="006271D2" w:rsidRDefault="006271D2" w:rsidP="006271D2">
            <w:pPr>
              <w:spacing w:line="240" w:lineRule="auto"/>
              <w:ind w:left="-23" w:right="-7"/>
              <w:jc w:val="right"/>
              <w:rPr>
                <w:rFonts w:ascii="Browallia New" w:hAnsi="Browallia New" w:cs="Browallia New"/>
                <w:sz w:val="22"/>
                <w:szCs w:val="22"/>
              </w:rPr>
            </w:pPr>
            <w:r w:rsidRPr="006271D2">
              <w:rPr>
                <w:rFonts w:ascii="Browallia New" w:hAnsi="Browallia New" w:cs="Browallia New"/>
                <w:sz w:val="22"/>
                <w:szCs w:val="22"/>
              </w:rPr>
              <w:t xml:space="preserve"> 72,130 </w:t>
            </w:r>
          </w:p>
        </w:tc>
      </w:tr>
      <w:tr w:rsidR="006271D2" w:rsidRPr="006271D2" w14:paraId="6F8824BC" w14:textId="77777777">
        <w:tc>
          <w:tcPr>
            <w:tcW w:w="2132" w:type="dxa"/>
            <w:vAlign w:val="bottom"/>
          </w:tcPr>
          <w:p w14:paraId="0FC5B6E6" w14:textId="77777777" w:rsidR="006271D2" w:rsidRPr="006271D2" w:rsidRDefault="006271D2" w:rsidP="006271D2">
            <w:pPr>
              <w:spacing w:line="240" w:lineRule="auto"/>
              <w:ind w:left="175"/>
              <w:rPr>
                <w:rFonts w:ascii="Browallia New" w:hAnsi="Browallia New" w:cs="Browallia New"/>
                <w:sz w:val="22"/>
                <w:szCs w:val="22"/>
              </w:rPr>
            </w:pPr>
            <w:r w:rsidRPr="006271D2">
              <w:rPr>
                <w:rFonts w:ascii="Browallia New" w:hAnsi="Browallia New" w:cs="Browallia New"/>
                <w:sz w:val="22"/>
                <w:szCs w:val="22"/>
              </w:rPr>
              <w:t xml:space="preserve">7 - 12 </w:t>
            </w:r>
            <w:r w:rsidRPr="006271D2">
              <w:rPr>
                <w:rFonts w:ascii="Browallia New" w:hAnsi="Browallia New" w:cs="Browallia New"/>
                <w:sz w:val="22"/>
                <w:szCs w:val="22"/>
                <w:cs/>
              </w:rPr>
              <w:t>เดือน</w:t>
            </w:r>
          </w:p>
        </w:tc>
        <w:tc>
          <w:tcPr>
            <w:tcW w:w="850" w:type="dxa"/>
          </w:tcPr>
          <w:p w14:paraId="2F065060" w14:textId="2ACEFC09" w:rsidR="006271D2" w:rsidRPr="008403F5" w:rsidRDefault="00B0637C" w:rsidP="00627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44,17</w:t>
            </w:r>
            <w:r w:rsidR="001A6A01">
              <w:rPr>
                <w:rFonts w:ascii="Browallia New" w:hAnsi="Browallia New" w:cs="Browallia New"/>
                <w:sz w:val="22"/>
                <w:szCs w:val="22"/>
              </w:rPr>
              <w:t>1</w:t>
            </w:r>
          </w:p>
        </w:tc>
        <w:tc>
          <w:tcPr>
            <w:tcW w:w="851" w:type="dxa"/>
          </w:tcPr>
          <w:p w14:paraId="20463CE8" w14:textId="0AB116F8" w:rsidR="006271D2" w:rsidRPr="008403F5" w:rsidRDefault="006271D2" w:rsidP="006271D2">
            <w:pPr>
              <w:spacing w:line="240" w:lineRule="auto"/>
              <w:ind w:left="-23" w:right="-7"/>
              <w:jc w:val="right"/>
              <w:rPr>
                <w:rFonts w:ascii="Browallia New" w:hAnsi="Browallia New" w:cs="Browallia New"/>
                <w:sz w:val="22"/>
                <w:szCs w:val="22"/>
              </w:rPr>
            </w:pPr>
            <w:r w:rsidRPr="008403F5">
              <w:rPr>
                <w:rFonts w:ascii="Browallia New" w:hAnsi="Browallia New" w:cs="Browallia New"/>
                <w:sz w:val="22"/>
                <w:szCs w:val="22"/>
              </w:rPr>
              <w:t xml:space="preserve"> 46,274 </w:t>
            </w:r>
          </w:p>
        </w:tc>
        <w:tc>
          <w:tcPr>
            <w:tcW w:w="992" w:type="dxa"/>
          </w:tcPr>
          <w:p w14:paraId="419B5571" w14:textId="69A09753" w:rsidR="006271D2" w:rsidRPr="008403F5" w:rsidRDefault="00D4037C" w:rsidP="006271D2">
            <w:pPr>
              <w:tabs>
                <w:tab w:val="clear" w:pos="680"/>
                <w:tab w:val="left" w:pos="498"/>
              </w:tabs>
              <w:spacing w:line="240" w:lineRule="auto"/>
              <w:ind w:left="-132" w:right="-63"/>
              <w:jc w:val="right"/>
              <w:rPr>
                <w:rFonts w:ascii="Browallia New" w:hAnsi="Browallia New" w:cs="Browallia New"/>
                <w:sz w:val="22"/>
                <w:szCs w:val="22"/>
              </w:rPr>
            </w:pPr>
            <w:r>
              <w:rPr>
                <w:rFonts w:ascii="Browallia New" w:hAnsi="Browallia New" w:cs="Browallia New"/>
                <w:sz w:val="22"/>
                <w:szCs w:val="22"/>
              </w:rPr>
              <w:t>29.42</w:t>
            </w:r>
            <w:r w:rsidR="000E2EA7">
              <w:rPr>
                <w:rFonts w:ascii="Browallia New" w:hAnsi="Browallia New" w:cs="Browallia New"/>
                <w:sz w:val="22"/>
                <w:szCs w:val="22"/>
              </w:rPr>
              <w:t xml:space="preserve"> </w:t>
            </w:r>
            <w:r>
              <w:rPr>
                <w:rFonts w:ascii="Browallia New" w:hAnsi="Browallia New" w:cs="Browallia New"/>
                <w:sz w:val="22"/>
                <w:szCs w:val="22"/>
              </w:rPr>
              <w:t>-</w:t>
            </w:r>
            <w:r w:rsidR="000E2EA7">
              <w:rPr>
                <w:rFonts w:ascii="Browallia New" w:hAnsi="Browallia New" w:cs="Browallia New"/>
                <w:sz w:val="22"/>
                <w:szCs w:val="22"/>
              </w:rPr>
              <w:t xml:space="preserve"> </w:t>
            </w:r>
            <w:r>
              <w:rPr>
                <w:rFonts w:ascii="Browallia New" w:hAnsi="Browallia New" w:cs="Browallia New"/>
                <w:sz w:val="22"/>
                <w:szCs w:val="22"/>
              </w:rPr>
              <w:t>83.40</w:t>
            </w:r>
          </w:p>
        </w:tc>
        <w:tc>
          <w:tcPr>
            <w:tcW w:w="979" w:type="dxa"/>
          </w:tcPr>
          <w:p w14:paraId="7F299CA0" w14:textId="484867FA" w:rsidR="006271D2" w:rsidRPr="008403F5" w:rsidRDefault="006271D2" w:rsidP="006271D2">
            <w:pPr>
              <w:tabs>
                <w:tab w:val="clear" w:pos="680"/>
                <w:tab w:val="left" w:pos="498"/>
              </w:tabs>
              <w:spacing w:line="240" w:lineRule="auto"/>
              <w:ind w:left="-132" w:right="-63"/>
              <w:jc w:val="right"/>
              <w:rPr>
                <w:rFonts w:ascii="Browallia New" w:hAnsi="Browallia New" w:cs="Browallia New"/>
                <w:sz w:val="22"/>
                <w:szCs w:val="22"/>
              </w:rPr>
            </w:pPr>
            <w:r w:rsidRPr="008403F5">
              <w:rPr>
                <w:rFonts w:ascii="Browallia New" w:hAnsi="Browallia New" w:cs="Browallia New"/>
                <w:sz w:val="22"/>
                <w:szCs w:val="22"/>
              </w:rPr>
              <w:t>28.38 - 82.30</w:t>
            </w:r>
          </w:p>
        </w:tc>
        <w:tc>
          <w:tcPr>
            <w:tcW w:w="936" w:type="dxa"/>
          </w:tcPr>
          <w:p w14:paraId="7A6A9863" w14:textId="7C8E9C4C" w:rsidR="006271D2" w:rsidRPr="008403F5" w:rsidRDefault="002547E1" w:rsidP="006271D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21,08</w:t>
            </w:r>
            <w:r w:rsidR="0027203B">
              <w:rPr>
                <w:rFonts w:ascii="Browallia New" w:hAnsi="Browallia New" w:cs="Browallia New"/>
                <w:sz w:val="22"/>
                <w:szCs w:val="22"/>
              </w:rPr>
              <w:t>6</w:t>
            </w:r>
          </w:p>
        </w:tc>
        <w:tc>
          <w:tcPr>
            <w:tcW w:w="896" w:type="dxa"/>
          </w:tcPr>
          <w:p w14:paraId="66650E51" w14:textId="4876C671" w:rsidR="006271D2" w:rsidRPr="006271D2" w:rsidRDefault="006271D2" w:rsidP="006271D2">
            <w:pPr>
              <w:spacing w:line="240" w:lineRule="auto"/>
              <w:ind w:left="-23" w:right="-7"/>
              <w:jc w:val="right"/>
              <w:rPr>
                <w:rFonts w:ascii="Browallia New" w:hAnsi="Browallia New" w:cs="Browallia New"/>
                <w:sz w:val="22"/>
                <w:szCs w:val="22"/>
              </w:rPr>
            </w:pPr>
            <w:r w:rsidRPr="006271D2">
              <w:rPr>
                <w:rFonts w:ascii="Browallia New" w:hAnsi="Browallia New" w:cs="Browallia New"/>
                <w:sz w:val="22"/>
                <w:szCs w:val="22"/>
              </w:rPr>
              <w:t xml:space="preserve"> 21,731 </w:t>
            </w:r>
          </w:p>
        </w:tc>
        <w:tc>
          <w:tcPr>
            <w:tcW w:w="903" w:type="dxa"/>
          </w:tcPr>
          <w:p w14:paraId="4DE3191C" w14:textId="55F7D0E7" w:rsidR="006271D2" w:rsidRPr="002F2F7F" w:rsidRDefault="00044346" w:rsidP="006271D2">
            <w:pP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23,085</w:t>
            </w:r>
          </w:p>
        </w:tc>
        <w:tc>
          <w:tcPr>
            <w:tcW w:w="880" w:type="dxa"/>
          </w:tcPr>
          <w:p w14:paraId="1C471F4A" w14:textId="0C45E639" w:rsidR="006271D2" w:rsidRPr="006271D2" w:rsidRDefault="006271D2" w:rsidP="006271D2">
            <w:pPr>
              <w:spacing w:line="240" w:lineRule="auto"/>
              <w:ind w:left="-23" w:right="-7"/>
              <w:jc w:val="right"/>
              <w:rPr>
                <w:rFonts w:ascii="Browallia New" w:hAnsi="Browallia New" w:cs="Browallia New"/>
                <w:sz w:val="22"/>
                <w:szCs w:val="22"/>
              </w:rPr>
            </w:pPr>
            <w:r w:rsidRPr="006271D2">
              <w:rPr>
                <w:rFonts w:ascii="Browallia New" w:hAnsi="Browallia New" w:cs="Browallia New"/>
                <w:sz w:val="22"/>
                <w:szCs w:val="22"/>
              </w:rPr>
              <w:t xml:space="preserve"> 24,543 </w:t>
            </w:r>
          </w:p>
        </w:tc>
      </w:tr>
      <w:tr w:rsidR="006271D2" w:rsidRPr="006271D2" w14:paraId="2AF60541" w14:textId="77777777">
        <w:tc>
          <w:tcPr>
            <w:tcW w:w="2132" w:type="dxa"/>
            <w:vAlign w:val="bottom"/>
          </w:tcPr>
          <w:p w14:paraId="54F62BBE" w14:textId="77777777" w:rsidR="006271D2" w:rsidRPr="006271D2" w:rsidRDefault="006271D2" w:rsidP="006271D2">
            <w:pPr>
              <w:spacing w:line="240" w:lineRule="auto"/>
              <w:ind w:left="175" w:right="-89"/>
              <w:rPr>
                <w:rFonts w:ascii="Browallia New" w:hAnsi="Browallia New" w:cs="Browallia New"/>
                <w:sz w:val="22"/>
                <w:szCs w:val="22"/>
              </w:rPr>
            </w:pPr>
            <w:r w:rsidRPr="006271D2">
              <w:rPr>
                <w:rFonts w:ascii="Browallia New" w:hAnsi="Browallia New" w:cs="Browallia New"/>
                <w:sz w:val="22"/>
                <w:szCs w:val="22"/>
                <w:cs/>
              </w:rPr>
              <w:t xml:space="preserve">มากกว่า </w:t>
            </w:r>
            <w:r w:rsidRPr="006271D2">
              <w:rPr>
                <w:rFonts w:ascii="Browallia New" w:hAnsi="Browallia New" w:cs="Browallia New"/>
                <w:sz w:val="22"/>
                <w:szCs w:val="22"/>
              </w:rPr>
              <w:t>12</w:t>
            </w:r>
            <w:r w:rsidRPr="006271D2">
              <w:rPr>
                <w:rFonts w:ascii="Browallia New" w:hAnsi="Browallia New" w:cs="Browallia New"/>
                <w:sz w:val="22"/>
                <w:szCs w:val="22"/>
                <w:cs/>
              </w:rPr>
              <w:t xml:space="preserve"> เดือนขึ้นไป                </w:t>
            </w:r>
          </w:p>
        </w:tc>
        <w:tc>
          <w:tcPr>
            <w:tcW w:w="850" w:type="dxa"/>
          </w:tcPr>
          <w:p w14:paraId="02F90426" w14:textId="1E3CD7AA" w:rsidR="006271D2" w:rsidRPr="008403F5" w:rsidRDefault="00685C6D" w:rsidP="006271D2">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25,804</w:t>
            </w:r>
          </w:p>
        </w:tc>
        <w:tc>
          <w:tcPr>
            <w:tcW w:w="851" w:type="dxa"/>
          </w:tcPr>
          <w:p w14:paraId="2620DD67" w14:textId="46CAE409" w:rsidR="006271D2" w:rsidRPr="008403F5" w:rsidRDefault="006271D2" w:rsidP="006271D2">
            <w:pPr>
              <w:pBdr>
                <w:bottom w:val="single" w:sz="4" w:space="1" w:color="auto"/>
              </w:pBdr>
              <w:spacing w:line="240" w:lineRule="auto"/>
              <w:ind w:left="-23" w:right="-7"/>
              <w:jc w:val="right"/>
              <w:rPr>
                <w:rFonts w:ascii="Browallia New" w:hAnsi="Browallia New" w:cs="Browallia New"/>
                <w:sz w:val="22"/>
                <w:szCs w:val="22"/>
              </w:rPr>
            </w:pPr>
            <w:r w:rsidRPr="008403F5">
              <w:rPr>
                <w:rFonts w:ascii="Browallia New" w:hAnsi="Browallia New" w:cs="Browallia New"/>
                <w:sz w:val="22"/>
                <w:szCs w:val="22"/>
              </w:rPr>
              <w:t xml:space="preserve"> 27,751 </w:t>
            </w:r>
          </w:p>
        </w:tc>
        <w:tc>
          <w:tcPr>
            <w:tcW w:w="992" w:type="dxa"/>
          </w:tcPr>
          <w:p w14:paraId="55DA89B7" w14:textId="1E674448" w:rsidR="006271D2" w:rsidRPr="008403F5" w:rsidRDefault="00D4037C" w:rsidP="006271D2">
            <w:pPr>
              <w:tabs>
                <w:tab w:val="clear" w:pos="680"/>
                <w:tab w:val="left" w:pos="498"/>
              </w:tabs>
              <w:spacing w:line="240" w:lineRule="auto"/>
              <w:ind w:left="-132" w:right="-63"/>
              <w:jc w:val="right"/>
              <w:rPr>
                <w:rFonts w:ascii="Browallia New" w:hAnsi="Browallia New" w:cs="Browallia New"/>
                <w:sz w:val="22"/>
                <w:szCs w:val="22"/>
              </w:rPr>
            </w:pPr>
            <w:r>
              <w:rPr>
                <w:rFonts w:ascii="Browallia New" w:hAnsi="Browallia New" w:cs="Browallia New"/>
                <w:sz w:val="22"/>
                <w:szCs w:val="22"/>
              </w:rPr>
              <w:t>100.00</w:t>
            </w:r>
          </w:p>
        </w:tc>
        <w:tc>
          <w:tcPr>
            <w:tcW w:w="979" w:type="dxa"/>
          </w:tcPr>
          <w:p w14:paraId="3BE22565" w14:textId="1189D56F" w:rsidR="006271D2" w:rsidRPr="008403F5" w:rsidRDefault="006271D2" w:rsidP="006271D2">
            <w:pPr>
              <w:tabs>
                <w:tab w:val="clear" w:pos="680"/>
                <w:tab w:val="left" w:pos="498"/>
              </w:tabs>
              <w:spacing w:line="240" w:lineRule="auto"/>
              <w:ind w:left="-132" w:right="-63"/>
              <w:jc w:val="right"/>
              <w:rPr>
                <w:rFonts w:ascii="Browallia New" w:hAnsi="Browallia New" w:cs="Browallia New"/>
                <w:sz w:val="22"/>
                <w:szCs w:val="22"/>
              </w:rPr>
            </w:pPr>
            <w:r w:rsidRPr="008403F5">
              <w:rPr>
                <w:rFonts w:ascii="Browallia New" w:hAnsi="Browallia New" w:cs="Browallia New"/>
                <w:sz w:val="22"/>
                <w:szCs w:val="22"/>
              </w:rPr>
              <w:t>100</w:t>
            </w:r>
            <w:r w:rsidR="004C4951">
              <w:rPr>
                <w:rFonts w:ascii="Browallia New" w:hAnsi="Browallia New" w:cs="Browallia New"/>
                <w:sz w:val="22"/>
                <w:szCs w:val="22"/>
              </w:rPr>
              <w:t>.00</w:t>
            </w:r>
          </w:p>
        </w:tc>
        <w:tc>
          <w:tcPr>
            <w:tcW w:w="936" w:type="dxa"/>
          </w:tcPr>
          <w:p w14:paraId="6DC16D74" w14:textId="1CD5CFAB" w:rsidR="006271D2" w:rsidRPr="008403F5" w:rsidRDefault="002547E1" w:rsidP="006271D2">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25,804</w:t>
            </w:r>
          </w:p>
        </w:tc>
        <w:tc>
          <w:tcPr>
            <w:tcW w:w="896" w:type="dxa"/>
          </w:tcPr>
          <w:p w14:paraId="3090EC35" w14:textId="0FA7CB59" w:rsidR="006271D2" w:rsidRPr="006271D2" w:rsidRDefault="006271D2" w:rsidP="006271D2">
            <w:pPr>
              <w:pBdr>
                <w:bottom w:val="single" w:sz="4" w:space="1" w:color="auto"/>
              </w:pBdr>
              <w:spacing w:line="240" w:lineRule="auto"/>
              <w:ind w:left="-23" w:right="-7"/>
              <w:jc w:val="right"/>
              <w:rPr>
                <w:rFonts w:ascii="Browallia New" w:hAnsi="Browallia New" w:cs="Browallia New"/>
                <w:sz w:val="22"/>
                <w:szCs w:val="22"/>
              </w:rPr>
            </w:pPr>
            <w:r w:rsidRPr="006271D2">
              <w:rPr>
                <w:rFonts w:ascii="Browallia New" w:hAnsi="Browallia New" w:cs="Browallia New"/>
                <w:sz w:val="22"/>
                <w:szCs w:val="22"/>
              </w:rPr>
              <w:t xml:space="preserve"> 27,751 </w:t>
            </w:r>
          </w:p>
        </w:tc>
        <w:tc>
          <w:tcPr>
            <w:tcW w:w="903" w:type="dxa"/>
            <w:vAlign w:val="bottom"/>
          </w:tcPr>
          <w:p w14:paraId="42C28AD7" w14:textId="1F1604C3" w:rsidR="006271D2" w:rsidRPr="002F2F7F" w:rsidRDefault="00044346" w:rsidP="006271D2">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w:t>
            </w:r>
          </w:p>
        </w:tc>
        <w:tc>
          <w:tcPr>
            <w:tcW w:w="880" w:type="dxa"/>
          </w:tcPr>
          <w:p w14:paraId="3C552EED" w14:textId="709DBE78" w:rsidR="006271D2" w:rsidRPr="006271D2" w:rsidRDefault="006271D2" w:rsidP="006271D2">
            <w:pPr>
              <w:pBdr>
                <w:bottom w:val="single" w:sz="4" w:space="1" w:color="auto"/>
              </w:pBdr>
              <w:spacing w:line="240" w:lineRule="auto"/>
              <w:ind w:left="-23" w:right="-7"/>
              <w:jc w:val="right"/>
              <w:rPr>
                <w:rFonts w:ascii="Browallia New" w:hAnsi="Browallia New" w:cs="Browallia New"/>
                <w:sz w:val="22"/>
                <w:szCs w:val="22"/>
              </w:rPr>
            </w:pPr>
            <w:r w:rsidRPr="006271D2">
              <w:rPr>
                <w:rFonts w:ascii="Browallia New" w:hAnsi="Browallia New" w:cs="Browallia New"/>
                <w:sz w:val="22"/>
                <w:szCs w:val="22"/>
              </w:rPr>
              <w:t xml:space="preserve"> - </w:t>
            </w:r>
          </w:p>
        </w:tc>
      </w:tr>
      <w:tr w:rsidR="006271D2" w:rsidRPr="006271D2" w14:paraId="73AE2338" w14:textId="77777777" w:rsidTr="00845511">
        <w:tc>
          <w:tcPr>
            <w:tcW w:w="2132" w:type="dxa"/>
            <w:vAlign w:val="bottom"/>
          </w:tcPr>
          <w:p w14:paraId="3B344935" w14:textId="77777777" w:rsidR="006271D2" w:rsidRPr="006271D2" w:rsidRDefault="006271D2" w:rsidP="006271D2">
            <w:pPr>
              <w:spacing w:line="240" w:lineRule="auto"/>
              <w:rPr>
                <w:rFonts w:ascii="Browallia New" w:hAnsi="Browallia New" w:cs="Browallia New"/>
                <w:sz w:val="22"/>
                <w:szCs w:val="22"/>
              </w:rPr>
            </w:pPr>
            <w:r w:rsidRPr="006271D2">
              <w:rPr>
                <w:rFonts w:ascii="Browallia New" w:hAnsi="Browallia New" w:cs="Browallia New"/>
                <w:sz w:val="22"/>
                <w:szCs w:val="22"/>
                <w:cs/>
              </w:rPr>
              <w:t>รวม</w:t>
            </w:r>
          </w:p>
        </w:tc>
        <w:tc>
          <w:tcPr>
            <w:tcW w:w="850" w:type="dxa"/>
          </w:tcPr>
          <w:p w14:paraId="5FE951BD" w14:textId="7B3BC843" w:rsidR="006271D2" w:rsidRPr="008403F5" w:rsidRDefault="00685C6D" w:rsidP="006271D2">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461,20</w:t>
            </w:r>
            <w:r w:rsidR="001A6A01">
              <w:rPr>
                <w:rFonts w:ascii="Browallia New" w:hAnsi="Browallia New" w:cs="Browallia New"/>
                <w:sz w:val="22"/>
                <w:szCs w:val="22"/>
              </w:rPr>
              <w:t>4</w:t>
            </w:r>
          </w:p>
        </w:tc>
        <w:tc>
          <w:tcPr>
            <w:tcW w:w="851" w:type="dxa"/>
          </w:tcPr>
          <w:p w14:paraId="14F1B78C" w14:textId="709B1318" w:rsidR="006271D2" w:rsidRPr="008403F5" w:rsidRDefault="006271D2" w:rsidP="006271D2">
            <w:pPr>
              <w:pBdr>
                <w:bottom w:val="single" w:sz="12" w:space="1" w:color="auto"/>
              </w:pBdr>
              <w:spacing w:line="240" w:lineRule="auto"/>
              <w:ind w:left="-23" w:right="-7"/>
              <w:jc w:val="right"/>
              <w:rPr>
                <w:rFonts w:ascii="Browallia New" w:hAnsi="Browallia New" w:cs="Browallia New"/>
                <w:sz w:val="22"/>
                <w:szCs w:val="22"/>
              </w:rPr>
            </w:pPr>
            <w:r w:rsidRPr="008403F5">
              <w:rPr>
                <w:rFonts w:ascii="Browallia New" w:hAnsi="Browallia New" w:cs="Browallia New"/>
                <w:sz w:val="22"/>
                <w:szCs w:val="22"/>
              </w:rPr>
              <w:t>450,959</w:t>
            </w:r>
          </w:p>
        </w:tc>
        <w:tc>
          <w:tcPr>
            <w:tcW w:w="992" w:type="dxa"/>
          </w:tcPr>
          <w:p w14:paraId="181B4151" w14:textId="77777777" w:rsidR="006271D2" w:rsidRPr="008403F5" w:rsidRDefault="006271D2" w:rsidP="006271D2">
            <w:pPr>
              <w:spacing w:line="240" w:lineRule="auto"/>
              <w:ind w:left="-23" w:right="-7"/>
              <w:jc w:val="right"/>
              <w:rPr>
                <w:rFonts w:ascii="Browallia New" w:hAnsi="Browallia New" w:cs="Browallia New"/>
                <w:sz w:val="22"/>
                <w:szCs w:val="22"/>
              </w:rPr>
            </w:pPr>
          </w:p>
        </w:tc>
        <w:tc>
          <w:tcPr>
            <w:tcW w:w="979" w:type="dxa"/>
          </w:tcPr>
          <w:p w14:paraId="68A57087" w14:textId="77777777" w:rsidR="006271D2" w:rsidRPr="008403F5" w:rsidRDefault="006271D2" w:rsidP="006271D2">
            <w:pPr>
              <w:spacing w:line="240" w:lineRule="auto"/>
              <w:ind w:left="-23" w:right="-7"/>
              <w:jc w:val="right"/>
              <w:rPr>
                <w:rFonts w:ascii="Browallia New" w:hAnsi="Browallia New" w:cs="Browallia New"/>
                <w:sz w:val="22"/>
                <w:szCs w:val="22"/>
              </w:rPr>
            </w:pPr>
          </w:p>
        </w:tc>
        <w:tc>
          <w:tcPr>
            <w:tcW w:w="936" w:type="dxa"/>
          </w:tcPr>
          <w:p w14:paraId="2DDADC69" w14:textId="60FEE444" w:rsidR="006271D2" w:rsidRPr="008403F5" w:rsidRDefault="00863F69" w:rsidP="006271D2">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69,710</w:t>
            </w:r>
          </w:p>
        </w:tc>
        <w:tc>
          <w:tcPr>
            <w:tcW w:w="896" w:type="dxa"/>
          </w:tcPr>
          <w:p w14:paraId="40467B2A" w14:textId="3330D732" w:rsidR="006271D2" w:rsidRPr="006271D2" w:rsidRDefault="006271D2" w:rsidP="006271D2">
            <w:pPr>
              <w:pBdr>
                <w:bottom w:val="single" w:sz="12" w:space="1" w:color="auto"/>
              </w:pBdr>
              <w:spacing w:line="240" w:lineRule="auto"/>
              <w:ind w:left="-23" w:right="-7"/>
              <w:jc w:val="right"/>
              <w:rPr>
                <w:rFonts w:ascii="Browallia New" w:hAnsi="Browallia New" w:cs="Browallia New"/>
                <w:sz w:val="22"/>
                <w:szCs w:val="22"/>
              </w:rPr>
            </w:pPr>
            <w:r w:rsidRPr="006271D2">
              <w:rPr>
                <w:rFonts w:ascii="Browallia New" w:hAnsi="Browallia New" w:cs="Browallia New"/>
                <w:sz w:val="22"/>
                <w:szCs w:val="22"/>
              </w:rPr>
              <w:t>68,280</w:t>
            </w:r>
          </w:p>
        </w:tc>
        <w:tc>
          <w:tcPr>
            <w:tcW w:w="903" w:type="dxa"/>
          </w:tcPr>
          <w:p w14:paraId="6AEFDDFC" w14:textId="55F0ECC3" w:rsidR="006271D2" w:rsidRPr="002F2F7F" w:rsidRDefault="00D67A34" w:rsidP="006271D2">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391,494</w:t>
            </w:r>
          </w:p>
        </w:tc>
        <w:tc>
          <w:tcPr>
            <w:tcW w:w="880" w:type="dxa"/>
          </w:tcPr>
          <w:p w14:paraId="0F2403B0" w14:textId="6EA0F069" w:rsidR="006271D2" w:rsidRPr="006271D2" w:rsidRDefault="006271D2" w:rsidP="006271D2">
            <w:pPr>
              <w:pBdr>
                <w:bottom w:val="single" w:sz="12" w:space="1" w:color="auto"/>
              </w:pBdr>
              <w:spacing w:line="240" w:lineRule="auto"/>
              <w:ind w:left="-23" w:right="-7"/>
              <w:jc w:val="right"/>
              <w:rPr>
                <w:rFonts w:ascii="Browallia New" w:hAnsi="Browallia New" w:cs="Browallia New"/>
                <w:sz w:val="22"/>
                <w:szCs w:val="22"/>
              </w:rPr>
            </w:pPr>
            <w:r w:rsidRPr="006271D2">
              <w:rPr>
                <w:rFonts w:ascii="Browallia New" w:hAnsi="Browallia New" w:cs="Browallia New"/>
                <w:sz w:val="22"/>
                <w:szCs w:val="22"/>
              </w:rPr>
              <w:t xml:space="preserve">382,679 </w:t>
            </w:r>
          </w:p>
        </w:tc>
      </w:tr>
    </w:tbl>
    <w:p w14:paraId="7A8A0297"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p>
    <w:p w14:paraId="1B9266C0" w14:textId="30316843" w:rsidR="00F32A11" w:rsidRPr="00B03CCE" w:rsidRDefault="00F32A11" w:rsidP="00F32A11">
      <w:pPr>
        <w:pStyle w:val="a3"/>
        <w:ind w:left="426"/>
        <w:jc w:val="thaiDistribute"/>
        <w:rPr>
          <w:rFonts w:ascii="Browallia New" w:hAnsi="Browallia New" w:cs="Browallia New"/>
          <w:spacing w:val="-2"/>
          <w:sz w:val="28"/>
          <w:szCs w:val="28"/>
          <w:cs/>
          <w:lang w:val="en-US"/>
        </w:rPr>
      </w:pPr>
      <w:r w:rsidRPr="00B03CCE">
        <w:rPr>
          <w:rFonts w:ascii="Browallia New" w:hAnsi="Browallia New" w:cs="Browallia New"/>
          <w:spacing w:val="-2"/>
          <w:sz w:val="28"/>
          <w:szCs w:val="28"/>
          <w:cs/>
          <w:lang w:val="en-US"/>
        </w:rPr>
        <w:t xml:space="preserve">ณ วันที่ </w:t>
      </w:r>
      <w:r w:rsidR="006478AB" w:rsidRPr="006478AB">
        <w:rPr>
          <w:rFonts w:ascii="Browallia New" w:hAnsi="Browallia New" w:cs="Browallia New"/>
          <w:sz w:val="28"/>
          <w:szCs w:val="28"/>
          <w:lang w:val="en-US"/>
        </w:rPr>
        <w:t>30</w:t>
      </w:r>
      <w:r w:rsidR="006478AB" w:rsidRPr="006478AB">
        <w:rPr>
          <w:rFonts w:ascii="Browallia New" w:hAnsi="Browallia New" w:cs="Browallia New" w:hint="cs"/>
          <w:sz w:val="28"/>
          <w:szCs w:val="28"/>
          <w:cs/>
        </w:rPr>
        <w:t xml:space="preserve"> มิถุนายน</w:t>
      </w:r>
      <w:r w:rsidR="006271D2" w:rsidRPr="00B737D5">
        <w:rPr>
          <w:rFonts w:ascii="Browallia New" w:hAnsi="Browallia New" w:cs="Browallia New" w:hint="cs"/>
          <w:sz w:val="28"/>
          <w:szCs w:val="28"/>
          <w:cs/>
        </w:rPr>
        <w:t xml:space="preserve"> </w:t>
      </w:r>
      <w:r w:rsidR="006271D2" w:rsidRPr="00B737D5">
        <w:rPr>
          <w:rFonts w:ascii="Browallia New" w:hAnsi="Browallia New" w:cs="Browallia New"/>
          <w:sz w:val="28"/>
          <w:szCs w:val="28"/>
        </w:rPr>
        <w:t>256</w:t>
      </w:r>
      <w:r w:rsidR="006271D2">
        <w:rPr>
          <w:rFonts w:ascii="Browallia New" w:hAnsi="Browallia New" w:cs="Browallia New"/>
          <w:sz w:val="28"/>
          <w:szCs w:val="28"/>
        </w:rPr>
        <w:t>6</w:t>
      </w:r>
      <w:r w:rsidR="006271D2" w:rsidRPr="00B737D5">
        <w:rPr>
          <w:rFonts w:ascii="Browallia New" w:hAnsi="Browallia New" w:cs="Browallia New"/>
          <w:sz w:val="28"/>
          <w:szCs w:val="28"/>
          <w:cs/>
        </w:rPr>
        <w:t xml:space="preserve"> และ วันที่ </w:t>
      </w:r>
      <w:r w:rsidR="006271D2" w:rsidRPr="00B737D5">
        <w:rPr>
          <w:rFonts w:ascii="Browallia New" w:hAnsi="Browallia New" w:cs="Browallia New"/>
          <w:sz w:val="28"/>
          <w:szCs w:val="28"/>
          <w:lang w:val="en-GB"/>
        </w:rPr>
        <w:t>31</w:t>
      </w:r>
      <w:r w:rsidR="006271D2" w:rsidRPr="00B737D5">
        <w:rPr>
          <w:rFonts w:ascii="Browallia New" w:hAnsi="Browallia New" w:cs="Browallia New"/>
          <w:sz w:val="28"/>
          <w:szCs w:val="28"/>
          <w:cs/>
        </w:rPr>
        <w:t xml:space="preserve"> ธันวาคม </w:t>
      </w:r>
      <w:r w:rsidR="006271D2" w:rsidRPr="00B737D5">
        <w:rPr>
          <w:rFonts w:ascii="Browallia New" w:hAnsi="Browallia New" w:cs="Browallia New"/>
          <w:sz w:val="28"/>
          <w:szCs w:val="28"/>
          <w:lang w:val="en-GB"/>
        </w:rPr>
        <w:t>256</w:t>
      </w:r>
      <w:r w:rsidR="006271D2">
        <w:rPr>
          <w:rFonts w:ascii="Browallia New" w:hAnsi="Browallia New" w:cs="Browallia New"/>
          <w:sz w:val="28"/>
          <w:szCs w:val="28"/>
          <w:lang w:val="en-GB"/>
        </w:rPr>
        <w:t>5</w:t>
      </w:r>
      <w:r w:rsidRPr="00B03CCE">
        <w:rPr>
          <w:rFonts w:ascii="Browallia New" w:hAnsi="Browallia New" w:cs="Browallia New"/>
          <w:spacing w:val="-6"/>
          <w:sz w:val="28"/>
          <w:szCs w:val="28"/>
          <w:lang w:val="en-US"/>
        </w:rPr>
        <w:t xml:space="preserve"> </w:t>
      </w:r>
      <w:bookmarkStart w:id="2" w:name="_Hlk8317889"/>
      <w:r w:rsidRPr="00B03CCE">
        <w:rPr>
          <w:rFonts w:ascii="Browallia New" w:hAnsi="Browallia New" w:cs="Browallia New"/>
          <w:spacing w:val="-2"/>
          <w:sz w:val="28"/>
          <w:szCs w:val="28"/>
          <w:cs/>
          <w:lang w:val="en-US"/>
        </w:rPr>
        <w:t xml:space="preserve">ยอดคงเหลือของลูกหนี้ตามสัญญาเช่าซื้อที่ค้างชำระเกินกว่า </w:t>
      </w:r>
      <w:r w:rsidRPr="00B03CCE">
        <w:rPr>
          <w:rFonts w:ascii="Browallia New" w:hAnsi="Browallia New" w:cs="Browallia New"/>
          <w:spacing w:val="-2"/>
          <w:sz w:val="28"/>
          <w:szCs w:val="28"/>
          <w:lang w:val="en-US"/>
        </w:rPr>
        <w:br/>
        <w:t>3</w:t>
      </w:r>
      <w:r w:rsidRPr="00B03CCE">
        <w:rPr>
          <w:rFonts w:ascii="Browallia New" w:hAnsi="Browallia New" w:cs="Browallia New"/>
          <w:spacing w:val="-2"/>
          <w:sz w:val="28"/>
          <w:szCs w:val="28"/>
          <w:cs/>
          <w:lang w:val="en-US"/>
        </w:rPr>
        <w:t xml:space="preserve"> งวด ที่บริษัทและบริษัทย่อยยังคงรับรู้</w:t>
      </w:r>
      <w:r w:rsidRPr="002C7882">
        <w:rPr>
          <w:rFonts w:ascii="Browallia New" w:hAnsi="Browallia New" w:cs="Browallia New"/>
          <w:spacing w:val="-2"/>
          <w:sz w:val="28"/>
          <w:szCs w:val="28"/>
          <w:cs/>
          <w:lang w:val="en-US"/>
        </w:rPr>
        <w:t xml:space="preserve">รายได้เป็นจำนวนประมาณ </w:t>
      </w:r>
      <w:r w:rsidR="002C7882" w:rsidRPr="002C7882">
        <w:rPr>
          <w:rFonts w:ascii="Browallia New" w:hAnsi="Browallia New" w:cs="Browallia New"/>
          <w:sz w:val="28"/>
          <w:szCs w:val="28"/>
          <w:lang w:val="en-US"/>
        </w:rPr>
        <w:t>101</w:t>
      </w:r>
      <w:r w:rsidR="00081015" w:rsidRPr="002C7882">
        <w:rPr>
          <w:rFonts w:ascii="Browallia New" w:hAnsi="Browallia New" w:cs="Browallia New"/>
          <w:sz w:val="28"/>
          <w:szCs w:val="28"/>
          <w:lang w:val="en-US"/>
        </w:rPr>
        <w:t>.</w:t>
      </w:r>
      <w:r w:rsidR="002C7882" w:rsidRPr="002C7882">
        <w:rPr>
          <w:rFonts w:ascii="Browallia New" w:hAnsi="Browallia New" w:cs="Browallia New"/>
          <w:sz w:val="28"/>
          <w:szCs w:val="28"/>
          <w:lang w:val="en-US"/>
        </w:rPr>
        <w:t>92</w:t>
      </w:r>
      <w:r w:rsidRPr="002C7882">
        <w:rPr>
          <w:rFonts w:ascii="Browallia New" w:hAnsi="Browallia New" w:cs="Browallia New"/>
          <w:spacing w:val="-2"/>
          <w:sz w:val="28"/>
          <w:szCs w:val="28"/>
          <w:lang w:val="en-US"/>
        </w:rPr>
        <w:t xml:space="preserve"> </w:t>
      </w:r>
      <w:bookmarkEnd w:id="2"/>
      <w:r w:rsidRPr="002C7882">
        <w:rPr>
          <w:rFonts w:ascii="Browallia New" w:hAnsi="Browallia New" w:cs="Browallia New"/>
          <w:spacing w:val="-2"/>
          <w:sz w:val="28"/>
          <w:szCs w:val="28"/>
          <w:cs/>
          <w:lang w:val="en-US"/>
        </w:rPr>
        <w:t xml:space="preserve">ล้านบาท และ </w:t>
      </w:r>
      <w:r w:rsidRPr="002C7882">
        <w:rPr>
          <w:rFonts w:ascii="Browallia New" w:hAnsi="Browallia New" w:cs="Browallia New" w:hint="cs"/>
          <w:spacing w:val="-2"/>
          <w:sz w:val="28"/>
          <w:szCs w:val="28"/>
          <w:cs/>
          <w:lang w:val="en-US"/>
        </w:rPr>
        <w:t xml:space="preserve">จำนวน </w:t>
      </w:r>
      <w:r w:rsidR="00492124" w:rsidRPr="002C7882">
        <w:rPr>
          <w:rFonts w:ascii="Browallia New" w:hAnsi="Browallia New" w:cs="Browallia New"/>
          <w:sz w:val="28"/>
          <w:szCs w:val="28"/>
          <w:lang w:val="en-GB"/>
        </w:rPr>
        <w:t>8</w:t>
      </w:r>
      <w:r w:rsidR="00E4684D" w:rsidRPr="002C7882">
        <w:rPr>
          <w:rFonts w:ascii="Browallia New" w:hAnsi="Browallia New" w:cs="Browallia New" w:hint="cs"/>
          <w:sz w:val="28"/>
          <w:szCs w:val="28"/>
          <w:cs/>
          <w:lang w:val="en-GB"/>
        </w:rPr>
        <w:t>4</w:t>
      </w:r>
      <w:r w:rsidR="00E4684D" w:rsidRPr="002C7882">
        <w:rPr>
          <w:rFonts w:ascii="Browallia New" w:hAnsi="Browallia New" w:cs="Browallia New" w:hint="cs"/>
          <w:sz w:val="28"/>
          <w:szCs w:val="28"/>
          <w:cs/>
        </w:rPr>
        <w:t>.87</w:t>
      </w:r>
      <w:r w:rsidRPr="002C7882">
        <w:rPr>
          <w:rFonts w:ascii="Browallia New" w:hAnsi="Browallia New" w:cs="Browallia New"/>
          <w:spacing w:val="-2"/>
          <w:sz w:val="28"/>
          <w:szCs w:val="28"/>
          <w:lang w:val="en-US"/>
        </w:rPr>
        <w:t xml:space="preserve"> </w:t>
      </w:r>
      <w:r w:rsidRPr="002C7882">
        <w:rPr>
          <w:rFonts w:ascii="Browallia New" w:hAnsi="Browallia New" w:cs="Browallia New"/>
          <w:spacing w:val="-2"/>
          <w:sz w:val="28"/>
          <w:szCs w:val="28"/>
          <w:cs/>
          <w:lang w:val="en-US"/>
        </w:rPr>
        <w:t>ล้านบาท ตามลำดับ (งบการเงินเฉพาะของบริษัท</w:t>
      </w:r>
      <w:r w:rsidRPr="002C7882">
        <w:rPr>
          <w:rFonts w:ascii="Browallia New" w:hAnsi="Browallia New" w:cs="Browallia New"/>
          <w:spacing w:val="-2"/>
          <w:sz w:val="28"/>
          <w:szCs w:val="28"/>
          <w:lang w:val="en-US"/>
        </w:rPr>
        <w:t xml:space="preserve"> </w:t>
      </w:r>
      <w:r w:rsidRPr="002C7882">
        <w:rPr>
          <w:rFonts w:ascii="Browallia New" w:hAnsi="Browallia New" w:cs="Browallia New"/>
          <w:spacing w:val="-2"/>
          <w:sz w:val="28"/>
          <w:szCs w:val="28"/>
          <w:cs/>
          <w:lang w:val="en-US"/>
        </w:rPr>
        <w:t xml:space="preserve">: </w:t>
      </w:r>
      <w:bookmarkStart w:id="3" w:name="_Hlk8317903"/>
      <w:r w:rsidRPr="002C7882">
        <w:rPr>
          <w:rFonts w:ascii="Browallia New" w:hAnsi="Browallia New" w:cs="Browallia New" w:hint="cs"/>
          <w:spacing w:val="-2"/>
          <w:sz w:val="28"/>
          <w:szCs w:val="28"/>
          <w:cs/>
          <w:lang w:val="en-US"/>
        </w:rPr>
        <w:t xml:space="preserve">จำนวน </w:t>
      </w:r>
      <w:bookmarkEnd w:id="3"/>
      <w:r w:rsidR="00CD40EC" w:rsidRPr="002C7882">
        <w:rPr>
          <w:rFonts w:ascii="Browallia New" w:hAnsi="Browallia New" w:cs="Browallia New"/>
          <w:sz w:val="28"/>
          <w:szCs w:val="28"/>
          <w:lang w:val="en-GB"/>
        </w:rPr>
        <w:t>2</w:t>
      </w:r>
      <w:r w:rsidR="002C7882" w:rsidRPr="002C7882">
        <w:rPr>
          <w:rFonts w:ascii="Browallia New" w:hAnsi="Browallia New" w:cs="Browallia New"/>
          <w:sz w:val="28"/>
          <w:szCs w:val="28"/>
          <w:lang w:val="en-GB"/>
        </w:rPr>
        <w:t>7</w:t>
      </w:r>
      <w:r w:rsidR="00CD40EC" w:rsidRPr="002C7882">
        <w:rPr>
          <w:rFonts w:ascii="Browallia New" w:hAnsi="Browallia New" w:cs="Browallia New"/>
          <w:sz w:val="28"/>
          <w:szCs w:val="28"/>
          <w:lang w:val="en-GB"/>
        </w:rPr>
        <w:t>.</w:t>
      </w:r>
      <w:r w:rsidR="002C7882" w:rsidRPr="002C7882">
        <w:rPr>
          <w:rFonts w:ascii="Browallia New" w:hAnsi="Browallia New" w:cs="Browallia New"/>
          <w:sz w:val="28"/>
          <w:szCs w:val="28"/>
          <w:lang w:val="en-GB"/>
        </w:rPr>
        <w:t>47</w:t>
      </w:r>
      <w:r w:rsidR="007D5445" w:rsidRPr="002C7882">
        <w:rPr>
          <w:rFonts w:ascii="Browallia New" w:hAnsi="Browallia New" w:cs="Browallia New" w:hint="cs"/>
          <w:spacing w:val="-2"/>
          <w:sz w:val="28"/>
          <w:szCs w:val="28"/>
          <w:cs/>
          <w:lang w:val="en-US"/>
        </w:rPr>
        <w:t xml:space="preserve"> </w:t>
      </w:r>
      <w:r w:rsidRPr="002C7882">
        <w:rPr>
          <w:rFonts w:ascii="Browallia New" w:hAnsi="Browallia New" w:cs="Browallia New"/>
          <w:spacing w:val="-2"/>
          <w:sz w:val="28"/>
          <w:szCs w:val="28"/>
          <w:cs/>
          <w:lang w:val="en-US"/>
        </w:rPr>
        <w:t>ล้านบาท</w:t>
      </w:r>
      <w:r w:rsidRPr="00713CBC">
        <w:rPr>
          <w:rFonts w:ascii="Browallia New" w:hAnsi="Browallia New" w:cs="Browallia New"/>
          <w:spacing w:val="-2"/>
          <w:sz w:val="28"/>
          <w:szCs w:val="28"/>
          <w:cs/>
          <w:lang w:val="en-US"/>
        </w:rPr>
        <w:t xml:space="preserve"> และ </w:t>
      </w:r>
      <w:r w:rsidRPr="00713CBC">
        <w:rPr>
          <w:rFonts w:ascii="Browallia New" w:hAnsi="Browallia New" w:cs="Browallia New" w:hint="cs"/>
          <w:spacing w:val="-2"/>
          <w:sz w:val="28"/>
          <w:szCs w:val="28"/>
          <w:cs/>
          <w:lang w:val="en-US"/>
        </w:rPr>
        <w:t>จำนวน</w:t>
      </w:r>
      <w:r w:rsidRPr="00B03CCE">
        <w:rPr>
          <w:rFonts w:ascii="Browallia New" w:hAnsi="Browallia New" w:cs="Browallia New"/>
          <w:spacing w:val="-2"/>
          <w:sz w:val="28"/>
          <w:szCs w:val="28"/>
          <w:cs/>
          <w:lang w:val="en-US"/>
        </w:rPr>
        <w:t xml:space="preserve"> </w:t>
      </w:r>
      <w:r w:rsidR="00663059">
        <w:rPr>
          <w:rFonts w:ascii="Browallia New" w:hAnsi="Browallia New" w:cs="Browallia New"/>
          <w:sz w:val="28"/>
          <w:szCs w:val="28"/>
          <w:lang w:val="en-GB"/>
        </w:rPr>
        <w:t>22.29</w:t>
      </w:r>
      <w:r w:rsidRPr="00663059">
        <w:rPr>
          <w:rFonts w:ascii="Browallia New" w:hAnsi="Browallia New" w:cs="Browallia New"/>
          <w:spacing w:val="-2"/>
          <w:sz w:val="28"/>
          <w:szCs w:val="28"/>
          <w:cs/>
          <w:lang w:val="en-US"/>
        </w:rPr>
        <w:t xml:space="preserve"> ล้าน</w:t>
      </w:r>
      <w:r w:rsidRPr="00B03CCE">
        <w:rPr>
          <w:rFonts w:ascii="Browallia New" w:hAnsi="Browallia New" w:cs="Browallia New"/>
          <w:spacing w:val="-2"/>
          <w:sz w:val="28"/>
          <w:szCs w:val="28"/>
          <w:cs/>
          <w:lang w:val="en-US"/>
        </w:rPr>
        <w:t>บาท ตามลำดับ)</w:t>
      </w:r>
    </w:p>
    <w:p w14:paraId="5A7C8C05" w14:textId="77777777" w:rsidR="00F32A11"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lang w:val="th-TH"/>
        </w:rPr>
      </w:pPr>
    </w:p>
    <w:p w14:paraId="37C2943E" w14:textId="77777777" w:rsidR="00E17862" w:rsidRPr="00B737D5" w:rsidRDefault="00E17862"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th-TH"/>
        </w:rPr>
      </w:pPr>
    </w:p>
    <w:p w14:paraId="77148576" w14:textId="5FF62C11" w:rsidR="00F32A11" w:rsidRPr="00B737D5" w:rsidRDefault="00F32A11" w:rsidP="00F32A11">
      <w:pPr>
        <w:pStyle w:val="a3"/>
        <w:tabs>
          <w:tab w:val="clear" w:pos="1080"/>
        </w:tabs>
        <w:ind w:left="426"/>
        <w:jc w:val="thaiDistribute"/>
        <w:rPr>
          <w:rFonts w:ascii="Browallia New" w:hAnsi="Browallia New" w:cs="Browallia New"/>
          <w:sz w:val="28"/>
          <w:szCs w:val="28"/>
          <w:cs/>
        </w:rPr>
      </w:pPr>
      <w:r w:rsidRPr="00B737D5">
        <w:rPr>
          <w:rFonts w:ascii="Browallia New" w:hAnsi="Browallia New" w:cs="Browallia New"/>
          <w:sz w:val="28"/>
          <w:szCs w:val="28"/>
          <w:cs/>
        </w:rPr>
        <w:lastRenderedPageBreak/>
        <w:t>การเปลี่ยนแปลงของค่าเผื่อผลขาดทุนด้านเครดิตที่คาดว่าจะเกิดขึ้น - ลูกหนี้ตามสัญญาเช่าซื้อ</w:t>
      </w:r>
      <w:r w:rsidR="007A40F5" w:rsidRPr="007A40F5">
        <w:rPr>
          <w:rFonts w:ascii="Browallia New" w:hAnsi="Browallia New" w:cs="Browallia New"/>
          <w:sz w:val="28"/>
          <w:szCs w:val="28"/>
          <w:cs/>
        </w:rPr>
        <w:t>สำหรับงวด</w:t>
      </w:r>
      <w:r w:rsidR="007A40F5" w:rsidRPr="007A40F5">
        <w:rPr>
          <w:rFonts w:ascii="Browallia New" w:hAnsi="Browallia New" w:cs="Browallia New" w:hint="cs"/>
          <w:sz w:val="28"/>
          <w:szCs w:val="28"/>
          <w:cs/>
        </w:rPr>
        <w:t>หก</w:t>
      </w:r>
      <w:r w:rsidR="007A40F5" w:rsidRPr="007A40F5">
        <w:rPr>
          <w:rFonts w:ascii="Browallia New" w:hAnsi="Browallia New" w:cs="Browallia New"/>
          <w:sz w:val="28"/>
          <w:szCs w:val="28"/>
          <w:cs/>
        </w:rPr>
        <w:t>เดือนสิ้นสุดวันที่</w:t>
      </w:r>
      <w:r w:rsidR="007A40F5" w:rsidRPr="007A40F5">
        <w:rPr>
          <w:rFonts w:ascii="Browallia New" w:hAnsi="Browallia New" w:cs="Browallia New" w:hint="cs"/>
          <w:sz w:val="28"/>
          <w:szCs w:val="28"/>
          <w:cs/>
        </w:rPr>
        <w:t xml:space="preserve"> </w:t>
      </w:r>
      <w:r w:rsidR="007A40F5" w:rsidRPr="007A40F5">
        <w:rPr>
          <w:rFonts w:ascii="Browallia New" w:hAnsi="Browallia New" w:cs="Browallia New"/>
          <w:sz w:val="28"/>
          <w:szCs w:val="28"/>
          <w:lang w:val="en-US"/>
        </w:rPr>
        <w:t>30</w:t>
      </w:r>
      <w:r w:rsidR="007A40F5" w:rsidRPr="007A40F5">
        <w:rPr>
          <w:rFonts w:ascii="Browallia New" w:hAnsi="Browallia New" w:cs="Browallia New" w:hint="cs"/>
          <w:sz w:val="28"/>
          <w:szCs w:val="28"/>
          <w:cs/>
        </w:rPr>
        <w:t xml:space="preserve"> มิถุนายน</w:t>
      </w:r>
      <w:r w:rsidR="00464CB4" w:rsidRPr="00B737D5">
        <w:rPr>
          <w:rFonts w:ascii="Browallia New" w:hAnsi="Browallia New" w:cs="Browallia New" w:hint="cs"/>
          <w:sz w:val="28"/>
          <w:szCs w:val="28"/>
          <w:cs/>
        </w:rPr>
        <w:t xml:space="preserve"> </w:t>
      </w:r>
      <w:r w:rsidR="00464CB4" w:rsidRPr="00B737D5">
        <w:rPr>
          <w:rFonts w:ascii="Browallia New" w:hAnsi="Browallia New" w:cs="Browallia New"/>
          <w:sz w:val="28"/>
          <w:szCs w:val="28"/>
        </w:rPr>
        <w:t>256</w:t>
      </w:r>
      <w:r w:rsidR="00464CB4">
        <w:rPr>
          <w:rFonts w:ascii="Browallia New" w:hAnsi="Browallia New" w:cs="Browallia New"/>
          <w:sz w:val="28"/>
          <w:szCs w:val="28"/>
        </w:rPr>
        <w:t>6</w:t>
      </w:r>
      <w:r w:rsidRPr="00B737D5">
        <w:rPr>
          <w:rFonts w:ascii="Browallia New" w:hAnsi="Browallia New" w:cs="Browallia New"/>
          <w:sz w:val="28"/>
          <w:szCs w:val="28"/>
          <w:lang w:val="en-US"/>
        </w:rPr>
        <w:t xml:space="preserve"> </w:t>
      </w:r>
      <w:r w:rsidRPr="00B737D5">
        <w:rPr>
          <w:rFonts w:ascii="Browallia New" w:hAnsi="Browallia New" w:cs="Browallia New"/>
          <w:sz w:val="28"/>
          <w:szCs w:val="28"/>
          <w:cs/>
        </w:rPr>
        <w:t>มีดังนี้</w:t>
      </w:r>
    </w:p>
    <w:p w14:paraId="6951046A" w14:textId="77777777" w:rsidR="00F32A11" w:rsidRPr="00B737D5" w:rsidRDefault="00F32A11" w:rsidP="00F32A11">
      <w:pPr>
        <w:pStyle w:val="a3"/>
        <w:tabs>
          <w:tab w:val="clear" w:pos="1080"/>
        </w:tabs>
        <w:ind w:left="426"/>
        <w:jc w:val="thaiDistribute"/>
        <w:rPr>
          <w:rFonts w:ascii="Browallia New" w:hAnsi="Browallia New" w:cs="Browallia New"/>
          <w:sz w:val="26"/>
          <w:szCs w:val="26"/>
          <w:cs/>
        </w:rPr>
      </w:pPr>
    </w:p>
    <w:tbl>
      <w:tblPr>
        <w:tblW w:w="9250" w:type="dxa"/>
        <w:tblInd w:w="322" w:type="dxa"/>
        <w:tblBorders>
          <w:bottom w:val="single" w:sz="4" w:space="0" w:color="auto"/>
        </w:tblBorders>
        <w:tblLook w:val="00A0" w:firstRow="1" w:lastRow="0" w:firstColumn="1" w:lastColumn="0" w:noHBand="0" w:noVBand="0"/>
      </w:tblPr>
      <w:tblGrid>
        <w:gridCol w:w="4430"/>
        <w:gridCol w:w="2268"/>
        <w:gridCol w:w="284"/>
        <w:gridCol w:w="2268"/>
      </w:tblGrid>
      <w:tr w:rsidR="00F32A11" w:rsidRPr="00B737D5" w14:paraId="4136E19A" w14:textId="77777777" w:rsidTr="004A6CC6">
        <w:trPr>
          <w:trHeight w:val="289"/>
        </w:trPr>
        <w:tc>
          <w:tcPr>
            <w:tcW w:w="4430" w:type="dxa"/>
            <w:noWrap/>
            <w:vAlign w:val="bottom"/>
          </w:tcPr>
          <w:p w14:paraId="64233CC8" w14:textId="77777777" w:rsidR="00F32A11" w:rsidRPr="00B737D5" w:rsidRDefault="00F32A11" w:rsidP="007932B2">
            <w:pPr>
              <w:tabs>
                <w:tab w:val="clear" w:pos="1644"/>
              </w:tabs>
              <w:spacing w:line="240" w:lineRule="auto"/>
              <w:ind w:right="38"/>
              <w:jc w:val="right"/>
              <w:rPr>
                <w:rFonts w:ascii="Browallia New" w:hAnsi="Browallia New" w:cs="Browallia New"/>
                <w:sz w:val="28"/>
                <w:szCs w:val="28"/>
              </w:rPr>
            </w:pPr>
          </w:p>
        </w:tc>
        <w:tc>
          <w:tcPr>
            <w:tcW w:w="4820" w:type="dxa"/>
            <w:gridSpan w:val="3"/>
            <w:tcBorders>
              <w:top w:val="nil"/>
              <w:left w:val="nil"/>
              <w:bottom w:val="nil"/>
            </w:tcBorders>
          </w:tcPr>
          <w:p w14:paraId="36DFC289" w14:textId="77777777" w:rsidR="00F32A11" w:rsidRPr="00B737D5" w:rsidRDefault="00F32A11" w:rsidP="007932B2">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F32A11" w:rsidRPr="00B737D5" w14:paraId="74AF26D4" w14:textId="77777777" w:rsidTr="004A6CC6">
        <w:trPr>
          <w:trHeight w:val="289"/>
        </w:trPr>
        <w:tc>
          <w:tcPr>
            <w:tcW w:w="4430" w:type="dxa"/>
            <w:noWrap/>
            <w:vAlign w:val="bottom"/>
          </w:tcPr>
          <w:p w14:paraId="7179B6FF" w14:textId="77777777" w:rsidR="00F32A11" w:rsidRPr="00B737D5" w:rsidRDefault="00F32A11" w:rsidP="007932B2">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single" w:sz="4" w:space="0" w:color="auto"/>
            </w:tcBorders>
            <w:vAlign w:val="bottom"/>
          </w:tcPr>
          <w:p w14:paraId="656E3D9C" w14:textId="77777777" w:rsidR="00F32A11" w:rsidRPr="00B737D5" w:rsidRDefault="00F32A11" w:rsidP="007932B2">
            <w:pPr>
              <w:tabs>
                <w:tab w:val="clear" w:pos="1644"/>
              </w:tabs>
              <w:spacing w:line="240" w:lineRule="auto"/>
              <w:ind w:left="-72" w:right="-108"/>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c>
          <w:tcPr>
            <w:tcW w:w="284" w:type="dxa"/>
            <w:tcBorders>
              <w:top w:val="nil"/>
              <w:left w:val="nil"/>
              <w:bottom w:val="nil"/>
            </w:tcBorders>
          </w:tcPr>
          <w:p w14:paraId="513E75F1" w14:textId="77777777" w:rsidR="00F32A11" w:rsidRPr="00B737D5" w:rsidRDefault="00F32A11" w:rsidP="007932B2">
            <w:pPr>
              <w:tabs>
                <w:tab w:val="clear" w:pos="1644"/>
              </w:tabs>
              <w:spacing w:line="240" w:lineRule="auto"/>
              <w:ind w:left="-72" w:right="-108"/>
              <w:jc w:val="center"/>
              <w:rPr>
                <w:rFonts w:ascii="Browallia New" w:hAnsi="Browallia New" w:cs="Browallia New"/>
                <w:sz w:val="28"/>
                <w:szCs w:val="28"/>
                <w:cs/>
              </w:rPr>
            </w:pPr>
          </w:p>
        </w:tc>
        <w:tc>
          <w:tcPr>
            <w:tcW w:w="2268" w:type="dxa"/>
            <w:tcBorders>
              <w:top w:val="nil"/>
              <w:left w:val="nil"/>
              <w:bottom w:val="single" w:sz="4" w:space="0" w:color="auto"/>
            </w:tcBorders>
          </w:tcPr>
          <w:p w14:paraId="643F8A72" w14:textId="77777777" w:rsidR="00F32A11" w:rsidRPr="00B737D5" w:rsidRDefault="00F32A11" w:rsidP="007932B2">
            <w:pPr>
              <w:tabs>
                <w:tab w:val="clear" w:pos="1644"/>
              </w:tabs>
              <w:spacing w:line="240" w:lineRule="auto"/>
              <w:ind w:left="-72" w:right="-108"/>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F32A11" w:rsidRPr="00B737D5" w14:paraId="1732F989" w14:textId="77777777" w:rsidTr="004A6CC6">
        <w:trPr>
          <w:trHeight w:val="289"/>
        </w:trPr>
        <w:tc>
          <w:tcPr>
            <w:tcW w:w="4430" w:type="dxa"/>
            <w:noWrap/>
            <w:vAlign w:val="bottom"/>
          </w:tcPr>
          <w:p w14:paraId="7E719709" w14:textId="77777777" w:rsidR="00F32A11" w:rsidRPr="00B737D5" w:rsidRDefault="00F32A11" w:rsidP="007932B2">
            <w:pPr>
              <w:tabs>
                <w:tab w:val="clear" w:pos="1644"/>
              </w:tabs>
              <w:spacing w:line="240" w:lineRule="auto"/>
              <w:ind w:right="38"/>
              <w:jc w:val="right"/>
              <w:rPr>
                <w:rFonts w:ascii="Browallia New" w:hAnsi="Browallia New" w:cs="Browallia New"/>
                <w:sz w:val="28"/>
                <w:szCs w:val="28"/>
              </w:rPr>
            </w:pPr>
          </w:p>
        </w:tc>
        <w:tc>
          <w:tcPr>
            <w:tcW w:w="2268" w:type="dxa"/>
            <w:tcBorders>
              <w:top w:val="single" w:sz="4" w:space="0" w:color="auto"/>
              <w:left w:val="nil"/>
              <w:bottom w:val="nil"/>
            </w:tcBorders>
            <w:vAlign w:val="bottom"/>
          </w:tcPr>
          <w:p w14:paraId="66BC3691" w14:textId="77777777" w:rsidR="00F32A11" w:rsidRPr="00B737D5" w:rsidRDefault="00F32A11" w:rsidP="007932B2">
            <w:pPr>
              <w:tabs>
                <w:tab w:val="clear" w:pos="907"/>
                <w:tab w:val="clear" w:pos="1644"/>
                <w:tab w:val="clear" w:pos="1871"/>
              </w:tabs>
              <w:spacing w:line="240" w:lineRule="auto"/>
              <w:ind w:right="40"/>
              <w:jc w:val="right"/>
              <w:rPr>
                <w:rFonts w:ascii="Browallia New" w:hAnsi="Browallia New" w:cs="Browallia New"/>
                <w:sz w:val="28"/>
                <w:szCs w:val="28"/>
              </w:rPr>
            </w:pPr>
          </w:p>
        </w:tc>
        <w:tc>
          <w:tcPr>
            <w:tcW w:w="284" w:type="dxa"/>
            <w:tcBorders>
              <w:top w:val="nil"/>
              <w:left w:val="nil"/>
              <w:bottom w:val="nil"/>
            </w:tcBorders>
          </w:tcPr>
          <w:p w14:paraId="5D865415" w14:textId="77777777" w:rsidR="00F32A11" w:rsidRPr="00B737D5" w:rsidRDefault="00F32A11" w:rsidP="007932B2">
            <w:pPr>
              <w:tabs>
                <w:tab w:val="clear" w:pos="907"/>
                <w:tab w:val="clear" w:pos="1644"/>
                <w:tab w:val="clear" w:pos="1871"/>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nil"/>
            </w:tcBorders>
          </w:tcPr>
          <w:p w14:paraId="055489B1" w14:textId="77777777" w:rsidR="00F32A11" w:rsidRPr="00B737D5" w:rsidRDefault="00F32A11" w:rsidP="007932B2">
            <w:pPr>
              <w:tabs>
                <w:tab w:val="clear" w:pos="907"/>
                <w:tab w:val="clear" w:pos="1644"/>
                <w:tab w:val="clear" w:pos="1871"/>
              </w:tabs>
              <w:spacing w:line="240" w:lineRule="auto"/>
              <w:ind w:right="40"/>
              <w:jc w:val="right"/>
              <w:rPr>
                <w:rFonts w:ascii="Browallia New" w:hAnsi="Browallia New" w:cs="Browallia New"/>
                <w:sz w:val="28"/>
                <w:szCs w:val="28"/>
              </w:rPr>
            </w:pPr>
          </w:p>
        </w:tc>
      </w:tr>
      <w:tr w:rsidR="00F32A11" w:rsidRPr="00B737D5" w14:paraId="30F7ABC9" w14:textId="77777777" w:rsidTr="004A6CC6">
        <w:trPr>
          <w:trHeight w:val="289"/>
        </w:trPr>
        <w:tc>
          <w:tcPr>
            <w:tcW w:w="4430" w:type="dxa"/>
            <w:noWrap/>
            <w:vAlign w:val="bottom"/>
          </w:tcPr>
          <w:p w14:paraId="199BB305" w14:textId="0038FE75" w:rsidR="00F32A11" w:rsidRPr="00B737D5" w:rsidRDefault="00F32A11" w:rsidP="007932B2">
            <w:pPr>
              <w:tabs>
                <w:tab w:val="clear" w:pos="1644"/>
              </w:tabs>
              <w:spacing w:line="240" w:lineRule="auto"/>
              <w:ind w:right="-140"/>
              <w:rPr>
                <w:rFonts w:ascii="Browallia New" w:hAnsi="Browallia New" w:cs="Browallia New"/>
                <w:sz w:val="28"/>
                <w:szCs w:val="28"/>
              </w:rPr>
            </w:pPr>
            <w:r w:rsidRPr="00B737D5">
              <w:rPr>
                <w:rFonts w:ascii="Browallia New" w:hAnsi="Browallia New" w:cs="Browallia New"/>
                <w:sz w:val="28"/>
                <w:szCs w:val="28"/>
                <w:cs/>
              </w:rPr>
              <w:t xml:space="preserve">ยอดคงเหลือ ณ วันที่ </w:t>
            </w:r>
            <w:r w:rsidRPr="00B737D5">
              <w:rPr>
                <w:rFonts w:ascii="Browallia New" w:hAnsi="Browallia New" w:cs="Browallia New"/>
                <w:sz w:val="28"/>
                <w:szCs w:val="28"/>
              </w:rPr>
              <w:t>1</w:t>
            </w:r>
            <w:r w:rsidRPr="00B737D5">
              <w:rPr>
                <w:rFonts w:ascii="Browallia New" w:hAnsi="Browallia New" w:cs="Browallia New"/>
                <w:sz w:val="28"/>
                <w:szCs w:val="28"/>
                <w:cs/>
              </w:rPr>
              <w:t xml:space="preserve"> มกราคม </w:t>
            </w:r>
            <w:r w:rsidRPr="00B737D5">
              <w:rPr>
                <w:rFonts w:ascii="Browallia New" w:hAnsi="Browallia New" w:cs="Browallia New"/>
                <w:sz w:val="28"/>
                <w:szCs w:val="28"/>
              </w:rPr>
              <w:t>256</w:t>
            </w:r>
            <w:r w:rsidR="0031313D">
              <w:rPr>
                <w:rFonts w:ascii="Browallia New" w:hAnsi="Browallia New" w:cs="Browallia New" w:hint="cs"/>
                <w:sz w:val="28"/>
                <w:szCs w:val="28"/>
                <w:cs/>
              </w:rPr>
              <w:t>6</w:t>
            </w:r>
          </w:p>
        </w:tc>
        <w:tc>
          <w:tcPr>
            <w:tcW w:w="2268" w:type="dxa"/>
            <w:tcBorders>
              <w:top w:val="nil"/>
              <w:left w:val="nil"/>
              <w:bottom w:val="nil"/>
            </w:tcBorders>
            <w:vAlign w:val="bottom"/>
          </w:tcPr>
          <w:p w14:paraId="052F8DC7" w14:textId="2D827CA6" w:rsidR="00F32A11" w:rsidRPr="00D0382D" w:rsidRDefault="00D13D52"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cs/>
              </w:rPr>
            </w:pPr>
            <w:r w:rsidRPr="00D0382D">
              <w:rPr>
                <w:rFonts w:ascii="Browallia New" w:hAnsi="Browallia New" w:cs="Browallia New"/>
                <w:sz w:val="27"/>
                <w:szCs w:val="27"/>
              </w:rPr>
              <w:fldChar w:fldCharType="begin"/>
            </w:r>
            <w:r w:rsidRPr="00D0382D">
              <w:rPr>
                <w:rFonts w:ascii="Browallia New" w:hAnsi="Browallia New" w:cs="Browallia New"/>
                <w:sz w:val="27"/>
                <w:szCs w:val="27"/>
              </w:rPr>
              <w:instrText xml:space="preserve"> =SUM(ABOVE) </w:instrText>
            </w:r>
            <w:r w:rsidRPr="00D0382D">
              <w:rPr>
                <w:rFonts w:ascii="Browallia New" w:hAnsi="Browallia New" w:cs="Browallia New"/>
                <w:sz w:val="27"/>
                <w:szCs w:val="27"/>
              </w:rPr>
              <w:fldChar w:fldCharType="separate"/>
            </w:r>
            <w:r w:rsidRPr="00D0382D">
              <w:rPr>
                <w:rFonts w:ascii="Browallia New" w:hAnsi="Browallia New" w:cs="Browallia New"/>
                <w:noProof/>
                <w:sz w:val="27"/>
                <w:szCs w:val="27"/>
              </w:rPr>
              <w:t>144,228</w:t>
            </w:r>
            <w:r w:rsidRPr="00D0382D">
              <w:rPr>
                <w:rFonts w:ascii="Browallia New" w:hAnsi="Browallia New" w:cs="Browallia New"/>
                <w:sz w:val="27"/>
                <w:szCs w:val="27"/>
              </w:rPr>
              <w:fldChar w:fldCharType="end"/>
            </w:r>
          </w:p>
        </w:tc>
        <w:tc>
          <w:tcPr>
            <w:tcW w:w="284" w:type="dxa"/>
            <w:tcBorders>
              <w:top w:val="nil"/>
              <w:left w:val="nil"/>
              <w:bottom w:val="nil"/>
            </w:tcBorders>
          </w:tcPr>
          <w:p w14:paraId="0C5EBF4C" w14:textId="77777777" w:rsidR="00F32A11" w:rsidRPr="00D0382D" w:rsidRDefault="00F32A11" w:rsidP="007932B2">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450"/>
              </w:tabs>
              <w:spacing w:line="240" w:lineRule="auto"/>
              <w:ind w:right="140"/>
              <w:jc w:val="right"/>
              <w:rPr>
                <w:rFonts w:ascii="Browallia New" w:hAnsi="Browallia New" w:cs="Browallia New"/>
                <w:sz w:val="28"/>
                <w:szCs w:val="28"/>
              </w:rPr>
            </w:pPr>
          </w:p>
        </w:tc>
        <w:tc>
          <w:tcPr>
            <w:tcW w:w="2268" w:type="dxa"/>
            <w:tcBorders>
              <w:top w:val="nil"/>
              <w:left w:val="nil"/>
              <w:bottom w:val="nil"/>
            </w:tcBorders>
            <w:vAlign w:val="bottom"/>
          </w:tcPr>
          <w:p w14:paraId="29DD7C56" w14:textId="210B6A65" w:rsidR="00F32A11" w:rsidRPr="00D0382D" w:rsidRDefault="00E0126D"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D0382D">
              <w:rPr>
                <w:rFonts w:ascii="Browallia New" w:hAnsi="Browallia New" w:cs="Browallia New"/>
                <w:sz w:val="27"/>
                <w:szCs w:val="27"/>
              </w:rPr>
              <w:fldChar w:fldCharType="begin"/>
            </w:r>
            <w:r w:rsidRPr="00D0382D">
              <w:rPr>
                <w:rFonts w:ascii="Browallia New" w:hAnsi="Browallia New" w:cs="Browallia New"/>
                <w:sz w:val="27"/>
                <w:szCs w:val="27"/>
              </w:rPr>
              <w:instrText xml:space="preserve"> =SUM(ABOVE) </w:instrText>
            </w:r>
            <w:r w:rsidRPr="00D0382D">
              <w:rPr>
                <w:rFonts w:ascii="Browallia New" w:hAnsi="Browallia New" w:cs="Browallia New"/>
                <w:sz w:val="27"/>
                <w:szCs w:val="27"/>
              </w:rPr>
              <w:fldChar w:fldCharType="separate"/>
            </w:r>
            <w:r w:rsidRPr="00D0382D">
              <w:rPr>
                <w:rFonts w:ascii="Browallia New" w:hAnsi="Browallia New" w:cs="Browallia New"/>
                <w:noProof/>
                <w:sz w:val="27"/>
                <w:szCs w:val="27"/>
              </w:rPr>
              <w:t>68</w:t>
            </w:r>
            <w:r w:rsidRPr="00D0382D">
              <w:rPr>
                <w:rFonts w:ascii="Browallia New" w:hAnsi="Browallia New" w:cs="Browallia New"/>
                <w:sz w:val="27"/>
                <w:szCs w:val="27"/>
              </w:rPr>
              <w:fldChar w:fldCharType="end"/>
            </w:r>
            <w:r w:rsidRPr="00D0382D">
              <w:rPr>
                <w:rFonts w:ascii="Browallia New" w:hAnsi="Browallia New" w:cs="Browallia New"/>
                <w:sz w:val="27"/>
                <w:szCs w:val="27"/>
              </w:rPr>
              <w:t>,280</w:t>
            </w:r>
          </w:p>
        </w:tc>
      </w:tr>
      <w:tr w:rsidR="00F32A11" w:rsidRPr="00B737D5" w14:paraId="17825908" w14:textId="77777777" w:rsidTr="004A6CC6">
        <w:trPr>
          <w:trHeight w:val="289"/>
        </w:trPr>
        <w:tc>
          <w:tcPr>
            <w:tcW w:w="4430" w:type="dxa"/>
            <w:noWrap/>
            <w:vAlign w:val="bottom"/>
          </w:tcPr>
          <w:p w14:paraId="28860EDE" w14:textId="77777777" w:rsidR="00F32A11" w:rsidRPr="00793B8F" w:rsidRDefault="00F32A11" w:rsidP="007932B2">
            <w:pPr>
              <w:tabs>
                <w:tab w:val="clear" w:pos="3515"/>
                <w:tab w:val="left" w:pos="2727"/>
              </w:tabs>
              <w:spacing w:line="240" w:lineRule="auto"/>
              <w:ind w:left="317" w:right="144" w:hanging="317"/>
              <w:rPr>
                <w:rFonts w:ascii="Browallia New" w:hAnsi="Browallia New" w:cs="Browallia New"/>
                <w:sz w:val="28"/>
                <w:szCs w:val="28"/>
                <w:cs/>
              </w:rPr>
            </w:pPr>
            <w:r w:rsidRPr="00793B8F">
              <w:rPr>
                <w:rFonts w:ascii="Browallia New" w:hAnsi="Browallia New" w:cs="Browallia New"/>
                <w:sz w:val="28"/>
                <w:szCs w:val="28"/>
                <w:cs/>
              </w:rPr>
              <w:t>ตั้งค่าเผื่อเพิ่มในระหว่าง</w:t>
            </w:r>
            <w:r w:rsidRPr="00793B8F">
              <w:rPr>
                <w:rFonts w:ascii="Browallia New" w:hAnsi="Browallia New" w:cs="Browallia New" w:hint="cs"/>
                <w:sz w:val="28"/>
                <w:szCs w:val="28"/>
                <w:cs/>
              </w:rPr>
              <w:t>งวด</w:t>
            </w:r>
          </w:p>
        </w:tc>
        <w:tc>
          <w:tcPr>
            <w:tcW w:w="2268" w:type="dxa"/>
            <w:tcBorders>
              <w:top w:val="nil"/>
              <w:left w:val="nil"/>
            </w:tcBorders>
          </w:tcPr>
          <w:p w14:paraId="39F5341D" w14:textId="2C7F037B" w:rsidR="00F32A11" w:rsidRPr="00D0382D" w:rsidRDefault="008C7837"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38,921</w:t>
            </w:r>
          </w:p>
        </w:tc>
        <w:tc>
          <w:tcPr>
            <w:tcW w:w="284" w:type="dxa"/>
            <w:tcBorders>
              <w:top w:val="nil"/>
              <w:left w:val="nil"/>
            </w:tcBorders>
          </w:tcPr>
          <w:p w14:paraId="0EDD11BB" w14:textId="77777777" w:rsidR="00F32A11" w:rsidRPr="00D0382D" w:rsidRDefault="00F32A11" w:rsidP="007932B2">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8"/>
              <w:jc w:val="center"/>
              <w:rPr>
                <w:rFonts w:ascii="Browallia New" w:hAnsi="Browallia New" w:cs="Browallia New"/>
                <w:sz w:val="28"/>
                <w:szCs w:val="28"/>
              </w:rPr>
            </w:pPr>
          </w:p>
        </w:tc>
        <w:tc>
          <w:tcPr>
            <w:tcW w:w="2268" w:type="dxa"/>
            <w:tcBorders>
              <w:top w:val="nil"/>
              <w:left w:val="nil"/>
            </w:tcBorders>
          </w:tcPr>
          <w:p w14:paraId="51FDFA90" w14:textId="17D8327E" w:rsidR="00F32A11" w:rsidRPr="00D0382D" w:rsidRDefault="008936CE"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6,228</w:t>
            </w:r>
          </w:p>
        </w:tc>
      </w:tr>
      <w:tr w:rsidR="00911A93" w:rsidRPr="00B737D5" w14:paraId="2E3DBB36" w14:textId="77777777" w:rsidTr="004A6CC6">
        <w:trPr>
          <w:trHeight w:val="289"/>
        </w:trPr>
        <w:tc>
          <w:tcPr>
            <w:tcW w:w="4430" w:type="dxa"/>
            <w:noWrap/>
            <w:vAlign w:val="bottom"/>
          </w:tcPr>
          <w:p w14:paraId="188EE56F" w14:textId="54EE0918" w:rsidR="00911A93" w:rsidRPr="00793B8F" w:rsidRDefault="00911A93" w:rsidP="007932B2">
            <w:pPr>
              <w:tabs>
                <w:tab w:val="clear" w:pos="3515"/>
                <w:tab w:val="left" w:pos="2727"/>
              </w:tabs>
              <w:spacing w:line="240" w:lineRule="auto"/>
              <w:ind w:left="317" w:right="144" w:hanging="317"/>
              <w:rPr>
                <w:rFonts w:ascii="Browallia New" w:hAnsi="Browallia New" w:cs="Browallia New"/>
                <w:sz w:val="28"/>
                <w:szCs w:val="28"/>
                <w:cs/>
              </w:rPr>
            </w:pPr>
            <w:r>
              <w:rPr>
                <w:rFonts w:ascii="Browallia New" w:hAnsi="Browallia New" w:cs="Browallia New" w:hint="cs"/>
                <w:sz w:val="28"/>
                <w:szCs w:val="28"/>
                <w:cs/>
              </w:rPr>
              <w:t>กลับรายการ</w:t>
            </w:r>
            <w:r w:rsidR="007D39D4">
              <w:rPr>
                <w:rFonts w:ascii="Browallia New" w:hAnsi="Browallia New" w:cs="Browallia New" w:hint="cs"/>
                <w:sz w:val="28"/>
                <w:szCs w:val="28"/>
                <w:cs/>
              </w:rPr>
              <w:t>และตัดบัญชีในระหว่าง</w:t>
            </w:r>
            <w:r w:rsidR="00774E2F">
              <w:rPr>
                <w:rFonts w:ascii="Browallia New" w:hAnsi="Browallia New" w:cs="Browallia New" w:hint="cs"/>
                <w:sz w:val="28"/>
                <w:szCs w:val="28"/>
                <w:cs/>
              </w:rPr>
              <w:t>งวด</w:t>
            </w:r>
          </w:p>
        </w:tc>
        <w:tc>
          <w:tcPr>
            <w:tcW w:w="2268" w:type="dxa"/>
            <w:tcBorders>
              <w:top w:val="nil"/>
              <w:left w:val="nil"/>
            </w:tcBorders>
          </w:tcPr>
          <w:p w14:paraId="3D049A95" w14:textId="47B9CEFD" w:rsidR="00911A93" w:rsidRPr="00D0382D" w:rsidRDefault="0085082D"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(13,</w:t>
            </w:r>
            <w:r w:rsidR="000E2514">
              <w:rPr>
                <w:rFonts w:ascii="Browallia New" w:hAnsi="Browallia New" w:cs="Browallia New"/>
                <w:sz w:val="28"/>
                <w:szCs w:val="28"/>
              </w:rPr>
              <w:t>524)</w:t>
            </w:r>
          </w:p>
        </w:tc>
        <w:tc>
          <w:tcPr>
            <w:tcW w:w="284" w:type="dxa"/>
            <w:tcBorders>
              <w:top w:val="nil"/>
              <w:left w:val="nil"/>
            </w:tcBorders>
          </w:tcPr>
          <w:p w14:paraId="74AB1600" w14:textId="77777777" w:rsidR="00911A93" w:rsidRPr="00D0382D" w:rsidRDefault="00911A93" w:rsidP="007932B2">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8"/>
              <w:jc w:val="center"/>
              <w:rPr>
                <w:rFonts w:ascii="Browallia New" w:hAnsi="Browallia New" w:cs="Browallia New"/>
                <w:sz w:val="28"/>
                <w:szCs w:val="28"/>
              </w:rPr>
            </w:pPr>
          </w:p>
        </w:tc>
        <w:tc>
          <w:tcPr>
            <w:tcW w:w="2268" w:type="dxa"/>
            <w:tcBorders>
              <w:top w:val="nil"/>
              <w:left w:val="nil"/>
            </w:tcBorders>
          </w:tcPr>
          <w:p w14:paraId="6277EFF7" w14:textId="2D99656A" w:rsidR="00911A93" w:rsidRPr="00D0382D" w:rsidRDefault="00393F47"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(4,798</w:t>
            </w:r>
            <w:r w:rsidR="003C1621">
              <w:rPr>
                <w:rFonts w:ascii="Browallia New" w:hAnsi="Browallia New" w:cs="Browallia New"/>
                <w:sz w:val="28"/>
                <w:szCs w:val="28"/>
              </w:rPr>
              <w:t>)</w:t>
            </w:r>
          </w:p>
        </w:tc>
      </w:tr>
      <w:tr w:rsidR="00F32A11" w:rsidRPr="00B737D5" w14:paraId="3DC3BACC" w14:textId="77777777" w:rsidTr="004A6CC6">
        <w:trPr>
          <w:trHeight w:val="289"/>
        </w:trPr>
        <w:tc>
          <w:tcPr>
            <w:tcW w:w="4430" w:type="dxa"/>
            <w:tcBorders>
              <w:bottom w:val="nil"/>
            </w:tcBorders>
            <w:noWrap/>
            <w:vAlign w:val="bottom"/>
          </w:tcPr>
          <w:p w14:paraId="56237F89" w14:textId="0A849825" w:rsidR="00F32A11" w:rsidRPr="00B737D5" w:rsidRDefault="00F32A11" w:rsidP="007932B2">
            <w:pPr>
              <w:tabs>
                <w:tab w:val="clear" w:pos="1644"/>
              </w:tabs>
              <w:spacing w:line="240" w:lineRule="auto"/>
              <w:ind w:right="38"/>
              <w:rPr>
                <w:rFonts w:ascii="Browallia New" w:hAnsi="Browallia New" w:cs="Browallia New"/>
                <w:sz w:val="28"/>
                <w:szCs w:val="28"/>
                <w:cs/>
              </w:rPr>
            </w:pPr>
            <w:r w:rsidRPr="00B737D5">
              <w:rPr>
                <w:rFonts w:ascii="Browallia New" w:hAnsi="Browallia New" w:cs="Browallia New"/>
                <w:sz w:val="28"/>
                <w:szCs w:val="28"/>
                <w:cs/>
              </w:rPr>
              <w:t xml:space="preserve">ยอดคงเหลือ ณ วันที่ </w:t>
            </w:r>
            <w:r w:rsidR="007A40F5" w:rsidRPr="007A40F5">
              <w:rPr>
                <w:rFonts w:ascii="Browallia New" w:hAnsi="Browallia New" w:cs="Browallia New"/>
                <w:sz w:val="28"/>
                <w:szCs w:val="28"/>
              </w:rPr>
              <w:t>30</w:t>
            </w:r>
            <w:r w:rsidR="007A40F5" w:rsidRPr="007A40F5">
              <w:rPr>
                <w:rFonts w:ascii="Browallia New" w:hAnsi="Browallia New" w:cs="Browallia New" w:hint="cs"/>
                <w:sz w:val="28"/>
                <w:szCs w:val="28"/>
                <w:cs/>
              </w:rPr>
              <w:t xml:space="preserve"> มิถุนายน </w:t>
            </w:r>
            <w:r w:rsidR="0031313D" w:rsidRPr="00B737D5">
              <w:rPr>
                <w:rFonts w:ascii="Browallia New" w:hAnsi="Browallia New" w:cs="Browallia New"/>
                <w:sz w:val="28"/>
                <w:szCs w:val="28"/>
              </w:rPr>
              <w:t>256</w:t>
            </w:r>
            <w:r w:rsidR="0031313D">
              <w:rPr>
                <w:rFonts w:ascii="Browallia New" w:hAnsi="Browallia New" w:cs="Browallia New"/>
                <w:sz w:val="28"/>
                <w:szCs w:val="28"/>
              </w:rPr>
              <w:t>6</w:t>
            </w:r>
          </w:p>
        </w:tc>
        <w:tc>
          <w:tcPr>
            <w:tcW w:w="2268" w:type="dxa"/>
            <w:tcBorders>
              <w:top w:val="single" w:sz="4" w:space="0" w:color="auto"/>
              <w:left w:val="nil"/>
              <w:bottom w:val="single" w:sz="12" w:space="0" w:color="auto"/>
            </w:tcBorders>
          </w:tcPr>
          <w:p w14:paraId="2AE09372" w14:textId="15CC848E" w:rsidR="00F32A11" w:rsidRPr="00D0382D" w:rsidRDefault="000A0E39"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169,625</w:t>
            </w:r>
          </w:p>
        </w:tc>
        <w:tc>
          <w:tcPr>
            <w:tcW w:w="284" w:type="dxa"/>
            <w:tcBorders>
              <w:top w:val="nil"/>
              <w:left w:val="nil"/>
              <w:bottom w:val="nil"/>
            </w:tcBorders>
          </w:tcPr>
          <w:p w14:paraId="04854CBE" w14:textId="77777777" w:rsidR="00F32A11" w:rsidRPr="00D0382D" w:rsidRDefault="00F32A11" w:rsidP="007932B2">
            <w:pPr>
              <w:tabs>
                <w:tab w:val="clear" w:pos="907"/>
                <w:tab w:val="left" w:pos="1450"/>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single" w:sz="12" w:space="0" w:color="auto"/>
            </w:tcBorders>
          </w:tcPr>
          <w:p w14:paraId="08DDBDB7" w14:textId="5C3CF6CB" w:rsidR="00F32A11" w:rsidRPr="00D0382D" w:rsidRDefault="003C1621"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6</w:t>
            </w:r>
            <w:r w:rsidR="00563050">
              <w:rPr>
                <w:rFonts w:ascii="Browallia New" w:hAnsi="Browallia New" w:cs="Browallia New"/>
                <w:sz w:val="28"/>
                <w:szCs w:val="28"/>
              </w:rPr>
              <w:t>9</w:t>
            </w:r>
            <w:r>
              <w:rPr>
                <w:rFonts w:ascii="Browallia New" w:hAnsi="Browallia New" w:cs="Browallia New"/>
                <w:sz w:val="28"/>
                <w:szCs w:val="28"/>
              </w:rPr>
              <w:t>,</w:t>
            </w:r>
            <w:r w:rsidR="00563050">
              <w:rPr>
                <w:rFonts w:ascii="Browallia New" w:hAnsi="Browallia New" w:cs="Browallia New"/>
                <w:sz w:val="28"/>
                <w:szCs w:val="28"/>
              </w:rPr>
              <w:t>7</w:t>
            </w:r>
            <w:r>
              <w:rPr>
                <w:rFonts w:ascii="Browallia New" w:hAnsi="Browallia New" w:cs="Browallia New"/>
                <w:sz w:val="28"/>
                <w:szCs w:val="28"/>
              </w:rPr>
              <w:t>10</w:t>
            </w:r>
          </w:p>
        </w:tc>
      </w:tr>
    </w:tbl>
    <w:p w14:paraId="6BA947B0" w14:textId="77777777" w:rsidR="00313FCE" w:rsidRPr="00B737D5" w:rsidRDefault="00313FCE"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2716CF8" w14:textId="2023F170" w:rsidR="00175679" w:rsidRPr="00B737D5" w:rsidRDefault="00175679" w:rsidP="00E200E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ลูกหนี้การค้าและลูกหนี้อื่น</w:t>
      </w:r>
      <w:r w:rsidR="00B804A7" w:rsidRPr="00B737D5">
        <w:rPr>
          <w:rFonts w:ascii="Browallia New" w:hAnsi="Browallia New" w:cs="Browallia New"/>
          <w:b/>
          <w:bCs/>
          <w:sz w:val="28"/>
          <w:szCs w:val="28"/>
          <w:lang w:val="en-GB"/>
        </w:rPr>
        <w:t xml:space="preserve"> - </w:t>
      </w:r>
      <w:r w:rsidR="00B804A7" w:rsidRPr="00B737D5">
        <w:rPr>
          <w:rFonts w:ascii="Browallia New" w:hAnsi="Browallia New" w:cs="Browallia New" w:hint="cs"/>
          <w:b/>
          <w:bCs/>
          <w:sz w:val="28"/>
          <w:szCs w:val="28"/>
          <w:cs/>
          <w:lang w:val="en-GB"/>
        </w:rPr>
        <w:t>สุทธิ</w:t>
      </w:r>
    </w:p>
    <w:p w14:paraId="5CEAB5D1" w14:textId="77777777" w:rsidR="00340C41" w:rsidRPr="00BB4904" w:rsidRDefault="00340C41"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267" w:type="dxa"/>
        <w:tblInd w:w="336" w:type="dxa"/>
        <w:tblLayout w:type="fixed"/>
        <w:tblLook w:val="0000" w:firstRow="0" w:lastRow="0" w:firstColumn="0" w:lastColumn="0" w:noHBand="0" w:noVBand="0"/>
      </w:tblPr>
      <w:tblGrid>
        <w:gridCol w:w="3831"/>
        <w:gridCol w:w="1204"/>
        <w:gridCol w:w="236"/>
        <w:gridCol w:w="1150"/>
        <w:gridCol w:w="236"/>
        <w:gridCol w:w="1170"/>
        <w:gridCol w:w="236"/>
        <w:gridCol w:w="1204"/>
      </w:tblGrid>
      <w:tr w:rsidR="00231321" w:rsidRPr="00B737D5" w14:paraId="74E70DA9" w14:textId="77777777" w:rsidTr="005B6EDE">
        <w:trPr>
          <w:tblHeader/>
        </w:trPr>
        <w:tc>
          <w:tcPr>
            <w:tcW w:w="3831" w:type="dxa"/>
          </w:tcPr>
          <w:p w14:paraId="6A87AB83" w14:textId="77777777" w:rsidR="00231321" w:rsidRPr="00B737D5" w:rsidRDefault="00231321" w:rsidP="003A1799">
            <w:pPr>
              <w:pStyle w:val="a0"/>
              <w:tabs>
                <w:tab w:val="clear" w:pos="360"/>
                <w:tab w:val="clear" w:pos="720"/>
                <w:tab w:val="clear" w:pos="1080"/>
                <w:tab w:val="left" w:pos="540"/>
              </w:tabs>
              <w:rPr>
                <w:rFonts w:ascii="Browallia New" w:hAnsi="Browallia New" w:cs="Browallia New"/>
                <w:lang w:val="en-US"/>
              </w:rPr>
            </w:pPr>
          </w:p>
        </w:tc>
        <w:tc>
          <w:tcPr>
            <w:tcW w:w="1204" w:type="dxa"/>
            <w:vAlign w:val="bottom"/>
          </w:tcPr>
          <w:p w14:paraId="71CB9EF3" w14:textId="390F2024" w:rsidR="00231321" w:rsidRPr="00B737D5" w:rsidRDefault="00231321" w:rsidP="003A1799">
            <w:pPr>
              <w:spacing w:line="240" w:lineRule="auto"/>
              <w:ind w:right="-10"/>
              <w:jc w:val="center"/>
              <w:rPr>
                <w:rFonts w:ascii="Browallia New" w:hAnsi="Browallia New" w:cs="Browallia New"/>
                <w:sz w:val="28"/>
                <w:szCs w:val="28"/>
              </w:rPr>
            </w:pPr>
          </w:p>
        </w:tc>
        <w:tc>
          <w:tcPr>
            <w:tcW w:w="236" w:type="dxa"/>
            <w:vAlign w:val="bottom"/>
          </w:tcPr>
          <w:p w14:paraId="2B9DCBD6" w14:textId="77777777" w:rsidR="00231321" w:rsidRPr="00B737D5" w:rsidRDefault="00231321" w:rsidP="003A1799">
            <w:pPr>
              <w:spacing w:line="240" w:lineRule="auto"/>
              <w:ind w:right="-10"/>
              <w:jc w:val="center"/>
              <w:rPr>
                <w:rFonts w:ascii="Browallia New" w:hAnsi="Browallia New" w:cs="Browallia New"/>
                <w:sz w:val="28"/>
                <w:szCs w:val="28"/>
              </w:rPr>
            </w:pPr>
          </w:p>
        </w:tc>
        <w:tc>
          <w:tcPr>
            <w:tcW w:w="1150" w:type="dxa"/>
            <w:vAlign w:val="bottom"/>
          </w:tcPr>
          <w:p w14:paraId="5FA19872" w14:textId="7E84206E" w:rsidR="00231321" w:rsidRPr="00B737D5" w:rsidRDefault="00231321" w:rsidP="003A1799">
            <w:pPr>
              <w:spacing w:line="240" w:lineRule="auto"/>
              <w:ind w:right="-10"/>
              <w:jc w:val="center"/>
              <w:rPr>
                <w:rFonts w:ascii="Browallia New" w:hAnsi="Browallia New" w:cs="Browallia New"/>
                <w:sz w:val="28"/>
                <w:szCs w:val="28"/>
              </w:rPr>
            </w:pPr>
          </w:p>
        </w:tc>
        <w:tc>
          <w:tcPr>
            <w:tcW w:w="236" w:type="dxa"/>
          </w:tcPr>
          <w:p w14:paraId="55624719" w14:textId="77777777" w:rsidR="00231321" w:rsidRPr="00B737D5" w:rsidRDefault="00231321" w:rsidP="003A1799">
            <w:pPr>
              <w:spacing w:line="240" w:lineRule="auto"/>
              <w:ind w:right="-10"/>
              <w:jc w:val="center"/>
              <w:rPr>
                <w:rFonts w:ascii="Browallia New" w:hAnsi="Browallia New" w:cs="Browallia New"/>
                <w:sz w:val="28"/>
                <w:szCs w:val="28"/>
              </w:rPr>
            </w:pPr>
          </w:p>
        </w:tc>
        <w:tc>
          <w:tcPr>
            <w:tcW w:w="2610" w:type="dxa"/>
            <w:gridSpan w:val="3"/>
            <w:vAlign w:val="bottom"/>
          </w:tcPr>
          <w:p w14:paraId="1006EE0C" w14:textId="4A47392A" w:rsidR="00231321" w:rsidRPr="00B737D5" w:rsidRDefault="00231321" w:rsidP="009837DD">
            <w:pPr>
              <w:spacing w:line="240" w:lineRule="auto"/>
              <w:ind w:right="-10"/>
              <w:jc w:val="right"/>
              <w:rPr>
                <w:rFonts w:ascii="Browallia New" w:hAnsi="Browallia New" w:cs="Browallia New"/>
                <w:sz w:val="28"/>
                <w:szCs w:val="28"/>
              </w:rPr>
            </w:pPr>
            <w:r w:rsidRPr="00B737D5">
              <w:rPr>
                <w:rFonts w:ascii="Browallia New" w:hAnsi="Browallia New" w:cs="Browallia New"/>
                <w:sz w:val="27"/>
                <w:szCs w:val="27"/>
                <w:cs/>
              </w:rPr>
              <w:t xml:space="preserve">(หน่วย </w:t>
            </w:r>
            <w:r w:rsidRPr="00B737D5">
              <w:rPr>
                <w:rFonts w:ascii="Browallia New" w:hAnsi="Browallia New" w:cs="Browallia New"/>
                <w:sz w:val="27"/>
                <w:szCs w:val="27"/>
                <w:lang w:val="en-GB"/>
              </w:rPr>
              <w:t xml:space="preserve">: </w:t>
            </w:r>
            <w:r w:rsidRPr="00B737D5">
              <w:rPr>
                <w:rFonts w:ascii="Browallia New" w:hAnsi="Browallia New" w:cs="Browallia New"/>
                <w:sz w:val="27"/>
                <w:szCs w:val="27"/>
                <w:cs/>
              </w:rPr>
              <w:t>พันบาท)</w:t>
            </w:r>
          </w:p>
        </w:tc>
      </w:tr>
      <w:tr w:rsidR="007D351A" w:rsidRPr="00B737D5" w14:paraId="3A38E75B" w14:textId="77777777" w:rsidTr="005B6EDE">
        <w:trPr>
          <w:tblHeader/>
        </w:trPr>
        <w:tc>
          <w:tcPr>
            <w:tcW w:w="3831" w:type="dxa"/>
          </w:tcPr>
          <w:p w14:paraId="64455328" w14:textId="77777777" w:rsidR="007D351A" w:rsidRPr="00B737D5" w:rsidRDefault="007D351A" w:rsidP="003A1799">
            <w:pPr>
              <w:pStyle w:val="a0"/>
              <w:tabs>
                <w:tab w:val="clear" w:pos="360"/>
                <w:tab w:val="clear" w:pos="720"/>
                <w:tab w:val="clear" w:pos="1080"/>
                <w:tab w:val="left" w:pos="540"/>
              </w:tabs>
              <w:rPr>
                <w:rFonts w:ascii="Browallia New" w:hAnsi="Browallia New" w:cs="Browallia New"/>
                <w:lang w:val="en-US"/>
              </w:rPr>
            </w:pPr>
          </w:p>
        </w:tc>
        <w:tc>
          <w:tcPr>
            <w:tcW w:w="2590" w:type="dxa"/>
            <w:gridSpan w:val="3"/>
            <w:tcBorders>
              <w:bottom w:val="single" w:sz="4" w:space="0" w:color="auto"/>
            </w:tcBorders>
            <w:vAlign w:val="bottom"/>
          </w:tcPr>
          <w:p w14:paraId="75A72377" w14:textId="1FDB694B" w:rsidR="007D351A" w:rsidRPr="00B737D5" w:rsidRDefault="007D351A" w:rsidP="003A1799">
            <w:pPr>
              <w:spacing w:line="240" w:lineRule="auto"/>
              <w:ind w:right="-10"/>
              <w:jc w:val="center"/>
              <w:rPr>
                <w:rFonts w:ascii="Browallia New" w:eastAsia="SimSun" w:hAnsi="Browallia New" w:cs="Browallia New"/>
                <w:sz w:val="28"/>
                <w:szCs w:val="28"/>
                <w:lang w:val="en-GB"/>
              </w:rPr>
            </w:pPr>
            <w:r w:rsidRPr="00B737D5">
              <w:rPr>
                <w:rFonts w:ascii="Browallia New" w:hAnsi="Browallia New" w:cs="Browallia New"/>
                <w:sz w:val="27"/>
                <w:szCs w:val="27"/>
                <w:cs/>
              </w:rPr>
              <w:t>งบการเงินรวม</w:t>
            </w:r>
          </w:p>
        </w:tc>
        <w:tc>
          <w:tcPr>
            <w:tcW w:w="236" w:type="dxa"/>
          </w:tcPr>
          <w:p w14:paraId="28088A69" w14:textId="77777777" w:rsidR="007D351A" w:rsidRPr="00B737D5" w:rsidRDefault="007D351A" w:rsidP="003A1799">
            <w:pPr>
              <w:spacing w:line="240" w:lineRule="auto"/>
              <w:ind w:right="-10"/>
              <w:jc w:val="center"/>
              <w:rPr>
                <w:rFonts w:ascii="Browallia New" w:hAnsi="Browallia New" w:cs="Browallia New"/>
                <w:sz w:val="28"/>
                <w:szCs w:val="28"/>
              </w:rPr>
            </w:pPr>
          </w:p>
        </w:tc>
        <w:tc>
          <w:tcPr>
            <w:tcW w:w="2610" w:type="dxa"/>
            <w:gridSpan w:val="3"/>
            <w:tcBorders>
              <w:bottom w:val="single" w:sz="4" w:space="0" w:color="auto"/>
            </w:tcBorders>
            <w:vAlign w:val="bottom"/>
          </w:tcPr>
          <w:p w14:paraId="667F3C4B" w14:textId="70870CFB" w:rsidR="007D351A" w:rsidRPr="00B737D5" w:rsidRDefault="007D351A" w:rsidP="003A1799">
            <w:pPr>
              <w:spacing w:line="240" w:lineRule="auto"/>
              <w:ind w:right="-10"/>
              <w:jc w:val="center"/>
              <w:rPr>
                <w:rFonts w:ascii="Browallia New" w:eastAsia="SimSun" w:hAnsi="Browallia New" w:cs="Browallia New"/>
                <w:sz w:val="28"/>
                <w:szCs w:val="28"/>
                <w:lang w:val="en-GB"/>
              </w:rPr>
            </w:pPr>
            <w:r w:rsidRPr="00B737D5">
              <w:rPr>
                <w:rFonts w:ascii="Browallia New" w:hAnsi="Browallia New" w:cs="Browallia New"/>
                <w:sz w:val="27"/>
                <w:szCs w:val="27"/>
                <w:cs/>
              </w:rPr>
              <w:t>งบการเงินเฉพาะของบริษัท</w:t>
            </w:r>
          </w:p>
        </w:tc>
      </w:tr>
      <w:tr w:rsidR="00E0126D" w:rsidRPr="00B737D5" w14:paraId="6BF138F6" w14:textId="77777777" w:rsidTr="005B6EDE">
        <w:trPr>
          <w:tblHeader/>
        </w:trPr>
        <w:tc>
          <w:tcPr>
            <w:tcW w:w="3831" w:type="dxa"/>
          </w:tcPr>
          <w:p w14:paraId="332CD3DD" w14:textId="77777777" w:rsidR="00E0126D" w:rsidRPr="00B737D5" w:rsidRDefault="00E0126D" w:rsidP="00E0126D">
            <w:pPr>
              <w:pStyle w:val="a0"/>
              <w:tabs>
                <w:tab w:val="clear" w:pos="360"/>
                <w:tab w:val="clear" w:pos="720"/>
                <w:tab w:val="clear" w:pos="1080"/>
                <w:tab w:val="left" w:pos="540"/>
              </w:tabs>
              <w:rPr>
                <w:rFonts w:ascii="Browallia New" w:hAnsi="Browallia New" w:cs="Browallia New"/>
                <w:lang w:val="en-US"/>
              </w:rPr>
            </w:pPr>
          </w:p>
        </w:tc>
        <w:tc>
          <w:tcPr>
            <w:tcW w:w="1204" w:type="dxa"/>
            <w:tcBorders>
              <w:top w:val="single" w:sz="4" w:space="0" w:color="auto"/>
              <w:bottom w:val="single" w:sz="4" w:space="0" w:color="auto"/>
            </w:tcBorders>
            <w:vAlign w:val="bottom"/>
          </w:tcPr>
          <w:p w14:paraId="59C89F59" w14:textId="563C1A37" w:rsidR="00E0126D" w:rsidRPr="00B737D5" w:rsidRDefault="00D620D9" w:rsidP="00E0126D">
            <w:pPr>
              <w:spacing w:line="240" w:lineRule="auto"/>
              <w:ind w:right="-10"/>
              <w:jc w:val="center"/>
              <w:rPr>
                <w:rFonts w:ascii="Browallia New" w:hAnsi="Browallia New" w:cs="Browallia New"/>
                <w:sz w:val="28"/>
                <w:szCs w:val="28"/>
              </w:rPr>
            </w:pPr>
            <w:r w:rsidRPr="00D620D9">
              <w:rPr>
                <w:rFonts w:ascii="Browallia New" w:hAnsi="Browallia New" w:cs="Browallia New"/>
                <w:sz w:val="28"/>
                <w:szCs w:val="28"/>
              </w:rPr>
              <w:t>30</w:t>
            </w:r>
            <w:r w:rsidRPr="00D620D9">
              <w:rPr>
                <w:rFonts w:ascii="Browallia New" w:hAnsi="Browallia New" w:cs="Browallia New" w:hint="cs"/>
                <w:sz w:val="28"/>
                <w:szCs w:val="28"/>
                <w:cs/>
              </w:rPr>
              <w:t xml:space="preserve"> มิถุนายน</w:t>
            </w:r>
            <w:r w:rsidR="00E0126D" w:rsidRPr="00B737D5">
              <w:rPr>
                <w:rFonts w:ascii="Browallia New" w:hAnsi="Browallia New" w:cs="Browallia New"/>
                <w:sz w:val="28"/>
                <w:szCs w:val="28"/>
              </w:rPr>
              <w:t>256</w:t>
            </w:r>
            <w:r w:rsidR="00E0126D">
              <w:rPr>
                <w:rFonts w:ascii="Browallia New" w:hAnsi="Browallia New" w:cs="Browallia New"/>
                <w:sz w:val="28"/>
                <w:szCs w:val="28"/>
              </w:rPr>
              <w:t>6</w:t>
            </w:r>
          </w:p>
        </w:tc>
        <w:tc>
          <w:tcPr>
            <w:tcW w:w="236" w:type="dxa"/>
            <w:tcBorders>
              <w:top w:val="single" w:sz="4" w:space="0" w:color="auto"/>
            </w:tcBorders>
            <w:vAlign w:val="bottom"/>
          </w:tcPr>
          <w:p w14:paraId="0095FFEA" w14:textId="77777777" w:rsidR="00E0126D" w:rsidRPr="00B737D5" w:rsidRDefault="00E0126D" w:rsidP="00E0126D">
            <w:pPr>
              <w:spacing w:line="240" w:lineRule="auto"/>
              <w:ind w:right="-10"/>
              <w:jc w:val="center"/>
              <w:rPr>
                <w:rFonts w:ascii="Browallia New" w:hAnsi="Browallia New" w:cs="Browallia New"/>
                <w:sz w:val="28"/>
                <w:szCs w:val="28"/>
              </w:rPr>
            </w:pPr>
          </w:p>
        </w:tc>
        <w:tc>
          <w:tcPr>
            <w:tcW w:w="1150" w:type="dxa"/>
            <w:tcBorders>
              <w:top w:val="single" w:sz="4" w:space="0" w:color="auto"/>
              <w:bottom w:val="single" w:sz="4" w:space="0" w:color="auto"/>
            </w:tcBorders>
            <w:vAlign w:val="bottom"/>
          </w:tcPr>
          <w:p w14:paraId="15875AAC" w14:textId="5BE3D3D1" w:rsidR="00E0126D" w:rsidRPr="00B737D5" w:rsidRDefault="00E0126D" w:rsidP="00E0126D">
            <w:pPr>
              <w:spacing w:line="240" w:lineRule="auto"/>
              <w:ind w:right="-10"/>
              <w:jc w:val="center"/>
              <w:rPr>
                <w:rFonts w:ascii="Browallia New" w:eastAsia="SimSun"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c>
          <w:tcPr>
            <w:tcW w:w="236" w:type="dxa"/>
          </w:tcPr>
          <w:p w14:paraId="04AE47D7" w14:textId="77777777" w:rsidR="00E0126D" w:rsidRPr="00B737D5" w:rsidRDefault="00E0126D" w:rsidP="00E0126D">
            <w:pPr>
              <w:spacing w:line="240" w:lineRule="auto"/>
              <w:ind w:right="-10"/>
              <w:jc w:val="center"/>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2D06A96F" w14:textId="3E55E0F4" w:rsidR="00E0126D" w:rsidRPr="00B737D5" w:rsidRDefault="00D620D9" w:rsidP="00E0126D">
            <w:pPr>
              <w:spacing w:line="240" w:lineRule="auto"/>
              <w:ind w:right="-10"/>
              <w:jc w:val="center"/>
              <w:rPr>
                <w:rFonts w:ascii="Browallia New" w:hAnsi="Browallia New" w:cs="Browallia New"/>
                <w:sz w:val="28"/>
                <w:szCs w:val="28"/>
              </w:rPr>
            </w:pPr>
            <w:r w:rsidRPr="00D620D9">
              <w:rPr>
                <w:rFonts w:ascii="Browallia New" w:hAnsi="Browallia New" w:cs="Browallia New"/>
                <w:sz w:val="28"/>
                <w:szCs w:val="28"/>
              </w:rPr>
              <w:t>30</w:t>
            </w:r>
            <w:r w:rsidRPr="00D620D9">
              <w:rPr>
                <w:rFonts w:ascii="Browallia New" w:hAnsi="Browallia New" w:cs="Browallia New" w:hint="cs"/>
                <w:sz w:val="28"/>
                <w:szCs w:val="28"/>
                <w:cs/>
              </w:rPr>
              <w:t xml:space="preserve"> มิถุนายน</w:t>
            </w:r>
            <w:r w:rsidR="00E0126D" w:rsidRPr="00B737D5">
              <w:rPr>
                <w:rFonts w:ascii="Browallia New" w:hAnsi="Browallia New" w:cs="Browallia New"/>
                <w:sz w:val="28"/>
                <w:szCs w:val="28"/>
              </w:rPr>
              <w:t>256</w:t>
            </w:r>
            <w:r w:rsidR="00E0126D">
              <w:rPr>
                <w:rFonts w:ascii="Browallia New" w:hAnsi="Browallia New" w:cs="Browallia New"/>
                <w:sz w:val="28"/>
                <w:szCs w:val="28"/>
              </w:rPr>
              <w:t>6</w:t>
            </w:r>
          </w:p>
        </w:tc>
        <w:tc>
          <w:tcPr>
            <w:tcW w:w="236" w:type="dxa"/>
            <w:tcBorders>
              <w:top w:val="single" w:sz="4" w:space="0" w:color="auto"/>
            </w:tcBorders>
            <w:vAlign w:val="bottom"/>
          </w:tcPr>
          <w:p w14:paraId="739ECA7F" w14:textId="77777777" w:rsidR="00E0126D" w:rsidRPr="00B737D5" w:rsidRDefault="00E0126D" w:rsidP="00E0126D">
            <w:pPr>
              <w:spacing w:line="240" w:lineRule="auto"/>
              <w:ind w:right="-10"/>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CB510D" w14:textId="6294BFDE" w:rsidR="00E0126D" w:rsidRPr="00B737D5" w:rsidRDefault="00E0126D" w:rsidP="00E0126D">
            <w:pPr>
              <w:spacing w:line="240" w:lineRule="auto"/>
              <w:ind w:right="-10"/>
              <w:jc w:val="center"/>
              <w:rPr>
                <w:rFonts w:ascii="Browallia New" w:eastAsia="SimSun"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r>
      <w:tr w:rsidR="007D351A" w:rsidRPr="00B737D5" w14:paraId="06956D5A" w14:textId="77777777" w:rsidTr="005B6EDE">
        <w:trPr>
          <w:trHeight w:hRule="exact" w:val="307"/>
        </w:trPr>
        <w:tc>
          <w:tcPr>
            <w:tcW w:w="3831" w:type="dxa"/>
          </w:tcPr>
          <w:p w14:paraId="5F03FB49" w14:textId="77777777" w:rsidR="007D351A" w:rsidRPr="00B737D5" w:rsidRDefault="007D351A" w:rsidP="007D351A">
            <w:pPr>
              <w:pStyle w:val="a"/>
              <w:tabs>
                <w:tab w:val="clear" w:pos="1080"/>
                <w:tab w:val="left" w:pos="540"/>
              </w:tabs>
              <w:rPr>
                <w:rFonts w:ascii="Browallia New" w:hAnsi="Browallia New" w:cs="Browallia New"/>
                <w:sz w:val="18"/>
                <w:szCs w:val="18"/>
                <w:cs/>
                <w:lang w:val="en-GB"/>
              </w:rPr>
            </w:pPr>
          </w:p>
        </w:tc>
        <w:tc>
          <w:tcPr>
            <w:tcW w:w="1204" w:type="dxa"/>
            <w:tcBorders>
              <w:top w:val="single" w:sz="4" w:space="0" w:color="auto"/>
            </w:tcBorders>
          </w:tcPr>
          <w:p w14:paraId="36CC1921"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4EECD942"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150" w:type="dxa"/>
            <w:tcBorders>
              <w:top w:val="single" w:sz="4" w:space="0" w:color="auto"/>
            </w:tcBorders>
          </w:tcPr>
          <w:p w14:paraId="6F57A3BF"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1031D060"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170" w:type="dxa"/>
            <w:tcBorders>
              <w:top w:val="single" w:sz="4" w:space="0" w:color="auto"/>
            </w:tcBorders>
          </w:tcPr>
          <w:p w14:paraId="62139B42"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25382F82"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04" w:type="dxa"/>
            <w:tcBorders>
              <w:top w:val="single" w:sz="4" w:space="0" w:color="auto"/>
            </w:tcBorders>
          </w:tcPr>
          <w:p w14:paraId="778363B7"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1E114D" w:rsidRPr="00B737D5" w14:paraId="2CC9D253" w14:textId="77777777" w:rsidTr="005B6EDE">
        <w:trPr>
          <w:trHeight w:val="346"/>
        </w:trPr>
        <w:tc>
          <w:tcPr>
            <w:tcW w:w="3831" w:type="dxa"/>
          </w:tcPr>
          <w:p w14:paraId="2D90D191" w14:textId="44CF521B" w:rsidR="001E114D" w:rsidRPr="00B737D5" w:rsidRDefault="001E114D" w:rsidP="001E114D">
            <w:pPr>
              <w:pStyle w:val="a"/>
              <w:tabs>
                <w:tab w:val="clear" w:pos="1080"/>
                <w:tab w:val="left" w:pos="540"/>
              </w:tabs>
              <w:rPr>
                <w:rFonts w:ascii="Browallia New" w:hAnsi="Browallia New" w:cs="Browallia New"/>
                <w:sz w:val="28"/>
                <w:szCs w:val="28"/>
                <w:cs/>
                <w:lang w:val="en-US"/>
              </w:rPr>
            </w:pPr>
            <w:r w:rsidRPr="00B737D5">
              <w:rPr>
                <w:rFonts w:ascii="Browallia New" w:hAnsi="Browallia New" w:cs="Browallia New"/>
                <w:sz w:val="28"/>
                <w:szCs w:val="28"/>
                <w:cs/>
                <w:lang w:val="en-GB"/>
              </w:rPr>
              <w:t xml:space="preserve">ลูกหนี้การค้า </w:t>
            </w:r>
            <w:r w:rsidRPr="00B737D5">
              <w:rPr>
                <w:rFonts w:ascii="Browallia New" w:hAnsi="Browallia New" w:cs="Browallia New"/>
                <w:sz w:val="28"/>
                <w:szCs w:val="28"/>
                <w:lang w:val="en-US"/>
              </w:rPr>
              <w:t xml:space="preserve">- </w:t>
            </w:r>
            <w:r w:rsidRPr="00B737D5">
              <w:rPr>
                <w:rFonts w:ascii="Browallia New" w:hAnsi="Browallia New" w:cs="Browallia New"/>
                <w:sz w:val="28"/>
                <w:szCs w:val="28"/>
                <w:cs/>
                <w:lang w:val="en-US"/>
              </w:rPr>
              <w:t>ลูกค้าทั่วไป</w:t>
            </w:r>
          </w:p>
        </w:tc>
        <w:tc>
          <w:tcPr>
            <w:tcW w:w="1204" w:type="dxa"/>
            <w:shd w:val="clear" w:color="auto" w:fill="auto"/>
          </w:tcPr>
          <w:p w14:paraId="27C4602C" w14:textId="1A14C391" w:rsidR="001E114D" w:rsidRPr="001E185F" w:rsidRDefault="001E114D" w:rsidP="001E114D">
            <w:pPr>
              <w:pStyle w:val="acctfourfigures"/>
              <w:tabs>
                <w:tab w:val="clear" w:pos="765"/>
              </w:tabs>
              <w:spacing w:line="240" w:lineRule="auto"/>
              <w:ind w:left="-117"/>
              <w:jc w:val="right"/>
              <w:rPr>
                <w:rFonts w:ascii="Browallia New" w:hAnsi="Browallia New" w:cs="Browallia New"/>
                <w:sz w:val="28"/>
                <w:szCs w:val="28"/>
                <w:lang w:val="en-US" w:bidi="th-TH"/>
              </w:rPr>
            </w:pPr>
            <w:r w:rsidRPr="001E114D">
              <w:rPr>
                <w:rFonts w:ascii="Browallia New" w:hAnsi="Browallia New" w:cs="Browallia New"/>
                <w:sz w:val="28"/>
                <w:szCs w:val="28"/>
                <w:lang w:val="en-US" w:bidi="th-TH"/>
              </w:rPr>
              <w:t>21,750</w:t>
            </w:r>
          </w:p>
        </w:tc>
        <w:tc>
          <w:tcPr>
            <w:tcW w:w="236" w:type="dxa"/>
            <w:vAlign w:val="bottom"/>
          </w:tcPr>
          <w:p w14:paraId="33AA502D" w14:textId="77777777" w:rsidR="001E114D" w:rsidRPr="00B737D5" w:rsidRDefault="001E114D" w:rsidP="001E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50" w:type="dxa"/>
          </w:tcPr>
          <w:p w14:paraId="27D2A02C" w14:textId="2EF958E0" w:rsidR="001E114D" w:rsidRPr="00B737D5" w:rsidRDefault="001E114D" w:rsidP="001E114D">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bidi="th-TH"/>
              </w:rPr>
              <w:t>28,512</w:t>
            </w:r>
          </w:p>
        </w:tc>
        <w:tc>
          <w:tcPr>
            <w:tcW w:w="236" w:type="dxa"/>
            <w:vAlign w:val="bottom"/>
          </w:tcPr>
          <w:p w14:paraId="565778F2" w14:textId="77777777" w:rsidR="001E114D" w:rsidRPr="00B737D5" w:rsidRDefault="001E114D" w:rsidP="001E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0" w:type="dxa"/>
            <w:shd w:val="clear" w:color="auto" w:fill="auto"/>
          </w:tcPr>
          <w:p w14:paraId="74C7C842" w14:textId="0A28A664" w:rsidR="001E114D" w:rsidRPr="001F7FEA" w:rsidRDefault="001E114D" w:rsidP="001E114D">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1,669</w:t>
            </w:r>
          </w:p>
        </w:tc>
        <w:tc>
          <w:tcPr>
            <w:tcW w:w="236" w:type="dxa"/>
            <w:vAlign w:val="bottom"/>
          </w:tcPr>
          <w:p w14:paraId="2F5A7ED8" w14:textId="77777777" w:rsidR="001E114D" w:rsidRPr="00B737D5" w:rsidRDefault="001E114D" w:rsidP="001E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04" w:type="dxa"/>
            <w:vAlign w:val="bottom"/>
          </w:tcPr>
          <w:p w14:paraId="3DC0E97A" w14:textId="42EE4102" w:rsidR="001E114D" w:rsidRPr="00B737D5" w:rsidRDefault="001E114D" w:rsidP="001E114D">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bidi="th-TH"/>
              </w:rPr>
              <w:t>2,740</w:t>
            </w:r>
          </w:p>
        </w:tc>
      </w:tr>
      <w:tr w:rsidR="001E114D" w:rsidRPr="00B737D5" w14:paraId="24E2C251" w14:textId="77777777" w:rsidTr="001E114D">
        <w:trPr>
          <w:trHeight w:val="186"/>
        </w:trPr>
        <w:tc>
          <w:tcPr>
            <w:tcW w:w="3831" w:type="dxa"/>
          </w:tcPr>
          <w:p w14:paraId="55968E4C" w14:textId="1CFD4E9A" w:rsidR="001E114D" w:rsidRPr="00B737D5" w:rsidRDefault="001E114D" w:rsidP="001E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26"/>
              <w:rPr>
                <w:rFonts w:ascii="Browallia New" w:hAnsi="Browallia New" w:cs="Browallia New"/>
                <w:sz w:val="28"/>
                <w:szCs w:val="28"/>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ค่าเผื่อผลขาดทุน</w:t>
            </w:r>
            <w:r w:rsidRPr="00B737D5">
              <w:rPr>
                <w:rFonts w:ascii="Browallia New" w:hAnsi="Browallia New" w:cs="Browallia New" w:hint="cs"/>
                <w:sz w:val="28"/>
                <w:szCs w:val="28"/>
                <w:cs/>
              </w:rPr>
              <w:t>ด้านเครดิตที่คาดว่า</w:t>
            </w:r>
            <w:r w:rsidRPr="00B737D5">
              <w:rPr>
                <w:rFonts w:ascii="Browallia New" w:hAnsi="Browallia New" w:cs="Browallia New"/>
                <w:sz w:val="28"/>
                <w:szCs w:val="28"/>
                <w:cs/>
              </w:rPr>
              <w:br/>
            </w:r>
            <w:r w:rsidRPr="00B737D5">
              <w:rPr>
                <w:rFonts w:ascii="Browallia New" w:hAnsi="Browallia New" w:cs="Browallia New" w:hint="cs"/>
                <w:sz w:val="28"/>
                <w:szCs w:val="28"/>
                <w:cs/>
              </w:rPr>
              <w:t xml:space="preserve">  จะเกิดขึ้น</w:t>
            </w:r>
          </w:p>
        </w:tc>
        <w:tc>
          <w:tcPr>
            <w:tcW w:w="1204" w:type="dxa"/>
            <w:tcBorders>
              <w:bottom w:val="single" w:sz="4" w:space="0" w:color="auto"/>
            </w:tcBorders>
            <w:shd w:val="clear" w:color="auto" w:fill="auto"/>
            <w:vAlign w:val="bottom"/>
          </w:tcPr>
          <w:p w14:paraId="0BDDD2C7" w14:textId="299F4D3F" w:rsidR="001E114D" w:rsidRPr="001E185F" w:rsidRDefault="001E114D" w:rsidP="001E114D">
            <w:pPr>
              <w:pStyle w:val="acctfourfigures"/>
              <w:tabs>
                <w:tab w:val="clear" w:pos="765"/>
              </w:tabs>
              <w:spacing w:line="240" w:lineRule="auto"/>
              <w:ind w:left="-117"/>
              <w:jc w:val="right"/>
              <w:rPr>
                <w:rFonts w:ascii="Browallia New" w:hAnsi="Browallia New" w:cs="Browallia New"/>
                <w:sz w:val="28"/>
                <w:szCs w:val="28"/>
                <w:lang w:val="en-US" w:bidi="th-TH"/>
              </w:rPr>
            </w:pPr>
            <w:r w:rsidRPr="001E114D">
              <w:rPr>
                <w:rFonts w:ascii="Browallia New" w:hAnsi="Browallia New" w:cs="Browallia New"/>
                <w:sz w:val="28"/>
                <w:szCs w:val="28"/>
                <w:lang w:val="en-US" w:bidi="th-TH"/>
              </w:rPr>
              <w:t>(2,990)</w:t>
            </w:r>
          </w:p>
        </w:tc>
        <w:tc>
          <w:tcPr>
            <w:tcW w:w="236" w:type="dxa"/>
            <w:vAlign w:val="bottom"/>
          </w:tcPr>
          <w:p w14:paraId="57EBD59D" w14:textId="77777777" w:rsidR="001E114D" w:rsidRPr="00B737D5" w:rsidRDefault="001E114D" w:rsidP="001E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bottom w:val="single" w:sz="4" w:space="0" w:color="auto"/>
            </w:tcBorders>
          </w:tcPr>
          <w:p w14:paraId="2ED3647D" w14:textId="77777777" w:rsidR="001E114D" w:rsidRPr="005C688C" w:rsidRDefault="001E114D" w:rsidP="001E114D">
            <w:pPr>
              <w:pStyle w:val="acctfourfigures"/>
              <w:tabs>
                <w:tab w:val="clear" w:pos="765"/>
              </w:tabs>
              <w:spacing w:line="240" w:lineRule="auto"/>
              <w:ind w:left="-117"/>
              <w:jc w:val="right"/>
              <w:rPr>
                <w:rFonts w:ascii="Browallia New" w:hAnsi="Browallia New" w:cs="Browallia New"/>
                <w:sz w:val="28"/>
                <w:szCs w:val="28"/>
                <w:lang w:val="en-US" w:bidi="th-TH"/>
              </w:rPr>
            </w:pPr>
          </w:p>
          <w:p w14:paraId="0D6EC027" w14:textId="7EC2E473" w:rsidR="001E114D" w:rsidRPr="00B737D5" w:rsidRDefault="001E114D" w:rsidP="001E114D">
            <w:pPr>
              <w:pStyle w:val="acctfourfigures"/>
              <w:tabs>
                <w:tab w:val="clear" w:pos="765"/>
              </w:tabs>
              <w:spacing w:line="240" w:lineRule="auto"/>
              <w:ind w:left="-117"/>
              <w:jc w:val="right"/>
              <w:rPr>
                <w:rFonts w:ascii="Browallia New" w:hAnsi="Browallia New" w:cs="Browallia New"/>
                <w:sz w:val="28"/>
                <w:szCs w:val="28"/>
                <w:lang w:val="en-US" w:bidi="th-TH"/>
              </w:rPr>
            </w:pPr>
            <w:r w:rsidRPr="005C688C">
              <w:rPr>
                <w:rFonts w:ascii="Browallia New" w:hAnsi="Browallia New" w:cs="Browallia New"/>
                <w:sz w:val="28"/>
                <w:szCs w:val="28"/>
                <w:lang w:val="en-US" w:bidi="th-TH"/>
              </w:rPr>
              <w:t>(2,990)</w:t>
            </w:r>
          </w:p>
        </w:tc>
        <w:tc>
          <w:tcPr>
            <w:tcW w:w="236" w:type="dxa"/>
            <w:vAlign w:val="bottom"/>
          </w:tcPr>
          <w:p w14:paraId="6CCE6305" w14:textId="77777777" w:rsidR="001E114D" w:rsidRPr="00B737D5" w:rsidRDefault="001E114D" w:rsidP="001E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bottom w:val="single" w:sz="4" w:space="0" w:color="auto"/>
            </w:tcBorders>
            <w:vAlign w:val="bottom"/>
          </w:tcPr>
          <w:p w14:paraId="44B9A243" w14:textId="54840106" w:rsidR="001E114D" w:rsidRPr="00495F70" w:rsidRDefault="001E114D" w:rsidP="001E114D">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236" w:type="dxa"/>
            <w:vAlign w:val="bottom"/>
          </w:tcPr>
          <w:p w14:paraId="2092D077" w14:textId="77777777" w:rsidR="001E114D" w:rsidRPr="00B737D5" w:rsidRDefault="001E114D" w:rsidP="001E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3B541CD4" w14:textId="4940D1A7" w:rsidR="001E114D" w:rsidRPr="00B737D5" w:rsidRDefault="001E114D" w:rsidP="001E114D">
            <w:pPr>
              <w:pStyle w:val="acctfourfigures"/>
              <w:tabs>
                <w:tab w:val="clear" w:pos="765"/>
              </w:tabs>
              <w:spacing w:line="240" w:lineRule="auto"/>
              <w:ind w:left="-117"/>
              <w:jc w:val="right"/>
              <w:rPr>
                <w:rFonts w:ascii="Browallia New" w:hAnsi="Browallia New" w:cs="Browallia New"/>
                <w:sz w:val="28"/>
                <w:szCs w:val="28"/>
              </w:rPr>
            </w:pPr>
            <w:r w:rsidRPr="005C688C">
              <w:rPr>
                <w:rFonts w:ascii="Browallia New" w:hAnsi="Browallia New" w:cs="Browallia New"/>
                <w:sz w:val="28"/>
                <w:szCs w:val="28"/>
              </w:rPr>
              <w:t xml:space="preserve">   </w:t>
            </w:r>
            <w:r w:rsidRPr="005C688C">
              <w:rPr>
                <w:rFonts w:ascii="Browallia New" w:hAnsi="Browallia New" w:cs="Browallia New"/>
                <w:sz w:val="28"/>
                <w:szCs w:val="28"/>
                <w:rtl/>
              </w:rPr>
              <w:t xml:space="preserve">   </w:t>
            </w:r>
            <w:r w:rsidRPr="005C688C">
              <w:rPr>
                <w:rFonts w:ascii="Browallia New" w:hAnsi="Browallia New" w:cs="Browallia New"/>
                <w:sz w:val="28"/>
                <w:szCs w:val="28"/>
              </w:rPr>
              <w:t xml:space="preserve">   </w:t>
            </w:r>
            <w:r w:rsidRPr="005C688C">
              <w:rPr>
                <w:rFonts w:ascii="Browallia New" w:hAnsi="Browallia New" w:cs="Browallia New"/>
                <w:sz w:val="28"/>
                <w:szCs w:val="28"/>
                <w:rtl/>
              </w:rPr>
              <w:t>-</w:t>
            </w:r>
          </w:p>
        </w:tc>
      </w:tr>
      <w:tr w:rsidR="001E114D" w:rsidRPr="00B737D5" w14:paraId="00155B7E" w14:textId="77777777" w:rsidTr="005B6EDE">
        <w:tc>
          <w:tcPr>
            <w:tcW w:w="3831" w:type="dxa"/>
          </w:tcPr>
          <w:p w14:paraId="2A4553FA" w14:textId="77777777" w:rsidR="001E114D" w:rsidRPr="00B737D5" w:rsidRDefault="001E114D" w:rsidP="001E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auto"/>
          </w:tcPr>
          <w:p w14:paraId="40B35A4A" w14:textId="5F632CDF" w:rsidR="001E114D" w:rsidRPr="001E185F" w:rsidRDefault="001E114D" w:rsidP="001E114D">
            <w:pPr>
              <w:pStyle w:val="acctfourfigures"/>
              <w:tabs>
                <w:tab w:val="clear" w:pos="765"/>
              </w:tabs>
              <w:spacing w:line="240" w:lineRule="auto"/>
              <w:ind w:left="-117"/>
              <w:jc w:val="right"/>
              <w:rPr>
                <w:rFonts w:ascii="Browallia New" w:hAnsi="Browallia New" w:cs="Browallia New"/>
                <w:sz w:val="28"/>
                <w:szCs w:val="28"/>
                <w:cs/>
                <w:lang w:val="en-US" w:bidi="th-TH"/>
              </w:rPr>
            </w:pPr>
            <w:r w:rsidRPr="001E114D">
              <w:rPr>
                <w:rFonts w:ascii="Browallia New" w:hAnsi="Browallia New" w:cs="Browallia New"/>
                <w:sz w:val="28"/>
                <w:szCs w:val="28"/>
                <w:lang w:val="en-US" w:bidi="th-TH"/>
              </w:rPr>
              <w:t>18,760</w:t>
            </w:r>
          </w:p>
        </w:tc>
        <w:tc>
          <w:tcPr>
            <w:tcW w:w="236" w:type="dxa"/>
            <w:vAlign w:val="bottom"/>
          </w:tcPr>
          <w:p w14:paraId="3B9B92C3" w14:textId="77777777" w:rsidR="001E114D" w:rsidRPr="00B737D5" w:rsidRDefault="001E114D" w:rsidP="001E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top w:val="single" w:sz="4" w:space="0" w:color="auto"/>
              <w:bottom w:val="single" w:sz="4" w:space="0" w:color="auto"/>
            </w:tcBorders>
            <w:vAlign w:val="bottom"/>
          </w:tcPr>
          <w:p w14:paraId="5A5A206D" w14:textId="15C31634" w:rsidR="001E114D" w:rsidRPr="00B737D5" w:rsidRDefault="001E114D" w:rsidP="001E114D">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25,522</w:t>
            </w:r>
          </w:p>
        </w:tc>
        <w:tc>
          <w:tcPr>
            <w:tcW w:w="236" w:type="dxa"/>
            <w:vAlign w:val="bottom"/>
          </w:tcPr>
          <w:p w14:paraId="4E9ACA6A" w14:textId="77777777" w:rsidR="001E114D" w:rsidRPr="00B737D5" w:rsidRDefault="001E114D" w:rsidP="001E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top w:val="single" w:sz="4" w:space="0" w:color="auto"/>
              <w:bottom w:val="single" w:sz="4" w:space="0" w:color="auto"/>
            </w:tcBorders>
          </w:tcPr>
          <w:p w14:paraId="23543607" w14:textId="032271B3" w:rsidR="001E114D" w:rsidRPr="001F7FEA" w:rsidRDefault="001E114D" w:rsidP="001E114D">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1,669</w:t>
            </w:r>
          </w:p>
        </w:tc>
        <w:tc>
          <w:tcPr>
            <w:tcW w:w="236" w:type="dxa"/>
            <w:vAlign w:val="bottom"/>
          </w:tcPr>
          <w:p w14:paraId="70A96522" w14:textId="77777777" w:rsidR="001E114D" w:rsidRPr="00B737D5" w:rsidRDefault="001E114D" w:rsidP="001E1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99CB34" w14:textId="56B7CB09" w:rsidR="001E114D" w:rsidRPr="00B737D5" w:rsidRDefault="001E114D" w:rsidP="001E114D">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bidi="th-TH"/>
              </w:rPr>
              <w:t>2,740</w:t>
            </w:r>
          </w:p>
        </w:tc>
      </w:tr>
      <w:tr w:rsidR="002B308E" w:rsidRPr="00B737D5" w14:paraId="2C3F05CB" w14:textId="77777777" w:rsidTr="005B6EDE">
        <w:trPr>
          <w:trHeight w:val="68"/>
        </w:trPr>
        <w:tc>
          <w:tcPr>
            <w:tcW w:w="3831" w:type="dxa"/>
          </w:tcPr>
          <w:p w14:paraId="190933F4"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204" w:type="dxa"/>
          </w:tcPr>
          <w:p w14:paraId="111AD2FD"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4D1CE1FE"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50" w:type="dxa"/>
            <w:vAlign w:val="bottom"/>
          </w:tcPr>
          <w:p w14:paraId="68169BF2"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4669887A"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59A589EF" w14:textId="77777777" w:rsidR="002B308E" w:rsidRPr="001F7FEA"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3EA978F4"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4" w:type="dxa"/>
            <w:vAlign w:val="bottom"/>
          </w:tcPr>
          <w:p w14:paraId="06920E66"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2B308E" w:rsidRPr="00B737D5" w14:paraId="7E6C2904" w14:textId="77777777" w:rsidTr="005B6EDE">
        <w:tc>
          <w:tcPr>
            <w:tcW w:w="3831" w:type="dxa"/>
          </w:tcPr>
          <w:p w14:paraId="45A205DF" w14:textId="52E07180" w:rsidR="002B308E" w:rsidRPr="00531951"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31951">
              <w:rPr>
                <w:rFonts w:ascii="Browallia New" w:hAnsi="Browallia New" w:cs="Browallia New"/>
                <w:sz w:val="28"/>
                <w:szCs w:val="28"/>
                <w:cs/>
              </w:rPr>
              <w:t xml:space="preserve">ลูกหนี้อื่น </w:t>
            </w:r>
            <w:r w:rsidRPr="00531951">
              <w:rPr>
                <w:rFonts w:ascii="Browallia New" w:hAnsi="Browallia New" w:cs="Browallia New"/>
                <w:sz w:val="28"/>
                <w:szCs w:val="28"/>
              </w:rPr>
              <w:t>-</w:t>
            </w:r>
            <w:r w:rsidRPr="00531951">
              <w:rPr>
                <w:rFonts w:ascii="Browallia New" w:hAnsi="Browallia New" w:cs="Browallia New"/>
                <w:sz w:val="28"/>
                <w:szCs w:val="28"/>
                <w:cs/>
              </w:rPr>
              <w:t xml:space="preserve"> ลูกค้าทั่วไป</w:t>
            </w:r>
          </w:p>
        </w:tc>
        <w:tc>
          <w:tcPr>
            <w:tcW w:w="1204" w:type="dxa"/>
          </w:tcPr>
          <w:p w14:paraId="73C8055D" w14:textId="398AD663" w:rsidR="002B308E" w:rsidRPr="00531951" w:rsidRDefault="002B308E" w:rsidP="002B308E">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5B82BA51" w14:textId="77777777" w:rsidR="002B308E" w:rsidRPr="008A727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vAlign w:val="bottom"/>
          </w:tcPr>
          <w:p w14:paraId="4132A73E" w14:textId="076F2AEC" w:rsidR="002B308E" w:rsidRPr="008A7274" w:rsidRDefault="002B308E" w:rsidP="002B308E">
            <w:pPr>
              <w:pStyle w:val="acctfourfigures"/>
              <w:tabs>
                <w:tab w:val="clear" w:pos="765"/>
              </w:tabs>
              <w:spacing w:line="240" w:lineRule="auto"/>
              <w:ind w:left="-117"/>
              <w:jc w:val="right"/>
              <w:rPr>
                <w:rFonts w:ascii="Browallia New" w:hAnsi="Browallia New" w:cs="Browallia New"/>
                <w:sz w:val="28"/>
                <w:szCs w:val="28"/>
                <w:highlight w:val="cyan"/>
                <w:lang w:val="en-US"/>
              </w:rPr>
            </w:pPr>
          </w:p>
        </w:tc>
        <w:tc>
          <w:tcPr>
            <w:tcW w:w="236" w:type="dxa"/>
            <w:vAlign w:val="bottom"/>
          </w:tcPr>
          <w:p w14:paraId="4F46CBFD" w14:textId="77777777" w:rsidR="002B308E" w:rsidRPr="008A727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70" w:type="dxa"/>
            <w:vAlign w:val="bottom"/>
          </w:tcPr>
          <w:p w14:paraId="6A0C9A46" w14:textId="295BD311" w:rsidR="002B308E" w:rsidRPr="008A7274" w:rsidRDefault="002B308E" w:rsidP="002B308E">
            <w:pPr>
              <w:pStyle w:val="acctfourfigures"/>
              <w:tabs>
                <w:tab w:val="clear" w:pos="765"/>
              </w:tabs>
              <w:spacing w:line="240" w:lineRule="auto"/>
              <w:ind w:left="-117"/>
              <w:jc w:val="center"/>
              <w:rPr>
                <w:rFonts w:ascii="Browallia New" w:hAnsi="Browallia New" w:cs="Browallia New"/>
                <w:sz w:val="28"/>
                <w:szCs w:val="28"/>
                <w:highlight w:val="cyan"/>
              </w:rPr>
            </w:pPr>
          </w:p>
        </w:tc>
        <w:tc>
          <w:tcPr>
            <w:tcW w:w="236" w:type="dxa"/>
            <w:vAlign w:val="bottom"/>
          </w:tcPr>
          <w:p w14:paraId="008768D1" w14:textId="77777777" w:rsidR="002B308E" w:rsidRPr="008A727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rPr>
            </w:pPr>
          </w:p>
        </w:tc>
        <w:tc>
          <w:tcPr>
            <w:tcW w:w="1204" w:type="dxa"/>
            <w:vAlign w:val="bottom"/>
          </w:tcPr>
          <w:p w14:paraId="65CCD74A" w14:textId="5CEDA9B1" w:rsidR="002B308E" w:rsidRPr="008A7274" w:rsidRDefault="002B308E" w:rsidP="002B308E">
            <w:pPr>
              <w:pStyle w:val="acctfourfigures"/>
              <w:tabs>
                <w:tab w:val="clear" w:pos="765"/>
              </w:tabs>
              <w:spacing w:line="240" w:lineRule="auto"/>
              <w:ind w:left="-117"/>
              <w:jc w:val="right"/>
              <w:rPr>
                <w:rFonts w:ascii="Browallia New" w:hAnsi="Browallia New" w:cs="Browallia New"/>
                <w:sz w:val="28"/>
                <w:szCs w:val="28"/>
                <w:highlight w:val="cyan"/>
                <w:lang w:val="en-US"/>
              </w:rPr>
            </w:pPr>
          </w:p>
        </w:tc>
      </w:tr>
      <w:tr w:rsidR="002B308E" w:rsidRPr="00B737D5" w14:paraId="23A8E57E" w14:textId="77777777" w:rsidTr="005B6EDE">
        <w:tc>
          <w:tcPr>
            <w:tcW w:w="3831" w:type="dxa"/>
          </w:tcPr>
          <w:p w14:paraId="1991D160" w14:textId="2493D8B3" w:rsidR="002B308E" w:rsidRPr="00531951"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531951">
              <w:rPr>
                <w:rFonts w:ascii="Browallia New" w:hAnsi="Browallia New" w:cs="Browallia New"/>
                <w:sz w:val="28"/>
                <w:szCs w:val="28"/>
                <w:cs/>
              </w:rPr>
              <w:t>ค่าเบี้ยปรับค้างรับ</w:t>
            </w:r>
          </w:p>
        </w:tc>
        <w:tc>
          <w:tcPr>
            <w:tcW w:w="1204" w:type="dxa"/>
            <w:shd w:val="clear" w:color="auto" w:fill="FFFFFF" w:themeFill="background1"/>
          </w:tcPr>
          <w:p w14:paraId="0A1A1A0F" w14:textId="288D8213" w:rsidR="002B308E" w:rsidRPr="00531951" w:rsidRDefault="007F6FC2" w:rsidP="002B308E">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531951">
              <w:rPr>
                <w:rFonts w:ascii="Browallia New" w:hAnsi="Browallia New" w:cs="Browallia New"/>
                <w:color w:val="000000" w:themeColor="text1"/>
                <w:sz w:val="28"/>
                <w:szCs w:val="28"/>
                <w:lang w:val="en-US" w:bidi="th-TH"/>
              </w:rPr>
              <w:t>48,120</w:t>
            </w:r>
          </w:p>
        </w:tc>
        <w:tc>
          <w:tcPr>
            <w:tcW w:w="236" w:type="dxa"/>
            <w:vAlign w:val="bottom"/>
          </w:tcPr>
          <w:p w14:paraId="26665E2F" w14:textId="77777777" w:rsidR="002B308E" w:rsidRPr="008A727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vAlign w:val="bottom"/>
          </w:tcPr>
          <w:p w14:paraId="4037F569" w14:textId="78377745" w:rsidR="002B308E" w:rsidRPr="0084650C" w:rsidRDefault="002B308E" w:rsidP="002B308E">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84650C">
              <w:rPr>
                <w:rFonts w:ascii="Browallia New" w:hAnsi="Browallia New" w:cs="Browallia New"/>
                <w:color w:val="000000" w:themeColor="text1"/>
                <w:sz w:val="28"/>
                <w:szCs w:val="28"/>
                <w:lang w:val="en-US" w:bidi="th-TH"/>
              </w:rPr>
              <w:t>46,319</w:t>
            </w:r>
          </w:p>
        </w:tc>
        <w:tc>
          <w:tcPr>
            <w:tcW w:w="236" w:type="dxa"/>
            <w:vAlign w:val="bottom"/>
          </w:tcPr>
          <w:p w14:paraId="3DCE89CC" w14:textId="77777777" w:rsidR="002B308E" w:rsidRPr="0084650C"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378929FB" w14:textId="336BEF66" w:rsidR="002B308E" w:rsidRPr="0084650C" w:rsidRDefault="00351253" w:rsidP="002B308E">
            <w:pPr>
              <w:pStyle w:val="acctfourfigures"/>
              <w:tabs>
                <w:tab w:val="clear" w:pos="765"/>
              </w:tabs>
              <w:spacing w:line="240" w:lineRule="auto"/>
              <w:ind w:left="-117"/>
              <w:jc w:val="right"/>
              <w:rPr>
                <w:rFonts w:ascii="Browallia New" w:hAnsi="Browallia New" w:cs="Browallia New"/>
                <w:sz w:val="28"/>
                <w:szCs w:val="28"/>
              </w:rPr>
            </w:pPr>
            <w:r w:rsidRPr="0084650C">
              <w:rPr>
                <w:rFonts w:ascii="Browallia New" w:hAnsi="Browallia New" w:cs="Browallia New"/>
                <w:sz w:val="28"/>
                <w:szCs w:val="28"/>
              </w:rPr>
              <w:t>-</w:t>
            </w:r>
          </w:p>
        </w:tc>
        <w:tc>
          <w:tcPr>
            <w:tcW w:w="236" w:type="dxa"/>
            <w:vAlign w:val="bottom"/>
          </w:tcPr>
          <w:p w14:paraId="241C57FB" w14:textId="77777777" w:rsidR="002B308E" w:rsidRPr="0084650C"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6E67EAD5" w14:textId="63F4EA2A" w:rsidR="002B308E" w:rsidRPr="0084650C" w:rsidRDefault="002B308E" w:rsidP="002B308E">
            <w:pPr>
              <w:pStyle w:val="acctfourfigures"/>
              <w:tabs>
                <w:tab w:val="clear" w:pos="765"/>
              </w:tabs>
              <w:spacing w:line="240" w:lineRule="auto"/>
              <w:ind w:left="-117"/>
              <w:jc w:val="right"/>
              <w:rPr>
                <w:rFonts w:ascii="Browallia New" w:hAnsi="Browallia New" w:cs="Browallia New"/>
                <w:sz w:val="28"/>
                <w:szCs w:val="28"/>
                <w:lang w:bidi="th-TH"/>
              </w:rPr>
            </w:pPr>
            <w:r w:rsidRPr="0084650C">
              <w:rPr>
                <w:rFonts w:ascii="Browallia New" w:hAnsi="Browallia New" w:cs="Browallia New"/>
                <w:sz w:val="28"/>
                <w:szCs w:val="28"/>
              </w:rPr>
              <w:t xml:space="preserve">   </w:t>
            </w:r>
            <w:r w:rsidRPr="0084650C">
              <w:rPr>
                <w:rFonts w:ascii="Browallia New" w:hAnsi="Browallia New" w:cs="Browallia New"/>
                <w:sz w:val="28"/>
                <w:szCs w:val="28"/>
                <w:rtl/>
              </w:rPr>
              <w:t xml:space="preserve">   </w:t>
            </w:r>
            <w:r w:rsidRPr="0084650C">
              <w:rPr>
                <w:rFonts w:ascii="Browallia New" w:hAnsi="Browallia New" w:cs="Browallia New"/>
                <w:sz w:val="28"/>
                <w:szCs w:val="28"/>
              </w:rPr>
              <w:t xml:space="preserve">   </w:t>
            </w:r>
            <w:r w:rsidRPr="0084650C">
              <w:rPr>
                <w:rFonts w:ascii="Browallia New" w:hAnsi="Browallia New" w:cs="Browallia New"/>
                <w:sz w:val="28"/>
                <w:szCs w:val="28"/>
                <w:rtl/>
              </w:rPr>
              <w:t>-</w:t>
            </w:r>
          </w:p>
        </w:tc>
      </w:tr>
      <w:tr w:rsidR="002B308E" w:rsidRPr="00B737D5" w14:paraId="30F0627C" w14:textId="77777777">
        <w:tc>
          <w:tcPr>
            <w:tcW w:w="3831" w:type="dxa"/>
            <w:vAlign w:val="bottom"/>
          </w:tcPr>
          <w:p w14:paraId="4E3D4A2D" w14:textId="1CE3E59E" w:rsidR="002B308E" w:rsidRPr="00B31982"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B31982">
              <w:rPr>
                <w:rFonts w:ascii="Browallia New" w:hAnsi="Browallia New" w:cs="Browallia New"/>
                <w:sz w:val="28"/>
                <w:szCs w:val="28"/>
                <w:cs/>
              </w:rPr>
              <w:t>ค่าเบี้ยประกันภัยจ่ายแทนลูกค้า</w:t>
            </w:r>
          </w:p>
        </w:tc>
        <w:tc>
          <w:tcPr>
            <w:tcW w:w="1204" w:type="dxa"/>
            <w:shd w:val="clear" w:color="auto" w:fill="FFFFFF" w:themeFill="background1"/>
            <w:vAlign w:val="bottom"/>
          </w:tcPr>
          <w:p w14:paraId="20537684" w14:textId="3C9A1D9A" w:rsidR="002B308E" w:rsidRPr="00B31982" w:rsidRDefault="007F6FC2" w:rsidP="002B308E">
            <w:pPr>
              <w:pStyle w:val="acctfourfigures"/>
              <w:tabs>
                <w:tab w:val="clear" w:pos="765"/>
              </w:tabs>
              <w:spacing w:line="240" w:lineRule="auto"/>
              <w:ind w:left="-117"/>
              <w:jc w:val="right"/>
              <w:rPr>
                <w:rFonts w:ascii="Browallia New" w:hAnsi="Browallia New" w:cs="Browallia New"/>
                <w:color w:val="000000" w:themeColor="text1"/>
                <w:sz w:val="28"/>
                <w:szCs w:val="28"/>
                <w:rtl/>
                <w:cs/>
                <w:lang w:val="en-US"/>
              </w:rPr>
            </w:pPr>
            <w:r w:rsidRPr="00B31982">
              <w:rPr>
                <w:rFonts w:ascii="Browallia New" w:hAnsi="Browallia New" w:cs="Browallia New"/>
                <w:color w:val="000000" w:themeColor="text1"/>
                <w:sz w:val="28"/>
                <w:szCs w:val="28"/>
                <w:lang w:val="en-US" w:bidi="th-TH"/>
              </w:rPr>
              <w:t>1,61</w:t>
            </w:r>
            <w:r w:rsidR="001D3021" w:rsidRPr="00B31982">
              <w:rPr>
                <w:rFonts w:ascii="Browallia New" w:hAnsi="Browallia New" w:cs="Browallia New"/>
                <w:color w:val="000000" w:themeColor="text1"/>
                <w:sz w:val="28"/>
                <w:szCs w:val="28"/>
                <w:lang w:val="en-US" w:bidi="th-TH"/>
              </w:rPr>
              <w:t>8</w:t>
            </w:r>
          </w:p>
        </w:tc>
        <w:tc>
          <w:tcPr>
            <w:tcW w:w="236" w:type="dxa"/>
            <w:vAlign w:val="bottom"/>
          </w:tcPr>
          <w:p w14:paraId="3CF67B72" w14:textId="77777777" w:rsidR="002B308E" w:rsidRPr="008A727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vAlign w:val="bottom"/>
          </w:tcPr>
          <w:p w14:paraId="56EAA7EB" w14:textId="02E77C9E" w:rsidR="002B308E" w:rsidRPr="0084650C"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84650C">
              <w:rPr>
                <w:rFonts w:ascii="Browallia New" w:hAnsi="Browallia New" w:cs="Browallia New"/>
                <w:color w:val="000000" w:themeColor="text1"/>
                <w:sz w:val="28"/>
                <w:szCs w:val="28"/>
                <w:lang w:val="en-US" w:bidi="th-TH"/>
              </w:rPr>
              <w:t>1,945</w:t>
            </w:r>
          </w:p>
        </w:tc>
        <w:tc>
          <w:tcPr>
            <w:tcW w:w="236" w:type="dxa"/>
            <w:vAlign w:val="bottom"/>
          </w:tcPr>
          <w:p w14:paraId="0338C49B" w14:textId="77777777" w:rsidR="002B308E" w:rsidRPr="0084650C"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33DB26CE" w14:textId="3DF01974" w:rsidR="002B308E" w:rsidRPr="0084650C" w:rsidRDefault="00351253" w:rsidP="002B308E">
            <w:pPr>
              <w:pStyle w:val="acctfourfigures"/>
              <w:tabs>
                <w:tab w:val="clear" w:pos="765"/>
              </w:tabs>
              <w:spacing w:line="240" w:lineRule="auto"/>
              <w:ind w:left="-117"/>
              <w:jc w:val="right"/>
              <w:rPr>
                <w:rFonts w:ascii="Browallia New" w:hAnsi="Browallia New" w:cs="Browallia New"/>
                <w:sz w:val="28"/>
                <w:szCs w:val="28"/>
              </w:rPr>
            </w:pPr>
            <w:r w:rsidRPr="0084650C">
              <w:rPr>
                <w:rFonts w:ascii="Browallia New" w:hAnsi="Browallia New" w:cs="Browallia New"/>
                <w:sz w:val="28"/>
                <w:szCs w:val="28"/>
              </w:rPr>
              <w:t>-</w:t>
            </w:r>
          </w:p>
        </w:tc>
        <w:tc>
          <w:tcPr>
            <w:tcW w:w="236" w:type="dxa"/>
            <w:vAlign w:val="bottom"/>
          </w:tcPr>
          <w:p w14:paraId="796C8507" w14:textId="77777777" w:rsidR="002B308E" w:rsidRPr="0084650C"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5338465E" w14:textId="45C83B8D" w:rsidR="002B308E" w:rsidRPr="0084650C"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84650C">
              <w:rPr>
                <w:rFonts w:ascii="Browallia New" w:hAnsi="Browallia New" w:cs="Browallia New"/>
                <w:sz w:val="28"/>
                <w:szCs w:val="28"/>
              </w:rPr>
              <w:t xml:space="preserve">   </w:t>
            </w:r>
            <w:r w:rsidRPr="0084650C">
              <w:rPr>
                <w:rFonts w:ascii="Browallia New" w:hAnsi="Browallia New" w:cs="Browallia New"/>
                <w:sz w:val="28"/>
                <w:szCs w:val="28"/>
                <w:rtl/>
              </w:rPr>
              <w:t xml:space="preserve">   </w:t>
            </w:r>
            <w:r w:rsidRPr="0084650C">
              <w:rPr>
                <w:rFonts w:ascii="Browallia New" w:hAnsi="Browallia New" w:cs="Browallia New"/>
                <w:sz w:val="28"/>
                <w:szCs w:val="28"/>
              </w:rPr>
              <w:t xml:space="preserve">   </w:t>
            </w:r>
            <w:r w:rsidRPr="0084650C">
              <w:rPr>
                <w:rFonts w:ascii="Browallia New" w:hAnsi="Browallia New" w:cs="Browallia New"/>
                <w:sz w:val="28"/>
                <w:szCs w:val="28"/>
                <w:rtl/>
              </w:rPr>
              <w:t>-</w:t>
            </w:r>
          </w:p>
        </w:tc>
      </w:tr>
      <w:tr w:rsidR="002B308E" w:rsidRPr="00B737D5" w14:paraId="0BE96731" w14:textId="77777777" w:rsidTr="005B6EDE">
        <w:tc>
          <w:tcPr>
            <w:tcW w:w="3831" w:type="dxa"/>
          </w:tcPr>
          <w:p w14:paraId="4877C0BA" w14:textId="62EA496F" w:rsidR="002B308E" w:rsidRPr="00B31982"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lang w:val="en-GB"/>
              </w:rPr>
            </w:pPr>
            <w:r w:rsidRPr="00B31982">
              <w:rPr>
                <w:rFonts w:ascii="Browallia New" w:hAnsi="Browallia New" w:cs="Browallia New"/>
                <w:sz w:val="28"/>
                <w:szCs w:val="28"/>
                <w:cs/>
              </w:rPr>
              <w:t>อื่นๆ</w:t>
            </w:r>
          </w:p>
        </w:tc>
        <w:tc>
          <w:tcPr>
            <w:tcW w:w="1204" w:type="dxa"/>
            <w:tcBorders>
              <w:bottom w:val="single" w:sz="4" w:space="0" w:color="auto"/>
            </w:tcBorders>
            <w:shd w:val="clear" w:color="auto" w:fill="FFFFFF" w:themeFill="background1"/>
          </w:tcPr>
          <w:p w14:paraId="35297118" w14:textId="0D748F91" w:rsidR="002B308E" w:rsidRPr="00B31982" w:rsidRDefault="00E61C42" w:rsidP="002B308E">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B31982">
              <w:rPr>
                <w:rFonts w:ascii="Browallia New" w:hAnsi="Browallia New" w:cs="Browallia New"/>
                <w:color w:val="000000" w:themeColor="text1"/>
                <w:sz w:val="28"/>
                <w:szCs w:val="28"/>
                <w:lang w:val="en-US" w:bidi="th-TH"/>
              </w:rPr>
              <w:t>88,1</w:t>
            </w:r>
            <w:r w:rsidR="00344BFF" w:rsidRPr="00B31982">
              <w:rPr>
                <w:rFonts w:ascii="Browallia New" w:hAnsi="Browallia New" w:cs="Browallia New"/>
                <w:color w:val="000000" w:themeColor="text1"/>
                <w:sz w:val="28"/>
                <w:szCs w:val="28"/>
                <w:lang w:val="en-US" w:bidi="th-TH"/>
              </w:rPr>
              <w:t>87</w:t>
            </w:r>
          </w:p>
        </w:tc>
        <w:tc>
          <w:tcPr>
            <w:tcW w:w="236" w:type="dxa"/>
            <w:vAlign w:val="bottom"/>
          </w:tcPr>
          <w:p w14:paraId="11E47CA4" w14:textId="77777777" w:rsidR="002B308E" w:rsidRPr="008A727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tcBorders>
              <w:bottom w:val="single" w:sz="4" w:space="0" w:color="auto"/>
            </w:tcBorders>
            <w:vAlign w:val="bottom"/>
          </w:tcPr>
          <w:p w14:paraId="058E47AB" w14:textId="05A47844" w:rsidR="002B308E" w:rsidRPr="0084650C"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84650C">
              <w:rPr>
                <w:rFonts w:ascii="Browallia New" w:hAnsi="Browallia New" w:cs="Browallia New"/>
                <w:sz w:val="28"/>
                <w:szCs w:val="28"/>
                <w:lang w:val="en-US" w:bidi="th-TH"/>
              </w:rPr>
              <w:t>73,168</w:t>
            </w:r>
          </w:p>
        </w:tc>
        <w:tc>
          <w:tcPr>
            <w:tcW w:w="236" w:type="dxa"/>
            <w:vAlign w:val="bottom"/>
          </w:tcPr>
          <w:p w14:paraId="3E60256A" w14:textId="77777777" w:rsidR="002B308E" w:rsidRPr="0084650C"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tcPr>
          <w:p w14:paraId="0988397D" w14:textId="62250692" w:rsidR="002B308E" w:rsidRPr="0084650C" w:rsidRDefault="001B601F" w:rsidP="002B308E">
            <w:pPr>
              <w:pStyle w:val="acctfourfigures"/>
              <w:tabs>
                <w:tab w:val="clear" w:pos="765"/>
              </w:tabs>
              <w:spacing w:line="240" w:lineRule="auto"/>
              <w:ind w:left="-117"/>
              <w:jc w:val="right"/>
              <w:rPr>
                <w:rFonts w:ascii="Browallia New" w:hAnsi="Browallia New" w:cs="Browallia New"/>
                <w:sz w:val="28"/>
                <w:szCs w:val="28"/>
                <w:lang w:val="en-US" w:bidi="th-TH"/>
              </w:rPr>
            </w:pPr>
            <w:r w:rsidRPr="0084650C">
              <w:rPr>
                <w:rFonts w:ascii="Browallia New" w:hAnsi="Browallia New" w:cs="Browallia New"/>
                <w:sz w:val="28"/>
                <w:szCs w:val="28"/>
                <w:lang w:val="en-US" w:bidi="th-TH"/>
              </w:rPr>
              <w:t>25,721</w:t>
            </w:r>
          </w:p>
        </w:tc>
        <w:tc>
          <w:tcPr>
            <w:tcW w:w="236" w:type="dxa"/>
            <w:vAlign w:val="bottom"/>
          </w:tcPr>
          <w:p w14:paraId="4A122C0E" w14:textId="77777777" w:rsidR="002B308E" w:rsidRPr="0084650C"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tcPr>
          <w:p w14:paraId="3630DF0B" w14:textId="2DA17873" w:rsidR="002B308E" w:rsidRPr="0084650C"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84650C">
              <w:rPr>
                <w:rFonts w:ascii="Browallia New" w:hAnsi="Browallia New" w:cs="Browallia New"/>
                <w:sz w:val="28"/>
                <w:szCs w:val="28"/>
                <w:lang w:bidi="th-TH"/>
              </w:rPr>
              <w:t>14,983</w:t>
            </w:r>
          </w:p>
        </w:tc>
      </w:tr>
      <w:tr w:rsidR="002B308E" w:rsidRPr="00B737D5" w14:paraId="2318CEA6" w14:textId="77777777" w:rsidTr="005B6EDE">
        <w:tc>
          <w:tcPr>
            <w:tcW w:w="3831" w:type="dxa"/>
          </w:tcPr>
          <w:p w14:paraId="14286D23" w14:textId="77777777" w:rsidR="002B308E" w:rsidRPr="00B4317C"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B4317C">
              <w:rPr>
                <w:rFonts w:ascii="Browallia New" w:hAnsi="Browallia New" w:cs="Browallia New"/>
                <w:sz w:val="28"/>
                <w:szCs w:val="28"/>
                <w:cs/>
              </w:rPr>
              <w:t>รวม</w:t>
            </w:r>
          </w:p>
        </w:tc>
        <w:tc>
          <w:tcPr>
            <w:tcW w:w="1204" w:type="dxa"/>
            <w:tcBorders>
              <w:top w:val="single" w:sz="4" w:space="0" w:color="auto"/>
            </w:tcBorders>
            <w:shd w:val="clear" w:color="auto" w:fill="FFFFFF" w:themeFill="background1"/>
          </w:tcPr>
          <w:p w14:paraId="6DEFA33D" w14:textId="75BBB697" w:rsidR="002B308E" w:rsidRPr="00B4317C" w:rsidRDefault="000A299F" w:rsidP="002B308E">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B4317C">
              <w:rPr>
                <w:rFonts w:ascii="Browallia New" w:hAnsi="Browallia New" w:cs="Browallia New"/>
                <w:color w:val="000000" w:themeColor="text1"/>
                <w:sz w:val="28"/>
                <w:szCs w:val="28"/>
                <w:lang w:val="en-US" w:bidi="th-TH"/>
              </w:rPr>
              <w:t>137,925</w:t>
            </w:r>
          </w:p>
        </w:tc>
        <w:tc>
          <w:tcPr>
            <w:tcW w:w="236" w:type="dxa"/>
            <w:vAlign w:val="bottom"/>
          </w:tcPr>
          <w:p w14:paraId="1D565EF6" w14:textId="77777777" w:rsidR="002B308E" w:rsidRPr="008A727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tcBorders>
              <w:top w:val="single" w:sz="4" w:space="0" w:color="auto"/>
            </w:tcBorders>
            <w:vAlign w:val="bottom"/>
          </w:tcPr>
          <w:p w14:paraId="1585CA54" w14:textId="11A68B65" w:rsidR="002B308E" w:rsidRPr="0084650C"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84650C">
              <w:rPr>
                <w:rFonts w:ascii="Browallia New" w:hAnsi="Browallia New" w:cs="Browallia New"/>
                <w:sz w:val="28"/>
                <w:szCs w:val="28"/>
                <w:lang w:val="en-US" w:bidi="th-TH"/>
              </w:rPr>
              <w:t>121,432</w:t>
            </w:r>
          </w:p>
        </w:tc>
        <w:tc>
          <w:tcPr>
            <w:tcW w:w="236" w:type="dxa"/>
            <w:vAlign w:val="bottom"/>
          </w:tcPr>
          <w:p w14:paraId="48AFAC84" w14:textId="77777777" w:rsidR="002B308E" w:rsidRPr="0084650C"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tcPr>
          <w:p w14:paraId="167A200B" w14:textId="3932E81F" w:rsidR="002B308E" w:rsidRPr="0084650C" w:rsidRDefault="001B601F" w:rsidP="002B308E">
            <w:pPr>
              <w:pStyle w:val="acctfourfigures"/>
              <w:tabs>
                <w:tab w:val="clear" w:pos="765"/>
              </w:tabs>
              <w:spacing w:line="240" w:lineRule="auto"/>
              <w:ind w:left="-117"/>
              <w:jc w:val="right"/>
              <w:rPr>
                <w:rFonts w:ascii="Browallia New" w:hAnsi="Browallia New" w:cs="Browallia New"/>
                <w:sz w:val="28"/>
                <w:szCs w:val="28"/>
                <w:lang w:val="en-US" w:bidi="th-TH"/>
              </w:rPr>
            </w:pPr>
            <w:r w:rsidRPr="0084650C">
              <w:rPr>
                <w:rFonts w:ascii="Browallia New" w:hAnsi="Browallia New" w:cs="Browallia New"/>
                <w:sz w:val="28"/>
                <w:szCs w:val="28"/>
                <w:lang w:val="en-US" w:bidi="th-TH"/>
              </w:rPr>
              <w:t>25,721</w:t>
            </w:r>
          </w:p>
        </w:tc>
        <w:tc>
          <w:tcPr>
            <w:tcW w:w="236" w:type="dxa"/>
            <w:vAlign w:val="bottom"/>
          </w:tcPr>
          <w:p w14:paraId="662C0289" w14:textId="77777777" w:rsidR="002B308E" w:rsidRPr="0084650C"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tcPr>
          <w:p w14:paraId="416A38FB" w14:textId="2696A0A8" w:rsidR="002B308E" w:rsidRPr="0084650C"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84650C">
              <w:rPr>
                <w:rFonts w:ascii="Browallia New" w:hAnsi="Browallia New" w:cs="Browallia New"/>
                <w:sz w:val="28"/>
                <w:szCs w:val="28"/>
                <w:lang w:bidi="th-TH"/>
              </w:rPr>
              <w:t>14,983</w:t>
            </w:r>
          </w:p>
        </w:tc>
      </w:tr>
      <w:tr w:rsidR="002B308E" w:rsidRPr="00B737D5" w14:paraId="540228A2" w14:textId="77777777" w:rsidTr="005B6EDE">
        <w:tc>
          <w:tcPr>
            <w:tcW w:w="3831" w:type="dxa"/>
          </w:tcPr>
          <w:p w14:paraId="1C96D138" w14:textId="504B43A9" w:rsidR="002B308E" w:rsidRPr="0080470D" w:rsidRDefault="002B308E" w:rsidP="002B308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rPr>
                <w:rFonts w:ascii="Browallia New" w:hAnsi="Browallia New" w:cs="Browallia New"/>
                <w:sz w:val="28"/>
                <w:szCs w:val="28"/>
                <w:cs/>
              </w:rPr>
            </w:pPr>
            <w:r w:rsidRPr="0080470D">
              <w:rPr>
                <w:rFonts w:ascii="Browallia New" w:hAnsi="Browallia New" w:cs="Browallia New"/>
                <w:sz w:val="28"/>
                <w:szCs w:val="28"/>
                <w:u w:val="single"/>
                <w:cs/>
              </w:rPr>
              <w:t>หัก</w:t>
            </w:r>
            <w:r w:rsidRPr="0080470D">
              <w:rPr>
                <w:rFonts w:ascii="Browallia New" w:hAnsi="Browallia New" w:cs="Browallia New"/>
                <w:sz w:val="28"/>
                <w:szCs w:val="28"/>
                <w:cs/>
              </w:rPr>
              <w:t xml:space="preserve"> ค่าเผื่อผลขาดทุน</w:t>
            </w:r>
            <w:r w:rsidRPr="0080470D">
              <w:rPr>
                <w:rFonts w:ascii="Browallia New" w:hAnsi="Browallia New" w:cs="Browallia New" w:hint="cs"/>
                <w:sz w:val="28"/>
                <w:szCs w:val="28"/>
                <w:cs/>
              </w:rPr>
              <w:t>ด้านเครดิตที่คาดว่า</w:t>
            </w:r>
            <w:r w:rsidRPr="0080470D">
              <w:rPr>
                <w:rFonts w:ascii="Browallia New" w:hAnsi="Browallia New" w:cs="Browallia New"/>
                <w:sz w:val="28"/>
                <w:szCs w:val="28"/>
                <w:cs/>
              </w:rPr>
              <w:br/>
            </w:r>
            <w:r w:rsidRPr="0080470D">
              <w:rPr>
                <w:rFonts w:ascii="Browallia New" w:hAnsi="Browallia New" w:cs="Browallia New" w:hint="cs"/>
                <w:sz w:val="28"/>
                <w:szCs w:val="28"/>
                <w:cs/>
              </w:rPr>
              <w:t xml:space="preserve">  </w:t>
            </w:r>
            <w:r w:rsidRPr="0080470D">
              <w:rPr>
                <w:rFonts w:ascii="Browallia New" w:hAnsi="Browallia New" w:cs="Browallia New"/>
                <w:sz w:val="28"/>
                <w:szCs w:val="28"/>
              </w:rPr>
              <w:t xml:space="preserve">        </w:t>
            </w:r>
            <w:r w:rsidRPr="0080470D">
              <w:rPr>
                <w:rFonts w:ascii="Browallia New" w:hAnsi="Browallia New" w:cs="Browallia New" w:hint="cs"/>
                <w:sz w:val="28"/>
                <w:szCs w:val="28"/>
                <w:cs/>
              </w:rPr>
              <w:t>จะเกิดขึ้น</w:t>
            </w:r>
          </w:p>
        </w:tc>
        <w:tc>
          <w:tcPr>
            <w:tcW w:w="1204" w:type="dxa"/>
            <w:tcBorders>
              <w:bottom w:val="single" w:sz="4" w:space="0" w:color="auto"/>
            </w:tcBorders>
            <w:shd w:val="clear" w:color="auto" w:fill="FFFFFF" w:themeFill="background1"/>
            <w:vAlign w:val="bottom"/>
          </w:tcPr>
          <w:p w14:paraId="60E505CB" w14:textId="788E2122" w:rsidR="002B308E" w:rsidRPr="0080470D" w:rsidRDefault="007F6FC2" w:rsidP="002B308E">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80470D">
              <w:rPr>
                <w:rFonts w:ascii="Browallia New" w:hAnsi="Browallia New" w:cs="Browallia New"/>
                <w:color w:val="000000" w:themeColor="text1"/>
                <w:sz w:val="28"/>
                <w:szCs w:val="28"/>
                <w:lang w:val="en-US" w:bidi="th-TH"/>
              </w:rPr>
              <w:t>(38,966)</w:t>
            </w:r>
          </w:p>
        </w:tc>
        <w:tc>
          <w:tcPr>
            <w:tcW w:w="236" w:type="dxa"/>
            <w:vAlign w:val="bottom"/>
          </w:tcPr>
          <w:p w14:paraId="4D1C1C47" w14:textId="77777777" w:rsidR="002B308E" w:rsidRPr="008A727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tcBorders>
              <w:bottom w:val="single" w:sz="4" w:space="0" w:color="auto"/>
            </w:tcBorders>
            <w:vAlign w:val="bottom"/>
          </w:tcPr>
          <w:p w14:paraId="4A75C056" w14:textId="3D3E5F20" w:rsidR="002B308E" w:rsidRPr="0084650C"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84650C">
              <w:rPr>
                <w:rFonts w:ascii="Browallia New" w:hAnsi="Browallia New" w:cs="Browallia New"/>
                <w:sz w:val="28"/>
                <w:szCs w:val="28"/>
                <w:lang w:val="en-US" w:bidi="th-TH"/>
              </w:rPr>
              <w:t>(36,140)</w:t>
            </w:r>
          </w:p>
        </w:tc>
        <w:tc>
          <w:tcPr>
            <w:tcW w:w="236" w:type="dxa"/>
            <w:vAlign w:val="bottom"/>
          </w:tcPr>
          <w:p w14:paraId="22607657" w14:textId="77777777" w:rsidR="002B308E" w:rsidRPr="0084650C"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vAlign w:val="bottom"/>
          </w:tcPr>
          <w:p w14:paraId="69A8ABF0" w14:textId="4050F898" w:rsidR="002B308E" w:rsidRPr="0084650C" w:rsidRDefault="003528ED" w:rsidP="002B308E">
            <w:pPr>
              <w:pStyle w:val="acctfourfigures"/>
              <w:tabs>
                <w:tab w:val="clear" w:pos="765"/>
              </w:tabs>
              <w:spacing w:line="240" w:lineRule="auto"/>
              <w:ind w:left="-117"/>
              <w:jc w:val="right"/>
              <w:rPr>
                <w:rFonts w:ascii="Browallia New" w:hAnsi="Browallia New" w:cs="Browallia New"/>
                <w:sz w:val="28"/>
                <w:szCs w:val="28"/>
                <w:lang w:bidi="th-TH"/>
              </w:rPr>
            </w:pPr>
            <w:r w:rsidRPr="0084650C">
              <w:rPr>
                <w:rFonts w:ascii="Browallia New" w:hAnsi="Browallia New" w:cs="Browallia New"/>
                <w:sz w:val="28"/>
                <w:szCs w:val="28"/>
                <w:lang w:bidi="th-TH"/>
              </w:rPr>
              <w:t>-</w:t>
            </w:r>
          </w:p>
        </w:tc>
        <w:tc>
          <w:tcPr>
            <w:tcW w:w="236" w:type="dxa"/>
            <w:vAlign w:val="bottom"/>
          </w:tcPr>
          <w:p w14:paraId="06D90935" w14:textId="77777777" w:rsidR="002B308E" w:rsidRPr="0084650C"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4F42E2C3" w14:textId="7B9E0E71" w:rsidR="002B308E" w:rsidRPr="0084650C"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84650C">
              <w:rPr>
                <w:rFonts w:ascii="Browallia New" w:hAnsi="Browallia New" w:cs="Browallia New"/>
                <w:sz w:val="28"/>
                <w:szCs w:val="28"/>
              </w:rPr>
              <w:t xml:space="preserve">   </w:t>
            </w:r>
            <w:r w:rsidRPr="0084650C">
              <w:rPr>
                <w:rFonts w:ascii="Browallia New" w:hAnsi="Browallia New" w:cs="Browallia New"/>
                <w:sz w:val="28"/>
                <w:szCs w:val="28"/>
                <w:rtl/>
              </w:rPr>
              <w:t xml:space="preserve">   </w:t>
            </w:r>
            <w:r w:rsidRPr="0084650C">
              <w:rPr>
                <w:rFonts w:ascii="Browallia New" w:hAnsi="Browallia New" w:cs="Browallia New"/>
                <w:sz w:val="28"/>
                <w:szCs w:val="28"/>
              </w:rPr>
              <w:t xml:space="preserve">   </w:t>
            </w:r>
            <w:r w:rsidRPr="0084650C">
              <w:rPr>
                <w:rFonts w:ascii="Browallia New" w:hAnsi="Browallia New" w:cs="Browallia New"/>
                <w:sz w:val="28"/>
                <w:szCs w:val="28"/>
                <w:rtl/>
              </w:rPr>
              <w:t>-</w:t>
            </w:r>
          </w:p>
        </w:tc>
      </w:tr>
      <w:tr w:rsidR="002B308E" w:rsidRPr="00B737D5" w14:paraId="108B3A24" w14:textId="77777777" w:rsidTr="005B6EDE">
        <w:tc>
          <w:tcPr>
            <w:tcW w:w="3831" w:type="dxa"/>
          </w:tcPr>
          <w:p w14:paraId="6139C22F" w14:textId="506B66A1" w:rsidR="002B308E" w:rsidRPr="00D8550A"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D8550A">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FFFFFF" w:themeFill="background1"/>
          </w:tcPr>
          <w:p w14:paraId="7FDB6C79" w14:textId="65994ADF" w:rsidR="002B308E" w:rsidRPr="00D8550A" w:rsidRDefault="00CC26B7" w:rsidP="002B308E">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D8550A">
              <w:rPr>
                <w:rFonts w:ascii="Browallia New" w:hAnsi="Browallia New" w:cs="Browallia New"/>
                <w:color w:val="000000" w:themeColor="text1"/>
                <w:sz w:val="28"/>
                <w:szCs w:val="28"/>
                <w:lang w:val="en-US" w:bidi="th-TH"/>
              </w:rPr>
              <w:t>98,959</w:t>
            </w:r>
          </w:p>
        </w:tc>
        <w:tc>
          <w:tcPr>
            <w:tcW w:w="236" w:type="dxa"/>
            <w:vAlign w:val="bottom"/>
          </w:tcPr>
          <w:p w14:paraId="1FDD5FA9" w14:textId="77777777" w:rsidR="002B308E" w:rsidRPr="008A727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tcBorders>
              <w:top w:val="single" w:sz="4" w:space="0" w:color="auto"/>
              <w:bottom w:val="single" w:sz="4" w:space="0" w:color="auto"/>
            </w:tcBorders>
            <w:vAlign w:val="bottom"/>
          </w:tcPr>
          <w:p w14:paraId="0AAB9A0F" w14:textId="1CD4171F" w:rsidR="002B308E" w:rsidRPr="0084650C"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84650C">
              <w:rPr>
                <w:rFonts w:ascii="Browallia New" w:hAnsi="Browallia New" w:cs="Browallia New"/>
                <w:sz w:val="28"/>
                <w:szCs w:val="28"/>
                <w:lang w:val="en-US" w:bidi="th-TH"/>
              </w:rPr>
              <w:t>85,292</w:t>
            </w:r>
          </w:p>
        </w:tc>
        <w:tc>
          <w:tcPr>
            <w:tcW w:w="236" w:type="dxa"/>
            <w:vAlign w:val="bottom"/>
          </w:tcPr>
          <w:p w14:paraId="7441E5BF" w14:textId="77777777" w:rsidR="002B308E" w:rsidRPr="0084650C"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bottom w:val="single" w:sz="4" w:space="0" w:color="auto"/>
            </w:tcBorders>
            <w:vAlign w:val="bottom"/>
          </w:tcPr>
          <w:p w14:paraId="1F17C859" w14:textId="11A9CABE" w:rsidR="002B308E" w:rsidRPr="0084650C" w:rsidRDefault="006C383B" w:rsidP="002B308E">
            <w:pPr>
              <w:pStyle w:val="acctfourfigures"/>
              <w:tabs>
                <w:tab w:val="clear" w:pos="765"/>
              </w:tabs>
              <w:spacing w:line="240" w:lineRule="auto"/>
              <w:ind w:left="-117"/>
              <w:jc w:val="right"/>
              <w:rPr>
                <w:rFonts w:ascii="Browallia New" w:hAnsi="Browallia New" w:cs="Browallia New"/>
                <w:sz w:val="28"/>
                <w:szCs w:val="28"/>
                <w:lang w:val="en-US" w:bidi="th-TH"/>
              </w:rPr>
            </w:pPr>
            <w:r w:rsidRPr="0084650C">
              <w:rPr>
                <w:rFonts w:ascii="Browallia New" w:hAnsi="Browallia New" w:cs="Browallia New"/>
                <w:sz w:val="28"/>
                <w:szCs w:val="28"/>
                <w:lang w:val="en-US" w:bidi="th-TH"/>
              </w:rPr>
              <w:t>25,721</w:t>
            </w:r>
          </w:p>
        </w:tc>
        <w:tc>
          <w:tcPr>
            <w:tcW w:w="236" w:type="dxa"/>
            <w:vAlign w:val="bottom"/>
          </w:tcPr>
          <w:p w14:paraId="6E6DD0D3" w14:textId="77777777" w:rsidR="002B308E" w:rsidRPr="0084650C"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05F12E56" w14:textId="799CF4D7" w:rsidR="002B308E" w:rsidRPr="0084650C"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84650C">
              <w:rPr>
                <w:rFonts w:ascii="Browallia New" w:hAnsi="Browallia New" w:cs="Browallia New"/>
                <w:sz w:val="28"/>
                <w:szCs w:val="28"/>
                <w:lang w:bidi="th-TH"/>
              </w:rPr>
              <w:t>14,983</w:t>
            </w:r>
          </w:p>
        </w:tc>
      </w:tr>
      <w:tr w:rsidR="002B308E" w:rsidRPr="00B737D5" w14:paraId="589DFC3A" w14:textId="77777777" w:rsidTr="005B6EDE">
        <w:trPr>
          <w:trHeight w:val="314"/>
        </w:trPr>
        <w:tc>
          <w:tcPr>
            <w:tcW w:w="3831" w:type="dxa"/>
          </w:tcPr>
          <w:p w14:paraId="09BC8B80" w14:textId="77777777" w:rsidR="002B308E" w:rsidRPr="00D8550A"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4" w:space="0" w:color="auto"/>
            </w:tcBorders>
            <w:shd w:val="clear" w:color="auto" w:fill="FFFFFF" w:themeFill="background1"/>
          </w:tcPr>
          <w:p w14:paraId="21407522" w14:textId="77777777" w:rsidR="002B308E" w:rsidRPr="00D8550A" w:rsidRDefault="002B308E" w:rsidP="002B308E">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40DA65B4" w14:textId="77777777" w:rsidR="002B308E" w:rsidRPr="008A727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tcBorders>
              <w:top w:val="single" w:sz="4" w:space="0" w:color="auto"/>
            </w:tcBorders>
            <w:vAlign w:val="bottom"/>
          </w:tcPr>
          <w:p w14:paraId="157C87C1" w14:textId="22B1E4BC" w:rsidR="002B308E" w:rsidRPr="0084650C"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6570B706" w14:textId="77777777" w:rsidR="002B308E" w:rsidRPr="0084650C"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tcPr>
          <w:p w14:paraId="302A5F0F" w14:textId="1C203AFD" w:rsidR="002B308E" w:rsidRPr="0084650C" w:rsidRDefault="002B308E" w:rsidP="002B308E">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648DA248" w14:textId="77777777" w:rsidR="002B308E" w:rsidRPr="0084650C"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vAlign w:val="bottom"/>
          </w:tcPr>
          <w:p w14:paraId="28978A36" w14:textId="77777777" w:rsidR="002B308E" w:rsidRPr="0084650C"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p>
        </w:tc>
      </w:tr>
      <w:tr w:rsidR="002B308E" w:rsidRPr="00B737D5" w14:paraId="5D78B180" w14:textId="77777777" w:rsidTr="005B6EDE">
        <w:tc>
          <w:tcPr>
            <w:tcW w:w="3831" w:type="dxa"/>
          </w:tcPr>
          <w:p w14:paraId="3FE22944" w14:textId="47717170" w:rsidR="002B308E" w:rsidRPr="00D8550A"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D8550A">
              <w:rPr>
                <w:rFonts w:ascii="Browallia New" w:hAnsi="Browallia New" w:cs="Browallia New"/>
                <w:sz w:val="28"/>
                <w:szCs w:val="28"/>
                <w:cs/>
              </w:rPr>
              <w:t>รวมลูกหนี้การค้าและลูกหนี้อื่น - ลูกค้าทั่วไป</w:t>
            </w:r>
          </w:p>
        </w:tc>
        <w:tc>
          <w:tcPr>
            <w:tcW w:w="1204" w:type="dxa"/>
            <w:tcBorders>
              <w:bottom w:val="single" w:sz="12" w:space="0" w:color="auto"/>
            </w:tcBorders>
            <w:shd w:val="clear" w:color="auto" w:fill="FFFFFF" w:themeFill="background1"/>
          </w:tcPr>
          <w:p w14:paraId="6255FAA1" w14:textId="7F9A3348" w:rsidR="002B308E" w:rsidRPr="00D8550A" w:rsidRDefault="008A7584" w:rsidP="002B308E">
            <w:pPr>
              <w:pStyle w:val="acctfourfigures"/>
              <w:tabs>
                <w:tab w:val="clear" w:pos="765"/>
              </w:tabs>
              <w:spacing w:line="240" w:lineRule="auto"/>
              <w:ind w:left="-117"/>
              <w:jc w:val="right"/>
              <w:rPr>
                <w:rFonts w:ascii="Browallia New" w:hAnsi="Browallia New" w:cs="Browallia New"/>
                <w:sz w:val="28"/>
                <w:szCs w:val="28"/>
                <w:lang w:val="en-US" w:bidi="th-TH"/>
              </w:rPr>
            </w:pPr>
            <w:r w:rsidRPr="00D8550A">
              <w:rPr>
                <w:rFonts w:ascii="Browallia New" w:hAnsi="Browallia New" w:cs="Browallia New"/>
                <w:sz w:val="28"/>
                <w:szCs w:val="28"/>
                <w:lang w:val="en-US" w:bidi="th-TH"/>
              </w:rPr>
              <w:t>117,719</w:t>
            </w:r>
          </w:p>
        </w:tc>
        <w:tc>
          <w:tcPr>
            <w:tcW w:w="236" w:type="dxa"/>
            <w:vAlign w:val="bottom"/>
          </w:tcPr>
          <w:p w14:paraId="177CE608" w14:textId="77777777" w:rsidR="002B308E" w:rsidRPr="008A7274"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tcBorders>
              <w:bottom w:val="single" w:sz="12" w:space="0" w:color="auto"/>
            </w:tcBorders>
            <w:vAlign w:val="bottom"/>
          </w:tcPr>
          <w:p w14:paraId="2D9177D5" w14:textId="0F87BCCF" w:rsidR="002B308E" w:rsidRPr="0084650C"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84650C">
              <w:rPr>
                <w:rFonts w:ascii="Browallia New" w:hAnsi="Browallia New" w:cs="Browallia New"/>
                <w:color w:val="000000" w:themeColor="text1"/>
                <w:sz w:val="28"/>
                <w:szCs w:val="28"/>
                <w:lang w:val="en-US" w:bidi="th-TH"/>
              </w:rPr>
              <w:t>110,814</w:t>
            </w:r>
          </w:p>
        </w:tc>
        <w:tc>
          <w:tcPr>
            <w:tcW w:w="236" w:type="dxa"/>
            <w:vAlign w:val="bottom"/>
          </w:tcPr>
          <w:p w14:paraId="40AEDF53" w14:textId="77777777" w:rsidR="002B308E" w:rsidRPr="0084650C"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12" w:space="0" w:color="auto"/>
            </w:tcBorders>
          </w:tcPr>
          <w:p w14:paraId="0FBA4ECB" w14:textId="07CD716C" w:rsidR="002B308E" w:rsidRPr="0084650C" w:rsidRDefault="006C383B" w:rsidP="002B308E">
            <w:pPr>
              <w:pStyle w:val="acctfourfigures"/>
              <w:tabs>
                <w:tab w:val="clear" w:pos="765"/>
              </w:tabs>
              <w:spacing w:line="240" w:lineRule="auto"/>
              <w:ind w:left="-117"/>
              <w:jc w:val="right"/>
              <w:rPr>
                <w:rFonts w:ascii="Browallia New" w:hAnsi="Browallia New" w:cs="Browallia New"/>
                <w:sz w:val="28"/>
                <w:szCs w:val="28"/>
                <w:lang w:val="en-US" w:bidi="th-TH"/>
              </w:rPr>
            </w:pPr>
            <w:r w:rsidRPr="0084650C">
              <w:rPr>
                <w:rFonts w:ascii="Browallia New" w:hAnsi="Browallia New" w:cs="Browallia New"/>
                <w:sz w:val="28"/>
                <w:szCs w:val="28"/>
                <w:lang w:val="en-US" w:bidi="th-TH"/>
              </w:rPr>
              <w:t>27,390</w:t>
            </w:r>
          </w:p>
        </w:tc>
        <w:tc>
          <w:tcPr>
            <w:tcW w:w="236" w:type="dxa"/>
            <w:vAlign w:val="bottom"/>
          </w:tcPr>
          <w:p w14:paraId="796D7AD7" w14:textId="77777777" w:rsidR="002B308E" w:rsidRPr="0084650C"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12" w:space="0" w:color="auto"/>
            </w:tcBorders>
            <w:vAlign w:val="bottom"/>
          </w:tcPr>
          <w:p w14:paraId="780E73AD" w14:textId="1569DC9C" w:rsidR="002B308E" w:rsidRPr="0084650C" w:rsidRDefault="002B308E" w:rsidP="002B308E">
            <w:pPr>
              <w:pStyle w:val="acctfourfigures"/>
              <w:tabs>
                <w:tab w:val="clear" w:pos="765"/>
              </w:tabs>
              <w:spacing w:line="240" w:lineRule="auto"/>
              <w:ind w:left="-117"/>
              <w:jc w:val="right"/>
              <w:rPr>
                <w:rFonts w:ascii="Browallia New" w:hAnsi="Browallia New" w:cs="Browallia New"/>
                <w:sz w:val="28"/>
                <w:szCs w:val="28"/>
                <w:lang w:val="en-US"/>
              </w:rPr>
            </w:pPr>
            <w:r w:rsidRPr="0084650C">
              <w:rPr>
                <w:rFonts w:ascii="Browallia New" w:hAnsi="Browallia New" w:cs="Browallia New"/>
                <w:sz w:val="28"/>
                <w:szCs w:val="28"/>
                <w:lang w:bidi="th-TH"/>
              </w:rPr>
              <w:t>17,723</w:t>
            </w:r>
          </w:p>
        </w:tc>
      </w:tr>
    </w:tbl>
    <w:p w14:paraId="71E08409" w14:textId="77777777" w:rsidR="005F4B5E" w:rsidRDefault="005F4B5E"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3FA55AC9" w14:textId="77777777" w:rsidR="0073660A"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0A27EAE5" w14:textId="77777777" w:rsidR="0073660A"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CD4A0D3" w14:textId="77777777" w:rsidR="0073660A"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6087364" w14:textId="77777777" w:rsidR="0073660A"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4FA507F4" w14:textId="77777777" w:rsidR="0073660A"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1EEAFD1D" w14:textId="77777777" w:rsidR="00D85BE6" w:rsidRDefault="00D8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7C4A5D92" w14:textId="4F5FCFC0" w:rsidR="001A1745" w:rsidRPr="00B737D5" w:rsidRDefault="001A1745" w:rsidP="00D85BE6">
      <w:pPr>
        <w:pStyle w:val="a3"/>
        <w:tabs>
          <w:tab w:val="clear" w:pos="1080"/>
        </w:tabs>
        <w:ind w:left="426"/>
        <w:jc w:val="thaiDistribute"/>
        <w:rPr>
          <w:rFonts w:ascii="Browallia New" w:hAnsi="Browallia New" w:cs="Browallia New"/>
          <w:sz w:val="28"/>
          <w:szCs w:val="28"/>
        </w:rPr>
      </w:pPr>
      <w:r w:rsidRPr="00B737D5">
        <w:rPr>
          <w:rFonts w:ascii="Browallia New" w:hAnsi="Browallia New" w:cs="Browallia New"/>
          <w:sz w:val="28"/>
          <w:szCs w:val="28"/>
          <w:cs/>
        </w:rPr>
        <w:lastRenderedPageBreak/>
        <w:t xml:space="preserve">ยอดคงเหลือของลูกหนี้การค้า ณ วันที่ </w:t>
      </w:r>
      <w:r w:rsidR="00D620D9" w:rsidRPr="00D620D9">
        <w:rPr>
          <w:rFonts w:ascii="Browallia New" w:hAnsi="Browallia New" w:cs="Browallia New"/>
          <w:sz w:val="28"/>
          <w:szCs w:val="28"/>
          <w:lang w:val="en-US"/>
        </w:rPr>
        <w:t>30</w:t>
      </w:r>
      <w:r w:rsidR="00D620D9" w:rsidRPr="00D620D9">
        <w:rPr>
          <w:rFonts w:ascii="Browallia New" w:hAnsi="Browallia New" w:cs="Browallia New" w:hint="cs"/>
          <w:sz w:val="28"/>
          <w:szCs w:val="28"/>
          <w:cs/>
        </w:rPr>
        <w:t xml:space="preserve"> มิถุนายน</w:t>
      </w:r>
      <w:r w:rsidR="003B13C1">
        <w:rPr>
          <w:rFonts w:ascii="Browallia New" w:hAnsi="Browallia New" w:cs="Browallia New" w:hint="cs"/>
          <w:sz w:val="28"/>
          <w:szCs w:val="28"/>
          <w:cs/>
        </w:rPr>
        <w:t xml:space="preserve"> </w:t>
      </w:r>
      <w:r w:rsidR="002B308E" w:rsidRPr="00B737D5">
        <w:rPr>
          <w:rFonts w:ascii="Browallia New" w:hAnsi="Browallia New" w:cs="Browallia New"/>
          <w:sz w:val="28"/>
          <w:szCs w:val="28"/>
        </w:rPr>
        <w:t>256</w:t>
      </w:r>
      <w:r w:rsidR="002B308E">
        <w:rPr>
          <w:rFonts w:ascii="Browallia New" w:hAnsi="Browallia New" w:cs="Browallia New"/>
          <w:sz w:val="28"/>
          <w:szCs w:val="28"/>
        </w:rPr>
        <w:t>6</w:t>
      </w:r>
      <w:r w:rsidRPr="00B737D5">
        <w:rPr>
          <w:rFonts w:ascii="Browallia New" w:hAnsi="Browallia New" w:cs="Browallia New"/>
          <w:sz w:val="28"/>
          <w:szCs w:val="28"/>
          <w:cs/>
        </w:rPr>
        <w:t xml:space="preserve"> และ วันที่ </w:t>
      </w:r>
      <w:r w:rsidRPr="00D85BE6">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Pr="00D85BE6">
        <w:rPr>
          <w:rFonts w:ascii="Browallia New" w:hAnsi="Browallia New" w:cs="Browallia New"/>
          <w:sz w:val="28"/>
          <w:szCs w:val="28"/>
        </w:rPr>
        <w:t>256</w:t>
      </w:r>
      <w:r w:rsidR="0069043B">
        <w:rPr>
          <w:rFonts w:ascii="Browallia New" w:hAnsi="Browallia New" w:cs="Browallia New"/>
          <w:sz w:val="28"/>
          <w:szCs w:val="28"/>
          <w:lang w:val="en-US"/>
        </w:rPr>
        <w:t>5</w:t>
      </w:r>
      <w:r w:rsidRPr="00B737D5">
        <w:rPr>
          <w:rFonts w:ascii="Browallia New" w:hAnsi="Browallia New" w:cs="Browallia New"/>
          <w:sz w:val="28"/>
          <w:szCs w:val="28"/>
          <w:cs/>
        </w:rPr>
        <w:t xml:space="preserve"> จัดจำแนกตามอายุหนี้ได้ดังนี้</w:t>
      </w:r>
    </w:p>
    <w:p w14:paraId="76933153" w14:textId="77777777" w:rsidR="00A41BA8" w:rsidRPr="009E7BE9" w:rsidRDefault="00A41BA8"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tbl>
      <w:tblPr>
        <w:tblW w:w="9082" w:type="dxa"/>
        <w:tblInd w:w="308" w:type="dxa"/>
        <w:tblLayout w:type="fixed"/>
        <w:tblLook w:val="0000" w:firstRow="0" w:lastRow="0" w:firstColumn="0" w:lastColumn="0" w:noHBand="0" w:noVBand="0"/>
      </w:tblPr>
      <w:tblGrid>
        <w:gridCol w:w="3625"/>
        <w:gridCol w:w="1197"/>
        <w:gridCol w:w="236"/>
        <w:gridCol w:w="1159"/>
        <w:gridCol w:w="236"/>
        <w:gridCol w:w="1189"/>
        <w:gridCol w:w="236"/>
        <w:gridCol w:w="1195"/>
        <w:gridCol w:w="9"/>
      </w:tblGrid>
      <w:tr w:rsidR="006971B8" w:rsidRPr="00B737D5" w14:paraId="3552AAEA" w14:textId="77777777" w:rsidTr="002E6CE8">
        <w:trPr>
          <w:gridAfter w:val="1"/>
          <w:wAfter w:w="9" w:type="dxa"/>
          <w:tblHeader/>
        </w:trPr>
        <w:tc>
          <w:tcPr>
            <w:tcW w:w="3625" w:type="dxa"/>
          </w:tcPr>
          <w:p w14:paraId="62603DF7"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48" w:type="dxa"/>
            <w:gridSpan w:val="7"/>
          </w:tcPr>
          <w:p w14:paraId="213625BE" w14:textId="77777777" w:rsidR="006971B8" w:rsidRPr="00B737D5" w:rsidRDefault="006971B8" w:rsidP="001B4041">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6971B8" w:rsidRPr="00B737D5" w14:paraId="13028CC3" w14:textId="77777777" w:rsidTr="002E6CE8">
        <w:trPr>
          <w:gridAfter w:val="1"/>
          <w:wAfter w:w="9" w:type="dxa"/>
          <w:tblHeader/>
        </w:trPr>
        <w:tc>
          <w:tcPr>
            <w:tcW w:w="3625" w:type="dxa"/>
          </w:tcPr>
          <w:p w14:paraId="3F73920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FB5C0CD"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6" w:type="dxa"/>
          </w:tcPr>
          <w:p w14:paraId="0AB2636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20" w:type="dxa"/>
            <w:gridSpan w:val="3"/>
            <w:tcBorders>
              <w:bottom w:val="single" w:sz="4" w:space="0" w:color="auto"/>
            </w:tcBorders>
          </w:tcPr>
          <w:p w14:paraId="789BFB3F"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2B308E" w:rsidRPr="00B737D5" w14:paraId="53F03DF4" w14:textId="77777777">
        <w:trPr>
          <w:tblHeader/>
        </w:trPr>
        <w:tc>
          <w:tcPr>
            <w:tcW w:w="3625" w:type="dxa"/>
          </w:tcPr>
          <w:p w14:paraId="63DEC577" w14:textId="77777777" w:rsidR="002B308E" w:rsidRPr="00B737D5" w:rsidRDefault="002B308E" w:rsidP="002B308E">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vAlign w:val="bottom"/>
          </w:tcPr>
          <w:p w14:paraId="744A6202" w14:textId="7D1BAF48" w:rsidR="002B308E" w:rsidRPr="00B737D5" w:rsidRDefault="00D620D9" w:rsidP="002B308E">
            <w:pPr>
              <w:tabs>
                <w:tab w:val="clear" w:pos="680"/>
                <w:tab w:val="clear" w:pos="907"/>
              </w:tabs>
              <w:spacing w:line="240" w:lineRule="auto"/>
              <w:ind w:left="-109" w:right="-111"/>
              <w:jc w:val="center"/>
              <w:rPr>
                <w:rFonts w:ascii="Browallia New" w:hAnsi="Browallia New" w:cs="Browallia New"/>
                <w:sz w:val="28"/>
                <w:szCs w:val="28"/>
              </w:rPr>
            </w:pPr>
            <w:r w:rsidRPr="00D620D9">
              <w:rPr>
                <w:rFonts w:ascii="Browallia New" w:hAnsi="Browallia New" w:cs="Browallia New"/>
                <w:sz w:val="28"/>
                <w:szCs w:val="28"/>
              </w:rPr>
              <w:t>30</w:t>
            </w:r>
            <w:r w:rsidRPr="00D620D9">
              <w:rPr>
                <w:rFonts w:ascii="Browallia New" w:hAnsi="Browallia New" w:cs="Browallia New" w:hint="cs"/>
                <w:sz w:val="28"/>
                <w:szCs w:val="28"/>
                <w:cs/>
              </w:rPr>
              <w:t xml:space="preserve"> มิถุนายน</w:t>
            </w:r>
            <w:r w:rsidR="002B308E" w:rsidRPr="00B737D5">
              <w:rPr>
                <w:rFonts w:ascii="Browallia New" w:hAnsi="Browallia New" w:cs="Browallia New"/>
                <w:sz w:val="28"/>
                <w:szCs w:val="28"/>
              </w:rPr>
              <w:t>256</w:t>
            </w:r>
            <w:r w:rsidR="002B308E">
              <w:rPr>
                <w:rFonts w:ascii="Browallia New" w:hAnsi="Browallia New" w:cs="Browallia New"/>
                <w:sz w:val="28"/>
                <w:szCs w:val="28"/>
              </w:rPr>
              <w:t>6</w:t>
            </w:r>
          </w:p>
        </w:tc>
        <w:tc>
          <w:tcPr>
            <w:tcW w:w="236" w:type="dxa"/>
            <w:tcBorders>
              <w:top w:val="single" w:sz="4" w:space="0" w:color="auto"/>
            </w:tcBorders>
            <w:vAlign w:val="bottom"/>
          </w:tcPr>
          <w:p w14:paraId="649EE9A0" w14:textId="77777777" w:rsidR="002B308E" w:rsidRPr="00B737D5" w:rsidRDefault="002B308E" w:rsidP="002B308E">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3F75858D" w14:textId="149DB4D1" w:rsidR="002B308E" w:rsidRPr="00B737D5" w:rsidRDefault="002B308E" w:rsidP="002B308E">
            <w:pPr>
              <w:tabs>
                <w:tab w:val="clear" w:pos="680"/>
                <w:tab w:val="clear" w:pos="907"/>
              </w:tabs>
              <w:spacing w:line="240" w:lineRule="auto"/>
              <w:ind w:left="-109" w:right="-111"/>
              <w:jc w:val="center"/>
              <w:rPr>
                <w:rFonts w:ascii="Browallia New" w:hAnsi="Browallia New" w:cs="Browallia New"/>
                <w:sz w:val="28"/>
                <w:szCs w:val="28"/>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c>
          <w:tcPr>
            <w:tcW w:w="236" w:type="dxa"/>
          </w:tcPr>
          <w:p w14:paraId="1A9157AE" w14:textId="77777777" w:rsidR="002B308E" w:rsidRPr="00B737D5" w:rsidRDefault="002B308E" w:rsidP="002B308E">
            <w:pPr>
              <w:tabs>
                <w:tab w:val="clear" w:pos="680"/>
                <w:tab w:val="clear" w:pos="907"/>
              </w:tabs>
              <w:spacing w:line="240" w:lineRule="auto"/>
              <w:ind w:left="-109" w:right="-111"/>
              <w:jc w:val="center"/>
              <w:rPr>
                <w:rFonts w:ascii="Browallia New" w:hAnsi="Browallia New" w:cs="Browallia New"/>
                <w:sz w:val="28"/>
                <w:szCs w:val="28"/>
              </w:rPr>
            </w:pPr>
          </w:p>
        </w:tc>
        <w:tc>
          <w:tcPr>
            <w:tcW w:w="1189" w:type="dxa"/>
            <w:tcBorders>
              <w:top w:val="single" w:sz="4" w:space="0" w:color="auto"/>
              <w:bottom w:val="single" w:sz="4" w:space="0" w:color="auto"/>
            </w:tcBorders>
            <w:vAlign w:val="bottom"/>
          </w:tcPr>
          <w:p w14:paraId="54DD5F70" w14:textId="0F4F4E18" w:rsidR="002B308E" w:rsidRPr="00B737D5" w:rsidRDefault="00D620D9" w:rsidP="002B308E">
            <w:pPr>
              <w:tabs>
                <w:tab w:val="clear" w:pos="680"/>
                <w:tab w:val="clear" w:pos="907"/>
              </w:tabs>
              <w:spacing w:line="240" w:lineRule="auto"/>
              <w:ind w:left="-109" w:right="-111"/>
              <w:jc w:val="center"/>
              <w:rPr>
                <w:rFonts w:ascii="Browallia New" w:hAnsi="Browallia New" w:cs="Browallia New"/>
                <w:sz w:val="28"/>
                <w:szCs w:val="28"/>
              </w:rPr>
            </w:pPr>
            <w:r w:rsidRPr="00D620D9">
              <w:rPr>
                <w:rFonts w:ascii="Browallia New" w:hAnsi="Browallia New" w:cs="Browallia New"/>
                <w:sz w:val="28"/>
                <w:szCs w:val="28"/>
              </w:rPr>
              <w:t>30</w:t>
            </w:r>
            <w:r w:rsidRPr="00D620D9">
              <w:rPr>
                <w:rFonts w:ascii="Browallia New" w:hAnsi="Browallia New" w:cs="Browallia New" w:hint="cs"/>
                <w:sz w:val="28"/>
                <w:szCs w:val="28"/>
                <w:cs/>
              </w:rPr>
              <w:t xml:space="preserve"> มิถุนายน</w:t>
            </w:r>
            <w:r w:rsidR="002B308E" w:rsidRPr="00B737D5">
              <w:rPr>
                <w:rFonts w:ascii="Browallia New" w:hAnsi="Browallia New" w:cs="Browallia New"/>
                <w:sz w:val="28"/>
                <w:szCs w:val="28"/>
              </w:rPr>
              <w:t>256</w:t>
            </w:r>
            <w:r w:rsidR="002B308E">
              <w:rPr>
                <w:rFonts w:ascii="Browallia New" w:hAnsi="Browallia New" w:cs="Browallia New"/>
                <w:sz w:val="28"/>
                <w:szCs w:val="28"/>
              </w:rPr>
              <w:t>6</w:t>
            </w:r>
          </w:p>
        </w:tc>
        <w:tc>
          <w:tcPr>
            <w:tcW w:w="236" w:type="dxa"/>
            <w:tcBorders>
              <w:top w:val="single" w:sz="4" w:space="0" w:color="auto"/>
            </w:tcBorders>
            <w:vAlign w:val="bottom"/>
          </w:tcPr>
          <w:p w14:paraId="4BA3327D" w14:textId="77777777" w:rsidR="002B308E" w:rsidRPr="00B737D5" w:rsidRDefault="002B308E" w:rsidP="002B308E">
            <w:pPr>
              <w:tabs>
                <w:tab w:val="clear" w:pos="680"/>
                <w:tab w:val="clear" w:pos="907"/>
              </w:tabs>
              <w:spacing w:line="240" w:lineRule="auto"/>
              <w:ind w:left="-109" w:right="-111"/>
              <w:jc w:val="center"/>
              <w:rPr>
                <w:rFonts w:ascii="Browallia New" w:hAnsi="Browallia New" w:cs="Browallia New"/>
                <w:sz w:val="28"/>
                <w:szCs w:val="28"/>
              </w:rPr>
            </w:pPr>
          </w:p>
        </w:tc>
        <w:tc>
          <w:tcPr>
            <w:tcW w:w="1204" w:type="dxa"/>
            <w:gridSpan w:val="2"/>
            <w:tcBorders>
              <w:top w:val="single" w:sz="4" w:space="0" w:color="auto"/>
              <w:bottom w:val="single" w:sz="4" w:space="0" w:color="auto"/>
            </w:tcBorders>
            <w:vAlign w:val="bottom"/>
          </w:tcPr>
          <w:p w14:paraId="4ED4C757" w14:textId="04EA87C1" w:rsidR="002B308E" w:rsidRPr="00B737D5" w:rsidRDefault="002B308E" w:rsidP="002B308E">
            <w:pPr>
              <w:tabs>
                <w:tab w:val="clear" w:pos="680"/>
                <w:tab w:val="clear" w:pos="907"/>
              </w:tabs>
              <w:spacing w:line="240" w:lineRule="auto"/>
              <w:ind w:left="-109" w:right="-111"/>
              <w:jc w:val="center"/>
              <w:rPr>
                <w:rFonts w:ascii="Browallia New" w:hAnsi="Browallia New" w:cs="Browallia New"/>
                <w:sz w:val="28"/>
                <w:szCs w:val="28"/>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r>
      <w:tr w:rsidR="006971B8" w:rsidRPr="00B737D5" w14:paraId="7E8B530E" w14:textId="77777777" w:rsidTr="002B308E">
        <w:trPr>
          <w:trHeight w:val="323"/>
        </w:trPr>
        <w:tc>
          <w:tcPr>
            <w:tcW w:w="3625" w:type="dxa"/>
          </w:tcPr>
          <w:p w14:paraId="4285A251" w14:textId="31C7E471"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u w:val="single"/>
                <w:cs/>
              </w:rPr>
            </w:pPr>
          </w:p>
        </w:tc>
        <w:tc>
          <w:tcPr>
            <w:tcW w:w="1197" w:type="dxa"/>
          </w:tcPr>
          <w:p w14:paraId="1BB0CDC0"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68D20DCC"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u w:val="single"/>
              </w:rPr>
            </w:pPr>
          </w:p>
        </w:tc>
        <w:tc>
          <w:tcPr>
            <w:tcW w:w="1159" w:type="dxa"/>
          </w:tcPr>
          <w:p w14:paraId="5D683D2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02FEC62E"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89" w:type="dxa"/>
          </w:tcPr>
          <w:p w14:paraId="0305915B"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236" w:type="dxa"/>
          </w:tcPr>
          <w:p w14:paraId="07A5FDD9"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gridSpan w:val="2"/>
          </w:tcPr>
          <w:p w14:paraId="0608114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r>
      <w:tr w:rsidR="00516FDE" w:rsidRPr="00B737D5" w14:paraId="553B4906" w14:textId="77777777" w:rsidTr="002E6CE8">
        <w:tc>
          <w:tcPr>
            <w:tcW w:w="3625" w:type="dxa"/>
          </w:tcPr>
          <w:p w14:paraId="5F3734AB" w14:textId="2B38815F"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B737D5">
              <w:rPr>
                <w:rFonts w:ascii="Browallia New" w:hAnsi="Browallia New" w:cs="Browallia New"/>
                <w:sz w:val="28"/>
                <w:szCs w:val="28"/>
                <w:u w:val="single"/>
                <w:cs/>
                <w:lang w:val="en-GB"/>
              </w:rPr>
              <w:t>ลูกหนี้การค้า - ลูกค้าทั่วไป</w:t>
            </w:r>
          </w:p>
        </w:tc>
        <w:tc>
          <w:tcPr>
            <w:tcW w:w="1197" w:type="dxa"/>
          </w:tcPr>
          <w:p w14:paraId="63EC71E4"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0DA15A4"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97CF7F0"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5A409757"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7AFAD226"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35CEB14"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gridSpan w:val="2"/>
          </w:tcPr>
          <w:p w14:paraId="1EB307B4"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707E7C" w:rsidRPr="00B737D5" w14:paraId="59351283" w14:textId="77777777" w:rsidTr="002E6CE8">
        <w:tc>
          <w:tcPr>
            <w:tcW w:w="3625" w:type="dxa"/>
          </w:tcPr>
          <w:p w14:paraId="5317F0DE" w14:textId="474F980C" w:rsidR="00707E7C" w:rsidRPr="0018683B"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18683B">
              <w:rPr>
                <w:rFonts w:ascii="Browallia New" w:hAnsi="Browallia New" w:cs="Browallia New"/>
                <w:sz w:val="28"/>
                <w:szCs w:val="28"/>
                <w:cs/>
              </w:rPr>
              <w:t>ยังไม่ถึงกำหนดชำระ</w:t>
            </w:r>
          </w:p>
        </w:tc>
        <w:tc>
          <w:tcPr>
            <w:tcW w:w="1197" w:type="dxa"/>
            <w:shd w:val="clear" w:color="auto" w:fill="auto"/>
          </w:tcPr>
          <w:p w14:paraId="588066FD" w14:textId="68871D9B" w:rsidR="00707E7C" w:rsidRPr="0018683B" w:rsidRDefault="00F25F8B" w:rsidP="00707E7C">
            <w:pPr>
              <w:pStyle w:val="acctfourfigures"/>
              <w:tabs>
                <w:tab w:val="clear" w:pos="765"/>
              </w:tabs>
              <w:spacing w:line="240" w:lineRule="auto"/>
              <w:ind w:left="-117"/>
              <w:jc w:val="right"/>
              <w:rPr>
                <w:rFonts w:ascii="Browallia New" w:hAnsi="Browallia New" w:cs="Browallia New"/>
                <w:sz w:val="28"/>
                <w:szCs w:val="28"/>
                <w:lang w:val="en-US" w:bidi="th-TH"/>
              </w:rPr>
            </w:pPr>
            <w:r w:rsidRPr="0018683B">
              <w:rPr>
                <w:rFonts w:ascii="Browallia New" w:hAnsi="Browallia New" w:cs="Browallia New"/>
                <w:sz w:val="28"/>
                <w:szCs w:val="28"/>
                <w:lang w:val="en-US" w:bidi="th-TH"/>
              </w:rPr>
              <w:t>6,</w:t>
            </w:r>
            <w:r w:rsidR="00523269" w:rsidRPr="0018683B">
              <w:rPr>
                <w:rFonts w:ascii="Browallia New" w:hAnsi="Browallia New" w:cs="Browallia New"/>
                <w:sz w:val="28"/>
                <w:szCs w:val="28"/>
                <w:lang w:val="en-US" w:bidi="th-TH"/>
              </w:rPr>
              <w:t>37</w:t>
            </w:r>
            <w:r w:rsidR="00A21FDD" w:rsidRPr="0018683B">
              <w:rPr>
                <w:rFonts w:ascii="Browallia New" w:hAnsi="Browallia New" w:cs="Browallia New"/>
                <w:sz w:val="28"/>
                <w:szCs w:val="28"/>
                <w:lang w:val="en-US" w:bidi="th-TH"/>
              </w:rPr>
              <w:t>6</w:t>
            </w:r>
          </w:p>
        </w:tc>
        <w:tc>
          <w:tcPr>
            <w:tcW w:w="236" w:type="dxa"/>
          </w:tcPr>
          <w:p w14:paraId="50FBD8CB" w14:textId="77777777" w:rsidR="00707E7C" w:rsidRPr="0018683B"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68B8B843" w14:textId="30B5586C" w:rsidR="00707E7C" w:rsidRPr="0018683B"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18683B">
              <w:rPr>
                <w:rFonts w:ascii="Browallia New" w:hAnsi="Browallia New" w:cs="Browallia New"/>
                <w:sz w:val="28"/>
                <w:szCs w:val="28"/>
              </w:rPr>
              <w:t>17,635</w:t>
            </w:r>
          </w:p>
        </w:tc>
        <w:tc>
          <w:tcPr>
            <w:tcW w:w="236" w:type="dxa"/>
          </w:tcPr>
          <w:p w14:paraId="1181DE59" w14:textId="77777777" w:rsidR="00707E7C" w:rsidRPr="0018683B"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3E3BC769" w14:textId="3BBB7BCC" w:rsidR="00707E7C" w:rsidRPr="0018683B" w:rsidRDefault="002E64DB" w:rsidP="00707E7C">
            <w:pPr>
              <w:pStyle w:val="acctfourfigures"/>
              <w:tabs>
                <w:tab w:val="clear" w:pos="765"/>
              </w:tabs>
              <w:spacing w:line="240" w:lineRule="auto"/>
              <w:ind w:left="-117"/>
              <w:jc w:val="right"/>
              <w:rPr>
                <w:rFonts w:ascii="Browallia New" w:hAnsi="Browallia New" w:cs="Browallia New"/>
                <w:sz w:val="28"/>
                <w:szCs w:val="28"/>
                <w:lang w:val="en-US" w:bidi="th-TH"/>
              </w:rPr>
            </w:pPr>
            <w:r w:rsidRPr="0018683B">
              <w:rPr>
                <w:rFonts w:ascii="Browallia New" w:hAnsi="Browallia New" w:cs="Browallia New"/>
                <w:sz w:val="28"/>
                <w:szCs w:val="28"/>
                <w:lang w:val="en-US" w:bidi="th-TH"/>
              </w:rPr>
              <w:t>1,59</w:t>
            </w:r>
            <w:r w:rsidR="00A21FDD" w:rsidRPr="0018683B">
              <w:rPr>
                <w:rFonts w:ascii="Browallia New" w:hAnsi="Browallia New" w:cs="Browallia New"/>
                <w:sz w:val="28"/>
                <w:szCs w:val="28"/>
                <w:lang w:val="en-US" w:bidi="th-TH"/>
              </w:rPr>
              <w:t>6</w:t>
            </w:r>
          </w:p>
        </w:tc>
        <w:tc>
          <w:tcPr>
            <w:tcW w:w="236" w:type="dxa"/>
          </w:tcPr>
          <w:p w14:paraId="165DE123"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gridSpan w:val="2"/>
          </w:tcPr>
          <w:p w14:paraId="2A92B4F6" w14:textId="4A3F8DDA" w:rsidR="00707E7C" w:rsidRPr="00B737D5"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rPr>
              <w:t>1,589</w:t>
            </w:r>
          </w:p>
        </w:tc>
      </w:tr>
      <w:tr w:rsidR="00707E7C" w:rsidRPr="00B737D5" w14:paraId="48A8D2D5" w14:textId="77777777" w:rsidTr="002E6CE8">
        <w:tc>
          <w:tcPr>
            <w:tcW w:w="3625" w:type="dxa"/>
          </w:tcPr>
          <w:p w14:paraId="41FE49AC" w14:textId="77777777" w:rsidR="00707E7C" w:rsidRPr="0018683B"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18683B">
              <w:rPr>
                <w:rFonts w:ascii="Browallia New" w:hAnsi="Browallia New" w:cs="Browallia New"/>
                <w:sz w:val="28"/>
                <w:szCs w:val="28"/>
                <w:cs/>
              </w:rPr>
              <w:t>เกินกำหนดชำระเป็นเวลา</w:t>
            </w:r>
            <w:r w:rsidRPr="0018683B">
              <w:rPr>
                <w:rFonts w:ascii="Browallia New" w:hAnsi="Browallia New" w:cs="Browallia New"/>
                <w:sz w:val="28"/>
                <w:szCs w:val="28"/>
              </w:rPr>
              <w:t>:</w:t>
            </w:r>
          </w:p>
        </w:tc>
        <w:tc>
          <w:tcPr>
            <w:tcW w:w="1197" w:type="dxa"/>
            <w:shd w:val="clear" w:color="auto" w:fill="auto"/>
          </w:tcPr>
          <w:p w14:paraId="535D3069" w14:textId="64E44CED" w:rsidR="00707E7C" w:rsidRPr="0018683B" w:rsidRDefault="00707E7C" w:rsidP="00707E7C">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9171FAF" w14:textId="77777777" w:rsidR="00707E7C" w:rsidRPr="0018683B"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72759DC" w14:textId="77777777" w:rsidR="00707E7C" w:rsidRPr="0018683B"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BAF2C3B" w14:textId="77777777" w:rsidR="00707E7C" w:rsidRPr="0018683B"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1A40AF13" w14:textId="2BF5A8E7" w:rsidR="00707E7C" w:rsidRPr="0018683B" w:rsidRDefault="00707E7C" w:rsidP="00707E7C">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E892500"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gridSpan w:val="2"/>
          </w:tcPr>
          <w:p w14:paraId="2E5D3436"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707E7C" w:rsidRPr="00B737D5" w14:paraId="1CDECD5F" w14:textId="77777777" w:rsidTr="002E6CE8">
        <w:tc>
          <w:tcPr>
            <w:tcW w:w="3625" w:type="dxa"/>
          </w:tcPr>
          <w:p w14:paraId="0FAD1FB5" w14:textId="3CC16AC9" w:rsidR="00707E7C" w:rsidRPr="0018683B"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18683B">
              <w:rPr>
                <w:rFonts w:ascii="Browallia New" w:hAnsi="Browallia New" w:cs="Browallia New"/>
                <w:sz w:val="28"/>
                <w:szCs w:val="28"/>
                <w:cs/>
              </w:rPr>
              <w:t xml:space="preserve">น้อยกว่า </w:t>
            </w:r>
            <w:r w:rsidRPr="0018683B">
              <w:rPr>
                <w:rFonts w:ascii="Browallia New" w:hAnsi="Browallia New" w:cs="Browallia New"/>
                <w:sz w:val="28"/>
                <w:szCs w:val="28"/>
              </w:rPr>
              <w:t xml:space="preserve">3 </w:t>
            </w:r>
            <w:r w:rsidRPr="0018683B">
              <w:rPr>
                <w:rFonts w:ascii="Browallia New" w:hAnsi="Browallia New" w:cs="Browallia New"/>
                <w:sz w:val="28"/>
                <w:szCs w:val="28"/>
                <w:cs/>
              </w:rPr>
              <w:t>เดือน</w:t>
            </w:r>
          </w:p>
        </w:tc>
        <w:tc>
          <w:tcPr>
            <w:tcW w:w="1197" w:type="dxa"/>
            <w:shd w:val="clear" w:color="auto" w:fill="auto"/>
          </w:tcPr>
          <w:p w14:paraId="7FA60C8F" w14:textId="4B19E4A5" w:rsidR="00707E7C" w:rsidRPr="0018683B" w:rsidRDefault="00052730" w:rsidP="00707E7C">
            <w:pPr>
              <w:pStyle w:val="acctfourfigures"/>
              <w:tabs>
                <w:tab w:val="clear" w:pos="765"/>
              </w:tabs>
              <w:spacing w:line="240" w:lineRule="auto"/>
              <w:ind w:left="-117"/>
              <w:jc w:val="right"/>
              <w:rPr>
                <w:rFonts w:ascii="Browallia New" w:hAnsi="Browallia New" w:cs="Browallia New"/>
                <w:sz w:val="28"/>
                <w:szCs w:val="28"/>
              </w:rPr>
            </w:pPr>
            <w:r w:rsidRPr="0018683B">
              <w:rPr>
                <w:rFonts w:ascii="Browallia New" w:hAnsi="Browallia New" w:cs="Browallia New"/>
                <w:sz w:val="28"/>
                <w:szCs w:val="28"/>
              </w:rPr>
              <w:t>6,</w:t>
            </w:r>
            <w:r w:rsidR="00523269" w:rsidRPr="0018683B">
              <w:rPr>
                <w:rFonts w:ascii="Browallia New" w:hAnsi="Browallia New" w:cs="Browallia New"/>
                <w:sz w:val="28"/>
                <w:szCs w:val="28"/>
              </w:rPr>
              <w:t>75</w:t>
            </w:r>
            <w:r w:rsidR="00A21FDD" w:rsidRPr="0018683B">
              <w:rPr>
                <w:rFonts w:ascii="Browallia New" w:hAnsi="Browallia New" w:cs="Browallia New"/>
                <w:sz w:val="28"/>
                <w:szCs w:val="28"/>
              </w:rPr>
              <w:t>1</w:t>
            </w:r>
          </w:p>
        </w:tc>
        <w:tc>
          <w:tcPr>
            <w:tcW w:w="236" w:type="dxa"/>
          </w:tcPr>
          <w:p w14:paraId="203CD7CA" w14:textId="77777777" w:rsidR="00707E7C" w:rsidRPr="0018683B"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Pr>
          <w:p w14:paraId="592F3460" w14:textId="380E039F" w:rsidR="00707E7C" w:rsidRPr="0018683B"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18683B">
              <w:rPr>
                <w:rFonts w:ascii="Browallia New" w:hAnsi="Browallia New" w:cs="Browallia New"/>
                <w:sz w:val="28"/>
                <w:szCs w:val="28"/>
                <w:lang w:val="en-US"/>
              </w:rPr>
              <w:t>6,104</w:t>
            </w:r>
          </w:p>
        </w:tc>
        <w:tc>
          <w:tcPr>
            <w:tcW w:w="236" w:type="dxa"/>
          </w:tcPr>
          <w:p w14:paraId="02F93878" w14:textId="77777777" w:rsidR="00707E7C" w:rsidRPr="0018683B"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Pr>
          <w:p w14:paraId="2DF81528" w14:textId="7D2CD85D" w:rsidR="00707E7C" w:rsidRPr="0018683B" w:rsidRDefault="00AC1FAB" w:rsidP="00707E7C">
            <w:pPr>
              <w:pStyle w:val="acctfourfigures"/>
              <w:tabs>
                <w:tab w:val="clear" w:pos="765"/>
              </w:tabs>
              <w:spacing w:line="240" w:lineRule="auto"/>
              <w:ind w:left="-117"/>
              <w:jc w:val="right"/>
              <w:rPr>
                <w:rFonts w:ascii="Browallia New" w:hAnsi="Browallia New" w:cs="Browallia New"/>
                <w:sz w:val="28"/>
                <w:szCs w:val="28"/>
                <w:lang w:bidi="th-TH"/>
              </w:rPr>
            </w:pPr>
            <w:r w:rsidRPr="0018683B">
              <w:rPr>
                <w:rFonts w:ascii="Browallia New" w:hAnsi="Browallia New" w:cs="Browallia New"/>
                <w:sz w:val="28"/>
                <w:szCs w:val="28"/>
                <w:lang w:bidi="th-TH"/>
              </w:rPr>
              <w:t>7</w:t>
            </w:r>
            <w:r w:rsidR="00A21FDD" w:rsidRPr="0018683B">
              <w:rPr>
                <w:rFonts w:ascii="Browallia New" w:hAnsi="Browallia New" w:cs="Browallia New"/>
                <w:sz w:val="28"/>
                <w:szCs w:val="28"/>
                <w:lang w:bidi="th-TH"/>
              </w:rPr>
              <w:t>3</w:t>
            </w:r>
          </w:p>
        </w:tc>
        <w:tc>
          <w:tcPr>
            <w:tcW w:w="236" w:type="dxa"/>
          </w:tcPr>
          <w:p w14:paraId="215076E7"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tcPr>
          <w:p w14:paraId="26EE3E75" w14:textId="0331CBD3" w:rsidR="00707E7C" w:rsidRPr="00B737D5"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1,151</w:t>
            </w:r>
          </w:p>
        </w:tc>
      </w:tr>
      <w:tr w:rsidR="00707E7C" w:rsidRPr="00B737D5" w14:paraId="099A7C80" w14:textId="77777777" w:rsidTr="002E6CE8">
        <w:tc>
          <w:tcPr>
            <w:tcW w:w="3625" w:type="dxa"/>
          </w:tcPr>
          <w:p w14:paraId="2A797833"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B737D5">
              <w:rPr>
                <w:rFonts w:ascii="Browallia New" w:hAnsi="Browallia New" w:cs="Browallia New"/>
                <w:sz w:val="28"/>
                <w:szCs w:val="28"/>
                <w:cs/>
              </w:rPr>
              <w:t xml:space="preserve">ระหว่าง </w:t>
            </w:r>
            <w:r w:rsidRPr="00B737D5">
              <w:rPr>
                <w:rFonts w:ascii="Browallia New" w:hAnsi="Browallia New" w:cs="Browallia New"/>
                <w:sz w:val="28"/>
                <w:szCs w:val="28"/>
              </w:rPr>
              <w:t xml:space="preserve">3 </w:t>
            </w:r>
            <w:r w:rsidRPr="00B737D5">
              <w:rPr>
                <w:rFonts w:ascii="Browallia New" w:hAnsi="Browallia New" w:cs="Browallia New"/>
                <w:sz w:val="28"/>
                <w:szCs w:val="28"/>
                <w:cs/>
              </w:rPr>
              <w:t xml:space="preserve">เดือนถึง </w:t>
            </w:r>
            <w:r w:rsidRPr="00B737D5">
              <w:rPr>
                <w:rFonts w:ascii="Browallia New" w:hAnsi="Browallia New" w:cs="Browallia New"/>
                <w:sz w:val="28"/>
                <w:szCs w:val="28"/>
              </w:rPr>
              <w:t xml:space="preserve">6 </w:t>
            </w:r>
            <w:r w:rsidRPr="00B737D5">
              <w:rPr>
                <w:rFonts w:ascii="Browallia New" w:hAnsi="Browallia New" w:cs="Browallia New"/>
                <w:sz w:val="28"/>
                <w:szCs w:val="28"/>
                <w:cs/>
              </w:rPr>
              <w:t>เดือน</w:t>
            </w:r>
          </w:p>
        </w:tc>
        <w:tc>
          <w:tcPr>
            <w:tcW w:w="1197" w:type="dxa"/>
            <w:shd w:val="clear" w:color="auto" w:fill="auto"/>
          </w:tcPr>
          <w:p w14:paraId="11050955" w14:textId="684FE33A" w:rsidR="00707E7C" w:rsidRPr="00DA7CAF" w:rsidRDefault="002B129D" w:rsidP="00707E7C">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2,8</w:t>
            </w:r>
            <w:r w:rsidR="00523269">
              <w:rPr>
                <w:rFonts w:ascii="Browallia New" w:hAnsi="Browallia New" w:cs="Browallia New"/>
                <w:sz w:val="28"/>
                <w:szCs w:val="28"/>
              </w:rPr>
              <w:t>84</w:t>
            </w:r>
          </w:p>
        </w:tc>
        <w:tc>
          <w:tcPr>
            <w:tcW w:w="236" w:type="dxa"/>
          </w:tcPr>
          <w:p w14:paraId="0943BC54"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069C89B5" w14:textId="0CADC32E" w:rsidR="00707E7C" w:rsidRPr="00B737D5" w:rsidRDefault="00707E7C" w:rsidP="00707E7C">
            <w:pPr>
              <w:pStyle w:val="acctfourfigures"/>
              <w:tabs>
                <w:tab w:val="clear" w:pos="765"/>
              </w:tabs>
              <w:spacing w:line="240" w:lineRule="auto"/>
              <w:ind w:left="-117"/>
              <w:jc w:val="right"/>
              <w:rPr>
                <w:rFonts w:ascii="Browallia New" w:hAnsi="Browallia New" w:cs="Browallia New"/>
                <w:sz w:val="28"/>
                <w:szCs w:val="28"/>
                <w:cs/>
                <w:lang w:val="en-US" w:bidi="th-TH"/>
              </w:rPr>
            </w:pPr>
            <w:r w:rsidRPr="005C688C">
              <w:rPr>
                <w:rFonts w:ascii="Browallia New" w:hAnsi="Browallia New" w:cs="Browallia New"/>
                <w:sz w:val="28"/>
                <w:szCs w:val="28"/>
                <w:lang w:val="en-US"/>
              </w:rPr>
              <w:t>242</w:t>
            </w:r>
          </w:p>
        </w:tc>
        <w:tc>
          <w:tcPr>
            <w:tcW w:w="236" w:type="dxa"/>
          </w:tcPr>
          <w:p w14:paraId="3E5B9828"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vAlign w:val="bottom"/>
          </w:tcPr>
          <w:p w14:paraId="5AE9013C" w14:textId="375B53C2" w:rsidR="00707E7C" w:rsidRPr="00761EA0" w:rsidRDefault="00C7784B" w:rsidP="00707E7C">
            <w:pPr>
              <w:pStyle w:val="acctfourfigures"/>
              <w:tabs>
                <w:tab w:val="clear" w:pos="765"/>
              </w:tabs>
              <w:spacing w:line="240" w:lineRule="auto"/>
              <w:jc w:val="right"/>
              <w:rPr>
                <w:rFonts w:ascii="Browallia New" w:hAnsi="Browallia New" w:cs="Browallia New"/>
                <w:sz w:val="28"/>
                <w:szCs w:val="28"/>
                <w:lang w:bidi="th-TH"/>
              </w:rPr>
            </w:pPr>
            <w:r>
              <w:rPr>
                <w:rFonts w:ascii="Browallia New" w:hAnsi="Browallia New" w:cs="Browallia New"/>
                <w:sz w:val="28"/>
                <w:szCs w:val="28"/>
                <w:lang w:bidi="th-TH"/>
              </w:rPr>
              <w:t>-</w:t>
            </w:r>
          </w:p>
        </w:tc>
        <w:tc>
          <w:tcPr>
            <w:tcW w:w="236" w:type="dxa"/>
          </w:tcPr>
          <w:p w14:paraId="37E1384F"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vAlign w:val="bottom"/>
          </w:tcPr>
          <w:p w14:paraId="5639FC8C" w14:textId="28651926" w:rsidR="00707E7C" w:rsidRPr="00B737D5" w:rsidRDefault="00707E7C" w:rsidP="00707E7C">
            <w:pPr>
              <w:spacing w:line="240" w:lineRule="auto"/>
              <w:ind w:right="-10"/>
              <w:jc w:val="right"/>
              <w:rPr>
                <w:rFonts w:ascii="Browallia New" w:hAnsi="Browallia New" w:cs="Browallia New"/>
                <w:sz w:val="28"/>
                <w:szCs w:val="28"/>
                <w:lang w:val="en-GB"/>
              </w:rPr>
            </w:pPr>
            <w:r w:rsidRPr="005C688C">
              <w:rPr>
                <w:rFonts w:ascii="Browallia New" w:hAnsi="Browallia New" w:cs="Browallia New"/>
                <w:sz w:val="28"/>
                <w:szCs w:val="28"/>
              </w:rPr>
              <w:t xml:space="preserve">     -</w:t>
            </w:r>
          </w:p>
        </w:tc>
      </w:tr>
      <w:tr w:rsidR="00707E7C" w:rsidRPr="00B737D5" w14:paraId="0100177C" w14:textId="77777777" w:rsidTr="002E6CE8">
        <w:tc>
          <w:tcPr>
            <w:tcW w:w="3625" w:type="dxa"/>
          </w:tcPr>
          <w:p w14:paraId="06A6F4B9"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B737D5">
              <w:rPr>
                <w:rFonts w:ascii="Browallia New" w:hAnsi="Browallia New" w:cs="Browallia New"/>
                <w:sz w:val="28"/>
                <w:szCs w:val="28"/>
                <w:cs/>
              </w:rPr>
              <w:t xml:space="preserve">ระหว่าง </w:t>
            </w:r>
            <w:r w:rsidRPr="00B737D5">
              <w:rPr>
                <w:rFonts w:ascii="Browallia New" w:hAnsi="Browallia New" w:cs="Browallia New"/>
                <w:sz w:val="28"/>
                <w:szCs w:val="28"/>
              </w:rPr>
              <w:t xml:space="preserve">6 </w:t>
            </w:r>
            <w:r w:rsidRPr="00B737D5">
              <w:rPr>
                <w:rFonts w:ascii="Browallia New" w:hAnsi="Browallia New" w:cs="Browallia New"/>
                <w:sz w:val="28"/>
                <w:szCs w:val="28"/>
                <w:cs/>
              </w:rPr>
              <w:t xml:space="preserve">เดือนถึง </w:t>
            </w:r>
            <w:r w:rsidRPr="00B737D5">
              <w:rPr>
                <w:rFonts w:ascii="Browallia New" w:hAnsi="Browallia New" w:cs="Browallia New"/>
                <w:sz w:val="28"/>
                <w:szCs w:val="28"/>
              </w:rPr>
              <w:t xml:space="preserve">12 </w:t>
            </w:r>
            <w:r w:rsidRPr="00B737D5">
              <w:rPr>
                <w:rFonts w:ascii="Browallia New" w:hAnsi="Browallia New" w:cs="Browallia New"/>
                <w:sz w:val="28"/>
                <w:szCs w:val="28"/>
                <w:cs/>
              </w:rPr>
              <w:t>เดือน</w:t>
            </w:r>
          </w:p>
        </w:tc>
        <w:tc>
          <w:tcPr>
            <w:tcW w:w="1197" w:type="dxa"/>
            <w:shd w:val="clear" w:color="auto" w:fill="auto"/>
          </w:tcPr>
          <w:p w14:paraId="4E0715DA" w14:textId="7C8B1FA7" w:rsidR="00707E7C" w:rsidRPr="00DA7CAF" w:rsidRDefault="00BE2652" w:rsidP="00707E7C">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1,</w:t>
            </w:r>
            <w:r w:rsidR="00103F82">
              <w:rPr>
                <w:rFonts w:ascii="Browallia New" w:hAnsi="Browallia New" w:cs="Browallia New"/>
                <w:sz w:val="28"/>
                <w:szCs w:val="28"/>
              </w:rPr>
              <w:t>2</w:t>
            </w:r>
            <w:r w:rsidR="00346F23">
              <w:rPr>
                <w:rFonts w:ascii="Browallia New" w:hAnsi="Browallia New" w:cs="Browallia New"/>
                <w:sz w:val="28"/>
                <w:szCs w:val="28"/>
              </w:rPr>
              <w:t>30</w:t>
            </w:r>
          </w:p>
        </w:tc>
        <w:tc>
          <w:tcPr>
            <w:tcW w:w="236" w:type="dxa"/>
          </w:tcPr>
          <w:p w14:paraId="00DE3254"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673D63BB" w14:textId="01257C14" w:rsidR="00707E7C" w:rsidRPr="00B737D5" w:rsidRDefault="00707E7C" w:rsidP="00707E7C">
            <w:pPr>
              <w:spacing w:line="240" w:lineRule="auto"/>
              <w:ind w:right="-10"/>
              <w:jc w:val="right"/>
              <w:rPr>
                <w:rFonts w:ascii="Browallia New" w:hAnsi="Browallia New" w:cs="Browallia New"/>
                <w:sz w:val="28"/>
                <w:szCs w:val="28"/>
                <w:lang w:val="en-GB"/>
              </w:rPr>
            </w:pPr>
            <w:r w:rsidRPr="005C688C">
              <w:rPr>
                <w:rFonts w:ascii="Browallia New" w:hAnsi="Browallia New" w:cs="Browallia New"/>
                <w:sz w:val="28"/>
                <w:szCs w:val="28"/>
              </w:rPr>
              <w:t>449</w:t>
            </w:r>
          </w:p>
        </w:tc>
        <w:tc>
          <w:tcPr>
            <w:tcW w:w="236" w:type="dxa"/>
          </w:tcPr>
          <w:p w14:paraId="3927E503"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vAlign w:val="bottom"/>
          </w:tcPr>
          <w:p w14:paraId="4A896E7E" w14:textId="45A8F7BE" w:rsidR="00707E7C" w:rsidRPr="00761EA0" w:rsidRDefault="00C7784B" w:rsidP="00707E7C">
            <w:pPr>
              <w:pStyle w:val="acctfourfigures"/>
              <w:tabs>
                <w:tab w:val="clear" w:pos="765"/>
              </w:tabs>
              <w:spacing w:line="240" w:lineRule="auto"/>
              <w:jc w:val="right"/>
              <w:rPr>
                <w:rFonts w:ascii="Browallia New" w:hAnsi="Browallia New" w:cs="Browallia New"/>
                <w:sz w:val="28"/>
                <w:szCs w:val="28"/>
                <w:lang w:bidi="th-TH"/>
              </w:rPr>
            </w:pPr>
            <w:r>
              <w:rPr>
                <w:rFonts w:ascii="Browallia New" w:hAnsi="Browallia New" w:cs="Browallia New"/>
                <w:sz w:val="28"/>
                <w:szCs w:val="28"/>
                <w:lang w:bidi="th-TH"/>
              </w:rPr>
              <w:t>-</w:t>
            </w:r>
          </w:p>
        </w:tc>
        <w:tc>
          <w:tcPr>
            <w:tcW w:w="236" w:type="dxa"/>
          </w:tcPr>
          <w:p w14:paraId="1560BFC7"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vAlign w:val="bottom"/>
          </w:tcPr>
          <w:p w14:paraId="3BA9ED44" w14:textId="498282D3" w:rsidR="00707E7C" w:rsidRPr="00B737D5" w:rsidRDefault="00707E7C" w:rsidP="00707E7C">
            <w:pPr>
              <w:spacing w:line="240" w:lineRule="auto"/>
              <w:ind w:right="-10"/>
              <w:jc w:val="right"/>
              <w:rPr>
                <w:rFonts w:ascii="Browallia New" w:hAnsi="Browallia New" w:cs="Browallia New"/>
                <w:sz w:val="28"/>
                <w:szCs w:val="28"/>
                <w:lang w:val="en-GB"/>
              </w:rPr>
            </w:pPr>
            <w:r w:rsidRPr="005C688C">
              <w:rPr>
                <w:rFonts w:ascii="Browallia New" w:hAnsi="Browallia New" w:cs="Browallia New"/>
                <w:sz w:val="28"/>
                <w:szCs w:val="28"/>
              </w:rPr>
              <w:t xml:space="preserve">     </w:t>
            </w:r>
            <w:r w:rsidRPr="005C688C">
              <w:rPr>
                <w:rFonts w:ascii="Browallia New" w:hAnsi="Browallia New" w:cs="Browallia New"/>
                <w:sz w:val="28"/>
                <w:szCs w:val="28"/>
                <w:cs/>
              </w:rPr>
              <w:t>-</w:t>
            </w:r>
          </w:p>
        </w:tc>
      </w:tr>
      <w:tr w:rsidR="00707E7C" w:rsidRPr="00B737D5" w14:paraId="5FC336CA" w14:textId="77777777" w:rsidTr="002E6CE8">
        <w:tc>
          <w:tcPr>
            <w:tcW w:w="3625" w:type="dxa"/>
          </w:tcPr>
          <w:p w14:paraId="7B9191FC"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B737D5">
              <w:rPr>
                <w:rFonts w:ascii="Browallia New" w:hAnsi="Browallia New" w:cs="Browallia New"/>
                <w:sz w:val="28"/>
                <w:szCs w:val="28"/>
                <w:cs/>
              </w:rPr>
              <w:t xml:space="preserve">มากกว่า </w:t>
            </w:r>
            <w:r w:rsidRPr="00B737D5">
              <w:rPr>
                <w:rFonts w:ascii="Browallia New" w:hAnsi="Browallia New" w:cs="Browallia New"/>
                <w:sz w:val="28"/>
                <w:szCs w:val="28"/>
              </w:rPr>
              <w:t xml:space="preserve">12 </w:t>
            </w:r>
            <w:r w:rsidRPr="00B737D5">
              <w:rPr>
                <w:rFonts w:ascii="Browallia New" w:hAnsi="Browallia New" w:cs="Browallia New"/>
                <w:sz w:val="28"/>
                <w:szCs w:val="28"/>
                <w:cs/>
              </w:rPr>
              <w:t>เดือนขึ้นไป</w:t>
            </w:r>
          </w:p>
        </w:tc>
        <w:tc>
          <w:tcPr>
            <w:tcW w:w="1197" w:type="dxa"/>
            <w:tcBorders>
              <w:bottom w:val="single" w:sz="4" w:space="0" w:color="auto"/>
            </w:tcBorders>
            <w:shd w:val="clear" w:color="auto" w:fill="auto"/>
          </w:tcPr>
          <w:p w14:paraId="1A9A7B9E" w14:textId="33C07A2B" w:rsidR="00707E7C" w:rsidRPr="00DA7CAF" w:rsidRDefault="00C25A31" w:rsidP="00707E7C">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4,509</w:t>
            </w:r>
          </w:p>
        </w:tc>
        <w:tc>
          <w:tcPr>
            <w:tcW w:w="236" w:type="dxa"/>
          </w:tcPr>
          <w:p w14:paraId="33852036"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tcPr>
          <w:p w14:paraId="153179DB" w14:textId="1615BFDE" w:rsidR="00707E7C" w:rsidRPr="00B737D5"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4,082</w:t>
            </w:r>
          </w:p>
        </w:tc>
        <w:tc>
          <w:tcPr>
            <w:tcW w:w="236" w:type="dxa"/>
          </w:tcPr>
          <w:p w14:paraId="261C8FEA"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bottom w:val="single" w:sz="4" w:space="0" w:color="auto"/>
            </w:tcBorders>
            <w:vAlign w:val="bottom"/>
          </w:tcPr>
          <w:p w14:paraId="30C9D72E" w14:textId="7E350BB0" w:rsidR="00707E7C" w:rsidRPr="00761EA0" w:rsidRDefault="00C7784B" w:rsidP="00707E7C">
            <w:pPr>
              <w:pStyle w:val="acctfourfigures"/>
              <w:tabs>
                <w:tab w:val="clear" w:pos="765"/>
              </w:tabs>
              <w:spacing w:line="240" w:lineRule="auto"/>
              <w:jc w:val="right"/>
              <w:rPr>
                <w:rFonts w:ascii="Browallia New" w:hAnsi="Browallia New" w:cs="Browallia New"/>
                <w:sz w:val="28"/>
                <w:szCs w:val="28"/>
                <w:cs/>
                <w:lang w:bidi="th-TH"/>
              </w:rPr>
            </w:pPr>
            <w:r>
              <w:rPr>
                <w:rFonts w:ascii="Browallia New" w:hAnsi="Browallia New" w:cs="Browallia New"/>
                <w:sz w:val="28"/>
                <w:szCs w:val="28"/>
                <w:lang w:bidi="th-TH"/>
              </w:rPr>
              <w:t>-</w:t>
            </w:r>
          </w:p>
        </w:tc>
        <w:tc>
          <w:tcPr>
            <w:tcW w:w="236" w:type="dxa"/>
          </w:tcPr>
          <w:p w14:paraId="4A50CB03"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tcBorders>
              <w:bottom w:val="single" w:sz="4" w:space="0" w:color="auto"/>
            </w:tcBorders>
            <w:vAlign w:val="bottom"/>
          </w:tcPr>
          <w:p w14:paraId="188920FD" w14:textId="2EE1B617" w:rsidR="00707E7C" w:rsidRPr="00B737D5" w:rsidRDefault="00707E7C" w:rsidP="00707E7C">
            <w:pPr>
              <w:spacing w:line="240" w:lineRule="auto"/>
              <w:ind w:right="-10"/>
              <w:jc w:val="right"/>
              <w:rPr>
                <w:rFonts w:ascii="Browallia New" w:hAnsi="Browallia New" w:cs="Browallia New"/>
                <w:sz w:val="28"/>
                <w:szCs w:val="28"/>
                <w:lang w:val="en-GB"/>
              </w:rPr>
            </w:pPr>
            <w:r w:rsidRPr="005C688C">
              <w:rPr>
                <w:rFonts w:ascii="Browallia New" w:hAnsi="Browallia New" w:cs="Browallia New"/>
                <w:sz w:val="28"/>
                <w:szCs w:val="28"/>
              </w:rPr>
              <w:t xml:space="preserve">     -</w:t>
            </w:r>
          </w:p>
        </w:tc>
      </w:tr>
      <w:tr w:rsidR="00707E7C" w:rsidRPr="00B737D5" w14:paraId="41D8CC2E" w14:textId="77777777">
        <w:tc>
          <w:tcPr>
            <w:tcW w:w="3625" w:type="dxa"/>
          </w:tcPr>
          <w:p w14:paraId="5F19DC04"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sz w:val="28"/>
                <w:szCs w:val="28"/>
                <w:cs/>
              </w:rPr>
              <w:t>รวม</w:t>
            </w:r>
          </w:p>
        </w:tc>
        <w:tc>
          <w:tcPr>
            <w:tcW w:w="1197" w:type="dxa"/>
            <w:tcBorders>
              <w:top w:val="single" w:sz="4" w:space="0" w:color="auto"/>
            </w:tcBorders>
            <w:shd w:val="clear" w:color="auto" w:fill="auto"/>
          </w:tcPr>
          <w:p w14:paraId="7E1A7039" w14:textId="3182A770" w:rsidR="00707E7C" w:rsidRPr="00DA7CAF" w:rsidRDefault="00FF1773" w:rsidP="00707E7C">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2</w:t>
            </w:r>
            <w:r w:rsidR="00BA20D6">
              <w:rPr>
                <w:rFonts w:ascii="Browallia New" w:hAnsi="Browallia New" w:cs="Browallia New"/>
                <w:sz w:val="28"/>
                <w:szCs w:val="28"/>
              </w:rPr>
              <w:t>1,750</w:t>
            </w:r>
          </w:p>
        </w:tc>
        <w:tc>
          <w:tcPr>
            <w:tcW w:w="236" w:type="dxa"/>
          </w:tcPr>
          <w:p w14:paraId="575034B0"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tcBorders>
          </w:tcPr>
          <w:p w14:paraId="3B02390D" w14:textId="5B6E6EC1" w:rsidR="00707E7C" w:rsidRPr="00B737D5"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fldChar w:fldCharType="begin"/>
            </w:r>
            <w:r w:rsidRPr="005C688C">
              <w:rPr>
                <w:rFonts w:ascii="Browallia New" w:hAnsi="Browallia New" w:cs="Browallia New"/>
                <w:sz w:val="28"/>
                <w:szCs w:val="28"/>
                <w:lang w:val="en-US"/>
              </w:rPr>
              <w:instrText xml:space="preserve"> =SUM(ABOVE) </w:instrText>
            </w:r>
            <w:r w:rsidRPr="005C688C">
              <w:rPr>
                <w:rFonts w:ascii="Browallia New" w:hAnsi="Browallia New" w:cs="Browallia New"/>
                <w:sz w:val="28"/>
                <w:szCs w:val="28"/>
                <w:lang w:val="en-US"/>
              </w:rPr>
              <w:fldChar w:fldCharType="separate"/>
            </w:r>
            <w:r w:rsidRPr="005C688C">
              <w:rPr>
                <w:rFonts w:ascii="Browallia New" w:hAnsi="Browallia New" w:cs="Browallia New"/>
                <w:sz w:val="28"/>
                <w:szCs w:val="28"/>
                <w:lang w:val="en-US"/>
              </w:rPr>
              <w:t>28,512</w:t>
            </w:r>
            <w:r w:rsidRPr="005C688C">
              <w:rPr>
                <w:rFonts w:ascii="Browallia New" w:hAnsi="Browallia New" w:cs="Browallia New"/>
                <w:sz w:val="28"/>
                <w:szCs w:val="28"/>
                <w:lang w:val="en-US"/>
              </w:rPr>
              <w:fldChar w:fldCharType="end"/>
            </w:r>
          </w:p>
        </w:tc>
        <w:tc>
          <w:tcPr>
            <w:tcW w:w="236" w:type="dxa"/>
          </w:tcPr>
          <w:p w14:paraId="5F537DE3"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top w:val="single" w:sz="4" w:space="0" w:color="auto"/>
            </w:tcBorders>
          </w:tcPr>
          <w:p w14:paraId="21116953" w14:textId="3C1287EE" w:rsidR="00707E7C" w:rsidRPr="00761EA0" w:rsidRDefault="0016132A" w:rsidP="00707E7C">
            <w:pPr>
              <w:pStyle w:val="acctfourfigures"/>
              <w:tabs>
                <w:tab w:val="clear" w:pos="765"/>
              </w:tabs>
              <w:spacing w:line="240" w:lineRule="auto"/>
              <w:jc w:val="right"/>
              <w:rPr>
                <w:rFonts w:ascii="Browallia New" w:hAnsi="Browallia New" w:cs="Browallia New"/>
                <w:sz w:val="28"/>
                <w:szCs w:val="28"/>
                <w:lang w:bidi="th-TH"/>
              </w:rPr>
            </w:pPr>
            <w:r>
              <w:rPr>
                <w:rFonts w:ascii="Browallia New" w:hAnsi="Browallia New" w:cs="Browallia New"/>
                <w:sz w:val="28"/>
                <w:szCs w:val="28"/>
                <w:lang w:bidi="th-TH"/>
              </w:rPr>
              <w:t>1,669</w:t>
            </w:r>
          </w:p>
        </w:tc>
        <w:tc>
          <w:tcPr>
            <w:tcW w:w="236" w:type="dxa"/>
          </w:tcPr>
          <w:p w14:paraId="3402524B"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tcBorders>
              <w:top w:val="single" w:sz="4" w:space="0" w:color="auto"/>
            </w:tcBorders>
            <w:vAlign w:val="bottom"/>
          </w:tcPr>
          <w:p w14:paraId="581BE97A" w14:textId="2413573D" w:rsidR="00707E7C" w:rsidRPr="00B737D5"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rPr>
              <w:t xml:space="preserve">2,740   </w:t>
            </w:r>
          </w:p>
        </w:tc>
      </w:tr>
      <w:tr w:rsidR="00707E7C" w:rsidRPr="00B737D5" w14:paraId="09831E4A" w14:textId="77777777" w:rsidTr="002E6CE8">
        <w:tc>
          <w:tcPr>
            <w:tcW w:w="3625" w:type="dxa"/>
          </w:tcPr>
          <w:p w14:paraId="351DD8E7" w14:textId="4BD683F6"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ค่าเผื่อผลขาดทุน</w:t>
            </w:r>
            <w:r w:rsidRPr="00B737D5">
              <w:rPr>
                <w:rFonts w:ascii="Browallia New" w:hAnsi="Browallia New" w:cs="Browallia New" w:hint="cs"/>
                <w:sz w:val="28"/>
                <w:szCs w:val="28"/>
                <w:cs/>
              </w:rPr>
              <w:t>ด้านเครดิตที่คาดว่า</w:t>
            </w:r>
            <w:r w:rsidRPr="00B737D5">
              <w:rPr>
                <w:rFonts w:ascii="Browallia New" w:hAnsi="Browallia New" w:cs="Browallia New"/>
                <w:sz w:val="28"/>
                <w:szCs w:val="28"/>
                <w:cs/>
              </w:rPr>
              <w:br/>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 xml:space="preserve">       </w:t>
            </w:r>
            <w:r w:rsidRPr="00B737D5">
              <w:rPr>
                <w:rFonts w:ascii="Browallia New" w:hAnsi="Browallia New" w:cs="Browallia New" w:hint="cs"/>
                <w:sz w:val="28"/>
                <w:szCs w:val="28"/>
                <w:cs/>
              </w:rPr>
              <w:t>จะเกิดขึ้น</w:t>
            </w:r>
          </w:p>
        </w:tc>
        <w:tc>
          <w:tcPr>
            <w:tcW w:w="1197" w:type="dxa"/>
            <w:tcBorders>
              <w:bottom w:val="single" w:sz="4" w:space="0" w:color="auto"/>
            </w:tcBorders>
            <w:shd w:val="clear" w:color="auto" w:fill="auto"/>
            <w:vAlign w:val="bottom"/>
          </w:tcPr>
          <w:p w14:paraId="5516E7BD" w14:textId="1FF2C4D4" w:rsidR="00707E7C" w:rsidRPr="00DA7CAF" w:rsidRDefault="003A0FEB" w:rsidP="00707E7C">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w:t>
            </w:r>
            <w:r w:rsidR="00BE0189">
              <w:rPr>
                <w:rFonts w:ascii="Browallia New" w:hAnsi="Browallia New" w:cs="Browallia New"/>
                <w:sz w:val="28"/>
                <w:szCs w:val="28"/>
              </w:rPr>
              <w:t>2,990)</w:t>
            </w:r>
          </w:p>
        </w:tc>
        <w:tc>
          <w:tcPr>
            <w:tcW w:w="236" w:type="dxa"/>
          </w:tcPr>
          <w:p w14:paraId="6AC524FC"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2828C3E5" w14:textId="369BD5EA" w:rsidR="00707E7C" w:rsidRPr="00B737D5"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hint="cs"/>
                <w:sz w:val="28"/>
                <w:szCs w:val="28"/>
                <w:cs/>
                <w:lang w:val="en-US" w:bidi="th-TH"/>
              </w:rPr>
              <w:t>(</w:t>
            </w:r>
            <w:r w:rsidRPr="005C688C">
              <w:rPr>
                <w:rFonts w:ascii="Browallia New" w:hAnsi="Browallia New" w:cs="Browallia New"/>
                <w:sz w:val="28"/>
                <w:szCs w:val="28"/>
                <w:lang w:val="en-US"/>
              </w:rPr>
              <w:t>2,990</w:t>
            </w:r>
            <w:r w:rsidRPr="005C688C">
              <w:rPr>
                <w:rFonts w:ascii="Browallia New" w:hAnsi="Browallia New" w:cs="Browallia New" w:hint="cs"/>
                <w:sz w:val="28"/>
                <w:szCs w:val="28"/>
                <w:cs/>
                <w:lang w:val="en-US" w:bidi="th-TH"/>
              </w:rPr>
              <w:t>)</w:t>
            </w:r>
          </w:p>
        </w:tc>
        <w:tc>
          <w:tcPr>
            <w:tcW w:w="236" w:type="dxa"/>
          </w:tcPr>
          <w:p w14:paraId="3EEFF4D8"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bottom w:val="single" w:sz="4" w:space="0" w:color="auto"/>
            </w:tcBorders>
            <w:vAlign w:val="bottom"/>
          </w:tcPr>
          <w:p w14:paraId="1690D558" w14:textId="2DF57FCB" w:rsidR="00707E7C" w:rsidRPr="001756AC" w:rsidRDefault="0016132A" w:rsidP="00707E7C">
            <w:pPr>
              <w:spacing w:line="240" w:lineRule="auto"/>
              <w:ind w:right="-10"/>
              <w:jc w:val="right"/>
              <w:rPr>
                <w:rFonts w:ascii="Browallia New" w:hAnsi="Browallia New" w:cs="Browallia New"/>
                <w:sz w:val="28"/>
                <w:szCs w:val="28"/>
              </w:rPr>
            </w:pPr>
            <w:r>
              <w:rPr>
                <w:rFonts w:ascii="Browallia New" w:hAnsi="Browallia New" w:cs="Browallia New"/>
                <w:sz w:val="28"/>
                <w:szCs w:val="28"/>
              </w:rPr>
              <w:t>-</w:t>
            </w:r>
          </w:p>
        </w:tc>
        <w:tc>
          <w:tcPr>
            <w:tcW w:w="236" w:type="dxa"/>
          </w:tcPr>
          <w:p w14:paraId="4D554066"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tcBorders>
              <w:bottom w:val="single" w:sz="4" w:space="0" w:color="auto"/>
            </w:tcBorders>
            <w:vAlign w:val="bottom"/>
          </w:tcPr>
          <w:p w14:paraId="5A946211" w14:textId="1506928F" w:rsidR="00707E7C" w:rsidRPr="00B737D5" w:rsidRDefault="00707E7C" w:rsidP="00707E7C">
            <w:pPr>
              <w:spacing w:line="240" w:lineRule="auto"/>
              <w:ind w:right="-10"/>
              <w:jc w:val="right"/>
              <w:rPr>
                <w:rFonts w:ascii="Browallia New" w:hAnsi="Browallia New" w:cs="Browallia New"/>
                <w:sz w:val="28"/>
                <w:szCs w:val="28"/>
                <w:lang w:val="en-GB"/>
              </w:rPr>
            </w:pPr>
            <w:r w:rsidRPr="005C688C">
              <w:rPr>
                <w:rFonts w:ascii="Browallia New" w:hAnsi="Browallia New" w:cs="Browallia New"/>
                <w:sz w:val="28"/>
                <w:szCs w:val="28"/>
              </w:rPr>
              <w:t xml:space="preserve">     </w:t>
            </w:r>
            <w:r w:rsidRPr="005C688C">
              <w:rPr>
                <w:rFonts w:ascii="Browallia New" w:hAnsi="Browallia New" w:cs="Browallia New"/>
                <w:sz w:val="28"/>
                <w:szCs w:val="28"/>
                <w:cs/>
                <w:lang w:val="en-GB"/>
              </w:rPr>
              <w:t>-</w:t>
            </w:r>
          </w:p>
        </w:tc>
      </w:tr>
      <w:tr w:rsidR="00707E7C" w:rsidRPr="00B737D5" w14:paraId="1FC0C6D8" w14:textId="77777777" w:rsidTr="002E6CE8">
        <w:tc>
          <w:tcPr>
            <w:tcW w:w="3625" w:type="dxa"/>
          </w:tcPr>
          <w:p w14:paraId="062DB6E2"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สุทธิ</w:t>
            </w:r>
          </w:p>
        </w:tc>
        <w:tc>
          <w:tcPr>
            <w:tcW w:w="1197" w:type="dxa"/>
            <w:tcBorders>
              <w:top w:val="single" w:sz="4" w:space="0" w:color="auto"/>
              <w:bottom w:val="single" w:sz="12" w:space="0" w:color="auto"/>
            </w:tcBorders>
            <w:shd w:val="clear" w:color="auto" w:fill="auto"/>
          </w:tcPr>
          <w:p w14:paraId="22CD9FD8" w14:textId="60ECAF03" w:rsidR="00707E7C" w:rsidRPr="00DA7CAF" w:rsidRDefault="00BE0189" w:rsidP="00707E7C">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1</w:t>
            </w:r>
            <w:r w:rsidR="00BA20D6">
              <w:rPr>
                <w:rFonts w:ascii="Browallia New" w:hAnsi="Browallia New" w:cs="Browallia New"/>
                <w:sz w:val="28"/>
                <w:szCs w:val="28"/>
              </w:rPr>
              <w:t>8,760</w:t>
            </w:r>
          </w:p>
        </w:tc>
        <w:tc>
          <w:tcPr>
            <w:tcW w:w="236" w:type="dxa"/>
          </w:tcPr>
          <w:p w14:paraId="4579ED99"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tcPr>
          <w:p w14:paraId="719CCF09" w14:textId="136A5477" w:rsidR="00707E7C" w:rsidRPr="00B737D5"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25,522</w:t>
            </w:r>
          </w:p>
        </w:tc>
        <w:tc>
          <w:tcPr>
            <w:tcW w:w="236" w:type="dxa"/>
          </w:tcPr>
          <w:p w14:paraId="27BF7EE9"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top w:val="single" w:sz="4" w:space="0" w:color="auto"/>
              <w:bottom w:val="single" w:sz="12" w:space="0" w:color="auto"/>
            </w:tcBorders>
          </w:tcPr>
          <w:p w14:paraId="7874872F" w14:textId="1A7657F1" w:rsidR="00707E7C" w:rsidRPr="00761EA0" w:rsidRDefault="0016132A" w:rsidP="00707E7C">
            <w:pPr>
              <w:pStyle w:val="acctfourfigures"/>
              <w:tabs>
                <w:tab w:val="clear" w:pos="765"/>
              </w:tabs>
              <w:spacing w:line="240" w:lineRule="auto"/>
              <w:jc w:val="right"/>
              <w:rPr>
                <w:rFonts w:ascii="Browallia New" w:hAnsi="Browallia New" w:cs="Browallia New"/>
                <w:sz w:val="28"/>
                <w:szCs w:val="28"/>
                <w:lang w:bidi="th-TH"/>
              </w:rPr>
            </w:pPr>
            <w:r>
              <w:rPr>
                <w:rFonts w:ascii="Browallia New" w:hAnsi="Browallia New" w:cs="Browallia New"/>
                <w:sz w:val="28"/>
                <w:szCs w:val="28"/>
                <w:lang w:bidi="th-TH"/>
              </w:rPr>
              <w:t>1,669</w:t>
            </w:r>
          </w:p>
        </w:tc>
        <w:tc>
          <w:tcPr>
            <w:tcW w:w="236" w:type="dxa"/>
          </w:tcPr>
          <w:p w14:paraId="29730E69" w14:textId="77777777" w:rsidR="00707E7C" w:rsidRPr="00B737D5" w:rsidRDefault="00707E7C" w:rsidP="0070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tcBorders>
              <w:top w:val="single" w:sz="4" w:space="0" w:color="auto"/>
              <w:bottom w:val="single" w:sz="12" w:space="0" w:color="auto"/>
            </w:tcBorders>
          </w:tcPr>
          <w:p w14:paraId="3DFCA132" w14:textId="383131CB" w:rsidR="00707E7C" w:rsidRPr="00B737D5" w:rsidRDefault="00707E7C" w:rsidP="00707E7C">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rPr>
              <w:t xml:space="preserve">2,740   </w:t>
            </w:r>
          </w:p>
        </w:tc>
      </w:tr>
    </w:tbl>
    <w:p w14:paraId="68BD11FF" w14:textId="77777777" w:rsidR="000865DA" w:rsidRDefault="000865DA" w:rsidP="009C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1245CE66" w14:textId="5C430988" w:rsidR="00D11D07" w:rsidRPr="00B737D5" w:rsidRDefault="00D11D07" w:rsidP="00D11D07">
      <w:pPr>
        <w:pStyle w:val="a3"/>
        <w:tabs>
          <w:tab w:val="clear" w:pos="1080"/>
        </w:tabs>
        <w:ind w:left="426"/>
        <w:jc w:val="thaiDistribute"/>
        <w:rPr>
          <w:rFonts w:ascii="Browallia New" w:hAnsi="Browallia New" w:cs="Browallia New"/>
          <w:sz w:val="28"/>
          <w:szCs w:val="28"/>
          <w:cs/>
        </w:rPr>
      </w:pPr>
      <w:r w:rsidRPr="00B737D5">
        <w:rPr>
          <w:rFonts w:ascii="Browallia New" w:hAnsi="Browallia New" w:cs="Browallia New"/>
          <w:sz w:val="28"/>
          <w:szCs w:val="28"/>
          <w:cs/>
        </w:rPr>
        <w:t xml:space="preserve">การเปลี่ยนแปลงของค่าเผื่อผลขาดทุนด้านเครดิตที่คาดว่าจะเกิดขึ้น </w:t>
      </w:r>
      <w:r w:rsidR="00E47A30">
        <w:rPr>
          <w:rFonts w:ascii="Browallia New" w:hAnsi="Browallia New" w:cs="Browallia New" w:hint="cs"/>
          <w:sz w:val="28"/>
          <w:szCs w:val="28"/>
          <w:cs/>
        </w:rPr>
        <w:t>-</w:t>
      </w:r>
      <w:r w:rsidRPr="00B737D5">
        <w:rPr>
          <w:rFonts w:ascii="Browallia New" w:hAnsi="Browallia New" w:cs="Browallia New"/>
          <w:sz w:val="28"/>
          <w:szCs w:val="28"/>
          <w:cs/>
        </w:rPr>
        <w:t xml:space="preserve"> </w:t>
      </w:r>
      <w:r w:rsidRPr="000865DA">
        <w:rPr>
          <w:rFonts w:ascii="Browallia New" w:hAnsi="Browallia New" w:cs="Browallia New"/>
          <w:sz w:val="28"/>
          <w:szCs w:val="28"/>
          <w:cs/>
        </w:rPr>
        <w:t>ลูกหนี้</w:t>
      </w:r>
      <w:r w:rsidR="00A36376">
        <w:rPr>
          <w:rFonts w:ascii="Browallia New" w:hAnsi="Browallia New" w:cs="Browallia New" w:hint="cs"/>
          <w:sz w:val="28"/>
          <w:szCs w:val="28"/>
          <w:cs/>
        </w:rPr>
        <w:t>อื่น</w:t>
      </w:r>
      <w:r w:rsidR="00EA3EBC">
        <w:rPr>
          <w:rFonts w:ascii="Browallia New" w:hAnsi="Browallia New" w:cs="Browallia New" w:hint="cs"/>
          <w:sz w:val="28"/>
          <w:szCs w:val="28"/>
          <w:cs/>
        </w:rPr>
        <w:t>ส</w:t>
      </w:r>
      <w:r w:rsidR="00813499">
        <w:rPr>
          <w:rFonts w:ascii="Browallia New" w:hAnsi="Browallia New" w:cs="Browallia New" w:hint="cs"/>
          <w:sz w:val="28"/>
          <w:szCs w:val="28"/>
          <w:cs/>
        </w:rPr>
        <w:t>ำหรับลูก</w:t>
      </w:r>
      <w:r w:rsidR="000D079A">
        <w:rPr>
          <w:rFonts w:ascii="Browallia New" w:hAnsi="Browallia New" w:cs="Browallia New" w:hint="cs"/>
          <w:sz w:val="28"/>
          <w:szCs w:val="28"/>
          <w:cs/>
        </w:rPr>
        <w:t>ค้าทั่วไป</w:t>
      </w:r>
      <w:r w:rsidR="004D776C">
        <w:rPr>
          <w:rFonts w:ascii="Browallia New" w:hAnsi="Browallia New" w:cs="Browallia New" w:hint="cs"/>
          <w:sz w:val="28"/>
          <w:szCs w:val="28"/>
          <w:cs/>
        </w:rPr>
        <w:t xml:space="preserve"> </w:t>
      </w:r>
      <w:r w:rsidR="00A03489" w:rsidRPr="00A03489">
        <w:rPr>
          <w:rFonts w:ascii="Browallia New" w:hAnsi="Browallia New" w:cs="Browallia New"/>
          <w:sz w:val="28"/>
          <w:szCs w:val="28"/>
          <w:cs/>
        </w:rPr>
        <w:t>สำหรับงวด</w:t>
      </w:r>
      <w:r w:rsidR="00ED26BF">
        <w:rPr>
          <w:rFonts w:ascii="Browallia New" w:hAnsi="Browallia New" w:cs="Browallia New"/>
          <w:sz w:val="28"/>
          <w:szCs w:val="28"/>
          <w:cs/>
        </w:rPr>
        <w:br/>
      </w:r>
      <w:r w:rsidR="00A03489" w:rsidRPr="00A03489">
        <w:rPr>
          <w:rFonts w:ascii="Browallia New" w:hAnsi="Browallia New" w:cs="Browallia New" w:hint="cs"/>
          <w:sz w:val="28"/>
          <w:szCs w:val="28"/>
          <w:cs/>
        </w:rPr>
        <w:t>หก</w:t>
      </w:r>
      <w:r w:rsidR="00A03489" w:rsidRPr="00A03489">
        <w:rPr>
          <w:rFonts w:ascii="Browallia New" w:hAnsi="Browallia New" w:cs="Browallia New"/>
          <w:sz w:val="28"/>
          <w:szCs w:val="28"/>
          <w:cs/>
        </w:rPr>
        <w:t>เดือนสิ้นสุดวันที่</w:t>
      </w:r>
      <w:r w:rsidR="00A03489" w:rsidRPr="00A03489">
        <w:rPr>
          <w:rFonts w:ascii="Browallia New" w:hAnsi="Browallia New" w:cs="Browallia New" w:hint="cs"/>
          <w:sz w:val="28"/>
          <w:szCs w:val="28"/>
          <w:cs/>
        </w:rPr>
        <w:t xml:space="preserve"> </w:t>
      </w:r>
      <w:r w:rsidR="005D06FA" w:rsidRPr="005D06FA">
        <w:rPr>
          <w:rFonts w:ascii="Browallia New" w:hAnsi="Browallia New" w:cs="Browallia New"/>
          <w:sz w:val="28"/>
          <w:szCs w:val="28"/>
          <w:lang w:val="en-US"/>
        </w:rPr>
        <w:t>30</w:t>
      </w:r>
      <w:r w:rsidR="005D06FA" w:rsidRPr="005D06FA">
        <w:rPr>
          <w:rFonts w:ascii="Browallia New" w:hAnsi="Browallia New" w:cs="Browallia New" w:hint="cs"/>
          <w:sz w:val="28"/>
          <w:szCs w:val="28"/>
          <w:cs/>
        </w:rPr>
        <w:t xml:space="preserve"> มิถุนายน</w:t>
      </w:r>
      <w:r w:rsidR="005D06FA">
        <w:rPr>
          <w:rFonts w:ascii="Browallia New" w:hAnsi="Browallia New" w:cs="Browallia New" w:hint="cs"/>
          <w:sz w:val="28"/>
          <w:szCs w:val="28"/>
          <w:cs/>
        </w:rPr>
        <w:t xml:space="preserve"> </w:t>
      </w:r>
      <w:r w:rsidRPr="00B737D5">
        <w:rPr>
          <w:rFonts w:ascii="Browallia New" w:hAnsi="Browallia New" w:cs="Browallia New"/>
          <w:sz w:val="28"/>
          <w:szCs w:val="28"/>
        </w:rPr>
        <w:t>256</w:t>
      </w:r>
      <w:r>
        <w:rPr>
          <w:rFonts w:ascii="Browallia New" w:hAnsi="Browallia New" w:cs="Browallia New"/>
          <w:sz w:val="28"/>
          <w:szCs w:val="28"/>
        </w:rPr>
        <w:t>6</w:t>
      </w:r>
      <w:r w:rsidRPr="00B737D5">
        <w:rPr>
          <w:rFonts w:ascii="Browallia New" w:hAnsi="Browallia New" w:cs="Browallia New"/>
          <w:sz w:val="28"/>
          <w:szCs w:val="28"/>
          <w:lang w:val="en-US"/>
        </w:rPr>
        <w:t xml:space="preserve"> </w:t>
      </w:r>
      <w:r w:rsidRPr="00B737D5">
        <w:rPr>
          <w:rFonts w:ascii="Browallia New" w:hAnsi="Browallia New" w:cs="Browallia New"/>
          <w:sz w:val="28"/>
          <w:szCs w:val="28"/>
          <w:cs/>
        </w:rPr>
        <w:t>มีดังนี้</w:t>
      </w:r>
    </w:p>
    <w:p w14:paraId="2CCEBD6D" w14:textId="77777777" w:rsidR="00D11D07" w:rsidRDefault="00D11D07" w:rsidP="0008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034" w:type="dxa"/>
        <w:tblInd w:w="322" w:type="dxa"/>
        <w:tblBorders>
          <w:bottom w:val="single" w:sz="4" w:space="0" w:color="auto"/>
        </w:tblBorders>
        <w:tblLook w:val="00A0" w:firstRow="1" w:lastRow="0" w:firstColumn="1" w:lastColumn="0" w:noHBand="0" w:noVBand="0"/>
      </w:tblPr>
      <w:tblGrid>
        <w:gridCol w:w="6766"/>
        <w:gridCol w:w="2268"/>
      </w:tblGrid>
      <w:tr w:rsidR="00D11D07" w:rsidRPr="00B737D5" w14:paraId="2E80511E" w14:textId="77777777" w:rsidTr="00CD09DA">
        <w:trPr>
          <w:trHeight w:val="289"/>
        </w:trPr>
        <w:tc>
          <w:tcPr>
            <w:tcW w:w="6766" w:type="dxa"/>
            <w:noWrap/>
            <w:vAlign w:val="bottom"/>
          </w:tcPr>
          <w:p w14:paraId="4B2B96BC" w14:textId="77777777" w:rsidR="00D11D07" w:rsidRPr="00B737D5" w:rsidRDefault="00D11D07">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nil"/>
            </w:tcBorders>
          </w:tcPr>
          <w:p w14:paraId="62428F4C" w14:textId="77777777" w:rsidR="00D11D07" w:rsidRPr="00B737D5" w:rsidRDefault="00D11D07">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D11D07" w:rsidRPr="00B737D5" w14:paraId="7CF136AD" w14:textId="77777777" w:rsidTr="00CD09DA">
        <w:trPr>
          <w:trHeight w:val="289"/>
        </w:trPr>
        <w:tc>
          <w:tcPr>
            <w:tcW w:w="6766" w:type="dxa"/>
            <w:noWrap/>
            <w:vAlign w:val="bottom"/>
          </w:tcPr>
          <w:p w14:paraId="0BB4C511" w14:textId="77777777" w:rsidR="00D11D07" w:rsidRPr="00B737D5" w:rsidRDefault="00D11D07">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single" w:sz="4" w:space="0" w:color="auto"/>
            </w:tcBorders>
            <w:vAlign w:val="bottom"/>
          </w:tcPr>
          <w:p w14:paraId="30F8D67F" w14:textId="77777777" w:rsidR="00D11D07" w:rsidRPr="00B737D5" w:rsidRDefault="00D11D07">
            <w:pPr>
              <w:tabs>
                <w:tab w:val="clear" w:pos="1644"/>
              </w:tabs>
              <w:spacing w:line="240" w:lineRule="auto"/>
              <w:ind w:left="-72" w:right="-108"/>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r>
      <w:tr w:rsidR="00D11D07" w:rsidRPr="00B737D5" w14:paraId="5D3C39E2" w14:textId="77777777" w:rsidTr="00CD09DA">
        <w:trPr>
          <w:trHeight w:val="289"/>
        </w:trPr>
        <w:tc>
          <w:tcPr>
            <w:tcW w:w="6766" w:type="dxa"/>
            <w:noWrap/>
            <w:vAlign w:val="bottom"/>
          </w:tcPr>
          <w:p w14:paraId="4CCB76D2" w14:textId="77777777" w:rsidR="00D11D07" w:rsidRPr="00B737D5" w:rsidRDefault="00D11D07">
            <w:pPr>
              <w:tabs>
                <w:tab w:val="clear" w:pos="1644"/>
              </w:tabs>
              <w:spacing w:line="240" w:lineRule="auto"/>
              <w:ind w:right="38"/>
              <w:jc w:val="right"/>
              <w:rPr>
                <w:rFonts w:ascii="Browallia New" w:hAnsi="Browallia New" w:cs="Browallia New"/>
                <w:sz w:val="28"/>
                <w:szCs w:val="28"/>
              </w:rPr>
            </w:pPr>
          </w:p>
        </w:tc>
        <w:tc>
          <w:tcPr>
            <w:tcW w:w="2268" w:type="dxa"/>
            <w:tcBorders>
              <w:top w:val="single" w:sz="4" w:space="0" w:color="auto"/>
              <w:left w:val="nil"/>
              <w:bottom w:val="nil"/>
            </w:tcBorders>
            <w:vAlign w:val="bottom"/>
          </w:tcPr>
          <w:p w14:paraId="349A2663" w14:textId="77777777" w:rsidR="00D11D07" w:rsidRPr="00B737D5" w:rsidRDefault="00D11D07">
            <w:pPr>
              <w:tabs>
                <w:tab w:val="clear" w:pos="907"/>
                <w:tab w:val="clear" w:pos="1644"/>
                <w:tab w:val="clear" w:pos="1871"/>
              </w:tabs>
              <w:spacing w:line="240" w:lineRule="auto"/>
              <w:ind w:right="40"/>
              <w:jc w:val="right"/>
              <w:rPr>
                <w:rFonts w:ascii="Browallia New" w:hAnsi="Browallia New" w:cs="Browallia New"/>
                <w:sz w:val="28"/>
                <w:szCs w:val="28"/>
              </w:rPr>
            </w:pPr>
          </w:p>
        </w:tc>
      </w:tr>
      <w:tr w:rsidR="00D11D07" w:rsidRPr="00B737D5" w14:paraId="76EB2F75" w14:textId="77777777" w:rsidTr="00CD09DA">
        <w:trPr>
          <w:trHeight w:val="289"/>
        </w:trPr>
        <w:tc>
          <w:tcPr>
            <w:tcW w:w="6766" w:type="dxa"/>
            <w:noWrap/>
            <w:vAlign w:val="bottom"/>
          </w:tcPr>
          <w:p w14:paraId="6A8582AB" w14:textId="35C7B9C1" w:rsidR="00D11D07" w:rsidRPr="00B737D5" w:rsidRDefault="00D11D07">
            <w:pPr>
              <w:tabs>
                <w:tab w:val="clear" w:pos="1644"/>
              </w:tabs>
              <w:spacing w:line="240" w:lineRule="auto"/>
              <w:ind w:right="-140"/>
              <w:rPr>
                <w:rFonts w:ascii="Browallia New" w:hAnsi="Browallia New" w:cs="Browallia New"/>
                <w:sz w:val="28"/>
                <w:szCs w:val="28"/>
              </w:rPr>
            </w:pPr>
            <w:r w:rsidRPr="00B737D5">
              <w:rPr>
                <w:rFonts w:ascii="Browallia New" w:hAnsi="Browallia New" w:cs="Browallia New"/>
                <w:sz w:val="28"/>
                <w:szCs w:val="28"/>
                <w:cs/>
              </w:rPr>
              <w:t xml:space="preserve">ยอดคงเหลือ ณ วันที่ </w:t>
            </w:r>
            <w:r w:rsidRPr="00B737D5">
              <w:rPr>
                <w:rFonts w:ascii="Browallia New" w:hAnsi="Browallia New" w:cs="Browallia New"/>
                <w:sz w:val="28"/>
                <w:szCs w:val="28"/>
              </w:rPr>
              <w:t>1</w:t>
            </w:r>
            <w:r w:rsidRPr="00B737D5">
              <w:rPr>
                <w:rFonts w:ascii="Browallia New" w:hAnsi="Browallia New" w:cs="Browallia New"/>
                <w:sz w:val="28"/>
                <w:szCs w:val="28"/>
                <w:cs/>
              </w:rPr>
              <w:t xml:space="preserve"> มกราคม </w:t>
            </w:r>
            <w:r w:rsidRPr="00B737D5">
              <w:rPr>
                <w:rFonts w:ascii="Browallia New" w:hAnsi="Browallia New" w:cs="Browallia New"/>
                <w:sz w:val="28"/>
                <w:szCs w:val="28"/>
              </w:rPr>
              <w:t>256</w:t>
            </w:r>
            <w:r>
              <w:rPr>
                <w:rFonts w:ascii="Browallia New" w:hAnsi="Browallia New" w:cs="Browallia New" w:hint="cs"/>
                <w:sz w:val="28"/>
                <w:szCs w:val="28"/>
                <w:cs/>
              </w:rPr>
              <w:t>6</w:t>
            </w:r>
          </w:p>
        </w:tc>
        <w:tc>
          <w:tcPr>
            <w:tcW w:w="2268" w:type="dxa"/>
            <w:tcBorders>
              <w:top w:val="nil"/>
              <w:left w:val="nil"/>
              <w:bottom w:val="nil"/>
            </w:tcBorders>
            <w:vAlign w:val="bottom"/>
          </w:tcPr>
          <w:p w14:paraId="1EF2C5B8" w14:textId="242828FD" w:rsidR="00D11D07" w:rsidRPr="00F01C53" w:rsidRDefault="00DE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cs/>
              </w:rPr>
            </w:pPr>
            <w:r w:rsidRPr="00F01C53">
              <w:rPr>
                <w:rFonts w:ascii="Browallia New" w:hAnsi="Browallia New" w:cs="Browallia New"/>
                <w:noProof/>
                <w:sz w:val="28"/>
                <w:szCs w:val="28"/>
              </w:rPr>
              <w:t>36,140</w:t>
            </w:r>
          </w:p>
        </w:tc>
      </w:tr>
      <w:tr w:rsidR="00D11D07" w:rsidRPr="00B737D5" w14:paraId="1EF967CB" w14:textId="77777777" w:rsidTr="00CD09DA">
        <w:trPr>
          <w:trHeight w:val="289"/>
        </w:trPr>
        <w:tc>
          <w:tcPr>
            <w:tcW w:w="6766" w:type="dxa"/>
            <w:noWrap/>
            <w:vAlign w:val="bottom"/>
          </w:tcPr>
          <w:p w14:paraId="37889710" w14:textId="77777777" w:rsidR="00D11D07" w:rsidRPr="00793B8F" w:rsidRDefault="00D11D07">
            <w:pPr>
              <w:tabs>
                <w:tab w:val="clear" w:pos="3515"/>
                <w:tab w:val="left" w:pos="2727"/>
              </w:tabs>
              <w:spacing w:line="240" w:lineRule="auto"/>
              <w:ind w:left="317" w:right="144" w:hanging="317"/>
              <w:rPr>
                <w:rFonts w:ascii="Browallia New" w:hAnsi="Browallia New" w:cs="Browallia New"/>
                <w:sz w:val="28"/>
                <w:szCs w:val="28"/>
                <w:cs/>
              </w:rPr>
            </w:pPr>
            <w:r w:rsidRPr="00793B8F">
              <w:rPr>
                <w:rFonts w:ascii="Browallia New" w:hAnsi="Browallia New" w:cs="Browallia New"/>
                <w:sz w:val="28"/>
                <w:szCs w:val="28"/>
                <w:cs/>
              </w:rPr>
              <w:t>ตั้งค่าเผื่อเพิ่มในระหว่าง</w:t>
            </w:r>
            <w:r w:rsidRPr="00793B8F">
              <w:rPr>
                <w:rFonts w:ascii="Browallia New" w:hAnsi="Browallia New" w:cs="Browallia New" w:hint="cs"/>
                <w:sz w:val="28"/>
                <w:szCs w:val="28"/>
                <w:cs/>
              </w:rPr>
              <w:t>งวด</w:t>
            </w:r>
          </w:p>
        </w:tc>
        <w:tc>
          <w:tcPr>
            <w:tcW w:w="2268" w:type="dxa"/>
            <w:tcBorders>
              <w:top w:val="nil"/>
              <w:left w:val="nil"/>
            </w:tcBorders>
          </w:tcPr>
          <w:p w14:paraId="0E180886" w14:textId="3CEFBA76" w:rsidR="00D11D07" w:rsidRPr="00F01C53" w:rsidRDefault="00BF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3,2</w:t>
            </w:r>
            <w:r w:rsidR="00BD161B">
              <w:rPr>
                <w:rFonts w:ascii="Browallia New" w:hAnsi="Browallia New" w:cs="Browallia New"/>
                <w:sz w:val="28"/>
                <w:szCs w:val="28"/>
              </w:rPr>
              <w:t>60</w:t>
            </w:r>
          </w:p>
        </w:tc>
      </w:tr>
      <w:tr w:rsidR="00D11D07" w:rsidRPr="00B737D5" w14:paraId="16EE3461" w14:textId="77777777" w:rsidTr="00CD09DA">
        <w:trPr>
          <w:trHeight w:val="289"/>
        </w:trPr>
        <w:tc>
          <w:tcPr>
            <w:tcW w:w="6766" w:type="dxa"/>
            <w:noWrap/>
            <w:vAlign w:val="bottom"/>
          </w:tcPr>
          <w:p w14:paraId="610FAABD" w14:textId="77777777" w:rsidR="00D11D07" w:rsidRPr="00793B8F" w:rsidRDefault="00D11D07">
            <w:pPr>
              <w:tabs>
                <w:tab w:val="clear" w:pos="3515"/>
                <w:tab w:val="left" w:pos="2727"/>
              </w:tabs>
              <w:spacing w:line="240" w:lineRule="auto"/>
              <w:ind w:left="317" w:right="144" w:hanging="317"/>
              <w:rPr>
                <w:rFonts w:ascii="Browallia New" w:hAnsi="Browallia New" w:cs="Browallia New"/>
                <w:sz w:val="28"/>
                <w:szCs w:val="28"/>
                <w:cs/>
              </w:rPr>
            </w:pPr>
            <w:r>
              <w:rPr>
                <w:rFonts w:ascii="Browallia New" w:hAnsi="Browallia New" w:cs="Browallia New" w:hint="cs"/>
                <w:sz w:val="28"/>
                <w:szCs w:val="28"/>
                <w:cs/>
              </w:rPr>
              <w:t>กลับรายการและตัดบัญชีในระหว่างงวด</w:t>
            </w:r>
          </w:p>
        </w:tc>
        <w:tc>
          <w:tcPr>
            <w:tcW w:w="2268" w:type="dxa"/>
            <w:tcBorders>
              <w:top w:val="nil"/>
              <w:left w:val="nil"/>
            </w:tcBorders>
          </w:tcPr>
          <w:p w14:paraId="31160641" w14:textId="68FA5847" w:rsidR="00D11D07" w:rsidRPr="00F01C53" w:rsidRDefault="001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w:t>
            </w:r>
            <w:r w:rsidR="00BD161B">
              <w:rPr>
                <w:rFonts w:ascii="Browallia New" w:hAnsi="Browallia New" w:cs="Browallia New"/>
                <w:sz w:val="28"/>
                <w:szCs w:val="28"/>
              </w:rPr>
              <w:t>434</w:t>
            </w:r>
            <w:r w:rsidR="00F10517">
              <w:rPr>
                <w:rFonts w:ascii="Browallia New" w:hAnsi="Browallia New" w:cs="Browallia New"/>
                <w:sz w:val="28"/>
                <w:szCs w:val="28"/>
              </w:rPr>
              <w:t>)</w:t>
            </w:r>
          </w:p>
        </w:tc>
      </w:tr>
      <w:tr w:rsidR="00D11D07" w:rsidRPr="00B737D5" w14:paraId="639A50D6" w14:textId="77777777" w:rsidTr="00CD09DA">
        <w:trPr>
          <w:trHeight w:val="289"/>
        </w:trPr>
        <w:tc>
          <w:tcPr>
            <w:tcW w:w="6766" w:type="dxa"/>
            <w:tcBorders>
              <w:bottom w:val="nil"/>
            </w:tcBorders>
            <w:noWrap/>
            <w:vAlign w:val="bottom"/>
          </w:tcPr>
          <w:p w14:paraId="4B5C352B" w14:textId="6C091694" w:rsidR="00D11D07" w:rsidRPr="00B737D5" w:rsidRDefault="00D11D07">
            <w:pPr>
              <w:tabs>
                <w:tab w:val="clear" w:pos="1644"/>
              </w:tabs>
              <w:spacing w:line="240" w:lineRule="auto"/>
              <w:ind w:right="38"/>
              <w:rPr>
                <w:rFonts w:ascii="Browallia New" w:hAnsi="Browallia New" w:cs="Browallia New"/>
                <w:sz w:val="28"/>
                <w:szCs w:val="28"/>
                <w:cs/>
              </w:rPr>
            </w:pPr>
            <w:r w:rsidRPr="00B737D5">
              <w:rPr>
                <w:rFonts w:ascii="Browallia New" w:hAnsi="Browallia New" w:cs="Browallia New"/>
                <w:sz w:val="28"/>
                <w:szCs w:val="28"/>
                <w:cs/>
              </w:rPr>
              <w:t xml:space="preserve">ยอดคงเหลือ ณ วันที่ </w:t>
            </w:r>
            <w:r w:rsidR="005D06FA" w:rsidRPr="005D06FA">
              <w:rPr>
                <w:rFonts w:ascii="Browallia New" w:hAnsi="Browallia New" w:cs="Browallia New"/>
                <w:sz w:val="28"/>
                <w:szCs w:val="28"/>
              </w:rPr>
              <w:t>30</w:t>
            </w:r>
            <w:r w:rsidR="005D06FA" w:rsidRPr="005D06FA">
              <w:rPr>
                <w:rFonts w:ascii="Browallia New" w:hAnsi="Browallia New" w:cs="Browallia New" w:hint="cs"/>
                <w:sz w:val="28"/>
                <w:szCs w:val="28"/>
                <w:cs/>
              </w:rPr>
              <w:t xml:space="preserve"> มิถุนายน</w:t>
            </w:r>
            <w:r w:rsidR="00A03489">
              <w:rPr>
                <w:rFonts w:ascii="Browallia New" w:hAnsi="Browallia New" w:cs="Browallia New"/>
                <w:sz w:val="28"/>
                <w:szCs w:val="28"/>
              </w:rPr>
              <w:t xml:space="preserve"> </w:t>
            </w:r>
            <w:r w:rsidRPr="00B737D5">
              <w:rPr>
                <w:rFonts w:ascii="Browallia New" w:hAnsi="Browallia New" w:cs="Browallia New"/>
                <w:sz w:val="28"/>
                <w:szCs w:val="28"/>
              </w:rPr>
              <w:t>256</w:t>
            </w:r>
            <w:r>
              <w:rPr>
                <w:rFonts w:ascii="Browallia New" w:hAnsi="Browallia New" w:cs="Browallia New"/>
                <w:sz w:val="28"/>
                <w:szCs w:val="28"/>
              </w:rPr>
              <w:t>6</w:t>
            </w:r>
          </w:p>
        </w:tc>
        <w:tc>
          <w:tcPr>
            <w:tcW w:w="2268" w:type="dxa"/>
            <w:tcBorders>
              <w:top w:val="single" w:sz="4" w:space="0" w:color="auto"/>
              <w:left w:val="nil"/>
              <w:bottom w:val="single" w:sz="12" w:space="0" w:color="auto"/>
            </w:tcBorders>
          </w:tcPr>
          <w:p w14:paraId="2B709AD9" w14:textId="70ABCB4C" w:rsidR="00D11D07" w:rsidRPr="00F01C53" w:rsidRDefault="004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3</w:t>
            </w:r>
            <w:r w:rsidR="00F10517">
              <w:rPr>
                <w:rFonts w:ascii="Browallia New" w:hAnsi="Browallia New" w:cs="Browallia New"/>
                <w:sz w:val="28"/>
                <w:szCs w:val="28"/>
              </w:rPr>
              <w:t>8,966</w:t>
            </w:r>
          </w:p>
        </w:tc>
      </w:tr>
    </w:tbl>
    <w:p w14:paraId="4FE5A3A2" w14:textId="77777777" w:rsidR="0001010C" w:rsidRDefault="0001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254CD4F1" w14:textId="741B219E" w:rsidR="00DC59AD" w:rsidRPr="00B737D5" w:rsidRDefault="006971B8" w:rsidP="00553E7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 xml:space="preserve">เงินให้กู้ยืมและดอกเบี้ยค้างรับ </w:t>
      </w:r>
      <w:r w:rsidR="009C1D22" w:rsidRPr="00B737D5">
        <w:rPr>
          <w:rFonts w:ascii="Browallia New" w:hAnsi="Browallia New" w:cs="Browallia New"/>
          <w:b/>
          <w:bCs/>
          <w:sz w:val="28"/>
          <w:szCs w:val="28"/>
          <w:lang w:val="en-GB"/>
        </w:rPr>
        <w:t>-</w:t>
      </w:r>
      <w:r w:rsidRPr="00B737D5">
        <w:rPr>
          <w:rFonts w:ascii="Browallia New" w:hAnsi="Browallia New" w:cs="Browallia New"/>
          <w:b/>
          <w:bCs/>
          <w:sz w:val="28"/>
          <w:szCs w:val="28"/>
          <w:lang w:val="en-GB"/>
        </w:rPr>
        <w:t xml:space="preserve"> </w:t>
      </w:r>
      <w:r w:rsidRPr="00B737D5">
        <w:rPr>
          <w:rFonts w:ascii="Browallia New" w:hAnsi="Browallia New" w:cs="Browallia New"/>
          <w:b/>
          <w:bCs/>
          <w:sz w:val="28"/>
          <w:szCs w:val="28"/>
          <w:cs/>
          <w:lang w:val="en-GB"/>
        </w:rPr>
        <w:t>บุคคลและบริษัทอื่น</w:t>
      </w:r>
    </w:p>
    <w:p w14:paraId="28BE3E65" w14:textId="77777777" w:rsidR="00B82210" w:rsidRPr="009E7BE9"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4"/>
          <w:szCs w:val="24"/>
        </w:rPr>
      </w:pPr>
    </w:p>
    <w:tbl>
      <w:tblPr>
        <w:tblW w:w="9095" w:type="dxa"/>
        <w:tblInd w:w="261" w:type="dxa"/>
        <w:tblLayout w:type="fixed"/>
        <w:tblLook w:val="0000" w:firstRow="0" w:lastRow="0" w:firstColumn="0" w:lastColumn="0" w:noHBand="0" w:noVBand="0"/>
      </w:tblPr>
      <w:tblGrid>
        <w:gridCol w:w="3708"/>
        <w:gridCol w:w="1134"/>
        <w:gridCol w:w="284"/>
        <w:gridCol w:w="1134"/>
        <w:gridCol w:w="283"/>
        <w:gridCol w:w="1134"/>
        <w:gridCol w:w="284"/>
        <w:gridCol w:w="1134"/>
      </w:tblGrid>
      <w:tr w:rsidR="006971B8" w:rsidRPr="00B737D5" w14:paraId="64EEB5FB" w14:textId="77777777" w:rsidTr="00ED26BF">
        <w:tc>
          <w:tcPr>
            <w:tcW w:w="3708" w:type="dxa"/>
          </w:tcPr>
          <w:p w14:paraId="068D5A82"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B737D5">
              <w:rPr>
                <w:rFonts w:ascii="Browallia New" w:hAnsi="Browallia New" w:cs="Browallia New"/>
                <w:sz w:val="28"/>
                <w:szCs w:val="28"/>
              </w:rPr>
              <w:tab/>
            </w:r>
          </w:p>
        </w:tc>
        <w:tc>
          <w:tcPr>
            <w:tcW w:w="5387" w:type="dxa"/>
            <w:gridSpan w:val="7"/>
          </w:tcPr>
          <w:p w14:paraId="77D5ECEA" w14:textId="77777777" w:rsidR="006971B8" w:rsidRPr="00B737D5" w:rsidRDefault="006971B8" w:rsidP="001B4041">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6971B8" w:rsidRPr="00B737D5" w14:paraId="38A38173" w14:textId="77777777" w:rsidTr="00ED26BF">
        <w:tc>
          <w:tcPr>
            <w:tcW w:w="3708" w:type="dxa"/>
          </w:tcPr>
          <w:p w14:paraId="34C84A75"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02DD300B"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83" w:type="dxa"/>
          </w:tcPr>
          <w:p w14:paraId="7A88B8AF"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52" w:type="dxa"/>
            <w:gridSpan w:val="3"/>
            <w:tcBorders>
              <w:bottom w:val="single" w:sz="4" w:space="0" w:color="auto"/>
            </w:tcBorders>
          </w:tcPr>
          <w:p w14:paraId="6A221599"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2B308E" w:rsidRPr="00B737D5" w14:paraId="7965F859" w14:textId="77777777" w:rsidTr="00ED26BF">
        <w:tc>
          <w:tcPr>
            <w:tcW w:w="3708" w:type="dxa"/>
          </w:tcPr>
          <w:p w14:paraId="73A9DDB5" w14:textId="77777777" w:rsidR="002B308E" w:rsidRPr="00B737D5" w:rsidRDefault="002B308E" w:rsidP="002B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56AB6D27" w14:textId="791D4C7A" w:rsidR="002B308E" w:rsidRPr="00B737D5" w:rsidRDefault="00AA75FC" w:rsidP="002B308E">
            <w:pPr>
              <w:tabs>
                <w:tab w:val="clear" w:pos="907"/>
              </w:tabs>
              <w:spacing w:line="240" w:lineRule="auto"/>
              <w:ind w:left="-108" w:right="-108"/>
              <w:jc w:val="center"/>
              <w:rPr>
                <w:rFonts w:ascii="Browallia New" w:hAnsi="Browallia New" w:cs="Browallia New"/>
                <w:sz w:val="28"/>
                <w:szCs w:val="28"/>
                <w:lang w:val="en-GB"/>
              </w:rPr>
            </w:pPr>
            <w:r w:rsidRPr="00AA75FC">
              <w:rPr>
                <w:rFonts w:ascii="Browallia New" w:hAnsi="Browallia New" w:cs="Browallia New"/>
                <w:sz w:val="28"/>
                <w:szCs w:val="28"/>
              </w:rPr>
              <w:t>30</w:t>
            </w:r>
            <w:r w:rsidRPr="00AA75FC">
              <w:rPr>
                <w:rFonts w:ascii="Browallia New" w:hAnsi="Browallia New" w:cs="Browallia New" w:hint="cs"/>
                <w:sz w:val="28"/>
                <w:szCs w:val="28"/>
                <w:cs/>
              </w:rPr>
              <w:t xml:space="preserve"> มิถุนายน</w:t>
            </w:r>
            <w:r w:rsidR="002B308E" w:rsidRPr="00B737D5">
              <w:rPr>
                <w:rFonts w:ascii="Browallia New" w:hAnsi="Browallia New" w:cs="Browallia New"/>
                <w:sz w:val="28"/>
                <w:szCs w:val="28"/>
              </w:rPr>
              <w:t>256</w:t>
            </w:r>
            <w:r w:rsidR="002B308E">
              <w:rPr>
                <w:rFonts w:ascii="Browallia New" w:hAnsi="Browallia New" w:cs="Browallia New"/>
                <w:sz w:val="28"/>
                <w:szCs w:val="28"/>
              </w:rPr>
              <w:t>6</w:t>
            </w:r>
          </w:p>
        </w:tc>
        <w:tc>
          <w:tcPr>
            <w:tcW w:w="284" w:type="dxa"/>
            <w:tcBorders>
              <w:top w:val="single" w:sz="4" w:space="0" w:color="auto"/>
            </w:tcBorders>
            <w:vAlign w:val="bottom"/>
          </w:tcPr>
          <w:p w14:paraId="09874983" w14:textId="77777777" w:rsidR="002B308E" w:rsidRPr="00B737D5" w:rsidRDefault="002B308E" w:rsidP="002B308E">
            <w:pPr>
              <w:tabs>
                <w:tab w:val="clear" w:pos="907"/>
              </w:tabs>
              <w:spacing w:line="240" w:lineRule="auto"/>
              <w:ind w:left="-108" w:right="-108"/>
              <w:jc w:val="center"/>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261BDFFD" w14:textId="7307CA59" w:rsidR="002B308E" w:rsidRPr="00B737D5" w:rsidRDefault="002B308E" w:rsidP="002B308E">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c>
          <w:tcPr>
            <w:tcW w:w="283" w:type="dxa"/>
          </w:tcPr>
          <w:p w14:paraId="166CA5A2" w14:textId="77777777" w:rsidR="002B308E" w:rsidRPr="00B737D5" w:rsidRDefault="002B308E" w:rsidP="002B308E">
            <w:pPr>
              <w:spacing w:line="240" w:lineRule="auto"/>
              <w:ind w:right="-10"/>
              <w:jc w:val="center"/>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611AFE95" w14:textId="72E4C1E7" w:rsidR="002B308E" w:rsidRPr="00B737D5" w:rsidRDefault="00AA75FC" w:rsidP="002B308E">
            <w:pPr>
              <w:tabs>
                <w:tab w:val="clear" w:pos="907"/>
              </w:tabs>
              <w:spacing w:line="240" w:lineRule="auto"/>
              <w:ind w:left="-108" w:right="-108"/>
              <w:jc w:val="center"/>
              <w:rPr>
                <w:rFonts w:ascii="Browallia New" w:hAnsi="Browallia New" w:cs="Browallia New"/>
                <w:sz w:val="28"/>
                <w:szCs w:val="28"/>
                <w:lang w:val="en-GB"/>
              </w:rPr>
            </w:pPr>
            <w:r w:rsidRPr="00AA75FC">
              <w:rPr>
                <w:rFonts w:ascii="Browallia New" w:hAnsi="Browallia New" w:cs="Browallia New"/>
                <w:sz w:val="28"/>
                <w:szCs w:val="28"/>
              </w:rPr>
              <w:t>30</w:t>
            </w:r>
            <w:r w:rsidRPr="00AA75FC">
              <w:rPr>
                <w:rFonts w:ascii="Browallia New" w:hAnsi="Browallia New" w:cs="Browallia New" w:hint="cs"/>
                <w:sz w:val="28"/>
                <w:szCs w:val="28"/>
                <w:cs/>
              </w:rPr>
              <w:t xml:space="preserve"> มิถุนายน</w:t>
            </w:r>
            <w:r w:rsidR="002B308E" w:rsidRPr="00B737D5">
              <w:rPr>
                <w:rFonts w:ascii="Browallia New" w:hAnsi="Browallia New" w:cs="Browallia New"/>
                <w:sz w:val="28"/>
                <w:szCs w:val="28"/>
              </w:rPr>
              <w:t>256</w:t>
            </w:r>
            <w:r w:rsidR="002B308E">
              <w:rPr>
                <w:rFonts w:ascii="Browallia New" w:hAnsi="Browallia New" w:cs="Browallia New"/>
                <w:sz w:val="28"/>
                <w:szCs w:val="28"/>
              </w:rPr>
              <w:t>6</w:t>
            </w:r>
          </w:p>
        </w:tc>
        <w:tc>
          <w:tcPr>
            <w:tcW w:w="284" w:type="dxa"/>
            <w:tcBorders>
              <w:top w:val="single" w:sz="4" w:space="0" w:color="auto"/>
            </w:tcBorders>
            <w:vAlign w:val="bottom"/>
          </w:tcPr>
          <w:p w14:paraId="63A585F3" w14:textId="77777777" w:rsidR="002B308E" w:rsidRPr="00B737D5" w:rsidRDefault="002B308E" w:rsidP="002B308E">
            <w:pPr>
              <w:tabs>
                <w:tab w:val="clear" w:pos="907"/>
              </w:tabs>
              <w:spacing w:line="240" w:lineRule="auto"/>
              <w:ind w:left="-108" w:right="-108"/>
              <w:jc w:val="center"/>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6010A3BA" w14:textId="0290F1CA" w:rsidR="002B308E" w:rsidRPr="00B737D5" w:rsidRDefault="002B308E" w:rsidP="002B308E">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r>
      <w:tr w:rsidR="006971B8" w:rsidRPr="00B737D5" w14:paraId="69B54026" w14:textId="77777777" w:rsidTr="00ED26BF">
        <w:trPr>
          <w:trHeight w:val="332"/>
        </w:trPr>
        <w:tc>
          <w:tcPr>
            <w:tcW w:w="3708" w:type="dxa"/>
            <w:vAlign w:val="center"/>
          </w:tcPr>
          <w:p w14:paraId="57F5701B"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4"/>
                <w:szCs w:val="4"/>
              </w:rPr>
            </w:pPr>
          </w:p>
        </w:tc>
        <w:tc>
          <w:tcPr>
            <w:tcW w:w="1134" w:type="dxa"/>
            <w:tcBorders>
              <w:top w:val="single" w:sz="4" w:space="0" w:color="auto"/>
            </w:tcBorders>
          </w:tcPr>
          <w:p w14:paraId="7DDAACB9" w14:textId="77777777" w:rsidR="006971B8" w:rsidRPr="00B737D5" w:rsidRDefault="006971B8" w:rsidP="001B4041">
            <w:pPr>
              <w:pStyle w:val="acctfourfigures"/>
              <w:tabs>
                <w:tab w:val="clear" w:pos="765"/>
                <w:tab w:val="decimal" w:pos="777"/>
              </w:tabs>
              <w:spacing w:line="240" w:lineRule="auto"/>
              <w:ind w:left="-117" w:right="-117"/>
              <w:rPr>
                <w:rFonts w:ascii="Browallia New" w:hAnsi="Browallia New" w:cs="Browallia New"/>
                <w:sz w:val="4"/>
                <w:szCs w:val="4"/>
                <w:lang w:val="en-US" w:bidi="th-TH"/>
              </w:rPr>
            </w:pPr>
          </w:p>
        </w:tc>
        <w:tc>
          <w:tcPr>
            <w:tcW w:w="284" w:type="dxa"/>
          </w:tcPr>
          <w:p w14:paraId="49212B25"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4"/>
                <w:szCs w:val="4"/>
              </w:rPr>
            </w:pPr>
          </w:p>
        </w:tc>
        <w:tc>
          <w:tcPr>
            <w:tcW w:w="1134" w:type="dxa"/>
            <w:tcBorders>
              <w:top w:val="single" w:sz="4" w:space="0" w:color="auto"/>
            </w:tcBorders>
          </w:tcPr>
          <w:p w14:paraId="188100B0"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4"/>
                <w:szCs w:val="4"/>
                <w:lang w:val="en-GB"/>
              </w:rPr>
            </w:pPr>
          </w:p>
        </w:tc>
        <w:tc>
          <w:tcPr>
            <w:tcW w:w="283" w:type="dxa"/>
          </w:tcPr>
          <w:p w14:paraId="2804160A"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34" w:type="dxa"/>
            <w:tcBorders>
              <w:top w:val="single" w:sz="4" w:space="0" w:color="auto"/>
            </w:tcBorders>
          </w:tcPr>
          <w:p w14:paraId="3FCE36A7"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284" w:type="dxa"/>
          </w:tcPr>
          <w:p w14:paraId="6513874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34" w:type="dxa"/>
            <w:tcBorders>
              <w:top w:val="single" w:sz="4" w:space="0" w:color="auto"/>
            </w:tcBorders>
          </w:tcPr>
          <w:p w14:paraId="393963C5"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r>
      <w:tr w:rsidR="0069043B" w:rsidRPr="00B737D5" w14:paraId="0CBB5C77" w14:textId="77777777" w:rsidTr="00ED26BF">
        <w:tc>
          <w:tcPr>
            <w:tcW w:w="3708" w:type="dxa"/>
            <w:vAlign w:val="bottom"/>
          </w:tcPr>
          <w:p w14:paraId="696AEBDC" w14:textId="77777777" w:rsidR="0069043B" w:rsidRPr="001038C2" w:rsidRDefault="0069043B" w:rsidP="0069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1038C2">
              <w:rPr>
                <w:rFonts w:ascii="Browallia New" w:hAnsi="Browallia New" w:cs="Browallia New"/>
                <w:sz w:val="28"/>
                <w:szCs w:val="28"/>
                <w:cs/>
              </w:rPr>
              <w:t>เงินให้กู้ยืมระยะยาว</w:t>
            </w:r>
          </w:p>
        </w:tc>
        <w:tc>
          <w:tcPr>
            <w:tcW w:w="1134" w:type="dxa"/>
            <w:shd w:val="clear" w:color="auto" w:fill="auto"/>
          </w:tcPr>
          <w:p w14:paraId="45E75301" w14:textId="0E79DCC4" w:rsidR="0069043B" w:rsidRPr="001038C2" w:rsidRDefault="007C3213"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1038C2">
              <w:rPr>
                <w:rFonts w:ascii="Browallia New" w:hAnsi="Browallia New" w:cs="Browallia New"/>
                <w:sz w:val="28"/>
                <w:szCs w:val="28"/>
              </w:rPr>
              <w:t>426,44</w:t>
            </w:r>
            <w:r w:rsidR="00EA78FF" w:rsidRPr="001038C2">
              <w:rPr>
                <w:rFonts w:ascii="Browallia New" w:hAnsi="Browallia New" w:cs="Browallia New"/>
                <w:sz w:val="28"/>
                <w:szCs w:val="28"/>
              </w:rPr>
              <w:t>4</w:t>
            </w:r>
          </w:p>
        </w:tc>
        <w:tc>
          <w:tcPr>
            <w:tcW w:w="284" w:type="dxa"/>
            <w:shd w:val="clear" w:color="auto" w:fill="auto"/>
            <w:vAlign w:val="bottom"/>
          </w:tcPr>
          <w:p w14:paraId="56681F69" w14:textId="77777777" w:rsidR="0069043B" w:rsidRPr="00B737D5" w:rsidRDefault="0069043B" w:rsidP="006904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shd w:val="clear" w:color="auto" w:fill="auto"/>
          </w:tcPr>
          <w:p w14:paraId="7389D502" w14:textId="33D367AE"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F407F2">
              <w:rPr>
                <w:rFonts w:ascii="Browallia New" w:hAnsi="Browallia New" w:cs="Browallia New"/>
                <w:sz w:val="28"/>
                <w:szCs w:val="28"/>
              </w:rPr>
              <w:t>353,378</w:t>
            </w:r>
          </w:p>
        </w:tc>
        <w:tc>
          <w:tcPr>
            <w:tcW w:w="283" w:type="dxa"/>
            <w:shd w:val="clear" w:color="auto" w:fill="auto"/>
          </w:tcPr>
          <w:p w14:paraId="09BDB414" w14:textId="77777777" w:rsidR="0069043B" w:rsidRPr="00B737D5" w:rsidRDefault="0069043B" w:rsidP="0069043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shd w:val="clear" w:color="auto" w:fill="auto"/>
          </w:tcPr>
          <w:p w14:paraId="4DB20A9A" w14:textId="6B58518C" w:rsidR="0069043B" w:rsidRPr="00032A92" w:rsidRDefault="00885FBF"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67,540</w:t>
            </w:r>
          </w:p>
        </w:tc>
        <w:tc>
          <w:tcPr>
            <w:tcW w:w="284" w:type="dxa"/>
          </w:tcPr>
          <w:p w14:paraId="424D9DA5" w14:textId="77777777" w:rsidR="0069043B" w:rsidRPr="00B737D5" w:rsidRDefault="0069043B" w:rsidP="0069043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4" w:type="dxa"/>
            <w:vAlign w:val="center"/>
          </w:tcPr>
          <w:p w14:paraId="36A5ABC4" w14:textId="08870879"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A3586">
              <w:rPr>
                <w:rFonts w:ascii="Browallia New" w:hAnsi="Browallia New" w:cs="Browallia New"/>
                <w:sz w:val="28"/>
                <w:szCs w:val="28"/>
              </w:rPr>
              <w:t>67,540</w:t>
            </w:r>
          </w:p>
        </w:tc>
      </w:tr>
      <w:tr w:rsidR="0069043B" w:rsidRPr="00B737D5" w14:paraId="42D35AD7" w14:textId="77777777" w:rsidTr="00ED26BF">
        <w:tc>
          <w:tcPr>
            <w:tcW w:w="3708" w:type="dxa"/>
            <w:shd w:val="clear" w:color="auto" w:fill="auto"/>
            <w:vAlign w:val="bottom"/>
          </w:tcPr>
          <w:p w14:paraId="0EA4E1AE" w14:textId="0FCFD2BE" w:rsidR="0069043B" w:rsidRPr="001038C2" w:rsidRDefault="0069043B" w:rsidP="0069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1038C2">
              <w:rPr>
                <w:rFonts w:ascii="Browallia New" w:hAnsi="Browallia New" w:cs="Browallia New"/>
                <w:sz w:val="28"/>
                <w:szCs w:val="28"/>
                <w:cs/>
              </w:rPr>
              <w:t>ดอกเบี้ยค้างรับ</w:t>
            </w:r>
          </w:p>
        </w:tc>
        <w:tc>
          <w:tcPr>
            <w:tcW w:w="1134" w:type="dxa"/>
            <w:shd w:val="clear" w:color="auto" w:fill="auto"/>
          </w:tcPr>
          <w:p w14:paraId="6672760C" w14:textId="0665EBD3" w:rsidR="0069043B" w:rsidRPr="001038C2" w:rsidRDefault="007C3213"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1038C2">
              <w:rPr>
                <w:rFonts w:ascii="Browallia New" w:hAnsi="Browallia New" w:cs="Browallia New"/>
                <w:sz w:val="28"/>
                <w:szCs w:val="28"/>
              </w:rPr>
              <w:t>20,785</w:t>
            </w:r>
          </w:p>
        </w:tc>
        <w:tc>
          <w:tcPr>
            <w:tcW w:w="284" w:type="dxa"/>
            <w:shd w:val="clear" w:color="auto" w:fill="auto"/>
            <w:vAlign w:val="bottom"/>
          </w:tcPr>
          <w:p w14:paraId="5027A025" w14:textId="77777777" w:rsidR="0069043B" w:rsidRPr="00B737D5" w:rsidRDefault="0069043B" w:rsidP="006904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shd w:val="clear" w:color="auto" w:fill="auto"/>
          </w:tcPr>
          <w:p w14:paraId="1B3799F7" w14:textId="503D47CA"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F407F2">
              <w:rPr>
                <w:rFonts w:ascii="Browallia New" w:hAnsi="Browallia New" w:cs="Browallia New"/>
                <w:sz w:val="28"/>
                <w:szCs w:val="28"/>
              </w:rPr>
              <w:t>18,88</w:t>
            </w:r>
            <w:r>
              <w:rPr>
                <w:rFonts w:ascii="Browallia New" w:hAnsi="Browallia New" w:cs="Browallia New"/>
                <w:sz w:val="28"/>
                <w:szCs w:val="28"/>
              </w:rPr>
              <w:t>6</w:t>
            </w:r>
            <w:r w:rsidRPr="00F407F2">
              <w:rPr>
                <w:rFonts w:ascii="Browallia New" w:hAnsi="Browallia New" w:cs="Browallia New"/>
                <w:sz w:val="28"/>
                <w:szCs w:val="28"/>
              </w:rPr>
              <w:t xml:space="preserve"> </w:t>
            </w:r>
          </w:p>
        </w:tc>
        <w:tc>
          <w:tcPr>
            <w:tcW w:w="283" w:type="dxa"/>
            <w:shd w:val="clear" w:color="auto" w:fill="auto"/>
          </w:tcPr>
          <w:p w14:paraId="3F1A4922" w14:textId="77777777"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34" w:type="dxa"/>
            <w:shd w:val="clear" w:color="auto" w:fill="auto"/>
          </w:tcPr>
          <w:p w14:paraId="6E74843A" w14:textId="00F4FDEB" w:rsidR="0069043B" w:rsidRPr="00032A92" w:rsidRDefault="007C045A"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20,731</w:t>
            </w:r>
          </w:p>
        </w:tc>
        <w:tc>
          <w:tcPr>
            <w:tcW w:w="284" w:type="dxa"/>
            <w:shd w:val="clear" w:color="auto" w:fill="auto"/>
          </w:tcPr>
          <w:p w14:paraId="07018DF9" w14:textId="77777777"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34" w:type="dxa"/>
            <w:shd w:val="clear" w:color="auto" w:fill="auto"/>
            <w:vAlign w:val="center"/>
          </w:tcPr>
          <w:p w14:paraId="61B04852" w14:textId="3F5CACCD"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A3586">
              <w:rPr>
                <w:rFonts w:ascii="Browallia New" w:hAnsi="Browallia New" w:cs="Browallia New"/>
                <w:sz w:val="28"/>
                <w:szCs w:val="28"/>
              </w:rPr>
              <w:t>18,831</w:t>
            </w:r>
          </w:p>
        </w:tc>
      </w:tr>
      <w:tr w:rsidR="0069043B" w:rsidRPr="00B737D5" w14:paraId="360EA57E" w14:textId="77777777" w:rsidTr="00ED26BF">
        <w:tc>
          <w:tcPr>
            <w:tcW w:w="3708" w:type="dxa"/>
            <w:vAlign w:val="bottom"/>
          </w:tcPr>
          <w:p w14:paraId="7B4D9E88" w14:textId="77777777" w:rsidR="0069043B" w:rsidRPr="001038C2" w:rsidRDefault="0069043B" w:rsidP="0069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1038C2">
              <w:rPr>
                <w:rFonts w:ascii="Browallia New" w:hAnsi="Browallia New" w:cs="Browallia New"/>
                <w:sz w:val="28"/>
                <w:szCs w:val="28"/>
                <w:cs/>
              </w:rPr>
              <w:t>รวม</w:t>
            </w:r>
          </w:p>
        </w:tc>
        <w:tc>
          <w:tcPr>
            <w:tcW w:w="1134" w:type="dxa"/>
            <w:tcBorders>
              <w:top w:val="single" w:sz="4" w:space="0" w:color="auto"/>
            </w:tcBorders>
            <w:shd w:val="clear" w:color="auto" w:fill="auto"/>
          </w:tcPr>
          <w:p w14:paraId="6BC7BE9D" w14:textId="24F4E59D" w:rsidR="0069043B" w:rsidRPr="001038C2" w:rsidRDefault="00AD0D0A"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1038C2">
              <w:rPr>
                <w:rFonts w:ascii="Browallia New" w:hAnsi="Browallia New" w:cs="Browallia New"/>
                <w:sz w:val="28"/>
                <w:szCs w:val="28"/>
              </w:rPr>
              <w:t>447,22</w:t>
            </w:r>
            <w:r w:rsidR="00131903" w:rsidRPr="001038C2">
              <w:rPr>
                <w:rFonts w:ascii="Browallia New" w:hAnsi="Browallia New" w:cs="Browallia New"/>
                <w:sz w:val="28"/>
                <w:szCs w:val="28"/>
              </w:rPr>
              <w:t>9</w:t>
            </w:r>
          </w:p>
        </w:tc>
        <w:tc>
          <w:tcPr>
            <w:tcW w:w="284" w:type="dxa"/>
            <w:shd w:val="clear" w:color="auto" w:fill="auto"/>
            <w:vAlign w:val="bottom"/>
          </w:tcPr>
          <w:p w14:paraId="68E88CF0" w14:textId="77777777" w:rsidR="0069043B" w:rsidRPr="00B737D5" w:rsidRDefault="0069043B" w:rsidP="006904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tcBorders>
              <w:top w:val="single" w:sz="4" w:space="0" w:color="auto"/>
            </w:tcBorders>
            <w:shd w:val="clear" w:color="auto" w:fill="auto"/>
          </w:tcPr>
          <w:p w14:paraId="3C73AF6D" w14:textId="59F7F875"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F407F2">
              <w:rPr>
                <w:rFonts w:ascii="Browallia New" w:hAnsi="Browallia New" w:cs="Browallia New"/>
                <w:sz w:val="28"/>
                <w:szCs w:val="28"/>
              </w:rPr>
              <w:t>372,26</w:t>
            </w:r>
            <w:r>
              <w:rPr>
                <w:rFonts w:ascii="Browallia New" w:hAnsi="Browallia New" w:cs="Browallia New"/>
                <w:sz w:val="28"/>
                <w:szCs w:val="28"/>
              </w:rPr>
              <w:t>4</w:t>
            </w:r>
          </w:p>
        </w:tc>
        <w:tc>
          <w:tcPr>
            <w:tcW w:w="283" w:type="dxa"/>
            <w:shd w:val="clear" w:color="auto" w:fill="auto"/>
          </w:tcPr>
          <w:p w14:paraId="3D1DB314" w14:textId="77777777" w:rsidR="0069043B" w:rsidRPr="00B737D5" w:rsidRDefault="0069043B" w:rsidP="0069043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tcBorders>
            <w:shd w:val="clear" w:color="auto" w:fill="auto"/>
          </w:tcPr>
          <w:p w14:paraId="376BCEDF" w14:textId="6F40DD3B" w:rsidR="0069043B" w:rsidRPr="00032A92" w:rsidRDefault="00A87A4D"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8</w:t>
            </w:r>
            <w:r w:rsidR="00757F5F">
              <w:rPr>
                <w:rFonts w:ascii="Browallia New" w:hAnsi="Browallia New" w:cs="Browallia New"/>
                <w:sz w:val="28"/>
                <w:szCs w:val="28"/>
              </w:rPr>
              <w:t>8,271</w:t>
            </w:r>
          </w:p>
        </w:tc>
        <w:tc>
          <w:tcPr>
            <w:tcW w:w="284" w:type="dxa"/>
          </w:tcPr>
          <w:p w14:paraId="3DEC1B3A" w14:textId="77777777" w:rsidR="0069043B" w:rsidRPr="00B737D5" w:rsidRDefault="0069043B" w:rsidP="0069043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tcBorders>
            <w:vAlign w:val="center"/>
          </w:tcPr>
          <w:p w14:paraId="25DD4E39" w14:textId="615DF9B4"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A3586">
              <w:rPr>
                <w:rFonts w:ascii="Browallia New" w:hAnsi="Browallia New" w:cs="Browallia New"/>
                <w:sz w:val="28"/>
                <w:szCs w:val="28"/>
              </w:rPr>
              <w:t>86,371</w:t>
            </w:r>
          </w:p>
        </w:tc>
      </w:tr>
      <w:tr w:rsidR="0069043B" w:rsidRPr="00B737D5" w14:paraId="0ED31973" w14:textId="77777777" w:rsidTr="00ED26BF">
        <w:tc>
          <w:tcPr>
            <w:tcW w:w="3708" w:type="dxa"/>
          </w:tcPr>
          <w:p w14:paraId="6AEFA2DF" w14:textId="1EEF3382" w:rsidR="0069043B" w:rsidRPr="001038C2" w:rsidRDefault="0069043B" w:rsidP="0069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line="240" w:lineRule="auto"/>
              <w:ind w:left="485" w:right="-43" w:hanging="485"/>
              <w:rPr>
                <w:rFonts w:ascii="Browallia New" w:hAnsi="Browallia New" w:cs="Browallia New"/>
                <w:sz w:val="28"/>
                <w:szCs w:val="28"/>
                <w:cs/>
              </w:rPr>
            </w:pPr>
            <w:r w:rsidRPr="001038C2">
              <w:rPr>
                <w:rFonts w:ascii="Browallia New" w:hAnsi="Browallia New" w:cs="Browallia New"/>
                <w:sz w:val="28"/>
                <w:szCs w:val="28"/>
                <w:u w:val="single"/>
                <w:cs/>
              </w:rPr>
              <w:t>หัก</w:t>
            </w:r>
            <w:r w:rsidRPr="001038C2">
              <w:rPr>
                <w:rFonts w:ascii="Browallia New" w:hAnsi="Browallia New" w:cs="Browallia New"/>
                <w:sz w:val="28"/>
                <w:szCs w:val="28"/>
                <w:cs/>
              </w:rPr>
              <w:t xml:space="preserve"> ค่าเผื่อผลขาดทุน</w:t>
            </w:r>
            <w:r w:rsidRPr="001038C2">
              <w:rPr>
                <w:rFonts w:ascii="Browallia New" w:hAnsi="Browallia New" w:cs="Browallia New" w:hint="cs"/>
                <w:sz w:val="28"/>
                <w:szCs w:val="28"/>
                <w:cs/>
              </w:rPr>
              <w:t>ด้านเครดิตที่คาดว่า</w:t>
            </w:r>
            <w:r w:rsidRPr="001038C2">
              <w:rPr>
                <w:rFonts w:ascii="Browallia New" w:hAnsi="Browallia New" w:cs="Browallia New"/>
                <w:sz w:val="28"/>
                <w:szCs w:val="28"/>
              </w:rPr>
              <w:br/>
            </w:r>
            <w:r w:rsidRPr="001038C2">
              <w:rPr>
                <w:rFonts w:ascii="Browallia New" w:hAnsi="Browallia New" w:cs="Browallia New" w:hint="cs"/>
                <w:sz w:val="28"/>
                <w:szCs w:val="28"/>
                <w:cs/>
              </w:rPr>
              <w:t>จะเกิดขึ้น</w:t>
            </w:r>
          </w:p>
        </w:tc>
        <w:tc>
          <w:tcPr>
            <w:tcW w:w="1134" w:type="dxa"/>
            <w:shd w:val="clear" w:color="auto" w:fill="auto"/>
          </w:tcPr>
          <w:p w14:paraId="72A0241B" w14:textId="77777777" w:rsidR="00D10E47" w:rsidRPr="001038C2" w:rsidRDefault="00D10E47" w:rsidP="00D10E47">
            <w:pPr>
              <w:jc w:val="right"/>
              <w:rPr>
                <w:rFonts w:ascii="Browallia New" w:hAnsi="Browallia New" w:cs="Browallia New"/>
                <w:sz w:val="28"/>
                <w:szCs w:val="28"/>
              </w:rPr>
            </w:pPr>
          </w:p>
          <w:p w14:paraId="06482586" w14:textId="06B6B5D0" w:rsidR="00E5770B" w:rsidRPr="001038C2" w:rsidRDefault="00AD0D0A" w:rsidP="0069043B">
            <w:pPr>
              <w:jc w:val="right"/>
              <w:rPr>
                <w:rFonts w:ascii="Browallia New" w:hAnsi="Browallia New" w:cs="Browallia New"/>
                <w:sz w:val="28"/>
                <w:szCs w:val="28"/>
                <w:cs/>
              </w:rPr>
            </w:pPr>
            <w:r w:rsidRPr="001038C2">
              <w:rPr>
                <w:rFonts w:ascii="Browallia New" w:hAnsi="Browallia New" w:cs="Browallia New"/>
                <w:sz w:val="28"/>
                <w:szCs w:val="28"/>
              </w:rPr>
              <w:t>(97,</w:t>
            </w:r>
            <w:r w:rsidR="00EC3B5B" w:rsidRPr="001038C2">
              <w:rPr>
                <w:rFonts w:ascii="Browallia New" w:hAnsi="Browallia New" w:cs="Browallia New"/>
                <w:sz w:val="28"/>
                <w:szCs w:val="28"/>
              </w:rPr>
              <w:t>42</w:t>
            </w:r>
            <w:r w:rsidR="00131903" w:rsidRPr="001038C2">
              <w:rPr>
                <w:rFonts w:ascii="Browallia New" w:hAnsi="Browallia New" w:cs="Browallia New"/>
                <w:sz w:val="28"/>
                <w:szCs w:val="28"/>
              </w:rPr>
              <w:t>9</w:t>
            </w:r>
            <w:r w:rsidR="00EC3B5B" w:rsidRPr="001038C2">
              <w:rPr>
                <w:rFonts w:ascii="Browallia New" w:hAnsi="Browallia New" w:cs="Browallia New"/>
                <w:sz w:val="28"/>
                <w:szCs w:val="28"/>
              </w:rPr>
              <w:t>)</w:t>
            </w:r>
          </w:p>
        </w:tc>
        <w:tc>
          <w:tcPr>
            <w:tcW w:w="284" w:type="dxa"/>
            <w:shd w:val="clear" w:color="auto" w:fill="auto"/>
            <w:vAlign w:val="bottom"/>
          </w:tcPr>
          <w:p w14:paraId="18D4375C" w14:textId="77777777" w:rsidR="0069043B" w:rsidRPr="00B737D5" w:rsidRDefault="0069043B" w:rsidP="006904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shd w:val="clear" w:color="auto" w:fill="auto"/>
          </w:tcPr>
          <w:p w14:paraId="1FF680E5" w14:textId="77777777" w:rsidR="00805AA8" w:rsidRDefault="00805AA8"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205C884F" w14:textId="4A4A5047"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F407F2">
              <w:rPr>
                <w:rFonts w:ascii="Browallia New" w:hAnsi="Browallia New" w:cs="Browallia New"/>
                <w:sz w:val="28"/>
                <w:szCs w:val="28"/>
              </w:rPr>
              <w:t>(97,9</w:t>
            </w:r>
            <w:r>
              <w:rPr>
                <w:rFonts w:ascii="Browallia New" w:hAnsi="Browallia New" w:cs="Browallia New"/>
                <w:sz w:val="28"/>
                <w:szCs w:val="28"/>
              </w:rPr>
              <w:t>30</w:t>
            </w:r>
            <w:r w:rsidRPr="00F407F2">
              <w:rPr>
                <w:rFonts w:ascii="Browallia New" w:hAnsi="Browallia New" w:cs="Browallia New"/>
                <w:sz w:val="28"/>
                <w:szCs w:val="28"/>
              </w:rPr>
              <w:t>)</w:t>
            </w:r>
          </w:p>
        </w:tc>
        <w:tc>
          <w:tcPr>
            <w:tcW w:w="283" w:type="dxa"/>
            <w:shd w:val="clear" w:color="auto" w:fill="auto"/>
          </w:tcPr>
          <w:p w14:paraId="18E607E8" w14:textId="77777777" w:rsidR="0069043B" w:rsidRPr="00B737D5" w:rsidRDefault="0069043B" w:rsidP="0069043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shd w:val="clear" w:color="auto" w:fill="auto"/>
            <w:vAlign w:val="center"/>
          </w:tcPr>
          <w:p w14:paraId="499AAD53" w14:textId="77777777" w:rsidR="0069043B"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4BCA1484" w14:textId="16CD40C8" w:rsidR="0069043B" w:rsidRPr="00D10E47" w:rsidRDefault="00D10E47" w:rsidP="00D10E47">
            <w:pPr>
              <w:jc w:val="right"/>
              <w:rPr>
                <w:rFonts w:ascii="Browallia New" w:hAnsi="Browallia New" w:cs="Browallia New"/>
                <w:sz w:val="28"/>
                <w:szCs w:val="28"/>
                <w:cs/>
              </w:rPr>
            </w:pPr>
            <w:r w:rsidRPr="00DA3586">
              <w:rPr>
                <w:rFonts w:ascii="Browallia New" w:hAnsi="Browallia New" w:cs="Browallia New"/>
                <w:sz w:val="28"/>
                <w:szCs w:val="28"/>
              </w:rPr>
              <w:t>(49,121)</w:t>
            </w:r>
          </w:p>
        </w:tc>
        <w:tc>
          <w:tcPr>
            <w:tcW w:w="284" w:type="dxa"/>
          </w:tcPr>
          <w:p w14:paraId="2281DF80" w14:textId="77777777" w:rsidR="0069043B" w:rsidRPr="00B737D5" w:rsidRDefault="0069043B" w:rsidP="0069043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4" w:type="dxa"/>
            <w:vAlign w:val="center"/>
          </w:tcPr>
          <w:p w14:paraId="3A0B193A" w14:textId="77777777" w:rsidR="00805AA8" w:rsidRDefault="00805AA8"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6B67F947" w14:textId="387D4D4B"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A3586">
              <w:rPr>
                <w:rFonts w:ascii="Browallia New" w:hAnsi="Browallia New" w:cs="Browallia New"/>
                <w:sz w:val="28"/>
                <w:szCs w:val="28"/>
              </w:rPr>
              <w:t>(49,121)</w:t>
            </w:r>
          </w:p>
        </w:tc>
      </w:tr>
      <w:tr w:rsidR="0069043B" w:rsidRPr="00B737D5" w14:paraId="4AC481B5" w14:textId="77777777" w:rsidTr="00ED26BF">
        <w:tc>
          <w:tcPr>
            <w:tcW w:w="3708" w:type="dxa"/>
            <w:vAlign w:val="bottom"/>
          </w:tcPr>
          <w:p w14:paraId="5383FF9B" w14:textId="77777777" w:rsidR="0069043B" w:rsidRPr="00B737D5" w:rsidRDefault="0069043B" w:rsidP="0069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B737D5">
              <w:rPr>
                <w:rFonts w:ascii="Browallia New" w:hAnsi="Browallia New" w:cs="Browallia New"/>
                <w:sz w:val="28"/>
                <w:szCs w:val="28"/>
                <w:cs/>
              </w:rPr>
              <w:t>สุทธิ</w:t>
            </w:r>
          </w:p>
        </w:tc>
        <w:tc>
          <w:tcPr>
            <w:tcW w:w="1134" w:type="dxa"/>
            <w:tcBorders>
              <w:top w:val="single" w:sz="4" w:space="0" w:color="auto"/>
            </w:tcBorders>
            <w:shd w:val="clear" w:color="auto" w:fill="auto"/>
          </w:tcPr>
          <w:p w14:paraId="09F1CB4F" w14:textId="6EA2795B" w:rsidR="0069043B" w:rsidRPr="00032A92" w:rsidRDefault="00525515"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349,800</w:t>
            </w:r>
          </w:p>
        </w:tc>
        <w:tc>
          <w:tcPr>
            <w:tcW w:w="284" w:type="dxa"/>
            <w:shd w:val="clear" w:color="auto" w:fill="auto"/>
            <w:vAlign w:val="bottom"/>
          </w:tcPr>
          <w:p w14:paraId="1C113BB1" w14:textId="77777777" w:rsidR="0069043B" w:rsidRPr="00B737D5" w:rsidRDefault="0069043B" w:rsidP="006904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tcBorders>
              <w:top w:val="single" w:sz="4" w:space="0" w:color="auto"/>
            </w:tcBorders>
            <w:shd w:val="clear" w:color="auto" w:fill="auto"/>
          </w:tcPr>
          <w:p w14:paraId="5C2BAC4C" w14:textId="37311FDB"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A3586">
              <w:rPr>
                <w:rFonts w:ascii="Browallia New" w:hAnsi="Browallia New" w:cs="Browallia New"/>
                <w:sz w:val="28"/>
                <w:szCs w:val="28"/>
              </w:rPr>
              <w:t xml:space="preserve">274,334 </w:t>
            </w:r>
          </w:p>
        </w:tc>
        <w:tc>
          <w:tcPr>
            <w:tcW w:w="283" w:type="dxa"/>
            <w:shd w:val="clear" w:color="auto" w:fill="auto"/>
          </w:tcPr>
          <w:p w14:paraId="127DC5E4" w14:textId="77777777" w:rsidR="0069043B" w:rsidRPr="00B737D5" w:rsidRDefault="0069043B" w:rsidP="0069043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tcBorders>
            <w:shd w:val="clear" w:color="auto" w:fill="auto"/>
            <w:vAlign w:val="center"/>
          </w:tcPr>
          <w:p w14:paraId="7E1D6CFA" w14:textId="259E2FE6" w:rsidR="0069043B" w:rsidRPr="00032A92" w:rsidRDefault="00A02021"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39,150</w:t>
            </w:r>
          </w:p>
        </w:tc>
        <w:tc>
          <w:tcPr>
            <w:tcW w:w="284" w:type="dxa"/>
          </w:tcPr>
          <w:p w14:paraId="49EAB904" w14:textId="77777777" w:rsidR="0069043B" w:rsidRPr="00B737D5" w:rsidRDefault="0069043B" w:rsidP="0069043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tcBorders>
            <w:vAlign w:val="center"/>
          </w:tcPr>
          <w:p w14:paraId="4CC8B494" w14:textId="014B19C2"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A3586">
              <w:rPr>
                <w:rFonts w:ascii="Browallia New" w:hAnsi="Browallia New" w:cs="Browallia New"/>
                <w:sz w:val="28"/>
                <w:szCs w:val="28"/>
              </w:rPr>
              <w:t xml:space="preserve">37,250           </w:t>
            </w:r>
          </w:p>
        </w:tc>
      </w:tr>
      <w:tr w:rsidR="0069043B" w:rsidRPr="00B737D5" w14:paraId="3606F8C3" w14:textId="77777777" w:rsidTr="00ED26BF">
        <w:tc>
          <w:tcPr>
            <w:tcW w:w="3708" w:type="dxa"/>
            <w:vAlign w:val="bottom"/>
          </w:tcPr>
          <w:p w14:paraId="6FB0E4D4" w14:textId="77777777" w:rsidR="0069043B" w:rsidRPr="00B737D5" w:rsidRDefault="0069043B" w:rsidP="0069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ส่วนที่ถึงกำหนดชำระภายในหนึ่งปี</w:t>
            </w:r>
          </w:p>
        </w:tc>
        <w:tc>
          <w:tcPr>
            <w:tcW w:w="1134" w:type="dxa"/>
            <w:shd w:val="clear" w:color="auto" w:fill="auto"/>
          </w:tcPr>
          <w:p w14:paraId="70477E51" w14:textId="7C29E744" w:rsidR="0069043B" w:rsidRPr="00032A92" w:rsidRDefault="00525515"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Pr>
                <w:rFonts w:ascii="Browallia New" w:hAnsi="Browallia New" w:cs="Browallia New"/>
                <w:sz w:val="28"/>
                <w:szCs w:val="28"/>
              </w:rPr>
              <w:t>(253,441</w:t>
            </w:r>
            <w:r w:rsidR="00192A2F">
              <w:rPr>
                <w:rFonts w:ascii="Browallia New" w:hAnsi="Browallia New" w:cs="Browallia New"/>
                <w:sz w:val="28"/>
                <w:szCs w:val="28"/>
              </w:rPr>
              <w:t>)</w:t>
            </w:r>
          </w:p>
        </w:tc>
        <w:tc>
          <w:tcPr>
            <w:tcW w:w="284" w:type="dxa"/>
            <w:shd w:val="clear" w:color="auto" w:fill="auto"/>
            <w:vAlign w:val="bottom"/>
          </w:tcPr>
          <w:p w14:paraId="01C5D973" w14:textId="77777777" w:rsidR="0069043B" w:rsidRPr="00B737D5" w:rsidRDefault="0069043B" w:rsidP="006904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shd w:val="clear" w:color="auto" w:fill="auto"/>
          </w:tcPr>
          <w:p w14:paraId="1E33B32C" w14:textId="729FDD3C"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A3586">
              <w:rPr>
                <w:rFonts w:ascii="Browallia New" w:hAnsi="Browallia New" w:cs="Browallia New"/>
                <w:sz w:val="28"/>
                <w:szCs w:val="28"/>
              </w:rPr>
              <w:t>(180,066)</w:t>
            </w:r>
          </w:p>
        </w:tc>
        <w:tc>
          <w:tcPr>
            <w:tcW w:w="283" w:type="dxa"/>
            <w:shd w:val="clear" w:color="auto" w:fill="auto"/>
          </w:tcPr>
          <w:p w14:paraId="406D60C6" w14:textId="77777777" w:rsidR="0069043B" w:rsidRPr="00B737D5" w:rsidRDefault="0069043B" w:rsidP="0069043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shd w:val="clear" w:color="auto" w:fill="auto"/>
            <w:vAlign w:val="center"/>
          </w:tcPr>
          <w:p w14:paraId="3F2668D7" w14:textId="40A05BED" w:rsidR="0069043B" w:rsidRPr="00032A92" w:rsidRDefault="00A02021"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w:t>
            </w:r>
          </w:p>
        </w:tc>
        <w:tc>
          <w:tcPr>
            <w:tcW w:w="284" w:type="dxa"/>
          </w:tcPr>
          <w:p w14:paraId="3F90E2F0" w14:textId="77777777" w:rsidR="0069043B" w:rsidRPr="00B737D5" w:rsidRDefault="0069043B" w:rsidP="0069043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4" w:type="dxa"/>
            <w:vAlign w:val="center"/>
          </w:tcPr>
          <w:p w14:paraId="345EDB11" w14:textId="3927DB8D"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A3586">
              <w:rPr>
                <w:rFonts w:ascii="Browallia New" w:hAnsi="Browallia New" w:cs="Browallia New"/>
                <w:sz w:val="28"/>
                <w:szCs w:val="28"/>
              </w:rPr>
              <w:t xml:space="preserve">       </w:t>
            </w:r>
            <w:r w:rsidRPr="00DA3586">
              <w:rPr>
                <w:rFonts w:ascii="Browallia New" w:hAnsi="Browallia New" w:cs="Browallia New"/>
                <w:sz w:val="28"/>
                <w:szCs w:val="28"/>
                <w:cs/>
              </w:rPr>
              <w:t>-</w:t>
            </w:r>
          </w:p>
        </w:tc>
      </w:tr>
      <w:tr w:rsidR="0069043B" w:rsidRPr="00B737D5" w14:paraId="60184766" w14:textId="77777777" w:rsidTr="00ED26BF">
        <w:tc>
          <w:tcPr>
            <w:tcW w:w="3708" w:type="dxa"/>
            <w:vAlign w:val="bottom"/>
          </w:tcPr>
          <w:p w14:paraId="448225A9" w14:textId="77777777" w:rsidR="0069043B" w:rsidRPr="00B737D5" w:rsidRDefault="0069043B" w:rsidP="00690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B737D5">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tcPr>
          <w:p w14:paraId="4FEB8F8C" w14:textId="7B8D940D" w:rsidR="0069043B" w:rsidRPr="00032A92" w:rsidRDefault="00192A2F"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Pr>
                <w:rFonts w:ascii="Browallia New" w:hAnsi="Browallia New" w:cs="Browallia New"/>
                <w:sz w:val="28"/>
                <w:szCs w:val="28"/>
              </w:rPr>
              <w:t>96,359</w:t>
            </w:r>
          </w:p>
        </w:tc>
        <w:tc>
          <w:tcPr>
            <w:tcW w:w="284" w:type="dxa"/>
            <w:shd w:val="clear" w:color="auto" w:fill="auto"/>
            <w:vAlign w:val="bottom"/>
          </w:tcPr>
          <w:p w14:paraId="1AEECED2" w14:textId="77777777" w:rsidR="0069043B" w:rsidRPr="00B737D5" w:rsidRDefault="0069043B" w:rsidP="006904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tcBorders>
              <w:top w:val="single" w:sz="4" w:space="0" w:color="auto"/>
              <w:bottom w:val="single" w:sz="12" w:space="0" w:color="auto"/>
            </w:tcBorders>
            <w:shd w:val="clear" w:color="auto" w:fill="auto"/>
          </w:tcPr>
          <w:p w14:paraId="5681036A" w14:textId="79F74E57"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A3586">
              <w:rPr>
                <w:rFonts w:ascii="Browallia New" w:hAnsi="Browallia New" w:cs="Browallia New"/>
                <w:sz w:val="28"/>
                <w:szCs w:val="28"/>
              </w:rPr>
              <w:t xml:space="preserve">94,268 </w:t>
            </w:r>
          </w:p>
        </w:tc>
        <w:tc>
          <w:tcPr>
            <w:tcW w:w="283" w:type="dxa"/>
            <w:shd w:val="clear" w:color="auto" w:fill="auto"/>
          </w:tcPr>
          <w:p w14:paraId="2E6CCB08" w14:textId="77777777" w:rsidR="0069043B" w:rsidRPr="00B737D5" w:rsidRDefault="0069043B" w:rsidP="0069043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bottom w:val="single" w:sz="12" w:space="0" w:color="auto"/>
            </w:tcBorders>
            <w:shd w:val="clear" w:color="auto" w:fill="auto"/>
            <w:vAlign w:val="center"/>
          </w:tcPr>
          <w:p w14:paraId="1EB5BD5D" w14:textId="1D64D466" w:rsidR="0069043B" w:rsidRPr="00032A92" w:rsidRDefault="00A02021"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39,150</w:t>
            </w:r>
          </w:p>
        </w:tc>
        <w:tc>
          <w:tcPr>
            <w:tcW w:w="284" w:type="dxa"/>
            <w:vAlign w:val="bottom"/>
          </w:tcPr>
          <w:p w14:paraId="3D2E48E4" w14:textId="77777777" w:rsidR="0069043B" w:rsidRPr="00B737D5" w:rsidRDefault="0069043B" w:rsidP="0069043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bottom w:val="single" w:sz="12" w:space="0" w:color="auto"/>
            </w:tcBorders>
            <w:vAlign w:val="center"/>
          </w:tcPr>
          <w:p w14:paraId="33AF1DD5" w14:textId="491E9347" w:rsidR="0069043B" w:rsidRPr="00B737D5" w:rsidRDefault="0069043B" w:rsidP="006904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A3586">
              <w:rPr>
                <w:rFonts w:ascii="Browallia New" w:hAnsi="Browallia New" w:cs="Browallia New"/>
                <w:sz w:val="28"/>
                <w:szCs w:val="28"/>
              </w:rPr>
              <w:t>37,250</w:t>
            </w:r>
          </w:p>
        </w:tc>
      </w:tr>
    </w:tbl>
    <w:p w14:paraId="619DBB7C" w14:textId="7814A970" w:rsidR="00632B88" w:rsidRDefault="0063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lang w:val="th-TH"/>
        </w:rPr>
      </w:pPr>
    </w:p>
    <w:p w14:paraId="0D93A27B" w14:textId="6154859E" w:rsidR="0012502A" w:rsidRPr="00130EA9" w:rsidRDefault="0090445D" w:rsidP="00ED26BF">
      <w:pPr>
        <w:pStyle w:val="a3"/>
        <w:tabs>
          <w:tab w:val="clear" w:pos="1080"/>
        </w:tabs>
        <w:ind w:left="360"/>
        <w:jc w:val="thaiDistribute"/>
        <w:rPr>
          <w:rFonts w:ascii="Browallia New" w:hAnsi="Browallia New" w:cs="Browallia New"/>
          <w:sz w:val="28"/>
          <w:szCs w:val="28"/>
        </w:rPr>
      </w:pPr>
      <w:r w:rsidRPr="00130EA9">
        <w:rPr>
          <w:rFonts w:ascii="Browallia New" w:hAnsi="Browallia New" w:cs="Browallia New"/>
          <w:sz w:val="28"/>
          <w:szCs w:val="28"/>
          <w:cs/>
        </w:rPr>
        <w:t>บริษัท ไมด้า ลิสซิ่ง จำกัด</w:t>
      </w:r>
      <w:r w:rsidR="0054523A" w:rsidRPr="00130EA9">
        <w:rPr>
          <w:rFonts w:ascii="Browallia New" w:hAnsi="Browallia New" w:cs="Browallia New"/>
          <w:sz w:val="28"/>
          <w:szCs w:val="28"/>
          <w:cs/>
        </w:rPr>
        <w:t xml:space="preserve"> </w:t>
      </w:r>
      <w:r w:rsidRPr="00130EA9">
        <w:rPr>
          <w:rFonts w:ascii="Browallia New" w:hAnsi="Browallia New" w:cs="Browallia New"/>
          <w:sz w:val="28"/>
          <w:szCs w:val="28"/>
          <w:cs/>
        </w:rPr>
        <w:t>(มหาชน) (</w:t>
      </w:r>
      <w:r w:rsidR="00F84A59" w:rsidRPr="00130EA9">
        <w:rPr>
          <w:rFonts w:ascii="Browallia New" w:hAnsi="Browallia New" w:cs="Browallia New"/>
          <w:sz w:val="28"/>
          <w:szCs w:val="28"/>
          <w:cs/>
        </w:rPr>
        <w:t>บริษัทย่อย</w:t>
      </w:r>
      <w:r w:rsidRPr="00130EA9">
        <w:rPr>
          <w:rFonts w:ascii="Browallia New" w:hAnsi="Browallia New" w:cs="Browallia New"/>
          <w:sz w:val="28"/>
          <w:szCs w:val="28"/>
          <w:cs/>
        </w:rPr>
        <w:t xml:space="preserve">) </w:t>
      </w:r>
      <w:r w:rsidR="003F5A96" w:rsidRPr="00F36E66">
        <w:rPr>
          <w:rFonts w:ascii="Browallia New" w:hAnsi="Browallia New" w:cs="Browallia New" w:hint="cs"/>
          <w:sz w:val="28"/>
          <w:szCs w:val="28"/>
          <w:cs/>
        </w:rPr>
        <w:t>มี</w:t>
      </w:r>
      <w:r w:rsidR="003F5A96" w:rsidRPr="00F36E66">
        <w:rPr>
          <w:rFonts w:ascii="Browallia New" w:hAnsi="Browallia New" w:cs="Browallia New"/>
          <w:sz w:val="28"/>
          <w:szCs w:val="28"/>
          <w:cs/>
        </w:rPr>
        <w:t>เงินให้กู้ยืมระยะยาวในอัตรา</w:t>
      </w:r>
      <w:r w:rsidR="003F5A96" w:rsidRPr="00F36E66">
        <w:rPr>
          <w:rFonts w:ascii="Browallia New" w:hAnsi="Browallia New" w:cs="Browallia New" w:hint="cs"/>
          <w:sz w:val="28"/>
          <w:szCs w:val="28"/>
          <w:cs/>
        </w:rPr>
        <w:t>ดอกเบี้ย</w:t>
      </w:r>
      <w:r w:rsidR="003F5A96" w:rsidRPr="00F36E66">
        <w:rPr>
          <w:rFonts w:ascii="Browallia New" w:hAnsi="Browallia New" w:cs="Browallia New"/>
          <w:sz w:val="28"/>
          <w:szCs w:val="28"/>
          <w:cs/>
        </w:rPr>
        <w:t>ร้อย</w:t>
      </w:r>
      <w:r w:rsidR="003F5A96" w:rsidRPr="00836FFE">
        <w:rPr>
          <w:rFonts w:ascii="Browallia New" w:hAnsi="Browallia New" w:cs="Browallia New"/>
          <w:sz w:val="28"/>
          <w:szCs w:val="28"/>
          <w:cs/>
        </w:rPr>
        <w:t>ละ</w:t>
      </w:r>
      <w:r w:rsidR="003F5A96" w:rsidRPr="00836FFE">
        <w:rPr>
          <w:rFonts w:ascii="Browallia New" w:hAnsi="Browallia New" w:cs="Browallia New"/>
          <w:sz w:val="28"/>
          <w:szCs w:val="28"/>
        </w:rPr>
        <w:t xml:space="preserve"> 12 - 24</w:t>
      </w:r>
      <w:r w:rsidR="003F5A96" w:rsidRPr="00F36E66">
        <w:rPr>
          <w:rFonts w:ascii="Browallia New" w:hAnsi="Browallia New" w:cs="Browallia New"/>
          <w:sz w:val="28"/>
          <w:szCs w:val="28"/>
        </w:rPr>
        <w:t xml:space="preserve"> </w:t>
      </w:r>
      <w:r w:rsidR="003F5A96" w:rsidRPr="00F36E66">
        <w:rPr>
          <w:rFonts w:ascii="Browallia New" w:hAnsi="Browallia New" w:cs="Browallia New"/>
          <w:sz w:val="28"/>
          <w:szCs w:val="28"/>
          <w:cs/>
        </w:rPr>
        <w:t>ต่อปี</w:t>
      </w:r>
      <w:r w:rsidR="003F5A96" w:rsidRPr="00F36E66">
        <w:rPr>
          <w:rFonts w:ascii="Browallia New" w:hAnsi="Browallia New" w:cs="Browallia New"/>
          <w:sz w:val="28"/>
          <w:szCs w:val="28"/>
        </w:rPr>
        <w:t xml:space="preserve"> </w:t>
      </w:r>
      <w:r w:rsidR="003F5A96" w:rsidRPr="00F36E66">
        <w:rPr>
          <w:rFonts w:ascii="Browallia New" w:hAnsi="Browallia New" w:cs="Browallia New"/>
          <w:sz w:val="28"/>
          <w:szCs w:val="28"/>
          <w:cs/>
        </w:rPr>
        <w:t>และ</w:t>
      </w:r>
      <w:r w:rsidR="00ED26BF">
        <w:rPr>
          <w:rFonts w:ascii="Browallia New" w:hAnsi="Browallia New" w:cs="Browallia New"/>
          <w:sz w:val="28"/>
          <w:szCs w:val="28"/>
          <w:cs/>
        </w:rPr>
        <w:br/>
      </w:r>
      <w:r w:rsidR="003F5A96" w:rsidRPr="00F36E66">
        <w:rPr>
          <w:rFonts w:ascii="Browallia New" w:hAnsi="Browallia New" w:cs="Browallia New"/>
          <w:sz w:val="28"/>
          <w:szCs w:val="28"/>
          <w:cs/>
        </w:rPr>
        <w:t>มียอดคงเหลือที่มีหลักประกันเงินกู้ยืม</w:t>
      </w:r>
      <w:r w:rsidR="00F84A59" w:rsidRPr="00130EA9">
        <w:rPr>
          <w:rFonts w:ascii="Browallia New" w:hAnsi="Browallia New" w:cs="Browallia New"/>
          <w:sz w:val="28"/>
          <w:szCs w:val="28"/>
          <w:cs/>
        </w:rPr>
        <w:t xml:space="preserve"> </w:t>
      </w:r>
      <w:r w:rsidR="0012502A" w:rsidRPr="00130EA9">
        <w:rPr>
          <w:rFonts w:ascii="Browallia New" w:hAnsi="Browallia New" w:cs="Browallia New"/>
          <w:sz w:val="28"/>
          <w:szCs w:val="28"/>
          <w:cs/>
        </w:rPr>
        <w:t>ณ วันที่</w:t>
      </w:r>
      <w:r w:rsidR="003F5A96" w:rsidRPr="00130EA9">
        <w:rPr>
          <w:rFonts w:ascii="Browallia New" w:hAnsi="Browallia New" w:cs="Browallia New"/>
          <w:sz w:val="28"/>
          <w:szCs w:val="28"/>
        </w:rPr>
        <w:t xml:space="preserve"> </w:t>
      </w:r>
      <w:r w:rsidR="00012644" w:rsidRPr="00130EA9">
        <w:rPr>
          <w:rFonts w:ascii="Browallia New" w:hAnsi="Browallia New" w:cs="Browallia New"/>
          <w:sz w:val="28"/>
          <w:szCs w:val="28"/>
        </w:rPr>
        <w:t>30</w:t>
      </w:r>
      <w:r w:rsidR="00012644" w:rsidRPr="00012644">
        <w:rPr>
          <w:rFonts w:ascii="Browallia New" w:hAnsi="Browallia New" w:cs="Browallia New" w:hint="cs"/>
          <w:sz w:val="28"/>
          <w:szCs w:val="28"/>
          <w:cs/>
        </w:rPr>
        <w:t xml:space="preserve"> มิถุนายน</w:t>
      </w:r>
      <w:r w:rsidR="007C6FBA">
        <w:rPr>
          <w:rFonts w:ascii="Browallia New" w:hAnsi="Browallia New" w:cs="Browallia New" w:hint="cs"/>
          <w:sz w:val="28"/>
          <w:szCs w:val="28"/>
          <w:cs/>
        </w:rPr>
        <w:t xml:space="preserve"> </w:t>
      </w:r>
      <w:r w:rsidR="0069043B" w:rsidRPr="00B737D5">
        <w:rPr>
          <w:rFonts w:ascii="Browallia New" w:hAnsi="Browallia New" w:cs="Browallia New"/>
          <w:sz w:val="28"/>
          <w:szCs w:val="28"/>
        </w:rPr>
        <w:t>256</w:t>
      </w:r>
      <w:r w:rsidR="0069043B">
        <w:rPr>
          <w:rFonts w:ascii="Browallia New" w:hAnsi="Browallia New" w:cs="Browallia New"/>
          <w:sz w:val="28"/>
          <w:szCs w:val="28"/>
        </w:rPr>
        <w:t>6</w:t>
      </w:r>
      <w:r w:rsidR="0069043B" w:rsidRPr="00B737D5">
        <w:rPr>
          <w:rFonts w:ascii="Browallia New" w:hAnsi="Browallia New" w:cs="Browallia New"/>
          <w:sz w:val="28"/>
          <w:szCs w:val="28"/>
          <w:cs/>
        </w:rPr>
        <w:t xml:space="preserve"> และ วันที่ </w:t>
      </w:r>
      <w:r w:rsidR="0069043B" w:rsidRPr="00D85BE6">
        <w:rPr>
          <w:rFonts w:ascii="Browallia New" w:hAnsi="Browallia New" w:cs="Browallia New"/>
          <w:sz w:val="28"/>
          <w:szCs w:val="28"/>
        </w:rPr>
        <w:t>31</w:t>
      </w:r>
      <w:r w:rsidR="0069043B" w:rsidRPr="00B737D5">
        <w:rPr>
          <w:rFonts w:ascii="Browallia New" w:hAnsi="Browallia New" w:cs="Browallia New"/>
          <w:sz w:val="28"/>
          <w:szCs w:val="28"/>
          <w:cs/>
        </w:rPr>
        <w:t xml:space="preserve"> ธันวาคม </w:t>
      </w:r>
      <w:r w:rsidR="0069043B" w:rsidRPr="00D85BE6">
        <w:rPr>
          <w:rFonts w:ascii="Browallia New" w:hAnsi="Browallia New" w:cs="Browallia New"/>
          <w:sz w:val="28"/>
          <w:szCs w:val="28"/>
        </w:rPr>
        <w:t>256</w:t>
      </w:r>
      <w:r w:rsidR="0069043B" w:rsidRPr="00130EA9">
        <w:rPr>
          <w:rFonts w:ascii="Browallia New" w:hAnsi="Browallia New" w:cs="Browallia New"/>
          <w:sz w:val="28"/>
          <w:szCs w:val="28"/>
        </w:rPr>
        <w:t>5</w:t>
      </w:r>
      <w:r w:rsidR="0069043B" w:rsidRPr="00B737D5">
        <w:rPr>
          <w:rFonts w:ascii="Browallia New" w:hAnsi="Browallia New" w:cs="Browallia New"/>
          <w:sz w:val="28"/>
          <w:szCs w:val="28"/>
          <w:cs/>
        </w:rPr>
        <w:t xml:space="preserve"> </w:t>
      </w:r>
      <w:r w:rsidR="0012502A" w:rsidRPr="00130EA9">
        <w:rPr>
          <w:rFonts w:ascii="Browallia New" w:hAnsi="Browallia New" w:cs="Browallia New"/>
          <w:sz w:val="28"/>
          <w:szCs w:val="28"/>
          <w:cs/>
        </w:rPr>
        <w:t>ดังนี้</w:t>
      </w:r>
    </w:p>
    <w:p w14:paraId="29C8C389" w14:textId="77777777" w:rsidR="00FF55BB" w:rsidRPr="00F36E66" w:rsidRDefault="00FF55BB" w:rsidP="00C320BC">
      <w:pPr>
        <w:tabs>
          <w:tab w:val="clear" w:pos="227"/>
          <w:tab w:val="clear" w:pos="454"/>
          <w:tab w:val="clear" w:pos="680"/>
          <w:tab w:val="left" w:pos="709"/>
        </w:tabs>
        <w:spacing w:line="240" w:lineRule="auto"/>
        <w:ind w:left="900"/>
        <w:jc w:val="thaiDistribute"/>
        <w:outlineLvl w:val="0"/>
        <w:rPr>
          <w:rFonts w:ascii="Browallia New" w:hAnsi="Browallia New" w:cs="Browallia New"/>
          <w:b/>
          <w:bCs/>
          <w:sz w:val="28"/>
          <w:szCs w:val="28"/>
          <w:cs/>
          <w:lang w:val="en-GB"/>
        </w:rPr>
      </w:pPr>
    </w:p>
    <w:tbl>
      <w:tblPr>
        <w:tblW w:w="9048" w:type="dxa"/>
        <w:tblInd w:w="270" w:type="dxa"/>
        <w:tblLook w:val="01E0" w:firstRow="1" w:lastRow="1" w:firstColumn="1" w:lastColumn="1" w:noHBand="0" w:noVBand="0"/>
      </w:tblPr>
      <w:tblGrid>
        <w:gridCol w:w="566"/>
        <w:gridCol w:w="1462"/>
        <w:gridCol w:w="1481"/>
        <w:gridCol w:w="5539"/>
      </w:tblGrid>
      <w:tr w:rsidR="00F84A59" w:rsidRPr="00B737D5" w14:paraId="60B9650A" w14:textId="77777777" w:rsidTr="00ED26BF">
        <w:tc>
          <w:tcPr>
            <w:tcW w:w="566" w:type="dxa"/>
          </w:tcPr>
          <w:p w14:paraId="552B99AD" w14:textId="77777777" w:rsidR="00F84A59" w:rsidRPr="00B737D5"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04B37252" w14:textId="0EABF3B7" w:rsidR="00F84A59" w:rsidRPr="00B737D5" w:rsidRDefault="00242E2C" w:rsidP="00242E2C">
            <w:pPr>
              <w:tabs>
                <w:tab w:val="left" w:pos="427"/>
                <w:tab w:val="left" w:pos="1680"/>
                <w:tab w:val="right" w:pos="2749"/>
              </w:tabs>
              <w:ind w:right="-22"/>
              <w:jc w:val="right"/>
              <w:rPr>
                <w:rFonts w:ascii="Browallia New" w:hAnsi="Browallia New" w:cs="Browallia New"/>
                <w:sz w:val="24"/>
                <w:szCs w:val="24"/>
                <w:cs/>
              </w:rPr>
            </w:pPr>
            <w:r>
              <w:rPr>
                <w:rFonts w:ascii="Browallia New" w:hAnsi="Browallia New" w:cs="Browallia New"/>
                <w:sz w:val="24"/>
                <w:szCs w:val="24"/>
                <w:cs/>
              </w:rPr>
              <w:tab/>
            </w:r>
            <w:r>
              <w:rPr>
                <w:rFonts w:ascii="Browallia New" w:hAnsi="Browallia New" w:cs="Browallia New"/>
                <w:sz w:val="24"/>
                <w:szCs w:val="24"/>
                <w:cs/>
              </w:rPr>
              <w:tab/>
            </w:r>
            <w:r>
              <w:rPr>
                <w:rFonts w:ascii="Browallia New" w:hAnsi="Browallia New" w:cs="Browallia New"/>
                <w:sz w:val="24"/>
                <w:szCs w:val="24"/>
                <w:cs/>
              </w:rPr>
              <w:tab/>
            </w:r>
            <w:r>
              <w:rPr>
                <w:rFonts w:ascii="Browallia New" w:hAnsi="Browallia New" w:cs="Browallia New"/>
                <w:sz w:val="24"/>
                <w:szCs w:val="24"/>
                <w:cs/>
              </w:rPr>
              <w:tab/>
            </w:r>
            <w:r>
              <w:rPr>
                <w:rFonts w:ascii="Browallia New" w:hAnsi="Browallia New" w:cs="Browallia New"/>
                <w:sz w:val="24"/>
                <w:szCs w:val="24"/>
                <w:cs/>
              </w:rPr>
              <w:tab/>
            </w:r>
            <w:r w:rsidR="00F84A59" w:rsidRPr="00B737D5">
              <w:rPr>
                <w:rFonts w:ascii="Browallia New" w:hAnsi="Browallia New" w:cs="Browallia New"/>
                <w:sz w:val="24"/>
                <w:szCs w:val="24"/>
                <w:cs/>
              </w:rPr>
              <w:t>(หน่วย : ล้านบาท)</w:t>
            </w:r>
          </w:p>
        </w:tc>
        <w:tc>
          <w:tcPr>
            <w:tcW w:w="5539" w:type="dxa"/>
            <w:vAlign w:val="center"/>
          </w:tcPr>
          <w:p w14:paraId="7335598D" w14:textId="77777777" w:rsidR="00F84A59" w:rsidRPr="00B737D5" w:rsidRDefault="00F84A59" w:rsidP="00415863">
            <w:pPr>
              <w:tabs>
                <w:tab w:val="left" w:pos="1680"/>
              </w:tabs>
              <w:ind w:left="-108" w:right="-22"/>
              <w:jc w:val="center"/>
              <w:rPr>
                <w:rFonts w:ascii="Browallia New" w:hAnsi="Browallia New" w:cs="Browallia New"/>
                <w:sz w:val="24"/>
                <w:szCs w:val="24"/>
                <w:cs/>
              </w:rPr>
            </w:pPr>
          </w:p>
        </w:tc>
      </w:tr>
      <w:tr w:rsidR="00F84A59" w:rsidRPr="00B737D5" w14:paraId="740CFB47" w14:textId="77777777" w:rsidTr="00ED26BF">
        <w:tc>
          <w:tcPr>
            <w:tcW w:w="566" w:type="dxa"/>
          </w:tcPr>
          <w:p w14:paraId="43662359" w14:textId="77777777" w:rsidR="00F84A59" w:rsidRPr="00B737D5"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4066EAB1" w14:textId="77777777" w:rsidR="00F84A59" w:rsidRPr="00B737D5" w:rsidRDefault="00F84A59" w:rsidP="00415863">
            <w:pPr>
              <w:pBdr>
                <w:bottom w:val="single" w:sz="4" w:space="1" w:color="auto"/>
              </w:pBdr>
              <w:tabs>
                <w:tab w:val="left" w:pos="1680"/>
              </w:tabs>
              <w:ind w:right="-22"/>
              <w:jc w:val="center"/>
              <w:rPr>
                <w:rFonts w:ascii="Browallia New" w:hAnsi="Browallia New" w:cs="Browallia New"/>
                <w:sz w:val="24"/>
                <w:szCs w:val="24"/>
                <w:cs/>
              </w:rPr>
            </w:pPr>
            <w:r w:rsidRPr="00B737D5">
              <w:rPr>
                <w:rFonts w:ascii="Browallia New" w:hAnsi="Browallia New" w:cs="Browallia New"/>
                <w:sz w:val="24"/>
                <w:szCs w:val="24"/>
                <w:cs/>
              </w:rPr>
              <w:t xml:space="preserve">เงินต้น </w:t>
            </w:r>
          </w:p>
        </w:tc>
        <w:tc>
          <w:tcPr>
            <w:tcW w:w="5539" w:type="dxa"/>
            <w:vAlign w:val="center"/>
          </w:tcPr>
          <w:p w14:paraId="47466E94" w14:textId="77777777" w:rsidR="00F84A59" w:rsidRPr="00B737D5" w:rsidRDefault="00F84A59" w:rsidP="00415863">
            <w:pPr>
              <w:tabs>
                <w:tab w:val="left" w:pos="1680"/>
              </w:tabs>
              <w:ind w:left="-108" w:right="-22"/>
              <w:jc w:val="center"/>
              <w:rPr>
                <w:rFonts w:ascii="Browallia New" w:hAnsi="Browallia New" w:cs="Browallia New"/>
                <w:sz w:val="24"/>
                <w:szCs w:val="24"/>
                <w:cs/>
              </w:rPr>
            </w:pPr>
          </w:p>
        </w:tc>
      </w:tr>
      <w:tr w:rsidR="00F84A59" w:rsidRPr="00B737D5" w14:paraId="42A50CD8" w14:textId="77777777" w:rsidTr="00ED26BF">
        <w:tc>
          <w:tcPr>
            <w:tcW w:w="566" w:type="dxa"/>
          </w:tcPr>
          <w:p w14:paraId="3110D8FE" w14:textId="77777777" w:rsidR="00F84A59" w:rsidRPr="00B737D5"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6E614809" w14:textId="77777777" w:rsidR="00F84A59" w:rsidRPr="00B737D5" w:rsidRDefault="00F84A59" w:rsidP="008F446E">
            <w:pPr>
              <w:pBdr>
                <w:bottom w:val="single" w:sz="4" w:space="1" w:color="auto"/>
              </w:pBdr>
              <w:tabs>
                <w:tab w:val="left" w:pos="1680"/>
              </w:tabs>
              <w:ind w:right="-22"/>
              <w:jc w:val="center"/>
              <w:rPr>
                <w:rFonts w:ascii="Browallia New" w:hAnsi="Browallia New" w:cs="Browallia New"/>
                <w:sz w:val="24"/>
                <w:szCs w:val="24"/>
              </w:rPr>
            </w:pPr>
            <w:r w:rsidRPr="00B737D5">
              <w:rPr>
                <w:rFonts w:ascii="Browallia New" w:hAnsi="Browallia New" w:cs="Browallia New"/>
                <w:sz w:val="24"/>
                <w:szCs w:val="24"/>
                <w:cs/>
              </w:rPr>
              <w:t>งบการเงินรวม</w:t>
            </w:r>
          </w:p>
        </w:tc>
        <w:tc>
          <w:tcPr>
            <w:tcW w:w="5539" w:type="dxa"/>
          </w:tcPr>
          <w:p w14:paraId="25157137" w14:textId="77777777" w:rsidR="00F84A59" w:rsidRPr="00B737D5" w:rsidRDefault="00F84A59" w:rsidP="00415863">
            <w:pPr>
              <w:tabs>
                <w:tab w:val="left" w:pos="1680"/>
              </w:tabs>
              <w:ind w:left="-15"/>
              <w:jc w:val="center"/>
              <w:rPr>
                <w:rFonts w:ascii="Browallia New" w:hAnsi="Browallia New" w:cs="Browallia New"/>
                <w:sz w:val="24"/>
                <w:szCs w:val="24"/>
              </w:rPr>
            </w:pPr>
          </w:p>
        </w:tc>
      </w:tr>
      <w:tr w:rsidR="00EF65C2" w:rsidRPr="00B737D5" w14:paraId="3031A15C" w14:textId="77777777" w:rsidTr="00ED26BF">
        <w:tc>
          <w:tcPr>
            <w:tcW w:w="566" w:type="dxa"/>
          </w:tcPr>
          <w:p w14:paraId="50EA8758" w14:textId="77777777" w:rsidR="00EF65C2" w:rsidRPr="00B737D5" w:rsidRDefault="00EF65C2" w:rsidP="00EF65C2">
            <w:pPr>
              <w:tabs>
                <w:tab w:val="left" w:pos="1680"/>
              </w:tabs>
              <w:ind w:left="-108" w:right="-22"/>
              <w:jc w:val="thaiDistribute"/>
              <w:rPr>
                <w:rFonts w:ascii="Browallia New" w:hAnsi="Browallia New" w:cs="Browallia New"/>
                <w:sz w:val="24"/>
                <w:szCs w:val="24"/>
              </w:rPr>
            </w:pPr>
          </w:p>
        </w:tc>
        <w:tc>
          <w:tcPr>
            <w:tcW w:w="1462" w:type="dxa"/>
          </w:tcPr>
          <w:p w14:paraId="505722BE" w14:textId="6D01B169" w:rsidR="00EF65C2" w:rsidRPr="00B737D5" w:rsidRDefault="007C6FBA" w:rsidP="00EF65C2">
            <w:pPr>
              <w:pBdr>
                <w:bottom w:val="single" w:sz="4" w:space="1" w:color="auto"/>
              </w:pBdr>
              <w:ind w:left="-15"/>
              <w:jc w:val="center"/>
              <w:rPr>
                <w:rFonts w:ascii="Browallia New" w:hAnsi="Browallia New" w:cs="Browallia New"/>
                <w:sz w:val="24"/>
                <w:szCs w:val="24"/>
              </w:rPr>
            </w:pPr>
            <w:r w:rsidRPr="007C6FBA">
              <w:rPr>
                <w:rFonts w:ascii="Browallia New" w:hAnsi="Browallia New" w:cs="Browallia New"/>
                <w:sz w:val="24"/>
                <w:szCs w:val="24"/>
              </w:rPr>
              <w:t>30</w:t>
            </w:r>
            <w:r w:rsidRPr="007C6FBA">
              <w:rPr>
                <w:rFonts w:ascii="Browallia New" w:hAnsi="Browallia New" w:cs="Browallia New" w:hint="cs"/>
                <w:sz w:val="24"/>
                <w:szCs w:val="24"/>
                <w:cs/>
              </w:rPr>
              <w:t xml:space="preserve"> มิถุนายน</w:t>
            </w:r>
            <w:r w:rsidR="00ED3A8D">
              <w:rPr>
                <w:rFonts w:ascii="Browallia New" w:hAnsi="Browallia New" w:cs="Browallia New"/>
                <w:sz w:val="24"/>
                <w:szCs w:val="24"/>
              </w:rPr>
              <w:t xml:space="preserve"> </w:t>
            </w:r>
            <w:r w:rsidR="0069043B">
              <w:rPr>
                <w:rFonts w:ascii="Browallia New" w:hAnsi="Browallia New" w:cs="Browallia New"/>
                <w:sz w:val="24"/>
                <w:szCs w:val="24"/>
              </w:rPr>
              <w:t>2566</w:t>
            </w:r>
          </w:p>
        </w:tc>
        <w:tc>
          <w:tcPr>
            <w:tcW w:w="1481" w:type="dxa"/>
            <w:vAlign w:val="bottom"/>
          </w:tcPr>
          <w:p w14:paraId="39DCC2D1" w14:textId="183F1EED" w:rsidR="00EF65C2" w:rsidRPr="00B737D5" w:rsidRDefault="00EF65C2" w:rsidP="00EF65C2">
            <w:pPr>
              <w:pBdr>
                <w:bottom w:val="single" w:sz="4" w:space="1" w:color="auto"/>
              </w:pBdr>
              <w:ind w:left="-15"/>
              <w:jc w:val="center"/>
              <w:rPr>
                <w:rFonts w:ascii="Browallia New" w:hAnsi="Browallia New" w:cs="Browallia New"/>
                <w:sz w:val="24"/>
                <w:szCs w:val="24"/>
              </w:rPr>
            </w:pPr>
            <w:r w:rsidRPr="00B737D5">
              <w:rPr>
                <w:rFonts w:ascii="Browallia New" w:eastAsia="SimSun" w:hAnsi="Browallia New" w:cs="Browallia New"/>
                <w:sz w:val="24"/>
                <w:szCs w:val="24"/>
                <w:lang w:val="en-GB"/>
              </w:rPr>
              <w:t xml:space="preserve">31 </w:t>
            </w:r>
            <w:r w:rsidRPr="00B737D5">
              <w:rPr>
                <w:rFonts w:ascii="Browallia New" w:eastAsia="SimSun" w:hAnsi="Browallia New" w:cs="Browallia New"/>
                <w:sz w:val="24"/>
                <w:szCs w:val="24"/>
                <w:cs/>
                <w:lang w:val="en-GB"/>
              </w:rPr>
              <w:t xml:space="preserve">ธันวาคม </w:t>
            </w:r>
            <w:r w:rsidRPr="00B737D5">
              <w:rPr>
                <w:rFonts w:ascii="Browallia New" w:hAnsi="Browallia New" w:cs="Browallia New"/>
                <w:sz w:val="24"/>
                <w:szCs w:val="24"/>
              </w:rPr>
              <w:t>256</w:t>
            </w:r>
            <w:r w:rsidR="0069043B">
              <w:rPr>
                <w:rFonts w:ascii="Browallia New" w:hAnsi="Browallia New" w:cs="Browallia New"/>
                <w:sz w:val="24"/>
                <w:szCs w:val="24"/>
              </w:rPr>
              <w:t>5</w:t>
            </w:r>
          </w:p>
        </w:tc>
        <w:tc>
          <w:tcPr>
            <w:tcW w:w="5539" w:type="dxa"/>
            <w:vAlign w:val="bottom"/>
          </w:tcPr>
          <w:p w14:paraId="652AA610" w14:textId="77777777" w:rsidR="00EF65C2" w:rsidRPr="00B737D5" w:rsidRDefault="00EF65C2" w:rsidP="00EF65C2">
            <w:pPr>
              <w:pBdr>
                <w:bottom w:val="single" w:sz="4" w:space="1" w:color="auto"/>
              </w:pBdr>
              <w:tabs>
                <w:tab w:val="left" w:pos="1680"/>
              </w:tabs>
              <w:ind w:left="-15"/>
              <w:jc w:val="center"/>
              <w:rPr>
                <w:rFonts w:ascii="Browallia New" w:hAnsi="Browallia New" w:cs="Browallia New"/>
                <w:sz w:val="24"/>
                <w:szCs w:val="24"/>
                <w:cs/>
              </w:rPr>
            </w:pPr>
            <w:r w:rsidRPr="00B737D5">
              <w:rPr>
                <w:rFonts w:ascii="Browallia New" w:hAnsi="Browallia New" w:cs="Browallia New"/>
                <w:sz w:val="24"/>
                <w:szCs w:val="24"/>
                <w:cs/>
              </w:rPr>
              <w:t>หลักประกัน</w:t>
            </w:r>
          </w:p>
        </w:tc>
      </w:tr>
      <w:tr w:rsidR="00EF65C2" w:rsidRPr="00B737D5" w14:paraId="6ED658F2" w14:textId="77777777" w:rsidTr="00ED26BF">
        <w:tc>
          <w:tcPr>
            <w:tcW w:w="566" w:type="dxa"/>
          </w:tcPr>
          <w:p w14:paraId="7B080F53" w14:textId="77777777" w:rsidR="00EF65C2" w:rsidRPr="00B737D5" w:rsidRDefault="00EF65C2" w:rsidP="00EF65C2">
            <w:pPr>
              <w:tabs>
                <w:tab w:val="left" w:pos="1680"/>
              </w:tabs>
              <w:ind w:left="-108" w:right="-22"/>
              <w:jc w:val="center"/>
              <w:rPr>
                <w:rFonts w:ascii="Browallia New" w:hAnsi="Browallia New" w:cs="Browallia New"/>
                <w:sz w:val="20"/>
                <w:szCs w:val="20"/>
                <w:cs/>
              </w:rPr>
            </w:pPr>
          </w:p>
        </w:tc>
        <w:tc>
          <w:tcPr>
            <w:tcW w:w="1462" w:type="dxa"/>
          </w:tcPr>
          <w:p w14:paraId="7F40D93C" w14:textId="77777777" w:rsidR="00EF65C2" w:rsidRPr="00B737D5" w:rsidRDefault="00EF65C2" w:rsidP="00EF65C2">
            <w:pPr>
              <w:ind w:left="-108" w:right="-22"/>
              <w:jc w:val="center"/>
              <w:rPr>
                <w:rFonts w:ascii="Browallia New" w:hAnsi="Browallia New" w:cs="Browallia New"/>
                <w:sz w:val="20"/>
                <w:szCs w:val="20"/>
              </w:rPr>
            </w:pPr>
          </w:p>
        </w:tc>
        <w:tc>
          <w:tcPr>
            <w:tcW w:w="1481" w:type="dxa"/>
          </w:tcPr>
          <w:p w14:paraId="75DADD30" w14:textId="77777777" w:rsidR="00EF65C2" w:rsidRPr="00B737D5" w:rsidRDefault="00EF65C2" w:rsidP="00EF65C2">
            <w:pPr>
              <w:ind w:left="-108" w:right="-22"/>
              <w:jc w:val="center"/>
              <w:rPr>
                <w:rFonts w:ascii="Browallia New" w:hAnsi="Browallia New" w:cs="Browallia New"/>
                <w:sz w:val="20"/>
                <w:szCs w:val="20"/>
              </w:rPr>
            </w:pPr>
          </w:p>
        </w:tc>
        <w:tc>
          <w:tcPr>
            <w:tcW w:w="5539" w:type="dxa"/>
          </w:tcPr>
          <w:p w14:paraId="68646728" w14:textId="77777777" w:rsidR="00EF65C2" w:rsidRPr="00B737D5" w:rsidRDefault="00EF65C2" w:rsidP="00EF65C2">
            <w:pPr>
              <w:tabs>
                <w:tab w:val="left" w:pos="1680"/>
              </w:tabs>
              <w:ind w:left="-108" w:right="-22"/>
              <w:jc w:val="thaiDistribute"/>
              <w:rPr>
                <w:rFonts w:ascii="Browallia New" w:hAnsi="Browallia New" w:cs="Browallia New"/>
                <w:sz w:val="20"/>
                <w:szCs w:val="20"/>
                <w:cs/>
              </w:rPr>
            </w:pPr>
          </w:p>
        </w:tc>
      </w:tr>
      <w:tr w:rsidR="00836FFE" w:rsidRPr="00B737D5" w14:paraId="3667FD6A" w14:textId="77777777" w:rsidTr="00ED26BF">
        <w:tc>
          <w:tcPr>
            <w:tcW w:w="566" w:type="dxa"/>
          </w:tcPr>
          <w:p w14:paraId="301F3FF0" w14:textId="77777777" w:rsidR="00836FFE" w:rsidRPr="00B737D5" w:rsidRDefault="00836FFE" w:rsidP="00836FFE">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1</w:t>
            </w:r>
            <w:r w:rsidRPr="00B737D5">
              <w:rPr>
                <w:rFonts w:ascii="Browallia New" w:hAnsi="Browallia New" w:cs="Browallia New"/>
                <w:sz w:val="24"/>
                <w:szCs w:val="24"/>
                <w:cs/>
              </w:rPr>
              <w:t>)</w:t>
            </w:r>
          </w:p>
        </w:tc>
        <w:tc>
          <w:tcPr>
            <w:tcW w:w="1462" w:type="dxa"/>
          </w:tcPr>
          <w:p w14:paraId="39E4B620" w14:textId="4052861D" w:rsidR="00836FFE" w:rsidRPr="00E47A30" w:rsidRDefault="00836FFE" w:rsidP="00836FFE">
            <w:pPr>
              <w:ind w:left="-108" w:right="-22"/>
              <w:jc w:val="right"/>
              <w:rPr>
                <w:rFonts w:ascii="Browallia New" w:hAnsi="Browallia New" w:cs="Browallia New"/>
                <w:sz w:val="24"/>
                <w:szCs w:val="24"/>
              </w:rPr>
            </w:pPr>
            <w:r w:rsidRPr="00836FFE">
              <w:rPr>
                <w:rFonts w:ascii="Browallia New" w:hAnsi="Browallia New" w:cs="Browallia New"/>
                <w:sz w:val="24"/>
                <w:szCs w:val="24"/>
              </w:rPr>
              <w:t>158.58</w:t>
            </w:r>
          </w:p>
        </w:tc>
        <w:tc>
          <w:tcPr>
            <w:tcW w:w="1481" w:type="dxa"/>
          </w:tcPr>
          <w:p w14:paraId="162BBE99" w14:textId="0FB6F2B9" w:rsidR="00836FFE" w:rsidRPr="00B64F46" w:rsidRDefault="00836FFE" w:rsidP="00836FFE">
            <w:pPr>
              <w:ind w:left="-108" w:right="-22"/>
              <w:jc w:val="right"/>
              <w:rPr>
                <w:rFonts w:ascii="Browallia New" w:hAnsi="Browallia New" w:cs="Browallia New"/>
                <w:sz w:val="24"/>
                <w:szCs w:val="24"/>
              </w:rPr>
            </w:pPr>
            <w:r w:rsidRPr="00B64F46">
              <w:rPr>
                <w:rFonts w:ascii="Browallia New" w:hAnsi="Browallia New" w:cs="Browallia New"/>
                <w:sz w:val="24"/>
                <w:szCs w:val="24"/>
              </w:rPr>
              <w:t>151.83</w:t>
            </w:r>
          </w:p>
        </w:tc>
        <w:tc>
          <w:tcPr>
            <w:tcW w:w="5539" w:type="dxa"/>
          </w:tcPr>
          <w:p w14:paraId="273BA64F" w14:textId="20A370B5" w:rsidR="00836FFE" w:rsidRPr="00B737D5" w:rsidRDefault="00836FFE" w:rsidP="00836FFE">
            <w:pPr>
              <w:tabs>
                <w:tab w:val="left" w:pos="1680"/>
              </w:tabs>
              <w:ind w:left="271" w:right="-22" w:hanging="284"/>
              <w:jc w:val="thaiDistribute"/>
              <w:rPr>
                <w:rFonts w:ascii="Browallia New" w:hAnsi="Browallia New" w:cs="Browallia New"/>
                <w:sz w:val="24"/>
                <w:szCs w:val="24"/>
                <w:cs/>
              </w:rPr>
            </w:pPr>
            <w:r w:rsidRPr="00B737D5">
              <w:rPr>
                <w:rFonts w:ascii="Browallia New" w:hAnsi="Browallia New" w:cs="Browallia New"/>
                <w:sz w:val="24"/>
                <w:szCs w:val="24"/>
                <w:cs/>
              </w:rPr>
              <w:t>โอนลอยสมุดทะเบียนรถยนต์ หุ้นสามัญของบริษัทในประเทศแห่งหนึ่งและ</w:t>
            </w:r>
            <w:r>
              <w:rPr>
                <w:rFonts w:ascii="Browallia New" w:hAnsi="Browallia New" w:cs="Browallia New"/>
                <w:sz w:val="24"/>
                <w:szCs w:val="24"/>
                <w:cs/>
              </w:rPr>
              <w:br/>
            </w:r>
            <w:r w:rsidRPr="00B737D5">
              <w:rPr>
                <w:rFonts w:ascii="Browallia New" w:hAnsi="Browallia New" w:cs="Browallia New"/>
                <w:sz w:val="24"/>
                <w:szCs w:val="24"/>
                <w:cs/>
              </w:rPr>
              <w:t>โฉนดที่ดินไว้เป็นประกันต่อบริษัท</w:t>
            </w:r>
          </w:p>
        </w:tc>
      </w:tr>
      <w:tr w:rsidR="00836FFE" w:rsidRPr="00B737D5" w14:paraId="6860E709" w14:textId="77777777" w:rsidTr="00ED26BF">
        <w:trPr>
          <w:trHeight w:val="311"/>
        </w:trPr>
        <w:tc>
          <w:tcPr>
            <w:tcW w:w="566" w:type="dxa"/>
          </w:tcPr>
          <w:p w14:paraId="4E71A7BE" w14:textId="77777777" w:rsidR="00836FFE" w:rsidRPr="00B737D5" w:rsidRDefault="00836FFE" w:rsidP="00836FFE">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2</w:t>
            </w:r>
            <w:r w:rsidRPr="00B737D5">
              <w:rPr>
                <w:rFonts w:ascii="Browallia New" w:hAnsi="Browallia New" w:cs="Browallia New"/>
                <w:sz w:val="24"/>
                <w:szCs w:val="24"/>
                <w:cs/>
              </w:rPr>
              <w:t>)</w:t>
            </w:r>
          </w:p>
        </w:tc>
        <w:tc>
          <w:tcPr>
            <w:tcW w:w="1462" w:type="dxa"/>
          </w:tcPr>
          <w:p w14:paraId="793D14DD" w14:textId="38EFE9E4" w:rsidR="00836FFE" w:rsidRPr="00E47A30" w:rsidRDefault="00836FFE" w:rsidP="00836FFE">
            <w:pPr>
              <w:ind w:left="-108" w:right="-22"/>
              <w:jc w:val="right"/>
              <w:rPr>
                <w:rFonts w:ascii="Browallia New" w:hAnsi="Browallia New" w:cs="Browallia New"/>
                <w:sz w:val="24"/>
                <w:szCs w:val="24"/>
              </w:rPr>
            </w:pPr>
            <w:r w:rsidRPr="00836FFE">
              <w:rPr>
                <w:rFonts w:ascii="Browallia New" w:hAnsi="Browallia New" w:cs="Browallia New"/>
                <w:sz w:val="24"/>
                <w:szCs w:val="24"/>
              </w:rPr>
              <w:t>134.15</w:t>
            </w:r>
          </w:p>
        </w:tc>
        <w:tc>
          <w:tcPr>
            <w:tcW w:w="1481" w:type="dxa"/>
          </w:tcPr>
          <w:p w14:paraId="37565141" w14:textId="788A5FAC" w:rsidR="00836FFE" w:rsidRPr="00B64F46" w:rsidRDefault="00836FFE" w:rsidP="00836FFE">
            <w:pPr>
              <w:ind w:left="-108" w:right="-22"/>
              <w:jc w:val="right"/>
              <w:rPr>
                <w:rFonts w:ascii="Browallia New" w:hAnsi="Browallia New" w:cs="Browallia New"/>
                <w:sz w:val="24"/>
                <w:szCs w:val="24"/>
              </w:rPr>
            </w:pPr>
            <w:r w:rsidRPr="00B64F46">
              <w:rPr>
                <w:rFonts w:ascii="Browallia New" w:hAnsi="Browallia New" w:cs="Browallia New"/>
                <w:sz w:val="24"/>
                <w:szCs w:val="24"/>
              </w:rPr>
              <w:t>77.81</w:t>
            </w:r>
          </w:p>
        </w:tc>
        <w:tc>
          <w:tcPr>
            <w:tcW w:w="5539" w:type="dxa"/>
          </w:tcPr>
          <w:p w14:paraId="057804E8" w14:textId="77777777" w:rsidR="00836FFE" w:rsidRPr="00B737D5" w:rsidRDefault="00836FFE" w:rsidP="00836FFE">
            <w:pPr>
              <w:ind w:left="271" w:hanging="284"/>
              <w:rPr>
                <w:rFonts w:ascii="Browallia New" w:hAnsi="Browallia New" w:cs="Browallia New"/>
                <w:sz w:val="24"/>
                <w:szCs w:val="24"/>
              </w:rPr>
            </w:pPr>
            <w:r w:rsidRPr="00B737D5">
              <w:rPr>
                <w:rFonts w:ascii="Browallia New" w:hAnsi="Browallia New" w:cs="Browallia New"/>
                <w:sz w:val="24"/>
                <w:szCs w:val="24"/>
                <w:cs/>
              </w:rPr>
              <w:t>ค้ำประกันโดยบุคคล</w:t>
            </w:r>
          </w:p>
        </w:tc>
      </w:tr>
      <w:tr w:rsidR="00836FFE" w:rsidRPr="00B737D5" w14:paraId="5DE45C38" w14:textId="77777777" w:rsidTr="00ED26BF">
        <w:tc>
          <w:tcPr>
            <w:tcW w:w="566" w:type="dxa"/>
          </w:tcPr>
          <w:p w14:paraId="46C5800B" w14:textId="51999E13" w:rsidR="00836FFE" w:rsidRPr="00B737D5" w:rsidRDefault="00836FFE" w:rsidP="00836FFE">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3)</w:t>
            </w:r>
          </w:p>
        </w:tc>
        <w:tc>
          <w:tcPr>
            <w:tcW w:w="1462" w:type="dxa"/>
          </w:tcPr>
          <w:p w14:paraId="21CDEE9B" w14:textId="66ECA41F" w:rsidR="00836FFE" w:rsidRPr="00E47A30" w:rsidDel="0012502A" w:rsidRDefault="00836FFE" w:rsidP="00836FFE">
            <w:pPr>
              <w:ind w:left="-108" w:right="-22"/>
              <w:jc w:val="right"/>
              <w:rPr>
                <w:rFonts w:ascii="Browallia New" w:hAnsi="Browallia New" w:cs="Browallia New"/>
                <w:sz w:val="24"/>
                <w:szCs w:val="24"/>
              </w:rPr>
            </w:pPr>
            <w:r w:rsidRPr="00836FFE">
              <w:rPr>
                <w:rFonts w:ascii="Browallia New" w:hAnsi="Browallia New" w:cs="Browallia New"/>
                <w:sz w:val="24"/>
                <w:szCs w:val="24"/>
              </w:rPr>
              <w:t>19.12</w:t>
            </w:r>
          </w:p>
        </w:tc>
        <w:tc>
          <w:tcPr>
            <w:tcW w:w="1481" w:type="dxa"/>
          </w:tcPr>
          <w:p w14:paraId="74476428" w14:textId="6F8539B9" w:rsidR="00836FFE" w:rsidRPr="00B64F46" w:rsidRDefault="00836FFE" w:rsidP="00836FFE">
            <w:pPr>
              <w:ind w:left="-108" w:right="-22"/>
              <w:jc w:val="right"/>
              <w:rPr>
                <w:rFonts w:ascii="Browallia New" w:hAnsi="Browallia New" w:cs="Browallia New"/>
                <w:sz w:val="24"/>
                <w:szCs w:val="24"/>
                <w:cs/>
              </w:rPr>
            </w:pPr>
            <w:r w:rsidRPr="00B64F46">
              <w:rPr>
                <w:rFonts w:ascii="Browallia New" w:hAnsi="Browallia New" w:cs="Browallia New"/>
                <w:sz w:val="24"/>
                <w:szCs w:val="24"/>
              </w:rPr>
              <w:t>9.14</w:t>
            </w:r>
          </w:p>
        </w:tc>
        <w:tc>
          <w:tcPr>
            <w:tcW w:w="5539" w:type="dxa"/>
          </w:tcPr>
          <w:p w14:paraId="71DA470B" w14:textId="5771FA69" w:rsidR="00836FFE" w:rsidRPr="00B737D5" w:rsidRDefault="00836FFE" w:rsidP="00836FFE">
            <w:pPr>
              <w:ind w:left="271" w:hanging="284"/>
              <w:rPr>
                <w:rFonts w:ascii="Browallia New" w:hAnsi="Browallia New" w:cs="Browallia New"/>
                <w:sz w:val="24"/>
                <w:szCs w:val="24"/>
                <w:cs/>
              </w:rPr>
            </w:pPr>
            <w:r w:rsidRPr="00B737D5">
              <w:rPr>
                <w:rFonts w:ascii="Browallia New" w:hAnsi="Browallia New" w:cs="Browallia New"/>
                <w:sz w:val="24"/>
                <w:szCs w:val="24"/>
                <w:cs/>
              </w:rPr>
              <w:t>ค้ำประกันโดยสินเชื่อแฟคตอริ่ง</w:t>
            </w:r>
          </w:p>
        </w:tc>
      </w:tr>
      <w:tr w:rsidR="00836FFE" w:rsidRPr="00B737D5" w14:paraId="2B927377" w14:textId="77777777" w:rsidTr="00ED26BF">
        <w:tc>
          <w:tcPr>
            <w:tcW w:w="566" w:type="dxa"/>
          </w:tcPr>
          <w:p w14:paraId="476BDEC9" w14:textId="24E49C28" w:rsidR="00836FFE" w:rsidRPr="00B737D5" w:rsidRDefault="00836FFE" w:rsidP="00836FFE">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4)</w:t>
            </w:r>
          </w:p>
        </w:tc>
        <w:tc>
          <w:tcPr>
            <w:tcW w:w="1462" w:type="dxa"/>
          </w:tcPr>
          <w:p w14:paraId="104E9DF6" w14:textId="1F61205E" w:rsidR="00836FFE" w:rsidRPr="00E47A30" w:rsidDel="0012502A" w:rsidRDefault="00836FFE" w:rsidP="00836FFE">
            <w:pPr>
              <w:ind w:left="-108" w:right="-22"/>
              <w:jc w:val="right"/>
              <w:rPr>
                <w:rFonts w:ascii="Browallia New" w:hAnsi="Browallia New" w:cs="Browallia New"/>
                <w:sz w:val="24"/>
                <w:szCs w:val="24"/>
              </w:rPr>
            </w:pPr>
            <w:r w:rsidRPr="00836FFE">
              <w:rPr>
                <w:rFonts w:ascii="Browallia New" w:hAnsi="Browallia New" w:cs="Browallia New"/>
                <w:sz w:val="24"/>
                <w:szCs w:val="24"/>
              </w:rPr>
              <w:t>40.00</w:t>
            </w:r>
          </w:p>
        </w:tc>
        <w:tc>
          <w:tcPr>
            <w:tcW w:w="1481" w:type="dxa"/>
          </w:tcPr>
          <w:p w14:paraId="330EB126" w14:textId="6504724E" w:rsidR="00836FFE" w:rsidRPr="00B64F46" w:rsidRDefault="00836FFE" w:rsidP="00836FFE">
            <w:pPr>
              <w:ind w:left="-108" w:right="-22"/>
              <w:jc w:val="right"/>
              <w:rPr>
                <w:rFonts w:ascii="Browallia New" w:hAnsi="Browallia New" w:cs="Browallia New"/>
                <w:sz w:val="24"/>
                <w:szCs w:val="24"/>
                <w:cs/>
              </w:rPr>
            </w:pPr>
            <w:r w:rsidRPr="00B64F46">
              <w:rPr>
                <w:rFonts w:ascii="Browallia New" w:hAnsi="Browallia New" w:cs="Browallia New"/>
                <w:sz w:val="24"/>
                <w:szCs w:val="24"/>
              </w:rPr>
              <w:t>40.00</w:t>
            </w:r>
          </w:p>
        </w:tc>
        <w:tc>
          <w:tcPr>
            <w:tcW w:w="5539" w:type="dxa"/>
          </w:tcPr>
          <w:p w14:paraId="55AEBCEB" w14:textId="4AA068BC" w:rsidR="00836FFE" w:rsidRPr="00B737D5" w:rsidRDefault="00836FFE" w:rsidP="00836FFE">
            <w:pPr>
              <w:ind w:left="271" w:hanging="284"/>
              <w:rPr>
                <w:rFonts w:ascii="Browallia New" w:hAnsi="Browallia New" w:cs="Browallia New"/>
                <w:sz w:val="24"/>
                <w:szCs w:val="24"/>
                <w:cs/>
              </w:rPr>
            </w:pPr>
            <w:r w:rsidRPr="00B737D5">
              <w:rPr>
                <w:rFonts w:ascii="Browallia New" w:hAnsi="Browallia New" w:cs="Browallia New"/>
                <w:sz w:val="24"/>
                <w:szCs w:val="24"/>
                <w:cs/>
              </w:rPr>
              <w:t>เช็คลงวันที่ล่วงหน้า</w:t>
            </w:r>
          </w:p>
        </w:tc>
      </w:tr>
      <w:tr w:rsidR="00836FFE" w:rsidRPr="00B737D5" w14:paraId="7D184D9C" w14:textId="77777777" w:rsidTr="00ED26BF">
        <w:tc>
          <w:tcPr>
            <w:tcW w:w="566" w:type="dxa"/>
          </w:tcPr>
          <w:p w14:paraId="29703161" w14:textId="5F8B83BC" w:rsidR="00836FFE" w:rsidRPr="00B737D5" w:rsidRDefault="00836FFE" w:rsidP="00836FFE">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5)</w:t>
            </w:r>
          </w:p>
        </w:tc>
        <w:tc>
          <w:tcPr>
            <w:tcW w:w="1462" w:type="dxa"/>
          </w:tcPr>
          <w:p w14:paraId="50231900" w14:textId="6C236739" w:rsidR="00836FFE" w:rsidRPr="00E47A30" w:rsidDel="0012502A" w:rsidRDefault="00836FFE" w:rsidP="00ED26BF">
            <w:pPr>
              <w:ind w:left="-39" w:right="-22"/>
              <w:jc w:val="right"/>
              <w:rPr>
                <w:rFonts w:ascii="Browallia New" w:hAnsi="Browallia New" w:cs="Browallia New"/>
                <w:sz w:val="24"/>
                <w:szCs w:val="24"/>
              </w:rPr>
            </w:pPr>
            <w:r w:rsidRPr="00836FFE">
              <w:rPr>
                <w:rFonts w:ascii="Browallia New" w:hAnsi="Browallia New" w:cs="Browallia New"/>
                <w:sz w:val="24"/>
                <w:szCs w:val="24"/>
              </w:rPr>
              <w:t>5.67</w:t>
            </w:r>
          </w:p>
        </w:tc>
        <w:tc>
          <w:tcPr>
            <w:tcW w:w="1481" w:type="dxa"/>
          </w:tcPr>
          <w:p w14:paraId="6D82E8C4" w14:textId="76A1FD2A" w:rsidR="00836FFE" w:rsidRPr="00B64F46" w:rsidRDefault="00836FFE" w:rsidP="00836FFE">
            <w:pPr>
              <w:ind w:left="-12" w:right="-22"/>
              <w:jc w:val="right"/>
              <w:rPr>
                <w:rFonts w:ascii="Browallia New" w:hAnsi="Browallia New" w:cs="Browallia New"/>
                <w:sz w:val="24"/>
                <w:szCs w:val="24"/>
              </w:rPr>
            </w:pPr>
            <w:r w:rsidRPr="00B64F46">
              <w:rPr>
                <w:rFonts w:ascii="Browallia New" w:hAnsi="Browallia New" w:cs="Browallia New"/>
                <w:sz w:val="24"/>
                <w:szCs w:val="24"/>
              </w:rPr>
              <w:t>5.67</w:t>
            </w:r>
          </w:p>
        </w:tc>
        <w:tc>
          <w:tcPr>
            <w:tcW w:w="5539" w:type="dxa"/>
          </w:tcPr>
          <w:p w14:paraId="5228AA40" w14:textId="02BBEC26" w:rsidR="00836FFE" w:rsidRPr="00B737D5" w:rsidRDefault="00836FFE" w:rsidP="00836FFE">
            <w:pPr>
              <w:ind w:left="271" w:hanging="284"/>
              <w:rPr>
                <w:rFonts w:ascii="Browallia New" w:hAnsi="Browallia New" w:cs="Browallia New"/>
                <w:sz w:val="24"/>
                <w:szCs w:val="24"/>
                <w:cs/>
              </w:rPr>
            </w:pPr>
            <w:r w:rsidRPr="00B737D5">
              <w:rPr>
                <w:rFonts w:ascii="Browallia New" w:hAnsi="Browallia New" w:cs="Browallia New"/>
                <w:sz w:val="24"/>
                <w:szCs w:val="24"/>
                <w:cs/>
              </w:rPr>
              <w:t>ค้ำประกันร่วม</w:t>
            </w:r>
          </w:p>
        </w:tc>
      </w:tr>
      <w:tr w:rsidR="00836FFE" w:rsidRPr="00B737D5" w14:paraId="4B8F7A71" w14:textId="77777777" w:rsidTr="00ED26BF">
        <w:tc>
          <w:tcPr>
            <w:tcW w:w="566" w:type="dxa"/>
          </w:tcPr>
          <w:p w14:paraId="5129E097" w14:textId="77777777" w:rsidR="00836FFE" w:rsidRPr="00B737D5" w:rsidRDefault="00836FFE" w:rsidP="00836FFE">
            <w:pPr>
              <w:tabs>
                <w:tab w:val="left" w:pos="1680"/>
              </w:tabs>
              <w:ind w:left="-108" w:right="-22"/>
              <w:jc w:val="center"/>
              <w:rPr>
                <w:rFonts w:ascii="Browallia New" w:hAnsi="Browallia New" w:cs="Browallia New"/>
                <w:sz w:val="24"/>
                <w:szCs w:val="24"/>
              </w:rPr>
            </w:pPr>
          </w:p>
        </w:tc>
        <w:tc>
          <w:tcPr>
            <w:tcW w:w="1462" w:type="dxa"/>
          </w:tcPr>
          <w:p w14:paraId="4E99E9FB" w14:textId="253BF4F0" w:rsidR="00836FFE" w:rsidRPr="00E47A30" w:rsidRDefault="00836FFE" w:rsidP="00ED26BF">
            <w:pPr>
              <w:pBdr>
                <w:top w:val="single" w:sz="4" w:space="1" w:color="auto"/>
                <w:bottom w:val="single" w:sz="12" w:space="1" w:color="auto"/>
              </w:pBdr>
              <w:ind w:left="-39" w:right="-22"/>
              <w:jc w:val="right"/>
              <w:rPr>
                <w:rFonts w:ascii="Browallia New" w:hAnsi="Browallia New" w:cs="Browallia New"/>
                <w:sz w:val="24"/>
                <w:szCs w:val="24"/>
              </w:rPr>
            </w:pPr>
            <w:r w:rsidRPr="00836FFE">
              <w:rPr>
                <w:rFonts w:ascii="Browallia New" w:hAnsi="Browallia New" w:cs="Browallia New"/>
                <w:sz w:val="24"/>
                <w:szCs w:val="24"/>
              </w:rPr>
              <w:t>357.52</w:t>
            </w:r>
          </w:p>
        </w:tc>
        <w:tc>
          <w:tcPr>
            <w:tcW w:w="1481" w:type="dxa"/>
          </w:tcPr>
          <w:p w14:paraId="01B215F5" w14:textId="3F7A2480" w:rsidR="00836FFE" w:rsidRPr="00B64F46" w:rsidRDefault="00836FFE" w:rsidP="00836FFE">
            <w:pPr>
              <w:pBdr>
                <w:top w:val="single" w:sz="4" w:space="1" w:color="auto"/>
                <w:bottom w:val="single" w:sz="12" w:space="1" w:color="auto"/>
              </w:pBdr>
              <w:ind w:left="-12" w:right="-22"/>
              <w:jc w:val="right"/>
              <w:rPr>
                <w:rFonts w:ascii="Browallia New" w:hAnsi="Browallia New" w:cs="Browallia New"/>
                <w:sz w:val="24"/>
                <w:szCs w:val="24"/>
              </w:rPr>
            </w:pPr>
            <w:r w:rsidRPr="00B64F46">
              <w:rPr>
                <w:rFonts w:ascii="Browallia New" w:hAnsi="Browallia New" w:cs="Browallia New"/>
                <w:sz w:val="24"/>
                <w:szCs w:val="24"/>
              </w:rPr>
              <w:t>284.45</w:t>
            </w:r>
          </w:p>
        </w:tc>
        <w:tc>
          <w:tcPr>
            <w:tcW w:w="5539" w:type="dxa"/>
          </w:tcPr>
          <w:p w14:paraId="28010E54" w14:textId="77777777" w:rsidR="00836FFE" w:rsidRPr="00B737D5" w:rsidRDefault="00836FFE" w:rsidP="00836FFE">
            <w:pPr>
              <w:ind w:left="271" w:hanging="284"/>
              <w:rPr>
                <w:rFonts w:ascii="Browallia New" w:hAnsi="Browallia New" w:cs="Browallia New"/>
                <w:sz w:val="24"/>
                <w:szCs w:val="24"/>
                <w:cs/>
              </w:rPr>
            </w:pPr>
          </w:p>
        </w:tc>
      </w:tr>
    </w:tbl>
    <w:p w14:paraId="240BBED8" w14:textId="77777777" w:rsidR="007471B6" w:rsidRDefault="007471B6" w:rsidP="007471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64A2C60F" w14:textId="77777777" w:rsidR="000C254B" w:rsidRDefault="000C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2C78F0B8" w14:textId="05212C07" w:rsidR="006971B8" w:rsidRPr="00B737D5" w:rsidRDefault="006971B8" w:rsidP="00516E90">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สินค้าคงเหลือ</w:t>
      </w:r>
      <w:r w:rsidR="00916D80" w:rsidRPr="00B737D5">
        <w:rPr>
          <w:rFonts w:ascii="Browallia New" w:hAnsi="Browallia New" w:cs="Browallia New"/>
          <w:b/>
          <w:bCs/>
          <w:sz w:val="28"/>
          <w:szCs w:val="28"/>
          <w:lang w:val="en-GB"/>
        </w:rPr>
        <w:t xml:space="preserve"> - </w:t>
      </w:r>
      <w:r w:rsidR="00916D80" w:rsidRPr="00B737D5">
        <w:rPr>
          <w:rFonts w:ascii="Browallia New" w:hAnsi="Browallia New" w:cs="Browallia New" w:hint="cs"/>
          <w:b/>
          <w:bCs/>
          <w:sz w:val="28"/>
          <w:szCs w:val="28"/>
          <w:cs/>
          <w:lang w:val="en-GB"/>
        </w:rPr>
        <w:t>สุทธิ</w:t>
      </w:r>
    </w:p>
    <w:p w14:paraId="28513223" w14:textId="7BFF3D7B" w:rsidR="00C1732D" w:rsidRPr="005B0B9C" w:rsidRDefault="00C1732D" w:rsidP="006D025A">
      <w:pPr>
        <w:tabs>
          <w:tab w:val="left" w:pos="7655"/>
          <w:tab w:val="left" w:pos="7797"/>
          <w:tab w:val="left" w:pos="7938"/>
        </w:tabs>
        <w:spacing w:line="240" w:lineRule="auto"/>
        <w:jc w:val="thaiDistribute"/>
        <w:rPr>
          <w:rFonts w:ascii="Browallia New" w:hAnsi="Browallia New" w:cs="Browallia New"/>
          <w:sz w:val="28"/>
          <w:szCs w:val="28"/>
        </w:rPr>
      </w:pPr>
    </w:p>
    <w:tbl>
      <w:tblPr>
        <w:tblW w:w="9114" w:type="dxa"/>
        <w:tblInd w:w="279" w:type="dxa"/>
        <w:tblLayout w:type="fixed"/>
        <w:tblLook w:val="0000" w:firstRow="0" w:lastRow="0" w:firstColumn="0" w:lastColumn="0" w:noHBand="0" w:noVBand="0"/>
      </w:tblPr>
      <w:tblGrid>
        <w:gridCol w:w="3438"/>
        <w:gridCol w:w="1197"/>
        <w:gridCol w:w="236"/>
        <w:gridCol w:w="1233"/>
        <w:gridCol w:w="238"/>
        <w:gridCol w:w="1232"/>
        <w:gridCol w:w="236"/>
        <w:gridCol w:w="1304"/>
      </w:tblGrid>
      <w:tr w:rsidR="006D025A" w:rsidRPr="00B737D5" w14:paraId="7D5B74CB" w14:textId="77777777" w:rsidTr="00ED26BF">
        <w:trPr>
          <w:tblHeader/>
        </w:trPr>
        <w:tc>
          <w:tcPr>
            <w:tcW w:w="3438" w:type="dxa"/>
          </w:tcPr>
          <w:p w14:paraId="396CA77B"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676" w:type="dxa"/>
            <w:gridSpan w:val="7"/>
          </w:tcPr>
          <w:p w14:paraId="1861DCAC" w14:textId="77777777" w:rsidR="006D025A" w:rsidRPr="00B737D5" w:rsidRDefault="006D025A" w:rsidP="007A18DC">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cs/>
                <w:lang w:val="en-GB"/>
              </w:rPr>
              <w:t xml:space="preserve">: </w:t>
            </w:r>
            <w:r w:rsidRPr="00B737D5">
              <w:rPr>
                <w:rFonts w:ascii="Browallia New" w:hAnsi="Browallia New" w:cs="Browallia New"/>
                <w:sz w:val="28"/>
                <w:szCs w:val="28"/>
                <w:cs/>
              </w:rPr>
              <w:t>พันบาท)</w:t>
            </w:r>
          </w:p>
        </w:tc>
      </w:tr>
      <w:tr w:rsidR="006D025A" w:rsidRPr="00B737D5" w14:paraId="4C25C139" w14:textId="77777777" w:rsidTr="00ED26BF">
        <w:trPr>
          <w:tblHeader/>
        </w:trPr>
        <w:tc>
          <w:tcPr>
            <w:tcW w:w="3438" w:type="dxa"/>
          </w:tcPr>
          <w:p w14:paraId="389C866F"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666" w:type="dxa"/>
            <w:gridSpan w:val="3"/>
            <w:tcBorders>
              <w:bottom w:val="single" w:sz="4" w:space="0" w:color="auto"/>
            </w:tcBorders>
          </w:tcPr>
          <w:p w14:paraId="67DE1F5F"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8" w:type="dxa"/>
          </w:tcPr>
          <w:p w14:paraId="4F66718D"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772" w:type="dxa"/>
            <w:gridSpan w:val="3"/>
            <w:tcBorders>
              <w:bottom w:val="single" w:sz="4" w:space="0" w:color="auto"/>
            </w:tcBorders>
          </w:tcPr>
          <w:p w14:paraId="281F1999"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B64F46" w:rsidRPr="00B737D5" w14:paraId="547704B5" w14:textId="77777777" w:rsidTr="00ED26BF">
        <w:trPr>
          <w:tblHeader/>
        </w:trPr>
        <w:tc>
          <w:tcPr>
            <w:tcW w:w="3438" w:type="dxa"/>
          </w:tcPr>
          <w:p w14:paraId="5F727BDA" w14:textId="77777777" w:rsidR="00B64F46" w:rsidRPr="00B737D5" w:rsidRDefault="00B64F46" w:rsidP="00B6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97" w:type="dxa"/>
            <w:tcBorders>
              <w:top w:val="single" w:sz="4" w:space="0" w:color="auto"/>
              <w:bottom w:val="single" w:sz="4" w:space="0" w:color="auto"/>
            </w:tcBorders>
            <w:vAlign w:val="bottom"/>
          </w:tcPr>
          <w:p w14:paraId="4606335C" w14:textId="38E41037" w:rsidR="00B64F46" w:rsidRPr="00B737D5" w:rsidRDefault="007C6FBA" w:rsidP="00B64F46">
            <w:pPr>
              <w:tabs>
                <w:tab w:val="clear" w:pos="907"/>
              </w:tabs>
              <w:spacing w:line="240" w:lineRule="auto"/>
              <w:ind w:left="-108" w:right="-108"/>
              <w:jc w:val="center"/>
              <w:rPr>
                <w:rFonts w:ascii="Browallia New" w:hAnsi="Browallia New" w:cs="Browallia New"/>
                <w:sz w:val="28"/>
                <w:szCs w:val="28"/>
                <w:lang w:val="en-GB"/>
              </w:rPr>
            </w:pPr>
            <w:r w:rsidRPr="007C6FBA">
              <w:rPr>
                <w:rFonts w:ascii="Browallia New" w:hAnsi="Browallia New" w:cs="Browallia New"/>
                <w:sz w:val="28"/>
                <w:szCs w:val="28"/>
              </w:rPr>
              <w:t>30</w:t>
            </w:r>
            <w:r w:rsidRPr="007C6FBA">
              <w:rPr>
                <w:rFonts w:ascii="Browallia New" w:hAnsi="Browallia New" w:cs="Browallia New" w:hint="cs"/>
                <w:sz w:val="28"/>
                <w:szCs w:val="28"/>
                <w:cs/>
              </w:rPr>
              <w:t xml:space="preserve"> มิถุนายน</w:t>
            </w:r>
            <w:r w:rsidR="00B64F46" w:rsidRPr="00B737D5">
              <w:rPr>
                <w:rFonts w:ascii="Browallia New" w:hAnsi="Browallia New" w:cs="Browallia New"/>
                <w:sz w:val="28"/>
                <w:szCs w:val="28"/>
              </w:rPr>
              <w:t>256</w:t>
            </w:r>
            <w:r w:rsidR="00B64F46">
              <w:rPr>
                <w:rFonts w:ascii="Browallia New" w:hAnsi="Browallia New" w:cs="Browallia New"/>
                <w:sz w:val="28"/>
                <w:szCs w:val="28"/>
              </w:rPr>
              <w:t>6</w:t>
            </w:r>
          </w:p>
        </w:tc>
        <w:tc>
          <w:tcPr>
            <w:tcW w:w="236" w:type="dxa"/>
            <w:tcBorders>
              <w:top w:val="single" w:sz="4" w:space="0" w:color="auto"/>
            </w:tcBorders>
            <w:vAlign w:val="bottom"/>
          </w:tcPr>
          <w:p w14:paraId="76ED301A" w14:textId="77777777" w:rsidR="00B64F46" w:rsidRPr="00B737D5" w:rsidRDefault="00B64F46" w:rsidP="00B64F46">
            <w:pPr>
              <w:tabs>
                <w:tab w:val="clear" w:pos="907"/>
              </w:tabs>
              <w:spacing w:line="240" w:lineRule="auto"/>
              <w:ind w:left="-108" w:right="-108"/>
              <w:jc w:val="center"/>
              <w:rPr>
                <w:rFonts w:ascii="Browallia New" w:hAnsi="Browallia New" w:cs="Browallia New"/>
                <w:sz w:val="28"/>
                <w:szCs w:val="28"/>
                <w:cs/>
              </w:rPr>
            </w:pPr>
          </w:p>
        </w:tc>
        <w:tc>
          <w:tcPr>
            <w:tcW w:w="1233" w:type="dxa"/>
            <w:tcBorders>
              <w:top w:val="single" w:sz="4" w:space="0" w:color="auto"/>
              <w:bottom w:val="single" w:sz="4" w:space="0" w:color="auto"/>
            </w:tcBorders>
            <w:vAlign w:val="bottom"/>
          </w:tcPr>
          <w:p w14:paraId="045B53EE" w14:textId="0B67C3B0" w:rsidR="00B64F46" w:rsidRPr="00B737D5" w:rsidRDefault="00B64F46" w:rsidP="00B64F46">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c>
          <w:tcPr>
            <w:tcW w:w="238" w:type="dxa"/>
          </w:tcPr>
          <w:p w14:paraId="3EAF75F4" w14:textId="77777777" w:rsidR="00B64F46" w:rsidRPr="00B737D5" w:rsidRDefault="00B64F46" w:rsidP="00B64F46">
            <w:pPr>
              <w:spacing w:line="240" w:lineRule="auto"/>
              <w:ind w:right="-10"/>
              <w:jc w:val="center"/>
              <w:rPr>
                <w:rFonts w:ascii="Browallia New" w:hAnsi="Browallia New" w:cs="Browallia New"/>
                <w:sz w:val="28"/>
                <w:szCs w:val="28"/>
              </w:rPr>
            </w:pPr>
          </w:p>
        </w:tc>
        <w:tc>
          <w:tcPr>
            <w:tcW w:w="1232" w:type="dxa"/>
            <w:tcBorders>
              <w:bottom w:val="single" w:sz="4" w:space="0" w:color="auto"/>
            </w:tcBorders>
            <w:vAlign w:val="bottom"/>
          </w:tcPr>
          <w:p w14:paraId="6C4CD6B9" w14:textId="6D8E277E" w:rsidR="00B64F46" w:rsidRPr="00B737D5" w:rsidRDefault="007C6FBA" w:rsidP="00B64F46">
            <w:pPr>
              <w:tabs>
                <w:tab w:val="clear" w:pos="907"/>
              </w:tabs>
              <w:spacing w:line="240" w:lineRule="auto"/>
              <w:ind w:left="-108" w:right="-108"/>
              <w:jc w:val="center"/>
              <w:rPr>
                <w:rFonts w:ascii="Browallia New" w:hAnsi="Browallia New" w:cs="Browallia New"/>
                <w:sz w:val="28"/>
                <w:szCs w:val="28"/>
                <w:lang w:val="en-GB"/>
              </w:rPr>
            </w:pPr>
            <w:r w:rsidRPr="007C6FBA">
              <w:rPr>
                <w:rFonts w:ascii="Browallia New" w:hAnsi="Browallia New" w:cs="Browallia New"/>
                <w:sz w:val="28"/>
                <w:szCs w:val="28"/>
              </w:rPr>
              <w:t>30</w:t>
            </w:r>
            <w:r w:rsidRPr="007C6FBA">
              <w:rPr>
                <w:rFonts w:ascii="Browallia New" w:hAnsi="Browallia New" w:cs="Browallia New" w:hint="cs"/>
                <w:sz w:val="28"/>
                <w:szCs w:val="28"/>
                <w:cs/>
              </w:rPr>
              <w:t xml:space="preserve"> มิถุนายน</w:t>
            </w:r>
            <w:r w:rsidR="00B64F46" w:rsidRPr="00B737D5">
              <w:rPr>
                <w:rFonts w:ascii="Browallia New" w:hAnsi="Browallia New" w:cs="Browallia New"/>
                <w:sz w:val="28"/>
                <w:szCs w:val="28"/>
              </w:rPr>
              <w:t>256</w:t>
            </w:r>
            <w:r w:rsidR="00B64F46">
              <w:rPr>
                <w:rFonts w:ascii="Browallia New" w:hAnsi="Browallia New" w:cs="Browallia New"/>
                <w:sz w:val="28"/>
                <w:szCs w:val="28"/>
              </w:rPr>
              <w:t>6</w:t>
            </w:r>
          </w:p>
        </w:tc>
        <w:tc>
          <w:tcPr>
            <w:tcW w:w="236" w:type="dxa"/>
            <w:vAlign w:val="bottom"/>
          </w:tcPr>
          <w:p w14:paraId="5AD6632D" w14:textId="77777777" w:rsidR="00B64F46" w:rsidRPr="00B737D5" w:rsidRDefault="00B64F46" w:rsidP="00B64F46">
            <w:pPr>
              <w:tabs>
                <w:tab w:val="clear" w:pos="907"/>
              </w:tabs>
              <w:spacing w:line="240" w:lineRule="auto"/>
              <w:ind w:left="-108" w:right="-108"/>
              <w:jc w:val="center"/>
              <w:rPr>
                <w:rFonts w:ascii="Browallia New" w:hAnsi="Browallia New" w:cs="Browallia New"/>
                <w:sz w:val="28"/>
                <w:szCs w:val="28"/>
                <w:cs/>
              </w:rPr>
            </w:pPr>
          </w:p>
        </w:tc>
        <w:tc>
          <w:tcPr>
            <w:tcW w:w="1304" w:type="dxa"/>
            <w:tcBorders>
              <w:bottom w:val="single" w:sz="4" w:space="0" w:color="auto"/>
            </w:tcBorders>
            <w:vAlign w:val="bottom"/>
          </w:tcPr>
          <w:p w14:paraId="6DA7ABCF" w14:textId="6F5C95A6" w:rsidR="00B64F46" w:rsidRPr="00B737D5" w:rsidRDefault="00B64F46" w:rsidP="00B64F46">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r>
      <w:tr w:rsidR="006D025A" w:rsidRPr="00B737D5" w14:paraId="3D1DE51F" w14:textId="77777777" w:rsidTr="00ED26BF">
        <w:trPr>
          <w:trHeight w:val="306"/>
        </w:trPr>
        <w:tc>
          <w:tcPr>
            <w:tcW w:w="3438" w:type="dxa"/>
          </w:tcPr>
          <w:p w14:paraId="74FC6BCB"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6"/>
                <w:szCs w:val="16"/>
              </w:rPr>
            </w:pPr>
          </w:p>
        </w:tc>
        <w:tc>
          <w:tcPr>
            <w:tcW w:w="1197" w:type="dxa"/>
            <w:tcBorders>
              <w:top w:val="single" w:sz="4" w:space="0" w:color="auto"/>
            </w:tcBorders>
          </w:tcPr>
          <w:p w14:paraId="12C034FF"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72BDE3FD"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u w:val="single"/>
              </w:rPr>
            </w:pPr>
          </w:p>
        </w:tc>
        <w:tc>
          <w:tcPr>
            <w:tcW w:w="1233" w:type="dxa"/>
            <w:tcBorders>
              <w:top w:val="single" w:sz="4" w:space="0" w:color="auto"/>
            </w:tcBorders>
          </w:tcPr>
          <w:p w14:paraId="79E05A71"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8" w:type="dxa"/>
          </w:tcPr>
          <w:p w14:paraId="2EFA92DE"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232" w:type="dxa"/>
            <w:tcBorders>
              <w:top w:val="single" w:sz="4" w:space="0" w:color="auto"/>
            </w:tcBorders>
          </w:tcPr>
          <w:p w14:paraId="5DE12530"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c>
          <w:tcPr>
            <w:tcW w:w="236" w:type="dxa"/>
          </w:tcPr>
          <w:p w14:paraId="215C9AC6"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304" w:type="dxa"/>
          </w:tcPr>
          <w:p w14:paraId="78AA6CD3"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r>
      <w:tr w:rsidR="005B0B9C" w:rsidRPr="00B737D5" w14:paraId="759A5389" w14:textId="77777777" w:rsidTr="00ED26BF">
        <w:tc>
          <w:tcPr>
            <w:tcW w:w="3438" w:type="dxa"/>
            <w:vAlign w:val="center"/>
          </w:tcPr>
          <w:p w14:paraId="3EEBA383"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อุปกรณ์และเครื่องใช้ไฟฟ้า</w:t>
            </w:r>
          </w:p>
        </w:tc>
        <w:tc>
          <w:tcPr>
            <w:tcW w:w="1197" w:type="dxa"/>
            <w:shd w:val="clear" w:color="auto" w:fill="FFFFFF" w:themeFill="background1"/>
          </w:tcPr>
          <w:p w14:paraId="70ECBCD7" w14:textId="4B972B02" w:rsidR="005B0B9C" w:rsidRPr="00B32EB0" w:rsidRDefault="00601D22" w:rsidP="005B0B9C">
            <w:pPr>
              <w:pStyle w:val="acctfourfigures"/>
              <w:tabs>
                <w:tab w:val="clear" w:pos="765"/>
              </w:tabs>
              <w:spacing w:line="240" w:lineRule="auto"/>
              <w:ind w:left="-117"/>
              <w:jc w:val="right"/>
              <w:rPr>
                <w:rFonts w:ascii="Browallia New" w:hAnsi="Browallia New" w:cs="Browallia New"/>
                <w:sz w:val="28"/>
                <w:szCs w:val="28"/>
                <w:lang w:val="en-US"/>
              </w:rPr>
            </w:pPr>
            <w:r w:rsidRPr="00D228DD">
              <w:rPr>
                <w:rFonts w:ascii="Browallia New" w:hAnsi="Browallia New" w:cs="Browallia New"/>
                <w:sz w:val="28"/>
                <w:szCs w:val="28"/>
                <w:lang w:val="en-US"/>
              </w:rPr>
              <w:t>60,273</w:t>
            </w:r>
          </w:p>
        </w:tc>
        <w:tc>
          <w:tcPr>
            <w:tcW w:w="236" w:type="dxa"/>
            <w:shd w:val="clear" w:color="auto" w:fill="auto"/>
          </w:tcPr>
          <w:p w14:paraId="451585A8"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233" w:type="dxa"/>
            <w:shd w:val="clear" w:color="auto" w:fill="auto"/>
          </w:tcPr>
          <w:p w14:paraId="65B55A1E" w14:textId="199F561F"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62,328</w:t>
            </w:r>
          </w:p>
        </w:tc>
        <w:tc>
          <w:tcPr>
            <w:tcW w:w="238" w:type="dxa"/>
            <w:shd w:val="clear" w:color="auto" w:fill="auto"/>
          </w:tcPr>
          <w:p w14:paraId="794F13CD"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shd w:val="clear" w:color="auto" w:fill="auto"/>
          </w:tcPr>
          <w:p w14:paraId="69B796AE" w14:textId="081CBCC1" w:rsidR="005B0B9C" w:rsidRPr="00607117" w:rsidRDefault="000933FD" w:rsidP="005B0B9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59,978</w:t>
            </w:r>
          </w:p>
        </w:tc>
        <w:tc>
          <w:tcPr>
            <w:tcW w:w="236" w:type="dxa"/>
          </w:tcPr>
          <w:p w14:paraId="431C911D"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Pr>
          <w:p w14:paraId="39F7E1B3" w14:textId="0FCEFC37"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bidi="th-TH"/>
              </w:rPr>
              <w:t xml:space="preserve">62,026 </w:t>
            </w:r>
          </w:p>
        </w:tc>
      </w:tr>
      <w:tr w:rsidR="005B0B9C" w:rsidRPr="00B737D5" w14:paraId="6C8DD066" w14:textId="77777777" w:rsidTr="00ED26BF">
        <w:tc>
          <w:tcPr>
            <w:tcW w:w="3438" w:type="dxa"/>
            <w:vAlign w:val="center"/>
          </w:tcPr>
          <w:p w14:paraId="3C83A1DC"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รถจักรยานยนต์</w:t>
            </w:r>
          </w:p>
        </w:tc>
        <w:tc>
          <w:tcPr>
            <w:tcW w:w="1197" w:type="dxa"/>
            <w:shd w:val="clear" w:color="auto" w:fill="FFFFFF" w:themeFill="background1"/>
          </w:tcPr>
          <w:p w14:paraId="20E54EC3" w14:textId="0159BE27" w:rsidR="005B0B9C" w:rsidRPr="00B32EB0" w:rsidRDefault="00601D22" w:rsidP="005B0B9C">
            <w:pPr>
              <w:pStyle w:val="acctfourfigures"/>
              <w:tabs>
                <w:tab w:val="clear" w:pos="765"/>
              </w:tabs>
              <w:spacing w:line="240" w:lineRule="auto"/>
              <w:ind w:left="-117"/>
              <w:jc w:val="right"/>
              <w:rPr>
                <w:rFonts w:ascii="Browallia New" w:hAnsi="Browallia New" w:cs="Browallia New"/>
                <w:sz w:val="28"/>
                <w:szCs w:val="28"/>
                <w:lang w:val="en-US"/>
              </w:rPr>
            </w:pPr>
            <w:r w:rsidRPr="00D228DD">
              <w:rPr>
                <w:rFonts w:ascii="Browallia New" w:hAnsi="Browallia New" w:cs="Browallia New"/>
                <w:sz w:val="28"/>
                <w:szCs w:val="28"/>
                <w:lang w:val="en-US"/>
              </w:rPr>
              <w:t>276</w:t>
            </w:r>
          </w:p>
        </w:tc>
        <w:tc>
          <w:tcPr>
            <w:tcW w:w="236" w:type="dxa"/>
            <w:shd w:val="clear" w:color="auto" w:fill="auto"/>
          </w:tcPr>
          <w:p w14:paraId="180B6084"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233" w:type="dxa"/>
            <w:shd w:val="clear" w:color="auto" w:fill="auto"/>
          </w:tcPr>
          <w:p w14:paraId="07825AFC" w14:textId="10B7AD5E"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223</w:t>
            </w:r>
          </w:p>
        </w:tc>
        <w:tc>
          <w:tcPr>
            <w:tcW w:w="238" w:type="dxa"/>
            <w:shd w:val="clear" w:color="auto" w:fill="auto"/>
          </w:tcPr>
          <w:p w14:paraId="2EE91D69"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shd w:val="clear" w:color="auto" w:fill="auto"/>
          </w:tcPr>
          <w:p w14:paraId="401A10E6" w14:textId="76C55794" w:rsidR="005B0B9C" w:rsidRPr="00607117" w:rsidRDefault="000933FD" w:rsidP="005B0B9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276</w:t>
            </w:r>
          </w:p>
        </w:tc>
        <w:tc>
          <w:tcPr>
            <w:tcW w:w="236" w:type="dxa"/>
          </w:tcPr>
          <w:p w14:paraId="43071388"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Pr>
          <w:p w14:paraId="0185294B" w14:textId="12AE72F8"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bidi="th-TH"/>
              </w:rPr>
              <w:t xml:space="preserve">223 </w:t>
            </w:r>
          </w:p>
        </w:tc>
      </w:tr>
      <w:tr w:rsidR="005B0B9C" w:rsidRPr="00B737D5" w14:paraId="11808556" w14:textId="77777777" w:rsidTr="00ED26BF">
        <w:tc>
          <w:tcPr>
            <w:tcW w:w="3438" w:type="dxa"/>
            <w:vAlign w:val="center"/>
          </w:tcPr>
          <w:p w14:paraId="1780D511"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B737D5">
              <w:rPr>
                <w:rFonts w:ascii="Browallia New" w:hAnsi="Browallia New" w:cs="Browallia New"/>
                <w:sz w:val="28"/>
                <w:szCs w:val="28"/>
                <w:cs/>
              </w:rPr>
              <w:t>วัสดุก่อสร้าง</w:t>
            </w:r>
          </w:p>
        </w:tc>
        <w:tc>
          <w:tcPr>
            <w:tcW w:w="1197" w:type="dxa"/>
            <w:shd w:val="clear" w:color="auto" w:fill="FFFFFF" w:themeFill="background1"/>
          </w:tcPr>
          <w:p w14:paraId="447A9D81" w14:textId="0C846559" w:rsidR="005B0B9C" w:rsidRPr="00B32EB0" w:rsidRDefault="00601D22" w:rsidP="005B0B9C">
            <w:pPr>
              <w:pStyle w:val="acctfourfigures"/>
              <w:tabs>
                <w:tab w:val="clear" w:pos="765"/>
              </w:tabs>
              <w:spacing w:line="240" w:lineRule="auto"/>
              <w:ind w:left="-117"/>
              <w:jc w:val="right"/>
              <w:rPr>
                <w:rFonts w:ascii="Browallia New" w:hAnsi="Browallia New" w:cs="Browallia New"/>
                <w:sz w:val="28"/>
                <w:szCs w:val="28"/>
                <w:lang w:val="en-US"/>
              </w:rPr>
            </w:pPr>
            <w:r w:rsidRPr="00D228DD">
              <w:rPr>
                <w:rFonts w:ascii="Browallia New" w:hAnsi="Browallia New" w:cs="Browallia New"/>
                <w:sz w:val="28"/>
                <w:szCs w:val="28"/>
                <w:lang w:val="en-US"/>
              </w:rPr>
              <w:t>9,9</w:t>
            </w:r>
            <w:r w:rsidR="00CF36E8">
              <w:rPr>
                <w:rFonts w:ascii="Browallia New" w:hAnsi="Browallia New" w:cs="Browallia New"/>
                <w:sz w:val="28"/>
                <w:szCs w:val="28"/>
                <w:lang w:val="en-US"/>
              </w:rPr>
              <w:t>41</w:t>
            </w:r>
          </w:p>
        </w:tc>
        <w:tc>
          <w:tcPr>
            <w:tcW w:w="236" w:type="dxa"/>
            <w:shd w:val="clear" w:color="auto" w:fill="auto"/>
          </w:tcPr>
          <w:p w14:paraId="2EF93DC6"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shd w:val="clear" w:color="auto" w:fill="auto"/>
          </w:tcPr>
          <w:p w14:paraId="2AC39B97" w14:textId="7182BB46"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10,177</w:t>
            </w:r>
          </w:p>
        </w:tc>
        <w:tc>
          <w:tcPr>
            <w:tcW w:w="238" w:type="dxa"/>
            <w:shd w:val="clear" w:color="auto" w:fill="auto"/>
          </w:tcPr>
          <w:p w14:paraId="2D34AE59"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shd w:val="clear" w:color="auto" w:fill="auto"/>
          </w:tcPr>
          <w:p w14:paraId="5911528A" w14:textId="6872F53D" w:rsidR="005B0B9C" w:rsidRPr="00607117" w:rsidRDefault="00316CEF" w:rsidP="005B0B9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236" w:type="dxa"/>
          </w:tcPr>
          <w:p w14:paraId="0898598B"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Pr>
          <w:p w14:paraId="57AFE211" w14:textId="497D5548"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bidi="th-TH"/>
              </w:rPr>
              <w:t>-</w:t>
            </w:r>
          </w:p>
        </w:tc>
      </w:tr>
      <w:tr w:rsidR="005B0B9C" w:rsidRPr="00B737D5" w14:paraId="5F00EC62" w14:textId="77777777" w:rsidTr="00ED26BF">
        <w:tc>
          <w:tcPr>
            <w:tcW w:w="3438" w:type="dxa"/>
            <w:vAlign w:val="center"/>
          </w:tcPr>
          <w:p w14:paraId="0A8801F2" w14:textId="77777777" w:rsidR="005B0B9C" w:rsidRPr="0035498F"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5498F">
              <w:rPr>
                <w:rFonts w:ascii="Browallia New" w:hAnsi="Browallia New" w:cs="Browallia New" w:hint="cs"/>
                <w:sz w:val="28"/>
                <w:szCs w:val="28"/>
                <w:cs/>
              </w:rPr>
              <w:t>วัสดุตกแต่งและอุปกรณ์</w:t>
            </w:r>
          </w:p>
        </w:tc>
        <w:tc>
          <w:tcPr>
            <w:tcW w:w="1197" w:type="dxa"/>
            <w:shd w:val="clear" w:color="auto" w:fill="FFFFFF" w:themeFill="background1"/>
          </w:tcPr>
          <w:p w14:paraId="1EBF6241" w14:textId="34CE62B4" w:rsidR="005B0B9C" w:rsidRPr="0035498F" w:rsidRDefault="00601D22" w:rsidP="005B0B9C">
            <w:pPr>
              <w:pStyle w:val="acctfourfigures"/>
              <w:tabs>
                <w:tab w:val="clear" w:pos="765"/>
              </w:tabs>
              <w:spacing w:line="240" w:lineRule="auto"/>
              <w:ind w:left="-117"/>
              <w:jc w:val="right"/>
              <w:rPr>
                <w:rFonts w:ascii="Browallia New" w:hAnsi="Browallia New" w:cs="Browallia New"/>
                <w:sz w:val="28"/>
                <w:szCs w:val="28"/>
                <w:lang w:val="en-US" w:bidi="th-TH"/>
              </w:rPr>
            </w:pPr>
            <w:r w:rsidRPr="0035498F">
              <w:rPr>
                <w:rFonts w:ascii="Browallia New" w:hAnsi="Browallia New" w:cs="Browallia New"/>
                <w:sz w:val="28"/>
                <w:szCs w:val="28"/>
                <w:lang w:val="en-US"/>
              </w:rPr>
              <w:t>7</w:t>
            </w:r>
            <w:r w:rsidR="000123BD" w:rsidRPr="0035498F">
              <w:rPr>
                <w:rFonts w:ascii="Browallia New" w:hAnsi="Browallia New" w:cs="Browallia New"/>
                <w:sz w:val="28"/>
                <w:szCs w:val="28"/>
                <w:lang w:val="en-US" w:bidi="th-TH"/>
              </w:rPr>
              <w:t>3,085</w:t>
            </w:r>
          </w:p>
        </w:tc>
        <w:tc>
          <w:tcPr>
            <w:tcW w:w="236" w:type="dxa"/>
            <w:shd w:val="clear" w:color="auto" w:fill="auto"/>
          </w:tcPr>
          <w:p w14:paraId="2F291A13" w14:textId="77777777" w:rsidR="005B0B9C" w:rsidRPr="0035498F"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shd w:val="clear" w:color="auto" w:fill="auto"/>
          </w:tcPr>
          <w:p w14:paraId="56DA2929" w14:textId="3F575B40" w:rsidR="005B0B9C" w:rsidRPr="0035498F"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35498F">
              <w:rPr>
                <w:rFonts w:ascii="Browallia New" w:hAnsi="Browallia New" w:cs="Browallia New"/>
                <w:sz w:val="28"/>
                <w:szCs w:val="28"/>
                <w:lang w:val="en-US"/>
              </w:rPr>
              <w:t>73,370</w:t>
            </w:r>
          </w:p>
        </w:tc>
        <w:tc>
          <w:tcPr>
            <w:tcW w:w="238" w:type="dxa"/>
            <w:shd w:val="clear" w:color="auto" w:fill="auto"/>
          </w:tcPr>
          <w:p w14:paraId="0A69F712" w14:textId="77777777" w:rsidR="005B0B9C" w:rsidRPr="0035498F"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32" w:type="dxa"/>
            <w:shd w:val="clear" w:color="auto" w:fill="auto"/>
          </w:tcPr>
          <w:p w14:paraId="1E38139B" w14:textId="01D60187" w:rsidR="005B0B9C" w:rsidRPr="0035498F" w:rsidRDefault="00406275" w:rsidP="005B0B9C">
            <w:pPr>
              <w:pStyle w:val="acctfourfigures"/>
              <w:tabs>
                <w:tab w:val="clear" w:pos="765"/>
              </w:tabs>
              <w:spacing w:line="240" w:lineRule="auto"/>
              <w:ind w:left="-117"/>
              <w:jc w:val="right"/>
              <w:rPr>
                <w:rFonts w:ascii="Browallia New" w:hAnsi="Browallia New" w:cs="Browallia New"/>
                <w:sz w:val="28"/>
                <w:szCs w:val="28"/>
                <w:lang w:val="en-US"/>
              </w:rPr>
            </w:pPr>
            <w:r w:rsidRPr="0035498F">
              <w:rPr>
                <w:rFonts w:ascii="Browallia New" w:hAnsi="Browallia New" w:cs="Browallia New"/>
                <w:sz w:val="28"/>
                <w:szCs w:val="28"/>
                <w:lang w:val="en-US"/>
              </w:rPr>
              <w:t>16,9</w:t>
            </w:r>
            <w:r w:rsidR="00F853B5" w:rsidRPr="0035498F">
              <w:rPr>
                <w:rFonts w:ascii="Browallia New" w:hAnsi="Browallia New" w:cs="Browallia New"/>
                <w:sz w:val="28"/>
                <w:szCs w:val="28"/>
                <w:lang w:val="en-US"/>
              </w:rPr>
              <w:t>59</w:t>
            </w:r>
          </w:p>
        </w:tc>
        <w:tc>
          <w:tcPr>
            <w:tcW w:w="236" w:type="dxa"/>
          </w:tcPr>
          <w:p w14:paraId="6854DF46"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304" w:type="dxa"/>
          </w:tcPr>
          <w:p w14:paraId="1B066297" w14:textId="683D860B"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bidi="th-TH"/>
              </w:rPr>
              <w:t>16,860</w:t>
            </w:r>
          </w:p>
        </w:tc>
      </w:tr>
      <w:tr w:rsidR="005B0B9C" w:rsidRPr="00B737D5" w14:paraId="59AD9611" w14:textId="77777777" w:rsidTr="00ED26BF">
        <w:tc>
          <w:tcPr>
            <w:tcW w:w="3438" w:type="dxa"/>
            <w:vAlign w:val="center"/>
          </w:tcPr>
          <w:p w14:paraId="417947EA" w14:textId="77777777" w:rsidR="005B0B9C" w:rsidRPr="0035498F"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5498F">
              <w:rPr>
                <w:rFonts w:ascii="Browallia New" w:hAnsi="Browallia New" w:cs="Browallia New"/>
                <w:sz w:val="28"/>
                <w:szCs w:val="28"/>
                <w:cs/>
              </w:rPr>
              <w:t>อื่นๆ</w:t>
            </w:r>
          </w:p>
        </w:tc>
        <w:tc>
          <w:tcPr>
            <w:tcW w:w="1197" w:type="dxa"/>
            <w:shd w:val="clear" w:color="auto" w:fill="FFFFFF" w:themeFill="background1"/>
          </w:tcPr>
          <w:p w14:paraId="64C8AD74" w14:textId="30DEA8A1" w:rsidR="005B0B9C" w:rsidRPr="0035498F" w:rsidRDefault="00C26F29" w:rsidP="005B0B9C">
            <w:pPr>
              <w:pStyle w:val="acctfourfigures"/>
              <w:tabs>
                <w:tab w:val="clear" w:pos="765"/>
              </w:tabs>
              <w:spacing w:line="240" w:lineRule="auto"/>
              <w:ind w:left="-117"/>
              <w:jc w:val="right"/>
              <w:rPr>
                <w:rFonts w:ascii="Browallia New" w:hAnsi="Browallia New" w:cs="Browallia New"/>
                <w:sz w:val="28"/>
                <w:szCs w:val="28"/>
                <w:lang w:val="en-US"/>
              </w:rPr>
            </w:pPr>
            <w:r w:rsidRPr="0035498F">
              <w:rPr>
                <w:rFonts w:ascii="Browallia New" w:hAnsi="Browallia New" w:cs="Browallia New"/>
                <w:sz w:val="28"/>
                <w:szCs w:val="28"/>
                <w:lang w:val="en-US"/>
              </w:rPr>
              <w:t>23,20</w:t>
            </w:r>
            <w:r w:rsidR="009F63E7" w:rsidRPr="0035498F">
              <w:rPr>
                <w:rFonts w:ascii="Browallia New" w:hAnsi="Browallia New" w:cs="Browallia New"/>
                <w:sz w:val="28"/>
                <w:szCs w:val="28"/>
                <w:lang w:val="en-US"/>
              </w:rPr>
              <w:t>3</w:t>
            </w:r>
          </w:p>
        </w:tc>
        <w:tc>
          <w:tcPr>
            <w:tcW w:w="236" w:type="dxa"/>
            <w:shd w:val="clear" w:color="auto" w:fill="auto"/>
          </w:tcPr>
          <w:p w14:paraId="01B325FE" w14:textId="77777777" w:rsidR="005B0B9C" w:rsidRPr="0035498F"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shd w:val="clear" w:color="auto" w:fill="auto"/>
          </w:tcPr>
          <w:p w14:paraId="50C5357F" w14:textId="1554729B" w:rsidR="005B0B9C" w:rsidRPr="0035498F"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35498F">
              <w:rPr>
                <w:rFonts w:ascii="Browallia New" w:hAnsi="Browallia New" w:cs="Browallia New"/>
                <w:sz w:val="28"/>
                <w:szCs w:val="28"/>
                <w:lang w:val="en-US"/>
              </w:rPr>
              <w:t>18,865</w:t>
            </w:r>
          </w:p>
        </w:tc>
        <w:tc>
          <w:tcPr>
            <w:tcW w:w="238" w:type="dxa"/>
            <w:shd w:val="clear" w:color="auto" w:fill="auto"/>
          </w:tcPr>
          <w:p w14:paraId="38A23A22" w14:textId="77777777" w:rsidR="005B0B9C" w:rsidRPr="0035498F"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shd w:val="clear" w:color="auto" w:fill="auto"/>
          </w:tcPr>
          <w:p w14:paraId="429CF189" w14:textId="3DD203C4" w:rsidR="005B0B9C" w:rsidRPr="0035498F" w:rsidRDefault="005744C1" w:rsidP="005B0B9C">
            <w:pPr>
              <w:pStyle w:val="acctfourfigures"/>
              <w:tabs>
                <w:tab w:val="clear" w:pos="765"/>
              </w:tabs>
              <w:spacing w:line="240" w:lineRule="auto"/>
              <w:ind w:left="-117"/>
              <w:jc w:val="right"/>
              <w:rPr>
                <w:rFonts w:ascii="Browallia New" w:hAnsi="Browallia New" w:cs="Browallia New"/>
                <w:sz w:val="28"/>
                <w:szCs w:val="28"/>
                <w:lang w:val="en-US"/>
              </w:rPr>
            </w:pPr>
            <w:r w:rsidRPr="0035498F">
              <w:rPr>
                <w:rFonts w:ascii="Browallia New" w:hAnsi="Browallia New" w:cs="Browallia New"/>
                <w:sz w:val="28"/>
                <w:szCs w:val="28"/>
                <w:lang w:val="en-US"/>
              </w:rPr>
              <w:t>13,795</w:t>
            </w:r>
          </w:p>
        </w:tc>
        <w:tc>
          <w:tcPr>
            <w:tcW w:w="236" w:type="dxa"/>
          </w:tcPr>
          <w:p w14:paraId="19EADDAD"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Pr>
          <w:p w14:paraId="62470592" w14:textId="1B4C3A80"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bidi="th-TH"/>
              </w:rPr>
              <w:t>12,168</w:t>
            </w:r>
          </w:p>
        </w:tc>
      </w:tr>
      <w:tr w:rsidR="005B0B9C" w:rsidRPr="00B737D5" w14:paraId="6BBA6E21" w14:textId="77777777" w:rsidTr="00ED26BF">
        <w:trPr>
          <w:trHeight w:val="275"/>
        </w:trPr>
        <w:tc>
          <w:tcPr>
            <w:tcW w:w="3438" w:type="dxa"/>
          </w:tcPr>
          <w:p w14:paraId="7362F6D2" w14:textId="77777777" w:rsidR="005B0B9C" w:rsidRPr="0035498F"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5498F">
              <w:rPr>
                <w:rFonts w:ascii="Browallia New" w:hAnsi="Browallia New" w:cs="Browallia New"/>
                <w:sz w:val="28"/>
                <w:szCs w:val="28"/>
                <w:cs/>
              </w:rPr>
              <w:t>รวม</w:t>
            </w:r>
          </w:p>
        </w:tc>
        <w:tc>
          <w:tcPr>
            <w:tcW w:w="1197" w:type="dxa"/>
            <w:tcBorders>
              <w:top w:val="single" w:sz="4" w:space="0" w:color="auto"/>
            </w:tcBorders>
            <w:shd w:val="clear" w:color="auto" w:fill="FFFFFF" w:themeFill="background1"/>
          </w:tcPr>
          <w:p w14:paraId="36A3BEAA" w14:textId="0D6CE2F8" w:rsidR="005B0B9C" w:rsidRPr="0035498F" w:rsidRDefault="00601D22" w:rsidP="005B0B9C">
            <w:pPr>
              <w:pStyle w:val="acctfourfigures"/>
              <w:tabs>
                <w:tab w:val="clear" w:pos="765"/>
              </w:tabs>
              <w:spacing w:line="240" w:lineRule="auto"/>
              <w:ind w:left="-117"/>
              <w:jc w:val="right"/>
              <w:rPr>
                <w:rFonts w:ascii="Browallia New" w:hAnsi="Browallia New" w:cs="Browallia New"/>
                <w:sz w:val="28"/>
                <w:szCs w:val="28"/>
                <w:cs/>
                <w:lang w:val="en-US" w:bidi="th-TH"/>
              </w:rPr>
            </w:pPr>
            <w:r w:rsidRPr="0035498F">
              <w:rPr>
                <w:rFonts w:ascii="Browallia New" w:hAnsi="Browallia New" w:cs="Browallia New"/>
                <w:sz w:val="28"/>
                <w:szCs w:val="28"/>
                <w:lang w:val="en-US"/>
              </w:rPr>
              <w:t>1</w:t>
            </w:r>
            <w:r w:rsidR="00841FF9" w:rsidRPr="0035498F">
              <w:rPr>
                <w:rFonts w:ascii="Browallia New" w:hAnsi="Browallia New" w:cs="Browallia New"/>
                <w:sz w:val="28"/>
                <w:szCs w:val="28"/>
                <w:lang w:val="en-US"/>
              </w:rPr>
              <w:t>66,77</w:t>
            </w:r>
            <w:r w:rsidR="009F63E7" w:rsidRPr="0035498F">
              <w:rPr>
                <w:rFonts w:ascii="Browallia New" w:hAnsi="Browallia New" w:cs="Browallia New"/>
                <w:sz w:val="28"/>
                <w:szCs w:val="28"/>
                <w:lang w:val="en-US"/>
              </w:rPr>
              <w:t>8</w:t>
            </w:r>
          </w:p>
        </w:tc>
        <w:tc>
          <w:tcPr>
            <w:tcW w:w="236" w:type="dxa"/>
            <w:shd w:val="clear" w:color="auto" w:fill="auto"/>
          </w:tcPr>
          <w:p w14:paraId="42D65AA5" w14:textId="77777777" w:rsidR="005B0B9C" w:rsidRPr="0035498F"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tcBorders>
              <w:top w:val="single" w:sz="4" w:space="0" w:color="auto"/>
            </w:tcBorders>
            <w:shd w:val="clear" w:color="auto" w:fill="auto"/>
          </w:tcPr>
          <w:p w14:paraId="34605272" w14:textId="63BD5B4E" w:rsidR="005B0B9C" w:rsidRPr="0035498F"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35498F">
              <w:rPr>
                <w:rFonts w:ascii="Browallia New" w:hAnsi="Browallia New" w:cs="Browallia New"/>
                <w:sz w:val="28"/>
                <w:szCs w:val="28"/>
                <w:lang w:val="en-US"/>
              </w:rPr>
              <w:fldChar w:fldCharType="begin"/>
            </w:r>
            <w:r w:rsidRPr="0035498F">
              <w:rPr>
                <w:rFonts w:ascii="Browallia New" w:hAnsi="Browallia New" w:cs="Browallia New"/>
                <w:sz w:val="28"/>
                <w:szCs w:val="28"/>
                <w:lang w:val="en-US"/>
              </w:rPr>
              <w:instrText xml:space="preserve"> =SUM(ABOVE) </w:instrText>
            </w:r>
            <w:r w:rsidRPr="0035498F">
              <w:rPr>
                <w:rFonts w:ascii="Browallia New" w:hAnsi="Browallia New" w:cs="Browallia New"/>
                <w:sz w:val="28"/>
                <w:szCs w:val="28"/>
                <w:lang w:val="en-US"/>
              </w:rPr>
              <w:fldChar w:fldCharType="separate"/>
            </w:r>
            <w:r w:rsidRPr="0035498F">
              <w:rPr>
                <w:rFonts w:ascii="Browallia New" w:hAnsi="Browallia New" w:cs="Browallia New"/>
                <w:noProof/>
                <w:sz w:val="28"/>
                <w:szCs w:val="28"/>
                <w:lang w:val="en-US"/>
              </w:rPr>
              <w:t>164,963</w:t>
            </w:r>
            <w:r w:rsidRPr="0035498F">
              <w:rPr>
                <w:rFonts w:ascii="Browallia New" w:hAnsi="Browallia New" w:cs="Browallia New"/>
                <w:sz w:val="28"/>
                <w:szCs w:val="28"/>
                <w:lang w:val="en-US"/>
              </w:rPr>
              <w:fldChar w:fldCharType="end"/>
            </w:r>
          </w:p>
        </w:tc>
        <w:tc>
          <w:tcPr>
            <w:tcW w:w="238" w:type="dxa"/>
            <w:shd w:val="clear" w:color="auto" w:fill="auto"/>
          </w:tcPr>
          <w:p w14:paraId="6E47A578" w14:textId="77777777" w:rsidR="005B0B9C" w:rsidRPr="0035498F"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tcBorders>
              <w:top w:val="single" w:sz="4" w:space="0" w:color="auto"/>
            </w:tcBorders>
            <w:shd w:val="clear" w:color="auto" w:fill="auto"/>
          </w:tcPr>
          <w:p w14:paraId="4DA3E66D" w14:textId="064C14B9" w:rsidR="005B0B9C" w:rsidRPr="0035498F" w:rsidRDefault="00764CAB" w:rsidP="005B0B9C">
            <w:pPr>
              <w:pStyle w:val="acctfourfigures"/>
              <w:tabs>
                <w:tab w:val="clear" w:pos="765"/>
              </w:tabs>
              <w:spacing w:line="240" w:lineRule="auto"/>
              <w:ind w:left="-117"/>
              <w:jc w:val="right"/>
              <w:rPr>
                <w:rFonts w:ascii="Browallia New" w:hAnsi="Browallia New" w:cs="Browallia New"/>
                <w:sz w:val="28"/>
                <w:szCs w:val="28"/>
                <w:lang w:val="en-US" w:bidi="th-TH"/>
              </w:rPr>
            </w:pPr>
            <w:r w:rsidRPr="0035498F">
              <w:rPr>
                <w:rFonts w:ascii="Browallia New" w:hAnsi="Browallia New" w:cs="Browallia New"/>
                <w:sz w:val="28"/>
                <w:szCs w:val="28"/>
                <w:lang w:val="en-US" w:bidi="th-TH"/>
              </w:rPr>
              <w:t>91,00</w:t>
            </w:r>
            <w:r w:rsidR="00F853B5" w:rsidRPr="0035498F">
              <w:rPr>
                <w:rFonts w:ascii="Browallia New" w:hAnsi="Browallia New" w:cs="Browallia New"/>
                <w:sz w:val="28"/>
                <w:szCs w:val="28"/>
                <w:lang w:val="en-US" w:bidi="th-TH"/>
              </w:rPr>
              <w:t>8</w:t>
            </w:r>
          </w:p>
        </w:tc>
        <w:tc>
          <w:tcPr>
            <w:tcW w:w="236" w:type="dxa"/>
          </w:tcPr>
          <w:p w14:paraId="23CBCAED"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Borders>
              <w:top w:val="single" w:sz="4" w:space="0" w:color="auto"/>
            </w:tcBorders>
          </w:tcPr>
          <w:p w14:paraId="5C34AC14" w14:textId="566D068F"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bidi="th-TH"/>
              </w:rPr>
              <w:t>91,277</w:t>
            </w:r>
          </w:p>
        </w:tc>
      </w:tr>
      <w:tr w:rsidR="005B0B9C" w:rsidRPr="00B737D5" w14:paraId="32CFB1B9" w14:textId="77777777" w:rsidTr="00ED26BF">
        <w:tc>
          <w:tcPr>
            <w:tcW w:w="3438" w:type="dxa"/>
          </w:tcPr>
          <w:p w14:paraId="6A1FD349" w14:textId="77777777" w:rsidR="005B0B9C" w:rsidRPr="0035498F"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35498F">
              <w:rPr>
                <w:rFonts w:ascii="Browallia New" w:hAnsi="Browallia New" w:cs="Browallia New"/>
                <w:sz w:val="28"/>
                <w:szCs w:val="28"/>
                <w:u w:val="single"/>
                <w:cs/>
              </w:rPr>
              <w:t>หัก</w:t>
            </w:r>
            <w:r w:rsidRPr="0035498F">
              <w:rPr>
                <w:rFonts w:ascii="Browallia New" w:hAnsi="Browallia New" w:cs="Browallia New"/>
                <w:sz w:val="28"/>
                <w:szCs w:val="28"/>
                <w:cs/>
              </w:rPr>
              <w:t xml:space="preserve"> ค่าเผื่อสินค้าล้าสมัยและลดมูลค่า</w:t>
            </w:r>
          </w:p>
        </w:tc>
        <w:tc>
          <w:tcPr>
            <w:tcW w:w="1197" w:type="dxa"/>
            <w:tcBorders>
              <w:bottom w:val="single" w:sz="4" w:space="0" w:color="auto"/>
            </w:tcBorders>
            <w:shd w:val="clear" w:color="auto" w:fill="FFFFFF" w:themeFill="background1"/>
            <w:vAlign w:val="bottom"/>
          </w:tcPr>
          <w:p w14:paraId="61F9758E" w14:textId="4A7A363E" w:rsidR="005B0B9C" w:rsidRPr="0035498F" w:rsidRDefault="00601D22" w:rsidP="005B0B9C">
            <w:pPr>
              <w:pStyle w:val="acctfourfigures"/>
              <w:tabs>
                <w:tab w:val="clear" w:pos="765"/>
              </w:tabs>
              <w:spacing w:line="240" w:lineRule="auto"/>
              <w:ind w:left="-117"/>
              <w:jc w:val="right"/>
              <w:rPr>
                <w:rFonts w:ascii="Browallia New" w:hAnsi="Browallia New" w:cs="Browallia New"/>
                <w:sz w:val="28"/>
                <w:szCs w:val="28"/>
                <w:cs/>
                <w:lang w:val="en-US" w:bidi="th-TH"/>
              </w:rPr>
            </w:pPr>
            <w:r w:rsidRPr="0035498F">
              <w:rPr>
                <w:rFonts w:ascii="Browallia New" w:hAnsi="Browallia New" w:cs="Browallia New"/>
                <w:sz w:val="28"/>
                <w:szCs w:val="28"/>
                <w:lang w:val="en-US"/>
              </w:rPr>
              <w:t>(13,21</w:t>
            </w:r>
            <w:r w:rsidR="00342C78" w:rsidRPr="0035498F">
              <w:rPr>
                <w:rFonts w:ascii="Browallia New" w:hAnsi="Browallia New" w:cs="Browallia New"/>
                <w:sz w:val="28"/>
                <w:szCs w:val="28"/>
                <w:lang w:val="en-US"/>
              </w:rPr>
              <w:t>5</w:t>
            </w:r>
            <w:r w:rsidRPr="0035498F">
              <w:rPr>
                <w:rFonts w:ascii="Browallia New" w:hAnsi="Browallia New" w:cs="Browallia New"/>
                <w:sz w:val="28"/>
                <w:szCs w:val="28"/>
                <w:lang w:val="en-US"/>
              </w:rPr>
              <w:t>)</w:t>
            </w:r>
          </w:p>
        </w:tc>
        <w:tc>
          <w:tcPr>
            <w:tcW w:w="236" w:type="dxa"/>
            <w:shd w:val="clear" w:color="auto" w:fill="auto"/>
          </w:tcPr>
          <w:p w14:paraId="3A1FA0DA" w14:textId="77777777" w:rsidR="005B0B9C" w:rsidRPr="0035498F"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tcBorders>
              <w:bottom w:val="single" w:sz="4" w:space="0" w:color="auto"/>
            </w:tcBorders>
            <w:shd w:val="clear" w:color="auto" w:fill="auto"/>
            <w:vAlign w:val="center"/>
          </w:tcPr>
          <w:p w14:paraId="6A6AA3FC" w14:textId="7264A59C" w:rsidR="005B0B9C" w:rsidRPr="0035498F"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35498F">
              <w:rPr>
                <w:rFonts w:ascii="Browallia New" w:hAnsi="Browallia New" w:cs="Browallia New" w:hint="cs"/>
                <w:sz w:val="28"/>
                <w:szCs w:val="28"/>
                <w:cs/>
                <w:lang w:val="en-US" w:bidi="th-TH"/>
              </w:rPr>
              <w:t>(</w:t>
            </w:r>
            <w:r w:rsidRPr="0035498F">
              <w:rPr>
                <w:rFonts w:ascii="Browallia New" w:hAnsi="Browallia New" w:cs="Browallia New"/>
                <w:sz w:val="28"/>
                <w:szCs w:val="28"/>
                <w:lang w:val="en-US" w:bidi="th-TH"/>
              </w:rPr>
              <w:t>11,521</w:t>
            </w:r>
            <w:r w:rsidRPr="0035498F">
              <w:rPr>
                <w:rFonts w:ascii="Browallia New" w:hAnsi="Browallia New" w:cs="Browallia New" w:hint="cs"/>
                <w:sz w:val="28"/>
                <w:szCs w:val="28"/>
                <w:cs/>
                <w:lang w:val="en-US" w:bidi="th-TH"/>
              </w:rPr>
              <w:t>)</w:t>
            </w:r>
          </w:p>
        </w:tc>
        <w:tc>
          <w:tcPr>
            <w:tcW w:w="238" w:type="dxa"/>
            <w:shd w:val="clear" w:color="auto" w:fill="auto"/>
          </w:tcPr>
          <w:p w14:paraId="1821DDC1" w14:textId="77777777" w:rsidR="005B0B9C" w:rsidRPr="0035498F"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tcBorders>
              <w:bottom w:val="single" w:sz="4" w:space="0" w:color="auto"/>
            </w:tcBorders>
            <w:shd w:val="clear" w:color="auto" w:fill="auto"/>
          </w:tcPr>
          <w:p w14:paraId="6644FB78" w14:textId="7F441771" w:rsidR="005B0B9C" w:rsidRPr="0035498F" w:rsidRDefault="00764CAB" w:rsidP="005B0B9C">
            <w:pPr>
              <w:pStyle w:val="acctfourfigures"/>
              <w:tabs>
                <w:tab w:val="clear" w:pos="765"/>
              </w:tabs>
              <w:spacing w:line="240" w:lineRule="auto"/>
              <w:ind w:left="-117"/>
              <w:jc w:val="right"/>
              <w:rPr>
                <w:rFonts w:ascii="Browallia New" w:hAnsi="Browallia New" w:cs="Browallia New"/>
                <w:sz w:val="28"/>
                <w:szCs w:val="28"/>
                <w:cs/>
                <w:lang w:val="en-US" w:bidi="th-TH"/>
              </w:rPr>
            </w:pPr>
            <w:r w:rsidRPr="0035498F">
              <w:rPr>
                <w:rFonts w:ascii="Browallia New" w:hAnsi="Browallia New" w:cs="Browallia New"/>
                <w:sz w:val="28"/>
                <w:szCs w:val="28"/>
                <w:lang w:val="en-US" w:bidi="th-TH"/>
              </w:rPr>
              <w:t>(13,21</w:t>
            </w:r>
            <w:r w:rsidR="00F853B5" w:rsidRPr="0035498F">
              <w:rPr>
                <w:rFonts w:ascii="Browallia New" w:hAnsi="Browallia New" w:cs="Browallia New"/>
                <w:sz w:val="28"/>
                <w:szCs w:val="28"/>
                <w:lang w:val="en-US" w:bidi="th-TH"/>
              </w:rPr>
              <w:t>5</w:t>
            </w:r>
            <w:r w:rsidRPr="0035498F">
              <w:rPr>
                <w:rFonts w:ascii="Browallia New" w:hAnsi="Browallia New" w:cs="Browallia New"/>
                <w:sz w:val="28"/>
                <w:szCs w:val="28"/>
                <w:lang w:val="en-US" w:bidi="th-TH"/>
              </w:rPr>
              <w:t>)</w:t>
            </w:r>
          </w:p>
        </w:tc>
        <w:tc>
          <w:tcPr>
            <w:tcW w:w="236" w:type="dxa"/>
          </w:tcPr>
          <w:p w14:paraId="7F7019EF" w14:textId="77777777" w:rsidR="005B0B9C" w:rsidRPr="003F70AE"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green"/>
              </w:rPr>
            </w:pPr>
          </w:p>
        </w:tc>
        <w:tc>
          <w:tcPr>
            <w:tcW w:w="1304" w:type="dxa"/>
            <w:tcBorders>
              <w:bottom w:val="single" w:sz="4" w:space="0" w:color="auto"/>
            </w:tcBorders>
          </w:tcPr>
          <w:p w14:paraId="0A9FE2E2" w14:textId="2FA16F6C"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bidi="th-TH"/>
              </w:rPr>
              <w:t>(11,521)</w:t>
            </w:r>
          </w:p>
        </w:tc>
      </w:tr>
      <w:tr w:rsidR="005B0B9C" w:rsidRPr="00B737D5" w14:paraId="50C9524B" w14:textId="77777777" w:rsidTr="00ED26BF">
        <w:trPr>
          <w:trHeight w:val="122"/>
        </w:trPr>
        <w:tc>
          <w:tcPr>
            <w:tcW w:w="3438" w:type="dxa"/>
          </w:tcPr>
          <w:p w14:paraId="64E1D3D5"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sz w:val="28"/>
                <w:szCs w:val="28"/>
                <w:cs/>
              </w:rPr>
              <w:t>สุทธิ</w:t>
            </w:r>
          </w:p>
        </w:tc>
        <w:tc>
          <w:tcPr>
            <w:tcW w:w="1197" w:type="dxa"/>
            <w:tcBorders>
              <w:top w:val="single" w:sz="4" w:space="0" w:color="auto"/>
              <w:bottom w:val="single" w:sz="12" w:space="0" w:color="auto"/>
            </w:tcBorders>
            <w:shd w:val="clear" w:color="auto" w:fill="FFFFFF" w:themeFill="background1"/>
          </w:tcPr>
          <w:p w14:paraId="4688731C" w14:textId="7603145E" w:rsidR="005B0B9C" w:rsidRPr="00B32EB0" w:rsidRDefault="00601D22" w:rsidP="005B0B9C">
            <w:pPr>
              <w:pStyle w:val="acctfourfigures"/>
              <w:tabs>
                <w:tab w:val="clear" w:pos="765"/>
              </w:tabs>
              <w:spacing w:line="240" w:lineRule="auto"/>
              <w:ind w:left="-117"/>
              <w:jc w:val="right"/>
              <w:rPr>
                <w:rFonts w:ascii="Browallia New" w:hAnsi="Browallia New" w:cs="Browallia New"/>
                <w:sz w:val="28"/>
                <w:szCs w:val="28"/>
                <w:lang w:val="en-US"/>
              </w:rPr>
            </w:pPr>
            <w:r w:rsidRPr="00D228DD">
              <w:rPr>
                <w:rFonts w:ascii="Browallia New" w:hAnsi="Browallia New" w:cs="Browallia New"/>
                <w:sz w:val="28"/>
                <w:szCs w:val="28"/>
                <w:lang w:val="en-US"/>
              </w:rPr>
              <w:t>153,</w:t>
            </w:r>
            <w:r w:rsidR="00A61447">
              <w:rPr>
                <w:rFonts w:ascii="Browallia New" w:hAnsi="Browallia New" w:cs="Browallia New"/>
                <w:sz w:val="28"/>
                <w:szCs w:val="28"/>
                <w:lang w:val="en-US"/>
              </w:rPr>
              <w:t>563</w:t>
            </w:r>
          </w:p>
        </w:tc>
        <w:tc>
          <w:tcPr>
            <w:tcW w:w="236" w:type="dxa"/>
            <w:shd w:val="clear" w:color="auto" w:fill="auto"/>
          </w:tcPr>
          <w:p w14:paraId="7BB4E61D"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tcBorders>
              <w:top w:val="single" w:sz="4" w:space="0" w:color="auto"/>
              <w:bottom w:val="single" w:sz="12" w:space="0" w:color="auto"/>
            </w:tcBorders>
            <w:shd w:val="clear" w:color="auto" w:fill="auto"/>
          </w:tcPr>
          <w:p w14:paraId="65ECEAC8" w14:textId="1A324F8E"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153,442</w:t>
            </w:r>
          </w:p>
        </w:tc>
        <w:tc>
          <w:tcPr>
            <w:tcW w:w="238" w:type="dxa"/>
            <w:shd w:val="clear" w:color="auto" w:fill="auto"/>
          </w:tcPr>
          <w:p w14:paraId="4CF7EB6C"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tcBorders>
              <w:top w:val="single" w:sz="4" w:space="0" w:color="auto"/>
              <w:bottom w:val="single" w:sz="12" w:space="0" w:color="auto"/>
            </w:tcBorders>
            <w:shd w:val="clear" w:color="auto" w:fill="auto"/>
          </w:tcPr>
          <w:p w14:paraId="5E0F763C" w14:textId="17D97E7E" w:rsidR="005B0B9C" w:rsidRPr="00607117" w:rsidRDefault="00295DF8" w:rsidP="005B0B9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77,79</w:t>
            </w:r>
            <w:r w:rsidR="00941B19">
              <w:rPr>
                <w:rFonts w:ascii="Browallia New" w:hAnsi="Browallia New" w:cs="Browallia New"/>
                <w:sz w:val="28"/>
                <w:szCs w:val="28"/>
                <w:lang w:val="en-US"/>
              </w:rPr>
              <w:t>3</w:t>
            </w:r>
          </w:p>
        </w:tc>
        <w:tc>
          <w:tcPr>
            <w:tcW w:w="236" w:type="dxa"/>
          </w:tcPr>
          <w:p w14:paraId="1237BA22" w14:textId="77777777" w:rsidR="005B0B9C" w:rsidRPr="00B737D5" w:rsidRDefault="005B0B9C" w:rsidP="005B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Borders>
              <w:top w:val="single" w:sz="4" w:space="0" w:color="auto"/>
              <w:bottom w:val="single" w:sz="12" w:space="0" w:color="auto"/>
            </w:tcBorders>
          </w:tcPr>
          <w:p w14:paraId="7EEC7820" w14:textId="5F3C430C" w:rsidR="005B0B9C" w:rsidRPr="00B737D5" w:rsidRDefault="005B0B9C" w:rsidP="005B0B9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bidi="th-TH"/>
              </w:rPr>
              <w:t>79,756</w:t>
            </w:r>
          </w:p>
        </w:tc>
      </w:tr>
    </w:tbl>
    <w:p w14:paraId="433DEAFC" w14:textId="77777777" w:rsidR="006D025A" w:rsidRDefault="006D025A"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6DBA4AC9" w14:textId="584DC4D8" w:rsidR="00655C4A" w:rsidRPr="00B737D5" w:rsidRDefault="00655C4A" w:rsidP="00ED26BF">
      <w:pPr>
        <w:pStyle w:val="a3"/>
        <w:tabs>
          <w:tab w:val="clear" w:pos="1080"/>
        </w:tabs>
        <w:ind w:left="360"/>
        <w:jc w:val="thaiDistribute"/>
        <w:rPr>
          <w:rFonts w:ascii="Browallia New" w:hAnsi="Browallia New" w:cs="Browallia New"/>
          <w:sz w:val="28"/>
          <w:szCs w:val="28"/>
          <w:cs/>
        </w:rPr>
      </w:pPr>
      <w:r w:rsidRPr="00B737D5">
        <w:rPr>
          <w:rFonts w:ascii="Browallia New" w:hAnsi="Browallia New" w:cs="Browallia New"/>
          <w:sz w:val="28"/>
          <w:szCs w:val="28"/>
          <w:cs/>
        </w:rPr>
        <w:t>การเปลี่ยนแปลงของ</w:t>
      </w:r>
      <w:r w:rsidR="00E86BB9" w:rsidRPr="00E86BB9">
        <w:rPr>
          <w:rFonts w:ascii="Browallia New" w:hAnsi="Browallia New" w:cs="Browallia New"/>
          <w:sz w:val="28"/>
          <w:szCs w:val="28"/>
          <w:cs/>
        </w:rPr>
        <w:t>ค่าเผื่อสินค้าล้าสมัยและลดมูลค่</w:t>
      </w:r>
      <w:r w:rsidR="00E86BB9">
        <w:rPr>
          <w:rFonts w:ascii="Browallia New" w:hAnsi="Browallia New" w:cs="Browallia New" w:hint="cs"/>
          <w:sz w:val="28"/>
          <w:szCs w:val="28"/>
          <w:cs/>
        </w:rPr>
        <w:t>าของ</w:t>
      </w:r>
      <w:r w:rsidR="00E86BB9" w:rsidRPr="00E86BB9">
        <w:rPr>
          <w:rFonts w:ascii="Browallia New" w:hAnsi="Browallia New" w:cs="Browallia New"/>
          <w:sz w:val="28"/>
          <w:szCs w:val="28"/>
          <w:cs/>
        </w:rPr>
        <w:t>สินค้าคงเหลือ</w:t>
      </w:r>
      <w:r w:rsidR="003B17BA" w:rsidRPr="003B17BA">
        <w:rPr>
          <w:rFonts w:ascii="Browallia New" w:hAnsi="Browallia New" w:cs="Browallia New"/>
          <w:sz w:val="28"/>
          <w:szCs w:val="28"/>
          <w:cs/>
        </w:rPr>
        <w:t>สำหรับงวด</w:t>
      </w:r>
      <w:r w:rsidR="003B17BA" w:rsidRPr="003B17BA">
        <w:rPr>
          <w:rFonts w:ascii="Browallia New" w:hAnsi="Browallia New" w:cs="Browallia New" w:hint="cs"/>
          <w:sz w:val="28"/>
          <w:szCs w:val="28"/>
          <w:cs/>
        </w:rPr>
        <w:t>หก</w:t>
      </w:r>
      <w:r w:rsidR="003B17BA" w:rsidRPr="003B17BA">
        <w:rPr>
          <w:rFonts w:ascii="Browallia New" w:hAnsi="Browallia New" w:cs="Browallia New"/>
          <w:sz w:val="28"/>
          <w:szCs w:val="28"/>
          <w:cs/>
        </w:rPr>
        <w:t xml:space="preserve">เดือนสิ้นสุดวันที่ </w:t>
      </w:r>
      <w:r w:rsidR="003B17BA" w:rsidRPr="003B17BA">
        <w:rPr>
          <w:rFonts w:ascii="Browallia New" w:hAnsi="Browallia New" w:cs="Browallia New"/>
          <w:sz w:val="28"/>
          <w:szCs w:val="28"/>
          <w:lang w:val="en-US"/>
        </w:rPr>
        <w:t xml:space="preserve">30 </w:t>
      </w:r>
      <w:r w:rsidR="003B17BA" w:rsidRPr="003B17BA">
        <w:rPr>
          <w:rFonts w:ascii="Browallia New" w:hAnsi="Browallia New" w:cs="Browallia New"/>
          <w:sz w:val="28"/>
          <w:szCs w:val="28"/>
          <w:cs/>
        </w:rPr>
        <w:t>มิถุนายน</w:t>
      </w:r>
      <w:r w:rsidR="003B17BA" w:rsidRPr="003B17BA">
        <w:rPr>
          <w:rFonts w:ascii="Browallia New" w:hAnsi="Browallia New" w:cs="Browallia New" w:hint="cs"/>
          <w:sz w:val="28"/>
          <w:szCs w:val="28"/>
          <w:cs/>
        </w:rPr>
        <w:t xml:space="preserve"> </w:t>
      </w:r>
      <w:r w:rsidRPr="00B737D5">
        <w:rPr>
          <w:rFonts w:ascii="Browallia New" w:hAnsi="Browallia New" w:cs="Browallia New"/>
          <w:sz w:val="28"/>
          <w:szCs w:val="28"/>
        </w:rPr>
        <w:t>256</w:t>
      </w:r>
      <w:r>
        <w:rPr>
          <w:rFonts w:ascii="Browallia New" w:hAnsi="Browallia New" w:cs="Browallia New"/>
          <w:sz w:val="28"/>
          <w:szCs w:val="28"/>
        </w:rPr>
        <w:t>6</w:t>
      </w:r>
      <w:r w:rsidRPr="00B737D5">
        <w:rPr>
          <w:rFonts w:ascii="Browallia New" w:hAnsi="Browallia New" w:cs="Browallia New"/>
          <w:sz w:val="28"/>
          <w:szCs w:val="28"/>
          <w:lang w:val="en-US"/>
        </w:rPr>
        <w:t xml:space="preserve"> </w:t>
      </w:r>
      <w:r w:rsidRPr="00B737D5">
        <w:rPr>
          <w:rFonts w:ascii="Browallia New" w:hAnsi="Browallia New" w:cs="Browallia New"/>
          <w:sz w:val="28"/>
          <w:szCs w:val="28"/>
          <w:cs/>
        </w:rPr>
        <w:t>มีดังนี้</w:t>
      </w:r>
    </w:p>
    <w:p w14:paraId="1ED3E31A" w14:textId="77777777" w:rsidR="00655C4A" w:rsidRDefault="00655C4A" w:rsidP="009E617B">
      <w:pPr>
        <w:tabs>
          <w:tab w:val="left" w:pos="7655"/>
          <w:tab w:val="left" w:pos="7797"/>
          <w:tab w:val="left" w:pos="7938"/>
        </w:tabs>
        <w:spacing w:line="240" w:lineRule="auto"/>
        <w:ind w:left="426"/>
        <w:jc w:val="thaiDistribute"/>
        <w:rPr>
          <w:rFonts w:ascii="Browallia New" w:hAnsi="Browallia New" w:cs="Browallia New"/>
          <w:b/>
          <w:bCs/>
          <w:sz w:val="28"/>
          <w:szCs w:val="28"/>
          <w:lang w:val="en-GB"/>
        </w:rPr>
      </w:pPr>
    </w:p>
    <w:tbl>
      <w:tblPr>
        <w:tblW w:w="9065" w:type="dxa"/>
        <w:tblInd w:w="322" w:type="dxa"/>
        <w:tblBorders>
          <w:bottom w:val="single" w:sz="4" w:space="0" w:color="auto"/>
        </w:tblBorders>
        <w:tblLook w:val="00A0" w:firstRow="1" w:lastRow="0" w:firstColumn="1" w:lastColumn="0" w:noHBand="0" w:noVBand="0"/>
      </w:tblPr>
      <w:tblGrid>
        <w:gridCol w:w="6797"/>
        <w:gridCol w:w="2268"/>
      </w:tblGrid>
      <w:tr w:rsidR="00655C4A" w:rsidRPr="00B737D5" w14:paraId="7FB14217" w14:textId="77777777" w:rsidTr="0080388F">
        <w:trPr>
          <w:trHeight w:val="289"/>
        </w:trPr>
        <w:tc>
          <w:tcPr>
            <w:tcW w:w="6797" w:type="dxa"/>
            <w:noWrap/>
            <w:vAlign w:val="bottom"/>
          </w:tcPr>
          <w:p w14:paraId="41BC2D71" w14:textId="77777777" w:rsidR="00655C4A" w:rsidRPr="00B737D5" w:rsidRDefault="00655C4A">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nil"/>
            </w:tcBorders>
          </w:tcPr>
          <w:p w14:paraId="6B282F73" w14:textId="77777777" w:rsidR="00655C4A" w:rsidRPr="00B737D5" w:rsidRDefault="00655C4A">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655C4A" w:rsidRPr="00B737D5" w14:paraId="19549B1E" w14:textId="77777777" w:rsidTr="0080388F">
        <w:trPr>
          <w:trHeight w:val="289"/>
        </w:trPr>
        <w:tc>
          <w:tcPr>
            <w:tcW w:w="6797" w:type="dxa"/>
            <w:noWrap/>
            <w:vAlign w:val="bottom"/>
          </w:tcPr>
          <w:p w14:paraId="4E415B2D" w14:textId="77777777" w:rsidR="00655C4A" w:rsidRPr="00B737D5" w:rsidRDefault="00655C4A">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single" w:sz="4" w:space="0" w:color="auto"/>
            </w:tcBorders>
          </w:tcPr>
          <w:p w14:paraId="73A913CB" w14:textId="77777777" w:rsidR="00202D1C" w:rsidRDefault="00202D1C">
            <w:pPr>
              <w:tabs>
                <w:tab w:val="clear" w:pos="1644"/>
              </w:tabs>
              <w:spacing w:line="240" w:lineRule="auto"/>
              <w:ind w:left="-72" w:right="-108"/>
              <w:jc w:val="center"/>
              <w:rPr>
                <w:rFonts w:ascii="Browallia New" w:hAnsi="Browallia New" w:cs="Browallia New"/>
                <w:sz w:val="28"/>
                <w:szCs w:val="28"/>
              </w:rPr>
            </w:pPr>
            <w:r>
              <w:rPr>
                <w:rFonts w:ascii="Browallia New" w:hAnsi="Browallia New" w:cs="Browallia New" w:hint="cs"/>
                <w:sz w:val="28"/>
                <w:szCs w:val="28"/>
                <w:cs/>
              </w:rPr>
              <w:t>งบการเงินรวมและ</w:t>
            </w:r>
          </w:p>
          <w:p w14:paraId="193ECD3F" w14:textId="2E399F82" w:rsidR="00655C4A" w:rsidRPr="00B737D5" w:rsidRDefault="00655C4A">
            <w:pPr>
              <w:tabs>
                <w:tab w:val="clear" w:pos="1644"/>
              </w:tabs>
              <w:spacing w:line="240" w:lineRule="auto"/>
              <w:ind w:left="-72" w:right="-108"/>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655C4A" w:rsidRPr="00B737D5" w14:paraId="0A81D8A7" w14:textId="77777777" w:rsidTr="0080388F">
        <w:trPr>
          <w:trHeight w:val="289"/>
        </w:trPr>
        <w:tc>
          <w:tcPr>
            <w:tcW w:w="6797" w:type="dxa"/>
            <w:noWrap/>
            <w:vAlign w:val="bottom"/>
          </w:tcPr>
          <w:p w14:paraId="5DCF8E56" w14:textId="77777777" w:rsidR="00655C4A" w:rsidRPr="00B737D5" w:rsidRDefault="00655C4A">
            <w:pPr>
              <w:tabs>
                <w:tab w:val="clear" w:pos="1644"/>
              </w:tabs>
              <w:spacing w:line="240" w:lineRule="auto"/>
              <w:ind w:right="38"/>
              <w:jc w:val="right"/>
              <w:rPr>
                <w:rFonts w:ascii="Browallia New" w:hAnsi="Browallia New" w:cs="Browallia New"/>
                <w:sz w:val="28"/>
                <w:szCs w:val="28"/>
              </w:rPr>
            </w:pPr>
          </w:p>
        </w:tc>
        <w:tc>
          <w:tcPr>
            <w:tcW w:w="2268" w:type="dxa"/>
            <w:tcBorders>
              <w:top w:val="single" w:sz="4" w:space="0" w:color="auto"/>
              <w:left w:val="nil"/>
              <w:bottom w:val="nil"/>
            </w:tcBorders>
          </w:tcPr>
          <w:p w14:paraId="24FFF5B5" w14:textId="77777777" w:rsidR="00655C4A" w:rsidRPr="00B737D5" w:rsidRDefault="00655C4A">
            <w:pPr>
              <w:tabs>
                <w:tab w:val="clear" w:pos="907"/>
                <w:tab w:val="clear" w:pos="1644"/>
                <w:tab w:val="clear" w:pos="1871"/>
              </w:tabs>
              <w:spacing w:line="240" w:lineRule="auto"/>
              <w:ind w:right="40"/>
              <w:jc w:val="right"/>
              <w:rPr>
                <w:rFonts w:ascii="Browallia New" w:hAnsi="Browallia New" w:cs="Browallia New"/>
                <w:sz w:val="28"/>
                <w:szCs w:val="28"/>
              </w:rPr>
            </w:pPr>
          </w:p>
        </w:tc>
      </w:tr>
      <w:tr w:rsidR="00655C4A" w:rsidRPr="00B737D5" w14:paraId="5A142F41" w14:textId="77777777" w:rsidTr="0080388F">
        <w:trPr>
          <w:trHeight w:val="289"/>
        </w:trPr>
        <w:tc>
          <w:tcPr>
            <w:tcW w:w="6797" w:type="dxa"/>
            <w:noWrap/>
            <w:vAlign w:val="bottom"/>
          </w:tcPr>
          <w:p w14:paraId="3261457A" w14:textId="5D1EA10F" w:rsidR="00655C4A" w:rsidRPr="00B737D5" w:rsidRDefault="00655C4A" w:rsidP="00ED26BF">
            <w:pPr>
              <w:tabs>
                <w:tab w:val="clear" w:pos="1644"/>
              </w:tabs>
              <w:spacing w:line="240" w:lineRule="auto"/>
              <w:ind w:left="-81" w:right="-140" w:firstLine="9"/>
              <w:rPr>
                <w:rFonts w:ascii="Browallia New" w:hAnsi="Browallia New" w:cs="Browallia New"/>
                <w:sz w:val="28"/>
                <w:szCs w:val="28"/>
              </w:rPr>
            </w:pPr>
            <w:r w:rsidRPr="00B737D5">
              <w:rPr>
                <w:rFonts w:ascii="Browallia New" w:hAnsi="Browallia New" w:cs="Browallia New"/>
                <w:sz w:val="28"/>
                <w:szCs w:val="28"/>
                <w:cs/>
              </w:rPr>
              <w:t xml:space="preserve">ยอดคงเหลือ ณ วันที่ </w:t>
            </w:r>
            <w:r w:rsidRPr="00B737D5">
              <w:rPr>
                <w:rFonts w:ascii="Browallia New" w:hAnsi="Browallia New" w:cs="Browallia New"/>
                <w:sz w:val="28"/>
                <w:szCs w:val="28"/>
              </w:rPr>
              <w:t>1</w:t>
            </w:r>
            <w:r w:rsidRPr="00B737D5">
              <w:rPr>
                <w:rFonts w:ascii="Browallia New" w:hAnsi="Browallia New" w:cs="Browallia New"/>
                <w:sz w:val="28"/>
                <w:szCs w:val="28"/>
                <w:cs/>
              </w:rPr>
              <w:t xml:space="preserve"> มกราคม </w:t>
            </w:r>
            <w:r w:rsidRPr="00B737D5">
              <w:rPr>
                <w:rFonts w:ascii="Browallia New" w:hAnsi="Browallia New" w:cs="Browallia New"/>
                <w:sz w:val="28"/>
                <w:szCs w:val="28"/>
              </w:rPr>
              <w:t>256</w:t>
            </w:r>
            <w:r>
              <w:rPr>
                <w:rFonts w:ascii="Browallia New" w:hAnsi="Browallia New" w:cs="Browallia New" w:hint="cs"/>
                <w:sz w:val="28"/>
                <w:szCs w:val="28"/>
                <w:cs/>
              </w:rPr>
              <w:t>6</w:t>
            </w:r>
          </w:p>
        </w:tc>
        <w:tc>
          <w:tcPr>
            <w:tcW w:w="2268" w:type="dxa"/>
            <w:tcBorders>
              <w:top w:val="nil"/>
              <w:left w:val="nil"/>
              <w:bottom w:val="nil"/>
            </w:tcBorders>
            <w:vAlign w:val="bottom"/>
          </w:tcPr>
          <w:p w14:paraId="24A7F2A3" w14:textId="699D35DC" w:rsidR="00655C4A" w:rsidRPr="004F5171" w:rsidRDefault="0011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4F5171">
              <w:rPr>
                <w:rFonts w:ascii="Browallia New" w:hAnsi="Browallia New" w:cs="Browallia New"/>
                <w:sz w:val="28"/>
                <w:szCs w:val="28"/>
              </w:rPr>
              <w:t>11,521</w:t>
            </w:r>
          </w:p>
        </w:tc>
      </w:tr>
      <w:tr w:rsidR="00655C4A" w:rsidRPr="00B737D5" w14:paraId="32016CB7" w14:textId="77777777" w:rsidTr="0080388F">
        <w:trPr>
          <w:trHeight w:val="289"/>
        </w:trPr>
        <w:tc>
          <w:tcPr>
            <w:tcW w:w="6797" w:type="dxa"/>
            <w:noWrap/>
            <w:vAlign w:val="bottom"/>
          </w:tcPr>
          <w:p w14:paraId="5365BADC" w14:textId="77777777" w:rsidR="00655C4A" w:rsidRPr="00793B8F" w:rsidRDefault="00655C4A" w:rsidP="00ED26BF">
            <w:pPr>
              <w:tabs>
                <w:tab w:val="clear" w:pos="3515"/>
                <w:tab w:val="left" w:pos="2727"/>
              </w:tabs>
              <w:spacing w:line="240" w:lineRule="auto"/>
              <w:ind w:left="-81" w:right="144" w:firstLine="9"/>
              <w:rPr>
                <w:rFonts w:ascii="Browallia New" w:hAnsi="Browallia New" w:cs="Browallia New"/>
                <w:sz w:val="28"/>
                <w:szCs w:val="28"/>
                <w:cs/>
              </w:rPr>
            </w:pPr>
            <w:r w:rsidRPr="00793B8F">
              <w:rPr>
                <w:rFonts w:ascii="Browallia New" w:hAnsi="Browallia New" w:cs="Browallia New"/>
                <w:sz w:val="28"/>
                <w:szCs w:val="28"/>
                <w:cs/>
              </w:rPr>
              <w:t>ตั้งค่าเผื่อเพิ่มในระหว่าง</w:t>
            </w:r>
            <w:r w:rsidRPr="00793B8F">
              <w:rPr>
                <w:rFonts w:ascii="Browallia New" w:hAnsi="Browallia New" w:cs="Browallia New" w:hint="cs"/>
                <w:sz w:val="28"/>
                <w:szCs w:val="28"/>
                <w:cs/>
              </w:rPr>
              <w:t>งวด</w:t>
            </w:r>
          </w:p>
        </w:tc>
        <w:tc>
          <w:tcPr>
            <w:tcW w:w="2268" w:type="dxa"/>
            <w:tcBorders>
              <w:top w:val="nil"/>
              <w:left w:val="nil"/>
            </w:tcBorders>
          </w:tcPr>
          <w:p w14:paraId="2438CC46" w14:textId="48133519" w:rsidR="00655C4A" w:rsidRPr="004F5171" w:rsidRDefault="00794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1,694</w:t>
            </w:r>
          </w:p>
        </w:tc>
      </w:tr>
      <w:tr w:rsidR="00655C4A" w:rsidRPr="00B737D5" w14:paraId="0318FB91" w14:textId="77777777" w:rsidTr="0080388F">
        <w:trPr>
          <w:trHeight w:val="289"/>
        </w:trPr>
        <w:tc>
          <w:tcPr>
            <w:tcW w:w="6797" w:type="dxa"/>
            <w:tcBorders>
              <w:bottom w:val="nil"/>
            </w:tcBorders>
            <w:noWrap/>
            <w:vAlign w:val="bottom"/>
          </w:tcPr>
          <w:p w14:paraId="4A86D492" w14:textId="168C8ADF" w:rsidR="00655C4A" w:rsidRPr="00B737D5" w:rsidRDefault="00655C4A" w:rsidP="00ED26BF">
            <w:pPr>
              <w:tabs>
                <w:tab w:val="clear" w:pos="1644"/>
              </w:tabs>
              <w:spacing w:line="240" w:lineRule="auto"/>
              <w:ind w:left="-81" w:right="38" w:firstLine="9"/>
              <w:rPr>
                <w:rFonts w:ascii="Browallia New" w:hAnsi="Browallia New" w:cs="Browallia New"/>
                <w:sz w:val="28"/>
                <w:szCs w:val="28"/>
                <w:cs/>
              </w:rPr>
            </w:pPr>
            <w:r w:rsidRPr="00B737D5">
              <w:rPr>
                <w:rFonts w:ascii="Browallia New" w:hAnsi="Browallia New" w:cs="Browallia New"/>
                <w:sz w:val="28"/>
                <w:szCs w:val="28"/>
                <w:cs/>
              </w:rPr>
              <w:t xml:space="preserve">ยอดคงเหลือ ณ วันที่ </w:t>
            </w:r>
            <w:r w:rsidR="003B17BA" w:rsidRPr="003B17BA">
              <w:rPr>
                <w:rFonts w:ascii="Browallia New" w:hAnsi="Browallia New" w:cs="Browallia New"/>
                <w:sz w:val="28"/>
                <w:szCs w:val="28"/>
              </w:rPr>
              <w:t xml:space="preserve">30 </w:t>
            </w:r>
            <w:r w:rsidR="003B17BA" w:rsidRPr="003B17BA">
              <w:rPr>
                <w:rFonts w:ascii="Browallia New" w:hAnsi="Browallia New" w:cs="Browallia New"/>
                <w:sz w:val="28"/>
                <w:szCs w:val="28"/>
                <w:cs/>
              </w:rPr>
              <w:t>มิถุนายน</w:t>
            </w:r>
            <w:r w:rsidR="003B17BA" w:rsidRPr="003B17BA">
              <w:rPr>
                <w:rFonts w:ascii="Browallia New" w:hAnsi="Browallia New" w:cs="Browallia New" w:hint="cs"/>
                <w:sz w:val="28"/>
                <w:szCs w:val="28"/>
                <w:cs/>
              </w:rPr>
              <w:t xml:space="preserve"> </w:t>
            </w:r>
            <w:r w:rsidRPr="00B737D5">
              <w:rPr>
                <w:rFonts w:ascii="Browallia New" w:hAnsi="Browallia New" w:cs="Browallia New"/>
                <w:sz w:val="28"/>
                <w:szCs w:val="28"/>
              </w:rPr>
              <w:t>256</w:t>
            </w:r>
            <w:r>
              <w:rPr>
                <w:rFonts w:ascii="Browallia New" w:hAnsi="Browallia New" w:cs="Browallia New"/>
                <w:sz w:val="28"/>
                <w:szCs w:val="28"/>
              </w:rPr>
              <w:t>6</w:t>
            </w:r>
          </w:p>
        </w:tc>
        <w:tc>
          <w:tcPr>
            <w:tcW w:w="2268" w:type="dxa"/>
            <w:tcBorders>
              <w:top w:val="single" w:sz="4" w:space="0" w:color="auto"/>
              <w:left w:val="nil"/>
              <w:bottom w:val="single" w:sz="12" w:space="0" w:color="auto"/>
            </w:tcBorders>
          </w:tcPr>
          <w:p w14:paraId="75E591D8" w14:textId="40E34B92" w:rsidR="00655C4A" w:rsidRPr="004F5171" w:rsidRDefault="00794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13,215</w:t>
            </w:r>
          </w:p>
        </w:tc>
      </w:tr>
    </w:tbl>
    <w:p w14:paraId="2A111E0B" w14:textId="77777777" w:rsidR="00655C4A" w:rsidRPr="00B737D5" w:rsidRDefault="00655C4A"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24BFA661" w14:textId="1F0B1DA7" w:rsidR="00477D49" w:rsidRDefault="0085696F" w:rsidP="001B4041">
      <w:pPr>
        <w:tabs>
          <w:tab w:val="left" w:pos="7655"/>
          <w:tab w:val="left" w:pos="7797"/>
          <w:tab w:val="left" w:pos="7938"/>
        </w:tabs>
        <w:spacing w:line="240" w:lineRule="auto"/>
        <w:ind w:left="426"/>
        <w:jc w:val="thaiDistribute"/>
        <w:rPr>
          <w:rFonts w:ascii="Browallia New" w:hAnsi="Browallia New" w:cs="Browallia New"/>
          <w:sz w:val="28"/>
          <w:szCs w:val="28"/>
        </w:rPr>
      </w:pPr>
      <w:r>
        <w:rPr>
          <w:rFonts w:ascii="Browallia New" w:hAnsi="Browallia New" w:cs="Browallia New"/>
          <w:sz w:val="28"/>
          <w:szCs w:val="28"/>
        </w:rPr>
        <w:tab/>
      </w:r>
    </w:p>
    <w:p w14:paraId="32696FBB"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4315B2ED"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27DDF58B"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68C6D0A6"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51CC2868"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7AEE1C17"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138552D6"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0FF63BB3"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2728B053" w14:textId="77777777" w:rsidR="00DA66B7" w:rsidRDefault="00DA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26D087E5" w14:textId="032B1747" w:rsidR="00E32D84" w:rsidRPr="00B737D5" w:rsidRDefault="006971B8" w:rsidP="005942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ต้นทุนการพัฒนาอสังหาริมทรัพย์</w:t>
      </w:r>
      <w:r w:rsidR="00297E59" w:rsidRPr="00B737D5">
        <w:rPr>
          <w:rFonts w:ascii="Browallia New" w:hAnsi="Browallia New" w:cs="Browallia New"/>
          <w:b/>
          <w:bCs/>
          <w:sz w:val="28"/>
          <w:szCs w:val="28"/>
          <w:lang w:val="en-GB"/>
        </w:rPr>
        <w:t xml:space="preserve"> </w:t>
      </w:r>
      <w:r w:rsidR="009F3AAA" w:rsidRPr="00B737D5">
        <w:rPr>
          <w:rFonts w:ascii="Browallia New" w:hAnsi="Browallia New" w:cs="Browallia New"/>
          <w:b/>
          <w:bCs/>
          <w:sz w:val="28"/>
          <w:szCs w:val="28"/>
          <w:lang w:val="en-GB"/>
        </w:rPr>
        <w:t>-</w:t>
      </w:r>
      <w:r w:rsidR="00297E59" w:rsidRPr="00B737D5">
        <w:rPr>
          <w:rFonts w:ascii="Browallia New" w:hAnsi="Browallia New" w:cs="Browallia New"/>
          <w:b/>
          <w:bCs/>
          <w:sz w:val="28"/>
          <w:szCs w:val="28"/>
          <w:lang w:val="en-GB"/>
        </w:rPr>
        <w:t xml:space="preserve"> </w:t>
      </w:r>
      <w:r w:rsidR="00297E59" w:rsidRPr="00B737D5">
        <w:rPr>
          <w:rFonts w:ascii="Browallia New" w:hAnsi="Browallia New" w:cs="Browallia New" w:hint="cs"/>
          <w:b/>
          <w:bCs/>
          <w:sz w:val="28"/>
          <w:szCs w:val="28"/>
          <w:cs/>
          <w:lang w:val="en-GB"/>
        </w:rPr>
        <w:t>สุทธิ</w:t>
      </w:r>
    </w:p>
    <w:p w14:paraId="42FF7BB6" w14:textId="77777777" w:rsidR="00285A61" w:rsidRPr="0080388F" w:rsidRDefault="00285A61" w:rsidP="00285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tbl>
      <w:tblPr>
        <w:tblW w:w="9092" w:type="dxa"/>
        <w:tblInd w:w="270" w:type="dxa"/>
        <w:tblLayout w:type="fixed"/>
        <w:tblLook w:val="0000" w:firstRow="0" w:lastRow="0" w:firstColumn="0" w:lastColumn="0" w:noHBand="0" w:noVBand="0"/>
      </w:tblPr>
      <w:tblGrid>
        <w:gridCol w:w="3582"/>
        <w:gridCol w:w="1179"/>
        <w:gridCol w:w="236"/>
        <w:gridCol w:w="1204"/>
        <w:gridCol w:w="238"/>
        <w:gridCol w:w="1202"/>
        <w:gridCol w:w="236"/>
        <w:gridCol w:w="1215"/>
      </w:tblGrid>
      <w:tr w:rsidR="00C21A9F" w:rsidRPr="00B737D5" w14:paraId="61FB0EFE" w14:textId="77777777" w:rsidTr="0080388F">
        <w:trPr>
          <w:tblHeader/>
        </w:trPr>
        <w:tc>
          <w:tcPr>
            <w:tcW w:w="3582" w:type="dxa"/>
            <w:tcBorders>
              <w:top w:val="nil"/>
              <w:left w:val="nil"/>
              <w:bottom w:val="nil"/>
              <w:right w:val="nil"/>
            </w:tcBorders>
          </w:tcPr>
          <w:p w14:paraId="796BB880" w14:textId="4BE18C4F" w:rsidR="00C21A9F" w:rsidRPr="00B737D5" w:rsidRDefault="00C21A9F" w:rsidP="00AE4528">
            <w:pPr>
              <w:spacing w:line="240" w:lineRule="auto"/>
              <w:jc w:val="both"/>
              <w:rPr>
                <w:rFonts w:ascii="Browallia New" w:hAnsi="Browallia New" w:cs="Browallia New"/>
                <w:sz w:val="28"/>
                <w:szCs w:val="28"/>
              </w:rPr>
            </w:pPr>
          </w:p>
        </w:tc>
        <w:tc>
          <w:tcPr>
            <w:tcW w:w="5510" w:type="dxa"/>
            <w:gridSpan w:val="7"/>
            <w:tcBorders>
              <w:top w:val="nil"/>
              <w:left w:val="nil"/>
              <w:right w:val="nil"/>
            </w:tcBorders>
          </w:tcPr>
          <w:p w14:paraId="34920C9F" w14:textId="77777777" w:rsidR="00C21A9F" w:rsidRPr="00B737D5" w:rsidRDefault="00C21A9F" w:rsidP="00AE4528">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cs/>
                <w:lang w:val="en-GB"/>
              </w:rPr>
              <w:t xml:space="preserve">: </w:t>
            </w:r>
            <w:r w:rsidRPr="00B737D5">
              <w:rPr>
                <w:rFonts w:ascii="Browallia New" w:hAnsi="Browallia New" w:cs="Browallia New"/>
                <w:sz w:val="28"/>
                <w:szCs w:val="28"/>
                <w:cs/>
              </w:rPr>
              <w:t>พันบาท)</w:t>
            </w:r>
          </w:p>
        </w:tc>
      </w:tr>
      <w:tr w:rsidR="00C21A9F" w:rsidRPr="00B737D5" w14:paraId="59862BBA" w14:textId="77777777" w:rsidTr="0080388F">
        <w:trPr>
          <w:trHeight w:val="257"/>
          <w:tblHeader/>
        </w:trPr>
        <w:tc>
          <w:tcPr>
            <w:tcW w:w="3582" w:type="dxa"/>
            <w:tcBorders>
              <w:top w:val="nil"/>
              <w:left w:val="nil"/>
              <w:bottom w:val="nil"/>
              <w:right w:val="nil"/>
            </w:tcBorders>
          </w:tcPr>
          <w:p w14:paraId="777B214D" w14:textId="77777777" w:rsidR="00C21A9F" w:rsidRPr="00B737D5" w:rsidRDefault="00C21A9F" w:rsidP="00AE4528">
            <w:pPr>
              <w:spacing w:line="240" w:lineRule="auto"/>
              <w:ind w:left="702" w:hanging="702"/>
              <w:jc w:val="both"/>
              <w:rPr>
                <w:rFonts w:ascii="Browallia New" w:hAnsi="Browallia New" w:cs="Browallia New"/>
                <w:sz w:val="28"/>
                <w:szCs w:val="28"/>
              </w:rPr>
            </w:pPr>
          </w:p>
        </w:tc>
        <w:tc>
          <w:tcPr>
            <w:tcW w:w="2619" w:type="dxa"/>
            <w:gridSpan w:val="3"/>
            <w:tcBorders>
              <w:left w:val="nil"/>
              <w:bottom w:val="single" w:sz="4" w:space="0" w:color="auto"/>
              <w:right w:val="nil"/>
            </w:tcBorders>
          </w:tcPr>
          <w:p w14:paraId="49B990EA" w14:textId="77777777" w:rsidR="00C21A9F" w:rsidRPr="00B737D5" w:rsidRDefault="00C21A9F" w:rsidP="00AE4528">
            <w:pP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8" w:type="dxa"/>
            <w:tcBorders>
              <w:left w:val="nil"/>
              <w:right w:val="nil"/>
            </w:tcBorders>
          </w:tcPr>
          <w:p w14:paraId="6EF94A48" w14:textId="77777777" w:rsidR="00C21A9F" w:rsidRPr="00B737D5" w:rsidRDefault="00C21A9F" w:rsidP="00AE4528">
            <w:pPr>
              <w:spacing w:line="240" w:lineRule="auto"/>
              <w:jc w:val="center"/>
              <w:rPr>
                <w:rFonts w:ascii="Browallia New" w:hAnsi="Browallia New" w:cs="Browallia New"/>
                <w:sz w:val="28"/>
                <w:szCs w:val="28"/>
                <w:cs/>
              </w:rPr>
            </w:pPr>
          </w:p>
        </w:tc>
        <w:tc>
          <w:tcPr>
            <w:tcW w:w="2653" w:type="dxa"/>
            <w:gridSpan w:val="3"/>
            <w:tcBorders>
              <w:left w:val="nil"/>
              <w:bottom w:val="single" w:sz="4" w:space="0" w:color="auto"/>
              <w:right w:val="nil"/>
            </w:tcBorders>
          </w:tcPr>
          <w:p w14:paraId="6CA38DDC" w14:textId="77777777" w:rsidR="00C21A9F" w:rsidRPr="00B737D5" w:rsidRDefault="00C21A9F" w:rsidP="00AE4528">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งบการเงินเฉพาะบริษัท</w:t>
            </w:r>
          </w:p>
        </w:tc>
      </w:tr>
      <w:tr w:rsidR="005B0B9C" w:rsidRPr="00B737D5" w14:paraId="5F6761AA" w14:textId="77777777" w:rsidTr="0080388F">
        <w:trPr>
          <w:tblHeader/>
        </w:trPr>
        <w:tc>
          <w:tcPr>
            <w:tcW w:w="3582" w:type="dxa"/>
            <w:tcBorders>
              <w:top w:val="nil"/>
              <w:left w:val="nil"/>
              <w:bottom w:val="nil"/>
              <w:right w:val="nil"/>
            </w:tcBorders>
          </w:tcPr>
          <w:p w14:paraId="0B4873B0" w14:textId="77777777" w:rsidR="005B0B9C" w:rsidRPr="00B737D5" w:rsidRDefault="005B0B9C" w:rsidP="005B0B9C">
            <w:pPr>
              <w:spacing w:line="240" w:lineRule="auto"/>
              <w:jc w:val="center"/>
              <w:rPr>
                <w:rFonts w:ascii="Browallia New" w:hAnsi="Browallia New" w:cs="Browallia New"/>
                <w:sz w:val="28"/>
                <w:szCs w:val="28"/>
              </w:rPr>
            </w:pPr>
          </w:p>
        </w:tc>
        <w:tc>
          <w:tcPr>
            <w:tcW w:w="1179" w:type="dxa"/>
            <w:tcBorders>
              <w:top w:val="single" w:sz="4" w:space="0" w:color="auto"/>
              <w:left w:val="nil"/>
              <w:bottom w:val="single" w:sz="4" w:space="0" w:color="auto"/>
              <w:right w:val="nil"/>
            </w:tcBorders>
            <w:vAlign w:val="bottom"/>
          </w:tcPr>
          <w:p w14:paraId="758AD6BD" w14:textId="172F260B" w:rsidR="005B0B9C" w:rsidRPr="00B737D5" w:rsidRDefault="003B17BA" w:rsidP="005B0B9C">
            <w:pPr>
              <w:tabs>
                <w:tab w:val="clear" w:pos="907"/>
              </w:tabs>
              <w:spacing w:line="240" w:lineRule="auto"/>
              <w:ind w:left="-108" w:right="-108"/>
              <w:jc w:val="center"/>
              <w:rPr>
                <w:rFonts w:ascii="Browallia New" w:hAnsi="Browallia New" w:cs="Browallia New"/>
                <w:sz w:val="28"/>
                <w:szCs w:val="28"/>
                <w:lang w:val="en-GB"/>
              </w:rPr>
            </w:pPr>
            <w:r w:rsidRPr="003B17BA">
              <w:rPr>
                <w:rFonts w:ascii="Browallia New" w:hAnsi="Browallia New" w:cs="Browallia New"/>
                <w:sz w:val="28"/>
                <w:szCs w:val="28"/>
              </w:rPr>
              <w:t xml:space="preserve">30 </w:t>
            </w:r>
            <w:r w:rsidRPr="003B17BA">
              <w:rPr>
                <w:rFonts w:ascii="Browallia New" w:hAnsi="Browallia New" w:cs="Browallia New"/>
                <w:sz w:val="28"/>
                <w:szCs w:val="28"/>
                <w:cs/>
              </w:rPr>
              <w:t>มิถุนายน</w:t>
            </w:r>
            <w:r w:rsidRPr="003B17BA">
              <w:rPr>
                <w:rFonts w:ascii="Browallia New" w:hAnsi="Browallia New" w:cs="Browallia New" w:hint="cs"/>
                <w:sz w:val="28"/>
                <w:szCs w:val="28"/>
                <w:cs/>
              </w:rPr>
              <w:t xml:space="preserve"> </w:t>
            </w:r>
            <w:r w:rsidR="005B0B9C" w:rsidRPr="00B737D5">
              <w:rPr>
                <w:rFonts w:ascii="Browallia New" w:hAnsi="Browallia New" w:cs="Browallia New"/>
                <w:sz w:val="28"/>
                <w:szCs w:val="28"/>
              </w:rPr>
              <w:t>256</w:t>
            </w:r>
            <w:r w:rsidR="005B0B9C">
              <w:rPr>
                <w:rFonts w:ascii="Browallia New" w:hAnsi="Browallia New" w:cs="Browallia New"/>
                <w:sz w:val="28"/>
                <w:szCs w:val="28"/>
              </w:rPr>
              <w:t>6</w:t>
            </w:r>
          </w:p>
        </w:tc>
        <w:tc>
          <w:tcPr>
            <w:tcW w:w="236" w:type="dxa"/>
            <w:tcBorders>
              <w:top w:val="nil"/>
              <w:left w:val="nil"/>
              <w:right w:val="nil"/>
            </w:tcBorders>
            <w:vAlign w:val="bottom"/>
          </w:tcPr>
          <w:p w14:paraId="6A5D0C84" w14:textId="77777777" w:rsidR="005B0B9C" w:rsidRPr="00B737D5" w:rsidRDefault="005B0B9C" w:rsidP="005B0B9C">
            <w:pPr>
              <w:tabs>
                <w:tab w:val="clear" w:pos="907"/>
              </w:tabs>
              <w:spacing w:line="240" w:lineRule="auto"/>
              <w:ind w:left="-108" w:right="-108"/>
              <w:jc w:val="center"/>
              <w:rPr>
                <w:rFonts w:ascii="Browallia New" w:hAnsi="Browallia New" w:cs="Browallia New"/>
                <w:sz w:val="28"/>
                <w:szCs w:val="28"/>
                <w:cs/>
              </w:rPr>
            </w:pPr>
          </w:p>
        </w:tc>
        <w:tc>
          <w:tcPr>
            <w:tcW w:w="1204" w:type="dxa"/>
            <w:tcBorders>
              <w:top w:val="single" w:sz="4" w:space="0" w:color="auto"/>
              <w:left w:val="nil"/>
              <w:bottom w:val="single" w:sz="4" w:space="0" w:color="auto"/>
              <w:right w:val="nil"/>
            </w:tcBorders>
            <w:vAlign w:val="bottom"/>
          </w:tcPr>
          <w:p w14:paraId="0EB60789" w14:textId="2F2F8097" w:rsidR="005B0B9C" w:rsidRPr="00B737D5" w:rsidRDefault="005B0B9C" w:rsidP="005B0B9C">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c>
          <w:tcPr>
            <w:tcW w:w="238" w:type="dxa"/>
            <w:tcBorders>
              <w:top w:val="nil"/>
              <w:left w:val="nil"/>
              <w:right w:val="nil"/>
            </w:tcBorders>
          </w:tcPr>
          <w:p w14:paraId="784BD59A" w14:textId="77777777" w:rsidR="005B0B9C" w:rsidRPr="00B737D5" w:rsidRDefault="005B0B9C" w:rsidP="005B0B9C">
            <w:pPr>
              <w:spacing w:line="240" w:lineRule="auto"/>
              <w:ind w:right="-10"/>
              <w:jc w:val="center"/>
              <w:rPr>
                <w:rFonts w:ascii="Browallia New" w:hAnsi="Browallia New" w:cs="Browallia New"/>
                <w:sz w:val="28"/>
                <w:szCs w:val="28"/>
              </w:rPr>
            </w:pPr>
          </w:p>
        </w:tc>
        <w:tc>
          <w:tcPr>
            <w:tcW w:w="1202" w:type="dxa"/>
            <w:tcBorders>
              <w:top w:val="single" w:sz="4" w:space="0" w:color="auto"/>
              <w:left w:val="nil"/>
              <w:bottom w:val="single" w:sz="4" w:space="0" w:color="auto"/>
              <w:right w:val="nil"/>
            </w:tcBorders>
            <w:vAlign w:val="bottom"/>
          </w:tcPr>
          <w:p w14:paraId="104E760D" w14:textId="50740ABC" w:rsidR="005B0B9C" w:rsidRPr="00B737D5" w:rsidRDefault="003B17BA" w:rsidP="005B0B9C">
            <w:pPr>
              <w:tabs>
                <w:tab w:val="clear" w:pos="907"/>
              </w:tabs>
              <w:spacing w:line="240" w:lineRule="auto"/>
              <w:ind w:left="-108" w:right="-108"/>
              <w:jc w:val="center"/>
              <w:rPr>
                <w:rFonts w:ascii="Browallia New" w:hAnsi="Browallia New" w:cs="Browallia New"/>
                <w:sz w:val="28"/>
                <w:szCs w:val="28"/>
                <w:lang w:val="en-GB"/>
              </w:rPr>
            </w:pPr>
            <w:r w:rsidRPr="003B17BA">
              <w:rPr>
                <w:rFonts w:ascii="Browallia New" w:hAnsi="Browallia New" w:cs="Browallia New"/>
                <w:sz w:val="28"/>
                <w:szCs w:val="28"/>
              </w:rPr>
              <w:t xml:space="preserve">30 </w:t>
            </w:r>
            <w:r w:rsidRPr="003B17BA">
              <w:rPr>
                <w:rFonts w:ascii="Browallia New" w:hAnsi="Browallia New" w:cs="Browallia New"/>
                <w:sz w:val="28"/>
                <w:szCs w:val="28"/>
                <w:cs/>
              </w:rPr>
              <w:t>มิถุนายน</w:t>
            </w:r>
            <w:r w:rsidRPr="003B17BA">
              <w:rPr>
                <w:rFonts w:ascii="Browallia New" w:hAnsi="Browallia New" w:cs="Browallia New" w:hint="cs"/>
                <w:sz w:val="28"/>
                <w:szCs w:val="28"/>
                <w:cs/>
              </w:rPr>
              <w:t xml:space="preserve"> </w:t>
            </w:r>
            <w:r w:rsidR="005B0B9C" w:rsidRPr="00B737D5">
              <w:rPr>
                <w:rFonts w:ascii="Browallia New" w:hAnsi="Browallia New" w:cs="Browallia New"/>
                <w:sz w:val="28"/>
                <w:szCs w:val="28"/>
              </w:rPr>
              <w:t>256</w:t>
            </w:r>
            <w:r w:rsidR="005B0B9C">
              <w:rPr>
                <w:rFonts w:ascii="Browallia New" w:hAnsi="Browallia New" w:cs="Browallia New"/>
                <w:sz w:val="28"/>
                <w:szCs w:val="28"/>
              </w:rPr>
              <w:t>6</w:t>
            </w:r>
          </w:p>
        </w:tc>
        <w:tc>
          <w:tcPr>
            <w:tcW w:w="236" w:type="dxa"/>
            <w:tcBorders>
              <w:top w:val="nil"/>
              <w:left w:val="nil"/>
              <w:bottom w:val="nil"/>
              <w:right w:val="nil"/>
            </w:tcBorders>
            <w:vAlign w:val="bottom"/>
          </w:tcPr>
          <w:p w14:paraId="2D138300" w14:textId="77777777" w:rsidR="005B0B9C" w:rsidRPr="00B737D5" w:rsidRDefault="005B0B9C" w:rsidP="005B0B9C">
            <w:pPr>
              <w:tabs>
                <w:tab w:val="clear" w:pos="907"/>
              </w:tabs>
              <w:spacing w:line="240" w:lineRule="auto"/>
              <w:ind w:left="-108" w:right="-108"/>
              <w:jc w:val="center"/>
              <w:rPr>
                <w:rFonts w:ascii="Browallia New" w:hAnsi="Browallia New" w:cs="Browallia New"/>
                <w:sz w:val="28"/>
                <w:szCs w:val="28"/>
                <w:cs/>
              </w:rPr>
            </w:pPr>
          </w:p>
        </w:tc>
        <w:tc>
          <w:tcPr>
            <w:tcW w:w="1215" w:type="dxa"/>
            <w:tcBorders>
              <w:top w:val="nil"/>
              <w:left w:val="nil"/>
              <w:bottom w:val="single" w:sz="4" w:space="0" w:color="auto"/>
              <w:right w:val="nil"/>
            </w:tcBorders>
            <w:vAlign w:val="bottom"/>
          </w:tcPr>
          <w:p w14:paraId="60956C44" w14:textId="4E114612" w:rsidR="005B0B9C" w:rsidRPr="00B737D5" w:rsidRDefault="005B0B9C" w:rsidP="005B0B9C">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r>
      <w:tr w:rsidR="005B0B9C" w:rsidRPr="00B737D5" w14:paraId="2D7672A6" w14:textId="77777777" w:rsidTr="0080388F">
        <w:trPr>
          <w:trHeight w:hRule="exact" w:val="299"/>
          <w:tblHeader/>
        </w:trPr>
        <w:tc>
          <w:tcPr>
            <w:tcW w:w="3582" w:type="dxa"/>
            <w:tcBorders>
              <w:top w:val="nil"/>
              <w:left w:val="nil"/>
              <w:bottom w:val="nil"/>
              <w:right w:val="nil"/>
            </w:tcBorders>
            <w:vAlign w:val="center"/>
          </w:tcPr>
          <w:p w14:paraId="1C1AA55B" w14:textId="77777777" w:rsidR="005B0B9C" w:rsidRPr="00B737D5" w:rsidRDefault="005B0B9C" w:rsidP="005B0B9C">
            <w:pPr>
              <w:spacing w:line="240" w:lineRule="auto"/>
              <w:rPr>
                <w:rFonts w:ascii="Browallia New" w:hAnsi="Browallia New" w:cs="Browallia New"/>
                <w:sz w:val="28"/>
                <w:szCs w:val="28"/>
                <w:cs/>
              </w:rPr>
            </w:pPr>
          </w:p>
        </w:tc>
        <w:tc>
          <w:tcPr>
            <w:tcW w:w="1179" w:type="dxa"/>
            <w:tcBorders>
              <w:top w:val="single" w:sz="4" w:space="0" w:color="auto"/>
              <w:left w:val="nil"/>
              <w:right w:val="nil"/>
            </w:tcBorders>
          </w:tcPr>
          <w:p w14:paraId="45464B6E" w14:textId="77777777" w:rsidR="005B0B9C" w:rsidRPr="00B737D5"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34C89DB8" w14:textId="77777777" w:rsidR="005B0B9C" w:rsidRPr="00B737D5" w:rsidRDefault="005B0B9C" w:rsidP="005B0B9C">
            <w:pPr>
              <w:spacing w:line="240" w:lineRule="auto"/>
              <w:rPr>
                <w:rFonts w:ascii="Browallia New" w:hAnsi="Browallia New" w:cs="Browallia New"/>
                <w:sz w:val="28"/>
                <w:szCs w:val="28"/>
              </w:rPr>
            </w:pPr>
          </w:p>
        </w:tc>
        <w:tc>
          <w:tcPr>
            <w:tcW w:w="1204" w:type="dxa"/>
            <w:tcBorders>
              <w:top w:val="single" w:sz="4" w:space="0" w:color="auto"/>
              <w:left w:val="nil"/>
              <w:right w:val="nil"/>
            </w:tcBorders>
          </w:tcPr>
          <w:p w14:paraId="0F575EC2" w14:textId="77777777" w:rsidR="005B0B9C" w:rsidRPr="00B737D5"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25DAF3D2" w14:textId="77777777" w:rsidR="005B0B9C" w:rsidRPr="00B737D5" w:rsidRDefault="005B0B9C" w:rsidP="005B0B9C">
            <w:pPr>
              <w:spacing w:line="240" w:lineRule="auto"/>
              <w:jc w:val="right"/>
              <w:rPr>
                <w:rFonts w:ascii="Browallia New" w:hAnsi="Browallia New" w:cs="Browallia New"/>
                <w:sz w:val="28"/>
                <w:szCs w:val="28"/>
              </w:rPr>
            </w:pPr>
          </w:p>
        </w:tc>
        <w:tc>
          <w:tcPr>
            <w:tcW w:w="1202" w:type="dxa"/>
            <w:tcBorders>
              <w:top w:val="single" w:sz="4" w:space="0" w:color="auto"/>
              <w:left w:val="nil"/>
              <w:right w:val="nil"/>
            </w:tcBorders>
            <w:vAlign w:val="center"/>
          </w:tcPr>
          <w:p w14:paraId="5BC893BB" w14:textId="77777777" w:rsidR="005B0B9C" w:rsidRPr="00B737D5" w:rsidRDefault="005B0B9C" w:rsidP="005B0B9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c>
          <w:tcPr>
            <w:tcW w:w="236" w:type="dxa"/>
            <w:tcBorders>
              <w:top w:val="nil"/>
              <w:left w:val="nil"/>
              <w:bottom w:val="nil"/>
              <w:right w:val="nil"/>
            </w:tcBorders>
            <w:vAlign w:val="center"/>
          </w:tcPr>
          <w:p w14:paraId="38D861F9" w14:textId="77777777" w:rsidR="005B0B9C" w:rsidRPr="00B737D5" w:rsidRDefault="005B0B9C" w:rsidP="005B0B9C">
            <w:pPr>
              <w:spacing w:line="240" w:lineRule="auto"/>
              <w:jc w:val="right"/>
              <w:rPr>
                <w:rFonts w:ascii="Browallia New" w:hAnsi="Browallia New" w:cs="Browallia New"/>
                <w:sz w:val="28"/>
                <w:szCs w:val="28"/>
              </w:rPr>
            </w:pPr>
          </w:p>
        </w:tc>
        <w:tc>
          <w:tcPr>
            <w:tcW w:w="1215" w:type="dxa"/>
            <w:tcBorders>
              <w:top w:val="nil"/>
              <w:left w:val="nil"/>
              <w:bottom w:val="nil"/>
              <w:right w:val="nil"/>
            </w:tcBorders>
            <w:vAlign w:val="center"/>
          </w:tcPr>
          <w:p w14:paraId="60335CA8" w14:textId="77777777" w:rsidR="005B0B9C" w:rsidRPr="00B737D5" w:rsidRDefault="005B0B9C" w:rsidP="005B0B9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r>
      <w:tr w:rsidR="005B0B9C" w:rsidRPr="00B737D5" w14:paraId="0288C143" w14:textId="77777777" w:rsidTr="0080388F">
        <w:tc>
          <w:tcPr>
            <w:tcW w:w="3582" w:type="dxa"/>
            <w:tcBorders>
              <w:top w:val="nil"/>
              <w:left w:val="nil"/>
              <w:bottom w:val="nil"/>
              <w:right w:val="nil"/>
            </w:tcBorders>
            <w:vAlign w:val="center"/>
          </w:tcPr>
          <w:p w14:paraId="4E9E0992" w14:textId="77777777" w:rsidR="005B0B9C" w:rsidRPr="00B737D5" w:rsidRDefault="005B0B9C" w:rsidP="005B0B9C">
            <w:pPr>
              <w:spacing w:line="240" w:lineRule="auto"/>
              <w:rPr>
                <w:rFonts w:ascii="Browallia New" w:hAnsi="Browallia New" w:cs="Browallia New"/>
                <w:sz w:val="28"/>
                <w:szCs w:val="28"/>
                <w:cs/>
              </w:rPr>
            </w:pPr>
            <w:r w:rsidRPr="00B737D5">
              <w:rPr>
                <w:rFonts w:ascii="Browallia New" w:hAnsi="Browallia New" w:cs="Browallia New"/>
                <w:sz w:val="28"/>
                <w:szCs w:val="28"/>
                <w:cs/>
              </w:rPr>
              <w:t>ที่ดินและสิ่งปลูกสร้างที่อยู่ระหว่างพัฒนา</w:t>
            </w:r>
          </w:p>
        </w:tc>
        <w:tc>
          <w:tcPr>
            <w:tcW w:w="1179" w:type="dxa"/>
            <w:tcBorders>
              <w:left w:val="nil"/>
              <w:bottom w:val="nil"/>
              <w:right w:val="nil"/>
            </w:tcBorders>
          </w:tcPr>
          <w:p w14:paraId="1FE217DB" w14:textId="77777777" w:rsidR="005B0B9C" w:rsidRPr="00B737D5"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tcPr>
          <w:p w14:paraId="3FBA0307" w14:textId="77777777" w:rsidR="005B0B9C" w:rsidRPr="00B737D5" w:rsidRDefault="005B0B9C" w:rsidP="005B0B9C">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5E12EE8B" w14:textId="77777777" w:rsidR="005B0B9C" w:rsidRPr="00B737D5"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bottom w:val="nil"/>
              <w:right w:val="nil"/>
            </w:tcBorders>
            <w:vAlign w:val="center"/>
          </w:tcPr>
          <w:p w14:paraId="175643E2" w14:textId="77777777" w:rsidR="005B0B9C" w:rsidRPr="00B737D5" w:rsidRDefault="005B0B9C" w:rsidP="005B0B9C">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6376F277" w14:textId="77777777" w:rsidR="005B0B9C" w:rsidRPr="00B737D5"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vAlign w:val="center"/>
          </w:tcPr>
          <w:p w14:paraId="6540B65D" w14:textId="77777777" w:rsidR="005B0B9C" w:rsidRPr="00B737D5" w:rsidRDefault="005B0B9C" w:rsidP="005B0B9C">
            <w:pPr>
              <w:spacing w:line="240" w:lineRule="auto"/>
              <w:ind w:right="26"/>
              <w:jc w:val="right"/>
              <w:rPr>
                <w:rFonts w:ascii="Browallia New" w:hAnsi="Browallia New" w:cs="Browallia New"/>
                <w:sz w:val="28"/>
                <w:szCs w:val="28"/>
              </w:rPr>
            </w:pPr>
          </w:p>
        </w:tc>
        <w:tc>
          <w:tcPr>
            <w:tcW w:w="1215" w:type="dxa"/>
            <w:tcBorders>
              <w:left w:val="nil"/>
              <w:bottom w:val="nil"/>
              <w:right w:val="nil"/>
            </w:tcBorders>
            <w:vAlign w:val="center"/>
          </w:tcPr>
          <w:p w14:paraId="7EA106A4" w14:textId="77777777" w:rsidR="005B0B9C" w:rsidRPr="00B737D5" w:rsidRDefault="005B0B9C" w:rsidP="005B0B9C">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647127" w:rsidRPr="00B737D5" w14:paraId="6E6B8B6C" w14:textId="77777777" w:rsidTr="0080388F">
        <w:tc>
          <w:tcPr>
            <w:tcW w:w="3582" w:type="dxa"/>
            <w:tcBorders>
              <w:top w:val="nil"/>
              <w:left w:val="nil"/>
              <w:bottom w:val="nil"/>
              <w:right w:val="nil"/>
            </w:tcBorders>
            <w:vAlign w:val="center"/>
          </w:tcPr>
          <w:p w14:paraId="536AC83C" w14:textId="77777777" w:rsidR="00647127" w:rsidRPr="00B737D5" w:rsidRDefault="00647127" w:rsidP="00647127">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ที่ดิน</w:t>
            </w:r>
          </w:p>
        </w:tc>
        <w:tc>
          <w:tcPr>
            <w:tcW w:w="1179" w:type="dxa"/>
            <w:tcBorders>
              <w:left w:val="nil"/>
              <w:bottom w:val="nil"/>
              <w:right w:val="nil"/>
            </w:tcBorders>
          </w:tcPr>
          <w:p w14:paraId="429075AC" w14:textId="31C2C51B" w:rsidR="00647127" w:rsidRPr="003B3737" w:rsidRDefault="00422F0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521</w:t>
            </w:r>
            <w:r w:rsidR="00A528D4">
              <w:rPr>
                <w:rFonts w:ascii="Browallia New" w:hAnsi="Browallia New" w:cs="Browallia New"/>
                <w:sz w:val="28"/>
                <w:szCs w:val="28"/>
              </w:rPr>
              <w:t>,899</w:t>
            </w:r>
          </w:p>
        </w:tc>
        <w:tc>
          <w:tcPr>
            <w:tcW w:w="236" w:type="dxa"/>
            <w:tcBorders>
              <w:left w:val="nil"/>
              <w:bottom w:val="nil"/>
              <w:right w:val="nil"/>
            </w:tcBorders>
          </w:tcPr>
          <w:p w14:paraId="3AFF2A17"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69FE8FB1" w14:textId="2FD6F667"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A5BD3">
              <w:rPr>
                <w:rFonts w:ascii="Browallia New" w:hAnsi="Browallia New" w:cs="Browallia New"/>
                <w:sz w:val="28"/>
                <w:szCs w:val="28"/>
              </w:rPr>
              <w:t>570,016</w:t>
            </w:r>
          </w:p>
        </w:tc>
        <w:tc>
          <w:tcPr>
            <w:tcW w:w="238" w:type="dxa"/>
            <w:tcBorders>
              <w:left w:val="nil"/>
              <w:bottom w:val="nil"/>
              <w:right w:val="nil"/>
            </w:tcBorders>
            <w:vAlign w:val="center"/>
          </w:tcPr>
          <w:p w14:paraId="65DB633F"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2C7B61F2" w14:textId="63EBF2B5" w:rsidR="00647127" w:rsidRPr="00E21BEB" w:rsidRDefault="00E57421"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w:t>
            </w:r>
          </w:p>
        </w:tc>
        <w:tc>
          <w:tcPr>
            <w:tcW w:w="236" w:type="dxa"/>
            <w:tcBorders>
              <w:top w:val="nil"/>
              <w:left w:val="nil"/>
              <w:bottom w:val="nil"/>
              <w:right w:val="nil"/>
            </w:tcBorders>
            <w:vAlign w:val="center"/>
          </w:tcPr>
          <w:p w14:paraId="146956A3"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282D56E6" w14:textId="40A1B25E"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 xml:space="preserve">      </w:t>
            </w:r>
            <w:r w:rsidRPr="009D72CD">
              <w:rPr>
                <w:rFonts w:ascii="Browallia New" w:hAnsi="Browallia New" w:cs="Browallia New"/>
                <w:sz w:val="28"/>
                <w:szCs w:val="28"/>
                <w:cs/>
              </w:rPr>
              <w:t>-</w:t>
            </w:r>
          </w:p>
        </w:tc>
      </w:tr>
      <w:tr w:rsidR="00647127" w:rsidRPr="00B737D5" w14:paraId="066CA8B9" w14:textId="77777777" w:rsidTr="0080388F">
        <w:tc>
          <w:tcPr>
            <w:tcW w:w="3582" w:type="dxa"/>
            <w:tcBorders>
              <w:top w:val="nil"/>
              <w:left w:val="nil"/>
              <w:bottom w:val="nil"/>
              <w:right w:val="nil"/>
            </w:tcBorders>
            <w:vAlign w:val="center"/>
          </w:tcPr>
          <w:p w14:paraId="2ED08E38" w14:textId="77777777" w:rsidR="00647127" w:rsidRPr="00B737D5" w:rsidRDefault="00647127" w:rsidP="00647127">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ค่าปรับปรุงที่ดิน</w:t>
            </w:r>
          </w:p>
        </w:tc>
        <w:tc>
          <w:tcPr>
            <w:tcW w:w="1179" w:type="dxa"/>
            <w:tcBorders>
              <w:left w:val="nil"/>
              <w:bottom w:val="nil"/>
              <w:right w:val="nil"/>
            </w:tcBorders>
          </w:tcPr>
          <w:p w14:paraId="11ECC80C" w14:textId="39E007B3" w:rsidR="00647127" w:rsidRPr="003B3737" w:rsidRDefault="008528E8"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w:t>
            </w:r>
            <w:r w:rsidR="00A528D4">
              <w:rPr>
                <w:rFonts w:ascii="Browallia New" w:hAnsi="Browallia New" w:cs="Browallia New"/>
                <w:sz w:val="28"/>
                <w:szCs w:val="28"/>
              </w:rPr>
              <w:t>08,721</w:t>
            </w:r>
          </w:p>
        </w:tc>
        <w:tc>
          <w:tcPr>
            <w:tcW w:w="236" w:type="dxa"/>
            <w:tcBorders>
              <w:left w:val="nil"/>
              <w:bottom w:val="nil"/>
              <w:right w:val="nil"/>
            </w:tcBorders>
          </w:tcPr>
          <w:p w14:paraId="43C335B2"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32EFD67D" w14:textId="64B7AA54"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A5BD3">
              <w:rPr>
                <w:rFonts w:ascii="Browallia New" w:hAnsi="Browallia New" w:cs="Browallia New"/>
                <w:sz w:val="28"/>
                <w:szCs w:val="28"/>
              </w:rPr>
              <w:t>111,739</w:t>
            </w:r>
          </w:p>
        </w:tc>
        <w:tc>
          <w:tcPr>
            <w:tcW w:w="238" w:type="dxa"/>
            <w:tcBorders>
              <w:left w:val="nil"/>
              <w:bottom w:val="nil"/>
              <w:right w:val="nil"/>
            </w:tcBorders>
            <w:vAlign w:val="center"/>
          </w:tcPr>
          <w:p w14:paraId="360457AC"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5FA4284A" w14:textId="6DCAE34A" w:rsidR="00647127" w:rsidRPr="00E21BEB" w:rsidRDefault="00E57421"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w:t>
            </w:r>
          </w:p>
        </w:tc>
        <w:tc>
          <w:tcPr>
            <w:tcW w:w="236" w:type="dxa"/>
            <w:tcBorders>
              <w:top w:val="nil"/>
              <w:left w:val="nil"/>
              <w:bottom w:val="nil"/>
              <w:right w:val="nil"/>
            </w:tcBorders>
            <w:vAlign w:val="center"/>
          </w:tcPr>
          <w:p w14:paraId="37AA91AC"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25A357D1" w14:textId="16449053"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 xml:space="preserve">      </w:t>
            </w:r>
            <w:r w:rsidRPr="009D72CD">
              <w:rPr>
                <w:rFonts w:ascii="Browallia New" w:hAnsi="Browallia New" w:cs="Browallia New"/>
                <w:sz w:val="28"/>
                <w:szCs w:val="28"/>
                <w:cs/>
              </w:rPr>
              <w:t>-</w:t>
            </w:r>
          </w:p>
        </w:tc>
      </w:tr>
      <w:tr w:rsidR="00647127" w:rsidRPr="00B737D5" w14:paraId="7D6077BC" w14:textId="77777777" w:rsidTr="0080388F">
        <w:tc>
          <w:tcPr>
            <w:tcW w:w="3582" w:type="dxa"/>
            <w:tcBorders>
              <w:top w:val="nil"/>
              <w:left w:val="nil"/>
              <w:bottom w:val="nil"/>
              <w:right w:val="nil"/>
            </w:tcBorders>
            <w:vAlign w:val="center"/>
          </w:tcPr>
          <w:p w14:paraId="119172BD" w14:textId="77777777" w:rsidR="00647127" w:rsidRPr="00B737D5" w:rsidRDefault="00647127" w:rsidP="00647127">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ค่าก่อสร้าง</w:t>
            </w:r>
          </w:p>
        </w:tc>
        <w:tc>
          <w:tcPr>
            <w:tcW w:w="1179" w:type="dxa"/>
            <w:tcBorders>
              <w:left w:val="nil"/>
              <w:bottom w:val="nil"/>
              <w:right w:val="nil"/>
            </w:tcBorders>
          </w:tcPr>
          <w:p w14:paraId="13EB729D" w14:textId="2D79D745" w:rsidR="00647127" w:rsidRPr="003B3737" w:rsidRDefault="00552F5E"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w:t>
            </w:r>
            <w:r w:rsidR="00A528D4">
              <w:rPr>
                <w:rFonts w:ascii="Browallia New" w:hAnsi="Browallia New" w:cs="Browallia New"/>
                <w:sz w:val="28"/>
                <w:szCs w:val="28"/>
              </w:rPr>
              <w:t>127</w:t>
            </w:r>
            <w:r w:rsidR="00C630F0">
              <w:rPr>
                <w:rFonts w:ascii="Browallia New" w:hAnsi="Browallia New" w:cs="Browallia New"/>
                <w:sz w:val="28"/>
                <w:szCs w:val="28"/>
              </w:rPr>
              <w:t>,899</w:t>
            </w:r>
          </w:p>
        </w:tc>
        <w:tc>
          <w:tcPr>
            <w:tcW w:w="236" w:type="dxa"/>
            <w:tcBorders>
              <w:left w:val="nil"/>
              <w:bottom w:val="nil"/>
              <w:right w:val="nil"/>
            </w:tcBorders>
          </w:tcPr>
          <w:p w14:paraId="4A989C1E"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5BAA15BF" w14:textId="750E3B58"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A5BD3">
              <w:rPr>
                <w:rFonts w:ascii="Browallia New" w:hAnsi="Browallia New" w:cs="Browallia New"/>
                <w:sz w:val="28"/>
                <w:szCs w:val="28"/>
              </w:rPr>
              <w:t>1,255,945</w:t>
            </w:r>
          </w:p>
        </w:tc>
        <w:tc>
          <w:tcPr>
            <w:tcW w:w="238" w:type="dxa"/>
            <w:tcBorders>
              <w:left w:val="nil"/>
              <w:bottom w:val="nil"/>
              <w:right w:val="nil"/>
            </w:tcBorders>
            <w:vAlign w:val="center"/>
          </w:tcPr>
          <w:p w14:paraId="27111AFA"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5644B373" w14:textId="2FA3DD81" w:rsidR="00647127" w:rsidRPr="00E21BEB" w:rsidRDefault="00E57421"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1,819</w:t>
            </w:r>
          </w:p>
        </w:tc>
        <w:tc>
          <w:tcPr>
            <w:tcW w:w="236" w:type="dxa"/>
            <w:tcBorders>
              <w:top w:val="nil"/>
              <w:left w:val="nil"/>
              <w:bottom w:val="nil"/>
              <w:right w:val="nil"/>
            </w:tcBorders>
            <w:vAlign w:val="center"/>
          </w:tcPr>
          <w:p w14:paraId="24A51952"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6CC930C2" w14:textId="5F618143"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1,819</w:t>
            </w:r>
          </w:p>
        </w:tc>
      </w:tr>
      <w:tr w:rsidR="00647127" w:rsidRPr="00B737D5" w14:paraId="6E88EEB2" w14:textId="77777777" w:rsidTr="0080388F">
        <w:tc>
          <w:tcPr>
            <w:tcW w:w="3582" w:type="dxa"/>
            <w:tcBorders>
              <w:top w:val="nil"/>
              <w:left w:val="nil"/>
              <w:bottom w:val="nil"/>
              <w:right w:val="nil"/>
            </w:tcBorders>
            <w:vAlign w:val="center"/>
          </w:tcPr>
          <w:p w14:paraId="78DE71D6" w14:textId="77777777" w:rsidR="00647127" w:rsidRPr="00B737D5" w:rsidRDefault="00647127" w:rsidP="00647127">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ค่าสาธารณูปโภค</w:t>
            </w:r>
          </w:p>
        </w:tc>
        <w:tc>
          <w:tcPr>
            <w:tcW w:w="1179" w:type="dxa"/>
            <w:tcBorders>
              <w:left w:val="nil"/>
              <w:bottom w:val="nil"/>
              <w:right w:val="nil"/>
            </w:tcBorders>
          </w:tcPr>
          <w:p w14:paraId="08C21967" w14:textId="22252BB4" w:rsidR="00647127" w:rsidRPr="003B3737" w:rsidRDefault="00230F8A"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3</w:t>
            </w:r>
            <w:r w:rsidR="001B3AD1">
              <w:rPr>
                <w:rFonts w:ascii="Browallia New" w:hAnsi="Browallia New" w:cs="Browallia New"/>
                <w:sz w:val="28"/>
                <w:szCs w:val="28"/>
              </w:rPr>
              <w:t>30,039</w:t>
            </w:r>
          </w:p>
        </w:tc>
        <w:tc>
          <w:tcPr>
            <w:tcW w:w="236" w:type="dxa"/>
            <w:tcBorders>
              <w:left w:val="nil"/>
              <w:bottom w:val="nil"/>
              <w:right w:val="nil"/>
            </w:tcBorders>
          </w:tcPr>
          <w:p w14:paraId="1955453C"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774DC6D7" w14:textId="3E078F36"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A5BD3">
              <w:rPr>
                <w:rFonts w:ascii="Browallia New" w:hAnsi="Browallia New" w:cs="Browallia New"/>
                <w:sz w:val="28"/>
                <w:szCs w:val="28"/>
              </w:rPr>
              <w:t>322,509</w:t>
            </w:r>
          </w:p>
        </w:tc>
        <w:tc>
          <w:tcPr>
            <w:tcW w:w="238" w:type="dxa"/>
            <w:tcBorders>
              <w:left w:val="nil"/>
              <w:bottom w:val="nil"/>
              <w:right w:val="nil"/>
            </w:tcBorders>
            <w:vAlign w:val="center"/>
          </w:tcPr>
          <w:p w14:paraId="7DD22136"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0150FF3F" w14:textId="3C757036" w:rsidR="00647127" w:rsidRPr="00E21BEB" w:rsidRDefault="00E57421"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w:t>
            </w:r>
          </w:p>
        </w:tc>
        <w:tc>
          <w:tcPr>
            <w:tcW w:w="236" w:type="dxa"/>
            <w:tcBorders>
              <w:top w:val="nil"/>
              <w:left w:val="nil"/>
              <w:bottom w:val="nil"/>
              <w:right w:val="nil"/>
            </w:tcBorders>
            <w:vAlign w:val="center"/>
          </w:tcPr>
          <w:p w14:paraId="1B5CB349"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4E56AF1E" w14:textId="3AA8E1A0"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 xml:space="preserve">      </w:t>
            </w:r>
            <w:r w:rsidRPr="009D72CD">
              <w:rPr>
                <w:rFonts w:ascii="Browallia New" w:hAnsi="Browallia New" w:cs="Browallia New"/>
                <w:sz w:val="28"/>
                <w:szCs w:val="28"/>
                <w:cs/>
              </w:rPr>
              <w:t>-</w:t>
            </w:r>
          </w:p>
        </w:tc>
      </w:tr>
      <w:tr w:rsidR="00647127" w:rsidRPr="00B737D5" w14:paraId="4B6EE761" w14:textId="77777777" w:rsidTr="0080388F">
        <w:tc>
          <w:tcPr>
            <w:tcW w:w="3582" w:type="dxa"/>
            <w:tcBorders>
              <w:top w:val="nil"/>
              <w:left w:val="nil"/>
              <w:bottom w:val="nil"/>
              <w:right w:val="nil"/>
            </w:tcBorders>
            <w:vAlign w:val="center"/>
          </w:tcPr>
          <w:p w14:paraId="163A0E44" w14:textId="77777777" w:rsidR="00647127" w:rsidRPr="00B737D5" w:rsidRDefault="00647127" w:rsidP="00647127">
            <w:pPr>
              <w:spacing w:line="240" w:lineRule="auto"/>
              <w:rPr>
                <w:rFonts w:ascii="Browallia New" w:hAnsi="Browallia New" w:cs="Browallia New"/>
                <w:sz w:val="28"/>
                <w:szCs w:val="28"/>
              </w:rPr>
            </w:pPr>
            <w:r w:rsidRPr="00B737D5">
              <w:rPr>
                <w:rFonts w:ascii="Browallia New" w:hAnsi="Browallia New" w:cs="Browallia New"/>
                <w:sz w:val="28"/>
                <w:szCs w:val="28"/>
                <w:cs/>
              </w:rPr>
              <w:t xml:space="preserve">     ต้นทุนทางการเงิน</w:t>
            </w:r>
          </w:p>
        </w:tc>
        <w:tc>
          <w:tcPr>
            <w:tcW w:w="1179" w:type="dxa"/>
            <w:tcBorders>
              <w:top w:val="nil"/>
              <w:left w:val="nil"/>
              <w:right w:val="nil"/>
            </w:tcBorders>
          </w:tcPr>
          <w:p w14:paraId="4C41F3E2" w14:textId="6E65631D" w:rsidR="00647127" w:rsidRPr="003B3737" w:rsidRDefault="005924BF"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w:t>
            </w:r>
            <w:r w:rsidR="001B3AD1">
              <w:rPr>
                <w:rFonts w:ascii="Browallia New" w:hAnsi="Browallia New" w:cs="Browallia New"/>
                <w:sz w:val="28"/>
                <w:szCs w:val="28"/>
              </w:rPr>
              <w:t>23</w:t>
            </w:r>
            <w:r w:rsidR="00E60286">
              <w:rPr>
                <w:rFonts w:ascii="Browallia New" w:hAnsi="Browallia New" w:cs="Browallia New"/>
                <w:sz w:val="28"/>
                <w:szCs w:val="28"/>
              </w:rPr>
              <w:t>,84</w:t>
            </w:r>
            <w:r w:rsidR="001C02C2">
              <w:rPr>
                <w:rFonts w:ascii="Browallia New" w:hAnsi="Browallia New" w:cs="Browallia New"/>
                <w:sz w:val="28"/>
                <w:szCs w:val="28"/>
              </w:rPr>
              <w:t>1</w:t>
            </w:r>
          </w:p>
        </w:tc>
        <w:tc>
          <w:tcPr>
            <w:tcW w:w="236" w:type="dxa"/>
            <w:tcBorders>
              <w:top w:val="nil"/>
              <w:left w:val="nil"/>
              <w:right w:val="nil"/>
            </w:tcBorders>
          </w:tcPr>
          <w:p w14:paraId="19361340"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4" w:type="dxa"/>
            <w:tcBorders>
              <w:top w:val="nil"/>
              <w:left w:val="nil"/>
              <w:right w:val="nil"/>
            </w:tcBorders>
          </w:tcPr>
          <w:p w14:paraId="4A8D322D" w14:textId="430DE85A"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A5BD3">
              <w:rPr>
                <w:rFonts w:ascii="Browallia New" w:hAnsi="Browallia New" w:cs="Browallia New"/>
                <w:sz w:val="28"/>
                <w:szCs w:val="28"/>
              </w:rPr>
              <w:t>121,3</w:t>
            </w:r>
            <w:r>
              <w:rPr>
                <w:rFonts w:ascii="Browallia New" w:hAnsi="Browallia New" w:cs="Browallia New"/>
                <w:sz w:val="28"/>
                <w:szCs w:val="28"/>
              </w:rPr>
              <w:t>35</w:t>
            </w:r>
          </w:p>
        </w:tc>
        <w:tc>
          <w:tcPr>
            <w:tcW w:w="238" w:type="dxa"/>
            <w:tcBorders>
              <w:top w:val="nil"/>
              <w:left w:val="nil"/>
              <w:right w:val="nil"/>
            </w:tcBorders>
            <w:vAlign w:val="center"/>
          </w:tcPr>
          <w:p w14:paraId="25CABD78"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2" w:type="dxa"/>
            <w:tcBorders>
              <w:top w:val="nil"/>
              <w:left w:val="nil"/>
              <w:right w:val="nil"/>
            </w:tcBorders>
            <w:vAlign w:val="center"/>
          </w:tcPr>
          <w:p w14:paraId="6DD36541" w14:textId="005E9300" w:rsidR="00647127" w:rsidRPr="00E21BEB" w:rsidRDefault="00E57421"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w:t>
            </w:r>
          </w:p>
        </w:tc>
        <w:tc>
          <w:tcPr>
            <w:tcW w:w="236" w:type="dxa"/>
            <w:tcBorders>
              <w:top w:val="nil"/>
              <w:left w:val="nil"/>
              <w:right w:val="nil"/>
            </w:tcBorders>
            <w:vAlign w:val="center"/>
          </w:tcPr>
          <w:p w14:paraId="61E06573"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15" w:type="dxa"/>
            <w:tcBorders>
              <w:top w:val="nil"/>
              <w:left w:val="nil"/>
              <w:right w:val="nil"/>
            </w:tcBorders>
            <w:vAlign w:val="center"/>
          </w:tcPr>
          <w:p w14:paraId="78A0C9E9" w14:textId="7BE47B62"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 xml:space="preserve">      </w:t>
            </w:r>
            <w:r w:rsidRPr="009D72CD">
              <w:rPr>
                <w:rFonts w:ascii="Browallia New" w:hAnsi="Browallia New" w:cs="Browallia New"/>
                <w:sz w:val="28"/>
                <w:szCs w:val="28"/>
                <w:cs/>
              </w:rPr>
              <w:t>-</w:t>
            </w:r>
          </w:p>
        </w:tc>
      </w:tr>
      <w:tr w:rsidR="00647127" w:rsidRPr="00B737D5" w14:paraId="0938A3D0" w14:textId="77777777" w:rsidTr="0080388F">
        <w:tc>
          <w:tcPr>
            <w:tcW w:w="3582" w:type="dxa"/>
            <w:tcBorders>
              <w:top w:val="nil"/>
              <w:left w:val="nil"/>
              <w:bottom w:val="nil"/>
              <w:right w:val="nil"/>
            </w:tcBorders>
            <w:vAlign w:val="center"/>
          </w:tcPr>
          <w:p w14:paraId="6D139016" w14:textId="1657A51A" w:rsidR="00647127" w:rsidRPr="00B737D5" w:rsidRDefault="00647127" w:rsidP="00647127">
            <w:pPr>
              <w:spacing w:line="240" w:lineRule="auto"/>
              <w:ind w:left="315"/>
              <w:rPr>
                <w:rFonts w:ascii="Browallia New" w:hAnsi="Browallia New" w:cs="Browallia New"/>
                <w:sz w:val="28"/>
                <w:szCs w:val="28"/>
                <w:cs/>
              </w:rPr>
            </w:pPr>
            <w:r w:rsidRPr="00B737D5">
              <w:rPr>
                <w:rFonts w:ascii="Browallia New" w:hAnsi="Browallia New" w:cs="Browallia New" w:hint="cs"/>
                <w:sz w:val="28"/>
                <w:szCs w:val="28"/>
                <w:cs/>
              </w:rPr>
              <w:t>ต้นทุนการกู้ยืม</w:t>
            </w:r>
          </w:p>
        </w:tc>
        <w:tc>
          <w:tcPr>
            <w:tcW w:w="1179" w:type="dxa"/>
            <w:tcBorders>
              <w:top w:val="nil"/>
              <w:left w:val="nil"/>
              <w:right w:val="nil"/>
            </w:tcBorders>
          </w:tcPr>
          <w:p w14:paraId="228B8BA3" w14:textId="4B920DE5" w:rsidR="00647127" w:rsidRPr="003B3737" w:rsidRDefault="00F473D4"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w:t>
            </w:r>
          </w:p>
        </w:tc>
        <w:tc>
          <w:tcPr>
            <w:tcW w:w="236" w:type="dxa"/>
            <w:tcBorders>
              <w:top w:val="nil"/>
              <w:left w:val="nil"/>
              <w:right w:val="nil"/>
            </w:tcBorders>
          </w:tcPr>
          <w:p w14:paraId="5E78B891"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4" w:type="dxa"/>
            <w:tcBorders>
              <w:top w:val="nil"/>
              <w:left w:val="nil"/>
              <w:right w:val="nil"/>
            </w:tcBorders>
          </w:tcPr>
          <w:p w14:paraId="584D7009" w14:textId="0797A774"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A5BD3">
              <w:rPr>
                <w:rFonts w:ascii="Browallia New" w:hAnsi="Browallia New" w:cs="Browallia New"/>
                <w:sz w:val="28"/>
                <w:szCs w:val="28"/>
              </w:rPr>
              <w:t>930</w:t>
            </w:r>
          </w:p>
        </w:tc>
        <w:tc>
          <w:tcPr>
            <w:tcW w:w="238" w:type="dxa"/>
            <w:tcBorders>
              <w:top w:val="nil"/>
              <w:left w:val="nil"/>
              <w:right w:val="nil"/>
            </w:tcBorders>
            <w:vAlign w:val="center"/>
          </w:tcPr>
          <w:p w14:paraId="2DCFEF8C"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2" w:type="dxa"/>
            <w:tcBorders>
              <w:top w:val="nil"/>
              <w:left w:val="nil"/>
              <w:right w:val="nil"/>
            </w:tcBorders>
            <w:vAlign w:val="center"/>
          </w:tcPr>
          <w:p w14:paraId="1D25A561" w14:textId="473A1023" w:rsidR="00647127" w:rsidRPr="00E21BEB" w:rsidRDefault="00E57421"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w:t>
            </w:r>
          </w:p>
        </w:tc>
        <w:tc>
          <w:tcPr>
            <w:tcW w:w="236" w:type="dxa"/>
            <w:tcBorders>
              <w:top w:val="nil"/>
              <w:left w:val="nil"/>
              <w:right w:val="nil"/>
            </w:tcBorders>
            <w:vAlign w:val="center"/>
          </w:tcPr>
          <w:p w14:paraId="484633B5"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15" w:type="dxa"/>
            <w:tcBorders>
              <w:top w:val="nil"/>
              <w:left w:val="nil"/>
              <w:right w:val="nil"/>
            </w:tcBorders>
            <w:vAlign w:val="center"/>
          </w:tcPr>
          <w:p w14:paraId="483A8CCE" w14:textId="075E4AA7"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hint="cs"/>
                <w:sz w:val="28"/>
                <w:szCs w:val="28"/>
                <w:cs/>
              </w:rPr>
              <w:t xml:space="preserve">         </w:t>
            </w:r>
            <w:r w:rsidRPr="009D72CD">
              <w:rPr>
                <w:rFonts w:ascii="Browallia New" w:hAnsi="Browallia New" w:cs="Browallia New"/>
                <w:sz w:val="28"/>
                <w:szCs w:val="28"/>
                <w:cs/>
              </w:rPr>
              <w:t>-</w:t>
            </w:r>
          </w:p>
        </w:tc>
      </w:tr>
      <w:tr w:rsidR="00647127" w:rsidRPr="00B737D5" w14:paraId="7F0996B8" w14:textId="77777777" w:rsidTr="0080388F">
        <w:tc>
          <w:tcPr>
            <w:tcW w:w="3582" w:type="dxa"/>
            <w:tcBorders>
              <w:top w:val="nil"/>
              <w:left w:val="nil"/>
              <w:bottom w:val="nil"/>
              <w:right w:val="nil"/>
            </w:tcBorders>
            <w:vAlign w:val="center"/>
          </w:tcPr>
          <w:p w14:paraId="78AF5844" w14:textId="77777777" w:rsidR="00647127" w:rsidRPr="00B737D5" w:rsidRDefault="00647127" w:rsidP="00647127">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ต้นทุนอื่นๆ</w:t>
            </w:r>
          </w:p>
        </w:tc>
        <w:tc>
          <w:tcPr>
            <w:tcW w:w="1179" w:type="dxa"/>
            <w:tcBorders>
              <w:left w:val="nil"/>
              <w:bottom w:val="single" w:sz="4" w:space="0" w:color="auto"/>
              <w:right w:val="nil"/>
            </w:tcBorders>
          </w:tcPr>
          <w:p w14:paraId="79DA1559" w14:textId="23DB965A" w:rsidR="00647127" w:rsidRPr="003B3737" w:rsidRDefault="00E60286"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76,015</w:t>
            </w:r>
          </w:p>
        </w:tc>
        <w:tc>
          <w:tcPr>
            <w:tcW w:w="236" w:type="dxa"/>
            <w:tcBorders>
              <w:left w:val="nil"/>
              <w:right w:val="nil"/>
            </w:tcBorders>
          </w:tcPr>
          <w:p w14:paraId="3E71DFDC"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4" w:type="dxa"/>
            <w:tcBorders>
              <w:left w:val="nil"/>
              <w:bottom w:val="single" w:sz="4" w:space="0" w:color="auto"/>
              <w:right w:val="nil"/>
            </w:tcBorders>
          </w:tcPr>
          <w:p w14:paraId="31A5BD62" w14:textId="5FFFD00D"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A5BD3">
              <w:rPr>
                <w:rFonts w:ascii="Browallia New" w:hAnsi="Browallia New" w:cs="Browallia New"/>
                <w:sz w:val="28"/>
                <w:szCs w:val="28"/>
              </w:rPr>
              <w:t>84,775</w:t>
            </w:r>
          </w:p>
        </w:tc>
        <w:tc>
          <w:tcPr>
            <w:tcW w:w="238" w:type="dxa"/>
            <w:tcBorders>
              <w:left w:val="nil"/>
              <w:right w:val="nil"/>
            </w:tcBorders>
            <w:vAlign w:val="center"/>
          </w:tcPr>
          <w:p w14:paraId="3E5F36DD"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2" w:type="dxa"/>
            <w:tcBorders>
              <w:left w:val="nil"/>
              <w:bottom w:val="single" w:sz="4" w:space="0" w:color="auto"/>
              <w:right w:val="nil"/>
            </w:tcBorders>
            <w:vAlign w:val="center"/>
          </w:tcPr>
          <w:p w14:paraId="65C88317" w14:textId="64A025CA" w:rsidR="00647127" w:rsidRPr="00E21BEB" w:rsidRDefault="00E57421"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9,777</w:t>
            </w:r>
          </w:p>
        </w:tc>
        <w:tc>
          <w:tcPr>
            <w:tcW w:w="236" w:type="dxa"/>
            <w:tcBorders>
              <w:left w:val="nil"/>
              <w:right w:val="nil"/>
            </w:tcBorders>
            <w:vAlign w:val="center"/>
          </w:tcPr>
          <w:p w14:paraId="5859FC25"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15" w:type="dxa"/>
            <w:tcBorders>
              <w:left w:val="nil"/>
              <w:bottom w:val="single" w:sz="4" w:space="0" w:color="auto"/>
              <w:right w:val="nil"/>
            </w:tcBorders>
            <w:vAlign w:val="center"/>
          </w:tcPr>
          <w:p w14:paraId="0F2AFBC6" w14:textId="47629972"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8,293</w:t>
            </w:r>
          </w:p>
        </w:tc>
      </w:tr>
      <w:tr w:rsidR="00647127" w:rsidRPr="00B737D5" w14:paraId="54CCCA85" w14:textId="77777777" w:rsidTr="0080388F">
        <w:tc>
          <w:tcPr>
            <w:tcW w:w="3582" w:type="dxa"/>
            <w:tcBorders>
              <w:top w:val="nil"/>
              <w:left w:val="nil"/>
              <w:bottom w:val="nil"/>
              <w:right w:val="nil"/>
            </w:tcBorders>
          </w:tcPr>
          <w:p w14:paraId="2DE80F19" w14:textId="77777777" w:rsidR="00647127" w:rsidRPr="00B737D5" w:rsidRDefault="00647127" w:rsidP="00647127">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รวม</w:t>
            </w:r>
          </w:p>
        </w:tc>
        <w:tc>
          <w:tcPr>
            <w:tcW w:w="1179" w:type="dxa"/>
            <w:tcBorders>
              <w:top w:val="single" w:sz="4" w:space="0" w:color="auto"/>
              <w:left w:val="nil"/>
              <w:right w:val="nil"/>
            </w:tcBorders>
          </w:tcPr>
          <w:p w14:paraId="3A980E78" w14:textId="2CFDD975" w:rsidR="00647127" w:rsidRPr="003B3737" w:rsidRDefault="006814CB"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2,288,414</w:t>
            </w:r>
          </w:p>
        </w:tc>
        <w:tc>
          <w:tcPr>
            <w:tcW w:w="236" w:type="dxa"/>
            <w:tcBorders>
              <w:left w:val="nil"/>
              <w:right w:val="nil"/>
            </w:tcBorders>
          </w:tcPr>
          <w:p w14:paraId="766FEA02"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4" w:type="dxa"/>
            <w:tcBorders>
              <w:top w:val="single" w:sz="4" w:space="0" w:color="auto"/>
              <w:left w:val="nil"/>
              <w:right w:val="nil"/>
            </w:tcBorders>
          </w:tcPr>
          <w:p w14:paraId="3E713574" w14:textId="73DD646D"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2,467,249</w:t>
            </w:r>
          </w:p>
        </w:tc>
        <w:tc>
          <w:tcPr>
            <w:tcW w:w="238" w:type="dxa"/>
            <w:tcBorders>
              <w:left w:val="nil"/>
              <w:right w:val="nil"/>
            </w:tcBorders>
            <w:vAlign w:val="center"/>
          </w:tcPr>
          <w:p w14:paraId="181C7E2E"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2" w:type="dxa"/>
            <w:tcBorders>
              <w:top w:val="single" w:sz="4" w:space="0" w:color="auto"/>
              <w:left w:val="nil"/>
              <w:right w:val="nil"/>
            </w:tcBorders>
            <w:vAlign w:val="center"/>
          </w:tcPr>
          <w:p w14:paraId="182178CA" w14:textId="28F06BEB" w:rsidR="00647127" w:rsidRPr="00E21BEB" w:rsidRDefault="00223DF9"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11,596</w:t>
            </w:r>
          </w:p>
        </w:tc>
        <w:tc>
          <w:tcPr>
            <w:tcW w:w="236" w:type="dxa"/>
            <w:tcBorders>
              <w:left w:val="nil"/>
              <w:right w:val="nil"/>
            </w:tcBorders>
            <w:vAlign w:val="center"/>
          </w:tcPr>
          <w:p w14:paraId="57239B33"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15" w:type="dxa"/>
            <w:tcBorders>
              <w:top w:val="single" w:sz="4" w:space="0" w:color="auto"/>
              <w:left w:val="nil"/>
              <w:right w:val="nil"/>
            </w:tcBorders>
            <w:vAlign w:val="center"/>
          </w:tcPr>
          <w:p w14:paraId="0C05C7C0" w14:textId="2CA58DC5"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10,112</w:t>
            </w:r>
          </w:p>
        </w:tc>
      </w:tr>
      <w:tr w:rsidR="00647127" w:rsidRPr="00B737D5" w14:paraId="6BF5D3DC" w14:textId="77777777" w:rsidTr="0080388F">
        <w:tc>
          <w:tcPr>
            <w:tcW w:w="3582" w:type="dxa"/>
            <w:tcBorders>
              <w:top w:val="nil"/>
              <w:left w:val="nil"/>
              <w:bottom w:val="nil"/>
              <w:right w:val="nil"/>
            </w:tcBorders>
            <w:vAlign w:val="center"/>
          </w:tcPr>
          <w:p w14:paraId="4F822BE1" w14:textId="77777777" w:rsidR="00647127" w:rsidRPr="00B737D5" w:rsidRDefault="00647127" w:rsidP="00647127">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w:t>
            </w: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ค่าเผื่อสินค้าลดมูลค่า</w:t>
            </w:r>
          </w:p>
        </w:tc>
        <w:tc>
          <w:tcPr>
            <w:tcW w:w="1179" w:type="dxa"/>
            <w:tcBorders>
              <w:left w:val="nil"/>
              <w:bottom w:val="single" w:sz="4" w:space="0" w:color="auto"/>
              <w:right w:val="nil"/>
            </w:tcBorders>
          </w:tcPr>
          <w:p w14:paraId="4FDA2F3A" w14:textId="6F2FE6AC" w:rsidR="00647127" w:rsidRPr="003B3737" w:rsidRDefault="00150E66"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Pr>
                <w:rFonts w:ascii="Browallia New" w:hAnsi="Browallia New" w:cs="Browallia New"/>
                <w:sz w:val="28"/>
                <w:szCs w:val="28"/>
              </w:rPr>
              <w:t>(</w:t>
            </w:r>
            <w:r w:rsidR="004C63E8">
              <w:rPr>
                <w:rFonts w:ascii="Browallia New" w:hAnsi="Browallia New" w:cs="Browallia New"/>
                <w:sz w:val="28"/>
                <w:szCs w:val="28"/>
              </w:rPr>
              <w:t>389</w:t>
            </w:r>
            <w:r w:rsidR="005E75B1">
              <w:rPr>
                <w:rFonts w:ascii="Browallia New" w:hAnsi="Browallia New" w:cs="Browallia New"/>
                <w:sz w:val="28"/>
                <w:szCs w:val="28"/>
              </w:rPr>
              <w:t>)</w:t>
            </w:r>
          </w:p>
        </w:tc>
        <w:tc>
          <w:tcPr>
            <w:tcW w:w="236" w:type="dxa"/>
            <w:tcBorders>
              <w:left w:val="nil"/>
              <w:right w:val="nil"/>
            </w:tcBorders>
          </w:tcPr>
          <w:p w14:paraId="0052B1C5"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4" w:type="dxa"/>
            <w:tcBorders>
              <w:left w:val="nil"/>
              <w:bottom w:val="single" w:sz="4" w:space="0" w:color="auto"/>
              <w:right w:val="nil"/>
            </w:tcBorders>
          </w:tcPr>
          <w:p w14:paraId="7F7A830B" w14:textId="0F62A469"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A5BD3">
              <w:rPr>
                <w:rFonts w:ascii="Browallia New" w:hAnsi="Browallia New" w:cs="Browallia New" w:hint="cs"/>
                <w:sz w:val="28"/>
                <w:szCs w:val="28"/>
                <w:cs/>
              </w:rPr>
              <w:t>(</w:t>
            </w:r>
            <w:r w:rsidRPr="003A5BD3">
              <w:rPr>
                <w:rFonts w:ascii="Browallia New" w:hAnsi="Browallia New" w:cs="Browallia New"/>
                <w:sz w:val="28"/>
                <w:szCs w:val="28"/>
              </w:rPr>
              <w:t>806</w:t>
            </w:r>
            <w:r w:rsidRPr="003A5BD3">
              <w:rPr>
                <w:rFonts w:ascii="Browallia New" w:hAnsi="Browallia New" w:cs="Browallia New" w:hint="cs"/>
                <w:sz w:val="28"/>
                <w:szCs w:val="28"/>
                <w:cs/>
              </w:rPr>
              <w:t>)</w:t>
            </w:r>
          </w:p>
        </w:tc>
        <w:tc>
          <w:tcPr>
            <w:tcW w:w="238" w:type="dxa"/>
            <w:tcBorders>
              <w:left w:val="nil"/>
              <w:right w:val="nil"/>
            </w:tcBorders>
            <w:vAlign w:val="center"/>
          </w:tcPr>
          <w:p w14:paraId="1A022AD8"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2" w:type="dxa"/>
            <w:tcBorders>
              <w:left w:val="nil"/>
              <w:bottom w:val="single" w:sz="4" w:space="0" w:color="auto"/>
              <w:right w:val="nil"/>
            </w:tcBorders>
            <w:vAlign w:val="center"/>
          </w:tcPr>
          <w:p w14:paraId="60326D45" w14:textId="2A68EA38" w:rsidR="00647127" w:rsidRPr="00E21BEB" w:rsidRDefault="00223DF9"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w:t>
            </w:r>
          </w:p>
        </w:tc>
        <w:tc>
          <w:tcPr>
            <w:tcW w:w="236" w:type="dxa"/>
            <w:tcBorders>
              <w:left w:val="nil"/>
              <w:right w:val="nil"/>
            </w:tcBorders>
            <w:vAlign w:val="center"/>
          </w:tcPr>
          <w:p w14:paraId="0996D0E1"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15" w:type="dxa"/>
            <w:tcBorders>
              <w:left w:val="nil"/>
              <w:bottom w:val="single" w:sz="4" w:space="0" w:color="auto"/>
              <w:right w:val="nil"/>
            </w:tcBorders>
            <w:vAlign w:val="center"/>
          </w:tcPr>
          <w:p w14:paraId="79D7EEEC" w14:textId="663C92DC"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 xml:space="preserve">      </w:t>
            </w:r>
            <w:r w:rsidRPr="009D72CD">
              <w:rPr>
                <w:rFonts w:ascii="Browallia New" w:hAnsi="Browallia New" w:cs="Browallia New"/>
                <w:sz w:val="28"/>
                <w:szCs w:val="28"/>
                <w:cs/>
              </w:rPr>
              <w:t>-</w:t>
            </w:r>
          </w:p>
        </w:tc>
      </w:tr>
      <w:tr w:rsidR="00647127" w:rsidRPr="00B737D5" w14:paraId="430782CB" w14:textId="77777777" w:rsidTr="0080388F">
        <w:tc>
          <w:tcPr>
            <w:tcW w:w="3582" w:type="dxa"/>
            <w:tcBorders>
              <w:top w:val="nil"/>
              <w:left w:val="nil"/>
              <w:bottom w:val="nil"/>
              <w:right w:val="nil"/>
            </w:tcBorders>
            <w:vAlign w:val="center"/>
          </w:tcPr>
          <w:p w14:paraId="50CD9023" w14:textId="77777777" w:rsidR="00647127" w:rsidRPr="00B737D5" w:rsidRDefault="00647127" w:rsidP="00647127">
            <w:pPr>
              <w:spacing w:line="240" w:lineRule="auto"/>
              <w:rPr>
                <w:rFonts w:ascii="Browallia New" w:hAnsi="Browallia New" w:cs="Browallia New"/>
                <w:sz w:val="28"/>
                <w:szCs w:val="28"/>
              </w:rPr>
            </w:pPr>
            <w:r w:rsidRPr="00B737D5">
              <w:rPr>
                <w:rFonts w:ascii="Browallia New" w:hAnsi="Browallia New" w:cs="Browallia New"/>
                <w:sz w:val="28"/>
                <w:szCs w:val="28"/>
                <w:cs/>
              </w:rPr>
              <w:t xml:space="preserve">     สุทธิ</w:t>
            </w:r>
          </w:p>
        </w:tc>
        <w:tc>
          <w:tcPr>
            <w:tcW w:w="1179" w:type="dxa"/>
            <w:tcBorders>
              <w:top w:val="single" w:sz="4" w:space="0" w:color="auto"/>
              <w:left w:val="nil"/>
              <w:bottom w:val="single" w:sz="12" w:space="0" w:color="auto"/>
              <w:right w:val="nil"/>
            </w:tcBorders>
          </w:tcPr>
          <w:p w14:paraId="791F7A3C" w14:textId="4562B911" w:rsidR="00647127" w:rsidRPr="00BD31BD" w:rsidRDefault="005E75B1"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2,</w:t>
            </w:r>
            <w:r w:rsidR="006814CB">
              <w:rPr>
                <w:rFonts w:ascii="Browallia New" w:hAnsi="Browallia New" w:cs="Browallia New"/>
                <w:sz w:val="28"/>
                <w:szCs w:val="28"/>
              </w:rPr>
              <w:t>288,025</w:t>
            </w:r>
          </w:p>
        </w:tc>
        <w:tc>
          <w:tcPr>
            <w:tcW w:w="236" w:type="dxa"/>
            <w:tcBorders>
              <w:left w:val="nil"/>
              <w:right w:val="nil"/>
            </w:tcBorders>
          </w:tcPr>
          <w:p w14:paraId="47A142BD"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4" w:type="dxa"/>
            <w:tcBorders>
              <w:top w:val="single" w:sz="4" w:space="0" w:color="auto"/>
              <w:left w:val="nil"/>
              <w:bottom w:val="single" w:sz="12" w:space="0" w:color="auto"/>
              <w:right w:val="nil"/>
            </w:tcBorders>
          </w:tcPr>
          <w:p w14:paraId="108A18B7" w14:textId="5649F888"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922EF">
              <w:rPr>
                <w:rFonts w:ascii="Browallia New" w:hAnsi="Browallia New" w:cs="Browallia New"/>
                <w:sz w:val="28"/>
                <w:szCs w:val="28"/>
              </w:rPr>
              <w:t>2,466,443</w:t>
            </w:r>
          </w:p>
        </w:tc>
        <w:tc>
          <w:tcPr>
            <w:tcW w:w="238" w:type="dxa"/>
            <w:tcBorders>
              <w:left w:val="nil"/>
              <w:right w:val="nil"/>
            </w:tcBorders>
            <w:vAlign w:val="center"/>
          </w:tcPr>
          <w:p w14:paraId="1CE2E5F8"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2" w:type="dxa"/>
            <w:tcBorders>
              <w:top w:val="single" w:sz="4" w:space="0" w:color="auto"/>
              <w:left w:val="nil"/>
              <w:bottom w:val="single" w:sz="12" w:space="0" w:color="auto"/>
              <w:right w:val="nil"/>
            </w:tcBorders>
            <w:vAlign w:val="center"/>
          </w:tcPr>
          <w:p w14:paraId="479D2B7E" w14:textId="70D05129" w:rsidR="00647127" w:rsidRPr="00E21BEB" w:rsidRDefault="00223DF9"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11,596</w:t>
            </w:r>
          </w:p>
        </w:tc>
        <w:tc>
          <w:tcPr>
            <w:tcW w:w="236" w:type="dxa"/>
            <w:tcBorders>
              <w:left w:val="nil"/>
              <w:right w:val="nil"/>
            </w:tcBorders>
            <w:vAlign w:val="center"/>
          </w:tcPr>
          <w:p w14:paraId="739A56CA"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15" w:type="dxa"/>
            <w:tcBorders>
              <w:top w:val="single" w:sz="4" w:space="0" w:color="auto"/>
              <w:left w:val="nil"/>
              <w:bottom w:val="single" w:sz="12" w:space="0" w:color="auto"/>
              <w:right w:val="nil"/>
            </w:tcBorders>
            <w:vAlign w:val="center"/>
          </w:tcPr>
          <w:p w14:paraId="0300714F" w14:textId="3CDAE906"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10,112</w:t>
            </w:r>
          </w:p>
        </w:tc>
      </w:tr>
      <w:tr w:rsidR="00647127" w:rsidRPr="00B737D5" w14:paraId="3A8ADB9A" w14:textId="77777777" w:rsidTr="0080388F">
        <w:trPr>
          <w:trHeight w:val="197"/>
        </w:trPr>
        <w:tc>
          <w:tcPr>
            <w:tcW w:w="3582" w:type="dxa"/>
            <w:tcBorders>
              <w:top w:val="nil"/>
              <w:left w:val="nil"/>
              <w:bottom w:val="nil"/>
              <w:right w:val="nil"/>
            </w:tcBorders>
            <w:vAlign w:val="center"/>
          </w:tcPr>
          <w:p w14:paraId="12318E34" w14:textId="77777777" w:rsidR="00647127" w:rsidRPr="00B737D5" w:rsidRDefault="00647127" w:rsidP="00647127">
            <w:pPr>
              <w:spacing w:line="240" w:lineRule="auto"/>
              <w:rPr>
                <w:rFonts w:ascii="Browallia New" w:hAnsi="Browallia New" w:cs="Browallia New"/>
                <w:sz w:val="28"/>
                <w:szCs w:val="28"/>
                <w:cs/>
              </w:rPr>
            </w:pPr>
          </w:p>
        </w:tc>
        <w:tc>
          <w:tcPr>
            <w:tcW w:w="1179" w:type="dxa"/>
            <w:tcBorders>
              <w:top w:val="single" w:sz="12" w:space="0" w:color="auto"/>
              <w:left w:val="nil"/>
              <w:right w:val="nil"/>
            </w:tcBorders>
          </w:tcPr>
          <w:p w14:paraId="12290CF4" w14:textId="77777777"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4BE298A0"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4" w:type="dxa"/>
            <w:tcBorders>
              <w:top w:val="single" w:sz="12" w:space="0" w:color="auto"/>
              <w:left w:val="nil"/>
              <w:right w:val="nil"/>
            </w:tcBorders>
          </w:tcPr>
          <w:p w14:paraId="4F05FD81" w14:textId="77777777"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33DB0D5D"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02" w:type="dxa"/>
            <w:tcBorders>
              <w:top w:val="single" w:sz="12" w:space="0" w:color="auto"/>
              <w:left w:val="nil"/>
              <w:right w:val="nil"/>
            </w:tcBorders>
            <w:vAlign w:val="bottom"/>
          </w:tcPr>
          <w:p w14:paraId="759C77E8" w14:textId="77777777" w:rsidR="00647127" w:rsidRPr="00E21BEB" w:rsidRDefault="00647127" w:rsidP="00647127">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0EB0F84B" w14:textId="77777777" w:rsidR="00647127" w:rsidRPr="00B737D5" w:rsidRDefault="00647127" w:rsidP="00647127">
            <w:pPr>
              <w:spacing w:line="240" w:lineRule="auto"/>
              <w:ind w:right="26"/>
              <w:jc w:val="right"/>
              <w:rPr>
                <w:rFonts w:ascii="Browallia New" w:hAnsi="Browallia New" w:cs="Browallia New"/>
                <w:sz w:val="28"/>
                <w:szCs w:val="28"/>
              </w:rPr>
            </w:pPr>
          </w:p>
        </w:tc>
        <w:tc>
          <w:tcPr>
            <w:tcW w:w="1215" w:type="dxa"/>
            <w:tcBorders>
              <w:top w:val="single" w:sz="12" w:space="0" w:color="auto"/>
              <w:left w:val="nil"/>
              <w:right w:val="nil"/>
            </w:tcBorders>
            <w:vAlign w:val="bottom"/>
          </w:tcPr>
          <w:p w14:paraId="36321636" w14:textId="77777777" w:rsidR="00647127" w:rsidRPr="00B737D5"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647127" w:rsidRPr="00ED310E" w14:paraId="457CA1C7" w14:textId="77777777" w:rsidTr="0080388F">
        <w:trPr>
          <w:trHeight w:val="216"/>
        </w:trPr>
        <w:tc>
          <w:tcPr>
            <w:tcW w:w="3582" w:type="dxa"/>
            <w:tcBorders>
              <w:top w:val="nil"/>
              <w:left w:val="nil"/>
              <w:bottom w:val="nil"/>
              <w:right w:val="nil"/>
            </w:tcBorders>
          </w:tcPr>
          <w:p w14:paraId="6D0A2FCB" w14:textId="77777777" w:rsidR="00647127" w:rsidRPr="00ED310E" w:rsidRDefault="00647127" w:rsidP="00647127">
            <w:pPr>
              <w:tabs>
                <w:tab w:val="clear" w:pos="2580"/>
              </w:tabs>
              <w:spacing w:line="240" w:lineRule="auto"/>
              <w:ind w:right="-107"/>
              <w:rPr>
                <w:rFonts w:ascii="Browallia New" w:hAnsi="Browallia New" w:cs="Browallia New"/>
                <w:sz w:val="28"/>
                <w:szCs w:val="28"/>
              </w:rPr>
            </w:pPr>
            <w:r w:rsidRPr="00ED310E">
              <w:rPr>
                <w:rFonts w:ascii="Browallia New" w:hAnsi="Browallia New" w:cs="Browallia New"/>
                <w:sz w:val="28"/>
                <w:szCs w:val="28"/>
                <w:cs/>
              </w:rPr>
              <w:t>ต้นทุนทางการเงินที่รวมเป็นส่วนหนึ่งของ</w:t>
            </w:r>
          </w:p>
        </w:tc>
        <w:tc>
          <w:tcPr>
            <w:tcW w:w="1179" w:type="dxa"/>
            <w:tcBorders>
              <w:left w:val="nil"/>
              <w:right w:val="nil"/>
            </w:tcBorders>
          </w:tcPr>
          <w:p w14:paraId="3AD880F9" w14:textId="73B325CA" w:rsidR="00647127" w:rsidRPr="00ED310E"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1ED89E9C" w14:textId="77777777" w:rsidR="00647127" w:rsidRPr="00ED310E" w:rsidRDefault="00647127" w:rsidP="00647127">
            <w:pPr>
              <w:spacing w:line="240" w:lineRule="auto"/>
              <w:ind w:right="26"/>
              <w:jc w:val="right"/>
              <w:rPr>
                <w:rFonts w:ascii="Browallia New" w:hAnsi="Browallia New" w:cs="Browallia New"/>
                <w:sz w:val="28"/>
                <w:szCs w:val="28"/>
              </w:rPr>
            </w:pPr>
          </w:p>
        </w:tc>
        <w:tc>
          <w:tcPr>
            <w:tcW w:w="1204" w:type="dxa"/>
            <w:tcBorders>
              <w:left w:val="nil"/>
              <w:right w:val="nil"/>
            </w:tcBorders>
          </w:tcPr>
          <w:p w14:paraId="77498B74" w14:textId="77777777" w:rsidR="00647127" w:rsidRPr="00ED310E"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5B77D79A" w14:textId="77777777" w:rsidR="00647127" w:rsidRPr="00ED310E" w:rsidRDefault="00647127" w:rsidP="00647127">
            <w:pPr>
              <w:spacing w:line="240" w:lineRule="auto"/>
              <w:ind w:right="26"/>
              <w:jc w:val="right"/>
              <w:rPr>
                <w:rFonts w:ascii="Browallia New" w:hAnsi="Browallia New" w:cs="Browallia New"/>
                <w:sz w:val="28"/>
                <w:szCs w:val="28"/>
              </w:rPr>
            </w:pPr>
          </w:p>
        </w:tc>
        <w:tc>
          <w:tcPr>
            <w:tcW w:w="1202" w:type="dxa"/>
            <w:tcBorders>
              <w:left w:val="nil"/>
              <w:right w:val="nil"/>
            </w:tcBorders>
          </w:tcPr>
          <w:p w14:paraId="1F970F88" w14:textId="77777777" w:rsidR="00647127" w:rsidRPr="00ED310E" w:rsidRDefault="00647127" w:rsidP="00647127">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013B8D0E" w14:textId="77777777" w:rsidR="00647127" w:rsidRPr="00ED310E" w:rsidRDefault="00647127" w:rsidP="00647127">
            <w:pPr>
              <w:spacing w:line="240" w:lineRule="auto"/>
              <w:ind w:right="26"/>
              <w:jc w:val="right"/>
              <w:rPr>
                <w:rFonts w:ascii="Browallia New" w:hAnsi="Browallia New" w:cs="Browallia New"/>
                <w:sz w:val="28"/>
                <w:szCs w:val="28"/>
              </w:rPr>
            </w:pPr>
          </w:p>
        </w:tc>
        <w:tc>
          <w:tcPr>
            <w:tcW w:w="1215" w:type="dxa"/>
            <w:tcBorders>
              <w:left w:val="nil"/>
              <w:right w:val="nil"/>
            </w:tcBorders>
          </w:tcPr>
          <w:p w14:paraId="649F11D9" w14:textId="77777777" w:rsidR="00647127" w:rsidRPr="00ED310E" w:rsidRDefault="00647127" w:rsidP="00647127">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647127" w:rsidRPr="00ED310E" w14:paraId="04A73F75" w14:textId="77777777" w:rsidTr="0080388F">
        <w:tc>
          <w:tcPr>
            <w:tcW w:w="3582" w:type="dxa"/>
            <w:tcBorders>
              <w:top w:val="nil"/>
              <w:left w:val="nil"/>
              <w:bottom w:val="nil"/>
              <w:right w:val="nil"/>
            </w:tcBorders>
          </w:tcPr>
          <w:p w14:paraId="59571C78" w14:textId="6FE426F8" w:rsidR="00647127" w:rsidRPr="00ED310E" w:rsidRDefault="00647127" w:rsidP="00647127">
            <w:pPr>
              <w:tabs>
                <w:tab w:val="clear" w:pos="2580"/>
              </w:tabs>
              <w:spacing w:line="240" w:lineRule="auto"/>
              <w:ind w:right="-43"/>
              <w:rPr>
                <w:rFonts w:ascii="Browallia New" w:hAnsi="Browallia New" w:cs="Browallia New"/>
                <w:sz w:val="28"/>
                <w:szCs w:val="28"/>
              </w:rPr>
            </w:pPr>
            <w:r w:rsidRPr="00ED310E">
              <w:rPr>
                <w:rFonts w:ascii="Browallia New" w:hAnsi="Browallia New" w:cs="Browallia New"/>
                <w:sz w:val="28"/>
                <w:szCs w:val="28"/>
                <w:cs/>
              </w:rPr>
              <w:t xml:space="preserve">    ต้นทุนการพัฒนา</w:t>
            </w:r>
          </w:p>
        </w:tc>
        <w:tc>
          <w:tcPr>
            <w:tcW w:w="1179" w:type="dxa"/>
            <w:tcBorders>
              <w:left w:val="nil"/>
              <w:bottom w:val="single" w:sz="12" w:space="0" w:color="auto"/>
              <w:right w:val="nil"/>
            </w:tcBorders>
            <w:shd w:val="clear" w:color="auto" w:fill="auto"/>
          </w:tcPr>
          <w:p w14:paraId="7DEC04E0" w14:textId="49AC6490" w:rsidR="00647127" w:rsidRPr="00ED310E" w:rsidRDefault="00C4201B"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ED310E">
              <w:rPr>
                <w:rFonts w:ascii="Browallia New" w:hAnsi="Browallia New" w:cs="Browallia New"/>
                <w:sz w:val="28"/>
                <w:szCs w:val="28"/>
              </w:rPr>
              <w:t>12,169</w:t>
            </w:r>
          </w:p>
        </w:tc>
        <w:tc>
          <w:tcPr>
            <w:tcW w:w="236" w:type="dxa"/>
            <w:tcBorders>
              <w:left w:val="nil"/>
              <w:right w:val="nil"/>
            </w:tcBorders>
          </w:tcPr>
          <w:p w14:paraId="62840B0C" w14:textId="77777777" w:rsidR="00647127" w:rsidRPr="00ED310E" w:rsidRDefault="00647127" w:rsidP="00647127">
            <w:pPr>
              <w:spacing w:line="240" w:lineRule="auto"/>
              <w:ind w:right="26"/>
              <w:jc w:val="right"/>
              <w:rPr>
                <w:rFonts w:ascii="Browallia New" w:hAnsi="Browallia New" w:cs="Browallia New"/>
                <w:sz w:val="28"/>
                <w:szCs w:val="28"/>
              </w:rPr>
            </w:pPr>
          </w:p>
        </w:tc>
        <w:tc>
          <w:tcPr>
            <w:tcW w:w="1204" w:type="dxa"/>
            <w:tcBorders>
              <w:left w:val="nil"/>
              <w:bottom w:val="single" w:sz="12" w:space="0" w:color="auto"/>
              <w:right w:val="nil"/>
            </w:tcBorders>
          </w:tcPr>
          <w:p w14:paraId="7EA8A6FE" w14:textId="6ED04F92" w:rsidR="00647127" w:rsidRPr="00ED310E"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D310E">
              <w:rPr>
                <w:rFonts w:ascii="Browallia New" w:hAnsi="Browallia New" w:cs="Browallia New"/>
                <w:sz w:val="28"/>
                <w:szCs w:val="28"/>
              </w:rPr>
              <w:t>35,727</w:t>
            </w:r>
          </w:p>
        </w:tc>
        <w:tc>
          <w:tcPr>
            <w:tcW w:w="238" w:type="dxa"/>
            <w:tcBorders>
              <w:left w:val="nil"/>
              <w:right w:val="nil"/>
            </w:tcBorders>
            <w:vAlign w:val="center"/>
          </w:tcPr>
          <w:p w14:paraId="271B6419" w14:textId="77777777" w:rsidR="00647127" w:rsidRPr="00ED310E" w:rsidRDefault="00647127" w:rsidP="00647127">
            <w:pPr>
              <w:spacing w:line="240" w:lineRule="auto"/>
              <w:ind w:right="26"/>
              <w:jc w:val="right"/>
              <w:rPr>
                <w:rFonts w:ascii="Browallia New" w:hAnsi="Browallia New" w:cs="Browallia New"/>
                <w:sz w:val="28"/>
                <w:szCs w:val="28"/>
              </w:rPr>
            </w:pPr>
          </w:p>
        </w:tc>
        <w:tc>
          <w:tcPr>
            <w:tcW w:w="1202" w:type="dxa"/>
            <w:tcBorders>
              <w:left w:val="nil"/>
              <w:bottom w:val="single" w:sz="12" w:space="0" w:color="auto"/>
              <w:right w:val="nil"/>
            </w:tcBorders>
            <w:vAlign w:val="center"/>
          </w:tcPr>
          <w:p w14:paraId="60DBD671" w14:textId="77485520" w:rsidR="00647127" w:rsidRPr="00ED310E" w:rsidRDefault="008B2808"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D310E">
              <w:rPr>
                <w:rFonts w:ascii="Browallia New" w:hAnsi="Browallia New" w:cs="Browallia New"/>
                <w:sz w:val="28"/>
                <w:szCs w:val="28"/>
              </w:rPr>
              <w:t>-</w:t>
            </w:r>
          </w:p>
        </w:tc>
        <w:tc>
          <w:tcPr>
            <w:tcW w:w="236" w:type="dxa"/>
            <w:tcBorders>
              <w:left w:val="nil"/>
              <w:right w:val="nil"/>
            </w:tcBorders>
            <w:vAlign w:val="center"/>
          </w:tcPr>
          <w:p w14:paraId="6CBE9234" w14:textId="77777777" w:rsidR="00647127" w:rsidRPr="00ED310E" w:rsidRDefault="00647127" w:rsidP="00647127">
            <w:pPr>
              <w:spacing w:line="240" w:lineRule="auto"/>
              <w:ind w:right="26"/>
              <w:jc w:val="right"/>
              <w:rPr>
                <w:rFonts w:ascii="Browallia New" w:hAnsi="Browallia New" w:cs="Browallia New"/>
                <w:sz w:val="28"/>
                <w:szCs w:val="28"/>
              </w:rPr>
            </w:pPr>
          </w:p>
        </w:tc>
        <w:tc>
          <w:tcPr>
            <w:tcW w:w="1215" w:type="dxa"/>
            <w:tcBorders>
              <w:left w:val="nil"/>
              <w:bottom w:val="single" w:sz="12" w:space="0" w:color="auto"/>
              <w:right w:val="nil"/>
            </w:tcBorders>
            <w:vAlign w:val="center"/>
          </w:tcPr>
          <w:p w14:paraId="65FBB6F8" w14:textId="352A629F" w:rsidR="00647127" w:rsidRPr="00ED310E" w:rsidRDefault="00647127" w:rsidP="0064712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D310E">
              <w:rPr>
                <w:rFonts w:ascii="Browallia New" w:hAnsi="Browallia New" w:cs="Browallia New"/>
                <w:sz w:val="28"/>
                <w:szCs w:val="28"/>
              </w:rPr>
              <w:t xml:space="preserve">      </w:t>
            </w:r>
            <w:r w:rsidRPr="00ED310E">
              <w:rPr>
                <w:rFonts w:ascii="Browallia New" w:hAnsi="Browallia New" w:cs="Browallia New"/>
                <w:sz w:val="28"/>
                <w:szCs w:val="28"/>
                <w:cs/>
              </w:rPr>
              <w:t>-</w:t>
            </w:r>
          </w:p>
        </w:tc>
      </w:tr>
    </w:tbl>
    <w:p w14:paraId="6FB7168C" w14:textId="2C88E7FE" w:rsidR="00516E90" w:rsidRPr="00ED310E" w:rsidRDefault="00516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FC28B37" w14:textId="1EFF18F4" w:rsidR="006971B8" w:rsidRPr="00ED310E" w:rsidRDefault="00557C97" w:rsidP="001B4041">
      <w:pPr>
        <w:spacing w:line="240" w:lineRule="auto"/>
        <w:ind w:left="426"/>
        <w:jc w:val="thaiDistribute"/>
        <w:rPr>
          <w:rFonts w:ascii="Browallia New" w:hAnsi="Browallia New" w:cs="Browallia New"/>
          <w:sz w:val="28"/>
          <w:szCs w:val="28"/>
          <w:lang w:val="en-GB"/>
        </w:rPr>
      </w:pPr>
      <w:r w:rsidRPr="00ED310E">
        <w:rPr>
          <w:rFonts w:ascii="Browallia New" w:hAnsi="Browallia New" w:cs="Browallia New"/>
          <w:sz w:val="28"/>
          <w:szCs w:val="28"/>
          <w:cs/>
        </w:rPr>
        <w:t xml:space="preserve">ณ วันที่ </w:t>
      </w:r>
      <w:r w:rsidR="003B17BA" w:rsidRPr="00ED310E">
        <w:rPr>
          <w:rFonts w:ascii="Browallia New" w:hAnsi="Browallia New" w:cs="Browallia New"/>
          <w:sz w:val="28"/>
          <w:szCs w:val="28"/>
        </w:rPr>
        <w:t xml:space="preserve">30 </w:t>
      </w:r>
      <w:r w:rsidR="003B17BA" w:rsidRPr="00ED310E">
        <w:rPr>
          <w:rFonts w:ascii="Browallia New" w:hAnsi="Browallia New" w:cs="Browallia New"/>
          <w:sz w:val="28"/>
          <w:szCs w:val="28"/>
          <w:cs/>
        </w:rPr>
        <w:t>มิถุนายน</w:t>
      </w:r>
      <w:r w:rsidR="003B17BA" w:rsidRPr="00ED310E">
        <w:rPr>
          <w:rFonts w:ascii="Browallia New" w:hAnsi="Browallia New" w:cs="Browallia New" w:hint="cs"/>
          <w:sz w:val="28"/>
          <w:szCs w:val="28"/>
          <w:cs/>
        </w:rPr>
        <w:t xml:space="preserve"> </w:t>
      </w:r>
      <w:r w:rsidR="00647127" w:rsidRPr="00ED310E">
        <w:rPr>
          <w:rFonts w:ascii="Browallia New" w:hAnsi="Browallia New" w:cs="Browallia New"/>
          <w:sz w:val="28"/>
          <w:szCs w:val="28"/>
        </w:rPr>
        <w:t>2566</w:t>
      </w:r>
      <w:r w:rsidR="00647127" w:rsidRPr="00ED310E">
        <w:rPr>
          <w:rFonts w:ascii="Browallia New" w:hAnsi="Browallia New" w:cs="Browallia New"/>
          <w:sz w:val="28"/>
          <w:szCs w:val="28"/>
          <w:cs/>
        </w:rPr>
        <w:t xml:space="preserve"> และ วันที่ </w:t>
      </w:r>
      <w:r w:rsidR="00647127" w:rsidRPr="00ED310E">
        <w:rPr>
          <w:rFonts w:ascii="Browallia New" w:hAnsi="Browallia New" w:cs="Browallia New"/>
          <w:sz w:val="28"/>
          <w:szCs w:val="28"/>
        </w:rPr>
        <w:t>31</w:t>
      </w:r>
      <w:r w:rsidR="00647127" w:rsidRPr="00ED310E">
        <w:rPr>
          <w:rFonts w:ascii="Browallia New" w:hAnsi="Browallia New" w:cs="Browallia New"/>
          <w:sz w:val="28"/>
          <w:szCs w:val="28"/>
          <w:cs/>
        </w:rPr>
        <w:t xml:space="preserve"> ธันวาคม </w:t>
      </w:r>
      <w:r w:rsidR="00647127" w:rsidRPr="00ED310E">
        <w:rPr>
          <w:rFonts w:ascii="Browallia New" w:hAnsi="Browallia New" w:cs="Browallia New"/>
          <w:sz w:val="28"/>
          <w:szCs w:val="28"/>
        </w:rPr>
        <w:t>2565</w:t>
      </w:r>
      <w:r w:rsidR="00666252" w:rsidRPr="00ED310E">
        <w:rPr>
          <w:rFonts w:ascii="Browallia New" w:hAnsi="Browallia New" w:cs="Browallia New"/>
          <w:sz w:val="28"/>
          <w:szCs w:val="28"/>
          <w:cs/>
        </w:rPr>
        <w:t xml:space="preserve"> </w:t>
      </w:r>
      <w:r w:rsidR="006971B8" w:rsidRPr="00ED310E">
        <w:rPr>
          <w:rFonts w:ascii="Browallia New" w:hAnsi="Browallia New" w:cs="Browallia New"/>
          <w:sz w:val="28"/>
          <w:szCs w:val="28"/>
          <w:cs/>
        </w:rPr>
        <w:t>ที่ดินพร้อมสิ่งปลูกสร้างของโครงการอสังหาริมทรัพย์</w:t>
      </w:r>
      <w:r w:rsidR="00D602E3" w:rsidRPr="00ED310E">
        <w:rPr>
          <w:rFonts w:ascii="Browallia New" w:hAnsi="Browallia New" w:cs="Browallia New"/>
          <w:sz w:val="28"/>
          <w:szCs w:val="28"/>
          <w:cs/>
        </w:rPr>
        <w:t>ขอ</w:t>
      </w:r>
      <w:r w:rsidR="001B6DEF" w:rsidRPr="00ED310E">
        <w:rPr>
          <w:rFonts w:ascii="Browallia New" w:hAnsi="Browallia New" w:cs="Browallia New" w:hint="cs"/>
          <w:sz w:val="28"/>
          <w:szCs w:val="28"/>
          <w:cs/>
        </w:rPr>
        <w:t>ง</w:t>
      </w:r>
      <w:r w:rsidR="0034387D" w:rsidRPr="00ED310E">
        <w:rPr>
          <w:rFonts w:ascii="Browallia New" w:hAnsi="Browallia New" w:cs="Browallia New"/>
          <w:sz w:val="28"/>
          <w:szCs w:val="28"/>
        </w:rPr>
        <w:br/>
      </w:r>
      <w:r w:rsidR="00293974" w:rsidRPr="00ED310E">
        <w:rPr>
          <w:rFonts w:ascii="Browallia New" w:hAnsi="Browallia New" w:cs="Browallia New"/>
          <w:sz w:val="28"/>
          <w:szCs w:val="28"/>
          <w:cs/>
        </w:rPr>
        <w:t>กลุ่ม</w:t>
      </w:r>
      <w:r w:rsidR="00D602E3" w:rsidRPr="00ED310E">
        <w:rPr>
          <w:rFonts w:ascii="Browallia New" w:hAnsi="Browallia New" w:cs="Browallia New"/>
          <w:sz w:val="28"/>
          <w:szCs w:val="28"/>
          <w:cs/>
        </w:rPr>
        <w:t>บริษัท</w:t>
      </w:r>
      <w:r w:rsidR="006971B8" w:rsidRPr="00ED310E">
        <w:rPr>
          <w:rFonts w:ascii="Browallia New" w:hAnsi="Browallia New" w:cs="Browallia New"/>
          <w:sz w:val="28"/>
          <w:szCs w:val="28"/>
          <w:cs/>
        </w:rPr>
        <w:t xml:space="preserve">ซึ่งมีมูลค่าสุทธิตามบัญชี จำนวน </w:t>
      </w:r>
      <w:r w:rsidR="00247965" w:rsidRPr="00ED310E">
        <w:rPr>
          <w:rFonts w:ascii="Browallia New" w:hAnsi="Browallia New" w:cs="Browallia New"/>
          <w:sz w:val="28"/>
          <w:szCs w:val="28"/>
        </w:rPr>
        <w:t>1,110.65</w:t>
      </w:r>
      <w:r w:rsidR="00010A3E" w:rsidRPr="00ED310E">
        <w:rPr>
          <w:rFonts w:ascii="Browallia New" w:hAnsi="Browallia New" w:cs="Browallia New"/>
          <w:sz w:val="28"/>
          <w:szCs w:val="28"/>
          <w:cs/>
        </w:rPr>
        <w:t xml:space="preserve"> </w:t>
      </w:r>
      <w:r w:rsidR="006971B8" w:rsidRPr="00ED310E">
        <w:rPr>
          <w:rFonts w:ascii="Browallia New" w:hAnsi="Browallia New" w:cs="Browallia New"/>
          <w:sz w:val="28"/>
          <w:szCs w:val="28"/>
          <w:cs/>
        </w:rPr>
        <w:t xml:space="preserve">ล้านบาท และ </w:t>
      </w:r>
      <w:r w:rsidR="00526400" w:rsidRPr="00ED310E">
        <w:rPr>
          <w:rFonts w:ascii="Browallia New" w:hAnsi="Browallia New" w:cs="Browallia New"/>
          <w:sz w:val="28"/>
          <w:szCs w:val="28"/>
        </w:rPr>
        <w:t>1,254.01</w:t>
      </w:r>
      <w:r w:rsidR="00B10428" w:rsidRPr="00ED310E">
        <w:rPr>
          <w:rFonts w:ascii="Browallia New" w:hAnsi="Browallia New" w:cs="Browallia New"/>
          <w:sz w:val="28"/>
          <w:szCs w:val="28"/>
          <w:cs/>
          <w:lang w:val="en-GB"/>
        </w:rPr>
        <w:t xml:space="preserve"> </w:t>
      </w:r>
      <w:r w:rsidR="006971B8" w:rsidRPr="00ED310E">
        <w:rPr>
          <w:rFonts w:ascii="Browallia New" w:hAnsi="Browallia New" w:cs="Browallia New"/>
          <w:sz w:val="28"/>
          <w:szCs w:val="28"/>
          <w:cs/>
        </w:rPr>
        <w:t>ล้านบาท ตามลำดับ ติดภาระจำนองเป็นหลักประกันการก</w:t>
      </w:r>
      <w:r w:rsidR="00EE1C09" w:rsidRPr="00ED310E">
        <w:rPr>
          <w:rFonts w:ascii="Browallia New" w:hAnsi="Browallia New" w:cs="Browallia New"/>
          <w:sz w:val="28"/>
          <w:szCs w:val="28"/>
          <w:cs/>
        </w:rPr>
        <w:t>ู้เงินไว้กับธนาคารตามที่กล่าวใน</w:t>
      </w:r>
      <w:r w:rsidR="006971B8" w:rsidRPr="00ED310E">
        <w:rPr>
          <w:rFonts w:ascii="Browallia New" w:hAnsi="Browallia New" w:cs="Browallia New"/>
          <w:sz w:val="28"/>
          <w:szCs w:val="28"/>
          <w:cs/>
        </w:rPr>
        <w:t>หมายเหตุ</w:t>
      </w:r>
      <w:r w:rsidR="000F6829" w:rsidRPr="00ED310E">
        <w:rPr>
          <w:rFonts w:ascii="Browallia New" w:hAnsi="Browallia New" w:cs="Browallia New"/>
          <w:sz w:val="28"/>
          <w:szCs w:val="28"/>
          <w:cs/>
        </w:rPr>
        <w:t>ประกอบงบการเงิน</w:t>
      </w:r>
      <w:r w:rsidR="008910F7" w:rsidRPr="00ED310E">
        <w:rPr>
          <w:rFonts w:ascii="Browallia New" w:hAnsi="Browallia New" w:cs="Browallia New"/>
          <w:sz w:val="28"/>
          <w:szCs w:val="28"/>
          <w:cs/>
        </w:rPr>
        <w:t>ข้อ</w:t>
      </w:r>
      <w:r w:rsidR="006971B8" w:rsidRPr="00ED310E">
        <w:rPr>
          <w:rFonts w:ascii="Browallia New" w:hAnsi="Browallia New" w:cs="Browallia New"/>
          <w:sz w:val="28"/>
          <w:szCs w:val="28"/>
          <w:cs/>
        </w:rPr>
        <w:t xml:space="preserve"> </w:t>
      </w:r>
      <w:r w:rsidR="00494D38" w:rsidRPr="00ED310E">
        <w:rPr>
          <w:rFonts w:ascii="Browallia New" w:hAnsi="Browallia New" w:cs="Browallia New"/>
          <w:sz w:val="28"/>
          <w:szCs w:val="28"/>
          <w:lang w:val="en-GB"/>
        </w:rPr>
        <w:t>19</w:t>
      </w:r>
    </w:p>
    <w:p w14:paraId="67133D73" w14:textId="77777777" w:rsidR="001B6DEF" w:rsidRPr="00ED310E" w:rsidRDefault="001B6DEF" w:rsidP="001B4041">
      <w:pPr>
        <w:spacing w:line="240" w:lineRule="auto"/>
        <w:ind w:left="426"/>
        <w:jc w:val="thaiDistribute"/>
        <w:rPr>
          <w:rFonts w:ascii="Browallia New" w:hAnsi="Browallia New" w:cs="Browallia New"/>
          <w:sz w:val="28"/>
          <w:szCs w:val="28"/>
          <w:lang w:val="en-GB"/>
        </w:rPr>
      </w:pPr>
    </w:p>
    <w:p w14:paraId="524C6A66" w14:textId="70DFC6A0" w:rsidR="00CE2CD6" w:rsidRPr="00B737D5" w:rsidRDefault="003B17BA" w:rsidP="00F73F75">
      <w:pPr>
        <w:spacing w:line="240" w:lineRule="auto"/>
        <w:ind w:left="426"/>
        <w:jc w:val="thaiDistribute"/>
        <w:rPr>
          <w:rFonts w:ascii="Browallia New" w:hAnsi="Browallia New" w:cs="Browallia New"/>
          <w:sz w:val="28"/>
          <w:szCs w:val="28"/>
        </w:rPr>
      </w:pPr>
      <w:r w:rsidRPr="00ED310E">
        <w:rPr>
          <w:rFonts w:ascii="Browallia New" w:eastAsia="Arial Unicode MS" w:hAnsi="Browallia New" w:cs="Browallia New"/>
          <w:sz w:val="28"/>
          <w:szCs w:val="28"/>
          <w:cs/>
        </w:rPr>
        <w:t>สำหรับงวด</w:t>
      </w:r>
      <w:r w:rsidRPr="00ED310E">
        <w:rPr>
          <w:rFonts w:ascii="Browallia New" w:eastAsia="Arial Unicode MS" w:hAnsi="Browallia New" w:cs="Browallia New" w:hint="cs"/>
          <w:sz w:val="28"/>
          <w:szCs w:val="28"/>
          <w:cs/>
        </w:rPr>
        <w:t>หก</w:t>
      </w:r>
      <w:r w:rsidRPr="00ED310E">
        <w:rPr>
          <w:rFonts w:ascii="Browallia New" w:eastAsia="Arial Unicode MS" w:hAnsi="Browallia New" w:cs="Browallia New"/>
          <w:sz w:val="28"/>
          <w:szCs w:val="28"/>
          <w:cs/>
        </w:rPr>
        <w:t xml:space="preserve">เดือนสิ้นสุดวันที่ </w:t>
      </w:r>
      <w:r w:rsidRPr="00ED310E">
        <w:rPr>
          <w:rFonts w:ascii="Browallia New" w:eastAsia="Arial Unicode MS" w:hAnsi="Browallia New" w:cs="Browallia New"/>
          <w:sz w:val="28"/>
          <w:szCs w:val="28"/>
        </w:rPr>
        <w:t xml:space="preserve">30 </w:t>
      </w:r>
      <w:r w:rsidRPr="00ED310E">
        <w:rPr>
          <w:rFonts w:ascii="Browallia New" w:eastAsia="Arial Unicode MS" w:hAnsi="Browallia New" w:cs="Browallia New"/>
          <w:sz w:val="28"/>
          <w:szCs w:val="28"/>
          <w:cs/>
        </w:rPr>
        <w:t>มิถุนายน</w:t>
      </w:r>
      <w:r w:rsidRPr="00ED310E">
        <w:rPr>
          <w:rFonts w:ascii="Browallia New" w:hAnsi="Browallia New" w:cs="Browallia New" w:hint="cs"/>
          <w:sz w:val="28"/>
          <w:szCs w:val="28"/>
          <w:cs/>
        </w:rPr>
        <w:t xml:space="preserve"> </w:t>
      </w:r>
      <w:r w:rsidR="0034387D" w:rsidRPr="00ED310E">
        <w:rPr>
          <w:rFonts w:ascii="Browallia New" w:hAnsi="Browallia New" w:cs="Browallia New"/>
          <w:sz w:val="28"/>
          <w:szCs w:val="28"/>
        </w:rPr>
        <w:t>2566</w:t>
      </w:r>
      <w:r w:rsidR="0034387D" w:rsidRPr="00ED310E">
        <w:rPr>
          <w:rFonts w:ascii="Browallia New" w:hAnsi="Browallia New" w:cs="Browallia New"/>
          <w:sz w:val="28"/>
          <w:szCs w:val="28"/>
          <w:cs/>
        </w:rPr>
        <w:t xml:space="preserve"> </w:t>
      </w:r>
      <w:r w:rsidR="00C35295" w:rsidRPr="00ED310E">
        <w:rPr>
          <w:rFonts w:ascii="Browallia New" w:eastAsia="Arial Unicode MS" w:hAnsi="Browallia New" w:cs="Browallia New"/>
          <w:sz w:val="28"/>
          <w:szCs w:val="28"/>
          <w:cs/>
        </w:rPr>
        <w:t>และสำหรับ</w:t>
      </w:r>
      <w:r w:rsidR="002847B7" w:rsidRPr="00ED310E">
        <w:rPr>
          <w:rFonts w:ascii="Browallia New" w:eastAsia="Arial Unicode MS" w:hAnsi="Browallia New" w:cs="Browallia New"/>
          <w:sz w:val="28"/>
          <w:szCs w:val="28"/>
          <w:cs/>
        </w:rPr>
        <w:t xml:space="preserve">ปีสิ้นสุดวันที่ </w:t>
      </w:r>
      <w:r w:rsidR="002847B7" w:rsidRPr="00ED310E">
        <w:rPr>
          <w:rFonts w:ascii="Browallia New" w:eastAsia="SimSun" w:hAnsi="Browallia New" w:cs="Browallia New"/>
          <w:sz w:val="28"/>
          <w:szCs w:val="28"/>
        </w:rPr>
        <w:t>3</w:t>
      </w:r>
      <w:r w:rsidR="003B405E" w:rsidRPr="00ED310E">
        <w:rPr>
          <w:rFonts w:ascii="Browallia New" w:hAnsi="Browallia New" w:cs="Browallia New"/>
          <w:sz w:val="28"/>
          <w:szCs w:val="28"/>
        </w:rPr>
        <w:t>1</w:t>
      </w:r>
      <w:r w:rsidR="002847B7" w:rsidRPr="00ED310E">
        <w:rPr>
          <w:rFonts w:ascii="Browallia New" w:eastAsia="SimSun" w:hAnsi="Browallia New" w:cs="Browallia New"/>
          <w:sz w:val="28"/>
          <w:szCs w:val="28"/>
        </w:rPr>
        <w:t xml:space="preserve"> </w:t>
      </w:r>
      <w:r w:rsidR="00370365" w:rsidRPr="00ED310E">
        <w:rPr>
          <w:rFonts w:ascii="Browallia New" w:eastAsia="SimSun" w:hAnsi="Browallia New" w:cs="Browallia New"/>
          <w:sz w:val="28"/>
          <w:szCs w:val="28"/>
          <w:cs/>
        </w:rPr>
        <w:t>ธันวา</w:t>
      </w:r>
      <w:r w:rsidR="00AB062B" w:rsidRPr="00ED310E">
        <w:rPr>
          <w:rFonts w:ascii="Browallia New" w:eastAsia="SimSun" w:hAnsi="Browallia New" w:cs="Browallia New"/>
          <w:sz w:val="28"/>
          <w:szCs w:val="28"/>
          <w:cs/>
        </w:rPr>
        <w:t>คม</w:t>
      </w:r>
      <w:r w:rsidR="002847B7" w:rsidRPr="00ED310E">
        <w:rPr>
          <w:rFonts w:ascii="Browallia New" w:eastAsia="SimSun" w:hAnsi="Browallia New" w:cs="Browallia New"/>
          <w:sz w:val="28"/>
          <w:szCs w:val="28"/>
          <w:cs/>
        </w:rPr>
        <w:t xml:space="preserve"> </w:t>
      </w:r>
      <w:r w:rsidR="002847B7" w:rsidRPr="00ED310E">
        <w:rPr>
          <w:rFonts w:ascii="Browallia New" w:eastAsia="SimSun" w:hAnsi="Browallia New" w:cs="Browallia New"/>
          <w:sz w:val="28"/>
          <w:szCs w:val="28"/>
        </w:rPr>
        <w:t>256</w:t>
      </w:r>
      <w:r w:rsidR="00E55B14" w:rsidRPr="00ED310E">
        <w:rPr>
          <w:rFonts w:ascii="Browallia New" w:eastAsia="SimSun" w:hAnsi="Browallia New" w:cs="Browallia New"/>
          <w:sz w:val="28"/>
          <w:szCs w:val="28"/>
        </w:rPr>
        <w:t>5</w:t>
      </w:r>
      <w:r w:rsidR="002847B7" w:rsidRPr="00ED310E">
        <w:rPr>
          <w:rFonts w:ascii="Browallia New" w:eastAsia="Arial Unicode MS" w:hAnsi="Browallia New" w:cs="Browallia New"/>
          <w:sz w:val="28"/>
          <w:szCs w:val="28"/>
          <w:cs/>
        </w:rPr>
        <w:t xml:space="preserve"> </w:t>
      </w:r>
      <w:r w:rsidR="00A97BBB" w:rsidRPr="00ED310E">
        <w:rPr>
          <w:rFonts w:ascii="Browallia New" w:hAnsi="Browallia New" w:cs="Browallia New"/>
          <w:sz w:val="28"/>
          <w:szCs w:val="28"/>
          <w:cs/>
        </w:rPr>
        <w:t>กลุ่มบริษัท</w:t>
      </w:r>
      <w:r w:rsidR="002A66B0" w:rsidRPr="00ED310E">
        <w:rPr>
          <w:rFonts w:ascii="Browallia New" w:hAnsi="Browallia New" w:cs="Browallia New"/>
          <w:sz w:val="28"/>
          <w:szCs w:val="28"/>
          <w:cs/>
        </w:rPr>
        <w:t>รับรู้</w:t>
      </w:r>
      <w:r w:rsidR="00CE2CD6" w:rsidRPr="00ED310E">
        <w:rPr>
          <w:rFonts w:ascii="Browallia New" w:eastAsia="Arial Unicode MS" w:hAnsi="Browallia New" w:cs="Browallia New"/>
          <w:sz w:val="28"/>
          <w:szCs w:val="28"/>
          <w:cs/>
        </w:rPr>
        <w:t>ต้นทุนการกู้ยืมสำหรับ</w:t>
      </w:r>
      <w:r w:rsidR="00577579" w:rsidRPr="00ED310E">
        <w:rPr>
          <w:rFonts w:ascii="Browallia New" w:hAnsi="Browallia New" w:cs="Browallia New"/>
          <w:sz w:val="28"/>
          <w:szCs w:val="28"/>
          <w:cs/>
        </w:rPr>
        <w:t>การ</w:t>
      </w:r>
      <w:r w:rsidR="002B005C" w:rsidRPr="00ED310E">
        <w:rPr>
          <w:rFonts w:ascii="Browallia New" w:hAnsi="Browallia New" w:cs="Browallia New"/>
          <w:sz w:val="28"/>
          <w:szCs w:val="28"/>
          <w:cs/>
        </w:rPr>
        <w:t>ก่อสร้าง</w:t>
      </w:r>
      <w:r w:rsidR="00CE2CD6" w:rsidRPr="00ED310E">
        <w:rPr>
          <w:rFonts w:ascii="Browallia New" w:eastAsia="Arial Unicode MS" w:hAnsi="Browallia New" w:cs="Browallia New"/>
          <w:sz w:val="28"/>
          <w:szCs w:val="28"/>
          <w:cs/>
        </w:rPr>
        <w:t xml:space="preserve"> จำนวน </w:t>
      </w:r>
      <w:r w:rsidR="00427D81" w:rsidRPr="00ED310E">
        <w:rPr>
          <w:rFonts w:ascii="Browallia New" w:hAnsi="Browallia New" w:cs="Browallia New"/>
          <w:sz w:val="28"/>
          <w:szCs w:val="28"/>
        </w:rPr>
        <w:t>12.17</w:t>
      </w:r>
      <w:r w:rsidR="00CE2CD6" w:rsidRPr="00ED310E">
        <w:rPr>
          <w:rFonts w:ascii="Browallia New" w:eastAsia="Arial Unicode MS" w:hAnsi="Browallia New" w:cs="Browallia New"/>
          <w:sz w:val="28"/>
          <w:szCs w:val="28"/>
        </w:rPr>
        <w:t xml:space="preserve"> </w:t>
      </w:r>
      <w:r w:rsidR="00CE2CD6" w:rsidRPr="00ED310E">
        <w:rPr>
          <w:rFonts w:ascii="Browallia New" w:eastAsia="Arial Unicode MS" w:hAnsi="Browallia New" w:cs="Browallia New"/>
          <w:sz w:val="28"/>
          <w:szCs w:val="28"/>
          <w:cs/>
        </w:rPr>
        <w:t>ล้านบาท</w:t>
      </w:r>
      <w:r w:rsidR="00EC09B5" w:rsidRPr="00ED310E">
        <w:rPr>
          <w:rFonts w:ascii="Browallia New" w:eastAsia="Arial Unicode MS" w:hAnsi="Browallia New" w:cs="Browallia New"/>
          <w:sz w:val="28"/>
          <w:szCs w:val="28"/>
        </w:rPr>
        <w:t xml:space="preserve"> </w:t>
      </w:r>
      <w:r w:rsidR="00EC09B5" w:rsidRPr="00ED310E">
        <w:rPr>
          <w:rFonts w:ascii="Browallia New" w:eastAsia="Arial Unicode MS" w:hAnsi="Browallia New" w:cs="Browallia New"/>
          <w:sz w:val="28"/>
          <w:szCs w:val="28"/>
          <w:cs/>
        </w:rPr>
        <w:t>และ</w:t>
      </w:r>
      <w:r w:rsidR="00F10C69" w:rsidRPr="00ED310E">
        <w:rPr>
          <w:rFonts w:ascii="Browallia New" w:eastAsia="Arial Unicode MS" w:hAnsi="Browallia New" w:cs="Browallia New"/>
          <w:sz w:val="28"/>
          <w:szCs w:val="28"/>
          <w:cs/>
        </w:rPr>
        <w:t xml:space="preserve"> จำนวน </w:t>
      </w:r>
      <w:r w:rsidR="00C345DC" w:rsidRPr="00ED310E">
        <w:rPr>
          <w:rFonts w:ascii="Browallia New" w:eastAsia="Arial Unicode MS" w:hAnsi="Browallia New" w:cs="Browallia New"/>
          <w:sz w:val="28"/>
          <w:szCs w:val="28"/>
        </w:rPr>
        <w:t>35.73</w:t>
      </w:r>
      <w:r w:rsidR="00F76790" w:rsidRPr="00ED310E">
        <w:rPr>
          <w:rFonts w:ascii="Browallia New" w:eastAsia="Arial Unicode MS" w:hAnsi="Browallia New" w:cs="Browallia New"/>
          <w:sz w:val="28"/>
          <w:szCs w:val="28"/>
        </w:rPr>
        <w:t xml:space="preserve"> </w:t>
      </w:r>
      <w:r w:rsidR="008F3346" w:rsidRPr="00ED310E">
        <w:rPr>
          <w:rFonts w:ascii="Browallia New" w:eastAsia="Arial Unicode MS" w:hAnsi="Browallia New" w:cs="Browallia New"/>
          <w:sz w:val="28"/>
          <w:szCs w:val="28"/>
          <w:cs/>
        </w:rPr>
        <w:t>ล้านบาท ตามลำดับ</w:t>
      </w:r>
      <w:r w:rsidR="00CE2CD6" w:rsidRPr="00ED310E">
        <w:rPr>
          <w:rFonts w:ascii="Browallia New" w:eastAsia="Arial Unicode MS" w:hAnsi="Browallia New" w:cs="Browallia New"/>
          <w:sz w:val="28"/>
          <w:szCs w:val="28"/>
          <w:cs/>
        </w:rPr>
        <w:t xml:space="preserve"> เกิดจากเงินกู้ยืมที่มีวัตถุประสงค์</w:t>
      </w:r>
      <w:r w:rsidR="00B03E73" w:rsidRPr="00ED310E">
        <w:rPr>
          <w:rFonts w:ascii="Browallia New" w:hAnsi="Browallia New" w:cs="Browallia New"/>
          <w:sz w:val="28"/>
          <w:szCs w:val="28"/>
          <w:cs/>
        </w:rPr>
        <w:t>เฉพาะ</w:t>
      </w:r>
      <w:r w:rsidR="00CE2CD6" w:rsidRPr="00ED310E">
        <w:rPr>
          <w:rFonts w:ascii="Browallia New" w:eastAsia="Arial Unicode MS" w:hAnsi="Browallia New" w:cs="Browallia New"/>
          <w:sz w:val="28"/>
          <w:szCs w:val="28"/>
          <w:cs/>
        </w:rPr>
        <w:t xml:space="preserve"> กลุ่ม</w:t>
      </w:r>
      <w:r w:rsidR="00A65B52" w:rsidRPr="00ED310E">
        <w:rPr>
          <w:rFonts w:ascii="Browallia New" w:hAnsi="Browallia New" w:cs="Browallia New"/>
          <w:sz w:val="28"/>
          <w:szCs w:val="28"/>
          <w:cs/>
        </w:rPr>
        <w:t>บริษัท</w:t>
      </w:r>
      <w:r w:rsidR="00CE2CD6" w:rsidRPr="00ED310E">
        <w:rPr>
          <w:rFonts w:ascii="Browallia New" w:eastAsia="Arial Unicode MS" w:hAnsi="Browallia New" w:cs="Browallia New"/>
          <w:sz w:val="28"/>
          <w:szCs w:val="28"/>
          <w:cs/>
        </w:rPr>
        <w:t>ใช้อัตราตั้งขึ้นเป็น</w:t>
      </w:r>
      <w:r w:rsidR="00CE2CD6" w:rsidRPr="00B737D5">
        <w:rPr>
          <w:rFonts w:ascii="Browallia New" w:eastAsia="Arial Unicode MS" w:hAnsi="Browallia New" w:cs="Browallia New"/>
          <w:sz w:val="28"/>
          <w:szCs w:val="28"/>
          <w:cs/>
        </w:rPr>
        <w:t xml:space="preserve">ทุนร้อยละ </w:t>
      </w:r>
      <w:r w:rsidR="008B32DA">
        <w:rPr>
          <w:rFonts w:ascii="Browallia New" w:eastAsia="Arial Unicode MS" w:hAnsi="Browallia New" w:cs="Browallia New"/>
          <w:sz w:val="28"/>
          <w:szCs w:val="28"/>
        </w:rPr>
        <w:t>1.06</w:t>
      </w:r>
      <w:r w:rsidR="00CE2CD6" w:rsidRPr="00B737D5">
        <w:rPr>
          <w:rFonts w:ascii="Browallia New" w:hAnsi="Browallia New" w:cs="Browallia New"/>
          <w:sz w:val="28"/>
          <w:szCs w:val="28"/>
        </w:rPr>
        <w:t xml:space="preserve"> </w:t>
      </w:r>
      <w:r w:rsidR="00CE2CD6" w:rsidRPr="00B737D5">
        <w:rPr>
          <w:rFonts w:ascii="Browallia New" w:eastAsia="Arial Unicode MS" w:hAnsi="Browallia New" w:cs="Browallia New"/>
          <w:sz w:val="28"/>
          <w:szCs w:val="28"/>
          <w:cs/>
        </w:rPr>
        <w:t>ต่อปี</w:t>
      </w:r>
      <w:r w:rsidR="008F3346" w:rsidRPr="00B737D5">
        <w:rPr>
          <w:rFonts w:ascii="Browallia New" w:eastAsia="Arial Unicode MS" w:hAnsi="Browallia New" w:cs="Browallia New"/>
          <w:sz w:val="28"/>
          <w:szCs w:val="28"/>
          <w:cs/>
        </w:rPr>
        <w:t xml:space="preserve"> และ</w:t>
      </w:r>
      <w:r w:rsidR="006C290F" w:rsidRPr="00B737D5">
        <w:rPr>
          <w:rFonts w:ascii="Browallia New" w:eastAsia="Arial Unicode MS" w:hAnsi="Browallia New" w:cs="Browallia New"/>
          <w:sz w:val="28"/>
          <w:szCs w:val="28"/>
          <w:cs/>
        </w:rPr>
        <w:t xml:space="preserve"> ร้อยละ </w:t>
      </w:r>
      <w:r w:rsidR="00B22071">
        <w:rPr>
          <w:rFonts w:ascii="Browallia New" w:eastAsia="Arial Unicode MS" w:hAnsi="Browallia New" w:cs="Browallia New"/>
          <w:sz w:val="28"/>
          <w:szCs w:val="28"/>
        </w:rPr>
        <w:t>2.57</w:t>
      </w:r>
      <w:r w:rsidR="00BD7DF2">
        <w:rPr>
          <w:rFonts w:ascii="Browallia New" w:eastAsia="Arial Unicode MS" w:hAnsi="Browallia New" w:cs="Browallia New"/>
          <w:sz w:val="28"/>
          <w:szCs w:val="28"/>
        </w:rPr>
        <w:t xml:space="preserve"> </w:t>
      </w:r>
      <w:r w:rsidR="007A7F28" w:rsidRPr="00B737D5">
        <w:rPr>
          <w:rFonts w:ascii="Browallia New" w:eastAsia="Arial Unicode MS" w:hAnsi="Browallia New" w:cs="Browallia New"/>
          <w:sz w:val="28"/>
          <w:szCs w:val="28"/>
          <w:cs/>
        </w:rPr>
        <w:t>ต่อปี</w:t>
      </w:r>
      <w:r w:rsidR="00F90348" w:rsidRPr="00B737D5">
        <w:rPr>
          <w:rFonts w:ascii="Browallia New" w:eastAsia="Arial Unicode MS" w:hAnsi="Browallia New" w:cs="Browallia New"/>
          <w:sz w:val="28"/>
          <w:szCs w:val="28"/>
        </w:rPr>
        <w:t xml:space="preserve"> </w:t>
      </w:r>
      <w:r w:rsidR="00F90348" w:rsidRPr="00B737D5">
        <w:rPr>
          <w:rFonts w:ascii="Browallia New" w:eastAsia="Arial Unicode MS" w:hAnsi="Browallia New" w:cs="Browallia New"/>
          <w:sz w:val="28"/>
          <w:szCs w:val="28"/>
          <w:cs/>
        </w:rPr>
        <w:t>ตามลำดับ</w:t>
      </w:r>
      <w:r w:rsidR="00A65B52" w:rsidRPr="00B737D5">
        <w:rPr>
          <w:rFonts w:ascii="Browallia New" w:hAnsi="Browallia New" w:cs="Browallia New"/>
          <w:sz w:val="28"/>
          <w:szCs w:val="28"/>
          <w:cs/>
        </w:rPr>
        <w:t xml:space="preserve"> </w:t>
      </w:r>
      <w:r w:rsidR="00CE2CD6" w:rsidRPr="00B737D5">
        <w:rPr>
          <w:rFonts w:ascii="Browallia New" w:eastAsia="Arial Unicode MS" w:hAnsi="Browallia New" w:cs="Browallia New"/>
          <w:sz w:val="28"/>
          <w:szCs w:val="28"/>
          <w:cs/>
        </w:rPr>
        <w:t>ในการคำนวณต้นทุนการกู้ยืมที่รวมเป็นส่วนหนึ่งของราคาทุนของสินทรัพย์ที่เพิ่มขึ้นในระหว่างงวด</w:t>
      </w:r>
    </w:p>
    <w:p w14:paraId="7296B219" w14:textId="77777777" w:rsidR="00284E1E" w:rsidRPr="00B737D5" w:rsidRDefault="00284E1E" w:rsidP="001B4041">
      <w:pPr>
        <w:spacing w:line="240" w:lineRule="auto"/>
        <w:ind w:left="426"/>
        <w:jc w:val="thaiDistribute"/>
        <w:rPr>
          <w:rFonts w:ascii="Browallia New" w:hAnsi="Browallia New" w:cs="Browallia New"/>
          <w:sz w:val="24"/>
          <w:szCs w:val="24"/>
          <w:lang w:val="en-GB"/>
        </w:rPr>
      </w:pPr>
    </w:p>
    <w:p w14:paraId="4116D75D" w14:textId="77777777" w:rsidR="00A01C46" w:rsidRDefault="00A0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2D56277F" w14:textId="69AA3096" w:rsidR="006971B8" w:rsidRPr="00B737D5" w:rsidRDefault="006971B8" w:rsidP="007E78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เงินลงทุนในบริษัทย่อย</w:t>
      </w:r>
      <w:r w:rsidR="001A2982" w:rsidRPr="00B737D5">
        <w:rPr>
          <w:rFonts w:ascii="Browallia New" w:hAnsi="Browallia New" w:cs="Browallia New"/>
          <w:b/>
          <w:bCs/>
          <w:sz w:val="28"/>
          <w:szCs w:val="28"/>
          <w:lang w:val="en-GB"/>
        </w:rPr>
        <w:t xml:space="preserve"> </w:t>
      </w:r>
      <w:r w:rsidR="001A2982" w:rsidRPr="00B737D5">
        <w:rPr>
          <w:rFonts w:ascii="Browallia New" w:hAnsi="Browallia New" w:cs="Browallia New"/>
          <w:b/>
          <w:bCs/>
          <w:sz w:val="28"/>
          <w:szCs w:val="28"/>
        </w:rPr>
        <w:t xml:space="preserve">- </w:t>
      </w:r>
      <w:r w:rsidR="001A2982" w:rsidRPr="00B737D5">
        <w:rPr>
          <w:rFonts w:ascii="Browallia New" w:hAnsi="Browallia New" w:cs="Browallia New" w:hint="cs"/>
          <w:b/>
          <w:bCs/>
          <w:sz w:val="28"/>
          <w:szCs w:val="28"/>
          <w:cs/>
        </w:rPr>
        <w:t>สุทธิ</w:t>
      </w:r>
    </w:p>
    <w:p w14:paraId="33ED5E63" w14:textId="480DDE62" w:rsidR="00527B4D"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4"/>
          <w:szCs w:val="24"/>
          <w:lang w:val="en-GB"/>
        </w:rPr>
      </w:pPr>
    </w:p>
    <w:tbl>
      <w:tblPr>
        <w:tblW w:w="9703" w:type="dxa"/>
        <w:tblInd w:w="284" w:type="dxa"/>
        <w:tblLayout w:type="fixed"/>
        <w:tblLook w:val="0000" w:firstRow="0" w:lastRow="0" w:firstColumn="0" w:lastColumn="0" w:noHBand="0" w:noVBand="0"/>
      </w:tblPr>
      <w:tblGrid>
        <w:gridCol w:w="2551"/>
        <w:gridCol w:w="517"/>
        <w:gridCol w:w="192"/>
        <w:gridCol w:w="343"/>
        <w:gridCol w:w="236"/>
        <w:gridCol w:w="130"/>
        <w:gridCol w:w="106"/>
        <w:gridCol w:w="603"/>
        <w:gridCol w:w="708"/>
        <w:gridCol w:w="709"/>
        <w:gridCol w:w="709"/>
        <w:gridCol w:w="709"/>
        <w:gridCol w:w="18"/>
        <w:gridCol w:w="690"/>
        <w:gridCol w:w="709"/>
        <w:gridCol w:w="773"/>
      </w:tblGrid>
      <w:tr w:rsidR="00A46D73" w:rsidRPr="00A46D73" w14:paraId="5DB09F78" w14:textId="77777777" w:rsidTr="00E232B8">
        <w:trPr>
          <w:tblHeader/>
        </w:trPr>
        <w:tc>
          <w:tcPr>
            <w:tcW w:w="2551" w:type="dxa"/>
            <w:vAlign w:val="bottom"/>
          </w:tcPr>
          <w:p w14:paraId="60466F38" w14:textId="77777777" w:rsidR="00A46D73" w:rsidRPr="009500D6" w:rsidRDefault="00A46D73">
            <w:pPr>
              <w:spacing w:line="240" w:lineRule="auto"/>
              <w:ind w:left="175" w:hanging="175"/>
              <w:jc w:val="center"/>
              <w:rPr>
                <w:rFonts w:ascii="Browallia New" w:hAnsi="Browallia New" w:cs="Browallia New"/>
                <w:sz w:val="16"/>
                <w:szCs w:val="16"/>
                <w:cs/>
              </w:rPr>
            </w:pPr>
          </w:p>
        </w:tc>
        <w:tc>
          <w:tcPr>
            <w:tcW w:w="1418" w:type="dxa"/>
            <w:gridSpan w:val="5"/>
          </w:tcPr>
          <w:p w14:paraId="0925A079" w14:textId="77777777" w:rsidR="00A46D73" w:rsidRPr="009500D6" w:rsidRDefault="00A46D73">
            <w:pPr>
              <w:tabs>
                <w:tab w:val="clear" w:pos="227"/>
                <w:tab w:val="clear" w:pos="454"/>
                <w:tab w:val="clear" w:pos="680"/>
                <w:tab w:val="clear" w:pos="907"/>
              </w:tabs>
              <w:spacing w:line="240" w:lineRule="auto"/>
              <w:jc w:val="right"/>
              <w:rPr>
                <w:rFonts w:ascii="Browallia New" w:hAnsi="Browallia New" w:cs="Browallia New"/>
                <w:sz w:val="16"/>
                <w:szCs w:val="16"/>
                <w:cs/>
              </w:rPr>
            </w:pPr>
          </w:p>
        </w:tc>
        <w:tc>
          <w:tcPr>
            <w:tcW w:w="5734" w:type="dxa"/>
            <w:gridSpan w:val="10"/>
            <w:vAlign w:val="bottom"/>
          </w:tcPr>
          <w:p w14:paraId="0389EF5E" w14:textId="77777777" w:rsidR="00A46D73" w:rsidRPr="009500D6" w:rsidRDefault="00A46D73">
            <w:pPr>
              <w:tabs>
                <w:tab w:val="clear" w:pos="227"/>
                <w:tab w:val="clear" w:pos="454"/>
                <w:tab w:val="clear" w:pos="680"/>
                <w:tab w:val="clear" w:pos="907"/>
              </w:tabs>
              <w:spacing w:line="240" w:lineRule="auto"/>
              <w:jc w:val="right"/>
              <w:rPr>
                <w:rFonts w:ascii="Browallia New" w:hAnsi="Browallia New" w:cs="Browallia New"/>
                <w:sz w:val="16"/>
                <w:szCs w:val="16"/>
              </w:rPr>
            </w:pPr>
            <w:r w:rsidRPr="009500D6">
              <w:rPr>
                <w:rFonts w:ascii="Browallia New" w:hAnsi="Browallia New" w:cs="Browallia New"/>
                <w:sz w:val="16"/>
                <w:szCs w:val="16"/>
                <w:cs/>
              </w:rPr>
              <w:t>(หน่วย</w:t>
            </w:r>
            <w:r w:rsidRPr="009500D6">
              <w:rPr>
                <w:rFonts w:ascii="Browallia New" w:hAnsi="Browallia New" w:cs="Browallia New"/>
                <w:sz w:val="16"/>
                <w:szCs w:val="16"/>
              </w:rPr>
              <w:t xml:space="preserve"> </w:t>
            </w:r>
            <w:r w:rsidRPr="009500D6">
              <w:rPr>
                <w:rFonts w:ascii="Browallia New" w:hAnsi="Browallia New" w:cs="Browallia New"/>
                <w:sz w:val="16"/>
                <w:szCs w:val="16"/>
                <w:cs/>
                <w:lang w:val="en-GB"/>
              </w:rPr>
              <w:t>:</w:t>
            </w:r>
            <w:r w:rsidRPr="009500D6">
              <w:rPr>
                <w:rFonts w:ascii="Browallia New" w:hAnsi="Browallia New" w:cs="Browallia New"/>
                <w:sz w:val="16"/>
                <w:szCs w:val="16"/>
              </w:rPr>
              <w:t xml:space="preserve"> </w:t>
            </w:r>
            <w:r w:rsidRPr="009500D6">
              <w:rPr>
                <w:rFonts w:ascii="Browallia New" w:hAnsi="Browallia New" w:cs="Browallia New"/>
                <w:sz w:val="16"/>
                <w:szCs w:val="16"/>
                <w:cs/>
              </w:rPr>
              <w:t>พันบาท)</w:t>
            </w:r>
          </w:p>
        </w:tc>
      </w:tr>
      <w:tr w:rsidR="00040DAC" w:rsidRPr="00A46D73" w14:paraId="0C688559" w14:textId="77777777" w:rsidTr="00E232B8">
        <w:trPr>
          <w:tblHeader/>
        </w:trPr>
        <w:tc>
          <w:tcPr>
            <w:tcW w:w="2551" w:type="dxa"/>
            <w:vAlign w:val="bottom"/>
          </w:tcPr>
          <w:p w14:paraId="5BE2B2E2" w14:textId="77777777" w:rsidR="00040DAC" w:rsidRPr="009500D6" w:rsidRDefault="00040DAC">
            <w:pPr>
              <w:spacing w:line="240" w:lineRule="auto"/>
              <w:ind w:left="175" w:hanging="175"/>
              <w:jc w:val="center"/>
              <w:rPr>
                <w:rFonts w:ascii="Browallia New" w:hAnsi="Browallia New" w:cs="Browallia New"/>
                <w:sz w:val="16"/>
                <w:szCs w:val="16"/>
                <w:cs/>
              </w:rPr>
            </w:pPr>
          </w:p>
        </w:tc>
        <w:tc>
          <w:tcPr>
            <w:tcW w:w="7152" w:type="dxa"/>
            <w:gridSpan w:val="15"/>
          </w:tcPr>
          <w:p w14:paraId="3A31326E" w14:textId="77777777" w:rsidR="00040DAC" w:rsidRPr="009500D6" w:rsidRDefault="00040DA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500D6">
              <w:rPr>
                <w:rFonts w:ascii="Browallia New" w:hAnsi="Browallia New" w:cs="Browallia New"/>
                <w:sz w:val="16"/>
                <w:szCs w:val="16"/>
                <w:cs/>
              </w:rPr>
              <w:t>งบการเงินเฉพาะของบริษัท</w:t>
            </w:r>
          </w:p>
        </w:tc>
      </w:tr>
      <w:tr w:rsidR="00A46D73" w:rsidRPr="00A46D73" w14:paraId="12938904" w14:textId="77777777" w:rsidTr="007E7708">
        <w:trPr>
          <w:tblHeader/>
        </w:trPr>
        <w:tc>
          <w:tcPr>
            <w:tcW w:w="2551" w:type="dxa"/>
            <w:vAlign w:val="bottom"/>
          </w:tcPr>
          <w:p w14:paraId="20D06394" w14:textId="77777777" w:rsidR="00A46D73" w:rsidRPr="009500D6" w:rsidRDefault="00A46D73">
            <w:pPr>
              <w:spacing w:line="240" w:lineRule="auto"/>
              <w:ind w:left="175" w:hanging="175"/>
              <w:jc w:val="center"/>
              <w:rPr>
                <w:rFonts w:ascii="Browallia New" w:hAnsi="Browallia New" w:cs="Browallia New"/>
                <w:sz w:val="16"/>
                <w:szCs w:val="16"/>
                <w:cs/>
              </w:rPr>
            </w:pPr>
          </w:p>
        </w:tc>
        <w:tc>
          <w:tcPr>
            <w:tcW w:w="1418" w:type="dxa"/>
            <w:gridSpan w:val="5"/>
            <w:vAlign w:val="bottom"/>
          </w:tcPr>
          <w:p w14:paraId="7588D9BD" w14:textId="77777777" w:rsidR="00A46D73" w:rsidRPr="009500D6"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500D6">
              <w:rPr>
                <w:rFonts w:ascii="Browallia New" w:hAnsi="Browallia New" w:cs="Browallia New"/>
                <w:sz w:val="16"/>
                <w:szCs w:val="16"/>
                <w:cs/>
              </w:rPr>
              <w:t>ทุนเรียกชำระแล้ว</w:t>
            </w:r>
          </w:p>
        </w:tc>
        <w:tc>
          <w:tcPr>
            <w:tcW w:w="1417" w:type="dxa"/>
            <w:gridSpan w:val="3"/>
            <w:vAlign w:val="bottom"/>
          </w:tcPr>
          <w:p w14:paraId="6452DB5E" w14:textId="77777777" w:rsidR="009500D6" w:rsidRPr="009500D6"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500D6">
              <w:rPr>
                <w:rFonts w:ascii="Browallia New" w:hAnsi="Browallia New" w:cs="Browallia New"/>
                <w:sz w:val="16"/>
                <w:szCs w:val="16"/>
                <w:cs/>
              </w:rPr>
              <w:t>สัดส่วนเงินลงทุน</w:t>
            </w:r>
            <w:r w:rsidRPr="009500D6">
              <w:rPr>
                <w:rFonts w:ascii="Browallia New" w:hAnsi="Browallia New" w:cs="Browallia New"/>
                <w:sz w:val="16"/>
                <w:szCs w:val="16"/>
              </w:rPr>
              <w:t xml:space="preserve"> </w:t>
            </w:r>
          </w:p>
          <w:p w14:paraId="1E16119C" w14:textId="3163FFA3" w:rsidR="00A46D73" w:rsidRPr="009500D6"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500D6">
              <w:rPr>
                <w:rFonts w:ascii="Browallia New" w:hAnsi="Browallia New" w:cs="Browallia New"/>
                <w:sz w:val="16"/>
                <w:szCs w:val="16"/>
                <w:cs/>
              </w:rPr>
              <w:t>(ร้อยละ)</w:t>
            </w:r>
          </w:p>
        </w:tc>
        <w:tc>
          <w:tcPr>
            <w:tcW w:w="1418" w:type="dxa"/>
            <w:gridSpan w:val="2"/>
            <w:vAlign w:val="bottom"/>
          </w:tcPr>
          <w:p w14:paraId="4FAE6184" w14:textId="5BB5F6A0" w:rsidR="00A46D73" w:rsidRPr="009500D6"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9500D6">
              <w:rPr>
                <w:rFonts w:ascii="Browallia New" w:hAnsi="Browallia New" w:cs="Browallia New"/>
                <w:sz w:val="16"/>
                <w:szCs w:val="16"/>
                <w:cs/>
              </w:rPr>
              <w:t xml:space="preserve">สัดส่วนของหุ้นสามัญที่ถือโดยบริษัทย่อย </w:t>
            </w:r>
            <w:r w:rsidRPr="009500D6">
              <w:rPr>
                <w:rFonts w:ascii="Browallia New" w:hAnsi="Browallia New" w:cs="Browallia New"/>
                <w:sz w:val="16"/>
                <w:szCs w:val="16"/>
              </w:rPr>
              <w:br/>
            </w:r>
            <w:r w:rsidRPr="009500D6">
              <w:rPr>
                <w:rFonts w:ascii="Browallia New" w:hAnsi="Browallia New" w:cs="Browallia New"/>
                <w:sz w:val="16"/>
                <w:szCs w:val="16"/>
                <w:cs/>
              </w:rPr>
              <w:t>(ร้อยละ)</w:t>
            </w:r>
          </w:p>
        </w:tc>
        <w:tc>
          <w:tcPr>
            <w:tcW w:w="1417" w:type="dxa"/>
            <w:gridSpan w:val="3"/>
            <w:vAlign w:val="bottom"/>
          </w:tcPr>
          <w:p w14:paraId="6FDFE89B" w14:textId="77777777" w:rsidR="00A46D73" w:rsidRPr="009500D6"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500D6">
              <w:rPr>
                <w:rFonts w:ascii="Browallia New" w:hAnsi="Browallia New" w:cs="Browallia New"/>
                <w:sz w:val="16"/>
                <w:szCs w:val="16"/>
                <w:cs/>
              </w:rPr>
              <w:t>ราคาทุน</w:t>
            </w:r>
          </w:p>
        </w:tc>
        <w:tc>
          <w:tcPr>
            <w:tcW w:w="1482" w:type="dxa"/>
            <w:gridSpan w:val="2"/>
            <w:vAlign w:val="bottom"/>
          </w:tcPr>
          <w:p w14:paraId="7BEB7279" w14:textId="77777777" w:rsidR="00A46D73" w:rsidRPr="009500D6"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500D6">
              <w:rPr>
                <w:rFonts w:ascii="Browallia New" w:hAnsi="Browallia New" w:cs="Browallia New"/>
                <w:sz w:val="16"/>
                <w:szCs w:val="16"/>
                <w:cs/>
              </w:rPr>
              <w:t>เงินปันผล</w:t>
            </w:r>
          </w:p>
        </w:tc>
      </w:tr>
      <w:tr w:rsidR="00A46D73" w:rsidRPr="00A46D73" w14:paraId="69349822" w14:textId="77777777" w:rsidTr="007E7708">
        <w:trPr>
          <w:tblHeader/>
        </w:trPr>
        <w:tc>
          <w:tcPr>
            <w:tcW w:w="2551" w:type="dxa"/>
            <w:vAlign w:val="bottom"/>
          </w:tcPr>
          <w:p w14:paraId="40FC1813" w14:textId="77777777" w:rsidR="00A46D73" w:rsidRPr="009500D6" w:rsidRDefault="00A46D73" w:rsidP="00A46D73">
            <w:pPr>
              <w:pBdr>
                <w:bottom w:val="single" w:sz="4" w:space="1" w:color="auto"/>
              </w:pBdr>
              <w:spacing w:line="240" w:lineRule="auto"/>
              <w:ind w:left="175" w:hanging="175"/>
              <w:jc w:val="center"/>
              <w:rPr>
                <w:rFonts w:ascii="Browallia New" w:hAnsi="Browallia New" w:cs="Browallia New"/>
                <w:sz w:val="16"/>
                <w:szCs w:val="16"/>
                <w:cs/>
              </w:rPr>
            </w:pPr>
            <w:r w:rsidRPr="009500D6">
              <w:rPr>
                <w:rFonts w:ascii="Browallia New" w:hAnsi="Browallia New" w:cs="Browallia New"/>
                <w:sz w:val="16"/>
                <w:szCs w:val="16"/>
                <w:cs/>
              </w:rPr>
              <w:t>ชื่อบริษัทย่อย</w:t>
            </w:r>
          </w:p>
        </w:tc>
        <w:tc>
          <w:tcPr>
            <w:tcW w:w="709" w:type="dxa"/>
            <w:gridSpan w:val="2"/>
            <w:vAlign w:val="bottom"/>
          </w:tcPr>
          <w:p w14:paraId="01237B65" w14:textId="77777777" w:rsidR="00D053B6" w:rsidRPr="00D053B6" w:rsidRDefault="00D053B6" w:rsidP="00D053B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D053B6">
              <w:rPr>
                <w:rFonts w:ascii="Browallia New" w:hAnsi="Browallia New" w:cs="Browallia New"/>
                <w:sz w:val="16"/>
                <w:szCs w:val="16"/>
              </w:rPr>
              <w:t>30</w:t>
            </w:r>
            <w:r w:rsidRPr="00D053B6">
              <w:rPr>
                <w:rFonts w:ascii="Browallia New" w:hAnsi="Browallia New" w:cs="Browallia New" w:hint="cs"/>
                <w:sz w:val="16"/>
                <w:szCs w:val="16"/>
                <w:cs/>
              </w:rPr>
              <w:t xml:space="preserve"> มิ.ย.</w:t>
            </w:r>
          </w:p>
          <w:p w14:paraId="22345E88" w14:textId="07195C36"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500D6">
              <w:rPr>
                <w:rFonts w:ascii="Browallia New" w:hAnsi="Browallia New" w:cs="Browallia New"/>
                <w:sz w:val="16"/>
                <w:szCs w:val="16"/>
                <w:lang w:val="en-GB"/>
              </w:rPr>
              <w:t>256</w:t>
            </w:r>
            <w:r w:rsidRPr="008740B9">
              <w:rPr>
                <w:rFonts w:ascii="Browallia New" w:hAnsi="Browallia New" w:cs="Browallia New"/>
                <w:sz w:val="16"/>
                <w:szCs w:val="16"/>
                <w:cs/>
              </w:rPr>
              <w:t>6</w:t>
            </w:r>
          </w:p>
        </w:tc>
        <w:tc>
          <w:tcPr>
            <w:tcW w:w="709" w:type="dxa"/>
            <w:gridSpan w:val="3"/>
            <w:vAlign w:val="bottom"/>
          </w:tcPr>
          <w:p w14:paraId="75FE0F84" w14:textId="77777777"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500D6">
              <w:rPr>
                <w:rFonts w:ascii="Browallia New" w:hAnsi="Browallia New" w:cs="Browallia New"/>
                <w:sz w:val="16"/>
                <w:szCs w:val="16"/>
                <w:lang w:val="en-GB"/>
              </w:rPr>
              <w:t>31</w:t>
            </w:r>
            <w:r w:rsidRPr="009500D6">
              <w:rPr>
                <w:rFonts w:ascii="Browallia New" w:hAnsi="Browallia New" w:cs="Browallia New"/>
                <w:sz w:val="16"/>
                <w:szCs w:val="16"/>
                <w:cs/>
                <w:lang w:val="en-GB"/>
              </w:rPr>
              <w:t xml:space="preserve"> ธ.ค.</w:t>
            </w:r>
          </w:p>
          <w:p w14:paraId="4E1B41C6" w14:textId="542C3234"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500D6">
              <w:rPr>
                <w:rFonts w:ascii="Browallia New" w:hAnsi="Browallia New" w:cs="Browallia New"/>
                <w:sz w:val="16"/>
                <w:szCs w:val="16"/>
                <w:lang w:val="en-GB"/>
              </w:rPr>
              <w:t>256</w:t>
            </w:r>
            <w:r w:rsidRPr="008740B9">
              <w:rPr>
                <w:rFonts w:ascii="Browallia New" w:hAnsi="Browallia New" w:cs="Browallia New"/>
                <w:sz w:val="16"/>
                <w:szCs w:val="16"/>
                <w:cs/>
              </w:rPr>
              <w:t>5</w:t>
            </w:r>
          </w:p>
        </w:tc>
        <w:tc>
          <w:tcPr>
            <w:tcW w:w="709" w:type="dxa"/>
            <w:gridSpan w:val="2"/>
            <w:vAlign w:val="bottom"/>
          </w:tcPr>
          <w:p w14:paraId="07D95884" w14:textId="77777777" w:rsidR="00D053B6" w:rsidRPr="00D053B6" w:rsidRDefault="00D053B6" w:rsidP="00D053B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D053B6">
              <w:rPr>
                <w:rFonts w:ascii="Browallia New" w:hAnsi="Browallia New" w:cs="Browallia New"/>
                <w:sz w:val="16"/>
                <w:szCs w:val="16"/>
              </w:rPr>
              <w:t>30</w:t>
            </w:r>
            <w:r w:rsidRPr="00D053B6">
              <w:rPr>
                <w:rFonts w:ascii="Browallia New" w:hAnsi="Browallia New" w:cs="Browallia New" w:hint="cs"/>
                <w:sz w:val="16"/>
                <w:szCs w:val="16"/>
                <w:cs/>
              </w:rPr>
              <w:t xml:space="preserve"> มิ.ย.</w:t>
            </w:r>
          </w:p>
          <w:p w14:paraId="06B735E1" w14:textId="79DFCB01"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500D6">
              <w:rPr>
                <w:rFonts w:ascii="Browallia New" w:hAnsi="Browallia New" w:cs="Browallia New"/>
                <w:sz w:val="16"/>
                <w:szCs w:val="16"/>
                <w:lang w:val="en-GB"/>
              </w:rPr>
              <w:t>256</w:t>
            </w:r>
            <w:r w:rsidRPr="008740B9">
              <w:rPr>
                <w:rFonts w:ascii="Browallia New" w:hAnsi="Browallia New" w:cs="Browallia New"/>
                <w:sz w:val="16"/>
                <w:szCs w:val="16"/>
                <w:cs/>
              </w:rPr>
              <w:t>6</w:t>
            </w:r>
          </w:p>
        </w:tc>
        <w:tc>
          <w:tcPr>
            <w:tcW w:w="708" w:type="dxa"/>
            <w:vAlign w:val="bottom"/>
          </w:tcPr>
          <w:p w14:paraId="3A540D70" w14:textId="77777777"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500D6">
              <w:rPr>
                <w:rFonts w:ascii="Browallia New" w:hAnsi="Browallia New" w:cs="Browallia New"/>
                <w:sz w:val="16"/>
                <w:szCs w:val="16"/>
                <w:lang w:val="en-GB"/>
              </w:rPr>
              <w:t>31</w:t>
            </w:r>
            <w:r w:rsidRPr="009500D6">
              <w:rPr>
                <w:rFonts w:ascii="Browallia New" w:hAnsi="Browallia New" w:cs="Browallia New"/>
                <w:sz w:val="16"/>
                <w:szCs w:val="16"/>
                <w:cs/>
                <w:lang w:val="en-GB"/>
              </w:rPr>
              <w:t xml:space="preserve"> ธ.ค.</w:t>
            </w:r>
          </w:p>
          <w:p w14:paraId="3D9AB043" w14:textId="089AA23A"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500D6">
              <w:rPr>
                <w:rFonts w:ascii="Browallia New" w:hAnsi="Browallia New" w:cs="Browallia New"/>
                <w:sz w:val="16"/>
                <w:szCs w:val="16"/>
                <w:lang w:val="en-GB"/>
              </w:rPr>
              <w:t>256</w:t>
            </w:r>
            <w:r w:rsidRPr="008740B9">
              <w:rPr>
                <w:rFonts w:ascii="Browallia New" w:hAnsi="Browallia New" w:cs="Browallia New"/>
                <w:sz w:val="16"/>
                <w:szCs w:val="16"/>
                <w:cs/>
              </w:rPr>
              <w:t>5</w:t>
            </w:r>
          </w:p>
        </w:tc>
        <w:tc>
          <w:tcPr>
            <w:tcW w:w="709" w:type="dxa"/>
            <w:vAlign w:val="bottom"/>
          </w:tcPr>
          <w:p w14:paraId="599469BB" w14:textId="77777777" w:rsidR="00D053B6" w:rsidRPr="00D053B6" w:rsidRDefault="00D053B6" w:rsidP="00D053B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D053B6">
              <w:rPr>
                <w:rFonts w:ascii="Browallia New" w:hAnsi="Browallia New" w:cs="Browallia New"/>
                <w:sz w:val="16"/>
                <w:szCs w:val="16"/>
              </w:rPr>
              <w:t>30</w:t>
            </w:r>
            <w:r w:rsidRPr="00D053B6">
              <w:rPr>
                <w:rFonts w:ascii="Browallia New" w:hAnsi="Browallia New" w:cs="Browallia New" w:hint="cs"/>
                <w:sz w:val="16"/>
                <w:szCs w:val="16"/>
                <w:cs/>
              </w:rPr>
              <w:t xml:space="preserve"> มิ.ย.</w:t>
            </w:r>
          </w:p>
          <w:p w14:paraId="7268C4AA" w14:textId="4195B840"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500D6">
              <w:rPr>
                <w:rFonts w:ascii="Browallia New" w:hAnsi="Browallia New" w:cs="Browallia New"/>
                <w:sz w:val="16"/>
                <w:szCs w:val="16"/>
                <w:lang w:val="en-GB"/>
              </w:rPr>
              <w:t>256</w:t>
            </w:r>
            <w:r w:rsidRPr="008740B9">
              <w:rPr>
                <w:rFonts w:ascii="Browallia New" w:hAnsi="Browallia New" w:cs="Browallia New"/>
                <w:sz w:val="16"/>
                <w:szCs w:val="16"/>
                <w:cs/>
              </w:rPr>
              <w:t>6</w:t>
            </w:r>
          </w:p>
        </w:tc>
        <w:tc>
          <w:tcPr>
            <w:tcW w:w="709" w:type="dxa"/>
            <w:vAlign w:val="bottom"/>
          </w:tcPr>
          <w:p w14:paraId="2382089E" w14:textId="77777777"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500D6">
              <w:rPr>
                <w:rFonts w:ascii="Browallia New" w:hAnsi="Browallia New" w:cs="Browallia New"/>
                <w:sz w:val="16"/>
                <w:szCs w:val="16"/>
                <w:lang w:val="en-GB"/>
              </w:rPr>
              <w:t>31</w:t>
            </w:r>
            <w:r w:rsidRPr="009500D6">
              <w:rPr>
                <w:rFonts w:ascii="Browallia New" w:hAnsi="Browallia New" w:cs="Browallia New"/>
                <w:sz w:val="16"/>
                <w:szCs w:val="16"/>
                <w:cs/>
                <w:lang w:val="en-GB"/>
              </w:rPr>
              <w:t xml:space="preserve"> ธ.ค.</w:t>
            </w:r>
          </w:p>
          <w:p w14:paraId="384DB527" w14:textId="6AD5EF18"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500D6">
              <w:rPr>
                <w:rFonts w:ascii="Browallia New" w:hAnsi="Browallia New" w:cs="Browallia New"/>
                <w:sz w:val="16"/>
                <w:szCs w:val="16"/>
                <w:lang w:val="en-GB"/>
              </w:rPr>
              <w:t>256</w:t>
            </w:r>
            <w:r w:rsidRPr="008740B9">
              <w:rPr>
                <w:rFonts w:ascii="Browallia New" w:hAnsi="Browallia New" w:cs="Browallia New"/>
                <w:sz w:val="16"/>
                <w:szCs w:val="16"/>
                <w:cs/>
              </w:rPr>
              <w:t>5</w:t>
            </w:r>
          </w:p>
        </w:tc>
        <w:tc>
          <w:tcPr>
            <w:tcW w:w="709" w:type="dxa"/>
            <w:vAlign w:val="bottom"/>
          </w:tcPr>
          <w:p w14:paraId="462E3F57" w14:textId="77777777" w:rsidR="00D053B6" w:rsidRPr="00D053B6" w:rsidRDefault="00D053B6" w:rsidP="00D053B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D053B6">
              <w:rPr>
                <w:rFonts w:ascii="Browallia New" w:hAnsi="Browallia New" w:cs="Browallia New"/>
                <w:sz w:val="16"/>
                <w:szCs w:val="16"/>
              </w:rPr>
              <w:t>30</w:t>
            </w:r>
            <w:r w:rsidRPr="00D053B6">
              <w:rPr>
                <w:rFonts w:ascii="Browallia New" w:hAnsi="Browallia New" w:cs="Browallia New" w:hint="cs"/>
                <w:sz w:val="16"/>
                <w:szCs w:val="16"/>
                <w:cs/>
              </w:rPr>
              <w:t xml:space="preserve"> มิ.ย.</w:t>
            </w:r>
          </w:p>
          <w:p w14:paraId="182B7BB4" w14:textId="15A7F170"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500D6">
              <w:rPr>
                <w:rFonts w:ascii="Browallia New" w:hAnsi="Browallia New" w:cs="Browallia New"/>
                <w:sz w:val="16"/>
                <w:szCs w:val="16"/>
                <w:lang w:val="en-GB"/>
              </w:rPr>
              <w:t>256</w:t>
            </w:r>
            <w:r w:rsidRPr="008740B9">
              <w:rPr>
                <w:rFonts w:ascii="Browallia New" w:hAnsi="Browallia New" w:cs="Browallia New"/>
                <w:sz w:val="16"/>
                <w:szCs w:val="16"/>
                <w:cs/>
              </w:rPr>
              <w:t>6</w:t>
            </w:r>
          </w:p>
        </w:tc>
        <w:tc>
          <w:tcPr>
            <w:tcW w:w="708" w:type="dxa"/>
            <w:gridSpan w:val="2"/>
            <w:vAlign w:val="bottom"/>
          </w:tcPr>
          <w:p w14:paraId="0EF33FAB" w14:textId="77777777"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500D6">
              <w:rPr>
                <w:rFonts w:ascii="Browallia New" w:hAnsi="Browallia New" w:cs="Browallia New"/>
                <w:sz w:val="16"/>
                <w:szCs w:val="16"/>
                <w:lang w:val="en-GB"/>
              </w:rPr>
              <w:t>31</w:t>
            </w:r>
            <w:r w:rsidRPr="009500D6">
              <w:rPr>
                <w:rFonts w:ascii="Browallia New" w:hAnsi="Browallia New" w:cs="Browallia New"/>
                <w:sz w:val="16"/>
                <w:szCs w:val="16"/>
                <w:cs/>
                <w:lang w:val="en-GB"/>
              </w:rPr>
              <w:t xml:space="preserve"> ธ.ค.</w:t>
            </w:r>
          </w:p>
          <w:p w14:paraId="57355665" w14:textId="08A3ABF9"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500D6">
              <w:rPr>
                <w:rFonts w:ascii="Browallia New" w:hAnsi="Browallia New" w:cs="Browallia New"/>
                <w:sz w:val="16"/>
                <w:szCs w:val="16"/>
                <w:lang w:val="en-GB"/>
              </w:rPr>
              <w:t>256</w:t>
            </w:r>
            <w:r w:rsidRPr="008740B9">
              <w:rPr>
                <w:rFonts w:ascii="Browallia New" w:hAnsi="Browallia New" w:cs="Browallia New"/>
                <w:sz w:val="16"/>
                <w:szCs w:val="16"/>
                <w:cs/>
              </w:rPr>
              <w:t>5</w:t>
            </w:r>
          </w:p>
        </w:tc>
        <w:tc>
          <w:tcPr>
            <w:tcW w:w="709" w:type="dxa"/>
            <w:vAlign w:val="bottom"/>
          </w:tcPr>
          <w:p w14:paraId="1480C27F" w14:textId="77777777" w:rsidR="00D053B6" w:rsidRPr="00D053B6" w:rsidRDefault="00D053B6" w:rsidP="00D053B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D053B6">
              <w:rPr>
                <w:rFonts w:ascii="Browallia New" w:hAnsi="Browallia New" w:cs="Browallia New"/>
                <w:sz w:val="16"/>
                <w:szCs w:val="16"/>
              </w:rPr>
              <w:t>30</w:t>
            </w:r>
            <w:r w:rsidRPr="00D053B6">
              <w:rPr>
                <w:rFonts w:ascii="Browallia New" w:hAnsi="Browallia New" w:cs="Browallia New" w:hint="cs"/>
                <w:sz w:val="16"/>
                <w:szCs w:val="16"/>
                <w:cs/>
              </w:rPr>
              <w:t xml:space="preserve"> มิ.ย.</w:t>
            </w:r>
          </w:p>
          <w:p w14:paraId="34404EC3" w14:textId="21CF43DF"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500D6">
              <w:rPr>
                <w:rFonts w:ascii="Browallia New" w:hAnsi="Browallia New" w:cs="Browallia New"/>
                <w:sz w:val="16"/>
                <w:szCs w:val="16"/>
                <w:lang w:val="en-GB"/>
              </w:rPr>
              <w:t>256</w:t>
            </w:r>
            <w:r w:rsidRPr="008740B9">
              <w:rPr>
                <w:rFonts w:ascii="Browallia New" w:hAnsi="Browallia New" w:cs="Browallia New"/>
                <w:sz w:val="16"/>
                <w:szCs w:val="16"/>
                <w:cs/>
              </w:rPr>
              <w:t>6</w:t>
            </w:r>
          </w:p>
        </w:tc>
        <w:tc>
          <w:tcPr>
            <w:tcW w:w="773" w:type="dxa"/>
            <w:vAlign w:val="bottom"/>
          </w:tcPr>
          <w:p w14:paraId="0BACE582" w14:textId="77777777"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500D6">
              <w:rPr>
                <w:rFonts w:ascii="Browallia New" w:hAnsi="Browallia New" w:cs="Browallia New"/>
                <w:sz w:val="16"/>
                <w:szCs w:val="16"/>
                <w:lang w:val="en-GB"/>
              </w:rPr>
              <w:t>31</w:t>
            </w:r>
            <w:r w:rsidRPr="009500D6">
              <w:rPr>
                <w:rFonts w:ascii="Browallia New" w:hAnsi="Browallia New" w:cs="Browallia New"/>
                <w:sz w:val="16"/>
                <w:szCs w:val="16"/>
                <w:cs/>
                <w:lang w:val="en-GB"/>
              </w:rPr>
              <w:t xml:space="preserve"> ธ.ค.</w:t>
            </w:r>
          </w:p>
          <w:p w14:paraId="221A622A" w14:textId="199CB2DF" w:rsidR="00A46D73" w:rsidRPr="009500D6" w:rsidRDefault="00A46D73" w:rsidP="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500D6">
              <w:rPr>
                <w:rFonts w:ascii="Browallia New" w:hAnsi="Browallia New" w:cs="Browallia New"/>
                <w:sz w:val="16"/>
                <w:szCs w:val="16"/>
                <w:lang w:val="en-GB"/>
              </w:rPr>
              <w:t>256</w:t>
            </w:r>
            <w:r w:rsidRPr="008740B9">
              <w:rPr>
                <w:rFonts w:ascii="Browallia New" w:hAnsi="Browallia New" w:cs="Browallia New"/>
                <w:sz w:val="16"/>
                <w:szCs w:val="16"/>
                <w:cs/>
              </w:rPr>
              <w:t>5</w:t>
            </w:r>
          </w:p>
        </w:tc>
      </w:tr>
      <w:tr w:rsidR="00A46D73" w:rsidRPr="00A46D73" w14:paraId="7B6290AF" w14:textId="77777777" w:rsidTr="007E7708">
        <w:trPr>
          <w:trHeight w:val="252"/>
          <w:tblHeader/>
        </w:trPr>
        <w:tc>
          <w:tcPr>
            <w:tcW w:w="2551" w:type="dxa"/>
            <w:vAlign w:val="bottom"/>
          </w:tcPr>
          <w:p w14:paraId="21BD3701" w14:textId="77777777" w:rsidR="00A46D73" w:rsidRPr="009500D6"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16"/>
                <w:szCs w:val="16"/>
                <w:u w:val="single"/>
              </w:rPr>
            </w:pPr>
          </w:p>
        </w:tc>
        <w:tc>
          <w:tcPr>
            <w:tcW w:w="709" w:type="dxa"/>
            <w:gridSpan w:val="2"/>
            <w:vAlign w:val="bottom"/>
          </w:tcPr>
          <w:p w14:paraId="72F3F55B" w14:textId="77777777" w:rsidR="00A46D73" w:rsidRPr="009500D6"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9" w:type="dxa"/>
            <w:gridSpan w:val="3"/>
            <w:vAlign w:val="bottom"/>
          </w:tcPr>
          <w:p w14:paraId="141895A7" w14:textId="77777777" w:rsidR="00A46D73" w:rsidRPr="009500D6"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9" w:type="dxa"/>
            <w:gridSpan w:val="2"/>
            <w:vAlign w:val="bottom"/>
          </w:tcPr>
          <w:p w14:paraId="0E31E93C" w14:textId="77777777" w:rsidR="00A46D73" w:rsidRPr="009500D6" w:rsidRDefault="00A46D73">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08" w:type="dxa"/>
            <w:vAlign w:val="bottom"/>
          </w:tcPr>
          <w:p w14:paraId="2BCD53CD" w14:textId="77777777" w:rsidR="00A46D73" w:rsidRPr="009500D6" w:rsidRDefault="00A46D73">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09" w:type="dxa"/>
          </w:tcPr>
          <w:p w14:paraId="7F14B15E" w14:textId="77777777" w:rsidR="00A46D73" w:rsidRPr="009500D6"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9" w:type="dxa"/>
          </w:tcPr>
          <w:p w14:paraId="57E55171" w14:textId="77777777" w:rsidR="00A46D73" w:rsidRPr="009500D6"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9" w:type="dxa"/>
            <w:vAlign w:val="bottom"/>
          </w:tcPr>
          <w:p w14:paraId="13724447" w14:textId="77777777" w:rsidR="00A46D73" w:rsidRPr="009500D6"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8" w:type="dxa"/>
            <w:gridSpan w:val="2"/>
            <w:vAlign w:val="bottom"/>
          </w:tcPr>
          <w:p w14:paraId="21B224AC" w14:textId="77777777" w:rsidR="00A46D73" w:rsidRPr="009500D6"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9" w:type="dxa"/>
          </w:tcPr>
          <w:p w14:paraId="4A359BE5" w14:textId="77777777" w:rsidR="00A46D73" w:rsidRPr="009500D6"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73" w:type="dxa"/>
          </w:tcPr>
          <w:p w14:paraId="05AA8FFD" w14:textId="77777777" w:rsidR="00A46D73" w:rsidRPr="009500D6"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r>
      <w:tr w:rsidR="00471008" w:rsidRPr="00A46D73" w14:paraId="58E515BB" w14:textId="77777777" w:rsidTr="007E7708">
        <w:tc>
          <w:tcPr>
            <w:tcW w:w="2551" w:type="dxa"/>
            <w:vAlign w:val="bottom"/>
          </w:tcPr>
          <w:p w14:paraId="0F55771F" w14:textId="77777777" w:rsidR="00471008" w:rsidRPr="009500D6" w:rsidRDefault="00471008" w:rsidP="00471008">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u w:val="single"/>
                <w:lang w:val="en-GB"/>
              </w:rPr>
            </w:pPr>
            <w:r w:rsidRPr="009500D6">
              <w:rPr>
                <w:rFonts w:ascii="Browallia New" w:hAnsi="Browallia New" w:cs="Browallia New"/>
                <w:sz w:val="16"/>
                <w:szCs w:val="16"/>
                <w:cs/>
              </w:rPr>
              <w:t>บริษัท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ไมด้า</w:t>
            </w:r>
            <w:r w:rsidRPr="009500D6">
              <w:rPr>
                <w:rFonts w:ascii="Browallia New" w:hAnsi="Browallia New" w:cs="Browallia New"/>
                <w:sz w:val="16"/>
                <w:szCs w:val="16"/>
              </w:rPr>
              <w:t xml:space="preserve"> </w:t>
            </w:r>
            <w:r w:rsidRPr="009500D6">
              <w:rPr>
                <w:rFonts w:ascii="Browallia New" w:hAnsi="Browallia New" w:cs="Browallia New"/>
                <w:sz w:val="16"/>
                <w:szCs w:val="16"/>
                <w:cs/>
              </w:rPr>
              <w:t>ลิสซิ่ง</w:t>
            </w:r>
            <w:r w:rsidRPr="009500D6">
              <w:rPr>
                <w:rFonts w:ascii="Browallia New" w:hAnsi="Browallia New" w:cs="Browallia New"/>
                <w:sz w:val="16"/>
                <w:szCs w:val="16"/>
              </w:rPr>
              <w:t xml:space="preserve"> </w:t>
            </w:r>
            <w:r w:rsidRPr="009500D6">
              <w:rPr>
                <w:rFonts w:ascii="Browallia New" w:hAnsi="Browallia New" w:cs="Browallia New"/>
                <w:sz w:val="16"/>
                <w:szCs w:val="16"/>
                <w:cs/>
              </w:rPr>
              <w:t>จำกัด</w:t>
            </w:r>
            <w:r w:rsidRPr="009500D6">
              <w:rPr>
                <w:rFonts w:ascii="Browallia New" w:hAnsi="Browallia New" w:cs="Browallia New"/>
                <w:sz w:val="16"/>
                <w:szCs w:val="16"/>
              </w:rPr>
              <w:t xml:space="preserve"> </w:t>
            </w:r>
            <w:r w:rsidRPr="009500D6">
              <w:rPr>
                <w:rFonts w:ascii="Browallia New" w:hAnsi="Browallia New" w:cs="Browallia New"/>
                <w:sz w:val="16"/>
                <w:szCs w:val="16"/>
                <w:cs/>
              </w:rPr>
              <w:t>(มหาชน)</w:t>
            </w:r>
          </w:p>
        </w:tc>
        <w:tc>
          <w:tcPr>
            <w:tcW w:w="709" w:type="dxa"/>
            <w:gridSpan w:val="2"/>
            <w:vAlign w:val="bottom"/>
          </w:tcPr>
          <w:p w14:paraId="5CC7A951" w14:textId="0D22D31A"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532,399</w:t>
            </w:r>
          </w:p>
        </w:tc>
        <w:tc>
          <w:tcPr>
            <w:tcW w:w="709" w:type="dxa"/>
            <w:gridSpan w:val="3"/>
            <w:vAlign w:val="bottom"/>
          </w:tcPr>
          <w:p w14:paraId="72B76615" w14:textId="188D2D9F"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532,399</w:t>
            </w:r>
          </w:p>
        </w:tc>
        <w:tc>
          <w:tcPr>
            <w:tcW w:w="709" w:type="dxa"/>
            <w:gridSpan w:val="2"/>
            <w:vAlign w:val="bottom"/>
          </w:tcPr>
          <w:p w14:paraId="00D435C9" w14:textId="025CFE4B"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46.98</w:t>
            </w:r>
          </w:p>
        </w:tc>
        <w:tc>
          <w:tcPr>
            <w:tcW w:w="708" w:type="dxa"/>
            <w:vAlign w:val="bottom"/>
          </w:tcPr>
          <w:p w14:paraId="682000C3" w14:textId="1300EC66"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46.98</w:t>
            </w:r>
          </w:p>
        </w:tc>
        <w:tc>
          <w:tcPr>
            <w:tcW w:w="709" w:type="dxa"/>
          </w:tcPr>
          <w:p w14:paraId="2ECA2124" w14:textId="745C2D85"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1B664164" w14:textId="77777777"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3CE74E9A" w14:textId="46AD667C"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281,864</w:t>
            </w:r>
          </w:p>
        </w:tc>
        <w:tc>
          <w:tcPr>
            <w:tcW w:w="708" w:type="dxa"/>
            <w:gridSpan w:val="2"/>
            <w:vAlign w:val="bottom"/>
          </w:tcPr>
          <w:p w14:paraId="10BF4968" w14:textId="3498AFE9"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281,864</w:t>
            </w:r>
          </w:p>
        </w:tc>
        <w:tc>
          <w:tcPr>
            <w:tcW w:w="709" w:type="dxa"/>
          </w:tcPr>
          <w:p w14:paraId="156FDDFF" w14:textId="703FF707"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344A81">
              <w:rPr>
                <w:rFonts w:ascii="Browallia New" w:hAnsi="Browallia New" w:cs="Browallia New"/>
                <w:sz w:val="16"/>
                <w:szCs w:val="16"/>
              </w:rPr>
              <w:t>-</w:t>
            </w:r>
          </w:p>
        </w:tc>
        <w:tc>
          <w:tcPr>
            <w:tcW w:w="773" w:type="dxa"/>
            <w:vAlign w:val="bottom"/>
          </w:tcPr>
          <w:p w14:paraId="7FA4307D" w14:textId="559C9ED0"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471008" w:rsidRPr="00A46D73" w14:paraId="2D70BBCD" w14:textId="77777777" w:rsidTr="007E7708">
        <w:tc>
          <w:tcPr>
            <w:tcW w:w="2551" w:type="dxa"/>
            <w:vAlign w:val="center"/>
          </w:tcPr>
          <w:p w14:paraId="677F9D8B" w14:textId="77777777" w:rsidR="00471008" w:rsidRPr="009500D6"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9500D6">
              <w:rPr>
                <w:rFonts w:ascii="Browallia New" w:hAnsi="Browallia New" w:cs="Browallia New"/>
                <w:sz w:val="16"/>
                <w:szCs w:val="16"/>
                <w:cs/>
              </w:rPr>
              <w:t>บริษัท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ไมด้า</w:t>
            </w:r>
            <w:r w:rsidRPr="009500D6">
              <w:rPr>
                <w:rFonts w:ascii="Browallia New" w:hAnsi="Browallia New" w:cs="Browallia New"/>
                <w:sz w:val="16"/>
                <w:szCs w:val="16"/>
              </w:rPr>
              <w:t xml:space="preserve"> </w:t>
            </w:r>
            <w:r w:rsidRPr="009500D6">
              <w:rPr>
                <w:rFonts w:ascii="Browallia New" w:hAnsi="Browallia New" w:cs="Browallia New"/>
                <w:sz w:val="16"/>
                <w:szCs w:val="16"/>
                <w:cs/>
              </w:rPr>
              <w:t>พร็อพเพอร์ตี้</w:t>
            </w:r>
            <w:r w:rsidRPr="009500D6">
              <w:rPr>
                <w:rFonts w:ascii="Browallia New" w:hAnsi="Browallia New" w:cs="Browallia New"/>
                <w:sz w:val="16"/>
                <w:szCs w:val="16"/>
              </w:rPr>
              <w:t xml:space="preserve"> </w:t>
            </w:r>
            <w:r w:rsidRPr="009500D6">
              <w:rPr>
                <w:rFonts w:ascii="Browallia New" w:hAnsi="Browallia New" w:cs="Browallia New"/>
                <w:sz w:val="16"/>
                <w:szCs w:val="16"/>
                <w:cs/>
              </w:rPr>
              <w:t>จำกัด</w:t>
            </w:r>
          </w:p>
        </w:tc>
        <w:tc>
          <w:tcPr>
            <w:tcW w:w="709" w:type="dxa"/>
            <w:gridSpan w:val="2"/>
            <w:vAlign w:val="bottom"/>
          </w:tcPr>
          <w:p w14:paraId="25CBCBF1" w14:textId="0C095308"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1,000,000</w:t>
            </w:r>
          </w:p>
        </w:tc>
        <w:tc>
          <w:tcPr>
            <w:tcW w:w="709" w:type="dxa"/>
            <w:gridSpan w:val="3"/>
            <w:vAlign w:val="bottom"/>
          </w:tcPr>
          <w:p w14:paraId="165BAC5A" w14:textId="7B1BDD2A"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1,000,000</w:t>
            </w:r>
          </w:p>
        </w:tc>
        <w:tc>
          <w:tcPr>
            <w:tcW w:w="709" w:type="dxa"/>
            <w:gridSpan w:val="2"/>
            <w:vAlign w:val="bottom"/>
          </w:tcPr>
          <w:p w14:paraId="55EFBD54" w14:textId="44942BA2"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99.99</w:t>
            </w:r>
          </w:p>
        </w:tc>
        <w:tc>
          <w:tcPr>
            <w:tcW w:w="708" w:type="dxa"/>
            <w:vAlign w:val="bottom"/>
          </w:tcPr>
          <w:p w14:paraId="693F280A" w14:textId="2579C545"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36EFF062" w14:textId="0F4B2B6D"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2DE5B6E5" w14:textId="77777777"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60A63A1E" w14:textId="054187AE"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1,013,733</w:t>
            </w:r>
          </w:p>
        </w:tc>
        <w:tc>
          <w:tcPr>
            <w:tcW w:w="708" w:type="dxa"/>
            <w:gridSpan w:val="2"/>
            <w:vAlign w:val="bottom"/>
          </w:tcPr>
          <w:p w14:paraId="64108350" w14:textId="60A15CF4"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1,013,733</w:t>
            </w:r>
          </w:p>
        </w:tc>
        <w:tc>
          <w:tcPr>
            <w:tcW w:w="709" w:type="dxa"/>
          </w:tcPr>
          <w:p w14:paraId="688A7BE9" w14:textId="60F4A7D3" w:rsidR="00471008" w:rsidRPr="009500D6" w:rsidRDefault="00471008" w:rsidP="00471008">
            <w:pPr>
              <w:spacing w:line="240" w:lineRule="auto"/>
              <w:jc w:val="right"/>
              <w:rPr>
                <w:rFonts w:ascii="Browallia New" w:hAnsi="Browallia New" w:cs="Browallia New"/>
                <w:sz w:val="16"/>
                <w:szCs w:val="16"/>
              </w:rPr>
            </w:pPr>
            <w:r w:rsidRPr="00344A81">
              <w:rPr>
                <w:rFonts w:ascii="Browallia New" w:hAnsi="Browallia New" w:cs="Browallia New"/>
                <w:sz w:val="16"/>
                <w:szCs w:val="16"/>
              </w:rPr>
              <w:t>-</w:t>
            </w:r>
          </w:p>
        </w:tc>
        <w:tc>
          <w:tcPr>
            <w:tcW w:w="773" w:type="dxa"/>
            <w:vAlign w:val="bottom"/>
          </w:tcPr>
          <w:p w14:paraId="23C09068" w14:textId="74857510"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471008" w:rsidRPr="00A46D73" w14:paraId="0D26ACCE" w14:textId="77777777" w:rsidTr="007E7708">
        <w:tc>
          <w:tcPr>
            <w:tcW w:w="2551" w:type="dxa"/>
            <w:vAlign w:val="center"/>
          </w:tcPr>
          <w:p w14:paraId="58E16F07" w14:textId="77777777" w:rsidR="00471008" w:rsidRPr="009500D6"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9500D6">
              <w:rPr>
                <w:rFonts w:ascii="Browallia New" w:hAnsi="Browallia New" w:cs="Browallia New"/>
                <w:sz w:val="16"/>
                <w:szCs w:val="16"/>
                <w:cs/>
              </w:rPr>
              <w:t>บริษัท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ท็อป</w:t>
            </w:r>
            <w:r w:rsidRPr="009500D6">
              <w:rPr>
                <w:rFonts w:ascii="Browallia New" w:hAnsi="Browallia New" w:cs="Browallia New"/>
                <w:sz w:val="16"/>
                <w:szCs w:val="16"/>
              </w:rPr>
              <w:t xml:space="preserve"> </w:t>
            </w:r>
            <w:r w:rsidRPr="009500D6">
              <w:rPr>
                <w:rFonts w:ascii="Browallia New" w:hAnsi="Browallia New" w:cs="Browallia New"/>
                <w:sz w:val="16"/>
                <w:szCs w:val="16"/>
                <w:cs/>
              </w:rPr>
              <w:t>เอลลิเม็นทส</w:t>
            </w:r>
            <w:r w:rsidRPr="009500D6">
              <w:rPr>
                <w:rFonts w:ascii="Browallia New" w:hAnsi="Browallia New" w:cs="Browallia New"/>
                <w:sz w:val="16"/>
                <w:szCs w:val="16"/>
              </w:rPr>
              <w:t xml:space="preserve"> </w:t>
            </w:r>
            <w:r w:rsidRPr="009500D6">
              <w:rPr>
                <w:rFonts w:ascii="Browallia New" w:hAnsi="Browallia New" w:cs="Browallia New"/>
                <w:sz w:val="16"/>
                <w:szCs w:val="16"/>
                <w:cs/>
              </w:rPr>
              <w:t>จำกัด</w:t>
            </w:r>
          </w:p>
        </w:tc>
        <w:tc>
          <w:tcPr>
            <w:tcW w:w="709" w:type="dxa"/>
            <w:gridSpan w:val="2"/>
            <w:vAlign w:val="bottom"/>
          </w:tcPr>
          <w:p w14:paraId="5B6D4B4A" w14:textId="5CC3116D"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150,000</w:t>
            </w:r>
          </w:p>
        </w:tc>
        <w:tc>
          <w:tcPr>
            <w:tcW w:w="709" w:type="dxa"/>
            <w:gridSpan w:val="3"/>
            <w:vAlign w:val="bottom"/>
          </w:tcPr>
          <w:p w14:paraId="0AEE375E" w14:textId="77007B22"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150,000</w:t>
            </w:r>
          </w:p>
        </w:tc>
        <w:tc>
          <w:tcPr>
            <w:tcW w:w="709" w:type="dxa"/>
            <w:gridSpan w:val="2"/>
            <w:vAlign w:val="bottom"/>
          </w:tcPr>
          <w:p w14:paraId="6FCED0AF" w14:textId="035ABC07"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99.99</w:t>
            </w:r>
          </w:p>
        </w:tc>
        <w:tc>
          <w:tcPr>
            <w:tcW w:w="708" w:type="dxa"/>
            <w:vAlign w:val="bottom"/>
          </w:tcPr>
          <w:p w14:paraId="6C28CAF9" w14:textId="4B91B518"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73FFA6F8" w14:textId="51CD9B7C"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31B56351" w14:textId="77777777"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16AFF192" w14:textId="3DFECF84"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149,988</w:t>
            </w:r>
          </w:p>
        </w:tc>
        <w:tc>
          <w:tcPr>
            <w:tcW w:w="708" w:type="dxa"/>
            <w:gridSpan w:val="2"/>
            <w:vAlign w:val="bottom"/>
          </w:tcPr>
          <w:p w14:paraId="76D32B07" w14:textId="2977D848"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149,988</w:t>
            </w:r>
          </w:p>
        </w:tc>
        <w:tc>
          <w:tcPr>
            <w:tcW w:w="709" w:type="dxa"/>
          </w:tcPr>
          <w:p w14:paraId="1E26A634" w14:textId="24D7333A" w:rsidR="00471008" w:rsidRPr="009500D6" w:rsidRDefault="00471008" w:rsidP="00471008">
            <w:pPr>
              <w:spacing w:line="240" w:lineRule="auto"/>
              <w:jc w:val="right"/>
              <w:rPr>
                <w:rFonts w:ascii="Browallia New" w:hAnsi="Browallia New" w:cs="Browallia New"/>
                <w:sz w:val="16"/>
                <w:szCs w:val="16"/>
              </w:rPr>
            </w:pPr>
            <w:r w:rsidRPr="00344A81">
              <w:rPr>
                <w:rFonts w:ascii="Browallia New" w:hAnsi="Browallia New" w:cs="Browallia New"/>
                <w:sz w:val="16"/>
                <w:szCs w:val="16"/>
              </w:rPr>
              <w:t>-</w:t>
            </w:r>
          </w:p>
        </w:tc>
        <w:tc>
          <w:tcPr>
            <w:tcW w:w="773" w:type="dxa"/>
            <w:vAlign w:val="bottom"/>
          </w:tcPr>
          <w:p w14:paraId="4BC2D9B4" w14:textId="3EE8EF68"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471008" w:rsidRPr="00A46D73" w14:paraId="458F9630" w14:textId="77777777" w:rsidTr="007E7708">
        <w:tc>
          <w:tcPr>
            <w:tcW w:w="2551" w:type="dxa"/>
            <w:vAlign w:val="center"/>
          </w:tcPr>
          <w:p w14:paraId="1FC00938" w14:textId="77777777" w:rsidR="00471008" w:rsidRPr="009500D6"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9500D6">
              <w:rPr>
                <w:rFonts w:ascii="Browallia New" w:hAnsi="Browallia New" w:cs="Browallia New"/>
                <w:sz w:val="16"/>
                <w:szCs w:val="16"/>
                <w:cs/>
              </w:rPr>
              <w:t>บริษัท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ไมด้า</w:t>
            </w:r>
            <w:r w:rsidRPr="009500D6">
              <w:rPr>
                <w:rFonts w:ascii="Browallia New" w:hAnsi="Browallia New" w:cs="Browallia New"/>
                <w:sz w:val="16"/>
                <w:szCs w:val="16"/>
              </w:rPr>
              <w:t xml:space="preserve"> </w:t>
            </w:r>
            <w:r w:rsidRPr="009500D6">
              <w:rPr>
                <w:rFonts w:ascii="Browallia New" w:hAnsi="Browallia New" w:cs="Browallia New"/>
                <w:sz w:val="16"/>
                <w:szCs w:val="16"/>
                <w:cs/>
              </w:rPr>
              <w:t>แอด</w:t>
            </w:r>
            <w:r w:rsidRPr="009500D6">
              <w:rPr>
                <w:rFonts w:ascii="Browallia New" w:hAnsi="Browallia New" w:cs="Browallia New"/>
                <w:sz w:val="16"/>
                <w:szCs w:val="16"/>
              </w:rPr>
              <w:t xml:space="preserve"> </w:t>
            </w:r>
            <w:r w:rsidRPr="009500D6">
              <w:rPr>
                <w:rFonts w:ascii="Browallia New" w:hAnsi="Browallia New" w:cs="Browallia New"/>
                <w:sz w:val="16"/>
                <w:szCs w:val="16"/>
                <w:cs/>
              </w:rPr>
              <w:t>จำกัด</w:t>
            </w:r>
          </w:p>
        </w:tc>
        <w:tc>
          <w:tcPr>
            <w:tcW w:w="709" w:type="dxa"/>
            <w:gridSpan w:val="2"/>
            <w:vAlign w:val="bottom"/>
          </w:tcPr>
          <w:p w14:paraId="252E6D88" w14:textId="4280734A"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175,000</w:t>
            </w:r>
          </w:p>
        </w:tc>
        <w:tc>
          <w:tcPr>
            <w:tcW w:w="709" w:type="dxa"/>
            <w:gridSpan w:val="3"/>
            <w:vAlign w:val="bottom"/>
          </w:tcPr>
          <w:p w14:paraId="012CB920" w14:textId="6880B053"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175,000</w:t>
            </w:r>
          </w:p>
        </w:tc>
        <w:tc>
          <w:tcPr>
            <w:tcW w:w="709" w:type="dxa"/>
            <w:gridSpan w:val="2"/>
            <w:vAlign w:val="bottom"/>
          </w:tcPr>
          <w:p w14:paraId="2BC6B560" w14:textId="4AEBF850"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99.99</w:t>
            </w:r>
          </w:p>
        </w:tc>
        <w:tc>
          <w:tcPr>
            <w:tcW w:w="708" w:type="dxa"/>
            <w:vAlign w:val="bottom"/>
          </w:tcPr>
          <w:p w14:paraId="0128F8ED" w14:textId="2FDD2912"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1BE23AEF" w14:textId="57D2C84D"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50FB9FB4" w14:textId="77777777"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602AA4EA" w14:textId="736BC25B"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175,000</w:t>
            </w:r>
          </w:p>
        </w:tc>
        <w:tc>
          <w:tcPr>
            <w:tcW w:w="708" w:type="dxa"/>
            <w:gridSpan w:val="2"/>
            <w:vAlign w:val="bottom"/>
          </w:tcPr>
          <w:p w14:paraId="5F058DC2" w14:textId="75B0FB40"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175,000</w:t>
            </w:r>
          </w:p>
        </w:tc>
        <w:tc>
          <w:tcPr>
            <w:tcW w:w="709" w:type="dxa"/>
          </w:tcPr>
          <w:p w14:paraId="731C22C4" w14:textId="6ED50F49" w:rsidR="00471008" w:rsidRPr="009500D6" w:rsidRDefault="00471008" w:rsidP="00471008">
            <w:pPr>
              <w:spacing w:line="240" w:lineRule="auto"/>
              <w:jc w:val="right"/>
              <w:rPr>
                <w:rFonts w:ascii="Browallia New" w:hAnsi="Browallia New" w:cs="Browallia New"/>
                <w:sz w:val="16"/>
                <w:szCs w:val="16"/>
              </w:rPr>
            </w:pPr>
            <w:r w:rsidRPr="00344A81">
              <w:rPr>
                <w:rFonts w:ascii="Browallia New" w:hAnsi="Browallia New" w:cs="Browallia New"/>
                <w:sz w:val="16"/>
                <w:szCs w:val="16"/>
              </w:rPr>
              <w:t>-</w:t>
            </w:r>
          </w:p>
        </w:tc>
        <w:tc>
          <w:tcPr>
            <w:tcW w:w="773" w:type="dxa"/>
            <w:vAlign w:val="bottom"/>
          </w:tcPr>
          <w:p w14:paraId="196EAA7F" w14:textId="093547B8"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471008" w:rsidRPr="00A46D73" w14:paraId="1D52F626" w14:textId="77777777" w:rsidTr="007E7708">
        <w:tc>
          <w:tcPr>
            <w:tcW w:w="2551" w:type="dxa"/>
            <w:vAlign w:val="center"/>
          </w:tcPr>
          <w:p w14:paraId="3081974A" w14:textId="77777777" w:rsidR="00471008" w:rsidRPr="009500D6"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9500D6">
              <w:rPr>
                <w:rFonts w:ascii="Browallia New" w:hAnsi="Browallia New" w:cs="Browallia New"/>
                <w:sz w:val="16"/>
                <w:szCs w:val="16"/>
                <w:cs/>
              </w:rPr>
              <w:t>บริษัท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ไมด้า</w:t>
            </w:r>
            <w:r w:rsidRPr="009500D6">
              <w:rPr>
                <w:rFonts w:ascii="Browallia New" w:hAnsi="Browallia New" w:cs="Browallia New"/>
                <w:sz w:val="16"/>
                <w:szCs w:val="16"/>
              </w:rPr>
              <w:t xml:space="preserve"> </w:t>
            </w:r>
            <w:r w:rsidRPr="009500D6">
              <w:rPr>
                <w:rFonts w:ascii="Browallia New" w:hAnsi="Browallia New" w:cs="Browallia New"/>
                <w:sz w:val="16"/>
                <w:szCs w:val="16"/>
                <w:cs/>
              </w:rPr>
              <w:t>โฮเทล</w:t>
            </w:r>
            <w:r w:rsidRPr="009500D6">
              <w:rPr>
                <w:rFonts w:ascii="Browallia New" w:hAnsi="Browallia New" w:cs="Browallia New"/>
                <w:sz w:val="16"/>
                <w:szCs w:val="16"/>
              </w:rPr>
              <w:t xml:space="preserve"> </w:t>
            </w:r>
            <w:r w:rsidRPr="009500D6">
              <w:rPr>
                <w:rFonts w:ascii="Browallia New" w:hAnsi="Browallia New" w:cs="Browallia New"/>
                <w:sz w:val="16"/>
                <w:szCs w:val="16"/>
                <w:cs/>
              </w:rPr>
              <w:t>แอนด์</w:t>
            </w:r>
            <w:r w:rsidRPr="009500D6">
              <w:rPr>
                <w:rFonts w:ascii="Browallia New" w:hAnsi="Browallia New" w:cs="Browallia New"/>
                <w:sz w:val="16"/>
                <w:szCs w:val="16"/>
              </w:rPr>
              <w:t xml:space="preserve"> </w:t>
            </w:r>
            <w:r w:rsidRPr="009500D6">
              <w:rPr>
                <w:rFonts w:ascii="Browallia New" w:hAnsi="Browallia New" w:cs="Browallia New"/>
                <w:sz w:val="16"/>
                <w:szCs w:val="16"/>
                <w:cs/>
              </w:rPr>
              <w:t>รีสอร์ท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จำกัด</w:t>
            </w:r>
          </w:p>
        </w:tc>
        <w:tc>
          <w:tcPr>
            <w:tcW w:w="709" w:type="dxa"/>
            <w:gridSpan w:val="2"/>
            <w:vAlign w:val="bottom"/>
          </w:tcPr>
          <w:p w14:paraId="7695C247" w14:textId="54D3BEEA"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211,200</w:t>
            </w:r>
          </w:p>
        </w:tc>
        <w:tc>
          <w:tcPr>
            <w:tcW w:w="709" w:type="dxa"/>
            <w:gridSpan w:val="3"/>
            <w:vAlign w:val="bottom"/>
          </w:tcPr>
          <w:p w14:paraId="6A4B1A2C" w14:textId="2BF94C6D"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211,200</w:t>
            </w:r>
          </w:p>
        </w:tc>
        <w:tc>
          <w:tcPr>
            <w:tcW w:w="709" w:type="dxa"/>
            <w:gridSpan w:val="2"/>
            <w:vAlign w:val="bottom"/>
          </w:tcPr>
          <w:p w14:paraId="5E37F7E7" w14:textId="59A1EF80"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99.99</w:t>
            </w:r>
          </w:p>
        </w:tc>
        <w:tc>
          <w:tcPr>
            <w:tcW w:w="708" w:type="dxa"/>
            <w:vAlign w:val="bottom"/>
          </w:tcPr>
          <w:p w14:paraId="242E44AB" w14:textId="527D58BA"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1E0D0F3E" w14:textId="4C5B0D29"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760E7D0F" w14:textId="77777777"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24E0A9DA" w14:textId="080C213C"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208,099</w:t>
            </w:r>
          </w:p>
        </w:tc>
        <w:tc>
          <w:tcPr>
            <w:tcW w:w="708" w:type="dxa"/>
            <w:gridSpan w:val="2"/>
            <w:vAlign w:val="bottom"/>
          </w:tcPr>
          <w:p w14:paraId="59E0DE58" w14:textId="21A3AFD3" w:rsidR="00471008" w:rsidRPr="009500D6" w:rsidRDefault="00471008" w:rsidP="00471008">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208,099</w:t>
            </w:r>
          </w:p>
        </w:tc>
        <w:tc>
          <w:tcPr>
            <w:tcW w:w="709" w:type="dxa"/>
          </w:tcPr>
          <w:p w14:paraId="22BEC11E" w14:textId="7EB84DD7"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344A81">
              <w:rPr>
                <w:rFonts w:ascii="Browallia New" w:hAnsi="Browallia New" w:cs="Browallia New"/>
                <w:sz w:val="16"/>
                <w:szCs w:val="16"/>
              </w:rPr>
              <w:t>-</w:t>
            </w:r>
          </w:p>
        </w:tc>
        <w:tc>
          <w:tcPr>
            <w:tcW w:w="773" w:type="dxa"/>
            <w:vAlign w:val="bottom"/>
          </w:tcPr>
          <w:p w14:paraId="0B036C00" w14:textId="5C0D16A3"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10,080</w:t>
            </w:r>
          </w:p>
        </w:tc>
      </w:tr>
      <w:tr w:rsidR="00471008" w:rsidRPr="00A46D73" w14:paraId="0854D7DE" w14:textId="77777777" w:rsidTr="007E7708">
        <w:tc>
          <w:tcPr>
            <w:tcW w:w="2551" w:type="dxa"/>
          </w:tcPr>
          <w:p w14:paraId="12B9C17C" w14:textId="77777777" w:rsidR="00471008" w:rsidRPr="009500D6"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500D6">
              <w:rPr>
                <w:rFonts w:ascii="Browallia New" w:hAnsi="Browallia New" w:cs="Browallia New"/>
                <w:sz w:val="16"/>
                <w:szCs w:val="16"/>
                <w:cs/>
              </w:rPr>
              <w:t>บริษัท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เดอะ</w:t>
            </w:r>
            <w:r w:rsidRPr="009500D6">
              <w:rPr>
                <w:rFonts w:ascii="Browallia New" w:hAnsi="Browallia New" w:cs="Browallia New"/>
                <w:sz w:val="16"/>
                <w:szCs w:val="16"/>
              </w:rPr>
              <w:t xml:space="preserve"> </w:t>
            </w:r>
            <w:r w:rsidRPr="009500D6">
              <w:rPr>
                <w:rFonts w:ascii="Browallia New" w:hAnsi="Browallia New" w:cs="Browallia New"/>
                <w:sz w:val="16"/>
                <w:szCs w:val="16"/>
                <w:cs/>
              </w:rPr>
              <w:t>รีทรีท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หัวหิน</w:t>
            </w:r>
            <w:r w:rsidRPr="009500D6">
              <w:rPr>
                <w:rFonts w:ascii="Browallia New" w:hAnsi="Browallia New" w:cs="Browallia New"/>
                <w:sz w:val="16"/>
                <w:szCs w:val="16"/>
              </w:rPr>
              <w:t xml:space="preserve"> </w:t>
            </w:r>
            <w:r w:rsidRPr="009500D6">
              <w:rPr>
                <w:rFonts w:ascii="Browallia New" w:hAnsi="Browallia New" w:cs="Browallia New"/>
                <w:sz w:val="16"/>
                <w:szCs w:val="16"/>
                <w:cs/>
              </w:rPr>
              <w:t>จำกัด</w:t>
            </w:r>
          </w:p>
        </w:tc>
        <w:tc>
          <w:tcPr>
            <w:tcW w:w="709" w:type="dxa"/>
            <w:gridSpan w:val="2"/>
            <w:vAlign w:val="bottom"/>
          </w:tcPr>
          <w:p w14:paraId="7B4075EE" w14:textId="5A4FF976"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850,000</w:t>
            </w:r>
          </w:p>
        </w:tc>
        <w:tc>
          <w:tcPr>
            <w:tcW w:w="709" w:type="dxa"/>
            <w:gridSpan w:val="3"/>
            <w:vAlign w:val="bottom"/>
          </w:tcPr>
          <w:p w14:paraId="72F91B07" w14:textId="15F5B722"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850,000</w:t>
            </w:r>
          </w:p>
        </w:tc>
        <w:tc>
          <w:tcPr>
            <w:tcW w:w="709" w:type="dxa"/>
            <w:gridSpan w:val="2"/>
            <w:vAlign w:val="bottom"/>
          </w:tcPr>
          <w:p w14:paraId="598EC737" w14:textId="346DE48E"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99.99</w:t>
            </w:r>
          </w:p>
        </w:tc>
        <w:tc>
          <w:tcPr>
            <w:tcW w:w="708" w:type="dxa"/>
            <w:vAlign w:val="bottom"/>
          </w:tcPr>
          <w:p w14:paraId="557D6391" w14:textId="2DC1B276"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99.99</w:t>
            </w:r>
          </w:p>
        </w:tc>
        <w:tc>
          <w:tcPr>
            <w:tcW w:w="709" w:type="dxa"/>
          </w:tcPr>
          <w:p w14:paraId="4661A2AB" w14:textId="5C14B9E8"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2AAA50AA" w14:textId="77777777"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62E55BBA" w14:textId="5463BE28"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860,337</w:t>
            </w:r>
          </w:p>
        </w:tc>
        <w:tc>
          <w:tcPr>
            <w:tcW w:w="708" w:type="dxa"/>
            <w:gridSpan w:val="2"/>
            <w:vAlign w:val="bottom"/>
          </w:tcPr>
          <w:p w14:paraId="13FCE3D6" w14:textId="1F9D08F2"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860,337</w:t>
            </w:r>
          </w:p>
        </w:tc>
        <w:tc>
          <w:tcPr>
            <w:tcW w:w="709" w:type="dxa"/>
          </w:tcPr>
          <w:p w14:paraId="67BD467B" w14:textId="7F8F27B7" w:rsidR="00471008" w:rsidRPr="009500D6" w:rsidRDefault="00471008" w:rsidP="00471008">
            <w:pPr>
              <w:spacing w:line="240" w:lineRule="auto"/>
              <w:jc w:val="right"/>
              <w:rPr>
                <w:rFonts w:ascii="Browallia New" w:hAnsi="Browallia New" w:cs="Browallia New"/>
                <w:sz w:val="16"/>
                <w:szCs w:val="16"/>
              </w:rPr>
            </w:pPr>
            <w:r w:rsidRPr="00344A81">
              <w:rPr>
                <w:rFonts w:ascii="Browallia New" w:hAnsi="Browallia New" w:cs="Browallia New"/>
                <w:sz w:val="16"/>
                <w:szCs w:val="16"/>
              </w:rPr>
              <w:t>-</w:t>
            </w:r>
          </w:p>
        </w:tc>
        <w:tc>
          <w:tcPr>
            <w:tcW w:w="773" w:type="dxa"/>
            <w:vAlign w:val="bottom"/>
          </w:tcPr>
          <w:p w14:paraId="6345D04C" w14:textId="7D2A5F46"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2C61E3" w:rsidRPr="00A46D73" w14:paraId="60F186C5" w14:textId="77777777" w:rsidTr="007E7708">
        <w:tc>
          <w:tcPr>
            <w:tcW w:w="2551" w:type="dxa"/>
          </w:tcPr>
          <w:p w14:paraId="39EA1479" w14:textId="77777777" w:rsidR="002C61E3" w:rsidRPr="009500D6" w:rsidRDefault="002C61E3" w:rsidP="002C61E3">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500D6">
              <w:rPr>
                <w:rFonts w:ascii="Browallia New" w:hAnsi="Browallia New" w:cs="Browallia New"/>
                <w:sz w:val="16"/>
                <w:szCs w:val="16"/>
                <w:cs/>
              </w:rPr>
              <w:t>บริษัท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ไมด้า</w:t>
            </w:r>
            <w:r w:rsidRPr="009500D6">
              <w:rPr>
                <w:rFonts w:ascii="Browallia New" w:hAnsi="Browallia New" w:cs="Browallia New"/>
                <w:sz w:val="16"/>
                <w:szCs w:val="16"/>
              </w:rPr>
              <w:t xml:space="preserve"> </w:t>
            </w:r>
            <w:r w:rsidRPr="009500D6">
              <w:rPr>
                <w:rFonts w:ascii="Browallia New" w:hAnsi="Browallia New" w:cs="Browallia New"/>
                <w:sz w:val="16"/>
                <w:szCs w:val="16"/>
                <w:cs/>
              </w:rPr>
              <w:t>(ลาว)</w:t>
            </w:r>
            <w:r w:rsidRPr="009500D6">
              <w:rPr>
                <w:rFonts w:ascii="Browallia New" w:hAnsi="Browallia New" w:cs="Browallia New"/>
                <w:sz w:val="16"/>
                <w:szCs w:val="16"/>
              </w:rPr>
              <w:t xml:space="preserve"> </w:t>
            </w:r>
            <w:r w:rsidRPr="009500D6">
              <w:rPr>
                <w:rFonts w:ascii="Browallia New" w:hAnsi="Browallia New" w:cs="Browallia New"/>
                <w:sz w:val="16"/>
                <w:szCs w:val="16"/>
                <w:cs/>
              </w:rPr>
              <w:t>เช่าสินเชื่อ</w:t>
            </w:r>
            <w:r w:rsidRPr="009500D6">
              <w:rPr>
                <w:rFonts w:ascii="Browallia New" w:hAnsi="Browallia New" w:cs="Browallia New"/>
                <w:sz w:val="16"/>
                <w:szCs w:val="16"/>
              </w:rPr>
              <w:t xml:space="preserve"> </w:t>
            </w:r>
            <w:r w:rsidRPr="009500D6">
              <w:rPr>
                <w:rFonts w:ascii="Browallia New" w:hAnsi="Browallia New" w:cs="Browallia New"/>
                <w:sz w:val="16"/>
                <w:szCs w:val="16"/>
                <w:cs/>
              </w:rPr>
              <w:t>จำกัด</w:t>
            </w:r>
          </w:p>
        </w:tc>
        <w:tc>
          <w:tcPr>
            <w:tcW w:w="709" w:type="dxa"/>
            <w:gridSpan w:val="2"/>
            <w:vAlign w:val="bottom"/>
          </w:tcPr>
          <w:p w14:paraId="642041F8" w14:textId="492217A2" w:rsidR="002C61E3" w:rsidRPr="009500D6" w:rsidRDefault="002C61E3" w:rsidP="002C61E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53,678</w:t>
            </w:r>
          </w:p>
        </w:tc>
        <w:tc>
          <w:tcPr>
            <w:tcW w:w="709" w:type="dxa"/>
            <w:gridSpan w:val="3"/>
            <w:vAlign w:val="bottom"/>
          </w:tcPr>
          <w:p w14:paraId="448FA308" w14:textId="0E7F5C69" w:rsidR="002C61E3" w:rsidRPr="009500D6" w:rsidRDefault="002C61E3" w:rsidP="002C61E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53,678</w:t>
            </w:r>
          </w:p>
        </w:tc>
        <w:tc>
          <w:tcPr>
            <w:tcW w:w="709" w:type="dxa"/>
            <w:gridSpan w:val="2"/>
            <w:vAlign w:val="bottom"/>
          </w:tcPr>
          <w:p w14:paraId="556E3EE0" w14:textId="76E5FA5E" w:rsidR="002C61E3" w:rsidRPr="009500D6" w:rsidRDefault="002C61E3" w:rsidP="002C61E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60.00</w:t>
            </w:r>
          </w:p>
        </w:tc>
        <w:tc>
          <w:tcPr>
            <w:tcW w:w="708" w:type="dxa"/>
            <w:vAlign w:val="bottom"/>
          </w:tcPr>
          <w:p w14:paraId="016EF078" w14:textId="7AE81901" w:rsidR="002C61E3" w:rsidRPr="009500D6" w:rsidRDefault="002C61E3" w:rsidP="002C61E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60.00</w:t>
            </w:r>
          </w:p>
        </w:tc>
        <w:tc>
          <w:tcPr>
            <w:tcW w:w="709" w:type="dxa"/>
          </w:tcPr>
          <w:p w14:paraId="180BDDF3" w14:textId="222CD538" w:rsidR="002C61E3" w:rsidRPr="009500D6" w:rsidRDefault="002C61E3" w:rsidP="002C61E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1A4E6928" w14:textId="77777777" w:rsidR="002C61E3" w:rsidRPr="009500D6" w:rsidRDefault="002C61E3" w:rsidP="002C61E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4D24D326" w14:textId="1182E9B0" w:rsidR="002C61E3" w:rsidRPr="009500D6" w:rsidRDefault="002C61E3" w:rsidP="002C61E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32,207</w:t>
            </w:r>
          </w:p>
        </w:tc>
        <w:tc>
          <w:tcPr>
            <w:tcW w:w="708" w:type="dxa"/>
            <w:gridSpan w:val="2"/>
            <w:vAlign w:val="bottom"/>
          </w:tcPr>
          <w:p w14:paraId="18C53010" w14:textId="666CF6D7" w:rsidR="002C61E3" w:rsidRPr="009500D6" w:rsidRDefault="002C61E3" w:rsidP="002C61E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32,207</w:t>
            </w:r>
          </w:p>
        </w:tc>
        <w:tc>
          <w:tcPr>
            <w:tcW w:w="709" w:type="dxa"/>
            <w:vAlign w:val="bottom"/>
          </w:tcPr>
          <w:p w14:paraId="5FD18A1C" w14:textId="19C45024" w:rsidR="002C61E3" w:rsidRPr="001D5AFC" w:rsidRDefault="009C5EF8" w:rsidP="002C61E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10</w:t>
            </w:r>
            <w:r w:rsidR="00435475" w:rsidRPr="001D5AFC">
              <w:rPr>
                <w:rFonts w:ascii="Browallia New" w:hAnsi="Browallia New" w:cs="Browallia New"/>
                <w:sz w:val="16"/>
                <w:szCs w:val="16"/>
              </w:rPr>
              <w:t>,</w:t>
            </w:r>
            <w:r w:rsidR="00471008" w:rsidRPr="001D5AFC">
              <w:rPr>
                <w:rFonts w:ascii="Browallia New" w:hAnsi="Browallia New" w:cs="Browallia New"/>
                <w:sz w:val="16"/>
                <w:szCs w:val="16"/>
              </w:rPr>
              <w:t>800</w:t>
            </w:r>
          </w:p>
        </w:tc>
        <w:tc>
          <w:tcPr>
            <w:tcW w:w="773" w:type="dxa"/>
            <w:vAlign w:val="bottom"/>
          </w:tcPr>
          <w:p w14:paraId="04AC4C23" w14:textId="5D960E7E" w:rsidR="002C61E3" w:rsidRPr="009500D6" w:rsidRDefault="002C61E3" w:rsidP="002C61E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37,200</w:t>
            </w:r>
          </w:p>
        </w:tc>
      </w:tr>
      <w:tr w:rsidR="00471008" w:rsidRPr="00A46D73" w14:paraId="1406DA19" w14:textId="77777777" w:rsidTr="007E7708">
        <w:tc>
          <w:tcPr>
            <w:tcW w:w="2551" w:type="dxa"/>
          </w:tcPr>
          <w:p w14:paraId="2CCC2C47" w14:textId="77777777" w:rsidR="00471008" w:rsidRPr="009500D6"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500D6">
              <w:rPr>
                <w:rFonts w:ascii="Browallia New" w:hAnsi="Browallia New" w:cs="Browallia New"/>
                <w:sz w:val="16"/>
                <w:szCs w:val="16"/>
                <w:cs/>
              </w:rPr>
              <w:t>บริษัท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ไมด้า</w:t>
            </w:r>
            <w:r w:rsidRPr="009500D6">
              <w:rPr>
                <w:rFonts w:ascii="Browallia New" w:hAnsi="Browallia New" w:cs="Browallia New"/>
                <w:sz w:val="16"/>
                <w:szCs w:val="16"/>
              </w:rPr>
              <w:t xml:space="preserve"> </w:t>
            </w:r>
            <w:r w:rsidRPr="009500D6">
              <w:rPr>
                <w:rFonts w:ascii="Browallia New" w:hAnsi="Browallia New" w:cs="Browallia New"/>
                <w:sz w:val="16"/>
                <w:szCs w:val="16"/>
                <w:cs/>
              </w:rPr>
              <w:t>ดิเวลลอปเม้นท์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จำกัด</w:t>
            </w:r>
          </w:p>
        </w:tc>
        <w:tc>
          <w:tcPr>
            <w:tcW w:w="709" w:type="dxa"/>
            <w:gridSpan w:val="2"/>
            <w:vAlign w:val="bottom"/>
          </w:tcPr>
          <w:p w14:paraId="2FCB6B2C" w14:textId="3BF16DAE"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210,000</w:t>
            </w:r>
          </w:p>
        </w:tc>
        <w:tc>
          <w:tcPr>
            <w:tcW w:w="709" w:type="dxa"/>
            <w:gridSpan w:val="3"/>
            <w:vAlign w:val="bottom"/>
          </w:tcPr>
          <w:p w14:paraId="29DB467C" w14:textId="4708DF71"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210,000</w:t>
            </w:r>
          </w:p>
        </w:tc>
        <w:tc>
          <w:tcPr>
            <w:tcW w:w="709" w:type="dxa"/>
            <w:gridSpan w:val="2"/>
            <w:vAlign w:val="bottom"/>
          </w:tcPr>
          <w:p w14:paraId="5C2BD22B" w14:textId="6FC2DFBB"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80.00</w:t>
            </w:r>
          </w:p>
        </w:tc>
        <w:tc>
          <w:tcPr>
            <w:tcW w:w="708" w:type="dxa"/>
            <w:vAlign w:val="bottom"/>
          </w:tcPr>
          <w:p w14:paraId="182AB4A2" w14:textId="351427C9"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80.00</w:t>
            </w:r>
          </w:p>
        </w:tc>
        <w:tc>
          <w:tcPr>
            <w:tcW w:w="709" w:type="dxa"/>
          </w:tcPr>
          <w:p w14:paraId="39606BBD" w14:textId="2CFC9A50"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4312170A" w14:textId="77777777"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280AAB42" w14:textId="664BC0A7"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168,000</w:t>
            </w:r>
          </w:p>
        </w:tc>
        <w:tc>
          <w:tcPr>
            <w:tcW w:w="708" w:type="dxa"/>
            <w:gridSpan w:val="2"/>
            <w:vAlign w:val="bottom"/>
          </w:tcPr>
          <w:p w14:paraId="3C58C789" w14:textId="7D468884"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168,000</w:t>
            </w:r>
          </w:p>
        </w:tc>
        <w:tc>
          <w:tcPr>
            <w:tcW w:w="709" w:type="dxa"/>
          </w:tcPr>
          <w:p w14:paraId="34EBB454" w14:textId="49B149DE" w:rsidR="00471008" w:rsidRPr="009500D6" w:rsidRDefault="00471008" w:rsidP="00471008">
            <w:pPr>
              <w:spacing w:line="240" w:lineRule="auto"/>
              <w:jc w:val="right"/>
              <w:rPr>
                <w:rFonts w:ascii="Browallia New" w:hAnsi="Browallia New" w:cs="Browallia New"/>
                <w:sz w:val="16"/>
                <w:szCs w:val="16"/>
              </w:rPr>
            </w:pPr>
            <w:r w:rsidRPr="006F0243">
              <w:rPr>
                <w:rFonts w:ascii="Browallia New" w:hAnsi="Browallia New" w:cs="Browallia New"/>
                <w:sz w:val="16"/>
                <w:szCs w:val="16"/>
              </w:rPr>
              <w:t>-</w:t>
            </w:r>
          </w:p>
        </w:tc>
        <w:tc>
          <w:tcPr>
            <w:tcW w:w="773" w:type="dxa"/>
            <w:vAlign w:val="bottom"/>
          </w:tcPr>
          <w:p w14:paraId="5171C106" w14:textId="60B6E099"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471008" w:rsidRPr="00A46D73" w14:paraId="7435630C" w14:textId="77777777" w:rsidTr="007E7708">
        <w:tc>
          <w:tcPr>
            <w:tcW w:w="2551" w:type="dxa"/>
          </w:tcPr>
          <w:p w14:paraId="65E9BF88" w14:textId="77777777" w:rsidR="00471008" w:rsidRPr="009500D6"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500D6">
              <w:rPr>
                <w:rFonts w:ascii="Browallia New" w:hAnsi="Browallia New" w:cs="Browallia New"/>
                <w:sz w:val="16"/>
                <w:szCs w:val="16"/>
                <w:cs/>
              </w:rPr>
              <w:t>บริษัท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แมกซ์</w:t>
            </w:r>
            <w:r w:rsidRPr="009500D6">
              <w:rPr>
                <w:rFonts w:ascii="Browallia New" w:hAnsi="Browallia New" w:cs="Browallia New"/>
                <w:sz w:val="16"/>
                <w:szCs w:val="16"/>
              </w:rPr>
              <w:t xml:space="preserve"> </w:t>
            </w:r>
            <w:r w:rsidRPr="009500D6">
              <w:rPr>
                <w:rFonts w:ascii="Browallia New" w:hAnsi="Browallia New" w:cs="Browallia New"/>
                <w:sz w:val="16"/>
                <w:szCs w:val="16"/>
                <w:cs/>
              </w:rPr>
              <w:t>โฮเทล</w:t>
            </w:r>
            <w:r w:rsidRPr="009500D6">
              <w:rPr>
                <w:rFonts w:ascii="Browallia New" w:hAnsi="Browallia New" w:cs="Browallia New"/>
                <w:sz w:val="16"/>
                <w:szCs w:val="16"/>
              </w:rPr>
              <w:t xml:space="preserve"> </w:t>
            </w:r>
            <w:r w:rsidRPr="009500D6">
              <w:rPr>
                <w:rFonts w:ascii="Browallia New" w:hAnsi="Browallia New" w:cs="Browallia New"/>
                <w:sz w:val="16"/>
                <w:szCs w:val="16"/>
                <w:cs/>
              </w:rPr>
              <w:t>จำกัด</w:t>
            </w:r>
          </w:p>
        </w:tc>
        <w:tc>
          <w:tcPr>
            <w:tcW w:w="709" w:type="dxa"/>
            <w:gridSpan w:val="2"/>
            <w:vAlign w:val="bottom"/>
          </w:tcPr>
          <w:p w14:paraId="5365A510" w14:textId="38097F28"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145,000</w:t>
            </w:r>
          </w:p>
        </w:tc>
        <w:tc>
          <w:tcPr>
            <w:tcW w:w="709" w:type="dxa"/>
            <w:gridSpan w:val="3"/>
            <w:vAlign w:val="bottom"/>
          </w:tcPr>
          <w:p w14:paraId="7D7A3CC9" w14:textId="3A70CDD7"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145,000</w:t>
            </w:r>
          </w:p>
        </w:tc>
        <w:tc>
          <w:tcPr>
            <w:tcW w:w="709" w:type="dxa"/>
            <w:gridSpan w:val="2"/>
            <w:vAlign w:val="bottom"/>
          </w:tcPr>
          <w:p w14:paraId="557AF363" w14:textId="220E053E"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99.99</w:t>
            </w:r>
          </w:p>
        </w:tc>
        <w:tc>
          <w:tcPr>
            <w:tcW w:w="708" w:type="dxa"/>
            <w:vAlign w:val="bottom"/>
          </w:tcPr>
          <w:p w14:paraId="68D80D48" w14:textId="61471D90"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438267B6" w14:textId="71B8C826"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7CD181D0" w14:textId="77777777"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0C6DFA75" w14:textId="032ABDF5"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145,000</w:t>
            </w:r>
          </w:p>
        </w:tc>
        <w:tc>
          <w:tcPr>
            <w:tcW w:w="708" w:type="dxa"/>
            <w:gridSpan w:val="2"/>
            <w:vAlign w:val="bottom"/>
          </w:tcPr>
          <w:p w14:paraId="722E1193" w14:textId="15F03E2C"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lang w:val="en-GB"/>
              </w:rPr>
            </w:pPr>
            <w:r w:rsidRPr="009500D6">
              <w:rPr>
                <w:rFonts w:ascii="Browallia New" w:hAnsi="Browallia New" w:cs="Browallia New"/>
                <w:sz w:val="16"/>
                <w:szCs w:val="16"/>
              </w:rPr>
              <w:t>145,000</w:t>
            </w:r>
          </w:p>
        </w:tc>
        <w:tc>
          <w:tcPr>
            <w:tcW w:w="709" w:type="dxa"/>
          </w:tcPr>
          <w:p w14:paraId="6C6521A5" w14:textId="316BA6A3" w:rsidR="00471008" w:rsidRPr="009500D6" w:rsidRDefault="00471008" w:rsidP="00471008">
            <w:pPr>
              <w:spacing w:line="240" w:lineRule="auto"/>
              <w:jc w:val="right"/>
              <w:rPr>
                <w:rFonts w:ascii="Browallia New" w:hAnsi="Browallia New" w:cs="Browallia New"/>
                <w:sz w:val="16"/>
                <w:szCs w:val="16"/>
              </w:rPr>
            </w:pPr>
            <w:r w:rsidRPr="006F0243">
              <w:rPr>
                <w:rFonts w:ascii="Browallia New" w:hAnsi="Browallia New" w:cs="Browallia New"/>
                <w:sz w:val="16"/>
                <w:szCs w:val="16"/>
              </w:rPr>
              <w:t>-</w:t>
            </w:r>
          </w:p>
        </w:tc>
        <w:tc>
          <w:tcPr>
            <w:tcW w:w="773" w:type="dxa"/>
            <w:vAlign w:val="bottom"/>
          </w:tcPr>
          <w:p w14:paraId="7EC8B0D9" w14:textId="62D32BD7"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471008" w:rsidRPr="00A46D73" w14:paraId="591AE3E5" w14:textId="77777777">
        <w:tc>
          <w:tcPr>
            <w:tcW w:w="2551" w:type="dxa"/>
          </w:tcPr>
          <w:p w14:paraId="3F25CB0E" w14:textId="77777777" w:rsidR="00471008" w:rsidRPr="009500D6"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500D6">
              <w:rPr>
                <w:rFonts w:ascii="Browallia New" w:hAnsi="Browallia New" w:cs="Browallia New"/>
                <w:sz w:val="16"/>
                <w:szCs w:val="16"/>
                <w:cs/>
              </w:rPr>
              <w:t>บริษัท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ไมด้า</w:t>
            </w:r>
            <w:r w:rsidRPr="009500D6">
              <w:rPr>
                <w:rFonts w:ascii="Browallia New" w:hAnsi="Browallia New" w:cs="Browallia New"/>
                <w:sz w:val="16"/>
                <w:szCs w:val="16"/>
              </w:rPr>
              <w:t xml:space="preserve"> </w:t>
            </w:r>
            <w:r w:rsidRPr="009500D6">
              <w:rPr>
                <w:rFonts w:ascii="Browallia New" w:hAnsi="Browallia New" w:cs="Browallia New"/>
                <w:sz w:val="16"/>
                <w:szCs w:val="16"/>
                <w:cs/>
              </w:rPr>
              <w:t>เอเจนซี่</w:t>
            </w:r>
            <w:r w:rsidRPr="009500D6">
              <w:rPr>
                <w:rFonts w:ascii="Browallia New" w:hAnsi="Browallia New" w:cs="Browallia New"/>
                <w:sz w:val="16"/>
                <w:szCs w:val="16"/>
              </w:rPr>
              <w:t xml:space="preserve"> </w:t>
            </w:r>
            <w:r w:rsidRPr="009500D6">
              <w:rPr>
                <w:rFonts w:ascii="Browallia New" w:hAnsi="Browallia New" w:cs="Browallia New"/>
                <w:sz w:val="16"/>
                <w:szCs w:val="16"/>
                <w:cs/>
              </w:rPr>
              <w:t>แอนด์</w:t>
            </w:r>
            <w:r w:rsidRPr="009500D6">
              <w:rPr>
                <w:rFonts w:ascii="Browallia New" w:hAnsi="Browallia New" w:cs="Browallia New"/>
                <w:sz w:val="16"/>
                <w:szCs w:val="16"/>
              </w:rPr>
              <w:t xml:space="preserve"> </w:t>
            </w:r>
            <w:r w:rsidRPr="009500D6">
              <w:rPr>
                <w:rFonts w:ascii="Browallia New" w:hAnsi="Browallia New" w:cs="Browallia New"/>
                <w:sz w:val="16"/>
                <w:szCs w:val="16"/>
                <w:cs/>
              </w:rPr>
              <w:t>ดิเวลลอปเม้นท์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จำกัด</w:t>
            </w:r>
          </w:p>
        </w:tc>
        <w:tc>
          <w:tcPr>
            <w:tcW w:w="709" w:type="dxa"/>
            <w:gridSpan w:val="2"/>
            <w:vAlign w:val="bottom"/>
          </w:tcPr>
          <w:p w14:paraId="27EBB021" w14:textId="5F5FFE4A"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2,000</w:t>
            </w:r>
          </w:p>
        </w:tc>
        <w:tc>
          <w:tcPr>
            <w:tcW w:w="709" w:type="dxa"/>
            <w:gridSpan w:val="3"/>
            <w:vAlign w:val="bottom"/>
          </w:tcPr>
          <w:p w14:paraId="17D0A5E0" w14:textId="14957824"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2,000</w:t>
            </w:r>
          </w:p>
        </w:tc>
        <w:tc>
          <w:tcPr>
            <w:tcW w:w="709" w:type="dxa"/>
            <w:gridSpan w:val="2"/>
            <w:vAlign w:val="bottom"/>
          </w:tcPr>
          <w:p w14:paraId="3A784B95" w14:textId="0EEBDC31"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70.00</w:t>
            </w:r>
          </w:p>
        </w:tc>
        <w:tc>
          <w:tcPr>
            <w:tcW w:w="708" w:type="dxa"/>
            <w:vAlign w:val="bottom"/>
          </w:tcPr>
          <w:p w14:paraId="33F8585D" w14:textId="00460B76"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70.00</w:t>
            </w:r>
          </w:p>
        </w:tc>
        <w:tc>
          <w:tcPr>
            <w:tcW w:w="709" w:type="dxa"/>
            <w:vAlign w:val="bottom"/>
          </w:tcPr>
          <w:p w14:paraId="5962BB54" w14:textId="58E358E2"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3BB973A9" w14:textId="77777777"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5496F4AF" w14:textId="19C61A13"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1,400</w:t>
            </w:r>
          </w:p>
        </w:tc>
        <w:tc>
          <w:tcPr>
            <w:tcW w:w="708" w:type="dxa"/>
            <w:gridSpan w:val="2"/>
            <w:vAlign w:val="bottom"/>
          </w:tcPr>
          <w:p w14:paraId="3E35B2B1" w14:textId="3C8DC82B"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1,400</w:t>
            </w:r>
          </w:p>
        </w:tc>
        <w:tc>
          <w:tcPr>
            <w:tcW w:w="709" w:type="dxa"/>
          </w:tcPr>
          <w:p w14:paraId="2D151754" w14:textId="09E47EA7" w:rsidR="00471008" w:rsidRPr="009500D6" w:rsidRDefault="00471008" w:rsidP="00471008">
            <w:pPr>
              <w:spacing w:line="240" w:lineRule="auto"/>
              <w:jc w:val="right"/>
              <w:rPr>
                <w:rFonts w:ascii="Browallia New" w:hAnsi="Browallia New" w:cs="Browallia New"/>
                <w:sz w:val="16"/>
                <w:szCs w:val="16"/>
              </w:rPr>
            </w:pPr>
            <w:r w:rsidRPr="006F0243">
              <w:rPr>
                <w:rFonts w:ascii="Browallia New" w:hAnsi="Browallia New" w:cs="Browallia New"/>
                <w:sz w:val="16"/>
                <w:szCs w:val="16"/>
              </w:rPr>
              <w:t>-</w:t>
            </w:r>
          </w:p>
        </w:tc>
        <w:tc>
          <w:tcPr>
            <w:tcW w:w="773" w:type="dxa"/>
            <w:vAlign w:val="bottom"/>
          </w:tcPr>
          <w:p w14:paraId="1D2CC1FE" w14:textId="5A45C446"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471008" w:rsidRPr="00A46D73" w14:paraId="03B56BB6" w14:textId="77777777" w:rsidTr="007E7708">
        <w:tc>
          <w:tcPr>
            <w:tcW w:w="2551" w:type="dxa"/>
          </w:tcPr>
          <w:p w14:paraId="77A5B1FD" w14:textId="77777777" w:rsidR="00471008" w:rsidRPr="009500D6" w:rsidRDefault="00471008" w:rsidP="00471008">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cs/>
              </w:rPr>
            </w:pPr>
            <w:r w:rsidRPr="009500D6">
              <w:rPr>
                <w:rFonts w:ascii="Browallia New" w:hAnsi="Browallia New" w:cs="Browallia New"/>
                <w:sz w:val="16"/>
                <w:szCs w:val="16"/>
                <w:cs/>
              </w:rPr>
              <w:t>บริษัท อิเล็กทริคแมน จำกัด</w:t>
            </w:r>
            <w:r w:rsidRPr="009500D6">
              <w:rPr>
                <w:rFonts w:ascii="Browallia New" w:hAnsi="Browallia New" w:cs="Browallia New"/>
                <w:sz w:val="16"/>
                <w:szCs w:val="16"/>
              </w:rPr>
              <w:t xml:space="preserve"> </w:t>
            </w:r>
          </w:p>
        </w:tc>
        <w:tc>
          <w:tcPr>
            <w:tcW w:w="709" w:type="dxa"/>
            <w:gridSpan w:val="2"/>
            <w:vAlign w:val="bottom"/>
          </w:tcPr>
          <w:p w14:paraId="2AAA2309" w14:textId="00AB5825"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10,000</w:t>
            </w:r>
          </w:p>
        </w:tc>
        <w:tc>
          <w:tcPr>
            <w:tcW w:w="709" w:type="dxa"/>
            <w:gridSpan w:val="3"/>
            <w:vAlign w:val="bottom"/>
          </w:tcPr>
          <w:p w14:paraId="5C0EC7F1" w14:textId="452EB80C"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10,000</w:t>
            </w:r>
          </w:p>
        </w:tc>
        <w:tc>
          <w:tcPr>
            <w:tcW w:w="709" w:type="dxa"/>
            <w:gridSpan w:val="2"/>
            <w:vAlign w:val="bottom"/>
          </w:tcPr>
          <w:p w14:paraId="3E1940D1" w14:textId="096AEDEA"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99.99</w:t>
            </w:r>
          </w:p>
        </w:tc>
        <w:tc>
          <w:tcPr>
            <w:tcW w:w="708" w:type="dxa"/>
            <w:vAlign w:val="bottom"/>
          </w:tcPr>
          <w:p w14:paraId="69D86AB7" w14:textId="1A3261CC"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99.99</w:t>
            </w:r>
          </w:p>
        </w:tc>
        <w:tc>
          <w:tcPr>
            <w:tcW w:w="709" w:type="dxa"/>
          </w:tcPr>
          <w:p w14:paraId="2E82D1B0" w14:textId="24D5B257"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6BB3134B" w14:textId="77777777"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4FF81397" w14:textId="5FE31BFA"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10,000</w:t>
            </w:r>
          </w:p>
        </w:tc>
        <w:tc>
          <w:tcPr>
            <w:tcW w:w="708" w:type="dxa"/>
            <w:gridSpan w:val="2"/>
            <w:vAlign w:val="bottom"/>
          </w:tcPr>
          <w:p w14:paraId="7B145EB2" w14:textId="2644FD94"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10,000</w:t>
            </w:r>
          </w:p>
        </w:tc>
        <w:tc>
          <w:tcPr>
            <w:tcW w:w="709" w:type="dxa"/>
          </w:tcPr>
          <w:p w14:paraId="5781C082" w14:textId="1DDB926E" w:rsidR="00471008" w:rsidRPr="009500D6" w:rsidRDefault="00471008" w:rsidP="00471008">
            <w:pPr>
              <w:spacing w:line="240" w:lineRule="auto"/>
              <w:jc w:val="right"/>
              <w:rPr>
                <w:rFonts w:ascii="Browallia New" w:hAnsi="Browallia New" w:cs="Browallia New"/>
                <w:sz w:val="16"/>
                <w:szCs w:val="16"/>
              </w:rPr>
            </w:pPr>
            <w:r w:rsidRPr="006F0243">
              <w:rPr>
                <w:rFonts w:ascii="Browallia New" w:hAnsi="Browallia New" w:cs="Browallia New"/>
                <w:sz w:val="16"/>
                <w:szCs w:val="16"/>
              </w:rPr>
              <w:t>-</w:t>
            </w:r>
          </w:p>
        </w:tc>
        <w:tc>
          <w:tcPr>
            <w:tcW w:w="773" w:type="dxa"/>
            <w:vAlign w:val="bottom"/>
          </w:tcPr>
          <w:p w14:paraId="27C32028" w14:textId="4187A438"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471008" w:rsidRPr="00A46D73" w14:paraId="70C64448" w14:textId="77777777" w:rsidTr="007E7708">
        <w:tc>
          <w:tcPr>
            <w:tcW w:w="2551" w:type="dxa"/>
            <w:vAlign w:val="center"/>
          </w:tcPr>
          <w:p w14:paraId="61F1DC0A" w14:textId="77777777" w:rsidR="00471008" w:rsidRPr="009500D6"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500D6">
              <w:rPr>
                <w:rFonts w:ascii="Browallia New" w:hAnsi="Browallia New" w:cs="Browallia New"/>
                <w:sz w:val="16"/>
                <w:szCs w:val="16"/>
                <w:cs/>
              </w:rPr>
              <w:t>บริษัท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บริหารสินทรัพย์</w:t>
            </w:r>
            <w:r w:rsidRPr="009500D6">
              <w:rPr>
                <w:rFonts w:ascii="Browallia New" w:hAnsi="Browallia New" w:cs="Browallia New"/>
                <w:sz w:val="16"/>
                <w:szCs w:val="16"/>
              </w:rPr>
              <w:t xml:space="preserve"> </w:t>
            </w:r>
            <w:r w:rsidRPr="009500D6">
              <w:rPr>
                <w:rFonts w:ascii="Browallia New" w:hAnsi="Browallia New" w:cs="Browallia New"/>
                <w:sz w:val="16"/>
                <w:szCs w:val="16"/>
                <w:cs/>
              </w:rPr>
              <w:t>กรุงเทพจรัญ</w:t>
            </w:r>
            <w:r w:rsidRPr="009500D6">
              <w:rPr>
                <w:rFonts w:ascii="Browallia New" w:hAnsi="Browallia New" w:cs="Browallia New"/>
                <w:sz w:val="16"/>
                <w:szCs w:val="16"/>
              </w:rPr>
              <w:t xml:space="preserve"> </w:t>
            </w:r>
            <w:r w:rsidRPr="009500D6">
              <w:rPr>
                <w:rFonts w:ascii="Browallia New" w:hAnsi="Browallia New" w:cs="Browallia New"/>
                <w:sz w:val="16"/>
                <w:szCs w:val="16"/>
                <w:cs/>
              </w:rPr>
              <w:t>จำกัด</w:t>
            </w:r>
          </w:p>
        </w:tc>
        <w:tc>
          <w:tcPr>
            <w:tcW w:w="709" w:type="dxa"/>
            <w:gridSpan w:val="2"/>
            <w:vAlign w:val="bottom"/>
          </w:tcPr>
          <w:p w14:paraId="16934AF2" w14:textId="48612F33"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25,000</w:t>
            </w:r>
          </w:p>
        </w:tc>
        <w:tc>
          <w:tcPr>
            <w:tcW w:w="709" w:type="dxa"/>
            <w:gridSpan w:val="3"/>
            <w:vAlign w:val="bottom"/>
          </w:tcPr>
          <w:p w14:paraId="2BAEDB31" w14:textId="2C577C54"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25,000</w:t>
            </w:r>
          </w:p>
        </w:tc>
        <w:tc>
          <w:tcPr>
            <w:tcW w:w="709" w:type="dxa"/>
            <w:gridSpan w:val="2"/>
            <w:vAlign w:val="bottom"/>
          </w:tcPr>
          <w:p w14:paraId="6E1B9FE5" w14:textId="6635E0A1"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99.99</w:t>
            </w:r>
          </w:p>
        </w:tc>
        <w:tc>
          <w:tcPr>
            <w:tcW w:w="708" w:type="dxa"/>
            <w:vAlign w:val="bottom"/>
          </w:tcPr>
          <w:p w14:paraId="34D1FDC4" w14:textId="19DE7DDE"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77011F7E" w14:textId="35277E16"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01221612" w14:textId="77777777"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13B5563B" w14:textId="26B524D5"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25,000</w:t>
            </w:r>
          </w:p>
        </w:tc>
        <w:tc>
          <w:tcPr>
            <w:tcW w:w="708" w:type="dxa"/>
            <w:gridSpan w:val="2"/>
            <w:vAlign w:val="bottom"/>
          </w:tcPr>
          <w:p w14:paraId="2EB9D6EC" w14:textId="3FC0D615"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25,000</w:t>
            </w:r>
          </w:p>
        </w:tc>
        <w:tc>
          <w:tcPr>
            <w:tcW w:w="709" w:type="dxa"/>
          </w:tcPr>
          <w:p w14:paraId="2A76F7A3" w14:textId="0B8D3D90" w:rsidR="00471008" w:rsidRPr="009500D6" w:rsidRDefault="00471008" w:rsidP="00471008">
            <w:pPr>
              <w:spacing w:line="240" w:lineRule="auto"/>
              <w:jc w:val="right"/>
              <w:rPr>
                <w:rFonts w:ascii="Browallia New" w:hAnsi="Browallia New" w:cs="Browallia New"/>
                <w:sz w:val="16"/>
                <w:szCs w:val="16"/>
              </w:rPr>
            </w:pPr>
            <w:r w:rsidRPr="006F0243">
              <w:rPr>
                <w:rFonts w:ascii="Browallia New" w:hAnsi="Browallia New" w:cs="Browallia New"/>
                <w:sz w:val="16"/>
                <w:szCs w:val="16"/>
              </w:rPr>
              <w:t>-</w:t>
            </w:r>
          </w:p>
        </w:tc>
        <w:tc>
          <w:tcPr>
            <w:tcW w:w="773" w:type="dxa"/>
            <w:vAlign w:val="bottom"/>
          </w:tcPr>
          <w:p w14:paraId="3106E685" w14:textId="0BB3DCAD"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w:t>
            </w:r>
          </w:p>
        </w:tc>
      </w:tr>
      <w:tr w:rsidR="00471008" w:rsidRPr="00A46D73" w14:paraId="607CBDFF" w14:textId="77777777" w:rsidTr="007E7708">
        <w:tc>
          <w:tcPr>
            <w:tcW w:w="2551" w:type="dxa"/>
            <w:vAlign w:val="center"/>
          </w:tcPr>
          <w:p w14:paraId="01367D0D" w14:textId="77777777" w:rsidR="00471008" w:rsidRPr="009500D6"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500D6">
              <w:rPr>
                <w:rFonts w:ascii="Browallia New" w:hAnsi="Browallia New" w:cs="Browallia New"/>
                <w:sz w:val="16"/>
                <w:szCs w:val="16"/>
                <w:cs/>
              </w:rPr>
              <w:t>บริษัท</w:t>
            </w:r>
            <w:r w:rsidRPr="009500D6">
              <w:rPr>
                <w:rFonts w:ascii="Browallia New" w:hAnsi="Browallia New" w:cs="Browallia New"/>
                <w:sz w:val="16"/>
                <w:szCs w:val="16"/>
              </w:rPr>
              <w:t xml:space="preserve"> </w:t>
            </w:r>
            <w:r w:rsidRPr="009500D6">
              <w:rPr>
                <w:rFonts w:ascii="Browallia New" w:hAnsi="Browallia New" w:cs="Browallia New"/>
                <w:sz w:val="16"/>
                <w:szCs w:val="16"/>
                <w:cs/>
              </w:rPr>
              <w:t>ไมด้า</w:t>
            </w:r>
            <w:r w:rsidRPr="009500D6">
              <w:rPr>
                <w:rFonts w:ascii="Browallia New" w:hAnsi="Browallia New" w:cs="Browallia New"/>
                <w:sz w:val="16"/>
                <w:szCs w:val="16"/>
              </w:rPr>
              <w:t xml:space="preserve"> </w:t>
            </w:r>
            <w:r w:rsidRPr="009500D6">
              <w:rPr>
                <w:rFonts w:ascii="Browallia New" w:hAnsi="Browallia New" w:cs="Browallia New"/>
                <w:sz w:val="16"/>
                <w:szCs w:val="16"/>
                <w:cs/>
              </w:rPr>
              <w:t>ฮอสพิทาลิตี้</w:t>
            </w:r>
            <w:r w:rsidRPr="009500D6">
              <w:rPr>
                <w:rFonts w:ascii="Browallia New" w:hAnsi="Browallia New" w:cs="Browallia New"/>
                <w:sz w:val="16"/>
                <w:szCs w:val="16"/>
              </w:rPr>
              <w:t xml:space="preserve"> </w:t>
            </w:r>
            <w:r w:rsidRPr="009500D6">
              <w:rPr>
                <w:rFonts w:ascii="Browallia New" w:hAnsi="Browallia New" w:cs="Browallia New"/>
                <w:sz w:val="16"/>
                <w:szCs w:val="16"/>
                <w:cs/>
              </w:rPr>
              <w:t>กรุ๊ป</w:t>
            </w:r>
            <w:r w:rsidRPr="009500D6">
              <w:rPr>
                <w:rFonts w:ascii="Browallia New" w:hAnsi="Browallia New" w:cs="Browallia New"/>
                <w:sz w:val="16"/>
                <w:szCs w:val="16"/>
              </w:rPr>
              <w:t xml:space="preserve"> </w:t>
            </w:r>
            <w:r w:rsidRPr="009500D6">
              <w:rPr>
                <w:rFonts w:ascii="Browallia New" w:hAnsi="Browallia New" w:cs="Browallia New"/>
                <w:sz w:val="16"/>
                <w:szCs w:val="16"/>
                <w:cs/>
              </w:rPr>
              <w:t>จำกัด</w:t>
            </w:r>
          </w:p>
        </w:tc>
        <w:tc>
          <w:tcPr>
            <w:tcW w:w="709" w:type="dxa"/>
            <w:gridSpan w:val="2"/>
            <w:vAlign w:val="bottom"/>
          </w:tcPr>
          <w:p w14:paraId="22681366" w14:textId="535C945D"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2,000</w:t>
            </w:r>
          </w:p>
        </w:tc>
        <w:tc>
          <w:tcPr>
            <w:tcW w:w="709" w:type="dxa"/>
            <w:gridSpan w:val="3"/>
            <w:vAlign w:val="bottom"/>
          </w:tcPr>
          <w:p w14:paraId="0DBCE1F6" w14:textId="33495F6F"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2,000</w:t>
            </w:r>
          </w:p>
        </w:tc>
        <w:tc>
          <w:tcPr>
            <w:tcW w:w="709" w:type="dxa"/>
            <w:gridSpan w:val="2"/>
            <w:vAlign w:val="bottom"/>
          </w:tcPr>
          <w:p w14:paraId="2235584C" w14:textId="3BF76A4A"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500D6">
              <w:rPr>
                <w:rFonts w:ascii="Browallia New" w:hAnsi="Browallia New" w:cs="Browallia New"/>
                <w:sz w:val="16"/>
                <w:szCs w:val="16"/>
              </w:rPr>
              <w:t>99.99</w:t>
            </w:r>
          </w:p>
        </w:tc>
        <w:tc>
          <w:tcPr>
            <w:tcW w:w="708" w:type="dxa"/>
            <w:vAlign w:val="bottom"/>
          </w:tcPr>
          <w:p w14:paraId="73892719" w14:textId="078F7CAF"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6FADD736" w14:textId="471CDA99"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7B263537" w14:textId="77777777"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vAlign w:val="bottom"/>
          </w:tcPr>
          <w:p w14:paraId="03D46FE7" w14:textId="0E52BF25"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1,292</w:t>
            </w:r>
          </w:p>
        </w:tc>
        <w:tc>
          <w:tcPr>
            <w:tcW w:w="708" w:type="dxa"/>
            <w:gridSpan w:val="2"/>
            <w:vAlign w:val="bottom"/>
          </w:tcPr>
          <w:p w14:paraId="07D59A35" w14:textId="63E1A9C3"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1,292</w:t>
            </w:r>
          </w:p>
        </w:tc>
        <w:tc>
          <w:tcPr>
            <w:tcW w:w="709" w:type="dxa"/>
          </w:tcPr>
          <w:p w14:paraId="288999F4" w14:textId="447F683F" w:rsidR="00471008" w:rsidRPr="009500D6" w:rsidRDefault="00471008" w:rsidP="00471008">
            <w:pPr>
              <w:spacing w:line="240" w:lineRule="auto"/>
              <w:jc w:val="right"/>
              <w:rPr>
                <w:rFonts w:ascii="Browallia New" w:hAnsi="Browallia New" w:cs="Browallia New"/>
                <w:sz w:val="16"/>
                <w:szCs w:val="16"/>
              </w:rPr>
            </w:pPr>
            <w:r w:rsidRPr="006F0243">
              <w:rPr>
                <w:rFonts w:ascii="Browallia New" w:hAnsi="Browallia New" w:cs="Browallia New"/>
                <w:sz w:val="16"/>
                <w:szCs w:val="16"/>
              </w:rPr>
              <w:t>-</w:t>
            </w:r>
          </w:p>
        </w:tc>
        <w:tc>
          <w:tcPr>
            <w:tcW w:w="773" w:type="dxa"/>
            <w:vAlign w:val="bottom"/>
          </w:tcPr>
          <w:p w14:paraId="41E3F00B" w14:textId="0E2594A5"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471008" w:rsidRPr="00A46D73" w14:paraId="14D604D2" w14:textId="77777777" w:rsidTr="007E7708">
        <w:tc>
          <w:tcPr>
            <w:tcW w:w="2551" w:type="dxa"/>
            <w:vAlign w:val="center"/>
          </w:tcPr>
          <w:p w14:paraId="2C91BDF9" w14:textId="77777777" w:rsidR="00471008" w:rsidRPr="009500D6"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9500D6">
              <w:rPr>
                <w:rFonts w:ascii="Browallia New" w:hAnsi="Browallia New" w:cs="Browallia New"/>
                <w:sz w:val="16"/>
                <w:szCs w:val="16"/>
                <w:cs/>
              </w:rPr>
              <w:t xml:space="preserve">บริษัท เอ็มดี รีสอร์ท จำกัด    </w:t>
            </w:r>
          </w:p>
        </w:tc>
        <w:tc>
          <w:tcPr>
            <w:tcW w:w="709" w:type="dxa"/>
            <w:gridSpan w:val="2"/>
            <w:vAlign w:val="bottom"/>
          </w:tcPr>
          <w:p w14:paraId="6E31C73B" w14:textId="21B49B1D"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75,000</w:t>
            </w:r>
          </w:p>
        </w:tc>
        <w:tc>
          <w:tcPr>
            <w:tcW w:w="709" w:type="dxa"/>
            <w:gridSpan w:val="3"/>
            <w:vAlign w:val="bottom"/>
          </w:tcPr>
          <w:p w14:paraId="06B5111B" w14:textId="20DEF2A7"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75,000</w:t>
            </w:r>
          </w:p>
        </w:tc>
        <w:tc>
          <w:tcPr>
            <w:tcW w:w="709" w:type="dxa"/>
            <w:gridSpan w:val="2"/>
            <w:vAlign w:val="bottom"/>
          </w:tcPr>
          <w:p w14:paraId="6B5DF739" w14:textId="1DB55EA5"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62.41</w:t>
            </w:r>
          </w:p>
        </w:tc>
        <w:tc>
          <w:tcPr>
            <w:tcW w:w="708" w:type="dxa"/>
            <w:vAlign w:val="bottom"/>
          </w:tcPr>
          <w:p w14:paraId="0EE22B50" w14:textId="26AEF2BD"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62.41</w:t>
            </w:r>
          </w:p>
        </w:tc>
        <w:tc>
          <w:tcPr>
            <w:tcW w:w="709" w:type="dxa"/>
          </w:tcPr>
          <w:p w14:paraId="15A45B3B" w14:textId="38FAF9CC" w:rsidR="00471008" w:rsidRPr="009500D6" w:rsidRDefault="00471008" w:rsidP="00471008">
            <w:pPr>
              <w:spacing w:line="240" w:lineRule="auto"/>
              <w:jc w:val="right"/>
              <w:rPr>
                <w:rFonts w:ascii="Browallia New" w:hAnsi="Browallia New" w:cs="Browallia New"/>
                <w:sz w:val="16"/>
                <w:szCs w:val="16"/>
              </w:rPr>
            </w:pPr>
            <w:r w:rsidRPr="009500D6">
              <w:rPr>
                <w:rFonts w:ascii="Browallia New" w:hAnsi="Browallia New" w:cs="Browallia New"/>
                <w:sz w:val="16"/>
                <w:szCs w:val="16"/>
              </w:rPr>
              <w:t>37.58</w:t>
            </w:r>
          </w:p>
        </w:tc>
        <w:tc>
          <w:tcPr>
            <w:tcW w:w="709" w:type="dxa"/>
          </w:tcPr>
          <w:p w14:paraId="5D4C9EA1" w14:textId="54DCB93A" w:rsidR="00471008" w:rsidRPr="009500D6" w:rsidRDefault="00471008" w:rsidP="00471008">
            <w:pPr>
              <w:spacing w:line="240" w:lineRule="auto"/>
              <w:jc w:val="right"/>
              <w:rPr>
                <w:rFonts w:ascii="Browallia New" w:hAnsi="Browallia New" w:cs="Browallia New"/>
                <w:sz w:val="16"/>
                <w:szCs w:val="16"/>
              </w:rPr>
            </w:pPr>
            <w:r w:rsidRPr="009500D6">
              <w:rPr>
                <w:rFonts w:ascii="Browallia New" w:hAnsi="Browallia New" w:cs="Browallia New"/>
                <w:sz w:val="16"/>
                <w:szCs w:val="16"/>
              </w:rPr>
              <w:t>37.58</w:t>
            </w:r>
          </w:p>
        </w:tc>
        <w:tc>
          <w:tcPr>
            <w:tcW w:w="709" w:type="dxa"/>
            <w:vAlign w:val="bottom"/>
          </w:tcPr>
          <w:p w14:paraId="5F6E692B" w14:textId="177BB806" w:rsidR="00471008" w:rsidRPr="009500D6" w:rsidRDefault="00471008" w:rsidP="00471008">
            <w:pPr>
              <w:spacing w:line="240" w:lineRule="auto"/>
              <w:jc w:val="right"/>
              <w:rPr>
                <w:rFonts w:ascii="Browallia New" w:hAnsi="Browallia New" w:cs="Browallia New"/>
                <w:sz w:val="16"/>
                <w:szCs w:val="16"/>
              </w:rPr>
            </w:pPr>
            <w:r w:rsidRPr="009500D6">
              <w:rPr>
                <w:rFonts w:ascii="Browallia New" w:hAnsi="Browallia New" w:cs="Browallia New"/>
                <w:sz w:val="16"/>
                <w:szCs w:val="16"/>
              </w:rPr>
              <w:t>46,810</w:t>
            </w:r>
          </w:p>
        </w:tc>
        <w:tc>
          <w:tcPr>
            <w:tcW w:w="708" w:type="dxa"/>
            <w:gridSpan w:val="2"/>
            <w:vAlign w:val="bottom"/>
          </w:tcPr>
          <w:p w14:paraId="29C578EE" w14:textId="633A7847" w:rsidR="00471008" w:rsidRPr="009500D6" w:rsidRDefault="00471008" w:rsidP="00471008">
            <w:pPr>
              <w:spacing w:line="240" w:lineRule="auto"/>
              <w:jc w:val="right"/>
              <w:rPr>
                <w:rFonts w:ascii="Browallia New" w:hAnsi="Browallia New" w:cs="Browallia New"/>
                <w:sz w:val="16"/>
                <w:szCs w:val="16"/>
              </w:rPr>
            </w:pPr>
            <w:r w:rsidRPr="009500D6">
              <w:rPr>
                <w:rFonts w:ascii="Browallia New" w:hAnsi="Browallia New" w:cs="Browallia New"/>
                <w:sz w:val="16"/>
                <w:szCs w:val="16"/>
              </w:rPr>
              <w:t>46,810</w:t>
            </w:r>
          </w:p>
        </w:tc>
        <w:tc>
          <w:tcPr>
            <w:tcW w:w="709" w:type="dxa"/>
          </w:tcPr>
          <w:p w14:paraId="17BD01EE" w14:textId="66CF15CC" w:rsidR="00471008" w:rsidRPr="009500D6" w:rsidRDefault="00471008" w:rsidP="00471008">
            <w:pPr>
              <w:spacing w:line="240" w:lineRule="auto"/>
              <w:jc w:val="right"/>
              <w:rPr>
                <w:rFonts w:ascii="Browallia New" w:hAnsi="Browallia New" w:cs="Browallia New"/>
                <w:sz w:val="16"/>
                <w:szCs w:val="16"/>
              </w:rPr>
            </w:pPr>
            <w:r w:rsidRPr="006F0243">
              <w:rPr>
                <w:rFonts w:ascii="Browallia New" w:hAnsi="Browallia New" w:cs="Browallia New"/>
                <w:sz w:val="16"/>
                <w:szCs w:val="16"/>
              </w:rPr>
              <w:t>-</w:t>
            </w:r>
          </w:p>
        </w:tc>
        <w:tc>
          <w:tcPr>
            <w:tcW w:w="773" w:type="dxa"/>
            <w:vAlign w:val="bottom"/>
          </w:tcPr>
          <w:p w14:paraId="48FFB52B" w14:textId="52C42F78"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471008" w:rsidRPr="00A46D73" w14:paraId="553C8B9C" w14:textId="77777777">
        <w:tc>
          <w:tcPr>
            <w:tcW w:w="2551" w:type="dxa"/>
            <w:vAlign w:val="center"/>
          </w:tcPr>
          <w:p w14:paraId="005F619E" w14:textId="76D93C2C" w:rsidR="00471008" w:rsidRPr="009500D6"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500D6">
              <w:rPr>
                <w:rFonts w:ascii="Browallia New" w:hAnsi="Browallia New" w:cs="Browallia New" w:hint="cs"/>
                <w:sz w:val="16"/>
                <w:szCs w:val="16"/>
                <w:cs/>
              </w:rPr>
              <w:t>บริษัท เคเค เอสเธติค จำกัด</w:t>
            </w:r>
          </w:p>
        </w:tc>
        <w:tc>
          <w:tcPr>
            <w:tcW w:w="709" w:type="dxa"/>
            <w:gridSpan w:val="2"/>
            <w:vAlign w:val="bottom"/>
          </w:tcPr>
          <w:p w14:paraId="66309CAC" w14:textId="6E8979FB"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10,000</w:t>
            </w:r>
          </w:p>
        </w:tc>
        <w:tc>
          <w:tcPr>
            <w:tcW w:w="709" w:type="dxa"/>
            <w:gridSpan w:val="3"/>
            <w:vAlign w:val="bottom"/>
          </w:tcPr>
          <w:p w14:paraId="71F76E1D" w14:textId="77B64EFD"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gridSpan w:val="2"/>
            <w:vAlign w:val="bottom"/>
          </w:tcPr>
          <w:p w14:paraId="3C4851E3" w14:textId="1BE21EEA"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50.9</w:t>
            </w:r>
            <w:r w:rsidR="002A5601">
              <w:rPr>
                <w:rFonts w:ascii="Browallia New" w:hAnsi="Browallia New" w:cs="Browallia New"/>
                <w:sz w:val="16"/>
                <w:szCs w:val="16"/>
              </w:rPr>
              <w:t>9</w:t>
            </w:r>
          </w:p>
        </w:tc>
        <w:tc>
          <w:tcPr>
            <w:tcW w:w="708" w:type="dxa"/>
            <w:vAlign w:val="bottom"/>
          </w:tcPr>
          <w:p w14:paraId="3D7A34FA" w14:textId="2801297C"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144F278D" w14:textId="0F4DD543" w:rsidR="00471008" w:rsidRPr="009500D6" w:rsidRDefault="00471008" w:rsidP="00471008">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3BACFFB3" w14:textId="06CD9E34" w:rsidR="00471008" w:rsidRPr="009500D6" w:rsidRDefault="00471008" w:rsidP="00471008">
            <w:pPr>
              <w:spacing w:line="240" w:lineRule="auto"/>
              <w:jc w:val="right"/>
              <w:rPr>
                <w:rFonts w:ascii="Browallia New" w:hAnsi="Browallia New" w:cs="Browallia New"/>
                <w:sz w:val="16"/>
                <w:szCs w:val="16"/>
                <w:cs/>
              </w:rPr>
            </w:pPr>
            <w:r w:rsidRPr="009500D6">
              <w:rPr>
                <w:rFonts w:ascii="Browallia New" w:hAnsi="Browallia New" w:cs="Browallia New"/>
                <w:sz w:val="16"/>
                <w:szCs w:val="16"/>
              </w:rPr>
              <w:t>-</w:t>
            </w:r>
          </w:p>
        </w:tc>
        <w:tc>
          <w:tcPr>
            <w:tcW w:w="709" w:type="dxa"/>
            <w:vAlign w:val="bottom"/>
          </w:tcPr>
          <w:p w14:paraId="76DA47B2" w14:textId="41470311" w:rsidR="00471008" w:rsidRPr="009500D6" w:rsidRDefault="00471008" w:rsidP="00471008">
            <w:pPr>
              <w:spacing w:line="240" w:lineRule="auto"/>
              <w:jc w:val="right"/>
              <w:rPr>
                <w:rFonts w:ascii="Browallia New" w:hAnsi="Browallia New" w:cs="Browallia New"/>
                <w:sz w:val="16"/>
                <w:szCs w:val="16"/>
              </w:rPr>
            </w:pPr>
            <w:r>
              <w:rPr>
                <w:rFonts w:ascii="Browallia New" w:hAnsi="Browallia New" w:cs="Browallia New"/>
                <w:sz w:val="16"/>
                <w:szCs w:val="16"/>
              </w:rPr>
              <w:t>5,100</w:t>
            </w:r>
          </w:p>
        </w:tc>
        <w:tc>
          <w:tcPr>
            <w:tcW w:w="708" w:type="dxa"/>
            <w:gridSpan w:val="2"/>
            <w:vAlign w:val="bottom"/>
          </w:tcPr>
          <w:p w14:paraId="2EFD776B" w14:textId="775F6D77" w:rsidR="00471008" w:rsidRPr="009500D6" w:rsidRDefault="00471008" w:rsidP="00471008">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4CDB122C" w14:textId="318415F1" w:rsidR="00471008" w:rsidRPr="009500D6" w:rsidRDefault="00471008" w:rsidP="00471008">
            <w:pPr>
              <w:spacing w:line="240" w:lineRule="auto"/>
              <w:jc w:val="right"/>
              <w:rPr>
                <w:rFonts w:ascii="Browallia New" w:hAnsi="Browallia New" w:cs="Browallia New"/>
                <w:sz w:val="16"/>
                <w:szCs w:val="16"/>
              </w:rPr>
            </w:pPr>
            <w:r w:rsidRPr="006F0243">
              <w:rPr>
                <w:rFonts w:ascii="Browallia New" w:hAnsi="Browallia New" w:cs="Browallia New"/>
                <w:sz w:val="16"/>
                <w:szCs w:val="16"/>
              </w:rPr>
              <w:t>-</w:t>
            </w:r>
          </w:p>
        </w:tc>
        <w:tc>
          <w:tcPr>
            <w:tcW w:w="773" w:type="dxa"/>
            <w:vAlign w:val="bottom"/>
          </w:tcPr>
          <w:p w14:paraId="0B54F4B5" w14:textId="22F770C2"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2C61E3" w:rsidRPr="00A46D73" w14:paraId="0940C510" w14:textId="4B5DEAE8" w:rsidTr="007E7708">
        <w:tc>
          <w:tcPr>
            <w:tcW w:w="3260" w:type="dxa"/>
            <w:gridSpan w:val="3"/>
            <w:vAlign w:val="center"/>
          </w:tcPr>
          <w:p w14:paraId="7183A9BA" w14:textId="77777777" w:rsidR="002C61E3" w:rsidRPr="009500D6" w:rsidRDefault="002C61E3" w:rsidP="002C61E3">
            <w:pPr>
              <w:tabs>
                <w:tab w:val="clear" w:pos="227"/>
                <w:tab w:val="clear" w:pos="454"/>
                <w:tab w:val="clear" w:pos="680"/>
                <w:tab w:val="clear" w:pos="907"/>
                <w:tab w:val="clear" w:pos="1644"/>
              </w:tabs>
              <w:spacing w:line="240" w:lineRule="auto"/>
              <w:ind w:left="-108" w:right="-10" w:firstLine="108"/>
              <w:rPr>
                <w:rFonts w:ascii="Browallia New" w:hAnsi="Browallia New" w:cs="Browallia New"/>
                <w:sz w:val="16"/>
                <w:szCs w:val="16"/>
              </w:rPr>
            </w:pPr>
            <w:r w:rsidRPr="009500D6">
              <w:rPr>
                <w:rFonts w:ascii="Browallia New" w:hAnsi="Browallia New" w:cs="Browallia New"/>
                <w:b/>
                <w:bCs/>
                <w:sz w:val="16"/>
                <w:szCs w:val="16"/>
                <w:cs/>
              </w:rPr>
              <w:t>บริษัทย่อยของบริษัท ไมด้า ลิสซิ่ง จำกัด</w:t>
            </w:r>
            <w:r w:rsidRPr="009500D6">
              <w:rPr>
                <w:rFonts w:ascii="Browallia New" w:hAnsi="Browallia New" w:cs="Browallia New"/>
                <w:b/>
                <w:bCs/>
                <w:sz w:val="16"/>
                <w:szCs w:val="16"/>
              </w:rPr>
              <w:t xml:space="preserve"> (</w:t>
            </w:r>
            <w:r w:rsidRPr="009500D6">
              <w:rPr>
                <w:rFonts w:ascii="Browallia New" w:hAnsi="Browallia New" w:cs="Browallia New"/>
                <w:b/>
                <w:bCs/>
                <w:sz w:val="16"/>
                <w:szCs w:val="16"/>
                <w:cs/>
              </w:rPr>
              <w:t>มหาชน)</w:t>
            </w:r>
          </w:p>
        </w:tc>
        <w:tc>
          <w:tcPr>
            <w:tcW w:w="709" w:type="dxa"/>
            <w:gridSpan w:val="3"/>
          </w:tcPr>
          <w:p w14:paraId="631342AC" w14:textId="77777777" w:rsidR="002C61E3" w:rsidRPr="009500D6" w:rsidRDefault="002C61E3" w:rsidP="002C61E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9" w:type="dxa"/>
            <w:gridSpan w:val="2"/>
          </w:tcPr>
          <w:p w14:paraId="74F1B54B" w14:textId="77777777" w:rsidR="002C61E3" w:rsidRPr="009500D6" w:rsidRDefault="002C61E3" w:rsidP="002C61E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77C50544" w14:textId="77777777" w:rsidR="002C61E3" w:rsidRPr="009500D6" w:rsidRDefault="002C61E3" w:rsidP="002C61E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9" w:type="dxa"/>
          </w:tcPr>
          <w:p w14:paraId="5C67E7D4" w14:textId="77777777" w:rsidR="002C61E3" w:rsidRPr="009500D6" w:rsidRDefault="002C61E3" w:rsidP="002C61E3">
            <w:pPr>
              <w:spacing w:line="240" w:lineRule="auto"/>
              <w:jc w:val="right"/>
              <w:rPr>
                <w:rFonts w:ascii="Browallia New" w:hAnsi="Browallia New" w:cs="Browallia New"/>
                <w:sz w:val="16"/>
                <w:szCs w:val="16"/>
              </w:rPr>
            </w:pPr>
          </w:p>
        </w:tc>
        <w:tc>
          <w:tcPr>
            <w:tcW w:w="709" w:type="dxa"/>
          </w:tcPr>
          <w:p w14:paraId="1935A009" w14:textId="77777777" w:rsidR="002C61E3" w:rsidRPr="009500D6" w:rsidRDefault="002C61E3" w:rsidP="002C61E3">
            <w:pPr>
              <w:spacing w:line="240" w:lineRule="auto"/>
              <w:jc w:val="right"/>
              <w:rPr>
                <w:rFonts w:ascii="Browallia New" w:hAnsi="Browallia New" w:cs="Browallia New"/>
                <w:sz w:val="16"/>
                <w:szCs w:val="16"/>
              </w:rPr>
            </w:pPr>
          </w:p>
        </w:tc>
        <w:tc>
          <w:tcPr>
            <w:tcW w:w="709" w:type="dxa"/>
          </w:tcPr>
          <w:p w14:paraId="394941F3" w14:textId="77777777" w:rsidR="002C61E3" w:rsidRPr="009500D6" w:rsidRDefault="002C61E3" w:rsidP="002C61E3">
            <w:pPr>
              <w:spacing w:line="240" w:lineRule="auto"/>
              <w:jc w:val="right"/>
              <w:rPr>
                <w:rFonts w:ascii="Browallia New" w:hAnsi="Browallia New" w:cs="Browallia New"/>
                <w:sz w:val="16"/>
                <w:szCs w:val="16"/>
              </w:rPr>
            </w:pPr>
          </w:p>
        </w:tc>
        <w:tc>
          <w:tcPr>
            <w:tcW w:w="708" w:type="dxa"/>
            <w:gridSpan w:val="2"/>
          </w:tcPr>
          <w:p w14:paraId="4A73E876" w14:textId="77777777" w:rsidR="002C61E3" w:rsidRPr="009500D6" w:rsidRDefault="002C61E3" w:rsidP="002C61E3">
            <w:pPr>
              <w:spacing w:line="240" w:lineRule="auto"/>
              <w:jc w:val="right"/>
              <w:rPr>
                <w:rFonts w:ascii="Browallia New" w:hAnsi="Browallia New" w:cs="Browallia New"/>
                <w:sz w:val="16"/>
                <w:szCs w:val="16"/>
              </w:rPr>
            </w:pPr>
          </w:p>
        </w:tc>
        <w:tc>
          <w:tcPr>
            <w:tcW w:w="709" w:type="dxa"/>
          </w:tcPr>
          <w:p w14:paraId="5BA9C0E5" w14:textId="77777777" w:rsidR="002C61E3" w:rsidRPr="009500D6" w:rsidRDefault="002C61E3" w:rsidP="002C61E3">
            <w:pPr>
              <w:spacing w:line="240" w:lineRule="auto"/>
              <w:jc w:val="right"/>
              <w:rPr>
                <w:rFonts w:ascii="Browallia New" w:hAnsi="Browallia New" w:cs="Browallia New"/>
                <w:sz w:val="16"/>
                <w:szCs w:val="16"/>
              </w:rPr>
            </w:pPr>
          </w:p>
        </w:tc>
        <w:tc>
          <w:tcPr>
            <w:tcW w:w="773" w:type="dxa"/>
          </w:tcPr>
          <w:p w14:paraId="1A59FCB7" w14:textId="77777777" w:rsidR="002C61E3" w:rsidRPr="009500D6" w:rsidRDefault="002C61E3" w:rsidP="002C61E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r>
      <w:tr w:rsidR="00471008" w:rsidRPr="00A46D73" w14:paraId="29229557" w14:textId="77777777" w:rsidTr="007E7708">
        <w:tc>
          <w:tcPr>
            <w:tcW w:w="2551" w:type="dxa"/>
            <w:vAlign w:val="center"/>
          </w:tcPr>
          <w:p w14:paraId="14D49C5B" w14:textId="77777777" w:rsidR="00471008" w:rsidRPr="009500D6"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500D6">
              <w:rPr>
                <w:rFonts w:ascii="Browallia New" w:hAnsi="Browallia New" w:cs="Browallia New"/>
                <w:sz w:val="16"/>
                <w:szCs w:val="16"/>
                <w:cs/>
              </w:rPr>
              <w:t>บริษัท บริหารสินทรัพย์ ไมด้า จำกัด</w:t>
            </w:r>
          </w:p>
        </w:tc>
        <w:tc>
          <w:tcPr>
            <w:tcW w:w="709" w:type="dxa"/>
            <w:gridSpan w:val="2"/>
          </w:tcPr>
          <w:p w14:paraId="3B7F029C" w14:textId="3E095E4C"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100,000</w:t>
            </w:r>
          </w:p>
        </w:tc>
        <w:tc>
          <w:tcPr>
            <w:tcW w:w="709" w:type="dxa"/>
            <w:gridSpan w:val="3"/>
          </w:tcPr>
          <w:p w14:paraId="1293F351" w14:textId="14F65F96"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100,000</w:t>
            </w:r>
          </w:p>
        </w:tc>
        <w:tc>
          <w:tcPr>
            <w:tcW w:w="709" w:type="dxa"/>
            <w:gridSpan w:val="2"/>
            <w:vAlign w:val="bottom"/>
          </w:tcPr>
          <w:p w14:paraId="50EA1955" w14:textId="624E5A6E"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8" w:type="dxa"/>
            <w:vAlign w:val="bottom"/>
          </w:tcPr>
          <w:p w14:paraId="3FDAA07B" w14:textId="20A30C4B"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414B56EA" w14:textId="37FB3020" w:rsidR="00471008" w:rsidRPr="009500D6" w:rsidRDefault="00471008" w:rsidP="00471008">
            <w:pPr>
              <w:spacing w:line="240" w:lineRule="auto"/>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02522CBF" w14:textId="32BAB725" w:rsidR="00471008" w:rsidRPr="009500D6" w:rsidRDefault="00471008" w:rsidP="00471008">
            <w:pPr>
              <w:spacing w:line="240" w:lineRule="auto"/>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258B57C8" w14:textId="04EA3323" w:rsidR="00471008" w:rsidRPr="009500D6" w:rsidRDefault="00471008" w:rsidP="00471008">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08" w:type="dxa"/>
            <w:gridSpan w:val="2"/>
          </w:tcPr>
          <w:p w14:paraId="6DB35691" w14:textId="363E60A1" w:rsidR="00471008" w:rsidRPr="009500D6" w:rsidRDefault="00471008" w:rsidP="00471008">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140CF163" w14:textId="7F0DDA13" w:rsidR="00471008" w:rsidRPr="009500D6" w:rsidRDefault="00471008" w:rsidP="00471008">
            <w:pPr>
              <w:spacing w:line="240" w:lineRule="auto"/>
              <w:jc w:val="right"/>
              <w:rPr>
                <w:rFonts w:ascii="Browallia New" w:hAnsi="Browallia New" w:cs="Browallia New"/>
                <w:sz w:val="16"/>
                <w:szCs w:val="16"/>
              </w:rPr>
            </w:pPr>
            <w:r w:rsidRPr="001E4C25">
              <w:rPr>
                <w:rFonts w:ascii="Browallia New" w:hAnsi="Browallia New" w:cs="Browallia New"/>
                <w:sz w:val="16"/>
                <w:szCs w:val="16"/>
              </w:rPr>
              <w:t>-</w:t>
            </w:r>
          </w:p>
        </w:tc>
        <w:tc>
          <w:tcPr>
            <w:tcW w:w="773" w:type="dxa"/>
          </w:tcPr>
          <w:p w14:paraId="4F952E6B" w14:textId="240EA56C"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471008" w:rsidRPr="00A46D73" w14:paraId="5B8A8302" w14:textId="77777777" w:rsidTr="007E7708">
        <w:tc>
          <w:tcPr>
            <w:tcW w:w="2551" w:type="dxa"/>
            <w:vAlign w:val="center"/>
          </w:tcPr>
          <w:p w14:paraId="2EC7F59C" w14:textId="77777777" w:rsidR="00471008" w:rsidRPr="009500D6" w:rsidRDefault="00471008" w:rsidP="0047100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500D6">
              <w:rPr>
                <w:rFonts w:ascii="Browallia New" w:hAnsi="Browallia New" w:cs="Browallia New"/>
                <w:sz w:val="16"/>
                <w:szCs w:val="16"/>
                <w:cs/>
              </w:rPr>
              <w:t>บริษัท ไมด้า มันนี่ จำกัด</w:t>
            </w:r>
          </w:p>
        </w:tc>
        <w:tc>
          <w:tcPr>
            <w:tcW w:w="709" w:type="dxa"/>
            <w:gridSpan w:val="2"/>
          </w:tcPr>
          <w:p w14:paraId="482634B1" w14:textId="08735C55" w:rsidR="00471008" w:rsidRPr="009500D6" w:rsidRDefault="00471008" w:rsidP="004710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5,000</w:t>
            </w:r>
          </w:p>
        </w:tc>
        <w:tc>
          <w:tcPr>
            <w:tcW w:w="709" w:type="dxa"/>
            <w:gridSpan w:val="3"/>
          </w:tcPr>
          <w:p w14:paraId="7CC04E07" w14:textId="4ABDA80D"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5,000</w:t>
            </w:r>
          </w:p>
        </w:tc>
        <w:tc>
          <w:tcPr>
            <w:tcW w:w="709" w:type="dxa"/>
            <w:gridSpan w:val="2"/>
          </w:tcPr>
          <w:p w14:paraId="787E59AD" w14:textId="72F00ADF"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8" w:type="dxa"/>
          </w:tcPr>
          <w:p w14:paraId="22433ADC" w14:textId="2A1B57D0"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0835CAE3" w14:textId="3A720BB9" w:rsidR="00471008" w:rsidRPr="009500D6" w:rsidRDefault="00471008" w:rsidP="00471008">
            <w:pPr>
              <w:spacing w:line="240" w:lineRule="auto"/>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12B52C73" w14:textId="4010CE73" w:rsidR="00471008" w:rsidRPr="009500D6" w:rsidRDefault="00471008" w:rsidP="00471008">
            <w:pPr>
              <w:spacing w:line="240" w:lineRule="auto"/>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4B770447" w14:textId="27B86902" w:rsidR="00471008" w:rsidRPr="009500D6" w:rsidRDefault="00471008" w:rsidP="00471008">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08" w:type="dxa"/>
            <w:gridSpan w:val="2"/>
          </w:tcPr>
          <w:p w14:paraId="2FEC0317" w14:textId="120DD1F0" w:rsidR="00471008" w:rsidRPr="009500D6" w:rsidRDefault="00471008" w:rsidP="00471008">
            <w:pP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0C3F6765" w14:textId="51740DB0" w:rsidR="00471008" w:rsidRPr="009500D6" w:rsidRDefault="00471008" w:rsidP="00471008">
            <w:pPr>
              <w:spacing w:line="240" w:lineRule="auto"/>
              <w:jc w:val="right"/>
              <w:rPr>
                <w:rFonts w:ascii="Browallia New" w:hAnsi="Browallia New" w:cs="Browallia New"/>
                <w:sz w:val="16"/>
                <w:szCs w:val="16"/>
              </w:rPr>
            </w:pPr>
            <w:r w:rsidRPr="001E4C25">
              <w:rPr>
                <w:rFonts w:ascii="Browallia New" w:hAnsi="Browallia New" w:cs="Browallia New"/>
                <w:sz w:val="16"/>
                <w:szCs w:val="16"/>
              </w:rPr>
              <w:t>-</w:t>
            </w:r>
          </w:p>
        </w:tc>
        <w:tc>
          <w:tcPr>
            <w:tcW w:w="773" w:type="dxa"/>
          </w:tcPr>
          <w:p w14:paraId="776E3F97" w14:textId="60ECD49C" w:rsidR="00471008" w:rsidRPr="009500D6" w:rsidRDefault="00471008" w:rsidP="004710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r>
      <w:tr w:rsidR="002C61E3" w:rsidRPr="00A46D73" w14:paraId="50BE7248" w14:textId="77777777" w:rsidTr="007E7708">
        <w:trPr>
          <w:gridAfter w:val="3"/>
          <w:wAfter w:w="2172" w:type="dxa"/>
        </w:trPr>
        <w:tc>
          <w:tcPr>
            <w:tcW w:w="2551" w:type="dxa"/>
            <w:vAlign w:val="center"/>
          </w:tcPr>
          <w:p w14:paraId="23848EF2" w14:textId="54E05777" w:rsidR="002C61E3" w:rsidRPr="009500D6" w:rsidRDefault="002C61E3" w:rsidP="002C61E3">
            <w:pPr>
              <w:tabs>
                <w:tab w:val="clear" w:pos="227"/>
                <w:tab w:val="clear" w:pos="454"/>
                <w:tab w:val="clear" w:pos="680"/>
                <w:tab w:val="clear" w:pos="907"/>
                <w:tab w:val="clear" w:pos="1644"/>
              </w:tabs>
              <w:spacing w:line="240" w:lineRule="auto"/>
              <w:ind w:left="-108" w:right="-10" w:firstLine="108"/>
              <w:rPr>
                <w:rFonts w:ascii="Browallia New" w:hAnsi="Browallia New" w:cs="Browallia New"/>
                <w:sz w:val="16"/>
                <w:szCs w:val="16"/>
              </w:rPr>
            </w:pPr>
            <w:r w:rsidRPr="009500D6">
              <w:rPr>
                <w:rFonts w:ascii="Browallia New" w:hAnsi="Browallia New" w:cs="Browallia New"/>
                <w:b/>
                <w:bCs/>
                <w:sz w:val="16"/>
                <w:szCs w:val="16"/>
                <w:cs/>
              </w:rPr>
              <w:t>บริษัทย่อยของบริษัท ไมด้า พร็อพเพอร์ตี้ จำกัด</w:t>
            </w:r>
          </w:p>
        </w:tc>
        <w:tc>
          <w:tcPr>
            <w:tcW w:w="517" w:type="dxa"/>
          </w:tcPr>
          <w:p w14:paraId="2F6CB0FB" w14:textId="77777777" w:rsidR="002C61E3" w:rsidRPr="009500D6" w:rsidRDefault="002C61E3" w:rsidP="002C61E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535" w:type="dxa"/>
            <w:gridSpan w:val="2"/>
          </w:tcPr>
          <w:p w14:paraId="77CE6991" w14:textId="77777777" w:rsidR="002C61E3" w:rsidRPr="009500D6" w:rsidRDefault="002C61E3" w:rsidP="002C61E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236" w:type="dxa"/>
          </w:tcPr>
          <w:p w14:paraId="44B4DE74" w14:textId="77777777" w:rsidR="002C61E3" w:rsidRPr="009500D6" w:rsidRDefault="002C61E3" w:rsidP="002C61E3">
            <w:pPr>
              <w:spacing w:line="240" w:lineRule="auto"/>
              <w:jc w:val="right"/>
              <w:rPr>
                <w:rFonts w:ascii="Browallia New" w:hAnsi="Browallia New" w:cs="Browallia New"/>
                <w:sz w:val="16"/>
                <w:szCs w:val="16"/>
              </w:rPr>
            </w:pPr>
          </w:p>
        </w:tc>
        <w:tc>
          <w:tcPr>
            <w:tcW w:w="236" w:type="dxa"/>
            <w:gridSpan w:val="2"/>
          </w:tcPr>
          <w:p w14:paraId="69C6EEDD" w14:textId="77777777" w:rsidR="002C61E3" w:rsidRPr="009500D6" w:rsidRDefault="002C61E3" w:rsidP="002C61E3">
            <w:pPr>
              <w:spacing w:line="240" w:lineRule="auto"/>
              <w:jc w:val="right"/>
              <w:rPr>
                <w:rFonts w:ascii="Browallia New" w:hAnsi="Browallia New" w:cs="Browallia New"/>
                <w:sz w:val="16"/>
                <w:szCs w:val="16"/>
              </w:rPr>
            </w:pPr>
          </w:p>
        </w:tc>
        <w:tc>
          <w:tcPr>
            <w:tcW w:w="1311" w:type="dxa"/>
            <w:gridSpan w:val="2"/>
          </w:tcPr>
          <w:p w14:paraId="0FC6959D" w14:textId="77777777" w:rsidR="002C61E3" w:rsidRPr="009500D6" w:rsidRDefault="002C61E3" w:rsidP="002C61E3">
            <w:pPr>
              <w:spacing w:line="240" w:lineRule="auto"/>
              <w:jc w:val="right"/>
              <w:rPr>
                <w:rFonts w:ascii="Browallia New" w:hAnsi="Browallia New" w:cs="Browallia New"/>
                <w:sz w:val="16"/>
                <w:szCs w:val="16"/>
              </w:rPr>
            </w:pPr>
          </w:p>
        </w:tc>
        <w:tc>
          <w:tcPr>
            <w:tcW w:w="709" w:type="dxa"/>
          </w:tcPr>
          <w:p w14:paraId="50666F24" w14:textId="77777777" w:rsidR="002C61E3" w:rsidRPr="009500D6" w:rsidRDefault="002C61E3" w:rsidP="002C61E3">
            <w:pPr>
              <w:spacing w:line="240" w:lineRule="auto"/>
              <w:jc w:val="right"/>
              <w:rPr>
                <w:rFonts w:ascii="Browallia New" w:hAnsi="Browallia New" w:cs="Browallia New"/>
                <w:sz w:val="16"/>
                <w:szCs w:val="16"/>
              </w:rPr>
            </w:pPr>
          </w:p>
        </w:tc>
        <w:tc>
          <w:tcPr>
            <w:tcW w:w="709" w:type="dxa"/>
          </w:tcPr>
          <w:p w14:paraId="04C2A062" w14:textId="77777777" w:rsidR="002C61E3" w:rsidRPr="009500D6" w:rsidRDefault="002C61E3" w:rsidP="002C61E3">
            <w:pPr>
              <w:spacing w:line="240" w:lineRule="auto"/>
              <w:jc w:val="right"/>
              <w:rPr>
                <w:rFonts w:ascii="Browallia New" w:hAnsi="Browallia New" w:cs="Browallia New"/>
                <w:sz w:val="16"/>
                <w:szCs w:val="16"/>
              </w:rPr>
            </w:pPr>
          </w:p>
        </w:tc>
        <w:tc>
          <w:tcPr>
            <w:tcW w:w="727" w:type="dxa"/>
            <w:gridSpan w:val="2"/>
          </w:tcPr>
          <w:p w14:paraId="398F7D15" w14:textId="77777777" w:rsidR="002C61E3" w:rsidRPr="009500D6" w:rsidRDefault="002C61E3" w:rsidP="002C61E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r>
      <w:tr w:rsidR="002C61E3" w:rsidRPr="00A46D73" w14:paraId="383EFEC1" w14:textId="77777777" w:rsidTr="007E7708">
        <w:tc>
          <w:tcPr>
            <w:tcW w:w="2551" w:type="dxa"/>
            <w:vAlign w:val="center"/>
          </w:tcPr>
          <w:p w14:paraId="35332453" w14:textId="77777777" w:rsidR="002C61E3" w:rsidRPr="009500D6" w:rsidRDefault="002C61E3" w:rsidP="002C61E3">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500D6">
              <w:rPr>
                <w:rFonts w:ascii="Browallia New" w:hAnsi="Browallia New" w:cs="Browallia New"/>
                <w:sz w:val="16"/>
                <w:szCs w:val="16"/>
                <w:cs/>
              </w:rPr>
              <w:t>บริษัท รักษาความปลอดภัย ไมด้า จำกัด</w:t>
            </w:r>
          </w:p>
        </w:tc>
        <w:tc>
          <w:tcPr>
            <w:tcW w:w="709" w:type="dxa"/>
            <w:gridSpan w:val="2"/>
          </w:tcPr>
          <w:p w14:paraId="06055AC6" w14:textId="5E25DD8E" w:rsidR="002C61E3" w:rsidRPr="009500D6" w:rsidRDefault="002C61E3" w:rsidP="002C61E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1,000</w:t>
            </w:r>
          </w:p>
        </w:tc>
        <w:tc>
          <w:tcPr>
            <w:tcW w:w="709" w:type="dxa"/>
            <w:gridSpan w:val="3"/>
          </w:tcPr>
          <w:p w14:paraId="16781082" w14:textId="68E4DB27" w:rsidR="002C61E3" w:rsidRPr="009500D6" w:rsidRDefault="002C61E3" w:rsidP="002C61E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1,000</w:t>
            </w:r>
          </w:p>
        </w:tc>
        <w:tc>
          <w:tcPr>
            <w:tcW w:w="709" w:type="dxa"/>
            <w:gridSpan w:val="2"/>
          </w:tcPr>
          <w:p w14:paraId="171E1602" w14:textId="19631506" w:rsidR="002C61E3" w:rsidRPr="009500D6" w:rsidRDefault="002C61E3" w:rsidP="002C61E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8" w:type="dxa"/>
          </w:tcPr>
          <w:p w14:paraId="783F08D7" w14:textId="760493BC" w:rsidR="002C61E3" w:rsidRPr="009500D6" w:rsidRDefault="002C61E3" w:rsidP="002C61E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25431033" w14:textId="443898B7" w:rsidR="002C61E3" w:rsidRPr="009500D6" w:rsidRDefault="002C61E3" w:rsidP="002C61E3">
            <w:pPr>
              <w:spacing w:line="240" w:lineRule="auto"/>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18D1442E" w14:textId="5FCCDA9B" w:rsidR="002C61E3" w:rsidRPr="009500D6" w:rsidRDefault="002C61E3" w:rsidP="002C61E3">
            <w:pPr>
              <w:spacing w:line="240" w:lineRule="auto"/>
              <w:jc w:val="right"/>
              <w:rPr>
                <w:rFonts w:ascii="Browallia New" w:hAnsi="Browallia New" w:cs="Browallia New"/>
                <w:sz w:val="16"/>
                <w:szCs w:val="16"/>
              </w:rPr>
            </w:pPr>
            <w:r w:rsidRPr="009500D6">
              <w:rPr>
                <w:rFonts w:ascii="Browallia New" w:hAnsi="Browallia New" w:cs="Browallia New"/>
                <w:sz w:val="16"/>
                <w:szCs w:val="16"/>
              </w:rPr>
              <w:t>99.99</w:t>
            </w:r>
          </w:p>
        </w:tc>
        <w:tc>
          <w:tcPr>
            <w:tcW w:w="709" w:type="dxa"/>
          </w:tcPr>
          <w:p w14:paraId="2F314F69" w14:textId="142EFA4C" w:rsidR="002C61E3" w:rsidRPr="009500D6" w:rsidRDefault="002C61E3" w:rsidP="002C61E3">
            <w:pPr>
              <w:pBdr>
                <w:bottom w:val="single" w:sz="4" w:space="1" w:color="auto"/>
              </w:pBd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08" w:type="dxa"/>
            <w:gridSpan w:val="2"/>
          </w:tcPr>
          <w:p w14:paraId="11C0398D" w14:textId="373BA8AC" w:rsidR="002C61E3" w:rsidRPr="009500D6" w:rsidRDefault="002C61E3" w:rsidP="002C61E3">
            <w:pPr>
              <w:pBdr>
                <w:bottom w:val="single" w:sz="4" w:space="1" w:color="auto"/>
              </w:pBd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09" w:type="dxa"/>
          </w:tcPr>
          <w:p w14:paraId="166C97DD" w14:textId="0EEE101E" w:rsidR="002C61E3" w:rsidRPr="009500D6" w:rsidRDefault="00471008" w:rsidP="002C61E3">
            <w:pPr>
              <w:pBdr>
                <w:bottom w:val="single" w:sz="4" w:space="1" w:color="auto"/>
              </w:pBd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c>
          <w:tcPr>
            <w:tcW w:w="773" w:type="dxa"/>
          </w:tcPr>
          <w:p w14:paraId="5F0AB141" w14:textId="78A53D3C" w:rsidR="002C61E3" w:rsidRPr="009500D6" w:rsidRDefault="002C61E3" w:rsidP="002C61E3">
            <w:pPr>
              <w:pBdr>
                <w:bottom w:val="single" w:sz="4" w:space="1" w:color="auto"/>
              </w:pBdr>
              <w:spacing w:line="240" w:lineRule="auto"/>
              <w:jc w:val="right"/>
              <w:rPr>
                <w:rFonts w:ascii="Browallia New" w:hAnsi="Browallia New" w:cs="Browallia New"/>
                <w:sz w:val="16"/>
                <w:szCs w:val="16"/>
              </w:rPr>
            </w:pPr>
            <w:r w:rsidRPr="009500D6">
              <w:rPr>
                <w:rFonts w:ascii="Browallia New" w:hAnsi="Browallia New" w:cs="Browallia New"/>
                <w:sz w:val="16"/>
                <w:szCs w:val="16"/>
              </w:rPr>
              <w:t>-</w:t>
            </w:r>
          </w:p>
        </w:tc>
      </w:tr>
      <w:tr w:rsidR="00040DAC" w:rsidRPr="00A46D73" w14:paraId="4F819573" w14:textId="77777777" w:rsidTr="007E7708">
        <w:trPr>
          <w:trHeight w:val="77"/>
        </w:trPr>
        <w:tc>
          <w:tcPr>
            <w:tcW w:w="2551" w:type="dxa"/>
            <w:vAlign w:val="center"/>
          </w:tcPr>
          <w:p w14:paraId="63BFFA6B" w14:textId="77777777" w:rsidR="00040DAC" w:rsidRPr="009500D6" w:rsidRDefault="00040DAC" w:rsidP="00040DAC">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16"/>
                <w:szCs w:val="16"/>
                <w:cs/>
              </w:rPr>
            </w:pPr>
            <w:r w:rsidRPr="009500D6">
              <w:rPr>
                <w:rFonts w:ascii="Browallia New" w:hAnsi="Browallia New" w:cs="Browallia New"/>
                <w:sz w:val="16"/>
                <w:szCs w:val="16"/>
                <w:cs/>
              </w:rPr>
              <w:t>รวม</w:t>
            </w:r>
          </w:p>
        </w:tc>
        <w:tc>
          <w:tcPr>
            <w:tcW w:w="709" w:type="dxa"/>
            <w:gridSpan w:val="2"/>
            <w:vAlign w:val="bottom"/>
          </w:tcPr>
          <w:p w14:paraId="56F6BF93" w14:textId="77777777" w:rsidR="00040DAC" w:rsidRPr="009500D6" w:rsidRDefault="00040DAC" w:rsidP="00040DA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9" w:type="dxa"/>
            <w:gridSpan w:val="3"/>
            <w:vAlign w:val="bottom"/>
          </w:tcPr>
          <w:p w14:paraId="53204909" w14:textId="77777777" w:rsidR="00040DAC" w:rsidRPr="009500D6" w:rsidRDefault="00040DAC" w:rsidP="00040DA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9" w:type="dxa"/>
            <w:gridSpan w:val="2"/>
            <w:vAlign w:val="bottom"/>
          </w:tcPr>
          <w:p w14:paraId="189EC7EC" w14:textId="77777777" w:rsidR="00040DAC" w:rsidRPr="009500D6" w:rsidRDefault="00040DAC" w:rsidP="00040DA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vAlign w:val="bottom"/>
          </w:tcPr>
          <w:p w14:paraId="1E68608F" w14:textId="77777777" w:rsidR="00040DAC" w:rsidRPr="009500D6" w:rsidRDefault="00040DAC" w:rsidP="00040DA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9" w:type="dxa"/>
          </w:tcPr>
          <w:p w14:paraId="254D0DCA" w14:textId="77777777" w:rsidR="00040DAC" w:rsidRPr="009500D6" w:rsidRDefault="00040DAC" w:rsidP="00040DAC">
            <w:pPr>
              <w:spacing w:line="240" w:lineRule="auto"/>
              <w:ind w:left="-240"/>
              <w:jc w:val="right"/>
              <w:rPr>
                <w:rFonts w:ascii="Browallia New" w:hAnsi="Browallia New" w:cs="Browallia New"/>
                <w:sz w:val="16"/>
                <w:szCs w:val="16"/>
              </w:rPr>
            </w:pPr>
          </w:p>
        </w:tc>
        <w:tc>
          <w:tcPr>
            <w:tcW w:w="709" w:type="dxa"/>
          </w:tcPr>
          <w:p w14:paraId="1816CEEF" w14:textId="77777777" w:rsidR="00040DAC" w:rsidRPr="009500D6" w:rsidRDefault="00040DAC" w:rsidP="00040DAC">
            <w:pPr>
              <w:spacing w:line="240" w:lineRule="auto"/>
              <w:ind w:left="-240"/>
              <w:jc w:val="right"/>
              <w:rPr>
                <w:rFonts w:ascii="Browallia New" w:hAnsi="Browallia New" w:cs="Browallia New"/>
                <w:sz w:val="16"/>
                <w:szCs w:val="16"/>
              </w:rPr>
            </w:pPr>
          </w:p>
        </w:tc>
        <w:tc>
          <w:tcPr>
            <w:tcW w:w="709" w:type="dxa"/>
          </w:tcPr>
          <w:p w14:paraId="3E0D646A" w14:textId="6DB95226" w:rsidR="00040DAC" w:rsidRPr="009500D6" w:rsidRDefault="00651C66" w:rsidP="00040DAC">
            <w:pPr>
              <w:spacing w:line="240" w:lineRule="auto"/>
              <w:ind w:left="-240"/>
              <w:jc w:val="right"/>
              <w:rPr>
                <w:rFonts w:ascii="Browallia New" w:hAnsi="Browallia New" w:cs="Browallia New"/>
                <w:sz w:val="16"/>
                <w:szCs w:val="16"/>
              </w:rPr>
            </w:pPr>
            <w:r>
              <w:rPr>
                <w:rFonts w:ascii="Browallia New" w:hAnsi="Browallia New" w:cs="Browallia New"/>
                <w:sz w:val="16"/>
                <w:szCs w:val="16"/>
              </w:rPr>
              <w:t>3,123,830</w:t>
            </w:r>
          </w:p>
        </w:tc>
        <w:tc>
          <w:tcPr>
            <w:tcW w:w="708" w:type="dxa"/>
            <w:gridSpan w:val="2"/>
          </w:tcPr>
          <w:p w14:paraId="22D21C30" w14:textId="7765EA31" w:rsidR="00040DAC" w:rsidRPr="009500D6" w:rsidRDefault="00040DAC" w:rsidP="00040DAC">
            <w:pPr>
              <w:spacing w:line="240" w:lineRule="auto"/>
              <w:ind w:left="-100"/>
              <w:jc w:val="right"/>
              <w:rPr>
                <w:rFonts w:ascii="Browallia New" w:hAnsi="Browallia New" w:cs="Browallia New"/>
                <w:sz w:val="16"/>
                <w:szCs w:val="16"/>
              </w:rPr>
            </w:pPr>
            <w:r w:rsidRPr="009500D6">
              <w:rPr>
                <w:rFonts w:ascii="Browallia New" w:hAnsi="Browallia New" w:cs="Browallia New"/>
                <w:sz w:val="16"/>
                <w:szCs w:val="16"/>
              </w:rPr>
              <w:t>3,118,730</w:t>
            </w:r>
          </w:p>
        </w:tc>
        <w:tc>
          <w:tcPr>
            <w:tcW w:w="709" w:type="dxa"/>
            <w:vAlign w:val="bottom"/>
          </w:tcPr>
          <w:p w14:paraId="71902391" w14:textId="42F68053" w:rsidR="00040DAC" w:rsidRPr="009500D6" w:rsidRDefault="00AD2A5B" w:rsidP="00040DAC">
            <w:pPr>
              <w:pBdr>
                <w:bottom w:val="single" w:sz="12" w:space="1" w:color="auto"/>
              </w:pBdr>
              <w:spacing w:line="240" w:lineRule="auto"/>
              <w:jc w:val="right"/>
              <w:rPr>
                <w:rFonts w:ascii="Browallia New" w:hAnsi="Browallia New" w:cs="Browallia New"/>
                <w:sz w:val="16"/>
                <w:szCs w:val="16"/>
              </w:rPr>
            </w:pPr>
            <w:r>
              <w:rPr>
                <w:rFonts w:ascii="Browallia New" w:hAnsi="Browallia New" w:cs="Browallia New"/>
                <w:sz w:val="16"/>
                <w:szCs w:val="16"/>
              </w:rPr>
              <w:t>10</w:t>
            </w:r>
            <w:r w:rsidR="00471008" w:rsidRPr="001D5AFC">
              <w:rPr>
                <w:rFonts w:ascii="Browallia New" w:hAnsi="Browallia New" w:cs="Browallia New"/>
                <w:sz w:val="16"/>
                <w:szCs w:val="16"/>
              </w:rPr>
              <w:t>,800</w:t>
            </w:r>
          </w:p>
        </w:tc>
        <w:tc>
          <w:tcPr>
            <w:tcW w:w="773" w:type="dxa"/>
            <w:vAlign w:val="bottom"/>
          </w:tcPr>
          <w:p w14:paraId="41B1727A" w14:textId="762B1B75" w:rsidR="00040DAC" w:rsidRPr="009500D6" w:rsidRDefault="00040DAC" w:rsidP="00040DAC">
            <w:pPr>
              <w:pBdr>
                <w:bottom w:val="single" w:sz="12" w:space="1" w:color="auto"/>
              </w:pBdr>
              <w:spacing w:line="240" w:lineRule="auto"/>
              <w:jc w:val="right"/>
              <w:rPr>
                <w:rFonts w:ascii="Browallia New" w:hAnsi="Browallia New" w:cs="Browallia New"/>
                <w:sz w:val="16"/>
                <w:szCs w:val="16"/>
              </w:rPr>
            </w:pPr>
            <w:r w:rsidRPr="009500D6">
              <w:rPr>
                <w:rFonts w:ascii="Browallia New" w:hAnsi="Browallia New" w:cs="Browallia New"/>
                <w:sz w:val="16"/>
                <w:szCs w:val="16"/>
              </w:rPr>
              <w:t>47,280</w:t>
            </w:r>
          </w:p>
        </w:tc>
      </w:tr>
      <w:tr w:rsidR="00040DAC" w:rsidRPr="00A46D73" w14:paraId="0F9227A6" w14:textId="77777777" w:rsidTr="007E7708">
        <w:tc>
          <w:tcPr>
            <w:tcW w:w="4678" w:type="dxa"/>
            <w:gridSpan w:val="8"/>
            <w:vAlign w:val="center"/>
          </w:tcPr>
          <w:p w14:paraId="394F4288" w14:textId="77777777" w:rsidR="00040DAC" w:rsidRPr="009500D6" w:rsidRDefault="00040DAC" w:rsidP="00040DAC">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16"/>
                <w:szCs w:val="16"/>
              </w:rPr>
            </w:pPr>
            <w:r w:rsidRPr="009500D6">
              <w:rPr>
                <w:rFonts w:ascii="Browallia New" w:hAnsi="Browallia New" w:cs="Browallia New"/>
                <w:sz w:val="16"/>
                <w:szCs w:val="16"/>
                <w:u w:val="single"/>
                <w:cs/>
              </w:rPr>
              <w:t>หัก</w:t>
            </w:r>
            <w:r w:rsidRPr="009500D6">
              <w:rPr>
                <w:rFonts w:ascii="Browallia New" w:hAnsi="Browallia New" w:cs="Browallia New"/>
                <w:sz w:val="16"/>
                <w:szCs w:val="16"/>
              </w:rPr>
              <w:t xml:space="preserve"> </w:t>
            </w:r>
            <w:r w:rsidRPr="009500D6">
              <w:rPr>
                <w:rFonts w:ascii="Browallia New" w:hAnsi="Browallia New" w:cs="Browallia New"/>
                <w:sz w:val="16"/>
                <w:szCs w:val="16"/>
                <w:cs/>
              </w:rPr>
              <w:t>ค่าเผื่อการด้อยค่าเงินลงทุน</w:t>
            </w:r>
          </w:p>
        </w:tc>
        <w:tc>
          <w:tcPr>
            <w:tcW w:w="708" w:type="dxa"/>
            <w:vAlign w:val="bottom"/>
          </w:tcPr>
          <w:p w14:paraId="30B82882" w14:textId="77777777" w:rsidR="00040DAC" w:rsidRPr="009500D6" w:rsidRDefault="00040DAC" w:rsidP="00040DA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9" w:type="dxa"/>
          </w:tcPr>
          <w:p w14:paraId="23F6D98C" w14:textId="77777777" w:rsidR="00040DAC" w:rsidRPr="009500D6" w:rsidRDefault="00040DAC" w:rsidP="00040DAC">
            <w:pPr>
              <w:spacing w:line="240" w:lineRule="auto"/>
              <w:jc w:val="right"/>
              <w:rPr>
                <w:rFonts w:ascii="Browallia New" w:hAnsi="Browallia New" w:cs="Browallia New"/>
                <w:sz w:val="16"/>
                <w:szCs w:val="16"/>
              </w:rPr>
            </w:pPr>
          </w:p>
        </w:tc>
        <w:tc>
          <w:tcPr>
            <w:tcW w:w="709" w:type="dxa"/>
          </w:tcPr>
          <w:p w14:paraId="50048CED" w14:textId="77777777" w:rsidR="00040DAC" w:rsidRPr="009500D6" w:rsidRDefault="00040DAC" w:rsidP="00040DAC">
            <w:pPr>
              <w:spacing w:line="240" w:lineRule="auto"/>
              <w:jc w:val="right"/>
              <w:rPr>
                <w:rFonts w:ascii="Browallia New" w:hAnsi="Browallia New" w:cs="Browallia New"/>
                <w:sz w:val="16"/>
                <w:szCs w:val="16"/>
              </w:rPr>
            </w:pPr>
          </w:p>
        </w:tc>
        <w:tc>
          <w:tcPr>
            <w:tcW w:w="709" w:type="dxa"/>
            <w:vAlign w:val="center"/>
          </w:tcPr>
          <w:p w14:paraId="599F3B5C" w14:textId="058182E6" w:rsidR="00040DAC" w:rsidRPr="009500D6" w:rsidRDefault="00651C66" w:rsidP="00040DAC">
            <w:pPr>
              <w:pBdr>
                <w:bottom w:val="single" w:sz="4" w:space="1" w:color="auto"/>
              </w:pBdr>
              <w:spacing w:line="240" w:lineRule="auto"/>
              <w:jc w:val="right"/>
              <w:rPr>
                <w:rFonts w:ascii="Browallia New" w:hAnsi="Browallia New" w:cs="Browallia New"/>
                <w:sz w:val="16"/>
                <w:szCs w:val="16"/>
              </w:rPr>
            </w:pPr>
            <w:r>
              <w:rPr>
                <w:rFonts w:ascii="Browallia New" w:hAnsi="Browallia New" w:cs="Browallia New"/>
                <w:sz w:val="16"/>
                <w:szCs w:val="16"/>
              </w:rPr>
              <w:t>(111,</w:t>
            </w:r>
            <w:r w:rsidR="00101671">
              <w:rPr>
                <w:rFonts w:ascii="Browallia New" w:hAnsi="Browallia New" w:cs="Browallia New"/>
                <w:sz w:val="16"/>
                <w:szCs w:val="16"/>
              </w:rPr>
              <w:t>400)</w:t>
            </w:r>
          </w:p>
        </w:tc>
        <w:tc>
          <w:tcPr>
            <w:tcW w:w="708" w:type="dxa"/>
            <w:gridSpan w:val="2"/>
            <w:vAlign w:val="center"/>
          </w:tcPr>
          <w:p w14:paraId="4CB51B67" w14:textId="01B6D175" w:rsidR="00040DAC" w:rsidRPr="009500D6" w:rsidRDefault="00040DAC" w:rsidP="00040DAC">
            <w:pPr>
              <w:pBdr>
                <w:bottom w:val="single" w:sz="4" w:space="1" w:color="auto"/>
              </w:pBdr>
              <w:spacing w:line="240" w:lineRule="auto"/>
              <w:jc w:val="right"/>
              <w:rPr>
                <w:rFonts w:ascii="Browallia New" w:hAnsi="Browallia New" w:cs="Browallia New"/>
                <w:sz w:val="16"/>
                <w:szCs w:val="16"/>
              </w:rPr>
            </w:pPr>
            <w:r w:rsidRPr="009500D6">
              <w:rPr>
                <w:rFonts w:ascii="Browallia New" w:hAnsi="Browallia New" w:cs="Browallia New"/>
                <w:sz w:val="16"/>
                <w:szCs w:val="16"/>
              </w:rPr>
              <w:t>(111,400)</w:t>
            </w:r>
          </w:p>
        </w:tc>
        <w:tc>
          <w:tcPr>
            <w:tcW w:w="709" w:type="dxa"/>
            <w:vAlign w:val="bottom"/>
          </w:tcPr>
          <w:p w14:paraId="5AE9163C" w14:textId="77777777" w:rsidR="00040DAC" w:rsidRPr="009500D6" w:rsidRDefault="00040DAC" w:rsidP="00040DAC">
            <w:pPr>
              <w:spacing w:line="240" w:lineRule="auto"/>
              <w:jc w:val="right"/>
              <w:rPr>
                <w:rFonts w:ascii="Browallia New" w:hAnsi="Browallia New" w:cs="Browallia New"/>
                <w:sz w:val="16"/>
                <w:szCs w:val="16"/>
              </w:rPr>
            </w:pPr>
          </w:p>
        </w:tc>
        <w:tc>
          <w:tcPr>
            <w:tcW w:w="773" w:type="dxa"/>
            <w:vAlign w:val="bottom"/>
          </w:tcPr>
          <w:p w14:paraId="3B06D124" w14:textId="77777777" w:rsidR="00040DAC" w:rsidRPr="009500D6" w:rsidRDefault="00040DAC" w:rsidP="00040DAC">
            <w:pPr>
              <w:spacing w:line="240" w:lineRule="auto"/>
              <w:jc w:val="right"/>
              <w:rPr>
                <w:rFonts w:ascii="Browallia New" w:hAnsi="Browallia New" w:cs="Browallia New"/>
                <w:sz w:val="16"/>
                <w:szCs w:val="16"/>
              </w:rPr>
            </w:pPr>
          </w:p>
        </w:tc>
      </w:tr>
      <w:tr w:rsidR="00040DAC" w:rsidRPr="00A46D73" w14:paraId="6009C2B0" w14:textId="77777777" w:rsidTr="007E7708">
        <w:tc>
          <w:tcPr>
            <w:tcW w:w="2551" w:type="dxa"/>
            <w:vAlign w:val="center"/>
          </w:tcPr>
          <w:p w14:paraId="7507CF69" w14:textId="3AD4E44B" w:rsidR="00040DAC" w:rsidRPr="009500D6" w:rsidRDefault="00040DAC" w:rsidP="00040DAC">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16"/>
                <w:szCs w:val="16"/>
                <w:cs/>
                <w:lang w:val="en-GB"/>
              </w:rPr>
            </w:pPr>
            <w:r w:rsidRPr="009500D6">
              <w:rPr>
                <w:rFonts w:ascii="Browallia New" w:hAnsi="Browallia New" w:cs="Browallia New"/>
                <w:sz w:val="16"/>
                <w:szCs w:val="16"/>
                <w:cs/>
              </w:rPr>
              <w:t>เงินลงทุนในบริษัทย่อย</w:t>
            </w:r>
            <w:r w:rsidRPr="009500D6">
              <w:rPr>
                <w:rFonts w:ascii="Browallia New" w:hAnsi="Browallia New" w:cs="Browallia New"/>
                <w:sz w:val="16"/>
                <w:szCs w:val="16"/>
              </w:rPr>
              <w:t xml:space="preserve"> </w:t>
            </w:r>
            <w:r w:rsidR="00875C9D" w:rsidRPr="009500D6">
              <w:rPr>
                <w:rFonts w:ascii="Browallia New" w:hAnsi="Browallia New" w:cs="Browallia New"/>
                <w:sz w:val="16"/>
                <w:szCs w:val="16"/>
              </w:rPr>
              <w:t>-</w:t>
            </w:r>
            <w:r w:rsidRPr="009500D6">
              <w:rPr>
                <w:rFonts w:ascii="Browallia New" w:hAnsi="Browallia New" w:cs="Browallia New"/>
                <w:sz w:val="16"/>
                <w:szCs w:val="16"/>
                <w:lang w:val="en-GB"/>
              </w:rPr>
              <w:t xml:space="preserve"> </w:t>
            </w:r>
            <w:r w:rsidRPr="009500D6">
              <w:rPr>
                <w:rFonts w:ascii="Browallia New" w:hAnsi="Browallia New" w:cs="Browallia New"/>
                <w:sz w:val="16"/>
                <w:szCs w:val="16"/>
                <w:cs/>
                <w:lang w:val="en-GB"/>
              </w:rPr>
              <w:t>สุทธิ</w:t>
            </w:r>
          </w:p>
        </w:tc>
        <w:tc>
          <w:tcPr>
            <w:tcW w:w="709" w:type="dxa"/>
            <w:gridSpan w:val="2"/>
            <w:vAlign w:val="bottom"/>
          </w:tcPr>
          <w:p w14:paraId="47ACF39E" w14:textId="77777777" w:rsidR="00040DAC" w:rsidRPr="009500D6" w:rsidRDefault="00040DAC" w:rsidP="00040DAC">
            <w:pPr>
              <w:tabs>
                <w:tab w:val="clear" w:pos="227"/>
                <w:tab w:val="clear" w:pos="454"/>
                <w:tab w:val="clear" w:pos="680"/>
                <w:tab w:val="clear" w:pos="907"/>
              </w:tabs>
              <w:spacing w:line="240" w:lineRule="auto"/>
              <w:ind w:left="-108" w:right="-10"/>
              <w:jc w:val="right"/>
              <w:rPr>
                <w:rFonts w:ascii="Browallia New" w:hAnsi="Browallia New" w:cs="Browallia New"/>
                <w:sz w:val="16"/>
                <w:szCs w:val="16"/>
              </w:rPr>
            </w:pPr>
          </w:p>
        </w:tc>
        <w:tc>
          <w:tcPr>
            <w:tcW w:w="709" w:type="dxa"/>
            <w:gridSpan w:val="3"/>
            <w:vAlign w:val="center"/>
          </w:tcPr>
          <w:p w14:paraId="510AD3A2" w14:textId="77777777" w:rsidR="00040DAC" w:rsidRPr="009500D6" w:rsidRDefault="00040DAC" w:rsidP="00040DAC">
            <w:pPr>
              <w:tabs>
                <w:tab w:val="clear" w:pos="227"/>
                <w:tab w:val="clear" w:pos="454"/>
                <w:tab w:val="clear" w:pos="680"/>
                <w:tab w:val="clear" w:pos="907"/>
              </w:tabs>
              <w:spacing w:line="240" w:lineRule="auto"/>
              <w:ind w:left="-108" w:right="-10"/>
              <w:jc w:val="right"/>
              <w:rPr>
                <w:rFonts w:ascii="Browallia New" w:hAnsi="Browallia New" w:cs="Browallia New"/>
                <w:sz w:val="16"/>
                <w:szCs w:val="16"/>
              </w:rPr>
            </w:pPr>
          </w:p>
        </w:tc>
        <w:tc>
          <w:tcPr>
            <w:tcW w:w="709" w:type="dxa"/>
            <w:gridSpan w:val="2"/>
            <w:vAlign w:val="bottom"/>
          </w:tcPr>
          <w:p w14:paraId="2765C286" w14:textId="77777777" w:rsidR="00040DAC" w:rsidRPr="009500D6" w:rsidRDefault="00040DAC" w:rsidP="00040DA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vAlign w:val="bottom"/>
          </w:tcPr>
          <w:p w14:paraId="05E44BE6" w14:textId="77777777" w:rsidR="00040DAC" w:rsidRPr="009500D6" w:rsidRDefault="00040DAC" w:rsidP="00040DA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9" w:type="dxa"/>
          </w:tcPr>
          <w:p w14:paraId="22407965" w14:textId="77777777" w:rsidR="00040DAC" w:rsidRPr="009500D6" w:rsidRDefault="00040DAC" w:rsidP="00040DAC">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09" w:type="dxa"/>
          </w:tcPr>
          <w:p w14:paraId="1E7DCC12" w14:textId="77777777" w:rsidR="00040DAC" w:rsidRPr="009500D6" w:rsidRDefault="00040DAC" w:rsidP="00040DAC">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09" w:type="dxa"/>
            <w:vAlign w:val="center"/>
          </w:tcPr>
          <w:p w14:paraId="5B0A80BD" w14:textId="05BAAFA2" w:rsidR="00040DAC" w:rsidRPr="009500D6" w:rsidRDefault="00435475" w:rsidP="00040DAC">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r>
              <w:rPr>
                <w:rFonts w:ascii="Browallia New" w:hAnsi="Browallia New" w:cs="Browallia New"/>
                <w:sz w:val="16"/>
                <w:szCs w:val="16"/>
              </w:rPr>
              <w:t>3,012,430</w:t>
            </w:r>
          </w:p>
        </w:tc>
        <w:tc>
          <w:tcPr>
            <w:tcW w:w="708" w:type="dxa"/>
            <w:gridSpan w:val="2"/>
            <w:vAlign w:val="center"/>
          </w:tcPr>
          <w:p w14:paraId="3CF9C753" w14:textId="4878EF0C" w:rsidR="00040DAC" w:rsidRPr="009500D6" w:rsidRDefault="00040DAC" w:rsidP="00040DAC">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r w:rsidRPr="009500D6">
              <w:rPr>
                <w:rFonts w:ascii="Browallia New" w:hAnsi="Browallia New" w:cs="Browallia New"/>
                <w:sz w:val="16"/>
                <w:szCs w:val="16"/>
              </w:rPr>
              <w:t>3,007,330</w:t>
            </w:r>
          </w:p>
        </w:tc>
        <w:tc>
          <w:tcPr>
            <w:tcW w:w="709" w:type="dxa"/>
            <w:vAlign w:val="bottom"/>
          </w:tcPr>
          <w:p w14:paraId="55608DDF" w14:textId="77777777" w:rsidR="00040DAC" w:rsidRPr="009500D6" w:rsidRDefault="00040DAC" w:rsidP="00040DAC">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73" w:type="dxa"/>
            <w:vAlign w:val="bottom"/>
          </w:tcPr>
          <w:p w14:paraId="742F923A" w14:textId="77777777" w:rsidR="00040DAC" w:rsidRPr="009500D6" w:rsidRDefault="00040DAC" w:rsidP="00040DAC">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r>
    </w:tbl>
    <w:p w14:paraId="50C89172" w14:textId="77777777" w:rsidR="00A46D73" w:rsidRDefault="00A46D73"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4"/>
          <w:szCs w:val="24"/>
          <w:lang w:val="en-GB"/>
        </w:rPr>
      </w:pPr>
    </w:p>
    <w:p w14:paraId="5F223748" w14:textId="2CFA7E6B" w:rsidR="000E0307" w:rsidRPr="00D901A5" w:rsidRDefault="000E0307" w:rsidP="007E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u w:val="single"/>
          <w:cs/>
          <w:lang w:val="en-GB"/>
        </w:rPr>
      </w:pPr>
      <w:r w:rsidRPr="00D901A5">
        <w:rPr>
          <w:rFonts w:ascii="Browallia New" w:hAnsi="Browallia New" w:cs="Browallia New" w:hint="cs"/>
          <w:b/>
          <w:bCs/>
          <w:sz w:val="28"/>
          <w:szCs w:val="28"/>
          <w:u w:val="single"/>
          <w:cs/>
          <w:lang w:val="en-GB"/>
        </w:rPr>
        <w:t>การจัดตั้งบริษัทย่อย</w:t>
      </w:r>
    </w:p>
    <w:p w14:paraId="0157F9AE" w14:textId="75AB8036" w:rsidR="00C72D9E" w:rsidRPr="00B737D5" w:rsidRDefault="0049643E" w:rsidP="007E7853">
      <w:pPr>
        <w:spacing w:line="240" w:lineRule="auto"/>
        <w:ind w:left="432"/>
        <w:jc w:val="thaiDistribute"/>
        <w:rPr>
          <w:rFonts w:ascii="Browallia New" w:hAnsi="Browallia New" w:cs="Browallia New"/>
          <w:sz w:val="28"/>
          <w:szCs w:val="28"/>
        </w:rPr>
      </w:pPr>
      <w:r w:rsidRPr="00D901A5">
        <w:rPr>
          <w:rFonts w:ascii="Browallia New" w:hAnsi="Browallia New" w:cs="Browallia New"/>
          <w:sz w:val="28"/>
          <w:szCs w:val="28"/>
          <w:cs/>
        </w:rPr>
        <w:t>เมื่อวันที่</w:t>
      </w:r>
      <w:r w:rsidR="008E5F49" w:rsidRPr="00D901A5">
        <w:rPr>
          <w:rFonts w:ascii="Browallia New" w:hAnsi="Browallia New" w:cs="Browallia New"/>
          <w:sz w:val="28"/>
          <w:szCs w:val="28"/>
          <w:cs/>
        </w:rPr>
        <w:t xml:space="preserve"> </w:t>
      </w:r>
      <w:r w:rsidR="008E5F49" w:rsidRPr="00D901A5">
        <w:rPr>
          <w:rFonts w:ascii="Browallia New" w:hAnsi="Browallia New" w:cs="Browallia New"/>
          <w:sz w:val="28"/>
          <w:szCs w:val="28"/>
        </w:rPr>
        <w:t>15</w:t>
      </w:r>
      <w:r w:rsidRPr="00D901A5">
        <w:rPr>
          <w:rFonts w:ascii="Browallia New" w:hAnsi="Browallia New" w:cs="Browallia New"/>
          <w:sz w:val="28"/>
          <w:szCs w:val="28"/>
          <w:cs/>
        </w:rPr>
        <w:t xml:space="preserve"> กุมภาพันธ์ </w:t>
      </w:r>
      <w:r w:rsidR="008E5F49" w:rsidRPr="00D901A5">
        <w:rPr>
          <w:rFonts w:ascii="Browallia New" w:hAnsi="Browallia New" w:cs="Browallia New"/>
          <w:sz w:val="28"/>
          <w:szCs w:val="28"/>
        </w:rPr>
        <w:t>2566</w:t>
      </w:r>
      <w:r w:rsidRPr="00D901A5">
        <w:rPr>
          <w:rFonts w:ascii="Browallia New" w:hAnsi="Browallia New" w:cs="Browallia New"/>
          <w:sz w:val="28"/>
          <w:szCs w:val="28"/>
          <w:cs/>
        </w:rPr>
        <w:t xml:space="preserve"> ที่ประชุมคณะกรรมการบริษัท ครั้งที่ </w:t>
      </w:r>
      <w:r w:rsidR="008E5F49" w:rsidRPr="00D901A5">
        <w:rPr>
          <w:rFonts w:ascii="Browallia New" w:hAnsi="Browallia New" w:cs="Browallia New"/>
          <w:sz w:val="28"/>
          <w:szCs w:val="28"/>
        </w:rPr>
        <w:t>1/2566</w:t>
      </w:r>
      <w:r w:rsidRPr="00D901A5">
        <w:rPr>
          <w:rFonts w:ascii="Browallia New" w:hAnsi="Browallia New" w:cs="Browallia New"/>
          <w:sz w:val="28"/>
          <w:szCs w:val="28"/>
          <w:cs/>
        </w:rPr>
        <w:t xml:space="preserve"> มีมติอนุมัติให้จัดตั้งบริษัทย่อยแห่งหนึ่ง โดยใช้ชื่อว่าบริษัท </w:t>
      </w:r>
      <w:r w:rsidR="008E5F49" w:rsidRPr="00D901A5">
        <w:rPr>
          <w:rFonts w:ascii="Browallia New" w:hAnsi="Browallia New" w:cs="Browallia New"/>
          <w:sz w:val="28"/>
          <w:szCs w:val="28"/>
          <w:cs/>
        </w:rPr>
        <w:t>เคเค เอสเธติค</w:t>
      </w:r>
      <w:r w:rsidRPr="00D901A5">
        <w:rPr>
          <w:rFonts w:ascii="Browallia New" w:hAnsi="Browallia New" w:cs="Browallia New"/>
          <w:sz w:val="28"/>
          <w:szCs w:val="28"/>
          <w:cs/>
        </w:rPr>
        <w:t xml:space="preserve"> จำกัด ซึ่งได้จดทะเบียนจัดตั้งบริษัทด้วยทุนจดทะเบียน </w:t>
      </w:r>
      <w:r w:rsidR="00E55B14" w:rsidRPr="008010AA">
        <w:rPr>
          <w:rFonts w:ascii="Browallia New" w:hAnsi="Browallia New" w:cs="Browallia New"/>
          <w:sz w:val="28"/>
          <w:szCs w:val="28"/>
        </w:rPr>
        <w:t>1</w:t>
      </w:r>
      <w:r w:rsidR="008E5F49" w:rsidRPr="008010AA">
        <w:rPr>
          <w:rFonts w:ascii="Browallia New" w:hAnsi="Browallia New" w:cs="Browallia New"/>
          <w:sz w:val="28"/>
          <w:szCs w:val="28"/>
        </w:rPr>
        <w:t>,</w:t>
      </w:r>
      <w:r w:rsidR="008E5F49" w:rsidRPr="008010AA">
        <w:rPr>
          <w:rFonts w:ascii="Browallia New" w:hAnsi="Browallia New" w:cs="Browallia New"/>
          <w:sz w:val="28"/>
          <w:szCs w:val="28"/>
          <w:cs/>
        </w:rPr>
        <w:t>000</w:t>
      </w:r>
      <w:r w:rsidRPr="008010AA">
        <w:rPr>
          <w:rFonts w:ascii="Browallia New" w:hAnsi="Browallia New" w:cs="Browallia New"/>
          <w:sz w:val="28"/>
          <w:szCs w:val="28"/>
        </w:rPr>
        <w:t>,000</w:t>
      </w:r>
      <w:r w:rsidRPr="008010AA">
        <w:rPr>
          <w:rFonts w:ascii="Browallia New" w:hAnsi="Browallia New" w:cs="Browallia New"/>
          <w:sz w:val="28"/>
          <w:szCs w:val="28"/>
          <w:cs/>
        </w:rPr>
        <w:t xml:space="preserve"> หุ้น มูลค่าหุ้นละ </w:t>
      </w:r>
      <w:r w:rsidR="00E55B14" w:rsidRPr="008010AA">
        <w:rPr>
          <w:rFonts w:ascii="Browallia New" w:hAnsi="Browallia New" w:cs="Browallia New"/>
          <w:sz w:val="28"/>
          <w:szCs w:val="28"/>
        </w:rPr>
        <w:t>10</w:t>
      </w:r>
      <w:r w:rsidRPr="008010AA">
        <w:rPr>
          <w:rFonts w:ascii="Browallia New" w:hAnsi="Browallia New" w:cs="Browallia New"/>
          <w:sz w:val="28"/>
          <w:szCs w:val="28"/>
          <w:cs/>
        </w:rPr>
        <w:t xml:space="preserve"> บาทเพื่อประกอบกิจการ</w:t>
      </w:r>
      <w:r w:rsidR="008E5F49" w:rsidRPr="008010AA">
        <w:rPr>
          <w:rFonts w:ascii="Browallia New" w:hAnsi="Browallia New" w:cs="Browallia New"/>
          <w:sz w:val="28"/>
          <w:szCs w:val="28"/>
          <w:cs/>
        </w:rPr>
        <w:t>ให้บริการด้านความงามอย่างครบวงจร</w:t>
      </w:r>
      <w:r w:rsidRPr="008010AA">
        <w:rPr>
          <w:rFonts w:ascii="Browallia New" w:hAnsi="Browallia New" w:cs="Browallia New"/>
          <w:sz w:val="28"/>
          <w:szCs w:val="28"/>
          <w:cs/>
        </w:rPr>
        <w:t xml:space="preserve"> โดย</w:t>
      </w:r>
      <w:r w:rsidR="00493523" w:rsidRPr="008010AA">
        <w:rPr>
          <w:rFonts w:ascii="Browallia New" w:hAnsi="Browallia New" w:cs="Browallia New" w:hint="cs"/>
          <w:sz w:val="28"/>
          <w:szCs w:val="28"/>
          <w:cs/>
        </w:rPr>
        <w:t>บริษัท</w:t>
      </w:r>
      <w:r w:rsidRPr="008010AA">
        <w:rPr>
          <w:rFonts w:ascii="Browallia New" w:hAnsi="Browallia New" w:cs="Browallia New"/>
          <w:sz w:val="28"/>
          <w:szCs w:val="28"/>
          <w:cs/>
        </w:rPr>
        <w:t xml:space="preserve">ถือหุ้นร้อยละ </w:t>
      </w:r>
      <w:r w:rsidR="00E55B14" w:rsidRPr="008010AA">
        <w:rPr>
          <w:rFonts w:ascii="Browallia New" w:hAnsi="Browallia New" w:cs="Browallia New"/>
          <w:sz w:val="28"/>
          <w:szCs w:val="28"/>
        </w:rPr>
        <w:t>50</w:t>
      </w:r>
      <w:r w:rsidR="008E5F49" w:rsidRPr="008010AA">
        <w:rPr>
          <w:rFonts w:ascii="Browallia New" w:hAnsi="Browallia New" w:cs="Browallia New"/>
          <w:sz w:val="28"/>
          <w:szCs w:val="28"/>
          <w:cs/>
        </w:rPr>
        <w:t>.</w:t>
      </w:r>
      <w:r w:rsidR="00CF0F0C" w:rsidRPr="008010AA">
        <w:rPr>
          <w:rFonts w:ascii="Browallia New" w:hAnsi="Browallia New" w:cs="Browallia New"/>
          <w:sz w:val="28"/>
          <w:szCs w:val="28"/>
        </w:rPr>
        <w:t>98</w:t>
      </w:r>
      <w:r w:rsidRPr="00D901A5">
        <w:rPr>
          <w:rFonts w:ascii="Browallia New" w:hAnsi="Browallia New" w:cs="Browallia New"/>
          <w:sz w:val="28"/>
          <w:szCs w:val="28"/>
          <w:cs/>
        </w:rPr>
        <w:t xml:space="preserve"> ของทุนจดทะเบียนทั้งหมด</w:t>
      </w:r>
    </w:p>
    <w:p w14:paraId="34E681BB" w14:textId="77777777" w:rsidR="00E8692C" w:rsidRDefault="00E8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7AC40893" w14:textId="7CBB34D3" w:rsidR="006971B8" w:rsidRPr="00B737D5" w:rsidRDefault="006971B8" w:rsidP="00D5484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53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ที่ดิน อาคาร</w:t>
      </w:r>
      <w:r w:rsidR="008D7DD1" w:rsidRPr="00B737D5">
        <w:rPr>
          <w:rFonts w:ascii="Browallia New" w:hAnsi="Browallia New" w:cs="Browallia New"/>
          <w:b/>
          <w:bCs/>
          <w:sz w:val="28"/>
          <w:szCs w:val="28"/>
          <w:lang w:val="en-GB"/>
        </w:rPr>
        <w:t xml:space="preserve"> </w:t>
      </w:r>
      <w:r w:rsidRPr="00B737D5">
        <w:rPr>
          <w:rFonts w:ascii="Browallia New" w:hAnsi="Browallia New" w:cs="Browallia New"/>
          <w:b/>
          <w:bCs/>
          <w:sz w:val="28"/>
          <w:szCs w:val="28"/>
          <w:cs/>
          <w:lang w:val="en-GB"/>
        </w:rPr>
        <w:t>และอุปกรณ์</w:t>
      </w:r>
      <w:r w:rsidR="00D21542" w:rsidRPr="00B737D5">
        <w:rPr>
          <w:rFonts w:ascii="Browallia New" w:hAnsi="Browallia New" w:cs="Browallia New" w:hint="cs"/>
          <w:b/>
          <w:bCs/>
          <w:sz w:val="28"/>
          <w:szCs w:val="28"/>
          <w:cs/>
          <w:lang w:val="en-GB"/>
        </w:rPr>
        <w:t xml:space="preserve"> </w:t>
      </w:r>
      <w:r w:rsidR="00D21542" w:rsidRPr="00B737D5">
        <w:rPr>
          <w:rFonts w:ascii="Browallia New" w:hAnsi="Browallia New" w:cs="Browallia New"/>
          <w:b/>
          <w:bCs/>
          <w:sz w:val="28"/>
          <w:szCs w:val="28"/>
        </w:rPr>
        <w:t xml:space="preserve">- </w:t>
      </w:r>
      <w:r w:rsidR="00D21542" w:rsidRPr="00B737D5">
        <w:rPr>
          <w:rFonts w:ascii="Browallia New" w:hAnsi="Browallia New" w:cs="Browallia New" w:hint="cs"/>
          <w:b/>
          <w:bCs/>
          <w:sz w:val="28"/>
          <w:szCs w:val="28"/>
          <w:cs/>
        </w:rPr>
        <w:t>สุทธิ</w:t>
      </w:r>
    </w:p>
    <w:p w14:paraId="509EB191" w14:textId="5E9410C2" w:rsidR="00EA0032" w:rsidRPr="00B737D5" w:rsidRDefault="00581505" w:rsidP="003F5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rPr>
          <w:rFonts w:ascii="Browallia New" w:hAnsi="Browallia New" w:cs="Browallia New"/>
          <w:b/>
          <w:bCs/>
          <w:sz w:val="24"/>
          <w:szCs w:val="24"/>
          <w:lang w:val="en-GB"/>
        </w:rPr>
      </w:pPr>
      <w:r w:rsidRPr="00B737D5">
        <w:rPr>
          <w:rFonts w:ascii="Browallia New" w:hAnsi="Browallia New" w:cs="Browallia New"/>
          <w:b/>
          <w:bCs/>
          <w:sz w:val="28"/>
          <w:szCs w:val="28"/>
          <w:lang w:val="en-GB"/>
        </w:rPr>
        <w:tab/>
      </w:r>
    </w:p>
    <w:p w14:paraId="49592F42" w14:textId="2F323C56" w:rsidR="00E349FC" w:rsidRPr="00B737D5" w:rsidRDefault="00E349FC" w:rsidP="00E349FC">
      <w:pPr>
        <w:tabs>
          <w:tab w:val="left" w:pos="3390"/>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รายการเคลื่อนไหวของที่ดิน อาคาร และอุปกรณ์</w:t>
      </w:r>
      <w:r w:rsidR="00A65C9A" w:rsidRPr="00A65C9A">
        <w:rPr>
          <w:rFonts w:ascii="Browallia New" w:hAnsi="Browallia New" w:cs="Browallia New"/>
          <w:sz w:val="28"/>
          <w:szCs w:val="28"/>
          <w:cs/>
        </w:rPr>
        <w:t>สำหรับงวด</w:t>
      </w:r>
      <w:r w:rsidR="00A65C9A" w:rsidRPr="00A65C9A">
        <w:rPr>
          <w:rFonts w:ascii="Browallia New" w:hAnsi="Browallia New" w:cs="Browallia New" w:hint="cs"/>
          <w:sz w:val="28"/>
          <w:szCs w:val="28"/>
          <w:cs/>
        </w:rPr>
        <w:t>หก</w:t>
      </w:r>
      <w:r w:rsidR="00A65C9A" w:rsidRPr="00A65C9A">
        <w:rPr>
          <w:rFonts w:ascii="Browallia New" w:hAnsi="Browallia New" w:cs="Browallia New"/>
          <w:sz w:val="28"/>
          <w:szCs w:val="28"/>
          <w:cs/>
        </w:rPr>
        <w:t xml:space="preserve">เดือนสิ้นสุดวันที่ </w:t>
      </w:r>
      <w:r w:rsidR="00A65C9A" w:rsidRPr="00A65C9A">
        <w:rPr>
          <w:rFonts w:ascii="Browallia New" w:hAnsi="Browallia New" w:cs="Browallia New"/>
          <w:sz w:val="28"/>
          <w:szCs w:val="28"/>
        </w:rPr>
        <w:t xml:space="preserve">30 </w:t>
      </w:r>
      <w:r w:rsidR="00A65C9A" w:rsidRPr="00A65C9A">
        <w:rPr>
          <w:rFonts w:ascii="Browallia New" w:hAnsi="Browallia New" w:cs="Browallia New"/>
          <w:sz w:val="28"/>
          <w:szCs w:val="28"/>
          <w:cs/>
        </w:rPr>
        <w:t>มิถุนายน</w:t>
      </w:r>
      <w:r w:rsidR="00A65C9A" w:rsidRPr="00A65C9A">
        <w:rPr>
          <w:rFonts w:ascii="Browallia New" w:hAnsi="Browallia New" w:cs="Browallia New" w:hint="cs"/>
          <w:sz w:val="28"/>
          <w:szCs w:val="28"/>
          <w:cs/>
        </w:rPr>
        <w:t xml:space="preserve"> </w:t>
      </w:r>
      <w:r w:rsidR="008D08A1" w:rsidRPr="00B737D5">
        <w:rPr>
          <w:rFonts w:ascii="Browallia New" w:hAnsi="Browallia New" w:cs="Browallia New"/>
          <w:sz w:val="28"/>
          <w:szCs w:val="28"/>
        </w:rPr>
        <w:t>256</w:t>
      </w:r>
      <w:r w:rsidR="008D08A1">
        <w:rPr>
          <w:rFonts w:ascii="Browallia New" w:hAnsi="Browallia New" w:cs="Browallia New"/>
          <w:sz w:val="28"/>
          <w:szCs w:val="28"/>
        </w:rPr>
        <w:t>6</w:t>
      </w:r>
      <w:r w:rsidRPr="00B737D5">
        <w:rPr>
          <w:rFonts w:ascii="Browallia New" w:hAnsi="Browallia New" w:cs="Browallia New"/>
          <w:sz w:val="28"/>
          <w:szCs w:val="28"/>
          <w:cs/>
        </w:rPr>
        <w:t xml:space="preserve"> มีดังนี้</w:t>
      </w:r>
    </w:p>
    <w:p w14:paraId="270CA29B" w14:textId="77777777" w:rsidR="00325A5C" w:rsidRPr="00B737D5" w:rsidRDefault="00325A5C" w:rsidP="00325A5C">
      <w:pPr>
        <w:tabs>
          <w:tab w:val="left" w:pos="3390"/>
        </w:tabs>
        <w:spacing w:line="240" w:lineRule="auto"/>
        <w:ind w:left="426"/>
        <w:jc w:val="thaiDistribute"/>
        <w:rPr>
          <w:rFonts w:ascii="Browallia New" w:hAnsi="Browallia New" w:cs="Browallia New"/>
          <w:sz w:val="20"/>
          <w:szCs w:val="20"/>
        </w:rPr>
      </w:pPr>
    </w:p>
    <w:tbl>
      <w:tblPr>
        <w:tblW w:w="9071" w:type="dxa"/>
        <w:tblInd w:w="360" w:type="dxa"/>
        <w:tblLayout w:type="fixed"/>
        <w:tblCellMar>
          <w:left w:w="72" w:type="dxa"/>
          <w:right w:w="72" w:type="dxa"/>
        </w:tblCellMar>
        <w:tblLook w:val="0000" w:firstRow="0" w:lastRow="0" w:firstColumn="0" w:lastColumn="0" w:noHBand="0" w:noVBand="0"/>
      </w:tblPr>
      <w:tblGrid>
        <w:gridCol w:w="4252"/>
        <w:gridCol w:w="169"/>
        <w:gridCol w:w="2171"/>
        <w:gridCol w:w="212"/>
        <w:gridCol w:w="2267"/>
      </w:tblGrid>
      <w:tr w:rsidR="00325A5C" w:rsidRPr="00C51C49" w14:paraId="374CEB73" w14:textId="77777777" w:rsidTr="00A6056A">
        <w:trPr>
          <w:cantSplit/>
        </w:trPr>
        <w:tc>
          <w:tcPr>
            <w:tcW w:w="4252" w:type="dxa"/>
          </w:tcPr>
          <w:p w14:paraId="2AC6EB9A" w14:textId="77777777" w:rsidR="00325A5C" w:rsidRPr="00B737D5"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9" w:type="dxa"/>
          </w:tcPr>
          <w:p w14:paraId="2C493DE0" w14:textId="77777777" w:rsidR="00325A5C" w:rsidRPr="00B737D5" w:rsidRDefault="00325A5C" w:rsidP="00204A5D">
            <w:pPr>
              <w:tabs>
                <w:tab w:val="left" w:pos="3390"/>
              </w:tabs>
              <w:spacing w:line="240" w:lineRule="auto"/>
              <w:ind w:left="426"/>
              <w:jc w:val="thaiDistribute"/>
              <w:rPr>
                <w:rFonts w:ascii="Browallia New" w:hAnsi="Browallia New" w:cs="Browallia New"/>
                <w:sz w:val="28"/>
                <w:szCs w:val="28"/>
                <w:cs/>
              </w:rPr>
            </w:pPr>
          </w:p>
        </w:tc>
        <w:tc>
          <w:tcPr>
            <w:tcW w:w="4650" w:type="dxa"/>
            <w:gridSpan w:val="3"/>
            <w:vAlign w:val="bottom"/>
          </w:tcPr>
          <w:p w14:paraId="10D7866E" w14:textId="77777777" w:rsidR="00325A5C" w:rsidRPr="00C51C49" w:rsidRDefault="00325A5C" w:rsidP="00204A5D">
            <w:pPr>
              <w:spacing w:line="240" w:lineRule="auto"/>
              <w:jc w:val="right"/>
              <w:rPr>
                <w:rFonts w:ascii="Browallia New" w:hAnsi="Browallia New" w:cs="Browallia New"/>
                <w:sz w:val="28"/>
                <w:szCs w:val="28"/>
                <w:cs/>
              </w:rPr>
            </w:pPr>
            <w:r w:rsidRPr="00C51C49">
              <w:rPr>
                <w:rFonts w:ascii="Browallia New" w:hAnsi="Browallia New" w:cs="Browallia New"/>
                <w:sz w:val="28"/>
                <w:szCs w:val="28"/>
                <w:cs/>
              </w:rPr>
              <w:t xml:space="preserve">(หน่วย </w:t>
            </w:r>
            <w:r w:rsidRPr="00C51C49">
              <w:rPr>
                <w:rFonts w:ascii="Browallia New" w:hAnsi="Browallia New" w:cs="Browallia New"/>
                <w:sz w:val="28"/>
                <w:szCs w:val="28"/>
                <w:lang w:val="en-GB"/>
              </w:rPr>
              <w:t xml:space="preserve">: </w:t>
            </w:r>
            <w:r w:rsidRPr="00C51C49">
              <w:rPr>
                <w:rFonts w:ascii="Browallia New" w:hAnsi="Browallia New" w:cs="Browallia New"/>
                <w:sz w:val="28"/>
                <w:szCs w:val="28"/>
                <w:cs/>
              </w:rPr>
              <w:t>พันบาท)</w:t>
            </w:r>
          </w:p>
        </w:tc>
      </w:tr>
      <w:tr w:rsidR="00325A5C" w:rsidRPr="00C51C49" w14:paraId="27DE6F1C" w14:textId="77777777" w:rsidTr="00A6056A">
        <w:trPr>
          <w:cantSplit/>
        </w:trPr>
        <w:tc>
          <w:tcPr>
            <w:tcW w:w="4252" w:type="dxa"/>
          </w:tcPr>
          <w:p w14:paraId="1CF16B2E" w14:textId="77777777" w:rsidR="00325A5C" w:rsidRPr="00C51C49"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9" w:type="dxa"/>
          </w:tcPr>
          <w:p w14:paraId="74A9735D" w14:textId="77777777" w:rsidR="00325A5C" w:rsidRPr="00C51C49"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71" w:type="dxa"/>
            <w:tcBorders>
              <w:bottom w:val="single" w:sz="4" w:space="0" w:color="auto"/>
            </w:tcBorders>
            <w:vAlign w:val="center"/>
          </w:tcPr>
          <w:p w14:paraId="23BBA4B5" w14:textId="77777777" w:rsidR="00325A5C" w:rsidRPr="00C51C49" w:rsidRDefault="00325A5C" w:rsidP="00204A5D">
            <w:pPr>
              <w:spacing w:line="240" w:lineRule="auto"/>
              <w:jc w:val="center"/>
              <w:rPr>
                <w:rFonts w:ascii="Browallia New" w:hAnsi="Browallia New" w:cs="Browallia New"/>
                <w:sz w:val="28"/>
                <w:szCs w:val="28"/>
                <w:cs/>
              </w:rPr>
            </w:pPr>
            <w:r w:rsidRPr="00C51C49">
              <w:rPr>
                <w:rFonts w:ascii="Browallia New" w:hAnsi="Browallia New" w:cs="Browallia New"/>
                <w:sz w:val="28"/>
                <w:szCs w:val="28"/>
                <w:cs/>
              </w:rPr>
              <w:t>งบการเงินรวม</w:t>
            </w:r>
          </w:p>
        </w:tc>
        <w:tc>
          <w:tcPr>
            <w:tcW w:w="212" w:type="dxa"/>
          </w:tcPr>
          <w:p w14:paraId="70AA7936" w14:textId="77777777" w:rsidR="00325A5C" w:rsidRPr="00C51C49"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56F8F511" w14:textId="77777777" w:rsidR="00325A5C" w:rsidRPr="00C51C49" w:rsidRDefault="00325A5C" w:rsidP="00204A5D">
            <w:pPr>
              <w:spacing w:line="240" w:lineRule="auto"/>
              <w:jc w:val="center"/>
              <w:rPr>
                <w:rFonts w:ascii="Browallia New" w:hAnsi="Browallia New" w:cs="Browallia New"/>
                <w:sz w:val="28"/>
                <w:szCs w:val="28"/>
                <w:cs/>
              </w:rPr>
            </w:pPr>
            <w:r w:rsidRPr="00C51C49">
              <w:rPr>
                <w:rFonts w:ascii="Browallia New" w:hAnsi="Browallia New" w:cs="Browallia New"/>
                <w:sz w:val="28"/>
                <w:szCs w:val="28"/>
                <w:cs/>
              </w:rPr>
              <w:t>งบการเงินเฉพาะของบริษัท</w:t>
            </w:r>
          </w:p>
        </w:tc>
      </w:tr>
      <w:tr w:rsidR="00325A5C" w:rsidRPr="00C51C49" w14:paraId="66136851" w14:textId="77777777" w:rsidTr="00A6056A">
        <w:trPr>
          <w:cantSplit/>
          <w:trHeight w:hRule="exact" w:val="397"/>
        </w:trPr>
        <w:tc>
          <w:tcPr>
            <w:tcW w:w="4252" w:type="dxa"/>
          </w:tcPr>
          <w:p w14:paraId="1B594829" w14:textId="77777777" w:rsidR="00325A5C" w:rsidRPr="00C51C49" w:rsidRDefault="00325A5C" w:rsidP="00204A5D">
            <w:pPr>
              <w:tabs>
                <w:tab w:val="left" w:pos="3390"/>
              </w:tabs>
              <w:spacing w:line="240" w:lineRule="auto"/>
              <w:ind w:left="426"/>
              <w:jc w:val="thaiDistribute"/>
              <w:rPr>
                <w:rFonts w:ascii="Browallia New" w:hAnsi="Browallia New" w:cs="Browallia New"/>
                <w:sz w:val="16"/>
                <w:szCs w:val="16"/>
                <w:cs/>
              </w:rPr>
            </w:pPr>
          </w:p>
        </w:tc>
        <w:tc>
          <w:tcPr>
            <w:tcW w:w="169" w:type="dxa"/>
          </w:tcPr>
          <w:p w14:paraId="4B320F35" w14:textId="77777777" w:rsidR="00325A5C" w:rsidRPr="00C51C49"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171" w:type="dxa"/>
            <w:tcBorders>
              <w:top w:val="single" w:sz="4" w:space="0" w:color="auto"/>
            </w:tcBorders>
          </w:tcPr>
          <w:p w14:paraId="5A7E3493" w14:textId="77777777" w:rsidR="00325A5C" w:rsidRPr="00C51C49"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12" w:type="dxa"/>
          </w:tcPr>
          <w:p w14:paraId="36B3E0D1" w14:textId="77777777" w:rsidR="00325A5C" w:rsidRPr="00C51C49"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267" w:type="dxa"/>
            <w:tcBorders>
              <w:top w:val="single" w:sz="4" w:space="0" w:color="auto"/>
            </w:tcBorders>
          </w:tcPr>
          <w:p w14:paraId="2DC47D9B" w14:textId="77777777" w:rsidR="00325A5C" w:rsidRPr="00C51C49" w:rsidRDefault="00325A5C" w:rsidP="00204A5D">
            <w:pPr>
              <w:tabs>
                <w:tab w:val="left" w:pos="3390"/>
              </w:tabs>
              <w:spacing w:line="240" w:lineRule="auto"/>
              <w:ind w:left="426"/>
              <w:jc w:val="thaiDistribute"/>
              <w:rPr>
                <w:rFonts w:ascii="Browallia New" w:hAnsi="Browallia New" w:cs="Browallia New"/>
                <w:sz w:val="16"/>
                <w:szCs w:val="16"/>
                <w:cs/>
              </w:rPr>
            </w:pPr>
          </w:p>
        </w:tc>
      </w:tr>
      <w:tr w:rsidR="00DF2569" w:rsidRPr="00C51C49" w14:paraId="1D9E7605" w14:textId="77777777" w:rsidTr="00A6056A">
        <w:trPr>
          <w:cantSplit/>
          <w:trHeight w:val="80"/>
        </w:trPr>
        <w:tc>
          <w:tcPr>
            <w:tcW w:w="4252" w:type="dxa"/>
          </w:tcPr>
          <w:p w14:paraId="1195D06F" w14:textId="63F98661" w:rsidR="00DF2569" w:rsidRPr="00C51C49" w:rsidRDefault="007B7D8A" w:rsidP="00E42FF9">
            <w:pPr>
              <w:tabs>
                <w:tab w:val="left" w:pos="3390"/>
              </w:tabs>
              <w:spacing w:line="240" w:lineRule="auto"/>
              <w:jc w:val="thaiDistribute"/>
              <w:rPr>
                <w:rFonts w:ascii="Browallia New" w:hAnsi="Browallia New" w:cs="Browallia New"/>
                <w:sz w:val="28"/>
                <w:szCs w:val="28"/>
                <w:lang w:val="en-GB"/>
              </w:rPr>
            </w:pPr>
            <w:r w:rsidRPr="00C51C49">
              <w:rPr>
                <w:rFonts w:ascii="Browallia New" w:hAnsi="Browallia New" w:cs="Browallia New"/>
                <w:sz w:val="28"/>
                <w:szCs w:val="28"/>
                <w:cs/>
              </w:rPr>
              <w:t>มูลค่า</w:t>
            </w:r>
            <w:r w:rsidR="0068631D" w:rsidRPr="00C51C49">
              <w:rPr>
                <w:rFonts w:ascii="Browallia New" w:hAnsi="Browallia New" w:cs="Browallia New" w:hint="cs"/>
                <w:sz w:val="28"/>
                <w:szCs w:val="28"/>
                <w:cs/>
              </w:rPr>
              <w:t>สุทธิ</w:t>
            </w:r>
            <w:r w:rsidR="00DF2569" w:rsidRPr="00C51C49">
              <w:rPr>
                <w:rFonts w:ascii="Browallia New" w:hAnsi="Browallia New" w:cs="Browallia New"/>
                <w:sz w:val="28"/>
                <w:szCs w:val="28"/>
                <w:cs/>
              </w:rPr>
              <w:t>ตามบัญชี</w:t>
            </w:r>
            <w:r w:rsidR="00DF2569" w:rsidRPr="00C51C49">
              <w:rPr>
                <w:rFonts w:ascii="Browallia New" w:hAnsi="Browallia New" w:cs="Browallia New"/>
                <w:sz w:val="28"/>
                <w:szCs w:val="28"/>
                <w:lang w:val="en-GB"/>
              </w:rPr>
              <w:t xml:space="preserve"> </w:t>
            </w:r>
            <w:r w:rsidR="00DF2569" w:rsidRPr="00C51C49">
              <w:rPr>
                <w:rFonts w:ascii="Browallia New" w:hAnsi="Browallia New" w:cs="Browallia New"/>
                <w:sz w:val="28"/>
                <w:szCs w:val="28"/>
                <w:cs/>
                <w:lang w:val="en-GB"/>
              </w:rPr>
              <w:t xml:space="preserve">ณ วันที่ </w:t>
            </w:r>
            <w:r w:rsidR="00DF2569" w:rsidRPr="00C51C49">
              <w:rPr>
                <w:rFonts w:ascii="Browallia New" w:hAnsi="Browallia New" w:cs="Browallia New"/>
                <w:sz w:val="28"/>
                <w:szCs w:val="28"/>
                <w:lang w:val="en-GB"/>
              </w:rPr>
              <w:t>1</w:t>
            </w:r>
            <w:r w:rsidR="00DF2569" w:rsidRPr="00C51C49">
              <w:rPr>
                <w:rFonts w:ascii="Browallia New" w:hAnsi="Browallia New" w:cs="Browallia New"/>
                <w:sz w:val="28"/>
                <w:szCs w:val="28"/>
                <w:cs/>
                <w:lang w:val="en-GB"/>
              </w:rPr>
              <w:t xml:space="preserve"> มกราคม </w:t>
            </w:r>
            <w:r w:rsidR="00CA746A" w:rsidRPr="00C51C49">
              <w:rPr>
                <w:rFonts w:ascii="Browallia New" w:hAnsi="Browallia New" w:cs="Browallia New"/>
                <w:sz w:val="28"/>
                <w:szCs w:val="28"/>
              </w:rPr>
              <w:t>256</w:t>
            </w:r>
            <w:r w:rsidR="008D08A1" w:rsidRPr="00C51C49">
              <w:rPr>
                <w:rFonts w:ascii="Browallia New" w:hAnsi="Browallia New" w:cs="Browallia New" w:hint="cs"/>
                <w:sz w:val="28"/>
                <w:szCs w:val="28"/>
                <w:cs/>
              </w:rPr>
              <w:t>6</w:t>
            </w:r>
          </w:p>
        </w:tc>
        <w:tc>
          <w:tcPr>
            <w:tcW w:w="169" w:type="dxa"/>
          </w:tcPr>
          <w:p w14:paraId="3B69E01B" w14:textId="77777777" w:rsidR="00DF2569" w:rsidRPr="00C51C49"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71" w:type="dxa"/>
          </w:tcPr>
          <w:p w14:paraId="67C744F9" w14:textId="5D99E5C7" w:rsidR="00DF2569" w:rsidRPr="00C51C49" w:rsidRDefault="0085395F"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51C49">
              <w:rPr>
                <w:rFonts w:ascii="Browallia New" w:hAnsi="Browallia New" w:cs="Browallia New"/>
                <w:sz w:val="28"/>
                <w:szCs w:val="28"/>
                <w:lang w:val="en-GB"/>
              </w:rPr>
              <w:t>2,994,68</w:t>
            </w:r>
            <w:r w:rsidR="009D01C3">
              <w:rPr>
                <w:rFonts w:ascii="Browallia New" w:hAnsi="Browallia New" w:cs="Browallia New"/>
                <w:sz w:val="28"/>
                <w:szCs w:val="28"/>
                <w:lang w:val="en-GB"/>
              </w:rPr>
              <w:t>8</w:t>
            </w:r>
          </w:p>
        </w:tc>
        <w:tc>
          <w:tcPr>
            <w:tcW w:w="212" w:type="dxa"/>
          </w:tcPr>
          <w:p w14:paraId="62ADE423" w14:textId="77777777" w:rsidR="00DF2569" w:rsidRPr="00C51C49"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4161132" w14:textId="13FF163C" w:rsidR="00DF2569" w:rsidRPr="00C51C49" w:rsidRDefault="00ED0A84"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51C49">
              <w:rPr>
                <w:rFonts w:ascii="Browallia New" w:hAnsi="Browallia New" w:cs="Browallia New"/>
                <w:sz w:val="28"/>
                <w:szCs w:val="28"/>
                <w:lang w:val="en-GB"/>
              </w:rPr>
              <w:t>900,323</w:t>
            </w:r>
          </w:p>
        </w:tc>
      </w:tr>
      <w:tr w:rsidR="005F6A65" w:rsidRPr="00C51C49" w14:paraId="6878301E" w14:textId="77777777" w:rsidTr="00A6056A">
        <w:trPr>
          <w:cantSplit/>
          <w:trHeight w:val="80"/>
        </w:trPr>
        <w:tc>
          <w:tcPr>
            <w:tcW w:w="4252" w:type="dxa"/>
          </w:tcPr>
          <w:p w14:paraId="32814BAB" w14:textId="19A94DA2" w:rsidR="005F6A65" w:rsidRPr="00C51C49" w:rsidRDefault="005F6A65" w:rsidP="005F6A65">
            <w:pPr>
              <w:tabs>
                <w:tab w:val="left" w:pos="3390"/>
              </w:tabs>
              <w:spacing w:line="240" w:lineRule="auto"/>
              <w:jc w:val="thaiDistribute"/>
              <w:rPr>
                <w:rFonts w:ascii="Browallia New" w:hAnsi="Browallia New" w:cs="Browallia New"/>
                <w:sz w:val="28"/>
                <w:szCs w:val="28"/>
                <w:cs/>
              </w:rPr>
            </w:pPr>
            <w:r w:rsidRPr="00C51C49">
              <w:rPr>
                <w:rFonts w:ascii="Browallia New" w:hAnsi="Browallia New" w:cs="Browallia New"/>
                <w:sz w:val="28"/>
                <w:szCs w:val="28"/>
                <w:cs/>
              </w:rPr>
              <w:t>ซื้อ</w:t>
            </w:r>
            <w:r w:rsidRPr="00C51C49">
              <w:rPr>
                <w:rFonts w:ascii="Browallia New" w:hAnsi="Browallia New" w:cs="Browallia New"/>
                <w:sz w:val="28"/>
                <w:szCs w:val="28"/>
                <w:cs/>
                <w:lang w:val="en-GB"/>
              </w:rPr>
              <w:t>ระหว่างงวด</w:t>
            </w:r>
          </w:p>
        </w:tc>
        <w:tc>
          <w:tcPr>
            <w:tcW w:w="169" w:type="dxa"/>
          </w:tcPr>
          <w:p w14:paraId="2540A52E" w14:textId="77777777" w:rsidR="005F6A65" w:rsidRPr="00C51C49"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1" w:type="dxa"/>
          </w:tcPr>
          <w:p w14:paraId="3C0DA92E" w14:textId="4642500D" w:rsidR="005F6A65" w:rsidRPr="00C51C49" w:rsidRDefault="009F595A"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980272">
              <w:rPr>
                <w:rFonts w:ascii="Browallia New" w:hAnsi="Browallia New" w:cs="Browallia New"/>
                <w:sz w:val="28"/>
                <w:szCs w:val="28"/>
                <w:lang w:val="en-GB"/>
              </w:rPr>
              <w:t>1</w:t>
            </w:r>
            <w:r w:rsidR="005157D4" w:rsidRPr="00980272">
              <w:rPr>
                <w:rFonts w:ascii="Browallia New" w:hAnsi="Browallia New" w:cs="Browallia New"/>
                <w:sz w:val="28"/>
                <w:szCs w:val="28"/>
                <w:lang w:val="en-GB"/>
              </w:rPr>
              <w:t>6,</w:t>
            </w:r>
            <w:r w:rsidR="00980272" w:rsidRPr="00980272">
              <w:rPr>
                <w:rFonts w:ascii="Browallia New" w:hAnsi="Browallia New" w:cs="Browallia New"/>
                <w:sz w:val="28"/>
                <w:szCs w:val="28"/>
                <w:lang w:val="en-GB"/>
              </w:rPr>
              <w:t>80</w:t>
            </w:r>
            <w:r w:rsidR="009D01C3">
              <w:rPr>
                <w:rFonts w:ascii="Browallia New" w:hAnsi="Browallia New" w:cs="Browallia New"/>
                <w:sz w:val="28"/>
                <w:szCs w:val="28"/>
                <w:lang w:val="en-GB"/>
              </w:rPr>
              <w:t>2</w:t>
            </w:r>
          </w:p>
        </w:tc>
        <w:tc>
          <w:tcPr>
            <w:tcW w:w="212" w:type="dxa"/>
            <w:vAlign w:val="bottom"/>
          </w:tcPr>
          <w:p w14:paraId="732030E2" w14:textId="77777777" w:rsidR="005F6A65" w:rsidRPr="00C51C49"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350052E0" w14:textId="1B183E5B" w:rsidR="005F6A65" w:rsidRPr="00823909" w:rsidRDefault="009D7351"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51C49">
              <w:rPr>
                <w:rFonts w:ascii="Browallia New" w:hAnsi="Browallia New" w:cs="Browallia New"/>
                <w:sz w:val="28"/>
                <w:szCs w:val="28"/>
                <w:lang w:val="en-GB"/>
              </w:rPr>
              <w:t>3,</w:t>
            </w:r>
            <w:r w:rsidR="00823909" w:rsidRPr="00823909">
              <w:rPr>
                <w:rFonts w:ascii="Browallia New" w:hAnsi="Browallia New" w:cs="Browallia New"/>
                <w:sz w:val="28"/>
                <w:szCs w:val="28"/>
                <w:lang w:val="en-GB"/>
              </w:rPr>
              <w:t>845</w:t>
            </w:r>
          </w:p>
        </w:tc>
      </w:tr>
      <w:tr w:rsidR="009005BA" w:rsidRPr="00C51C49" w14:paraId="15029AEA" w14:textId="77777777" w:rsidTr="00A6056A">
        <w:trPr>
          <w:cantSplit/>
          <w:trHeight w:val="80"/>
        </w:trPr>
        <w:tc>
          <w:tcPr>
            <w:tcW w:w="4252" w:type="dxa"/>
          </w:tcPr>
          <w:p w14:paraId="78E04215" w14:textId="17534C7E" w:rsidR="009005BA" w:rsidRPr="00C51C49" w:rsidRDefault="00AA79F5" w:rsidP="005F6A65">
            <w:pPr>
              <w:tabs>
                <w:tab w:val="left" w:pos="3390"/>
              </w:tabs>
              <w:spacing w:line="240" w:lineRule="auto"/>
              <w:jc w:val="thaiDistribute"/>
              <w:rPr>
                <w:rFonts w:ascii="Browallia New" w:hAnsi="Browallia New" w:cs="Browallia New"/>
                <w:sz w:val="28"/>
                <w:szCs w:val="28"/>
              </w:rPr>
            </w:pPr>
            <w:r w:rsidRPr="00AA79F5">
              <w:rPr>
                <w:rFonts w:ascii="Browallia New" w:hAnsi="Browallia New" w:cs="Browallia New"/>
                <w:sz w:val="28"/>
                <w:szCs w:val="28"/>
                <w:cs/>
              </w:rPr>
              <w:t>รับโอนจากสินทรัพย์สิทธิการใช้</w:t>
            </w:r>
          </w:p>
        </w:tc>
        <w:tc>
          <w:tcPr>
            <w:tcW w:w="169" w:type="dxa"/>
          </w:tcPr>
          <w:p w14:paraId="4E540981" w14:textId="77777777" w:rsidR="009005BA" w:rsidRPr="00C51C49" w:rsidRDefault="009005BA" w:rsidP="005F6A65">
            <w:pPr>
              <w:tabs>
                <w:tab w:val="left" w:pos="3390"/>
              </w:tabs>
              <w:spacing w:line="240" w:lineRule="auto"/>
              <w:ind w:left="426"/>
              <w:jc w:val="thaiDistribute"/>
              <w:rPr>
                <w:rFonts w:ascii="Browallia New" w:hAnsi="Browallia New" w:cs="Browallia New"/>
                <w:sz w:val="28"/>
                <w:szCs w:val="28"/>
                <w:cs/>
              </w:rPr>
            </w:pPr>
          </w:p>
        </w:tc>
        <w:tc>
          <w:tcPr>
            <w:tcW w:w="2171" w:type="dxa"/>
          </w:tcPr>
          <w:p w14:paraId="08FD66AB" w14:textId="41993718" w:rsidR="009005BA" w:rsidRPr="00980272" w:rsidRDefault="004C169D"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980272">
              <w:rPr>
                <w:rFonts w:ascii="Browallia New" w:hAnsi="Browallia New" w:cs="Browallia New"/>
                <w:sz w:val="28"/>
                <w:szCs w:val="28"/>
                <w:lang w:val="en-GB"/>
              </w:rPr>
              <w:t>97</w:t>
            </w:r>
          </w:p>
        </w:tc>
        <w:tc>
          <w:tcPr>
            <w:tcW w:w="212" w:type="dxa"/>
            <w:vAlign w:val="bottom"/>
          </w:tcPr>
          <w:p w14:paraId="7C586890" w14:textId="77777777" w:rsidR="009005BA" w:rsidRPr="00C51C49" w:rsidRDefault="009005BA"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66B05039" w14:textId="498A6DD9" w:rsidR="009005BA" w:rsidRPr="00823909" w:rsidRDefault="004C169D"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23909">
              <w:rPr>
                <w:rFonts w:ascii="Browallia New" w:hAnsi="Browallia New" w:cs="Browallia New"/>
                <w:sz w:val="28"/>
                <w:szCs w:val="28"/>
                <w:lang w:val="en-GB"/>
              </w:rPr>
              <w:t>-</w:t>
            </w:r>
          </w:p>
        </w:tc>
      </w:tr>
      <w:tr w:rsidR="006F7B12" w:rsidRPr="00C51C49" w14:paraId="1DF89A47" w14:textId="77777777" w:rsidTr="00A6056A">
        <w:trPr>
          <w:cantSplit/>
          <w:trHeight w:val="80"/>
        </w:trPr>
        <w:tc>
          <w:tcPr>
            <w:tcW w:w="4252" w:type="dxa"/>
          </w:tcPr>
          <w:p w14:paraId="14BC20D8" w14:textId="3B757B42" w:rsidR="006F7B12" w:rsidRPr="00C51C49" w:rsidRDefault="00191D52" w:rsidP="005F6A65">
            <w:pPr>
              <w:tabs>
                <w:tab w:val="left" w:pos="3390"/>
              </w:tabs>
              <w:spacing w:line="240" w:lineRule="auto"/>
              <w:jc w:val="thaiDistribute"/>
              <w:rPr>
                <w:rFonts w:ascii="Browallia New" w:hAnsi="Browallia New" w:cs="Browallia New"/>
                <w:sz w:val="28"/>
                <w:szCs w:val="28"/>
                <w:cs/>
              </w:rPr>
            </w:pPr>
            <w:r w:rsidRPr="00C51C49">
              <w:rPr>
                <w:rFonts w:ascii="Browallia New" w:hAnsi="Browallia New" w:cs="Browallia New" w:hint="cs"/>
                <w:sz w:val="28"/>
                <w:szCs w:val="28"/>
                <w:cs/>
              </w:rPr>
              <w:t>จำหน่ายระหว่างงวด</w:t>
            </w:r>
          </w:p>
        </w:tc>
        <w:tc>
          <w:tcPr>
            <w:tcW w:w="169" w:type="dxa"/>
          </w:tcPr>
          <w:p w14:paraId="1044B9AA" w14:textId="77777777" w:rsidR="006F7B12" w:rsidRPr="00C51C49" w:rsidRDefault="006F7B12" w:rsidP="005F6A65">
            <w:pPr>
              <w:tabs>
                <w:tab w:val="left" w:pos="3390"/>
              </w:tabs>
              <w:spacing w:line="240" w:lineRule="auto"/>
              <w:ind w:left="426"/>
              <w:jc w:val="thaiDistribute"/>
              <w:rPr>
                <w:rFonts w:ascii="Browallia New" w:hAnsi="Browallia New" w:cs="Browallia New"/>
                <w:sz w:val="28"/>
                <w:szCs w:val="28"/>
                <w:cs/>
              </w:rPr>
            </w:pPr>
          </w:p>
        </w:tc>
        <w:tc>
          <w:tcPr>
            <w:tcW w:w="2171" w:type="dxa"/>
          </w:tcPr>
          <w:p w14:paraId="37937544" w14:textId="7D66D90F" w:rsidR="006F7B12" w:rsidRPr="00980272" w:rsidRDefault="00980272"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980272">
              <w:rPr>
                <w:rFonts w:ascii="Browallia New" w:hAnsi="Browallia New" w:cs="Browallia New"/>
                <w:sz w:val="28"/>
                <w:szCs w:val="28"/>
                <w:lang w:val="en-GB"/>
              </w:rPr>
              <w:t>(9,785)</w:t>
            </w:r>
          </w:p>
        </w:tc>
        <w:tc>
          <w:tcPr>
            <w:tcW w:w="212" w:type="dxa"/>
            <w:vAlign w:val="bottom"/>
          </w:tcPr>
          <w:p w14:paraId="2F06889F" w14:textId="77777777" w:rsidR="006F7B12" w:rsidRPr="00C51C49" w:rsidRDefault="006F7B12"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28B40A37" w14:textId="79933518" w:rsidR="006F7B12" w:rsidRPr="00C51C49" w:rsidRDefault="00823909"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23909">
              <w:rPr>
                <w:rFonts w:ascii="Browallia New" w:hAnsi="Browallia New" w:cs="Browallia New"/>
                <w:sz w:val="28"/>
                <w:szCs w:val="28"/>
                <w:lang w:val="en-GB"/>
              </w:rPr>
              <w:t>(9,724)</w:t>
            </w:r>
          </w:p>
        </w:tc>
      </w:tr>
      <w:tr w:rsidR="005F6A65" w:rsidRPr="00C51C49" w14:paraId="19ADB674" w14:textId="77777777" w:rsidTr="00A6056A">
        <w:trPr>
          <w:cantSplit/>
          <w:trHeight w:val="80"/>
        </w:trPr>
        <w:tc>
          <w:tcPr>
            <w:tcW w:w="4252" w:type="dxa"/>
          </w:tcPr>
          <w:p w14:paraId="632262E6" w14:textId="3D7AE16D" w:rsidR="005F6A65" w:rsidRPr="00C51C49" w:rsidRDefault="005F6A65" w:rsidP="005F6A65">
            <w:pPr>
              <w:tabs>
                <w:tab w:val="left" w:pos="3390"/>
              </w:tabs>
              <w:spacing w:line="240" w:lineRule="auto"/>
              <w:jc w:val="thaiDistribute"/>
              <w:rPr>
                <w:rFonts w:ascii="Browallia New" w:hAnsi="Browallia New" w:cs="Browallia New"/>
                <w:sz w:val="28"/>
                <w:szCs w:val="28"/>
                <w:cs/>
                <w:lang w:val="en-GB"/>
              </w:rPr>
            </w:pPr>
            <w:r w:rsidRPr="00C51C49">
              <w:rPr>
                <w:rFonts w:ascii="Browallia New" w:hAnsi="Browallia New" w:cs="Browallia New"/>
                <w:sz w:val="28"/>
                <w:szCs w:val="28"/>
                <w:cs/>
              </w:rPr>
              <w:t>ตัดจำหน่ายระหว่างงวด</w:t>
            </w:r>
          </w:p>
        </w:tc>
        <w:tc>
          <w:tcPr>
            <w:tcW w:w="169" w:type="dxa"/>
          </w:tcPr>
          <w:p w14:paraId="3938FD87" w14:textId="77777777" w:rsidR="005F6A65" w:rsidRPr="00C51C49"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1" w:type="dxa"/>
          </w:tcPr>
          <w:p w14:paraId="5A62F411" w14:textId="7B307CBE" w:rsidR="005F6A65" w:rsidRPr="00C51C49" w:rsidRDefault="00197DF2"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51C49">
              <w:rPr>
                <w:rFonts w:ascii="Browallia New" w:hAnsi="Browallia New" w:cs="Browallia New"/>
                <w:sz w:val="28"/>
                <w:szCs w:val="28"/>
                <w:lang w:val="en-GB"/>
              </w:rPr>
              <w:t>(</w:t>
            </w:r>
            <w:r w:rsidR="00980272" w:rsidRPr="00980272">
              <w:rPr>
                <w:rFonts w:ascii="Browallia New" w:hAnsi="Browallia New" w:cs="Browallia New"/>
                <w:sz w:val="28"/>
                <w:szCs w:val="28"/>
                <w:lang w:val="en-GB"/>
              </w:rPr>
              <w:t>715</w:t>
            </w:r>
            <w:r w:rsidRPr="00C51C49">
              <w:rPr>
                <w:rFonts w:ascii="Browallia New" w:hAnsi="Browallia New" w:cs="Browallia New"/>
                <w:sz w:val="28"/>
                <w:szCs w:val="28"/>
                <w:lang w:val="en-GB"/>
              </w:rPr>
              <w:t>)</w:t>
            </w:r>
          </w:p>
        </w:tc>
        <w:tc>
          <w:tcPr>
            <w:tcW w:w="212" w:type="dxa"/>
            <w:vAlign w:val="bottom"/>
          </w:tcPr>
          <w:p w14:paraId="213A09B8" w14:textId="77777777" w:rsidR="005F6A65" w:rsidRPr="00C51C49"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4A938DA4" w14:textId="122FBF12" w:rsidR="005F6A65" w:rsidRPr="00C51C49" w:rsidRDefault="00823909"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23909">
              <w:rPr>
                <w:rFonts w:ascii="Browallia New" w:hAnsi="Browallia New" w:cs="Browallia New"/>
                <w:sz w:val="28"/>
                <w:szCs w:val="28"/>
                <w:lang w:val="en-GB"/>
              </w:rPr>
              <w:t>(630)</w:t>
            </w:r>
          </w:p>
        </w:tc>
      </w:tr>
      <w:tr w:rsidR="005F6A65" w:rsidRPr="00C51C49" w14:paraId="63C1F117" w14:textId="77777777" w:rsidTr="00A6056A">
        <w:trPr>
          <w:cantSplit/>
        </w:trPr>
        <w:tc>
          <w:tcPr>
            <w:tcW w:w="4252" w:type="dxa"/>
          </w:tcPr>
          <w:p w14:paraId="56FAA243" w14:textId="4D38ED89" w:rsidR="005F6A65" w:rsidRPr="00C51C49" w:rsidRDefault="005F6A65" w:rsidP="005F6A65">
            <w:pPr>
              <w:pStyle w:val="acctfourfigures"/>
              <w:tabs>
                <w:tab w:val="clear" w:pos="765"/>
              </w:tabs>
              <w:spacing w:line="240" w:lineRule="auto"/>
              <w:rPr>
                <w:rFonts w:ascii="Browallia New" w:hAnsi="Browallia New" w:cs="Browallia New"/>
                <w:sz w:val="28"/>
                <w:szCs w:val="28"/>
                <w:lang w:bidi="th-TH"/>
              </w:rPr>
            </w:pPr>
            <w:r w:rsidRPr="00C51C49">
              <w:rPr>
                <w:rFonts w:ascii="Browallia New" w:hAnsi="Browallia New" w:cs="Browallia New"/>
                <w:sz w:val="28"/>
                <w:szCs w:val="28"/>
                <w:cs/>
                <w:lang w:bidi="th-TH"/>
              </w:rPr>
              <w:t>ค่าเสื่อมราคาสำหรับงวด</w:t>
            </w:r>
          </w:p>
        </w:tc>
        <w:tc>
          <w:tcPr>
            <w:tcW w:w="169" w:type="dxa"/>
          </w:tcPr>
          <w:p w14:paraId="682FD927" w14:textId="77777777" w:rsidR="005F6A65" w:rsidRPr="00C51C49"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1" w:type="dxa"/>
          </w:tcPr>
          <w:p w14:paraId="0EAA8DD4" w14:textId="2C7338D1" w:rsidR="005F6A65" w:rsidRPr="00C51C49" w:rsidRDefault="0012101D"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51C49">
              <w:rPr>
                <w:rFonts w:ascii="Browallia New" w:hAnsi="Browallia New" w:cs="Browallia New"/>
                <w:sz w:val="28"/>
                <w:szCs w:val="28"/>
                <w:lang w:val="en-GB"/>
              </w:rPr>
              <w:t>(</w:t>
            </w:r>
            <w:r w:rsidR="003C117E" w:rsidRPr="00C51C49">
              <w:rPr>
                <w:rFonts w:ascii="Browallia New" w:hAnsi="Browallia New" w:cs="Browallia New"/>
                <w:sz w:val="28"/>
                <w:szCs w:val="28"/>
                <w:lang w:val="en-GB"/>
              </w:rPr>
              <w:t>55,849</w:t>
            </w:r>
            <w:r w:rsidR="000040DF" w:rsidRPr="00C51C49">
              <w:rPr>
                <w:rFonts w:ascii="Browallia New" w:hAnsi="Browallia New" w:cs="Browallia New"/>
                <w:sz w:val="28"/>
                <w:szCs w:val="28"/>
                <w:lang w:val="en-GB"/>
              </w:rPr>
              <w:t>)</w:t>
            </w:r>
          </w:p>
        </w:tc>
        <w:tc>
          <w:tcPr>
            <w:tcW w:w="212" w:type="dxa"/>
            <w:vAlign w:val="bottom"/>
          </w:tcPr>
          <w:p w14:paraId="400FBDA1" w14:textId="77777777" w:rsidR="005F6A65" w:rsidRPr="00C51C49"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36EAAB7F" w14:textId="436E776D" w:rsidR="005F6A65" w:rsidRPr="00C51C49" w:rsidRDefault="00DB44DA"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51C49">
              <w:rPr>
                <w:rFonts w:ascii="Browallia New" w:hAnsi="Browallia New" w:cs="Browallia New"/>
                <w:sz w:val="28"/>
                <w:szCs w:val="28"/>
                <w:lang w:val="en-GB"/>
              </w:rPr>
              <w:t>(16,622)</w:t>
            </w:r>
          </w:p>
        </w:tc>
      </w:tr>
      <w:tr w:rsidR="00B15C1E" w:rsidRPr="00C51C49" w14:paraId="14DF5531" w14:textId="77777777" w:rsidTr="00A6056A">
        <w:trPr>
          <w:cantSplit/>
        </w:trPr>
        <w:tc>
          <w:tcPr>
            <w:tcW w:w="4252" w:type="dxa"/>
          </w:tcPr>
          <w:p w14:paraId="45A7E276" w14:textId="7F130192" w:rsidR="00B15C1E" w:rsidRPr="00C51C49" w:rsidRDefault="00AC0057" w:rsidP="005F6A65">
            <w:pPr>
              <w:pStyle w:val="acctfourfigures"/>
              <w:tabs>
                <w:tab w:val="clear" w:pos="765"/>
              </w:tabs>
              <w:spacing w:line="240" w:lineRule="auto"/>
              <w:rPr>
                <w:rFonts w:ascii="Browallia New" w:hAnsi="Browallia New" w:cs="Browallia New"/>
                <w:sz w:val="28"/>
                <w:szCs w:val="28"/>
                <w:cs/>
                <w:lang w:bidi="th-TH"/>
              </w:rPr>
            </w:pPr>
            <w:r>
              <w:rPr>
                <w:rFonts w:ascii="Browallia New" w:hAnsi="Browallia New" w:cs="Browallia New" w:hint="cs"/>
                <w:sz w:val="28"/>
                <w:szCs w:val="28"/>
                <w:cs/>
                <w:lang w:bidi="th-TH"/>
              </w:rPr>
              <w:t>กลับรายการค่าเผื่อการ</w:t>
            </w:r>
            <w:r w:rsidR="00B15C1E" w:rsidRPr="00C51C49">
              <w:rPr>
                <w:rFonts w:ascii="Browallia New" w:hAnsi="Browallia New" w:cs="Browallia New" w:hint="cs"/>
                <w:sz w:val="28"/>
                <w:szCs w:val="28"/>
                <w:cs/>
                <w:lang w:bidi="th-TH"/>
              </w:rPr>
              <w:t>ด้อยค่า</w:t>
            </w:r>
            <w:r w:rsidR="00F25E11" w:rsidRPr="00C51C49">
              <w:rPr>
                <w:rFonts w:ascii="Browallia New" w:hAnsi="Browallia New" w:cs="Browallia New" w:hint="cs"/>
                <w:sz w:val="28"/>
                <w:szCs w:val="28"/>
                <w:cs/>
                <w:lang w:bidi="th-TH"/>
              </w:rPr>
              <w:t>ของทรั</w:t>
            </w:r>
            <w:r w:rsidR="00980652" w:rsidRPr="00C51C49">
              <w:rPr>
                <w:rFonts w:ascii="Browallia New" w:hAnsi="Browallia New" w:cs="Browallia New" w:hint="cs"/>
                <w:sz w:val="28"/>
                <w:szCs w:val="28"/>
                <w:cs/>
                <w:lang w:bidi="th-TH"/>
              </w:rPr>
              <w:t>พย์สิน</w:t>
            </w:r>
          </w:p>
        </w:tc>
        <w:tc>
          <w:tcPr>
            <w:tcW w:w="169" w:type="dxa"/>
          </w:tcPr>
          <w:p w14:paraId="54A7A7BA" w14:textId="77777777" w:rsidR="00B15C1E" w:rsidRPr="00C51C49" w:rsidRDefault="00B15C1E" w:rsidP="005F6A65">
            <w:pPr>
              <w:tabs>
                <w:tab w:val="left" w:pos="3390"/>
              </w:tabs>
              <w:spacing w:line="240" w:lineRule="auto"/>
              <w:ind w:left="426"/>
              <w:jc w:val="thaiDistribute"/>
              <w:rPr>
                <w:rFonts w:ascii="Browallia New" w:hAnsi="Browallia New" w:cs="Browallia New"/>
                <w:sz w:val="28"/>
                <w:szCs w:val="28"/>
                <w:cs/>
              </w:rPr>
            </w:pPr>
          </w:p>
        </w:tc>
        <w:tc>
          <w:tcPr>
            <w:tcW w:w="2171" w:type="dxa"/>
            <w:tcBorders>
              <w:bottom w:val="single" w:sz="4" w:space="0" w:color="auto"/>
            </w:tcBorders>
          </w:tcPr>
          <w:p w14:paraId="3EDA62C3" w14:textId="31EEF3B0" w:rsidR="00B15C1E" w:rsidRPr="00980272" w:rsidRDefault="002802A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980272">
              <w:rPr>
                <w:rFonts w:ascii="Browallia New" w:hAnsi="Browallia New" w:cs="Browallia New"/>
                <w:sz w:val="28"/>
                <w:szCs w:val="28"/>
                <w:lang w:val="en-GB"/>
              </w:rPr>
              <w:t>17</w:t>
            </w:r>
            <w:r w:rsidR="0078316E" w:rsidRPr="00980272">
              <w:rPr>
                <w:rFonts w:ascii="Browallia New" w:hAnsi="Browallia New" w:cs="Browallia New"/>
                <w:sz w:val="28"/>
                <w:szCs w:val="28"/>
                <w:lang w:val="en-GB"/>
              </w:rPr>
              <w:t>4</w:t>
            </w:r>
          </w:p>
        </w:tc>
        <w:tc>
          <w:tcPr>
            <w:tcW w:w="212" w:type="dxa"/>
            <w:vAlign w:val="bottom"/>
          </w:tcPr>
          <w:p w14:paraId="5B0BA4A9" w14:textId="77777777" w:rsidR="00B15C1E" w:rsidRPr="00C51C49" w:rsidRDefault="00B15C1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tcPr>
          <w:p w14:paraId="68B8CEB8" w14:textId="0F3D1F69" w:rsidR="00B15C1E" w:rsidRPr="00C51C49" w:rsidRDefault="002802A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51C49">
              <w:rPr>
                <w:rFonts w:ascii="Browallia New" w:hAnsi="Browallia New" w:cs="Browallia New"/>
                <w:sz w:val="28"/>
                <w:szCs w:val="28"/>
                <w:lang w:val="en-GB"/>
              </w:rPr>
              <w:t>-</w:t>
            </w:r>
          </w:p>
        </w:tc>
      </w:tr>
      <w:tr w:rsidR="005F6A65" w:rsidRPr="00B737D5" w14:paraId="57431FEA" w14:textId="77777777" w:rsidTr="00A6056A">
        <w:trPr>
          <w:cantSplit/>
        </w:trPr>
        <w:tc>
          <w:tcPr>
            <w:tcW w:w="4252" w:type="dxa"/>
          </w:tcPr>
          <w:p w14:paraId="224AE3E9" w14:textId="7DB914A6" w:rsidR="005F6A65" w:rsidRPr="00C51C49" w:rsidRDefault="005F6A65" w:rsidP="005F6A65">
            <w:pPr>
              <w:tabs>
                <w:tab w:val="left" w:pos="3390"/>
              </w:tabs>
              <w:spacing w:line="240" w:lineRule="auto"/>
              <w:jc w:val="thaiDistribute"/>
              <w:rPr>
                <w:rFonts w:ascii="Browallia New" w:hAnsi="Browallia New" w:cs="Browallia New"/>
                <w:sz w:val="28"/>
                <w:szCs w:val="28"/>
                <w:cs/>
                <w:lang w:val="en-GB"/>
              </w:rPr>
            </w:pPr>
            <w:r w:rsidRPr="00C51C49">
              <w:rPr>
                <w:rFonts w:ascii="Browallia New" w:hAnsi="Browallia New" w:cs="Browallia New"/>
                <w:sz w:val="28"/>
                <w:szCs w:val="28"/>
                <w:cs/>
              </w:rPr>
              <w:t>มูลค่า</w:t>
            </w:r>
            <w:r w:rsidRPr="00C51C49">
              <w:rPr>
                <w:rFonts w:ascii="Browallia New" w:hAnsi="Browallia New" w:cs="Browallia New" w:hint="cs"/>
                <w:sz w:val="28"/>
                <w:szCs w:val="28"/>
                <w:cs/>
              </w:rPr>
              <w:t>สุทธิ</w:t>
            </w:r>
            <w:r w:rsidRPr="00C51C49">
              <w:rPr>
                <w:rFonts w:ascii="Browallia New" w:hAnsi="Browallia New" w:cs="Browallia New"/>
                <w:sz w:val="28"/>
                <w:szCs w:val="28"/>
                <w:cs/>
              </w:rPr>
              <w:t xml:space="preserve">ตามบัญชี ณ วันที่ </w:t>
            </w:r>
            <w:r w:rsidR="00A65C9A" w:rsidRPr="00C51C49">
              <w:rPr>
                <w:rFonts w:ascii="Browallia New" w:hAnsi="Browallia New" w:cs="Browallia New"/>
                <w:sz w:val="28"/>
                <w:szCs w:val="28"/>
              </w:rPr>
              <w:t xml:space="preserve">30 </w:t>
            </w:r>
            <w:r w:rsidR="00A65C9A" w:rsidRPr="00C51C49">
              <w:rPr>
                <w:rFonts w:ascii="Browallia New" w:hAnsi="Browallia New" w:cs="Browallia New"/>
                <w:sz w:val="28"/>
                <w:szCs w:val="28"/>
                <w:cs/>
              </w:rPr>
              <w:t>มิถุนายน</w:t>
            </w:r>
            <w:r w:rsidR="00A65C9A" w:rsidRPr="00C51C49">
              <w:rPr>
                <w:rFonts w:ascii="Browallia New" w:hAnsi="Browallia New" w:cs="Browallia New" w:hint="cs"/>
                <w:sz w:val="28"/>
                <w:szCs w:val="28"/>
                <w:cs/>
              </w:rPr>
              <w:t xml:space="preserve"> </w:t>
            </w:r>
            <w:r w:rsidR="008D08A1" w:rsidRPr="00C51C49">
              <w:rPr>
                <w:rFonts w:ascii="Browallia New" w:hAnsi="Browallia New" w:cs="Browallia New"/>
                <w:sz w:val="28"/>
                <w:szCs w:val="28"/>
              </w:rPr>
              <w:t>2566</w:t>
            </w:r>
          </w:p>
        </w:tc>
        <w:tc>
          <w:tcPr>
            <w:tcW w:w="169" w:type="dxa"/>
          </w:tcPr>
          <w:p w14:paraId="2E163258" w14:textId="77777777" w:rsidR="005F6A65" w:rsidRPr="00C51C49"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1" w:type="dxa"/>
            <w:tcBorders>
              <w:top w:val="single" w:sz="4" w:space="0" w:color="auto"/>
              <w:bottom w:val="single" w:sz="12" w:space="0" w:color="auto"/>
            </w:tcBorders>
          </w:tcPr>
          <w:p w14:paraId="24962580" w14:textId="546AEA6B" w:rsidR="005F6A65" w:rsidRPr="00C51C49" w:rsidRDefault="00BD4B76"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sidRPr="00C51C49">
              <w:rPr>
                <w:rFonts w:ascii="Browallia New" w:hAnsi="Browallia New" w:cs="Browallia New"/>
                <w:sz w:val="28"/>
                <w:szCs w:val="28"/>
                <w:lang w:val="en-GB"/>
              </w:rPr>
              <w:t>2,</w:t>
            </w:r>
            <w:r w:rsidR="00DE4E8A" w:rsidRPr="00C51C49">
              <w:rPr>
                <w:rFonts w:ascii="Browallia New" w:hAnsi="Browallia New" w:cs="Browallia New"/>
                <w:sz w:val="28"/>
                <w:szCs w:val="28"/>
                <w:lang w:val="en-GB"/>
              </w:rPr>
              <w:t>9</w:t>
            </w:r>
            <w:r w:rsidR="0036140A" w:rsidRPr="00C51C49">
              <w:rPr>
                <w:rFonts w:ascii="Browallia New" w:hAnsi="Browallia New" w:cs="Browallia New"/>
                <w:sz w:val="28"/>
                <w:szCs w:val="28"/>
                <w:lang w:val="en-GB"/>
              </w:rPr>
              <w:t>45,412</w:t>
            </w:r>
          </w:p>
        </w:tc>
        <w:tc>
          <w:tcPr>
            <w:tcW w:w="212" w:type="dxa"/>
            <w:vAlign w:val="bottom"/>
          </w:tcPr>
          <w:p w14:paraId="2F295693" w14:textId="77777777" w:rsidR="005F6A65" w:rsidRPr="00C51C49"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top w:val="single" w:sz="4" w:space="0" w:color="auto"/>
              <w:bottom w:val="single" w:sz="12" w:space="0" w:color="auto"/>
            </w:tcBorders>
          </w:tcPr>
          <w:p w14:paraId="5FEB0C48" w14:textId="78B80C7C" w:rsidR="005F6A65" w:rsidRPr="00C51C49" w:rsidRDefault="00CD37AA"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51C49">
              <w:rPr>
                <w:rFonts w:ascii="Browallia New" w:hAnsi="Browallia New" w:cs="Browallia New"/>
                <w:sz w:val="28"/>
                <w:szCs w:val="28"/>
                <w:lang w:val="en-GB"/>
              </w:rPr>
              <w:t>877,19</w:t>
            </w:r>
            <w:r w:rsidR="00F04C7C" w:rsidRPr="00C51C49">
              <w:rPr>
                <w:rFonts w:ascii="Browallia New" w:hAnsi="Browallia New" w:cs="Browallia New"/>
                <w:sz w:val="28"/>
                <w:szCs w:val="28"/>
                <w:lang w:val="en-GB"/>
              </w:rPr>
              <w:t>2</w:t>
            </w:r>
          </w:p>
        </w:tc>
      </w:tr>
    </w:tbl>
    <w:p w14:paraId="36F4EF77" w14:textId="77777777" w:rsidR="000D6CEB" w:rsidRPr="00B737D5" w:rsidRDefault="000D6CEB" w:rsidP="00357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p>
    <w:p w14:paraId="0BF6D9F5" w14:textId="763771C1" w:rsidR="00EF5C8A" w:rsidRPr="00B737D5" w:rsidRDefault="009F5FE4"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r w:rsidRPr="00B737D5">
        <w:rPr>
          <w:rFonts w:ascii="Browallia New" w:hAnsi="Browallia New" w:cs="Browallia New"/>
          <w:sz w:val="28"/>
          <w:szCs w:val="28"/>
          <w:cs/>
        </w:rPr>
        <w:t xml:space="preserve">ณ วันที่ </w:t>
      </w:r>
      <w:r w:rsidR="00A65C9A" w:rsidRPr="00A65C9A">
        <w:rPr>
          <w:rFonts w:ascii="Browallia New" w:hAnsi="Browallia New" w:cs="Browallia New"/>
          <w:sz w:val="28"/>
          <w:szCs w:val="28"/>
        </w:rPr>
        <w:t xml:space="preserve">30 </w:t>
      </w:r>
      <w:r w:rsidR="00A65C9A" w:rsidRPr="00A65C9A">
        <w:rPr>
          <w:rFonts w:ascii="Browallia New" w:hAnsi="Browallia New" w:cs="Browallia New"/>
          <w:sz w:val="28"/>
          <w:szCs w:val="28"/>
          <w:cs/>
        </w:rPr>
        <w:t>มิถุนายน</w:t>
      </w:r>
      <w:r w:rsidR="00A65C9A" w:rsidRPr="00A65C9A">
        <w:rPr>
          <w:rFonts w:ascii="Browallia New" w:hAnsi="Browallia New" w:cs="Browallia New" w:hint="cs"/>
          <w:sz w:val="28"/>
          <w:szCs w:val="28"/>
          <w:cs/>
        </w:rPr>
        <w:t xml:space="preserve"> </w:t>
      </w:r>
      <w:r w:rsidR="008D08A1" w:rsidRPr="00B737D5">
        <w:rPr>
          <w:rFonts w:ascii="Browallia New" w:hAnsi="Browallia New" w:cs="Browallia New"/>
          <w:sz w:val="28"/>
          <w:szCs w:val="28"/>
        </w:rPr>
        <w:t>256</w:t>
      </w:r>
      <w:r w:rsidR="008D08A1">
        <w:rPr>
          <w:rFonts w:ascii="Browallia New" w:hAnsi="Browallia New" w:cs="Browallia New"/>
          <w:sz w:val="28"/>
          <w:szCs w:val="28"/>
        </w:rPr>
        <w:t>6</w:t>
      </w:r>
      <w:r w:rsidR="008D08A1">
        <w:rPr>
          <w:rFonts w:ascii="Browallia New" w:hAnsi="Browallia New" w:cs="Browallia New" w:hint="cs"/>
          <w:sz w:val="28"/>
          <w:szCs w:val="28"/>
          <w:cs/>
        </w:rPr>
        <w:t xml:space="preserve"> </w:t>
      </w:r>
      <w:r w:rsidRPr="00B737D5">
        <w:rPr>
          <w:rFonts w:ascii="Browallia New" w:hAnsi="Browallia New" w:cs="Browallia New"/>
          <w:sz w:val="28"/>
          <w:szCs w:val="28"/>
          <w:cs/>
        </w:rPr>
        <w:t xml:space="preserve">และ วันที่ </w:t>
      </w:r>
      <w:r w:rsidRPr="00B737D5">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00CA746A" w:rsidRPr="00B737D5">
        <w:rPr>
          <w:rFonts w:ascii="Browallia New" w:hAnsi="Browallia New" w:cs="Browallia New"/>
          <w:sz w:val="28"/>
          <w:szCs w:val="28"/>
        </w:rPr>
        <w:t>256</w:t>
      </w:r>
      <w:r w:rsidR="00971F33">
        <w:rPr>
          <w:rFonts w:ascii="Browallia New" w:hAnsi="Browallia New" w:cs="Browallia New"/>
          <w:sz w:val="28"/>
          <w:szCs w:val="28"/>
        </w:rPr>
        <w:t>5</w:t>
      </w:r>
      <w:r w:rsidR="00E349FC" w:rsidRPr="00B737D5">
        <w:rPr>
          <w:rFonts w:ascii="Browallia New" w:hAnsi="Browallia New" w:cs="Browallia New"/>
          <w:sz w:val="28"/>
          <w:szCs w:val="28"/>
          <w:cs/>
        </w:rPr>
        <w:t xml:space="preserve"> </w:t>
      </w:r>
      <w:r w:rsidRPr="00B737D5">
        <w:rPr>
          <w:rFonts w:ascii="Browallia New" w:hAnsi="Browallia New" w:cs="Browallia New"/>
          <w:sz w:val="28"/>
          <w:szCs w:val="28"/>
          <w:cs/>
        </w:rPr>
        <w:t>ที่ดินพร้อมสิ่งปลูกสร้าง</w:t>
      </w:r>
      <w:r w:rsidR="005A6DB7" w:rsidRPr="00B737D5">
        <w:rPr>
          <w:rFonts w:ascii="Browallia New" w:hAnsi="Browallia New" w:cs="Browallia New" w:hint="cs"/>
          <w:sz w:val="28"/>
          <w:szCs w:val="28"/>
          <w:cs/>
        </w:rPr>
        <w:t>ของ</w:t>
      </w:r>
      <w:r w:rsidR="009E0ABD" w:rsidRPr="00B737D5">
        <w:rPr>
          <w:rFonts w:ascii="Browallia New" w:hAnsi="Browallia New" w:cs="Browallia New" w:hint="cs"/>
          <w:sz w:val="28"/>
          <w:szCs w:val="28"/>
          <w:cs/>
        </w:rPr>
        <w:t>กลุ่มบริษัท</w:t>
      </w:r>
      <w:r w:rsidRPr="00B737D5">
        <w:rPr>
          <w:rFonts w:ascii="Browallia New" w:hAnsi="Browallia New" w:cs="Browallia New"/>
          <w:sz w:val="28"/>
          <w:szCs w:val="28"/>
          <w:cs/>
        </w:rPr>
        <w:t>ซึ่งมีมูลค่าสุทธิ</w:t>
      </w:r>
      <w:r w:rsidR="00FE26D5">
        <w:rPr>
          <w:rFonts w:ascii="Browallia New" w:hAnsi="Browallia New" w:cs="Browallia New"/>
          <w:sz w:val="28"/>
          <w:szCs w:val="28"/>
          <w:cs/>
        </w:rPr>
        <w:br/>
      </w:r>
      <w:r w:rsidRPr="00B737D5">
        <w:rPr>
          <w:rFonts w:ascii="Browallia New" w:hAnsi="Browallia New" w:cs="Browallia New"/>
          <w:sz w:val="28"/>
          <w:szCs w:val="28"/>
          <w:cs/>
        </w:rPr>
        <w:t>ตามบัญชี จำนวน</w:t>
      </w:r>
      <w:r w:rsidRPr="00B737D5">
        <w:rPr>
          <w:rFonts w:ascii="Browallia New" w:hAnsi="Browallia New" w:cs="Browallia New"/>
          <w:sz w:val="28"/>
          <w:szCs w:val="28"/>
        </w:rPr>
        <w:t xml:space="preserve"> </w:t>
      </w:r>
      <w:r w:rsidR="0051590E" w:rsidRPr="008B3024">
        <w:rPr>
          <w:rFonts w:ascii="Browallia New" w:hAnsi="Browallia New" w:cs="Browallia New"/>
          <w:sz w:val="28"/>
          <w:szCs w:val="28"/>
        </w:rPr>
        <w:t>2,</w:t>
      </w:r>
      <w:r w:rsidR="00B56B1A">
        <w:rPr>
          <w:rFonts w:ascii="Browallia New" w:hAnsi="Browallia New" w:cs="Browallia New"/>
          <w:sz w:val="28"/>
          <w:szCs w:val="28"/>
        </w:rPr>
        <w:t>007.52</w:t>
      </w:r>
      <w:r w:rsidR="003A6680" w:rsidRPr="008B3024">
        <w:rPr>
          <w:rFonts w:ascii="Browallia New" w:hAnsi="Browallia New" w:cs="Browallia New"/>
          <w:sz w:val="28"/>
          <w:szCs w:val="28"/>
        </w:rPr>
        <w:t xml:space="preserve"> </w:t>
      </w:r>
      <w:r w:rsidRPr="008B3024">
        <w:rPr>
          <w:rFonts w:ascii="Browallia New" w:hAnsi="Browallia New" w:cs="Browallia New"/>
          <w:sz w:val="28"/>
          <w:szCs w:val="28"/>
          <w:cs/>
        </w:rPr>
        <w:t>ล้านบาท</w:t>
      </w:r>
      <w:r w:rsidRPr="008B3024">
        <w:rPr>
          <w:rFonts w:ascii="Browallia New" w:hAnsi="Browallia New" w:cs="Browallia New"/>
          <w:sz w:val="28"/>
          <w:szCs w:val="28"/>
        </w:rPr>
        <w:t xml:space="preserve"> </w:t>
      </w:r>
      <w:r w:rsidRPr="008B3024">
        <w:rPr>
          <w:rFonts w:ascii="Browallia New" w:hAnsi="Browallia New" w:cs="Browallia New"/>
          <w:sz w:val="28"/>
          <w:szCs w:val="28"/>
          <w:cs/>
        </w:rPr>
        <w:t>และ</w:t>
      </w:r>
      <w:r w:rsidR="00477BCA" w:rsidRPr="008B3024">
        <w:rPr>
          <w:rFonts w:ascii="Browallia New" w:hAnsi="Browallia New" w:cs="Browallia New"/>
          <w:sz w:val="28"/>
          <w:szCs w:val="28"/>
        </w:rPr>
        <w:t xml:space="preserve"> </w:t>
      </w:r>
      <w:r w:rsidR="00206A45" w:rsidRPr="008B3024">
        <w:rPr>
          <w:rFonts w:ascii="Browallia New" w:hAnsi="Browallia New" w:cs="Browallia New" w:hint="cs"/>
          <w:sz w:val="28"/>
          <w:szCs w:val="28"/>
          <w:cs/>
        </w:rPr>
        <w:t>จำนวน</w:t>
      </w:r>
      <w:r w:rsidRPr="008B3024">
        <w:rPr>
          <w:rFonts w:ascii="Browallia New" w:hAnsi="Browallia New" w:cs="Browallia New"/>
          <w:sz w:val="28"/>
          <w:szCs w:val="28"/>
        </w:rPr>
        <w:t xml:space="preserve"> </w:t>
      </w:r>
      <w:r w:rsidR="00272BA4" w:rsidRPr="008B3024">
        <w:rPr>
          <w:rFonts w:ascii="Browallia New" w:hAnsi="Browallia New" w:cs="Browallia New"/>
          <w:sz w:val="28"/>
          <w:szCs w:val="28"/>
        </w:rPr>
        <w:t>2,024.55</w:t>
      </w:r>
      <w:r w:rsidR="00E349FC" w:rsidRPr="008B3024">
        <w:rPr>
          <w:rFonts w:ascii="Browallia New" w:hAnsi="Browallia New" w:cs="Browallia New"/>
          <w:sz w:val="28"/>
          <w:szCs w:val="28"/>
          <w:cs/>
        </w:rPr>
        <w:t xml:space="preserve"> </w:t>
      </w:r>
      <w:r w:rsidRPr="008B3024">
        <w:rPr>
          <w:rFonts w:ascii="Browallia New" w:hAnsi="Browallia New" w:cs="Browallia New"/>
          <w:sz w:val="28"/>
          <w:szCs w:val="28"/>
          <w:cs/>
        </w:rPr>
        <w:t>ล้านบาท</w:t>
      </w:r>
      <w:r w:rsidRPr="008B3024">
        <w:rPr>
          <w:rFonts w:ascii="Browallia New" w:hAnsi="Browallia New" w:cs="Browallia New"/>
          <w:sz w:val="28"/>
          <w:szCs w:val="28"/>
        </w:rPr>
        <w:t xml:space="preserve"> </w:t>
      </w:r>
      <w:r w:rsidRPr="008B3024">
        <w:rPr>
          <w:rFonts w:ascii="Browallia New" w:hAnsi="Browallia New" w:cs="Browallia New"/>
          <w:sz w:val="28"/>
          <w:szCs w:val="28"/>
          <w:cs/>
        </w:rPr>
        <w:t xml:space="preserve">ตามลำดับ (งบการเงินเฉพาะของบริษัท </w:t>
      </w:r>
      <w:r w:rsidRPr="008B3024">
        <w:rPr>
          <w:rFonts w:ascii="Browallia New" w:hAnsi="Browallia New" w:cs="Browallia New"/>
          <w:sz w:val="28"/>
          <w:szCs w:val="28"/>
        </w:rPr>
        <w:t xml:space="preserve">: </w:t>
      </w:r>
      <w:r w:rsidRPr="008B3024">
        <w:rPr>
          <w:rFonts w:ascii="Browallia New" w:hAnsi="Browallia New" w:cs="Browallia New"/>
          <w:sz w:val="28"/>
          <w:szCs w:val="28"/>
          <w:cs/>
        </w:rPr>
        <w:t xml:space="preserve">จำนวน </w:t>
      </w:r>
      <w:r w:rsidR="00356902">
        <w:rPr>
          <w:rFonts w:ascii="Browallia New" w:hAnsi="Browallia New" w:cs="Browallia New"/>
          <w:sz w:val="28"/>
          <w:szCs w:val="28"/>
        </w:rPr>
        <w:t>430.80</w:t>
      </w:r>
      <w:r w:rsidR="00D21F3B" w:rsidRPr="008B3024">
        <w:rPr>
          <w:rFonts w:ascii="Browallia New" w:hAnsi="Browallia New" w:cs="Browallia New"/>
          <w:sz w:val="28"/>
          <w:szCs w:val="28"/>
          <w:lang w:val="en-GB"/>
        </w:rPr>
        <w:t xml:space="preserve"> </w:t>
      </w:r>
      <w:r w:rsidRPr="008B3024">
        <w:rPr>
          <w:rFonts w:ascii="Browallia New" w:hAnsi="Browallia New" w:cs="Browallia New"/>
          <w:sz w:val="28"/>
          <w:szCs w:val="28"/>
          <w:cs/>
        </w:rPr>
        <w:t>ล้านบาท และ</w:t>
      </w:r>
      <w:r w:rsidR="00477BCA" w:rsidRPr="008B3024">
        <w:rPr>
          <w:rFonts w:ascii="Browallia New" w:hAnsi="Browallia New" w:cs="Browallia New"/>
          <w:sz w:val="28"/>
          <w:szCs w:val="28"/>
        </w:rPr>
        <w:t xml:space="preserve"> </w:t>
      </w:r>
      <w:r w:rsidR="00477BCA" w:rsidRPr="008B3024">
        <w:rPr>
          <w:rFonts w:ascii="Browallia New" w:hAnsi="Browallia New" w:cs="Browallia New" w:hint="cs"/>
          <w:sz w:val="28"/>
          <w:szCs w:val="28"/>
          <w:cs/>
        </w:rPr>
        <w:t>จำ</w:t>
      </w:r>
      <w:r w:rsidR="00477BCA" w:rsidRPr="00B737D5">
        <w:rPr>
          <w:rFonts w:ascii="Browallia New" w:hAnsi="Browallia New" w:cs="Browallia New" w:hint="cs"/>
          <w:sz w:val="28"/>
          <w:szCs w:val="28"/>
          <w:cs/>
        </w:rPr>
        <w:t>นวน</w:t>
      </w:r>
      <w:r w:rsidRPr="00B737D5">
        <w:rPr>
          <w:rFonts w:ascii="Browallia New" w:hAnsi="Browallia New" w:cs="Browallia New"/>
          <w:sz w:val="28"/>
          <w:szCs w:val="28"/>
        </w:rPr>
        <w:t xml:space="preserve"> </w:t>
      </w:r>
      <w:r w:rsidR="007F4CFF">
        <w:rPr>
          <w:rFonts w:ascii="Browallia New" w:hAnsi="Browallia New" w:cs="Browallia New"/>
          <w:sz w:val="28"/>
          <w:szCs w:val="28"/>
          <w:lang w:val="en-GB"/>
        </w:rPr>
        <w:t>434.27</w:t>
      </w:r>
      <w:r w:rsidR="003A6680" w:rsidRPr="007A3F80">
        <w:rPr>
          <w:rFonts w:ascii="Browallia New" w:hAnsi="Browallia New" w:cs="Browallia New"/>
          <w:sz w:val="28"/>
          <w:szCs w:val="28"/>
        </w:rPr>
        <w:t xml:space="preserve"> </w:t>
      </w:r>
      <w:r w:rsidRPr="00B737D5">
        <w:rPr>
          <w:rFonts w:ascii="Browallia New" w:hAnsi="Browallia New" w:cs="Browallia New"/>
          <w:sz w:val="28"/>
          <w:szCs w:val="28"/>
          <w:cs/>
        </w:rPr>
        <w:t>ล้านบาท ตามลำดับ) ติดภาระค้ำประกันวงเงินสินเชื่อที่ได้รับจากสถาบันการเงิน</w:t>
      </w:r>
      <w:r w:rsidR="00D87764">
        <w:rPr>
          <w:rFonts w:ascii="Browallia New" w:hAnsi="Browallia New" w:cs="Browallia New" w:hint="cs"/>
          <w:sz w:val="28"/>
          <w:szCs w:val="28"/>
          <w:cs/>
        </w:rPr>
        <w:t xml:space="preserve"> </w:t>
      </w:r>
      <w:r w:rsidR="00D87764">
        <w:rPr>
          <w:rFonts w:ascii="Browallia New" w:hAnsi="Browallia New" w:cs="Browallia New"/>
          <w:sz w:val="28"/>
          <w:szCs w:val="28"/>
        </w:rPr>
        <w:t>(</w:t>
      </w:r>
      <w:r w:rsidR="00D87764">
        <w:rPr>
          <w:rFonts w:ascii="Browallia New" w:hAnsi="Browallia New" w:cs="Browallia New" w:hint="cs"/>
          <w:sz w:val="28"/>
          <w:szCs w:val="28"/>
          <w:cs/>
        </w:rPr>
        <w:t xml:space="preserve">หมายเหตุ </w:t>
      </w:r>
      <w:r w:rsidR="00D87764">
        <w:rPr>
          <w:rFonts w:ascii="Browallia New" w:hAnsi="Browallia New" w:cs="Browallia New"/>
          <w:sz w:val="28"/>
          <w:szCs w:val="28"/>
        </w:rPr>
        <w:t>1</w:t>
      </w:r>
      <w:r w:rsidR="00E23423">
        <w:rPr>
          <w:rFonts w:ascii="Browallia New" w:hAnsi="Browallia New" w:cs="Browallia New"/>
          <w:sz w:val="28"/>
          <w:szCs w:val="28"/>
        </w:rPr>
        <w:t>9</w:t>
      </w:r>
      <w:r w:rsidR="00D87764">
        <w:rPr>
          <w:rFonts w:ascii="Browallia New" w:hAnsi="Browallia New" w:cs="Browallia New"/>
          <w:sz w:val="28"/>
          <w:szCs w:val="28"/>
        </w:rPr>
        <w:t>)</w:t>
      </w:r>
    </w:p>
    <w:p w14:paraId="59F17AE9" w14:textId="4AE502E6" w:rsidR="00E83A84" w:rsidRPr="00B737D5" w:rsidRDefault="00E8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539806A1" w14:textId="2A495292" w:rsidR="00C10503" w:rsidRPr="008C0D3C" w:rsidRDefault="009A767A" w:rsidP="00195AC0">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26" w:hanging="425"/>
        <w:rPr>
          <w:rFonts w:ascii="Browallia New" w:hAnsi="Browallia New" w:cs="Browallia New"/>
          <w:b/>
          <w:bCs/>
          <w:sz w:val="28"/>
          <w:szCs w:val="28"/>
          <w:lang w:val="en-GB"/>
        </w:rPr>
      </w:pPr>
      <w:r w:rsidRPr="008C0D3C">
        <w:rPr>
          <w:rFonts w:ascii="Browallia New" w:hAnsi="Browallia New" w:cs="Browallia New"/>
          <w:b/>
          <w:bCs/>
          <w:sz w:val="28"/>
          <w:szCs w:val="28"/>
          <w:cs/>
          <w:lang w:val="en-GB"/>
        </w:rPr>
        <w:t>สินทรัพย์</w:t>
      </w:r>
      <w:r w:rsidR="00A31D9F" w:rsidRPr="008C0D3C">
        <w:rPr>
          <w:rFonts w:ascii="Browallia New" w:hAnsi="Browallia New" w:cs="Browallia New"/>
          <w:b/>
          <w:bCs/>
          <w:sz w:val="28"/>
          <w:szCs w:val="28"/>
          <w:cs/>
          <w:lang w:val="en-GB"/>
        </w:rPr>
        <w:t>สิทธิการใช้</w:t>
      </w:r>
      <w:r w:rsidR="007C2D7E" w:rsidRPr="008C0D3C">
        <w:rPr>
          <w:rFonts w:ascii="Browallia New" w:hAnsi="Browallia New" w:cs="Browallia New"/>
          <w:b/>
          <w:bCs/>
          <w:sz w:val="28"/>
          <w:szCs w:val="28"/>
          <w:lang w:val="en-GB"/>
        </w:rPr>
        <w:t xml:space="preserve"> -</w:t>
      </w:r>
      <w:r w:rsidR="001A4195" w:rsidRPr="008C0D3C">
        <w:rPr>
          <w:rFonts w:ascii="Browallia New" w:hAnsi="Browallia New" w:cs="Browallia New"/>
          <w:b/>
          <w:bCs/>
          <w:sz w:val="28"/>
          <w:szCs w:val="28"/>
          <w:lang w:val="en-GB"/>
        </w:rPr>
        <w:t xml:space="preserve"> </w:t>
      </w:r>
      <w:r w:rsidR="001A4195" w:rsidRPr="008C0D3C">
        <w:rPr>
          <w:rFonts w:ascii="Browallia New" w:hAnsi="Browallia New" w:cs="Browallia New" w:hint="cs"/>
          <w:b/>
          <w:bCs/>
          <w:sz w:val="28"/>
          <w:szCs w:val="28"/>
          <w:cs/>
          <w:lang w:val="en-GB"/>
        </w:rPr>
        <w:t>สุทธิ</w:t>
      </w:r>
    </w:p>
    <w:p w14:paraId="56923BBC" w14:textId="55942B81" w:rsidR="00A31D9F" w:rsidRPr="008C0D3C" w:rsidRDefault="00A31D9F" w:rsidP="00581505">
      <w:pPr>
        <w:rPr>
          <w:sz w:val="28"/>
          <w:szCs w:val="28"/>
        </w:rPr>
      </w:pPr>
    </w:p>
    <w:p w14:paraId="5CF35F5A" w14:textId="182204D5" w:rsidR="00604CB9" w:rsidRPr="008C0D3C" w:rsidRDefault="00604CB9" w:rsidP="00604CB9">
      <w:pPr>
        <w:tabs>
          <w:tab w:val="clear" w:pos="454"/>
          <w:tab w:val="left" w:pos="3390"/>
        </w:tabs>
        <w:spacing w:line="240" w:lineRule="auto"/>
        <w:ind w:left="426"/>
        <w:jc w:val="thaiDistribute"/>
        <w:rPr>
          <w:rFonts w:ascii="Browallia New" w:hAnsi="Browallia New" w:cs="Browallia New"/>
          <w:sz w:val="28"/>
          <w:szCs w:val="28"/>
        </w:rPr>
      </w:pPr>
      <w:r w:rsidRPr="008C0D3C">
        <w:rPr>
          <w:rFonts w:ascii="Browallia New" w:hAnsi="Browallia New" w:cs="Browallia New"/>
          <w:sz w:val="28"/>
          <w:szCs w:val="28"/>
          <w:cs/>
        </w:rPr>
        <w:t>รายการเคลื่อนไหวของ</w:t>
      </w:r>
      <w:r w:rsidR="009A767A" w:rsidRPr="008C0D3C">
        <w:rPr>
          <w:rFonts w:ascii="Browallia New" w:hAnsi="Browallia New" w:cs="Browallia New"/>
          <w:sz w:val="28"/>
          <w:szCs w:val="28"/>
          <w:cs/>
        </w:rPr>
        <w:t>สินทรัพย์</w:t>
      </w:r>
      <w:r w:rsidRPr="008C0D3C">
        <w:rPr>
          <w:rFonts w:ascii="Browallia New" w:hAnsi="Browallia New" w:cs="Browallia New"/>
          <w:sz w:val="28"/>
          <w:szCs w:val="28"/>
          <w:cs/>
        </w:rPr>
        <w:t>สิทธิการใช้</w:t>
      </w:r>
      <w:r w:rsidR="00223E95" w:rsidRPr="008C0D3C">
        <w:rPr>
          <w:rFonts w:ascii="Browallia New" w:hAnsi="Browallia New" w:cs="Browallia New"/>
          <w:sz w:val="28"/>
          <w:szCs w:val="28"/>
          <w:cs/>
        </w:rPr>
        <w:t>สำหรับงวด</w:t>
      </w:r>
      <w:r w:rsidR="00223E95" w:rsidRPr="008C0D3C">
        <w:rPr>
          <w:rFonts w:ascii="Browallia New" w:hAnsi="Browallia New" w:cs="Browallia New" w:hint="cs"/>
          <w:sz w:val="28"/>
          <w:szCs w:val="28"/>
          <w:cs/>
        </w:rPr>
        <w:t>หก</w:t>
      </w:r>
      <w:r w:rsidR="00223E95" w:rsidRPr="008C0D3C">
        <w:rPr>
          <w:rFonts w:ascii="Browallia New" w:hAnsi="Browallia New" w:cs="Browallia New"/>
          <w:sz w:val="28"/>
          <w:szCs w:val="28"/>
          <w:cs/>
        </w:rPr>
        <w:t xml:space="preserve">เดือนสิ้นสุดวันที่ </w:t>
      </w:r>
      <w:r w:rsidR="00223E95" w:rsidRPr="008C0D3C">
        <w:rPr>
          <w:rFonts w:ascii="Browallia New" w:hAnsi="Browallia New" w:cs="Browallia New"/>
          <w:sz w:val="28"/>
          <w:szCs w:val="28"/>
        </w:rPr>
        <w:t xml:space="preserve">30 </w:t>
      </w:r>
      <w:r w:rsidR="00223E95" w:rsidRPr="008C0D3C">
        <w:rPr>
          <w:rFonts w:ascii="Browallia New" w:hAnsi="Browallia New" w:cs="Browallia New"/>
          <w:sz w:val="28"/>
          <w:szCs w:val="28"/>
          <w:cs/>
        </w:rPr>
        <w:t>มิถุนายน</w:t>
      </w:r>
      <w:r w:rsidR="00223E95" w:rsidRPr="008C0D3C">
        <w:rPr>
          <w:rFonts w:ascii="Browallia New" w:hAnsi="Browallia New" w:cs="Browallia New" w:hint="cs"/>
          <w:sz w:val="28"/>
          <w:szCs w:val="28"/>
          <w:cs/>
        </w:rPr>
        <w:t xml:space="preserve"> </w:t>
      </w:r>
      <w:r w:rsidR="007A3F80" w:rsidRPr="008C0D3C">
        <w:rPr>
          <w:rFonts w:ascii="Browallia New" w:hAnsi="Browallia New" w:cs="Browallia New"/>
          <w:sz w:val="28"/>
          <w:szCs w:val="28"/>
        </w:rPr>
        <w:t>2566</w:t>
      </w:r>
      <w:r w:rsidR="007A3F80" w:rsidRPr="008C0D3C">
        <w:rPr>
          <w:rFonts w:ascii="Browallia New" w:hAnsi="Browallia New" w:cs="Browallia New" w:hint="cs"/>
          <w:sz w:val="28"/>
          <w:szCs w:val="28"/>
          <w:cs/>
        </w:rPr>
        <w:t xml:space="preserve"> </w:t>
      </w:r>
      <w:r w:rsidRPr="008C0D3C">
        <w:rPr>
          <w:rFonts w:ascii="Browallia New" w:hAnsi="Browallia New" w:cs="Browallia New"/>
          <w:sz w:val="28"/>
          <w:szCs w:val="28"/>
          <w:cs/>
        </w:rPr>
        <w:t>มีดังนี้</w:t>
      </w:r>
    </w:p>
    <w:p w14:paraId="067A0FFE" w14:textId="77777777" w:rsidR="0051290A" w:rsidRPr="008C0D3C" w:rsidRDefault="0051290A" w:rsidP="00604CB9">
      <w:pPr>
        <w:tabs>
          <w:tab w:val="clear" w:pos="454"/>
          <w:tab w:val="left" w:pos="3390"/>
        </w:tabs>
        <w:spacing w:line="240" w:lineRule="auto"/>
        <w:ind w:left="426"/>
        <w:jc w:val="thaiDistribute"/>
        <w:rPr>
          <w:rFonts w:ascii="Browallia New" w:hAnsi="Browallia New" w:cs="Browallia New"/>
          <w:sz w:val="28"/>
          <w:szCs w:val="28"/>
        </w:rPr>
      </w:pPr>
    </w:p>
    <w:tbl>
      <w:tblPr>
        <w:tblW w:w="8915" w:type="dxa"/>
        <w:tblInd w:w="426" w:type="dxa"/>
        <w:tblLayout w:type="fixed"/>
        <w:tblCellMar>
          <w:left w:w="72" w:type="dxa"/>
          <w:right w:w="72" w:type="dxa"/>
        </w:tblCellMar>
        <w:tblLook w:val="0000" w:firstRow="0" w:lastRow="0" w:firstColumn="0" w:lastColumn="0" w:noHBand="0" w:noVBand="0"/>
      </w:tblPr>
      <w:tblGrid>
        <w:gridCol w:w="4254"/>
        <w:gridCol w:w="2197"/>
        <w:gridCol w:w="210"/>
        <w:gridCol w:w="2254"/>
      </w:tblGrid>
      <w:tr w:rsidR="00D83EDF" w:rsidRPr="008C0D3C" w14:paraId="64D78B8C" w14:textId="77777777" w:rsidTr="006C063A">
        <w:trPr>
          <w:cantSplit/>
        </w:trPr>
        <w:tc>
          <w:tcPr>
            <w:tcW w:w="4254" w:type="dxa"/>
          </w:tcPr>
          <w:p w14:paraId="40B55AA5" w14:textId="77777777" w:rsidR="00D83EDF" w:rsidRPr="008C0D3C" w:rsidRDefault="00D83EDF" w:rsidP="007A18DC">
            <w:pPr>
              <w:tabs>
                <w:tab w:val="left" w:pos="3390"/>
              </w:tabs>
              <w:spacing w:line="240" w:lineRule="auto"/>
              <w:ind w:left="426"/>
              <w:jc w:val="thaiDistribute"/>
              <w:rPr>
                <w:rFonts w:ascii="Browallia New" w:hAnsi="Browallia New" w:cs="Browallia New"/>
                <w:sz w:val="28"/>
                <w:szCs w:val="28"/>
                <w:cs/>
              </w:rPr>
            </w:pPr>
          </w:p>
        </w:tc>
        <w:tc>
          <w:tcPr>
            <w:tcW w:w="4661" w:type="dxa"/>
            <w:gridSpan w:val="3"/>
            <w:vAlign w:val="bottom"/>
          </w:tcPr>
          <w:p w14:paraId="08634EED" w14:textId="77777777" w:rsidR="00D83EDF" w:rsidRPr="008C0D3C" w:rsidRDefault="00D83EDF" w:rsidP="007A18DC">
            <w:pPr>
              <w:spacing w:line="240" w:lineRule="auto"/>
              <w:jc w:val="right"/>
              <w:rPr>
                <w:rFonts w:ascii="Browallia New" w:hAnsi="Browallia New" w:cs="Browallia New"/>
                <w:sz w:val="28"/>
                <w:szCs w:val="28"/>
                <w:cs/>
              </w:rPr>
            </w:pPr>
            <w:r w:rsidRPr="008C0D3C">
              <w:rPr>
                <w:rFonts w:ascii="Browallia New" w:hAnsi="Browallia New" w:cs="Browallia New"/>
                <w:sz w:val="28"/>
                <w:szCs w:val="28"/>
                <w:cs/>
              </w:rPr>
              <w:t xml:space="preserve">(หน่วย </w:t>
            </w:r>
            <w:r w:rsidRPr="008C0D3C">
              <w:rPr>
                <w:rFonts w:ascii="Browallia New" w:hAnsi="Browallia New" w:cs="Browallia New"/>
                <w:sz w:val="28"/>
                <w:szCs w:val="28"/>
                <w:lang w:val="en-GB"/>
              </w:rPr>
              <w:t xml:space="preserve">: </w:t>
            </w:r>
            <w:r w:rsidRPr="008C0D3C">
              <w:rPr>
                <w:rFonts w:ascii="Browallia New" w:hAnsi="Browallia New" w:cs="Browallia New"/>
                <w:sz w:val="28"/>
                <w:szCs w:val="28"/>
                <w:cs/>
              </w:rPr>
              <w:t>พันบาท)</w:t>
            </w:r>
          </w:p>
        </w:tc>
      </w:tr>
      <w:tr w:rsidR="00D83EDF" w:rsidRPr="008C0D3C" w14:paraId="5E16076E" w14:textId="77777777" w:rsidTr="006C063A">
        <w:trPr>
          <w:cantSplit/>
        </w:trPr>
        <w:tc>
          <w:tcPr>
            <w:tcW w:w="4254" w:type="dxa"/>
          </w:tcPr>
          <w:p w14:paraId="04D8113F" w14:textId="77777777" w:rsidR="00D83EDF" w:rsidRPr="008C0D3C"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197" w:type="dxa"/>
            <w:tcBorders>
              <w:bottom w:val="single" w:sz="4" w:space="0" w:color="auto"/>
            </w:tcBorders>
            <w:vAlign w:val="center"/>
          </w:tcPr>
          <w:p w14:paraId="701A61FE" w14:textId="77777777" w:rsidR="00D83EDF" w:rsidRPr="008C0D3C" w:rsidRDefault="00D83EDF" w:rsidP="007A18DC">
            <w:pPr>
              <w:spacing w:line="240" w:lineRule="auto"/>
              <w:jc w:val="center"/>
              <w:rPr>
                <w:rFonts w:ascii="Browallia New" w:hAnsi="Browallia New" w:cs="Browallia New"/>
                <w:sz w:val="28"/>
                <w:szCs w:val="28"/>
                <w:cs/>
              </w:rPr>
            </w:pPr>
            <w:r w:rsidRPr="008C0D3C">
              <w:rPr>
                <w:rFonts w:ascii="Browallia New" w:hAnsi="Browallia New" w:cs="Browallia New"/>
                <w:sz w:val="28"/>
                <w:szCs w:val="28"/>
                <w:cs/>
              </w:rPr>
              <w:t>งบการเงินรวม</w:t>
            </w:r>
          </w:p>
        </w:tc>
        <w:tc>
          <w:tcPr>
            <w:tcW w:w="210" w:type="dxa"/>
          </w:tcPr>
          <w:p w14:paraId="3F2E51BF" w14:textId="77777777" w:rsidR="00D83EDF" w:rsidRPr="008C0D3C"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254" w:type="dxa"/>
            <w:tcBorders>
              <w:bottom w:val="single" w:sz="4" w:space="0" w:color="auto"/>
            </w:tcBorders>
            <w:vAlign w:val="center"/>
          </w:tcPr>
          <w:p w14:paraId="6F02EB9E" w14:textId="77777777" w:rsidR="00D83EDF" w:rsidRPr="008C0D3C" w:rsidRDefault="00D83EDF" w:rsidP="007A18DC">
            <w:pPr>
              <w:spacing w:line="240" w:lineRule="auto"/>
              <w:jc w:val="center"/>
              <w:rPr>
                <w:rFonts w:ascii="Browallia New" w:hAnsi="Browallia New" w:cs="Browallia New"/>
                <w:sz w:val="28"/>
                <w:szCs w:val="28"/>
                <w:cs/>
              </w:rPr>
            </w:pPr>
            <w:r w:rsidRPr="008C0D3C">
              <w:rPr>
                <w:rFonts w:ascii="Browallia New" w:hAnsi="Browallia New" w:cs="Browallia New"/>
                <w:sz w:val="28"/>
                <w:szCs w:val="28"/>
                <w:cs/>
              </w:rPr>
              <w:t>งบการเงินเฉพาะของบริษัท</w:t>
            </w:r>
          </w:p>
        </w:tc>
      </w:tr>
      <w:tr w:rsidR="00D83EDF" w:rsidRPr="008C0D3C" w14:paraId="6E6E1E70" w14:textId="77777777" w:rsidTr="006C063A">
        <w:trPr>
          <w:cantSplit/>
          <w:trHeight w:hRule="exact" w:val="352"/>
        </w:trPr>
        <w:tc>
          <w:tcPr>
            <w:tcW w:w="4254" w:type="dxa"/>
          </w:tcPr>
          <w:p w14:paraId="2C635913" w14:textId="77777777" w:rsidR="00D83EDF" w:rsidRPr="008C0D3C"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197" w:type="dxa"/>
            <w:tcBorders>
              <w:top w:val="single" w:sz="4" w:space="0" w:color="auto"/>
            </w:tcBorders>
          </w:tcPr>
          <w:p w14:paraId="7A5D0065" w14:textId="77777777" w:rsidR="00D83EDF" w:rsidRPr="008C0D3C"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10" w:type="dxa"/>
          </w:tcPr>
          <w:p w14:paraId="5CE5225E" w14:textId="77777777" w:rsidR="00D83EDF" w:rsidRPr="008C0D3C"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254" w:type="dxa"/>
            <w:tcBorders>
              <w:top w:val="single" w:sz="4" w:space="0" w:color="auto"/>
            </w:tcBorders>
          </w:tcPr>
          <w:p w14:paraId="5D645DC4" w14:textId="77777777" w:rsidR="00D83EDF" w:rsidRPr="008C0D3C" w:rsidRDefault="00D83EDF" w:rsidP="007A18DC">
            <w:pPr>
              <w:tabs>
                <w:tab w:val="left" w:pos="3390"/>
              </w:tabs>
              <w:spacing w:line="240" w:lineRule="auto"/>
              <w:ind w:left="426"/>
              <w:jc w:val="thaiDistribute"/>
              <w:rPr>
                <w:rFonts w:ascii="Browallia New" w:hAnsi="Browallia New" w:cs="Browallia New"/>
                <w:sz w:val="16"/>
                <w:szCs w:val="16"/>
                <w:cs/>
              </w:rPr>
            </w:pPr>
          </w:p>
        </w:tc>
      </w:tr>
      <w:tr w:rsidR="00975F78" w:rsidRPr="008C0D3C" w14:paraId="684A7D3A" w14:textId="77777777" w:rsidTr="006C063A">
        <w:trPr>
          <w:cantSplit/>
          <w:trHeight w:val="80"/>
        </w:trPr>
        <w:tc>
          <w:tcPr>
            <w:tcW w:w="4254" w:type="dxa"/>
            <w:vAlign w:val="bottom"/>
          </w:tcPr>
          <w:p w14:paraId="412A0B26" w14:textId="359B5D4B" w:rsidR="00975F78" w:rsidRPr="008C0D3C" w:rsidRDefault="00975F78" w:rsidP="00975F78">
            <w:pPr>
              <w:tabs>
                <w:tab w:val="left" w:pos="3390"/>
              </w:tabs>
              <w:spacing w:line="240" w:lineRule="auto"/>
              <w:ind w:left="215" w:right="96" w:hanging="215"/>
              <w:rPr>
                <w:rFonts w:ascii="Browallia New" w:hAnsi="Browallia New" w:cs="Browallia New"/>
                <w:sz w:val="28"/>
                <w:szCs w:val="28"/>
                <w:cs/>
              </w:rPr>
            </w:pPr>
            <w:r w:rsidRPr="008C0D3C">
              <w:rPr>
                <w:rFonts w:ascii="Browallia New" w:hAnsi="Browallia New" w:cs="Browallia New"/>
                <w:sz w:val="28"/>
                <w:szCs w:val="28"/>
                <w:cs/>
              </w:rPr>
              <w:t xml:space="preserve">ยอดคงเหลือ ณ วันที่ </w:t>
            </w:r>
            <w:r w:rsidRPr="008C0D3C">
              <w:rPr>
                <w:rFonts w:ascii="Browallia New" w:hAnsi="Browallia New" w:cs="Browallia New"/>
                <w:sz w:val="28"/>
                <w:szCs w:val="28"/>
              </w:rPr>
              <w:t>1</w:t>
            </w:r>
            <w:r w:rsidRPr="008C0D3C">
              <w:rPr>
                <w:rFonts w:ascii="Browallia New" w:hAnsi="Browallia New" w:cs="Browallia New"/>
                <w:sz w:val="28"/>
                <w:szCs w:val="28"/>
                <w:cs/>
              </w:rPr>
              <w:t xml:space="preserve"> มกราคม </w:t>
            </w:r>
            <w:r w:rsidRPr="008C0D3C">
              <w:rPr>
                <w:rFonts w:ascii="Browallia New" w:hAnsi="Browallia New" w:cs="Browallia New"/>
                <w:sz w:val="28"/>
                <w:szCs w:val="28"/>
              </w:rPr>
              <w:t>256</w:t>
            </w:r>
            <w:r w:rsidR="007A3F80" w:rsidRPr="008C0D3C">
              <w:rPr>
                <w:rFonts w:ascii="Browallia New" w:hAnsi="Browallia New" w:cs="Browallia New" w:hint="cs"/>
                <w:sz w:val="28"/>
                <w:szCs w:val="28"/>
                <w:cs/>
              </w:rPr>
              <w:t>6</w:t>
            </w:r>
          </w:p>
        </w:tc>
        <w:tc>
          <w:tcPr>
            <w:tcW w:w="2197" w:type="dxa"/>
          </w:tcPr>
          <w:p w14:paraId="04FA7A8A" w14:textId="5F44F28D" w:rsidR="00975F78" w:rsidRPr="005F273D" w:rsidRDefault="00BD7CED" w:rsidP="00975F7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F273D">
              <w:rPr>
                <w:rFonts w:ascii="Browallia New" w:hAnsi="Browallia New" w:cs="Browallia New"/>
                <w:sz w:val="28"/>
                <w:szCs w:val="28"/>
                <w:cs/>
              </w:rPr>
              <w:t>65</w:t>
            </w:r>
            <w:r w:rsidRPr="005F273D">
              <w:rPr>
                <w:rFonts w:ascii="Browallia New" w:hAnsi="Browallia New" w:cs="Browallia New"/>
                <w:sz w:val="28"/>
                <w:szCs w:val="28"/>
                <w:lang w:val="en-GB"/>
              </w:rPr>
              <w:t>,</w:t>
            </w:r>
            <w:r w:rsidRPr="005F273D">
              <w:rPr>
                <w:rFonts w:ascii="Browallia New" w:hAnsi="Browallia New" w:cs="Browallia New"/>
                <w:sz w:val="28"/>
                <w:szCs w:val="28"/>
                <w:cs/>
              </w:rPr>
              <w:t>108</w:t>
            </w:r>
          </w:p>
        </w:tc>
        <w:tc>
          <w:tcPr>
            <w:tcW w:w="210" w:type="dxa"/>
          </w:tcPr>
          <w:p w14:paraId="183BA96C" w14:textId="77777777" w:rsidR="00975F78" w:rsidRPr="00FC6EF2" w:rsidRDefault="00975F78" w:rsidP="00975F78">
            <w:pPr>
              <w:tabs>
                <w:tab w:val="left" w:pos="3390"/>
              </w:tabs>
              <w:spacing w:line="240" w:lineRule="auto"/>
              <w:ind w:left="426"/>
              <w:jc w:val="right"/>
              <w:rPr>
                <w:rFonts w:ascii="Browallia New" w:hAnsi="Browallia New" w:cs="Browallia New"/>
                <w:sz w:val="28"/>
                <w:szCs w:val="28"/>
                <w:highlight w:val="green"/>
                <w:cs/>
                <w:lang w:val="en-GB"/>
              </w:rPr>
            </w:pPr>
          </w:p>
        </w:tc>
        <w:tc>
          <w:tcPr>
            <w:tcW w:w="2254" w:type="dxa"/>
          </w:tcPr>
          <w:p w14:paraId="43DF4AEF" w14:textId="5EB3D2B3" w:rsidR="00975F78" w:rsidRPr="00306366" w:rsidRDefault="00A82669" w:rsidP="00975F78">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06366">
              <w:rPr>
                <w:rFonts w:ascii="Browallia New" w:hAnsi="Browallia New" w:cs="Browallia New"/>
                <w:sz w:val="28"/>
                <w:szCs w:val="28"/>
                <w:cs/>
              </w:rPr>
              <w:t>303</w:t>
            </w:r>
            <w:r w:rsidRPr="00306366">
              <w:rPr>
                <w:rFonts w:ascii="Browallia New" w:hAnsi="Browallia New" w:cs="Browallia New"/>
                <w:sz w:val="28"/>
                <w:szCs w:val="28"/>
                <w:lang w:val="en-GB"/>
              </w:rPr>
              <w:t>,</w:t>
            </w:r>
            <w:r w:rsidRPr="00306366">
              <w:rPr>
                <w:rFonts w:ascii="Browallia New" w:hAnsi="Browallia New" w:cs="Browallia New"/>
                <w:sz w:val="28"/>
                <w:szCs w:val="28"/>
                <w:cs/>
              </w:rPr>
              <w:t>90</w:t>
            </w:r>
            <w:r w:rsidR="00654DF5" w:rsidRPr="00306366">
              <w:rPr>
                <w:rFonts w:ascii="Browallia New" w:hAnsi="Browallia New" w:cs="Browallia New"/>
                <w:sz w:val="28"/>
                <w:szCs w:val="28"/>
              </w:rPr>
              <w:t>5</w:t>
            </w:r>
          </w:p>
        </w:tc>
      </w:tr>
      <w:tr w:rsidR="006A7672" w:rsidRPr="008C0D3C" w14:paraId="784C5D58" w14:textId="77777777" w:rsidTr="00775C7E">
        <w:trPr>
          <w:cantSplit/>
          <w:trHeight w:val="289"/>
        </w:trPr>
        <w:tc>
          <w:tcPr>
            <w:tcW w:w="4254" w:type="dxa"/>
          </w:tcPr>
          <w:p w14:paraId="082AAD57" w14:textId="57775338" w:rsidR="006A7672" w:rsidRPr="008C0D3C" w:rsidRDefault="006A7672" w:rsidP="006A7672">
            <w:pPr>
              <w:tabs>
                <w:tab w:val="left" w:pos="3390"/>
              </w:tabs>
              <w:spacing w:line="240" w:lineRule="auto"/>
              <w:ind w:left="215" w:hanging="215"/>
              <w:rPr>
                <w:rFonts w:ascii="Browallia New" w:hAnsi="Browallia New" w:cs="Browallia New"/>
                <w:sz w:val="28"/>
                <w:szCs w:val="28"/>
                <w:cs/>
              </w:rPr>
            </w:pPr>
            <w:r w:rsidRPr="008C0D3C">
              <w:rPr>
                <w:rFonts w:ascii="Browallia New" w:hAnsi="Browallia New" w:cs="Browallia New" w:hint="cs"/>
                <w:sz w:val="28"/>
                <w:szCs w:val="28"/>
                <w:cs/>
              </w:rPr>
              <w:t>เพิ่มระหว่างงวด</w:t>
            </w:r>
          </w:p>
        </w:tc>
        <w:tc>
          <w:tcPr>
            <w:tcW w:w="2197" w:type="dxa"/>
          </w:tcPr>
          <w:p w14:paraId="6848945B" w14:textId="37EDEDCC" w:rsidR="006A7672" w:rsidRPr="005F273D" w:rsidRDefault="006671C1"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F273D">
              <w:rPr>
                <w:rFonts w:ascii="Browallia New" w:hAnsi="Browallia New" w:cs="Browallia New"/>
                <w:sz w:val="28"/>
                <w:szCs w:val="28"/>
                <w:lang w:val="en-GB"/>
              </w:rPr>
              <w:t>7,641</w:t>
            </w:r>
          </w:p>
        </w:tc>
        <w:tc>
          <w:tcPr>
            <w:tcW w:w="210" w:type="dxa"/>
          </w:tcPr>
          <w:p w14:paraId="43705846" w14:textId="77777777" w:rsidR="006A7672" w:rsidRPr="00FC6EF2" w:rsidRDefault="006A7672" w:rsidP="006A7672">
            <w:pPr>
              <w:tabs>
                <w:tab w:val="left" w:pos="3390"/>
              </w:tabs>
              <w:spacing w:line="240" w:lineRule="auto"/>
              <w:ind w:left="426"/>
              <w:jc w:val="right"/>
              <w:rPr>
                <w:rFonts w:ascii="Browallia New" w:hAnsi="Browallia New" w:cs="Browallia New"/>
                <w:sz w:val="28"/>
                <w:szCs w:val="28"/>
                <w:highlight w:val="green"/>
                <w:cs/>
                <w:lang w:val="en-GB"/>
              </w:rPr>
            </w:pPr>
          </w:p>
        </w:tc>
        <w:tc>
          <w:tcPr>
            <w:tcW w:w="2254" w:type="dxa"/>
            <w:vAlign w:val="bottom"/>
          </w:tcPr>
          <w:p w14:paraId="47F760E0" w14:textId="702272CC" w:rsidR="006A7672" w:rsidRPr="00306366" w:rsidRDefault="00C342FE"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06366">
              <w:rPr>
                <w:rFonts w:ascii="Browallia New" w:hAnsi="Browallia New" w:cs="Browallia New"/>
                <w:sz w:val="28"/>
                <w:szCs w:val="28"/>
              </w:rPr>
              <w:t>2,362</w:t>
            </w:r>
          </w:p>
        </w:tc>
      </w:tr>
      <w:tr w:rsidR="00ED7B53" w:rsidRPr="008C0D3C" w14:paraId="3B25A8DA" w14:textId="77777777" w:rsidTr="006C063A">
        <w:trPr>
          <w:cantSplit/>
          <w:trHeight w:val="80"/>
        </w:trPr>
        <w:tc>
          <w:tcPr>
            <w:tcW w:w="4254" w:type="dxa"/>
          </w:tcPr>
          <w:p w14:paraId="717C9C6B" w14:textId="37E98C2D" w:rsidR="00ED7B53" w:rsidRPr="008C0D3C" w:rsidRDefault="00ED7B53" w:rsidP="006A7672">
            <w:pPr>
              <w:tabs>
                <w:tab w:val="left" w:pos="3390"/>
              </w:tabs>
              <w:spacing w:line="240" w:lineRule="auto"/>
              <w:ind w:left="215" w:hanging="215"/>
              <w:rPr>
                <w:rFonts w:ascii="Browallia New" w:hAnsi="Browallia New" w:cs="Browallia New"/>
                <w:sz w:val="28"/>
                <w:szCs w:val="28"/>
                <w:cs/>
              </w:rPr>
            </w:pPr>
            <w:r w:rsidRPr="008C0D3C">
              <w:rPr>
                <w:rFonts w:ascii="Browallia New" w:hAnsi="Browallia New" w:cs="Browallia New" w:hint="cs"/>
                <w:sz w:val="28"/>
                <w:szCs w:val="28"/>
                <w:cs/>
              </w:rPr>
              <w:t>ตัดจำหน่าย</w:t>
            </w:r>
            <w:r w:rsidR="00EE6EDA" w:rsidRPr="008C0D3C">
              <w:rPr>
                <w:rFonts w:ascii="Browallia New" w:hAnsi="Browallia New" w:cs="Browallia New" w:hint="cs"/>
                <w:sz w:val="28"/>
                <w:szCs w:val="28"/>
                <w:cs/>
              </w:rPr>
              <w:t>ระหว่างงวด</w:t>
            </w:r>
          </w:p>
        </w:tc>
        <w:tc>
          <w:tcPr>
            <w:tcW w:w="2197" w:type="dxa"/>
          </w:tcPr>
          <w:p w14:paraId="5489A9FC" w14:textId="77EC86B8" w:rsidR="00ED7B53" w:rsidRPr="005F273D" w:rsidRDefault="006671C1"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F273D">
              <w:rPr>
                <w:rFonts w:ascii="Browallia New" w:hAnsi="Browallia New" w:cs="Browallia New"/>
                <w:sz w:val="28"/>
                <w:szCs w:val="28"/>
                <w:lang w:val="en-GB"/>
              </w:rPr>
              <w:t>(2,593)</w:t>
            </w:r>
          </w:p>
        </w:tc>
        <w:tc>
          <w:tcPr>
            <w:tcW w:w="210" w:type="dxa"/>
          </w:tcPr>
          <w:p w14:paraId="404AFECA" w14:textId="77777777" w:rsidR="00ED7B53" w:rsidRPr="00FC6EF2" w:rsidRDefault="00ED7B53" w:rsidP="006A7672">
            <w:pPr>
              <w:tabs>
                <w:tab w:val="left" w:pos="3390"/>
              </w:tabs>
              <w:spacing w:line="240" w:lineRule="auto"/>
              <w:ind w:left="426"/>
              <w:jc w:val="right"/>
              <w:rPr>
                <w:rFonts w:ascii="Browallia New" w:hAnsi="Browallia New" w:cs="Browallia New"/>
                <w:sz w:val="28"/>
                <w:szCs w:val="28"/>
                <w:highlight w:val="green"/>
                <w:cs/>
                <w:lang w:val="en-GB"/>
              </w:rPr>
            </w:pPr>
          </w:p>
        </w:tc>
        <w:tc>
          <w:tcPr>
            <w:tcW w:w="2254" w:type="dxa"/>
            <w:vAlign w:val="bottom"/>
          </w:tcPr>
          <w:p w14:paraId="181D67D9" w14:textId="1498A87D" w:rsidR="00ED7B53" w:rsidRPr="00306366" w:rsidRDefault="00C342FE"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06366">
              <w:rPr>
                <w:rFonts w:ascii="Browallia New" w:hAnsi="Browallia New" w:cs="Browallia New"/>
                <w:sz w:val="28"/>
                <w:szCs w:val="28"/>
              </w:rPr>
              <w:t>(</w:t>
            </w:r>
            <w:r w:rsidR="009D1AA0" w:rsidRPr="00306366">
              <w:rPr>
                <w:rFonts w:ascii="Browallia New" w:hAnsi="Browallia New" w:cs="Browallia New"/>
                <w:sz w:val="28"/>
                <w:szCs w:val="28"/>
              </w:rPr>
              <w:t>2,593)</w:t>
            </w:r>
          </w:p>
        </w:tc>
      </w:tr>
      <w:tr w:rsidR="00136B6F" w:rsidRPr="008C0D3C" w14:paraId="3BD4E81B" w14:textId="77777777" w:rsidTr="006C063A">
        <w:trPr>
          <w:cantSplit/>
          <w:trHeight w:val="80"/>
        </w:trPr>
        <w:tc>
          <w:tcPr>
            <w:tcW w:w="4254" w:type="dxa"/>
          </w:tcPr>
          <w:p w14:paraId="5D6989B2" w14:textId="66E885D3" w:rsidR="00136B6F" w:rsidRDefault="00461413" w:rsidP="006A7672">
            <w:pPr>
              <w:tabs>
                <w:tab w:val="left" w:pos="3390"/>
              </w:tabs>
              <w:spacing w:line="240" w:lineRule="auto"/>
              <w:ind w:left="215" w:hanging="215"/>
              <w:rPr>
                <w:rFonts w:ascii="Browallia New" w:hAnsi="Browallia New" w:cs="Browallia New"/>
                <w:sz w:val="28"/>
                <w:szCs w:val="28"/>
                <w:cs/>
              </w:rPr>
            </w:pPr>
            <w:r>
              <w:rPr>
                <w:rFonts w:ascii="Browallia New" w:hAnsi="Browallia New" w:cs="Browallia New" w:hint="cs"/>
                <w:sz w:val="28"/>
                <w:szCs w:val="28"/>
                <w:cs/>
              </w:rPr>
              <w:t>โอน</w:t>
            </w:r>
            <w:r w:rsidR="00663AA0" w:rsidRPr="00663AA0">
              <w:rPr>
                <w:rFonts w:ascii="Browallia New" w:hAnsi="Browallia New" w:cs="Browallia New"/>
                <w:sz w:val="28"/>
                <w:szCs w:val="28"/>
                <w:cs/>
              </w:rPr>
              <w:t>จัดประเภทเป็นที่ดิน</w:t>
            </w:r>
            <w:r>
              <w:rPr>
                <w:rFonts w:ascii="Browallia New" w:hAnsi="Browallia New" w:cs="Browallia New" w:hint="cs"/>
                <w:sz w:val="28"/>
                <w:szCs w:val="28"/>
                <w:cs/>
              </w:rPr>
              <w:t xml:space="preserve"> อาคาร และอุปกรณ์</w:t>
            </w:r>
          </w:p>
        </w:tc>
        <w:tc>
          <w:tcPr>
            <w:tcW w:w="2197" w:type="dxa"/>
          </w:tcPr>
          <w:p w14:paraId="34D45B64" w14:textId="434028F6" w:rsidR="00136B6F" w:rsidRPr="005F273D" w:rsidRDefault="00D843CB"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F273D">
              <w:rPr>
                <w:rFonts w:ascii="Browallia New" w:hAnsi="Browallia New" w:cs="Browallia New"/>
                <w:sz w:val="28"/>
                <w:szCs w:val="28"/>
                <w:lang w:val="en-GB"/>
              </w:rPr>
              <w:t>(97)</w:t>
            </w:r>
          </w:p>
        </w:tc>
        <w:tc>
          <w:tcPr>
            <w:tcW w:w="210" w:type="dxa"/>
          </w:tcPr>
          <w:p w14:paraId="51C2CA1E" w14:textId="77777777" w:rsidR="00136B6F" w:rsidRPr="00FC6EF2" w:rsidRDefault="00136B6F" w:rsidP="006A7672">
            <w:pPr>
              <w:tabs>
                <w:tab w:val="left" w:pos="3390"/>
              </w:tabs>
              <w:spacing w:line="240" w:lineRule="auto"/>
              <w:ind w:left="426"/>
              <w:jc w:val="right"/>
              <w:rPr>
                <w:rFonts w:ascii="Browallia New" w:hAnsi="Browallia New" w:cs="Browallia New"/>
                <w:sz w:val="28"/>
                <w:szCs w:val="28"/>
                <w:highlight w:val="green"/>
                <w:cs/>
                <w:lang w:val="en-GB"/>
              </w:rPr>
            </w:pPr>
          </w:p>
        </w:tc>
        <w:tc>
          <w:tcPr>
            <w:tcW w:w="2254" w:type="dxa"/>
            <w:vAlign w:val="bottom"/>
          </w:tcPr>
          <w:p w14:paraId="38D0C2FB" w14:textId="5587DBB2" w:rsidR="00136B6F" w:rsidRPr="00306366" w:rsidRDefault="00461413"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06366">
              <w:rPr>
                <w:rFonts w:ascii="Browallia New" w:hAnsi="Browallia New" w:cs="Browallia New"/>
                <w:sz w:val="28"/>
                <w:szCs w:val="28"/>
              </w:rPr>
              <w:t>-</w:t>
            </w:r>
          </w:p>
        </w:tc>
      </w:tr>
      <w:tr w:rsidR="006A7672" w:rsidRPr="008C0D3C" w14:paraId="6FB4B4FD" w14:textId="77777777" w:rsidTr="006C063A">
        <w:trPr>
          <w:cantSplit/>
        </w:trPr>
        <w:tc>
          <w:tcPr>
            <w:tcW w:w="4254" w:type="dxa"/>
          </w:tcPr>
          <w:p w14:paraId="7C28BDAD" w14:textId="084E4EBA" w:rsidR="006A7672" w:rsidRPr="008C0D3C"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8C0D3C">
              <w:rPr>
                <w:rFonts w:ascii="Browallia New" w:hAnsi="Browallia New" w:cs="Browallia New"/>
                <w:sz w:val="28"/>
                <w:szCs w:val="28"/>
                <w:cs/>
              </w:rPr>
              <w:t>ค่าเสื่อมราคาสำหรับงวด</w:t>
            </w:r>
          </w:p>
        </w:tc>
        <w:tc>
          <w:tcPr>
            <w:tcW w:w="2197" w:type="dxa"/>
            <w:tcBorders>
              <w:bottom w:val="single" w:sz="4" w:space="0" w:color="auto"/>
            </w:tcBorders>
          </w:tcPr>
          <w:p w14:paraId="420189FD" w14:textId="1E40E19B" w:rsidR="006A7672" w:rsidRPr="005F273D" w:rsidRDefault="00D843CB"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5F273D">
              <w:rPr>
                <w:rFonts w:ascii="Browallia New" w:hAnsi="Browallia New" w:cs="Browallia New"/>
                <w:sz w:val="28"/>
                <w:szCs w:val="28"/>
              </w:rPr>
              <w:t>(</w:t>
            </w:r>
            <w:r w:rsidR="00E771E8" w:rsidRPr="005F273D">
              <w:rPr>
                <w:rFonts w:ascii="Browallia New" w:hAnsi="Browallia New" w:cs="Browallia New"/>
                <w:sz w:val="28"/>
                <w:szCs w:val="28"/>
              </w:rPr>
              <w:t>10,0</w:t>
            </w:r>
            <w:r w:rsidR="004D7A57" w:rsidRPr="005F273D">
              <w:rPr>
                <w:rFonts w:ascii="Browallia New" w:hAnsi="Browallia New" w:cs="Browallia New"/>
                <w:sz w:val="28"/>
                <w:szCs w:val="28"/>
              </w:rPr>
              <w:t>86</w:t>
            </w:r>
            <w:r w:rsidR="00E771E8" w:rsidRPr="005F273D">
              <w:rPr>
                <w:rFonts w:ascii="Browallia New" w:hAnsi="Browallia New" w:cs="Browallia New"/>
                <w:sz w:val="28"/>
                <w:szCs w:val="28"/>
              </w:rPr>
              <w:t>)</w:t>
            </w:r>
          </w:p>
        </w:tc>
        <w:tc>
          <w:tcPr>
            <w:tcW w:w="210" w:type="dxa"/>
            <w:vAlign w:val="bottom"/>
          </w:tcPr>
          <w:p w14:paraId="5017775D" w14:textId="77777777" w:rsidR="006A7672" w:rsidRPr="00FC6EF2"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highlight w:val="green"/>
                <w:cs/>
                <w:lang w:val="en-GB"/>
              </w:rPr>
            </w:pPr>
          </w:p>
        </w:tc>
        <w:tc>
          <w:tcPr>
            <w:tcW w:w="2254" w:type="dxa"/>
            <w:tcBorders>
              <w:bottom w:val="single" w:sz="4" w:space="0" w:color="auto"/>
            </w:tcBorders>
          </w:tcPr>
          <w:p w14:paraId="2F4B1D6D" w14:textId="794079C0" w:rsidR="006A7672" w:rsidRPr="00306366" w:rsidRDefault="00461413"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06366">
              <w:rPr>
                <w:rFonts w:ascii="Browallia New" w:hAnsi="Browallia New" w:cs="Browallia New"/>
                <w:sz w:val="28"/>
                <w:szCs w:val="28"/>
              </w:rPr>
              <w:t>(10,</w:t>
            </w:r>
            <w:r w:rsidR="005F0D96" w:rsidRPr="00306366">
              <w:rPr>
                <w:rFonts w:ascii="Browallia New" w:hAnsi="Browallia New" w:cs="Browallia New"/>
                <w:sz w:val="28"/>
                <w:szCs w:val="28"/>
              </w:rPr>
              <w:t>39</w:t>
            </w:r>
            <w:r w:rsidR="00D86BD5" w:rsidRPr="00306366">
              <w:rPr>
                <w:rFonts w:ascii="Browallia New" w:hAnsi="Browallia New" w:cs="Browallia New"/>
                <w:sz w:val="28"/>
                <w:szCs w:val="28"/>
              </w:rPr>
              <w:t>8</w:t>
            </w:r>
            <w:r w:rsidRPr="00306366">
              <w:rPr>
                <w:rFonts w:ascii="Browallia New" w:hAnsi="Browallia New" w:cs="Browallia New"/>
                <w:sz w:val="28"/>
                <w:szCs w:val="28"/>
              </w:rPr>
              <w:t>)</w:t>
            </w:r>
          </w:p>
        </w:tc>
      </w:tr>
      <w:tr w:rsidR="006A7672" w:rsidRPr="00B737D5" w14:paraId="0B80EA68" w14:textId="77777777" w:rsidTr="006C063A">
        <w:trPr>
          <w:cantSplit/>
        </w:trPr>
        <w:tc>
          <w:tcPr>
            <w:tcW w:w="4254" w:type="dxa"/>
          </w:tcPr>
          <w:p w14:paraId="71CD05D7" w14:textId="1E55EF6E" w:rsidR="006A7672" w:rsidRPr="00B737D5"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8C0D3C">
              <w:rPr>
                <w:rFonts w:ascii="Browallia New" w:hAnsi="Browallia New" w:cs="Browallia New"/>
                <w:sz w:val="28"/>
                <w:szCs w:val="28"/>
                <w:cs/>
              </w:rPr>
              <w:t>มูลค่า</w:t>
            </w:r>
            <w:r w:rsidRPr="008C0D3C">
              <w:rPr>
                <w:rFonts w:ascii="Browallia New" w:hAnsi="Browallia New" w:cs="Browallia New" w:hint="cs"/>
                <w:sz w:val="28"/>
                <w:szCs w:val="28"/>
                <w:cs/>
              </w:rPr>
              <w:t>สุทธิ</w:t>
            </w:r>
            <w:r w:rsidRPr="008C0D3C">
              <w:rPr>
                <w:rFonts w:ascii="Browallia New" w:hAnsi="Browallia New" w:cs="Browallia New"/>
                <w:sz w:val="28"/>
                <w:szCs w:val="28"/>
                <w:cs/>
              </w:rPr>
              <w:t xml:space="preserve">ตามบัญชี ณ วันที่ </w:t>
            </w:r>
            <w:r w:rsidR="00223E95" w:rsidRPr="008C0D3C">
              <w:rPr>
                <w:rFonts w:ascii="Browallia New" w:hAnsi="Browallia New" w:cs="Browallia New"/>
                <w:sz w:val="28"/>
                <w:szCs w:val="28"/>
              </w:rPr>
              <w:t xml:space="preserve">30 </w:t>
            </w:r>
            <w:r w:rsidR="00223E95" w:rsidRPr="008C0D3C">
              <w:rPr>
                <w:rFonts w:ascii="Browallia New" w:hAnsi="Browallia New" w:cs="Browallia New"/>
                <w:sz w:val="28"/>
                <w:szCs w:val="28"/>
                <w:cs/>
              </w:rPr>
              <w:t>มิถุนายน</w:t>
            </w:r>
            <w:r w:rsidR="00223E95" w:rsidRPr="008C0D3C">
              <w:rPr>
                <w:rFonts w:ascii="Browallia New" w:hAnsi="Browallia New" w:cs="Browallia New" w:hint="cs"/>
                <w:sz w:val="28"/>
                <w:szCs w:val="28"/>
                <w:cs/>
              </w:rPr>
              <w:t xml:space="preserve"> </w:t>
            </w:r>
            <w:r w:rsidR="007A3F80" w:rsidRPr="008C0D3C">
              <w:rPr>
                <w:rFonts w:ascii="Browallia New" w:hAnsi="Browallia New" w:cs="Browallia New"/>
                <w:sz w:val="28"/>
                <w:szCs w:val="28"/>
              </w:rPr>
              <w:t>2566</w:t>
            </w:r>
          </w:p>
        </w:tc>
        <w:tc>
          <w:tcPr>
            <w:tcW w:w="2197" w:type="dxa"/>
            <w:tcBorders>
              <w:top w:val="single" w:sz="4" w:space="0" w:color="auto"/>
              <w:bottom w:val="single" w:sz="12" w:space="0" w:color="auto"/>
            </w:tcBorders>
          </w:tcPr>
          <w:p w14:paraId="6165EC76" w14:textId="42BA2585" w:rsidR="006A7672" w:rsidRPr="005F273D" w:rsidRDefault="00984C54"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sidRPr="005F273D">
              <w:rPr>
                <w:rFonts w:ascii="Browallia New" w:hAnsi="Browallia New" w:cs="Browallia New"/>
                <w:sz w:val="28"/>
                <w:szCs w:val="28"/>
                <w:lang w:val="en-GB"/>
              </w:rPr>
              <w:t>5</w:t>
            </w:r>
            <w:r w:rsidR="00E771E8" w:rsidRPr="005F273D">
              <w:rPr>
                <w:rFonts w:ascii="Browallia New" w:hAnsi="Browallia New" w:cs="Browallia New"/>
                <w:sz w:val="28"/>
                <w:szCs w:val="28"/>
                <w:lang w:val="en-GB"/>
              </w:rPr>
              <w:t>9,9</w:t>
            </w:r>
            <w:r w:rsidR="004D7A57" w:rsidRPr="005F273D">
              <w:rPr>
                <w:rFonts w:ascii="Browallia New" w:hAnsi="Browallia New" w:cs="Browallia New"/>
                <w:sz w:val="28"/>
                <w:szCs w:val="28"/>
                <w:lang w:val="en-GB"/>
              </w:rPr>
              <w:t>73</w:t>
            </w:r>
          </w:p>
        </w:tc>
        <w:tc>
          <w:tcPr>
            <w:tcW w:w="210" w:type="dxa"/>
            <w:vAlign w:val="bottom"/>
          </w:tcPr>
          <w:p w14:paraId="1E2D563E" w14:textId="77777777" w:rsidR="006A7672" w:rsidRPr="00FC6EF2"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highlight w:val="green"/>
                <w:cs/>
                <w:lang w:val="en-GB"/>
              </w:rPr>
            </w:pPr>
          </w:p>
        </w:tc>
        <w:tc>
          <w:tcPr>
            <w:tcW w:w="2254" w:type="dxa"/>
            <w:tcBorders>
              <w:top w:val="single" w:sz="4" w:space="0" w:color="auto"/>
              <w:bottom w:val="single" w:sz="12" w:space="0" w:color="auto"/>
            </w:tcBorders>
          </w:tcPr>
          <w:p w14:paraId="4C52472A" w14:textId="22901ECD" w:rsidR="006A7672" w:rsidRPr="00306366" w:rsidRDefault="00461413"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306366">
              <w:rPr>
                <w:rFonts w:ascii="Browallia New" w:hAnsi="Browallia New" w:cs="Browallia New"/>
                <w:sz w:val="28"/>
                <w:szCs w:val="28"/>
                <w:lang w:val="en-GB"/>
              </w:rPr>
              <w:t>293,276</w:t>
            </w:r>
          </w:p>
        </w:tc>
      </w:tr>
    </w:tbl>
    <w:p w14:paraId="4DC83B45" w14:textId="77777777" w:rsidR="0083719E" w:rsidRPr="00B737D5" w:rsidRDefault="00837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bookmarkStart w:id="4" w:name="_Hlk38910074"/>
      <w:r w:rsidRPr="00B737D5">
        <w:rPr>
          <w:rFonts w:ascii="Browallia New" w:hAnsi="Browallia New" w:cs="Browallia New"/>
          <w:b/>
          <w:bCs/>
          <w:sz w:val="28"/>
          <w:szCs w:val="28"/>
          <w:cs/>
          <w:lang w:val="en-GB"/>
        </w:rPr>
        <w:br w:type="page"/>
      </w:r>
    </w:p>
    <w:p w14:paraId="54D4BD56" w14:textId="0555F5ED" w:rsidR="00445844" w:rsidRPr="00B737D5" w:rsidRDefault="000064DA" w:rsidP="00625EC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อสังหาริมทรัพย์เพื่อการลงทุน</w:t>
      </w:r>
    </w:p>
    <w:bookmarkEnd w:id="4"/>
    <w:p w14:paraId="766D1E3E" w14:textId="77777777" w:rsidR="00445844" w:rsidRPr="00B737D5" w:rsidRDefault="00445844" w:rsidP="00953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706"/>
        <w:rPr>
          <w:rFonts w:ascii="Browallia New" w:hAnsi="Browallia New" w:cs="Browallia New"/>
          <w:b/>
          <w:bCs/>
          <w:sz w:val="28"/>
          <w:szCs w:val="28"/>
          <w:cs/>
          <w:lang w:val="en-GB"/>
        </w:rPr>
      </w:pPr>
    </w:p>
    <w:p w14:paraId="010E6F66" w14:textId="7F4A5E7D" w:rsidR="00445844" w:rsidRPr="00B737D5"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r w:rsidRPr="00B737D5">
        <w:rPr>
          <w:rFonts w:ascii="Browallia New" w:hAnsi="Browallia New" w:cs="Browallia New"/>
          <w:sz w:val="28"/>
          <w:szCs w:val="28"/>
          <w:cs/>
        </w:rPr>
        <w:t>รายการเคลื่อนไหวของอสังหาริมทรัพย์เพื่อการลงทุน</w:t>
      </w:r>
      <w:r w:rsidR="00DD44F4" w:rsidRPr="00DD44F4">
        <w:rPr>
          <w:rFonts w:ascii="Browallia New" w:hAnsi="Browallia New" w:cs="Browallia New"/>
          <w:sz w:val="28"/>
          <w:szCs w:val="28"/>
          <w:cs/>
        </w:rPr>
        <w:t>สำหรับงวด</w:t>
      </w:r>
      <w:r w:rsidR="00DD44F4" w:rsidRPr="00DD44F4">
        <w:rPr>
          <w:rFonts w:ascii="Browallia New" w:hAnsi="Browallia New" w:cs="Browallia New" w:hint="cs"/>
          <w:sz w:val="28"/>
          <w:szCs w:val="28"/>
          <w:cs/>
        </w:rPr>
        <w:t>หก</w:t>
      </w:r>
      <w:r w:rsidR="00DD44F4" w:rsidRPr="00DD44F4">
        <w:rPr>
          <w:rFonts w:ascii="Browallia New" w:hAnsi="Browallia New" w:cs="Browallia New"/>
          <w:sz w:val="28"/>
          <w:szCs w:val="28"/>
          <w:cs/>
        </w:rPr>
        <w:t xml:space="preserve">เดือนสิ้นสุดวันที่ </w:t>
      </w:r>
      <w:r w:rsidR="00DD44F4" w:rsidRPr="00DD44F4">
        <w:rPr>
          <w:rFonts w:ascii="Browallia New" w:hAnsi="Browallia New" w:cs="Browallia New"/>
          <w:sz w:val="28"/>
          <w:szCs w:val="28"/>
        </w:rPr>
        <w:t xml:space="preserve">30 </w:t>
      </w:r>
      <w:r w:rsidR="00DD44F4" w:rsidRPr="00DD44F4">
        <w:rPr>
          <w:rFonts w:ascii="Browallia New" w:hAnsi="Browallia New" w:cs="Browallia New"/>
          <w:sz w:val="28"/>
          <w:szCs w:val="28"/>
          <w:cs/>
        </w:rPr>
        <w:t>มิถุนายน</w:t>
      </w:r>
      <w:r w:rsidR="00DD44F4" w:rsidRPr="00DD44F4">
        <w:rPr>
          <w:rFonts w:ascii="Browallia New" w:hAnsi="Browallia New" w:cs="Browallia New" w:hint="cs"/>
          <w:sz w:val="28"/>
          <w:szCs w:val="28"/>
          <w:cs/>
        </w:rPr>
        <w:t xml:space="preserve"> </w:t>
      </w:r>
      <w:r w:rsidR="00BD7CED" w:rsidRPr="00B737D5">
        <w:rPr>
          <w:rFonts w:ascii="Browallia New" w:hAnsi="Browallia New" w:cs="Browallia New"/>
          <w:sz w:val="28"/>
          <w:szCs w:val="28"/>
        </w:rPr>
        <w:t>256</w:t>
      </w:r>
      <w:r w:rsidR="00BD7CED">
        <w:rPr>
          <w:rFonts w:ascii="Browallia New" w:hAnsi="Browallia New" w:cs="Browallia New"/>
          <w:sz w:val="28"/>
          <w:szCs w:val="28"/>
        </w:rPr>
        <w:t>6</w:t>
      </w:r>
      <w:r w:rsidRPr="00B737D5">
        <w:rPr>
          <w:rFonts w:ascii="Browallia New" w:hAnsi="Browallia New" w:cs="Browallia New"/>
          <w:sz w:val="28"/>
          <w:szCs w:val="28"/>
          <w:cs/>
        </w:rPr>
        <w:t xml:space="preserve"> มีดังนี้</w:t>
      </w:r>
    </w:p>
    <w:p w14:paraId="32231748" w14:textId="1EC4A802" w:rsidR="00A87DD9" w:rsidRPr="00B737D5" w:rsidRDefault="00581505" w:rsidP="00581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ind w:left="426"/>
        <w:rPr>
          <w:rFonts w:ascii="Browallia New" w:hAnsi="Browallia New" w:cs="Browallia New"/>
          <w:b/>
          <w:bCs/>
          <w:sz w:val="28"/>
          <w:szCs w:val="28"/>
          <w:lang w:val="en-GB"/>
        </w:rPr>
      </w:pPr>
      <w:r w:rsidRPr="00B737D5">
        <w:rPr>
          <w:rFonts w:ascii="Browallia New" w:hAnsi="Browallia New" w:cs="Browallia New"/>
          <w:b/>
          <w:bCs/>
          <w:sz w:val="28"/>
          <w:szCs w:val="28"/>
          <w:lang w:val="en-GB"/>
        </w:rPr>
        <w:tab/>
      </w:r>
    </w:p>
    <w:tbl>
      <w:tblPr>
        <w:tblW w:w="8993" w:type="dxa"/>
        <w:tblInd w:w="378" w:type="dxa"/>
        <w:tblLayout w:type="fixed"/>
        <w:tblCellMar>
          <w:left w:w="72" w:type="dxa"/>
          <w:right w:w="72" w:type="dxa"/>
        </w:tblCellMar>
        <w:tblLook w:val="0000" w:firstRow="0" w:lastRow="0" w:firstColumn="0" w:lastColumn="0" w:noHBand="0" w:noVBand="0"/>
      </w:tblPr>
      <w:tblGrid>
        <w:gridCol w:w="4167"/>
        <w:gridCol w:w="165"/>
        <w:gridCol w:w="2175"/>
        <w:gridCol w:w="216"/>
        <w:gridCol w:w="2270"/>
      </w:tblGrid>
      <w:tr w:rsidR="007B2C13" w:rsidRPr="00B737D5" w14:paraId="64BBE627" w14:textId="77777777" w:rsidTr="006C6AE0">
        <w:trPr>
          <w:cantSplit/>
        </w:trPr>
        <w:tc>
          <w:tcPr>
            <w:tcW w:w="4167" w:type="dxa"/>
          </w:tcPr>
          <w:p w14:paraId="1A9C2A13"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06CB9A"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4661" w:type="dxa"/>
            <w:gridSpan w:val="3"/>
            <w:vAlign w:val="bottom"/>
          </w:tcPr>
          <w:p w14:paraId="43BDD5B2" w14:textId="77777777" w:rsidR="007B2C13" w:rsidRPr="00B737D5" w:rsidRDefault="007B2C13" w:rsidP="00204A5D">
            <w:pPr>
              <w:spacing w:line="240" w:lineRule="auto"/>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7B2C13" w:rsidRPr="00B737D5" w14:paraId="18D4F111" w14:textId="77777777" w:rsidTr="006C6AE0">
        <w:trPr>
          <w:cantSplit/>
        </w:trPr>
        <w:tc>
          <w:tcPr>
            <w:tcW w:w="4167" w:type="dxa"/>
          </w:tcPr>
          <w:p w14:paraId="177953DE"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4931C21"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3AAAE578" w14:textId="77777777" w:rsidR="007B2C13" w:rsidRPr="00B737D5" w:rsidRDefault="007B2C13" w:rsidP="00204A5D">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c>
          <w:tcPr>
            <w:tcW w:w="216" w:type="dxa"/>
          </w:tcPr>
          <w:p w14:paraId="4932115F"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70" w:type="dxa"/>
            <w:tcBorders>
              <w:bottom w:val="single" w:sz="4" w:space="0" w:color="auto"/>
            </w:tcBorders>
            <w:vAlign w:val="center"/>
          </w:tcPr>
          <w:p w14:paraId="20D14F1E" w14:textId="77777777" w:rsidR="007B2C13" w:rsidRPr="00B737D5" w:rsidRDefault="007B2C13" w:rsidP="00204A5D">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7B2C13" w:rsidRPr="00B737D5" w14:paraId="3E8086DE" w14:textId="77777777" w:rsidTr="006C6AE0">
        <w:trPr>
          <w:cantSplit/>
          <w:trHeight w:hRule="exact" w:val="271"/>
        </w:trPr>
        <w:tc>
          <w:tcPr>
            <w:tcW w:w="4167" w:type="dxa"/>
          </w:tcPr>
          <w:p w14:paraId="3C30D15F"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c>
          <w:tcPr>
            <w:tcW w:w="165" w:type="dxa"/>
          </w:tcPr>
          <w:p w14:paraId="37DD0C31"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175" w:type="dxa"/>
            <w:tcBorders>
              <w:top w:val="single" w:sz="4" w:space="0" w:color="auto"/>
            </w:tcBorders>
          </w:tcPr>
          <w:p w14:paraId="3629961C"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16" w:type="dxa"/>
          </w:tcPr>
          <w:p w14:paraId="74706FA2"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270" w:type="dxa"/>
            <w:tcBorders>
              <w:top w:val="single" w:sz="4" w:space="0" w:color="auto"/>
            </w:tcBorders>
          </w:tcPr>
          <w:p w14:paraId="1877944A"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r>
      <w:tr w:rsidR="00CA7E1D" w:rsidRPr="00B737D5" w14:paraId="6BBC9FC8" w14:textId="77777777" w:rsidTr="006C6AE0">
        <w:trPr>
          <w:cantSplit/>
          <w:trHeight w:val="171"/>
        </w:trPr>
        <w:tc>
          <w:tcPr>
            <w:tcW w:w="4167" w:type="dxa"/>
          </w:tcPr>
          <w:p w14:paraId="63C2BE06" w14:textId="099B1342" w:rsidR="00CA7E1D" w:rsidRPr="00B737D5" w:rsidRDefault="00923D05" w:rsidP="00207CDE">
            <w:pPr>
              <w:tabs>
                <w:tab w:val="left" w:pos="3390"/>
              </w:tabs>
              <w:spacing w:line="240" w:lineRule="auto"/>
              <w:jc w:val="thaiDistribute"/>
              <w:rPr>
                <w:rFonts w:ascii="Browallia New" w:hAnsi="Browallia New" w:cs="Browallia New"/>
                <w:sz w:val="28"/>
                <w:szCs w:val="28"/>
              </w:rPr>
            </w:pPr>
            <w:r w:rsidRPr="00B737D5">
              <w:rPr>
                <w:rFonts w:ascii="Browallia New" w:hAnsi="Browallia New" w:cs="Browallia New"/>
                <w:sz w:val="28"/>
                <w:szCs w:val="28"/>
                <w:cs/>
              </w:rPr>
              <w:t>มูลค่า</w:t>
            </w:r>
            <w:r w:rsidR="0068631D" w:rsidRPr="00B737D5">
              <w:rPr>
                <w:rFonts w:ascii="Browallia New" w:hAnsi="Browallia New" w:cs="Browallia New" w:hint="cs"/>
                <w:sz w:val="28"/>
                <w:szCs w:val="28"/>
                <w:cs/>
              </w:rPr>
              <w:t>สุทธิ</w:t>
            </w:r>
            <w:r w:rsidR="00CA7E1D" w:rsidRPr="00B737D5">
              <w:rPr>
                <w:rFonts w:ascii="Browallia New" w:hAnsi="Browallia New" w:cs="Browallia New"/>
                <w:sz w:val="28"/>
                <w:szCs w:val="28"/>
                <w:cs/>
              </w:rPr>
              <w:t>ตามบัญชี</w:t>
            </w:r>
            <w:r w:rsidR="00CA7E1D" w:rsidRPr="00B737D5">
              <w:rPr>
                <w:rFonts w:ascii="Browallia New" w:hAnsi="Browallia New" w:cs="Browallia New"/>
                <w:sz w:val="28"/>
                <w:szCs w:val="28"/>
              </w:rPr>
              <w:t xml:space="preserve"> </w:t>
            </w:r>
            <w:r w:rsidR="00CA7E1D" w:rsidRPr="00B737D5">
              <w:rPr>
                <w:rFonts w:ascii="Browallia New" w:hAnsi="Browallia New" w:cs="Browallia New"/>
                <w:sz w:val="28"/>
                <w:szCs w:val="28"/>
                <w:cs/>
              </w:rPr>
              <w:t xml:space="preserve">ณ วันที่ </w:t>
            </w:r>
            <w:r w:rsidR="00690737" w:rsidRPr="00B737D5">
              <w:rPr>
                <w:rFonts w:ascii="Browallia New" w:hAnsi="Browallia New" w:cs="Browallia New"/>
                <w:sz w:val="28"/>
                <w:szCs w:val="28"/>
              </w:rPr>
              <w:t>1</w:t>
            </w:r>
            <w:r w:rsidR="00690737" w:rsidRPr="00B737D5">
              <w:rPr>
                <w:rFonts w:ascii="Browallia New" w:hAnsi="Browallia New" w:cs="Browallia New"/>
                <w:sz w:val="28"/>
                <w:szCs w:val="28"/>
                <w:cs/>
              </w:rPr>
              <w:t xml:space="preserve"> มกราคม </w:t>
            </w:r>
            <w:r w:rsidR="00690737" w:rsidRPr="00B737D5">
              <w:rPr>
                <w:rFonts w:ascii="Browallia New" w:hAnsi="Browallia New" w:cs="Browallia New"/>
                <w:sz w:val="28"/>
                <w:szCs w:val="28"/>
              </w:rPr>
              <w:t>256</w:t>
            </w:r>
            <w:r w:rsidR="00BD7CED" w:rsidRPr="008740B9">
              <w:rPr>
                <w:rFonts w:ascii="Browallia New" w:hAnsi="Browallia New" w:cs="Browallia New" w:hint="cs"/>
                <w:sz w:val="28"/>
                <w:szCs w:val="28"/>
                <w:cs/>
              </w:rPr>
              <w:t>6</w:t>
            </w:r>
          </w:p>
        </w:tc>
        <w:tc>
          <w:tcPr>
            <w:tcW w:w="165" w:type="dxa"/>
          </w:tcPr>
          <w:p w14:paraId="4100E20B" w14:textId="77777777" w:rsidR="00CA7E1D" w:rsidRPr="00B737D5" w:rsidRDefault="00CA7E1D" w:rsidP="00CA7E1D">
            <w:pPr>
              <w:tabs>
                <w:tab w:val="left" w:pos="3390"/>
              </w:tabs>
              <w:spacing w:line="240" w:lineRule="auto"/>
              <w:ind w:left="426"/>
              <w:jc w:val="thaiDistribute"/>
              <w:rPr>
                <w:rFonts w:ascii="Browallia New" w:hAnsi="Browallia New" w:cs="Browallia New"/>
                <w:sz w:val="28"/>
                <w:szCs w:val="28"/>
                <w:cs/>
              </w:rPr>
            </w:pPr>
          </w:p>
        </w:tc>
        <w:tc>
          <w:tcPr>
            <w:tcW w:w="2175" w:type="dxa"/>
            <w:vAlign w:val="bottom"/>
          </w:tcPr>
          <w:p w14:paraId="59EC8F1E" w14:textId="2CBFD4E5" w:rsidR="00CA7E1D" w:rsidRPr="00B04BE1" w:rsidRDefault="00182A80" w:rsidP="00B762DD">
            <w:pPr>
              <w:pStyle w:val="acctfourfigures"/>
              <w:tabs>
                <w:tab w:val="clear" w:pos="765"/>
              </w:tabs>
              <w:spacing w:line="240" w:lineRule="auto"/>
              <w:ind w:left="-117"/>
              <w:jc w:val="right"/>
              <w:rPr>
                <w:rFonts w:ascii="Browallia New" w:hAnsi="Browallia New" w:cs="Browallia New"/>
                <w:sz w:val="28"/>
                <w:szCs w:val="28"/>
              </w:rPr>
            </w:pPr>
            <w:r w:rsidRPr="00B04BE1">
              <w:rPr>
                <w:rFonts w:ascii="Browallia New" w:hAnsi="Browallia New" w:cs="Browallia New"/>
                <w:sz w:val="28"/>
                <w:szCs w:val="28"/>
              </w:rPr>
              <w:t>945,634</w:t>
            </w:r>
          </w:p>
        </w:tc>
        <w:tc>
          <w:tcPr>
            <w:tcW w:w="216" w:type="dxa"/>
            <w:vAlign w:val="bottom"/>
          </w:tcPr>
          <w:p w14:paraId="633B6AE8" w14:textId="77777777" w:rsidR="00CA7E1D" w:rsidRPr="00B04BE1" w:rsidRDefault="00CA7E1D" w:rsidP="00C320B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70" w:type="dxa"/>
            <w:vAlign w:val="bottom"/>
          </w:tcPr>
          <w:p w14:paraId="79812D87" w14:textId="4FD67685" w:rsidR="00CA7E1D" w:rsidRPr="00B04BE1" w:rsidRDefault="00B70B20" w:rsidP="00B762DD">
            <w:pPr>
              <w:pStyle w:val="acctfourfigures"/>
              <w:tabs>
                <w:tab w:val="clear" w:pos="765"/>
              </w:tabs>
              <w:spacing w:line="240" w:lineRule="auto"/>
              <w:ind w:left="-117"/>
              <w:jc w:val="right"/>
              <w:rPr>
                <w:rFonts w:ascii="Browallia New" w:hAnsi="Browallia New" w:cs="Browallia New"/>
                <w:sz w:val="28"/>
                <w:szCs w:val="28"/>
              </w:rPr>
            </w:pPr>
            <w:r w:rsidRPr="00B04BE1">
              <w:rPr>
                <w:rFonts w:ascii="Browallia New" w:hAnsi="Browallia New" w:cs="Browallia New"/>
                <w:sz w:val="28"/>
                <w:szCs w:val="28"/>
              </w:rPr>
              <w:t>256,957</w:t>
            </w:r>
          </w:p>
        </w:tc>
      </w:tr>
      <w:tr w:rsidR="00E816BF" w:rsidRPr="00B737D5" w14:paraId="44E7B614" w14:textId="77777777" w:rsidTr="006C6AE0">
        <w:trPr>
          <w:cantSplit/>
          <w:trHeight w:val="80"/>
        </w:trPr>
        <w:tc>
          <w:tcPr>
            <w:tcW w:w="4167" w:type="dxa"/>
          </w:tcPr>
          <w:p w14:paraId="6E1E9D93" w14:textId="19757F71" w:rsidR="00E816BF" w:rsidRPr="00B737D5" w:rsidRDefault="00E816BF" w:rsidP="00F835E9">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จำหน่ายระหว่างงวด</w:t>
            </w:r>
          </w:p>
        </w:tc>
        <w:tc>
          <w:tcPr>
            <w:tcW w:w="165" w:type="dxa"/>
          </w:tcPr>
          <w:p w14:paraId="278FFC3A" w14:textId="77777777" w:rsidR="00E816BF" w:rsidRPr="00B737D5" w:rsidRDefault="00E816BF" w:rsidP="00F835E9">
            <w:pPr>
              <w:tabs>
                <w:tab w:val="left" w:pos="3390"/>
              </w:tabs>
              <w:spacing w:line="240" w:lineRule="auto"/>
              <w:ind w:left="426"/>
              <w:jc w:val="thaiDistribute"/>
              <w:rPr>
                <w:rFonts w:ascii="Browallia New" w:hAnsi="Browallia New" w:cs="Browallia New"/>
                <w:sz w:val="28"/>
                <w:szCs w:val="28"/>
                <w:cs/>
              </w:rPr>
            </w:pPr>
          </w:p>
        </w:tc>
        <w:tc>
          <w:tcPr>
            <w:tcW w:w="2175" w:type="dxa"/>
          </w:tcPr>
          <w:p w14:paraId="59CBFF3B" w14:textId="5119DFD4" w:rsidR="00E816BF" w:rsidRPr="00B04BE1" w:rsidRDefault="00AD0566" w:rsidP="00F835E9">
            <w:pPr>
              <w:pStyle w:val="acctfourfigures"/>
              <w:tabs>
                <w:tab w:val="clear" w:pos="765"/>
              </w:tabs>
              <w:spacing w:line="240" w:lineRule="auto"/>
              <w:ind w:left="-117"/>
              <w:jc w:val="right"/>
              <w:rPr>
                <w:rFonts w:ascii="Browallia New" w:hAnsi="Browallia New" w:cs="Browallia New"/>
                <w:sz w:val="28"/>
                <w:szCs w:val="28"/>
                <w:lang w:val="en-US" w:bidi="th-TH"/>
              </w:rPr>
            </w:pPr>
            <w:r w:rsidRPr="00B04BE1">
              <w:rPr>
                <w:rFonts w:ascii="Browallia New" w:hAnsi="Browallia New" w:cs="Browallia New"/>
                <w:sz w:val="28"/>
                <w:szCs w:val="28"/>
                <w:lang w:val="en-US" w:bidi="th-TH"/>
              </w:rPr>
              <w:t>(130,6</w:t>
            </w:r>
            <w:r w:rsidR="00992934" w:rsidRPr="00B04BE1">
              <w:rPr>
                <w:rFonts w:ascii="Browallia New" w:hAnsi="Browallia New" w:cs="Browallia New"/>
                <w:sz w:val="28"/>
                <w:szCs w:val="28"/>
                <w:lang w:val="en-US" w:bidi="th-TH"/>
              </w:rPr>
              <w:t>79</w:t>
            </w:r>
            <w:r w:rsidRPr="00B04BE1">
              <w:rPr>
                <w:rFonts w:ascii="Browallia New" w:hAnsi="Browallia New" w:cs="Browallia New"/>
                <w:sz w:val="28"/>
                <w:szCs w:val="28"/>
                <w:lang w:val="en-US" w:bidi="th-TH"/>
              </w:rPr>
              <w:t>)</w:t>
            </w:r>
          </w:p>
        </w:tc>
        <w:tc>
          <w:tcPr>
            <w:tcW w:w="216" w:type="dxa"/>
            <w:vAlign w:val="bottom"/>
          </w:tcPr>
          <w:p w14:paraId="020B6330" w14:textId="77777777" w:rsidR="00E816BF" w:rsidRPr="00B04BE1" w:rsidRDefault="00E816BF" w:rsidP="00F835E9">
            <w:pPr>
              <w:tabs>
                <w:tab w:val="left" w:pos="3390"/>
              </w:tabs>
              <w:spacing w:line="240" w:lineRule="auto"/>
              <w:ind w:left="426"/>
              <w:jc w:val="right"/>
              <w:rPr>
                <w:rFonts w:ascii="Browallia New" w:hAnsi="Browallia New" w:cs="Browallia New"/>
                <w:sz w:val="28"/>
                <w:szCs w:val="28"/>
                <w:cs/>
              </w:rPr>
            </w:pPr>
          </w:p>
        </w:tc>
        <w:tc>
          <w:tcPr>
            <w:tcW w:w="2270" w:type="dxa"/>
          </w:tcPr>
          <w:p w14:paraId="09E8D95F" w14:textId="4D8EE93D" w:rsidR="00E816BF" w:rsidRPr="00B04BE1" w:rsidRDefault="00AD0566" w:rsidP="00F835E9">
            <w:pPr>
              <w:pStyle w:val="acctfourfigures"/>
              <w:tabs>
                <w:tab w:val="clear" w:pos="765"/>
              </w:tabs>
              <w:spacing w:line="240" w:lineRule="auto"/>
              <w:ind w:left="-117"/>
              <w:jc w:val="right"/>
              <w:rPr>
                <w:rFonts w:ascii="Browallia New" w:hAnsi="Browallia New" w:cs="Browallia New"/>
                <w:sz w:val="28"/>
                <w:szCs w:val="28"/>
              </w:rPr>
            </w:pPr>
            <w:r w:rsidRPr="00B04BE1">
              <w:rPr>
                <w:rFonts w:ascii="Browallia New" w:hAnsi="Browallia New" w:cs="Browallia New"/>
                <w:sz w:val="28"/>
                <w:szCs w:val="28"/>
              </w:rPr>
              <w:t>(130,6</w:t>
            </w:r>
            <w:r w:rsidR="00C53199" w:rsidRPr="00B04BE1">
              <w:rPr>
                <w:rFonts w:ascii="Browallia New" w:hAnsi="Browallia New" w:cs="Browallia New"/>
                <w:sz w:val="28"/>
                <w:szCs w:val="28"/>
              </w:rPr>
              <w:t>79</w:t>
            </w:r>
            <w:r w:rsidRPr="00B04BE1">
              <w:rPr>
                <w:rFonts w:ascii="Browallia New" w:hAnsi="Browallia New" w:cs="Browallia New"/>
                <w:sz w:val="28"/>
                <w:szCs w:val="28"/>
              </w:rPr>
              <w:t>)</w:t>
            </w:r>
          </w:p>
        </w:tc>
      </w:tr>
      <w:tr w:rsidR="00F835E9" w:rsidRPr="00B737D5" w14:paraId="606E332C" w14:textId="77777777" w:rsidTr="00AD0566">
        <w:trPr>
          <w:cantSplit/>
          <w:trHeight w:val="360"/>
        </w:trPr>
        <w:tc>
          <w:tcPr>
            <w:tcW w:w="4167" w:type="dxa"/>
            <w:vAlign w:val="bottom"/>
          </w:tcPr>
          <w:p w14:paraId="060BAA46" w14:textId="7E38CD6F" w:rsidR="00F835E9" w:rsidRPr="00B737D5" w:rsidRDefault="00F835E9" w:rsidP="00F835E9">
            <w:pPr>
              <w:tabs>
                <w:tab w:val="left" w:pos="3390"/>
              </w:tabs>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ค่าเสื่อมราคาสำหรับงวด</w:t>
            </w:r>
          </w:p>
        </w:tc>
        <w:tc>
          <w:tcPr>
            <w:tcW w:w="165" w:type="dxa"/>
            <w:vAlign w:val="bottom"/>
          </w:tcPr>
          <w:p w14:paraId="088FF528" w14:textId="77777777" w:rsidR="00F835E9" w:rsidRPr="00B737D5" w:rsidRDefault="00F835E9" w:rsidP="00F835E9">
            <w:pPr>
              <w:tabs>
                <w:tab w:val="left" w:pos="3390"/>
              </w:tabs>
              <w:spacing w:line="240" w:lineRule="auto"/>
              <w:ind w:left="426"/>
              <w:jc w:val="thaiDistribute"/>
              <w:rPr>
                <w:rFonts w:ascii="Browallia New" w:hAnsi="Browallia New" w:cs="Browallia New"/>
                <w:sz w:val="28"/>
                <w:szCs w:val="28"/>
                <w:cs/>
              </w:rPr>
            </w:pPr>
          </w:p>
        </w:tc>
        <w:tc>
          <w:tcPr>
            <w:tcW w:w="2175" w:type="dxa"/>
            <w:vAlign w:val="bottom"/>
          </w:tcPr>
          <w:p w14:paraId="15BCBC14" w14:textId="2157D45A" w:rsidR="00F835E9" w:rsidRPr="00B04BE1" w:rsidRDefault="00C074A2" w:rsidP="00F835E9">
            <w:pPr>
              <w:pStyle w:val="acctfourfigures"/>
              <w:tabs>
                <w:tab w:val="clear" w:pos="765"/>
              </w:tabs>
              <w:spacing w:line="240" w:lineRule="auto"/>
              <w:ind w:left="-117"/>
              <w:jc w:val="right"/>
              <w:rPr>
                <w:rFonts w:ascii="Browallia New" w:hAnsi="Browallia New" w:cs="Browallia New"/>
                <w:sz w:val="28"/>
                <w:szCs w:val="28"/>
                <w:lang w:val="en-US" w:bidi="th-TH"/>
              </w:rPr>
            </w:pPr>
            <w:r w:rsidRPr="00B04BE1">
              <w:rPr>
                <w:rFonts w:ascii="Browallia New" w:hAnsi="Browallia New" w:cs="Browallia New"/>
                <w:sz w:val="28"/>
                <w:szCs w:val="28"/>
                <w:lang w:val="en-US" w:bidi="th-TH"/>
              </w:rPr>
              <w:t>(</w:t>
            </w:r>
            <w:r w:rsidR="00FD0E90" w:rsidRPr="00B04BE1">
              <w:rPr>
                <w:rFonts w:ascii="Browallia New" w:hAnsi="Browallia New" w:cs="Browallia New"/>
                <w:sz w:val="28"/>
                <w:szCs w:val="28"/>
                <w:lang w:val="en-US" w:bidi="th-TH"/>
              </w:rPr>
              <w:t>3</w:t>
            </w:r>
            <w:r w:rsidR="00686E30" w:rsidRPr="00B04BE1">
              <w:rPr>
                <w:rFonts w:ascii="Browallia New" w:hAnsi="Browallia New" w:cs="Browallia New"/>
                <w:sz w:val="28"/>
                <w:szCs w:val="28"/>
                <w:lang w:val="en-US" w:bidi="th-TH"/>
              </w:rPr>
              <w:t>,</w:t>
            </w:r>
            <w:r w:rsidR="00FD0E90" w:rsidRPr="00B04BE1">
              <w:rPr>
                <w:rFonts w:ascii="Browallia New" w:hAnsi="Browallia New" w:cs="Browallia New"/>
                <w:sz w:val="28"/>
                <w:szCs w:val="28"/>
                <w:lang w:val="en-US" w:bidi="th-TH"/>
              </w:rPr>
              <w:t>22</w:t>
            </w:r>
            <w:r w:rsidR="00A438F5" w:rsidRPr="00B04BE1">
              <w:rPr>
                <w:rFonts w:ascii="Browallia New" w:hAnsi="Browallia New" w:cs="Browallia New"/>
                <w:sz w:val="28"/>
                <w:szCs w:val="28"/>
                <w:lang w:val="en-US" w:bidi="th-TH"/>
              </w:rPr>
              <w:t>2)</w:t>
            </w:r>
          </w:p>
        </w:tc>
        <w:tc>
          <w:tcPr>
            <w:tcW w:w="216" w:type="dxa"/>
            <w:vAlign w:val="bottom"/>
          </w:tcPr>
          <w:p w14:paraId="0487F5C1" w14:textId="77777777" w:rsidR="00F835E9" w:rsidRPr="00B04BE1" w:rsidRDefault="00F835E9" w:rsidP="00F835E9">
            <w:pPr>
              <w:tabs>
                <w:tab w:val="left" w:pos="3390"/>
              </w:tabs>
              <w:spacing w:line="240" w:lineRule="auto"/>
              <w:ind w:left="426"/>
              <w:jc w:val="right"/>
              <w:rPr>
                <w:rFonts w:ascii="Browallia New" w:hAnsi="Browallia New" w:cs="Browallia New"/>
                <w:sz w:val="28"/>
                <w:szCs w:val="28"/>
                <w:cs/>
              </w:rPr>
            </w:pPr>
          </w:p>
        </w:tc>
        <w:tc>
          <w:tcPr>
            <w:tcW w:w="2270" w:type="dxa"/>
            <w:vAlign w:val="bottom"/>
          </w:tcPr>
          <w:p w14:paraId="6EEBA036" w14:textId="7CAA17C9" w:rsidR="00F835E9" w:rsidRPr="00B04BE1" w:rsidRDefault="00DE2FB2" w:rsidP="00F835E9">
            <w:pPr>
              <w:pStyle w:val="acctfourfigures"/>
              <w:tabs>
                <w:tab w:val="clear" w:pos="765"/>
              </w:tabs>
              <w:spacing w:line="240" w:lineRule="auto"/>
              <w:ind w:left="-117"/>
              <w:jc w:val="right"/>
              <w:rPr>
                <w:rFonts w:ascii="Browallia New" w:hAnsi="Browallia New" w:cs="Browallia New"/>
                <w:sz w:val="28"/>
                <w:szCs w:val="28"/>
              </w:rPr>
            </w:pPr>
            <w:r w:rsidRPr="00B04BE1">
              <w:rPr>
                <w:rFonts w:ascii="Browallia New" w:hAnsi="Browallia New" w:cs="Browallia New"/>
                <w:sz w:val="28"/>
                <w:szCs w:val="28"/>
              </w:rPr>
              <w:t>-</w:t>
            </w:r>
          </w:p>
        </w:tc>
      </w:tr>
      <w:tr w:rsidR="00F835E9" w:rsidRPr="00B737D5" w14:paraId="63B13EF9" w14:textId="77777777" w:rsidTr="006C6AE0">
        <w:trPr>
          <w:cantSplit/>
        </w:trPr>
        <w:tc>
          <w:tcPr>
            <w:tcW w:w="4167" w:type="dxa"/>
          </w:tcPr>
          <w:p w14:paraId="7EAE0D0D" w14:textId="6D1020CE" w:rsidR="00F835E9" w:rsidRPr="00B737D5" w:rsidRDefault="00F835E9" w:rsidP="00F835E9">
            <w:pPr>
              <w:tabs>
                <w:tab w:val="left" w:pos="3390"/>
              </w:tabs>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มูลค่า</w:t>
            </w:r>
            <w:r w:rsidRPr="00B737D5">
              <w:rPr>
                <w:rFonts w:ascii="Browallia New" w:hAnsi="Browallia New" w:cs="Browallia New" w:hint="cs"/>
                <w:sz w:val="28"/>
                <w:szCs w:val="28"/>
                <w:cs/>
              </w:rPr>
              <w:t>สุทธิ</w:t>
            </w:r>
            <w:r w:rsidRPr="00B737D5">
              <w:rPr>
                <w:rFonts w:ascii="Browallia New" w:hAnsi="Browallia New" w:cs="Browallia New"/>
                <w:sz w:val="28"/>
                <w:szCs w:val="28"/>
                <w:cs/>
              </w:rPr>
              <w:t xml:space="preserve">ตามบัญชี ณ วันที่ </w:t>
            </w:r>
            <w:r w:rsidR="00DD44F4" w:rsidRPr="00DD44F4">
              <w:rPr>
                <w:rFonts w:ascii="Browallia New" w:hAnsi="Browallia New" w:cs="Browallia New"/>
                <w:sz w:val="28"/>
                <w:szCs w:val="28"/>
              </w:rPr>
              <w:t xml:space="preserve">30 </w:t>
            </w:r>
            <w:r w:rsidR="00DD44F4" w:rsidRPr="00DD44F4">
              <w:rPr>
                <w:rFonts w:ascii="Browallia New" w:hAnsi="Browallia New" w:cs="Browallia New"/>
                <w:sz w:val="28"/>
                <w:szCs w:val="28"/>
                <w:cs/>
              </w:rPr>
              <w:t>มิถุนายน</w:t>
            </w:r>
            <w:r w:rsidR="00DD44F4" w:rsidRPr="00DD44F4">
              <w:rPr>
                <w:rFonts w:ascii="Browallia New" w:hAnsi="Browallia New" w:cs="Browallia New" w:hint="cs"/>
                <w:sz w:val="28"/>
                <w:szCs w:val="28"/>
                <w:cs/>
              </w:rPr>
              <w:t xml:space="preserve"> </w:t>
            </w:r>
            <w:r w:rsidR="00BD7CED" w:rsidRPr="00B737D5">
              <w:rPr>
                <w:rFonts w:ascii="Browallia New" w:hAnsi="Browallia New" w:cs="Browallia New"/>
                <w:sz w:val="28"/>
                <w:szCs w:val="28"/>
              </w:rPr>
              <w:t>256</w:t>
            </w:r>
            <w:r w:rsidR="00BD7CED">
              <w:rPr>
                <w:rFonts w:ascii="Browallia New" w:hAnsi="Browallia New" w:cs="Browallia New"/>
                <w:sz w:val="28"/>
                <w:szCs w:val="28"/>
              </w:rPr>
              <w:t>6</w:t>
            </w:r>
          </w:p>
        </w:tc>
        <w:tc>
          <w:tcPr>
            <w:tcW w:w="165" w:type="dxa"/>
          </w:tcPr>
          <w:p w14:paraId="7637A567" w14:textId="77777777" w:rsidR="00F835E9" w:rsidRPr="00B737D5" w:rsidRDefault="00F835E9" w:rsidP="00F835E9">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bottom w:val="single" w:sz="12" w:space="0" w:color="auto"/>
            </w:tcBorders>
          </w:tcPr>
          <w:p w14:paraId="4FD16005" w14:textId="6A7AFFFD" w:rsidR="00F835E9" w:rsidRPr="00D91F9C" w:rsidRDefault="0051067A" w:rsidP="00F835E9">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811,73</w:t>
            </w:r>
            <w:r w:rsidR="008F566C">
              <w:rPr>
                <w:rFonts w:ascii="Browallia New" w:hAnsi="Browallia New" w:cs="Browallia New"/>
                <w:sz w:val="28"/>
                <w:szCs w:val="28"/>
              </w:rPr>
              <w:t>3</w:t>
            </w:r>
          </w:p>
        </w:tc>
        <w:tc>
          <w:tcPr>
            <w:tcW w:w="216" w:type="dxa"/>
            <w:vAlign w:val="bottom"/>
          </w:tcPr>
          <w:p w14:paraId="2E5D868B" w14:textId="77777777" w:rsidR="00F835E9" w:rsidRPr="00B737D5" w:rsidRDefault="00F835E9" w:rsidP="00F835E9">
            <w:pPr>
              <w:tabs>
                <w:tab w:val="left" w:pos="3390"/>
              </w:tabs>
              <w:spacing w:line="240" w:lineRule="auto"/>
              <w:ind w:left="426"/>
              <w:jc w:val="right"/>
              <w:rPr>
                <w:rFonts w:ascii="Browallia New" w:hAnsi="Browallia New" w:cs="Browallia New"/>
                <w:sz w:val="28"/>
                <w:szCs w:val="28"/>
                <w:cs/>
              </w:rPr>
            </w:pPr>
          </w:p>
        </w:tc>
        <w:tc>
          <w:tcPr>
            <w:tcW w:w="2270" w:type="dxa"/>
            <w:tcBorders>
              <w:top w:val="single" w:sz="4" w:space="0" w:color="auto"/>
              <w:bottom w:val="single" w:sz="12" w:space="0" w:color="auto"/>
            </w:tcBorders>
            <w:vAlign w:val="bottom"/>
          </w:tcPr>
          <w:p w14:paraId="54FF5D75" w14:textId="36D870FC" w:rsidR="00F835E9" w:rsidRPr="00B04BE1" w:rsidRDefault="00A8653F" w:rsidP="00F835E9">
            <w:pPr>
              <w:pStyle w:val="acctfourfigures"/>
              <w:tabs>
                <w:tab w:val="clear" w:pos="765"/>
              </w:tabs>
              <w:spacing w:line="240" w:lineRule="auto"/>
              <w:ind w:left="-117"/>
              <w:jc w:val="right"/>
              <w:rPr>
                <w:rFonts w:ascii="Browallia New" w:hAnsi="Browallia New" w:cs="Browallia New"/>
                <w:sz w:val="28"/>
                <w:szCs w:val="28"/>
              </w:rPr>
            </w:pPr>
            <w:r w:rsidRPr="00B04BE1">
              <w:rPr>
                <w:rFonts w:ascii="Browallia New" w:hAnsi="Browallia New" w:cs="Browallia New"/>
                <w:sz w:val="28"/>
                <w:szCs w:val="28"/>
              </w:rPr>
              <w:t>126,</w:t>
            </w:r>
            <w:r w:rsidR="007B6722" w:rsidRPr="00B04BE1">
              <w:rPr>
                <w:rFonts w:ascii="Browallia New" w:hAnsi="Browallia New" w:cs="Browallia New"/>
                <w:sz w:val="28"/>
                <w:szCs w:val="28"/>
              </w:rPr>
              <w:t>27</w:t>
            </w:r>
            <w:r w:rsidR="008F566C" w:rsidRPr="00B04BE1">
              <w:rPr>
                <w:rFonts w:ascii="Browallia New" w:hAnsi="Browallia New" w:cs="Browallia New"/>
                <w:sz w:val="28"/>
                <w:szCs w:val="28"/>
              </w:rPr>
              <w:t>8</w:t>
            </w:r>
          </w:p>
        </w:tc>
      </w:tr>
    </w:tbl>
    <w:p w14:paraId="46C63E83" w14:textId="77777777" w:rsidR="00327447" w:rsidRDefault="00327447" w:rsidP="0019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36E55D9" w14:textId="67124813" w:rsidR="009E2229" w:rsidRDefault="009E2229" w:rsidP="007F4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lang w:val="en-GB"/>
        </w:rPr>
        <w:t xml:space="preserve">เมื่อวันที่ </w:t>
      </w:r>
      <w:r w:rsidR="00DE68DD">
        <w:rPr>
          <w:rFonts w:ascii="Browallia New" w:hAnsi="Browallia New" w:cs="Browallia New"/>
          <w:sz w:val="28"/>
          <w:szCs w:val="28"/>
        </w:rPr>
        <w:t xml:space="preserve">7 </w:t>
      </w:r>
      <w:r w:rsidR="00DE68DD">
        <w:rPr>
          <w:rFonts w:ascii="Browallia New" w:hAnsi="Browallia New" w:cs="Browallia New" w:hint="cs"/>
          <w:sz w:val="28"/>
          <w:szCs w:val="28"/>
          <w:cs/>
        </w:rPr>
        <w:t xml:space="preserve">มีนาคม </w:t>
      </w:r>
      <w:r w:rsidR="00DE68DD">
        <w:rPr>
          <w:rFonts w:ascii="Browallia New" w:hAnsi="Browallia New" w:cs="Browallia New"/>
          <w:sz w:val="28"/>
          <w:szCs w:val="28"/>
        </w:rPr>
        <w:t xml:space="preserve">2566 </w:t>
      </w:r>
      <w:r w:rsidR="00DE68DD">
        <w:rPr>
          <w:rFonts w:ascii="Browallia New" w:hAnsi="Browallia New" w:cs="Browallia New" w:hint="cs"/>
          <w:sz w:val="28"/>
          <w:szCs w:val="28"/>
          <w:cs/>
        </w:rPr>
        <w:t xml:space="preserve">ที่ประชุมคณะกรรมการบริษัท ครั้งที่ </w:t>
      </w:r>
      <w:r w:rsidR="00DE68DD">
        <w:rPr>
          <w:rFonts w:ascii="Browallia New" w:hAnsi="Browallia New" w:cs="Browallia New"/>
          <w:sz w:val="28"/>
          <w:szCs w:val="28"/>
        </w:rPr>
        <w:t xml:space="preserve">4/2566 </w:t>
      </w:r>
      <w:r w:rsidR="00DE68DD">
        <w:rPr>
          <w:rFonts w:ascii="Browallia New" w:hAnsi="Browallia New" w:cs="Browallia New" w:hint="cs"/>
          <w:sz w:val="28"/>
          <w:szCs w:val="28"/>
          <w:cs/>
        </w:rPr>
        <w:t>มีม</w:t>
      </w:r>
      <w:r w:rsidR="00815876">
        <w:rPr>
          <w:rFonts w:ascii="Browallia New" w:hAnsi="Browallia New" w:cs="Browallia New" w:hint="cs"/>
          <w:sz w:val="28"/>
          <w:szCs w:val="28"/>
          <w:cs/>
        </w:rPr>
        <w:t>ติอนุมัติขายที่ดิน</w:t>
      </w:r>
      <w:r w:rsidR="00CF07E3">
        <w:rPr>
          <w:rFonts w:ascii="Browallia New" w:hAnsi="Browallia New" w:cs="Browallia New" w:hint="cs"/>
          <w:sz w:val="28"/>
          <w:szCs w:val="28"/>
          <w:cs/>
        </w:rPr>
        <w:t>ให้กับกรรมการที่เกี่ยวข้อง</w:t>
      </w:r>
      <w:r w:rsidR="000E771E">
        <w:rPr>
          <w:rFonts w:ascii="Browallia New" w:hAnsi="Browallia New" w:cs="Browallia New" w:hint="cs"/>
          <w:sz w:val="28"/>
          <w:szCs w:val="28"/>
          <w:cs/>
        </w:rPr>
        <w:t xml:space="preserve"> เนื้อที่รวม</w:t>
      </w:r>
      <w:r w:rsidR="002E713C">
        <w:rPr>
          <w:rFonts w:ascii="Browallia New" w:hAnsi="Browallia New" w:cs="Browallia New" w:hint="cs"/>
          <w:sz w:val="28"/>
          <w:szCs w:val="28"/>
          <w:cs/>
        </w:rPr>
        <w:t xml:space="preserve"> </w:t>
      </w:r>
      <w:r w:rsidR="002E713C">
        <w:rPr>
          <w:rFonts w:ascii="Browallia New" w:hAnsi="Browallia New" w:cs="Browallia New"/>
          <w:sz w:val="28"/>
          <w:szCs w:val="28"/>
        </w:rPr>
        <w:t xml:space="preserve">335-3-116 </w:t>
      </w:r>
      <w:r w:rsidR="002E713C">
        <w:rPr>
          <w:rFonts w:ascii="Browallia New" w:hAnsi="Browallia New" w:cs="Browallia New" w:hint="cs"/>
          <w:sz w:val="28"/>
          <w:szCs w:val="28"/>
          <w:cs/>
        </w:rPr>
        <w:t>ไร่</w:t>
      </w:r>
      <w:r w:rsidR="0068630E">
        <w:rPr>
          <w:rFonts w:ascii="Browallia New" w:hAnsi="Browallia New" w:cs="Browallia New" w:hint="cs"/>
          <w:sz w:val="28"/>
          <w:szCs w:val="28"/>
          <w:cs/>
        </w:rPr>
        <w:t xml:space="preserve"> หรือ</w:t>
      </w:r>
      <w:r w:rsidR="008E018A">
        <w:rPr>
          <w:rFonts w:ascii="Browallia New" w:hAnsi="Browallia New" w:cs="Browallia New" w:hint="cs"/>
          <w:sz w:val="28"/>
          <w:szCs w:val="28"/>
          <w:cs/>
        </w:rPr>
        <w:t xml:space="preserve"> </w:t>
      </w:r>
      <w:r w:rsidR="008E018A">
        <w:rPr>
          <w:rFonts w:ascii="Browallia New" w:hAnsi="Browallia New" w:cs="Browallia New"/>
          <w:sz w:val="28"/>
          <w:szCs w:val="28"/>
        </w:rPr>
        <w:t xml:space="preserve">134,417 </w:t>
      </w:r>
      <w:r w:rsidR="008E018A">
        <w:rPr>
          <w:rFonts w:ascii="Browallia New" w:hAnsi="Browallia New" w:cs="Browallia New" w:hint="cs"/>
          <w:sz w:val="28"/>
          <w:szCs w:val="28"/>
          <w:cs/>
        </w:rPr>
        <w:t xml:space="preserve">ตารางวา </w:t>
      </w:r>
      <w:r w:rsidR="00E1348F">
        <w:rPr>
          <w:rFonts w:ascii="Browallia New" w:hAnsi="Browallia New" w:cs="Browallia New" w:hint="cs"/>
          <w:sz w:val="28"/>
          <w:szCs w:val="28"/>
          <w:cs/>
        </w:rPr>
        <w:t>เป็น</w:t>
      </w:r>
      <w:r w:rsidR="00A13135">
        <w:rPr>
          <w:rFonts w:ascii="Browallia New" w:hAnsi="Browallia New" w:cs="Browallia New" w:hint="cs"/>
          <w:sz w:val="28"/>
          <w:szCs w:val="28"/>
          <w:cs/>
        </w:rPr>
        <w:t>จำนวน</w:t>
      </w:r>
      <w:r w:rsidR="0051758F">
        <w:rPr>
          <w:rFonts w:ascii="Browallia New" w:hAnsi="Browallia New" w:cs="Browallia New" w:hint="cs"/>
          <w:sz w:val="28"/>
          <w:szCs w:val="28"/>
          <w:cs/>
        </w:rPr>
        <w:t xml:space="preserve">เงิน </w:t>
      </w:r>
      <w:r w:rsidR="0051758F">
        <w:rPr>
          <w:rFonts w:ascii="Browallia New" w:hAnsi="Browallia New" w:cs="Browallia New"/>
          <w:sz w:val="28"/>
          <w:szCs w:val="28"/>
        </w:rPr>
        <w:t xml:space="preserve">372.38 </w:t>
      </w:r>
      <w:r w:rsidR="0051758F">
        <w:rPr>
          <w:rFonts w:ascii="Browallia New" w:hAnsi="Browallia New" w:cs="Browallia New" w:hint="cs"/>
          <w:sz w:val="28"/>
          <w:szCs w:val="28"/>
          <w:cs/>
        </w:rPr>
        <w:t>ล้านบาท</w:t>
      </w:r>
    </w:p>
    <w:p w14:paraId="040D74E5" w14:textId="77777777" w:rsidR="0051758F" w:rsidRPr="00DE68DD" w:rsidRDefault="0051758F" w:rsidP="0019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cs/>
        </w:rPr>
      </w:pPr>
    </w:p>
    <w:p w14:paraId="7137110B" w14:textId="594BB5CF" w:rsidR="00FE2955" w:rsidRPr="00B737D5" w:rsidRDefault="00FE2955" w:rsidP="00625EC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เงินลงทุน</w:t>
      </w:r>
      <w:r w:rsidR="009F14EC" w:rsidRPr="00B737D5">
        <w:rPr>
          <w:rFonts w:ascii="Browallia New" w:hAnsi="Browallia New" w:cs="Browallia New" w:hint="cs"/>
          <w:b/>
          <w:bCs/>
          <w:sz w:val="28"/>
          <w:szCs w:val="28"/>
          <w:cs/>
          <w:lang w:val="en-GB"/>
        </w:rPr>
        <w:t>ระยะยาว</w:t>
      </w:r>
      <w:r w:rsidRPr="00B737D5">
        <w:rPr>
          <w:rFonts w:ascii="Browallia New" w:hAnsi="Browallia New" w:cs="Browallia New"/>
          <w:b/>
          <w:bCs/>
          <w:sz w:val="28"/>
          <w:szCs w:val="28"/>
          <w:cs/>
          <w:lang w:val="en-GB"/>
        </w:rPr>
        <w:t>ในลูกหนี้</w:t>
      </w:r>
    </w:p>
    <w:p w14:paraId="6895C76F" w14:textId="77777777" w:rsidR="00FE2955" w:rsidRPr="00B737D5" w:rsidRDefault="00FE2955"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color w:val="FF0000"/>
          <w:sz w:val="24"/>
          <w:szCs w:val="24"/>
          <w:u w:val="single"/>
        </w:rPr>
      </w:pPr>
    </w:p>
    <w:tbl>
      <w:tblPr>
        <w:tblW w:w="9070" w:type="dxa"/>
        <w:tblInd w:w="322" w:type="dxa"/>
        <w:tblLayout w:type="fixed"/>
        <w:tblLook w:val="0000" w:firstRow="0" w:lastRow="0" w:firstColumn="0" w:lastColumn="0" w:noHBand="0" w:noVBand="0"/>
      </w:tblPr>
      <w:tblGrid>
        <w:gridCol w:w="3359"/>
        <w:gridCol w:w="1302"/>
        <w:gridCol w:w="238"/>
        <w:gridCol w:w="1203"/>
        <w:gridCol w:w="252"/>
        <w:gridCol w:w="1246"/>
        <w:gridCol w:w="236"/>
        <w:gridCol w:w="1234"/>
      </w:tblGrid>
      <w:tr w:rsidR="00FE2955" w:rsidRPr="00B737D5" w14:paraId="3BE2D78B" w14:textId="77777777" w:rsidTr="00666FC1">
        <w:trPr>
          <w:tblHeader/>
        </w:trPr>
        <w:tc>
          <w:tcPr>
            <w:tcW w:w="3359" w:type="dxa"/>
          </w:tcPr>
          <w:p w14:paraId="5510D1A7" w14:textId="77777777" w:rsidR="00FE2955" w:rsidRPr="00B737D5"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711" w:type="dxa"/>
            <w:gridSpan w:val="7"/>
          </w:tcPr>
          <w:p w14:paraId="0147D5D4" w14:textId="77777777" w:rsidR="00FE2955" w:rsidRPr="00B737D5" w:rsidRDefault="00FE2955" w:rsidP="00BE5E18">
            <w:pPr>
              <w:tabs>
                <w:tab w:val="clear" w:pos="907"/>
                <w:tab w:val="left" w:pos="900"/>
              </w:tabs>
              <w:spacing w:line="240" w:lineRule="auto"/>
              <w:ind w:right="-45"/>
              <w:jc w:val="right"/>
              <w:rPr>
                <w:rFonts w:ascii="Browallia New" w:hAnsi="Browallia New" w:cs="Browallia New"/>
                <w:sz w:val="28"/>
                <w:szCs w:val="28"/>
              </w:rPr>
            </w:pPr>
            <w:r w:rsidRPr="00B737D5">
              <w:rPr>
                <w:rFonts w:ascii="Browallia New" w:hAnsi="Browallia New" w:cs="Browallia New"/>
                <w:sz w:val="28"/>
                <w:szCs w:val="28"/>
                <w:cs/>
              </w:rPr>
              <w:t>(หน่วย : พันบาท)</w:t>
            </w:r>
          </w:p>
        </w:tc>
      </w:tr>
      <w:tr w:rsidR="00FE2955" w:rsidRPr="00B737D5" w14:paraId="12579201" w14:textId="77777777" w:rsidTr="00666FC1">
        <w:trPr>
          <w:tblHeader/>
        </w:trPr>
        <w:tc>
          <w:tcPr>
            <w:tcW w:w="3359" w:type="dxa"/>
          </w:tcPr>
          <w:p w14:paraId="0873CBD0" w14:textId="77777777" w:rsidR="00FE2955" w:rsidRPr="00B737D5"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711" w:type="dxa"/>
            <w:gridSpan w:val="7"/>
            <w:tcBorders>
              <w:bottom w:val="single" w:sz="4" w:space="0" w:color="auto"/>
            </w:tcBorders>
          </w:tcPr>
          <w:p w14:paraId="5D5EA11C" w14:textId="77777777" w:rsidR="00FE2955" w:rsidRPr="00B737D5" w:rsidRDefault="00FE2955" w:rsidP="00BE5E18">
            <w:pPr>
              <w:tabs>
                <w:tab w:val="clear" w:pos="907"/>
                <w:tab w:val="left" w:pos="900"/>
              </w:tabs>
              <w:spacing w:line="240" w:lineRule="auto"/>
              <w:ind w:right="-45"/>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r>
      <w:tr w:rsidR="00FE2955" w:rsidRPr="00B737D5" w14:paraId="73FD5D8D" w14:textId="77777777" w:rsidTr="00666FC1">
        <w:tblPrEx>
          <w:tblLook w:val="01E0" w:firstRow="1" w:lastRow="1" w:firstColumn="1" w:lastColumn="1" w:noHBand="0" w:noVBand="0"/>
        </w:tblPrEx>
        <w:tc>
          <w:tcPr>
            <w:tcW w:w="3359" w:type="dxa"/>
          </w:tcPr>
          <w:p w14:paraId="4488FA3E"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2743" w:type="dxa"/>
            <w:gridSpan w:val="3"/>
            <w:tcBorders>
              <w:bottom w:val="single" w:sz="4" w:space="0" w:color="auto"/>
            </w:tcBorders>
          </w:tcPr>
          <w:p w14:paraId="55F4FA1C" w14:textId="65619B5F" w:rsidR="00FE2955" w:rsidRPr="00B737D5" w:rsidRDefault="00DD44F4" w:rsidP="00BE5E18">
            <w:pPr>
              <w:ind w:left="-108" w:right="-108"/>
              <w:jc w:val="center"/>
              <w:rPr>
                <w:rFonts w:ascii="Browallia New" w:hAnsi="Browallia New" w:cs="Browallia New"/>
                <w:sz w:val="28"/>
                <w:szCs w:val="28"/>
              </w:rPr>
            </w:pPr>
            <w:r w:rsidRPr="00DD44F4">
              <w:rPr>
                <w:rFonts w:ascii="Browallia New" w:hAnsi="Browallia New" w:cs="Browallia New"/>
                <w:sz w:val="28"/>
                <w:szCs w:val="28"/>
              </w:rPr>
              <w:t xml:space="preserve">30 </w:t>
            </w:r>
            <w:r w:rsidRPr="00DD44F4">
              <w:rPr>
                <w:rFonts w:ascii="Browallia New" w:hAnsi="Browallia New" w:cs="Browallia New"/>
                <w:sz w:val="28"/>
                <w:szCs w:val="28"/>
                <w:cs/>
              </w:rPr>
              <w:t>มิถุนายน</w:t>
            </w:r>
            <w:r w:rsidRPr="00DD44F4">
              <w:rPr>
                <w:rFonts w:ascii="Browallia New" w:hAnsi="Browallia New" w:cs="Browallia New" w:hint="cs"/>
                <w:sz w:val="28"/>
                <w:szCs w:val="28"/>
                <w:cs/>
              </w:rPr>
              <w:t xml:space="preserve"> </w:t>
            </w:r>
            <w:r w:rsidR="00FF547D" w:rsidRPr="00B737D5">
              <w:rPr>
                <w:rFonts w:ascii="Browallia New" w:hAnsi="Browallia New" w:cs="Browallia New"/>
                <w:sz w:val="28"/>
                <w:szCs w:val="28"/>
              </w:rPr>
              <w:t>256</w:t>
            </w:r>
            <w:r w:rsidR="00FF547D">
              <w:rPr>
                <w:rFonts w:ascii="Browallia New" w:hAnsi="Browallia New" w:cs="Browallia New"/>
                <w:sz w:val="28"/>
                <w:szCs w:val="28"/>
              </w:rPr>
              <w:t>6</w:t>
            </w:r>
          </w:p>
        </w:tc>
        <w:tc>
          <w:tcPr>
            <w:tcW w:w="252" w:type="dxa"/>
          </w:tcPr>
          <w:p w14:paraId="322BD8FE" w14:textId="77777777" w:rsidR="00FE2955" w:rsidRPr="00B737D5" w:rsidRDefault="00FE2955" w:rsidP="00BE5E18">
            <w:pPr>
              <w:jc w:val="center"/>
              <w:rPr>
                <w:rFonts w:ascii="Browallia New" w:hAnsi="Browallia New" w:cs="Browallia New"/>
                <w:sz w:val="28"/>
                <w:szCs w:val="28"/>
              </w:rPr>
            </w:pPr>
          </w:p>
        </w:tc>
        <w:tc>
          <w:tcPr>
            <w:tcW w:w="2716" w:type="dxa"/>
            <w:gridSpan w:val="3"/>
            <w:tcBorders>
              <w:bottom w:val="single" w:sz="4" w:space="0" w:color="auto"/>
            </w:tcBorders>
          </w:tcPr>
          <w:p w14:paraId="5730536D" w14:textId="0FE34A79" w:rsidR="00FE2955" w:rsidRPr="00B737D5" w:rsidRDefault="00FE2955" w:rsidP="00BE5E18">
            <w:pPr>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Pr="00B737D5">
              <w:rPr>
                <w:rFonts w:ascii="Browallia New" w:hAnsi="Browallia New" w:cs="Browallia New"/>
                <w:sz w:val="28"/>
                <w:szCs w:val="28"/>
              </w:rPr>
              <w:t>256</w:t>
            </w:r>
            <w:r w:rsidR="00FF547D">
              <w:rPr>
                <w:rFonts w:ascii="Browallia New" w:hAnsi="Browallia New" w:cs="Browallia New"/>
                <w:sz w:val="28"/>
                <w:szCs w:val="28"/>
              </w:rPr>
              <w:t>5</w:t>
            </w:r>
          </w:p>
        </w:tc>
      </w:tr>
      <w:tr w:rsidR="00FE2955" w:rsidRPr="00B737D5" w14:paraId="50949773" w14:textId="77777777" w:rsidTr="00666FC1">
        <w:tblPrEx>
          <w:tblLook w:val="01E0" w:firstRow="1" w:lastRow="1" w:firstColumn="1" w:lastColumn="1" w:noHBand="0" w:noVBand="0"/>
        </w:tblPrEx>
        <w:tc>
          <w:tcPr>
            <w:tcW w:w="3359" w:type="dxa"/>
          </w:tcPr>
          <w:p w14:paraId="59FAEC12"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302" w:type="dxa"/>
            <w:tcBorders>
              <w:top w:val="single" w:sz="4" w:space="0" w:color="auto"/>
              <w:bottom w:val="single" w:sz="4" w:space="0" w:color="auto"/>
            </w:tcBorders>
            <w:vAlign w:val="bottom"/>
          </w:tcPr>
          <w:p w14:paraId="0A3F6681" w14:textId="77777777" w:rsidR="00FE2955" w:rsidRPr="00B737D5" w:rsidRDefault="00FE2955" w:rsidP="00493671">
            <w:pPr>
              <w:tabs>
                <w:tab w:val="clear" w:pos="907"/>
                <w:tab w:val="left" w:pos="360"/>
                <w:tab w:val="left" w:pos="900"/>
              </w:tabs>
              <w:ind w:left="-106" w:right="-99"/>
              <w:jc w:val="center"/>
              <w:rPr>
                <w:rFonts w:ascii="Browallia New" w:hAnsi="Browallia New" w:cs="Browallia New"/>
                <w:sz w:val="28"/>
                <w:szCs w:val="28"/>
              </w:rPr>
            </w:pPr>
            <w:r w:rsidRPr="00B737D5">
              <w:rPr>
                <w:rFonts w:ascii="Browallia New" w:hAnsi="Browallia New" w:cs="Browallia New"/>
                <w:sz w:val="28"/>
                <w:szCs w:val="28"/>
                <w:cs/>
              </w:rPr>
              <w:t>จำนวนสัญญา</w:t>
            </w:r>
          </w:p>
        </w:tc>
        <w:tc>
          <w:tcPr>
            <w:tcW w:w="238" w:type="dxa"/>
            <w:tcBorders>
              <w:top w:val="single" w:sz="4" w:space="0" w:color="auto"/>
            </w:tcBorders>
          </w:tcPr>
          <w:p w14:paraId="3D4C0EEC" w14:textId="77777777" w:rsidR="00FE2955" w:rsidRPr="00B737D5"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203" w:type="dxa"/>
            <w:tcBorders>
              <w:top w:val="single" w:sz="4" w:space="0" w:color="auto"/>
              <w:bottom w:val="single" w:sz="4" w:space="0" w:color="auto"/>
            </w:tcBorders>
            <w:vAlign w:val="bottom"/>
          </w:tcPr>
          <w:p w14:paraId="29E54615" w14:textId="77777777" w:rsidR="00FE2955" w:rsidRPr="00B737D5" w:rsidRDefault="00FE2955" w:rsidP="00956EB9">
            <w:pPr>
              <w:tabs>
                <w:tab w:val="clear" w:pos="907"/>
                <w:tab w:val="left" w:pos="360"/>
                <w:tab w:val="left" w:pos="900"/>
              </w:tabs>
              <w:ind w:left="-141" w:right="-118"/>
              <w:jc w:val="center"/>
              <w:rPr>
                <w:rFonts w:ascii="Browallia New" w:hAnsi="Browallia New" w:cs="Browallia New"/>
                <w:sz w:val="28"/>
                <w:szCs w:val="28"/>
              </w:rPr>
            </w:pPr>
            <w:r w:rsidRPr="00B737D5">
              <w:rPr>
                <w:rFonts w:ascii="Browallia New" w:hAnsi="Browallia New" w:cs="Browallia New"/>
                <w:sz w:val="28"/>
                <w:szCs w:val="28"/>
                <w:cs/>
              </w:rPr>
              <w:t>จำนวนเงิน</w:t>
            </w:r>
          </w:p>
        </w:tc>
        <w:tc>
          <w:tcPr>
            <w:tcW w:w="252" w:type="dxa"/>
          </w:tcPr>
          <w:p w14:paraId="5BBE5F01" w14:textId="77777777" w:rsidR="00FE2955" w:rsidRPr="00B737D5" w:rsidRDefault="00FE2955" w:rsidP="00BE5E18">
            <w:pPr>
              <w:tabs>
                <w:tab w:val="clear" w:pos="907"/>
                <w:tab w:val="left" w:pos="360"/>
                <w:tab w:val="left" w:pos="900"/>
              </w:tabs>
              <w:ind w:right="-118"/>
              <w:jc w:val="thaiDistribute"/>
              <w:rPr>
                <w:rFonts w:ascii="Browallia New" w:hAnsi="Browallia New" w:cs="Browallia New"/>
                <w:sz w:val="28"/>
                <w:szCs w:val="28"/>
              </w:rPr>
            </w:pPr>
          </w:p>
        </w:tc>
        <w:tc>
          <w:tcPr>
            <w:tcW w:w="1246" w:type="dxa"/>
            <w:tcBorders>
              <w:top w:val="single" w:sz="4" w:space="0" w:color="auto"/>
              <w:bottom w:val="single" w:sz="4" w:space="0" w:color="auto"/>
            </w:tcBorders>
            <w:vAlign w:val="bottom"/>
          </w:tcPr>
          <w:p w14:paraId="314F9F3A" w14:textId="77777777" w:rsidR="00FE2955" w:rsidRPr="00B737D5" w:rsidRDefault="00FE2955" w:rsidP="00BE5E18">
            <w:pPr>
              <w:tabs>
                <w:tab w:val="clear" w:pos="907"/>
                <w:tab w:val="left" w:pos="360"/>
                <w:tab w:val="left" w:pos="900"/>
              </w:tabs>
              <w:ind w:left="-106" w:right="-118"/>
              <w:jc w:val="center"/>
              <w:rPr>
                <w:rFonts w:ascii="Browallia New" w:hAnsi="Browallia New" w:cs="Browallia New"/>
                <w:sz w:val="28"/>
                <w:szCs w:val="28"/>
              </w:rPr>
            </w:pPr>
            <w:r w:rsidRPr="00B737D5">
              <w:rPr>
                <w:rFonts w:ascii="Browallia New" w:hAnsi="Browallia New" w:cs="Browallia New"/>
                <w:sz w:val="28"/>
                <w:szCs w:val="28"/>
                <w:cs/>
              </w:rPr>
              <w:t>จำนวนสัญญา</w:t>
            </w:r>
          </w:p>
        </w:tc>
        <w:tc>
          <w:tcPr>
            <w:tcW w:w="236" w:type="dxa"/>
            <w:tcBorders>
              <w:top w:val="single" w:sz="4" w:space="0" w:color="auto"/>
            </w:tcBorders>
          </w:tcPr>
          <w:p w14:paraId="569C4332" w14:textId="77777777" w:rsidR="00FE2955" w:rsidRPr="00B737D5"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234" w:type="dxa"/>
            <w:tcBorders>
              <w:top w:val="single" w:sz="4" w:space="0" w:color="auto"/>
              <w:bottom w:val="single" w:sz="4" w:space="0" w:color="auto"/>
            </w:tcBorders>
            <w:vAlign w:val="bottom"/>
          </w:tcPr>
          <w:p w14:paraId="43CAA7CF" w14:textId="77777777" w:rsidR="00FE2955" w:rsidRPr="00B737D5" w:rsidRDefault="00FE2955" w:rsidP="00E16DD3">
            <w:pPr>
              <w:tabs>
                <w:tab w:val="clear" w:pos="907"/>
                <w:tab w:val="left" w:pos="360"/>
                <w:tab w:val="left" w:pos="638"/>
              </w:tabs>
              <w:ind w:right="-118"/>
              <w:rPr>
                <w:rFonts w:ascii="Browallia New" w:hAnsi="Browallia New" w:cs="Browallia New"/>
                <w:sz w:val="28"/>
                <w:szCs w:val="28"/>
              </w:rPr>
            </w:pPr>
            <w:r w:rsidRPr="00B737D5">
              <w:rPr>
                <w:rFonts w:ascii="Browallia New" w:hAnsi="Browallia New" w:cs="Browallia New"/>
                <w:sz w:val="28"/>
                <w:szCs w:val="28"/>
                <w:cs/>
              </w:rPr>
              <w:t>จำนวนเงิน</w:t>
            </w:r>
          </w:p>
        </w:tc>
      </w:tr>
      <w:tr w:rsidR="00FE2955" w:rsidRPr="00B737D5" w14:paraId="542C155B" w14:textId="77777777" w:rsidTr="00666FC1">
        <w:tblPrEx>
          <w:tblLook w:val="01E0" w:firstRow="1" w:lastRow="1" w:firstColumn="1" w:lastColumn="1" w:noHBand="0" w:noVBand="0"/>
        </w:tblPrEx>
        <w:tc>
          <w:tcPr>
            <w:tcW w:w="3359" w:type="dxa"/>
          </w:tcPr>
          <w:p w14:paraId="6F82FC27"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302" w:type="dxa"/>
            <w:tcBorders>
              <w:top w:val="single" w:sz="4" w:space="0" w:color="auto"/>
            </w:tcBorders>
          </w:tcPr>
          <w:p w14:paraId="0F105B28"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238" w:type="dxa"/>
          </w:tcPr>
          <w:p w14:paraId="0185D218"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203" w:type="dxa"/>
            <w:tcBorders>
              <w:top w:val="single" w:sz="4" w:space="0" w:color="auto"/>
            </w:tcBorders>
          </w:tcPr>
          <w:p w14:paraId="05D99DEA"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252" w:type="dxa"/>
          </w:tcPr>
          <w:p w14:paraId="088BE085"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246" w:type="dxa"/>
            <w:tcBorders>
              <w:top w:val="single" w:sz="4" w:space="0" w:color="auto"/>
            </w:tcBorders>
          </w:tcPr>
          <w:p w14:paraId="79310A5D"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236" w:type="dxa"/>
          </w:tcPr>
          <w:p w14:paraId="69678D9F"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234" w:type="dxa"/>
          </w:tcPr>
          <w:p w14:paraId="44B0F822"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r>
      <w:tr w:rsidR="00217BFB" w:rsidRPr="00B737D5" w14:paraId="43115889" w14:textId="77777777" w:rsidTr="00666FC1">
        <w:tblPrEx>
          <w:tblLook w:val="01E0" w:firstRow="1" w:lastRow="1" w:firstColumn="1" w:lastColumn="1" w:noHBand="0" w:noVBand="0"/>
        </w:tblPrEx>
        <w:trPr>
          <w:trHeight w:val="340"/>
        </w:trPr>
        <w:tc>
          <w:tcPr>
            <w:tcW w:w="3359" w:type="dxa"/>
          </w:tcPr>
          <w:p w14:paraId="3A3C1834" w14:textId="77777777" w:rsidR="00217BFB" w:rsidRPr="00B737D5" w:rsidRDefault="00217BFB" w:rsidP="00217BFB">
            <w:pPr>
              <w:tabs>
                <w:tab w:val="clear" w:pos="907"/>
                <w:tab w:val="left" w:pos="360"/>
                <w:tab w:val="left" w:pos="900"/>
              </w:tabs>
              <w:rPr>
                <w:rFonts w:ascii="Browallia New" w:hAnsi="Browallia New" w:cs="Browallia New"/>
                <w:sz w:val="28"/>
                <w:szCs w:val="28"/>
                <w:cs/>
              </w:rPr>
            </w:pPr>
            <w:r w:rsidRPr="00B737D5">
              <w:rPr>
                <w:rFonts w:ascii="Browallia New" w:hAnsi="Browallia New" w:cs="Browallia New"/>
                <w:sz w:val="28"/>
                <w:szCs w:val="28"/>
                <w:cs/>
              </w:rPr>
              <w:t>ลูกหนี้เช่าซื้อ</w:t>
            </w:r>
          </w:p>
        </w:tc>
        <w:tc>
          <w:tcPr>
            <w:tcW w:w="1302" w:type="dxa"/>
          </w:tcPr>
          <w:p w14:paraId="2E795C0F" w14:textId="35052F0D" w:rsidR="00217BFB" w:rsidRPr="00EB2EC8" w:rsidRDefault="00217BFB" w:rsidP="00217BFB">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1,056</w:t>
            </w:r>
          </w:p>
        </w:tc>
        <w:tc>
          <w:tcPr>
            <w:tcW w:w="238" w:type="dxa"/>
          </w:tcPr>
          <w:p w14:paraId="00CD64C6" w14:textId="77777777" w:rsidR="00217BFB" w:rsidRPr="00EB2EC8" w:rsidRDefault="00217BFB" w:rsidP="00217BFB">
            <w:pPr>
              <w:tabs>
                <w:tab w:val="clear" w:pos="907"/>
                <w:tab w:val="left" w:pos="360"/>
                <w:tab w:val="left" w:pos="900"/>
              </w:tabs>
              <w:jc w:val="right"/>
              <w:rPr>
                <w:rFonts w:ascii="Browallia New" w:hAnsi="Browallia New" w:cs="Browallia New"/>
                <w:sz w:val="28"/>
                <w:szCs w:val="28"/>
              </w:rPr>
            </w:pPr>
          </w:p>
        </w:tc>
        <w:tc>
          <w:tcPr>
            <w:tcW w:w="1203" w:type="dxa"/>
          </w:tcPr>
          <w:p w14:paraId="629FB1AE" w14:textId="546784A3" w:rsidR="00217BFB" w:rsidRPr="00EB2EC8" w:rsidRDefault="00217BFB" w:rsidP="00217BFB">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28,297</w:t>
            </w:r>
          </w:p>
        </w:tc>
        <w:tc>
          <w:tcPr>
            <w:tcW w:w="252" w:type="dxa"/>
          </w:tcPr>
          <w:p w14:paraId="2370516E" w14:textId="77777777" w:rsidR="00217BFB" w:rsidRPr="00B737D5" w:rsidRDefault="00217BFB" w:rsidP="00217BFB">
            <w:pPr>
              <w:tabs>
                <w:tab w:val="clear" w:pos="907"/>
                <w:tab w:val="left" w:pos="360"/>
                <w:tab w:val="left" w:pos="900"/>
              </w:tabs>
              <w:jc w:val="right"/>
              <w:rPr>
                <w:rFonts w:ascii="Browallia New" w:hAnsi="Browallia New" w:cs="Browallia New"/>
                <w:sz w:val="28"/>
                <w:szCs w:val="28"/>
              </w:rPr>
            </w:pPr>
          </w:p>
        </w:tc>
        <w:tc>
          <w:tcPr>
            <w:tcW w:w="1246" w:type="dxa"/>
            <w:vAlign w:val="bottom"/>
          </w:tcPr>
          <w:p w14:paraId="26F0B983" w14:textId="476E464E" w:rsidR="00217BFB" w:rsidRPr="00B737D5" w:rsidRDefault="00217BFB" w:rsidP="00217BFB">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1,068</w:t>
            </w:r>
          </w:p>
        </w:tc>
        <w:tc>
          <w:tcPr>
            <w:tcW w:w="236" w:type="dxa"/>
          </w:tcPr>
          <w:p w14:paraId="7C09942D" w14:textId="77777777" w:rsidR="00217BFB" w:rsidRPr="00B737D5" w:rsidRDefault="00217BFB" w:rsidP="00217BFB">
            <w:pPr>
              <w:tabs>
                <w:tab w:val="clear" w:pos="907"/>
                <w:tab w:val="left" w:pos="360"/>
                <w:tab w:val="left" w:pos="900"/>
              </w:tabs>
              <w:jc w:val="right"/>
              <w:rPr>
                <w:rFonts w:ascii="Browallia New" w:hAnsi="Browallia New" w:cs="Browallia New"/>
                <w:sz w:val="28"/>
                <w:szCs w:val="28"/>
              </w:rPr>
            </w:pPr>
          </w:p>
        </w:tc>
        <w:tc>
          <w:tcPr>
            <w:tcW w:w="1234" w:type="dxa"/>
            <w:vAlign w:val="bottom"/>
          </w:tcPr>
          <w:p w14:paraId="16868E64" w14:textId="04225669" w:rsidR="00217BFB" w:rsidRPr="00B737D5" w:rsidRDefault="00217BFB" w:rsidP="00217BFB">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28,614</w:t>
            </w:r>
          </w:p>
        </w:tc>
      </w:tr>
      <w:tr w:rsidR="00217BFB" w:rsidRPr="00B737D5" w14:paraId="6BFF691D" w14:textId="77777777" w:rsidTr="00666FC1">
        <w:tblPrEx>
          <w:tblLook w:val="01E0" w:firstRow="1" w:lastRow="1" w:firstColumn="1" w:lastColumn="1" w:noHBand="0" w:noVBand="0"/>
        </w:tblPrEx>
        <w:trPr>
          <w:trHeight w:val="340"/>
        </w:trPr>
        <w:tc>
          <w:tcPr>
            <w:tcW w:w="3359" w:type="dxa"/>
          </w:tcPr>
          <w:p w14:paraId="0B7E612E" w14:textId="77777777" w:rsidR="00217BFB" w:rsidRPr="00B737D5" w:rsidRDefault="00217BFB" w:rsidP="00217BFB">
            <w:pPr>
              <w:tabs>
                <w:tab w:val="clear" w:pos="907"/>
                <w:tab w:val="left" w:pos="360"/>
                <w:tab w:val="left" w:pos="900"/>
              </w:tabs>
              <w:rPr>
                <w:rFonts w:ascii="Browallia New" w:hAnsi="Browallia New" w:cs="Browallia New"/>
                <w:sz w:val="28"/>
                <w:szCs w:val="28"/>
                <w:cs/>
              </w:rPr>
            </w:pPr>
            <w:r w:rsidRPr="00B737D5">
              <w:rPr>
                <w:rFonts w:ascii="Browallia New" w:hAnsi="Browallia New" w:cs="Browallia New"/>
                <w:sz w:val="28"/>
                <w:szCs w:val="28"/>
                <w:cs/>
              </w:rPr>
              <w:t>ลูกหนี้ที่มีหลักประกัน</w:t>
            </w:r>
          </w:p>
        </w:tc>
        <w:tc>
          <w:tcPr>
            <w:tcW w:w="1302" w:type="dxa"/>
            <w:tcBorders>
              <w:bottom w:val="single" w:sz="4" w:space="0" w:color="auto"/>
            </w:tcBorders>
          </w:tcPr>
          <w:p w14:paraId="0A62DA49" w14:textId="22EAD466" w:rsidR="00217BFB" w:rsidRPr="00EB2EC8" w:rsidRDefault="00217BFB" w:rsidP="00217BFB">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w:t>
            </w:r>
          </w:p>
        </w:tc>
        <w:tc>
          <w:tcPr>
            <w:tcW w:w="238" w:type="dxa"/>
          </w:tcPr>
          <w:p w14:paraId="0D5CDB52" w14:textId="77777777" w:rsidR="00217BFB" w:rsidRPr="00EB2EC8" w:rsidRDefault="00217BFB" w:rsidP="00217BFB">
            <w:pPr>
              <w:tabs>
                <w:tab w:val="clear" w:pos="907"/>
                <w:tab w:val="left" w:pos="360"/>
                <w:tab w:val="left" w:pos="900"/>
              </w:tabs>
              <w:jc w:val="right"/>
              <w:rPr>
                <w:rFonts w:ascii="Browallia New" w:hAnsi="Browallia New" w:cs="Browallia New"/>
                <w:sz w:val="28"/>
                <w:szCs w:val="28"/>
              </w:rPr>
            </w:pPr>
          </w:p>
        </w:tc>
        <w:tc>
          <w:tcPr>
            <w:tcW w:w="1203" w:type="dxa"/>
            <w:tcBorders>
              <w:bottom w:val="single" w:sz="4" w:space="0" w:color="auto"/>
            </w:tcBorders>
          </w:tcPr>
          <w:p w14:paraId="3E568020" w14:textId="225847CB" w:rsidR="00217BFB" w:rsidRPr="00EB2EC8" w:rsidRDefault="00217BFB" w:rsidP="00217BFB">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114,796</w:t>
            </w:r>
          </w:p>
        </w:tc>
        <w:tc>
          <w:tcPr>
            <w:tcW w:w="252" w:type="dxa"/>
          </w:tcPr>
          <w:p w14:paraId="177E3354" w14:textId="77777777" w:rsidR="00217BFB" w:rsidRPr="00B737D5" w:rsidRDefault="00217BFB" w:rsidP="00217BFB">
            <w:pPr>
              <w:tabs>
                <w:tab w:val="clear" w:pos="907"/>
                <w:tab w:val="left" w:pos="360"/>
                <w:tab w:val="left" w:pos="900"/>
              </w:tabs>
              <w:jc w:val="right"/>
              <w:rPr>
                <w:rFonts w:ascii="Browallia New" w:hAnsi="Browallia New" w:cs="Browallia New"/>
                <w:sz w:val="28"/>
                <w:szCs w:val="28"/>
              </w:rPr>
            </w:pPr>
          </w:p>
        </w:tc>
        <w:tc>
          <w:tcPr>
            <w:tcW w:w="1246" w:type="dxa"/>
            <w:tcBorders>
              <w:bottom w:val="single" w:sz="4" w:space="0" w:color="auto"/>
            </w:tcBorders>
            <w:vAlign w:val="bottom"/>
          </w:tcPr>
          <w:p w14:paraId="5F83DFFA" w14:textId="6C8BEA3C" w:rsidR="00217BFB" w:rsidRPr="00B737D5" w:rsidRDefault="00217BFB" w:rsidP="00217BFB">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w:t>
            </w:r>
          </w:p>
        </w:tc>
        <w:tc>
          <w:tcPr>
            <w:tcW w:w="236" w:type="dxa"/>
          </w:tcPr>
          <w:p w14:paraId="61345814" w14:textId="77777777" w:rsidR="00217BFB" w:rsidRPr="00B737D5" w:rsidRDefault="00217BFB" w:rsidP="00217BFB">
            <w:pPr>
              <w:tabs>
                <w:tab w:val="clear" w:pos="907"/>
                <w:tab w:val="left" w:pos="360"/>
                <w:tab w:val="left" w:pos="900"/>
              </w:tabs>
              <w:jc w:val="right"/>
              <w:rPr>
                <w:rFonts w:ascii="Browallia New" w:hAnsi="Browallia New" w:cs="Browallia New"/>
                <w:sz w:val="28"/>
                <w:szCs w:val="28"/>
              </w:rPr>
            </w:pPr>
          </w:p>
        </w:tc>
        <w:tc>
          <w:tcPr>
            <w:tcW w:w="1234" w:type="dxa"/>
            <w:tcBorders>
              <w:bottom w:val="single" w:sz="4" w:space="0" w:color="auto"/>
            </w:tcBorders>
            <w:vAlign w:val="bottom"/>
          </w:tcPr>
          <w:p w14:paraId="3023E470" w14:textId="3459A4A1" w:rsidR="00217BFB" w:rsidRPr="00B737D5" w:rsidRDefault="00217BFB" w:rsidP="00217BFB">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114,796</w:t>
            </w:r>
          </w:p>
        </w:tc>
      </w:tr>
      <w:tr w:rsidR="00217BFB" w:rsidRPr="00B737D5" w14:paraId="5CA8106B" w14:textId="77777777" w:rsidTr="00666FC1">
        <w:tblPrEx>
          <w:tblLook w:val="01E0" w:firstRow="1" w:lastRow="1" w:firstColumn="1" w:lastColumn="1" w:noHBand="0" w:noVBand="0"/>
        </w:tblPrEx>
        <w:trPr>
          <w:trHeight w:val="340"/>
        </w:trPr>
        <w:tc>
          <w:tcPr>
            <w:tcW w:w="3359" w:type="dxa"/>
          </w:tcPr>
          <w:p w14:paraId="407061DD" w14:textId="77777777" w:rsidR="00217BFB" w:rsidRPr="00B737D5" w:rsidRDefault="00217BFB" w:rsidP="00217BFB">
            <w:pPr>
              <w:tabs>
                <w:tab w:val="clear" w:pos="907"/>
                <w:tab w:val="left" w:pos="360"/>
                <w:tab w:val="left" w:pos="900"/>
              </w:tabs>
              <w:rPr>
                <w:rFonts w:ascii="Browallia New" w:hAnsi="Browallia New" w:cs="Browallia New"/>
                <w:sz w:val="28"/>
                <w:szCs w:val="28"/>
              </w:rPr>
            </w:pPr>
            <w:r w:rsidRPr="00B737D5">
              <w:rPr>
                <w:rFonts w:ascii="Browallia New" w:hAnsi="Browallia New" w:cs="Browallia New"/>
                <w:sz w:val="28"/>
                <w:szCs w:val="28"/>
                <w:cs/>
              </w:rPr>
              <w:t>รวม</w:t>
            </w:r>
          </w:p>
        </w:tc>
        <w:tc>
          <w:tcPr>
            <w:tcW w:w="1302" w:type="dxa"/>
            <w:tcBorders>
              <w:top w:val="single" w:sz="4" w:space="0" w:color="auto"/>
              <w:bottom w:val="single" w:sz="12" w:space="0" w:color="auto"/>
            </w:tcBorders>
          </w:tcPr>
          <w:p w14:paraId="32673D84" w14:textId="25E31C41" w:rsidR="00217BFB" w:rsidRPr="00EB2EC8" w:rsidRDefault="00217BFB" w:rsidP="00217BFB">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1,057</w:t>
            </w:r>
          </w:p>
        </w:tc>
        <w:tc>
          <w:tcPr>
            <w:tcW w:w="238" w:type="dxa"/>
          </w:tcPr>
          <w:p w14:paraId="3DAFCFD0" w14:textId="77777777" w:rsidR="00217BFB" w:rsidRPr="00EB2EC8" w:rsidRDefault="00217BFB" w:rsidP="00217BFB">
            <w:pPr>
              <w:tabs>
                <w:tab w:val="clear" w:pos="907"/>
                <w:tab w:val="left" w:pos="360"/>
                <w:tab w:val="left" w:pos="900"/>
              </w:tabs>
              <w:jc w:val="right"/>
              <w:rPr>
                <w:rFonts w:ascii="Browallia New" w:hAnsi="Browallia New" w:cs="Browallia New"/>
                <w:sz w:val="28"/>
                <w:szCs w:val="28"/>
              </w:rPr>
            </w:pPr>
          </w:p>
        </w:tc>
        <w:tc>
          <w:tcPr>
            <w:tcW w:w="1203" w:type="dxa"/>
            <w:tcBorders>
              <w:top w:val="single" w:sz="4" w:space="0" w:color="auto"/>
            </w:tcBorders>
          </w:tcPr>
          <w:p w14:paraId="1CC436C1" w14:textId="2FC703C6" w:rsidR="00217BFB" w:rsidRPr="00EB2EC8" w:rsidRDefault="00217BFB" w:rsidP="00217BFB">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143,093</w:t>
            </w:r>
          </w:p>
        </w:tc>
        <w:tc>
          <w:tcPr>
            <w:tcW w:w="252" w:type="dxa"/>
          </w:tcPr>
          <w:p w14:paraId="2E755BF0" w14:textId="77777777" w:rsidR="00217BFB" w:rsidRPr="00B737D5" w:rsidRDefault="00217BFB" w:rsidP="00217BFB">
            <w:pPr>
              <w:tabs>
                <w:tab w:val="clear" w:pos="907"/>
                <w:tab w:val="left" w:pos="360"/>
                <w:tab w:val="left" w:pos="900"/>
              </w:tabs>
              <w:jc w:val="right"/>
              <w:rPr>
                <w:rFonts w:ascii="Browallia New" w:hAnsi="Browallia New" w:cs="Browallia New"/>
                <w:sz w:val="28"/>
                <w:szCs w:val="28"/>
              </w:rPr>
            </w:pPr>
          </w:p>
        </w:tc>
        <w:tc>
          <w:tcPr>
            <w:tcW w:w="1246" w:type="dxa"/>
            <w:tcBorders>
              <w:top w:val="single" w:sz="4" w:space="0" w:color="auto"/>
              <w:bottom w:val="single" w:sz="12" w:space="0" w:color="auto"/>
            </w:tcBorders>
            <w:vAlign w:val="bottom"/>
          </w:tcPr>
          <w:p w14:paraId="6754C726" w14:textId="4EA60013" w:rsidR="00217BFB" w:rsidRPr="00B737D5" w:rsidRDefault="00217BFB" w:rsidP="00217BFB">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1,069</w:t>
            </w:r>
          </w:p>
        </w:tc>
        <w:tc>
          <w:tcPr>
            <w:tcW w:w="236" w:type="dxa"/>
          </w:tcPr>
          <w:p w14:paraId="3A68E927" w14:textId="77777777" w:rsidR="00217BFB" w:rsidRPr="00B737D5" w:rsidRDefault="00217BFB" w:rsidP="00217BFB">
            <w:pPr>
              <w:tabs>
                <w:tab w:val="clear" w:pos="907"/>
                <w:tab w:val="left" w:pos="360"/>
                <w:tab w:val="left" w:pos="900"/>
              </w:tabs>
              <w:jc w:val="right"/>
              <w:rPr>
                <w:rFonts w:ascii="Browallia New" w:hAnsi="Browallia New" w:cs="Browallia New"/>
                <w:sz w:val="28"/>
                <w:szCs w:val="28"/>
              </w:rPr>
            </w:pPr>
          </w:p>
        </w:tc>
        <w:tc>
          <w:tcPr>
            <w:tcW w:w="1234" w:type="dxa"/>
            <w:tcBorders>
              <w:top w:val="single" w:sz="4" w:space="0" w:color="auto"/>
            </w:tcBorders>
            <w:vAlign w:val="bottom"/>
          </w:tcPr>
          <w:p w14:paraId="65C549AB" w14:textId="6E0D8DF3" w:rsidR="00217BFB" w:rsidRPr="00B737D5" w:rsidRDefault="00217BFB" w:rsidP="00217BFB">
            <w:pPr>
              <w:tabs>
                <w:tab w:val="clear" w:pos="907"/>
                <w:tab w:val="left" w:pos="360"/>
                <w:tab w:val="left" w:pos="900"/>
              </w:tabs>
              <w:jc w:val="right"/>
              <w:rPr>
                <w:rFonts w:ascii="Browallia New" w:hAnsi="Browallia New" w:cs="Browallia New"/>
                <w:sz w:val="28"/>
                <w:szCs w:val="28"/>
              </w:rPr>
            </w:pPr>
            <w:r w:rsidRPr="00F04094">
              <w:rPr>
                <w:rFonts w:ascii="Browallia New" w:hAnsi="Browallia New" w:cs="Browallia New"/>
                <w:sz w:val="28"/>
                <w:szCs w:val="28"/>
              </w:rPr>
              <w:t>143,410</w:t>
            </w:r>
          </w:p>
        </w:tc>
      </w:tr>
      <w:tr w:rsidR="00217BFB" w:rsidRPr="00B737D5" w14:paraId="1E282EF7" w14:textId="77777777" w:rsidTr="00666FC1">
        <w:tblPrEx>
          <w:tblLook w:val="01E0" w:firstRow="1" w:lastRow="1" w:firstColumn="1" w:lastColumn="1" w:noHBand="0" w:noVBand="0"/>
        </w:tblPrEx>
        <w:trPr>
          <w:trHeight w:val="340"/>
        </w:trPr>
        <w:tc>
          <w:tcPr>
            <w:tcW w:w="3359" w:type="dxa"/>
          </w:tcPr>
          <w:p w14:paraId="0297BA8D" w14:textId="47EC2220" w:rsidR="00217BFB" w:rsidRPr="00B737D5" w:rsidRDefault="00217BFB" w:rsidP="00217BFB">
            <w:pPr>
              <w:tabs>
                <w:tab w:val="clear" w:pos="2807"/>
                <w:tab w:val="left" w:pos="360"/>
              </w:tabs>
              <w:ind w:left="450" w:hanging="450"/>
              <w:rPr>
                <w:rFonts w:ascii="Browallia New" w:hAnsi="Browallia New" w:cs="Browallia New"/>
                <w:sz w:val="28"/>
                <w:szCs w:val="28"/>
                <w:cs/>
              </w:rPr>
            </w:pPr>
            <w:r w:rsidRPr="00B737D5">
              <w:rPr>
                <w:rFonts w:ascii="Browallia New" w:hAnsi="Browallia New" w:cs="Browallia New"/>
                <w:sz w:val="28"/>
                <w:szCs w:val="28"/>
                <w:u w:val="single"/>
                <w:cs/>
              </w:rPr>
              <w:t>หัก</w:t>
            </w:r>
            <w:r w:rsidRPr="00B737D5">
              <w:rPr>
                <w:rFonts w:ascii="Browallia New" w:hAnsi="Browallia New" w:cs="Browallia New"/>
                <w:sz w:val="28"/>
                <w:szCs w:val="28"/>
              </w:rPr>
              <w:t xml:space="preserve"> </w:t>
            </w:r>
            <w:r w:rsidRPr="00B737D5">
              <w:rPr>
                <w:rFonts w:ascii="Browallia New" w:hAnsi="Browallia New" w:cs="Browallia New"/>
                <w:sz w:val="28"/>
                <w:szCs w:val="28"/>
                <w:cs/>
              </w:rPr>
              <w:t>ค่าเผื่อการ</w:t>
            </w:r>
            <w:r>
              <w:rPr>
                <w:rFonts w:ascii="Browallia New" w:hAnsi="Browallia New" w:cs="Browallia New" w:hint="cs"/>
                <w:sz w:val="28"/>
                <w:szCs w:val="28"/>
                <w:cs/>
              </w:rPr>
              <w:t>ด้อยค่า</w:t>
            </w:r>
          </w:p>
        </w:tc>
        <w:tc>
          <w:tcPr>
            <w:tcW w:w="1302" w:type="dxa"/>
            <w:tcBorders>
              <w:top w:val="single" w:sz="4" w:space="0" w:color="auto"/>
            </w:tcBorders>
          </w:tcPr>
          <w:p w14:paraId="11DC65A7" w14:textId="77777777" w:rsidR="00217BFB" w:rsidRPr="00EB2EC8" w:rsidRDefault="00217BFB" w:rsidP="00217BFB">
            <w:pPr>
              <w:tabs>
                <w:tab w:val="clear" w:pos="907"/>
                <w:tab w:val="left" w:pos="360"/>
                <w:tab w:val="left" w:pos="900"/>
              </w:tabs>
              <w:jc w:val="right"/>
              <w:rPr>
                <w:rFonts w:ascii="Browallia New" w:hAnsi="Browallia New" w:cs="Browallia New"/>
                <w:sz w:val="28"/>
                <w:szCs w:val="28"/>
                <w:cs/>
              </w:rPr>
            </w:pPr>
          </w:p>
        </w:tc>
        <w:tc>
          <w:tcPr>
            <w:tcW w:w="238" w:type="dxa"/>
          </w:tcPr>
          <w:p w14:paraId="4F347483" w14:textId="77777777" w:rsidR="00217BFB" w:rsidRPr="00EB2EC8" w:rsidRDefault="00217BFB" w:rsidP="00217BFB">
            <w:pPr>
              <w:tabs>
                <w:tab w:val="clear" w:pos="907"/>
                <w:tab w:val="left" w:pos="360"/>
                <w:tab w:val="left" w:pos="900"/>
              </w:tabs>
              <w:jc w:val="right"/>
              <w:rPr>
                <w:rFonts w:ascii="Browallia New" w:hAnsi="Browallia New" w:cs="Browallia New"/>
                <w:sz w:val="28"/>
                <w:szCs w:val="28"/>
              </w:rPr>
            </w:pPr>
          </w:p>
        </w:tc>
        <w:tc>
          <w:tcPr>
            <w:tcW w:w="1203" w:type="dxa"/>
            <w:tcBorders>
              <w:bottom w:val="single" w:sz="4" w:space="0" w:color="auto"/>
            </w:tcBorders>
          </w:tcPr>
          <w:p w14:paraId="3E862A8E" w14:textId="00E89248" w:rsidR="00217BFB" w:rsidRPr="00EB2EC8" w:rsidRDefault="00217BFB" w:rsidP="00217BFB">
            <w:pPr>
              <w:tabs>
                <w:tab w:val="left" w:pos="360"/>
              </w:tabs>
              <w:jc w:val="right"/>
              <w:rPr>
                <w:rFonts w:ascii="Browallia New" w:hAnsi="Browallia New" w:cs="Browallia New"/>
                <w:sz w:val="28"/>
                <w:szCs w:val="28"/>
                <w:cs/>
              </w:rPr>
            </w:pPr>
            <w:r>
              <w:rPr>
                <w:rFonts w:ascii="Browallia New" w:hAnsi="Browallia New" w:cs="Browallia New"/>
                <w:sz w:val="28"/>
                <w:szCs w:val="28"/>
                <w:cs/>
              </w:rPr>
              <w:t>(</w:t>
            </w:r>
            <w:r>
              <w:rPr>
                <w:rFonts w:ascii="Browallia New" w:hAnsi="Browallia New" w:cs="Browallia New"/>
                <w:sz w:val="28"/>
                <w:szCs w:val="28"/>
              </w:rPr>
              <w:t>10,103</w:t>
            </w:r>
            <w:r>
              <w:rPr>
                <w:rFonts w:ascii="Browallia New" w:hAnsi="Browallia New" w:cs="Browallia New"/>
                <w:sz w:val="28"/>
                <w:szCs w:val="28"/>
                <w:cs/>
              </w:rPr>
              <w:t>)</w:t>
            </w:r>
          </w:p>
        </w:tc>
        <w:tc>
          <w:tcPr>
            <w:tcW w:w="252" w:type="dxa"/>
          </w:tcPr>
          <w:p w14:paraId="3C1B611A" w14:textId="77777777" w:rsidR="00217BFB" w:rsidRPr="00B737D5" w:rsidRDefault="00217BFB" w:rsidP="00217BFB">
            <w:pPr>
              <w:tabs>
                <w:tab w:val="clear" w:pos="907"/>
                <w:tab w:val="left" w:pos="360"/>
                <w:tab w:val="left" w:pos="900"/>
              </w:tabs>
              <w:jc w:val="right"/>
              <w:rPr>
                <w:rFonts w:ascii="Browallia New" w:hAnsi="Browallia New" w:cs="Browallia New"/>
                <w:sz w:val="28"/>
                <w:szCs w:val="28"/>
              </w:rPr>
            </w:pPr>
          </w:p>
        </w:tc>
        <w:tc>
          <w:tcPr>
            <w:tcW w:w="1246" w:type="dxa"/>
            <w:tcBorders>
              <w:top w:val="single" w:sz="12" w:space="0" w:color="auto"/>
            </w:tcBorders>
          </w:tcPr>
          <w:p w14:paraId="01690248" w14:textId="77777777" w:rsidR="00217BFB" w:rsidRPr="00B737D5" w:rsidRDefault="00217BFB" w:rsidP="00217BFB">
            <w:pPr>
              <w:tabs>
                <w:tab w:val="clear" w:pos="907"/>
                <w:tab w:val="left" w:pos="360"/>
                <w:tab w:val="left" w:pos="900"/>
              </w:tabs>
              <w:jc w:val="right"/>
              <w:rPr>
                <w:rFonts w:ascii="Browallia New" w:hAnsi="Browallia New" w:cs="Browallia New"/>
                <w:sz w:val="28"/>
                <w:szCs w:val="28"/>
              </w:rPr>
            </w:pPr>
          </w:p>
        </w:tc>
        <w:tc>
          <w:tcPr>
            <w:tcW w:w="236" w:type="dxa"/>
          </w:tcPr>
          <w:p w14:paraId="348943D9" w14:textId="77777777" w:rsidR="00217BFB" w:rsidRPr="00B737D5" w:rsidRDefault="00217BFB" w:rsidP="00217BFB">
            <w:pPr>
              <w:tabs>
                <w:tab w:val="clear" w:pos="907"/>
                <w:tab w:val="left" w:pos="360"/>
                <w:tab w:val="left" w:pos="900"/>
              </w:tabs>
              <w:jc w:val="right"/>
              <w:rPr>
                <w:rFonts w:ascii="Browallia New" w:hAnsi="Browallia New" w:cs="Browallia New"/>
                <w:sz w:val="28"/>
                <w:szCs w:val="28"/>
              </w:rPr>
            </w:pPr>
          </w:p>
        </w:tc>
        <w:tc>
          <w:tcPr>
            <w:tcW w:w="1234" w:type="dxa"/>
            <w:tcBorders>
              <w:bottom w:val="single" w:sz="4" w:space="0" w:color="auto"/>
            </w:tcBorders>
            <w:vAlign w:val="bottom"/>
          </w:tcPr>
          <w:p w14:paraId="46574CC0" w14:textId="190B9ED6" w:rsidR="00217BFB" w:rsidRPr="00B737D5" w:rsidRDefault="00217BFB" w:rsidP="00217BFB">
            <w:pPr>
              <w:tabs>
                <w:tab w:val="clear" w:pos="907"/>
                <w:tab w:val="left" w:pos="360"/>
                <w:tab w:val="left" w:pos="900"/>
              </w:tabs>
              <w:jc w:val="right"/>
              <w:rPr>
                <w:rFonts w:ascii="Browallia New" w:hAnsi="Browallia New" w:cs="Browallia New"/>
                <w:sz w:val="28"/>
                <w:szCs w:val="28"/>
              </w:rPr>
            </w:pPr>
            <w:r w:rsidRPr="00F04094">
              <w:rPr>
                <w:rFonts w:ascii="Browallia New" w:hAnsi="Browallia New" w:cs="Browallia New"/>
                <w:sz w:val="28"/>
                <w:szCs w:val="28"/>
                <w:cs/>
              </w:rPr>
              <w:t>(</w:t>
            </w:r>
            <w:r w:rsidRPr="00F04094">
              <w:rPr>
                <w:rFonts w:ascii="Browallia New" w:hAnsi="Browallia New" w:cs="Browallia New"/>
                <w:sz w:val="28"/>
                <w:szCs w:val="28"/>
              </w:rPr>
              <w:t>2,958</w:t>
            </w:r>
            <w:r w:rsidRPr="00F04094">
              <w:rPr>
                <w:rFonts w:ascii="Browallia New" w:hAnsi="Browallia New" w:cs="Browallia New"/>
                <w:sz w:val="28"/>
                <w:szCs w:val="28"/>
                <w:cs/>
              </w:rPr>
              <w:t>)</w:t>
            </w:r>
          </w:p>
        </w:tc>
      </w:tr>
      <w:tr w:rsidR="00217BFB" w:rsidRPr="00B737D5" w14:paraId="5CE47232" w14:textId="77777777" w:rsidTr="00666FC1">
        <w:tblPrEx>
          <w:tblLook w:val="01E0" w:firstRow="1" w:lastRow="1" w:firstColumn="1" w:lastColumn="1" w:noHBand="0" w:noVBand="0"/>
        </w:tblPrEx>
        <w:trPr>
          <w:trHeight w:val="206"/>
        </w:trPr>
        <w:tc>
          <w:tcPr>
            <w:tcW w:w="3359" w:type="dxa"/>
          </w:tcPr>
          <w:p w14:paraId="069E875C" w14:textId="77777777" w:rsidR="00217BFB" w:rsidRPr="00B737D5" w:rsidRDefault="00217BFB" w:rsidP="00217BFB">
            <w:pPr>
              <w:tabs>
                <w:tab w:val="clear" w:pos="907"/>
                <w:tab w:val="left" w:pos="360"/>
                <w:tab w:val="left" w:pos="900"/>
              </w:tabs>
              <w:rPr>
                <w:rFonts w:ascii="Browallia New" w:hAnsi="Browallia New" w:cs="Browallia New"/>
                <w:sz w:val="28"/>
                <w:szCs w:val="28"/>
                <w:cs/>
              </w:rPr>
            </w:pPr>
            <w:r w:rsidRPr="00B737D5">
              <w:rPr>
                <w:rFonts w:ascii="Browallia New" w:hAnsi="Browallia New" w:cs="Browallia New"/>
                <w:sz w:val="28"/>
                <w:szCs w:val="28"/>
                <w:cs/>
              </w:rPr>
              <w:t>สุทธิ</w:t>
            </w:r>
          </w:p>
        </w:tc>
        <w:tc>
          <w:tcPr>
            <w:tcW w:w="1302" w:type="dxa"/>
          </w:tcPr>
          <w:p w14:paraId="0ABB8ECB" w14:textId="77777777" w:rsidR="00217BFB" w:rsidRPr="00EB2EC8" w:rsidRDefault="00217BFB" w:rsidP="00217BFB">
            <w:pPr>
              <w:tabs>
                <w:tab w:val="clear" w:pos="907"/>
                <w:tab w:val="left" w:pos="360"/>
                <w:tab w:val="left" w:pos="900"/>
              </w:tabs>
              <w:jc w:val="right"/>
              <w:rPr>
                <w:rFonts w:ascii="Browallia New" w:hAnsi="Browallia New" w:cs="Browallia New"/>
                <w:sz w:val="28"/>
                <w:szCs w:val="28"/>
                <w:cs/>
              </w:rPr>
            </w:pPr>
          </w:p>
        </w:tc>
        <w:tc>
          <w:tcPr>
            <w:tcW w:w="238" w:type="dxa"/>
          </w:tcPr>
          <w:p w14:paraId="5861C854" w14:textId="77777777" w:rsidR="00217BFB" w:rsidRPr="00EB2EC8" w:rsidRDefault="00217BFB" w:rsidP="00217BFB">
            <w:pPr>
              <w:tabs>
                <w:tab w:val="clear" w:pos="907"/>
                <w:tab w:val="left" w:pos="360"/>
                <w:tab w:val="left" w:pos="900"/>
              </w:tabs>
              <w:jc w:val="right"/>
              <w:rPr>
                <w:rFonts w:ascii="Browallia New" w:hAnsi="Browallia New" w:cs="Browallia New"/>
                <w:sz w:val="28"/>
                <w:szCs w:val="28"/>
              </w:rPr>
            </w:pPr>
          </w:p>
        </w:tc>
        <w:tc>
          <w:tcPr>
            <w:tcW w:w="1203" w:type="dxa"/>
            <w:tcBorders>
              <w:top w:val="single" w:sz="4" w:space="0" w:color="auto"/>
              <w:bottom w:val="single" w:sz="12" w:space="0" w:color="auto"/>
            </w:tcBorders>
          </w:tcPr>
          <w:p w14:paraId="3A4F1C67" w14:textId="75409557" w:rsidR="00217BFB" w:rsidRPr="00EB2EC8" w:rsidRDefault="00217BFB" w:rsidP="00217BFB">
            <w:pPr>
              <w:tabs>
                <w:tab w:val="clear" w:pos="907"/>
                <w:tab w:val="left" w:pos="360"/>
                <w:tab w:val="left" w:pos="900"/>
              </w:tabs>
              <w:jc w:val="right"/>
              <w:rPr>
                <w:rFonts w:ascii="Browallia New" w:hAnsi="Browallia New" w:cs="Browallia New"/>
                <w:sz w:val="28"/>
                <w:szCs w:val="28"/>
                <w:cs/>
              </w:rPr>
            </w:pPr>
            <w:r>
              <w:rPr>
                <w:rFonts w:ascii="Browallia New" w:hAnsi="Browallia New" w:cs="Browallia New"/>
                <w:sz w:val="28"/>
                <w:szCs w:val="28"/>
              </w:rPr>
              <w:t>132,990</w:t>
            </w:r>
          </w:p>
        </w:tc>
        <w:tc>
          <w:tcPr>
            <w:tcW w:w="252" w:type="dxa"/>
          </w:tcPr>
          <w:p w14:paraId="080165C0" w14:textId="77777777" w:rsidR="00217BFB" w:rsidRPr="00B737D5" w:rsidRDefault="00217BFB" w:rsidP="00217BFB">
            <w:pPr>
              <w:tabs>
                <w:tab w:val="clear" w:pos="907"/>
                <w:tab w:val="left" w:pos="360"/>
                <w:tab w:val="left" w:pos="900"/>
              </w:tabs>
              <w:jc w:val="right"/>
              <w:rPr>
                <w:rFonts w:ascii="Browallia New" w:hAnsi="Browallia New" w:cs="Browallia New"/>
                <w:sz w:val="28"/>
                <w:szCs w:val="28"/>
              </w:rPr>
            </w:pPr>
          </w:p>
        </w:tc>
        <w:tc>
          <w:tcPr>
            <w:tcW w:w="1246" w:type="dxa"/>
          </w:tcPr>
          <w:p w14:paraId="38A9316B" w14:textId="77777777" w:rsidR="00217BFB" w:rsidRPr="00B737D5" w:rsidRDefault="00217BFB" w:rsidP="00217BFB">
            <w:pPr>
              <w:tabs>
                <w:tab w:val="clear" w:pos="907"/>
                <w:tab w:val="left" w:pos="360"/>
                <w:tab w:val="left" w:pos="900"/>
              </w:tabs>
              <w:jc w:val="right"/>
              <w:rPr>
                <w:rFonts w:ascii="Browallia New" w:hAnsi="Browallia New" w:cs="Browallia New"/>
                <w:sz w:val="28"/>
                <w:szCs w:val="28"/>
              </w:rPr>
            </w:pPr>
          </w:p>
        </w:tc>
        <w:tc>
          <w:tcPr>
            <w:tcW w:w="236" w:type="dxa"/>
          </w:tcPr>
          <w:p w14:paraId="4DD9B854" w14:textId="77777777" w:rsidR="00217BFB" w:rsidRPr="00B737D5" w:rsidRDefault="00217BFB" w:rsidP="00217BFB">
            <w:pPr>
              <w:tabs>
                <w:tab w:val="clear" w:pos="907"/>
                <w:tab w:val="left" w:pos="360"/>
                <w:tab w:val="left" w:pos="900"/>
              </w:tabs>
              <w:jc w:val="right"/>
              <w:rPr>
                <w:rFonts w:ascii="Browallia New" w:hAnsi="Browallia New" w:cs="Browallia New"/>
                <w:sz w:val="28"/>
                <w:szCs w:val="28"/>
              </w:rPr>
            </w:pPr>
          </w:p>
        </w:tc>
        <w:tc>
          <w:tcPr>
            <w:tcW w:w="1234" w:type="dxa"/>
            <w:tcBorders>
              <w:top w:val="single" w:sz="4" w:space="0" w:color="auto"/>
              <w:bottom w:val="single" w:sz="12" w:space="0" w:color="auto"/>
            </w:tcBorders>
            <w:vAlign w:val="bottom"/>
          </w:tcPr>
          <w:p w14:paraId="34813BEB" w14:textId="6DD93F72" w:rsidR="00217BFB" w:rsidRPr="00B737D5" w:rsidRDefault="00217BFB" w:rsidP="00217BFB">
            <w:pPr>
              <w:tabs>
                <w:tab w:val="clear" w:pos="907"/>
                <w:tab w:val="left" w:pos="360"/>
                <w:tab w:val="left" w:pos="900"/>
              </w:tabs>
              <w:jc w:val="right"/>
              <w:rPr>
                <w:rFonts w:ascii="Browallia New" w:hAnsi="Browallia New" w:cs="Browallia New"/>
                <w:sz w:val="28"/>
                <w:szCs w:val="28"/>
              </w:rPr>
            </w:pPr>
            <w:r w:rsidRPr="00C16F34">
              <w:rPr>
                <w:rFonts w:ascii="Browallia New" w:hAnsi="Browallia New" w:cs="Browallia New" w:hint="cs"/>
                <w:sz w:val="28"/>
                <w:szCs w:val="28"/>
              </w:rPr>
              <w:t>140</w:t>
            </w:r>
            <w:r w:rsidRPr="00F04094">
              <w:rPr>
                <w:rFonts w:ascii="Browallia New" w:hAnsi="Browallia New" w:cs="Browallia New"/>
                <w:sz w:val="28"/>
                <w:szCs w:val="28"/>
              </w:rPr>
              <w:t>,452</w:t>
            </w:r>
          </w:p>
        </w:tc>
      </w:tr>
    </w:tbl>
    <w:p w14:paraId="648E3DBC" w14:textId="77777777" w:rsidR="00B643DC" w:rsidRPr="00B737D5" w:rsidRDefault="00B64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eastAsia="en-GB"/>
        </w:rPr>
      </w:pPr>
    </w:p>
    <w:p w14:paraId="1714127F" w14:textId="7EDEEFDE" w:rsidR="00AF515E" w:rsidRPr="00B737D5" w:rsidRDefault="001D2E1A" w:rsidP="00625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eastAsia="en-GB"/>
        </w:rPr>
      </w:pPr>
      <w:r w:rsidRPr="00B737D5">
        <w:rPr>
          <w:rFonts w:ascii="Browallia New" w:hAnsi="Browallia New" w:cs="Browallia New"/>
          <w:sz w:val="28"/>
          <w:szCs w:val="28"/>
          <w:cs/>
          <w:lang w:val="en-GB" w:eastAsia="en-GB"/>
        </w:rPr>
        <w:t xml:space="preserve">ในระหว่างปี </w:t>
      </w:r>
      <w:r w:rsidRPr="00B737D5">
        <w:rPr>
          <w:rFonts w:ascii="Browallia New" w:hAnsi="Browallia New" w:cs="Browallia New"/>
          <w:sz w:val="28"/>
          <w:szCs w:val="28"/>
          <w:lang w:val="en-GB" w:eastAsia="en-GB"/>
        </w:rPr>
        <w:t xml:space="preserve">2559 </w:t>
      </w:r>
      <w:r w:rsidRPr="00B737D5">
        <w:rPr>
          <w:rFonts w:ascii="Browallia New" w:hAnsi="Browallia New" w:cs="Browallia New"/>
          <w:sz w:val="28"/>
          <w:szCs w:val="28"/>
          <w:cs/>
          <w:lang w:val="en-GB" w:eastAsia="en-GB"/>
        </w:rPr>
        <w:t>บริษัทย่อยทางอ้อม</w:t>
      </w:r>
      <w:r w:rsidR="00172D5D" w:rsidRPr="00B737D5">
        <w:rPr>
          <w:rFonts w:ascii="Browallia New" w:hAnsi="Browallia New" w:cs="Browallia New"/>
          <w:sz w:val="28"/>
          <w:szCs w:val="28"/>
          <w:cs/>
          <w:lang w:val="en-GB" w:eastAsia="en-GB"/>
        </w:rPr>
        <w:t xml:space="preserve">ได้รับโอนสิทธิเรียกร้องในลูกหนี้จำนวนเงินรวม </w:t>
      </w:r>
      <w:r w:rsidR="00172D5D" w:rsidRPr="00B737D5">
        <w:rPr>
          <w:rFonts w:ascii="Browallia New" w:hAnsi="Browallia New" w:cs="Browallia New"/>
          <w:sz w:val="28"/>
          <w:szCs w:val="28"/>
          <w:lang w:val="en-GB" w:eastAsia="en-GB"/>
        </w:rPr>
        <w:t>180</w:t>
      </w:r>
      <w:r w:rsidR="00172D5D" w:rsidRPr="00B737D5">
        <w:rPr>
          <w:rFonts w:ascii="Browallia New" w:hAnsi="Browallia New" w:cs="Browallia New"/>
          <w:sz w:val="28"/>
          <w:szCs w:val="28"/>
          <w:lang w:eastAsia="en-GB"/>
        </w:rPr>
        <w:t>.00</w:t>
      </w:r>
      <w:r w:rsidR="00172D5D" w:rsidRPr="00B737D5">
        <w:rPr>
          <w:rFonts w:ascii="Browallia New" w:hAnsi="Browallia New" w:cs="Browallia New"/>
          <w:sz w:val="28"/>
          <w:szCs w:val="28"/>
          <w:lang w:val="en-GB" w:eastAsia="en-GB"/>
        </w:rPr>
        <w:t xml:space="preserve"> </w:t>
      </w:r>
      <w:r w:rsidR="00172D5D" w:rsidRPr="00B737D5">
        <w:rPr>
          <w:rFonts w:ascii="Browallia New" w:hAnsi="Browallia New" w:cs="Browallia New"/>
          <w:sz w:val="28"/>
          <w:szCs w:val="28"/>
          <w:cs/>
          <w:lang w:val="en-GB" w:eastAsia="en-GB"/>
        </w:rPr>
        <w:t xml:space="preserve">ล้านบาท ซึ่งมีที่ดินว่างเปล่าจำนวน </w:t>
      </w:r>
      <w:r w:rsidR="00172D5D" w:rsidRPr="00B737D5">
        <w:rPr>
          <w:rFonts w:ascii="Browallia New" w:hAnsi="Browallia New" w:cs="Browallia New"/>
          <w:sz w:val="28"/>
          <w:szCs w:val="28"/>
          <w:lang w:val="en-GB" w:eastAsia="en-GB"/>
        </w:rPr>
        <w:t xml:space="preserve">3 </w:t>
      </w:r>
      <w:r w:rsidR="00172D5D" w:rsidRPr="00B737D5">
        <w:rPr>
          <w:rFonts w:ascii="Browallia New" w:hAnsi="Browallia New" w:cs="Browallia New"/>
          <w:sz w:val="28"/>
          <w:szCs w:val="28"/>
          <w:cs/>
          <w:lang w:val="en-GB" w:eastAsia="en-GB"/>
        </w:rPr>
        <w:t>แปลงเป็นหลักทรัพย์ค้ำประกัน บริษัท</w:t>
      </w:r>
      <w:r w:rsidR="00172D5D" w:rsidRPr="00FE4D1D">
        <w:rPr>
          <w:rFonts w:ascii="Browallia New" w:hAnsi="Browallia New" w:cs="Browallia New"/>
          <w:sz w:val="28"/>
          <w:szCs w:val="28"/>
          <w:cs/>
          <w:lang w:val="en-GB" w:eastAsia="en-GB"/>
        </w:rPr>
        <w:t xml:space="preserve"> บริหารสินทรัพย์ ไมด้า จำกัด</w:t>
      </w:r>
      <w:r w:rsidR="00172D5D">
        <w:rPr>
          <w:rFonts w:ascii="Browallia New" w:hAnsi="Browallia New" w:cs="Browallia New"/>
          <w:sz w:val="28"/>
          <w:szCs w:val="28"/>
          <w:lang w:val="en-GB" w:eastAsia="en-GB"/>
        </w:rPr>
        <w:t xml:space="preserve"> (</w:t>
      </w:r>
      <w:r w:rsidR="00172D5D" w:rsidRPr="00B737D5">
        <w:rPr>
          <w:rFonts w:ascii="Browallia New" w:hAnsi="Browallia New" w:cs="Browallia New"/>
          <w:sz w:val="28"/>
          <w:szCs w:val="28"/>
          <w:cs/>
          <w:lang w:val="en-GB" w:eastAsia="en-GB"/>
        </w:rPr>
        <w:t>บริษัทย่อยทางอ้อม</w:t>
      </w:r>
      <w:r w:rsidR="00172D5D">
        <w:rPr>
          <w:rFonts w:ascii="Browallia New" w:hAnsi="Browallia New" w:cs="Browallia New"/>
          <w:sz w:val="28"/>
          <w:szCs w:val="28"/>
          <w:lang w:val="en-GB" w:eastAsia="en-GB"/>
        </w:rPr>
        <w:t xml:space="preserve">) </w:t>
      </w:r>
      <w:r w:rsidR="00172D5D" w:rsidRPr="00B737D5">
        <w:rPr>
          <w:rFonts w:ascii="Browallia New" w:hAnsi="Browallia New" w:cs="Browallia New"/>
          <w:sz w:val="28"/>
          <w:szCs w:val="28"/>
          <w:cs/>
          <w:lang w:val="en-GB" w:eastAsia="en-GB"/>
        </w:rPr>
        <w:t>ได้ว่าจ้าง</w:t>
      </w:r>
      <w:r w:rsidR="00FC05AD">
        <w:rPr>
          <w:rFonts w:ascii="Browallia New" w:hAnsi="Browallia New" w:cs="Browallia New"/>
          <w:sz w:val="28"/>
          <w:szCs w:val="28"/>
          <w:lang w:val="en-GB" w:eastAsia="en-GB"/>
        </w:rPr>
        <w:br/>
      </w:r>
      <w:r w:rsidR="00172D5D" w:rsidRPr="00B737D5">
        <w:rPr>
          <w:rFonts w:ascii="Browallia New" w:hAnsi="Browallia New" w:cs="Browallia New"/>
          <w:sz w:val="28"/>
          <w:szCs w:val="28"/>
          <w:cs/>
          <w:lang w:val="en-GB" w:eastAsia="en-GB"/>
        </w:rPr>
        <w:t>ผู้ประเมินราคาอิสระให้</w:t>
      </w:r>
      <w:r w:rsidR="00172D5D" w:rsidRPr="00B737D5">
        <w:rPr>
          <w:rFonts w:ascii="Browallia New" w:hAnsi="Browallia New" w:cs="Browallia New" w:hint="cs"/>
          <w:sz w:val="28"/>
          <w:szCs w:val="28"/>
          <w:cs/>
          <w:lang w:val="en-GB" w:eastAsia="en-GB"/>
        </w:rPr>
        <w:t>ประเมิน</w:t>
      </w:r>
      <w:r w:rsidR="00172D5D" w:rsidRPr="00B737D5">
        <w:rPr>
          <w:rFonts w:ascii="Browallia New" w:hAnsi="Browallia New" w:cs="Browallia New"/>
          <w:sz w:val="28"/>
          <w:szCs w:val="28"/>
          <w:cs/>
          <w:lang w:val="en-GB" w:eastAsia="en-GB"/>
        </w:rPr>
        <w:t>ราคาที่ดินด้วยวิธีเปรียบเทียบราคาตลาด (</w:t>
      </w:r>
      <w:r w:rsidR="00172D5D" w:rsidRPr="00B737D5">
        <w:rPr>
          <w:rFonts w:ascii="Browallia New" w:hAnsi="Browallia New" w:cs="Browallia New"/>
          <w:sz w:val="28"/>
          <w:szCs w:val="28"/>
          <w:lang w:val="en-GB" w:eastAsia="en-GB"/>
        </w:rPr>
        <w:t>Market Approach</w:t>
      </w:r>
      <w:r w:rsidR="00172D5D" w:rsidRPr="00B737D5">
        <w:rPr>
          <w:rFonts w:ascii="Browallia New" w:hAnsi="Browallia New" w:cs="Browallia New"/>
          <w:sz w:val="28"/>
          <w:szCs w:val="28"/>
          <w:cs/>
          <w:lang w:val="en-GB" w:eastAsia="en-GB"/>
        </w:rPr>
        <w:t xml:space="preserve">) โดยคิดเป็นมูลค่า </w:t>
      </w:r>
      <w:r w:rsidR="00172D5D" w:rsidRPr="00B737D5">
        <w:rPr>
          <w:rFonts w:ascii="Browallia New" w:hAnsi="Browallia New" w:cs="Browallia New"/>
          <w:sz w:val="28"/>
          <w:szCs w:val="28"/>
          <w:lang w:val="en-GB" w:eastAsia="en-GB"/>
        </w:rPr>
        <w:t>506</w:t>
      </w:r>
      <w:r w:rsidR="00172D5D" w:rsidRPr="00B737D5">
        <w:rPr>
          <w:rFonts w:ascii="Browallia New" w:hAnsi="Browallia New" w:cs="Browallia New"/>
          <w:sz w:val="28"/>
          <w:szCs w:val="28"/>
          <w:cs/>
          <w:lang w:val="en-GB" w:eastAsia="en-GB"/>
        </w:rPr>
        <w:t>.</w:t>
      </w:r>
      <w:r w:rsidR="00172D5D" w:rsidRPr="00B737D5">
        <w:rPr>
          <w:rFonts w:ascii="Browallia New" w:hAnsi="Browallia New" w:cs="Browallia New"/>
          <w:sz w:val="28"/>
          <w:szCs w:val="28"/>
          <w:lang w:val="en-GB" w:eastAsia="en-GB"/>
        </w:rPr>
        <w:t xml:space="preserve">40 </w:t>
      </w:r>
      <w:r w:rsidR="00172D5D" w:rsidRPr="00B737D5">
        <w:rPr>
          <w:rFonts w:ascii="Browallia New" w:hAnsi="Browallia New" w:cs="Browallia New"/>
          <w:sz w:val="28"/>
          <w:szCs w:val="28"/>
          <w:cs/>
          <w:lang w:val="en-GB" w:eastAsia="en-GB"/>
        </w:rPr>
        <w:t xml:space="preserve">ล้านบาท โดยในระหว่างปี </w:t>
      </w:r>
      <w:r w:rsidR="00172D5D" w:rsidRPr="00B737D5">
        <w:rPr>
          <w:rFonts w:ascii="Browallia New" w:hAnsi="Browallia New" w:cs="Browallia New"/>
          <w:sz w:val="28"/>
          <w:szCs w:val="28"/>
          <w:lang w:val="en-GB" w:eastAsia="en-GB"/>
        </w:rPr>
        <w:t>2562</w:t>
      </w:r>
      <w:r w:rsidR="00172D5D" w:rsidRPr="00B737D5">
        <w:rPr>
          <w:rFonts w:ascii="Browallia New" w:hAnsi="Browallia New" w:cs="Browallia New"/>
          <w:sz w:val="28"/>
          <w:szCs w:val="28"/>
          <w:cs/>
          <w:lang w:val="en-GB" w:eastAsia="en-GB"/>
        </w:rPr>
        <w:t xml:space="preserve"> บริษัท</w:t>
      </w:r>
      <w:r w:rsidR="00172D5D" w:rsidRPr="00FE4D1D">
        <w:rPr>
          <w:rFonts w:ascii="Browallia New" w:hAnsi="Browallia New" w:cs="Browallia New"/>
          <w:sz w:val="28"/>
          <w:szCs w:val="28"/>
          <w:cs/>
          <w:lang w:val="en-GB" w:eastAsia="en-GB"/>
        </w:rPr>
        <w:t xml:space="preserve"> บริหารสินทรัพย์ ไมด้า จำกัด</w:t>
      </w:r>
      <w:r w:rsidR="00172D5D">
        <w:rPr>
          <w:rFonts w:ascii="Browallia New" w:hAnsi="Browallia New" w:cs="Browallia New"/>
          <w:sz w:val="28"/>
          <w:szCs w:val="28"/>
          <w:lang w:val="en-GB" w:eastAsia="en-GB"/>
        </w:rPr>
        <w:t xml:space="preserve"> (</w:t>
      </w:r>
      <w:r w:rsidR="00172D5D" w:rsidRPr="00B737D5">
        <w:rPr>
          <w:rFonts w:ascii="Browallia New" w:hAnsi="Browallia New" w:cs="Browallia New"/>
          <w:sz w:val="28"/>
          <w:szCs w:val="28"/>
          <w:cs/>
          <w:lang w:val="en-GB" w:eastAsia="en-GB"/>
        </w:rPr>
        <w:t>บริษัทย่อยทางอ้อม</w:t>
      </w:r>
      <w:r w:rsidR="00172D5D">
        <w:rPr>
          <w:rFonts w:ascii="Browallia New" w:hAnsi="Browallia New" w:cs="Browallia New"/>
          <w:sz w:val="28"/>
          <w:szCs w:val="28"/>
          <w:lang w:val="en-GB" w:eastAsia="en-GB"/>
        </w:rPr>
        <w:t xml:space="preserve">) </w:t>
      </w:r>
      <w:r w:rsidR="00172D5D" w:rsidRPr="00B737D5">
        <w:rPr>
          <w:rFonts w:ascii="Browallia New" w:hAnsi="Browallia New" w:cs="Browallia New"/>
          <w:sz w:val="28"/>
          <w:szCs w:val="28"/>
          <w:cs/>
          <w:lang w:val="en-GB" w:eastAsia="en-GB"/>
        </w:rPr>
        <w:t xml:space="preserve">ได้รับชำระเงินบางส่วนจากลูกหนี้ดังกล่าว จำนวน </w:t>
      </w:r>
      <w:r w:rsidR="00172D5D" w:rsidRPr="00B737D5">
        <w:rPr>
          <w:rFonts w:ascii="Browallia New" w:hAnsi="Browallia New" w:cs="Browallia New"/>
          <w:sz w:val="28"/>
          <w:szCs w:val="28"/>
          <w:lang w:val="en-GB" w:eastAsia="en-GB"/>
        </w:rPr>
        <w:t>65</w:t>
      </w:r>
      <w:r w:rsidR="00172D5D" w:rsidRPr="00B737D5">
        <w:rPr>
          <w:rFonts w:ascii="Browallia New" w:hAnsi="Browallia New" w:cs="Browallia New"/>
          <w:sz w:val="28"/>
          <w:szCs w:val="28"/>
          <w:cs/>
          <w:lang w:val="en-GB" w:eastAsia="en-GB"/>
        </w:rPr>
        <w:t>.</w:t>
      </w:r>
      <w:r w:rsidR="00172D5D" w:rsidRPr="00B737D5">
        <w:rPr>
          <w:rFonts w:ascii="Browallia New" w:hAnsi="Browallia New" w:cs="Browallia New"/>
          <w:sz w:val="28"/>
          <w:szCs w:val="28"/>
          <w:lang w:val="en-GB" w:eastAsia="en-GB"/>
        </w:rPr>
        <w:t>20</w:t>
      </w:r>
      <w:r w:rsidR="00172D5D" w:rsidRPr="00B737D5">
        <w:rPr>
          <w:rFonts w:ascii="Browallia New" w:hAnsi="Browallia New" w:cs="Browallia New"/>
          <w:sz w:val="28"/>
          <w:szCs w:val="28"/>
          <w:cs/>
          <w:lang w:val="en-GB" w:eastAsia="en-GB"/>
        </w:rPr>
        <w:t xml:space="preserve"> ล้านบาท และได้ยื่นฟ้องบังคับจำนองโฉนดที่ดินดังกล่าวต่อศาลแพ่ง </w:t>
      </w:r>
      <w:r w:rsidR="00FC05AD">
        <w:rPr>
          <w:rFonts w:ascii="Browallia New" w:hAnsi="Browallia New" w:cs="Browallia New"/>
          <w:sz w:val="28"/>
          <w:szCs w:val="28"/>
          <w:lang w:val="en-GB" w:eastAsia="en-GB"/>
        </w:rPr>
        <w:br/>
      </w:r>
      <w:r w:rsidR="00172D5D" w:rsidRPr="00B737D5">
        <w:rPr>
          <w:rFonts w:ascii="Browallia New" w:hAnsi="Browallia New" w:cs="Browallia New"/>
          <w:sz w:val="28"/>
          <w:szCs w:val="28"/>
          <w:cs/>
          <w:lang w:val="en-GB" w:eastAsia="en-GB"/>
        </w:rPr>
        <w:t xml:space="preserve">ในวงเงินจำนองค้ำประกัน </w:t>
      </w:r>
      <w:r w:rsidR="00172D5D" w:rsidRPr="00B737D5">
        <w:rPr>
          <w:rFonts w:ascii="Browallia New" w:hAnsi="Browallia New" w:cs="Browallia New"/>
          <w:sz w:val="28"/>
          <w:szCs w:val="28"/>
          <w:lang w:val="en-GB" w:eastAsia="en-GB"/>
        </w:rPr>
        <w:t xml:space="preserve">120.00 </w:t>
      </w:r>
      <w:r w:rsidR="00172D5D" w:rsidRPr="00B737D5">
        <w:rPr>
          <w:rFonts w:ascii="Browallia New" w:hAnsi="Browallia New" w:cs="Browallia New"/>
          <w:sz w:val="28"/>
          <w:szCs w:val="28"/>
          <w:cs/>
          <w:lang w:val="en-GB" w:eastAsia="en-GB"/>
        </w:rPr>
        <w:t xml:space="preserve">ล้านบาท พร้อมดอกเบี้ยในอัตราร้อยละ </w:t>
      </w:r>
      <w:r w:rsidR="00172D5D" w:rsidRPr="00B737D5">
        <w:rPr>
          <w:rFonts w:ascii="Browallia New" w:hAnsi="Browallia New" w:cs="Browallia New"/>
          <w:sz w:val="28"/>
          <w:szCs w:val="28"/>
          <w:lang w:val="en-GB" w:eastAsia="en-GB"/>
        </w:rPr>
        <w:t>19</w:t>
      </w:r>
      <w:r w:rsidR="00172D5D" w:rsidRPr="00B737D5">
        <w:rPr>
          <w:rFonts w:ascii="Browallia New" w:hAnsi="Browallia New" w:cs="Browallia New"/>
          <w:sz w:val="28"/>
          <w:szCs w:val="28"/>
          <w:cs/>
          <w:lang w:val="en-GB" w:eastAsia="en-GB"/>
        </w:rPr>
        <w:t xml:space="preserve"> ต่อปี เป็นเวลา</w:t>
      </w:r>
      <w:r w:rsidR="00172D5D" w:rsidRPr="00B737D5">
        <w:rPr>
          <w:rFonts w:ascii="Browallia New" w:hAnsi="Browallia New" w:cs="Browallia New"/>
          <w:sz w:val="28"/>
          <w:szCs w:val="28"/>
          <w:lang w:val="en-GB" w:eastAsia="en-GB"/>
        </w:rPr>
        <w:t xml:space="preserve"> 5</w:t>
      </w:r>
      <w:r w:rsidR="00172D5D" w:rsidRPr="00B737D5">
        <w:rPr>
          <w:rFonts w:ascii="Browallia New" w:hAnsi="Browallia New" w:cs="Browallia New"/>
          <w:sz w:val="28"/>
          <w:szCs w:val="28"/>
          <w:cs/>
          <w:lang w:val="en-GB" w:eastAsia="en-GB"/>
        </w:rPr>
        <w:t xml:space="preserve"> ปี หรือคิดเป็นดอกเบี้ย</w:t>
      </w:r>
      <w:r w:rsidR="00172D5D" w:rsidRPr="00B737D5">
        <w:rPr>
          <w:rFonts w:ascii="Browallia New" w:hAnsi="Browallia New" w:cs="Browallia New" w:hint="cs"/>
          <w:sz w:val="28"/>
          <w:szCs w:val="28"/>
          <w:cs/>
          <w:lang w:val="en-GB" w:eastAsia="en-GB"/>
        </w:rPr>
        <w:t>จำนวน</w:t>
      </w:r>
      <w:r w:rsidR="00172D5D" w:rsidRPr="00B737D5">
        <w:rPr>
          <w:rFonts w:ascii="Browallia New" w:hAnsi="Browallia New" w:cs="Browallia New"/>
          <w:sz w:val="28"/>
          <w:szCs w:val="28"/>
          <w:cs/>
          <w:lang w:val="en-GB" w:eastAsia="en-GB"/>
        </w:rPr>
        <w:t xml:space="preserve"> </w:t>
      </w:r>
      <w:r w:rsidR="00172D5D" w:rsidRPr="00B737D5">
        <w:rPr>
          <w:rFonts w:ascii="Browallia New" w:hAnsi="Browallia New" w:cs="Browallia New"/>
          <w:sz w:val="28"/>
          <w:szCs w:val="28"/>
          <w:lang w:val="en-GB" w:eastAsia="en-GB"/>
        </w:rPr>
        <w:t>114.00</w:t>
      </w:r>
      <w:r w:rsidR="00172D5D" w:rsidRPr="00B737D5">
        <w:rPr>
          <w:rFonts w:ascii="Browallia New" w:hAnsi="Browallia New" w:cs="Browallia New"/>
          <w:sz w:val="28"/>
          <w:szCs w:val="28"/>
          <w:cs/>
          <w:lang w:val="en-GB" w:eastAsia="en-GB"/>
        </w:rPr>
        <w:t xml:space="preserve"> ล้านบาท รวมเป็นเงินฟ้อง</w:t>
      </w:r>
      <w:r w:rsidR="00172D5D" w:rsidRPr="00625ECF">
        <w:rPr>
          <w:rFonts w:ascii="Browallia New" w:hAnsi="Browallia New" w:cs="Browallia New"/>
          <w:sz w:val="28"/>
          <w:szCs w:val="28"/>
          <w:cs/>
        </w:rPr>
        <w:t>บังคับ</w:t>
      </w:r>
      <w:r w:rsidR="00172D5D" w:rsidRPr="00B737D5">
        <w:rPr>
          <w:rFonts w:ascii="Browallia New" w:hAnsi="Browallia New" w:cs="Browallia New"/>
          <w:sz w:val="28"/>
          <w:szCs w:val="28"/>
          <w:cs/>
          <w:lang w:val="en-GB" w:eastAsia="en-GB"/>
        </w:rPr>
        <w:t xml:space="preserve">จำนอง </w:t>
      </w:r>
      <w:r w:rsidR="00172D5D" w:rsidRPr="00B737D5">
        <w:rPr>
          <w:rFonts w:ascii="Browallia New" w:hAnsi="Browallia New" w:cs="Browallia New"/>
          <w:sz w:val="28"/>
          <w:szCs w:val="28"/>
          <w:lang w:val="en-GB" w:eastAsia="en-GB"/>
        </w:rPr>
        <w:t>234.00</w:t>
      </w:r>
      <w:r w:rsidR="00172D5D" w:rsidRPr="00B737D5">
        <w:rPr>
          <w:rFonts w:ascii="Browallia New" w:hAnsi="Browallia New" w:cs="Browallia New"/>
          <w:sz w:val="28"/>
          <w:szCs w:val="28"/>
          <w:cs/>
          <w:lang w:val="en-GB" w:eastAsia="en-GB"/>
        </w:rPr>
        <w:t xml:space="preserve"> ล้านบาท</w:t>
      </w:r>
    </w:p>
    <w:p w14:paraId="1E3A1E9D" w14:textId="77777777" w:rsidR="000D6802" w:rsidRDefault="000D6802" w:rsidP="008C139A">
      <w:pPr>
        <w:ind w:firstLine="450"/>
        <w:jc w:val="thaiDistribute"/>
        <w:rPr>
          <w:rFonts w:ascii="Browallia New" w:hAnsi="Browallia New" w:cs="Browallia New"/>
          <w:sz w:val="28"/>
          <w:szCs w:val="28"/>
        </w:rPr>
      </w:pPr>
    </w:p>
    <w:p w14:paraId="7A27F8ED" w14:textId="77777777" w:rsidR="006473D0" w:rsidRDefault="006473D0" w:rsidP="008C139A">
      <w:pPr>
        <w:ind w:firstLine="450"/>
        <w:jc w:val="thaiDistribute"/>
        <w:rPr>
          <w:rFonts w:ascii="Browallia New" w:hAnsi="Browallia New" w:cs="Browallia New"/>
          <w:sz w:val="28"/>
          <w:szCs w:val="28"/>
        </w:rPr>
      </w:pPr>
    </w:p>
    <w:p w14:paraId="1F32311B" w14:textId="77777777" w:rsidR="006473D0" w:rsidRDefault="006473D0" w:rsidP="008C139A">
      <w:pPr>
        <w:ind w:firstLine="450"/>
        <w:jc w:val="thaiDistribute"/>
        <w:rPr>
          <w:rFonts w:ascii="Browallia New" w:hAnsi="Browallia New" w:cs="Browallia New"/>
          <w:sz w:val="28"/>
          <w:szCs w:val="28"/>
        </w:rPr>
      </w:pPr>
    </w:p>
    <w:p w14:paraId="0B3E9A1D" w14:textId="77777777" w:rsidR="006473D0" w:rsidRDefault="006473D0" w:rsidP="008C139A">
      <w:pPr>
        <w:ind w:firstLine="450"/>
        <w:jc w:val="thaiDistribute"/>
        <w:rPr>
          <w:rFonts w:ascii="Browallia New" w:hAnsi="Browallia New" w:cs="Browallia New"/>
          <w:sz w:val="28"/>
          <w:szCs w:val="28"/>
        </w:rPr>
      </w:pPr>
    </w:p>
    <w:p w14:paraId="69F96998" w14:textId="77777777" w:rsidR="006473D0" w:rsidRDefault="006473D0" w:rsidP="008C139A">
      <w:pPr>
        <w:ind w:firstLine="450"/>
        <w:jc w:val="thaiDistribute"/>
        <w:rPr>
          <w:rFonts w:ascii="Browallia New" w:hAnsi="Browallia New" w:cs="Browallia New"/>
          <w:sz w:val="28"/>
          <w:szCs w:val="28"/>
          <w:cs/>
        </w:rPr>
      </w:pPr>
    </w:p>
    <w:p w14:paraId="014460DB" w14:textId="0D89D690" w:rsidR="00817339" w:rsidRPr="00B737D5" w:rsidRDefault="00817339" w:rsidP="00817339">
      <w:pPr>
        <w:ind w:left="432"/>
        <w:jc w:val="thaiDistribute"/>
        <w:rPr>
          <w:rFonts w:ascii="Browallia New" w:hAnsi="Browallia New" w:cs="Browallia New"/>
          <w:sz w:val="28"/>
          <w:szCs w:val="28"/>
        </w:rPr>
      </w:pPr>
      <w:r w:rsidRPr="006341B4">
        <w:rPr>
          <w:rFonts w:ascii="Browallia New" w:hAnsi="Browallia New" w:cs="Browallia New" w:hint="cs"/>
          <w:sz w:val="28"/>
          <w:szCs w:val="28"/>
          <w:cs/>
          <w:lang w:val="en-GB" w:eastAsia="en-GB"/>
        </w:rPr>
        <w:lastRenderedPageBreak/>
        <w:t xml:space="preserve">เมื่อวันที่ </w:t>
      </w:r>
      <w:r w:rsidRPr="006341B4">
        <w:rPr>
          <w:rFonts w:ascii="Browallia New" w:hAnsi="Browallia New" w:cs="Browallia New"/>
          <w:sz w:val="28"/>
          <w:szCs w:val="28"/>
          <w:lang w:val="en-GB" w:eastAsia="en-GB"/>
        </w:rPr>
        <w:t xml:space="preserve">28 </w:t>
      </w:r>
      <w:r w:rsidRPr="006341B4">
        <w:rPr>
          <w:rFonts w:ascii="Browallia New" w:hAnsi="Browallia New" w:cs="Browallia New" w:hint="cs"/>
          <w:sz w:val="28"/>
          <w:szCs w:val="28"/>
          <w:cs/>
          <w:lang w:val="en-GB" w:eastAsia="en-GB"/>
        </w:rPr>
        <w:t xml:space="preserve">ธันวาคม </w:t>
      </w:r>
      <w:r w:rsidRPr="006341B4">
        <w:rPr>
          <w:rFonts w:ascii="Browallia New" w:hAnsi="Browallia New" w:cs="Browallia New"/>
          <w:sz w:val="28"/>
          <w:szCs w:val="28"/>
          <w:lang w:val="en-GB" w:eastAsia="en-GB"/>
        </w:rPr>
        <w:t xml:space="preserve">2565 </w:t>
      </w:r>
      <w:r w:rsidR="006B27FE" w:rsidRPr="006341B4">
        <w:rPr>
          <w:rFonts w:ascii="Browallia New" w:hAnsi="Browallia New" w:cs="Browallia New"/>
          <w:sz w:val="28"/>
          <w:szCs w:val="28"/>
          <w:cs/>
          <w:lang w:val="en-GB" w:eastAsia="en-GB"/>
        </w:rPr>
        <w:t>ศาลได้มีคำพิพากษาให้จำเลยชำระหนี้เต็มตามฟ้อง</w:t>
      </w:r>
      <w:r w:rsidR="00051F38">
        <w:rPr>
          <w:rFonts w:ascii="Browallia New" w:hAnsi="Browallia New" w:cs="Browallia New" w:hint="cs"/>
          <w:sz w:val="28"/>
          <w:szCs w:val="28"/>
          <w:cs/>
          <w:lang w:val="en-GB" w:eastAsia="en-GB"/>
        </w:rPr>
        <w:t>จำนวนเงิน</w:t>
      </w:r>
      <w:r w:rsidRPr="006341B4">
        <w:rPr>
          <w:rFonts w:ascii="Browallia New" w:hAnsi="Browallia New" w:cs="Browallia New" w:hint="cs"/>
          <w:sz w:val="28"/>
          <w:szCs w:val="28"/>
          <w:cs/>
          <w:lang w:val="en-GB" w:eastAsia="en-GB"/>
        </w:rPr>
        <w:t xml:space="preserve"> </w:t>
      </w:r>
      <w:r w:rsidRPr="009B1004">
        <w:rPr>
          <w:rFonts w:ascii="Browallia New" w:hAnsi="Browallia New" w:cs="Browallia New"/>
          <w:sz w:val="28"/>
          <w:szCs w:val="28"/>
          <w:lang w:val="en-GB" w:eastAsia="en-GB"/>
        </w:rPr>
        <w:t>234</w:t>
      </w:r>
      <w:r w:rsidRPr="009B1004">
        <w:rPr>
          <w:rFonts w:ascii="Browallia New" w:hAnsi="Browallia New" w:cs="Browallia New"/>
          <w:sz w:val="28"/>
          <w:szCs w:val="28"/>
          <w:lang w:eastAsia="en-GB"/>
        </w:rPr>
        <w:t>.</w:t>
      </w:r>
      <w:r w:rsidRPr="006341B4">
        <w:rPr>
          <w:rFonts w:ascii="Browallia New" w:hAnsi="Browallia New" w:cs="Browallia New"/>
          <w:sz w:val="28"/>
          <w:szCs w:val="28"/>
          <w:lang w:eastAsia="en-GB"/>
        </w:rPr>
        <w:t>00</w:t>
      </w:r>
      <w:r w:rsidRPr="006341B4">
        <w:rPr>
          <w:rFonts w:ascii="Browallia New" w:hAnsi="Browallia New" w:cs="Browallia New"/>
          <w:sz w:val="28"/>
          <w:szCs w:val="28"/>
          <w:lang w:val="en-GB" w:eastAsia="en-GB"/>
        </w:rPr>
        <w:t xml:space="preserve"> </w:t>
      </w:r>
      <w:r w:rsidRPr="006341B4">
        <w:rPr>
          <w:rFonts w:ascii="Browallia New" w:hAnsi="Browallia New" w:cs="Browallia New" w:hint="cs"/>
          <w:sz w:val="28"/>
          <w:szCs w:val="28"/>
          <w:cs/>
          <w:lang w:val="en-GB" w:eastAsia="en-GB"/>
        </w:rPr>
        <w:t xml:space="preserve">ล้านบาท ขณะนี้อยู่ในระหว่างที่จำเลยได้ขอขยายระยะเวลายื่นอุทธรณ์ </w:t>
      </w:r>
      <w:r w:rsidR="00B7751C">
        <w:rPr>
          <w:rFonts w:ascii="Browallia New" w:hAnsi="Browallia New" w:cs="Browallia New" w:hint="cs"/>
          <w:sz w:val="28"/>
          <w:szCs w:val="28"/>
          <w:cs/>
          <w:lang w:val="en-GB" w:eastAsia="en-GB"/>
        </w:rPr>
        <w:t xml:space="preserve">ณ </w:t>
      </w:r>
      <w:r w:rsidR="002911F1" w:rsidRPr="002911F1">
        <w:rPr>
          <w:rFonts w:ascii="Browallia New" w:hAnsi="Browallia New" w:cs="Browallia New"/>
          <w:sz w:val="28"/>
          <w:szCs w:val="28"/>
          <w:lang w:eastAsia="en-GB"/>
        </w:rPr>
        <w:t xml:space="preserve">30 </w:t>
      </w:r>
      <w:r w:rsidR="002911F1" w:rsidRPr="002911F1">
        <w:rPr>
          <w:rFonts w:ascii="Browallia New" w:hAnsi="Browallia New" w:cs="Browallia New"/>
          <w:sz w:val="28"/>
          <w:szCs w:val="28"/>
          <w:cs/>
          <w:lang w:eastAsia="en-GB"/>
        </w:rPr>
        <w:t>มิถุนายน</w:t>
      </w:r>
      <w:r w:rsidR="002911F1" w:rsidRPr="002911F1">
        <w:rPr>
          <w:rFonts w:ascii="Browallia New" w:hAnsi="Browallia New" w:cs="Browallia New" w:hint="cs"/>
          <w:sz w:val="28"/>
          <w:szCs w:val="28"/>
          <w:cs/>
          <w:lang w:eastAsia="en-GB"/>
        </w:rPr>
        <w:t xml:space="preserve"> </w:t>
      </w:r>
      <w:r w:rsidR="004E4A74">
        <w:rPr>
          <w:rFonts w:ascii="Browallia New" w:hAnsi="Browallia New" w:cs="Browallia New"/>
          <w:sz w:val="28"/>
          <w:szCs w:val="28"/>
          <w:lang w:eastAsia="en-GB"/>
        </w:rPr>
        <w:t>2566</w:t>
      </w:r>
      <w:r w:rsidRPr="006341B4">
        <w:rPr>
          <w:rFonts w:ascii="Browallia New" w:hAnsi="Browallia New" w:cs="Browallia New" w:hint="cs"/>
          <w:sz w:val="28"/>
          <w:szCs w:val="28"/>
          <w:cs/>
          <w:lang w:val="en-GB" w:eastAsia="en-GB"/>
        </w:rPr>
        <w:t xml:space="preserve"> ผู้บริหารของบริษัท</w:t>
      </w:r>
      <w:r w:rsidRPr="006341B4">
        <w:rPr>
          <w:rFonts w:ascii="Browallia New" w:hAnsi="Browallia New" w:cs="Browallia New"/>
          <w:sz w:val="28"/>
          <w:szCs w:val="28"/>
          <w:cs/>
          <w:lang w:val="en-GB" w:eastAsia="en-GB"/>
        </w:rPr>
        <w:t xml:space="preserve"> บริหารสินทรัพย์ ไมด้า จำกัด</w:t>
      </w:r>
      <w:r w:rsidRPr="006341B4">
        <w:rPr>
          <w:rFonts w:ascii="Browallia New" w:hAnsi="Browallia New" w:cs="Browallia New"/>
          <w:sz w:val="28"/>
          <w:szCs w:val="28"/>
          <w:lang w:val="en-GB" w:eastAsia="en-GB"/>
        </w:rPr>
        <w:t xml:space="preserve"> (</w:t>
      </w:r>
      <w:r w:rsidRPr="006341B4">
        <w:rPr>
          <w:rFonts w:ascii="Browallia New" w:hAnsi="Browallia New" w:cs="Browallia New"/>
          <w:sz w:val="28"/>
          <w:szCs w:val="28"/>
          <w:cs/>
          <w:lang w:val="en-GB" w:eastAsia="en-GB"/>
        </w:rPr>
        <w:t>บริษัทย่อยทางอ้อม</w:t>
      </w:r>
      <w:r w:rsidRPr="006341B4">
        <w:rPr>
          <w:rFonts w:ascii="Browallia New" w:hAnsi="Browallia New" w:cs="Browallia New"/>
          <w:sz w:val="28"/>
          <w:szCs w:val="28"/>
          <w:lang w:val="en-GB" w:eastAsia="en-GB"/>
        </w:rPr>
        <w:t xml:space="preserve">) </w:t>
      </w:r>
      <w:r w:rsidR="00661DE3">
        <w:rPr>
          <w:rFonts w:ascii="Browallia New" w:hAnsi="Browallia New" w:cs="Browallia New" w:hint="cs"/>
          <w:sz w:val="28"/>
          <w:szCs w:val="28"/>
          <w:cs/>
          <w:lang w:val="en-GB" w:eastAsia="en-GB"/>
        </w:rPr>
        <w:t>ประเมินแล้ว</w:t>
      </w:r>
      <w:r w:rsidRPr="006341B4">
        <w:rPr>
          <w:rFonts w:ascii="Browallia New" w:hAnsi="Browallia New" w:cs="Browallia New" w:hint="cs"/>
          <w:sz w:val="28"/>
          <w:szCs w:val="28"/>
          <w:cs/>
          <w:lang w:val="en-GB" w:eastAsia="en-GB"/>
        </w:rPr>
        <w:t>ว่า</w:t>
      </w:r>
      <w:r w:rsidRPr="00E70B42">
        <w:rPr>
          <w:rFonts w:ascii="Browallia New" w:hAnsi="Browallia New" w:cs="Browallia New" w:hint="cs"/>
          <w:sz w:val="28"/>
          <w:szCs w:val="28"/>
          <w:cs/>
          <w:lang w:val="en-GB" w:eastAsia="en-GB"/>
        </w:rPr>
        <w:t>มูลค่าสินทรัพย์ที่</w:t>
      </w:r>
      <w:r w:rsidR="00084120" w:rsidRPr="00E70B42">
        <w:rPr>
          <w:rFonts w:ascii="Browallia New" w:hAnsi="Browallia New" w:cs="Browallia New" w:hint="cs"/>
          <w:sz w:val="28"/>
          <w:szCs w:val="28"/>
          <w:cs/>
          <w:lang w:val="en-GB" w:eastAsia="en-GB"/>
        </w:rPr>
        <w:t>ค้ำ</w:t>
      </w:r>
      <w:r w:rsidRPr="00E70B42">
        <w:rPr>
          <w:rFonts w:ascii="Browallia New" w:hAnsi="Browallia New" w:cs="Browallia New" w:hint="cs"/>
          <w:sz w:val="28"/>
          <w:szCs w:val="28"/>
          <w:cs/>
          <w:lang w:val="en-GB" w:eastAsia="en-GB"/>
        </w:rPr>
        <w:t>ประกันสูงกว่าเงินให้สินเชื่อ จึงไม่ได้ตั้งค่าเผื่อขาดทุนจากการด้อยค่า</w:t>
      </w:r>
    </w:p>
    <w:p w14:paraId="024E9D3A" w14:textId="77777777" w:rsidR="000A7032" w:rsidRDefault="000A7032" w:rsidP="000A7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eastAsia="en-GB"/>
        </w:rPr>
      </w:pPr>
    </w:p>
    <w:p w14:paraId="2092838C" w14:textId="3B13D13B" w:rsidR="008C139A" w:rsidRPr="007C61FB" w:rsidRDefault="008C139A" w:rsidP="007C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7C61FB">
        <w:rPr>
          <w:rFonts w:ascii="Browallia New" w:hAnsi="Browallia New" w:cs="Browallia New"/>
          <w:sz w:val="28"/>
          <w:szCs w:val="28"/>
          <w:cs/>
        </w:rPr>
        <w:t>รายการเคลื่อนไหวของเงินลงทุน</w:t>
      </w:r>
      <w:r w:rsidR="008758FC" w:rsidRPr="007C61FB">
        <w:rPr>
          <w:rFonts w:ascii="Browallia New" w:hAnsi="Browallia New" w:cs="Browallia New" w:hint="cs"/>
          <w:sz w:val="28"/>
          <w:szCs w:val="28"/>
          <w:cs/>
        </w:rPr>
        <w:t>ระยะยาว</w:t>
      </w:r>
      <w:r w:rsidRPr="007C61FB">
        <w:rPr>
          <w:rFonts w:ascii="Browallia New" w:hAnsi="Browallia New" w:cs="Browallia New"/>
          <w:sz w:val="28"/>
          <w:szCs w:val="28"/>
          <w:cs/>
        </w:rPr>
        <w:t>ในลูกหนี้</w:t>
      </w:r>
      <w:r w:rsidR="0010369F" w:rsidRPr="007C61FB">
        <w:rPr>
          <w:rFonts w:ascii="Browallia New" w:hAnsi="Browallia New" w:cs="Browallia New" w:hint="cs"/>
          <w:sz w:val="28"/>
          <w:szCs w:val="28"/>
          <w:cs/>
        </w:rPr>
        <w:t xml:space="preserve">สำหรับงวดหกเดือนสิ้นสุดวันที่ </w:t>
      </w:r>
      <w:r w:rsidR="0010369F" w:rsidRPr="0010369F">
        <w:rPr>
          <w:rFonts w:ascii="Browallia New" w:hAnsi="Browallia New" w:cs="Browallia New"/>
          <w:sz w:val="28"/>
          <w:szCs w:val="28"/>
        </w:rPr>
        <w:t xml:space="preserve">30 </w:t>
      </w:r>
      <w:r w:rsidR="0010369F" w:rsidRPr="007C61FB">
        <w:rPr>
          <w:rFonts w:ascii="Browallia New" w:hAnsi="Browallia New" w:cs="Browallia New"/>
          <w:sz w:val="28"/>
          <w:szCs w:val="28"/>
          <w:cs/>
        </w:rPr>
        <w:t>มิถุนายน</w:t>
      </w:r>
      <w:r w:rsidR="0010369F" w:rsidRPr="007C61FB">
        <w:rPr>
          <w:rFonts w:ascii="Browallia New" w:hAnsi="Browallia New" w:cs="Browallia New" w:hint="cs"/>
          <w:sz w:val="28"/>
          <w:szCs w:val="28"/>
          <w:cs/>
        </w:rPr>
        <w:t xml:space="preserve"> </w:t>
      </w:r>
      <w:r w:rsidR="00817339" w:rsidRPr="00B737D5">
        <w:rPr>
          <w:rFonts w:ascii="Browallia New" w:hAnsi="Browallia New" w:cs="Browallia New"/>
          <w:sz w:val="28"/>
          <w:szCs w:val="28"/>
        </w:rPr>
        <w:t>256</w:t>
      </w:r>
      <w:r w:rsidR="00817339">
        <w:rPr>
          <w:rFonts w:ascii="Browallia New" w:hAnsi="Browallia New" w:cs="Browallia New"/>
          <w:sz w:val="28"/>
          <w:szCs w:val="28"/>
        </w:rPr>
        <w:t>6</w:t>
      </w:r>
      <w:r w:rsidRPr="007C61FB">
        <w:rPr>
          <w:rFonts w:ascii="Browallia New" w:hAnsi="Browallia New" w:cs="Browallia New"/>
          <w:sz w:val="28"/>
          <w:szCs w:val="28"/>
          <w:cs/>
        </w:rPr>
        <w:t xml:space="preserve"> ดังนี้</w:t>
      </w:r>
    </w:p>
    <w:p w14:paraId="223510A3" w14:textId="7976815D" w:rsidR="00FE2955" w:rsidRPr="00E87C2C" w:rsidRDefault="00FE2955" w:rsidP="00FE2955">
      <w:pPr>
        <w:ind w:firstLine="450"/>
        <w:jc w:val="thaiDistribute"/>
        <w:rPr>
          <w:rFonts w:ascii="Browallia New" w:hAnsi="Browallia New" w:cs="Browallia New"/>
          <w:spacing w:val="-2"/>
          <w:sz w:val="28"/>
          <w:szCs w:val="28"/>
        </w:rPr>
      </w:pPr>
    </w:p>
    <w:tbl>
      <w:tblPr>
        <w:tblW w:w="9041" w:type="dxa"/>
        <w:tblInd w:w="350" w:type="dxa"/>
        <w:tblLook w:val="01E0" w:firstRow="1" w:lastRow="1" w:firstColumn="1" w:lastColumn="1" w:noHBand="0" w:noVBand="0"/>
      </w:tblPr>
      <w:tblGrid>
        <w:gridCol w:w="6490"/>
        <w:gridCol w:w="2551"/>
      </w:tblGrid>
      <w:tr w:rsidR="00FE2955" w:rsidRPr="00B737D5" w14:paraId="6DB7B6B2" w14:textId="77777777" w:rsidTr="00A6441A">
        <w:tc>
          <w:tcPr>
            <w:tcW w:w="6490" w:type="dxa"/>
          </w:tcPr>
          <w:p w14:paraId="68CC0B37" w14:textId="77777777" w:rsidR="00FE2955" w:rsidRPr="00B737D5" w:rsidRDefault="00FE2955" w:rsidP="00BE5E18">
            <w:pPr>
              <w:jc w:val="thaiDistribute"/>
              <w:rPr>
                <w:rFonts w:ascii="Browallia New" w:hAnsi="Browallia New" w:cs="Browallia New"/>
                <w:spacing w:val="-2"/>
                <w:sz w:val="28"/>
                <w:szCs w:val="28"/>
              </w:rPr>
            </w:pPr>
          </w:p>
        </w:tc>
        <w:tc>
          <w:tcPr>
            <w:tcW w:w="2551" w:type="dxa"/>
          </w:tcPr>
          <w:p w14:paraId="76D71A30" w14:textId="0C4F9828" w:rsidR="00FE2955" w:rsidRPr="00B737D5" w:rsidRDefault="00246F8C" w:rsidP="00987B55">
            <w:pPr>
              <w:jc w:val="right"/>
              <w:rPr>
                <w:rFonts w:ascii="Browallia New" w:hAnsi="Browallia New" w:cs="Browallia New"/>
                <w:spacing w:val="-2"/>
                <w:sz w:val="28"/>
                <w:szCs w:val="28"/>
              </w:rPr>
            </w:pPr>
            <w:r w:rsidRPr="00B737D5">
              <w:rPr>
                <w:rFonts w:ascii="Browallia New" w:hAnsi="Browallia New" w:cs="Browallia New"/>
                <w:spacing w:val="-2"/>
                <w:sz w:val="28"/>
                <w:szCs w:val="28"/>
              </w:rPr>
              <w:t>(</w:t>
            </w:r>
            <w:r w:rsidRPr="00B737D5">
              <w:rPr>
                <w:rFonts w:ascii="Browallia New" w:hAnsi="Browallia New" w:cs="Browallia New"/>
                <w:spacing w:val="-2"/>
                <w:sz w:val="28"/>
                <w:szCs w:val="28"/>
                <w:cs/>
              </w:rPr>
              <w:t>หน่วย : พันบาท)</w:t>
            </w:r>
          </w:p>
        </w:tc>
      </w:tr>
      <w:tr w:rsidR="00FE2955" w:rsidRPr="00B737D5" w14:paraId="578A727E" w14:textId="77777777" w:rsidTr="00A6441A">
        <w:tc>
          <w:tcPr>
            <w:tcW w:w="6490" w:type="dxa"/>
          </w:tcPr>
          <w:p w14:paraId="3BE8B3CA" w14:textId="77777777" w:rsidR="00FE2955" w:rsidRPr="00B737D5" w:rsidRDefault="00FE2955" w:rsidP="00BE5E18">
            <w:pPr>
              <w:jc w:val="thaiDistribute"/>
              <w:rPr>
                <w:rFonts w:ascii="Browallia New" w:hAnsi="Browallia New" w:cs="Browallia New"/>
                <w:spacing w:val="-2"/>
                <w:sz w:val="28"/>
                <w:szCs w:val="28"/>
              </w:rPr>
            </w:pPr>
          </w:p>
        </w:tc>
        <w:tc>
          <w:tcPr>
            <w:tcW w:w="2551" w:type="dxa"/>
            <w:tcBorders>
              <w:top w:val="nil"/>
              <w:left w:val="nil"/>
              <w:bottom w:val="single" w:sz="4" w:space="0" w:color="auto"/>
              <w:right w:val="nil"/>
            </w:tcBorders>
          </w:tcPr>
          <w:p w14:paraId="6946203A" w14:textId="77777777" w:rsidR="00FE2955" w:rsidRPr="00B737D5" w:rsidRDefault="00FE2955" w:rsidP="00BE5E18">
            <w:pPr>
              <w:tabs>
                <w:tab w:val="left" w:pos="3090"/>
                <w:tab w:val="left" w:pos="4860"/>
              </w:tabs>
              <w:jc w:val="center"/>
              <w:rPr>
                <w:rFonts w:ascii="Browallia New" w:hAnsi="Browallia New" w:cs="Browallia New"/>
                <w:spacing w:val="-2"/>
                <w:sz w:val="28"/>
                <w:szCs w:val="28"/>
              </w:rPr>
            </w:pPr>
            <w:r w:rsidRPr="00B737D5">
              <w:rPr>
                <w:rFonts w:ascii="Browallia New" w:hAnsi="Browallia New" w:cs="Browallia New"/>
                <w:spacing w:val="-2"/>
                <w:sz w:val="28"/>
                <w:szCs w:val="28"/>
                <w:cs/>
              </w:rPr>
              <w:t>งบการเงินรวม</w:t>
            </w:r>
          </w:p>
        </w:tc>
      </w:tr>
      <w:tr w:rsidR="00FE2955" w:rsidRPr="00B737D5" w14:paraId="43BEEA3A" w14:textId="77777777" w:rsidTr="00A6441A">
        <w:trPr>
          <w:trHeight w:val="95"/>
        </w:trPr>
        <w:tc>
          <w:tcPr>
            <w:tcW w:w="6490" w:type="dxa"/>
          </w:tcPr>
          <w:p w14:paraId="755724B6" w14:textId="77777777" w:rsidR="00FE2955" w:rsidRPr="00B737D5" w:rsidRDefault="00FE2955" w:rsidP="00BE5E18">
            <w:pPr>
              <w:jc w:val="thaiDistribute"/>
              <w:rPr>
                <w:rFonts w:ascii="Browallia New" w:hAnsi="Browallia New" w:cs="Browallia New"/>
                <w:spacing w:val="-2"/>
                <w:sz w:val="28"/>
                <w:szCs w:val="28"/>
              </w:rPr>
            </w:pPr>
          </w:p>
        </w:tc>
        <w:tc>
          <w:tcPr>
            <w:tcW w:w="2551" w:type="dxa"/>
            <w:tcBorders>
              <w:top w:val="single" w:sz="4" w:space="0" w:color="auto"/>
              <w:left w:val="nil"/>
              <w:bottom w:val="nil"/>
              <w:right w:val="nil"/>
            </w:tcBorders>
          </w:tcPr>
          <w:p w14:paraId="2B284B43" w14:textId="77777777" w:rsidR="00FE2955" w:rsidRPr="00B737D5" w:rsidRDefault="00FE2955" w:rsidP="00BE5E18">
            <w:pPr>
              <w:jc w:val="thaiDistribute"/>
              <w:rPr>
                <w:rFonts w:ascii="Browallia New" w:hAnsi="Browallia New" w:cs="Browallia New"/>
                <w:spacing w:val="-2"/>
                <w:sz w:val="28"/>
                <w:szCs w:val="28"/>
              </w:rPr>
            </w:pPr>
          </w:p>
        </w:tc>
      </w:tr>
      <w:tr w:rsidR="008160A6" w:rsidRPr="00B737D5" w14:paraId="6EF285D8" w14:textId="77777777" w:rsidTr="00A6441A">
        <w:tc>
          <w:tcPr>
            <w:tcW w:w="6490" w:type="dxa"/>
            <w:hideMark/>
          </w:tcPr>
          <w:p w14:paraId="0E2C90F5" w14:textId="19284FD6" w:rsidR="008160A6" w:rsidRPr="00B737D5" w:rsidRDefault="008160A6" w:rsidP="008160A6">
            <w:pPr>
              <w:jc w:val="thaiDistribute"/>
              <w:rPr>
                <w:rFonts w:ascii="Browallia New" w:hAnsi="Browallia New" w:cs="Browallia New"/>
                <w:spacing w:val="-2"/>
                <w:sz w:val="28"/>
                <w:szCs w:val="28"/>
              </w:rPr>
            </w:pPr>
            <w:r w:rsidRPr="00B737D5">
              <w:rPr>
                <w:rFonts w:ascii="Browallia New" w:hAnsi="Browallia New" w:cs="Browallia New"/>
                <w:spacing w:val="-2"/>
                <w:sz w:val="28"/>
                <w:szCs w:val="28"/>
                <w:cs/>
              </w:rPr>
              <w:t xml:space="preserve">ยอดคงเหลือ ณ วันที่ </w:t>
            </w:r>
            <w:r w:rsidRPr="00B737D5">
              <w:rPr>
                <w:rFonts w:ascii="Browallia New" w:hAnsi="Browallia New" w:cs="Browallia New"/>
                <w:spacing w:val="-2"/>
                <w:sz w:val="28"/>
                <w:szCs w:val="28"/>
              </w:rPr>
              <w:t xml:space="preserve">1 </w:t>
            </w:r>
            <w:r w:rsidRPr="00B737D5">
              <w:rPr>
                <w:rFonts w:ascii="Browallia New" w:hAnsi="Browallia New" w:cs="Browallia New"/>
                <w:spacing w:val="-2"/>
                <w:sz w:val="28"/>
                <w:szCs w:val="28"/>
                <w:cs/>
              </w:rPr>
              <w:t xml:space="preserve">มกราคม </w:t>
            </w:r>
            <w:r w:rsidRPr="00B737D5">
              <w:rPr>
                <w:rFonts w:ascii="Browallia New" w:hAnsi="Browallia New" w:cs="Browallia New"/>
                <w:spacing w:val="-2"/>
                <w:sz w:val="28"/>
                <w:szCs w:val="28"/>
              </w:rPr>
              <w:t>256</w:t>
            </w:r>
            <w:r w:rsidR="00817339">
              <w:rPr>
                <w:rFonts w:ascii="Browallia New" w:hAnsi="Browallia New" w:cs="Browallia New"/>
                <w:spacing w:val="-2"/>
                <w:sz w:val="28"/>
                <w:szCs w:val="28"/>
              </w:rPr>
              <w:t>6</w:t>
            </w:r>
          </w:p>
        </w:tc>
        <w:tc>
          <w:tcPr>
            <w:tcW w:w="2551" w:type="dxa"/>
          </w:tcPr>
          <w:p w14:paraId="5EC1D155" w14:textId="3489434B" w:rsidR="008160A6" w:rsidRPr="00B737D5" w:rsidRDefault="00B674B3" w:rsidP="008160A6">
            <w:pPr>
              <w:tabs>
                <w:tab w:val="clear" w:pos="227"/>
                <w:tab w:val="clear" w:pos="454"/>
                <w:tab w:val="clear" w:pos="680"/>
                <w:tab w:val="left" w:pos="720"/>
              </w:tabs>
              <w:spacing w:line="240" w:lineRule="auto"/>
              <w:jc w:val="right"/>
              <w:rPr>
                <w:rFonts w:ascii="Browallia New" w:hAnsi="Browallia New" w:cs="Browallia New"/>
                <w:sz w:val="28"/>
                <w:szCs w:val="28"/>
              </w:rPr>
            </w:pPr>
            <w:r w:rsidRPr="00141577">
              <w:rPr>
                <w:rFonts w:ascii="Browallia New" w:hAnsi="Browallia New" w:cs="Browallia New"/>
                <w:sz w:val="28"/>
                <w:szCs w:val="28"/>
              </w:rPr>
              <w:t>143,410</w:t>
            </w:r>
          </w:p>
        </w:tc>
      </w:tr>
      <w:tr w:rsidR="00BF680C" w:rsidRPr="00B737D5" w14:paraId="28D6DB36" w14:textId="77777777" w:rsidTr="00A6441A">
        <w:tc>
          <w:tcPr>
            <w:tcW w:w="6490" w:type="dxa"/>
          </w:tcPr>
          <w:p w14:paraId="29B5790F" w14:textId="74AA5BC8" w:rsidR="00BF680C" w:rsidRPr="00B737D5" w:rsidRDefault="00BF680C" w:rsidP="00BF680C">
            <w:pPr>
              <w:tabs>
                <w:tab w:val="clear" w:pos="227"/>
                <w:tab w:val="left" w:pos="367"/>
              </w:tabs>
              <w:jc w:val="thaiDistribute"/>
              <w:rPr>
                <w:rFonts w:ascii="Browallia New" w:hAnsi="Browallia New" w:cs="Browallia New"/>
                <w:spacing w:val="-2"/>
                <w:sz w:val="28"/>
                <w:szCs w:val="28"/>
                <w:cs/>
              </w:rPr>
            </w:pPr>
            <w:r w:rsidRPr="00B737D5">
              <w:rPr>
                <w:rFonts w:ascii="Browallia New" w:hAnsi="Browallia New" w:cs="Browallia New"/>
                <w:spacing w:val="-2"/>
                <w:sz w:val="28"/>
                <w:szCs w:val="28"/>
                <w:u w:val="single"/>
                <w:cs/>
              </w:rPr>
              <w:t>หัก</w:t>
            </w:r>
            <w:r w:rsidRPr="00B737D5">
              <w:rPr>
                <w:rFonts w:ascii="Browallia New" w:hAnsi="Browallia New" w:cs="Browallia New"/>
                <w:spacing w:val="-2"/>
                <w:sz w:val="28"/>
                <w:szCs w:val="28"/>
                <w:cs/>
              </w:rPr>
              <w:t xml:space="preserve"> สัดส่วนที่ลดลงจากการรับชำระเงิน</w:t>
            </w:r>
          </w:p>
        </w:tc>
        <w:tc>
          <w:tcPr>
            <w:tcW w:w="2551" w:type="dxa"/>
            <w:tcBorders>
              <w:left w:val="nil"/>
              <w:bottom w:val="single" w:sz="4" w:space="0" w:color="auto"/>
              <w:right w:val="nil"/>
            </w:tcBorders>
          </w:tcPr>
          <w:p w14:paraId="31F1EB26" w14:textId="47790855" w:rsidR="00BF680C" w:rsidRPr="006341B4" w:rsidRDefault="002B313F" w:rsidP="00BF680C">
            <w:pPr>
              <w:tabs>
                <w:tab w:val="clear" w:pos="227"/>
                <w:tab w:val="clear" w:pos="454"/>
                <w:tab w:val="clear" w:pos="680"/>
                <w:tab w:val="left" w:pos="720"/>
              </w:tabs>
              <w:spacing w:line="240" w:lineRule="auto"/>
              <w:jc w:val="right"/>
              <w:rPr>
                <w:rFonts w:ascii="Browallia New" w:hAnsi="Browallia New" w:cs="Browallia New"/>
                <w:sz w:val="28"/>
                <w:szCs w:val="28"/>
              </w:rPr>
            </w:pPr>
            <w:r w:rsidRPr="002B313F">
              <w:rPr>
                <w:rFonts w:ascii="Browallia New" w:hAnsi="Browallia New" w:cs="Browallia New"/>
                <w:sz w:val="28"/>
                <w:szCs w:val="28"/>
              </w:rPr>
              <w:t>(317)</w:t>
            </w:r>
          </w:p>
        </w:tc>
      </w:tr>
      <w:tr w:rsidR="00BF680C" w:rsidRPr="00B737D5" w14:paraId="1A98926A" w14:textId="77777777" w:rsidTr="00A6441A">
        <w:tc>
          <w:tcPr>
            <w:tcW w:w="6490" w:type="dxa"/>
          </w:tcPr>
          <w:p w14:paraId="74D707BB" w14:textId="5CD36554" w:rsidR="00BF680C" w:rsidRPr="00B737D5" w:rsidRDefault="00BF680C" w:rsidP="00BF680C">
            <w:pPr>
              <w:jc w:val="thaiDistribute"/>
              <w:rPr>
                <w:rFonts w:ascii="Browallia New" w:hAnsi="Browallia New" w:cs="Browallia New"/>
                <w:spacing w:val="-2"/>
                <w:sz w:val="28"/>
                <w:szCs w:val="28"/>
              </w:rPr>
            </w:pPr>
            <w:r w:rsidRPr="00B737D5">
              <w:rPr>
                <w:rFonts w:ascii="Browallia New" w:hAnsi="Browallia New" w:cs="Browallia New"/>
                <w:spacing w:val="-2"/>
                <w:sz w:val="28"/>
                <w:szCs w:val="28"/>
                <w:cs/>
              </w:rPr>
              <w:t xml:space="preserve">ยอดคงเหลือ ณ วันที่ </w:t>
            </w:r>
            <w:r w:rsidR="001D2E13" w:rsidRPr="001D2E13">
              <w:rPr>
                <w:rFonts w:ascii="Browallia New" w:hAnsi="Browallia New" w:cs="Browallia New"/>
                <w:sz w:val="28"/>
                <w:szCs w:val="28"/>
              </w:rPr>
              <w:t xml:space="preserve">30 </w:t>
            </w:r>
            <w:r w:rsidR="001D2E13" w:rsidRPr="001D2E13">
              <w:rPr>
                <w:rFonts w:ascii="Browallia New" w:hAnsi="Browallia New" w:cs="Browallia New"/>
                <w:sz w:val="28"/>
                <w:szCs w:val="28"/>
                <w:cs/>
              </w:rPr>
              <w:t>มิถุนายน</w:t>
            </w:r>
            <w:r w:rsidR="001D2E13" w:rsidRPr="001D2E13">
              <w:rPr>
                <w:rFonts w:ascii="Browallia New" w:hAnsi="Browallia New" w:cs="Browallia New" w:hint="cs"/>
                <w:sz w:val="28"/>
                <w:szCs w:val="28"/>
                <w:cs/>
              </w:rPr>
              <w:t xml:space="preserve"> </w:t>
            </w:r>
            <w:r w:rsidR="00817339" w:rsidRPr="00B737D5">
              <w:rPr>
                <w:rFonts w:ascii="Browallia New" w:hAnsi="Browallia New" w:cs="Browallia New"/>
                <w:sz w:val="28"/>
                <w:szCs w:val="28"/>
              </w:rPr>
              <w:t>256</w:t>
            </w:r>
            <w:r w:rsidR="00817339">
              <w:rPr>
                <w:rFonts w:ascii="Browallia New" w:hAnsi="Browallia New" w:cs="Browallia New"/>
                <w:sz w:val="28"/>
                <w:szCs w:val="28"/>
              </w:rPr>
              <w:t>6</w:t>
            </w:r>
          </w:p>
        </w:tc>
        <w:tc>
          <w:tcPr>
            <w:tcW w:w="2551" w:type="dxa"/>
            <w:tcBorders>
              <w:top w:val="single" w:sz="4" w:space="0" w:color="auto"/>
              <w:left w:val="nil"/>
              <w:bottom w:val="single" w:sz="12" w:space="0" w:color="auto"/>
              <w:right w:val="nil"/>
            </w:tcBorders>
          </w:tcPr>
          <w:p w14:paraId="78509328" w14:textId="0941920E" w:rsidR="00BF680C" w:rsidRPr="006341B4" w:rsidRDefault="002B313F" w:rsidP="00BF680C">
            <w:pPr>
              <w:tabs>
                <w:tab w:val="clear" w:pos="227"/>
                <w:tab w:val="clear" w:pos="454"/>
                <w:tab w:val="clear" w:pos="680"/>
                <w:tab w:val="left" w:pos="720"/>
              </w:tabs>
              <w:spacing w:line="240" w:lineRule="auto"/>
              <w:jc w:val="right"/>
              <w:rPr>
                <w:rFonts w:ascii="Browallia New" w:hAnsi="Browallia New" w:cs="Browallia New"/>
                <w:sz w:val="28"/>
                <w:szCs w:val="28"/>
              </w:rPr>
            </w:pPr>
            <w:r w:rsidRPr="002B313F">
              <w:rPr>
                <w:rFonts w:ascii="Browallia New" w:hAnsi="Browallia New" w:cs="Browallia New"/>
                <w:sz w:val="28"/>
                <w:szCs w:val="28"/>
              </w:rPr>
              <w:t>143,093</w:t>
            </w:r>
          </w:p>
        </w:tc>
      </w:tr>
    </w:tbl>
    <w:p w14:paraId="3031F420" w14:textId="0A060B28" w:rsidR="00704341" w:rsidRPr="00B737D5" w:rsidRDefault="0070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445F7E6E" w14:textId="65C1EDD2" w:rsidR="004677B3" w:rsidRPr="00B737D5" w:rsidRDefault="004677B3" w:rsidP="005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737D5">
        <w:rPr>
          <w:rFonts w:ascii="Browallia New" w:hAnsi="Browallia New" w:cs="Browallia New" w:hint="cs"/>
          <w:sz w:val="28"/>
          <w:szCs w:val="28"/>
          <w:cs/>
        </w:rPr>
        <w:t>รายการเคลื่อนไหวของค่า</w:t>
      </w:r>
      <w:r w:rsidRPr="00572555">
        <w:rPr>
          <w:rFonts w:ascii="Browallia New" w:hAnsi="Browallia New" w:cs="Browallia New" w:hint="cs"/>
          <w:sz w:val="28"/>
          <w:szCs w:val="28"/>
          <w:cs/>
          <w:lang w:val="en-GB" w:eastAsia="en-GB"/>
        </w:rPr>
        <w:t>เผื่อ</w:t>
      </w:r>
      <w:r w:rsidRPr="00B737D5">
        <w:rPr>
          <w:rFonts w:ascii="Browallia New" w:hAnsi="Browallia New" w:cs="Browallia New" w:hint="cs"/>
          <w:sz w:val="28"/>
          <w:szCs w:val="28"/>
          <w:cs/>
        </w:rPr>
        <w:t>การด้อยค่าของเงินลงทุน</w:t>
      </w:r>
      <w:r w:rsidR="007E140A" w:rsidRPr="00B737D5">
        <w:rPr>
          <w:rFonts w:ascii="Browallia New" w:hAnsi="Browallia New" w:cs="Browallia New" w:hint="cs"/>
          <w:sz w:val="28"/>
          <w:szCs w:val="28"/>
          <w:cs/>
        </w:rPr>
        <w:t>ระยะยาว</w:t>
      </w:r>
      <w:r w:rsidRPr="00B737D5">
        <w:rPr>
          <w:rFonts w:ascii="Browallia New" w:hAnsi="Browallia New" w:cs="Browallia New" w:hint="cs"/>
          <w:sz w:val="28"/>
          <w:szCs w:val="28"/>
          <w:cs/>
        </w:rPr>
        <w:t xml:space="preserve">ในลูกหนี้ </w:t>
      </w:r>
      <w:r w:rsidR="00B86988" w:rsidRPr="00B86988">
        <w:rPr>
          <w:rFonts w:ascii="Browallia New" w:hAnsi="Browallia New" w:cs="Browallia New" w:hint="cs"/>
          <w:sz w:val="28"/>
          <w:szCs w:val="28"/>
          <w:cs/>
        </w:rPr>
        <w:t xml:space="preserve">สำหรับงวดหกเดือนสิ้นสุดวันที่ </w:t>
      </w:r>
      <w:r w:rsidR="00B86988" w:rsidRPr="00B86988">
        <w:rPr>
          <w:rFonts w:ascii="Browallia New" w:hAnsi="Browallia New" w:cs="Browallia New"/>
          <w:sz w:val="28"/>
          <w:szCs w:val="28"/>
        </w:rPr>
        <w:t xml:space="preserve">30 </w:t>
      </w:r>
      <w:r w:rsidR="00B86988" w:rsidRPr="00B86988">
        <w:rPr>
          <w:rFonts w:ascii="Browallia New" w:hAnsi="Browallia New" w:cs="Browallia New"/>
          <w:sz w:val="28"/>
          <w:szCs w:val="28"/>
          <w:cs/>
        </w:rPr>
        <w:t>มิถุนายน</w:t>
      </w:r>
      <w:r w:rsidR="00B86988" w:rsidRPr="00B86988">
        <w:rPr>
          <w:rFonts w:ascii="Browallia New" w:hAnsi="Browallia New" w:cs="Browallia New" w:hint="cs"/>
          <w:sz w:val="28"/>
          <w:szCs w:val="28"/>
          <w:cs/>
        </w:rPr>
        <w:t xml:space="preserve"> </w:t>
      </w:r>
      <w:r w:rsidR="00564C11" w:rsidRPr="00B737D5">
        <w:rPr>
          <w:rFonts w:ascii="Browallia New" w:hAnsi="Browallia New" w:cs="Browallia New"/>
          <w:sz w:val="28"/>
          <w:szCs w:val="28"/>
        </w:rPr>
        <w:t>256</w:t>
      </w:r>
      <w:r w:rsidR="00564C11">
        <w:rPr>
          <w:rFonts w:ascii="Browallia New" w:hAnsi="Browallia New" w:cs="Browallia New"/>
          <w:sz w:val="28"/>
          <w:szCs w:val="28"/>
        </w:rPr>
        <w:t>6</w:t>
      </w:r>
      <w:r w:rsidR="00C51F06" w:rsidRPr="00B737D5">
        <w:rPr>
          <w:rFonts w:ascii="Browallia New" w:hAnsi="Browallia New" w:cs="Browallia New" w:hint="cs"/>
          <w:spacing w:val="-2"/>
          <w:sz w:val="28"/>
          <w:szCs w:val="28"/>
          <w:cs/>
        </w:rPr>
        <w:t xml:space="preserve"> </w:t>
      </w:r>
      <w:r w:rsidRPr="00B737D5">
        <w:rPr>
          <w:rFonts w:ascii="Browallia New" w:hAnsi="Browallia New" w:cs="Browallia New" w:hint="cs"/>
          <w:sz w:val="28"/>
          <w:szCs w:val="28"/>
          <w:cs/>
        </w:rPr>
        <w:t>มีดังนี้</w:t>
      </w:r>
    </w:p>
    <w:p w14:paraId="2A7732C6" w14:textId="77777777" w:rsidR="00125018" w:rsidRPr="00B737D5" w:rsidRDefault="00125018" w:rsidP="004677B3">
      <w:pPr>
        <w:ind w:left="450"/>
        <w:jc w:val="thaiDistribute"/>
        <w:rPr>
          <w:rFonts w:ascii="Browallia New" w:hAnsi="Browallia New" w:cs="Browallia New"/>
          <w:sz w:val="28"/>
          <w:szCs w:val="28"/>
        </w:rPr>
      </w:pPr>
    </w:p>
    <w:tbl>
      <w:tblPr>
        <w:tblW w:w="9046" w:type="dxa"/>
        <w:tblInd w:w="336" w:type="dxa"/>
        <w:tblLook w:val="01E0" w:firstRow="1" w:lastRow="1" w:firstColumn="1" w:lastColumn="1" w:noHBand="0" w:noVBand="0"/>
      </w:tblPr>
      <w:tblGrid>
        <w:gridCol w:w="6495"/>
        <w:gridCol w:w="2551"/>
      </w:tblGrid>
      <w:tr w:rsidR="00125018" w:rsidRPr="00B737D5" w14:paraId="4B6E3A3C" w14:textId="77777777" w:rsidTr="00A6441A">
        <w:tc>
          <w:tcPr>
            <w:tcW w:w="6495" w:type="dxa"/>
          </w:tcPr>
          <w:p w14:paraId="711295A8" w14:textId="77777777" w:rsidR="00125018" w:rsidRPr="00B737D5" w:rsidRDefault="00125018" w:rsidP="00522CB4">
            <w:pPr>
              <w:jc w:val="thaiDistribute"/>
              <w:rPr>
                <w:rFonts w:ascii="Browallia New" w:hAnsi="Browallia New" w:cs="Browallia New"/>
                <w:spacing w:val="-2"/>
                <w:sz w:val="28"/>
                <w:szCs w:val="28"/>
              </w:rPr>
            </w:pPr>
          </w:p>
        </w:tc>
        <w:tc>
          <w:tcPr>
            <w:tcW w:w="2551" w:type="dxa"/>
          </w:tcPr>
          <w:p w14:paraId="7104423E" w14:textId="77777777" w:rsidR="00125018" w:rsidRPr="00B737D5" w:rsidRDefault="00125018" w:rsidP="00522CB4">
            <w:pPr>
              <w:jc w:val="right"/>
              <w:rPr>
                <w:rFonts w:ascii="Browallia New" w:hAnsi="Browallia New" w:cs="Browallia New"/>
                <w:spacing w:val="-2"/>
                <w:sz w:val="28"/>
                <w:szCs w:val="28"/>
              </w:rPr>
            </w:pPr>
            <w:r w:rsidRPr="00B737D5">
              <w:rPr>
                <w:rFonts w:ascii="Browallia New" w:hAnsi="Browallia New" w:cs="Browallia New"/>
                <w:spacing w:val="-2"/>
                <w:sz w:val="28"/>
                <w:szCs w:val="28"/>
              </w:rPr>
              <w:t>(</w:t>
            </w:r>
            <w:r w:rsidRPr="00B737D5">
              <w:rPr>
                <w:rFonts w:ascii="Browallia New" w:hAnsi="Browallia New" w:cs="Browallia New"/>
                <w:spacing w:val="-2"/>
                <w:sz w:val="28"/>
                <w:szCs w:val="28"/>
                <w:cs/>
              </w:rPr>
              <w:t>หน่วย : พันบาท)</w:t>
            </w:r>
          </w:p>
        </w:tc>
      </w:tr>
      <w:tr w:rsidR="00125018" w:rsidRPr="00B737D5" w14:paraId="72DE70BC" w14:textId="77777777" w:rsidTr="00A6441A">
        <w:tc>
          <w:tcPr>
            <w:tcW w:w="6495" w:type="dxa"/>
          </w:tcPr>
          <w:p w14:paraId="5EBCF76C" w14:textId="77777777" w:rsidR="00125018" w:rsidRPr="00B737D5" w:rsidRDefault="00125018" w:rsidP="00522CB4">
            <w:pPr>
              <w:jc w:val="thaiDistribute"/>
              <w:rPr>
                <w:rFonts w:ascii="Browallia New" w:hAnsi="Browallia New" w:cs="Browallia New"/>
                <w:spacing w:val="-2"/>
                <w:sz w:val="28"/>
                <w:szCs w:val="28"/>
              </w:rPr>
            </w:pPr>
          </w:p>
        </w:tc>
        <w:tc>
          <w:tcPr>
            <w:tcW w:w="2551" w:type="dxa"/>
            <w:tcBorders>
              <w:top w:val="nil"/>
              <w:left w:val="nil"/>
              <w:bottom w:val="single" w:sz="4" w:space="0" w:color="auto"/>
              <w:right w:val="nil"/>
            </w:tcBorders>
          </w:tcPr>
          <w:p w14:paraId="126CCC18" w14:textId="77777777" w:rsidR="00125018" w:rsidRPr="00B737D5" w:rsidRDefault="00125018" w:rsidP="00522CB4">
            <w:pPr>
              <w:tabs>
                <w:tab w:val="left" w:pos="3090"/>
                <w:tab w:val="left" w:pos="4860"/>
              </w:tabs>
              <w:jc w:val="center"/>
              <w:rPr>
                <w:rFonts w:ascii="Browallia New" w:hAnsi="Browallia New" w:cs="Browallia New"/>
                <w:spacing w:val="-2"/>
                <w:sz w:val="28"/>
                <w:szCs w:val="28"/>
              </w:rPr>
            </w:pPr>
            <w:r w:rsidRPr="00B737D5">
              <w:rPr>
                <w:rFonts w:ascii="Browallia New" w:hAnsi="Browallia New" w:cs="Browallia New"/>
                <w:spacing w:val="-2"/>
                <w:sz w:val="28"/>
                <w:szCs w:val="28"/>
                <w:cs/>
              </w:rPr>
              <w:t>งบการเงินรวม</w:t>
            </w:r>
          </w:p>
        </w:tc>
      </w:tr>
      <w:tr w:rsidR="00125018" w:rsidRPr="00B737D5" w14:paraId="071E0BB2" w14:textId="77777777" w:rsidTr="00A6441A">
        <w:trPr>
          <w:trHeight w:val="95"/>
        </w:trPr>
        <w:tc>
          <w:tcPr>
            <w:tcW w:w="6495" w:type="dxa"/>
          </w:tcPr>
          <w:p w14:paraId="5A97C917" w14:textId="77777777" w:rsidR="00125018" w:rsidRPr="00B737D5" w:rsidRDefault="00125018" w:rsidP="00522CB4">
            <w:pPr>
              <w:jc w:val="thaiDistribute"/>
              <w:rPr>
                <w:rFonts w:ascii="Browallia New" w:hAnsi="Browallia New" w:cs="Browallia New"/>
                <w:spacing w:val="-2"/>
                <w:sz w:val="28"/>
                <w:szCs w:val="28"/>
              </w:rPr>
            </w:pPr>
          </w:p>
        </w:tc>
        <w:tc>
          <w:tcPr>
            <w:tcW w:w="2551" w:type="dxa"/>
            <w:tcBorders>
              <w:top w:val="single" w:sz="4" w:space="0" w:color="auto"/>
              <w:left w:val="nil"/>
              <w:bottom w:val="nil"/>
              <w:right w:val="nil"/>
            </w:tcBorders>
          </w:tcPr>
          <w:p w14:paraId="0C0A6DAC" w14:textId="77777777" w:rsidR="00125018" w:rsidRPr="00B737D5" w:rsidRDefault="00125018" w:rsidP="00522CB4">
            <w:pPr>
              <w:jc w:val="thaiDistribute"/>
              <w:rPr>
                <w:rFonts w:ascii="Browallia New" w:hAnsi="Browallia New" w:cs="Browallia New"/>
                <w:spacing w:val="-2"/>
                <w:sz w:val="28"/>
                <w:szCs w:val="28"/>
              </w:rPr>
            </w:pPr>
          </w:p>
        </w:tc>
      </w:tr>
      <w:tr w:rsidR="00D50AAA" w:rsidRPr="00B737D5" w14:paraId="616B66BC" w14:textId="77777777" w:rsidTr="00A6441A">
        <w:tc>
          <w:tcPr>
            <w:tcW w:w="6495" w:type="dxa"/>
            <w:hideMark/>
          </w:tcPr>
          <w:p w14:paraId="26B36596" w14:textId="1EF1E261" w:rsidR="00D50AAA" w:rsidRPr="00B737D5" w:rsidRDefault="00D50AAA" w:rsidP="00D50AAA">
            <w:pPr>
              <w:jc w:val="thaiDistribute"/>
              <w:rPr>
                <w:rFonts w:ascii="Browallia New" w:hAnsi="Browallia New" w:cs="Browallia New"/>
                <w:spacing w:val="-2"/>
                <w:sz w:val="28"/>
                <w:szCs w:val="28"/>
              </w:rPr>
            </w:pPr>
            <w:r w:rsidRPr="00B737D5">
              <w:rPr>
                <w:rFonts w:ascii="Browallia New" w:hAnsi="Browallia New" w:cs="Browallia New"/>
                <w:spacing w:val="-2"/>
                <w:sz w:val="28"/>
                <w:szCs w:val="28"/>
                <w:cs/>
              </w:rPr>
              <w:t xml:space="preserve">ยอดคงเหลือ ณ วันที่ </w:t>
            </w:r>
            <w:r w:rsidRPr="00B737D5">
              <w:rPr>
                <w:rFonts w:ascii="Browallia New" w:hAnsi="Browallia New" w:cs="Browallia New"/>
                <w:spacing w:val="-2"/>
                <w:sz w:val="28"/>
                <w:szCs w:val="28"/>
              </w:rPr>
              <w:t xml:space="preserve">1 </w:t>
            </w:r>
            <w:r w:rsidRPr="00B737D5">
              <w:rPr>
                <w:rFonts w:ascii="Browallia New" w:hAnsi="Browallia New" w:cs="Browallia New"/>
                <w:spacing w:val="-2"/>
                <w:sz w:val="28"/>
                <w:szCs w:val="28"/>
                <w:cs/>
              </w:rPr>
              <w:t xml:space="preserve">มกราคม </w:t>
            </w:r>
            <w:r w:rsidRPr="00B737D5">
              <w:rPr>
                <w:rFonts w:ascii="Browallia New" w:hAnsi="Browallia New" w:cs="Browallia New"/>
                <w:spacing w:val="-2"/>
                <w:sz w:val="28"/>
                <w:szCs w:val="28"/>
              </w:rPr>
              <w:t>256</w:t>
            </w:r>
            <w:r w:rsidR="00564C11">
              <w:rPr>
                <w:rFonts w:ascii="Browallia New" w:hAnsi="Browallia New" w:cs="Browallia New"/>
                <w:spacing w:val="-2"/>
                <w:sz w:val="28"/>
                <w:szCs w:val="28"/>
              </w:rPr>
              <w:t>6</w:t>
            </w:r>
          </w:p>
        </w:tc>
        <w:tc>
          <w:tcPr>
            <w:tcW w:w="2551" w:type="dxa"/>
          </w:tcPr>
          <w:p w14:paraId="4B4CEEA1" w14:textId="1177544D" w:rsidR="00D50AAA" w:rsidRPr="00B737D5" w:rsidRDefault="007A27AD" w:rsidP="00D50AAA">
            <w:pPr>
              <w:tabs>
                <w:tab w:val="clear" w:pos="227"/>
                <w:tab w:val="clear" w:pos="454"/>
                <w:tab w:val="clear" w:pos="680"/>
                <w:tab w:val="left" w:pos="720"/>
              </w:tabs>
              <w:spacing w:line="240" w:lineRule="auto"/>
              <w:jc w:val="right"/>
              <w:rPr>
                <w:rFonts w:ascii="Browallia New" w:hAnsi="Browallia New" w:cs="Browallia New"/>
                <w:sz w:val="28"/>
                <w:szCs w:val="28"/>
              </w:rPr>
            </w:pPr>
            <w:r w:rsidRPr="00431BA7">
              <w:rPr>
                <w:rFonts w:ascii="Browallia New" w:hAnsi="Browallia New" w:cs="Browallia New"/>
                <w:sz w:val="28"/>
                <w:szCs w:val="28"/>
              </w:rPr>
              <w:t>2,958</w:t>
            </w:r>
          </w:p>
        </w:tc>
      </w:tr>
      <w:tr w:rsidR="00B33039" w:rsidRPr="00B737D5" w14:paraId="2D6BE6C6" w14:textId="77777777" w:rsidTr="00A6441A">
        <w:tc>
          <w:tcPr>
            <w:tcW w:w="6495" w:type="dxa"/>
          </w:tcPr>
          <w:p w14:paraId="2753FFFE" w14:textId="3C1A64A7" w:rsidR="00B33039" w:rsidRPr="00B737D5" w:rsidRDefault="00B33039" w:rsidP="00B33039">
            <w:pPr>
              <w:tabs>
                <w:tab w:val="clear" w:pos="227"/>
                <w:tab w:val="left" w:pos="367"/>
              </w:tabs>
              <w:jc w:val="thaiDistribute"/>
              <w:rPr>
                <w:rFonts w:ascii="Browallia New" w:hAnsi="Browallia New" w:cs="Browallia New"/>
                <w:spacing w:val="-2"/>
                <w:sz w:val="28"/>
                <w:szCs w:val="28"/>
                <w:cs/>
              </w:rPr>
            </w:pPr>
            <w:r w:rsidRPr="00B737D5">
              <w:rPr>
                <w:rFonts w:ascii="Browallia New" w:hAnsi="Browallia New" w:cs="Browallia New" w:hint="cs"/>
                <w:spacing w:val="-2"/>
                <w:sz w:val="28"/>
                <w:szCs w:val="28"/>
                <w:u w:val="single"/>
                <w:cs/>
              </w:rPr>
              <w:t>บวก</w:t>
            </w:r>
            <w:r w:rsidRPr="00B737D5">
              <w:rPr>
                <w:rFonts w:ascii="Browallia New" w:hAnsi="Browallia New" w:cs="Browallia New" w:hint="cs"/>
                <w:spacing w:val="-2"/>
                <w:sz w:val="28"/>
                <w:szCs w:val="28"/>
                <w:cs/>
              </w:rPr>
              <w:t xml:space="preserve"> ค่าเผื่อการด้อยค่าเพิ่มขึ้นระหว่างงวด</w:t>
            </w:r>
          </w:p>
        </w:tc>
        <w:tc>
          <w:tcPr>
            <w:tcW w:w="2551" w:type="dxa"/>
            <w:tcBorders>
              <w:left w:val="nil"/>
              <w:bottom w:val="single" w:sz="4" w:space="0" w:color="auto"/>
              <w:right w:val="nil"/>
            </w:tcBorders>
          </w:tcPr>
          <w:p w14:paraId="5C907881" w14:textId="5BBD170D" w:rsidR="00B33039" w:rsidRPr="006341B4" w:rsidRDefault="00C45EDC" w:rsidP="00B33039">
            <w:pPr>
              <w:tabs>
                <w:tab w:val="clear" w:pos="227"/>
                <w:tab w:val="clear" w:pos="454"/>
                <w:tab w:val="clear" w:pos="680"/>
                <w:tab w:val="left" w:pos="720"/>
              </w:tabs>
              <w:spacing w:line="240" w:lineRule="auto"/>
              <w:jc w:val="right"/>
              <w:rPr>
                <w:rFonts w:ascii="Browallia New" w:hAnsi="Browallia New" w:cs="Browallia New"/>
                <w:sz w:val="28"/>
                <w:szCs w:val="28"/>
              </w:rPr>
            </w:pPr>
            <w:r w:rsidRPr="00C45EDC">
              <w:rPr>
                <w:rFonts w:ascii="Browallia New" w:hAnsi="Browallia New" w:cs="Browallia New"/>
                <w:sz w:val="28"/>
                <w:szCs w:val="28"/>
              </w:rPr>
              <w:t>7,145</w:t>
            </w:r>
          </w:p>
        </w:tc>
      </w:tr>
      <w:tr w:rsidR="00B33039" w:rsidRPr="00B737D5" w14:paraId="2676D3E7" w14:textId="77777777" w:rsidTr="00A6441A">
        <w:tc>
          <w:tcPr>
            <w:tcW w:w="6495" w:type="dxa"/>
          </w:tcPr>
          <w:p w14:paraId="1F8101B7" w14:textId="3021BBCF" w:rsidR="00B33039" w:rsidRPr="00B737D5" w:rsidRDefault="00B33039" w:rsidP="00B33039">
            <w:pPr>
              <w:jc w:val="thaiDistribute"/>
              <w:rPr>
                <w:rFonts w:ascii="Browallia New" w:hAnsi="Browallia New" w:cs="Browallia New"/>
                <w:spacing w:val="-2"/>
                <w:sz w:val="28"/>
                <w:szCs w:val="28"/>
              </w:rPr>
            </w:pPr>
            <w:r w:rsidRPr="00B737D5">
              <w:rPr>
                <w:rFonts w:ascii="Browallia New" w:hAnsi="Browallia New" w:cs="Browallia New"/>
                <w:spacing w:val="-2"/>
                <w:sz w:val="28"/>
                <w:szCs w:val="28"/>
                <w:cs/>
              </w:rPr>
              <w:t xml:space="preserve">ยอดคงเหลือ ณ วันที่ </w:t>
            </w:r>
            <w:r w:rsidR="00B86988" w:rsidRPr="00B86988">
              <w:rPr>
                <w:rFonts w:ascii="Browallia New" w:hAnsi="Browallia New" w:cs="Browallia New"/>
                <w:sz w:val="28"/>
                <w:szCs w:val="28"/>
              </w:rPr>
              <w:t xml:space="preserve">30 </w:t>
            </w:r>
            <w:r w:rsidR="00B86988" w:rsidRPr="00B86988">
              <w:rPr>
                <w:rFonts w:ascii="Browallia New" w:hAnsi="Browallia New" w:cs="Browallia New"/>
                <w:sz w:val="28"/>
                <w:szCs w:val="28"/>
                <w:cs/>
              </w:rPr>
              <w:t>มิถุนายน</w:t>
            </w:r>
            <w:r w:rsidR="00B86988" w:rsidRPr="00B86988">
              <w:rPr>
                <w:rFonts w:ascii="Browallia New" w:hAnsi="Browallia New" w:cs="Browallia New" w:hint="cs"/>
                <w:sz w:val="28"/>
                <w:szCs w:val="28"/>
                <w:cs/>
              </w:rPr>
              <w:t xml:space="preserve"> </w:t>
            </w:r>
            <w:r w:rsidR="00564C11" w:rsidRPr="00B737D5">
              <w:rPr>
                <w:rFonts w:ascii="Browallia New" w:hAnsi="Browallia New" w:cs="Browallia New"/>
                <w:sz w:val="28"/>
                <w:szCs w:val="28"/>
              </w:rPr>
              <w:t>256</w:t>
            </w:r>
            <w:r w:rsidR="00564C11">
              <w:rPr>
                <w:rFonts w:ascii="Browallia New" w:hAnsi="Browallia New" w:cs="Browallia New"/>
                <w:sz w:val="28"/>
                <w:szCs w:val="28"/>
              </w:rPr>
              <w:t>6</w:t>
            </w:r>
          </w:p>
        </w:tc>
        <w:tc>
          <w:tcPr>
            <w:tcW w:w="2551" w:type="dxa"/>
            <w:tcBorders>
              <w:top w:val="single" w:sz="4" w:space="0" w:color="auto"/>
              <w:left w:val="nil"/>
              <w:bottom w:val="single" w:sz="12" w:space="0" w:color="auto"/>
              <w:right w:val="nil"/>
            </w:tcBorders>
          </w:tcPr>
          <w:p w14:paraId="332B7D68" w14:textId="002A332E" w:rsidR="00B33039" w:rsidRPr="006341B4" w:rsidRDefault="00C45EDC" w:rsidP="00B33039">
            <w:pPr>
              <w:tabs>
                <w:tab w:val="clear" w:pos="227"/>
                <w:tab w:val="clear" w:pos="454"/>
                <w:tab w:val="clear" w:pos="680"/>
                <w:tab w:val="left" w:pos="720"/>
              </w:tabs>
              <w:spacing w:line="240" w:lineRule="auto"/>
              <w:jc w:val="right"/>
              <w:rPr>
                <w:rFonts w:ascii="Browallia New" w:hAnsi="Browallia New" w:cs="Browallia New"/>
                <w:sz w:val="28"/>
                <w:szCs w:val="28"/>
                <w:cs/>
              </w:rPr>
            </w:pPr>
            <w:r w:rsidRPr="00C45EDC">
              <w:rPr>
                <w:rFonts w:ascii="Browallia New" w:hAnsi="Browallia New" w:cs="Browallia New"/>
                <w:sz w:val="28"/>
                <w:szCs w:val="28"/>
              </w:rPr>
              <w:t>10,103</w:t>
            </w:r>
          </w:p>
        </w:tc>
      </w:tr>
    </w:tbl>
    <w:p w14:paraId="53858581" w14:textId="77777777" w:rsidR="004677B3" w:rsidRPr="00A6441A" w:rsidRDefault="0046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4997FE2F" w14:textId="461D4F5F" w:rsidR="006C1F0E" w:rsidRPr="00B737D5" w:rsidRDefault="00136DC6" w:rsidP="00FC107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ค่าใช้จ่ายภาษีเงินได้</w:t>
      </w:r>
    </w:p>
    <w:p w14:paraId="24FE24E7" w14:textId="77777777" w:rsidR="00454FBD" w:rsidRPr="00A6441A" w:rsidRDefault="00454FBD" w:rsidP="000E3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b/>
          <w:bCs/>
          <w:sz w:val="28"/>
          <w:szCs w:val="28"/>
          <w:lang w:val="en-GB"/>
        </w:rPr>
      </w:pPr>
    </w:p>
    <w:p w14:paraId="3A11F1D0" w14:textId="77777777" w:rsidR="007D7734" w:rsidRPr="00B737D5"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B737D5"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B737D5"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B737D5"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B737D5"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B737D5"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B737D5"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B737D5"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B737D5"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1F295F38" w14:textId="77777777" w:rsidR="007D7734" w:rsidRPr="00E97A2D" w:rsidRDefault="007D7734" w:rsidP="000E37DC">
      <w:pPr>
        <w:tabs>
          <w:tab w:val="clear" w:pos="227"/>
          <w:tab w:val="clear" w:pos="454"/>
          <w:tab w:val="clear" w:pos="680"/>
          <w:tab w:val="clear" w:pos="907"/>
          <w:tab w:val="clear" w:pos="1644"/>
          <w:tab w:val="left" w:pos="990"/>
        </w:tabs>
        <w:spacing w:line="240" w:lineRule="auto"/>
        <w:ind w:left="450"/>
        <w:rPr>
          <w:rFonts w:ascii="Browallia New" w:hAnsi="Browallia New" w:cs="Browallia New"/>
          <w:i/>
          <w:iCs/>
          <w:sz w:val="28"/>
          <w:szCs w:val="28"/>
        </w:rPr>
      </w:pPr>
      <w:r w:rsidRPr="00E97A2D">
        <w:rPr>
          <w:rFonts w:ascii="Browallia New" w:hAnsi="Browallia New" w:cs="Browallia New"/>
          <w:i/>
          <w:iCs/>
          <w:sz w:val="28"/>
          <w:szCs w:val="28"/>
          <w:cs/>
          <w:lang w:val="en-GB"/>
        </w:rPr>
        <w:t>ภาษีเงินได้</w:t>
      </w:r>
    </w:p>
    <w:p w14:paraId="7130CC46" w14:textId="3F0F6F73" w:rsidR="004C434D" w:rsidRPr="00E97A2D" w:rsidRDefault="004C434D" w:rsidP="000E37DC">
      <w:pPr>
        <w:tabs>
          <w:tab w:val="clear" w:pos="454"/>
          <w:tab w:val="left" w:pos="720"/>
        </w:tabs>
        <w:spacing w:line="240" w:lineRule="auto"/>
        <w:ind w:left="450"/>
        <w:jc w:val="thaiDistribute"/>
        <w:rPr>
          <w:rFonts w:ascii="Browallia New" w:hAnsi="Browallia New" w:cs="Browallia New"/>
          <w:sz w:val="28"/>
          <w:szCs w:val="28"/>
          <w:lang w:val="en-GB"/>
        </w:rPr>
      </w:pPr>
      <w:r w:rsidRPr="00E97A2D">
        <w:rPr>
          <w:rFonts w:ascii="Browallia New" w:hAnsi="Browallia New" w:cs="Browallia New"/>
          <w:sz w:val="28"/>
          <w:szCs w:val="28"/>
          <w:cs/>
          <w:lang w:val="en-GB"/>
        </w:rPr>
        <w:t xml:space="preserve">ภาษีเงินได้ที่รับรู้ในงบกำไรขาดทุนและกำไรขาดทุนเบ็ดเสร็จอื่น </w:t>
      </w:r>
      <w:r w:rsidR="00A758E9" w:rsidRPr="00E97A2D">
        <w:rPr>
          <w:rFonts w:ascii="Browallia New" w:hAnsi="Browallia New" w:cs="Browallia New"/>
          <w:sz w:val="28"/>
          <w:szCs w:val="28"/>
          <w:cs/>
          <w:lang w:val="en-GB"/>
        </w:rPr>
        <w:t>สำหรับงวด</w:t>
      </w:r>
      <w:r w:rsidR="00A758E9" w:rsidRPr="00E97A2D">
        <w:rPr>
          <w:rFonts w:ascii="Browallia New" w:hAnsi="Browallia New" w:cs="Browallia New" w:hint="cs"/>
          <w:sz w:val="28"/>
          <w:szCs w:val="28"/>
          <w:cs/>
          <w:lang w:val="en-GB"/>
        </w:rPr>
        <w:t>สามเดือนและหกเดือน</w:t>
      </w:r>
      <w:r w:rsidR="00A758E9" w:rsidRPr="00E97A2D">
        <w:rPr>
          <w:rFonts w:ascii="Browallia New" w:hAnsi="Browallia New" w:cs="Browallia New"/>
          <w:sz w:val="28"/>
          <w:szCs w:val="28"/>
          <w:cs/>
          <w:lang w:val="en-GB"/>
        </w:rPr>
        <w:t>สิ้นสุดวันที่</w:t>
      </w:r>
      <w:r w:rsidR="00A758E9" w:rsidRPr="00E97A2D">
        <w:rPr>
          <w:rFonts w:ascii="Browallia New" w:hAnsi="Browallia New" w:cs="Browallia New" w:hint="cs"/>
          <w:sz w:val="28"/>
          <w:szCs w:val="28"/>
          <w:cs/>
          <w:lang w:val="en-GB"/>
        </w:rPr>
        <w:t xml:space="preserve"> </w:t>
      </w:r>
      <w:r w:rsidR="00A758E9" w:rsidRPr="00E97A2D">
        <w:rPr>
          <w:rFonts w:ascii="Browallia New" w:hAnsi="Browallia New" w:cs="Browallia New"/>
          <w:sz w:val="28"/>
          <w:szCs w:val="28"/>
          <w:cs/>
          <w:lang w:val="en-GB"/>
        </w:rPr>
        <w:br/>
      </w:r>
      <w:r w:rsidR="00A758E9" w:rsidRPr="00E97A2D">
        <w:rPr>
          <w:rFonts w:ascii="Browallia New" w:hAnsi="Browallia New" w:cs="Browallia New"/>
          <w:sz w:val="28"/>
          <w:szCs w:val="28"/>
        </w:rPr>
        <w:t xml:space="preserve">30 </w:t>
      </w:r>
      <w:r w:rsidR="00A758E9" w:rsidRPr="00E97A2D">
        <w:rPr>
          <w:rFonts w:ascii="Browallia New" w:hAnsi="Browallia New" w:cs="Browallia New"/>
          <w:sz w:val="28"/>
          <w:szCs w:val="28"/>
          <w:cs/>
          <w:lang w:val="en-GB"/>
        </w:rPr>
        <w:t>มิถุนายน</w:t>
      </w:r>
      <w:r w:rsidR="00A758E9" w:rsidRPr="00E97A2D">
        <w:rPr>
          <w:rFonts w:ascii="Browallia New" w:hAnsi="Browallia New" w:cs="Browallia New" w:hint="cs"/>
          <w:sz w:val="28"/>
          <w:szCs w:val="28"/>
          <w:cs/>
          <w:lang w:val="en-GB"/>
        </w:rPr>
        <w:t xml:space="preserve"> </w:t>
      </w:r>
      <w:r w:rsidR="007C6536" w:rsidRPr="00E97A2D">
        <w:rPr>
          <w:rFonts w:ascii="Browallia New" w:hAnsi="Browallia New" w:cs="Browallia New"/>
          <w:sz w:val="28"/>
          <w:szCs w:val="28"/>
        </w:rPr>
        <w:t>2566</w:t>
      </w:r>
      <w:r w:rsidR="00BF4F6E" w:rsidRPr="00E97A2D">
        <w:rPr>
          <w:rFonts w:ascii="Browallia New" w:hAnsi="Browallia New" w:cs="Browallia New"/>
          <w:sz w:val="28"/>
          <w:szCs w:val="28"/>
        </w:rPr>
        <w:t xml:space="preserve"> </w:t>
      </w:r>
      <w:r w:rsidR="00CA0C3E" w:rsidRPr="00E97A2D">
        <w:rPr>
          <w:rFonts w:ascii="Browallia New" w:hAnsi="Browallia New" w:cs="Browallia New" w:hint="cs"/>
          <w:sz w:val="28"/>
          <w:szCs w:val="28"/>
          <w:cs/>
        </w:rPr>
        <w:t xml:space="preserve">และ </w:t>
      </w:r>
      <w:r w:rsidRPr="00E97A2D">
        <w:rPr>
          <w:rFonts w:ascii="Browallia New" w:hAnsi="Browallia New" w:cs="Browallia New"/>
          <w:spacing w:val="-2"/>
          <w:sz w:val="28"/>
          <w:szCs w:val="28"/>
        </w:rPr>
        <w:t>256</w:t>
      </w:r>
      <w:r w:rsidR="007C6536" w:rsidRPr="00E97A2D">
        <w:rPr>
          <w:rFonts w:ascii="Browallia New" w:hAnsi="Browallia New" w:cs="Browallia New"/>
          <w:spacing w:val="-2"/>
          <w:sz w:val="28"/>
          <w:szCs w:val="28"/>
        </w:rPr>
        <w:t>5</w:t>
      </w:r>
      <w:r w:rsidRPr="00E97A2D">
        <w:rPr>
          <w:rFonts w:ascii="Browallia New" w:hAnsi="Browallia New" w:cs="Browallia New"/>
          <w:spacing w:val="-2"/>
          <w:sz w:val="28"/>
          <w:szCs w:val="28"/>
        </w:rPr>
        <w:t xml:space="preserve"> </w:t>
      </w:r>
      <w:r w:rsidRPr="00E97A2D">
        <w:rPr>
          <w:rFonts w:ascii="Browallia New" w:hAnsi="Browallia New" w:cs="Browallia New"/>
          <w:sz w:val="28"/>
          <w:szCs w:val="28"/>
          <w:cs/>
          <w:lang w:val="en-GB"/>
        </w:rPr>
        <w:t>มีดังนี้</w:t>
      </w:r>
    </w:p>
    <w:p w14:paraId="1B47AAB9" w14:textId="77777777" w:rsidR="00175556" w:rsidRPr="005B102B" w:rsidRDefault="00175556" w:rsidP="000E37DC">
      <w:pPr>
        <w:tabs>
          <w:tab w:val="clear" w:pos="454"/>
          <w:tab w:val="left" w:pos="720"/>
        </w:tabs>
        <w:spacing w:line="240" w:lineRule="auto"/>
        <w:ind w:left="450"/>
        <w:jc w:val="thaiDistribute"/>
        <w:rPr>
          <w:rFonts w:ascii="Browallia New" w:hAnsi="Browallia New" w:cs="Browallia New"/>
          <w:sz w:val="28"/>
          <w:szCs w:val="28"/>
          <w:highlight w:val="yellow"/>
          <w:lang w:val="en-GB"/>
        </w:rPr>
      </w:pPr>
    </w:p>
    <w:tbl>
      <w:tblPr>
        <w:tblW w:w="9120" w:type="dxa"/>
        <w:tblInd w:w="378" w:type="dxa"/>
        <w:tblLayout w:type="fixed"/>
        <w:tblLook w:val="01E0" w:firstRow="1" w:lastRow="1" w:firstColumn="1" w:lastColumn="1" w:noHBand="0" w:noVBand="0"/>
      </w:tblPr>
      <w:tblGrid>
        <w:gridCol w:w="4017"/>
        <w:gridCol w:w="1275"/>
        <w:gridCol w:w="1276"/>
        <w:gridCol w:w="1276"/>
        <w:gridCol w:w="1276"/>
      </w:tblGrid>
      <w:tr w:rsidR="00350858" w:rsidRPr="00E97A2D" w14:paraId="17C4B302" w14:textId="77777777" w:rsidTr="003847E9">
        <w:trPr>
          <w:tblHeader/>
        </w:trPr>
        <w:tc>
          <w:tcPr>
            <w:tcW w:w="4017" w:type="dxa"/>
            <w:vAlign w:val="bottom"/>
          </w:tcPr>
          <w:p w14:paraId="2B34E11E" w14:textId="77777777" w:rsidR="007D7734" w:rsidRPr="00E97A2D" w:rsidRDefault="007D7734" w:rsidP="00BD65E0">
            <w:pPr>
              <w:spacing w:line="240" w:lineRule="auto"/>
              <w:ind w:left="-102"/>
              <w:rPr>
                <w:rFonts w:ascii="Browallia New" w:hAnsi="Browallia New" w:cs="Browallia New"/>
                <w:sz w:val="28"/>
                <w:szCs w:val="28"/>
              </w:rPr>
            </w:pPr>
          </w:p>
        </w:tc>
        <w:tc>
          <w:tcPr>
            <w:tcW w:w="2551" w:type="dxa"/>
            <w:gridSpan w:val="2"/>
          </w:tcPr>
          <w:p w14:paraId="26ACF7C5" w14:textId="77777777" w:rsidR="007D7734" w:rsidRPr="00E97A2D" w:rsidRDefault="007D7734" w:rsidP="00BD65E0">
            <w:pPr>
              <w:spacing w:line="240" w:lineRule="auto"/>
              <w:jc w:val="right"/>
              <w:rPr>
                <w:rFonts w:ascii="Browallia New" w:hAnsi="Browallia New" w:cs="Browallia New"/>
                <w:sz w:val="28"/>
                <w:szCs w:val="28"/>
              </w:rPr>
            </w:pPr>
          </w:p>
        </w:tc>
        <w:tc>
          <w:tcPr>
            <w:tcW w:w="2552" w:type="dxa"/>
            <w:gridSpan w:val="2"/>
            <w:hideMark/>
          </w:tcPr>
          <w:p w14:paraId="54A9F910" w14:textId="77777777" w:rsidR="007D7734" w:rsidRPr="00E97A2D" w:rsidRDefault="007D7734" w:rsidP="00BD65E0">
            <w:pPr>
              <w:spacing w:line="240" w:lineRule="auto"/>
              <w:jc w:val="right"/>
              <w:rPr>
                <w:rFonts w:ascii="Browallia New" w:hAnsi="Browallia New" w:cs="Browallia New"/>
                <w:sz w:val="28"/>
                <w:szCs w:val="28"/>
              </w:rPr>
            </w:pPr>
            <w:r w:rsidRPr="00E97A2D">
              <w:rPr>
                <w:rFonts w:ascii="Browallia New" w:hAnsi="Browallia New" w:cs="Browallia New"/>
                <w:sz w:val="28"/>
                <w:szCs w:val="28"/>
                <w:cs/>
              </w:rPr>
              <w:t xml:space="preserve">(หน่วย </w:t>
            </w:r>
            <w:r w:rsidRPr="00E97A2D">
              <w:rPr>
                <w:rFonts w:ascii="Browallia New" w:hAnsi="Browallia New" w:cs="Browallia New"/>
                <w:sz w:val="28"/>
                <w:szCs w:val="28"/>
              </w:rPr>
              <w:t xml:space="preserve">: </w:t>
            </w:r>
            <w:r w:rsidRPr="00E97A2D">
              <w:rPr>
                <w:rFonts w:ascii="Browallia New" w:hAnsi="Browallia New" w:cs="Browallia New"/>
                <w:sz w:val="28"/>
                <w:szCs w:val="28"/>
                <w:cs/>
              </w:rPr>
              <w:t>พันบาท)</w:t>
            </w:r>
          </w:p>
        </w:tc>
      </w:tr>
      <w:tr w:rsidR="00350858" w:rsidRPr="00E97A2D" w14:paraId="2B2B59CB" w14:textId="77777777" w:rsidTr="003847E9">
        <w:trPr>
          <w:trHeight w:val="81"/>
          <w:tblHeader/>
        </w:trPr>
        <w:tc>
          <w:tcPr>
            <w:tcW w:w="4017" w:type="dxa"/>
            <w:vAlign w:val="bottom"/>
          </w:tcPr>
          <w:p w14:paraId="7013FF2F" w14:textId="77777777" w:rsidR="007D7734" w:rsidRPr="00E97A2D" w:rsidRDefault="007D7734" w:rsidP="00BD65E0">
            <w:pPr>
              <w:spacing w:line="240" w:lineRule="auto"/>
              <w:ind w:left="-102"/>
              <w:rPr>
                <w:rFonts w:ascii="Browallia New" w:hAnsi="Browallia New" w:cs="Browallia New"/>
                <w:sz w:val="28"/>
                <w:szCs w:val="28"/>
              </w:rPr>
            </w:pPr>
          </w:p>
        </w:tc>
        <w:tc>
          <w:tcPr>
            <w:tcW w:w="2551" w:type="dxa"/>
            <w:gridSpan w:val="2"/>
            <w:vAlign w:val="bottom"/>
            <w:hideMark/>
          </w:tcPr>
          <w:p w14:paraId="4A319566" w14:textId="77777777" w:rsidR="007D7734" w:rsidRPr="00E97A2D" w:rsidRDefault="007D7734" w:rsidP="00BD65E0">
            <w:pPr>
              <w:pBdr>
                <w:bottom w:val="single" w:sz="4" w:space="1" w:color="auto"/>
              </w:pBdr>
              <w:spacing w:line="240" w:lineRule="auto"/>
              <w:jc w:val="center"/>
              <w:rPr>
                <w:rFonts w:ascii="Browallia New" w:hAnsi="Browallia New" w:cs="Browallia New"/>
                <w:sz w:val="28"/>
                <w:szCs w:val="28"/>
              </w:rPr>
            </w:pPr>
            <w:r w:rsidRPr="00E97A2D">
              <w:rPr>
                <w:rFonts w:ascii="Browallia New" w:hAnsi="Browallia New" w:cs="Browallia New"/>
                <w:sz w:val="28"/>
                <w:szCs w:val="28"/>
                <w:cs/>
              </w:rPr>
              <w:t>งบการเงินรวม</w:t>
            </w:r>
          </w:p>
        </w:tc>
        <w:tc>
          <w:tcPr>
            <w:tcW w:w="2552" w:type="dxa"/>
            <w:gridSpan w:val="2"/>
            <w:vAlign w:val="bottom"/>
            <w:hideMark/>
          </w:tcPr>
          <w:p w14:paraId="6B3D5679" w14:textId="77777777" w:rsidR="007D7734" w:rsidRPr="00E97A2D" w:rsidRDefault="007D7734" w:rsidP="00BD65E0">
            <w:pPr>
              <w:pBdr>
                <w:bottom w:val="single" w:sz="4" w:space="1" w:color="auto"/>
              </w:pBdr>
              <w:spacing w:line="240" w:lineRule="auto"/>
              <w:jc w:val="center"/>
              <w:rPr>
                <w:rFonts w:ascii="Browallia New" w:hAnsi="Browallia New" w:cs="Browallia New"/>
                <w:sz w:val="28"/>
                <w:szCs w:val="28"/>
              </w:rPr>
            </w:pPr>
            <w:r w:rsidRPr="00E97A2D">
              <w:rPr>
                <w:rFonts w:ascii="Browallia New" w:hAnsi="Browallia New" w:cs="Browallia New"/>
                <w:sz w:val="28"/>
                <w:szCs w:val="28"/>
                <w:cs/>
              </w:rPr>
              <w:t>งบการเงินเฉพาะของบริษัท</w:t>
            </w:r>
          </w:p>
        </w:tc>
      </w:tr>
      <w:tr w:rsidR="00350858" w:rsidRPr="00E97A2D" w14:paraId="032756F3" w14:textId="77777777" w:rsidTr="003847E9">
        <w:trPr>
          <w:trHeight w:val="68"/>
          <w:tblHeader/>
        </w:trPr>
        <w:tc>
          <w:tcPr>
            <w:tcW w:w="4017" w:type="dxa"/>
            <w:vAlign w:val="bottom"/>
          </w:tcPr>
          <w:p w14:paraId="392081B6" w14:textId="77777777" w:rsidR="007D7734" w:rsidRPr="00E97A2D" w:rsidRDefault="007D7734" w:rsidP="00BD65E0">
            <w:pPr>
              <w:spacing w:line="240" w:lineRule="auto"/>
              <w:ind w:left="-102"/>
              <w:rPr>
                <w:rFonts w:ascii="Browallia New" w:hAnsi="Browallia New" w:cs="Browallia New"/>
                <w:sz w:val="28"/>
                <w:szCs w:val="28"/>
              </w:rPr>
            </w:pPr>
          </w:p>
        </w:tc>
        <w:tc>
          <w:tcPr>
            <w:tcW w:w="5103" w:type="dxa"/>
            <w:gridSpan w:val="4"/>
            <w:vAlign w:val="bottom"/>
            <w:hideMark/>
          </w:tcPr>
          <w:p w14:paraId="2F1CE91A" w14:textId="401EED2A" w:rsidR="007D7734" w:rsidRPr="00E97A2D" w:rsidRDefault="004C434D" w:rsidP="00BD65E0">
            <w:pPr>
              <w:pBdr>
                <w:bottom w:val="single" w:sz="4" w:space="1" w:color="auto"/>
              </w:pBdr>
              <w:spacing w:line="240" w:lineRule="auto"/>
              <w:jc w:val="center"/>
              <w:rPr>
                <w:rFonts w:ascii="Browallia New" w:hAnsi="Browallia New" w:cs="Browallia New"/>
                <w:sz w:val="28"/>
                <w:szCs w:val="28"/>
                <w:cs/>
              </w:rPr>
            </w:pPr>
            <w:r w:rsidRPr="00E97A2D">
              <w:rPr>
                <w:rFonts w:ascii="Browallia New" w:hAnsi="Browallia New" w:cs="Browallia New"/>
                <w:sz w:val="28"/>
                <w:szCs w:val="28"/>
                <w:cs/>
              </w:rPr>
              <w:t xml:space="preserve">สำหรับงวดสามเดือนสิ้นสุดวันที่ </w:t>
            </w:r>
            <w:r w:rsidR="00F83CCA" w:rsidRPr="00E97A2D">
              <w:rPr>
                <w:rFonts w:ascii="Browallia New" w:hAnsi="Browallia New" w:cs="Browallia New"/>
                <w:sz w:val="28"/>
                <w:szCs w:val="28"/>
              </w:rPr>
              <w:t xml:space="preserve">30 </w:t>
            </w:r>
            <w:r w:rsidR="00F83CCA" w:rsidRPr="00E97A2D">
              <w:rPr>
                <w:rFonts w:ascii="Browallia New" w:hAnsi="Browallia New" w:cs="Browallia New"/>
                <w:sz w:val="28"/>
                <w:szCs w:val="28"/>
                <w:cs/>
              </w:rPr>
              <w:t>มิถุนายน</w:t>
            </w:r>
          </w:p>
        </w:tc>
      </w:tr>
      <w:tr w:rsidR="007C6536" w:rsidRPr="00E97A2D" w14:paraId="1073FFF8" w14:textId="77777777" w:rsidTr="003847E9">
        <w:trPr>
          <w:tblHeader/>
        </w:trPr>
        <w:tc>
          <w:tcPr>
            <w:tcW w:w="4017" w:type="dxa"/>
            <w:vAlign w:val="bottom"/>
          </w:tcPr>
          <w:p w14:paraId="173F6D37" w14:textId="77777777" w:rsidR="007C6536" w:rsidRPr="00E97A2D" w:rsidRDefault="007C6536" w:rsidP="007C6536">
            <w:pPr>
              <w:spacing w:line="240" w:lineRule="auto"/>
              <w:ind w:left="-102"/>
              <w:rPr>
                <w:rFonts w:ascii="Browallia New" w:hAnsi="Browallia New" w:cs="Browallia New"/>
                <w:sz w:val="28"/>
                <w:szCs w:val="28"/>
              </w:rPr>
            </w:pPr>
          </w:p>
        </w:tc>
        <w:tc>
          <w:tcPr>
            <w:tcW w:w="1275" w:type="dxa"/>
            <w:vAlign w:val="bottom"/>
            <w:hideMark/>
          </w:tcPr>
          <w:p w14:paraId="774D8EA7" w14:textId="72243180" w:rsidR="007C6536" w:rsidRPr="00E97A2D" w:rsidRDefault="007C6536" w:rsidP="007C6536">
            <w:pPr>
              <w:pBdr>
                <w:bottom w:val="single" w:sz="4" w:space="1" w:color="auto"/>
              </w:pBdr>
              <w:spacing w:line="240" w:lineRule="auto"/>
              <w:jc w:val="center"/>
              <w:rPr>
                <w:rFonts w:ascii="Browallia New" w:hAnsi="Browallia New" w:cs="Browallia New"/>
                <w:sz w:val="28"/>
                <w:szCs w:val="28"/>
              </w:rPr>
            </w:pPr>
            <w:r w:rsidRPr="00E97A2D">
              <w:rPr>
                <w:rFonts w:ascii="Browallia New" w:hAnsi="Browallia New" w:cs="Browallia New"/>
                <w:sz w:val="28"/>
                <w:szCs w:val="28"/>
              </w:rPr>
              <w:t>2566</w:t>
            </w:r>
          </w:p>
        </w:tc>
        <w:tc>
          <w:tcPr>
            <w:tcW w:w="1276" w:type="dxa"/>
            <w:vAlign w:val="bottom"/>
            <w:hideMark/>
          </w:tcPr>
          <w:p w14:paraId="75668BEF" w14:textId="20023436" w:rsidR="007C6536" w:rsidRPr="00E97A2D" w:rsidRDefault="007C6536" w:rsidP="007C6536">
            <w:pPr>
              <w:pBdr>
                <w:bottom w:val="single" w:sz="4" w:space="1" w:color="auto"/>
              </w:pBdr>
              <w:spacing w:line="240" w:lineRule="auto"/>
              <w:jc w:val="center"/>
              <w:rPr>
                <w:rFonts w:ascii="Browallia New" w:hAnsi="Browallia New" w:cs="Browallia New"/>
                <w:sz w:val="28"/>
                <w:szCs w:val="28"/>
              </w:rPr>
            </w:pPr>
            <w:r w:rsidRPr="00E97A2D">
              <w:rPr>
                <w:rFonts w:ascii="Browallia New" w:hAnsi="Browallia New" w:cs="Browallia New"/>
                <w:sz w:val="28"/>
                <w:szCs w:val="28"/>
              </w:rPr>
              <w:t>2565</w:t>
            </w:r>
          </w:p>
        </w:tc>
        <w:tc>
          <w:tcPr>
            <w:tcW w:w="1276" w:type="dxa"/>
            <w:vAlign w:val="bottom"/>
            <w:hideMark/>
          </w:tcPr>
          <w:p w14:paraId="7A1345FC" w14:textId="78822781" w:rsidR="007C6536" w:rsidRPr="00E97A2D" w:rsidRDefault="007C6536" w:rsidP="007C6536">
            <w:pPr>
              <w:pBdr>
                <w:bottom w:val="single" w:sz="4" w:space="1" w:color="auto"/>
              </w:pBdr>
              <w:spacing w:line="240" w:lineRule="auto"/>
              <w:jc w:val="center"/>
              <w:rPr>
                <w:rFonts w:ascii="Browallia New" w:hAnsi="Browallia New" w:cs="Browallia New"/>
                <w:sz w:val="28"/>
                <w:szCs w:val="28"/>
              </w:rPr>
            </w:pPr>
            <w:r w:rsidRPr="00E97A2D">
              <w:rPr>
                <w:rFonts w:ascii="Browallia New" w:hAnsi="Browallia New" w:cs="Browallia New"/>
                <w:sz w:val="28"/>
                <w:szCs w:val="28"/>
              </w:rPr>
              <w:t>2566</w:t>
            </w:r>
          </w:p>
        </w:tc>
        <w:tc>
          <w:tcPr>
            <w:tcW w:w="1276" w:type="dxa"/>
            <w:vAlign w:val="bottom"/>
            <w:hideMark/>
          </w:tcPr>
          <w:p w14:paraId="5070BF9E" w14:textId="1122B572" w:rsidR="007C6536" w:rsidRPr="00E97A2D" w:rsidRDefault="007C6536" w:rsidP="007C6536">
            <w:pPr>
              <w:pBdr>
                <w:bottom w:val="single" w:sz="4" w:space="1" w:color="auto"/>
              </w:pBdr>
              <w:spacing w:line="240" w:lineRule="auto"/>
              <w:jc w:val="center"/>
              <w:rPr>
                <w:rFonts w:ascii="Browallia New" w:hAnsi="Browallia New" w:cs="Browallia New"/>
                <w:sz w:val="28"/>
                <w:szCs w:val="28"/>
              </w:rPr>
            </w:pPr>
            <w:r w:rsidRPr="00E97A2D">
              <w:rPr>
                <w:rFonts w:ascii="Browallia New" w:hAnsi="Browallia New" w:cs="Browallia New"/>
                <w:sz w:val="28"/>
                <w:szCs w:val="28"/>
              </w:rPr>
              <w:t>2565</w:t>
            </w:r>
          </w:p>
        </w:tc>
      </w:tr>
      <w:tr w:rsidR="00350858" w:rsidRPr="00E97A2D" w14:paraId="30A924FF" w14:textId="77777777" w:rsidTr="003847E9">
        <w:trPr>
          <w:trHeight w:hRule="exact" w:val="333"/>
        </w:trPr>
        <w:tc>
          <w:tcPr>
            <w:tcW w:w="4017" w:type="dxa"/>
            <w:vAlign w:val="bottom"/>
          </w:tcPr>
          <w:p w14:paraId="4D2F9254" w14:textId="77777777" w:rsidR="00844621" w:rsidRPr="00E97A2D" w:rsidRDefault="00844621" w:rsidP="00BD65E0">
            <w:pPr>
              <w:spacing w:line="240" w:lineRule="auto"/>
              <w:ind w:left="-102"/>
              <w:rPr>
                <w:rFonts w:ascii="Browallia New" w:hAnsi="Browallia New" w:cs="Browallia New"/>
                <w:sz w:val="28"/>
                <w:szCs w:val="28"/>
              </w:rPr>
            </w:pPr>
          </w:p>
        </w:tc>
        <w:tc>
          <w:tcPr>
            <w:tcW w:w="1275" w:type="dxa"/>
            <w:vAlign w:val="bottom"/>
          </w:tcPr>
          <w:p w14:paraId="350D7410" w14:textId="77777777" w:rsidR="00844621" w:rsidRPr="00E97A2D" w:rsidRDefault="00844621" w:rsidP="00BD65E0">
            <w:pPr>
              <w:spacing w:line="240" w:lineRule="auto"/>
              <w:jc w:val="right"/>
              <w:rPr>
                <w:rFonts w:ascii="Browallia New" w:hAnsi="Browallia New" w:cs="Browallia New"/>
                <w:sz w:val="28"/>
                <w:szCs w:val="28"/>
              </w:rPr>
            </w:pPr>
          </w:p>
        </w:tc>
        <w:tc>
          <w:tcPr>
            <w:tcW w:w="1276" w:type="dxa"/>
            <w:vAlign w:val="bottom"/>
          </w:tcPr>
          <w:p w14:paraId="602A5198" w14:textId="77777777" w:rsidR="00844621" w:rsidRPr="00E97A2D" w:rsidRDefault="00844621" w:rsidP="00BD65E0">
            <w:pPr>
              <w:spacing w:line="240" w:lineRule="auto"/>
              <w:jc w:val="right"/>
              <w:rPr>
                <w:rFonts w:ascii="Browallia New" w:hAnsi="Browallia New" w:cs="Browallia New"/>
                <w:sz w:val="28"/>
                <w:szCs w:val="28"/>
              </w:rPr>
            </w:pPr>
          </w:p>
        </w:tc>
        <w:tc>
          <w:tcPr>
            <w:tcW w:w="1276" w:type="dxa"/>
            <w:vAlign w:val="bottom"/>
          </w:tcPr>
          <w:p w14:paraId="52890E82" w14:textId="77777777" w:rsidR="00844621" w:rsidRPr="00E97A2D" w:rsidRDefault="00844621" w:rsidP="00BD65E0">
            <w:pPr>
              <w:spacing w:line="240" w:lineRule="auto"/>
              <w:jc w:val="right"/>
              <w:rPr>
                <w:rFonts w:ascii="Browallia New" w:hAnsi="Browallia New" w:cs="Browallia New"/>
                <w:sz w:val="28"/>
                <w:szCs w:val="28"/>
              </w:rPr>
            </w:pPr>
          </w:p>
        </w:tc>
        <w:tc>
          <w:tcPr>
            <w:tcW w:w="1276" w:type="dxa"/>
            <w:vAlign w:val="bottom"/>
          </w:tcPr>
          <w:p w14:paraId="6EFE6658" w14:textId="77777777" w:rsidR="00844621" w:rsidRPr="00E97A2D" w:rsidRDefault="00844621" w:rsidP="00BD65E0">
            <w:pPr>
              <w:spacing w:line="240" w:lineRule="auto"/>
              <w:jc w:val="right"/>
              <w:rPr>
                <w:rFonts w:ascii="Browallia New" w:hAnsi="Browallia New" w:cs="Browallia New"/>
                <w:sz w:val="28"/>
                <w:szCs w:val="28"/>
              </w:rPr>
            </w:pPr>
          </w:p>
        </w:tc>
      </w:tr>
      <w:tr w:rsidR="003211D8" w:rsidRPr="00E97A2D" w14:paraId="0AEF1204" w14:textId="77777777" w:rsidTr="003847E9">
        <w:tc>
          <w:tcPr>
            <w:tcW w:w="4017" w:type="dxa"/>
            <w:vAlign w:val="center"/>
            <w:hideMark/>
          </w:tcPr>
          <w:p w14:paraId="63FD1B2F" w14:textId="499FB08A" w:rsidR="003211D8" w:rsidRPr="00E97A2D" w:rsidRDefault="003211D8" w:rsidP="003211D8">
            <w:pPr>
              <w:spacing w:line="240" w:lineRule="auto"/>
              <w:jc w:val="both"/>
              <w:rPr>
                <w:rFonts w:ascii="Browallia New" w:hAnsi="Browallia New" w:cs="Browallia New"/>
                <w:sz w:val="28"/>
                <w:szCs w:val="28"/>
                <w:cs/>
              </w:rPr>
            </w:pPr>
            <w:r w:rsidRPr="00E97A2D">
              <w:rPr>
                <w:rFonts w:ascii="Browallia New" w:hAnsi="Browallia New" w:cs="Browallia New"/>
                <w:sz w:val="28"/>
                <w:szCs w:val="28"/>
                <w:cs/>
              </w:rPr>
              <w:t xml:space="preserve">ภาษีเงินได้ปัจจุบัน </w:t>
            </w:r>
          </w:p>
        </w:tc>
        <w:tc>
          <w:tcPr>
            <w:tcW w:w="1275" w:type="dxa"/>
            <w:vAlign w:val="center"/>
          </w:tcPr>
          <w:p w14:paraId="0008BE08" w14:textId="666A37D6" w:rsidR="003211D8" w:rsidRPr="00B86A6E" w:rsidRDefault="009E166B" w:rsidP="003211D8">
            <w:pPr>
              <w:spacing w:line="240" w:lineRule="auto"/>
              <w:jc w:val="right"/>
              <w:rPr>
                <w:rFonts w:ascii="Browallia New" w:hAnsi="Browallia New" w:cs="Browallia New"/>
                <w:sz w:val="28"/>
                <w:szCs w:val="28"/>
                <w:highlight w:val="green"/>
              </w:rPr>
            </w:pPr>
            <w:r>
              <w:rPr>
                <w:rFonts w:ascii="Browallia New" w:hAnsi="Browallia New" w:cs="Browallia New"/>
                <w:sz w:val="28"/>
                <w:szCs w:val="28"/>
              </w:rPr>
              <w:t>6,644</w:t>
            </w:r>
          </w:p>
        </w:tc>
        <w:tc>
          <w:tcPr>
            <w:tcW w:w="1276" w:type="dxa"/>
            <w:vAlign w:val="center"/>
          </w:tcPr>
          <w:p w14:paraId="6A6EF838" w14:textId="0111AC1A" w:rsidR="003211D8" w:rsidRPr="00E97A2D" w:rsidRDefault="003211D8" w:rsidP="003211D8">
            <w:pPr>
              <w:spacing w:line="240" w:lineRule="auto"/>
              <w:jc w:val="right"/>
              <w:rPr>
                <w:rFonts w:ascii="Browallia New" w:hAnsi="Browallia New" w:cs="Browallia New"/>
                <w:sz w:val="28"/>
                <w:szCs w:val="28"/>
              </w:rPr>
            </w:pPr>
            <w:r w:rsidRPr="00E97A2D">
              <w:rPr>
                <w:rFonts w:ascii="Browallia New" w:hAnsi="Browallia New" w:cs="Browallia New"/>
                <w:sz w:val="28"/>
                <w:szCs w:val="28"/>
              </w:rPr>
              <w:t>4,945</w:t>
            </w:r>
          </w:p>
        </w:tc>
        <w:tc>
          <w:tcPr>
            <w:tcW w:w="1276" w:type="dxa"/>
            <w:vAlign w:val="bottom"/>
          </w:tcPr>
          <w:p w14:paraId="3E3568D7" w14:textId="6CBA6BEF" w:rsidR="003211D8" w:rsidRPr="00CA7695" w:rsidRDefault="00E97A2D" w:rsidP="003211D8">
            <w:pPr>
              <w:spacing w:line="240" w:lineRule="auto"/>
              <w:jc w:val="right"/>
              <w:rPr>
                <w:rFonts w:ascii="Browallia New" w:hAnsi="Browallia New" w:cs="Browallia New"/>
                <w:sz w:val="28"/>
                <w:szCs w:val="28"/>
              </w:rPr>
            </w:pPr>
            <w:r w:rsidRPr="00CA7695">
              <w:rPr>
                <w:rFonts w:ascii="Browallia New" w:hAnsi="Browallia New" w:cs="Browallia New"/>
                <w:sz w:val="28"/>
                <w:szCs w:val="28"/>
              </w:rPr>
              <w:t>-</w:t>
            </w:r>
          </w:p>
        </w:tc>
        <w:tc>
          <w:tcPr>
            <w:tcW w:w="1276" w:type="dxa"/>
            <w:vAlign w:val="bottom"/>
          </w:tcPr>
          <w:p w14:paraId="2203E82F" w14:textId="7A5FA57D" w:rsidR="003211D8" w:rsidRPr="00E97A2D" w:rsidRDefault="003211D8" w:rsidP="003211D8">
            <w:pPr>
              <w:spacing w:line="240" w:lineRule="auto"/>
              <w:jc w:val="right"/>
              <w:rPr>
                <w:rFonts w:ascii="Browallia New" w:hAnsi="Browallia New" w:cs="Browallia New"/>
                <w:sz w:val="28"/>
                <w:szCs w:val="28"/>
              </w:rPr>
            </w:pPr>
            <w:r w:rsidRPr="00E97A2D">
              <w:rPr>
                <w:rFonts w:ascii="Browallia New" w:hAnsi="Browallia New" w:cs="Browallia New"/>
                <w:sz w:val="28"/>
                <w:szCs w:val="28"/>
              </w:rPr>
              <w:t>-</w:t>
            </w:r>
          </w:p>
        </w:tc>
      </w:tr>
      <w:tr w:rsidR="003211D8" w:rsidRPr="00E97A2D" w14:paraId="336B7D8A" w14:textId="77777777" w:rsidTr="003847E9">
        <w:tc>
          <w:tcPr>
            <w:tcW w:w="4017" w:type="dxa"/>
            <w:vAlign w:val="center"/>
            <w:hideMark/>
          </w:tcPr>
          <w:p w14:paraId="1092ED1C" w14:textId="3E98AAED" w:rsidR="003211D8" w:rsidRPr="00E97A2D" w:rsidRDefault="003211D8" w:rsidP="003211D8">
            <w:pPr>
              <w:tabs>
                <w:tab w:val="clear" w:pos="227"/>
              </w:tabs>
              <w:spacing w:line="240" w:lineRule="auto"/>
              <w:jc w:val="both"/>
              <w:rPr>
                <w:rFonts w:ascii="Browallia New" w:hAnsi="Browallia New" w:cs="Browallia New"/>
                <w:sz w:val="28"/>
                <w:szCs w:val="28"/>
              </w:rPr>
            </w:pPr>
            <w:r w:rsidRPr="00E97A2D">
              <w:rPr>
                <w:rFonts w:ascii="Browallia New" w:hAnsi="Browallia New" w:cs="Browallia New"/>
                <w:sz w:val="28"/>
                <w:szCs w:val="28"/>
                <w:cs/>
              </w:rPr>
              <w:t>ภาษีเงินได้รอการตัดบัญชีจากผลแตกต่างชั่วคราว</w:t>
            </w:r>
          </w:p>
        </w:tc>
        <w:tc>
          <w:tcPr>
            <w:tcW w:w="1275" w:type="dxa"/>
            <w:vAlign w:val="center"/>
          </w:tcPr>
          <w:p w14:paraId="6F9F13DA" w14:textId="402A1C79" w:rsidR="003211D8" w:rsidRPr="00B86A6E" w:rsidRDefault="009E166B" w:rsidP="003211D8">
            <w:pPr>
              <w:pBdr>
                <w:bottom w:val="single" w:sz="4" w:space="1" w:color="auto"/>
              </w:pBdr>
              <w:spacing w:line="240" w:lineRule="auto"/>
              <w:jc w:val="right"/>
              <w:rPr>
                <w:rFonts w:ascii="Browallia New" w:hAnsi="Browallia New" w:cs="Browallia New"/>
                <w:sz w:val="28"/>
                <w:szCs w:val="28"/>
                <w:highlight w:val="green"/>
              </w:rPr>
            </w:pPr>
            <w:r>
              <w:rPr>
                <w:rFonts w:ascii="Browallia New" w:hAnsi="Browallia New" w:cs="Browallia New"/>
                <w:sz w:val="28"/>
                <w:szCs w:val="28"/>
              </w:rPr>
              <w:t>36,</w:t>
            </w:r>
            <w:r w:rsidR="00A30F8C">
              <w:rPr>
                <w:rFonts w:ascii="Browallia New" w:hAnsi="Browallia New" w:cs="Browallia New"/>
                <w:sz w:val="28"/>
                <w:szCs w:val="28"/>
              </w:rPr>
              <w:t>426</w:t>
            </w:r>
          </w:p>
        </w:tc>
        <w:tc>
          <w:tcPr>
            <w:tcW w:w="1276" w:type="dxa"/>
            <w:vAlign w:val="center"/>
          </w:tcPr>
          <w:p w14:paraId="44C97361" w14:textId="1E041DC4" w:rsidR="003211D8" w:rsidRPr="00E97A2D" w:rsidRDefault="003211D8" w:rsidP="003211D8">
            <w:pPr>
              <w:pBdr>
                <w:bottom w:val="single" w:sz="4" w:space="1" w:color="auto"/>
              </w:pBdr>
              <w:spacing w:line="240" w:lineRule="auto"/>
              <w:jc w:val="right"/>
              <w:rPr>
                <w:rFonts w:ascii="Browallia New" w:hAnsi="Browallia New" w:cs="Browallia New"/>
                <w:sz w:val="28"/>
                <w:szCs w:val="28"/>
                <w:lang w:val="en-GB"/>
              </w:rPr>
            </w:pPr>
            <w:r w:rsidRPr="00E97A2D">
              <w:rPr>
                <w:rFonts w:ascii="Browallia New" w:hAnsi="Browallia New" w:cs="Browallia New"/>
                <w:sz w:val="28"/>
                <w:szCs w:val="28"/>
                <w:lang w:val="en-GB"/>
              </w:rPr>
              <w:t>(4,611)</w:t>
            </w:r>
          </w:p>
        </w:tc>
        <w:tc>
          <w:tcPr>
            <w:tcW w:w="1276" w:type="dxa"/>
          </w:tcPr>
          <w:p w14:paraId="7F5C1A57" w14:textId="4AB7655D" w:rsidR="003211D8" w:rsidRPr="00CA7695" w:rsidRDefault="00531E50" w:rsidP="003211D8">
            <w:pPr>
              <w:pBdr>
                <w:bottom w:val="single" w:sz="4" w:space="1" w:color="auto"/>
              </w:pBdr>
              <w:spacing w:line="240" w:lineRule="auto"/>
              <w:jc w:val="right"/>
              <w:rPr>
                <w:rFonts w:ascii="Browallia New" w:hAnsi="Browallia New" w:cs="Browallia New"/>
                <w:sz w:val="28"/>
                <w:szCs w:val="28"/>
                <w:lang w:val="en-GB"/>
              </w:rPr>
            </w:pPr>
            <w:r w:rsidRPr="00CA7695">
              <w:rPr>
                <w:rFonts w:ascii="Browallia New" w:hAnsi="Browallia New" w:cs="Browallia New"/>
                <w:sz w:val="28"/>
                <w:szCs w:val="28"/>
                <w:lang w:val="en-GB"/>
              </w:rPr>
              <w:t>38,167</w:t>
            </w:r>
          </w:p>
        </w:tc>
        <w:tc>
          <w:tcPr>
            <w:tcW w:w="1276" w:type="dxa"/>
          </w:tcPr>
          <w:p w14:paraId="0B6B6E19" w14:textId="425C9443" w:rsidR="003211D8" w:rsidRPr="00E97A2D" w:rsidRDefault="003211D8" w:rsidP="003211D8">
            <w:pPr>
              <w:pBdr>
                <w:bottom w:val="single" w:sz="4" w:space="1" w:color="auto"/>
              </w:pBdr>
              <w:spacing w:line="240" w:lineRule="auto"/>
              <w:jc w:val="right"/>
              <w:rPr>
                <w:rFonts w:ascii="Browallia New" w:hAnsi="Browallia New" w:cs="Browallia New"/>
                <w:sz w:val="28"/>
                <w:szCs w:val="28"/>
                <w:lang w:val="en-GB"/>
              </w:rPr>
            </w:pPr>
            <w:r w:rsidRPr="00E97A2D">
              <w:rPr>
                <w:rFonts w:ascii="Browallia New" w:hAnsi="Browallia New" w:cs="Browallia New"/>
                <w:sz w:val="28"/>
                <w:szCs w:val="28"/>
                <w:lang w:val="en-GB"/>
              </w:rPr>
              <w:t>(7,744)</w:t>
            </w:r>
          </w:p>
        </w:tc>
      </w:tr>
      <w:tr w:rsidR="003211D8" w:rsidRPr="00B737D5" w14:paraId="5B419975" w14:textId="77777777" w:rsidTr="003847E9">
        <w:trPr>
          <w:trHeight w:val="375"/>
        </w:trPr>
        <w:tc>
          <w:tcPr>
            <w:tcW w:w="4017" w:type="dxa"/>
            <w:vAlign w:val="center"/>
            <w:hideMark/>
          </w:tcPr>
          <w:p w14:paraId="3DBBE369" w14:textId="0F5F4622" w:rsidR="003211D8" w:rsidRPr="00E97A2D" w:rsidRDefault="003211D8" w:rsidP="003211D8">
            <w:pPr>
              <w:spacing w:line="240" w:lineRule="auto"/>
              <w:ind w:left="156" w:hanging="156"/>
              <w:rPr>
                <w:rFonts w:ascii="Browallia New" w:hAnsi="Browallia New" w:cs="Browallia New"/>
                <w:sz w:val="28"/>
                <w:szCs w:val="28"/>
                <w:cs/>
              </w:rPr>
            </w:pPr>
            <w:r w:rsidRPr="00E97A2D">
              <w:rPr>
                <w:rFonts w:ascii="Browallia New" w:hAnsi="Browallia New" w:cs="Browallia New"/>
                <w:sz w:val="28"/>
                <w:szCs w:val="28"/>
                <w:cs/>
              </w:rPr>
              <w:t>รวมค่าใช้จ่า</w:t>
            </w:r>
            <w:r w:rsidRPr="00E97A2D">
              <w:rPr>
                <w:rFonts w:ascii="Browallia New" w:hAnsi="Browallia New" w:cs="Browallia New" w:hint="cs"/>
                <w:sz w:val="28"/>
                <w:szCs w:val="28"/>
                <w:cs/>
              </w:rPr>
              <w:t>ย</w:t>
            </w:r>
            <w:r w:rsidRPr="00E97A2D">
              <w:rPr>
                <w:rFonts w:ascii="Browallia New" w:hAnsi="Browallia New" w:cs="Browallia New"/>
                <w:sz w:val="28"/>
                <w:szCs w:val="28"/>
              </w:rPr>
              <w:t xml:space="preserve"> (</w:t>
            </w:r>
            <w:r w:rsidRPr="00E97A2D">
              <w:rPr>
                <w:rFonts w:ascii="Browallia New" w:hAnsi="Browallia New" w:cs="Browallia New" w:hint="cs"/>
                <w:sz w:val="28"/>
                <w:szCs w:val="28"/>
                <w:cs/>
              </w:rPr>
              <w:t>ผลประโยชน์</w:t>
            </w:r>
            <w:r w:rsidRPr="00E97A2D">
              <w:rPr>
                <w:rFonts w:ascii="Browallia New" w:hAnsi="Browallia New" w:cs="Browallia New"/>
                <w:sz w:val="28"/>
                <w:szCs w:val="28"/>
              </w:rPr>
              <w:t xml:space="preserve">) </w:t>
            </w:r>
            <w:r w:rsidRPr="00E97A2D">
              <w:rPr>
                <w:rFonts w:ascii="Browallia New" w:hAnsi="Browallia New" w:cs="Browallia New"/>
                <w:sz w:val="28"/>
                <w:szCs w:val="28"/>
                <w:cs/>
              </w:rPr>
              <w:t>ภาษีเงินได้รับรู้ใน</w:t>
            </w:r>
            <w:r w:rsidRPr="00E97A2D">
              <w:rPr>
                <w:rFonts w:ascii="Browallia New" w:hAnsi="Browallia New" w:cs="Browallia New"/>
                <w:sz w:val="28"/>
                <w:szCs w:val="28"/>
              </w:rPr>
              <w:br/>
            </w:r>
            <w:r w:rsidRPr="00E97A2D">
              <w:rPr>
                <w:rFonts w:ascii="Browallia New" w:hAnsi="Browallia New" w:cs="Browallia New"/>
                <w:sz w:val="28"/>
                <w:szCs w:val="28"/>
                <w:lang w:val="en-GB"/>
              </w:rPr>
              <w:t xml:space="preserve">  </w:t>
            </w:r>
            <w:r w:rsidRPr="00E97A2D">
              <w:rPr>
                <w:rFonts w:ascii="Browallia New" w:hAnsi="Browallia New" w:cs="Browallia New"/>
                <w:sz w:val="28"/>
                <w:szCs w:val="28"/>
                <w:cs/>
                <w:lang w:val="en-GB"/>
              </w:rPr>
              <w:t>กำไรขาดทุน</w:t>
            </w:r>
          </w:p>
        </w:tc>
        <w:tc>
          <w:tcPr>
            <w:tcW w:w="1275" w:type="dxa"/>
            <w:vAlign w:val="center"/>
          </w:tcPr>
          <w:p w14:paraId="77CBBBF1" w14:textId="77777777" w:rsidR="003211D8" w:rsidRPr="00B86A6E" w:rsidRDefault="003211D8" w:rsidP="003211D8">
            <w:pPr>
              <w:pBdr>
                <w:bottom w:val="single" w:sz="12" w:space="1" w:color="auto"/>
              </w:pBdr>
              <w:spacing w:line="240" w:lineRule="auto"/>
              <w:jc w:val="right"/>
              <w:rPr>
                <w:rFonts w:ascii="Browallia New" w:hAnsi="Browallia New" w:cs="Browallia New"/>
                <w:sz w:val="28"/>
                <w:szCs w:val="28"/>
                <w:highlight w:val="green"/>
              </w:rPr>
            </w:pPr>
          </w:p>
          <w:p w14:paraId="6C100989" w14:textId="38E4B7D0" w:rsidR="003211D8" w:rsidRPr="00B86A6E" w:rsidRDefault="00FB6DCB" w:rsidP="003211D8">
            <w:pPr>
              <w:pBdr>
                <w:bottom w:val="single" w:sz="12" w:space="1" w:color="auto"/>
              </w:pBdr>
              <w:spacing w:line="240" w:lineRule="auto"/>
              <w:jc w:val="right"/>
              <w:rPr>
                <w:rFonts w:ascii="Browallia New" w:hAnsi="Browallia New" w:cs="Browallia New"/>
                <w:sz w:val="28"/>
                <w:szCs w:val="28"/>
                <w:highlight w:val="green"/>
                <w:cs/>
              </w:rPr>
            </w:pPr>
            <w:r w:rsidRPr="00156E12">
              <w:rPr>
                <w:rFonts w:ascii="Browallia New" w:hAnsi="Browallia New" w:cs="Browallia New"/>
                <w:sz w:val="28"/>
                <w:szCs w:val="28"/>
              </w:rPr>
              <w:fldChar w:fldCharType="begin"/>
            </w:r>
            <w:r w:rsidRPr="00B86A6E">
              <w:rPr>
                <w:rFonts w:ascii="Browallia New" w:hAnsi="Browallia New" w:cs="Browallia New"/>
                <w:sz w:val="28"/>
                <w:szCs w:val="28"/>
                <w:highlight w:val="green"/>
              </w:rPr>
              <w:instrText xml:space="preserve"> =SUM(ABOVE) </w:instrText>
            </w:r>
            <w:r w:rsidRPr="00156E12">
              <w:rPr>
                <w:rFonts w:ascii="Browallia New" w:hAnsi="Browallia New" w:cs="Browallia New"/>
                <w:sz w:val="28"/>
                <w:szCs w:val="28"/>
              </w:rPr>
              <w:fldChar w:fldCharType="separate"/>
            </w:r>
            <w:r w:rsidR="00F43669" w:rsidRPr="00156E12">
              <w:rPr>
                <w:rFonts w:ascii="Browallia New" w:hAnsi="Browallia New" w:cs="Browallia New"/>
                <w:noProof/>
                <w:sz w:val="28"/>
                <w:szCs w:val="28"/>
              </w:rPr>
              <w:t>43</w:t>
            </w:r>
            <w:r w:rsidRPr="00156E12">
              <w:rPr>
                <w:rFonts w:ascii="Browallia New" w:hAnsi="Browallia New" w:cs="Browallia New"/>
                <w:noProof/>
                <w:sz w:val="28"/>
                <w:szCs w:val="28"/>
              </w:rPr>
              <w:t>,0</w:t>
            </w:r>
            <w:r w:rsidRPr="00156E12">
              <w:rPr>
                <w:rFonts w:ascii="Browallia New" w:hAnsi="Browallia New" w:cs="Browallia New"/>
                <w:sz w:val="28"/>
                <w:szCs w:val="28"/>
              </w:rPr>
              <w:fldChar w:fldCharType="end"/>
            </w:r>
            <w:r w:rsidR="00F43669" w:rsidRPr="00156E12">
              <w:rPr>
                <w:rFonts w:ascii="Browallia New" w:hAnsi="Browallia New" w:cs="Browallia New"/>
                <w:sz w:val="28"/>
                <w:szCs w:val="28"/>
              </w:rPr>
              <w:t>70</w:t>
            </w:r>
          </w:p>
        </w:tc>
        <w:tc>
          <w:tcPr>
            <w:tcW w:w="1276" w:type="dxa"/>
            <w:vAlign w:val="center"/>
          </w:tcPr>
          <w:p w14:paraId="1EF6A426" w14:textId="77777777" w:rsidR="003211D8" w:rsidRPr="00E97A2D" w:rsidRDefault="003211D8" w:rsidP="003211D8">
            <w:pPr>
              <w:pBdr>
                <w:bottom w:val="single" w:sz="12" w:space="1" w:color="auto"/>
              </w:pBdr>
              <w:spacing w:line="240" w:lineRule="auto"/>
              <w:jc w:val="right"/>
              <w:rPr>
                <w:rFonts w:ascii="Browallia New" w:hAnsi="Browallia New" w:cs="Browallia New"/>
                <w:sz w:val="28"/>
                <w:szCs w:val="28"/>
              </w:rPr>
            </w:pPr>
          </w:p>
          <w:p w14:paraId="3E4AB72B" w14:textId="770410C4" w:rsidR="003211D8" w:rsidRPr="00E97A2D" w:rsidRDefault="003211D8" w:rsidP="003211D8">
            <w:pPr>
              <w:pBdr>
                <w:bottom w:val="single" w:sz="12" w:space="1" w:color="auto"/>
              </w:pBdr>
              <w:spacing w:line="240" w:lineRule="auto"/>
              <w:jc w:val="right"/>
              <w:rPr>
                <w:rFonts w:ascii="Browallia New" w:hAnsi="Browallia New" w:cs="Browallia New"/>
                <w:sz w:val="28"/>
                <w:szCs w:val="28"/>
                <w:lang w:val="en-GB"/>
              </w:rPr>
            </w:pPr>
            <w:r w:rsidRPr="00E97A2D">
              <w:rPr>
                <w:rFonts w:ascii="Browallia New" w:hAnsi="Browallia New" w:cs="Browallia New"/>
                <w:sz w:val="28"/>
                <w:szCs w:val="28"/>
              </w:rPr>
              <w:t>334</w:t>
            </w:r>
          </w:p>
        </w:tc>
        <w:tc>
          <w:tcPr>
            <w:tcW w:w="1276" w:type="dxa"/>
          </w:tcPr>
          <w:p w14:paraId="6C38E539" w14:textId="77777777" w:rsidR="003211D8" w:rsidRPr="00CA7695" w:rsidRDefault="003211D8" w:rsidP="003211D8">
            <w:pPr>
              <w:pBdr>
                <w:bottom w:val="single" w:sz="12" w:space="1" w:color="auto"/>
              </w:pBdr>
              <w:spacing w:line="240" w:lineRule="auto"/>
              <w:jc w:val="right"/>
              <w:rPr>
                <w:rFonts w:ascii="Browallia New" w:hAnsi="Browallia New" w:cs="Browallia New"/>
                <w:sz w:val="28"/>
                <w:szCs w:val="28"/>
                <w:lang w:val="en-GB"/>
              </w:rPr>
            </w:pPr>
          </w:p>
          <w:p w14:paraId="5361C3C3" w14:textId="331404B5" w:rsidR="003211D8" w:rsidRPr="00CA7695" w:rsidRDefault="00531E50" w:rsidP="003211D8">
            <w:pPr>
              <w:pBdr>
                <w:bottom w:val="single" w:sz="12" w:space="1" w:color="auto"/>
              </w:pBdr>
              <w:spacing w:line="240" w:lineRule="auto"/>
              <w:jc w:val="right"/>
              <w:rPr>
                <w:rFonts w:ascii="Browallia New" w:hAnsi="Browallia New" w:cs="Browallia New"/>
                <w:sz w:val="28"/>
                <w:szCs w:val="28"/>
                <w:lang w:val="en-GB"/>
              </w:rPr>
            </w:pPr>
            <w:r w:rsidRPr="00CA7695">
              <w:rPr>
                <w:rFonts w:ascii="Browallia New" w:hAnsi="Browallia New" w:cs="Browallia New"/>
                <w:sz w:val="28"/>
                <w:szCs w:val="28"/>
                <w:lang w:val="en-GB"/>
              </w:rPr>
              <w:t>38,167</w:t>
            </w:r>
          </w:p>
        </w:tc>
        <w:tc>
          <w:tcPr>
            <w:tcW w:w="1276" w:type="dxa"/>
          </w:tcPr>
          <w:p w14:paraId="74B09EE3" w14:textId="77777777" w:rsidR="003211D8" w:rsidRPr="00E97A2D" w:rsidRDefault="003211D8" w:rsidP="003211D8">
            <w:pPr>
              <w:pBdr>
                <w:bottom w:val="single" w:sz="12" w:space="1" w:color="auto"/>
              </w:pBdr>
              <w:spacing w:line="240" w:lineRule="auto"/>
              <w:jc w:val="right"/>
              <w:rPr>
                <w:rFonts w:ascii="Browallia New" w:hAnsi="Browallia New" w:cs="Browallia New"/>
                <w:sz w:val="28"/>
                <w:szCs w:val="28"/>
                <w:lang w:val="en-GB"/>
              </w:rPr>
            </w:pPr>
          </w:p>
          <w:p w14:paraId="689FF331" w14:textId="36CC4E6C" w:rsidR="003211D8" w:rsidRPr="00B737D5" w:rsidRDefault="003211D8" w:rsidP="003211D8">
            <w:pPr>
              <w:pBdr>
                <w:bottom w:val="single" w:sz="12" w:space="1" w:color="auto"/>
              </w:pBdr>
              <w:spacing w:line="240" w:lineRule="auto"/>
              <w:jc w:val="right"/>
              <w:rPr>
                <w:rFonts w:ascii="Browallia New" w:hAnsi="Browallia New" w:cs="Browallia New"/>
                <w:sz w:val="28"/>
                <w:szCs w:val="28"/>
              </w:rPr>
            </w:pPr>
            <w:r w:rsidRPr="00E97A2D">
              <w:rPr>
                <w:rFonts w:ascii="Browallia New" w:hAnsi="Browallia New" w:cs="Browallia New"/>
                <w:sz w:val="28"/>
                <w:szCs w:val="28"/>
                <w:lang w:val="en-GB"/>
              </w:rPr>
              <w:t>(7,744)</w:t>
            </w:r>
          </w:p>
        </w:tc>
      </w:tr>
    </w:tbl>
    <w:p w14:paraId="40306A0E" w14:textId="1C616DF6" w:rsidR="00D159B5" w:rsidRPr="00B737D5" w:rsidRDefault="00D159B5" w:rsidP="00573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0"/>
          <w:szCs w:val="10"/>
          <w:lang w:val="en-GB"/>
        </w:rPr>
      </w:pPr>
    </w:p>
    <w:p w14:paraId="72A1D739" w14:textId="77777777" w:rsidR="004F4586" w:rsidRDefault="004F4586" w:rsidP="00DA5A4D">
      <w:pPr>
        <w:tabs>
          <w:tab w:val="clear" w:pos="454"/>
          <w:tab w:val="left" w:pos="720"/>
        </w:tabs>
        <w:spacing w:line="240" w:lineRule="auto"/>
        <w:ind w:left="450"/>
        <w:jc w:val="thaiDistribute"/>
        <w:rPr>
          <w:rFonts w:ascii="Browallia New" w:hAnsi="Browallia New" w:cs="Browallia New"/>
          <w:sz w:val="24"/>
          <w:szCs w:val="24"/>
          <w:lang w:val="en-GB"/>
        </w:rPr>
      </w:pPr>
    </w:p>
    <w:p w14:paraId="0EC3C047" w14:textId="77777777" w:rsidR="00690F68" w:rsidRDefault="00690F68" w:rsidP="00DA5A4D">
      <w:pPr>
        <w:tabs>
          <w:tab w:val="clear" w:pos="454"/>
          <w:tab w:val="left" w:pos="720"/>
        </w:tabs>
        <w:spacing w:line="240" w:lineRule="auto"/>
        <w:ind w:left="450"/>
        <w:jc w:val="thaiDistribute"/>
        <w:rPr>
          <w:rFonts w:ascii="Browallia New" w:hAnsi="Browallia New" w:cs="Browallia New"/>
          <w:sz w:val="24"/>
          <w:szCs w:val="24"/>
          <w:lang w:val="en-GB"/>
        </w:rPr>
      </w:pPr>
    </w:p>
    <w:tbl>
      <w:tblPr>
        <w:tblW w:w="9120" w:type="dxa"/>
        <w:tblInd w:w="378" w:type="dxa"/>
        <w:tblLayout w:type="fixed"/>
        <w:tblLook w:val="01E0" w:firstRow="1" w:lastRow="1" w:firstColumn="1" w:lastColumn="1" w:noHBand="0" w:noVBand="0"/>
      </w:tblPr>
      <w:tblGrid>
        <w:gridCol w:w="4017"/>
        <w:gridCol w:w="1275"/>
        <w:gridCol w:w="1276"/>
        <w:gridCol w:w="1276"/>
        <w:gridCol w:w="1276"/>
      </w:tblGrid>
      <w:tr w:rsidR="00F83CCA" w:rsidRPr="00B737D5" w14:paraId="617D15F2" w14:textId="77777777">
        <w:trPr>
          <w:tblHeader/>
        </w:trPr>
        <w:tc>
          <w:tcPr>
            <w:tcW w:w="4017" w:type="dxa"/>
            <w:vAlign w:val="bottom"/>
          </w:tcPr>
          <w:p w14:paraId="2D1DCB6D" w14:textId="77777777" w:rsidR="00F83CCA" w:rsidRPr="00F33DAB" w:rsidRDefault="00F83CCA">
            <w:pPr>
              <w:spacing w:line="240" w:lineRule="auto"/>
              <w:ind w:left="-102"/>
              <w:rPr>
                <w:rFonts w:ascii="Browallia New" w:hAnsi="Browallia New" w:cs="Browallia New"/>
                <w:sz w:val="28"/>
                <w:szCs w:val="28"/>
              </w:rPr>
            </w:pPr>
          </w:p>
        </w:tc>
        <w:tc>
          <w:tcPr>
            <w:tcW w:w="2551" w:type="dxa"/>
            <w:gridSpan w:val="2"/>
          </w:tcPr>
          <w:p w14:paraId="6B11D675" w14:textId="77777777" w:rsidR="00F83CCA" w:rsidRPr="00F33DAB" w:rsidRDefault="00F83CCA">
            <w:pPr>
              <w:spacing w:line="240" w:lineRule="auto"/>
              <w:jc w:val="right"/>
              <w:rPr>
                <w:rFonts w:ascii="Browallia New" w:hAnsi="Browallia New" w:cs="Browallia New"/>
                <w:sz w:val="28"/>
                <w:szCs w:val="28"/>
              </w:rPr>
            </w:pPr>
          </w:p>
        </w:tc>
        <w:tc>
          <w:tcPr>
            <w:tcW w:w="2552" w:type="dxa"/>
            <w:gridSpan w:val="2"/>
            <w:hideMark/>
          </w:tcPr>
          <w:p w14:paraId="265D39BF" w14:textId="77777777" w:rsidR="00F83CCA" w:rsidRPr="00F33DAB" w:rsidRDefault="00F83CCA">
            <w:pPr>
              <w:spacing w:line="240" w:lineRule="auto"/>
              <w:jc w:val="right"/>
              <w:rPr>
                <w:rFonts w:ascii="Browallia New" w:hAnsi="Browallia New" w:cs="Browallia New"/>
                <w:sz w:val="28"/>
                <w:szCs w:val="28"/>
              </w:rPr>
            </w:pPr>
            <w:r w:rsidRPr="00F33DAB">
              <w:rPr>
                <w:rFonts w:ascii="Browallia New" w:hAnsi="Browallia New" w:cs="Browallia New"/>
                <w:sz w:val="28"/>
                <w:szCs w:val="28"/>
                <w:cs/>
              </w:rPr>
              <w:t xml:space="preserve">(หน่วย </w:t>
            </w:r>
            <w:r w:rsidRPr="00F33DAB">
              <w:rPr>
                <w:rFonts w:ascii="Browallia New" w:hAnsi="Browallia New" w:cs="Browallia New"/>
                <w:sz w:val="28"/>
                <w:szCs w:val="28"/>
              </w:rPr>
              <w:t xml:space="preserve">: </w:t>
            </w:r>
            <w:r w:rsidRPr="00F33DAB">
              <w:rPr>
                <w:rFonts w:ascii="Browallia New" w:hAnsi="Browallia New" w:cs="Browallia New"/>
                <w:sz w:val="28"/>
                <w:szCs w:val="28"/>
                <w:cs/>
              </w:rPr>
              <w:t>พันบาท)</w:t>
            </w:r>
          </w:p>
        </w:tc>
      </w:tr>
      <w:tr w:rsidR="00F83CCA" w:rsidRPr="00B737D5" w14:paraId="05CFCE80" w14:textId="77777777">
        <w:trPr>
          <w:trHeight w:val="81"/>
          <w:tblHeader/>
        </w:trPr>
        <w:tc>
          <w:tcPr>
            <w:tcW w:w="4017" w:type="dxa"/>
            <w:vAlign w:val="bottom"/>
          </w:tcPr>
          <w:p w14:paraId="16BFE2A6" w14:textId="77777777" w:rsidR="00F83CCA" w:rsidRPr="00F33DAB" w:rsidRDefault="00F83CCA">
            <w:pPr>
              <w:spacing w:line="240" w:lineRule="auto"/>
              <w:ind w:left="-102"/>
              <w:rPr>
                <w:rFonts w:ascii="Browallia New" w:hAnsi="Browallia New" w:cs="Browallia New"/>
                <w:sz w:val="28"/>
                <w:szCs w:val="28"/>
              </w:rPr>
            </w:pPr>
          </w:p>
        </w:tc>
        <w:tc>
          <w:tcPr>
            <w:tcW w:w="2551" w:type="dxa"/>
            <w:gridSpan w:val="2"/>
            <w:vAlign w:val="bottom"/>
            <w:hideMark/>
          </w:tcPr>
          <w:p w14:paraId="5A66A5D6" w14:textId="77777777" w:rsidR="00F83CCA" w:rsidRPr="00F33DAB" w:rsidRDefault="00F83CCA">
            <w:pPr>
              <w:pBdr>
                <w:bottom w:val="single" w:sz="4" w:space="1" w:color="auto"/>
              </w:pBdr>
              <w:spacing w:line="240" w:lineRule="auto"/>
              <w:jc w:val="center"/>
              <w:rPr>
                <w:rFonts w:ascii="Browallia New" w:hAnsi="Browallia New" w:cs="Browallia New"/>
                <w:sz w:val="28"/>
                <w:szCs w:val="28"/>
              </w:rPr>
            </w:pPr>
            <w:r w:rsidRPr="00F33DAB">
              <w:rPr>
                <w:rFonts w:ascii="Browallia New" w:hAnsi="Browallia New" w:cs="Browallia New"/>
                <w:sz w:val="28"/>
                <w:szCs w:val="28"/>
                <w:cs/>
              </w:rPr>
              <w:t>งบการเงินรวม</w:t>
            </w:r>
          </w:p>
        </w:tc>
        <w:tc>
          <w:tcPr>
            <w:tcW w:w="2552" w:type="dxa"/>
            <w:gridSpan w:val="2"/>
            <w:vAlign w:val="bottom"/>
            <w:hideMark/>
          </w:tcPr>
          <w:p w14:paraId="2EF4F10A" w14:textId="77777777" w:rsidR="00F83CCA" w:rsidRPr="00F33DAB" w:rsidRDefault="00F83CCA">
            <w:pPr>
              <w:pBdr>
                <w:bottom w:val="single" w:sz="4" w:space="1" w:color="auto"/>
              </w:pBdr>
              <w:spacing w:line="240" w:lineRule="auto"/>
              <w:jc w:val="center"/>
              <w:rPr>
                <w:rFonts w:ascii="Browallia New" w:hAnsi="Browallia New" w:cs="Browallia New"/>
                <w:sz w:val="28"/>
                <w:szCs w:val="28"/>
              </w:rPr>
            </w:pPr>
            <w:r w:rsidRPr="00F33DAB">
              <w:rPr>
                <w:rFonts w:ascii="Browallia New" w:hAnsi="Browallia New" w:cs="Browallia New"/>
                <w:sz w:val="28"/>
                <w:szCs w:val="28"/>
                <w:cs/>
              </w:rPr>
              <w:t>งบการเงินเฉพาะของบริษัท</w:t>
            </w:r>
          </w:p>
        </w:tc>
      </w:tr>
      <w:tr w:rsidR="00690F68" w:rsidRPr="00B737D5" w14:paraId="61A20314" w14:textId="77777777">
        <w:trPr>
          <w:trHeight w:val="68"/>
          <w:tblHeader/>
        </w:trPr>
        <w:tc>
          <w:tcPr>
            <w:tcW w:w="4017" w:type="dxa"/>
            <w:vAlign w:val="bottom"/>
          </w:tcPr>
          <w:p w14:paraId="1031AB04" w14:textId="77777777" w:rsidR="00690F68" w:rsidRPr="00F33DAB" w:rsidRDefault="00690F68" w:rsidP="00690F68">
            <w:pPr>
              <w:spacing w:line="240" w:lineRule="auto"/>
              <w:ind w:left="-102"/>
              <w:rPr>
                <w:rFonts w:ascii="Browallia New" w:hAnsi="Browallia New" w:cs="Browallia New"/>
                <w:sz w:val="28"/>
                <w:szCs w:val="28"/>
              </w:rPr>
            </w:pPr>
          </w:p>
        </w:tc>
        <w:tc>
          <w:tcPr>
            <w:tcW w:w="5103" w:type="dxa"/>
            <w:gridSpan w:val="4"/>
            <w:vAlign w:val="bottom"/>
            <w:hideMark/>
          </w:tcPr>
          <w:p w14:paraId="5C7A79DD" w14:textId="7A9B3B00" w:rsidR="00690F68" w:rsidRPr="00F33DAB" w:rsidRDefault="00690F68" w:rsidP="00690F68">
            <w:pPr>
              <w:pBdr>
                <w:bottom w:val="single" w:sz="4" w:space="1" w:color="auto"/>
              </w:pBdr>
              <w:spacing w:line="240" w:lineRule="auto"/>
              <w:jc w:val="center"/>
              <w:rPr>
                <w:rFonts w:ascii="Browallia New" w:hAnsi="Browallia New" w:cs="Browallia New"/>
                <w:sz w:val="28"/>
                <w:szCs w:val="28"/>
                <w:cs/>
              </w:rPr>
            </w:pPr>
            <w:r w:rsidRPr="00F33DAB">
              <w:rPr>
                <w:rFonts w:ascii="Browallia New" w:hAnsi="Browallia New" w:cs="Browallia New"/>
                <w:sz w:val="28"/>
                <w:szCs w:val="28"/>
                <w:cs/>
              </w:rPr>
              <w:t>สำหรับงวด</w:t>
            </w:r>
            <w:r w:rsidRPr="00F33DAB">
              <w:rPr>
                <w:rFonts w:ascii="Browallia New" w:hAnsi="Browallia New" w:cs="Browallia New" w:hint="cs"/>
                <w:sz w:val="28"/>
                <w:szCs w:val="28"/>
                <w:cs/>
              </w:rPr>
              <w:t>หก</w:t>
            </w:r>
            <w:r w:rsidRPr="00F33DAB">
              <w:rPr>
                <w:rFonts w:ascii="Browallia New" w:hAnsi="Browallia New" w:cs="Browallia New"/>
                <w:sz w:val="28"/>
                <w:szCs w:val="28"/>
                <w:cs/>
              </w:rPr>
              <w:t xml:space="preserve">เดือนสิ้นสุดวันที่ </w:t>
            </w:r>
            <w:r w:rsidRPr="00F33DAB">
              <w:rPr>
                <w:rFonts w:ascii="Browallia New" w:eastAsia="SimSun" w:hAnsi="Browallia New" w:cs="Browallia New"/>
                <w:sz w:val="28"/>
                <w:szCs w:val="28"/>
              </w:rPr>
              <w:t>3</w:t>
            </w:r>
            <w:r w:rsidRPr="00F33DAB">
              <w:rPr>
                <w:rFonts w:ascii="Browallia New" w:hAnsi="Browallia New" w:cs="Browallia New"/>
                <w:sz w:val="28"/>
                <w:szCs w:val="28"/>
              </w:rPr>
              <w:t>0</w:t>
            </w:r>
            <w:r w:rsidRPr="00F33DAB">
              <w:rPr>
                <w:rFonts w:ascii="Browallia New" w:eastAsia="SimSun" w:hAnsi="Browallia New" w:cs="Browallia New"/>
                <w:sz w:val="28"/>
                <w:szCs w:val="28"/>
              </w:rPr>
              <w:t xml:space="preserve"> </w:t>
            </w:r>
            <w:r w:rsidRPr="00F33DAB">
              <w:rPr>
                <w:rFonts w:ascii="Browallia New" w:eastAsia="SimSun" w:hAnsi="Browallia New" w:cs="Browallia New"/>
                <w:sz w:val="28"/>
                <w:szCs w:val="28"/>
                <w:cs/>
              </w:rPr>
              <w:t>ม</w:t>
            </w:r>
            <w:r w:rsidRPr="00F33DAB">
              <w:rPr>
                <w:rFonts w:ascii="Browallia New" w:hAnsi="Browallia New" w:cs="Browallia New"/>
                <w:sz w:val="28"/>
                <w:szCs w:val="28"/>
                <w:cs/>
              </w:rPr>
              <w:t>ิถุนายน</w:t>
            </w:r>
          </w:p>
        </w:tc>
      </w:tr>
      <w:tr w:rsidR="00F83CCA" w:rsidRPr="00B737D5" w14:paraId="55AD1DA0" w14:textId="77777777">
        <w:trPr>
          <w:tblHeader/>
        </w:trPr>
        <w:tc>
          <w:tcPr>
            <w:tcW w:w="4017" w:type="dxa"/>
            <w:vAlign w:val="bottom"/>
          </w:tcPr>
          <w:p w14:paraId="1F5CF068" w14:textId="77777777" w:rsidR="00F83CCA" w:rsidRPr="00F33DAB" w:rsidRDefault="00F83CCA">
            <w:pPr>
              <w:spacing w:line="240" w:lineRule="auto"/>
              <w:ind w:left="-102"/>
              <w:rPr>
                <w:rFonts w:ascii="Browallia New" w:hAnsi="Browallia New" w:cs="Browallia New"/>
                <w:sz w:val="28"/>
                <w:szCs w:val="28"/>
              </w:rPr>
            </w:pPr>
          </w:p>
        </w:tc>
        <w:tc>
          <w:tcPr>
            <w:tcW w:w="1275" w:type="dxa"/>
            <w:vAlign w:val="bottom"/>
            <w:hideMark/>
          </w:tcPr>
          <w:p w14:paraId="4B7F8CF6" w14:textId="77777777" w:rsidR="00F83CCA" w:rsidRPr="00F33DAB" w:rsidRDefault="00F83CCA">
            <w:pPr>
              <w:pBdr>
                <w:bottom w:val="single" w:sz="4" w:space="1" w:color="auto"/>
              </w:pBdr>
              <w:spacing w:line="240" w:lineRule="auto"/>
              <w:jc w:val="center"/>
              <w:rPr>
                <w:rFonts w:ascii="Browallia New" w:hAnsi="Browallia New" w:cs="Browallia New"/>
                <w:sz w:val="28"/>
                <w:szCs w:val="28"/>
              </w:rPr>
            </w:pPr>
            <w:r w:rsidRPr="00F33DAB">
              <w:rPr>
                <w:rFonts w:ascii="Browallia New" w:hAnsi="Browallia New" w:cs="Browallia New"/>
                <w:sz w:val="28"/>
                <w:szCs w:val="28"/>
              </w:rPr>
              <w:t>2566</w:t>
            </w:r>
          </w:p>
        </w:tc>
        <w:tc>
          <w:tcPr>
            <w:tcW w:w="1276" w:type="dxa"/>
            <w:vAlign w:val="bottom"/>
            <w:hideMark/>
          </w:tcPr>
          <w:p w14:paraId="774FA8A2" w14:textId="77777777" w:rsidR="00F83CCA" w:rsidRPr="00F33DAB" w:rsidRDefault="00F83CCA">
            <w:pPr>
              <w:pBdr>
                <w:bottom w:val="single" w:sz="4" w:space="1" w:color="auto"/>
              </w:pBdr>
              <w:spacing w:line="240" w:lineRule="auto"/>
              <w:jc w:val="center"/>
              <w:rPr>
                <w:rFonts w:ascii="Browallia New" w:hAnsi="Browallia New" w:cs="Browallia New"/>
                <w:sz w:val="28"/>
                <w:szCs w:val="28"/>
              </w:rPr>
            </w:pPr>
            <w:r w:rsidRPr="00F33DAB">
              <w:rPr>
                <w:rFonts w:ascii="Browallia New" w:hAnsi="Browallia New" w:cs="Browallia New"/>
                <w:sz w:val="28"/>
                <w:szCs w:val="28"/>
              </w:rPr>
              <w:t>2565</w:t>
            </w:r>
          </w:p>
        </w:tc>
        <w:tc>
          <w:tcPr>
            <w:tcW w:w="1276" w:type="dxa"/>
            <w:vAlign w:val="bottom"/>
            <w:hideMark/>
          </w:tcPr>
          <w:p w14:paraId="460544F0" w14:textId="77777777" w:rsidR="00F83CCA" w:rsidRPr="00F33DAB" w:rsidRDefault="00F83CCA">
            <w:pPr>
              <w:pBdr>
                <w:bottom w:val="single" w:sz="4" w:space="1" w:color="auto"/>
              </w:pBdr>
              <w:spacing w:line="240" w:lineRule="auto"/>
              <w:jc w:val="center"/>
              <w:rPr>
                <w:rFonts w:ascii="Browallia New" w:hAnsi="Browallia New" w:cs="Browallia New"/>
                <w:sz w:val="28"/>
                <w:szCs w:val="28"/>
              </w:rPr>
            </w:pPr>
            <w:r w:rsidRPr="00F33DAB">
              <w:rPr>
                <w:rFonts w:ascii="Browallia New" w:hAnsi="Browallia New" w:cs="Browallia New"/>
                <w:sz w:val="28"/>
                <w:szCs w:val="28"/>
              </w:rPr>
              <w:t>2566</w:t>
            </w:r>
          </w:p>
        </w:tc>
        <w:tc>
          <w:tcPr>
            <w:tcW w:w="1276" w:type="dxa"/>
            <w:vAlign w:val="bottom"/>
            <w:hideMark/>
          </w:tcPr>
          <w:p w14:paraId="53328F37" w14:textId="77777777" w:rsidR="00F83CCA" w:rsidRPr="00F33DAB" w:rsidRDefault="00F83CCA">
            <w:pPr>
              <w:pBdr>
                <w:bottom w:val="single" w:sz="4" w:space="1" w:color="auto"/>
              </w:pBdr>
              <w:spacing w:line="240" w:lineRule="auto"/>
              <w:jc w:val="center"/>
              <w:rPr>
                <w:rFonts w:ascii="Browallia New" w:hAnsi="Browallia New" w:cs="Browallia New"/>
                <w:sz w:val="28"/>
                <w:szCs w:val="28"/>
              </w:rPr>
            </w:pPr>
            <w:r w:rsidRPr="00F33DAB">
              <w:rPr>
                <w:rFonts w:ascii="Browallia New" w:hAnsi="Browallia New" w:cs="Browallia New"/>
                <w:sz w:val="28"/>
                <w:szCs w:val="28"/>
              </w:rPr>
              <w:t>2565</w:t>
            </w:r>
          </w:p>
        </w:tc>
      </w:tr>
      <w:tr w:rsidR="00F83CCA" w:rsidRPr="00B737D5" w14:paraId="46F61D86" w14:textId="77777777">
        <w:trPr>
          <w:trHeight w:hRule="exact" w:val="333"/>
        </w:trPr>
        <w:tc>
          <w:tcPr>
            <w:tcW w:w="4017" w:type="dxa"/>
            <w:vAlign w:val="bottom"/>
          </w:tcPr>
          <w:p w14:paraId="6D566B7F" w14:textId="77777777" w:rsidR="00F83CCA" w:rsidRPr="00F33DAB" w:rsidRDefault="00F83CCA">
            <w:pPr>
              <w:spacing w:line="240" w:lineRule="auto"/>
              <w:ind w:left="-102"/>
              <w:rPr>
                <w:rFonts w:ascii="Browallia New" w:hAnsi="Browallia New" w:cs="Browallia New"/>
                <w:sz w:val="28"/>
                <w:szCs w:val="28"/>
              </w:rPr>
            </w:pPr>
          </w:p>
        </w:tc>
        <w:tc>
          <w:tcPr>
            <w:tcW w:w="1275" w:type="dxa"/>
            <w:vAlign w:val="bottom"/>
          </w:tcPr>
          <w:p w14:paraId="2766E851" w14:textId="77777777" w:rsidR="00F83CCA" w:rsidRPr="00F33DAB" w:rsidRDefault="00F83CCA">
            <w:pPr>
              <w:spacing w:line="240" w:lineRule="auto"/>
              <w:jc w:val="right"/>
              <w:rPr>
                <w:rFonts w:ascii="Browallia New" w:hAnsi="Browallia New" w:cs="Browallia New"/>
                <w:sz w:val="28"/>
                <w:szCs w:val="28"/>
              </w:rPr>
            </w:pPr>
          </w:p>
        </w:tc>
        <w:tc>
          <w:tcPr>
            <w:tcW w:w="1276" w:type="dxa"/>
            <w:vAlign w:val="bottom"/>
          </w:tcPr>
          <w:p w14:paraId="31EB2499" w14:textId="77777777" w:rsidR="00F83CCA" w:rsidRPr="00F33DAB" w:rsidRDefault="00F83CCA">
            <w:pPr>
              <w:spacing w:line="240" w:lineRule="auto"/>
              <w:jc w:val="right"/>
              <w:rPr>
                <w:rFonts w:ascii="Browallia New" w:hAnsi="Browallia New" w:cs="Browallia New"/>
                <w:sz w:val="28"/>
                <w:szCs w:val="28"/>
              </w:rPr>
            </w:pPr>
          </w:p>
        </w:tc>
        <w:tc>
          <w:tcPr>
            <w:tcW w:w="1276" w:type="dxa"/>
            <w:vAlign w:val="bottom"/>
          </w:tcPr>
          <w:p w14:paraId="24E7CBC3" w14:textId="77777777" w:rsidR="00F83CCA" w:rsidRPr="00F33DAB" w:rsidRDefault="00F83CCA">
            <w:pPr>
              <w:spacing w:line="240" w:lineRule="auto"/>
              <w:jc w:val="right"/>
              <w:rPr>
                <w:rFonts w:ascii="Browallia New" w:hAnsi="Browallia New" w:cs="Browallia New"/>
                <w:sz w:val="28"/>
                <w:szCs w:val="28"/>
              </w:rPr>
            </w:pPr>
          </w:p>
        </w:tc>
        <w:tc>
          <w:tcPr>
            <w:tcW w:w="1276" w:type="dxa"/>
            <w:vAlign w:val="bottom"/>
          </w:tcPr>
          <w:p w14:paraId="6B80CAEF" w14:textId="77777777" w:rsidR="00F83CCA" w:rsidRPr="00F33DAB" w:rsidRDefault="00F83CCA">
            <w:pPr>
              <w:spacing w:line="240" w:lineRule="auto"/>
              <w:jc w:val="right"/>
              <w:rPr>
                <w:rFonts w:ascii="Browallia New" w:hAnsi="Browallia New" w:cs="Browallia New"/>
                <w:sz w:val="28"/>
                <w:szCs w:val="28"/>
              </w:rPr>
            </w:pPr>
          </w:p>
        </w:tc>
      </w:tr>
      <w:tr w:rsidR="00ED15CC" w:rsidRPr="00B737D5" w14:paraId="444BE801" w14:textId="77777777" w:rsidTr="00402352">
        <w:trPr>
          <w:trHeight w:val="450"/>
        </w:trPr>
        <w:tc>
          <w:tcPr>
            <w:tcW w:w="4017" w:type="dxa"/>
            <w:vAlign w:val="center"/>
            <w:hideMark/>
          </w:tcPr>
          <w:p w14:paraId="6AD76A54" w14:textId="77777777" w:rsidR="00ED15CC" w:rsidRPr="00F33DAB" w:rsidRDefault="00ED15CC" w:rsidP="00ED15CC">
            <w:pPr>
              <w:spacing w:line="240" w:lineRule="auto"/>
              <w:jc w:val="both"/>
              <w:rPr>
                <w:rFonts w:ascii="Browallia New" w:hAnsi="Browallia New" w:cs="Browallia New"/>
                <w:sz w:val="28"/>
                <w:szCs w:val="28"/>
                <w:cs/>
              </w:rPr>
            </w:pPr>
            <w:r w:rsidRPr="00F33DAB">
              <w:rPr>
                <w:rFonts w:ascii="Browallia New" w:hAnsi="Browallia New" w:cs="Browallia New"/>
                <w:sz w:val="28"/>
                <w:szCs w:val="28"/>
                <w:cs/>
              </w:rPr>
              <w:t xml:space="preserve">ภาษีเงินได้ปัจจุบัน </w:t>
            </w:r>
          </w:p>
        </w:tc>
        <w:tc>
          <w:tcPr>
            <w:tcW w:w="1275" w:type="dxa"/>
            <w:vAlign w:val="center"/>
          </w:tcPr>
          <w:p w14:paraId="651711BF" w14:textId="1E20CEC2" w:rsidR="00ED15CC" w:rsidRPr="00CF79CE" w:rsidRDefault="000E11C7" w:rsidP="00ED15CC">
            <w:pPr>
              <w:spacing w:line="240" w:lineRule="auto"/>
              <w:jc w:val="right"/>
              <w:rPr>
                <w:rFonts w:ascii="Browallia New" w:hAnsi="Browallia New" w:cs="Browallia New"/>
                <w:sz w:val="28"/>
                <w:szCs w:val="28"/>
                <w:highlight w:val="green"/>
              </w:rPr>
            </w:pPr>
            <w:r w:rsidRPr="000E11C7">
              <w:rPr>
                <w:rFonts w:ascii="Browallia New" w:hAnsi="Browallia New" w:cs="Browallia New"/>
                <w:sz w:val="28"/>
                <w:szCs w:val="28"/>
              </w:rPr>
              <w:t>1</w:t>
            </w:r>
            <w:r w:rsidR="004002F3">
              <w:rPr>
                <w:rFonts w:ascii="Browallia New" w:hAnsi="Browallia New" w:cs="Browallia New"/>
                <w:sz w:val="28"/>
                <w:szCs w:val="28"/>
              </w:rPr>
              <w:t>3,5</w:t>
            </w:r>
            <w:r w:rsidR="003C0785">
              <w:rPr>
                <w:rFonts w:ascii="Browallia New" w:hAnsi="Browallia New" w:cs="Browallia New"/>
                <w:sz w:val="28"/>
                <w:szCs w:val="28"/>
              </w:rPr>
              <w:t>9</w:t>
            </w:r>
            <w:r w:rsidR="004002F3">
              <w:rPr>
                <w:rFonts w:ascii="Browallia New" w:hAnsi="Browallia New" w:cs="Browallia New"/>
                <w:sz w:val="28"/>
                <w:szCs w:val="28"/>
              </w:rPr>
              <w:t>4</w:t>
            </w:r>
          </w:p>
        </w:tc>
        <w:tc>
          <w:tcPr>
            <w:tcW w:w="1276" w:type="dxa"/>
            <w:vAlign w:val="center"/>
          </w:tcPr>
          <w:p w14:paraId="4110C8B1" w14:textId="7C1AA032" w:rsidR="00ED15CC" w:rsidRPr="00F33DAB" w:rsidRDefault="00ED15CC" w:rsidP="00ED15CC">
            <w:pPr>
              <w:spacing w:line="240" w:lineRule="auto"/>
              <w:jc w:val="right"/>
              <w:rPr>
                <w:rFonts w:ascii="Browallia New" w:hAnsi="Browallia New" w:cs="Browallia New"/>
                <w:sz w:val="28"/>
                <w:szCs w:val="28"/>
              </w:rPr>
            </w:pPr>
            <w:r w:rsidRPr="00F33DAB">
              <w:rPr>
                <w:rFonts w:ascii="Browallia New" w:hAnsi="Browallia New" w:cs="Browallia New"/>
                <w:sz w:val="28"/>
                <w:szCs w:val="28"/>
              </w:rPr>
              <w:t>13,686</w:t>
            </w:r>
          </w:p>
        </w:tc>
        <w:tc>
          <w:tcPr>
            <w:tcW w:w="1276" w:type="dxa"/>
            <w:vAlign w:val="bottom"/>
          </w:tcPr>
          <w:p w14:paraId="3BF01541" w14:textId="428F20AB" w:rsidR="00ED15CC" w:rsidRPr="00BA5911" w:rsidRDefault="00426278" w:rsidP="00ED15CC">
            <w:pPr>
              <w:spacing w:line="240" w:lineRule="auto"/>
              <w:jc w:val="right"/>
              <w:rPr>
                <w:rFonts w:ascii="Browallia New" w:hAnsi="Browallia New" w:cs="Browallia New"/>
                <w:sz w:val="28"/>
                <w:szCs w:val="28"/>
              </w:rPr>
            </w:pPr>
            <w:r w:rsidRPr="00BA5911">
              <w:rPr>
                <w:rFonts w:ascii="Browallia New" w:hAnsi="Browallia New" w:cs="Browallia New"/>
                <w:sz w:val="28"/>
                <w:szCs w:val="28"/>
              </w:rPr>
              <w:t>-</w:t>
            </w:r>
          </w:p>
        </w:tc>
        <w:tc>
          <w:tcPr>
            <w:tcW w:w="1276" w:type="dxa"/>
            <w:vAlign w:val="bottom"/>
          </w:tcPr>
          <w:p w14:paraId="046C281F" w14:textId="477B1BF6" w:rsidR="00ED15CC" w:rsidRPr="00F33DAB" w:rsidRDefault="00ED15CC" w:rsidP="00ED15CC">
            <w:pPr>
              <w:spacing w:line="240" w:lineRule="auto"/>
              <w:jc w:val="right"/>
              <w:rPr>
                <w:rFonts w:ascii="Browallia New" w:hAnsi="Browallia New" w:cs="Browallia New"/>
                <w:sz w:val="28"/>
                <w:szCs w:val="28"/>
              </w:rPr>
            </w:pPr>
            <w:r w:rsidRPr="00F33DAB">
              <w:rPr>
                <w:rFonts w:ascii="Browallia New" w:hAnsi="Browallia New" w:cs="Browallia New"/>
                <w:sz w:val="28"/>
                <w:szCs w:val="28"/>
              </w:rPr>
              <w:t>-</w:t>
            </w:r>
          </w:p>
        </w:tc>
      </w:tr>
      <w:tr w:rsidR="00ED15CC" w:rsidRPr="00B737D5" w14:paraId="7EE359AE" w14:textId="77777777">
        <w:tc>
          <w:tcPr>
            <w:tcW w:w="4017" w:type="dxa"/>
            <w:vAlign w:val="center"/>
            <w:hideMark/>
          </w:tcPr>
          <w:p w14:paraId="2F1057CA" w14:textId="77777777" w:rsidR="00ED15CC" w:rsidRPr="00F33DAB" w:rsidRDefault="00ED15CC" w:rsidP="00ED15CC">
            <w:pPr>
              <w:tabs>
                <w:tab w:val="clear" w:pos="227"/>
              </w:tabs>
              <w:spacing w:line="240" w:lineRule="auto"/>
              <w:jc w:val="both"/>
              <w:rPr>
                <w:rFonts w:ascii="Browallia New" w:hAnsi="Browallia New" w:cs="Browallia New"/>
                <w:sz w:val="28"/>
                <w:szCs w:val="28"/>
              </w:rPr>
            </w:pPr>
            <w:r w:rsidRPr="00F33DAB">
              <w:rPr>
                <w:rFonts w:ascii="Browallia New" w:hAnsi="Browallia New" w:cs="Browallia New"/>
                <w:sz w:val="28"/>
                <w:szCs w:val="28"/>
                <w:cs/>
              </w:rPr>
              <w:t>ภาษีเงินได้รอการตัดบัญชีจากผลแตกต่างชั่วคราว</w:t>
            </w:r>
          </w:p>
        </w:tc>
        <w:tc>
          <w:tcPr>
            <w:tcW w:w="1275" w:type="dxa"/>
            <w:vAlign w:val="center"/>
          </w:tcPr>
          <w:p w14:paraId="2104A9AA" w14:textId="41BF5EC3" w:rsidR="00ED15CC" w:rsidRPr="009C342C" w:rsidRDefault="004002F3" w:rsidP="00ED15CC">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31,706</w:t>
            </w:r>
          </w:p>
        </w:tc>
        <w:tc>
          <w:tcPr>
            <w:tcW w:w="1276" w:type="dxa"/>
            <w:vAlign w:val="center"/>
          </w:tcPr>
          <w:p w14:paraId="4AEDAAF6" w14:textId="24809288" w:rsidR="00ED15CC" w:rsidRPr="009C342C" w:rsidRDefault="00ED15CC" w:rsidP="00ED15CC">
            <w:pPr>
              <w:pBdr>
                <w:bottom w:val="single" w:sz="4" w:space="1" w:color="auto"/>
              </w:pBdr>
              <w:spacing w:line="240" w:lineRule="auto"/>
              <w:jc w:val="right"/>
              <w:rPr>
                <w:rFonts w:ascii="Browallia New" w:hAnsi="Browallia New" w:cs="Browallia New"/>
                <w:sz w:val="28"/>
                <w:szCs w:val="28"/>
                <w:lang w:val="en-GB"/>
              </w:rPr>
            </w:pPr>
            <w:r w:rsidRPr="009C342C">
              <w:rPr>
                <w:rFonts w:ascii="Browallia New" w:hAnsi="Browallia New" w:cs="Browallia New"/>
                <w:sz w:val="28"/>
                <w:szCs w:val="28"/>
                <w:lang w:val="en-GB"/>
              </w:rPr>
              <w:t>(8,023)</w:t>
            </w:r>
          </w:p>
        </w:tc>
        <w:tc>
          <w:tcPr>
            <w:tcW w:w="1276" w:type="dxa"/>
          </w:tcPr>
          <w:p w14:paraId="1AC46ECB" w14:textId="6D17BBDE" w:rsidR="00ED15CC" w:rsidRPr="00BA5911" w:rsidRDefault="00426278" w:rsidP="00ED15CC">
            <w:pPr>
              <w:pBdr>
                <w:bottom w:val="single" w:sz="4" w:space="1" w:color="auto"/>
              </w:pBdr>
              <w:spacing w:line="240" w:lineRule="auto"/>
              <w:jc w:val="right"/>
              <w:rPr>
                <w:rFonts w:ascii="Browallia New" w:hAnsi="Browallia New" w:cs="Browallia New"/>
                <w:sz w:val="28"/>
                <w:szCs w:val="28"/>
                <w:lang w:val="en-GB"/>
              </w:rPr>
            </w:pPr>
            <w:r w:rsidRPr="00BA5911">
              <w:rPr>
                <w:rFonts w:ascii="Browallia New" w:hAnsi="Browallia New" w:cs="Browallia New"/>
                <w:sz w:val="28"/>
                <w:szCs w:val="28"/>
                <w:lang w:val="en-GB"/>
              </w:rPr>
              <w:t>33,808</w:t>
            </w:r>
          </w:p>
        </w:tc>
        <w:tc>
          <w:tcPr>
            <w:tcW w:w="1276" w:type="dxa"/>
          </w:tcPr>
          <w:p w14:paraId="7CDB29E6" w14:textId="58EC99FC" w:rsidR="00ED15CC" w:rsidRPr="00F33DAB" w:rsidRDefault="00ED15CC" w:rsidP="00ED15CC">
            <w:pPr>
              <w:pBdr>
                <w:bottom w:val="single" w:sz="4" w:space="1" w:color="auto"/>
              </w:pBdr>
              <w:spacing w:line="240" w:lineRule="auto"/>
              <w:jc w:val="right"/>
              <w:rPr>
                <w:rFonts w:ascii="Browallia New" w:hAnsi="Browallia New" w:cs="Browallia New"/>
                <w:sz w:val="28"/>
                <w:szCs w:val="28"/>
                <w:lang w:val="en-GB"/>
              </w:rPr>
            </w:pPr>
            <w:r w:rsidRPr="00F33DAB">
              <w:rPr>
                <w:rFonts w:ascii="Browallia New" w:hAnsi="Browallia New" w:cs="Browallia New"/>
                <w:sz w:val="28"/>
                <w:szCs w:val="28"/>
                <w:lang w:val="en-GB"/>
              </w:rPr>
              <w:t>(13,344)</w:t>
            </w:r>
          </w:p>
        </w:tc>
      </w:tr>
      <w:tr w:rsidR="00ED15CC" w:rsidRPr="00B737D5" w14:paraId="1C7C6343" w14:textId="77777777">
        <w:trPr>
          <w:trHeight w:val="375"/>
        </w:trPr>
        <w:tc>
          <w:tcPr>
            <w:tcW w:w="4017" w:type="dxa"/>
            <w:vAlign w:val="center"/>
            <w:hideMark/>
          </w:tcPr>
          <w:p w14:paraId="72F47599" w14:textId="77777777" w:rsidR="00ED15CC" w:rsidRPr="00F33DAB" w:rsidRDefault="00ED15CC" w:rsidP="00ED15CC">
            <w:pPr>
              <w:spacing w:line="240" w:lineRule="auto"/>
              <w:ind w:left="156" w:hanging="156"/>
              <w:rPr>
                <w:rFonts w:ascii="Browallia New" w:hAnsi="Browallia New" w:cs="Browallia New"/>
                <w:sz w:val="28"/>
                <w:szCs w:val="28"/>
                <w:cs/>
              </w:rPr>
            </w:pPr>
            <w:r w:rsidRPr="00F33DAB">
              <w:rPr>
                <w:rFonts w:ascii="Browallia New" w:hAnsi="Browallia New" w:cs="Browallia New"/>
                <w:sz w:val="28"/>
                <w:szCs w:val="28"/>
                <w:cs/>
              </w:rPr>
              <w:t>รวมค่าใช้จ่า</w:t>
            </w:r>
            <w:r w:rsidRPr="00F33DAB">
              <w:rPr>
                <w:rFonts w:ascii="Browallia New" w:hAnsi="Browallia New" w:cs="Browallia New" w:hint="cs"/>
                <w:sz w:val="28"/>
                <w:szCs w:val="28"/>
                <w:cs/>
              </w:rPr>
              <w:t>ย</w:t>
            </w:r>
            <w:r w:rsidRPr="00F33DAB">
              <w:rPr>
                <w:rFonts w:ascii="Browallia New" w:hAnsi="Browallia New" w:cs="Browallia New"/>
                <w:sz w:val="28"/>
                <w:szCs w:val="28"/>
              </w:rPr>
              <w:t xml:space="preserve"> (</w:t>
            </w:r>
            <w:r w:rsidRPr="00F33DAB">
              <w:rPr>
                <w:rFonts w:ascii="Browallia New" w:hAnsi="Browallia New" w:cs="Browallia New" w:hint="cs"/>
                <w:sz w:val="28"/>
                <w:szCs w:val="28"/>
                <w:cs/>
              </w:rPr>
              <w:t>ผลประโยชน์</w:t>
            </w:r>
            <w:r w:rsidRPr="00F33DAB">
              <w:rPr>
                <w:rFonts w:ascii="Browallia New" w:hAnsi="Browallia New" w:cs="Browallia New"/>
                <w:sz w:val="28"/>
                <w:szCs w:val="28"/>
              </w:rPr>
              <w:t xml:space="preserve">) </w:t>
            </w:r>
            <w:r w:rsidRPr="00F33DAB">
              <w:rPr>
                <w:rFonts w:ascii="Browallia New" w:hAnsi="Browallia New" w:cs="Browallia New"/>
                <w:sz w:val="28"/>
                <w:szCs w:val="28"/>
                <w:cs/>
              </w:rPr>
              <w:t>ภาษีเงินได้รับรู้ใน</w:t>
            </w:r>
            <w:r w:rsidRPr="00F33DAB">
              <w:rPr>
                <w:rFonts w:ascii="Browallia New" w:hAnsi="Browallia New" w:cs="Browallia New"/>
                <w:sz w:val="28"/>
                <w:szCs w:val="28"/>
              </w:rPr>
              <w:br/>
            </w:r>
            <w:r w:rsidRPr="00F33DAB">
              <w:rPr>
                <w:rFonts w:ascii="Browallia New" w:hAnsi="Browallia New" w:cs="Browallia New"/>
                <w:sz w:val="28"/>
                <w:szCs w:val="28"/>
                <w:lang w:val="en-GB"/>
              </w:rPr>
              <w:t xml:space="preserve">  </w:t>
            </w:r>
            <w:r w:rsidRPr="00F33DAB">
              <w:rPr>
                <w:rFonts w:ascii="Browallia New" w:hAnsi="Browallia New" w:cs="Browallia New"/>
                <w:sz w:val="28"/>
                <w:szCs w:val="28"/>
                <w:cs/>
                <w:lang w:val="en-GB"/>
              </w:rPr>
              <w:t>กำไรขาดทุน</w:t>
            </w:r>
          </w:p>
        </w:tc>
        <w:tc>
          <w:tcPr>
            <w:tcW w:w="1275" w:type="dxa"/>
            <w:vAlign w:val="center"/>
          </w:tcPr>
          <w:p w14:paraId="1278C1ED" w14:textId="77777777" w:rsidR="00ED15CC" w:rsidRPr="00CF79CE" w:rsidRDefault="00ED15CC" w:rsidP="00ED15CC">
            <w:pPr>
              <w:pBdr>
                <w:bottom w:val="single" w:sz="12" w:space="1" w:color="auto"/>
              </w:pBdr>
              <w:spacing w:line="240" w:lineRule="auto"/>
              <w:jc w:val="right"/>
              <w:rPr>
                <w:rFonts w:ascii="Browallia New" w:hAnsi="Browallia New" w:cs="Browallia New"/>
                <w:sz w:val="28"/>
                <w:szCs w:val="28"/>
                <w:highlight w:val="green"/>
              </w:rPr>
            </w:pPr>
          </w:p>
          <w:p w14:paraId="525276CD" w14:textId="66EFD287" w:rsidR="00ED15CC" w:rsidRPr="00CF79CE" w:rsidRDefault="006A665F" w:rsidP="00ED15CC">
            <w:pPr>
              <w:pBdr>
                <w:bottom w:val="single" w:sz="12" w:space="1" w:color="auto"/>
              </w:pBdr>
              <w:spacing w:line="240" w:lineRule="auto"/>
              <w:jc w:val="right"/>
              <w:rPr>
                <w:rFonts w:ascii="Browallia New" w:hAnsi="Browallia New" w:cs="Browallia New"/>
                <w:sz w:val="28"/>
                <w:szCs w:val="28"/>
                <w:highlight w:val="green"/>
              </w:rPr>
            </w:pPr>
            <w:r w:rsidRPr="00CC3AA8">
              <w:rPr>
                <w:rFonts w:ascii="Browallia New" w:hAnsi="Browallia New" w:cs="Browallia New"/>
                <w:sz w:val="28"/>
                <w:szCs w:val="28"/>
              </w:rPr>
              <w:t>45,300</w:t>
            </w:r>
          </w:p>
        </w:tc>
        <w:tc>
          <w:tcPr>
            <w:tcW w:w="1276" w:type="dxa"/>
            <w:vAlign w:val="center"/>
          </w:tcPr>
          <w:p w14:paraId="73822253" w14:textId="77777777" w:rsidR="00ED15CC" w:rsidRPr="002926B0" w:rsidRDefault="00ED15CC" w:rsidP="00ED15CC">
            <w:pPr>
              <w:pBdr>
                <w:bottom w:val="single" w:sz="12" w:space="1" w:color="auto"/>
              </w:pBdr>
              <w:spacing w:line="240" w:lineRule="auto"/>
              <w:jc w:val="right"/>
              <w:rPr>
                <w:rFonts w:ascii="Browallia New" w:hAnsi="Browallia New" w:cs="Browallia New"/>
                <w:sz w:val="28"/>
                <w:szCs w:val="28"/>
              </w:rPr>
            </w:pPr>
          </w:p>
          <w:p w14:paraId="0246FE47" w14:textId="626BCFD3" w:rsidR="00ED15CC" w:rsidRPr="002926B0" w:rsidRDefault="00ED15CC" w:rsidP="00ED15CC">
            <w:pPr>
              <w:pBdr>
                <w:bottom w:val="single" w:sz="12" w:space="1" w:color="auto"/>
              </w:pBdr>
              <w:spacing w:line="240" w:lineRule="auto"/>
              <w:jc w:val="right"/>
              <w:rPr>
                <w:rFonts w:ascii="Browallia New" w:hAnsi="Browallia New" w:cs="Browallia New"/>
                <w:sz w:val="28"/>
                <w:szCs w:val="28"/>
                <w:lang w:val="en-GB"/>
              </w:rPr>
            </w:pPr>
            <w:r w:rsidRPr="002926B0">
              <w:rPr>
                <w:rFonts w:ascii="Browallia New" w:hAnsi="Browallia New" w:cs="Browallia New"/>
                <w:sz w:val="28"/>
                <w:szCs w:val="28"/>
              </w:rPr>
              <w:t>5,663</w:t>
            </w:r>
          </w:p>
        </w:tc>
        <w:tc>
          <w:tcPr>
            <w:tcW w:w="1276" w:type="dxa"/>
          </w:tcPr>
          <w:p w14:paraId="55BB7E6F" w14:textId="77777777" w:rsidR="00ED15CC" w:rsidRPr="00BA5911" w:rsidRDefault="00ED15CC" w:rsidP="00ED15CC">
            <w:pPr>
              <w:pBdr>
                <w:bottom w:val="single" w:sz="12" w:space="1" w:color="auto"/>
              </w:pBdr>
              <w:spacing w:line="240" w:lineRule="auto"/>
              <w:jc w:val="right"/>
              <w:rPr>
                <w:rFonts w:ascii="Browallia New" w:hAnsi="Browallia New" w:cs="Browallia New"/>
                <w:sz w:val="28"/>
                <w:szCs w:val="28"/>
                <w:lang w:val="en-GB"/>
              </w:rPr>
            </w:pPr>
          </w:p>
          <w:p w14:paraId="1EE49010" w14:textId="734E3A4D" w:rsidR="00ED15CC" w:rsidRPr="00BA5911" w:rsidRDefault="00056C12" w:rsidP="00ED15CC">
            <w:pPr>
              <w:pBdr>
                <w:bottom w:val="single" w:sz="12" w:space="1" w:color="auto"/>
              </w:pBdr>
              <w:spacing w:line="240" w:lineRule="auto"/>
              <w:jc w:val="right"/>
              <w:rPr>
                <w:rFonts w:ascii="Browallia New" w:hAnsi="Browallia New" w:cs="Browallia New"/>
                <w:sz w:val="28"/>
                <w:szCs w:val="28"/>
                <w:lang w:val="en-GB"/>
              </w:rPr>
            </w:pPr>
            <w:r w:rsidRPr="00BA5911">
              <w:rPr>
                <w:rFonts w:ascii="Browallia New" w:hAnsi="Browallia New" w:cs="Browallia New"/>
                <w:sz w:val="28"/>
                <w:szCs w:val="28"/>
                <w:lang w:val="en-GB"/>
              </w:rPr>
              <w:t>33,808</w:t>
            </w:r>
          </w:p>
        </w:tc>
        <w:tc>
          <w:tcPr>
            <w:tcW w:w="1276" w:type="dxa"/>
          </w:tcPr>
          <w:p w14:paraId="07DC4ECA" w14:textId="77777777" w:rsidR="00ED15CC" w:rsidRPr="002926B0" w:rsidRDefault="00ED15CC" w:rsidP="00ED15CC">
            <w:pPr>
              <w:pBdr>
                <w:bottom w:val="single" w:sz="12" w:space="1" w:color="auto"/>
              </w:pBdr>
              <w:spacing w:line="240" w:lineRule="auto"/>
              <w:jc w:val="right"/>
              <w:rPr>
                <w:rFonts w:ascii="Browallia New" w:hAnsi="Browallia New" w:cs="Browallia New"/>
                <w:sz w:val="28"/>
                <w:szCs w:val="28"/>
                <w:lang w:val="en-GB"/>
              </w:rPr>
            </w:pPr>
          </w:p>
          <w:p w14:paraId="1E28C0E2" w14:textId="29C740A0" w:rsidR="00ED15CC" w:rsidRPr="002926B0" w:rsidRDefault="00ED15CC" w:rsidP="00ED15CC">
            <w:pPr>
              <w:pBdr>
                <w:bottom w:val="single" w:sz="12" w:space="1" w:color="auto"/>
              </w:pBdr>
              <w:spacing w:line="240" w:lineRule="auto"/>
              <w:jc w:val="right"/>
              <w:rPr>
                <w:rFonts w:ascii="Browallia New" w:hAnsi="Browallia New" w:cs="Browallia New"/>
                <w:sz w:val="28"/>
                <w:szCs w:val="28"/>
              </w:rPr>
            </w:pPr>
            <w:r w:rsidRPr="002926B0">
              <w:rPr>
                <w:rFonts w:ascii="Browallia New" w:hAnsi="Browallia New" w:cs="Browallia New"/>
                <w:sz w:val="28"/>
                <w:szCs w:val="28"/>
                <w:lang w:val="en-GB"/>
              </w:rPr>
              <w:t>(13,344)</w:t>
            </w:r>
          </w:p>
        </w:tc>
      </w:tr>
    </w:tbl>
    <w:p w14:paraId="700FE700" w14:textId="77777777" w:rsidR="00F83CCA" w:rsidRPr="00563E7F" w:rsidRDefault="00F83CCA" w:rsidP="00DA5A4D">
      <w:pPr>
        <w:tabs>
          <w:tab w:val="clear" w:pos="454"/>
          <w:tab w:val="left" w:pos="720"/>
        </w:tabs>
        <w:spacing w:line="240" w:lineRule="auto"/>
        <w:ind w:left="450"/>
        <w:jc w:val="thaiDistribute"/>
        <w:rPr>
          <w:rFonts w:ascii="Browallia New" w:hAnsi="Browallia New" w:cs="Browallia New"/>
          <w:sz w:val="24"/>
          <w:szCs w:val="24"/>
          <w:lang w:val="en-GB"/>
        </w:rPr>
      </w:pPr>
    </w:p>
    <w:p w14:paraId="0C342D5C" w14:textId="49E53C3D" w:rsidR="00085938" w:rsidRPr="00B737D5" w:rsidRDefault="00191AC0" w:rsidP="00DA5A4D">
      <w:pPr>
        <w:tabs>
          <w:tab w:val="clear" w:pos="454"/>
          <w:tab w:val="left" w:pos="720"/>
        </w:tabs>
        <w:spacing w:line="240" w:lineRule="auto"/>
        <w:ind w:left="450"/>
        <w:jc w:val="thaiDistribute"/>
        <w:rPr>
          <w:rFonts w:ascii="Browallia New" w:hAnsi="Browallia New" w:cs="Browallia New"/>
          <w:sz w:val="28"/>
          <w:szCs w:val="28"/>
          <w:lang w:val="en-GB"/>
        </w:rPr>
      </w:pPr>
      <w:r w:rsidRPr="004F4586">
        <w:rPr>
          <w:rFonts w:ascii="Browallia New" w:hAnsi="Browallia New" w:cs="Browallia New"/>
          <w:sz w:val="28"/>
          <w:szCs w:val="28"/>
          <w:cs/>
          <w:lang w:val="en-GB"/>
        </w:rPr>
        <w:t>ภาษีเงินได้ระหว่างกาลรับรู้โดยใช้วิธีประมาณการอย่างดีที่สุดโดยคาดการณ์จากอัตราภาษีเงินได้ถัวเฉลี่ยถ่วงน้ำหนัก</w:t>
      </w:r>
      <w:r w:rsidRPr="00B737D5">
        <w:rPr>
          <w:rFonts w:ascii="Browallia New" w:hAnsi="Browallia New" w:cs="Browallia New"/>
          <w:sz w:val="28"/>
          <w:szCs w:val="28"/>
          <w:cs/>
          <w:lang w:val="en-GB"/>
        </w:rPr>
        <w:t>ของรอบปีบัญชี</w:t>
      </w:r>
      <w:r w:rsidR="00DE1304" w:rsidRPr="00B737D5">
        <w:rPr>
          <w:rFonts w:ascii="Browallia New" w:hAnsi="Browallia New" w:cs="Browallia New" w:hint="cs"/>
          <w:sz w:val="28"/>
          <w:szCs w:val="28"/>
          <w:cs/>
          <w:lang w:val="en-GB"/>
        </w:rPr>
        <w:t>ของกลุ่มบริษัท</w:t>
      </w:r>
      <w:r w:rsidRPr="00B737D5">
        <w:rPr>
          <w:rFonts w:ascii="Browallia New" w:hAnsi="Browallia New" w:cs="Browallia New"/>
          <w:sz w:val="28"/>
          <w:szCs w:val="28"/>
          <w:cs/>
          <w:lang w:val="en-GB"/>
        </w:rPr>
        <w:t xml:space="preserve"> คืออัตรา</w:t>
      </w:r>
      <w:r w:rsidRPr="0055047F">
        <w:rPr>
          <w:rFonts w:ascii="Browallia New" w:hAnsi="Browallia New" w:cs="Browallia New"/>
          <w:sz w:val="28"/>
          <w:szCs w:val="28"/>
          <w:cs/>
          <w:lang w:val="en-GB"/>
        </w:rPr>
        <w:t xml:space="preserve">ร้อยละ </w:t>
      </w:r>
      <w:r w:rsidR="008909DA" w:rsidRPr="0055047F">
        <w:rPr>
          <w:rFonts w:ascii="Browallia New" w:hAnsi="Browallia New" w:cs="Browallia New"/>
          <w:sz w:val="28"/>
          <w:szCs w:val="28"/>
          <w:lang w:val="en-GB"/>
        </w:rPr>
        <w:t>17</w:t>
      </w:r>
      <w:r w:rsidR="00226DCC" w:rsidRPr="0055047F">
        <w:rPr>
          <w:rFonts w:ascii="Browallia New" w:hAnsi="Browallia New" w:cs="Browallia New"/>
          <w:sz w:val="28"/>
          <w:szCs w:val="28"/>
          <w:lang w:val="en-GB"/>
        </w:rPr>
        <w:t>.</w:t>
      </w:r>
      <w:r w:rsidR="008909DA" w:rsidRPr="0055047F">
        <w:rPr>
          <w:rFonts w:ascii="Browallia New" w:hAnsi="Browallia New" w:cs="Browallia New"/>
          <w:sz w:val="28"/>
          <w:szCs w:val="28"/>
          <w:lang w:val="en-GB"/>
        </w:rPr>
        <w:t>45</w:t>
      </w:r>
      <w:r w:rsidRPr="0055047F">
        <w:rPr>
          <w:rFonts w:ascii="Browallia New" w:hAnsi="Browallia New" w:cs="Browallia New"/>
          <w:sz w:val="28"/>
          <w:szCs w:val="28"/>
          <w:lang w:val="en-GB"/>
        </w:rPr>
        <w:t xml:space="preserve"> </w:t>
      </w:r>
      <w:r w:rsidRPr="0055047F">
        <w:rPr>
          <w:rFonts w:ascii="Browallia New" w:hAnsi="Browallia New" w:cs="Browallia New"/>
          <w:sz w:val="28"/>
          <w:szCs w:val="28"/>
          <w:cs/>
          <w:lang w:val="en-GB"/>
        </w:rPr>
        <w:t xml:space="preserve">ต่อปี </w:t>
      </w:r>
      <w:r w:rsidR="00340F26" w:rsidRPr="0055047F">
        <w:rPr>
          <w:rFonts w:ascii="Browallia New" w:hAnsi="Browallia New" w:cs="Browallia New" w:hint="cs"/>
          <w:sz w:val="28"/>
          <w:szCs w:val="28"/>
          <w:cs/>
          <w:lang w:val="en-GB"/>
        </w:rPr>
        <w:t>และ</w:t>
      </w:r>
      <w:r w:rsidR="00340F26" w:rsidRPr="0055047F">
        <w:rPr>
          <w:rFonts w:ascii="Browallia New" w:hAnsi="Browallia New" w:cs="Browallia New"/>
          <w:sz w:val="28"/>
          <w:szCs w:val="28"/>
          <w:cs/>
          <w:lang w:val="en-GB"/>
        </w:rPr>
        <w:t xml:space="preserve">อัตราร้อยละ </w:t>
      </w:r>
      <w:r w:rsidR="00226DCC" w:rsidRPr="0055047F">
        <w:rPr>
          <w:rFonts w:ascii="Browallia New" w:hAnsi="Browallia New" w:cs="Browallia New"/>
          <w:sz w:val="28"/>
          <w:szCs w:val="28"/>
          <w:lang w:val="en-GB"/>
        </w:rPr>
        <w:t>1</w:t>
      </w:r>
      <w:r w:rsidR="008909DA" w:rsidRPr="0055047F">
        <w:rPr>
          <w:rFonts w:ascii="Browallia New" w:hAnsi="Browallia New" w:cs="Browallia New"/>
          <w:sz w:val="28"/>
          <w:szCs w:val="28"/>
          <w:lang w:val="en-GB"/>
        </w:rPr>
        <w:t>1</w:t>
      </w:r>
      <w:r w:rsidR="00226DCC" w:rsidRPr="0055047F">
        <w:rPr>
          <w:rFonts w:ascii="Browallia New" w:hAnsi="Browallia New" w:cs="Browallia New"/>
          <w:sz w:val="28"/>
          <w:szCs w:val="28"/>
          <w:lang w:val="en-GB"/>
        </w:rPr>
        <w:t>.</w:t>
      </w:r>
      <w:r w:rsidR="008909DA" w:rsidRPr="0055047F">
        <w:rPr>
          <w:rFonts w:ascii="Browallia New" w:hAnsi="Browallia New" w:cs="Browallia New"/>
          <w:sz w:val="28"/>
          <w:szCs w:val="28"/>
          <w:lang w:val="en-GB"/>
        </w:rPr>
        <w:t>97</w:t>
      </w:r>
      <w:r w:rsidR="00340F26" w:rsidRPr="0055047F">
        <w:rPr>
          <w:rFonts w:ascii="Browallia New" w:hAnsi="Browallia New" w:cs="Browallia New"/>
          <w:sz w:val="28"/>
          <w:szCs w:val="28"/>
          <w:lang w:val="en-GB"/>
        </w:rPr>
        <w:t xml:space="preserve"> </w:t>
      </w:r>
      <w:r w:rsidR="00340F26" w:rsidRPr="0055047F">
        <w:rPr>
          <w:rFonts w:ascii="Browallia New" w:hAnsi="Browallia New" w:cs="Browallia New"/>
          <w:sz w:val="28"/>
          <w:szCs w:val="28"/>
          <w:cs/>
          <w:lang w:val="en-GB"/>
        </w:rPr>
        <w:t>ต่อปี</w:t>
      </w:r>
      <w:r w:rsidR="00340F26" w:rsidRPr="0055047F">
        <w:rPr>
          <w:rFonts w:ascii="Browallia New" w:hAnsi="Browallia New" w:cs="Browallia New" w:hint="cs"/>
          <w:sz w:val="28"/>
          <w:szCs w:val="28"/>
          <w:cs/>
          <w:lang w:val="en-GB"/>
        </w:rPr>
        <w:t xml:space="preserve"> </w:t>
      </w:r>
      <w:r w:rsidR="00340F26" w:rsidRPr="0055047F">
        <w:rPr>
          <w:rFonts w:ascii="Browallia New" w:hAnsi="Browallia New" w:cs="Browallia New" w:hint="cs"/>
          <w:sz w:val="28"/>
          <w:szCs w:val="28"/>
          <w:cs/>
        </w:rPr>
        <w:t>ตามลำดับ (</w:t>
      </w:r>
      <w:r w:rsidR="00340F26" w:rsidRPr="0055047F">
        <w:rPr>
          <w:rFonts w:ascii="Browallia New" w:hAnsi="Browallia New" w:cs="Browallia New"/>
          <w:sz w:val="28"/>
          <w:szCs w:val="28"/>
          <w:cs/>
          <w:lang w:val="en-GB"/>
        </w:rPr>
        <w:t>งบการเงินเฉพาะของบริษัท</w:t>
      </w:r>
      <w:r w:rsidR="00340F26" w:rsidRPr="0055047F">
        <w:rPr>
          <w:rFonts w:ascii="Browallia New" w:hAnsi="Browallia New" w:cs="Browallia New" w:hint="cs"/>
          <w:sz w:val="28"/>
          <w:szCs w:val="28"/>
          <w:cs/>
          <w:lang w:val="en-GB"/>
        </w:rPr>
        <w:t xml:space="preserve"> </w:t>
      </w:r>
      <w:r w:rsidR="00340F26" w:rsidRPr="0055047F">
        <w:rPr>
          <w:rFonts w:ascii="Browallia New" w:hAnsi="Browallia New" w:cs="Browallia New"/>
          <w:sz w:val="28"/>
          <w:szCs w:val="28"/>
        </w:rPr>
        <w:t xml:space="preserve">: </w:t>
      </w:r>
      <w:r w:rsidR="007F173E" w:rsidRPr="0055047F">
        <w:rPr>
          <w:rFonts w:ascii="Browallia New" w:hAnsi="Browallia New" w:cs="Browallia New"/>
          <w:sz w:val="28"/>
          <w:szCs w:val="28"/>
          <w:cs/>
          <w:lang w:val="en-GB"/>
        </w:rPr>
        <w:t>อัตราร้อย</w:t>
      </w:r>
      <w:r w:rsidR="007F173E" w:rsidRPr="008E3DA2">
        <w:rPr>
          <w:rFonts w:ascii="Browallia New" w:hAnsi="Browallia New" w:cs="Browallia New"/>
          <w:sz w:val="28"/>
          <w:szCs w:val="28"/>
          <w:cs/>
          <w:lang w:val="en-GB"/>
        </w:rPr>
        <w:t xml:space="preserve">ละ </w:t>
      </w:r>
      <w:r w:rsidR="008909DA" w:rsidRPr="008E3DA2">
        <w:rPr>
          <w:rFonts w:ascii="Browallia New" w:hAnsi="Browallia New" w:cs="Browallia New"/>
          <w:sz w:val="28"/>
          <w:szCs w:val="28"/>
          <w:lang w:val="en-GB"/>
        </w:rPr>
        <w:t>18.71</w:t>
      </w:r>
      <w:r w:rsidR="007F173E" w:rsidRPr="008E3DA2">
        <w:rPr>
          <w:rFonts w:ascii="Browallia New" w:hAnsi="Browallia New" w:cs="Browallia New"/>
          <w:sz w:val="28"/>
          <w:szCs w:val="28"/>
          <w:lang w:val="en-GB"/>
        </w:rPr>
        <w:t xml:space="preserve"> </w:t>
      </w:r>
      <w:r w:rsidR="007F173E" w:rsidRPr="008E3DA2">
        <w:rPr>
          <w:rFonts w:ascii="Browallia New" w:hAnsi="Browallia New" w:cs="Browallia New"/>
          <w:sz w:val="28"/>
          <w:szCs w:val="28"/>
          <w:cs/>
          <w:lang w:val="en-GB"/>
        </w:rPr>
        <w:t>ต่อ</w:t>
      </w:r>
      <w:r w:rsidR="007F173E" w:rsidRPr="0055047F">
        <w:rPr>
          <w:rFonts w:ascii="Browallia New" w:hAnsi="Browallia New" w:cs="Browallia New"/>
          <w:sz w:val="28"/>
          <w:szCs w:val="28"/>
          <w:cs/>
          <w:lang w:val="en-GB"/>
        </w:rPr>
        <w:t>ปี</w:t>
      </w:r>
      <w:r w:rsidR="007F173E" w:rsidRPr="0055047F">
        <w:rPr>
          <w:rFonts w:ascii="Browallia New" w:hAnsi="Browallia New" w:cs="Browallia New"/>
          <w:sz w:val="28"/>
          <w:szCs w:val="28"/>
          <w:lang w:val="en-GB"/>
        </w:rPr>
        <w:t xml:space="preserve"> </w:t>
      </w:r>
      <w:r w:rsidR="007F173E" w:rsidRPr="0055047F">
        <w:rPr>
          <w:rFonts w:ascii="Browallia New" w:hAnsi="Browallia New" w:cs="Browallia New" w:hint="cs"/>
          <w:sz w:val="28"/>
          <w:szCs w:val="28"/>
          <w:cs/>
          <w:lang w:val="en-GB"/>
        </w:rPr>
        <w:t>และ</w:t>
      </w:r>
      <w:r w:rsidR="007F173E" w:rsidRPr="0055047F">
        <w:rPr>
          <w:rFonts w:ascii="Browallia New" w:hAnsi="Browallia New" w:cs="Browallia New"/>
          <w:sz w:val="28"/>
          <w:szCs w:val="28"/>
          <w:cs/>
          <w:lang w:val="en-GB"/>
        </w:rPr>
        <w:t xml:space="preserve">อัตราร้อยละ </w:t>
      </w:r>
      <w:r w:rsidR="008909DA" w:rsidRPr="0055047F">
        <w:rPr>
          <w:rFonts w:ascii="Browallia New" w:hAnsi="Browallia New" w:cs="Browallia New"/>
          <w:sz w:val="28"/>
          <w:szCs w:val="28"/>
          <w:lang w:val="en-GB"/>
        </w:rPr>
        <w:t>2</w:t>
      </w:r>
      <w:r w:rsidR="00A6278E" w:rsidRPr="0055047F">
        <w:rPr>
          <w:rFonts w:ascii="Browallia New" w:hAnsi="Browallia New" w:cs="Browallia New"/>
          <w:sz w:val="28"/>
          <w:szCs w:val="28"/>
          <w:lang w:val="en-GB"/>
        </w:rPr>
        <w:t>1.9</w:t>
      </w:r>
      <w:r w:rsidR="008909DA" w:rsidRPr="0055047F">
        <w:rPr>
          <w:rFonts w:ascii="Browallia New" w:hAnsi="Browallia New" w:cs="Browallia New"/>
          <w:sz w:val="28"/>
          <w:szCs w:val="28"/>
          <w:lang w:val="en-GB"/>
        </w:rPr>
        <w:t>1</w:t>
      </w:r>
      <w:r w:rsidR="007F173E" w:rsidRPr="0055047F">
        <w:rPr>
          <w:rFonts w:ascii="Browallia New" w:hAnsi="Browallia New" w:cs="Browallia New"/>
          <w:sz w:val="28"/>
          <w:szCs w:val="28"/>
          <w:lang w:val="en-GB"/>
        </w:rPr>
        <w:t xml:space="preserve"> </w:t>
      </w:r>
      <w:r w:rsidR="007F173E" w:rsidRPr="0055047F">
        <w:rPr>
          <w:rFonts w:ascii="Browallia New" w:hAnsi="Browallia New" w:cs="Browallia New"/>
          <w:sz w:val="28"/>
          <w:szCs w:val="28"/>
          <w:cs/>
          <w:lang w:val="en-GB"/>
        </w:rPr>
        <w:t xml:space="preserve">ต่อปี </w:t>
      </w:r>
      <w:r w:rsidR="007F173E" w:rsidRPr="0055047F">
        <w:rPr>
          <w:rFonts w:ascii="Browallia New" w:hAnsi="Browallia New" w:cs="Browallia New" w:hint="cs"/>
          <w:sz w:val="28"/>
          <w:szCs w:val="28"/>
          <w:cs/>
          <w:lang w:val="en-GB"/>
        </w:rPr>
        <w:t>ตามลำ</w:t>
      </w:r>
      <w:r w:rsidR="007F173E" w:rsidRPr="00B737D5">
        <w:rPr>
          <w:rFonts w:ascii="Browallia New" w:hAnsi="Browallia New" w:cs="Browallia New" w:hint="cs"/>
          <w:sz w:val="28"/>
          <w:szCs w:val="28"/>
          <w:cs/>
          <w:lang w:val="en-GB"/>
        </w:rPr>
        <w:t>ดับ)</w:t>
      </w:r>
      <w:r w:rsidR="00BC7FA4" w:rsidRPr="00B737D5">
        <w:rPr>
          <w:rFonts w:ascii="Browallia New" w:hAnsi="Browallia New" w:cs="Browallia New" w:hint="cs"/>
          <w:sz w:val="28"/>
          <w:szCs w:val="28"/>
          <w:cs/>
          <w:lang w:val="en-GB"/>
        </w:rPr>
        <w:t xml:space="preserve"> </w:t>
      </w:r>
      <w:r w:rsidR="00AF2FEA" w:rsidRPr="00B737D5">
        <w:rPr>
          <w:rFonts w:ascii="Browallia New" w:hAnsi="Browallia New" w:cs="Browallia New"/>
          <w:sz w:val="28"/>
          <w:szCs w:val="28"/>
          <w:cs/>
          <w:lang w:val="en-GB"/>
        </w:rPr>
        <w:t>ผลแตกต่างในอัตราภาษีเงินได้ที่แท้จริงมีสาเหตุหลักจากกลุ่มบริษัทมีขาดทุนทางภาษีที่ไม่รับรู้เป็นสินทรัพย์ภาษีเงินได้รอตัดบัญชี</w:t>
      </w:r>
    </w:p>
    <w:p w14:paraId="79415467" w14:textId="3DB45925" w:rsidR="00563E7F" w:rsidRDefault="0056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79B2E44F" w14:textId="1D239615" w:rsidR="008D72C3" w:rsidRPr="00B737D5" w:rsidRDefault="008D72C3" w:rsidP="00FC107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หุ้นกู้</w:t>
      </w:r>
      <w:r w:rsidR="00B12479" w:rsidRPr="00B737D5">
        <w:rPr>
          <w:rFonts w:ascii="Browallia New" w:hAnsi="Browallia New" w:cs="Browallia New"/>
          <w:b/>
          <w:bCs/>
          <w:sz w:val="28"/>
          <w:szCs w:val="28"/>
          <w:lang w:val="en-GB"/>
        </w:rPr>
        <w:t xml:space="preserve"> </w:t>
      </w:r>
      <w:r w:rsidR="00F66A49" w:rsidRPr="00B737D5">
        <w:rPr>
          <w:rFonts w:ascii="Browallia New" w:hAnsi="Browallia New" w:cs="Browallia New"/>
          <w:b/>
          <w:bCs/>
          <w:sz w:val="28"/>
          <w:szCs w:val="28"/>
          <w:lang w:val="en-GB"/>
        </w:rPr>
        <w:t>-</w:t>
      </w:r>
      <w:r w:rsidR="00B12479" w:rsidRPr="00B737D5">
        <w:rPr>
          <w:rFonts w:ascii="Browallia New" w:hAnsi="Browallia New" w:cs="Browallia New"/>
          <w:b/>
          <w:bCs/>
          <w:sz w:val="28"/>
          <w:szCs w:val="28"/>
          <w:lang w:val="en-GB"/>
        </w:rPr>
        <w:t xml:space="preserve"> </w:t>
      </w:r>
      <w:r w:rsidR="00B12479" w:rsidRPr="00B737D5">
        <w:rPr>
          <w:rFonts w:ascii="Browallia New" w:hAnsi="Browallia New" w:cs="Browallia New" w:hint="cs"/>
          <w:b/>
          <w:bCs/>
          <w:sz w:val="28"/>
          <w:szCs w:val="28"/>
          <w:cs/>
          <w:lang w:val="en-GB"/>
        </w:rPr>
        <w:t>สุทธิ</w:t>
      </w:r>
    </w:p>
    <w:p w14:paraId="5EED9E3D" w14:textId="207103E5" w:rsidR="008D72C3" w:rsidRPr="00B737D5" w:rsidRDefault="008D72C3" w:rsidP="0093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bl>
      <w:tblPr>
        <w:tblW w:w="8956" w:type="dxa"/>
        <w:tblInd w:w="392" w:type="dxa"/>
        <w:tblLayout w:type="fixed"/>
        <w:tblLook w:val="0000" w:firstRow="0" w:lastRow="0" w:firstColumn="0" w:lastColumn="0" w:noHBand="0" w:noVBand="0"/>
      </w:tblPr>
      <w:tblGrid>
        <w:gridCol w:w="5341"/>
        <w:gridCol w:w="1635"/>
        <w:gridCol w:w="283"/>
        <w:gridCol w:w="1697"/>
      </w:tblGrid>
      <w:tr w:rsidR="0017344F" w:rsidRPr="00B737D5" w14:paraId="12BF992B" w14:textId="77777777" w:rsidTr="00D23344">
        <w:trPr>
          <w:tblHeader/>
        </w:trPr>
        <w:tc>
          <w:tcPr>
            <w:tcW w:w="5341" w:type="dxa"/>
          </w:tcPr>
          <w:p w14:paraId="1EEFB0D1"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3615" w:type="dxa"/>
            <w:gridSpan w:val="3"/>
          </w:tcPr>
          <w:p w14:paraId="6C5EFA92" w14:textId="77777777" w:rsidR="0017344F" w:rsidRPr="00B737D5" w:rsidRDefault="0017344F" w:rsidP="00C130CE">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cs/>
                <w:lang w:val="en-GB"/>
              </w:rPr>
              <w:t xml:space="preserve">: </w:t>
            </w:r>
            <w:r w:rsidRPr="00B737D5">
              <w:rPr>
                <w:rFonts w:ascii="Browallia New" w:hAnsi="Browallia New" w:cs="Browallia New"/>
                <w:sz w:val="28"/>
                <w:szCs w:val="28"/>
                <w:cs/>
              </w:rPr>
              <w:t>พันบาท)</w:t>
            </w:r>
          </w:p>
        </w:tc>
      </w:tr>
      <w:tr w:rsidR="0017344F" w:rsidRPr="00B737D5" w14:paraId="2E385155" w14:textId="77777777" w:rsidTr="00D23344">
        <w:trPr>
          <w:tblHeader/>
        </w:trPr>
        <w:tc>
          <w:tcPr>
            <w:tcW w:w="5341" w:type="dxa"/>
          </w:tcPr>
          <w:p w14:paraId="5B63D046"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3615" w:type="dxa"/>
            <w:gridSpan w:val="3"/>
            <w:tcBorders>
              <w:bottom w:val="single" w:sz="4" w:space="0" w:color="auto"/>
            </w:tcBorders>
          </w:tcPr>
          <w:p w14:paraId="675B221B" w14:textId="3788B3EF"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B737D5">
              <w:rPr>
                <w:rFonts w:ascii="Browallia New" w:hAnsi="Browallia New" w:cs="Browallia New"/>
                <w:sz w:val="28"/>
                <w:szCs w:val="28"/>
                <w:cs/>
              </w:rPr>
              <w:t>งบการเงิน</w:t>
            </w:r>
            <w:r w:rsidR="00A465AF" w:rsidRPr="00F71FC4">
              <w:rPr>
                <w:rFonts w:ascii="Browallia New" w:hAnsi="Browallia New" w:cs="Browallia New"/>
                <w:sz w:val="28"/>
                <w:szCs w:val="28"/>
                <w:cs/>
              </w:rPr>
              <w:t>รวม</w:t>
            </w:r>
          </w:p>
        </w:tc>
      </w:tr>
      <w:tr w:rsidR="0034469D" w:rsidRPr="00B737D5" w14:paraId="2C8FA080" w14:textId="77777777" w:rsidTr="00D23344">
        <w:trPr>
          <w:tblHeader/>
        </w:trPr>
        <w:tc>
          <w:tcPr>
            <w:tcW w:w="5341" w:type="dxa"/>
          </w:tcPr>
          <w:p w14:paraId="4194F675" w14:textId="77777777" w:rsidR="0034469D" w:rsidRPr="00B737D5" w:rsidRDefault="0034469D" w:rsidP="003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635" w:type="dxa"/>
            <w:tcBorders>
              <w:bottom w:val="single" w:sz="4" w:space="0" w:color="auto"/>
            </w:tcBorders>
            <w:vAlign w:val="bottom"/>
          </w:tcPr>
          <w:p w14:paraId="336A23DB" w14:textId="5683F80C" w:rsidR="0034469D" w:rsidRPr="00B737D5" w:rsidRDefault="004709C9" w:rsidP="0034469D">
            <w:pPr>
              <w:tabs>
                <w:tab w:val="clear" w:pos="907"/>
              </w:tabs>
              <w:spacing w:line="240" w:lineRule="auto"/>
              <w:ind w:left="-108" w:right="-108"/>
              <w:jc w:val="center"/>
              <w:rPr>
                <w:rFonts w:ascii="Browallia New" w:hAnsi="Browallia New" w:cs="Browallia New"/>
                <w:sz w:val="28"/>
                <w:szCs w:val="28"/>
                <w:lang w:val="en-GB"/>
              </w:rPr>
            </w:pPr>
            <w:r w:rsidRPr="004709C9">
              <w:rPr>
                <w:rFonts w:ascii="Browallia New" w:hAnsi="Browallia New" w:cs="Browallia New"/>
                <w:sz w:val="28"/>
                <w:szCs w:val="28"/>
              </w:rPr>
              <w:t>30</w:t>
            </w:r>
            <w:r w:rsidRPr="004709C9">
              <w:rPr>
                <w:rFonts w:ascii="Browallia New" w:hAnsi="Browallia New" w:cs="Browallia New" w:hint="cs"/>
                <w:sz w:val="28"/>
                <w:szCs w:val="28"/>
                <w:cs/>
              </w:rPr>
              <w:t xml:space="preserve"> มิถุนายน</w:t>
            </w:r>
            <w:r>
              <w:rPr>
                <w:rFonts w:ascii="Browallia New" w:hAnsi="Browallia New" w:cs="Browallia New" w:hint="cs"/>
                <w:sz w:val="28"/>
                <w:szCs w:val="28"/>
                <w:cs/>
              </w:rPr>
              <w:t xml:space="preserve"> </w:t>
            </w:r>
            <w:r w:rsidR="0034469D" w:rsidRPr="00B737D5">
              <w:rPr>
                <w:rFonts w:ascii="Browallia New" w:hAnsi="Browallia New" w:cs="Browallia New"/>
                <w:sz w:val="28"/>
                <w:szCs w:val="28"/>
              </w:rPr>
              <w:t>256</w:t>
            </w:r>
            <w:r w:rsidR="0034469D">
              <w:rPr>
                <w:rFonts w:ascii="Browallia New" w:hAnsi="Browallia New" w:cs="Browallia New"/>
                <w:sz w:val="28"/>
                <w:szCs w:val="28"/>
              </w:rPr>
              <w:t>6</w:t>
            </w:r>
          </w:p>
        </w:tc>
        <w:tc>
          <w:tcPr>
            <w:tcW w:w="283" w:type="dxa"/>
            <w:vAlign w:val="bottom"/>
          </w:tcPr>
          <w:p w14:paraId="09EE53A4" w14:textId="77777777" w:rsidR="0034469D" w:rsidRPr="00B737D5" w:rsidRDefault="0034469D" w:rsidP="0034469D">
            <w:pPr>
              <w:tabs>
                <w:tab w:val="clear" w:pos="907"/>
              </w:tabs>
              <w:spacing w:line="240" w:lineRule="auto"/>
              <w:ind w:left="-108" w:right="-108"/>
              <w:jc w:val="center"/>
              <w:rPr>
                <w:rFonts w:ascii="Browallia New" w:hAnsi="Browallia New" w:cs="Browallia New"/>
                <w:sz w:val="28"/>
                <w:szCs w:val="28"/>
                <w:cs/>
              </w:rPr>
            </w:pPr>
          </w:p>
        </w:tc>
        <w:tc>
          <w:tcPr>
            <w:tcW w:w="1697" w:type="dxa"/>
            <w:tcBorders>
              <w:bottom w:val="single" w:sz="4" w:space="0" w:color="auto"/>
            </w:tcBorders>
            <w:vAlign w:val="bottom"/>
          </w:tcPr>
          <w:p w14:paraId="170B6E35" w14:textId="7A450F37" w:rsidR="0034469D" w:rsidRPr="00B737D5" w:rsidRDefault="0034469D" w:rsidP="0034469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r>
      <w:tr w:rsidR="0017344F" w:rsidRPr="00B737D5" w14:paraId="543AA6B3" w14:textId="77777777" w:rsidTr="00D23344">
        <w:trPr>
          <w:trHeight w:val="287"/>
        </w:trPr>
        <w:tc>
          <w:tcPr>
            <w:tcW w:w="5341" w:type="dxa"/>
          </w:tcPr>
          <w:p w14:paraId="1D0D1FA6"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6"/>
                <w:szCs w:val="16"/>
              </w:rPr>
            </w:pPr>
          </w:p>
        </w:tc>
        <w:tc>
          <w:tcPr>
            <w:tcW w:w="1635" w:type="dxa"/>
            <w:tcBorders>
              <w:top w:val="single" w:sz="4" w:space="0" w:color="auto"/>
            </w:tcBorders>
          </w:tcPr>
          <w:p w14:paraId="1FF5E067"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c>
          <w:tcPr>
            <w:tcW w:w="283" w:type="dxa"/>
          </w:tcPr>
          <w:p w14:paraId="36AE96D4"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697" w:type="dxa"/>
          </w:tcPr>
          <w:p w14:paraId="62DD05F6"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r>
      <w:tr w:rsidR="006D337C" w:rsidRPr="007909C0" w14:paraId="660E9790" w14:textId="77777777" w:rsidTr="00D23344">
        <w:tc>
          <w:tcPr>
            <w:tcW w:w="5341" w:type="dxa"/>
            <w:vAlign w:val="center"/>
          </w:tcPr>
          <w:p w14:paraId="3F01063D" w14:textId="1277FEBB" w:rsidR="006D337C" w:rsidRPr="007909C0" w:rsidRDefault="006D337C" w:rsidP="006D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909C0">
              <w:rPr>
                <w:rFonts w:ascii="Browallia New" w:hAnsi="Browallia New" w:cs="Browallia New" w:hint="cs"/>
                <w:sz w:val="28"/>
                <w:szCs w:val="28"/>
                <w:cs/>
              </w:rPr>
              <w:t>หุ้นกู้ไม่ด้อยสิทธิไม่มีหลักประกัน</w:t>
            </w:r>
          </w:p>
        </w:tc>
        <w:tc>
          <w:tcPr>
            <w:tcW w:w="1635" w:type="dxa"/>
            <w:shd w:val="clear" w:color="auto" w:fill="auto"/>
          </w:tcPr>
          <w:p w14:paraId="51C1B952" w14:textId="6FE735DA" w:rsidR="006D337C" w:rsidRPr="00211A1D" w:rsidRDefault="006D337C" w:rsidP="006D337C">
            <w:pPr>
              <w:pStyle w:val="acctfourfigures"/>
              <w:tabs>
                <w:tab w:val="clear" w:pos="765"/>
              </w:tabs>
              <w:spacing w:line="240" w:lineRule="auto"/>
              <w:ind w:left="-117"/>
              <w:jc w:val="right"/>
              <w:rPr>
                <w:rFonts w:ascii="Browallia New" w:hAnsi="Browallia New" w:cs="Browallia New"/>
                <w:sz w:val="28"/>
                <w:szCs w:val="28"/>
                <w:lang w:val="en-US" w:bidi="th-TH"/>
              </w:rPr>
            </w:pPr>
            <w:r w:rsidRPr="00211A1D">
              <w:rPr>
                <w:rFonts w:ascii="Browallia New" w:hAnsi="Browallia New" w:cs="Browallia New"/>
                <w:sz w:val="28"/>
                <w:szCs w:val="28"/>
                <w:lang w:val="en-US"/>
              </w:rPr>
              <w:t>1,0</w:t>
            </w:r>
            <w:r w:rsidR="00024CEF" w:rsidRPr="00211A1D">
              <w:rPr>
                <w:rFonts w:ascii="Browallia New" w:hAnsi="Browallia New" w:cs="Browallia New"/>
                <w:sz w:val="28"/>
                <w:szCs w:val="28"/>
                <w:lang w:val="en-US"/>
              </w:rPr>
              <w:t>50</w:t>
            </w:r>
            <w:r w:rsidR="00A771E3" w:rsidRPr="00211A1D">
              <w:rPr>
                <w:rFonts w:ascii="Browallia New" w:hAnsi="Browallia New" w:cs="Browallia New"/>
                <w:sz w:val="28"/>
                <w:szCs w:val="28"/>
                <w:lang w:val="en-US"/>
              </w:rPr>
              <w:t>,</w:t>
            </w:r>
            <w:r w:rsidR="00024CEF" w:rsidRPr="00211A1D">
              <w:rPr>
                <w:rFonts w:ascii="Browallia New" w:hAnsi="Browallia New" w:cs="Browallia New"/>
                <w:sz w:val="28"/>
                <w:szCs w:val="28"/>
                <w:lang w:val="en-US"/>
              </w:rPr>
              <w:t>0</w:t>
            </w:r>
            <w:r w:rsidR="00A771E3" w:rsidRPr="00211A1D">
              <w:rPr>
                <w:rFonts w:ascii="Browallia New" w:hAnsi="Browallia New" w:cs="Browallia New"/>
                <w:sz w:val="28"/>
                <w:szCs w:val="28"/>
                <w:lang w:val="en-US"/>
              </w:rPr>
              <w:t>00</w:t>
            </w:r>
          </w:p>
        </w:tc>
        <w:tc>
          <w:tcPr>
            <w:tcW w:w="283" w:type="dxa"/>
            <w:shd w:val="clear" w:color="auto" w:fill="auto"/>
          </w:tcPr>
          <w:p w14:paraId="0FEF5662" w14:textId="77777777" w:rsidR="006D337C" w:rsidRPr="007909C0" w:rsidRDefault="006D337C" w:rsidP="006D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697" w:type="dxa"/>
            <w:shd w:val="clear" w:color="auto" w:fill="auto"/>
          </w:tcPr>
          <w:p w14:paraId="6BD1AE0A" w14:textId="1010028E" w:rsidR="006D337C" w:rsidRPr="007909C0" w:rsidRDefault="006D337C" w:rsidP="006D337C">
            <w:pPr>
              <w:pStyle w:val="acctfourfigures"/>
              <w:tabs>
                <w:tab w:val="clear" w:pos="765"/>
              </w:tabs>
              <w:spacing w:line="240" w:lineRule="auto"/>
              <w:ind w:left="-117"/>
              <w:jc w:val="right"/>
              <w:rPr>
                <w:rFonts w:ascii="Browallia New" w:hAnsi="Browallia New" w:cs="Browallia New"/>
                <w:sz w:val="28"/>
                <w:szCs w:val="28"/>
                <w:lang w:val="en-US"/>
              </w:rPr>
            </w:pPr>
            <w:r w:rsidRPr="007909C0">
              <w:rPr>
                <w:rFonts w:ascii="Browallia New" w:hAnsi="Browallia New" w:cs="Browallia New"/>
                <w:sz w:val="28"/>
                <w:szCs w:val="28"/>
                <w:lang w:val="en-US"/>
              </w:rPr>
              <w:t>1,049,600</w:t>
            </w:r>
          </w:p>
        </w:tc>
      </w:tr>
      <w:tr w:rsidR="006D337C" w:rsidRPr="007909C0" w14:paraId="177463E7" w14:textId="77777777" w:rsidTr="00D23344">
        <w:tc>
          <w:tcPr>
            <w:tcW w:w="5341" w:type="dxa"/>
            <w:vAlign w:val="center"/>
          </w:tcPr>
          <w:p w14:paraId="58D958BC" w14:textId="0ACAC95C" w:rsidR="006D337C" w:rsidRPr="007909C0" w:rsidRDefault="006D337C" w:rsidP="006D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53"/>
              <w:rPr>
                <w:rFonts w:ascii="Browallia New" w:hAnsi="Browallia New" w:cs="Browallia New"/>
                <w:sz w:val="28"/>
                <w:szCs w:val="28"/>
              </w:rPr>
            </w:pPr>
            <w:r w:rsidRPr="007909C0">
              <w:rPr>
                <w:rFonts w:ascii="Browallia New" w:hAnsi="Browallia New" w:cs="Browallia New" w:hint="cs"/>
                <w:sz w:val="28"/>
                <w:szCs w:val="28"/>
                <w:u w:val="single"/>
                <w:cs/>
                <w:lang w:val="en-GB"/>
              </w:rPr>
              <w:t>หัก</w:t>
            </w:r>
            <w:r w:rsidRPr="007909C0">
              <w:rPr>
                <w:rFonts w:ascii="Browallia New" w:hAnsi="Browallia New" w:cs="Browallia New" w:hint="cs"/>
                <w:sz w:val="28"/>
                <w:szCs w:val="28"/>
                <w:cs/>
                <w:lang w:val="en-GB"/>
              </w:rPr>
              <w:t xml:space="preserve"> ค่าใช้จ่ายในการออกหุ้นกู้รอตัดบัญชี</w:t>
            </w:r>
          </w:p>
        </w:tc>
        <w:tc>
          <w:tcPr>
            <w:tcW w:w="1635" w:type="dxa"/>
            <w:shd w:val="clear" w:color="auto" w:fill="auto"/>
          </w:tcPr>
          <w:p w14:paraId="22D5AEA7" w14:textId="3EFB7F85" w:rsidR="006D337C" w:rsidRPr="00211A1D" w:rsidRDefault="00211A1D" w:rsidP="006D337C">
            <w:pPr>
              <w:pStyle w:val="acctfourfigures"/>
              <w:tabs>
                <w:tab w:val="clear" w:pos="765"/>
              </w:tabs>
              <w:spacing w:line="240" w:lineRule="auto"/>
              <w:ind w:left="-117"/>
              <w:jc w:val="right"/>
              <w:rPr>
                <w:rFonts w:ascii="Browallia New" w:hAnsi="Browallia New" w:cs="Browallia New"/>
                <w:sz w:val="28"/>
                <w:szCs w:val="28"/>
                <w:lang w:val="en-US" w:bidi="th-TH"/>
              </w:rPr>
            </w:pPr>
            <w:r w:rsidRPr="00211A1D">
              <w:rPr>
                <w:rFonts w:ascii="Browallia New" w:hAnsi="Browallia New" w:cs="Browallia New" w:hint="cs"/>
                <w:sz w:val="28"/>
                <w:szCs w:val="28"/>
                <w:cs/>
                <w:lang w:val="en-US" w:bidi="th-TH"/>
              </w:rPr>
              <w:t>(</w:t>
            </w:r>
            <w:r w:rsidR="006D337C" w:rsidRPr="00211A1D">
              <w:rPr>
                <w:rFonts w:ascii="Browallia New" w:hAnsi="Browallia New" w:cs="Browallia New"/>
                <w:sz w:val="28"/>
                <w:szCs w:val="28"/>
                <w:lang w:val="en-US"/>
              </w:rPr>
              <w:t>7,888</w:t>
            </w:r>
            <w:r w:rsidRPr="00211A1D">
              <w:rPr>
                <w:rFonts w:ascii="Browallia New" w:hAnsi="Browallia New" w:cs="Browallia New" w:hint="cs"/>
                <w:sz w:val="28"/>
                <w:szCs w:val="28"/>
                <w:cs/>
                <w:lang w:val="en-US" w:bidi="th-TH"/>
              </w:rPr>
              <w:t>)</w:t>
            </w:r>
          </w:p>
        </w:tc>
        <w:tc>
          <w:tcPr>
            <w:tcW w:w="283" w:type="dxa"/>
            <w:shd w:val="clear" w:color="auto" w:fill="auto"/>
          </w:tcPr>
          <w:p w14:paraId="7A99FD2E" w14:textId="77777777" w:rsidR="006D337C" w:rsidRPr="007909C0" w:rsidRDefault="006D337C" w:rsidP="006D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697" w:type="dxa"/>
            <w:shd w:val="clear" w:color="auto" w:fill="auto"/>
          </w:tcPr>
          <w:p w14:paraId="0092B69D" w14:textId="6F27C7CC" w:rsidR="006D337C" w:rsidRPr="007909C0" w:rsidRDefault="006D337C" w:rsidP="006D337C">
            <w:pPr>
              <w:pStyle w:val="acctfourfigures"/>
              <w:tabs>
                <w:tab w:val="clear" w:pos="765"/>
              </w:tabs>
              <w:spacing w:line="240" w:lineRule="auto"/>
              <w:ind w:left="-117"/>
              <w:jc w:val="right"/>
              <w:rPr>
                <w:rFonts w:ascii="Browallia New" w:hAnsi="Browallia New" w:cs="Browallia New"/>
                <w:sz w:val="28"/>
                <w:szCs w:val="28"/>
                <w:lang w:val="en-US"/>
              </w:rPr>
            </w:pPr>
            <w:r w:rsidRPr="007909C0">
              <w:rPr>
                <w:rFonts w:ascii="Browallia New" w:hAnsi="Browallia New" w:cs="Browallia New"/>
                <w:sz w:val="28"/>
                <w:szCs w:val="28"/>
                <w:lang w:val="en-US"/>
              </w:rPr>
              <w:t>(3,671)</w:t>
            </w:r>
          </w:p>
        </w:tc>
      </w:tr>
      <w:tr w:rsidR="006D337C" w:rsidRPr="007909C0" w14:paraId="5B4E4CAD" w14:textId="77777777" w:rsidTr="00D23344">
        <w:trPr>
          <w:trHeight w:val="275"/>
        </w:trPr>
        <w:tc>
          <w:tcPr>
            <w:tcW w:w="5341" w:type="dxa"/>
          </w:tcPr>
          <w:p w14:paraId="6729579A" w14:textId="47D996BF" w:rsidR="006D337C" w:rsidRPr="007909C0" w:rsidRDefault="006D337C" w:rsidP="006D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909C0">
              <w:rPr>
                <w:rFonts w:ascii="Browallia New" w:hAnsi="Browallia New" w:cs="Browallia New" w:hint="cs"/>
                <w:sz w:val="28"/>
                <w:szCs w:val="28"/>
                <w:cs/>
              </w:rPr>
              <w:t xml:space="preserve">หุ้นกู้ไม่ด้อยสิทธิไม่มีหลักประกัน </w:t>
            </w:r>
            <w:r w:rsidRPr="007909C0">
              <w:rPr>
                <w:rFonts w:ascii="Browallia New" w:hAnsi="Browallia New" w:cs="Browallia New"/>
                <w:sz w:val="28"/>
                <w:szCs w:val="28"/>
              </w:rPr>
              <w:t>-</w:t>
            </w:r>
            <w:r w:rsidRPr="007909C0">
              <w:rPr>
                <w:rFonts w:ascii="Browallia New" w:hAnsi="Browallia New" w:cs="Browallia New" w:hint="cs"/>
                <w:sz w:val="28"/>
                <w:szCs w:val="28"/>
                <w:cs/>
              </w:rPr>
              <w:t xml:space="preserve"> สุทธิ</w:t>
            </w:r>
          </w:p>
        </w:tc>
        <w:tc>
          <w:tcPr>
            <w:tcW w:w="1635" w:type="dxa"/>
            <w:tcBorders>
              <w:top w:val="single" w:sz="4" w:space="0" w:color="auto"/>
            </w:tcBorders>
            <w:shd w:val="clear" w:color="auto" w:fill="auto"/>
          </w:tcPr>
          <w:p w14:paraId="2D927FC2" w14:textId="7258E366" w:rsidR="006D337C" w:rsidRPr="00211A1D" w:rsidRDefault="00211A1D" w:rsidP="006D337C">
            <w:pPr>
              <w:pStyle w:val="acctfourfigures"/>
              <w:tabs>
                <w:tab w:val="clear" w:pos="765"/>
              </w:tabs>
              <w:spacing w:line="240" w:lineRule="auto"/>
              <w:ind w:left="-117"/>
              <w:jc w:val="right"/>
              <w:rPr>
                <w:rFonts w:ascii="Browallia New" w:hAnsi="Browallia New" w:cs="Browallia New"/>
                <w:sz w:val="28"/>
                <w:szCs w:val="28"/>
                <w:lang w:val="en-US"/>
              </w:rPr>
            </w:pPr>
            <w:r w:rsidRPr="00211A1D">
              <w:rPr>
                <w:rFonts w:ascii="Browallia New" w:hAnsi="Browallia New" w:cs="Browallia New"/>
                <w:sz w:val="28"/>
                <w:szCs w:val="28"/>
                <w:lang w:val="en-US"/>
              </w:rPr>
              <w:fldChar w:fldCharType="begin"/>
            </w:r>
            <w:r w:rsidRPr="00211A1D">
              <w:rPr>
                <w:rFonts w:ascii="Browallia New" w:hAnsi="Browallia New" w:cs="Browallia New"/>
                <w:sz w:val="28"/>
                <w:szCs w:val="28"/>
                <w:lang w:val="en-US"/>
              </w:rPr>
              <w:instrText xml:space="preserve"> =SUM(ABOVE) </w:instrText>
            </w:r>
            <w:r w:rsidRPr="00211A1D">
              <w:rPr>
                <w:rFonts w:ascii="Browallia New" w:hAnsi="Browallia New" w:cs="Browallia New"/>
                <w:sz w:val="28"/>
                <w:szCs w:val="28"/>
                <w:lang w:val="en-US"/>
              </w:rPr>
              <w:fldChar w:fldCharType="separate"/>
            </w:r>
            <w:r w:rsidRPr="00211A1D">
              <w:rPr>
                <w:rFonts w:ascii="Browallia New" w:hAnsi="Browallia New" w:cs="Browallia New"/>
                <w:noProof/>
                <w:sz w:val="28"/>
                <w:szCs w:val="28"/>
                <w:lang w:val="en-US"/>
              </w:rPr>
              <w:t>1,042,112</w:t>
            </w:r>
            <w:r w:rsidRPr="00211A1D">
              <w:rPr>
                <w:rFonts w:ascii="Browallia New" w:hAnsi="Browallia New" w:cs="Browallia New"/>
                <w:sz w:val="28"/>
                <w:szCs w:val="28"/>
                <w:lang w:val="en-US"/>
              </w:rPr>
              <w:fldChar w:fldCharType="end"/>
            </w:r>
          </w:p>
        </w:tc>
        <w:tc>
          <w:tcPr>
            <w:tcW w:w="283" w:type="dxa"/>
            <w:shd w:val="clear" w:color="auto" w:fill="auto"/>
          </w:tcPr>
          <w:p w14:paraId="683C1349" w14:textId="77777777" w:rsidR="006D337C" w:rsidRPr="007909C0" w:rsidRDefault="006D337C" w:rsidP="006D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697" w:type="dxa"/>
            <w:tcBorders>
              <w:top w:val="single" w:sz="4" w:space="0" w:color="auto"/>
            </w:tcBorders>
            <w:shd w:val="clear" w:color="auto" w:fill="auto"/>
          </w:tcPr>
          <w:p w14:paraId="63BCC13E" w14:textId="0F7FAF39" w:rsidR="006D337C" w:rsidRPr="007909C0" w:rsidRDefault="006D337C" w:rsidP="006D337C">
            <w:pPr>
              <w:pStyle w:val="acctfourfigures"/>
              <w:tabs>
                <w:tab w:val="clear" w:pos="765"/>
              </w:tabs>
              <w:spacing w:line="240" w:lineRule="auto"/>
              <w:ind w:left="-117"/>
              <w:jc w:val="right"/>
              <w:rPr>
                <w:rFonts w:ascii="Browallia New" w:hAnsi="Browallia New" w:cs="Browallia New"/>
                <w:sz w:val="28"/>
                <w:szCs w:val="28"/>
                <w:lang w:val="en-US"/>
              </w:rPr>
            </w:pPr>
            <w:r w:rsidRPr="007909C0">
              <w:rPr>
                <w:rFonts w:ascii="Browallia New" w:hAnsi="Browallia New" w:cs="Browallia New"/>
                <w:sz w:val="28"/>
                <w:szCs w:val="28"/>
                <w:lang w:val="en-US"/>
              </w:rPr>
              <w:t>1,045,929</w:t>
            </w:r>
          </w:p>
        </w:tc>
      </w:tr>
      <w:tr w:rsidR="006D337C" w:rsidRPr="007909C0" w14:paraId="398F2D26" w14:textId="77777777" w:rsidTr="00D23344">
        <w:tc>
          <w:tcPr>
            <w:tcW w:w="5341" w:type="dxa"/>
          </w:tcPr>
          <w:p w14:paraId="65E06AED" w14:textId="33B5028C" w:rsidR="006D337C" w:rsidRPr="007909C0" w:rsidRDefault="006D337C" w:rsidP="006D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7909C0">
              <w:rPr>
                <w:rFonts w:ascii="Browallia New" w:hAnsi="Browallia New" w:cs="Browallia New" w:hint="cs"/>
                <w:sz w:val="28"/>
                <w:szCs w:val="28"/>
                <w:u w:val="single"/>
                <w:cs/>
              </w:rPr>
              <w:t>หัก</w:t>
            </w:r>
            <w:r w:rsidRPr="007909C0">
              <w:rPr>
                <w:rFonts w:ascii="Browallia New" w:hAnsi="Browallia New" w:cs="Browallia New" w:hint="cs"/>
                <w:sz w:val="28"/>
                <w:szCs w:val="28"/>
                <w:cs/>
              </w:rPr>
              <w:t xml:space="preserve"> ส่วนที่ถึงกำหนดชำระภายในหนึ่งปี</w:t>
            </w:r>
          </w:p>
        </w:tc>
        <w:tc>
          <w:tcPr>
            <w:tcW w:w="1635" w:type="dxa"/>
            <w:tcBorders>
              <w:bottom w:val="single" w:sz="4" w:space="0" w:color="auto"/>
            </w:tcBorders>
            <w:shd w:val="clear" w:color="auto" w:fill="auto"/>
          </w:tcPr>
          <w:p w14:paraId="446A9B69" w14:textId="73AC62E6" w:rsidR="006D337C" w:rsidRPr="00211A1D" w:rsidRDefault="00211A1D" w:rsidP="006D337C">
            <w:pPr>
              <w:pStyle w:val="acctfourfigures"/>
              <w:tabs>
                <w:tab w:val="clear" w:pos="765"/>
              </w:tabs>
              <w:spacing w:line="240" w:lineRule="auto"/>
              <w:ind w:left="-117"/>
              <w:jc w:val="right"/>
              <w:rPr>
                <w:rFonts w:ascii="Browallia New" w:hAnsi="Browallia New" w:cs="Browallia New"/>
                <w:sz w:val="28"/>
                <w:szCs w:val="28"/>
                <w:lang w:val="en-US" w:bidi="th-TH"/>
              </w:rPr>
            </w:pPr>
            <w:r w:rsidRPr="00211A1D">
              <w:rPr>
                <w:rFonts w:ascii="Browallia New" w:hAnsi="Browallia New" w:cs="Browallia New" w:hint="cs"/>
                <w:sz w:val="28"/>
                <w:szCs w:val="28"/>
                <w:cs/>
                <w:lang w:val="en-US" w:bidi="th-TH"/>
              </w:rPr>
              <w:t>(</w:t>
            </w:r>
            <w:r w:rsidR="006D337C" w:rsidRPr="00211A1D">
              <w:rPr>
                <w:rFonts w:ascii="Browallia New" w:hAnsi="Browallia New" w:cs="Browallia New"/>
                <w:sz w:val="28"/>
                <w:szCs w:val="28"/>
                <w:lang w:val="en-US"/>
              </w:rPr>
              <w:t>323,941</w:t>
            </w:r>
            <w:r w:rsidRPr="00211A1D">
              <w:rPr>
                <w:rFonts w:ascii="Browallia New" w:hAnsi="Browallia New" w:cs="Browallia New" w:hint="cs"/>
                <w:sz w:val="28"/>
                <w:szCs w:val="28"/>
                <w:cs/>
                <w:lang w:val="en-US" w:bidi="th-TH"/>
              </w:rPr>
              <w:t>)</w:t>
            </w:r>
          </w:p>
        </w:tc>
        <w:tc>
          <w:tcPr>
            <w:tcW w:w="283" w:type="dxa"/>
            <w:shd w:val="clear" w:color="auto" w:fill="auto"/>
          </w:tcPr>
          <w:p w14:paraId="48D8F684" w14:textId="77777777" w:rsidR="006D337C" w:rsidRPr="007909C0" w:rsidRDefault="006D337C" w:rsidP="006D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697" w:type="dxa"/>
            <w:tcBorders>
              <w:bottom w:val="single" w:sz="4" w:space="0" w:color="auto"/>
            </w:tcBorders>
            <w:shd w:val="clear" w:color="auto" w:fill="auto"/>
          </w:tcPr>
          <w:p w14:paraId="46760AF5" w14:textId="1A55DF88" w:rsidR="006D337C" w:rsidRPr="007909C0" w:rsidRDefault="006D337C" w:rsidP="006D337C">
            <w:pPr>
              <w:pStyle w:val="acctfourfigures"/>
              <w:tabs>
                <w:tab w:val="clear" w:pos="765"/>
              </w:tabs>
              <w:spacing w:line="240" w:lineRule="auto"/>
              <w:ind w:left="-117"/>
              <w:jc w:val="right"/>
              <w:rPr>
                <w:rFonts w:ascii="Browallia New" w:hAnsi="Browallia New" w:cs="Browallia New"/>
                <w:sz w:val="28"/>
                <w:szCs w:val="28"/>
                <w:lang w:val="en-US"/>
              </w:rPr>
            </w:pPr>
            <w:r w:rsidRPr="007909C0">
              <w:rPr>
                <w:rFonts w:ascii="Browallia New" w:hAnsi="Browallia New" w:cs="Browallia New"/>
                <w:sz w:val="28"/>
                <w:szCs w:val="28"/>
                <w:lang w:val="en-US"/>
              </w:rPr>
              <w:t>(1,045,929)</w:t>
            </w:r>
          </w:p>
        </w:tc>
      </w:tr>
      <w:tr w:rsidR="006D337C" w:rsidRPr="007909C0" w14:paraId="1341B417" w14:textId="77777777">
        <w:trPr>
          <w:trHeight w:val="122"/>
        </w:trPr>
        <w:tc>
          <w:tcPr>
            <w:tcW w:w="5341" w:type="dxa"/>
          </w:tcPr>
          <w:p w14:paraId="44C3E3F8" w14:textId="77777777" w:rsidR="006D337C" w:rsidRPr="007909C0" w:rsidRDefault="006D337C" w:rsidP="006D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909C0">
              <w:rPr>
                <w:rFonts w:ascii="Browallia New" w:hAnsi="Browallia New" w:cs="Browallia New"/>
                <w:sz w:val="28"/>
                <w:szCs w:val="28"/>
                <w:cs/>
              </w:rPr>
              <w:t>สุทธิ</w:t>
            </w:r>
          </w:p>
        </w:tc>
        <w:tc>
          <w:tcPr>
            <w:tcW w:w="1635" w:type="dxa"/>
            <w:tcBorders>
              <w:top w:val="single" w:sz="4" w:space="0" w:color="auto"/>
              <w:bottom w:val="single" w:sz="12" w:space="0" w:color="auto"/>
            </w:tcBorders>
            <w:shd w:val="clear" w:color="auto" w:fill="auto"/>
          </w:tcPr>
          <w:p w14:paraId="242D739A" w14:textId="17D70289" w:rsidR="006D337C" w:rsidRPr="00211A1D" w:rsidRDefault="00211A1D" w:rsidP="006D337C">
            <w:pPr>
              <w:pStyle w:val="acctfourfigures"/>
              <w:tabs>
                <w:tab w:val="clear" w:pos="765"/>
              </w:tabs>
              <w:spacing w:line="240" w:lineRule="auto"/>
              <w:ind w:left="-117"/>
              <w:jc w:val="right"/>
              <w:rPr>
                <w:rFonts w:ascii="Browallia New" w:hAnsi="Browallia New" w:cs="Browallia New"/>
                <w:sz w:val="28"/>
                <w:szCs w:val="28"/>
                <w:lang w:val="en-US"/>
              </w:rPr>
            </w:pPr>
            <w:r w:rsidRPr="00211A1D">
              <w:rPr>
                <w:rFonts w:ascii="Browallia New" w:hAnsi="Browallia New" w:cs="Browallia New"/>
                <w:sz w:val="28"/>
                <w:szCs w:val="28"/>
                <w:lang w:val="en-US"/>
              </w:rPr>
              <w:fldChar w:fldCharType="begin"/>
            </w:r>
            <w:r w:rsidRPr="00211A1D">
              <w:rPr>
                <w:rFonts w:ascii="Browallia New" w:hAnsi="Browallia New" w:cs="Browallia New"/>
                <w:sz w:val="28"/>
                <w:szCs w:val="28"/>
                <w:lang w:val="en-US"/>
              </w:rPr>
              <w:instrText xml:space="preserve"> =SUM(ABOVE) </w:instrText>
            </w:r>
            <w:r w:rsidRPr="00211A1D">
              <w:rPr>
                <w:rFonts w:ascii="Browallia New" w:hAnsi="Browallia New" w:cs="Browallia New"/>
                <w:sz w:val="28"/>
                <w:szCs w:val="28"/>
                <w:lang w:val="en-US"/>
              </w:rPr>
              <w:fldChar w:fldCharType="separate"/>
            </w:r>
            <w:r w:rsidRPr="00211A1D">
              <w:rPr>
                <w:rFonts w:ascii="Browallia New" w:hAnsi="Browallia New" w:cs="Browallia New"/>
                <w:noProof/>
                <w:sz w:val="28"/>
                <w:szCs w:val="28"/>
                <w:lang w:val="en-US"/>
              </w:rPr>
              <w:t>718,171</w:t>
            </w:r>
            <w:r w:rsidRPr="00211A1D">
              <w:rPr>
                <w:rFonts w:ascii="Browallia New" w:hAnsi="Browallia New" w:cs="Browallia New"/>
                <w:sz w:val="28"/>
                <w:szCs w:val="28"/>
                <w:lang w:val="en-US"/>
              </w:rPr>
              <w:fldChar w:fldCharType="end"/>
            </w:r>
          </w:p>
        </w:tc>
        <w:tc>
          <w:tcPr>
            <w:tcW w:w="283" w:type="dxa"/>
            <w:shd w:val="clear" w:color="auto" w:fill="auto"/>
          </w:tcPr>
          <w:p w14:paraId="7EB8AAF7" w14:textId="77777777" w:rsidR="006D337C" w:rsidRPr="007909C0" w:rsidRDefault="006D337C" w:rsidP="006D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697" w:type="dxa"/>
            <w:tcBorders>
              <w:top w:val="single" w:sz="4" w:space="0" w:color="auto"/>
              <w:bottom w:val="single" w:sz="12" w:space="0" w:color="auto"/>
            </w:tcBorders>
            <w:shd w:val="clear" w:color="auto" w:fill="auto"/>
            <w:vAlign w:val="bottom"/>
          </w:tcPr>
          <w:p w14:paraId="0D83C5A3" w14:textId="59558E79" w:rsidR="006D337C" w:rsidRPr="007909C0" w:rsidRDefault="006D337C" w:rsidP="006D337C">
            <w:pPr>
              <w:pStyle w:val="acctfourfigures"/>
              <w:tabs>
                <w:tab w:val="clear" w:pos="765"/>
              </w:tabs>
              <w:spacing w:line="240" w:lineRule="auto"/>
              <w:ind w:left="-117"/>
              <w:jc w:val="right"/>
              <w:rPr>
                <w:rFonts w:ascii="Browallia New" w:hAnsi="Browallia New" w:cs="Browallia New"/>
                <w:sz w:val="28"/>
                <w:szCs w:val="28"/>
                <w:lang w:val="en-US"/>
              </w:rPr>
            </w:pPr>
            <w:r w:rsidRPr="007909C0">
              <w:rPr>
                <w:rFonts w:ascii="Browallia New" w:hAnsi="Browallia New" w:cs="Browallia New"/>
                <w:sz w:val="28"/>
                <w:szCs w:val="28"/>
                <w:lang w:val="en-US"/>
              </w:rPr>
              <w:t>-</w:t>
            </w:r>
          </w:p>
        </w:tc>
      </w:tr>
    </w:tbl>
    <w:p w14:paraId="28D61605" w14:textId="77777777" w:rsidR="007C3B60" w:rsidRPr="007909C0" w:rsidRDefault="007C3B60" w:rsidP="00A8183A">
      <w:pPr>
        <w:tabs>
          <w:tab w:val="left" w:pos="1440"/>
        </w:tabs>
        <w:spacing w:line="240" w:lineRule="auto"/>
        <w:ind w:right="-45"/>
        <w:jc w:val="thaiDistribute"/>
        <w:rPr>
          <w:rFonts w:ascii="Browallia New" w:hAnsi="Browallia New" w:cs="Browallia New"/>
          <w:sz w:val="28"/>
          <w:szCs w:val="28"/>
        </w:rPr>
      </w:pPr>
    </w:p>
    <w:p w14:paraId="39080956" w14:textId="6DED8AA0" w:rsidR="008902F8" w:rsidRPr="007909C0" w:rsidRDefault="008902F8" w:rsidP="005C528C">
      <w:pPr>
        <w:tabs>
          <w:tab w:val="clear" w:pos="454"/>
          <w:tab w:val="left" w:pos="720"/>
        </w:tabs>
        <w:spacing w:line="240" w:lineRule="auto"/>
        <w:ind w:left="450"/>
        <w:jc w:val="thaiDistribute"/>
        <w:rPr>
          <w:rFonts w:ascii="Browallia New" w:hAnsi="Browallia New" w:cs="Browallia New"/>
          <w:sz w:val="28"/>
          <w:szCs w:val="28"/>
        </w:rPr>
      </w:pPr>
      <w:r w:rsidRPr="007909C0">
        <w:rPr>
          <w:rFonts w:ascii="Browallia New" w:hAnsi="Browallia New" w:cs="Browallia New"/>
          <w:sz w:val="28"/>
          <w:szCs w:val="28"/>
          <w:cs/>
        </w:rPr>
        <w:t>รายการเคลื่อนไหวของหุ้นกู้ใน</w:t>
      </w:r>
      <w:r w:rsidR="00121C0B" w:rsidRPr="00121C0B">
        <w:rPr>
          <w:rFonts w:ascii="Browallia New" w:hAnsi="Browallia New" w:cs="Browallia New"/>
          <w:sz w:val="28"/>
          <w:szCs w:val="28"/>
          <w:cs/>
          <w:lang w:val="en-GB"/>
        </w:rPr>
        <w:t>ระหว่างงวด</w:t>
      </w:r>
      <w:r w:rsidR="00121C0B" w:rsidRPr="00121C0B">
        <w:rPr>
          <w:rFonts w:ascii="Browallia New" w:hAnsi="Browallia New" w:cs="Browallia New" w:hint="cs"/>
          <w:sz w:val="28"/>
          <w:szCs w:val="28"/>
          <w:cs/>
          <w:lang w:val="en-GB"/>
        </w:rPr>
        <w:t>หก</w:t>
      </w:r>
      <w:r w:rsidR="00121C0B" w:rsidRPr="00121C0B">
        <w:rPr>
          <w:rFonts w:ascii="Browallia New" w:hAnsi="Browallia New" w:cs="Browallia New"/>
          <w:sz w:val="28"/>
          <w:szCs w:val="28"/>
          <w:cs/>
          <w:lang w:val="en-GB"/>
        </w:rPr>
        <w:t xml:space="preserve">เดือนสิ้นสุดวันที่ </w:t>
      </w:r>
      <w:r w:rsidR="00121C0B" w:rsidRPr="00121C0B">
        <w:rPr>
          <w:rFonts w:ascii="Browallia New" w:hAnsi="Browallia New" w:cs="Browallia New"/>
          <w:sz w:val="28"/>
          <w:szCs w:val="28"/>
        </w:rPr>
        <w:t>30</w:t>
      </w:r>
      <w:r w:rsidR="00121C0B" w:rsidRPr="00121C0B">
        <w:rPr>
          <w:rFonts w:ascii="Browallia New" w:hAnsi="Browallia New" w:cs="Browallia New" w:hint="cs"/>
          <w:sz w:val="28"/>
          <w:szCs w:val="28"/>
          <w:cs/>
          <w:lang w:val="en-GB"/>
        </w:rPr>
        <w:t xml:space="preserve"> มิถุนายน</w:t>
      </w:r>
      <w:r w:rsidR="009F12DD">
        <w:rPr>
          <w:rFonts w:ascii="Browallia New" w:hAnsi="Browallia New" w:cs="Browallia New" w:hint="cs"/>
          <w:sz w:val="28"/>
          <w:szCs w:val="28"/>
          <w:cs/>
          <w:lang w:val="en-GB"/>
        </w:rPr>
        <w:t xml:space="preserve"> </w:t>
      </w:r>
      <w:r w:rsidR="00F25894" w:rsidRPr="007909C0">
        <w:rPr>
          <w:rFonts w:ascii="Browallia New" w:hAnsi="Browallia New" w:cs="Browallia New"/>
          <w:sz w:val="28"/>
          <w:szCs w:val="28"/>
        </w:rPr>
        <w:t>2566</w:t>
      </w:r>
      <w:r w:rsidRPr="007909C0">
        <w:rPr>
          <w:rFonts w:ascii="Browallia New" w:hAnsi="Browallia New" w:cs="Browallia New"/>
          <w:sz w:val="28"/>
          <w:szCs w:val="28"/>
          <w:cs/>
        </w:rPr>
        <w:t xml:space="preserve"> มีดังต่อไปนี้</w:t>
      </w:r>
      <w:r w:rsidRPr="007909C0">
        <w:rPr>
          <w:rFonts w:ascii="Browallia New" w:hAnsi="Browallia New" w:cs="Browallia New"/>
          <w:sz w:val="28"/>
          <w:szCs w:val="28"/>
        </w:rPr>
        <w:t xml:space="preserve"> </w:t>
      </w:r>
      <w:r w:rsidRPr="007909C0">
        <w:rPr>
          <w:rFonts w:ascii="Browallia New" w:hAnsi="Browallia New" w:cs="Browallia New"/>
          <w:sz w:val="28"/>
          <w:szCs w:val="28"/>
        </w:rPr>
        <w:tab/>
      </w:r>
    </w:p>
    <w:p w14:paraId="5642A3AB" w14:textId="16E9E2A3" w:rsidR="008D72C3" w:rsidRPr="007909C0" w:rsidRDefault="008D72C3" w:rsidP="001B4041">
      <w:pPr>
        <w:tabs>
          <w:tab w:val="left" w:pos="1440"/>
        </w:tabs>
        <w:spacing w:line="240" w:lineRule="auto"/>
        <w:ind w:left="426" w:right="-45"/>
        <w:jc w:val="right"/>
        <w:rPr>
          <w:rFonts w:ascii="Browallia New" w:hAnsi="Browallia New" w:cs="Browallia New"/>
          <w:sz w:val="28"/>
          <w:szCs w:val="28"/>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27"/>
        <w:gridCol w:w="2003"/>
      </w:tblGrid>
      <w:tr w:rsidR="007E633B" w:rsidRPr="007909C0" w14:paraId="22167839" w14:textId="77777777" w:rsidTr="00D23344">
        <w:tc>
          <w:tcPr>
            <w:tcW w:w="6927" w:type="dxa"/>
          </w:tcPr>
          <w:p w14:paraId="425084EE" w14:textId="77777777" w:rsidR="007E633B" w:rsidRPr="007909C0" w:rsidRDefault="007E633B" w:rsidP="0016144F">
            <w:pPr>
              <w:spacing w:line="240" w:lineRule="auto"/>
              <w:jc w:val="thaiDistribute"/>
              <w:rPr>
                <w:rFonts w:ascii="Browallia New" w:hAnsi="Browallia New" w:cs="Browallia New"/>
                <w:sz w:val="28"/>
                <w:szCs w:val="28"/>
              </w:rPr>
            </w:pPr>
          </w:p>
        </w:tc>
        <w:tc>
          <w:tcPr>
            <w:tcW w:w="2003" w:type="dxa"/>
          </w:tcPr>
          <w:p w14:paraId="576A3F97" w14:textId="77777777" w:rsidR="007E633B" w:rsidRPr="007909C0" w:rsidRDefault="007E633B" w:rsidP="0016144F">
            <w:pPr>
              <w:spacing w:line="240" w:lineRule="auto"/>
              <w:jc w:val="right"/>
              <w:rPr>
                <w:rFonts w:ascii="Browallia New" w:hAnsi="Browallia New" w:cs="Browallia New"/>
                <w:sz w:val="28"/>
                <w:szCs w:val="28"/>
              </w:rPr>
            </w:pPr>
            <w:r w:rsidRPr="007909C0">
              <w:rPr>
                <w:rFonts w:ascii="Browallia New" w:hAnsi="Browallia New" w:cs="Browallia New"/>
                <w:sz w:val="28"/>
                <w:szCs w:val="28"/>
              </w:rPr>
              <w:t>(</w:t>
            </w:r>
            <w:r w:rsidRPr="007909C0">
              <w:rPr>
                <w:rFonts w:ascii="Browallia New" w:hAnsi="Browallia New" w:cs="Browallia New"/>
                <w:sz w:val="28"/>
                <w:szCs w:val="28"/>
                <w:cs/>
              </w:rPr>
              <w:t>หน่วย : พันบาท)</w:t>
            </w:r>
          </w:p>
        </w:tc>
      </w:tr>
      <w:tr w:rsidR="007E633B" w:rsidRPr="007909C0" w14:paraId="5749AF6A" w14:textId="77777777" w:rsidTr="00D23344">
        <w:tc>
          <w:tcPr>
            <w:tcW w:w="6927" w:type="dxa"/>
          </w:tcPr>
          <w:p w14:paraId="530ED98E" w14:textId="77777777" w:rsidR="007E633B" w:rsidRPr="007909C0" w:rsidRDefault="007E633B" w:rsidP="0016144F">
            <w:pPr>
              <w:spacing w:line="240" w:lineRule="auto"/>
              <w:jc w:val="thaiDistribute"/>
              <w:rPr>
                <w:rFonts w:ascii="Browallia New" w:hAnsi="Browallia New" w:cs="Browallia New"/>
                <w:sz w:val="28"/>
                <w:szCs w:val="28"/>
              </w:rPr>
            </w:pPr>
          </w:p>
        </w:tc>
        <w:tc>
          <w:tcPr>
            <w:tcW w:w="2003" w:type="dxa"/>
            <w:tcBorders>
              <w:bottom w:val="single" w:sz="4" w:space="0" w:color="auto"/>
            </w:tcBorders>
          </w:tcPr>
          <w:p w14:paraId="5DF33BCA" w14:textId="0D69F759" w:rsidR="007E633B" w:rsidRPr="007909C0" w:rsidRDefault="007E633B" w:rsidP="0016144F">
            <w:pPr>
              <w:spacing w:line="240" w:lineRule="auto"/>
              <w:jc w:val="center"/>
              <w:rPr>
                <w:rFonts w:ascii="Browallia New" w:hAnsi="Browallia New" w:cs="Browallia New"/>
                <w:sz w:val="28"/>
                <w:szCs w:val="28"/>
              </w:rPr>
            </w:pPr>
            <w:r w:rsidRPr="007909C0">
              <w:rPr>
                <w:rFonts w:ascii="Browallia New" w:hAnsi="Browallia New" w:cs="Browallia New"/>
                <w:sz w:val="28"/>
                <w:szCs w:val="28"/>
                <w:cs/>
              </w:rPr>
              <w:t>งบการเงิน</w:t>
            </w:r>
            <w:r w:rsidR="00764D05" w:rsidRPr="004172F1">
              <w:rPr>
                <w:rFonts w:ascii="Browallia New" w:hAnsi="Browallia New" w:cs="Browallia New"/>
                <w:sz w:val="28"/>
                <w:szCs w:val="28"/>
                <w:cs/>
              </w:rPr>
              <w:t>รวม</w:t>
            </w:r>
          </w:p>
        </w:tc>
      </w:tr>
      <w:tr w:rsidR="007E633B" w:rsidRPr="007909C0" w14:paraId="1D9A4354" w14:textId="77777777" w:rsidTr="00D23344">
        <w:trPr>
          <w:trHeight w:val="332"/>
        </w:trPr>
        <w:tc>
          <w:tcPr>
            <w:tcW w:w="6927" w:type="dxa"/>
          </w:tcPr>
          <w:p w14:paraId="40DB5916" w14:textId="77777777" w:rsidR="007E633B" w:rsidRPr="007909C0" w:rsidRDefault="007E633B" w:rsidP="0016144F">
            <w:pPr>
              <w:spacing w:line="240" w:lineRule="auto"/>
              <w:jc w:val="thaiDistribute"/>
              <w:rPr>
                <w:rFonts w:ascii="Browallia New" w:hAnsi="Browallia New" w:cs="Browallia New"/>
                <w:sz w:val="14"/>
                <w:szCs w:val="14"/>
              </w:rPr>
            </w:pPr>
          </w:p>
        </w:tc>
        <w:tc>
          <w:tcPr>
            <w:tcW w:w="2003" w:type="dxa"/>
          </w:tcPr>
          <w:p w14:paraId="2F8F0AB3" w14:textId="77777777" w:rsidR="007E633B" w:rsidRPr="007909C0" w:rsidRDefault="007E633B" w:rsidP="0016144F">
            <w:pPr>
              <w:spacing w:line="240" w:lineRule="auto"/>
              <w:jc w:val="center"/>
              <w:rPr>
                <w:rFonts w:ascii="Browallia New" w:hAnsi="Browallia New" w:cs="Browallia New"/>
                <w:sz w:val="14"/>
                <w:szCs w:val="14"/>
                <w:cs/>
              </w:rPr>
            </w:pPr>
          </w:p>
        </w:tc>
      </w:tr>
      <w:tr w:rsidR="0059589F" w:rsidRPr="007909C0" w14:paraId="0281C0F1" w14:textId="77777777" w:rsidTr="00D23344">
        <w:tc>
          <w:tcPr>
            <w:tcW w:w="6927" w:type="dxa"/>
          </w:tcPr>
          <w:p w14:paraId="4215C03D" w14:textId="03747A91" w:rsidR="0059589F" w:rsidRPr="007909C0" w:rsidRDefault="0059589F" w:rsidP="0059589F">
            <w:pPr>
              <w:spacing w:line="240" w:lineRule="auto"/>
              <w:jc w:val="thaiDistribute"/>
              <w:rPr>
                <w:rFonts w:ascii="Browallia New" w:hAnsi="Browallia New" w:cs="Browallia New"/>
                <w:sz w:val="28"/>
                <w:szCs w:val="28"/>
              </w:rPr>
            </w:pPr>
            <w:r w:rsidRPr="007909C0">
              <w:rPr>
                <w:rFonts w:ascii="Browallia New" w:hAnsi="Browallia New" w:cs="Browallia New"/>
                <w:sz w:val="28"/>
                <w:szCs w:val="28"/>
                <w:cs/>
              </w:rPr>
              <w:t>ยอด</w:t>
            </w:r>
            <w:r w:rsidRPr="007909C0">
              <w:rPr>
                <w:rFonts w:ascii="Browallia New" w:hAnsi="Browallia New" w:cs="Browallia New"/>
                <w:sz w:val="28"/>
                <w:szCs w:val="28"/>
                <w:cs/>
                <w:lang w:val="en-GB"/>
              </w:rPr>
              <w:t xml:space="preserve">คงเหลือ ณ วันที่ </w:t>
            </w:r>
            <w:r w:rsidRPr="007909C0">
              <w:rPr>
                <w:rFonts w:ascii="Browallia New" w:hAnsi="Browallia New" w:cs="Browallia New"/>
                <w:sz w:val="28"/>
                <w:szCs w:val="28"/>
              </w:rPr>
              <w:t>1</w:t>
            </w:r>
            <w:r w:rsidRPr="007909C0">
              <w:rPr>
                <w:rFonts w:ascii="Browallia New" w:hAnsi="Browallia New" w:cs="Browallia New"/>
                <w:sz w:val="28"/>
                <w:szCs w:val="28"/>
                <w:cs/>
                <w:lang w:val="en-GB"/>
              </w:rPr>
              <w:t xml:space="preserve"> มกราคม</w:t>
            </w:r>
            <w:r w:rsidRPr="007909C0">
              <w:rPr>
                <w:rFonts w:ascii="Browallia New" w:hAnsi="Browallia New" w:cs="Browallia New"/>
                <w:sz w:val="28"/>
                <w:szCs w:val="28"/>
                <w:lang w:val="en-GB"/>
              </w:rPr>
              <w:t xml:space="preserve"> </w:t>
            </w:r>
            <w:r w:rsidRPr="007909C0">
              <w:rPr>
                <w:rFonts w:ascii="Browallia New" w:hAnsi="Browallia New" w:cs="Browallia New"/>
                <w:sz w:val="28"/>
                <w:szCs w:val="28"/>
              </w:rPr>
              <w:t>256</w:t>
            </w:r>
            <w:r w:rsidRPr="007909C0">
              <w:rPr>
                <w:rFonts w:ascii="Browallia New" w:hAnsi="Browallia New" w:cs="Browallia New" w:hint="cs"/>
                <w:sz w:val="28"/>
                <w:szCs w:val="28"/>
                <w:cs/>
              </w:rPr>
              <w:t>6</w:t>
            </w:r>
          </w:p>
        </w:tc>
        <w:tc>
          <w:tcPr>
            <w:tcW w:w="2003" w:type="dxa"/>
          </w:tcPr>
          <w:p w14:paraId="7F08751C" w14:textId="6CF3E686" w:rsidR="0059589F" w:rsidRPr="00211A1D" w:rsidRDefault="00764D05" w:rsidP="0059589F">
            <w:pPr>
              <w:spacing w:line="240" w:lineRule="auto"/>
              <w:jc w:val="right"/>
              <w:rPr>
                <w:rFonts w:ascii="Browallia New" w:hAnsi="Browallia New" w:cs="Browallia New"/>
                <w:sz w:val="28"/>
                <w:szCs w:val="28"/>
              </w:rPr>
            </w:pPr>
            <w:r w:rsidRPr="00211A1D">
              <w:rPr>
                <w:rFonts w:ascii="Browallia New" w:hAnsi="Browallia New" w:cs="Browallia New"/>
                <w:sz w:val="28"/>
                <w:szCs w:val="28"/>
              </w:rPr>
              <w:t>1,045,929</w:t>
            </w:r>
          </w:p>
        </w:tc>
      </w:tr>
      <w:tr w:rsidR="00522E70" w:rsidRPr="007909C0" w14:paraId="0EBBAD2E" w14:textId="77777777" w:rsidTr="00D23344">
        <w:tc>
          <w:tcPr>
            <w:tcW w:w="6927" w:type="dxa"/>
          </w:tcPr>
          <w:p w14:paraId="51D6D2E7" w14:textId="0E3AC300" w:rsidR="00522E70" w:rsidRPr="007909C0" w:rsidRDefault="00522E70" w:rsidP="00522E70">
            <w:pPr>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ออกจำหน่ายหุ้นกู้</w:t>
            </w:r>
          </w:p>
        </w:tc>
        <w:tc>
          <w:tcPr>
            <w:tcW w:w="2003" w:type="dxa"/>
          </w:tcPr>
          <w:p w14:paraId="3965BACA" w14:textId="55CD3BB2" w:rsidR="00522E70" w:rsidRPr="00211A1D" w:rsidRDefault="00522E70" w:rsidP="00522E70">
            <w:pPr>
              <w:spacing w:line="240" w:lineRule="auto"/>
              <w:jc w:val="right"/>
              <w:rPr>
                <w:rFonts w:ascii="Browallia New" w:hAnsi="Browallia New" w:cs="Browallia New"/>
                <w:sz w:val="28"/>
                <w:szCs w:val="28"/>
              </w:rPr>
            </w:pPr>
            <w:r>
              <w:rPr>
                <w:rFonts w:ascii="Browallia New" w:hAnsi="Browallia New" w:cs="Browallia New" w:hint="cs"/>
                <w:sz w:val="28"/>
                <w:szCs w:val="28"/>
                <w:cs/>
              </w:rPr>
              <w:t>725,000</w:t>
            </w:r>
          </w:p>
        </w:tc>
      </w:tr>
      <w:tr w:rsidR="00522E70" w:rsidRPr="007909C0" w14:paraId="309050AD" w14:textId="77777777" w:rsidTr="00D23344">
        <w:tc>
          <w:tcPr>
            <w:tcW w:w="6927" w:type="dxa"/>
          </w:tcPr>
          <w:p w14:paraId="6A5972EA" w14:textId="7997E158" w:rsidR="00522E70" w:rsidRPr="007909C0" w:rsidRDefault="00522E70" w:rsidP="00522E70">
            <w:pPr>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ไถ่ถอนคืนระหว่างปี</w:t>
            </w:r>
          </w:p>
        </w:tc>
        <w:tc>
          <w:tcPr>
            <w:tcW w:w="2003" w:type="dxa"/>
          </w:tcPr>
          <w:p w14:paraId="049A5A8C" w14:textId="3D77EC4A" w:rsidR="00522E70" w:rsidRPr="00211A1D" w:rsidRDefault="00522E70" w:rsidP="00522E70">
            <w:pPr>
              <w:spacing w:line="240" w:lineRule="auto"/>
              <w:jc w:val="right"/>
              <w:rPr>
                <w:rFonts w:ascii="Browallia New" w:hAnsi="Browallia New" w:cs="Browallia New"/>
                <w:sz w:val="28"/>
                <w:szCs w:val="28"/>
              </w:rPr>
            </w:pPr>
            <w:r>
              <w:rPr>
                <w:rFonts w:ascii="Browallia New" w:hAnsi="Browallia New" w:cs="Browallia New" w:hint="cs"/>
                <w:sz w:val="28"/>
                <w:szCs w:val="28"/>
                <w:cs/>
              </w:rPr>
              <w:t>(724,600)</w:t>
            </w:r>
          </w:p>
        </w:tc>
      </w:tr>
      <w:tr w:rsidR="00522E70" w:rsidRPr="007909C0" w14:paraId="2CB553A7" w14:textId="77777777" w:rsidTr="00D23344">
        <w:tc>
          <w:tcPr>
            <w:tcW w:w="6927" w:type="dxa"/>
          </w:tcPr>
          <w:p w14:paraId="3679EC6E" w14:textId="607B8015" w:rsidR="00522E70" w:rsidRPr="007909C0" w:rsidRDefault="00522E70" w:rsidP="00522E70">
            <w:pPr>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ค่าใช้จ่ายในการออกหุ้นกู้</w:t>
            </w:r>
          </w:p>
        </w:tc>
        <w:tc>
          <w:tcPr>
            <w:tcW w:w="2003" w:type="dxa"/>
          </w:tcPr>
          <w:p w14:paraId="7E7013D2" w14:textId="3CB09771" w:rsidR="00522E70" w:rsidRPr="00211A1D" w:rsidRDefault="00522E70" w:rsidP="00522E70">
            <w:pPr>
              <w:spacing w:line="240" w:lineRule="auto"/>
              <w:jc w:val="right"/>
              <w:rPr>
                <w:rFonts w:ascii="Browallia New" w:hAnsi="Browallia New" w:cs="Browallia New"/>
                <w:sz w:val="28"/>
                <w:szCs w:val="28"/>
              </w:rPr>
            </w:pPr>
            <w:r>
              <w:rPr>
                <w:rFonts w:ascii="Browallia New" w:hAnsi="Browallia New" w:cs="Browallia New" w:hint="cs"/>
                <w:sz w:val="28"/>
                <w:szCs w:val="28"/>
                <w:cs/>
              </w:rPr>
              <w:t>(8,163)</w:t>
            </w:r>
          </w:p>
        </w:tc>
      </w:tr>
      <w:tr w:rsidR="0059589F" w:rsidRPr="007909C0" w14:paraId="5D344ADD" w14:textId="77777777" w:rsidTr="004B17C7">
        <w:tc>
          <w:tcPr>
            <w:tcW w:w="6927" w:type="dxa"/>
          </w:tcPr>
          <w:p w14:paraId="774B96D3" w14:textId="745791C3" w:rsidR="0059589F" w:rsidRPr="007909C0" w:rsidRDefault="0059589F" w:rsidP="0059589F">
            <w:pPr>
              <w:spacing w:line="240" w:lineRule="auto"/>
              <w:jc w:val="thaiDistribute"/>
              <w:rPr>
                <w:rFonts w:ascii="Browallia New" w:hAnsi="Browallia New" w:cs="Browallia New"/>
                <w:sz w:val="28"/>
                <w:szCs w:val="28"/>
                <w:u w:val="single"/>
                <w:cs/>
              </w:rPr>
            </w:pPr>
            <w:r w:rsidRPr="007909C0">
              <w:rPr>
                <w:rFonts w:ascii="Browallia New" w:hAnsi="Browallia New" w:cs="Browallia New"/>
                <w:sz w:val="28"/>
                <w:szCs w:val="28"/>
                <w:cs/>
              </w:rPr>
              <w:t>ค่าใช้จ่ายในการออกหุ้นกู้ตัดจำหน่าย</w:t>
            </w:r>
          </w:p>
        </w:tc>
        <w:tc>
          <w:tcPr>
            <w:tcW w:w="2003" w:type="dxa"/>
          </w:tcPr>
          <w:p w14:paraId="7B5DEC04" w14:textId="10FA462F" w:rsidR="0059589F" w:rsidRPr="00211A1D" w:rsidRDefault="00006A09" w:rsidP="0059589F">
            <w:pPr>
              <w:spacing w:line="240" w:lineRule="auto"/>
              <w:jc w:val="right"/>
              <w:rPr>
                <w:rFonts w:ascii="Browallia New" w:hAnsi="Browallia New" w:cs="Browallia New"/>
                <w:sz w:val="28"/>
                <w:szCs w:val="28"/>
              </w:rPr>
            </w:pPr>
            <w:r w:rsidRPr="00211A1D">
              <w:rPr>
                <w:rFonts w:ascii="Browallia New" w:hAnsi="Browallia New" w:cs="Browallia New"/>
                <w:sz w:val="28"/>
                <w:szCs w:val="28"/>
              </w:rPr>
              <w:t>3,</w:t>
            </w:r>
            <w:r w:rsidR="00522E70">
              <w:rPr>
                <w:rFonts w:ascii="Browallia New" w:hAnsi="Browallia New" w:cs="Browallia New" w:hint="cs"/>
                <w:sz w:val="28"/>
                <w:szCs w:val="28"/>
                <w:cs/>
              </w:rPr>
              <w:t>946</w:t>
            </w:r>
          </w:p>
        </w:tc>
      </w:tr>
      <w:tr w:rsidR="0059589F" w:rsidRPr="00B737D5" w14:paraId="4301D661" w14:textId="77777777" w:rsidTr="00D23344">
        <w:tc>
          <w:tcPr>
            <w:tcW w:w="6927" w:type="dxa"/>
          </w:tcPr>
          <w:p w14:paraId="3A28F267" w14:textId="758AC161" w:rsidR="0059589F" w:rsidRPr="007909C0" w:rsidRDefault="0059589F" w:rsidP="0059589F">
            <w:pPr>
              <w:spacing w:line="240" w:lineRule="auto"/>
              <w:jc w:val="thaiDistribute"/>
              <w:rPr>
                <w:rFonts w:ascii="Browallia New" w:hAnsi="Browallia New" w:cs="Browallia New"/>
                <w:sz w:val="28"/>
                <w:szCs w:val="28"/>
                <w:cs/>
              </w:rPr>
            </w:pPr>
            <w:r w:rsidRPr="007909C0">
              <w:rPr>
                <w:rFonts w:ascii="Browallia New" w:hAnsi="Browallia New" w:cs="Browallia New"/>
                <w:sz w:val="28"/>
                <w:szCs w:val="28"/>
                <w:cs/>
              </w:rPr>
              <w:t>ยอดคงเหลือ</w:t>
            </w:r>
            <w:r w:rsidRPr="007909C0">
              <w:rPr>
                <w:rFonts w:ascii="Browallia New" w:hAnsi="Browallia New" w:cs="Browallia New"/>
                <w:sz w:val="28"/>
                <w:szCs w:val="28"/>
                <w:cs/>
                <w:lang w:val="en-GB"/>
              </w:rPr>
              <w:t xml:space="preserve"> ณ วันที่ </w:t>
            </w:r>
            <w:r w:rsidR="009F12DD" w:rsidRPr="009F12DD">
              <w:rPr>
                <w:rFonts w:ascii="Browallia New" w:hAnsi="Browallia New" w:cs="Browallia New"/>
                <w:sz w:val="28"/>
                <w:szCs w:val="28"/>
              </w:rPr>
              <w:t>30</w:t>
            </w:r>
            <w:r w:rsidR="009F12DD" w:rsidRPr="009F12DD">
              <w:rPr>
                <w:rFonts w:ascii="Browallia New" w:hAnsi="Browallia New" w:cs="Browallia New" w:hint="cs"/>
                <w:sz w:val="28"/>
                <w:szCs w:val="28"/>
                <w:cs/>
              </w:rPr>
              <w:t xml:space="preserve"> มิถุนายน </w:t>
            </w:r>
            <w:r w:rsidRPr="007909C0">
              <w:rPr>
                <w:rFonts w:ascii="Browallia New" w:hAnsi="Browallia New" w:cs="Browallia New"/>
                <w:sz w:val="28"/>
                <w:szCs w:val="28"/>
              </w:rPr>
              <w:t>2566</w:t>
            </w:r>
          </w:p>
        </w:tc>
        <w:tc>
          <w:tcPr>
            <w:tcW w:w="2003" w:type="dxa"/>
            <w:tcBorders>
              <w:top w:val="single" w:sz="4" w:space="0" w:color="auto"/>
              <w:bottom w:val="single" w:sz="12" w:space="0" w:color="auto"/>
            </w:tcBorders>
            <w:vAlign w:val="center"/>
          </w:tcPr>
          <w:p w14:paraId="5857FFEC" w14:textId="1B05313D" w:rsidR="0059589F" w:rsidRPr="00211A1D" w:rsidRDefault="00E822B9" w:rsidP="0059589F">
            <w:pPr>
              <w:spacing w:line="240" w:lineRule="auto"/>
              <w:jc w:val="right"/>
              <w:rPr>
                <w:rFonts w:ascii="Browallia New" w:hAnsi="Browallia New" w:cs="Browallia New"/>
                <w:sz w:val="28"/>
                <w:szCs w:val="28"/>
              </w:rPr>
            </w:pPr>
            <w:r w:rsidRPr="00211A1D">
              <w:rPr>
                <w:rFonts w:ascii="Browallia New" w:hAnsi="Browallia New" w:cs="Browallia New"/>
                <w:sz w:val="28"/>
                <w:szCs w:val="28"/>
              </w:rPr>
              <w:t>1,042,112</w:t>
            </w:r>
          </w:p>
        </w:tc>
      </w:tr>
    </w:tbl>
    <w:p w14:paraId="27A2C96B" w14:textId="77777777" w:rsidR="00F25894" w:rsidRDefault="00F25894" w:rsidP="005C528C">
      <w:pPr>
        <w:tabs>
          <w:tab w:val="clear" w:pos="454"/>
          <w:tab w:val="left" w:pos="720"/>
        </w:tabs>
        <w:spacing w:line="240" w:lineRule="auto"/>
        <w:ind w:left="450"/>
        <w:jc w:val="thaiDistribute"/>
        <w:rPr>
          <w:rFonts w:ascii="Browallia New" w:hAnsi="Browallia New" w:cs="Browallia New"/>
          <w:sz w:val="28"/>
          <w:szCs w:val="28"/>
        </w:rPr>
      </w:pPr>
    </w:p>
    <w:p w14:paraId="67BE25A7" w14:textId="1744F0E9" w:rsidR="00852667" w:rsidRPr="00ED15CC" w:rsidRDefault="003D48BD" w:rsidP="00ED15CC">
      <w:pPr>
        <w:tabs>
          <w:tab w:val="clear" w:pos="454"/>
          <w:tab w:val="left" w:pos="720"/>
        </w:tabs>
        <w:spacing w:line="240" w:lineRule="auto"/>
        <w:ind w:left="450"/>
        <w:jc w:val="thaiDistribute"/>
        <w:rPr>
          <w:rFonts w:ascii="Browallia New" w:hAnsi="Browallia New" w:cs="Browallia New"/>
          <w:sz w:val="28"/>
          <w:szCs w:val="28"/>
          <w:cs/>
          <w:lang w:val="en-GB"/>
        </w:rPr>
      </w:pPr>
      <w:r w:rsidRPr="00AF282F">
        <w:rPr>
          <w:rFonts w:ascii="Browallia New" w:hAnsi="Browallia New" w:cs="Browallia New"/>
          <w:sz w:val="28"/>
          <w:szCs w:val="28"/>
          <w:cs/>
          <w:lang w:val="en-GB"/>
        </w:rPr>
        <w:t>บริษัท</w:t>
      </w:r>
      <w:r w:rsidR="00C051E2" w:rsidRPr="00AF282F">
        <w:rPr>
          <w:rFonts w:ascii="Browallia New" w:hAnsi="Browallia New" w:cs="Browallia New" w:hint="cs"/>
          <w:sz w:val="28"/>
          <w:szCs w:val="28"/>
          <w:cs/>
          <w:lang w:val="en-GB"/>
        </w:rPr>
        <w:t>ย่อย</w:t>
      </w:r>
      <w:r w:rsidRPr="00AF282F">
        <w:rPr>
          <w:rFonts w:ascii="Browallia New" w:hAnsi="Browallia New" w:cs="Browallia New"/>
          <w:sz w:val="28"/>
          <w:szCs w:val="28"/>
          <w:cs/>
          <w:lang w:val="en-GB"/>
        </w:rPr>
        <w:t>ได้ออกหุ้นกู้</w:t>
      </w:r>
      <w:r w:rsidRPr="00AF282F">
        <w:rPr>
          <w:rFonts w:ascii="Browallia New" w:hAnsi="Browallia New" w:cs="Browallia New" w:hint="cs"/>
          <w:sz w:val="28"/>
          <w:szCs w:val="28"/>
          <w:cs/>
          <w:lang w:val="en-GB"/>
        </w:rPr>
        <w:t>ชนิด</w:t>
      </w:r>
      <w:r w:rsidRPr="00AF282F">
        <w:rPr>
          <w:rFonts w:ascii="Browallia New" w:hAnsi="Browallia New" w:cs="Browallia New"/>
          <w:sz w:val="28"/>
          <w:szCs w:val="28"/>
          <w:cs/>
          <w:lang w:val="en-GB"/>
        </w:rPr>
        <w:t>ระบ</w:t>
      </w:r>
      <w:r w:rsidRPr="00AF282F">
        <w:rPr>
          <w:rFonts w:ascii="Browallia New" w:hAnsi="Browallia New" w:cs="Browallia New" w:hint="cs"/>
          <w:sz w:val="28"/>
          <w:szCs w:val="28"/>
          <w:cs/>
          <w:lang w:val="en-GB"/>
        </w:rPr>
        <w:t>ุ</w:t>
      </w:r>
      <w:r w:rsidRPr="00AF282F">
        <w:rPr>
          <w:rFonts w:ascii="Browallia New" w:hAnsi="Browallia New" w:cs="Browallia New"/>
          <w:sz w:val="28"/>
          <w:szCs w:val="28"/>
          <w:cs/>
          <w:lang w:val="en-GB"/>
        </w:rPr>
        <w:t xml:space="preserve">ชื่อผู้ถือหุ้น </w:t>
      </w:r>
      <w:r w:rsidRPr="00AF282F">
        <w:rPr>
          <w:rFonts w:ascii="Browallia New" w:hAnsi="Browallia New" w:cs="Browallia New" w:hint="cs"/>
          <w:sz w:val="28"/>
          <w:szCs w:val="28"/>
          <w:cs/>
          <w:lang w:val="en-GB"/>
        </w:rPr>
        <w:t>ประเภท</w:t>
      </w:r>
      <w:r w:rsidRPr="00AF282F">
        <w:rPr>
          <w:rFonts w:ascii="Browallia New" w:hAnsi="Browallia New" w:cs="Browallia New"/>
          <w:sz w:val="28"/>
          <w:szCs w:val="28"/>
          <w:cs/>
          <w:lang w:val="en-GB"/>
        </w:rPr>
        <w:t xml:space="preserve">ไม่ด้อยสิทธิ ไม่มีหลักประกัน </w:t>
      </w:r>
      <w:r w:rsidRPr="00AF282F">
        <w:rPr>
          <w:rFonts w:ascii="Browallia New" w:hAnsi="Browallia New" w:cs="Browallia New" w:hint="cs"/>
          <w:sz w:val="28"/>
          <w:szCs w:val="28"/>
          <w:cs/>
          <w:lang w:val="en-GB"/>
        </w:rPr>
        <w:t>และมีผู้แทนผู้ถือหุ้นกู้</w:t>
      </w:r>
      <w:r w:rsidRPr="00AF282F">
        <w:rPr>
          <w:rFonts w:ascii="Browallia New" w:hAnsi="Browallia New" w:cs="Browallia New"/>
          <w:sz w:val="28"/>
          <w:szCs w:val="28"/>
          <w:cs/>
          <w:lang w:val="en-GB"/>
        </w:rPr>
        <w:t xml:space="preserve"> </w:t>
      </w:r>
      <w:r w:rsidRPr="00AF282F">
        <w:rPr>
          <w:rFonts w:ascii="Browallia New" w:hAnsi="Browallia New" w:cs="Browallia New" w:hint="cs"/>
          <w:sz w:val="28"/>
          <w:szCs w:val="28"/>
          <w:cs/>
          <w:lang w:val="en-GB"/>
        </w:rPr>
        <w:t>ให้แก่ผู้ลงทุนสถาบัน และ</w:t>
      </w:r>
      <w:r w:rsidRPr="00AF282F">
        <w:rPr>
          <w:rFonts w:ascii="Browallia New" w:hAnsi="Browallia New" w:cs="Browallia New"/>
          <w:sz w:val="28"/>
          <w:szCs w:val="28"/>
          <w:cs/>
          <w:lang w:val="en-GB"/>
        </w:rPr>
        <w:t>/</w:t>
      </w:r>
      <w:r w:rsidRPr="00AF282F">
        <w:rPr>
          <w:rFonts w:ascii="Browallia New" w:hAnsi="Browallia New" w:cs="Browallia New" w:hint="cs"/>
          <w:sz w:val="28"/>
          <w:szCs w:val="28"/>
          <w:cs/>
          <w:lang w:val="en-GB"/>
        </w:rPr>
        <w:t>หรือ ผู้ลงทุนรายใหญ่ โดย</w:t>
      </w:r>
      <w:r w:rsidRPr="00AF282F">
        <w:rPr>
          <w:rFonts w:ascii="Browallia New" w:hAnsi="Browallia New" w:cs="Browallia New"/>
          <w:sz w:val="28"/>
          <w:szCs w:val="28"/>
          <w:cs/>
          <w:lang w:val="en-GB"/>
        </w:rPr>
        <w:t>กำหนดจ่ายดอกเบี้ยทุกๆ</w:t>
      </w:r>
      <w:r w:rsidRPr="00AF282F">
        <w:rPr>
          <w:rFonts w:ascii="Browallia New" w:hAnsi="Browallia New" w:cs="Browallia New"/>
          <w:sz w:val="28"/>
          <w:szCs w:val="28"/>
          <w:lang w:val="en-GB"/>
        </w:rPr>
        <w:t xml:space="preserve"> 3</w:t>
      </w:r>
      <w:r w:rsidRPr="00AF282F">
        <w:rPr>
          <w:rFonts w:ascii="Browallia New" w:hAnsi="Browallia New" w:cs="Browallia New"/>
          <w:sz w:val="28"/>
          <w:szCs w:val="28"/>
          <w:cs/>
          <w:lang w:val="en-GB"/>
        </w:rPr>
        <w:t xml:space="preserve"> เดือน บริษัท</w:t>
      </w:r>
      <w:r w:rsidR="00D546C5" w:rsidRPr="00AF282F">
        <w:rPr>
          <w:rFonts w:ascii="Browallia New" w:hAnsi="Browallia New" w:cs="Browallia New" w:hint="cs"/>
          <w:sz w:val="28"/>
          <w:szCs w:val="28"/>
          <w:cs/>
          <w:lang w:val="en-GB"/>
        </w:rPr>
        <w:t>ย่อย</w:t>
      </w:r>
      <w:r w:rsidRPr="00AF282F">
        <w:rPr>
          <w:rFonts w:ascii="Browallia New" w:hAnsi="Browallia New" w:cs="Browallia New"/>
          <w:sz w:val="28"/>
          <w:szCs w:val="28"/>
          <w:cs/>
          <w:lang w:val="en-GB"/>
        </w:rPr>
        <w:t>ได้นำเงินที่ได้จากการออกหุ้นกู้ครั้งนี้ไปใช้ในการชำระหนี้เดิม</w:t>
      </w:r>
      <w:r w:rsidRPr="00AF282F">
        <w:rPr>
          <w:rFonts w:ascii="Browallia New" w:hAnsi="Browallia New" w:cs="Browallia New" w:hint="cs"/>
          <w:sz w:val="28"/>
          <w:szCs w:val="28"/>
          <w:cs/>
          <w:lang w:val="en-GB"/>
        </w:rPr>
        <w:t xml:space="preserve"> โดยบริษัท</w:t>
      </w:r>
      <w:r w:rsidR="000F3C74" w:rsidRPr="00AF282F">
        <w:rPr>
          <w:rFonts w:ascii="Browallia New" w:hAnsi="Browallia New" w:cs="Browallia New" w:hint="cs"/>
          <w:sz w:val="28"/>
          <w:szCs w:val="28"/>
          <w:cs/>
          <w:lang w:val="en-GB"/>
        </w:rPr>
        <w:t>ย่อย</w:t>
      </w:r>
      <w:r w:rsidRPr="00AF282F">
        <w:rPr>
          <w:rFonts w:ascii="Browallia New" w:hAnsi="Browallia New" w:cs="Browallia New" w:hint="cs"/>
          <w:sz w:val="28"/>
          <w:szCs w:val="28"/>
          <w:cs/>
          <w:lang w:val="en-GB"/>
        </w:rPr>
        <w:t>จะต้องดำรงไว้ซึ่งอัตราส่วนทางการเงินตามที่ระบุไว้ในหนังสือชี้ชวน</w:t>
      </w:r>
      <w:r w:rsidR="00A526B8" w:rsidRPr="00AF282F">
        <w:rPr>
          <w:rFonts w:ascii="Browallia New" w:hAnsi="Browallia New" w:cs="Browallia New"/>
          <w:sz w:val="28"/>
          <w:szCs w:val="28"/>
          <w:cs/>
          <w:lang w:val="en-GB"/>
        </w:rPr>
        <w:br/>
      </w:r>
      <w:r w:rsidRPr="00AF282F">
        <w:rPr>
          <w:rFonts w:ascii="Browallia New" w:hAnsi="Browallia New" w:cs="Browallia New" w:hint="cs"/>
          <w:sz w:val="28"/>
          <w:szCs w:val="28"/>
          <w:cs/>
          <w:lang w:val="en-GB"/>
        </w:rPr>
        <w:t>ของหุ้นกู้</w:t>
      </w:r>
    </w:p>
    <w:p w14:paraId="1EEACEB0" w14:textId="77777777" w:rsidR="005D3C34" w:rsidRPr="00ED15CC" w:rsidRDefault="005D3C34" w:rsidP="00ED15CC">
      <w:pPr>
        <w:tabs>
          <w:tab w:val="clear" w:pos="454"/>
          <w:tab w:val="left" w:pos="720"/>
        </w:tabs>
        <w:spacing w:line="240" w:lineRule="auto"/>
        <w:ind w:left="450"/>
        <w:jc w:val="thaiDistribute"/>
        <w:rPr>
          <w:rFonts w:ascii="Browallia New" w:hAnsi="Browallia New" w:cs="Browallia New"/>
          <w:sz w:val="28"/>
          <w:szCs w:val="28"/>
          <w:cs/>
          <w:lang w:val="en-GB"/>
        </w:rPr>
      </w:pPr>
    </w:p>
    <w:p w14:paraId="4DDF6946" w14:textId="6C5A8571" w:rsidR="00AD6D8D" w:rsidRPr="00B737D5" w:rsidRDefault="00AD6D8D" w:rsidP="002D4B1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0" w:hanging="420"/>
        <w:rPr>
          <w:rFonts w:ascii="Browallia New" w:hAnsi="Browallia New" w:cs="Browallia New"/>
          <w:b/>
          <w:bCs/>
          <w:sz w:val="28"/>
          <w:szCs w:val="28"/>
          <w:lang w:val="en-GB"/>
        </w:rPr>
      </w:pPr>
      <w:r w:rsidRPr="00B737D5">
        <w:rPr>
          <w:rFonts w:ascii="Browallia New" w:hAnsi="Browallia New" w:cs="Browallia New"/>
          <w:b/>
          <w:bCs/>
          <w:sz w:val="28"/>
          <w:szCs w:val="28"/>
          <w:cs/>
          <w:lang w:val="en-GB"/>
        </w:rPr>
        <w:t>หนี้สินตามสัญญาเช่า</w:t>
      </w:r>
      <w:r w:rsidRPr="00B737D5">
        <w:rPr>
          <w:rFonts w:ascii="Browallia New" w:hAnsi="Browallia New" w:cs="Browallia New"/>
          <w:b/>
          <w:bCs/>
          <w:sz w:val="28"/>
          <w:szCs w:val="28"/>
          <w:lang w:val="en-GB"/>
        </w:rPr>
        <w:t xml:space="preserve"> - </w:t>
      </w:r>
      <w:r w:rsidRPr="00B737D5">
        <w:rPr>
          <w:rFonts w:ascii="Browallia New" w:hAnsi="Browallia New" w:cs="Browallia New" w:hint="cs"/>
          <w:b/>
          <w:bCs/>
          <w:sz w:val="28"/>
          <w:szCs w:val="28"/>
          <w:cs/>
          <w:lang w:val="en-GB"/>
        </w:rPr>
        <w:t>สุทธิ</w:t>
      </w:r>
    </w:p>
    <w:p w14:paraId="0ED684E4" w14:textId="77777777" w:rsidR="00AD6D8D" w:rsidRPr="00B737D5" w:rsidRDefault="00AD6D8D" w:rsidP="00AD6D8D">
      <w:pPr>
        <w:tabs>
          <w:tab w:val="left" w:pos="2160"/>
          <w:tab w:val="right" w:pos="7200"/>
          <w:tab w:val="right" w:pos="8540"/>
        </w:tabs>
        <w:spacing w:line="240" w:lineRule="auto"/>
        <w:ind w:left="426" w:right="-3"/>
        <w:jc w:val="thaiDistribute"/>
        <w:rPr>
          <w:rFonts w:ascii="Browallia New" w:hAnsi="Browallia New" w:cs="Browallia New"/>
          <w:sz w:val="28"/>
          <w:szCs w:val="28"/>
          <w:cs/>
        </w:rPr>
      </w:pPr>
    </w:p>
    <w:p w14:paraId="56B4C5DD" w14:textId="6E309C79" w:rsidR="00AD6D8D" w:rsidRPr="00AC5A7E" w:rsidRDefault="00AD6D8D" w:rsidP="005C528C">
      <w:pPr>
        <w:tabs>
          <w:tab w:val="clear" w:pos="454"/>
          <w:tab w:val="left" w:pos="720"/>
        </w:tabs>
        <w:spacing w:line="240" w:lineRule="auto"/>
        <w:ind w:left="450"/>
        <w:jc w:val="thaiDistribute"/>
        <w:rPr>
          <w:rFonts w:ascii="Browallia New" w:hAnsi="Browallia New" w:cs="Browallia New"/>
          <w:sz w:val="28"/>
          <w:szCs w:val="28"/>
        </w:rPr>
      </w:pPr>
      <w:r w:rsidRPr="00AC5A7E">
        <w:rPr>
          <w:rFonts w:ascii="Browallia New" w:hAnsi="Browallia New" w:cs="Browallia New"/>
          <w:sz w:val="28"/>
          <w:szCs w:val="28"/>
          <w:cs/>
        </w:rPr>
        <w:t xml:space="preserve">ณ วันที่ </w:t>
      </w:r>
      <w:r w:rsidR="009F12DD" w:rsidRPr="00AC5A7E">
        <w:rPr>
          <w:rFonts w:ascii="Browallia New" w:hAnsi="Browallia New" w:cs="Browallia New"/>
          <w:sz w:val="28"/>
          <w:szCs w:val="28"/>
        </w:rPr>
        <w:t>30</w:t>
      </w:r>
      <w:r w:rsidR="009F12DD" w:rsidRPr="00AC5A7E">
        <w:rPr>
          <w:rFonts w:ascii="Browallia New" w:hAnsi="Browallia New" w:cs="Browallia New" w:hint="cs"/>
          <w:sz w:val="28"/>
          <w:szCs w:val="28"/>
          <w:cs/>
        </w:rPr>
        <w:t xml:space="preserve"> มิถุนายน </w:t>
      </w:r>
      <w:r w:rsidR="00C15D53" w:rsidRPr="00AC5A7E">
        <w:rPr>
          <w:rFonts w:ascii="Browallia New" w:hAnsi="Browallia New" w:cs="Browallia New"/>
          <w:sz w:val="28"/>
          <w:szCs w:val="28"/>
        </w:rPr>
        <w:t>2566</w:t>
      </w:r>
      <w:r w:rsidR="00ED70C0" w:rsidRPr="00AC5A7E">
        <w:rPr>
          <w:rFonts w:ascii="Browallia New" w:hAnsi="Browallia New" w:cs="Browallia New"/>
          <w:sz w:val="28"/>
          <w:szCs w:val="28"/>
          <w:cs/>
        </w:rPr>
        <w:t xml:space="preserve"> และ</w:t>
      </w:r>
      <w:r w:rsidR="00ED70C0" w:rsidRPr="00AC5A7E">
        <w:rPr>
          <w:rFonts w:ascii="Browallia New" w:hAnsi="Browallia New" w:cs="Browallia New"/>
          <w:sz w:val="28"/>
          <w:szCs w:val="28"/>
        </w:rPr>
        <w:t xml:space="preserve"> </w:t>
      </w:r>
      <w:r w:rsidRPr="00AC5A7E">
        <w:rPr>
          <w:rFonts w:ascii="Browallia New" w:hAnsi="Browallia New" w:cs="Browallia New"/>
          <w:sz w:val="28"/>
          <w:szCs w:val="28"/>
        </w:rPr>
        <w:t xml:space="preserve">31 </w:t>
      </w:r>
      <w:r w:rsidRPr="00AC5A7E">
        <w:rPr>
          <w:rFonts w:ascii="Browallia New" w:hAnsi="Browallia New" w:cs="Browallia New"/>
          <w:sz w:val="28"/>
          <w:szCs w:val="28"/>
          <w:cs/>
        </w:rPr>
        <w:t>ธันวาคม</w:t>
      </w:r>
      <w:r w:rsidRPr="00AC5A7E">
        <w:rPr>
          <w:rFonts w:ascii="Browallia New" w:hAnsi="Browallia New" w:cs="Browallia New"/>
          <w:sz w:val="28"/>
          <w:szCs w:val="28"/>
        </w:rPr>
        <w:t xml:space="preserve"> 256</w:t>
      </w:r>
      <w:r w:rsidR="00C15D53" w:rsidRPr="00AC5A7E">
        <w:rPr>
          <w:rFonts w:ascii="Browallia New" w:hAnsi="Browallia New" w:cs="Browallia New"/>
          <w:sz w:val="28"/>
          <w:szCs w:val="28"/>
        </w:rPr>
        <w:t>5</w:t>
      </w:r>
      <w:r w:rsidRPr="00AC5A7E">
        <w:rPr>
          <w:rFonts w:ascii="Browallia New" w:hAnsi="Browallia New" w:cs="Browallia New"/>
          <w:sz w:val="28"/>
          <w:szCs w:val="28"/>
          <w:cs/>
        </w:rPr>
        <w:t xml:space="preserve"> กลุ่มบริษัทมีหนี้สิน</w:t>
      </w:r>
      <w:r w:rsidRPr="00AC5A7E">
        <w:rPr>
          <w:rFonts w:ascii="Browallia New" w:hAnsi="Browallia New" w:cs="Browallia New" w:hint="cs"/>
          <w:sz w:val="28"/>
          <w:szCs w:val="28"/>
          <w:cs/>
        </w:rPr>
        <w:t>ตาม</w:t>
      </w:r>
      <w:r w:rsidRPr="00AC5A7E">
        <w:rPr>
          <w:rFonts w:ascii="Browallia New" w:hAnsi="Browallia New" w:cs="Browallia New"/>
          <w:sz w:val="28"/>
          <w:szCs w:val="28"/>
          <w:cs/>
        </w:rPr>
        <w:t>สัญญาเช่า โดยมีรายละเอียดของจำนวนเงินที่ต้องจ่ายชำระดังนี้</w:t>
      </w:r>
    </w:p>
    <w:p w14:paraId="7017A179" w14:textId="77777777" w:rsidR="00AD6D8D" w:rsidRPr="008D67A6" w:rsidRDefault="00AD6D8D" w:rsidP="00AD6D8D">
      <w:pPr>
        <w:tabs>
          <w:tab w:val="left" w:pos="2160"/>
          <w:tab w:val="right" w:pos="7200"/>
          <w:tab w:val="right" w:pos="8540"/>
        </w:tabs>
        <w:spacing w:line="240" w:lineRule="auto"/>
        <w:ind w:left="426" w:right="-3"/>
        <w:jc w:val="thaiDistribute"/>
        <w:rPr>
          <w:rFonts w:ascii="Browallia New" w:hAnsi="Browallia New" w:cs="Browallia New"/>
          <w:sz w:val="16"/>
          <w:szCs w:val="16"/>
          <w:highlight w:val="yellow"/>
        </w:rPr>
      </w:pPr>
    </w:p>
    <w:tbl>
      <w:tblPr>
        <w:tblW w:w="9550"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00"/>
        <w:gridCol w:w="1008"/>
        <w:gridCol w:w="142"/>
        <w:gridCol w:w="1090"/>
        <w:gridCol w:w="142"/>
        <w:gridCol w:w="980"/>
        <w:gridCol w:w="142"/>
        <w:gridCol w:w="964"/>
        <w:gridCol w:w="142"/>
        <w:gridCol w:w="1034"/>
        <w:gridCol w:w="142"/>
        <w:gridCol w:w="964"/>
      </w:tblGrid>
      <w:tr w:rsidR="00AD6D8D" w:rsidRPr="008D67A6" w14:paraId="1F089AFF" w14:textId="77777777" w:rsidTr="005C528C">
        <w:trPr>
          <w:cantSplit/>
        </w:trPr>
        <w:tc>
          <w:tcPr>
            <w:tcW w:w="2800" w:type="dxa"/>
            <w:tcBorders>
              <w:top w:val="nil"/>
              <w:left w:val="nil"/>
              <w:bottom w:val="nil"/>
              <w:right w:val="nil"/>
            </w:tcBorders>
          </w:tcPr>
          <w:p w14:paraId="559A9844" w14:textId="77777777" w:rsidR="00AD6D8D" w:rsidRPr="008D67A6" w:rsidRDefault="00AD6D8D" w:rsidP="00DF479B">
            <w:pPr>
              <w:spacing w:line="240" w:lineRule="auto"/>
              <w:ind w:right="851"/>
              <w:jc w:val="both"/>
              <w:rPr>
                <w:rFonts w:ascii="Browallia New" w:hAnsi="Browallia New" w:cs="Browallia New"/>
                <w:sz w:val="24"/>
                <w:szCs w:val="24"/>
                <w:highlight w:val="yellow"/>
              </w:rPr>
            </w:pPr>
          </w:p>
        </w:tc>
        <w:tc>
          <w:tcPr>
            <w:tcW w:w="6750" w:type="dxa"/>
            <w:gridSpan w:val="11"/>
            <w:tcBorders>
              <w:top w:val="nil"/>
              <w:left w:val="nil"/>
              <w:bottom w:val="nil"/>
              <w:right w:val="nil"/>
            </w:tcBorders>
          </w:tcPr>
          <w:p w14:paraId="26D0458B" w14:textId="77777777" w:rsidR="00AD6D8D" w:rsidRPr="00AC5A7E" w:rsidRDefault="00AD6D8D" w:rsidP="00DF479B">
            <w:pPr>
              <w:tabs>
                <w:tab w:val="clear" w:pos="6322"/>
                <w:tab w:val="left" w:pos="6474"/>
              </w:tabs>
              <w:spacing w:line="240" w:lineRule="auto"/>
              <w:ind w:right="53"/>
              <w:jc w:val="right"/>
              <w:rPr>
                <w:rFonts w:ascii="Browallia New" w:hAnsi="Browallia New" w:cs="Browallia New"/>
                <w:sz w:val="24"/>
                <w:szCs w:val="24"/>
                <w:cs/>
              </w:rPr>
            </w:pPr>
            <w:r w:rsidRPr="00AC5A7E">
              <w:rPr>
                <w:rFonts w:ascii="Browallia New" w:hAnsi="Browallia New" w:cs="Browallia New"/>
                <w:sz w:val="24"/>
                <w:szCs w:val="24"/>
                <w:cs/>
              </w:rPr>
              <w:t>(หน่วย</w:t>
            </w:r>
            <w:r w:rsidRPr="00AC5A7E">
              <w:rPr>
                <w:rFonts w:ascii="Browallia New" w:hAnsi="Browallia New" w:cs="Browallia New"/>
                <w:sz w:val="24"/>
                <w:szCs w:val="24"/>
              </w:rPr>
              <w:t xml:space="preserve"> </w:t>
            </w:r>
            <w:r w:rsidRPr="00AC5A7E">
              <w:rPr>
                <w:rFonts w:ascii="Browallia New" w:hAnsi="Browallia New" w:cs="Browallia New"/>
                <w:sz w:val="24"/>
                <w:szCs w:val="24"/>
                <w:cs/>
                <w:lang w:val="en-GB"/>
              </w:rPr>
              <w:t>:</w:t>
            </w:r>
            <w:r w:rsidRPr="00AC5A7E">
              <w:rPr>
                <w:rFonts w:ascii="Browallia New" w:hAnsi="Browallia New" w:cs="Browallia New"/>
                <w:sz w:val="24"/>
                <w:szCs w:val="24"/>
              </w:rPr>
              <w:t xml:space="preserve"> </w:t>
            </w:r>
            <w:r w:rsidRPr="00AC5A7E">
              <w:rPr>
                <w:rFonts w:ascii="Browallia New" w:hAnsi="Browallia New" w:cs="Browallia New"/>
                <w:sz w:val="24"/>
                <w:szCs w:val="24"/>
                <w:cs/>
              </w:rPr>
              <w:t>พันบาท)</w:t>
            </w:r>
          </w:p>
        </w:tc>
      </w:tr>
      <w:tr w:rsidR="00AD6D8D" w:rsidRPr="008D67A6" w14:paraId="432235F0" w14:textId="77777777" w:rsidTr="005C528C">
        <w:trPr>
          <w:cantSplit/>
        </w:trPr>
        <w:tc>
          <w:tcPr>
            <w:tcW w:w="2800" w:type="dxa"/>
            <w:tcBorders>
              <w:top w:val="nil"/>
              <w:left w:val="nil"/>
              <w:bottom w:val="nil"/>
              <w:right w:val="nil"/>
            </w:tcBorders>
          </w:tcPr>
          <w:p w14:paraId="282EF6A4" w14:textId="77777777" w:rsidR="00AD6D8D" w:rsidRPr="008D67A6" w:rsidRDefault="00AD6D8D" w:rsidP="00DF479B">
            <w:pPr>
              <w:spacing w:line="240" w:lineRule="auto"/>
              <w:ind w:right="851"/>
              <w:jc w:val="both"/>
              <w:rPr>
                <w:rFonts w:ascii="Browallia New" w:hAnsi="Browallia New" w:cs="Browallia New"/>
                <w:sz w:val="24"/>
                <w:szCs w:val="24"/>
                <w:highlight w:val="yellow"/>
              </w:rPr>
            </w:pPr>
          </w:p>
        </w:tc>
        <w:tc>
          <w:tcPr>
            <w:tcW w:w="6750" w:type="dxa"/>
            <w:gridSpan w:val="11"/>
            <w:tcBorders>
              <w:top w:val="nil"/>
              <w:left w:val="nil"/>
              <w:right w:val="nil"/>
            </w:tcBorders>
          </w:tcPr>
          <w:p w14:paraId="2CB8A86D" w14:textId="77777777" w:rsidR="00AD6D8D" w:rsidRPr="00AC5A7E" w:rsidRDefault="00AD6D8D" w:rsidP="00DF479B">
            <w:pPr>
              <w:tabs>
                <w:tab w:val="clear" w:pos="6322"/>
              </w:tabs>
              <w:spacing w:line="240" w:lineRule="auto"/>
              <w:ind w:left="-46" w:right="-24"/>
              <w:jc w:val="center"/>
              <w:rPr>
                <w:rFonts w:ascii="Browallia New" w:hAnsi="Browallia New" w:cs="Browallia New"/>
                <w:sz w:val="24"/>
                <w:szCs w:val="24"/>
                <w:cs/>
              </w:rPr>
            </w:pPr>
            <w:r w:rsidRPr="00AC5A7E">
              <w:rPr>
                <w:rFonts w:ascii="Browallia New" w:hAnsi="Browallia New" w:cs="Browallia New"/>
                <w:sz w:val="24"/>
                <w:szCs w:val="24"/>
                <w:cs/>
              </w:rPr>
              <w:t>งบการเงินรวม</w:t>
            </w:r>
          </w:p>
        </w:tc>
      </w:tr>
      <w:tr w:rsidR="00AD6D8D" w:rsidRPr="008D67A6" w14:paraId="1AE24D91" w14:textId="77777777" w:rsidTr="005C528C">
        <w:trPr>
          <w:cantSplit/>
        </w:trPr>
        <w:tc>
          <w:tcPr>
            <w:tcW w:w="2800" w:type="dxa"/>
            <w:tcBorders>
              <w:top w:val="nil"/>
              <w:left w:val="nil"/>
              <w:bottom w:val="nil"/>
              <w:right w:val="nil"/>
            </w:tcBorders>
          </w:tcPr>
          <w:p w14:paraId="127C17F3" w14:textId="77777777" w:rsidR="00AD6D8D" w:rsidRPr="008D67A6" w:rsidRDefault="00AD6D8D" w:rsidP="00DF479B">
            <w:pPr>
              <w:spacing w:line="240" w:lineRule="auto"/>
              <w:ind w:right="851"/>
              <w:jc w:val="center"/>
              <w:rPr>
                <w:rFonts w:ascii="Browallia New" w:hAnsi="Browallia New" w:cs="Browallia New"/>
                <w:sz w:val="24"/>
                <w:szCs w:val="24"/>
                <w:highlight w:val="yellow"/>
              </w:rPr>
            </w:pPr>
          </w:p>
        </w:tc>
        <w:tc>
          <w:tcPr>
            <w:tcW w:w="3362" w:type="dxa"/>
            <w:gridSpan w:val="5"/>
            <w:tcBorders>
              <w:top w:val="nil"/>
              <w:left w:val="nil"/>
              <w:right w:val="nil"/>
            </w:tcBorders>
            <w:vAlign w:val="bottom"/>
          </w:tcPr>
          <w:p w14:paraId="3DAF7E00" w14:textId="77283E24" w:rsidR="00AD6D8D" w:rsidRPr="00AC5A7E" w:rsidRDefault="00FD1AB1" w:rsidP="00DF479B">
            <w:pPr>
              <w:tabs>
                <w:tab w:val="clear" w:pos="907"/>
              </w:tabs>
              <w:spacing w:line="240" w:lineRule="auto"/>
              <w:ind w:left="-108" w:right="-108"/>
              <w:jc w:val="center"/>
              <w:rPr>
                <w:rFonts w:ascii="Browallia New" w:hAnsi="Browallia New" w:cs="Browallia New"/>
                <w:sz w:val="24"/>
                <w:szCs w:val="24"/>
                <w:lang w:val="en-GB"/>
              </w:rPr>
            </w:pPr>
            <w:r w:rsidRPr="00AC5A7E">
              <w:rPr>
                <w:rFonts w:ascii="Browallia New" w:hAnsi="Browallia New" w:cs="Browallia New"/>
                <w:sz w:val="24"/>
                <w:szCs w:val="24"/>
              </w:rPr>
              <w:t>30</w:t>
            </w:r>
            <w:r w:rsidRPr="00AC5A7E">
              <w:rPr>
                <w:rFonts w:ascii="Browallia New" w:hAnsi="Browallia New" w:cs="Browallia New" w:hint="cs"/>
                <w:sz w:val="24"/>
                <w:szCs w:val="24"/>
                <w:cs/>
              </w:rPr>
              <w:t xml:space="preserve"> มิถุนายน </w:t>
            </w:r>
            <w:r w:rsidR="00C15D53" w:rsidRPr="00AC5A7E">
              <w:rPr>
                <w:rFonts w:ascii="Browallia New" w:hAnsi="Browallia New" w:cs="Browallia New"/>
                <w:sz w:val="24"/>
                <w:szCs w:val="24"/>
              </w:rPr>
              <w:t>2566</w:t>
            </w:r>
          </w:p>
        </w:tc>
        <w:tc>
          <w:tcPr>
            <w:tcW w:w="142" w:type="dxa"/>
            <w:tcBorders>
              <w:top w:val="nil"/>
              <w:left w:val="nil"/>
              <w:bottom w:val="nil"/>
              <w:right w:val="nil"/>
            </w:tcBorders>
            <w:vAlign w:val="bottom"/>
          </w:tcPr>
          <w:p w14:paraId="10818CBC" w14:textId="77777777" w:rsidR="00AD6D8D" w:rsidRPr="00AC5A7E" w:rsidRDefault="00AD6D8D" w:rsidP="00DF479B">
            <w:pPr>
              <w:tabs>
                <w:tab w:val="clear" w:pos="907"/>
              </w:tabs>
              <w:spacing w:line="240" w:lineRule="auto"/>
              <w:ind w:left="-108" w:right="-108"/>
              <w:jc w:val="center"/>
              <w:rPr>
                <w:rFonts w:ascii="Browallia New" w:hAnsi="Browallia New" w:cs="Browallia New"/>
                <w:sz w:val="24"/>
                <w:szCs w:val="24"/>
                <w:cs/>
              </w:rPr>
            </w:pPr>
          </w:p>
        </w:tc>
        <w:tc>
          <w:tcPr>
            <w:tcW w:w="3246" w:type="dxa"/>
            <w:gridSpan w:val="5"/>
            <w:tcBorders>
              <w:top w:val="nil"/>
              <w:left w:val="nil"/>
              <w:right w:val="nil"/>
            </w:tcBorders>
            <w:vAlign w:val="bottom"/>
          </w:tcPr>
          <w:p w14:paraId="5500CDC1" w14:textId="7B0EB85F" w:rsidR="00AD6D8D" w:rsidRPr="00AC5A7E" w:rsidRDefault="00ED70C0" w:rsidP="00DF479B">
            <w:pPr>
              <w:tabs>
                <w:tab w:val="clear" w:pos="907"/>
              </w:tabs>
              <w:spacing w:line="240" w:lineRule="auto"/>
              <w:ind w:left="-108" w:right="-108"/>
              <w:jc w:val="center"/>
              <w:rPr>
                <w:rFonts w:ascii="Browallia New" w:hAnsi="Browallia New" w:cs="Browallia New"/>
                <w:sz w:val="24"/>
                <w:szCs w:val="24"/>
                <w:lang w:val="en-GB"/>
              </w:rPr>
            </w:pPr>
            <w:r w:rsidRPr="00AC5A7E">
              <w:rPr>
                <w:rFonts w:ascii="Browallia New" w:hAnsi="Browallia New" w:cs="Browallia New"/>
                <w:sz w:val="24"/>
                <w:szCs w:val="24"/>
              </w:rPr>
              <w:t xml:space="preserve">31 </w:t>
            </w:r>
            <w:r w:rsidRPr="00AC5A7E">
              <w:rPr>
                <w:rFonts w:ascii="Browallia New" w:hAnsi="Browallia New" w:cs="Browallia New"/>
                <w:sz w:val="24"/>
                <w:szCs w:val="24"/>
                <w:cs/>
              </w:rPr>
              <w:t xml:space="preserve">ธันวาคม </w:t>
            </w:r>
            <w:r w:rsidRPr="00AC5A7E">
              <w:rPr>
                <w:rFonts w:ascii="Browallia New" w:hAnsi="Browallia New" w:cs="Browallia New"/>
                <w:sz w:val="24"/>
                <w:szCs w:val="24"/>
              </w:rPr>
              <w:t>256</w:t>
            </w:r>
            <w:r w:rsidR="00C15D53" w:rsidRPr="00AC5A7E">
              <w:rPr>
                <w:rFonts w:ascii="Browallia New" w:hAnsi="Browallia New" w:cs="Browallia New"/>
                <w:sz w:val="24"/>
                <w:szCs w:val="24"/>
              </w:rPr>
              <w:t>5</w:t>
            </w:r>
          </w:p>
        </w:tc>
      </w:tr>
      <w:tr w:rsidR="00AD6D8D" w:rsidRPr="008D67A6" w14:paraId="37EAD561" w14:textId="77777777" w:rsidTr="00F76977">
        <w:tc>
          <w:tcPr>
            <w:tcW w:w="2800" w:type="dxa"/>
            <w:tcBorders>
              <w:top w:val="nil"/>
              <w:left w:val="nil"/>
              <w:bottom w:val="nil"/>
              <w:right w:val="nil"/>
            </w:tcBorders>
          </w:tcPr>
          <w:p w14:paraId="76C66F17" w14:textId="77777777" w:rsidR="00AD6D8D" w:rsidRPr="008D67A6" w:rsidRDefault="00AD6D8D" w:rsidP="00DF479B">
            <w:pPr>
              <w:spacing w:line="240" w:lineRule="auto"/>
              <w:ind w:right="851"/>
              <w:jc w:val="both"/>
              <w:rPr>
                <w:rFonts w:ascii="Browallia New" w:hAnsi="Browallia New" w:cs="Browallia New"/>
                <w:sz w:val="24"/>
                <w:szCs w:val="24"/>
                <w:highlight w:val="yellow"/>
              </w:rPr>
            </w:pPr>
          </w:p>
        </w:tc>
        <w:tc>
          <w:tcPr>
            <w:tcW w:w="1008" w:type="dxa"/>
            <w:tcBorders>
              <w:top w:val="nil"/>
              <w:left w:val="nil"/>
              <w:right w:val="nil"/>
            </w:tcBorders>
            <w:vAlign w:val="bottom"/>
          </w:tcPr>
          <w:p w14:paraId="35A0C722" w14:textId="77777777" w:rsidR="00AD6D8D" w:rsidRPr="00AC5A7E" w:rsidRDefault="00AD6D8D" w:rsidP="00DF479B">
            <w:pPr>
              <w:tabs>
                <w:tab w:val="clear" w:pos="907"/>
              </w:tabs>
              <w:spacing w:line="240" w:lineRule="auto"/>
              <w:ind w:left="-46" w:right="-46"/>
              <w:jc w:val="center"/>
              <w:rPr>
                <w:rFonts w:ascii="Browallia New" w:hAnsi="Browallia New" w:cs="Browallia New"/>
                <w:sz w:val="24"/>
                <w:szCs w:val="24"/>
                <w:cs/>
              </w:rPr>
            </w:pPr>
            <w:r w:rsidRPr="00AC5A7E">
              <w:rPr>
                <w:rFonts w:ascii="Browallia New" w:hAnsi="Browallia New" w:cs="Browallia New"/>
                <w:sz w:val="24"/>
                <w:szCs w:val="24"/>
                <w:cs/>
              </w:rPr>
              <w:t>เงินต้น</w:t>
            </w:r>
          </w:p>
        </w:tc>
        <w:tc>
          <w:tcPr>
            <w:tcW w:w="142" w:type="dxa"/>
            <w:tcBorders>
              <w:top w:val="nil"/>
              <w:left w:val="nil"/>
              <w:bottom w:val="nil"/>
              <w:right w:val="nil"/>
            </w:tcBorders>
          </w:tcPr>
          <w:p w14:paraId="74042DE7" w14:textId="77777777" w:rsidR="00AD6D8D" w:rsidRPr="00AC5A7E" w:rsidRDefault="00AD6D8D" w:rsidP="00DF479B">
            <w:pPr>
              <w:tabs>
                <w:tab w:val="clear" w:pos="907"/>
              </w:tabs>
              <w:spacing w:line="240" w:lineRule="auto"/>
              <w:ind w:left="-46" w:right="-46"/>
              <w:jc w:val="both"/>
              <w:rPr>
                <w:rFonts w:ascii="Browallia New" w:hAnsi="Browallia New" w:cs="Browallia New"/>
                <w:sz w:val="24"/>
                <w:szCs w:val="24"/>
              </w:rPr>
            </w:pPr>
          </w:p>
        </w:tc>
        <w:tc>
          <w:tcPr>
            <w:tcW w:w="1090" w:type="dxa"/>
            <w:tcBorders>
              <w:top w:val="nil"/>
              <w:left w:val="nil"/>
              <w:right w:val="nil"/>
            </w:tcBorders>
          </w:tcPr>
          <w:p w14:paraId="4AC863CD" w14:textId="3EFA9155" w:rsidR="00AD6D8D" w:rsidRPr="00AC5A7E" w:rsidRDefault="00441824"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AC5A7E">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04A98BF0" w14:textId="77777777" w:rsidR="00AD6D8D" w:rsidRPr="00AC5A7E" w:rsidRDefault="00AD6D8D" w:rsidP="00DF479B">
            <w:pPr>
              <w:tabs>
                <w:tab w:val="clear" w:pos="907"/>
              </w:tabs>
              <w:spacing w:line="240" w:lineRule="auto"/>
              <w:ind w:left="-46" w:right="-46"/>
              <w:jc w:val="center"/>
              <w:rPr>
                <w:rFonts w:ascii="Browallia New" w:hAnsi="Browallia New" w:cs="Browallia New"/>
                <w:sz w:val="24"/>
                <w:szCs w:val="24"/>
              </w:rPr>
            </w:pPr>
          </w:p>
        </w:tc>
        <w:tc>
          <w:tcPr>
            <w:tcW w:w="980" w:type="dxa"/>
            <w:tcBorders>
              <w:top w:val="nil"/>
              <w:left w:val="nil"/>
              <w:right w:val="nil"/>
            </w:tcBorders>
            <w:vAlign w:val="bottom"/>
          </w:tcPr>
          <w:p w14:paraId="776A2F34" w14:textId="77777777" w:rsidR="00AD6D8D" w:rsidRPr="00AC5A7E" w:rsidRDefault="00AD6D8D" w:rsidP="00DF479B">
            <w:pPr>
              <w:tabs>
                <w:tab w:val="clear" w:pos="907"/>
              </w:tabs>
              <w:spacing w:line="240" w:lineRule="auto"/>
              <w:ind w:left="-46" w:right="-46"/>
              <w:jc w:val="center"/>
              <w:rPr>
                <w:rFonts w:ascii="Browallia New" w:hAnsi="Browallia New" w:cs="Browallia New"/>
                <w:sz w:val="24"/>
                <w:szCs w:val="24"/>
              </w:rPr>
            </w:pPr>
            <w:r w:rsidRPr="00AC5A7E">
              <w:rPr>
                <w:rFonts w:ascii="Browallia New" w:hAnsi="Browallia New" w:cs="Browallia New"/>
                <w:sz w:val="24"/>
                <w:szCs w:val="24"/>
                <w:cs/>
              </w:rPr>
              <w:t>สุทธิ</w:t>
            </w:r>
          </w:p>
        </w:tc>
        <w:tc>
          <w:tcPr>
            <w:tcW w:w="142" w:type="dxa"/>
            <w:tcBorders>
              <w:top w:val="nil"/>
              <w:left w:val="nil"/>
              <w:bottom w:val="nil"/>
              <w:right w:val="nil"/>
            </w:tcBorders>
          </w:tcPr>
          <w:p w14:paraId="3FA1E6DC" w14:textId="77777777" w:rsidR="00AD6D8D" w:rsidRPr="00AC5A7E" w:rsidRDefault="00AD6D8D" w:rsidP="00DF479B">
            <w:pPr>
              <w:tabs>
                <w:tab w:val="clear" w:pos="907"/>
              </w:tabs>
              <w:spacing w:line="240" w:lineRule="auto"/>
              <w:ind w:left="-46" w:right="-46"/>
              <w:jc w:val="both"/>
              <w:rPr>
                <w:rFonts w:ascii="Browallia New" w:hAnsi="Browallia New" w:cs="Browallia New"/>
                <w:sz w:val="24"/>
                <w:szCs w:val="24"/>
              </w:rPr>
            </w:pPr>
          </w:p>
        </w:tc>
        <w:tc>
          <w:tcPr>
            <w:tcW w:w="964" w:type="dxa"/>
            <w:tcBorders>
              <w:top w:val="nil"/>
              <w:left w:val="nil"/>
              <w:right w:val="nil"/>
            </w:tcBorders>
            <w:vAlign w:val="bottom"/>
          </w:tcPr>
          <w:p w14:paraId="41226142" w14:textId="77777777" w:rsidR="00AD6D8D" w:rsidRPr="00AC5A7E" w:rsidRDefault="00AD6D8D" w:rsidP="00DF479B">
            <w:pPr>
              <w:tabs>
                <w:tab w:val="clear" w:pos="907"/>
              </w:tabs>
              <w:spacing w:line="240" w:lineRule="auto"/>
              <w:ind w:left="-46" w:right="-46"/>
              <w:jc w:val="center"/>
              <w:rPr>
                <w:rFonts w:ascii="Browallia New" w:hAnsi="Browallia New" w:cs="Browallia New"/>
                <w:sz w:val="24"/>
                <w:szCs w:val="24"/>
                <w:cs/>
              </w:rPr>
            </w:pPr>
            <w:r w:rsidRPr="00AC5A7E">
              <w:rPr>
                <w:rFonts w:ascii="Browallia New" w:hAnsi="Browallia New" w:cs="Browallia New"/>
                <w:sz w:val="24"/>
                <w:szCs w:val="24"/>
                <w:cs/>
              </w:rPr>
              <w:t>เงินต้น</w:t>
            </w:r>
          </w:p>
        </w:tc>
        <w:tc>
          <w:tcPr>
            <w:tcW w:w="142" w:type="dxa"/>
            <w:tcBorders>
              <w:top w:val="nil"/>
              <w:left w:val="nil"/>
              <w:bottom w:val="nil"/>
              <w:right w:val="nil"/>
            </w:tcBorders>
          </w:tcPr>
          <w:p w14:paraId="5EFA0AEC" w14:textId="77777777" w:rsidR="00AD6D8D" w:rsidRPr="00AC5A7E" w:rsidRDefault="00AD6D8D" w:rsidP="00DF479B">
            <w:pPr>
              <w:tabs>
                <w:tab w:val="clear" w:pos="907"/>
              </w:tabs>
              <w:spacing w:line="240" w:lineRule="auto"/>
              <w:ind w:left="-46" w:right="-46"/>
              <w:jc w:val="both"/>
              <w:rPr>
                <w:rFonts w:ascii="Browallia New" w:hAnsi="Browallia New" w:cs="Browallia New"/>
                <w:sz w:val="24"/>
                <w:szCs w:val="24"/>
              </w:rPr>
            </w:pPr>
          </w:p>
        </w:tc>
        <w:tc>
          <w:tcPr>
            <w:tcW w:w="1034" w:type="dxa"/>
            <w:tcBorders>
              <w:top w:val="nil"/>
              <w:left w:val="nil"/>
              <w:right w:val="nil"/>
            </w:tcBorders>
          </w:tcPr>
          <w:p w14:paraId="4A58B677" w14:textId="5E4711EC" w:rsidR="00AD6D8D" w:rsidRPr="00AC5A7E" w:rsidRDefault="0039431E" w:rsidP="00DF479B">
            <w:pPr>
              <w:tabs>
                <w:tab w:val="clear" w:pos="907"/>
              </w:tabs>
              <w:spacing w:line="240" w:lineRule="auto"/>
              <w:ind w:left="-46" w:right="-46"/>
              <w:jc w:val="center"/>
              <w:rPr>
                <w:rFonts w:ascii="Browallia New" w:hAnsi="Browallia New" w:cs="Browallia New"/>
                <w:sz w:val="24"/>
                <w:szCs w:val="24"/>
                <w:cs/>
              </w:rPr>
            </w:pPr>
            <w:r w:rsidRPr="00AC5A7E">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485CC547" w14:textId="77777777" w:rsidR="00AD6D8D" w:rsidRPr="00AC5A7E" w:rsidRDefault="00AD6D8D" w:rsidP="00DF479B">
            <w:pPr>
              <w:tabs>
                <w:tab w:val="clear" w:pos="907"/>
              </w:tabs>
              <w:spacing w:line="240" w:lineRule="auto"/>
              <w:ind w:left="-46" w:right="-46"/>
              <w:jc w:val="both"/>
              <w:rPr>
                <w:rFonts w:ascii="Browallia New" w:hAnsi="Browallia New" w:cs="Browallia New"/>
                <w:sz w:val="24"/>
                <w:szCs w:val="24"/>
              </w:rPr>
            </w:pPr>
          </w:p>
        </w:tc>
        <w:tc>
          <w:tcPr>
            <w:tcW w:w="964" w:type="dxa"/>
            <w:tcBorders>
              <w:top w:val="nil"/>
              <w:left w:val="nil"/>
              <w:right w:val="nil"/>
            </w:tcBorders>
            <w:vAlign w:val="bottom"/>
          </w:tcPr>
          <w:p w14:paraId="2A090AAA" w14:textId="77777777" w:rsidR="00AD6D8D" w:rsidRPr="00AC5A7E" w:rsidRDefault="00AD6D8D" w:rsidP="00DF479B">
            <w:pPr>
              <w:tabs>
                <w:tab w:val="clear" w:pos="907"/>
              </w:tabs>
              <w:spacing w:line="240" w:lineRule="auto"/>
              <w:ind w:left="-46" w:right="-46"/>
              <w:jc w:val="center"/>
              <w:rPr>
                <w:rFonts w:ascii="Browallia New" w:hAnsi="Browallia New" w:cs="Browallia New"/>
                <w:sz w:val="24"/>
                <w:szCs w:val="24"/>
                <w:cs/>
              </w:rPr>
            </w:pPr>
            <w:r w:rsidRPr="00AC5A7E">
              <w:rPr>
                <w:rFonts w:ascii="Browallia New" w:hAnsi="Browallia New" w:cs="Browallia New"/>
                <w:sz w:val="24"/>
                <w:szCs w:val="24"/>
                <w:cs/>
              </w:rPr>
              <w:t>สุทธิ</w:t>
            </w:r>
          </w:p>
        </w:tc>
      </w:tr>
      <w:tr w:rsidR="00AD6D8D" w:rsidRPr="008D67A6" w14:paraId="498F102A" w14:textId="77777777" w:rsidTr="00F76977">
        <w:tc>
          <w:tcPr>
            <w:tcW w:w="2800" w:type="dxa"/>
            <w:tcBorders>
              <w:top w:val="nil"/>
              <w:left w:val="nil"/>
              <w:bottom w:val="nil"/>
              <w:right w:val="nil"/>
            </w:tcBorders>
          </w:tcPr>
          <w:p w14:paraId="4708B7DD" w14:textId="77777777" w:rsidR="00AD6D8D" w:rsidRPr="008D67A6"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highlight w:val="yellow"/>
                <w:cs/>
              </w:rPr>
            </w:pPr>
          </w:p>
        </w:tc>
        <w:tc>
          <w:tcPr>
            <w:tcW w:w="1008" w:type="dxa"/>
            <w:tcBorders>
              <w:top w:val="nil"/>
              <w:left w:val="nil"/>
              <w:bottom w:val="nil"/>
              <w:right w:val="nil"/>
            </w:tcBorders>
          </w:tcPr>
          <w:p w14:paraId="34827A05" w14:textId="1646FC57" w:rsidR="00AD6D8D" w:rsidRPr="008D67A6"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142" w:type="dxa"/>
            <w:tcBorders>
              <w:top w:val="nil"/>
              <w:left w:val="nil"/>
              <w:bottom w:val="nil"/>
              <w:right w:val="nil"/>
            </w:tcBorders>
          </w:tcPr>
          <w:p w14:paraId="0C8FD867" w14:textId="77777777" w:rsidR="00AD6D8D" w:rsidRPr="008D67A6" w:rsidRDefault="00AD6D8D" w:rsidP="00DF479B">
            <w:pPr>
              <w:spacing w:line="240" w:lineRule="auto"/>
              <w:ind w:right="851"/>
              <w:jc w:val="right"/>
              <w:rPr>
                <w:rFonts w:ascii="Browallia New" w:hAnsi="Browallia New" w:cs="Browallia New"/>
                <w:sz w:val="24"/>
                <w:szCs w:val="24"/>
                <w:highlight w:val="yellow"/>
              </w:rPr>
            </w:pPr>
          </w:p>
        </w:tc>
        <w:tc>
          <w:tcPr>
            <w:tcW w:w="1090" w:type="dxa"/>
            <w:tcBorders>
              <w:top w:val="nil"/>
              <w:left w:val="nil"/>
              <w:bottom w:val="nil"/>
              <w:right w:val="nil"/>
            </w:tcBorders>
          </w:tcPr>
          <w:p w14:paraId="056D9EF2" w14:textId="77777777" w:rsidR="00AD6D8D" w:rsidRPr="008D67A6"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highlight w:val="yellow"/>
              </w:rPr>
            </w:pPr>
          </w:p>
        </w:tc>
        <w:tc>
          <w:tcPr>
            <w:tcW w:w="142" w:type="dxa"/>
            <w:tcBorders>
              <w:top w:val="nil"/>
              <w:left w:val="nil"/>
              <w:bottom w:val="nil"/>
              <w:right w:val="nil"/>
            </w:tcBorders>
          </w:tcPr>
          <w:p w14:paraId="59774DE1" w14:textId="77777777" w:rsidR="00AD6D8D" w:rsidRPr="008D67A6"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highlight w:val="yellow"/>
              </w:rPr>
            </w:pPr>
          </w:p>
        </w:tc>
        <w:tc>
          <w:tcPr>
            <w:tcW w:w="980" w:type="dxa"/>
            <w:tcBorders>
              <w:top w:val="nil"/>
              <w:left w:val="nil"/>
              <w:bottom w:val="nil"/>
              <w:right w:val="nil"/>
            </w:tcBorders>
          </w:tcPr>
          <w:p w14:paraId="50F391C5" w14:textId="77777777" w:rsidR="00AD6D8D" w:rsidRPr="008D67A6" w:rsidRDefault="00AD6D8D" w:rsidP="00DF479B">
            <w:pPr>
              <w:spacing w:line="240" w:lineRule="auto"/>
              <w:ind w:right="62"/>
              <w:jc w:val="right"/>
              <w:rPr>
                <w:rFonts w:ascii="Browallia New" w:hAnsi="Browallia New" w:cs="Browallia New"/>
                <w:sz w:val="24"/>
                <w:szCs w:val="24"/>
                <w:highlight w:val="yellow"/>
              </w:rPr>
            </w:pPr>
          </w:p>
        </w:tc>
        <w:tc>
          <w:tcPr>
            <w:tcW w:w="142" w:type="dxa"/>
            <w:tcBorders>
              <w:top w:val="nil"/>
              <w:left w:val="nil"/>
              <w:bottom w:val="nil"/>
              <w:right w:val="nil"/>
            </w:tcBorders>
          </w:tcPr>
          <w:p w14:paraId="2B2C1506" w14:textId="77777777" w:rsidR="00AD6D8D" w:rsidRPr="008D67A6" w:rsidRDefault="00AD6D8D" w:rsidP="00DF479B">
            <w:pPr>
              <w:spacing w:line="240" w:lineRule="auto"/>
              <w:ind w:right="851"/>
              <w:jc w:val="right"/>
              <w:rPr>
                <w:rFonts w:ascii="Browallia New" w:hAnsi="Browallia New" w:cs="Browallia New"/>
                <w:sz w:val="24"/>
                <w:szCs w:val="24"/>
                <w:highlight w:val="yellow"/>
              </w:rPr>
            </w:pPr>
          </w:p>
        </w:tc>
        <w:tc>
          <w:tcPr>
            <w:tcW w:w="964" w:type="dxa"/>
            <w:tcBorders>
              <w:top w:val="nil"/>
              <w:left w:val="nil"/>
              <w:bottom w:val="nil"/>
              <w:right w:val="nil"/>
            </w:tcBorders>
          </w:tcPr>
          <w:p w14:paraId="552F5494" w14:textId="77777777" w:rsidR="00AD6D8D" w:rsidRPr="008D67A6"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142" w:type="dxa"/>
            <w:tcBorders>
              <w:top w:val="nil"/>
              <w:left w:val="nil"/>
              <w:bottom w:val="nil"/>
              <w:right w:val="nil"/>
            </w:tcBorders>
          </w:tcPr>
          <w:p w14:paraId="13CCA3F6" w14:textId="77777777" w:rsidR="00AD6D8D" w:rsidRPr="008D67A6" w:rsidRDefault="00AD6D8D" w:rsidP="00DF479B">
            <w:pPr>
              <w:spacing w:line="240" w:lineRule="auto"/>
              <w:ind w:right="851"/>
              <w:jc w:val="right"/>
              <w:rPr>
                <w:rFonts w:ascii="Browallia New" w:hAnsi="Browallia New" w:cs="Browallia New"/>
                <w:sz w:val="24"/>
                <w:szCs w:val="24"/>
                <w:highlight w:val="yellow"/>
              </w:rPr>
            </w:pPr>
          </w:p>
        </w:tc>
        <w:tc>
          <w:tcPr>
            <w:tcW w:w="1034" w:type="dxa"/>
            <w:tcBorders>
              <w:top w:val="nil"/>
              <w:left w:val="nil"/>
              <w:bottom w:val="nil"/>
              <w:right w:val="nil"/>
            </w:tcBorders>
          </w:tcPr>
          <w:p w14:paraId="2CBAC0F3" w14:textId="77777777" w:rsidR="00AD6D8D" w:rsidRPr="008D67A6"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highlight w:val="yellow"/>
              </w:rPr>
            </w:pPr>
          </w:p>
        </w:tc>
        <w:tc>
          <w:tcPr>
            <w:tcW w:w="142" w:type="dxa"/>
            <w:tcBorders>
              <w:top w:val="nil"/>
              <w:left w:val="nil"/>
              <w:bottom w:val="nil"/>
              <w:right w:val="nil"/>
            </w:tcBorders>
          </w:tcPr>
          <w:p w14:paraId="1389070B" w14:textId="77777777" w:rsidR="00AD6D8D" w:rsidRPr="008D67A6" w:rsidRDefault="00AD6D8D" w:rsidP="00DF479B">
            <w:pPr>
              <w:spacing w:line="240" w:lineRule="auto"/>
              <w:ind w:right="851"/>
              <w:jc w:val="right"/>
              <w:rPr>
                <w:rFonts w:ascii="Browallia New" w:hAnsi="Browallia New" w:cs="Browallia New"/>
                <w:sz w:val="24"/>
                <w:szCs w:val="24"/>
                <w:highlight w:val="yellow"/>
              </w:rPr>
            </w:pPr>
          </w:p>
        </w:tc>
        <w:tc>
          <w:tcPr>
            <w:tcW w:w="964" w:type="dxa"/>
            <w:tcBorders>
              <w:top w:val="nil"/>
              <w:left w:val="nil"/>
              <w:bottom w:val="nil"/>
              <w:right w:val="nil"/>
            </w:tcBorders>
          </w:tcPr>
          <w:p w14:paraId="0ADFDF88" w14:textId="77777777" w:rsidR="00AD6D8D" w:rsidRPr="008D67A6"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r>
      <w:tr w:rsidR="00F76977" w:rsidRPr="008D67A6" w14:paraId="0997DA97" w14:textId="77777777" w:rsidTr="00F76977">
        <w:tc>
          <w:tcPr>
            <w:tcW w:w="2800" w:type="dxa"/>
            <w:tcBorders>
              <w:top w:val="nil"/>
              <w:left w:val="nil"/>
              <w:bottom w:val="nil"/>
              <w:right w:val="nil"/>
            </w:tcBorders>
          </w:tcPr>
          <w:p w14:paraId="106BF819" w14:textId="77777777" w:rsidR="00F76977" w:rsidRPr="0022324C"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22324C">
              <w:rPr>
                <w:rFonts w:ascii="Browallia New" w:hAnsi="Browallia New" w:cs="Browallia New"/>
                <w:sz w:val="24"/>
                <w:szCs w:val="24"/>
                <w:cs/>
              </w:rPr>
              <w:t>ถึงกำหนดชำระภายในหนึ่งปี</w:t>
            </w:r>
          </w:p>
        </w:tc>
        <w:tc>
          <w:tcPr>
            <w:tcW w:w="1008" w:type="dxa"/>
            <w:tcBorders>
              <w:top w:val="nil"/>
              <w:left w:val="nil"/>
              <w:bottom w:val="nil"/>
              <w:right w:val="nil"/>
            </w:tcBorders>
          </w:tcPr>
          <w:p w14:paraId="19198C95" w14:textId="666725A2" w:rsidR="00F76977" w:rsidRPr="00572D77" w:rsidRDefault="00460666"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72D77">
              <w:rPr>
                <w:rFonts w:ascii="Browallia New" w:hAnsi="Browallia New" w:cs="Browallia New"/>
                <w:sz w:val="24"/>
                <w:szCs w:val="24"/>
              </w:rPr>
              <w:t>19,</w:t>
            </w:r>
            <w:r w:rsidR="00F55709" w:rsidRPr="00572D77">
              <w:rPr>
                <w:rFonts w:ascii="Browallia New" w:hAnsi="Browallia New" w:cs="Browallia New"/>
                <w:sz w:val="24"/>
                <w:szCs w:val="24"/>
              </w:rPr>
              <w:t>72</w:t>
            </w:r>
            <w:r w:rsidR="00302F32" w:rsidRPr="00572D77">
              <w:rPr>
                <w:rFonts w:ascii="Browallia New" w:hAnsi="Browallia New" w:cs="Browallia New"/>
                <w:sz w:val="24"/>
                <w:szCs w:val="24"/>
              </w:rPr>
              <w:t>7</w:t>
            </w:r>
          </w:p>
        </w:tc>
        <w:tc>
          <w:tcPr>
            <w:tcW w:w="142" w:type="dxa"/>
            <w:tcBorders>
              <w:top w:val="nil"/>
              <w:left w:val="nil"/>
              <w:bottom w:val="nil"/>
              <w:right w:val="nil"/>
            </w:tcBorders>
          </w:tcPr>
          <w:p w14:paraId="0432FE22" w14:textId="77777777" w:rsidR="00F76977" w:rsidRPr="00B870DF"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green"/>
              </w:rPr>
            </w:pPr>
          </w:p>
        </w:tc>
        <w:tc>
          <w:tcPr>
            <w:tcW w:w="1090" w:type="dxa"/>
            <w:tcBorders>
              <w:top w:val="nil"/>
              <w:left w:val="nil"/>
              <w:bottom w:val="nil"/>
              <w:right w:val="nil"/>
            </w:tcBorders>
          </w:tcPr>
          <w:p w14:paraId="334C1533" w14:textId="4B701BBD" w:rsidR="00F76977" w:rsidRPr="00572D77" w:rsidRDefault="00DE75B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72D77">
              <w:rPr>
                <w:rFonts w:ascii="Browallia New" w:hAnsi="Browallia New" w:cs="Browallia New"/>
                <w:sz w:val="24"/>
                <w:szCs w:val="24"/>
              </w:rPr>
              <w:t>(2,81</w:t>
            </w:r>
            <w:r w:rsidR="005C3A56" w:rsidRPr="00572D77">
              <w:rPr>
                <w:rFonts w:ascii="Browallia New" w:hAnsi="Browallia New" w:cs="Browallia New"/>
                <w:sz w:val="24"/>
                <w:szCs w:val="24"/>
              </w:rPr>
              <w:t>7</w:t>
            </w:r>
            <w:r w:rsidRPr="00572D77">
              <w:rPr>
                <w:rFonts w:ascii="Browallia New" w:hAnsi="Browallia New" w:cs="Browallia New"/>
                <w:sz w:val="24"/>
                <w:szCs w:val="24"/>
              </w:rPr>
              <w:t>)</w:t>
            </w:r>
          </w:p>
        </w:tc>
        <w:tc>
          <w:tcPr>
            <w:tcW w:w="142" w:type="dxa"/>
            <w:tcBorders>
              <w:top w:val="nil"/>
              <w:left w:val="nil"/>
              <w:bottom w:val="nil"/>
              <w:right w:val="nil"/>
            </w:tcBorders>
          </w:tcPr>
          <w:p w14:paraId="08D61DDF" w14:textId="77777777" w:rsidR="00F76977" w:rsidRPr="00B870DF"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green"/>
              </w:rPr>
            </w:pPr>
          </w:p>
        </w:tc>
        <w:tc>
          <w:tcPr>
            <w:tcW w:w="980" w:type="dxa"/>
            <w:tcBorders>
              <w:top w:val="nil"/>
              <w:left w:val="nil"/>
              <w:bottom w:val="nil"/>
              <w:right w:val="nil"/>
            </w:tcBorders>
          </w:tcPr>
          <w:p w14:paraId="1944AD69" w14:textId="7E566583" w:rsidR="00F76977" w:rsidRPr="00812ACC" w:rsidRDefault="00DE75B7" w:rsidP="007A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812ACC">
              <w:rPr>
                <w:rFonts w:ascii="Browallia New" w:hAnsi="Browallia New" w:cs="Browallia New"/>
                <w:sz w:val="24"/>
                <w:szCs w:val="24"/>
              </w:rPr>
              <w:t>16,</w:t>
            </w:r>
            <w:r w:rsidR="005426AB" w:rsidRPr="00812ACC">
              <w:rPr>
                <w:rFonts w:ascii="Browallia New" w:hAnsi="Browallia New" w:cs="Browallia New"/>
                <w:sz w:val="24"/>
                <w:szCs w:val="24"/>
              </w:rPr>
              <w:t>910</w:t>
            </w:r>
          </w:p>
        </w:tc>
        <w:tc>
          <w:tcPr>
            <w:tcW w:w="142" w:type="dxa"/>
            <w:tcBorders>
              <w:top w:val="nil"/>
              <w:left w:val="nil"/>
              <w:bottom w:val="nil"/>
              <w:right w:val="nil"/>
            </w:tcBorders>
          </w:tcPr>
          <w:p w14:paraId="7ABD4DDD" w14:textId="77777777" w:rsidR="00F76977" w:rsidRPr="008D67A6" w:rsidRDefault="00F76977" w:rsidP="00F76977">
            <w:pPr>
              <w:spacing w:line="240" w:lineRule="auto"/>
              <w:ind w:right="851"/>
              <w:jc w:val="right"/>
              <w:rPr>
                <w:rFonts w:ascii="Browallia New" w:hAnsi="Browallia New" w:cs="Browallia New"/>
                <w:sz w:val="24"/>
                <w:szCs w:val="24"/>
                <w:highlight w:val="yellow"/>
              </w:rPr>
            </w:pPr>
          </w:p>
        </w:tc>
        <w:tc>
          <w:tcPr>
            <w:tcW w:w="964" w:type="dxa"/>
            <w:tcBorders>
              <w:top w:val="nil"/>
              <w:left w:val="nil"/>
              <w:bottom w:val="nil"/>
              <w:right w:val="nil"/>
            </w:tcBorders>
          </w:tcPr>
          <w:p w14:paraId="4B610461" w14:textId="5D19342F"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AC5A7E">
              <w:rPr>
                <w:rFonts w:ascii="Browallia New" w:hAnsi="Browallia New" w:cs="Browallia New"/>
                <w:sz w:val="24"/>
                <w:szCs w:val="24"/>
              </w:rPr>
              <w:t>22,422</w:t>
            </w:r>
          </w:p>
        </w:tc>
        <w:tc>
          <w:tcPr>
            <w:tcW w:w="142" w:type="dxa"/>
            <w:tcBorders>
              <w:top w:val="nil"/>
              <w:left w:val="nil"/>
              <w:bottom w:val="nil"/>
              <w:right w:val="nil"/>
            </w:tcBorders>
          </w:tcPr>
          <w:p w14:paraId="63F1E90F" w14:textId="77777777"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nil"/>
              <w:left w:val="nil"/>
              <w:bottom w:val="nil"/>
              <w:right w:val="nil"/>
            </w:tcBorders>
          </w:tcPr>
          <w:p w14:paraId="5286CCE6" w14:textId="2AF3CF35"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AC5A7E">
              <w:rPr>
                <w:rFonts w:ascii="Browallia New" w:hAnsi="Browallia New" w:cs="Browallia New"/>
                <w:sz w:val="24"/>
                <w:szCs w:val="24"/>
              </w:rPr>
              <w:t>(3,120)</w:t>
            </w:r>
          </w:p>
        </w:tc>
        <w:tc>
          <w:tcPr>
            <w:tcW w:w="142" w:type="dxa"/>
            <w:tcBorders>
              <w:top w:val="nil"/>
              <w:left w:val="nil"/>
              <w:bottom w:val="nil"/>
              <w:right w:val="nil"/>
            </w:tcBorders>
          </w:tcPr>
          <w:p w14:paraId="186F7557" w14:textId="77777777"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nil"/>
              <w:left w:val="nil"/>
              <w:bottom w:val="nil"/>
              <w:right w:val="nil"/>
            </w:tcBorders>
          </w:tcPr>
          <w:p w14:paraId="06F53FA9" w14:textId="6660FFD0"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AC5A7E">
              <w:rPr>
                <w:rFonts w:ascii="Browallia New" w:hAnsi="Browallia New" w:cs="Browallia New"/>
                <w:sz w:val="24"/>
                <w:szCs w:val="24"/>
              </w:rPr>
              <w:t>19,302</w:t>
            </w:r>
          </w:p>
        </w:tc>
      </w:tr>
      <w:tr w:rsidR="00F76977" w:rsidRPr="008D67A6" w14:paraId="0EAFF812" w14:textId="77777777" w:rsidTr="00F76977">
        <w:tc>
          <w:tcPr>
            <w:tcW w:w="2800" w:type="dxa"/>
            <w:tcBorders>
              <w:top w:val="nil"/>
              <w:left w:val="nil"/>
              <w:bottom w:val="nil"/>
              <w:right w:val="nil"/>
            </w:tcBorders>
          </w:tcPr>
          <w:p w14:paraId="21A97C11" w14:textId="77777777" w:rsidR="00F76977" w:rsidRPr="0022324C"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22324C">
              <w:rPr>
                <w:rFonts w:ascii="Browallia New" w:hAnsi="Browallia New" w:cs="Browallia New"/>
                <w:sz w:val="24"/>
                <w:szCs w:val="24"/>
                <w:cs/>
              </w:rPr>
              <w:t>ถึงกำหนดชำระเกินหนึ่งปีแต่ไม่เกินห้าปี</w:t>
            </w:r>
          </w:p>
        </w:tc>
        <w:tc>
          <w:tcPr>
            <w:tcW w:w="1008" w:type="dxa"/>
            <w:tcBorders>
              <w:top w:val="nil"/>
              <w:left w:val="nil"/>
              <w:bottom w:val="nil"/>
              <w:right w:val="nil"/>
            </w:tcBorders>
          </w:tcPr>
          <w:p w14:paraId="7E096E44" w14:textId="31287E57" w:rsidR="00F76977" w:rsidRPr="00572D77" w:rsidRDefault="00460666"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72D77">
              <w:rPr>
                <w:rFonts w:ascii="Browallia New" w:hAnsi="Browallia New" w:cs="Browallia New"/>
                <w:sz w:val="24"/>
                <w:szCs w:val="24"/>
              </w:rPr>
              <w:t>21,103</w:t>
            </w:r>
          </w:p>
        </w:tc>
        <w:tc>
          <w:tcPr>
            <w:tcW w:w="142" w:type="dxa"/>
            <w:tcBorders>
              <w:top w:val="nil"/>
              <w:left w:val="nil"/>
              <w:bottom w:val="nil"/>
              <w:right w:val="nil"/>
            </w:tcBorders>
          </w:tcPr>
          <w:p w14:paraId="4AD81B97" w14:textId="77777777" w:rsidR="00F76977" w:rsidRPr="00B870DF"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green"/>
              </w:rPr>
            </w:pPr>
          </w:p>
        </w:tc>
        <w:tc>
          <w:tcPr>
            <w:tcW w:w="1090" w:type="dxa"/>
            <w:tcBorders>
              <w:top w:val="nil"/>
              <w:left w:val="nil"/>
              <w:bottom w:val="nil"/>
              <w:right w:val="nil"/>
            </w:tcBorders>
          </w:tcPr>
          <w:p w14:paraId="5FA7577B" w14:textId="0305ECDA" w:rsidR="00F76977" w:rsidRPr="00572D77" w:rsidRDefault="00251E73"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72D77">
              <w:rPr>
                <w:rFonts w:ascii="Browallia New" w:hAnsi="Browallia New" w:cs="Browallia New"/>
                <w:sz w:val="24"/>
                <w:szCs w:val="24"/>
              </w:rPr>
              <w:t>(6,559)</w:t>
            </w:r>
          </w:p>
        </w:tc>
        <w:tc>
          <w:tcPr>
            <w:tcW w:w="142" w:type="dxa"/>
            <w:tcBorders>
              <w:top w:val="nil"/>
              <w:left w:val="nil"/>
              <w:bottom w:val="nil"/>
              <w:right w:val="nil"/>
            </w:tcBorders>
          </w:tcPr>
          <w:p w14:paraId="31D3EB8B" w14:textId="77777777" w:rsidR="00F76977" w:rsidRPr="00B870DF"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green"/>
              </w:rPr>
            </w:pPr>
          </w:p>
        </w:tc>
        <w:tc>
          <w:tcPr>
            <w:tcW w:w="980" w:type="dxa"/>
            <w:tcBorders>
              <w:top w:val="nil"/>
              <w:left w:val="nil"/>
              <w:bottom w:val="nil"/>
              <w:right w:val="nil"/>
            </w:tcBorders>
          </w:tcPr>
          <w:p w14:paraId="29FFEF84" w14:textId="4DD35F87" w:rsidR="00F76977" w:rsidRPr="00812ACC" w:rsidRDefault="00652A42" w:rsidP="007A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812ACC">
              <w:rPr>
                <w:rFonts w:ascii="Browallia New" w:hAnsi="Browallia New" w:cs="Browallia New"/>
                <w:sz w:val="24"/>
                <w:szCs w:val="24"/>
              </w:rPr>
              <w:t>14,544</w:t>
            </w:r>
          </w:p>
        </w:tc>
        <w:tc>
          <w:tcPr>
            <w:tcW w:w="142" w:type="dxa"/>
            <w:tcBorders>
              <w:top w:val="nil"/>
              <w:left w:val="nil"/>
              <w:bottom w:val="nil"/>
              <w:right w:val="nil"/>
            </w:tcBorders>
          </w:tcPr>
          <w:p w14:paraId="5A946162" w14:textId="77777777" w:rsidR="00F76977" w:rsidRPr="008D67A6" w:rsidRDefault="00F76977" w:rsidP="00F76977">
            <w:pPr>
              <w:spacing w:line="240" w:lineRule="auto"/>
              <w:ind w:right="851"/>
              <w:jc w:val="right"/>
              <w:rPr>
                <w:rFonts w:ascii="Browallia New" w:hAnsi="Browallia New" w:cs="Browallia New"/>
                <w:sz w:val="24"/>
                <w:szCs w:val="24"/>
                <w:highlight w:val="yellow"/>
              </w:rPr>
            </w:pPr>
          </w:p>
        </w:tc>
        <w:tc>
          <w:tcPr>
            <w:tcW w:w="964" w:type="dxa"/>
            <w:tcBorders>
              <w:top w:val="nil"/>
              <w:left w:val="nil"/>
              <w:bottom w:val="nil"/>
              <w:right w:val="nil"/>
            </w:tcBorders>
          </w:tcPr>
          <w:p w14:paraId="0968E2EB" w14:textId="3242CD6B"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AC5A7E">
              <w:rPr>
                <w:rFonts w:ascii="Browallia New" w:hAnsi="Browallia New" w:cs="Browallia New"/>
                <w:sz w:val="24"/>
                <w:szCs w:val="24"/>
              </w:rPr>
              <w:t>24,897</w:t>
            </w:r>
          </w:p>
        </w:tc>
        <w:tc>
          <w:tcPr>
            <w:tcW w:w="142" w:type="dxa"/>
            <w:tcBorders>
              <w:top w:val="nil"/>
              <w:left w:val="nil"/>
              <w:bottom w:val="nil"/>
              <w:right w:val="nil"/>
            </w:tcBorders>
          </w:tcPr>
          <w:p w14:paraId="17D5FD95" w14:textId="77777777"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nil"/>
              <w:left w:val="nil"/>
              <w:bottom w:val="nil"/>
              <w:right w:val="nil"/>
            </w:tcBorders>
          </w:tcPr>
          <w:p w14:paraId="076DF70D" w14:textId="47CF4934"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AC5A7E">
              <w:rPr>
                <w:rFonts w:ascii="Browallia New" w:hAnsi="Browallia New" w:cs="Browallia New"/>
                <w:sz w:val="24"/>
                <w:szCs w:val="24"/>
              </w:rPr>
              <w:t>(6,891)</w:t>
            </w:r>
          </w:p>
        </w:tc>
        <w:tc>
          <w:tcPr>
            <w:tcW w:w="142" w:type="dxa"/>
            <w:tcBorders>
              <w:top w:val="nil"/>
              <w:left w:val="nil"/>
              <w:bottom w:val="nil"/>
              <w:right w:val="nil"/>
            </w:tcBorders>
          </w:tcPr>
          <w:p w14:paraId="20AB70DC" w14:textId="77777777"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nil"/>
              <w:left w:val="nil"/>
              <w:bottom w:val="nil"/>
              <w:right w:val="nil"/>
            </w:tcBorders>
          </w:tcPr>
          <w:p w14:paraId="6C15782B" w14:textId="763826BB"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AC5A7E">
              <w:rPr>
                <w:rFonts w:ascii="Browallia New" w:hAnsi="Browallia New" w:cs="Browallia New"/>
                <w:sz w:val="24"/>
                <w:szCs w:val="24"/>
              </w:rPr>
              <w:t>18,006</w:t>
            </w:r>
          </w:p>
        </w:tc>
      </w:tr>
      <w:tr w:rsidR="00F76977" w:rsidRPr="008D67A6" w14:paraId="7F35ABD4" w14:textId="77777777" w:rsidTr="00F76977">
        <w:tc>
          <w:tcPr>
            <w:tcW w:w="2800" w:type="dxa"/>
            <w:tcBorders>
              <w:top w:val="nil"/>
              <w:left w:val="nil"/>
              <w:bottom w:val="nil"/>
              <w:right w:val="nil"/>
            </w:tcBorders>
          </w:tcPr>
          <w:p w14:paraId="0FCC7421" w14:textId="4CCAAA91" w:rsidR="00F76977" w:rsidRPr="0022324C"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22324C">
              <w:rPr>
                <w:rFonts w:ascii="Browallia New" w:hAnsi="Browallia New" w:cs="Browallia New"/>
                <w:sz w:val="24"/>
                <w:szCs w:val="24"/>
                <w:cs/>
              </w:rPr>
              <w:t>ถึงกำหนดชำระเกินห้าปี</w:t>
            </w:r>
          </w:p>
        </w:tc>
        <w:tc>
          <w:tcPr>
            <w:tcW w:w="1008" w:type="dxa"/>
            <w:tcBorders>
              <w:top w:val="nil"/>
              <w:left w:val="nil"/>
              <w:bottom w:val="single" w:sz="4" w:space="0" w:color="auto"/>
              <w:right w:val="nil"/>
            </w:tcBorders>
          </w:tcPr>
          <w:p w14:paraId="318FC232" w14:textId="1B37A654" w:rsidR="00F76977" w:rsidRPr="00572D77" w:rsidRDefault="00460666"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72D77">
              <w:rPr>
                <w:rFonts w:ascii="Browallia New" w:hAnsi="Browallia New" w:cs="Browallia New"/>
                <w:sz w:val="24"/>
                <w:szCs w:val="24"/>
              </w:rPr>
              <w:t>56,0</w:t>
            </w:r>
            <w:r w:rsidR="00302F32" w:rsidRPr="00572D77">
              <w:rPr>
                <w:rFonts w:ascii="Browallia New" w:hAnsi="Browallia New" w:cs="Browallia New"/>
                <w:sz w:val="24"/>
                <w:szCs w:val="24"/>
              </w:rPr>
              <w:t>6</w:t>
            </w:r>
            <w:r w:rsidR="00AD43C0">
              <w:rPr>
                <w:rFonts w:ascii="Browallia New" w:hAnsi="Browallia New" w:cs="Browallia New"/>
                <w:sz w:val="24"/>
                <w:szCs w:val="24"/>
              </w:rPr>
              <w:t>5</w:t>
            </w:r>
          </w:p>
        </w:tc>
        <w:tc>
          <w:tcPr>
            <w:tcW w:w="142" w:type="dxa"/>
            <w:tcBorders>
              <w:top w:val="nil"/>
              <w:left w:val="nil"/>
              <w:bottom w:val="nil"/>
              <w:right w:val="nil"/>
            </w:tcBorders>
          </w:tcPr>
          <w:p w14:paraId="7319D872" w14:textId="77777777" w:rsidR="00F76977" w:rsidRPr="00B870DF"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green"/>
              </w:rPr>
            </w:pPr>
          </w:p>
        </w:tc>
        <w:tc>
          <w:tcPr>
            <w:tcW w:w="1090" w:type="dxa"/>
            <w:tcBorders>
              <w:top w:val="nil"/>
              <w:left w:val="nil"/>
              <w:bottom w:val="single" w:sz="4" w:space="0" w:color="auto"/>
              <w:right w:val="nil"/>
            </w:tcBorders>
          </w:tcPr>
          <w:p w14:paraId="419176EA" w14:textId="733C0964" w:rsidR="00F76977" w:rsidRPr="00572D77" w:rsidRDefault="00251E73"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72D77">
              <w:rPr>
                <w:rFonts w:ascii="Browallia New" w:hAnsi="Browallia New" w:cs="Browallia New"/>
                <w:sz w:val="24"/>
                <w:szCs w:val="24"/>
              </w:rPr>
              <w:t>(28,641)</w:t>
            </w:r>
          </w:p>
        </w:tc>
        <w:tc>
          <w:tcPr>
            <w:tcW w:w="142" w:type="dxa"/>
            <w:tcBorders>
              <w:top w:val="nil"/>
              <w:left w:val="nil"/>
              <w:bottom w:val="nil"/>
              <w:right w:val="nil"/>
            </w:tcBorders>
          </w:tcPr>
          <w:p w14:paraId="048BBF43" w14:textId="77777777" w:rsidR="00F76977" w:rsidRPr="00B870DF"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green"/>
              </w:rPr>
            </w:pPr>
          </w:p>
        </w:tc>
        <w:tc>
          <w:tcPr>
            <w:tcW w:w="980" w:type="dxa"/>
            <w:tcBorders>
              <w:top w:val="nil"/>
              <w:left w:val="nil"/>
              <w:bottom w:val="single" w:sz="4" w:space="0" w:color="auto"/>
              <w:right w:val="nil"/>
            </w:tcBorders>
          </w:tcPr>
          <w:p w14:paraId="00350F10" w14:textId="3B4F7EFF" w:rsidR="00F76977" w:rsidRPr="00812ACC" w:rsidRDefault="00652A42" w:rsidP="007A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812ACC">
              <w:rPr>
                <w:rFonts w:ascii="Browallia New" w:hAnsi="Browallia New" w:cs="Browallia New"/>
                <w:sz w:val="24"/>
                <w:szCs w:val="24"/>
              </w:rPr>
              <w:t>27,42</w:t>
            </w:r>
            <w:r w:rsidR="00AD43C0">
              <w:rPr>
                <w:rFonts w:ascii="Browallia New" w:hAnsi="Browallia New" w:cs="Browallia New"/>
                <w:sz w:val="24"/>
                <w:szCs w:val="24"/>
              </w:rPr>
              <w:t>4</w:t>
            </w:r>
          </w:p>
        </w:tc>
        <w:tc>
          <w:tcPr>
            <w:tcW w:w="142" w:type="dxa"/>
            <w:tcBorders>
              <w:top w:val="nil"/>
              <w:left w:val="nil"/>
              <w:bottom w:val="nil"/>
              <w:right w:val="nil"/>
            </w:tcBorders>
          </w:tcPr>
          <w:p w14:paraId="0E8F8240" w14:textId="77777777" w:rsidR="00F76977" w:rsidRPr="008D67A6" w:rsidRDefault="00F76977" w:rsidP="00F76977">
            <w:pPr>
              <w:spacing w:line="240" w:lineRule="auto"/>
              <w:ind w:right="851"/>
              <w:jc w:val="right"/>
              <w:rPr>
                <w:rFonts w:ascii="Browallia New" w:hAnsi="Browallia New" w:cs="Browallia New"/>
                <w:sz w:val="24"/>
                <w:szCs w:val="24"/>
                <w:highlight w:val="yellow"/>
              </w:rPr>
            </w:pPr>
          </w:p>
        </w:tc>
        <w:tc>
          <w:tcPr>
            <w:tcW w:w="964" w:type="dxa"/>
            <w:tcBorders>
              <w:top w:val="nil"/>
              <w:left w:val="nil"/>
              <w:bottom w:val="single" w:sz="4" w:space="0" w:color="auto"/>
              <w:right w:val="nil"/>
            </w:tcBorders>
          </w:tcPr>
          <w:p w14:paraId="328495E3" w14:textId="6332C1C7"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AC5A7E">
              <w:rPr>
                <w:rFonts w:ascii="Browallia New" w:hAnsi="Browallia New" w:cs="Browallia New"/>
                <w:sz w:val="24"/>
                <w:szCs w:val="24"/>
              </w:rPr>
              <w:t>56,960</w:t>
            </w:r>
          </w:p>
        </w:tc>
        <w:tc>
          <w:tcPr>
            <w:tcW w:w="142" w:type="dxa"/>
            <w:tcBorders>
              <w:top w:val="nil"/>
              <w:left w:val="nil"/>
              <w:bottom w:val="nil"/>
              <w:right w:val="nil"/>
            </w:tcBorders>
          </w:tcPr>
          <w:p w14:paraId="2376F5FF" w14:textId="77777777"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nil"/>
              <w:left w:val="nil"/>
              <w:bottom w:val="single" w:sz="4" w:space="0" w:color="auto"/>
              <w:right w:val="nil"/>
            </w:tcBorders>
          </w:tcPr>
          <w:p w14:paraId="25C7FD19" w14:textId="2D40D439"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AC5A7E">
              <w:rPr>
                <w:rFonts w:ascii="Browallia New" w:hAnsi="Browallia New" w:cs="Browallia New"/>
                <w:sz w:val="24"/>
                <w:szCs w:val="24"/>
              </w:rPr>
              <w:t>(29,345)</w:t>
            </w:r>
          </w:p>
        </w:tc>
        <w:tc>
          <w:tcPr>
            <w:tcW w:w="142" w:type="dxa"/>
            <w:tcBorders>
              <w:top w:val="nil"/>
              <w:left w:val="nil"/>
              <w:bottom w:val="nil"/>
              <w:right w:val="nil"/>
            </w:tcBorders>
          </w:tcPr>
          <w:p w14:paraId="04456A2C" w14:textId="77777777"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nil"/>
              <w:left w:val="nil"/>
              <w:bottom w:val="single" w:sz="4" w:space="0" w:color="auto"/>
              <w:right w:val="nil"/>
            </w:tcBorders>
          </w:tcPr>
          <w:p w14:paraId="7606D566" w14:textId="2B1A5BE3"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AC5A7E">
              <w:rPr>
                <w:rFonts w:ascii="Browallia New" w:hAnsi="Browallia New" w:cs="Browallia New"/>
                <w:sz w:val="24"/>
                <w:szCs w:val="24"/>
              </w:rPr>
              <w:t>27,615</w:t>
            </w:r>
          </w:p>
        </w:tc>
      </w:tr>
      <w:tr w:rsidR="00F76977" w:rsidRPr="008D67A6" w14:paraId="5CE3714F" w14:textId="77777777" w:rsidTr="00F76977">
        <w:tc>
          <w:tcPr>
            <w:tcW w:w="2800" w:type="dxa"/>
            <w:tcBorders>
              <w:top w:val="nil"/>
              <w:left w:val="nil"/>
              <w:bottom w:val="nil"/>
              <w:right w:val="nil"/>
            </w:tcBorders>
          </w:tcPr>
          <w:p w14:paraId="490DD4EF" w14:textId="77777777" w:rsidR="00F76977" w:rsidRPr="0022324C"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22324C">
              <w:rPr>
                <w:rFonts w:ascii="Browallia New" w:hAnsi="Browallia New" w:cs="Browallia New"/>
                <w:sz w:val="24"/>
                <w:szCs w:val="24"/>
                <w:cs/>
              </w:rPr>
              <w:t>รวม</w:t>
            </w:r>
          </w:p>
        </w:tc>
        <w:tc>
          <w:tcPr>
            <w:tcW w:w="1008" w:type="dxa"/>
            <w:tcBorders>
              <w:top w:val="single" w:sz="4" w:space="0" w:color="auto"/>
              <w:left w:val="nil"/>
              <w:bottom w:val="nil"/>
              <w:right w:val="nil"/>
            </w:tcBorders>
          </w:tcPr>
          <w:p w14:paraId="32AEA479" w14:textId="3A5DDAA0" w:rsidR="00F76977" w:rsidRPr="00572D77" w:rsidRDefault="00DE75B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72D77">
              <w:rPr>
                <w:rFonts w:ascii="Browallia New" w:hAnsi="Browallia New" w:cs="Browallia New"/>
                <w:sz w:val="24"/>
                <w:szCs w:val="24"/>
              </w:rPr>
              <w:t>96,</w:t>
            </w:r>
            <w:r w:rsidR="00F35E84" w:rsidRPr="00572D77">
              <w:rPr>
                <w:rFonts w:ascii="Browallia New" w:hAnsi="Browallia New" w:cs="Browallia New"/>
                <w:sz w:val="24"/>
                <w:szCs w:val="24"/>
              </w:rPr>
              <w:t>89</w:t>
            </w:r>
            <w:r w:rsidR="00AD43C0">
              <w:rPr>
                <w:rFonts w:ascii="Browallia New" w:hAnsi="Browallia New" w:cs="Browallia New"/>
                <w:sz w:val="24"/>
                <w:szCs w:val="24"/>
              </w:rPr>
              <w:t>5</w:t>
            </w:r>
          </w:p>
        </w:tc>
        <w:tc>
          <w:tcPr>
            <w:tcW w:w="142" w:type="dxa"/>
            <w:tcBorders>
              <w:top w:val="nil"/>
              <w:left w:val="nil"/>
              <w:bottom w:val="nil"/>
              <w:right w:val="nil"/>
            </w:tcBorders>
          </w:tcPr>
          <w:p w14:paraId="70E89304" w14:textId="77777777" w:rsidR="00F76977" w:rsidRPr="00B870DF"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green"/>
              </w:rPr>
            </w:pPr>
          </w:p>
        </w:tc>
        <w:tc>
          <w:tcPr>
            <w:tcW w:w="1090" w:type="dxa"/>
            <w:tcBorders>
              <w:top w:val="single" w:sz="4" w:space="0" w:color="auto"/>
              <w:left w:val="nil"/>
              <w:bottom w:val="nil"/>
              <w:right w:val="nil"/>
            </w:tcBorders>
          </w:tcPr>
          <w:p w14:paraId="255CF139" w14:textId="392C93B3" w:rsidR="00F76977" w:rsidRPr="00572D77" w:rsidRDefault="00251E73"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72D77">
              <w:rPr>
                <w:rFonts w:ascii="Browallia New" w:hAnsi="Browallia New" w:cs="Browallia New"/>
                <w:sz w:val="24"/>
                <w:szCs w:val="24"/>
              </w:rPr>
              <w:t>(</w:t>
            </w:r>
            <w:r w:rsidR="00D60D52" w:rsidRPr="00572D77">
              <w:rPr>
                <w:rFonts w:ascii="Browallia New" w:hAnsi="Browallia New" w:cs="Browallia New"/>
                <w:sz w:val="24"/>
                <w:szCs w:val="24"/>
              </w:rPr>
              <w:t>38,01</w:t>
            </w:r>
            <w:r w:rsidR="005C3A56" w:rsidRPr="00572D77">
              <w:rPr>
                <w:rFonts w:ascii="Browallia New" w:hAnsi="Browallia New" w:cs="Browallia New"/>
                <w:sz w:val="24"/>
                <w:szCs w:val="24"/>
              </w:rPr>
              <w:t>7</w:t>
            </w:r>
            <w:r w:rsidR="00D60D52" w:rsidRPr="00572D77">
              <w:rPr>
                <w:rFonts w:ascii="Browallia New" w:hAnsi="Browallia New" w:cs="Browallia New"/>
                <w:sz w:val="24"/>
                <w:szCs w:val="24"/>
              </w:rPr>
              <w:t>)</w:t>
            </w:r>
          </w:p>
        </w:tc>
        <w:tc>
          <w:tcPr>
            <w:tcW w:w="142" w:type="dxa"/>
            <w:tcBorders>
              <w:top w:val="nil"/>
              <w:left w:val="nil"/>
              <w:bottom w:val="nil"/>
              <w:right w:val="nil"/>
            </w:tcBorders>
          </w:tcPr>
          <w:p w14:paraId="799ED96A" w14:textId="77777777" w:rsidR="00F76977" w:rsidRPr="00B870DF"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green"/>
              </w:rPr>
            </w:pPr>
          </w:p>
        </w:tc>
        <w:tc>
          <w:tcPr>
            <w:tcW w:w="980" w:type="dxa"/>
            <w:tcBorders>
              <w:top w:val="single" w:sz="4" w:space="0" w:color="auto"/>
              <w:left w:val="nil"/>
              <w:bottom w:val="nil"/>
              <w:right w:val="nil"/>
            </w:tcBorders>
          </w:tcPr>
          <w:p w14:paraId="5E07C32C" w14:textId="4A1FA5FE" w:rsidR="00F76977" w:rsidRPr="00812ACC" w:rsidRDefault="00652A42" w:rsidP="007A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812ACC">
              <w:rPr>
                <w:rFonts w:ascii="Browallia New" w:hAnsi="Browallia New" w:cs="Browallia New"/>
                <w:sz w:val="24"/>
                <w:szCs w:val="24"/>
              </w:rPr>
              <w:t>58,</w:t>
            </w:r>
            <w:r w:rsidR="00572D77" w:rsidRPr="00812ACC">
              <w:rPr>
                <w:rFonts w:ascii="Browallia New" w:hAnsi="Browallia New" w:cs="Browallia New"/>
                <w:sz w:val="24"/>
                <w:szCs w:val="24"/>
              </w:rPr>
              <w:t>87</w:t>
            </w:r>
            <w:r w:rsidR="00AD43C0">
              <w:rPr>
                <w:rFonts w:ascii="Browallia New" w:hAnsi="Browallia New" w:cs="Browallia New"/>
                <w:sz w:val="24"/>
                <w:szCs w:val="24"/>
              </w:rPr>
              <w:t>8</w:t>
            </w:r>
          </w:p>
        </w:tc>
        <w:tc>
          <w:tcPr>
            <w:tcW w:w="142" w:type="dxa"/>
            <w:tcBorders>
              <w:top w:val="nil"/>
              <w:left w:val="nil"/>
              <w:bottom w:val="nil"/>
              <w:right w:val="nil"/>
            </w:tcBorders>
          </w:tcPr>
          <w:p w14:paraId="6AD75F00" w14:textId="77777777" w:rsidR="00F76977" w:rsidRPr="008D67A6" w:rsidRDefault="00F76977" w:rsidP="00F76977">
            <w:pPr>
              <w:spacing w:line="240" w:lineRule="auto"/>
              <w:ind w:right="851"/>
              <w:jc w:val="right"/>
              <w:rPr>
                <w:rFonts w:ascii="Browallia New" w:hAnsi="Browallia New" w:cs="Browallia New"/>
                <w:sz w:val="24"/>
                <w:szCs w:val="24"/>
                <w:highlight w:val="yellow"/>
              </w:rPr>
            </w:pPr>
          </w:p>
        </w:tc>
        <w:tc>
          <w:tcPr>
            <w:tcW w:w="964" w:type="dxa"/>
            <w:tcBorders>
              <w:top w:val="single" w:sz="4" w:space="0" w:color="auto"/>
              <w:left w:val="nil"/>
              <w:bottom w:val="nil"/>
              <w:right w:val="nil"/>
            </w:tcBorders>
          </w:tcPr>
          <w:p w14:paraId="6364720B" w14:textId="2D43CA64"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AC5A7E">
              <w:rPr>
                <w:rFonts w:ascii="Browallia New" w:hAnsi="Browallia New" w:cs="Browallia New"/>
                <w:sz w:val="24"/>
                <w:szCs w:val="24"/>
              </w:rPr>
              <w:t>104,279</w:t>
            </w:r>
          </w:p>
        </w:tc>
        <w:tc>
          <w:tcPr>
            <w:tcW w:w="142" w:type="dxa"/>
            <w:tcBorders>
              <w:top w:val="nil"/>
              <w:left w:val="nil"/>
              <w:bottom w:val="nil"/>
              <w:right w:val="nil"/>
            </w:tcBorders>
          </w:tcPr>
          <w:p w14:paraId="1F77F155" w14:textId="77777777"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single" w:sz="4" w:space="0" w:color="auto"/>
              <w:left w:val="nil"/>
              <w:bottom w:val="nil"/>
              <w:right w:val="nil"/>
            </w:tcBorders>
          </w:tcPr>
          <w:p w14:paraId="5771FB7B" w14:textId="1CB81747"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AC5A7E">
              <w:rPr>
                <w:rFonts w:ascii="Browallia New" w:hAnsi="Browallia New" w:cs="Browallia New"/>
                <w:sz w:val="24"/>
                <w:szCs w:val="24"/>
              </w:rPr>
              <w:t>(39,356)</w:t>
            </w:r>
          </w:p>
        </w:tc>
        <w:tc>
          <w:tcPr>
            <w:tcW w:w="142" w:type="dxa"/>
            <w:tcBorders>
              <w:top w:val="nil"/>
              <w:left w:val="nil"/>
              <w:bottom w:val="nil"/>
              <w:right w:val="nil"/>
            </w:tcBorders>
          </w:tcPr>
          <w:p w14:paraId="4AC980F7" w14:textId="77777777"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single" w:sz="4" w:space="0" w:color="auto"/>
              <w:left w:val="nil"/>
              <w:bottom w:val="nil"/>
              <w:right w:val="nil"/>
            </w:tcBorders>
          </w:tcPr>
          <w:p w14:paraId="2F65510F" w14:textId="5D61B411"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AC5A7E">
              <w:rPr>
                <w:rFonts w:ascii="Browallia New" w:hAnsi="Browallia New" w:cs="Browallia New"/>
                <w:sz w:val="24"/>
                <w:szCs w:val="24"/>
              </w:rPr>
              <w:t>64,923</w:t>
            </w:r>
          </w:p>
        </w:tc>
      </w:tr>
      <w:tr w:rsidR="00F76977" w:rsidRPr="008D67A6" w14:paraId="52D8ADC6" w14:textId="77777777" w:rsidTr="00F76977">
        <w:tc>
          <w:tcPr>
            <w:tcW w:w="2800" w:type="dxa"/>
            <w:tcBorders>
              <w:top w:val="nil"/>
              <w:left w:val="nil"/>
              <w:bottom w:val="nil"/>
              <w:right w:val="nil"/>
            </w:tcBorders>
          </w:tcPr>
          <w:p w14:paraId="1C7EBAC5" w14:textId="77777777" w:rsidR="00F76977" w:rsidRPr="0022324C" w:rsidRDefault="00F76977" w:rsidP="00F7697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22324C">
              <w:rPr>
                <w:rFonts w:ascii="Browallia New" w:hAnsi="Browallia New" w:cs="Browallia New"/>
                <w:sz w:val="24"/>
                <w:szCs w:val="24"/>
                <w:u w:val="single"/>
                <w:cs/>
              </w:rPr>
              <w:t>หัก</w:t>
            </w:r>
            <w:r w:rsidRPr="0022324C">
              <w:rPr>
                <w:rFonts w:ascii="Browallia New" w:hAnsi="Browallia New" w:cs="Browallia New"/>
                <w:sz w:val="24"/>
                <w:szCs w:val="24"/>
                <w:cs/>
              </w:rPr>
              <w:t xml:space="preserve"> ส่วนที่ถึงกำหนดชำระภายในหนึ่งปี</w:t>
            </w:r>
          </w:p>
        </w:tc>
        <w:tc>
          <w:tcPr>
            <w:tcW w:w="1008" w:type="dxa"/>
            <w:tcBorders>
              <w:top w:val="nil"/>
              <w:left w:val="nil"/>
              <w:right w:val="nil"/>
            </w:tcBorders>
          </w:tcPr>
          <w:p w14:paraId="44CFCD97" w14:textId="3E5C2027" w:rsidR="00F76977" w:rsidRPr="00572D77" w:rsidRDefault="00DE75B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72D77">
              <w:rPr>
                <w:rFonts w:ascii="Browallia New" w:hAnsi="Browallia New" w:cs="Browallia New"/>
                <w:sz w:val="24"/>
                <w:szCs w:val="24"/>
              </w:rPr>
              <w:t>(19,</w:t>
            </w:r>
            <w:r w:rsidR="00F35E84" w:rsidRPr="00572D77">
              <w:rPr>
                <w:rFonts w:ascii="Browallia New" w:hAnsi="Browallia New" w:cs="Browallia New"/>
                <w:sz w:val="24"/>
                <w:szCs w:val="24"/>
              </w:rPr>
              <w:t>727</w:t>
            </w:r>
            <w:r w:rsidRPr="00572D77">
              <w:rPr>
                <w:rFonts w:ascii="Browallia New" w:hAnsi="Browallia New" w:cs="Browallia New"/>
                <w:sz w:val="24"/>
                <w:szCs w:val="24"/>
              </w:rPr>
              <w:t>)</w:t>
            </w:r>
          </w:p>
        </w:tc>
        <w:tc>
          <w:tcPr>
            <w:tcW w:w="142" w:type="dxa"/>
            <w:tcBorders>
              <w:top w:val="nil"/>
              <w:left w:val="nil"/>
              <w:bottom w:val="nil"/>
              <w:right w:val="nil"/>
            </w:tcBorders>
          </w:tcPr>
          <w:p w14:paraId="730EF245" w14:textId="77777777" w:rsidR="00F76977" w:rsidRPr="00B870DF"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green"/>
              </w:rPr>
            </w:pPr>
          </w:p>
        </w:tc>
        <w:tc>
          <w:tcPr>
            <w:tcW w:w="1090" w:type="dxa"/>
            <w:tcBorders>
              <w:top w:val="nil"/>
              <w:left w:val="nil"/>
              <w:right w:val="nil"/>
            </w:tcBorders>
          </w:tcPr>
          <w:p w14:paraId="1F7127CC" w14:textId="54332E01" w:rsidR="00F76977" w:rsidRPr="00572D77" w:rsidRDefault="00D60D52"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72D77">
              <w:rPr>
                <w:rFonts w:ascii="Browallia New" w:hAnsi="Browallia New" w:cs="Browallia New"/>
                <w:sz w:val="24"/>
                <w:szCs w:val="24"/>
              </w:rPr>
              <w:t>2,81</w:t>
            </w:r>
            <w:r w:rsidR="005C3A56" w:rsidRPr="00572D77">
              <w:rPr>
                <w:rFonts w:ascii="Browallia New" w:hAnsi="Browallia New" w:cs="Browallia New"/>
                <w:sz w:val="24"/>
                <w:szCs w:val="24"/>
              </w:rPr>
              <w:t>7</w:t>
            </w:r>
          </w:p>
        </w:tc>
        <w:tc>
          <w:tcPr>
            <w:tcW w:w="142" w:type="dxa"/>
            <w:tcBorders>
              <w:top w:val="nil"/>
              <w:left w:val="nil"/>
              <w:bottom w:val="nil"/>
              <w:right w:val="nil"/>
            </w:tcBorders>
          </w:tcPr>
          <w:p w14:paraId="531071C8" w14:textId="77777777" w:rsidR="00F76977" w:rsidRPr="00B870DF"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green"/>
              </w:rPr>
            </w:pPr>
          </w:p>
        </w:tc>
        <w:tc>
          <w:tcPr>
            <w:tcW w:w="980" w:type="dxa"/>
            <w:tcBorders>
              <w:top w:val="nil"/>
              <w:left w:val="nil"/>
              <w:right w:val="nil"/>
            </w:tcBorders>
          </w:tcPr>
          <w:p w14:paraId="38E9FA18" w14:textId="4A03F473" w:rsidR="00F76977" w:rsidRPr="00812ACC" w:rsidRDefault="00B362D3" w:rsidP="00A74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812ACC">
              <w:rPr>
                <w:rFonts w:ascii="Browallia New" w:hAnsi="Browallia New" w:cs="Browallia New"/>
                <w:sz w:val="24"/>
                <w:szCs w:val="24"/>
              </w:rPr>
              <w:t>(16,</w:t>
            </w:r>
            <w:r w:rsidR="00572D77" w:rsidRPr="00812ACC">
              <w:rPr>
                <w:rFonts w:ascii="Browallia New" w:hAnsi="Browallia New" w:cs="Browallia New"/>
                <w:sz w:val="24"/>
                <w:szCs w:val="24"/>
              </w:rPr>
              <w:t>910</w:t>
            </w:r>
            <w:r w:rsidRPr="00812ACC">
              <w:rPr>
                <w:rFonts w:ascii="Browallia New" w:hAnsi="Browallia New" w:cs="Browallia New"/>
                <w:sz w:val="24"/>
                <w:szCs w:val="24"/>
              </w:rPr>
              <w:t>)</w:t>
            </w:r>
          </w:p>
        </w:tc>
        <w:tc>
          <w:tcPr>
            <w:tcW w:w="142" w:type="dxa"/>
            <w:tcBorders>
              <w:top w:val="nil"/>
              <w:left w:val="nil"/>
              <w:bottom w:val="nil"/>
              <w:right w:val="nil"/>
            </w:tcBorders>
            <w:vAlign w:val="bottom"/>
          </w:tcPr>
          <w:p w14:paraId="032C4EE7" w14:textId="77777777" w:rsidR="00F76977" w:rsidRPr="008D67A6" w:rsidRDefault="00F76977" w:rsidP="00F76977">
            <w:pPr>
              <w:spacing w:line="240" w:lineRule="auto"/>
              <w:ind w:right="851"/>
              <w:jc w:val="right"/>
              <w:rPr>
                <w:rFonts w:ascii="Browallia New" w:hAnsi="Browallia New" w:cs="Browallia New"/>
                <w:sz w:val="24"/>
                <w:szCs w:val="24"/>
                <w:highlight w:val="yellow"/>
              </w:rPr>
            </w:pPr>
          </w:p>
        </w:tc>
        <w:tc>
          <w:tcPr>
            <w:tcW w:w="964" w:type="dxa"/>
            <w:tcBorders>
              <w:top w:val="nil"/>
              <w:left w:val="nil"/>
              <w:right w:val="nil"/>
            </w:tcBorders>
          </w:tcPr>
          <w:p w14:paraId="55DBA1C6" w14:textId="0845CFA3"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AC5A7E">
              <w:rPr>
                <w:rFonts w:ascii="Browallia New" w:hAnsi="Browallia New" w:cs="Browallia New"/>
                <w:sz w:val="24"/>
                <w:szCs w:val="24"/>
              </w:rPr>
              <w:t>(22,422)</w:t>
            </w:r>
          </w:p>
        </w:tc>
        <w:tc>
          <w:tcPr>
            <w:tcW w:w="142" w:type="dxa"/>
            <w:tcBorders>
              <w:top w:val="nil"/>
              <w:left w:val="nil"/>
              <w:bottom w:val="nil"/>
              <w:right w:val="nil"/>
            </w:tcBorders>
          </w:tcPr>
          <w:p w14:paraId="65DA0910" w14:textId="77777777"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nil"/>
              <w:left w:val="nil"/>
              <w:right w:val="nil"/>
            </w:tcBorders>
          </w:tcPr>
          <w:p w14:paraId="789A9D60" w14:textId="793B636C"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AC5A7E">
              <w:rPr>
                <w:rFonts w:ascii="Browallia New" w:hAnsi="Browallia New" w:cs="Browallia New"/>
                <w:sz w:val="24"/>
                <w:szCs w:val="24"/>
              </w:rPr>
              <w:t>3,120</w:t>
            </w:r>
          </w:p>
        </w:tc>
        <w:tc>
          <w:tcPr>
            <w:tcW w:w="142" w:type="dxa"/>
            <w:tcBorders>
              <w:top w:val="nil"/>
              <w:left w:val="nil"/>
              <w:bottom w:val="nil"/>
              <w:right w:val="nil"/>
            </w:tcBorders>
          </w:tcPr>
          <w:p w14:paraId="5E9461A9" w14:textId="77777777"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nil"/>
              <w:left w:val="nil"/>
              <w:right w:val="nil"/>
            </w:tcBorders>
          </w:tcPr>
          <w:p w14:paraId="7D737EE9" w14:textId="766223D0"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AC5A7E">
              <w:rPr>
                <w:rFonts w:ascii="Browallia New" w:hAnsi="Browallia New" w:cs="Browallia New"/>
                <w:sz w:val="24"/>
                <w:szCs w:val="24"/>
              </w:rPr>
              <w:t>(19,302)</w:t>
            </w:r>
          </w:p>
        </w:tc>
      </w:tr>
      <w:tr w:rsidR="00F76977" w:rsidRPr="00B737D5" w14:paraId="7BA2F35C" w14:textId="77777777" w:rsidTr="00F76977">
        <w:tc>
          <w:tcPr>
            <w:tcW w:w="2800" w:type="dxa"/>
            <w:tcBorders>
              <w:top w:val="nil"/>
              <w:left w:val="nil"/>
              <w:bottom w:val="nil"/>
              <w:right w:val="nil"/>
            </w:tcBorders>
          </w:tcPr>
          <w:p w14:paraId="5D8F6BF4" w14:textId="77777777" w:rsidR="00F76977" w:rsidRPr="0022324C"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22324C">
              <w:rPr>
                <w:rFonts w:ascii="Browallia New" w:hAnsi="Browallia New" w:cs="Browallia New"/>
                <w:sz w:val="24"/>
                <w:szCs w:val="24"/>
                <w:cs/>
              </w:rPr>
              <w:t>สุทธิ</w:t>
            </w:r>
          </w:p>
        </w:tc>
        <w:tc>
          <w:tcPr>
            <w:tcW w:w="1008" w:type="dxa"/>
            <w:tcBorders>
              <w:left w:val="nil"/>
              <w:bottom w:val="single" w:sz="12" w:space="0" w:color="auto"/>
              <w:right w:val="nil"/>
            </w:tcBorders>
          </w:tcPr>
          <w:p w14:paraId="622D667A" w14:textId="02C1C7EB" w:rsidR="00F76977" w:rsidRPr="00572D77" w:rsidRDefault="00DE75B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72D77">
              <w:rPr>
                <w:rFonts w:ascii="Browallia New" w:hAnsi="Browallia New" w:cs="Browallia New"/>
                <w:sz w:val="24"/>
                <w:szCs w:val="24"/>
              </w:rPr>
              <w:t>77,1</w:t>
            </w:r>
            <w:r w:rsidR="00775506" w:rsidRPr="00572D77">
              <w:rPr>
                <w:rFonts w:ascii="Browallia New" w:hAnsi="Browallia New" w:cs="Browallia New"/>
                <w:sz w:val="24"/>
                <w:szCs w:val="24"/>
              </w:rPr>
              <w:t>6</w:t>
            </w:r>
            <w:r w:rsidR="00AD43C0">
              <w:rPr>
                <w:rFonts w:ascii="Browallia New" w:hAnsi="Browallia New" w:cs="Browallia New"/>
                <w:sz w:val="24"/>
                <w:szCs w:val="24"/>
              </w:rPr>
              <w:t>8</w:t>
            </w:r>
          </w:p>
        </w:tc>
        <w:tc>
          <w:tcPr>
            <w:tcW w:w="142" w:type="dxa"/>
            <w:tcBorders>
              <w:top w:val="nil"/>
              <w:left w:val="nil"/>
              <w:bottom w:val="nil"/>
              <w:right w:val="nil"/>
            </w:tcBorders>
          </w:tcPr>
          <w:p w14:paraId="02C1334F" w14:textId="77777777" w:rsidR="00F76977" w:rsidRPr="00B870DF"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green"/>
              </w:rPr>
            </w:pPr>
          </w:p>
        </w:tc>
        <w:tc>
          <w:tcPr>
            <w:tcW w:w="1090" w:type="dxa"/>
            <w:tcBorders>
              <w:left w:val="nil"/>
              <w:bottom w:val="single" w:sz="12" w:space="0" w:color="auto"/>
              <w:right w:val="nil"/>
            </w:tcBorders>
          </w:tcPr>
          <w:p w14:paraId="48DA2122" w14:textId="737049C9" w:rsidR="00F76977" w:rsidRPr="00572D77" w:rsidRDefault="00D60D52"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72D77">
              <w:rPr>
                <w:rFonts w:ascii="Browallia New" w:hAnsi="Browallia New" w:cs="Browallia New"/>
                <w:sz w:val="24"/>
                <w:szCs w:val="24"/>
              </w:rPr>
              <w:t>(</w:t>
            </w:r>
            <w:r w:rsidR="00652A42" w:rsidRPr="00572D77">
              <w:rPr>
                <w:rFonts w:ascii="Browallia New" w:hAnsi="Browallia New" w:cs="Browallia New"/>
                <w:sz w:val="24"/>
                <w:szCs w:val="24"/>
              </w:rPr>
              <w:t>35,200)</w:t>
            </w:r>
          </w:p>
        </w:tc>
        <w:tc>
          <w:tcPr>
            <w:tcW w:w="142" w:type="dxa"/>
            <w:tcBorders>
              <w:top w:val="nil"/>
              <w:left w:val="nil"/>
              <w:bottom w:val="nil"/>
              <w:right w:val="nil"/>
            </w:tcBorders>
          </w:tcPr>
          <w:p w14:paraId="73360179" w14:textId="77777777" w:rsidR="00F76977" w:rsidRPr="00B870DF"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green"/>
              </w:rPr>
            </w:pPr>
          </w:p>
        </w:tc>
        <w:tc>
          <w:tcPr>
            <w:tcW w:w="980" w:type="dxa"/>
            <w:tcBorders>
              <w:left w:val="nil"/>
              <w:bottom w:val="single" w:sz="12" w:space="0" w:color="auto"/>
              <w:right w:val="nil"/>
            </w:tcBorders>
          </w:tcPr>
          <w:p w14:paraId="79E373EB" w14:textId="2F905F30" w:rsidR="00F76977" w:rsidRPr="00812ACC" w:rsidRDefault="00CF58AF" w:rsidP="00A74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812ACC">
              <w:rPr>
                <w:rFonts w:ascii="Browallia New" w:hAnsi="Browallia New" w:cs="Browallia New"/>
                <w:sz w:val="24"/>
                <w:szCs w:val="24"/>
              </w:rPr>
              <w:t>41,9</w:t>
            </w:r>
            <w:r w:rsidR="00572D77" w:rsidRPr="00812ACC">
              <w:rPr>
                <w:rFonts w:ascii="Browallia New" w:hAnsi="Browallia New" w:cs="Browallia New"/>
                <w:sz w:val="24"/>
                <w:szCs w:val="24"/>
              </w:rPr>
              <w:t>6</w:t>
            </w:r>
            <w:r w:rsidR="00AD43C0">
              <w:rPr>
                <w:rFonts w:ascii="Browallia New" w:hAnsi="Browallia New" w:cs="Browallia New"/>
                <w:sz w:val="24"/>
                <w:szCs w:val="24"/>
              </w:rPr>
              <w:t>8</w:t>
            </w:r>
          </w:p>
        </w:tc>
        <w:tc>
          <w:tcPr>
            <w:tcW w:w="142" w:type="dxa"/>
            <w:tcBorders>
              <w:top w:val="nil"/>
              <w:left w:val="nil"/>
              <w:bottom w:val="nil"/>
              <w:right w:val="nil"/>
            </w:tcBorders>
          </w:tcPr>
          <w:p w14:paraId="25E2ED0B" w14:textId="77777777" w:rsidR="00F76977" w:rsidRPr="008D67A6" w:rsidRDefault="00F76977" w:rsidP="00F76977">
            <w:pPr>
              <w:spacing w:line="240" w:lineRule="auto"/>
              <w:ind w:right="851"/>
              <w:jc w:val="right"/>
              <w:rPr>
                <w:rFonts w:ascii="Browallia New" w:hAnsi="Browallia New" w:cs="Browallia New"/>
                <w:sz w:val="24"/>
                <w:szCs w:val="24"/>
                <w:highlight w:val="yellow"/>
              </w:rPr>
            </w:pPr>
          </w:p>
        </w:tc>
        <w:tc>
          <w:tcPr>
            <w:tcW w:w="964" w:type="dxa"/>
            <w:tcBorders>
              <w:left w:val="nil"/>
              <w:bottom w:val="single" w:sz="12" w:space="0" w:color="auto"/>
              <w:right w:val="nil"/>
            </w:tcBorders>
          </w:tcPr>
          <w:p w14:paraId="0DAC7D6A" w14:textId="2E04CCE3"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AC5A7E">
              <w:rPr>
                <w:rFonts w:ascii="Browallia New" w:hAnsi="Browallia New" w:cs="Browallia New"/>
                <w:sz w:val="24"/>
                <w:szCs w:val="24"/>
              </w:rPr>
              <w:t>81,857</w:t>
            </w:r>
          </w:p>
        </w:tc>
        <w:tc>
          <w:tcPr>
            <w:tcW w:w="142" w:type="dxa"/>
            <w:tcBorders>
              <w:top w:val="nil"/>
              <w:left w:val="nil"/>
              <w:bottom w:val="nil"/>
              <w:right w:val="nil"/>
            </w:tcBorders>
          </w:tcPr>
          <w:p w14:paraId="2D540AC0" w14:textId="77777777"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left w:val="nil"/>
              <w:bottom w:val="single" w:sz="12" w:space="0" w:color="auto"/>
              <w:right w:val="nil"/>
            </w:tcBorders>
          </w:tcPr>
          <w:p w14:paraId="0C2D26EB" w14:textId="0934F0B7"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AC5A7E">
              <w:rPr>
                <w:rFonts w:ascii="Browallia New" w:hAnsi="Browallia New" w:cs="Browallia New"/>
                <w:sz w:val="24"/>
                <w:szCs w:val="24"/>
              </w:rPr>
              <w:t>(36,236)</w:t>
            </w:r>
          </w:p>
        </w:tc>
        <w:tc>
          <w:tcPr>
            <w:tcW w:w="142" w:type="dxa"/>
            <w:tcBorders>
              <w:top w:val="nil"/>
              <w:left w:val="nil"/>
              <w:bottom w:val="nil"/>
              <w:right w:val="nil"/>
            </w:tcBorders>
          </w:tcPr>
          <w:p w14:paraId="3B3ABD91" w14:textId="77777777" w:rsidR="00F76977" w:rsidRPr="00AC5A7E"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left w:val="nil"/>
              <w:bottom w:val="single" w:sz="12" w:space="0" w:color="auto"/>
              <w:right w:val="nil"/>
            </w:tcBorders>
          </w:tcPr>
          <w:p w14:paraId="5787465B" w14:textId="4F036490" w:rsidR="00F76977" w:rsidRPr="00B737D5" w:rsidRDefault="00F76977" w:rsidP="00F7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AC5A7E">
              <w:rPr>
                <w:rFonts w:ascii="Browallia New" w:hAnsi="Browallia New" w:cs="Browallia New"/>
                <w:sz w:val="24"/>
                <w:szCs w:val="24"/>
              </w:rPr>
              <w:t>45,621</w:t>
            </w:r>
          </w:p>
        </w:tc>
      </w:tr>
    </w:tbl>
    <w:p w14:paraId="513C9196" w14:textId="77777777" w:rsidR="00CE79F4" w:rsidRPr="00E35A15" w:rsidRDefault="00CE79F4" w:rsidP="00AD6D8D">
      <w:pPr>
        <w:tabs>
          <w:tab w:val="left" w:pos="2160"/>
          <w:tab w:val="right" w:pos="7200"/>
          <w:tab w:val="right" w:pos="8540"/>
        </w:tabs>
        <w:spacing w:line="240" w:lineRule="auto"/>
        <w:ind w:left="426" w:right="-3"/>
        <w:jc w:val="thaiDistribute"/>
        <w:rPr>
          <w:rFonts w:ascii="Browallia New" w:hAnsi="Browallia New" w:cs="Browallia New"/>
          <w:sz w:val="36"/>
          <w:szCs w:val="36"/>
        </w:rPr>
      </w:pPr>
    </w:p>
    <w:tbl>
      <w:tblPr>
        <w:tblW w:w="9547"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14"/>
        <w:gridCol w:w="1019"/>
        <w:gridCol w:w="142"/>
        <w:gridCol w:w="1051"/>
        <w:gridCol w:w="142"/>
        <w:gridCol w:w="933"/>
        <w:gridCol w:w="142"/>
        <w:gridCol w:w="1008"/>
        <w:gridCol w:w="142"/>
        <w:gridCol w:w="1062"/>
        <w:gridCol w:w="142"/>
        <w:gridCol w:w="950"/>
      </w:tblGrid>
      <w:tr w:rsidR="00922BC9" w:rsidRPr="00821EC9" w14:paraId="33DD2DB2" w14:textId="77777777" w:rsidTr="005C528C">
        <w:trPr>
          <w:cantSplit/>
        </w:trPr>
        <w:tc>
          <w:tcPr>
            <w:tcW w:w="2814" w:type="dxa"/>
            <w:tcBorders>
              <w:top w:val="nil"/>
              <w:left w:val="nil"/>
              <w:bottom w:val="nil"/>
              <w:right w:val="nil"/>
            </w:tcBorders>
          </w:tcPr>
          <w:p w14:paraId="370CFFA9" w14:textId="77777777" w:rsidR="00922BC9" w:rsidRPr="00B737D5" w:rsidRDefault="00922BC9" w:rsidP="00DF479B">
            <w:pPr>
              <w:spacing w:line="240" w:lineRule="auto"/>
              <w:ind w:right="851"/>
              <w:jc w:val="both"/>
              <w:rPr>
                <w:rFonts w:ascii="Browallia New" w:hAnsi="Browallia New" w:cs="Browallia New"/>
                <w:sz w:val="24"/>
                <w:szCs w:val="24"/>
              </w:rPr>
            </w:pPr>
          </w:p>
        </w:tc>
        <w:tc>
          <w:tcPr>
            <w:tcW w:w="6733" w:type="dxa"/>
            <w:gridSpan w:val="11"/>
            <w:tcBorders>
              <w:top w:val="nil"/>
              <w:left w:val="nil"/>
              <w:bottom w:val="nil"/>
              <w:right w:val="nil"/>
            </w:tcBorders>
          </w:tcPr>
          <w:p w14:paraId="08B8C7FF" w14:textId="77777777" w:rsidR="00922BC9" w:rsidRPr="00AC5A7E" w:rsidRDefault="00922BC9" w:rsidP="00DF479B">
            <w:pPr>
              <w:tabs>
                <w:tab w:val="clear" w:pos="6322"/>
                <w:tab w:val="left" w:pos="6474"/>
              </w:tabs>
              <w:spacing w:line="240" w:lineRule="auto"/>
              <w:ind w:right="53"/>
              <w:jc w:val="right"/>
              <w:rPr>
                <w:rFonts w:ascii="Browallia New" w:hAnsi="Browallia New" w:cs="Browallia New"/>
                <w:sz w:val="24"/>
                <w:szCs w:val="24"/>
                <w:cs/>
              </w:rPr>
            </w:pPr>
            <w:r w:rsidRPr="00AC5A7E">
              <w:rPr>
                <w:rFonts w:ascii="Browallia New" w:hAnsi="Browallia New" w:cs="Browallia New"/>
                <w:sz w:val="24"/>
                <w:szCs w:val="24"/>
                <w:cs/>
              </w:rPr>
              <w:t>(หน่วย</w:t>
            </w:r>
            <w:r w:rsidRPr="00AC5A7E">
              <w:rPr>
                <w:rFonts w:ascii="Browallia New" w:hAnsi="Browallia New" w:cs="Browallia New"/>
                <w:sz w:val="24"/>
                <w:szCs w:val="24"/>
              </w:rPr>
              <w:t xml:space="preserve"> </w:t>
            </w:r>
            <w:r w:rsidRPr="00AC5A7E">
              <w:rPr>
                <w:rFonts w:ascii="Browallia New" w:hAnsi="Browallia New" w:cs="Browallia New"/>
                <w:sz w:val="24"/>
                <w:szCs w:val="24"/>
                <w:cs/>
                <w:lang w:val="en-GB"/>
              </w:rPr>
              <w:t>:</w:t>
            </w:r>
            <w:r w:rsidRPr="00AC5A7E">
              <w:rPr>
                <w:rFonts w:ascii="Browallia New" w:hAnsi="Browallia New" w:cs="Browallia New"/>
                <w:sz w:val="24"/>
                <w:szCs w:val="24"/>
              </w:rPr>
              <w:t xml:space="preserve"> </w:t>
            </w:r>
            <w:r w:rsidRPr="00AC5A7E">
              <w:rPr>
                <w:rFonts w:ascii="Browallia New" w:hAnsi="Browallia New" w:cs="Browallia New"/>
                <w:sz w:val="24"/>
                <w:szCs w:val="24"/>
                <w:cs/>
              </w:rPr>
              <w:t>พันบาท)</w:t>
            </w:r>
          </w:p>
        </w:tc>
      </w:tr>
      <w:tr w:rsidR="00922BC9" w:rsidRPr="00821EC9" w14:paraId="0761E919" w14:textId="77777777" w:rsidTr="005C528C">
        <w:trPr>
          <w:cantSplit/>
        </w:trPr>
        <w:tc>
          <w:tcPr>
            <w:tcW w:w="2814" w:type="dxa"/>
            <w:tcBorders>
              <w:top w:val="nil"/>
              <w:left w:val="nil"/>
              <w:bottom w:val="nil"/>
              <w:right w:val="nil"/>
            </w:tcBorders>
          </w:tcPr>
          <w:p w14:paraId="472ED803" w14:textId="77777777" w:rsidR="00922BC9" w:rsidRPr="00821EC9" w:rsidRDefault="00922BC9" w:rsidP="00922BC9">
            <w:pPr>
              <w:spacing w:line="240" w:lineRule="auto"/>
              <w:ind w:right="851"/>
              <w:jc w:val="both"/>
              <w:rPr>
                <w:rFonts w:ascii="Browallia New" w:hAnsi="Browallia New" w:cs="Browallia New"/>
                <w:sz w:val="24"/>
                <w:szCs w:val="24"/>
                <w:highlight w:val="yellow"/>
              </w:rPr>
            </w:pPr>
          </w:p>
        </w:tc>
        <w:tc>
          <w:tcPr>
            <w:tcW w:w="6733" w:type="dxa"/>
            <w:gridSpan w:val="11"/>
            <w:tcBorders>
              <w:top w:val="nil"/>
              <w:left w:val="nil"/>
              <w:right w:val="nil"/>
            </w:tcBorders>
          </w:tcPr>
          <w:p w14:paraId="6B21B677" w14:textId="23D3C7F2" w:rsidR="00922BC9" w:rsidRPr="00AC5A7E" w:rsidRDefault="00922BC9" w:rsidP="00922BC9">
            <w:pPr>
              <w:tabs>
                <w:tab w:val="clear" w:pos="6322"/>
              </w:tabs>
              <w:spacing w:line="240" w:lineRule="auto"/>
              <w:ind w:left="-46" w:right="-24"/>
              <w:jc w:val="center"/>
              <w:rPr>
                <w:rFonts w:ascii="Browallia New" w:hAnsi="Browallia New" w:cs="Browallia New"/>
                <w:sz w:val="24"/>
                <w:szCs w:val="24"/>
                <w:cs/>
              </w:rPr>
            </w:pPr>
            <w:r w:rsidRPr="00AC5A7E">
              <w:rPr>
                <w:rFonts w:ascii="Browallia New" w:hAnsi="Browallia New" w:cs="Browallia New"/>
                <w:sz w:val="24"/>
                <w:szCs w:val="24"/>
                <w:cs/>
              </w:rPr>
              <w:t>งบการเงินเฉพาะของบริษัท</w:t>
            </w:r>
          </w:p>
        </w:tc>
      </w:tr>
      <w:tr w:rsidR="00C15D53" w:rsidRPr="00821EC9" w14:paraId="45C29D0C" w14:textId="77777777" w:rsidTr="005C528C">
        <w:trPr>
          <w:cantSplit/>
        </w:trPr>
        <w:tc>
          <w:tcPr>
            <w:tcW w:w="2814" w:type="dxa"/>
            <w:tcBorders>
              <w:top w:val="nil"/>
              <w:left w:val="nil"/>
              <w:bottom w:val="nil"/>
              <w:right w:val="nil"/>
            </w:tcBorders>
          </w:tcPr>
          <w:p w14:paraId="52380CEB" w14:textId="77777777" w:rsidR="00C15D53" w:rsidRPr="00821EC9" w:rsidRDefault="00C15D53" w:rsidP="00C15D53">
            <w:pPr>
              <w:spacing w:line="240" w:lineRule="auto"/>
              <w:ind w:right="851"/>
              <w:jc w:val="center"/>
              <w:rPr>
                <w:rFonts w:ascii="Browallia New" w:hAnsi="Browallia New" w:cs="Browallia New"/>
                <w:sz w:val="24"/>
                <w:szCs w:val="24"/>
                <w:highlight w:val="yellow"/>
              </w:rPr>
            </w:pPr>
          </w:p>
        </w:tc>
        <w:tc>
          <w:tcPr>
            <w:tcW w:w="3287" w:type="dxa"/>
            <w:gridSpan w:val="5"/>
            <w:tcBorders>
              <w:top w:val="nil"/>
              <w:left w:val="nil"/>
              <w:right w:val="nil"/>
            </w:tcBorders>
            <w:vAlign w:val="bottom"/>
          </w:tcPr>
          <w:p w14:paraId="4B546CFC" w14:textId="346AF8E6" w:rsidR="00C15D53" w:rsidRPr="00AC5A7E" w:rsidRDefault="00FD1AB1" w:rsidP="00C15D53">
            <w:pPr>
              <w:tabs>
                <w:tab w:val="clear" w:pos="907"/>
              </w:tabs>
              <w:spacing w:line="240" w:lineRule="auto"/>
              <w:ind w:left="-108" w:right="-108"/>
              <w:jc w:val="center"/>
              <w:rPr>
                <w:rFonts w:ascii="Browallia New" w:hAnsi="Browallia New" w:cs="Browallia New"/>
                <w:sz w:val="24"/>
                <w:szCs w:val="24"/>
                <w:lang w:val="en-GB"/>
              </w:rPr>
            </w:pPr>
            <w:r w:rsidRPr="00AC5A7E">
              <w:rPr>
                <w:rFonts w:ascii="Browallia New" w:hAnsi="Browallia New" w:cs="Browallia New"/>
                <w:sz w:val="24"/>
                <w:szCs w:val="24"/>
              </w:rPr>
              <w:t>30</w:t>
            </w:r>
            <w:r w:rsidRPr="00AC5A7E">
              <w:rPr>
                <w:rFonts w:ascii="Browallia New" w:hAnsi="Browallia New" w:cs="Browallia New" w:hint="cs"/>
                <w:sz w:val="24"/>
                <w:szCs w:val="24"/>
                <w:cs/>
              </w:rPr>
              <w:t xml:space="preserve"> มิถุนายน </w:t>
            </w:r>
            <w:r w:rsidR="00C15D53" w:rsidRPr="00AC5A7E">
              <w:rPr>
                <w:rFonts w:ascii="Browallia New" w:hAnsi="Browallia New" w:cs="Browallia New"/>
                <w:sz w:val="24"/>
                <w:szCs w:val="24"/>
              </w:rPr>
              <w:t>2566</w:t>
            </w:r>
          </w:p>
        </w:tc>
        <w:tc>
          <w:tcPr>
            <w:tcW w:w="142" w:type="dxa"/>
            <w:tcBorders>
              <w:top w:val="nil"/>
              <w:left w:val="nil"/>
              <w:bottom w:val="nil"/>
              <w:right w:val="nil"/>
            </w:tcBorders>
            <w:vAlign w:val="bottom"/>
          </w:tcPr>
          <w:p w14:paraId="00E5E2AE" w14:textId="77777777" w:rsidR="00C15D53" w:rsidRPr="00AC5A7E" w:rsidRDefault="00C15D53" w:rsidP="00C15D53">
            <w:pPr>
              <w:tabs>
                <w:tab w:val="clear" w:pos="907"/>
              </w:tabs>
              <w:spacing w:line="240" w:lineRule="auto"/>
              <w:ind w:left="-108" w:right="-108"/>
              <w:jc w:val="center"/>
              <w:rPr>
                <w:rFonts w:ascii="Browallia New" w:hAnsi="Browallia New" w:cs="Browallia New"/>
                <w:sz w:val="24"/>
                <w:szCs w:val="24"/>
                <w:cs/>
              </w:rPr>
            </w:pPr>
          </w:p>
        </w:tc>
        <w:tc>
          <w:tcPr>
            <w:tcW w:w="3304" w:type="dxa"/>
            <w:gridSpan w:val="5"/>
            <w:tcBorders>
              <w:top w:val="nil"/>
              <w:left w:val="nil"/>
              <w:right w:val="nil"/>
            </w:tcBorders>
            <w:vAlign w:val="bottom"/>
          </w:tcPr>
          <w:p w14:paraId="0E35EC9B" w14:textId="03A5C143" w:rsidR="00C15D53" w:rsidRPr="00AC5A7E" w:rsidRDefault="00C15D53" w:rsidP="00C15D53">
            <w:pPr>
              <w:tabs>
                <w:tab w:val="clear" w:pos="907"/>
              </w:tabs>
              <w:spacing w:line="240" w:lineRule="auto"/>
              <w:ind w:left="-108" w:right="-108"/>
              <w:jc w:val="center"/>
              <w:rPr>
                <w:rFonts w:ascii="Browallia New" w:hAnsi="Browallia New" w:cs="Browallia New"/>
                <w:sz w:val="24"/>
                <w:szCs w:val="24"/>
                <w:lang w:val="en-GB"/>
              </w:rPr>
            </w:pPr>
            <w:r w:rsidRPr="00AC5A7E">
              <w:rPr>
                <w:rFonts w:ascii="Browallia New" w:hAnsi="Browallia New" w:cs="Browallia New"/>
                <w:sz w:val="24"/>
                <w:szCs w:val="24"/>
              </w:rPr>
              <w:t xml:space="preserve">31 </w:t>
            </w:r>
            <w:r w:rsidRPr="00AC5A7E">
              <w:rPr>
                <w:rFonts w:ascii="Browallia New" w:hAnsi="Browallia New" w:cs="Browallia New"/>
                <w:sz w:val="24"/>
                <w:szCs w:val="24"/>
                <w:cs/>
              </w:rPr>
              <w:t xml:space="preserve">ธันวาคม </w:t>
            </w:r>
            <w:r w:rsidRPr="00AC5A7E">
              <w:rPr>
                <w:rFonts w:ascii="Browallia New" w:hAnsi="Browallia New" w:cs="Browallia New"/>
                <w:sz w:val="24"/>
                <w:szCs w:val="24"/>
              </w:rPr>
              <w:t>2565</w:t>
            </w:r>
          </w:p>
        </w:tc>
      </w:tr>
      <w:tr w:rsidR="00922BC9" w:rsidRPr="00821EC9" w14:paraId="4EFD5D22" w14:textId="77777777" w:rsidTr="005C528C">
        <w:tc>
          <w:tcPr>
            <w:tcW w:w="2814" w:type="dxa"/>
            <w:tcBorders>
              <w:top w:val="nil"/>
              <w:left w:val="nil"/>
              <w:bottom w:val="nil"/>
              <w:right w:val="nil"/>
            </w:tcBorders>
          </w:tcPr>
          <w:p w14:paraId="560FB72D" w14:textId="77777777" w:rsidR="00922BC9" w:rsidRPr="00821EC9" w:rsidRDefault="00922BC9" w:rsidP="00922BC9">
            <w:pPr>
              <w:spacing w:line="240" w:lineRule="auto"/>
              <w:ind w:right="851"/>
              <w:jc w:val="both"/>
              <w:rPr>
                <w:rFonts w:ascii="Browallia New" w:hAnsi="Browallia New" w:cs="Browallia New"/>
                <w:sz w:val="24"/>
                <w:szCs w:val="24"/>
                <w:highlight w:val="yellow"/>
              </w:rPr>
            </w:pPr>
          </w:p>
        </w:tc>
        <w:tc>
          <w:tcPr>
            <w:tcW w:w="1019" w:type="dxa"/>
            <w:tcBorders>
              <w:top w:val="nil"/>
              <w:left w:val="nil"/>
              <w:right w:val="nil"/>
            </w:tcBorders>
            <w:vAlign w:val="bottom"/>
          </w:tcPr>
          <w:p w14:paraId="33F32B64" w14:textId="77777777" w:rsidR="00922BC9" w:rsidRPr="00AC5A7E" w:rsidRDefault="00922BC9" w:rsidP="00922BC9">
            <w:pPr>
              <w:tabs>
                <w:tab w:val="clear" w:pos="907"/>
              </w:tabs>
              <w:spacing w:line="240" w:lineRule="auto"/>
              <w:ind w:left="-46" w:right="-46"/>
              <w:jc w:val="center"/>
              <w:rPr>
                <w:rFonts w:ascii="Browallia New" w:hAnsi="Browallia New" w:cs="Browallia New"/>
                <w:sz w:val="24"/>
                <w:szCs w:val="24"/>
                <w:cs/>
              </w:rPr>
            </w:pPr>
            <w:r w:rsidRPr="00AC5A7E">
              <w:rPr>
                <w:rFonts w:ascii="Browallia New" w:hAnsi="Browallia New" w:cs="Browallia New"/>
                <w:sz w:val="24"/>
                <w:szCs w:val="24"/>
                <w:cs/>
              </w:rPr>
              <w:t>เงินต้น</w:t>
            </w:r>
          </w:p>
        </w:tc>
        <w:tc>
          <w:tcPr>
            <w:tcW w:w="142" w:type="dxa"/>
            <w:tcBorders>
              <w:top w:val="nil"/>
              <w:left w:val="nil"/>
              <w:bottom w:val="nil"/>
              <w:right w:val="nil"/>
            </w:tcBorders>
          </w:tcPr>
          <w:p w14:paraId="12D46057" w14:textId="77777777" w:rsidR="00922BC9" w:rsidRPr="00AC5A7E" w:rsidRDefault="00922BC9" w:rsidP="00922BC9">
            <w:pPr>
              <w:tabs>
                <w:tab w:val="clear" w:pos="907"/>
              </w:tabs>
              <w:spacing w:line="240" w:lineRule="auto"/>
              <w:ind w:left="-46" w:right="-46"/>
              <w:jc w:val="both"/>
              <w:rPr>
                <w:rFonts w:ascii="Browallia New" w:hAnsi="Browallia New" w:cs="Browallia New"/>
                <w:sz w:val="24"/>
                <w:szCs w:val="24"/>
              </w:rPr>
            </w:pPr>
          </w:p>
        </w:tc>
        <w:tc>
          <w:tcPr>
            <w:tcW w:w="1051" w:type="dxa"/>
            <w:tcBorders>
              <w:top w:val="nil"/>
              <w:left w:val="nil"/>
              <w:right w:val="nil"/>
            </w:tcBorders>
          </w:tcPr>
          <w:p w14:paraId="7AC34D07" w14:textId="699EC2DC" w:rsidR="00922BC9" w:rsidRPr="00AC5A7E" w:rsidRDefault="0094181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AC5A7E">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316F0526" w14:textId="77777777" w:rsidR="00922BC9" w:rsidRPr="00AC5A7E" w:rsidRDefault="00922BC9" w:rsidP="00922BC9">
            <w:pPr>
              <w:tabs>
                <w:tab w:val="clear" w:pos="907"/>
              </w:tabs>
              <w:spacing w:line="240" w:lineRule="auto"/>
              <w:ind w:left="-46" w:right="-46"/>
              <w:jc w:val="center"/>
              <w:rPr>
                <w:rFonts w:ascii="Browallia New" w:hAnsi="Browallia New" w:cs="Browallia New"/>
                <w:sz w:val="24"/>
                <w:szCs w:val="24"/>
              </w:rPr>
            </w:pPr>
          </w:p>
        </w:tc>
        <w:tc>
          <w:tcPr>
            <w:tcW w:w="933" w:type="dxa"/>
            <w:tcBorders>
              <w:top w:val="nil"/>
              <w:left w:val="nil"/>
              <w:right w:val="nil"/>
            </w:tcBorders>
            <w:vAlign w:val="bottom"/>
          </w:tcPr>
          <w:p w14:paraId="0B25432C" w14:textId="77777777" w:rsidR="00922BC9" w:rsidRPr="00AC5A7E" w:rsidRDefault="00922BC9" w:rsidP="00922BC9">
            <w:pPr>
              <w:tabs>
                <w:tab w:val="clear" w:pos="907"/>
              </w:tabs>
              <w:spacing w:line="240" w:lineRule="auto"/>
              <w:ind w:left="-46" w:right="-46"/>
              <w:jc w:val="center"/>
              <w:rPr>
                <w:rFonts w:ascii="Browallia New" w:hAnsi="Browallia New" w:cs="Browallia New"/>
                <w:sz w:val="24"/>
                <w:szCs w:val="24"/>
              </w:rPr>
            </w:pPr>
            <w:r w:rsidRPr="00AC5A7E">
              <w:rPr>
                <w:rFonts w:ascii="Browallia New" w:hAnsi="Browallia New" w:cs="Browallia New"/>
                <w:sz w:val="24"/>
                <w:szCs w:val="24"/>
                <w:cs/>
              </w:rPr>
              <w:t>สุทธิ</w:t>
            </w:r>
          </w:p>
        </w:tc>
        <w:tc>
          <w:tcPr>
            <w:tcW w:w="142" w:type="dxa"/>
            <w:tcBorders>
              <w:top w:val="nil"/>
              <w:left w:val="nil"/>
              <w:bottom w:val="nil"/>
              <w:right w:val="nil"/>
            </w:tcBorders>
          </w:tcPr>
          <w:p w14:paraId="2F8EA396" w14:textId="77777777" w:rsidR="00922BC9" w:rsidRPr="00AC5A7E" w:rsidRDefault="00922BC9" w:rsidP="00922BC9">
            <w:pPr>
              <w:tabs>
                <w:tab w:val="clear" w:pos="907"/>
              </w:tabs>
              <w:spacing w:line="240" w:lineRule="auto"/>
              <w:ind w:left="-46" w:right="-46"/>
              <w:jc w:val="both"/>
              <w:rPr>
                <w:rFonts w:ascii="Browallia New" w:hAnsi="Browallia New" w:cs="Browallia New"/>
                <w:sz w:val="24"/>
                <w:szCs w:val="24"/>
              </w:rPr>
            </w:pPr>
          </w:p>
        </w:tc>
        <w:tc>
          <w:tcPr>
            <w:tcW w:w="1008" w:type="dxa"/>
            <w:tcBorders>
              <w:top w:val="nil"/>
              <w:left w:val="nil"/>
              <w:right w:val="nil"/>
            </w:tcBorders>
            <w:vAlign w:val="bottom"/>
          </w:tcPr>
          <w:p w14:paraId="0E26789A" w14:textId="77777777" w:rsidR="00922BC9" w:rsidRPr="00AC5A7E" w:rsidRDefault="00922BC9" w:rsidP="00922BC9">
            <w:pPr>
              <w:tabs>
                <w:tab w:val="clear" w:pos="907"/>
              </w:tabs>
              <w:spacing w:line="240" w:lineRule="auto"/>
              <w:ind w:left="-46" w:right="-46"/>
              <w:jc w:val="center"/>
              <w:rPr>
                <w:rFonts w:ascii="Browallia New" w:hAnsi="Browallia New" w:cs="Browallia New"/>
                <w:sz w:val="24"/>
                <w:szCs w:val="24"/>
                <w:cs/>
              </w:rPr>
            </w:pPr>
            <w:r w:rsidRPr="00AC5A7E">
              <w:rPr>
                <w:rFonts w:ascii="Browallia New" w:hAnsi="Browallia New" w:cs="Browallia New"/>
                <w:sz w:val="24"/>
                <w:szCs w:val="24"/>
                <w:cs/>
              </w:rPr>
              <w:t>เงินต้น</w:t>
            </w:r>
          </w:p>
        </w:tc>
        <w:tc>
          <w:tcPr>
            <w:tcW w:w="142" w:type="dxa"/>
            <w:tcBorders>
              <w:top w:val="nil"/>
              <w:left w:val="nil"/>
              <w:bottom w:val="nil"/>
              <w:right w:val="nil"/>
            </w:tcBorders>
          </w:tcPr>
          <w:p w14:paraId="74ED6DE1" w14:textId="77777777" w:rsidR="00922BC9" w:rsidRPr="00AC5A7E" w:rsidRDefault="00922BC9" w:rsidP="00922BC9">
            <w:pPr>
              <w:tabs>
                <w:tab w:val="clear" w:pos="907"/>
              </w:tabs>
              <w:spacing w:line="240" w:lineRule="auto"/>
              <w:ind w:left="-46" w:right="-46"/>
              <w:jc w:val="both"/>
              <w:rPr>
                <w:rFonts w:ascii="Browallia New" w:hAnsi="Browallia New" w:cs="Browallia New"/>
                <w:sz w:val="24"/>
                <w:szCs w:val="24"/>
              </w:rPr>
            </w:pPr>
          </w:p>
        </w:tc>
        <w:tc>
          <w:tcPr>
            <w:tcW w:w="1062" w:type="dxa"/>
            <w:tcBorders>
              <w:top w:val="nil"/>
              <w:left w:val="nil"/>
              <w:right w:val="nil"/>
            </w:tcBorders>
          </w:tcPr>
          <w:p w14:paraId="545109A5" w14:textId="2CDCD173" w:rsidR="00922BC9" w:rsidRPr="00AC5A7E" w:rsidRDefault="00941816" w:rsidP="00922BC9">
            <w:pPr>
              <w:tabs>
                <w:tab w:val="clear" w:pos="907"/>
              </w:tabs>
              <w:spacing w:line="240" w:lineRule="auto"/>
              <w:ind w:left="-46" w:right="-46"/>
              <w:jc w:val="center"/>
              <w:rPr>
                <w:rFonts w:ascii="Browallia New" w:hAnsi="Browallia New" w:cs="Browallia New"/>
                <w:sz w:val="24"/>
                <w:szCs w:val="24"/>
                <w:cs/>
              </w:rPr>
            </w:pPr>
            <w:r w:rsidRPr="00AC5A7E">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43EBCFB7" w14:textId="77777777" w:rsidR="00922BC9" w:rsidRPr="00AC5A7E" w:rsidRDefault="00922BC9" w:rsidP="00922BC9">
            <w:pPr>
              <w:tabs>
                <w:tab w:val="clear" w:pos="907"/>
              </w:tabs>
              <w:spacing w:line="240" w:lineRule="auto"/>
              <w:ind w:left="-46" w:right="-46"/>
              <w:jc w:val="both"/>
              <w:rPr>
                <w:rFonts w:ascii="Browallia New" w:hAnsi="Browallia New" w:cs="Browallia New"/>
                <w:sz w:val="24"/>
                <w:szCs w:val="24"/>
              </w:rPr>
            </w:pPr>
          </w:p>
        </w:tc>
        <w:tc>
          <w:tcPr>
            <w:tcW w:w="950" w:type="dxa"/>
            <w:tcBorders>
              <w:top w:val="nil"/>
              <w:left w:val="nil"/>
              <w:right w:val="nil"/>
            </w:tcBorders>
            <w:vAlign w:val="bottom"/>
          </w:tcPr>
          <w:p w14:paraId="488C71FA" w14:textId="77777777" w:rsidR="00922BC9" w:rsidRPr="00AC5A7E" w:rsidRDefault="00922BC9" w:rsidP="00922BC9">
            <w:pPr>
              <w:tabs>
                <w:tab w:val="clear" w:pos="907"/>
              </w:tabs>
              <w:spacing w:line="240" w:lineRule="auto"/>
              <w:ind w:left="-46" w:right="-46"/>
              <w:jc w:val="center"/>
              <w:rPr>
                <w:rFonts w:ascii="Browallia New" w:hAnsi="Browallia New" w:cs="Browallia New"/>
                <w:sz w:val="24"/>
                <w:szCs w:val="24"/>
                <w:cs/>
              </w:rPr>
            </w:pPr>
            <w:r w:rsidRPr="00AC5A7E">
              <w:rPr>
                <w:rFonts w:ascii="Browallia New" w:hAnsi="Browallia New" w:cs="Browallia New"/>
                <w:sz w:val="24"/>
                <w:szCs w:val="24"/>
                <w:cs/>
              </w:rPr>
              <w:t>สุทธิ</w:t>
            </w:r>
          </w:p>
        </w:tc>
      </w:tr>
      <w:tr w:rsidR="00922BC9" w:rsidRPr="00821EC9" w14:paraId="37F64324" w14:textId="77777777" w:rsidTr="005C528C">
        <w:tc>
          <w:tcPr>
            <w:tcW w:w="2814" w:type="dxa"/>
            <w:tcBorders>
              <w:top w:val="nil"/>
              <w:left w:val="nil"/>
              <w:bottom w:val="nil"/>
              <w:right w:val="nil"/>
            </w:tcBorders>
          </w:tcPr>
          <w:p w14:paraId="68EACEF8" w14:textId="77777777" w:rsidR="00922BC9" w:rsidRPr="00821EC9"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highlight w:val="yellow"/>
                <w:cs/>
              </w:rPr>
            </w:pPr>
          </w:p>
        </w:tc>
        <w:tc>
          <w:tcPr>
            <w:tcW w:w="1019" w:type="dxa"/>
            <w:tcBorders>
              <w:top w:val="nil"/>
              <w:left w:val="nil"/>
              <w:bottom w:val="nil"/>
              <w:right w:val="nil"/>
            </w:tcBorders>
          </w:tcPr>
          <w:p w14:paraId="1312F655" w14:textId="77777777" w:rsidR="00922BC9" w:rsidRPr="00821EC9"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142" w:type="dxa"/>
            <w:tcBorders>
              <w:top w:val="nil"/>
              <w:left w:val="nil"/>
              <w:bottom w:val="nil"/>
              <w:right w:val="nil"/>
            </w:tcBorders>
          </w:tcPr>
          <w:p w14:paraId="5980E67B" w14:textId="77777777" w:rsidR="00922BC9" w:rsidRPr="00821EC9" w:rsidRDefault="00922BC9" w:rsidP="00922BC9">
            <w:pPr>
              <w:spacing w:line="240" w:lineRule="auto"/>
              <w:ind w:right="851"/>
              <w:jc w:val="right"/>
              <w:rPr>
                <w:rFonts w:ascii="Browallia New" w:hAnsi="Browallia New" w:cs="Browallia New"/>
                <w:sz w:val="24"/>
                <w:szCs w:val="24"/>
                <w:highlight w:val="yellow"/>
              </w:rPr>
            </w:pPr>
          </w:p>
        </w:tc>
        <w:tc>
          <w:tcPr>
            <w:tcW w:w="1051" w:type="dxa"/>
            <w:tcBorders>
              <w:top w:val="nil"/>
              <w:left w:val="nil"/>
              <w:bottom w:val="nil"/>
              <w:right w:val="nil"/>
            </w:tcBorders>
          </w:tcPr>
          <w:p w14:paraId="4116E116" w14:textId="77777777" w:rsidR="00922BC9" w:rsidRPr="00821EC9"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highlight w:val="yellow"/>
              </w:rPr>
            </w:pPr>
          </w:p>
        </w:tc>
        <w:tc>
          <w:tcPr>
            <w:tcW w:w="142" w:type="dxa"/>
            <w:tcBorders>
              <w:top w:val="nil"/>
              <w:left w:val="nil"/>
              <w:bottom w:val="nil"/>
              <w:right w:val="nil"/>
            </w:tcBorders>
          </w:tcPr>
          <w:p w14:paraId="25C5F21E" w14:textId="77777777" w:rsidR="00922BC9" w:rsidRPr="00821EC9"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highlight w:val="yellow"/>
              </w:rPr>
            </w:pPr>
          </w:p>
        </w:tc>
        <w:tc>
          <w:tcPr>
            <w:tcW w:w="933" w:type="dxa"/>
            <w:tcBorders>
              <w:top w:val="nil"/>
              <w:left w:val="nil"/>
              <w:bottom w:val="nil"/>
              <w:right w:val="nil"/>
            </w:tcBorders>
          </w:tcPr>
          <w:p w14:paraId="35E63CAB" w14:textId="77777777" w:rsidR="00922BC9" w:rsidRPr="00821EC9" w:rsidRDefault="00922BC9" w:rsidP="00922BC9">
            <w:pPr>
              <w:spacing w:line="240" w:lineRule="auto"/>
              <w:ind w:right="62"/>
              <w:jc w:val="right"/>
              <w:rPr>
                <w:rFonts w:ascii="Browallia New" w:hAnsi="Browallia New" w:cs="Browallia New"/>
                <w:sz w:val="24"/>
                <w:szCs w:val="24"/>
                <w:highlight w:val="yellow"/>
              </w:rPr>
            </w:pPr>
          </w:p>
        </w:tc>
        <w:tc>
          <w:tcPr>
            <w:tcW w:w="142" w:type="dxa"/>
            <w:tcBorders>
              <w:top w:val="nil"/>
              <w:left w:val="nil"/>
              <w:bottom w:val="nil"/>
              <w:right w:val="nil"/>
            </w:tcBorders>
          </w:tcPr>
          <w:p w14:paraId="5CB248CE" w14:textId="77777777" w:rsidR="00922BC9" w:rsidRPr="00821EC9" w:rsidRDefault="00922BC9" w:rsidP="00922BC9">
            <w:pPr>
              <w:spacing w:line="240" w:lineRule="auto"/>
              <w:ind w:right="851"/>
              <w:jc w:val="right"/>
              <w:rPr>
                <w:rFonts w:ascii="Browallia New" w:hAnsi="Browallia New" w:cs="Browallia New"/>
                <w:sz w:val="24"/>
                <w:szCs w:val="24"/>
                <w:highlight w:val="yellow"/>
              </w:rPr>
            </w:pPr>
          </w:p>
        </w:tc>
        <w:tc>
          <w:tcPr>
            <w:tcW w:w="1008" w:type="dxa"/>
            <w:tcBorders>
              <w:top w:val="nil"/>
              <w:left w:val="nil"/>
              <w:bottom w:val="nil"/>
              <w:right w:val="nil"/>
            </w:tcBorders>
          </w:tcPr>
          <w:p w14:paraId="3E9FFB20" w14:textId="77777777" w:rsidR="00922BC9" w:rsidRPr="00AC5A7E"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1A71D0DF" w14:textId="77777777" w:rsidR="00922BC9" w:rsidRPr="00AC5A7E" w:rsidRDefault="00922BC9" w:rsidP="00922BC9">
            <w:pPr>
              <w:spacing w:line="240" w:lineRule="auto"/>
              <w:ind w:right="851"/>
              <w:jc w:val="right"/>
              <w:rPr>
                <w:rFonts w:ascii="Browallia New" w:hAnsi="Browallia New" w:cs="Browallia New"/>
                <w:sz w:val="24"/>
                <w:szCs w:val="24"/>
              </w:rPr>
            </w:pPr>
          </w:p>
        </w:tc>
        <w:tc>
          <w:tcPr>
            <w:tcW w:w="1062" w:type="dxa"/>
            <w:tcBorders>
              <w:top w:val="nil"/>
              <w:left w:val="nil"/>
              <w:bottom w:val="nil"/>
              <w:right w:val="nil"/>
            </w:tcBorders>
          </w:tcPr>
          <w:p w14:paraId="1B66B11D" w14:textId="77777777" w:rsidR="00922BC9" w:rsidRPr="00AC5A7E"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4DA55E8E" w14:textId="77777777" w:rsidR="00922BC9" w:rsidRPr="00AC5A7E" w:rsidRDefault="00922BC9" w:rsidP="00922BC9">
            <w:pPr>
              <w:spacing w:line="240" w:lineRule="auto"/>
              <w:ind w:right="851"/>
              <w:jc w:val="right"/>
              <w:rPr>
                <w:rFonts w:ascii="Browallia New" w:hAnsi="Browallia New" w:cs="Browallia New"/>
                <w:sz w:val="24"/>
                <w:szCs w:val="24"/>
              </w:rPr>
            </w:pPr>
          </w:p>
        </w:tc>
        <w:tc>
          <w:tcPr>
            <w:tcW w:w="950" w:type="dxa"/>
            <w:tcBorders>
              <w:top w:val="nil"/>
              <w:left w:val="nil"/>
              <w:bottom w:val="nil"/>
              <w:right w:val="nil"/>
            </w:tcBorders>
          </w:tcPr>
          <w:p w14:paraId="5C295031" w14:textId="77777777" w:rsidR="00922BC9" w:rsidRPr="00AC5A7E"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r>
      <w:tr w:rsidR="00E35A15" w:rsidRPr="00821EC9" w14:paraId="230C8F75" w14:textId="77777777" w:rsidTr="005C528C">
        <w:tc>
          <w:tcPr>
            <w:tcW w:w="2814" w:type="dxa"/>
            <w:tcBorders>
              <w:top w:val="nil"/>
              <w:left w:val="nil"/>
              <w:bottom w:val="nil"/>
              <w:right w:val="nil"/>
            </w:tcBorders>
          </w:tcPr>
          <w:p w14:paraId="7D7A7FA9" w14:textId="77777777" w:rsidR="00E35A15" w:rsidRPr="00F25E42"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25E42">
              <w:rPr>
                <w:rFonts w:ascii="Browallia New" w:hAnsi="Browallia New" w:cs="Browallia New"/>
                <w:sz w:val="24"/>
                <w:szCs w:val="24"/>
                <w:cs/>
              </w:rPr>
              <w:t>ถึงกำหนดชำระภายในหนึ่งปี</w:t>
            </w:r>
          </w:p>
        </w:tc>
        <w:tc>
          <w:tcPr>
            <w:tcW w:w="1019" w:type="dxa"/>
            <w:tcBorders>
              <w:top w:val="nil"/>
              <w:left w:val="nil"/>
              <w:bottom w:val="nil"/>
              <w:right w:val="nil"/>
            </w:tcBorders>
          </w:tcPr>
          <w:p w14:paraId="5F807073" w14:textId="00D22304" w:rsidR="00E35A15" w:rsidRPr="00DD5AEB" w:rsidRDefault="0055057F"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DD5AEB">
              <w:rPr>
                <w:rFonts w:ascii="Browallia New" w:hAnsi="Browallia New" w:cs="Browallia New"/>
                <w:sz w:val="24"/>
                <w:szCs w:val="24"/>
              </w:rPr>
              <w:t>30,734</w:t>
            </w:r>
          </w:p>
        </w:tc>
        <w:tc>
          <w:tcPr>
            <w:tcW w:w="142" w:type="dxa"/>
            <w:tcBorders>
              <w:top w:val="nil"/>
              <w:left w:val="nil"/>
              <w:bottom w:val="nil"/>
              <w:right w:val="nil"/>
            </w:tcBorders>
          </w:tcPr>
          <w:p w14:paraId="5D66E7EF" w14:textId="77777777" w:rsidR="00E35A15" w:rsidRPr="00DD5AEB"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nil"/>
              <w:left w:val="nil"/>
              <w:bottom w:val="nil"/>
              <w:right w:val="nil"/>
            </w:tcBorders>
          </w:tcPr>
          <w:p w14:paraId="4FDC94D7" w14:textId="263DB1A8" w:rsidR="00E35A15" w:rsidRPr="00DD5AEB" w:rsidRDefault="0021504B"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DD5AEB">
              <w:rPr>
                <w:rFonts w:ascii="Browallia New" w:hAnsi="Browallia New" w:cs="Browallia New"/>
                <w:sz w:val="24"/>
                <w:szCs w:val="24"/>
              </w:rPr>
              <w:t>(15,665)</w:t>
            </w:r>
          </w:p>
        </w:tc>
        <w:tc>
          <w:tcPr>
            <w:tcW w:w="142" w:type="dxa"/>
            <w:tcBorders>
              <w:top w:val="nil"/>
              <w:left w:val="nil"/>
              <w:bottom w:val="nil"/>
              <w:right w:val="nil"/>
            </w:tcBorders>
          </w:tcPr>
          <w:p w14:paraId="5C46CDDA" w14:textId="77777777" w:rsidR="00E35A15" w:rsidRPr="00DD5AEB"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nil"/>
              <w:left w:val="nil"/>
              <w:bottom w:val="nil"/>
              <w:right w:val="nil"/>
            </w:tcBorders>
          </w:tcPr>
          <w:p w14:paraId="2354048E" w14:textId="0ABACB79" w:rsidR="00E35A15" w:rsidRPr="00DD5AEB" w:rsidRDefault="005825A9"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DD5AEB">
              <w:rPr>
                <w:rFonts w:ascii="Browallia New" w:hAnsi="Browallia New" w:cs="Browallia New"/>
                <w:sz w:val="24"/>
                <w:szCs w:val="24"/>
              </w:rPr>
              <w:t>15,069</w:t>
            </w:r>
          </w:p>
        </w:tc>
        <w:tc>
          <w:tcPr>
            <w:tcW w:w="142" w:type="dxa"/>
            <w:tcBorders>
              <w:top w:val="nil"/>
              <w:left w:val="nil"/>
              <w:bottom w:val="nil"/>
              <w:right w:val="nil"/>
            </w:tcBorders>
          </w:tcPr>
          <w:p w14:paraId="693F85B0" w14:textId="77777777" w:rsidR="00E35A15" w:rsidRPr="00821EC9" w:rsidRDefault="00E35A15" w:rsidP="00E35A15">
            <w:pPr>
              <w:spacing w:line="240" w:lineRule="auto"/>
              <w:ind w:right="851"/>
              <w:jc w:val="right"/>
              <w:rPr>
                <w:rFonts w:ascii="Browallia New" w:hAnsi="Browallia New" w:cs="Browallia New"/>
                <w:sz w:val="24"/>
                <w:szCs w:val="24"/>
                <w:highlight w:val="yellow"/>
              </w:rPr>
            </w:pPr>
          </w:p>
        </w:tc>
        <w:tc>
          <w:tcPr>
            <w:tcW w:w="1008" w:type="dxa"/>
            <w:tcBorders>
              <w:top w:val="nil"/>
              <w:left w:val="nil"/>
              <w:bottom w:val="nil"/>
              <w:right w:val="nil"/>
            </w:tcBorders>
          </w:tcPr>
          <w:p w14:paraId="44F8A36E" w14:textId="336408A2"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C5A7E">
              <w:rPr>
                <w:rFonts w:ascii="Browallia New" w:hAnsi="Browallia New" w:cs="Browallia New"/>
                <w:sz w:val="24"/>
                <w:szCs w:val="24"/>
              </w:rPr>
              <w:t>33,982</w:t>
            </w:r>
          </w:p>
        </w:tc>
        <w:tc>
          <w:tcPr>
            <w:tcW w:w="142" w:type="dxa"/>
            <w:tcBorders>
              <w:top w:val="nil"/>
              <w:left w:val="nil"/>
              <w:bottom w:val="nil"/>
              <w:right w:val="nil"/>
            </w:tcBorders>
          </w:tcPr>
          <w:p w14:paraId="11A27B6B" w14:textId="77777777"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nil"/>
              <w:left w:val="nil"/>
              <w:bottom w:val="nil"/>
              <w:right w:val="nil"/>
            </w:tcBorders>
          </w:tcPr>
          <w:p w14:paraId="21658426" w14:textId="1FAC0B3E"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C5A7E">
              <w:rPr>
                <w:rFonts w:ascii="Browallia New" w:hAnsi="Browallia New" w:cs="Browallia New"/>
                <w:sz w:val="24"/>
                <w:szCs w:val="24"/>
              </w:rPr>
              <w:t>(16,113)</w:t>
            </w:r>
          </w:p>
        </w:tc>
        <w:tc>
          <w:tcPr>
            <w:tcW w:w="142" w:type="dxa"/>
            <w:tcBorders>
              <w:top w:val="nil"/>
              <w:left w:val="nil"/>
              <w:bottom w:val="nil"/>
              <w:right w:val="nil"/>
            </w:tcBorders>
          </w:tcPr>
          <w:p w14:paraId="4E8B7C32" w14:textId="77777777"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nil"/>
              <w:left w:val="nil"/>
              <w:bottom w:val="nil"/>
              <w:right w:val="nil"/>
            </w:tcBorders>
          </w:tcPr>
          <w:p w14:paraId="58287490" w14:textId="2637FB94"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C5A7E">
              <w:rPr>
                <w:rFonts w:ascii="Browallia New" w:hAnsi="Browallia New" w:cs="Browallia New"/>
                <w:sz w:val="24"/>
                <w:szCs w:val="24"/>
              </w:rPr>
              <w:t>17,869</w:t>
            </w:r>
          </w:p>
        </w:tc>
      </w:tr>
      <w:tr w:rsidR="00E35A15" w:rsidRPr="00821EC9" w14:paraId="6E576749" w14:textId="77777777" w:rsidTr="005C528C">
        <w:tc>
          <w:tcPr>
            <w:tcW w:w="2814" w:type="dxa"/>
            <w:tcBorders>
              <w:top w:val="nil"/>
              <w:left w:val="nil"/>
              <w:bottom w:val="nil"/>
              <w:right w:val="nil"/>
            </w:tcBorders>
          </w:tcPr>
          <w:p w14:paraId="33E8387F" w14:textId="77777777" w:rsidR="00E35A15" w:rsidRPr="00F25E42"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25E42">
              <w:rPr>
                <w:rFonts w:ascii="Browallia New" w:hAnsi="Browallia New" w:cs="Browallia New"/>
                <w:sz w:val="24"/>
                <w:szCs w:val="24"/>
                <w:cs/>
              </w:rPr>
              <w:t>ถึงกำหนดชำระเกินหนึ่งปีแต่ไม่เกินห้าปี</w:t>
            </w:r>
          </w:p>
        </w:tc>
        <w:tc>
          <w:tcPr>
            <w:tcW w:w="1019" w:type="dxa"/>
            <w:tcBorders>
              <w:top w:val="nil"/>
              <w:left w:val="nil"/>
              <w:bottom w:val="nil"/>
              <w:right w:val="nil"/>
            </w:tcBorders>
          </w:tcPr>
          <w:p w14:paraId="6ECC346E" w14:textId="6703818E" w:rsidR="00E35A15" w:rsidRPr="00DD5AEB" w:rsidRDefault="00050FD0"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DD5AEB">
              <w:rPr>
                <w:rFonts w:ascii="Browallia New" w:hAnsi="Browallia New" w:cs="Browallia New"/>
                <w:sz w:val="24"/>
                <w:szCs w:val="24"/>
              </w:rPr>
              <w:t>79,573</w:t>
            </w:r>
          </w:p>
        </w:tc>
        <w:tc>
          <w:tcPr>
            <w:tcW w:w="142" w:type="dxa"/>
            <w:tcBorders>
              <w:top w:val="nil"/>
              <w:left w:val="nil"/>
              <w:bottom w:val="nil"/>
              <w:right w:val="nil"/>
            </w:tcBorders>
          </w:tcPr>
          <w:p w14:paraId="2B044710" w14:textId="77777777" w:rsidR="00E35A15" w:rsidRPr="00DD5AEB"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nil"/>
              <w:left w:val="nil"/>
              <w:bottom w:val="nil"/>
              <w:right w:val="nil"/>
            </w:tcBorders>
          </w:tcPr>
          <w:p w14:paraId="5E270841" w14:textId="7CD2E8BC" w:rsidR="00E35A15" w:rsidRPr="00DD5AEB" w:rsidRDefault="00D005BC"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DD5AEB">
              <w:rPr>
                <w:rFonts w:ascii="Browallia New" w:hAnsi="Browallia New" w:cs="Browallia New"/>
                <w:sz w:val="24"/>
                <w:szCs w:val="24"/>
              </w:rPr>
              <w:t>(</w:t>
            </w:r>
            <w:r w:rsidR="0032106F" w:rsidRPr="00DD5AEB">
              <w:rPr>
                <w:rFonts w:ascii="Browallia New" w:hAnsi="Browallia New" w:cs="Browallia New"/>
                <w:sz w:val="24"/>
                <w:szCs w:val="24"/>
              </w:rPr>
              <w:t>57</w:t>
            </w:r>
            <w:r w:rsidR="00843226" w:rsidRPr="00DD5AEB">
              <w:rPr>
                <w:rFonts w:ascii="Browallia New" w:hAnsi="Browallia New" w:cs="Browallia New"/>
                <w:sz w:val="24"/>
                <w:szCs w:val="24"/>
              </w:rPr>
              <w:t>,68</w:t>
            </w:r>
            <w:r w:rsidR="00915D2C" w:rsidRPr="00DD5AEB">
              <w:rPr>
                <w:rFonts w:ascii="Browallia New" w:hAnsi="Browallia New" w:cs="Browallia New"/>
                <w:sz w:val="24"/>
                <w:szCs w:val="24"/>
              </w:rPr>
              <w:t>9</w:t>
            </w:r>
            <w:r w:rsidR="00843226" w:rsidRPr="00DD5AEB">
              <w:rPr>
                <w:rFonts w:ascii="Browallia New" w:hAnsi="Browallia New" w:cs="Browallia New"/>
                <w:sz w:val="24"/>
                <w:szCs w:val="24"/>
              </w:rPr>
              <w:t>)</w:t>
            </w:r>
          </w:p>
        </w:tc>
        <w:tc>
          <w:tcPr>
            <w:tcW w:w="142" w:type="dxa"/>
            <w:tcBorders>
              <w:top w:val="nil"/>
              <w:left w:val="nil"/>
              <w:bottom w:val="nil"/>
              <w:right w:val="nil"/>
            </w:tcBorders>
          </w:tcPr>
          <w:p w14:paraId="1A747E7B" w14:textId="77777777" w:rsidR="00E35A15" w:rsidRPr="00DD5AEB"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nil"/>
              <w:left w:val="nil"/>
              <w:bottom w:val="nil"/>
              <w:right w:val="nil"/>
            </w:tcBorders>
          </w:tcPr>
          <w:p w14:paraId="0224F87F" w14:textId="4CD6F9C5" w:rsidR="00E35A15" w:rsidRPr="00DD5AEB" w:rsidRDefault="000B1E4D"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DD5AEB">
              <w:rPr>
                <w:rFonts w:ascii="Browallia New" w:hAnsi="Browallia New" w:cs="Browallia New"/>
                <w:sz w:val="24"/>
                <w:szCs w:val="24"/>
              </w:rPr>
              <w:t>21,884</w:t>
            </w:r>
          </w:p>
        </w:tc>
        <w:tc>
          <w:tcPr>
            <w:tcW w:w="142" w:type="dxa"/>
            <w:tcBorders>
              <w:top w:val="nil"/>
              <w:left w:val="nil"/>
              <w:bottom w:val="nil"/>
              <w:right w:val="nil"/>
            </w:tcBorders>
          </w:tcPr>
          <w:p w14:paraId="5F5DE25F" w14:textId="77777777" w:rsidR="00E35A15" w:rsidRPr="00821EC9" w:rsidRDefault="00E35A15" w:rsidP="00E35A15">
            <w:pPr>
              <w:spacing w:line="240" w:lineRule="auto"/>
              <w:ind w:right="851"/>
              <w:jc w:val="right"/>
              <w:rPr>
                <w:rFonts w:ascii="Browallia New" w:hAnsi="Browallia New" w:cs="Browallia New"/>
                <w:sz w:val="24"/>
                <w:szCs w:val="24"/>
                <w:highlight w:val="yellow"/>
              </w:rPr>
            </w:pPr>
          </w:p>
        </w:tc>
        <w:tc>
          <w:tcPr>
            <w:tcW w:w="1008" w:type="dxa"/>
            <w:tcBorders>
              <w:top w:val="nil"/>
              <w:left w:val="nil"/>
              <w:bottom w:val="nil"/>
              <w:right w:val="nil"/>
            </w:tcBorders>
          </w:tcPr>
          <w:p w14:paraId="2FC2463C" w14:textId="4CBB1D21"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C5A7E">
              <w:rPr>
                <w:rFonts w:ascii="Browallia New" w:hAnsi="Browallia New" w:cs="Browallia New"/>
                <w:sz w:val="24"/>
                <w:szCs w:val="24"/>
              </w:rPr>
              <w:t>85,247</w:t>
            </w:r>
          </w:p>
        </w:tc>
        <w:tc>
          <w:tcPr>
            <w:tcW w:w="142" w:type="dxa"/>
            <w:tcBorders>
              <w:top w:val="nil"/>
              <w:left w:val="nil"/>
              <w:bottom w:val="nil"/>
              <w:right w:val="nil"/>
            </w:tcBorders>
          </w:tcPr>
          <w:p w14:paraId="4B0D2F9B" w14:textId="77777777"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nil"/>
              <w:left w:val="nil"/>
              <w:bottom w:val="nil"/>
              <w:right w:val="nil"/>
            </w:tcBorders>
          </w:tcPr>
          <w:p w14:paraId="53E835E8" w14:textId="415955F4"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C5A7E">
              <w:rPr>
                <w:rFonts w:ascii="Browallia New" w:hAnsi="Browallia New" w:cs="Browallia New"/>
                <w:sz w:val="24"/>
                <w:szCs w:val="24"/>
              </w:rPr>
              <w:t>(58,527)</w:t>
            </w:r>
          </w:p>
        </w:tc>
        <w:tc>
          <w:tcPr>
            <w:tcW w:w="142" w:type="dxa"/>
            <w:tcBorders>
              <w:top w:val="nil"/>
              <w:left w:val="nil"/>
              <w:bottom w:val="nil"/>
              <w:right w:val="nil"/>
            </w:tcBorders>
          </w:tcPr>
          <w:p w14:paraId="0E68F501" w14:textId="77777777"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nil"/>
              <w:left w:val="nil"/>
              <w:bottom w:val="nil"/>
              <w:right w:val="nil"/>
            </w:tcBorders>
          </w:tcPr>
          <w:p w14:paraId="6B8BD42B" w14:textId="1B4338C0"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C5A7E">
              <w:rPr>
                <w:rFonts w:ascii="Browallia New" w:hAnsi="Browallia New" w:cs="Browallia New"/>
                <w:sz w:val="24"/>
                <w:szCs w:val="24"/>
              </w:rPr>
              <w:t>26,720</w:t>
            </w:r>
          </w:p>
        </w:tc>
      </w:tr>
      <w:tr w:rsidR="00E35A15" w:rsidRPr="00821EC9" w14:paraId="6CF88E92" w14:textId="77777777" w:rsidTr="005C528C">
        <w:tc>
          <w:tcPr>
            <w:tcW w:w="2814" w:type="dxa"/>
            <w:tcBorders>
              <w:top w:val="nil"/>
              <w:left w:val="nil"/>
              <w:bottom w:val="nil"/>
              <w:right w:val="nil"/>
            </w:tcBorders>
          </w:tcPr>
          <w:p w14:paraId="2A224A7D" w14:textId="0F656933" w:rsidR="00E35A15" w:rsidRPr="00F25E42"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25E42">
              <w:rPr>
                <w:rFonts w:ascii="Browallia New" w:hAnsi="Browallia New" w:cs="Browallia New"/>
                <w:sz w:val="24"/>
                <w:szCs w:val="24"/>
                <w:cs/>
              </w:rPr>
              <w:t>ถึงกำหนดชำระเกินห้าปี</w:t>
            </w:r>
          </w:p>
        </w:tc>
        <w:tc>
          <w:tcPr>
            <w:tcW w:w="1019" w:type="dxa"/>
            <w:tcBorders>
              <w:top w:val="nil"/>
              <w:left w:val="nil"/>
              <w:bottom w:val="single" w:sz="4" w:space="0" w:color="auto"/>
              <w:right w:val="nil"/>
            </w:tcBorders>
          </w:tcPr>
          <w:p w14:paraId="009077B4" w14:textId="6906C79B" w:rsidR="00E35A15" w:rsidRPr="00DD5AEB" w:rsidRDefault="00050FD0"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DD5AEB">
              <w:rPr>
                <w:rFonts w:ascii="Browallia New" w:hAnsi="Browallia New" w:cs="Browallia New"/>
                <w:sz w:val="24"/>
                <w:szCs w:val="24"/>
              </w:rPr>
              <w:t>548,100</w:t>
            </w:r>
          </w:p>
        </w:tc>
        <w:tc>
          <w:tcPr>
            <w:tcW w:w="142" w:type="dxa"/>
            <w:tcBorders>
              <w:top w:val="nil"/>
              <w:left w:val="nil"/>
              <w:bottom w:val="nil"/>
              <w:right w:val="nil"/>
            </w:tcBorders>
          </w:tcPr>
          <w:p w14:paraId="414CE325" w14:textId="77777777" w:rsidR="00E35A15" w:rsidRPr="00DD5AEB"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nil"/>
              <w:left w:val="nil"/>
              <w:bottom w:val="single" w:sz="4" w:space="0" w:color="auto"/>
              <w:right w:val="nil"/>
            </w:tcBorders>
          </w:tcPr>
          <w:p w14:paraId="3DB2E978" w14:textId="42FA4DC3" w:rsidR="00E35A15" w:rsidRPr="00DD5AEB" w:rsidRDefault="00FB2226"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DD5AEB">
              <w:rPr>
                <w:rFonts w:ascii="Browallia New" w:hAnsi="Browallia New" w:cs="Browallia New"/>
                <w:sz w:val="24"/>
                <w:szCs w:val="24"/>
              </w:rPr>
              <w:t>(277,240)</w:t>
            </w:r>
          </w:p>
        </w:tc>
        <w:tc>
          <w:tcPr>
            <w:tcW w:w="142" w:type="dxa"/>
            <w:tcBorders>
              <w:top w:val="nil"/>
              <w:left w:val="nil"/>
              <w:bottom w:val="nil"/>
              <w:right w:val="nil"/>
            </w:tcBorders>
          </w:tcPr>
          <w:p w14:paraId="13B37C89" w14:textId="77777777" w:rsidR="00E35A15" w:rsidRPr="00DD5AEB"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nil"/>
              <w:left w:val="nil"/>
              <w:bottom w:val="single" w:sz="4" w:space="0" w:color="auto"/>
              <w:right w:val="nil"/>
            </w:tcBorders>
          </w:tcPr>
          <w:p w14:paraId="67BD425F" w14:textId="3D98930B" w:rsidR="00E35A15" w:rsidRPr="00DD5AEB" w:rsidRDefault="007B1128"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DD5AEB">
              <w:rPr>
                <w:rFonts w:ascii="Browallia New" w:hAnsi="Browallia New" w:cs="Browallia New"/>
                <w:sz w:val="24"/>
                <w:szCs w:val="24"/>
              </w:rPr>
              <w:t>270,860</w:t>
            </w:r>
          </w:p>
        </w:tc>
        <w:tc>
          <w:tcPr>
            <w:tcW w:w="142" w:type="dxa"/>
            <w:tcBorders>
              <w:top w:val="nil"/>
              <w:left w:val="nil"/>
              <w:bottom w:val="nil"/>
              <w:right w:val="nil"/>
            </w:tcBorders>
          </w:tcPr>
          <w:p w14:paraId="62A835F7" w14:textId="77777777" w:rsidR="00E35A15" w:rsidRPr="00821EC9" w:rsidRDefault="00E35A15" w:rsidP="00E35A15">
            <w:pPr>
              <w:spacing w:line="240" w:lineRule="auto"/>
              <w:ind w:right="851"/>
              <w:jc w:val="right"/>
              <w:rPr>
                <w:rFonts w:ascii="Browallia New" w:hAnsi="Browallia New" w:cs="Browallia New"/>
                <w:sz w:val="24"/>
                <w:szCs w:val="24"/>
                <w:highlight w:val="yellow"/>
              </w:rPr>
            </w:pPr>
          </w:p>
        </w:tc>
        <w:tc>
          <w:tcPr>
            <w:tcW w:w="1008" w:type="dxa"/>
            <w:tcBorders>
              <w:top w:val="nil"/>
              <w:left w:val="nil"/>
              <w:bottom w:val="single" w:sz="4" w:space="0" w:color="auto"/>
              <w:right w:val="nil"/>
            </w:tcBorders>
          </w:tcPr>
          <w:p w14:paraId="6A2B1D71" w14:textId="7CE4DFAF"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C5A7E">
              <w:rPr>
                <w:rFonts w:ascii="Browallia New" w:hAnsi="Browallia New" w:cs="Browallia New"/>
                <w:sz w:val="24"/>
                <w:szCs w:val="24"/>
              </w:rPr>
              <w:t>556,800</w:t>
            </w:r>
          </w:p>
        </w:tc>
        <w:tc>
          <w:tcPr>
            <w:tcW w:w="142" w:type="dxa"/>
            <w:tcBorders>
              <w:top w:val="nil"/>
              <w:left w:val="nil"/>
              <w:bottom w:val="nil"/>
              <w:right w:val="nil"/>
            </w:tcBorders>
          </w:tcPr>
          <w:p w14:paraId="13157AA7" w14:textId="77777777"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nil"/>
              <w:left w:val="nil"/>
              <w:bottom w:val="single" w:sz="4" w:space="0" w:color="auto"/>
              <w:right w:val="nil"/>
            </w:tcBorders>
          </w:tcPr>
          <w:p w14:paraId="3A0F2326" w14:textId="736636C8"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C5A7E">
              <w:rPr>
                <w:rFonts w:ascii="Browallia New" w:hAnsi="Browallia New" w:cs="Browallia New"/>
                <w:sz w:val="24"/>
                <w:szCs w:val="24"/>
              </w:rPr>
              <w:t>(284,087)</w:t>
            </w:r>
          </w:p>
        </w:tc>
        <w:tc>
          <w:tcPr>
            <w:tcW w:w="142" w:type="dxa"/>
            <w:tcBorders>
              <w:top w:val="nil"/>
              <w:left w:val="nil"/>
              <w:bottom w:val="nil"/>
              <w:right w:val="nil"/>
            </w:tcBorders>
          </w:tcPr>
          <w:p w14:paraId="71C43168" w14:textId="77777777"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nil"/>
              <w:left w:val="nil"/>
              <w:bottom w:val="single" w:sz="4" w:space="0" w:color="auto"/>
              <w:right w:val="nil"/>
            </w:tcBorders>
          </w:tcPr>
          <w:p w14:paraId="0EA8635D" w14:textId="33507A63"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C5A7E">
              <w:rPr>
                <w:rFonts w:ascii="Browallia New" w:hAnsi="Browallia New" w:cs="Browallia New"/>
                <w:sz w:val="24"/>
                <w:szCs w:val="24"/>
              </w:rPr>
              <w:t>272,713</w:t>
            </w:r>
          </w:p>
        </w:tc>
      </w:tr>
      <w:tr w:rsidR="00E35A15" w:rsidRPr="00821EC9" w14:paraId="6810F143" w14:textId="77777777" w:rsidTr="005C528C">
        <w:tc>
          <w:tcPr>
            <w:tcW w:w="2814" w:type="dxa"/>
            <w:tcBorders>
              <w:top w:val="nil"/>
              <w:left w:val="nil"/>
              <w:bottom w:val="nil"/>
              <w:right w:val="nil"/>
            </w:tcBorders>
          </w:tcPr>
          <w:p w14:paraId="16826230" w14:textId="77777777" w:rsidR="00E35A15" w:rsidRPr="00F25E42"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25E42">
              <w:rPr>
                <w:rFonts w:ascii="Browallia New" w:hAnsi="Browallia New" w:cs="Browallia New"/>
                <w:sz w:val="24"/>
                <w:szCs w:val="24"/>
                <w:cs/>
              </w:rPr>
              <w:t>รวม</w:t>
            </w:r>
          </w:p>
        </w:tc>
        <w:tc>
          <w:tcPr>
            <w:tcW w:w="1019" w:type="dxa"/>
            <w:tcBorders>
              <w:top w:val="single" w:sz="4" w:space="0" w:color="auto"/>
              <w:left w:val="nil"/>
              <w:bottom w:val="nil"/>
              <w:right w:val="nil"/>
            </w:tcBorders>
          </w:tcPr>
          <w:p w14:paraId="22FD9BB0" w14:textId="78C9B8C9" w:rsidR="00E35A15" w:rsidRPr="00DD5AEB" w:rsidRDefault="00E3677C"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DD5AEB">
              <w:rPr>
                <w:rFonts w:ascii="Browallia New" w:hAnsi="Browallia New" w:cs="Browallia New"/>
                <w:sz w:val="24"/>
                <w:szCs w:val="24"/>
              </w:rPr>
              <w:t>658,407</w:t>
            </w:r>
          </w:p>
        </w:tc>
        <w:tc>
          <w:tcPr>
            <w:tcW w:w="142" w:type="dxa"/>
            <w:tcBorders>
              <w:top w:val="nil"/>
              <w:left w:val="nil"/>
              <w:bottom w:val="nil"/>
              <w:right w:val="nil"/>
            </w:tcBorders>
          </w:tcPr>
          <w:p w14:paraId="764A7704" w14:textId="77777777" w:rsidR="00E35A15" w:rsidRPr="00DD5AEB"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single" w:sz="4" w:space="0" w:color="auto"/>
              <w:left w:val="nil"/>
              <w:bottom w:val="nil"/>
              <w:right w:val="nil"/>
            </w:tcBorders>
          </w:tcPr>
          <w:p w14:paraId="21C4CA9E" w14:textId="327ACDE2" w:rsidR="00E35A15" w:rsidRPr="00DD5AEB" w:rsidRDefault="002F7FA8"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DD5AEB">
              <w:rPr>
                <w:rFonts w:ascii="Browallia New" w:hAnsi="Browallia New" w:cs="Browallia New"/>
                <w:sz w:val="24"/>
                <w:szCs w:val="24"/>
              </w:rPr>
              <w:t>(350,</w:t>
            </w:r>
            <w:r w:rsidR="0082302D" w:rsidRPr="00DD5AEB">
              <w:rPr>
                <w:rFonts w:ascii="Browallia New" w:hAnsi="Browallia New" w:cs="Browallia New"/>
                <w:sz w:val="24"/>
                <w:szCs w:val="24"/>
              </w:rPr>
              <w:t>594)</w:t>
            </w:r>
          </w:p>
        </w:tc>
        <w:tc>
          <w:tcPr>
            <w:tcW w:w="142" w:type="dxa"/>
            <w:tcBorders>
              <w:top w:val="nil"/>
              <w:left w:val="nil"/>
              <w:bottom w:val="nil"/>
              <w:right w:val="nil"/>
            </w:tcBorders>
          </w:tcPr>
          <w:p w14:paraId="159DD41C" w14:textId="77777777" w:rsidR="00E35A15" w:rsidRPr="00DD5AEB"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single" w:sz="4" w:space="0" w:color="auto"/>
              <w:left w:val="nil"/>
              <w:bottom w:val="nil"/>
              <w:right w:val="nil"/>
            </w:tcBorders>
          </w:tcPr>
          <w:p w14:paraId="62DEFF4D" w14:textId="360CD2B9" w:rsidR="00E35A15" w:rsidRPr="00DD5AEB" w:rsidRDefault="00E86907"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DD5AEB">
              <w:rPr>
                <w:rFonts w:ascii="Browallia New" w:hAnsi="Browallia New" w:cs="Browallia New"/>
                <w:sz w:val="24"/>
                <w:szCs w:val="24"/>
              </w:rPr>
              <w:t>307</w:t>
            </w:r>
            <w:r w:rsidR="00A55230" w:rsidRPr="00DD5AEB">
              <w:rPr>
                <w:rFonts w:ascii="Browallia New" w:hAnsi="Browallia New" w:cs="Browallia New"/>
                <w:sz w:val="24"/>
                <w:szCs w:val="24"/>
              </w:rPr>
              <w:t>,813</w:t>
            </w:r>
          </w:p>
        </w:tc>
        <w:tc>
          <w:tcPr>
            <w:tcW w:w="142" w:type="dxa"/>
            <w:tcBorders>
              <w:top w:val="nil"/>
              <w:left w:val="nil"/>
              <w:bottom w:val="nil"/>
              <w:right w:val="nil"/>
            </w:tcBorders>
          </w:tcPr>
          <w:p w14:paraId="1FF5119B" w14:textId="77777777" w:rsidR="00E35A15" w:rsidRPr="00821EC9" w:rsidRDefault="00E35A15" w:rsidP="00E35A15">
            <w:pPr>
              <w:spacing w:line="240" w:lineRule="auto"/>
              <w:ind w:right="851"/>
              <w:jc w:val="right"/>
              <w:rPr>
                <w:rFonts w:ascii="Browallia New" w:hAnsi="Browallia New" w:cs="Browallia New"/>
                <w:sz w:val="24"/>
                <w:szCs w:val="24"/>
                <w:highlight w:val="yellow"/>
              </w:rPr>
            </w:pPr>
          </w:p>
        </w:tc>
        <w:tc>
          <w:tcPr>
            <w:tcW w:w="1008" w:type="dxa"/>
            <w:tcBorders>
              <w:top w:val="single" w:sz="4" w:space="0" w:color="auto"/>
              <w:left w:val="nil"/>
              <w:bottom w:val="nil"/>
              <w:right w:val="nil"/>
            </w:tcBorders>
          </w:tcPr>
          <w:p w14:paraId="17B1189D" w14:textId="3173F8D0"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C5A7E">
              <w:rPr>
                <w:rFonts w:ascii="Browallia New" w:hAnsi="Browallia New" w:cs="Browallia New"/>
                <w:sz w:val="24"/>
                <w:szCs w:val="24"/>
              </w:rPr>
              <w:t>676,029</w:t>
            </w:r>
          </w:p>
        </w:tc>
        <w:tc>
          <w:tcPr>
            <w:tcW w:w="142" w:type="dxa"/>
            <w:tcBorders>
              <w:top w:val="nil"/>
              <w:left w:val="nil"/>
              <w:bottom w:val="nil"/>
              <w:right w:val="nil"/>
            </w:tcBorders>
          </w:tcPr>
          <w:p w14:paraId="000A0672" w14:textId="77777777"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single" w:sz="4" w:space="0" w:color="auto"/>
              <w:left w:val="nil"/>
              <w:bottom w:val="nil"/>
              <w:right w:val="nil"/>
            </w:tcBorders>
          </w:tcPr>
          <w:p w14:paraId="1BA5FADD" w14:textId="491D1D07"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C5A7E">
              <w:rPr>
                <w:rFonts w:ascii="Browallia New" w:hAnsi="Browallia New" w:cs="Browallia New"/>
                <w:sz w:val="24"/>
                <w:szCs w:val="24"/>
              </w:rPr>
              <w:t>(358,727)</w:t>
            </w:r>
          </w:p>
        </w:tc>
        <w:tc>
          <w:tcPr>
            <w:tcW w:w="142" w:type="dxa"/>
            <w:tcBorders>
              <w:top w:val="nil"/>
              <w:left w:val="nil"/>
              <w:bottom w:val="nil"/>
              <w:right w:val="nil"/>
            </w:tcBorders>
          </w:tcPr>
          <w:p w14:paraId="4995B3A6" w14:textId="77777777"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single" w:sz="4" w:space="0" w:color="auto"/>
              <w:left w:val="nil"/>
              <w:bottom w:val="nil"/>
              <w:right w:val="nil"/>
            </w:tcBorders>
          </w:tcPr>
          <w:p w14:paraId="0F19B3BC" w14:textId="7CEF6ABC"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C5A7E">
              <w:rPr>
                <w:rFonts w:ascii="Browallia New" w:hAnsi="Browallia New" w:cs="Browallia New"/>
                <w:sz w:val="24"/>
                <w:szCs w:val="24"/>
              </w:rPr>
              <w:t>317,302</w:t>
            </w:r>
          </w:p>
        </w:tc>
      </w:tr>
      <w:tr w:rsidR="00E35A15" w:rsidRPr="00821EC9" w14:paraId="481ABA85" w14:textId="77777777" w:rsidTr="005C528C">
        <w:tc>
          <w:tcPr>
            <w:tcW w:w="2814" w:type="dxa"/>
            <w:tcBorders>
              <w:top w:val="nil"/>
              <w:left w:val="nil"/>
              <w:bottom w:val="nil"/>
              <w:right w:val="nil"/>
            </w:tcBorders>
          </w:tcPr>
          <w:p w14:paraId="6D04797E" w14:textId="77777777" w:rsidR="00E35A15" w:rsidRPr="00F25E42" w:rsidRDefault="00E35A15" w:rsidP="00E35A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F25E42">
              <w:rPr>
                <w:rFonts w:ascii="Browallia New" w:hAnsi="Browallia New" w:cs="Browallia New"/>
                <w:sz w:val="24"/>
                <w:szCs w:val="24"/>
                <w:u w:val="single"/>
                <w:cs/>
              </w:rPr>
              <w:t>หัก</w:t>
            </w:r>
            <w:r w:rsidRPr="00F25E42">
              <w:rPr>
                <w:rFonts w:ascii="Browallia New" w:hAnsi="Browallia New" w:cs="Browallia New"/>
                <w:sz w:val="24"/>
                <w:szCs w:val="24"/>
                <w:cs/>
              </w:rPr>
              <w:t xml:space="preserve"> ส่วนที่ถึงกำหนดชำระภายในหนึ่งปี</w:t>
            </w:r>
          </w:p>
        </w:tc>
        <w:tc>
          <w:tcPr>
            <w:tcW w:w="1019" w:type="dxa"/>
            <w:tcBorders>
              <w:top w:val="nil"/>
              <w:left w:val="nil"/>
              <w:right w:val="nil"/>
            </w:tcBorders>
          </w:tcPr>
          <w:p w14:paraId="5FB5D507" w14:textId="4CFA327C" w:rsidR="00E35A15" w:rsidRPr="00DD5AEB" w:rsidRDefault="00841AEE"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DD5AEB">
              <w:rPr>
                <w:rFonts w:ascii="Browallia New" w:hAnsi="Browallia New" w:cs="Browallia New"/>
                <w:sz w:val="24"/>
                <w:szCs w:val="24"/>
              </w:rPr>
              <w:t>(30,734)</w:t>
            </w:r>
          </w:p>
        </w:tc>
        <w:tc>
          <w:tcPr>
            <w:tcW w:w="142" w:type="dxa"/>
            <w:tcBorders>
              <w:top w:val="nil"/>
              <w:left w:val="nil"/>
              <w:bottom w:val="nil"/>
              <w:right w:val="nil"/>
            </w:tcBorders>
          </w:tcPr>
          <w:p w14:paraId="5DBA49EE" w14:textId="77777777" w:rsidR="00E35A15" w:rsidRPr="00DD5AEB"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nil"/>
              <w:left w:val="nil"/>
              <w:right w:val="nil"/>
            </w:tcBorders>
          </w:tcPr>
          <w:p w14:paraId="4EB307E0" w14:textId="50446507" w:rsidR="00E35A15" w:rsidRPr="00DD5AEB" w:rsidRDefault="00312808"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DD5AEB">
              <w:rPr>
                <w:rFonts w:ascii="Browallia New" w:hAnsi="Browallia New" w:cs="Browallia New"/>
                <w:sz w:val="24"/>
                <w:szCs w:val="24"/>
              </w:rPr>
              <w:t>15,665</w:t>
            </w:r>
          </w:p>
        </w:tc>
        <w:tc>
          <w:tcPr>
            <w:tcW w:w="142" w:type="dxa"/>
            <w:tcBorders>
              <w:top w:val="nil"/>
              <w:left w:val="nil"/>
              <w:bottom w:val="nil"/>
              <w:right w:val="nil"/>
            </w:tcBorders>
          </w:tcPr>
          <w:p w14:paraId="4542031A" w14:textId="77777777" w:rsidR="00E35A15" w:rsidRPr="00DD5AEB"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nil"/>
              <w:left w:val="nil"/>
              <w:right w:val="nil"/>
            </w:tcBorders>
          </w:tcPr>
          <w:p w14:paraId="107DD769" w14:textId="7A250161" w:rsidR="00E35A15" w:rsidRPr="00DD5AEB" w:rsidRDefault="00D64BAC" w:rsidP="00E3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DD5AEB">
              <w:rPr>
                <w:rFonts w:ascii="Browallia New" w:hAnsi="Browallia New" w:cs="Browallia New"/>
                <w:sz w:val="24"/>
                <w:szCs w:val="24"/>
              </w:rPr>
              <w:t>(15,069)</w:t>
            </w:r>
          </w:p>
        </w:tc>
        <w:tc>
          <w:tcPr>
            <w:tcW w:w="142" w:type="dxa"/>
            <w:tcBorders>
              <w:top w:val="nil"/>
              <w:left w:val="nil"/>
              <w:bottom w:val="nil"/>
              <w:right w:val="nil"/>
            </w:tcBorders>
            <w:vAlign w:val="bottom"/>
          </w:tcPr>
          <w:p w14:paraId="46BD9E40" w14:textId="77777777" w:rsidR="00E35A15" w:rsidRPr="00821EC9" w:rsidRDefault="00E35A15" w:rsidP="00E35A15">
            <w:pPr>
              <w:spacing w:line="240" w:lineRule="auto"/>
              <w:ind w:right="851"/>
              <w:jc w:val="right"/>
              <w:rPr>
                <w:rFonts w:ascii="Browallia New" w:hAnsi="Browallia New" w:cs="Browallia New"/>
                <w:sz w:val="24"/>
                <w:szCs w:val="24"/>
                <w:highlight w:val="yellow"/>
              </w:rPr>
            </w:pPr>
          </w:p>
        </w:tc>
        <w:tc>
          <w:tcPr>
            <w:tcW w:w="1008" w:type="dxa"/>
            <w:tcBorders>
              <w:top w:val="nil"/>
              <w:left w:val="nil"/>
              <w:right w:val="nil"/>
            </w:tcBorders>
          </w:tcPr>
          <w:p w14:paraId="736CE58C" w14:textId="07DE9C4C"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C5A7E">
              <w:rPr>
                <w:rFonts w:ascii="Browallia New" w:hAnsi="Browallia New" w:cs="Browallia New"/>
                <w:sz w:val="24"/>
                <w:szCs w:val="24"/>
              </w:rPr>
              <w:t>(33,982)</w:t>
            </w:r>
          </w:p>
        </w:tc>
        <w:tc>
          <w:tcPr>
            <w:tcW w:w="142" w:type="dxa"/>
            <w:tcBorders>
              <w:top w:val="nil"/>
              <w:left w:val="nil"/>
              <w:bottom w:val="nil"/>
              <w:right w:val="nil"/>
            </w:tcBorders>
          </w:tcPr>
          <w:p w14:paraId="33AF2612" w14:textId="77777777"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nil"/>
              <w:left w:val="nil"/>
              <w:right w:val="nil"/>
            </w:tcBorders>
          </w:tcPr>
          <w:p w14:paraId="61543DE7" w14:textId="021EB59A"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C5A7E">
              <w:rPr>
                <w:rFonts w:ascii="Browallia New" w:hAnsi="Browallia New" w:cs="Browallia New"/>
                <w:sz w:val="24"/>
                <w:szCs w:val="24"/>
              </w:rPr>
              <w:t>16,113</w:t>
            </w:r>
          </w:p>
        </w:tc>
        <w:tc>
          <w:tcPr>
            <w:tcW w:w="142" w:type="dxa"/>
            <w:tcBorders>
              <w:top w:val="nil"/>
              <w:left w:val="nil"/>
              <w:bottom w:val="nil"/>
              <w:right w:val="nil"/>
            </w:tcBorders>
          </w:tcPr>
          <w:p w14:paraId="77D7BE0D" w14:textId="77777777"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nil"/>
              <w:left w:val="nil"/>
              <w:right w:val="nil"/>
            </w:tcBorders>
          </w:tcPr>
          <w:p w14:paraId="2AA2F195" w14:textId="6F298BF1"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C5A7E">
              <w:rPr>
                <w:rFonts w:ascii="Browallia New" w:hAnsi="Browallia New" w:cs="Browallia New"/>
                <w:sz w:val="24"/>
                <w:szCs w:val="24"/>
              </w:rPr>
              <w:t>(17,869)</w:t>
            </w:r>
          </w:p>
        </w:tc>
      </w:tr>
      <w:tr w:rsidR="00E35A15" w:rsidRPr="00B737D5" w14:paraId="2C2F023D" w14:textId="77777777" w:rsidTr="005C528C">
        <w:tc>
          <w:tcPr>
            <w:tcW w:w="2814" w:type="dxa"/>
            <w:tcBorders>
              <w:top w:val="nil"/>
              <w:left w:val="nil"/>
              <w:bottom w:val="nil"/>
              <w:right w:val="nil"/>
            </w:tcBorders>
          </w:tcPr>
          <w:p w14:paraId="44724E8B" w14:textId="77777777" w:rsidR="00E35A15" w:rsidRPr="00F25E42"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F25E42">
              <w:rPr>
                <w:rFonts w:ascii="Browallia New" w:hAnsi="Browallia New" w:cs="Browallia New"/>
                <w:sz w:val="24"/>
                <w:szCs w:val="24"/>
                <w:cs/>
              </w:rPr>
              <w:t>สุทธิ</w:t>
            </w:r>
          </w:p>
        </w:tc>
        <w:tc>
          <w:tcPr>
            <w:tcW w:w="1019" w:type="dxa"/>
            <w:tcBorders>
              <w:left w:val="nil"/>
              <w:bottom w:val="single" w:sz="12" w:space="0" w:color="auto"/>
              <w:right w:val="nil"/>
            </w:tcBorders>
          </w:tcPr>
          <w:p w14:paraId="703BF63F" w14:textId="0023DD8E" w:rsidR="00E35A15" w:rsidRPr="00DD5AEB" w:rsidRDefault="00E029BB"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DD5AEB">
              <w:rPr>
                <w:rFonts w:ascii="Browallia New" w:hAnsi="Browallia New" w:cs="Browallia New"/>
                <w:sz w:val="24"/>
                <w:szCs w:val="24"/>
              </w:rPr>
              <w:t>627,673</w:t>
            </w:r>
          </w:p>
        </w:tc>
        <w:tc>
          <w:tcPr>
            <w:tcW w:w="142" w:type="dxa"/>
            <w:tcBorders>
              <w:top w:val="nil"/>
              <w:left w:val="nil"/>
              <w:bottom w:val="nil"/>
              <w:right w:val="nil"/>
            </w:tcBorders>
          </w:tcPr>
          <w:p w14:paraId="4762C13A" w14:textId="77777777" w:rsidR="00E35A15" w:rsidRPr="00DD5AEB"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left w:val="nil"/>
              <w:bottom w:val="single" w:sz="12" w:space="0" w:color="auto"/>
              <w:right w:val="nil"/>
            </w:tcBorders>
          </w:tcPr>
          <w:p w14:paraId="329BAF1B" w14:textId="16A9C8E3" w:rsidR="00E35A15" w:rsidRPr="00DD5AEB" w:rsidRDefault="008F53AE" w:rsidP="0031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DD5AEB">
              <w:rPr>
                <w:rFonts w:ascii="Browallia New" w:hAnsi="Browallia New" w:cs="Browallia New"/>
                <w:sz w:val="24"/>
                <w:szCs w:val="24"/>
              </w:rPr>
              <w:t>(334,929)</w:t>
            </w:r>
          </w:p>
        </w:tc>
        <w:tc>
          <w:tcPr>
            <w:tcW w:w="142" w:type="dxa"/>
            <w:tcBorders>
              <w:top w:val="nil"/>
              <w:left w:val="nil"/>
              <w:bottom w:val="nil"/>
              <w:right w:val="nil"/>
            </w:tcBorders>
          </w:tcPr>
          <w:p w14:paraId="19995AE7" w14:textId="77777777" w:rsidR="00E35A15" w:rsidRPr="00DD5AEB"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left w:val="nil"/>
              <w:bottom w:val="single" w:sz="12" w:space="0" w:color="auto"/>
              <w:right w:val="nil"/>
            </w:tcBorders>
          </w:tcPr>
          <w:p w14:paraId="2B411D52" w14:textId="0483300F" w:rsidR="00E35A15" w:rsidRPr="00DD5AEB" w:rsidRDefault="00842E75" w:rsidP="00152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DD5AEB">
              <w:rPr>
                <w:rFonts w:ascii="Browallia New" w:hAnsi="Browallia New" w:cs="Browallia New"/>
                <w:sz w:val="24"/>
                <w:szCs w:val="24"/>
              </w:rPr>
              <w:t>292,744</w:t>
            </w:r>
          </w:p>
        </w:tc>
        <w:tc>
          <w:tcPr>
            <w:tcW w:w="142" w:type="dxa"/>
            <w:tcBorders>
              <w:top w:val="nil"/>
              <w:left w:val="nil"/>
              <w:bottom w:val="nil"/>
              <w:right w:val="nil"/>
            </w:tcBorders>
          </w:tcPr>
          <w:p w14:paraId="7C0E9E9D" w14:textId="77777777" w:rsidR="00E35A15" w:rsidRPr="001D7206" w:rsidRDefault="00E35A15" w:rsidP="001D7206">
            <w:pPr>
              <w:spacing w:line="240" w:lineRule="auto"/>
              <w:ind w:right="851"/>
              <w:jc w:val="center"/>
              <w:rPr>
                <w:rFonts w:ascii="Browallia New" w:hAnsi="Browallia New" w:cs="Browallia New"/>
                <w:sz w:val="24"/>
                <w:szCs w:val="24"/>
                <w:highlight w:val="cyan"/>
              </w:rPr>
            </w:pPr>
          </w:p>
        </w:tc>
        <w:tc>
          <w:tcPr>
            <w:tcW w:w="1008" w:type="dxa"/>
            <w:tcBorders>
              <w:left w:val="nil"/>
              <w:bottom w:val="single" w:sz="12" w:space="0" w:color="auto"/>
              <w:right w:val="nil"/>
            </w:tcBorders>
          </w:tcPr>
          <w:p w14:paraId="57E7E658" w14:textId="27EA82D5"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C5A7E">
              <w:rPr>
                <w:rFonts w:ascii="Browallia New" w:hAnsi="Browallia New" w:cs="Browallia New"/>
                <w:sz w:val="24"/>
                <w:szCs w:val="24"/>
              </w:rPr>
              <w:t>642,047</w:t>
            </w:r>
          </w:p>
        </w:tc>
        <w:tc>
          <w:tcPr>
            <w:tcW w:w="142" w:type="dxa"/>
            <w:tcBorders>
              <w:top w:val="nil"/>
              <w:left w:val="nil"/>
              <w:bottom w:val="nil"/>
              <w:right w:val="nil"/>
            </w:tcBorders>
          </w:tcPr>
          <w:p w14:paraId="767C9ACD" w14:textId="77777777"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left w:val="nil"/>
              <w:bottom w:val="single" w:sz="12" w:space="0" w:color="auto"/>
              <w:right w:val="nil"/>
            </w:tcBorders>
          </w:tcPr>
          <w:p w14:paraId="254BACB3" w14:textId="6AA9ED88"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C5A7E">
              <w:rPr>
                <w:rFonts w:ascii="Browallia New" w:hAnsi="Browallia New" w:cs="Browallia New"/>
                <w:sz w:val="24"/>
                <w:szCs w:val="24"/>
              </w:rPr>
              <w:t>(342,614)</w:t>
            </w:r>
          </w:p>
        </w:tc>
        <w:tc>
          <w:tcPr>
            <w:tcW w:w="142" w:type="dxa"/>
            <w:tcBorders>
              <w:top w:val="nil"/>
              <w:left w:val="nil"/>
              <w:bottom w:val="nil"/>
              <w:right w:val="nil"/>
            </w:tcBorders>
          </w:tcPr>
          <w:p w14:paraId="632D1D2D" w14:textId="77777777" w:rsidR="00E35A15" w:rsidRPr="00AC5A7E"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left w:val="nil"/>
              <w:bottom w:val="single" w:sz="12" w:space="0" w:color="auto"/>
              <w:right w:val="nil"/>
            </w:tcBorders>
          </w:tcPr>
          <w:p w14:paraId="54C5327F" w14:textId="140A778A" w:rsidR="00E35A15" w:rsidRPr="00B737D5" w:rsidRDefault="00E35A15" w:rsidP="00E3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C5A7E">
              <w:rPr>
                <w:rFonts w:ascii="Browallia New" w:hAnsi="Browallia New" w:cs="Browallia New"/>
                <w:sz w:val="24"/>
                <w:szCs w:val="24"/>
              </w:rPr>
              <w:t>299,433</w:t>
            </w:r>
          </w:p>
        </w:tc>
      </w:tr>
    </w:tbl>
    <w:p w14:paraId="467C4610" w14:textId="77777777" w:rsidR="00AD6D8D" w:rsidRPr="00B737D5" w:rsidRDefault="00AD6D8D" w:rsidP="00AD6D8D">
      <w:pPr>
        <w:tabs>
          <w:tab w:val="left" w:pos="1440"/>
        </w:tabs>
        <w:spacing w:line="240" w:lineRule="auto"/>
        <w:ind w:left="426" w:right="-45"/>
        <w:jc w:val="thaiDistribute"/>
        <w:rPr>
          <w:rFonts w:ascii="Browallia New" w:hAnsi="Browallia New" w:cs="Browallia New"/>
          <w:sz w:val="24"/>
          <w:szCs w:val="16"/>
        </w:rPr>
      </w:pPr>
    </w:p>
    <w:p w14:paraId="7D8550F6" w14:textId="17DAF779" w:rsidR="00BC38A7" w:rsidRPr="00746A84" w:rsidRDefault="00304A5A" w:rsidP="00E87C2C">
      <w:pPr>
        <w:tabs>
          <w:tab w:val="left" w:pos="1440"/>
        </w:tabs>
        <w:spacing w:line="240" w:lineRule="auto"/>
        <w:ind w:left="432" w:right="-43"/>
        <w:jc w:val="thaiDistribute"/>
        <w:rPr>
          <w:rFonts w:ascii="Browallia New" w:hAnsi="Browallia New" w:cs="Browallia New"/>
          <w:sz w:val="28"/>
          <w:szCs w:val="28"/>
          <w:cs/>
          <w:lang w:val="en-GB"/>
        </w:rPr>
      </w:pPr>
      <w:r w:rsidRPr="00304A5A">
        <w:rPr>
          <w:rFonts w:ascii="Browallia New" w:hAnsi="Browallia New" w:cs="Browallia New"/>
          <w:sz w:val="28"/>
          <w:szCs w:val="28"/>
          <w:cs/>
          <w:lang w:val="en-GB"/>
        </w:rPr>
        <w:t>สำหรับงวด</w:t>
      </w:r>
      <w:r w:rsidRPr="00304A5A">
        <w:rPr>
          <w:rFonts w:ascii="Browallia New" w:hAnsi="Browallia New" w:cs="Browallia New" w:hint="cs"/>
          <w:sz w:val="28"/>
          <w:szCs w:val="28"/>
          <w:cs/>
          <w:lang w:val="en-GB"/>
        </w:rPr>
        <w:t>หก</w:t>
      </w:r>
      <w:r w:rsidRPr="00304A5A">
        <w:rPr>
          <w:rFonts w:ascii="Browallia New" w:hAnsi="Browallia New" w:cs="Browallia New"/>
          <w:sz w:val="28"/>
          <w:szCs w:val="28"/>
          <w:cs/>
          <w:lang w:val="en-GB"/>
        </w:rPr>
        <w:t xml:space="preserve">เดือนสิ้นสุดวันที่ </w:t>
      </w:r>
      <w:r w:rsidRPr="00304A5A">
        <w:rPr>
          <w:rFonts w:ascii="Browallia New" w:hAnsi="Browallia New" w:cs="Browallia New"/>
          <w:sz w:val="28"/>
          <w:szCs w:val="28"/>
        </w:rPr>
        <w:t>30</w:t>
      </w:r>
      <w:r w:rsidRPr="00304A5A">
        <w:rPr>
          <w:rFonts w:ascii="Browallia New" w:hAnsi="Browallia New" w:cs="Browallia New" w:hint="cs"/>
          <w:sz w:val="28"/>
          <w:szCs w:val="28"/>
          <w:cs/>
          <w:lang w:val="en-GB"/>
        </w:rPr>
        <w:t xml:space="preserve"> มิถุนายน </w:t>
      </w:r>
      <w:r w:rsidR="00E35A15" w:rsidRPr="00746A84">
        <w:rPr>
          <w:rFonts w:ascii="Browallia New" w:hAnsi="Browallia New" w:cs="Browallia New"/>
          <w:sz w:val="28"/>
          <w:szCs w:val="28"/>
          <w:lang w:val="en-GB"/>
        </w:rPr>
        <w:t>2566</w:t>
      </w:r>
      <w:r w:rsidR="00AC063E" w:rsidRPr="00746A84">
        <w:rPr>
          <w:rFonts w:ascii="Browallia New" w:hAnsi="Browallia New" w:cs="Browallia New"/>
          <w:sz w:val="28"/>
          <w:szCs w:val="28"/>
          <w:cs/>
          <w:lang w:val="en-GB"/>
        </w:rPr>
        <w:t xml:space="preserve"> และ</w:t>
      </w:r>
      <w:r w:rsidR="006E4703" w:rsidRPr="00746A84">
        <w:rPr>
          <w:rFonts w:ascii="Browallia New" w:hAnsi="Browallia New" w:cs="Browallia New"/>
          <w:sz w:val="28"/>
          <w:szCs w:val="28"/>
          <w:cs/>
          <w:lang w:val="en-GB"/>
        </w:rPr>
        <w:t xml:space="preserve"> </w:t>
      </w:r>
      <w:r w:rsidR="00E8399C" w:rsidRPr="00746A84">
        <w:rPr>
          <w:rFonts w:ascii="Browallia New" w:hAnsi="Browallia New" w:cs="Browallia New"/>
          <w:sz w:val="28"/>
          <w:szCs w:val="28"/>
          <w:lang w:val="en-GB"/>
        </w:rPr>
        <w:t>256</w:t>
      </w:r>
      <w:r w:rsidR="00E35A15" w:rsidRPr="00746A84">
        <w:rPr>
          <w:rFonts w:ascii="Browallia New" w:hAnsi="Browallia New" w:cs="Browallia New"/>
          <w:sz w:val="28"/>
          <w:szCs w:val="28"/>
          <w:lang w:val="en-GB"/>
        </w:rPr>
        <w:t>5</w:t>
      </w:r>
      <w:r w:rsidR="00AC063E" w:rsidRPr="00746A84">
        <w:rPr>
          <w:rFonts w:ascii="Browallia New" w:hAnsi="Browallia New" w:cs="Browallia New"/>
          <w:sz w:val="28"/>
          <w:szCs w:val="28"/>
          <w:cs/>
          <w:lang w:val="en-GB"/>
        </w:rPr>
        <w:t xml:space="preserve"> </w:t>
      </w:r>
      <w:r w:rsidR="00AD6D8D" w:rsidRPr="00746A84">
        <w:rPr>
          <w:rFonts w:ascii="Browallia New" w:hAnsi="Browallia New" w:cs="Browallia New" w:hint="cs"/>
          <w:sz w:val="28"/>
          <w:szCs w:val="28"/>
          <w:cs/>
          <w:lang w:val="en-GB"/>
        </w:rPr>
        <w:t>กลุ่มบริษัทรับรู้ต้นทุนทางการเงินที่เกี่ยวข้องกับหนี้สิน</w:t>
      </w:r>
      <w:r w:rsidR="00AD6D8D" w:rsidRPr="00746A84">
        <w:rPr>
          <w:rFonts w:ascii="Browallia New" w:hAnsi="Browallia New" w:cs="Browallia New"/>
          <w:sz w:val="28"/>
          <w:szCs w:val="28"/>
          <w:cs/>
          <w:lang w:val="en-GB"/>
        </w:rPr>
        <w:t>ตาม</w:t>
      </w:r>
      <w:r w:rsidR="00AD6D8D" w:rsidRPr="00746A84">
        <w:rPr>
          <w:rFonts w:ascii="Browallia New" w:hAnsi="Browallia New" w:cs="Browallia New" w:hint="cs"/>
          <w:sz w:val="28"/>
          <w:szCs w:val="28"/>
          <w:cs/>
          <w:lang w:val="en-GB"/>
        </w:rPr>
        <w:t xml:space="preserve">สัญญาเช่าจำนวน </w:t>
      </w:r>
      <w:r w:rsidR="00FF6F75" w:rsidRPr="006E3736">
        <w:rPr>
          <w:rFonts w:ascii="Browallia New" w:hAnsi="Browallia New" w:cs="Browallia New"/>
          <w:sz w:val="28"/>
          <w:szCs w:val="28"/>
        </w:rPr>
        <w:t>3.</w:t>
      </w:r>
      <w:r w:rsidR="00B87381" w:rsidRPr="006E3736">
        <w:rPr>
          <w:rFonts w:ascii="Browallia New" w:hAnsi="Browallia New" w:cs="Browallia New"/>
          <w:sz w:val="28"/>
          <w:szCs w:val="28"/>
        </w:rPr>
        <w:t>17</w:t>
      </w:r>
      <w:r w:rsidR="00AD6D8D" w:rsidRPr="00746A84">
        <w:rPr>
          <w:rFonts w:ascii="Browallia New" w:hAnsi="Browallia New" w:cs="Browallia New" w:hint="cs"/>
          <w:sz w:val="28"/>
          <w:szCs w:val="28"/>
          <w:lang w:val="en-GB"/>
        </w:rPr>
        <w:t xml:space="preserve"> </w:t>
      </w:r>
      <w:r w:rsidR="00AD6D8D" w:rsidRPr="00746A84">
        <w:rPr>
          <w:rFonts w:ascii="Browallia New" w:hAnsi="Browallia New" w:cs="Browallia New" w:hint="cs"/>
          <w:sz w:val="28"/>
          <w:szCs w:val="28"/>
          <w:cs/>
          <w:lang w:val="en-GB"/>
        </w:rPr>
        <w:t>ล้านบาท และ</w:t>
      </w:r>
      <w:r w:rsidR="00AD6D8D" w:rsidRPr="00746A84">
        <w:rPr>
          <w:rFonts w:ascii="Browallia New" w:hAnsi="Browallia New" w:cs="Browallia New"/>
          <w:sz w:val="28"/>
          <w:szCs w:val="28"/>
          <w:cs/>
          <w:lang w:val="en-GB"/>
        </w:rPr>
        <w:t xml:space="preserve"> </w:t>
      </w:r>
      <w:r w:rsidR="00AD6D8D" w:rsidRPr="00746A84">
        <w:rPr>
          <w:rFonts w:ascii="Browallia New" w:hAnsi="Browallia New" w:cs="Browallia New" w:hint="cs"/>
          <w:sz w:val="28"/>
          <w:szCs w:val="28"/>
          <w:cs/>
          <w:lang w:val="en-GB"/>
        </w:rPr>
        <w:t xml:space="preserve">จำนวน </w:t>
      </w:r>
      <w:r w:rsidR="00881EC1">
        <w:rPr>
          <w:rFonts w:ascii="Browallia New" w:hAnsi="Browallia New" w:cs="Browallia New"/>
          <w:sz w:val="28"/>
          <w:szCs w:val="28"/>
          <w:lang w:val="en-GB"/>
        </w:rPr>
        <w:t>1.97</w:t>
      </w:r>
      <w:r w:rsidR="00AD6D8D" w:rsidRPr="00746A84">
        <w:rPr>
          <w:rFonts w:ascii="Browallia New" w:hAnsi="Browallia New" w:cs="Browallia New" w:hint="cs"/>
          <w:sz w:val="28"/>
          <w:szCs w:val="28"/>
          <w:cs/>
          <w:lang w:val="en-GB"/>
        </w:rPr>
        <w:t xml:space="preserve"> ล้านบาท ตามลำดับ (งบการเงินเฉพาะของบริษัท </w:t>
      </w:r>
      <w:r w:rsidR="00AD6D8D" w:rsidRPr="00746A84">
        <w:rPr>
          <w:rFonts w:ascii="Browallia New" w:hAnsi="Browallia New" w:cs="Browallia New"/>
          <w:sz w:val="28"/>
          <w:szCs w:val="28"/>
          <w:cs/>
          <w:lang w:val="en-GB"/>
        </w:rPr>
        <w:t xml:space="preserve">: </w:t>
      </w:r>
      <w:r w:rsidR="00AD6D8D" w:rsidRPr="00746A84">
        <w:rPr>
          <w:rFonts w:ascii="Browallia New" w:hAnsi="Browallia New" w:cs="Browallia New" w:hint="cs"/>
          <w:sz w:val="28"/>
          <w:szCs w:val="28"/>
          <w:cs/>
          <w:lang w:val="en-GB"/>
        </w:rPr>
        <w:t xml:space="preserve">จำนวน </w:t>
      </w:r>
      <w:r w:rsidR="0004565D" w:rsidRPr="006E3736">
        <w:rPr>
          <w:rFonts w:ascii="Browallia New" w:hAnsi="Browallia New" w:cs="Browallia New"/>
          <w:sz w:val="28"/>
          <w:szCs w:val="28"/>
          <w:lang w:val="en-GB"/>
        </w:rPr>
        <w:t>9</w:t>
      </w:r>
      <w:r w:rsidR="009E67BC" w:rsidRPr="006E3736">
        <w:rPr>
          <w:rFonts w:ascii="Browallia New" w:hAnsi="Browallia New" w:cs="Browallia New"/>
          <w:sz w:val="28"/>
          <w:szCs w:val="28"/>
          <w:lang w:val="en-GB"/>
        </w:rPr>
        <w:t>.65</w:t>
      </w:r>
      <w:r w:rsidR="00AD6D8D" w:rsidRPr="00746A84">
        <w:rPr>
          <w:rFonts w:ascii="Browallia New" w:hAnsi="Browallia New" w:cs="Browallia New"/>
          <w:sz w:val="28"/>
          <w:szCs w:val="28"/>
          <w:cs/>
          <w:lang w:val="en-GB"/>
        </w:rPr>
        <w:t xml:space="preserve"> </w:t>
      </w:r>
      <w:r w:rsidR="00AD6D8D" w:rsidRPr="00746A84">
        <w:rPr>
          <w:rFonts w:ascii="Browallia New" w:hAnsi="Browallia New" w:cs="Browallia New" w:hint="cs"/>
          <w:sz w:val="28"/>
          <w:szCs w:val="28"/>
          <w:cs/>
          <w:lang w:val="en-GB"/>
        </w:rPr>
        <w:t xml:space="preserve">ล้านบาท และจำนวน </w:t>
      </w:r>
      <w:r w:rsidR="00D5283E">
        <w:rPr>
          <w:rFonts w:ascii="Browallia New" w:hAnsi="Browallia New" w:cs="Browallia New"/>
          <w:sz w:val="28"/>
          <w:szCs w:val="28"/>
          <w:lang w:val="en-GB"/>
        </w:rPr>
        <w:t>8.42</w:t>
      </w:r>
      <w:r w:rsidR="00AD6D8D" w:rsidRPr="00746A84">
        <w:rPr>
          <w:rFonts w:ascii="Browallia New" w:hAnsi="Browallia New" w:cs="Browallia New"/>
          <w:sz w:val="28"/>
          <w:szCs w:val="28"/>
          <w:cs/>
          <w:lang w:val="en-GB"/>
        </w:rPr>
        <w:t xml:space="preserve"> </w:t>
      </w:r>
      <w:r w:rsidR="00AD6D8D" w:rsidRPr="00746A84">
        <w:rPr>
          <w:rFonts w:ascii="Browallia New" w:hAnsi="Browallia New" w:cs="Browallia New" w:hint="cs"/>
          <w:sz w:val="28"/>
          <w:szCs w:val="28"/>
          <w:cs/>
          <w:lang w:val="en-GB"/>
        </w:rPr>
        <w:t>ล้านบาท ตามลำดับ)</w:t>
      </w:r>
    </w:p>
    <w:p w14:paraId="29D77B0F" w14:textId="77777777" w:rsidR="005362B3" w:rsidRPr="00CB70BE" w:rsidRDefault="00536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lang w:val="en-GB"/>
        </w:rPr>
        <w:br w:type="page"/>
      </w:r>
    </w:p>
    <w:p w14:paraId="1F0A0C7B" w14:textId="35D43A90" w:rsidR="0079202C" w:rsidRPr="00B737D5" w:rsidRDefault="0079202C" w:rsidP="00170FE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0" w:hanging="420"/>
        <w:rPr>
          <w:rFonts w:ascii="Browallia New" w:hAnsi="Browallia New" w:cs="Browallia New"/>
          <w:b/>
          <w:bCs/>
          <w:sz w:val="28"/>
          <w:szCs w:val="28"/>
          <w:lang w:val="en-GB"/>
        </w:rPr>
      </w:pPr>
      <w:r w:rsidRPr="00B737D5">
        <w:rPr>
          <w:rFonts w:ascii="Browallia New" w:hAnsi="Browallia New" w:cs="Browallia New"/>
          <w:b/>
          <w:bCs/>
          <w:sz w:val="28"/>
          <w:szCs w:val="28"/>
          <w:cs/>
          <w:lang w:val="en-GB"/>
        </w:rPr>
        <w:t>เงินกู้ยืมระยะยาว</w:t>
      </w:r>
      <w:r w:rsidR="00CD577E" w:rsidRPr="00B737D5">
        <w:rPr>
          <w:rFonts w:ascii="Browallia New" w:hAnsi="Browallia New" w:cs="Browallia New"/>
          <w:b/>
          <w:bCs/>
          <w:sz w:val="28"/>
          <w:szCs w:val="28"/>
          <w:lang w:val="en-GB"/>
        </w:rPr>
        <w:t xml:space="preserve"> - </w:t>
      </w:r>
      <w:r w:rsidR="00CD577E" w:rsidRPr="00B737D5">
        <w:rPr>
          <w:rFonts w:ascii="Browallia New" w:hAnsi="Browallia New" w:cs="Browallia New" w:hint="cs"/>
          <w:b/>
          <w:bCs/>
          <w:sz w:val="28"/>
          <w:szCs w:val="28"/>
          <w:cs/>
          <w:lang w:val="en-GB"/>
        </w:rPr>
        <w:t>สุทธิ</w:t>
      </w:r>
    </w:p>
    <w:p w14:paraId="43DE394C" w14:textId="77777777" w:rsidR="00825A32" w:rsidRPr="00876FCF" w:rsidRDefault="00825A32" w:rsidP="0082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029" w:type="dxa"/>
        <w:tblInd w:w="364" w:type="dxa"/>
        <w:tblLayout w:type="fixed"/>
        <w:tblLook w:val="0000" w:firstRow="0" w:lastRow="0" w:firstColumn="0" w:lastColumn="0" w:noHBand="0" w:noVBand="0"/>
      </w:tblPr>
      <w:tblGrid>
        <w:gridCol w:w="3747"/>
        <w:gridCol w:w="1134"/>
        <w:gridCol w:w="241"/>
        <w:gridCol w:w="1142"/>
        <w:gridCol w:w="236"/>
        <w:gridCol w:w="1137"/>
        <w:gridCol w:w="244"/>
        <w:gridCol w:w="1148"/>
      </w:tblGrid>
      <w:tr w:rsidR="0079202C" w:rsidRPr="00B737D5" w14:paraId="78C187A0" w14:textId="77777777" w:rsidTr="002366C7">
        <w:trPr>
          <w:cantSplit/>
        </w:trPr>
        <w:tc>
          <w:tcPr>
            <w:tcW w:w="3747" w:type="dxa"/>
          </w:tcPr>
          <w:p w14:paraId="5F8D7E75"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B737D5">
              <w:rPr>
                <w:rFonts w:ascii="Browallia New" w:hAnsi="Browallia New" w:cs="Browallia New"/>
                <w:sz w:val="28"/>
                <w:szCs w:val="28"/>
              </w:rPr>
              <w:tab/>
            </w:r>
          </w:p>
        </w:tc>
        <w:tc>
          <w:tcPr>
            <w:tcW w:w="5282" w:type="dxa"/>
            <w:gridSpan w:val="7"/>
          </w:tcPr>
          <w:p w14:paraId="52393C0C" w14:textId="77777777" w:rsidR="0079202C" w:rsidRPr="00B737D5" w:rsidRDefault="0079202C" w:rsidP="001B4041">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79202C" w:rsidRPr="00B737D5" w14:paraId="2C38E177" w14:textId="77777777" w:rsidTr="002366C7">
        <w:trPr>
          <w:cantSplit/>
        </w:trPr>
        <w:tc>
          <w:tcPr>
            <w:tcW w:w="3747" w:type="dxa"/>
          </w:tcPr>
          <w:p w14:paraId="337CFB37"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5CBE2AA5"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6" w:type="dxa"/>
          </w:tcPr>
          <w:p w14:paraId="0676E897"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1AC5AADF"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B737D5">
              <w:rPr>
                <w:rFonts w:ascii="Browallia New" w:hAnsi="Browallia New" w:cs="Browallia New"/>
                <w:sz w:val="28"/>
                <w:szCs w:val="28"/>
                <w:cs/>
              </w:rPr>
              <w:t>งบการเงินเฉพาะของบริษัท</w:t>
            </w:r>
          </w:p>
        </w:tc>
      </w:tr>
      <w:tr w:rsidR="00436DF9" w:rsidRPr="00B737D5" w14:paraId="38C2DC18" w14:textId="77777777">
        <w:trPr>
          <w:cantSplit/>
          <w:trHeight w:val="185"/>
        </w:trPr>
        <w:tc>
          <w:tcPr>
            <w:tcW w:w="3747" w:type="dxa"/>
          </w:tcPr>
          <w:p w14:paraId="1D2E4B67" w14:textId="77777777" w:rsidR="00436DF9" w:rsidRPr="00B737D5" w:rsidRDefault="00436DF9" w:rsidP="00436DF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140F789A" w14:textId="52661112" w:rsidR="00436DF9" w:rsidRPr="00B737D5" w:rsidRDefault="00132954" w:rsidP="00436DF9">
            <w:pPr>
              <w:tabs>
                <w:tab w:val="clear" w:pos="907"/>
              </w:tabs>
              <w:spacing w:line="240" w:lineRule="auto"/>
              <w:ind w:left="-108" w:right="-108"/>
              <w:jc w:val="center"/>
              <w:rPr>
                <w:rFonts w:ascii="Browallia New" w:hAnsi="Browallia New" w:cs="Browallia New"/>
                <w:sz w:val="28"/>
                <w:szCs w:val="28"/>
                <w:lang w:val="en-GB"/>
              </w:rPr>
            </w:pPr>
            <w:r w:rsidRPr="00132954">
              <w:rPr>
                <w:rFonts w:ascii="Browallia New" w:hAnsi="Browallia New" w:cs="Browallia New"/>
                <w:sz w:val="28"/>
                <w:szCs w:val="28"/>
              </w:rPr>
              <w:t>30</w:t>
            </w:r>
            <w:r w:rsidRPr="00132954">
              <w:rPr>
                <w:rFonts w:ascii="Browallia New" w:hAnsi="Browallia New" w:cs="Browallia New" w:hint="cs"/>
                <w:sz w:val="28"/>
                <w:szCs w:val="28"/>
                <w:cs/>
              </w:rPr>
              <w:t xml:space="preserve"> มิถุนายน</w:t>
            </w:r>
            <w:r w:rsidR="00436DF9" w:rsidRPr="00B737D5">
              <w:rPr>
                <w:rFonts w:ascii="Browallia New" w:hAnsi="Browallia New" w:cs="Browallia New"/>
                <w:sz w:val="28"/>
                <w:szCs w:val="28"/>
              </w:rPr>
              <w:t>256</w:t>
            </w:r>
            <w:r w:rsidR="00436DF9">
              <w:rPr>
                <w:rFonts w:ascii="Browallia New" w:hAnsi="Browallia New" w:cs="Browallia New"/>
                <w:sz w:val="28"/>
                <w:szCs w:val="28"/>
              </w:rPr>
              <w:t>6</w:t>
            </w:r>
          </w:p>
        </w:tc>
        <w:tc>
          <w:tcPr>
            <w:tcW w:w="241" w:type="dxa"/>
            <w:tcBorders>
              <w:top w:val="single" w:sz="4" w:space="0" w:color="auto"/>
            </w:tcBorders>
            <w:vAlign w:val="bottom"/>
          </w:tcPr>
          <w:p w14:paraId="309258AE" w14:textId="77777777" w:rsidR="00436DF9" w:rsidRPr="00B737D5" w:rsidRDefault="00436DF9" w:rsidP="00436DF9">
            <w:pPr>
              <w:tabs>
                <w:tab w:val="clear" w:pos="907"/>
              </w:tabs>
              <w:spacing w:line="240" w:lineRule="auto"/>
              <w:ind w:left="-108" w:right="-108"/>
              <w:jc w:val="center"/>
              <w:rPr>
                <w:rFonts w:ascii="Browallia New" w:hAnsi="Browallia New" w:cs="Browallia New"/>
                <w:sz w:val="28"/>
                <w:szCs w:val="28"/>
                <w:cs/>
              </w:rPr>
            </w:pPr>
          </w:p>
        </w:tc>
        <w:tc>
          <w:tcPr>
            <w:tcW w:w="1142" w:type="dxa"/>
            <w:tcBorders>
              <w:top w:val="single" w:sz="4" w:space="0" w:color="auto"/>
              <w:bottom w:val="single" w:sz="4" w:space="0" w:color="auto"/>
            </w:tcBorders>
            <w:vAlign w:val="bottom"/>
          </w:tcPr>
          <w:p w14:paraId="7960CF8B" w14:textId="5FD00DAB" w:rsidR="00436DF9" w:rsidRPr="00B737D5" w:rsidRDefault="00436DF9" w:rsidP="00436DF9">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c>
          <w:tcPr>
            <w:tcW w:w="236" w:type="dxa"/>
          </w:tcPr>
          <w:p w14:paraId="1206FA84" w14:textId="77777777" w:rsidR="00436DF9" w:rsidRPr="00B737D5" w:rsidRDefault="00436DF9" w:rsidP="00436DF9">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vAlign w:val="bottom"/>
          </w:tcPr>
          <w:p w14:paraId="30C54689" w14:textId="7FDDD370" w:rsidR="00436DF9" w:rsidRPr="00B737D5" w:rsidRDefault="00132954" w:rsidP="00436DF9">
            <w:pPr>
              <w:tabs>
                <w:tab w:val="clear" w:pos="907"/>
              </w:tabs>
              <w:spacing w:line="240" w:lineRule="auto"/>
              <w:ind w:left="-108" w:right="-108"/>
              <w:jc w:val="center"/>
              <w:rPr>
                <w:rFonts w:ascii="Browallia New" w:hAnsi="Browallia New" w:cs="Browallia New"/>
                <w:sz w:val="28"/>
                <w:szCs w:val="28"/>
                <w:lang w:val="en-GB"/>
              </w:rPr>
            </w:pPr>
            <w:r w:rsidRPr="00132954">
              <w:rPr>
                <w:rFonts w:ascii="Browallia New" w:hAnsi="Browallia New" w:cs="Browallia New"/>
                <w:sz w:val="28"/>
                <w:szCs w:val="28"/>
              </w:rPr>
              <w:t>30</w:t>
            </w:r>
            <w:r w:rsidRPr="00132954">
              <w:rPr>
                <w:rFonts w:ascii="Browallia New" w:hAnsi="Browallia New" w:cs="Browallia New" w:hint="cs"/>
                <w:sz w:val="28"/>
                <w:szCs w:val="28"/>
                <w:cs/>
              </w:rPr>
              <w:t xml:space="preserve"> มิถุนายน</w:t>
            </w:r>
            <w:r w:rsidR="00436DF9" w:rsidRPr="00B737D5">
              <w:rPr>
                <w:rFonts w:ascii="Browallia New" w:hAnsi="Browallia New" w:cs="Browallia New"/>
                <w:sz w:val="28"/>
                <w:szCs w:val="28"/>
              </w:rPr>
              <w:t>256</w:t>
            </w:r>
            <w:r w:rsidR="00436DF9">
              <w:rPr>
                <w:rFonts w:ascii="Browallia New" w:hAnsi="Browallia New" w:cs="Browallia New"/>
                <w:sz w:val="28"/>
                <w:szCs w:val="28"/>
              </w:rPr>
              <w:t>6</w:t>
            </w:r>
          </w:p>
        </w:tc>
        <w:tc>
          <w:tcPr>
            <w:tcW w:w="244" w:type="dxa"/>
            <w:tcBorders>
              <w:top w:val="single" w:sz="4" w:space="0" w:color="auto"/>
            </w:tcBorders>
            <w:vAlign w:val="bottom"/>
          </w:tcPr>
          <w:p w14:paraId="1B2FD289" w14:textId="77777777" w:rsidR="00436DF9" w:rsidRPr="00B737D5" w:rsidRDefault="00436DF9" w:rsidP="00436DF9">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4AC804E" w14:textId="1F169BCD" w:rsidR="00436DF9" w:rsidRPr="00B737D5" w:rsidRDefault="00436DF9" w:rsidP="00436DF9">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r>
      <w:tr w:rsidR="0079202C" w:rsidRPr="00B737D5" w14:paraId="6D720F2D" w14:textId="77777777" w:rsidTr="00436DF9">
        <w:trPr>
          <w:cantSplit/>
          <w:trHeight w:val="323"/>
        </w:trPr>
        <w:tc>
          <w:tcPr>
            <w:tcW w:w="3747" w:type="dxa"/>
            <w:vAlign w:val="bottom"/>
          </w:tcPr>
          <w:p w14:paraId="2682618F"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cs/>
              </w:rPr>
            </w:pPr>
          </w:p>
        </w:tc>
        <w:tc>
          <w:tcPr>
            <w:tcW w:w="1134" w:type="dxa"/>
            <w:vAlign w:val="bottom"/>
          </w:tcPr>
          <w:p w14:paraId="72E56072" w14:textId="77777777" w:rsidR="0079202C" w:rsidRPr="00B737D5" w:rsidRDefault="0079202C" w:rsidP="001B4041">
            <w:pPr>
              <w:tabs>
                <w:tab w:val="clear" w:pos="907"/>
                <w:tab w:val="left" w:pos="743"/>
              </w:tabs>
              <w:spacing w:line="240" w:lineRule="auto"/>
              <w:ind w:right="-27"/>
              <w:jc w:val="right"/>
              <w:rPr>
                <w:rFonts w:ascii="Browallia New" w:hAnsi="Browallia New" w:cs="Browallia New"/>
              </w:rPr>
            </w:pPr>
          </w:p>
        </w:tc>
        <w:tc>
          <w:tcPr>
            <w:tcW w:w="241" w:type="dxa"/>
            <w:vAlign w:val="bottom"/>
          </w:tcPr>
          <w:p w14:paraId="64B1E9C7" w14:textId="77777777" w:rsidR="0079202C" w:rsidRPr="00B737D5" w:rsidRDefault="0079202C" w:rsidP="001B4041">
            <w:pPr>
              <w:tabs>
                <w:tab w:val="clear" w:pos="907"/>
                <w:tab w:val="left" w:pos="743"/>
              </w:tabs>
              <w:spacing w:line="240" w:lineRule="auto"/>
              <w:ind w:right="-27"/>
              <w:rPr>
                <w:rFonts w:ascii="Browallia New" w:hAnsi="Browallia New" w:cs="Browallia New"/>
              </w:rPr>
            </w:pPr>
          </w:p>
        </w:tc>
        <w:tc>
          <w:tcPr>
            <w:tcW w:w="1142" w:type="dxa"/>
            <w:vAlign w:val="bottom"/>
          </w:tcPr>
          <w:p w14:paraId="18625495" w14:textId="77777777" w:rsidR="0079202C" w:rsidRPr="00B737D5" w:rsidRDefault="0079202C" w:rsidP="001B4041">
            <w:pPr>
              <w:tabs>
                <w:tab w:val="clear" w:pos="907"/>
                <w:tab w:val="decimal" w:pos="972"/>
              </w:tabs>
              <w:spacing w:line="240" w:lineRule="auto"/>
              <w:ind w:right="-27"/>
              <w:jc w:val="right"/>
              <w:rPr>
                <w:rFonts w:ascii="Browallia New" w:hAnsi="Browallia New" w:cs="Browallia New"/>
              </w:rPr>
            </w:pPr>
          </w:p>
        </w:tc>
        <w:tc>
          <w:tcPr>
            <w:tcW w:w="236" w:type="dxa"/>
            <w:vAlign w:val="bottom"/>
          </w:tcPr>
          <w:p w14:paraId="0F539114" w14:textId="77777777" w:rsidR="0079202C" w:rsidRPr="00B737D5" w:rsidRDefault="0079202C" w:rsidP="001B4041">
            <w:pPr>
              <w:tabs>
                <w:tab w:val="clear" w:pos="907"/>
                <w:tab w:val="decimal" w:pos="972"/>
              </w:tabs>
              <w:spacing w:line="240" w:lineRule="auto"/>
              <w:ind w:right="-27"/>
              <w:jc w:val="right"/>
              <w:rPr>
                <w:rFonts w:ascii="Browallia New" w:hAnsi="Browallia New" w:cs="Browallia New"/>
              </w:rPr>
            </w:pPr>
          </w:p>
        </w:tc>
        <w:tc>
          <w:tcPr>
            <w:tcW w:w="1137" w:type="dxa"/>
            <w:tcBorders>
              <w:top w:val="single" w:sz="4" w:space="0" w:color="auto"/>
            </w:tcBorders>
            <w:vAlign w:val="bottom"/>
          </w:tcPr>
          <w:p w14:paraId="13F1618B" w14:textId="77777777" w:rsidR="0079202C" w:rsidRPr="00B737D5" w:rsidRDefault="0079202C" w:rsidP="001B4041">
            <w:pPr>
              <w:tabs>
                <w:tab w:val="clear" w:pos="907"/>
                <w:tab w:val="decimal" w:pos="972"/>
              </w:tabs>
              <w:spacing w:line="240" w:lineRule="auto"/>
              <w:ind w:right="-27"/>
              <w:jc w:val="right"/>
              <w:rPr>
                <w:rFonts w:ascii="Browallia New" w:hAnsi="Browallia New" w:cs="Browallia New"/>
              </w:rPr>
            </w:pPr>
          </w:p>
        </w:tc>
        <w:tc>
          <w:tcPr>
            <w:tcW w:w="244" w:type="dxa"/>
            <w:vAlign w:val="bottom"/>
          </w:tcPr>
          <w:p w14:paraId="2E37CA98" w14:textId="77777777" w:rsidR="0079202C" w:rsidRPr="00B737D5" w:rsidRDefault="0079202C" w:rsidP="001B4041">
            <w:pPr>
              <w:tabs>
                <w:tab w:val="clear" w:pos="907"/>
                <w:tab w:val="decimal" w:pos="972"/>
              </w:tabs>
              <w:spacing w:line="240" w:lineRule="auto"/>
              <w:ind w:right="-27"/>
              <w:jc w:val="right"/>
              <w:rPr>
                <w:rFonts w:ascii="Browallia New" w:hAnsi="Browallia New" w:cs="Browallia New"/>
              </w:rPr>
            </w:pPr>
          </w:p>
        </w:tc>
        <w:tc>
          <w:tcPr>
            <w:tcW w:w="1148" w:type="dxa"/>
            <w:vAlign w:val="bottom"/>
          </w:tcPr>
          <w:p w14:paraId="2D63EC6E" w14:textId="77777777" w:rsidR="0079202C" w:rsidRPr="00B737D5" w:rsidRDefault="0079202C" w:rsidP="001B4041">
            <w:pPr>
              <w:tabs>
                <w:tab w:val="clear" w:pos="907"/>
                <w:tab w:val="decimal" w:pos="742"/>
              </w:tabs>
              <w:spacing w:line="240" w:lineRule="auto"/>
              <w:ind w:right="-27"/>
              <w:jc w:val="right"/>
              <w:rPr>
                <w:rFonts w:ascii="Browallia New" w:hAnsi="Browallia New" w:cs="Browallia New"/>
              </w:rPr>
            </w:pPr>
          </w:p>
        </w:tc>
      </w:tr>
      <w:tr w:rsidR="00BA434C" w:rsidRPr="00B737D5" w14:paraId="06954D6E" w14:textId="77777777">
        <w:trPr>
          <w:cantSplit/>
        </w:trPr>
        <w:tc>
          <w:tcPr>
            <w:tcW w:w="3747" w:type="dxa"/>
          </w:tcPr>
          <w:p w14:paraId="4BBD1BAC" w14:textId="77777777" w:rsidR="00BA434C" w:rsidRPr="00B737D5" w:rsidRDefault="00BA434C" w:rsidP="00BA434C">
            <w:pPr>
              <w:tabs>
                <w:tab w:val="clear" w:pos="227"/>
                <w:tab w:val="left" w:pos="18"/>
              </w:tabs>
              <w:spacing w:line="240" w:lineRule="auto"/>
              <w:rPr>
                <w:rFonts w:ascii="Browallia New" w:hAnsi="Browallia New" w:cs="Browallia New"/>
                <w:sz w:val="28"/>
                <w:szCs w:val="28"/>
                <w:cs/>
              </w:rPr>
            </w:pPr>
            <w:r w:rsidRPr="00B737D5">
              <w:rPr>
                <w:rFonts w:ascii="Browallia New" w:hAnsi="Browallia New" w:cs="Browallia New"/>
                <w:sz w:val="28"/>
                <w:szCs w:val="28"/>
                <w:cs/>
              </w:rPr>
              <w:t>เงินกู้ยืมระยะยาว</w:t>
            </w:r>
          </w:p>
        </w:tc>
        <w:tc>
          <w:tcPr>
            <w:tcW w:w="1134" w:type="dxa"/>
          </w:tcPr>
          <w:p w14:paraId="30DB65BC" w14:textId="093F75D7" w:rsidR="00BA434C" w:rsidRPr="002A7CA3" w:rsidRDefault="002E4344" w:rsidP="00BA434C">
            <w:pPr>
              <w:tabs>
                <w:tab w:val="left" w:pos="162"/>
              </w:tabs>
              <w:spacing w:line="240" w:lineRule="auto"/>
              <w:ind w:right="-18"/>
              <w:jc w:val="right"/>
              <w:rPr>
                <w:rFonts w:ascii="Browallia New" w:hAnsi="Browallia New" w:cs="Browallia New"/>
                <w:sz w:val="28"/>
                <w:szCs w:val="28"/>
                <w:rtl/>
              </w:rPr>
            </w:pPr>
            <w:r>
              <w:rPr>
                <w:rFonts w:ascii="Browallia New" w:hAnsi="Browallia New" w:cs="Browallia New"/>
                <w:sz w:val="28"/>
                <w:szCs w:val="28"/>
              </w:rPr>
              <w:t>1,1</w:t>
            </w:r>
            <w:r w:rsidR="003F20D4">
              <w:rPr>
                <w:rFonts w:ascii="Browallia New" w:hAnsi="Browallia New" w:cs="Browallia New"/>
                <w:sz w:val="28"/>
                <w:szCs w:val="28"/>
              </w:rPr>
              <w:t>46,917</w:t>
            </w:r>
          </w:p>
        </w:tc>
        <w:tc>
          <w:tcPr>
            <w:tcW w:w="241" w:type="dxa"/>
            <w:vAlign w:val="bottom"/>
          </w:tcPr>
          <w:p w14:paraId="6BDAA560" w14:textId="77777777" w:rsidR="00BA434C" w:rsidRPr="00B737D5" w:rsidRDefault="00BA434C" w:rsidP="00BA434C">
            <w:pPr>
              <w:tabs>
                <w:tab w:val="left" w:pos="162"/>
              </w:tabs>
              <w:spacing w:line="240" w:lineRule="auto"/>
              <w:ind w:right="-18"/>
              <w:jc w:val="right"/>
              <w:rPr>
                <w:rFonts w:ascii="Browallia New" w:hAnsi="Browallia New" w:cs="Browallia New"/>
                <w:sz w:val="28"/>
                <w:szCs w:val="28"/>
              </w:rPr>
            </w:pPr>
          </w:p>
        </w:tc>
        <w:tc>
          <w:tcPr>
            <w:tcW w:w="1142" w:type="dxa"/>
            <w:vAlign w:val="bottom"/>
          </w:tcPr>
          <w:p w14:paraId="3E074A0A" w14:textId="42A4889A" w:rsidR="00BA434C" w:rsidRPr="00B737D5" w:rsidRDefault="00BA434C" w:rsidP="00BA434C">
            <w:pPr>
              <w:tabs>
                <w:tab w:val="left" w:pos="162"/>
              </w:tabs>
              <w:spacing w:line="240" w:lineRule="auto"/>
              <w:ind w:right="-18"/>
              <w:jc w:val="right"/>
              <w:rPr>
                <w:rFonts w:ascii="Browallia New" w:hAnsi="Browallia New" w:cs="Browallia New"/>
                <w:sz w:val="28"/>
                <w:szCs w:val="28"/>
                <w:rtl/>
                <w:cs/>
              </w:rPr>
            </w:pPr>
            <w:r w:rsidRPr="009D226F">
              <w:rPr>
                <w:rFonts w:ascii="Browallia New" w:hAnsi="Browallia New" w:cs="Browallia New"/>
                <w:sz w:val="28"/>
                <w:szCs w:val="28"/>
              </w:rPr>
              <w:t>1,390,694</w:t>
            </w:r>
          </w:p>
        </w:tc>
        <w:tc>
          <w:tcPr>
            <w:tcW w:w="236" w:type="dxa"/>
            <w:vAlign w:val="bottom"/>
          </w:tcPr>
          <w:p w14:paraId="38B02658" w14:textId="77777777" w:rsidR="00BA434C" w:rsidRPr="00B737D5" w:rsidRDefault="00BA434C" w:rsidP="00BA434C">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58BBC719" w14:textId="346969B7" w:rsidR="00BA434C" w:rsidRPr="00172530" w:rsidRDefault="000E1632" w:rsidP="00BA434C">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13</w:t>
            </w:r>
            <w:r w:rsidR="00015052">
              <w:rPr>
                <w:rFonts w:ascii="Browallia New" w:hAnsi="Browallia New" w:cs="Browallia New"/>
                <w:sz w:val="28"/>
                <w:szCs w:val="28"/>
              </w:rPr>
              <w:t>8,62</w:t>
            </w:r>
            <w:r w:rsidR="001C5B19">
              <w:rPr>
                <w:rFonts w:ascii="Browallia New" w:hAnsi="Browallia New" w:cs="Browallia New"/>
                <w:sz w:val="28"/>
                <w:szCs w:val="28"/>
              </w:rPr>
              <w:t>2</w:t>
            </w:r>
          </w:p>
        </w:tc>
        <w:tc>
          <w:tcPr>
            <w:tcW w:w="244" w:type="dxa"/>
            <w:vAlign w:val="bottom"/>
          </w:tcPr>
          <w:p w14:paraId="36D1EEB6" w14:textId="77777777" w:rsidR="00BA434C" w:rsidRPr="00B737D5" w:rsidRDefault="00BA434C" w:rsidP="00BA434C">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Pr>
          <w:p w14:paraId="2EBF93C9" w14:textId="2A7A5E1C" w:rsidR="00BA434C" w:rsidRPr="00B737D5" w:rsidRDefault="00BA434C" w:rsidP="00BA434C">
            <w:pPr>
              <w:tabs>
                <w:tab w:val="left" w:pos="162"/>
              </w:tabs>
              <w:spacing w:line="240" w:lineRule="auto"/>
              <w:ind w:right="-18"/>
              <w:jc w:val="right"/>
              <w:rPr>
                <w:rFonts w:ascii="Browallia New" w:hAnsi="Browallia New" w:cs="Browallia New"/>
                <w:sz w:val="28"/>
                <w:szCs w:val="28"/>
              </w:rPr>
            </w:pPr>
            <w:r w:rsidRPr="009D226F">
              <w:rPr>
                <w:rFonts w:ascii="Browallia New" w:hAnsi="Browallia New" w:cs="Browallia New"/>
                <w:sz w:val="28"/>
                <w:szCs w:val="28"/>
              </w:rPr>
              <w:t>142,373</w:t>
            </w:r>
          </w:p>
        </w:tc>
      </w:tr>
      <w:tr w:rsidR="00BA434C" w:rsidRPr="00B737D5" w14:paraId="5D2DE88F" w14:textId="77777777">
        <w:trPr>
          <w:cantSplit/>
          <w:trHeight w:val="555"/>
        </w:trPr>
        <w:tc>
          <w:tcPr>
            <w:tcW w:w="3747" w:type="dxa"/>
          </w:tcPr>
          <w:p w14:paraId="28C82C69" w14:textId="1FB17D5A" w:rsidR="00BA434C" w:rsidRPr="00B737D5" w:rsidRDefault="00BA434C" w:rsidP="00BA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Browallia New" w:hAnsi="Browallia New" w:cs="Browallia New"/>
                <w:sz w:val="28"/>
                <w:szCs w:val="28"/>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ส่วนของเงินกู้ยืมระยะยาวที่ถึงกำหนด</w:t>
            </w:r>
            <w:r w:rsidRPr="00B737D5">
              <w:rPr>
                <w:rFonts w:ascii="Browallia New" w:hAnsi="Browallia New" w:cs="Browallia New"/>
                <w:sz w:val="28"/>
                <w:szCs w:val="28"/>
              </w:rPr>
              <w:t xml:space="preserve"> </w:t>
            </w:r>
            <w:r w:rsidRPr="00B737D5">
              <w:rPr>
                <w:rFonts w:ascii="Browallia New" w:hAnsi="Browallia New" w:cs="Browallia New"/>
                <w:sz w:val="28"/>
                <w:szCs w:val="28"/>
                <w:cs/>
              </w:rPr>
              <w:t>ชำระภายในหนึ่งปี</w:t>
            </w:r>
          </w:p>
        </w:tc>
        <w:tc>
          <w:tcPr>
            <w:tcW w:w="1134" w:type="dxa"/>
            <w:tcBorders>
              <w:bottom w:val="single" w:sz="4" w:space="0" w:color="auto"/>
            </w:tcBorders>
            <w:vAlign w:val="bottom"/>
          </w:tcPr>
          <w:p w14:paraId="225C7B82" w14:textId="427779C7" w:rsidR="00BA434C" w:rsidRPr="00F01174" w:rsidRDefault="00747A4D" w:rsidP="00BA434C">
            <w:pPr>
              <w:tabs>
                <w:tab w:val="left" w:pos="162"/>
              </w:tabs>
              <w:spacing w:line="240" w:lineRule="auto"/>
              <w:ind w:right="-18"/>
              <w:jc w:val="right"/>
              <w:rPr>
                <w:rFonts w:ascii="Browallia New" w:hAnsi="Browallia New" w:cs="Browallia New"/>
                <w:sz w:val="28"/>
                <w:szCs w:val="28"/>
                <w:highlight w:val="cyan"/>
              </w:rPr>
            </w:pPr>
            <w:r w:rsidRPr="003F445C">
              <w:rPr>
                <w:rFonts w:ascii="Browallia New" w:hAnsi="Browallia New" w:cs="Browallia New"/>
                <w:sz w:val="28"/>
                <w:szCs w:val="28"/>
              </w:rPr>
              <w:t>(</w:t>
            </w:r>
            <w:r w:rsidR="0009393E" w:rsidRPr="003F445C">
              <w:rPr>
                <w:rFonts w:ascii="Browallia New" w:hAnsi="Browallia New" w:cs="Browallia New"/>
                <w:sz w:val="28"/>
                <w:szCs w:val="28"/>
              </w:rPr>
              <w:t>3</w:t>
            </w:r>
            <w:r w:rsidR="003F445C" w:rsidRPr="003F445C">
              <w:rPr>
                <w:rFonts w:ascii="Browallia New" w:hAnsi="Browallia New" w:cs="Browallia New"/>
                <w:sz w:val="28"/>
                <w:szCs w:val="28"/>
              </w:rPr>
              <w:t>28,443</w:t>
            </w:r>
            <w:r w:rsidR="00420A6F" w:rsidRPr="003F445C">
              <w:rPr>
                <w:rFonts w:ascii="Browallia New" w:hAnsi="Browallia New" w:cs="Browallia New"/>
                <w:sz w:val="28"/>
                <w:szCs w:val="28"/>
              </w:rPr>
              <w:t>)</w:t>
            </w:r>
          </w:p>
        </w:tc>
        <w:tc>
          <w:tcPr>
            <w:tcW w:w="241" w:type="dxa"/>
            <w:vAlign w:val="bottom"/>
          </w:tcPr>
          <w:p w14:paraId="50FAE904" w14:textId="77777777" w:rsidR="00BA434C" w:rsidRPr="00B737D5" w:rsidRDefault="00BA434C" w:rsidP="00BA434C">
            <w:pPr>
              <w:tabs>
                <w:tab w:val="left" w:pos="162"/>
              </w:tabs>
              <w:spacing w:line="240" w:lineRule="auto"/>
              <w:ind w:right="-18"/>
              <w:jc w:val="right"/>
              <w:rPr>
                <w:rFonts w:ascii="Browallia New" w:hAnsi="Browallia New" w:cs="Browallia New"/>
                <w:sz w:val="28"/>
                <w:szCs w:val="28"/>
              </w:rPr>
            </w:pPr>
          </w:p>
        </w:tc>
        <w:tc>
          <w:tcPr>
            <w:tcW w:w="1142" w:type="dxa"/>
            <w:tcBorders>
              <w:bottom w:val="single" w:sz="4" w:space="0" w:color="auto"/>
            </w:tcBorders>
            <w:vAlign w:val="bottom"/>
          </w:tcPr>
          <w:p w14:paraId="44CA2089" w14:textId="3D1946E0" w:rsidR="00BA434C" w:rsidRPr="00B737D5" w:rsidRDefault="00BA434C" w:rsidP="00BA434C">
            <w:pPr>
              <w:tabs>
                <w:tab w:val="left" w:pos="162"/>
              </w:tabs>
              <w:spacing w:line="240" w:lineRule="auto"/>
              <w:ind w:right="-18"/>
              <w:jc w:val="right"/>
              <w:rPr>
                <w:rFonts w:ascii="Browallia New" w:hAnsi="Browallia New" w:cs="Browallia New"/>
                <w:sz w:val="28"/>
                <w:szCs w:val="28"/>
              </w:rPr>
            </w:pPr>
            <w:r w:rsidRPr="009D226F">
              <w:rPr>
                <w:rFonts w:ascii="Browallia New" w:hAnsi="Browallia New" w:cs="Browallia New" w:hint="cs"/>
                <w:sz w:val="28"/>
                <w:szCs w:val="28"/>
                <w:cs/>
              </w:rPr>
              <w:t>(</w:t>
            </w:r>
            <w:r w:rsidRPr="009D226F">
              <w:rPr>
                <w:rFonts w:ascii="Browallia New" w:hAnsi="Browallia New" w:cs="Browallia New"/>
                <w:sz w:val="28"/>
                <w:szCs w:val="28"/>
              </w:rPr>
              <w:t>488,382</w:t>
            </w:r>
            <w:r w:rsidRPr="009D226F">
              <w:rPr>
                <w:rFonts w:ascii="Browallia New" w:hAnsi="Browallia New" w:cs="Browallia New" w:hint="cs"/>
                <w:sz w:val="28"/>
                <w:szCs w:val="28"/>
                <w:cs/>
              </w:rPr>
              <w:t>)</w:t>
            </w:r>
          </w:p>
        </w:tc>
        <w:tc>
          <w:tcPr>
            <w:tcW w:w="236" w:type="dxa"/>
            <w:vAlign w:val="bottom"/>
          </w:tcPr>
          <w:p w14:paraId="194EF8B2" w14:textId="77777777" w:rsidR="00BA434C" w:rsidRPr="00B737D5" w:rsidRDefault="00BA434C" w:rsidP="00BA434C">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bottom"/>
          </w:tcPr>
          <w:p w14:paraId="05A77EBD" w14:textId="41F44226" w:rsidR="00BA434C" w:rsidRPr="00172530" w:rsidRDefault="00F62EC9" w:rsidP="00BA434C">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(8,21</w:t>
            </w:r>
            <w:r w:rsidR="001C5B19">
              <w:rPr>
                <w:rFonts w:ascii="Browallia New" w:hAnsi="Browallia New" w:cs="Browallia New"/>
                <w:sz w:val="28"/>
                <w:szCs w:val="28"/>
              </w:rPr>
              <w:t>6</w:t>
            </w:r>
            <w:r w:rsidR="002D12C0">
              <w:rPr>
                <w:rFonts w:ascii="Browallia New" w:hAnsi="Browallia New" w:cs="Browallia New"/>
                <w:sz w:val="28"/>
                <w:szCs w:val="28"/>
              </w:rPr>
              <w:t>)</w:t>
            </w:r>
          </w:p>
        </w:tc>
        <w:tc>
          <w:tcPr>
            <w:tcW w:w="244" w:type="dxa"/>
            <w:vAlign w:val="bottom"/>
          </w:tcPr>
          <w:p w14:paraId="05B5C360" w14:textId="77777777" w:rsidR="00BA434C" w:rsidRPr="00B737D5" w:rsidRDefault="00BA434C" w:rsidP="00BA434C">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bottom w:val="single" w:sz="4" w:space="0" w:color="auto"/>
            </w:tcBorders>
          </w:tcPr>
          <w:p w14:paraId="33791C22" w14:textId="77777777" w:rsidR="00BA434C" w:rsidRPr="009D226F" w:rsidRDefault="00BA434C" w:rsidP="00BA434C">
            <w:pPr>
              <w:tabs>
                <w:tab w:val="clear" w:pos="907"/>
                <w:tab w:val="decimal" w:pos="972"/>
              </w:tabs>
              <w:spacing w:line="240" w:lineRule="auto"/>
              <w:ind w:right="-27"/>
              <w:jc w:val="right"/>
              <w:rPr>
                <w:rFonts w:ascii="Browallia New" w:hAnsi="Browallia New" w:cs="Browallia New"/>
                <w:sz w:val="28"/>
                <w:szCs w:val="28"/>
              </w:rPr>
            </w:pPr>
          </w:p>
          <w:p w14:paraId="20364626" w14:textId="48391486" w:rsidR="00BA434C" w:rsidRPr="00B737D5" w:rsidRDefault="00BA434C" w:rsidP="00BA434C">
            <w:pPr>
              <w:tabs>
                <w:tab w:val="left" w:pos="162"/>
              </w:tabs>
              <w:spacing w:line="240" w:lineRule="auto"/>
              <w:ind w:right="-18"/>
              <w:jc w:val="right"/>
              <w:rPr>
                <w:rFonts w:ascii="Browallia New" w:hAnsi="Browallia New" w:cs="Browallia New"/>
                <w:sz w:val="28"/>
                <w:szCs w:val="28"/>
              </w:rPr>
            </w:pPr>
            <w:r w:rsidRPr="009D226F">
              <w:rPr>
                <w:rFonts w:ascii="Browallia New" w:hAnsi="Browallia New" w:cs="Browallia New"/>
                <w:sz w:val="28"/>
                <w:szCs w:val="28"/>
              </w:rPr>
              <w:t>(8,285)</w:t>
            </w:r>
          </w:p>
        </w:tc>
      </w:tr>
      <w:tr w:rsidR="00BA434C" w:rsidRPr="00B737D5" w14:paraId="2B267FBE" w14:textId="77777777">
        <w:trPr>
          <w:cantSplit/>
        </w:trPr>
        <w:tc>
          <w:tcPr>
            <w:tcW w:w="3747" w:type="dxa"/>
            <w:vAlign w:val="bottom"/>
          </w:tcPr>
          <w:p w14:paraId="453F9E19" w14:textId="77777777" w:rsidR="00BA434C" w:rsidRPr="00B737D5" w:rsidRDefault="00BA434C" w:rsidP="00BA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737D5">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34A1115B" w14:textId="7172EB3F" w:rsidR="00BA434C" w:rsidRPr="002A7CA3" w:rsidRDefault="00A46BE5" w:rsidP="00BA434C">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818</w:t>
            </w:r>
            <w:r w:rsidR="00127196">
              <w:rPr>
                <w:rFonts w:ascii="Browallia New" w:hAnsi="Browallia New" w:cs="Browallia New"/>
                <w:sz w:val="28"/>
                <w:szCs w:val="28"/>
              </w:rPr>
              <w:t>,</w:t>
            </w:r>
            <w:r w:rsidR="009B6F11">
              <w:rPr>
                <w:rFonts w:ascii="Browallia New" w:hAnsi="Browallia New" w:cs="Browallia New"/>
                <w:sz w:val="28"/>
                <w:szCs w:val="28"/>
              </w:rPr>
              <w:t>474</w:t>
            </w:r>
          </w:p>
        </w:tc>
        <w:tc>
          <w:tcPr>
            <w:tcW w:w="241" w:type="dxa"/>
            <w:vAlign w:val="bottom"/>
          </w:tcPr>
          <w:p w14:paraId="22239598" w14:textId="77777777" w:rsidR="00BA434C" w:rsidRPr="00B737D5" w:rsidRDefault="00BA434C" w:rsidP="00BA434C">
            <w:pPr>
              <w:tabs>
                <w:tab w:val="left" w:pos="162"/>
              </w:tabs>
              <w:spacing w:line="240" w:lineRule="auto"/>
              <w:ind w:right="-18"/>
              <w:jc w:val="right"/>
              <w:rPr>
                <w:rFonts w:ascii="Browallia New" w:hAnsi="Browallia New" w:cs="Browallia New"/>
                <w:sz w:val="28"/>
                <w:szCs w:val="28"/>
              </w:rPr>
            </w:pPr>
          </w:p>
        </w:tc>
        <w:tc>
          <w:tcPr>
            <w:tcW w:w="1142" w:type="dxa"/>
            <w:tcBorders>
              <w:top w:val="single" w:sz="4" w:space="0" w:color="auto"/>
              <w:bottom w:val="single" w:sz="12" w:space="0" w:color="auto"/>
            </w:tcBorders>
            <w:vAlign w:val="bottom"/>
          </w:tcPr>
          <w:p w14:paraId="4A2EB146" w14:textId="0DC0CB6E" w:rsidR="00BA434C" w:rsidRPr="00B737D5" w:rsidRDefault="00BA434C" w:rsidP="00BA434C">
            <w:pPr>
              <w:tabs>
                <w:tab w:val="left" w:pos="162"/>
              </w:tabs>
              <w:spacing w:line="240" w:lineRule="auto"/>
              <w:ind w:right="-18"/>
              <w:jc w:val="right"/>
              <w:rPr>
                <w:rFonts w:ascii="Browallia New" w:hAnsi="Browallia New" w:cs="Browallia New"/>
                <w:sz w:val="28"/>
                <w:szCs w:val="28"/>
              </w:rPr>
            </w:pPr>
            <w:r w:rsidRPr="009D226F">
              <w:rPr>
                <w:rFonts w:ascii="Browallia New" w:hAnsi="Browallia New" w:cs="Browallia New"/>
                <w:sz w:val="28"/>
                <w:szCs w:val="28"/>
              </w:rPr>
              <w:t>902,312</w:t>
            </w:r>
          </w:p>
        </w:tc>
        <w:tc>
          <w:tcPr>
            <w:tcW w:w="236" w:type="dxa"/>
            <w:vAlign w:val="bottom"/>
          </w:tcPr>
          <w:p w14:paraId="7C53A816" w14:textId="77777777" w:rsidR="00BA434C" w:rsidRPr="00B737D5" w:rsidRDefault="00BA434C" w:rsidP="00BA434C">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bottom"/>
          </w:tcPr>
          <w:p w14:paraId="30645625" w14:textId="38E2AE79" w:rsidR="00BA434C" w:rsidRPr="00172530" w:rsidRDefault="0027414B" w:rsidP="00BA434C">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130</w:t>
            </w:r>
            <w:r w:rsidR="00444A70">
              <w:rPr>
                <w:rFonts w:ascii="Browallia New" w:hAnsi="Browallia New" w:cs="Browallia New"/>
                <w:sz w:val="28"/>
                <w:szCs w:val="28"/>
              </w:rPr>
              <w:t>,</w:t>
            </w:r>
            <w:r w:rsidR="00394F3B">
              <w:rPr>
                <w:rFonts w:ascii="Browallia New" w:hAnsi="Browallia New" w:cs="Browallia New"/>
                <w:sz w:val="28"/>
                <w:szCs w:val="28"/>
              </w:rPr>
              <w:t>406</w:t>
            </w:r>
          </w:p>
        </w:tc>
        <w:tc>
          <w:tcPr>
            <w:tcW w:w="244" w:type="dxa"/>
            <w:vAlign w:val="bottom"/>
          </w:tcPr>
          <w:p w14:paraId="1449908D" w14:textId="77777777" w:rsidR="00BA434C" w:rsidRPr="00B737D5" w:rsidRDefault="00BA434C" w:rsidP="00BA434C">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653B3328" w14:textId="50D54028" w:rsidR="00BA434C" w:rsidRPr="00B737D5" w:rsidRDefault="00BA434C" w:rsidP="00BA434C">
            <w:pPr>
              <w:tabs>
                <w:tab w:val="left" w:pos="162"/>
              </w:tabs>
              <w:spacing w:line="240" w:lineRule="auto"/>
              <w:ind w:right="-18"/>
              <w:jc w:val="right"/>
              <w:rPr>
                <w:rFonts w:ascii="Browallia New" w:hAnsi="Browallia New" w:cs="Browallia New"/>
                <w:sz w:val="28"/>
                <w:szCs w:val="28"/>
              </w:rPr>
            </w:pPr>
            <w:r w:rsidRPr="009D226F">
              <w:rPr>
                <w:rFonts w:ascii="Browallia New" w:hAnsi="Browallia New" w:cs="Browallia New"/>
                <w:sz w:val="28"/>
                <w:szCs w:val="28"/>
              </w:rPr>
              <w:fldChar w:fldCharType="begin"/>
            </w:r>
            <w:r w:rsidRPr="009D226F">
              <w:rPr>
                <w:rFonts w:ascii="Browallia New" w:hAnsi="Browallia New" w:cs="Browallia New"/>
                <w:sz w:val="28"/>
                <w:szCs w:val="28"/>
              </w:rPr>
              <w:instrText xml:space="preserve"> =SUM(ABOVE) </w:instrText>
            </w:r>
            <w:r w:rsidRPr="009D226F">
              <w:rPr>
                <w:rFonts w:ascii="Browallia New" w:hAnsi="Browallia New" w:cs="Browallia New"/>
                <w:sz w:val="28"/>
                <w:szCs w:val="28"/>
              </w:rPr>
              <w:fldChar w:fldCharType="separate"/>
            </w:r>
            <w:r w:rsidRPr="009D226F">
              <w:rPr>
                <w:rFonts w:ascii="Browallia New" w:hAnsi="Browallia New" w:cs="Browallia New"/>
                <w:sz w:val="28"/>
                <w:szCs w:val="28"/>
              </w:rPr>
              <w:t>134,088</w:t>
            </w:r>
            <w:r w:rsidRPr="009D226F">
              <w:rPr>
                <w:rFonts w:ascii="Browallia New" w:hAnsi="Browallia New" w:cs="Browallia New"/>
                <w:sz w:val="28"/>
                <w:szCs w:val="28"/>
              </w:rPr>
              <w:fldChar w:fldCharType="end"/>
            </w:r>
          </w:p>
        </w:tc>
      </w:tr>
    </w:tbl>
    <w:p w14:paraId="46C20E4C" w14:textId="77777777" w:rsidR="002D0CB6" w:rsidRPr="00876FCF" w:rsidRDefault="002D0CB6" w:rsidP="00E71DD3">
      <w:pPr>
        <w:tabs>
          <w:tab w:val="left" w:pos="1440"/>
        </w:tabs>
        <w:spacing w:line="240" w:lineRule="auto"/>
        <w:ind w:left="432" w:right="-43"/>
        <w:jc w:val="thaiDistribute"/>
        <w:rPr>
          <w:rFonts w:ascii="Browallia New" w:hAnsi="Browallia New" w:cs="Browallia New"/>
          <w:sz w:val="28"/>
          <w:szCs w:val="28"/>
          <w:cs/>
        </w:rPr>
      </w:pPr>
    </w:p>
    <w:p w14:paraId="03322AC0" w14:textId="3A55F779" w:rsidR="00E71DD3" w:rsidRPr="00876FCF" w:rsidRDefault="00E71DD3" w:rsidP="00E71DD3">
      <w:pPr>
        <w:tabs>
          <w:tab w:val="left" w:pos="1440"/>
        </w:tabs>
        <w:spacing w:line="240" w:lineRule="auto"/>
        <w:ind w:left="432" w:right="-43"/>
        <w:jc w:val="thaiDistribute"/>
        <w:rPr>
          <w:rFonts w:ascii="Browallia New" w:hAnsi="Browallia New" w:cs="Browallia New"/>
          <w:sz w:val="28"/>
          <w:szCs w:val="28"/>
        </w:rPr>
      </w:pPr>
      <w:r w:rsidRPr="00876FCF">
        <w:rPr>
          <w:rFonts w:ascii="Browallia New" w:hAnsi="Browallia New" w:cs="Browallia New" w:hint="cs"/>
          <w:sz w:val="28"/>
          <w:szCs w:val="28"/>
          <w:cs/>
        </w:rPr>
        <w:t xml:space="preserve">ณ วันที่ </w:t>
      </w:r>
      <w:r w:rsidR="00132954" w:rsidRPr="00132954">
        <w:rPr>
          <w:rFonts w:ascii="Browallia New" w:hAnsi="Browallia New" w:cs="Browallia New"/>
          <w:sz w:val="28"/>
          <w:szCs w:val="28"/>
        </w:rPr>
        <w:t>30</w:t>
      </w:r>
      <w:r w:rsidR="00132954" w:rsidRPr="00132954">
        <w:rPr>
          <w:rFonts w:ascii="Browallia New" w:hAnsi="Browallia New" w:cs="Browallia New" w:hint="cs"/>
          <w:sz w:val="28"/>
          <w:szCs w:val="28"/>
          <w:cs/>
        </w:rPr>
        <w:t xml:space="preserve"> มิถุนายน</w:t>
      </w:r>
      <w:r w:rsidR="006B5EF2">
        <w:rPr>
          <w:rFonts w:ascii="Browallia New" w:hAnsi="Browallia New" w:cs="Browallia New"/>
          <w:sz w:val="28"/>
          <w:szCs w:val="28"/>
        </w:rPr>
        <w:t xml:space="preserve"> </w:t>
      </w:r>
      <w:r w:rsidR="00DE540D" w:rsidRPr="00B737D5">
        <w:rPr>
          <w:rFonts w:ascii="Browallia New" w:hAnsi="Browallia New" w:cs="Browallia New"/>
          <w:sz w:val="28"/>
          <w:szCs w:val="28"/>
        </w:rPr>
        <w:t>256</w:t>
      </w:r>
      <w:r w:rsidR="00DE540D">
        <w:rPr>
          <w:rFonts w:ascii="Browallia New" w:hAnsi="Browallia New" w:cs="Browallia New"/>
          <w:sz w:val="28"/>
          <w:szCs w:val="28"/>
        </w:rPr>
        <w:t>6</w:t>
      </w:r>
      <w:r w:rsidRPr="00876FCF">
        <w:rPr>
          <w:rFonts w:ascii="Browallia New" w:hAnsi="Browallia New" w:cs="Browallia New"/>
          <w:sz w:val="28"/>
          <w:szCs w:val="28"/>
        </w:rPr>
        <w:t xml:space="preserve"> </w:t>
      </w:r>
      <w:r w:rsidRPr="00876FCF">
        <w:rPr>
          <w:rFonts w:ascii="Browallia New" w:hAnsi="Browallia New" w:cs="Browallia New" w:hint="cs"/>
          <w:sz w:val="28"/>
          <w:szCs w:val="28"/>
          <w:cs/>
        </w:rPr>
        <w:t xml:space="preserve">และ </w:t>
      </w:r>
      <w:r w:rsidRPr="00876FCF">
        <w:rPr>
          <w:rFonts w:ascii="Browallia New" w:hAnsi="Browallia New" w:cs="Browallia New"/>
          <w:sz w:val="28"/>
          <w:szCs w:val="28"/>
        </w:rPr>
        <w:t xml:space="preserve">31 </w:t>
      </w:r>
      <w:r w:rsidRPr="00876FCF">
        <w:rPr>
          <w:rFonts w:ascii="Browallia New" w:hAnsi="Browallia New" w:cs="Browallia New" w:hint="cs"/>
          <w:sz w:val="28"/>
          <w:szCs w:val="28"/>
          <w:cs/>
        </w:rPr>
        <w:t xml:space="preserve">ธันวาคม </w:t>
      </w:r>
      <w:r w:rsidRPr="00876FCF">
        <w:rPr>
          <w:rFonts w:ascii="Browallia New" w:hAnsi="Browallia New" w:cs="Browallia New"/>
          <w:sz w:val="28"/>
          <w:szCs w:val="28"/>
        </w:rPr>
        <w:t>256</w:t>
      </w:r>
      <w:r w:rsidR="00DE540D">
        <w:rPr>
          <w:rFonts w:ascii="Browallia New" w:hAnsi="Browallia New" w:cs="Browallia New"/>
          <w:sz w:val="28"/>
          <w:szCs w:val="28"/>
        </w:rPr>
        <w:t>5</w:t>
      </w:r>
      <w:r w:rsidRPr="00876FCF">
        <w:rPr>
          <w:rFonts w:ascii="Browallia New" w:hAnsi="Browallia New" w:cs="Browallia New"/>
          <w:sz w:val="28"/>
          <w:szCs w:val="28"/>
        </w:rPr>
        <w:t xml:space="preserve"> </w:t>
      </w:r>
      <w:r w:rsidRPr="00876FCF">
        <w:rPr>
          <w:rFonts w:ascii="Browallia New" w:hAnsi="Browallia New" w:cs="Browallia New" w:hint="cs"/>
          <w:sz w:val="28"/>
          <w:szCs w:val="28"/>
          <w:cs/>
        </w:rPr>
        <w:t xml:space="preserve">กลุ่มบริษัทมีที่ดินพร้อมสิ่งปลูกสร้างในที่ดิน อาคาร และอุปกรณ์ และต้นทุนการพัฒนาอสังหาริมทรัพย์ตามหมายเหตุประกอบงบการเงินข้อ </w:t>
      </w:r>
      <w:r w:rsidRPr="00876FCF">
        <w:rPr>
          <w:rFonts w:ascii="Browallia New" w:hAnsi="Browallia New" w:cs="Browallia New"/>
          <w:sz w:val="28"/>
          <w:szCs w:val="28"/>
        </w:rPr>
        <w:t xml:space="preserve">10 </w:t>
      </w:r>
      <w:r w:rsidRPr="00876FCF">
        <w:rPr>
          <w:rFonts w:ascii="Browallia New" w:hAnsi="Browallia New" w:cs="Browallia New" w:hint="cs"/>
          <w:sz w:val="28"/>
          <w:szCs w:val="28"/>
          <w:cs/>
        </w:rPr>
        <w:t xml:space="preserve">และ </w:t>
      </w:r>
      <w:r w:rsidRPr="00876FCF">
        <w:rPr>
          <w:rFonts w:ascii="Browallia New" w:hAnsi="Browallia New" w:cs="Browallia New"/>
          <w:sz w:val="28"/>
          <w:szCs w:val="28"/>
        </w:rPr>
        <w:t xml:space="preserve">12 </w:t>
      </w:r>
      <w:r w:rsidRPr="00876FCF">
        <w:rPr>
          <w:rFonts w:ascii="Browallia New" w:hAnsi="Browallia New" w:cs="Browallia New" w:hint="cs"/>
          <w:sz w:val="28"/>
          <w:szCs w:val="28"/>
          <w:cs/>
        </w:rPr>
        <w:t>เป็นหลักทรัพย์ค้ำประกันสำหรับเงินกู้ยืมระยะยาว</w:t>
      </w:r>
    </w:p>
    <w:p w14:paraId="3A7059CF" w14:textId="77777777" w:rsidR="00E71DD3" w:rsidRPr="00876FCF" w:rsidRDefault="00E71DD3" w:rsidP="00E71DD3">
      <w:pPr>
        <w:tabs>
          <w:tab w:val="left" w:pos="1440"/>
        </w:tabs>
        <w:spacing w:line="240" w:lineRule="auto"/>
        <w:ind w:left="432" w:right="-43"/>
        <w:jc w:val="thaiDistribute"/>
        <w:rPr>
          <w:rFonts w:ascii="Browallia New" w:hAnsi="Browallia New" w:cs="Browallia New"/>
          <w:sz w:val="28"/>
          <w:szCs w:val="28"/>
        </w:rPr>
      </w:pPr>
    </w:p>
    <w:p w14:paraId="167E2147" w14:textId="7B173245" w:rsidR="000B1B00" w:rsidRPr="00876FCF" w:rsidRDefault="000B1B00" w:rsidP="002366C7">
      <w:pPr>
        <w:tabs>
          <w:tab w:val="left" w:pos="1440"/>
        </w:tabs>
        <w:spacing w:line="240" w:lineRule="auto"/>
        <w:ind w:left="432" w:right="-43"/>
        <w:jc w:val="thaiDistribute"/>
        <w:rPr>
          <w:rFonts w:ascii="Browallia New" w:hAnsi="Browallia New" w:cs="Browallia New"/>
          <w:sz w:val="28"/>
          <w:szCs w:val="28"/>
        </w:rPr>
      </w:pPr>
      <w:r w:rsidRPr="00876FCF">
        <w:rPr>
          <w:rFonts w:ascii="Browallia New" w:hAnsi="Browallia New" w:cs="Browallia New"/>
          <w:sz w:val="28"/>
          <w:szCs w:val="28"/>
          <w:cs/>
        </w:rPr>
        <w:t>การเปลี่ยนแปลงของบัญชีเงินกู้ยืมระยะยาว</w:t>
      </w:r>
      <w:r w:rsidR="001B6DAA" w:rsidRPr="001B6DAA">
        <w:rPr>
          <w:rFonts w:ascii="Browallia New" w:hAnsi="Browallia New" w:cs="Browallia New"/>
          <w:sz w:val="28"/>
          <w:szCs w:val="28"/>
          <w:cs/>
        </w:rPr>
        <w:t>สำหรับงวด</w:t>
      </w:r>
      <w:r w:rsidR="001B6DAA" w:rsidRPr="001B6DAA">
        <w:rPr>
          <w:rFonts w:ascii="Browallia New" w:hAnsi="Browallia New" w:cs="Browallia New" w:hint="cs"/>
          <w:sz w:val="28"/>
          <w:szCs w:val="28"/>
          <w:cs/>
        </w:rPr>
        <w:t>หก</w:t>
      </w:r>
      <w:r w:rsidR="001B6DAA" w:rsidRPr="001B6DAA">
        <w:rPr>
          <w:rFonts w:ascii="Browallia New" w:hAnsi="Browallia New" w:cs="Browallia New"/>
          <w:sz w:val="28"/>
          <w:szCs w:val="28"/>
          <w:cs/>
        </w:rPr>
        <w:t xml:space="preserve">เดือนสิ้นสุดวันที่ </w:t>
      </w:r>
      <w:r w:rsidR="001B6DAA" w:rsidRPr="001B6DAA">
        <w:rPr>
          <w:rFonts w:ascii="Browallia New" w:hAnsi="Browallia New" w:cs="Browallia New"/>
          <w:sz w:val="28"/>
          <w:szCs w:val="28"/>
        </w:rPr>
        <w:t>30</w:t>
      </w:r>
      <w:r w:rsidR="001B6DAA" w:rsidRPr="001B6DAA">
        <w:rPr>
          <w:rFonts w:ascii="Browallia New" w:hAnsi="Browallia New" w:cs="Browallia New" w:hint="cs"/>
          <w:sz w:val="28"/>
          <w:szCs w:val="28"/>
          <w:cs/>
        </w:rPr>
        <w:t xml:space="preserve"> มิถุนายน</w:t>
      </w:r>
      <w:r w:rsidR="00DE540D" w:rsidRPr="00B737D5">
        <w:rPr>
          <w:rFonts w:ascii="Browallia New" w:hAnsi="Browallia New" w:cs="Browallia New" w:hint="cs"/>
          <w:sz w:val="28"/>
          <w:szCs w:val="28"/>
          <w:cs/>
        </w:rPr>
        <w:t xml:space="preserve"> </w:t>
      </w:r>
      <w:r w:rsidR="00DE540D" w:rsidRPr="00B737D5">
        <w:rPr>
          <w:rFonts w:ascii="Browallia New" w:hAnsi="Browallia New" w:cs="Browallia New"/>
          <w:sz w:val="28"/>
          <w:szCs w:val="28"/>
        </w:rPr>
        <w:t>256</w:t>
      </w:r>
      <w:r w:rsidR="00DE540D">
        <w:rPr>
          <w:rFonts w:ascii="Browallia New" w:hAnsi="Browallia New" w:cs="Browallia New"/>
          <w:sz w:val="28"/>
          <w:szCs w:val="28"/>
        </w:rPr>
        <w:t>6</w:t>
      </w:r>
      <w:r w:rsidRPr="00876FCF">
        <w:rPr>
          <w:rFonts w:ascii="Browallia New" w:hAnsi="Browallia New" w:cs="Browallia New"/>
          <w:sz w:val="28"/>
          <w:szCs w:val="28"/>
          <w:cs/>
        </w:rPr>
        <w:t xml:space="preserve"> มีรายละเอียดดังนี้</w:t>
      </w:r>
    </w:p>
    <w:p w14:paraId="09BC3BC7" w14:textId="19BCC92F" w:rsidR="008606CB" w:rsidRPr="00876FCF" w:rsidRDefault="008606CB" w:rsidP="00D50EA5">
      <w:pPr>
        <w:spacing w:line="240" w:lineRule="auto"/>
        <w:ind w:left="426"/>
        <w:jc w:val="thaiDistribute"/>
        <w:rPr>
          <w:rFonts w:ascii="Browallia New" w:hAnsi="Browallia New" w:cs="Browallia New"/>
          <w:sz w:val="28"/>
          <w:szCs w:val="28"/>
        </w:rPr>
      </w:pPr>
    </w:p>
    <w:tbl>
      <w:tblPr>
        <w:tblStyle w:val="TableGrid"/>
        <w:tblW w:w="9105"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5"/>
        <w:gridCol w:w="2250"/>
        <w:gridCol w:w="270"/>
        <w:gridCol w:w="2340"/>
      </w:tblGrid>
      <w:tr w:rsidR="008606CB" w:rsidRPr="00B737D5" w14:paraId="2DD9EEE1" w14:textId="77777777" w:rsidTr="00E87C2C">
        <w:tc>
          <w:tcPr>
            <w:tcW w:w="4245" w:type="dxa"/>
          </w:tcPr>
          <w:p w14:paraId="4DC805EA" w14:textId="77777777" w:rsidR="008606CB" w:rsidRPr="00B737D5" w:rsidRDefault="008606CB" w:rsidP="00D50EA5">
            <w:pPr>
              <w:spacing w:line="240" w:lineRule="auto"/>
              <w:jc w:val="thaiDistribute"/>
              <w:rPr>
                <w:rFonts w:ascii="Browallia New" w:hAnsi="Browallia New" w:cs="Browallia New"/>
                <w:sz w:val="28"/>
                <w:szCs w:val="28"/>
              </w:rPr>
            </w:pPr>
          </w:p>
        </w:tc>
        <w:tc>
          <w:tcPr>
            <w:tcW w:w="2250" w:type="dxa"/>
          </w:tcPr>
          <w:p w14:paraId="0D97C7B0" w14:textId="77777777" w:rsidR="008606CB" w:rsidRPr="00B737D5" w:rsidRDefault="008606CB" w:rsidP="00D50EA5">
            <w:pPr>
              <w:spacing w:line="240" w:lineRule="auto"/>
              <w:jc w:val="thaiDistribute"/>
              <w:rPr>
                <w:rFonts w:ascii="Browallia New" w:hAnsi="Browallia New" w:cs="Browallia New"/>
                <w:sz w:val="28"/>
                <w:szCs w:val="28"/>
              </w:rPr>
            </w:pPr>
          </w:p>
        </w:tc>
        <w:tc>
          <w:tcPr>
            <w:tcW w:w="270" w:type="dxa"/>
          </w:tcPr>
          <w:p w14:paraId="12D47113" w14:textId="77777777" w:rsidR="008606CB" w:rsidRPr="00B737D5" w:rsidRDefault="008606CB" w:rsidP="00D50EA5">
            <w:pPr>
              <w:spacing w:line="240" w:lineRule="auto"/>
              <w:jc w:val="thaiDistribute"/>
              <w:rPr>
                <w:rFonts w:ascii="Browallia New" w:hAnsi="Browallia New" w:cs="Browallia New"/>
                <w:sz w:val="28"/>
                <w:szCs w:val="28"/>
              </w:rPr>
            </w:pPr>
          </w:p>
        </w:tc>
        <w:tc>
          <w:tcPr>
            <w:tcW w:w="2340" w:type="dxa"/>
          </w:tcPr>
          <w:p w14:paraId="7B0299F9" w14:textId="3C772C13" w:rsidR="008606CB" w:rsidRPr="00B737D5" w:rsidRDefault="00C348B3" w:rsidP="00C15708">
            <w:pPr>
              <w:spacing w:line="240" w:lineRule="auto"/>
              <w:jc w:val="right"/>
              <w:rPr>
                <w:rFonts w:ascii="Browallia New" w:hAnsi="Browallia New" w:cs="Browallia New"/>
                <w:sz w:val="28"/>
                <w:szCs w:val="28"/>
              </w:rPr>
            </w:pPr>
            <w:r w:rsidRPr="00B737D5">
              <w:rPr>
                <w:rFonts w:ascii="Browallia New" w:hAnsi="Browallia New" w:cs="Browallia New"/>
                <w:sz w:val="28"/>
                <w:szCs w:val="28"/>
              </w:rPr>
              <w:t>(</w:t>
            </w:r>
            <w:r w:rsidRPr="00B737D5">
              <w:rPr>
                <w:rFonts w:ascii="Browallia New" w:hAnsi="Browallia New" w:cs="Browallia New"/>
                <w:sz w:val="28"/>
                <w:szCs w:val="28"/>
                <w:cs/>
              </w:rPr>
              <w:t>หน่วย : พันบาท)</w:t>
            </w:r>
          </w:p>
        </w:tc>
      </w:tr>
      <w:tr w:rsidR="008606CB" w:rsidRPr="00B737D5" w14:paraId="2CFF82B1" w14:textId="77777777" w:rsidTr="00E87C2C">
        <w:tc>
          <w:tcPr>
            <w:tcW w:w="4245" w:type="dxa"/>
          </w:tcPr>
          <w:p w14:paraId="1CADE650" w14:textId="77777777" w:rsidR="008606CB" w:rsidRPr="00B737D5" w:rsidRDefault="008606CB" w:rsidP="00D50EA5">
            <w:pPr>
              <w:spacing w:line="240" w:lineRule="auto"/>
              <w:jc w:val="thaiDistribute"/>
              <w:rPr>
                <w:rFonts w:ascii="Browallia New" w:hAnsi="Browallia New" w:cs="Browallia New"/>
                <w:sz w:val="28"/>
                <w:szCs w:val="28"/>
              </w:rPr>
            </w:pPr>
          </w:p>
        </w:tc>
        <w:tc>
          <w:tcPr>
            <w:tcW w:w="2250" w:type="dxa"/>
            <w:tcBorders>
              <w:bottom w:val="single" w:sz="4" w:space="0" w:color="auto"/>
            </w:tcBorders>
          </w:tcPr>
          <w:p w14:paraId="566943DB" w14:textId="7408234E" w:rsidR="008606CB" w:rsidRPr="00B737D5" w:rsidRDefault="00C348B3" w:rsidP="00C15708">
            <w:pP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70" w:type="dxa"/>
          </w:tcPr>
          <w:p w14:paraId="1F5D1CA0" w14:textId="77777777" w:rsidR="008606CB" w:rsidRPr="00B737D5" w:rsidRDefault="008606CB" w:rsidP="00C15708">
            <w:pPr>
              <w:spacing w:line="240" w:lineRule="auto"/>
              <w:jc w:val="center"/>
              <w:rPr>
                <w:rFonts w:ascii="Browallia New" w:hAnsi="Browallia New" w:cs="Browallia New"/>
                <w:sz w:val="28"/>
                <w:szCs w:val="28"/>
              </w:rPr>
            </w:pPr>
          </w:p>
        </w:tc>
        <w:tc>
          <w:tcPr>
            <w:tcW w:w="2340" w:type="dxa"/>
            <w:tcBorders>
              <w:bottom w:val="single" w:sz="4" w:space="0" w:color="auto"/>
            </w:tcBorders>
          </w:tcPr>
          <w:p w14:paraId="521FE776" w14:textId="325A1FCC" w:rsidR="008606CB" w:rsidRPr="00B737D5" w:rsidRDefault="00C348B3" w:rsidP="00C15708">
            <w:pP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C348B3" w:rsidRPr="00B737D5" w14:paraId="6638B7FB" w14:textId="77777777" w:rsidTr="00E87C2C">
        <w:trPr>
          <w:trHeight w:val="323"/>
        </w:trPr>
        <w:tc>
          <w:tcPr>
            <w:tcW w:w="4245" w:type="dxa"/>
          </w:tcPr>
          <w:p w14:paraId="5EB6AE04" w14:textId="77777777" w:rsidR="00C348B3" w:rsidRPr="00B737D5" w:rsidRDefault="00C348B3" w:rsidP="00D50EA5">
            <w:pPr>
              <w:spacing w:line="240" w:lineRule="auto"/>
              <w:jc w:val="thaiDistribute"/>
              <w:rPr>
                <w:rFonts w:ascii="Browallia New" w:hAnsi="Browallia New" w:cs="Browallia New"/>
                <w:sz w:val="12"/>
                <w:szCs w:val="12"/>
              </w:rPr>
            </w:pPr>
          </w:p>
        </w:tc>
        <w:tc>
          <w:tcPr>
            <w:tcW w:w="2250" w:type="dxa"/>
          </w:tcPr>
          <w:p w14:paraId="213EB74E" w14:textId="77777777" w:rsidR="00C348B3" w:rsidRPr="00B737D5" w:rsidRDefault="00C348B3" w:rsidP="00C348B3">
            <w:pPr>
              <w:spacing w:line="240" w:lineRule="auto"/>
              <w:jc w:val="center"/>
              <w:rPr>
                <w:rFonts w:ascii="Browallia New" w:hAnsi="Browallia New" w:cs="Browallia New"/>
                <w:sz w:val="12"/>
                <w:szCs w:val="12"/>
                <w:cs/>
              </w:rPr>
            </w:pPr>
          </w:p>
        </w:tc>
        <w:tc>
          <w:tcPr>
            <w:tcW w:w="270" w:type="dxa"/>
          </w:tcPr>
          <w:p w14:paraId="7E0AFBBB" w14:textId="77777777" w:rsidR="00C348B3" w:rsidRPr="00B737D5" w:rsidRDefault="00C348B3" w:rsidP="00C348B3">
            <w:pPr>
              <w:spacing w:line="240" w:lineRule="auto"/>
              <w:jc w:val="center"/>
              <w:rPr>
                <w:rFonts w:ascii="Browallia New" w:hAnsi="Browallia New" w:cs="Browallia New"/>
                <w:sz w:val="12"/>
                <w:szCs w:val="12"/>
              </w:rPr>
            </w:pPr>
          </w:p>
        </w:tc>
        <w:tc>
          <w:tcPr>
            <w:tcW w:w="2340" w:type="dxa"/>
          </w:tcPr>
          <w:p w14:paraId="06683152" w14:textId="77777777" w:rsidR="00C348B3" w:rsidRPr="00B737D5" w:rsidRDefault="00C348B3" w:rsidP="00C348B3">
            <w:pPr>
              <w:spacing w:line="240" w:lineRule="auto"/>
              <w:jc w:val="center"/>
              <w:rPr>
                <w:rFonts w:ascii="Browallia New" w:hAnsi="Browallia New" w:cs="Browallia New"/>
                <w:sz w:val="12"/>
                <w:szCs w:val="12"/>
                <w:cs/>
              </w:rPr>
            </w:pPr>
          </w:p>
        </w:tc>
      </w:tr>
      <w:tr w:rsidR="00E16351" w:rsidRPr="00B737D5" w14:paraId="48BD44DC" w14:textId="77777777" w:rsidTr="00E87C2C">
        <w:tc>
          <w:tcPr>
            <w:tcW w:w="4245" w:type="dxa"/>
            <w:vAlign w:val="bottom"/>
          </w:tcPr>
          <w:p w14:paraId="61459E8F" w14:textId="4CBAC1EC" w:rsidR="00E16351" w:rsidRPr="00B737D5" w:rsidRDefault="00E16351" w:rsidP="00E16351">
            <w:pPr>
              <w:spacing w:line="240" w:lineRule="auto"/>
              <w:jc w:val="thaiDistribute"/>
              <w:rPr>
                <w:rFonts w:ascii="Browallia New" w:hAnsi="Browallia New" w:cs="Browallia New"/>
                <w:sz w:val="28"/>
                <w:szCs w:val="28"/>
              </w:rPr>
            </w:pPr>
            <w:r w:rsidRPr="00B737D5">
              <w:rPr>
                <w:rFonts w:ascii="Browallia New" w:hAnsi="Browallia New" w:cs="Browallia New"/>
                <w:sz w:val="28"/>
                <w:szCs w:val="28"/>
                <w:cs/>
              </w:rPr>
              <w:t>ยอดคงเหลือ</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ณ วันที่ </w:t>
            </w:r>
            <w:r w:rsidRPr="00B737D5">
              <w:rPr>
                <w:rFonts w:ascii="Browallia New" w:hAnsi="Browallia New" w:cs="Browallia New"/>
                <w:sz w:val="28"/>
                <w:szCs w:val="28"/>
              </w:rPr>
              <w:t xml:space="preserve">1 </w:t>
            </w:r>
            <w:r w:rsidRPr="00B737D5">
              <w:rPr>
                <w:rFonts w:ascii="Browallia New" w:hAnsi="Browallia New" w:cs="Browallia New"/>
                <w:sz w:val="28"/>
                <w:szCs w:val="28"/>
                <w:cs/>
              </w:rPr>
              <w:t xml:space="preserve">มกราคม </w:t>
            </w:r>
            <w:r w:rsidRPr="00B737D5">
              <w:rPr>
                <w:rFonts w:ascii="Browallia New" w:hAnsi="Browallia New" w:cs="Browallia New"/>
                <w:sz w:val="28"/>
                <w:szCs w:val="28"/>
              </w:rPr>
              <w:t>256</w:t>
            </w:r>
            <w:r>
              <w:rPr>
                <w:rFonts w:ascii="Browallia New" w:hAnsi="Browallia New" w:cs="Browallia New" w:hint="cs"/>
                <w:sz w:val="28"/>
                <w:szCs w:val="28"/>
                <w:cs/>
              </w:rPr>
              <w:t>6</w:t>
            </w:r>
          </w:p>
        </w:tc>
        <w:tc>
          <w:tcPr>
            <w:tcW w:w="2250" w:type="dxa"/>
            <w:vAlign w:val="bottom"/>
          </w:tcPr>
          <w:p w14:paraId="46E0C11F" w14:textId="7CDAC72C" w:rsidR="00E16351" w:rsidRPr="00612AD6" w:rsidRDefault="00E16351" w:rsidP="00E16351">
            <w:pPr>
              <w:spacing w:line="240" w:lineRule="auto"/>
              <w:jc w:val="right"/>
              <w:rPr>
                <w:rFonts w:ascii="Browallia New" w:hAnsi="Browallia New" w:cs="Browallia New"/>
                <w:sz w:val="28"/>
                <w:szCs w:val="28"/>
              </w:rPr>
            </w:pPr>
            <w:r w:rsidRPr="00612AD6">
              <w:rPr>
                <w:rFonts w:ascii="Browallia New" w:hAnsi="Browallia New" w:cs="Browallia New"/>
                <w:sz w:val="28"/>
                <w:szCs w:val="28"/>
              </w:rPr>
              <w:t>1,390,694</w:t>
            </w:r>
          </w:p>
        </w:tc>
        <w:tc>
          <w:tcPr>
            <w:tcW w:w="270" w:type="dxa"/>
          </w:tcPr>
          <w:p w14:paraId="375D8EB0" w14:textId="77777777" w:rsidR="00E16351" w:rsidRPr="00B737D5" w:rsidRDefault="00E16351" w:rsidP="00E16351">
            <w:pPr>
              <w:spacing w:line="240" w:lineRule="auto"/>
              <w:jc w:val="thaiDistribute"/>
              <w:rPr>
                <w:rFonts w:ascii="Browallia New" w:hAnsi="Browallia New" w:cs="Browallia New"/>
                <w:sz w:val="28"/>
                <w:szCs w:val="28"/>
              </w:rPr>
            </w:pPr>
          </w:p>
        </w:tc>
        <w:tc>
          <w:tcPr>
            <w:tcW w:w="2340" w:type="dxa"/>
            <w:vAlign w:val="center"/>
          </w:tcPr>
          <w:p w14:paraId="1B37DA45" w14:textId="54E68C45" w:rsidR="00E16351" w:rsidRPr="0060293F" w:rsidRDefault="00E16351" w:rsidP="00E16351">
            <w:pPr>
              <w:spacing w:line="240" w:lineRule="auto"/>
              <w:jc w:val="right"/>
              <w:rPr>
                <w:rFonts w:ascii="Browallia New" w:hAnsi="Browallia New" w:cs="Browallia New"/>
                <w:sz w:val="28"/>
                <w:szCs w:val="28"/>
              </w:rPr>
            </w:pPr>
            <w:r w:rsidRPr="0060293F">
              <w:rPr>
                <w:rFonts w:ascii="Browallia New" w:hAnsi="Browallia New" w:cs="Browallia New"/>
                <w:sz w:val="28"/>
                <w:szCs w:val="28"/>
              </w:rPr>
              <w:fldChar w:fldCharType="begin"/>
            </w:r>
            <w:r w:rsidRPr="0060293F">
              <w:rPr>
                <w:rFonts w:ascii="Browallia New" w:hAnsi="Browallia New" w:cs="Browallia New"/>
                <w:sz w:val="28"/>
                <w:szCs w:val="28"/>
              </w:rPr>
              <w:instrText xml:space="preserve"> =SUM(ABOVE) </w:instrText>
            </w:r>
            <w:r w:rsidR="0085386C">
              <w:rPr>
                <w:rFonts w:ascii="Browallia New" w:hAnsi="Browallia New" w:cs="Browallia New"/>
                <w:sz w:val="28"/>
                <w:szCs w:val="28"/>
              </w:rPr>
              <w:fldChar w:fldCharType="separate"/>
            </w:r>
            <w:r w:rsidRPr="0060293F">
              <w:rPr>
                <w:rFonts w:ascii="Browallia New" w:hAnsi="Browallia New" w:cs="Browallia New"/>
                <w:sz w:val="28"/>
                <w:szCs w:val="28"/>
              </w:rPr>
              <w:fldChar w:fldCharType="end"/>
            </w:r>
            <w:r w:rsidRPr="0060293F">
              <w:rPr>
                <w:rFonts w:ascii="Browallia New" w:hAnsi="Browallia New" w:cs="Browallia New"/>
                <w:sz w:val="28"/>
                <w:szCs w:val="28"/>
              </w:rPr>
              <w:fldChar w:fldCharType="begin"/>
            </w:r>
            <w:r w:rsidRPr="0060293F">
              <w:rPr>
                <w:rFonts w:ascii="Browallia New" w:hAnsi="Browallia New" w:cs="Browallia New"/>
                <w:sz w:val="28"/>
                <w:szCs w:val="28"/>
              </w:rPr>
              <w:instrText xml:space="preserve"> =SUM(ABOVE) </w:instrText>
            </w:r>
            <w:r w:rsidRPr="0060293F">
              <w:rPr>
                <w:rFonts w:ascii="Browallia New" w:hAnsi="Browallia New" w:cs="Browallia New"/>
                <w:sz w:val="28"/>
                <w:szCs w:val="28"/>
              </w:rPr>
              <w:fldChar w:fldCharType="separate"/>
            </w:r>
            <w:r w:rsidRPr="0060293F">
              <w:rPr>
                <w:rFonts w:ascii="Browallia New" w:hAnsi="Browallia New" w:cs="Browallia New"/>
                <w:sz w:val="28"/>
                <w:szCs w:val="28"/>
              </w:rPr>
              <w:t>142,373</w:t>
            </w:r>
            <w:r w:rsidRPr="0060293F">
              <w:rPr>
                <w:rFonts w:ascii="Browallia New" w:hAnsi="Browallia New" w:cs="Browallia New"/>
                <w:sz w:val="28"/>
                <w:szCs w:val="28"/>
              </w:rPr>
              <w:fldChar w:fldCharType="end"/>
            </w:r>
          </w:p>
        </w:tc>
      </w:tr>
      <w:tr w:rsidR="00A743D0" w:rsidRPr="00B737D5" w14:paraId="75C0DBCA" w14:textId="77777777" w:rsidTr="00E87C2C">
        <w:tc>
          <w:tcPr>
            <w:tcW w:w="4245" w:type="dxa"/>
            <w:vAlign w:val="bottom"/>
          </w:tcPr>
          <w:p w14:paraId="21E438D2" w14:textId="7AA64FE2" w:rsidR="00A743D0" w:rsidRPr="00B737D5" w:rsidRDefault="00A743D0" w:rsidP="00E16351">
            <w:pPr>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กู้เพิ่ม</w:t>
            </w:r>
          </w:p>
        </w:tc>
        <w:tc>
          <w:tcPr>
            <w:tcW w:w="2250" w:type="dxa"/>
            <w:vAlign w:val="bottom"/>
          </w:tcPr>
          <w:p w14:paraId="4B6482CA" w14:textId="2C3AA661" w:rsidR="00A743D0" w:rsidRPr="00612AD6" w:rsidRDefault="00FB0462" w:rsidP="00FB0462">
            <w:pPr>
              <w:spacing w:line="240" w:lineRule="auto"/>
              <w:jc w:val="right"/>
              <w:rPr>
                <w:rFonts w:ascii="Browallia New" w:hAnsi="Browallia New" w:cs="Browallia New"/>
                <w:sz w:val="28"/>
                <w:szCs w:val="28"/>
              </w:rPr>
            </w:pPr>
            <w:r>
              <w:rPr>
                <w:rFonts w:ascii="Browallia New" w:hAnsi="Browallia New" w:cs="Browallia New"/>
                <w:sz w:val="28"/>
                <w:szCs w:val="28"/>
              </w:rPr>
              <w:t>70,000</w:t>
            </w:r>
          </w:p>
        </w:tc>
        <w:tc>
          <w:tcPr>
            <w:tcW w:w="270" w:type="dxa"/>
          </w:tcPr>
          <w:p w14:paraId="69FA698E" w14:textId="55CAA6B4" w:rsidR="00A743D0" w:rsidRPr="00B737D5" w:rsidRDefault="00A743D0" w:rsidP="00E16351">
            <w:pPr>
              <w:spacing w:line="240" w:lineRule="auto"/>
              <w:jc w:val="thaiDistribute"/>
              <w:rPr>
                <w:rFonts w:ascii="Browallia New" w:hAnsi="Browallia New" w:cs="Browallia New"/>
                <w:sz w:val="28"/>
                <w:szCs w:val="28"/>
              </w:rPr>
            </w:pPr>
          </w:p>
        </w:tc>
        <w:tc>
          <w:tcPr>
            <w:tcW w:w="2340" w:type="dxa"/>
            <w:vAlign w:val="center"/>
          </w:tcPr>
          <w:p w14:paraId="46B05530" w14:textId="610D902F" w:rsidR="00A743D0" w:rsidRPr="0060293F" w:rsidRDefault="00FB0462" w:rsidP="00E16351">
            <w:pPr>
              <w:spacing w:line="240" w:lineRule="auto"/>
              <w:jc w:val="right"/>
              <w:rPr>
                <w:rFonts w:ascii="Browallia New" w:hAnsi="Browallia New" w:cs="Browallia New"/>
                <w:sz w:val="28"/>
                <w:szCs w:val="28"/>
              </w:rPr>
            </w:pPr>
            <w:r>
              <w:rPr>
                <w:rFonts w:ascii="Browallia New" w:hAnsi="Browallia New" w:cs="Browallia New"/>
                <w:sz w:val="28"/>
                <w:szCs w:val="28"/>
              </w:rPr>
              <w:t>-</w:t>
            </w:r>
          </w:p>
        </w:tc>
      </w:tr>
      <w:tr w:rsidR="00E16351" w:rsidRPr="00B737D5" w14:paraId="0244B9D8" w14:textId="77777777" w:rsidTr="00E87C2C">
        <w:tc>
          <w:tcPr>
            <w:tcW w:w="4245" w:type="dxa"/>
            <w:vAlign w:val="bottom"/>
          </w:tcPr>
          <w:p w14:paraId="63252DFF" w14:textId="4103717A" w:rsidR="00E16351" w:rsidRPr="00B737D5" w:rsidRDefault="00E16351" w:rsidP="00E16351">
            <w:pPr>
              <w:spacing w:line="240" w:lineRule="auto"/>
              <w:jc w:val="thaiDistribute"/>
              <w:rPr>
                <w:rFonts w:ascii="Browallia New" w:hAnsi="Browallia New" w:cs="Browallia New"/>
                <w:sz w:val="28"/>
                <w:szCs w:val="28"/>
                <w:u w:val="single"/>
                <w:cs/>
              </w:rPr>
            </w:pPr>
            <w:r w:rsidRPr="00B737D5">
              <w:rPr>
                <w:rFonts w:ascii="Browallia New" w:hAnsi="Browallia New" w:cs="Browallia New"/>
                <w:sz w:val="28"/>
                <w:szCs w:val="28"/>
                <w:cs/>
              </w:rPr>
              <w:t>จ่ายคืนเงินกู้</w:t>
            </w:r>
          </w:p>
        </w:tc>
        <w:tc>
          <w:tcPr>
            <w:tcW w:w="2250" w:type="dxa"/>
            <w:tcBorders>
              <w:bottom w:val="single" w:sz="4" w:space="0" w:color="auto"/>
            </w:tcBorders>
          </w:tcPr>
          <w:p w14:paraId="24626907" w14:textId="1A218A06" w:rsidR="00E16351" w:rsidRPr="00612AD6" w:rsidRDefault="00AE5AD1" w:rsidP="00E16351">
            <w:pPr>
              <w:spacing w:line="240" w:lineRule="auto"/>
              <w:jc w:val="right"/>
              <w:rPr>
                <w:rFonts w:ascii="Browallia New" w:hAnsi="Browallia New" w:cs="Browallia New"/>
                <w:sz w:val="28"/>
                <w:szCs w:val="28"/>
              </w:rPr>
            </w:pPr>
            <w:r>
              <w:rPr>
                <w:rFonts w:ascii="Browallia New" w:hAnsi="Browallia New" w:cs="Browallia New"/>
                <w:sz w:val="28"/>
                <w:szCs w:val="28"/>
              </w:rPr>
              <w:t>(</w:t>
            </w:r>
            <w:r w:rsidR="00970777">
              <w:rPr>
                <w:rFonts w:ascii="Browallia New" w:hAnsi="Browallia New" w:cs="Browallia New"/>
                <w:sz w:val="28"/>
                <w:szCs w:val="28"/>
              </w:rPr>
              <w:t>313,777</w:t>
            </w:r>
            <w:r w:rsidR="004F356C">
              <w:rPr>
                <w:rFonts w:ascii="Browallia New" w:hAnsi="Browallia New" w:cs="Browallia New"/>
                <w:sz w:val="28"/>
                <w:szCs w:val="28"/>
              </w:rPr>
              <w:t>)</w:t>
            </w:r>
          </w:p>
        </w:tc>
        <w:tc>
          <w:tcPr>
            <w:tcW w:w="270" w:type="dxa"/>
          </w:tcPr>
          <w:p w14:paraId="6E63FFC4" w14:textId="77777777" w:rsidR="00E16351" w:rsidRPr="00B737D5" w:rsidRDefault="00E16351" w:rsidP="00E16351">
            <w:pPr>
              <w:spacing w:line="240" w:lineRule="auto"/>
              <w:jc w:val="thaiDistribute"/>
              <w:rPr>
                <w:rFonts w:ascii="Browallia New" w:hAnsi="Browallia New" w:cs="Browallia New"/>
                <w:sz w:val="28"/>
                <w:szCs w:val="28"/>
              </w:rPr>
            </w:pPr>
          </w:p>
        </w:tc>
        <w:tc>
          <w:tcPr>
            <w:tcW w:w="2340" w:type="dxa"/>
            <w:tcBorders>
              <w:bottom w:val="single" w:sz="4" w:space="0" w:color="auto"/>
            </w:tcBorders>
          </w:tcPr>
          <w:p w14:paraId="0D57F453" w14:textId="2E41891F" w:rsidR="00E16351" w:rsidRPr="0060293F" w:rsidRDefault="00861B5B" w:rsidP="00E16351">
            <w:pPr>
              <w:spacing w:line="240" w:lineRule="auto"/>
              <w:jc w:val="right"/>
              <w:rPr>
                <w:rFonts w:ascii="Browallia New" w:hAnsi="Browallia New" w:cs="Browallia New"/>
                <w:sz w:val="28"/>
                <w:szCs w:val="28"/>
              </w:rPr>
            </w:pPr>
            <w:r>
              <w:rPr>
                <w:rFonts w:ascii="Browallia New" w:hAnsi="Browallia New" w:cs="Browallia New"/>
                <w:sz w:val="28"/>
                <w:szCs w:val="28"/>
              </w:rPr>
              <w:t>(3,7</w:t>
            </w:r>
            <w:r w:rsidR="003B3AFF">
              <w:rPr>
                <w:rFonts w:ascii="Browallia New" w:hAnsi="Browallia New" w:cs="Browallia New"/>
                <w:sz w:val="28"/>
                <w:szCs w:val="28"/>
              </w:rPr>
              <w:t>51</w:t>
            </w:r>
            <w:r>
              <w:rPr>
                <w:rFonts w:ascii="Browallia New" w:hAnsi="Browallia New" w:cs="Browallia New"/>
                <w:sz w:val="28"/>
                <w:szCs w:val="28"/>
              </w:rPr>
              <w:t>)</w:t>
            </w:r>
          </w:p>
        </w:tc>
      </w:tr>
      <w:tr w:rsidR="00E16351" w:rsidRPr="00B737D5" w14:paraId="4F477988" w14:textId="77777777" w:rsidTr="00E87C2C">
        <w:tc>
          <w:tcPr>
            <w:tcW w:w="4245" w:type="dxa"/>
            <w:vAlign w:val="bottom"/>
          </w:tcPr>
          <w:p w14:paraId="50D6656E" w14:textId="0945FC03" w:rsidR="00E16351" w:rsidRPr="00B737D5" w:rsidRDefault="00E16351" w:rsidP="00E16351">
            <w:pPr>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ยอดคงเหลือ</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ณ วันที่ </w:t>
            </w:r>
            <w:r w:rsidR="001B6DAA" w:rsidRPr="001B6DAA">
              <w:rPr>
                <w:rFonts w:ascii="Browallia New" w:hAnsi="Browallia New" w:cs="Browallia New"/>
                <w:sz w:val="28"/>
                <w:szCs w:val="28"/>
              </w:rPr>
              <w:t>30</w:t>
            </w:r>
            <w:r w:rsidR="001B6DAA" w:rsidRPr="001B6DAA">
              <w:rPr>
                <w:rFonts w:ascii="Browallia New" w:hAnsi="Browallia New" w:cs="Browallia New" w:hint="cs"/>
                <w:sz w:val="28"/>
                <w:szCs w:val="28"/>
                <w:cs/>
              </w:rPr>
              <w:t xml:space="preserve"> มิถุนายน </w:t>
            </w:r>
            <w:r w:rsidRPr="00B737D5">
              <w:rPr>
                <w:rFonts w:ascii="Browallia New" w:hAnsi="Browallia New" w:cs="Browallia New"/>
                <w:sz w:val="28"/>
                <w:szCs w:val="28"/>
              </w:rPr>
              <w:t>256</w:t>
            </w:r>
            <w:r>
              <w:rPr>
                <w:rFonts w:ascii="Browallia New" w:hAnsi="Browallia New" w:cs="Browallia New"/>
                <w:sz w:val="28"/>
                <w:szCs w:val="28"/>
              </w:rPr>
              <w:t>6</w:t>
            </w:r>
          </w:p>
        </w:tc>
        <w:tc>
          <w:tcPr>
            <w:tcW w:w="2250" w:type="dxa"/>
            <w:tcBorders>
              <w:top w:val="single" w:sz="4" w:space="0" w:color="auto"/>
              <w:bottom w:val="single" w:sz="12" w:space="0" w:color="auto"/>
            </w:tcBorders>
          </w:tcPr>
          <w:p w14:paraId="4BFE1FE7" w14:textId="0101822E" w:rsidR="00E16351" w:rsidRPr="00612AD6" w:rsidRDefault="00D5754D" w:rsidP="00E16351">
            <w:pPr>
              <w:spacing w:line="240" w:lineRule="auto"/>
              <w:jc w:val="right"/>
              <w:rPr>
                <w:rFonts w:ascii="Browallia New" w:hAnsi="Browallia New" w:cs="Browallia New"/>
                <w:sz w:val="28"/>
                <w:szCs w:val="28"/>
              </w:rPr>
            </w:pPr>
            <w:r>
              <w:rPr>
                <w:rFonts w:ascii="Browallia New" w:hAnsi="Browallia New" w:cs="Browallia New"/>
                <w:sz w:val="28"/>
                <w:szCs w:val="28"/>
              </w:rPr>
              <w:t>1,</w:t>
            </w:r>
            <w:r w:rsidR="00970777">
              <w:rPr>
                <w:rFonts w:ascii="Browallia New" w:hAnsi="Browallia New" w:cs="Browallia New"/>
                <w:sz w:val="28"/>
                <w:szCs w:val="28"/>
              </w:rPr>
              <w:t>146</w:t>
            </w:r>
            <w:r w:rsidR="007C3793">
              <w:rPr>
                <w:rFonts w:ascii="Browallia New" w:hAnsi="Browallia New" w:cs="Browallia New"/>
                <w:sz w:val="28"/>
                <w:szCs w:val="28"/>
              </w:rPr>
              <w:t>,917</w:t>
            </w:r>
          </w:p>
        </w:tc>
        <w:tc>
          <w:tcPr>
            <w:tcW w:w="270" w:type="dxa"/>
          </w:tcPr>
          <w:p w14:paraId="6F1AACD1" w14:textId="77777777" w:rsidR="00E16351" w:rsidRPr="00B737D5" w:rsidRDefault="00E16351" w:rsidP="00E16351">
            <w:pPr>
              <w:spacing w:line="240" w:lineRule="auto"/>
              <w:jc w:val="thaiDistribute"/>
              <w:rPr>
                <w:rFonts w:ascii="Browallia New" w:hAnsi="Browallia New" w:cs="Browallia New"/>
                <w:sz w:val="28"/>
                <w:szCs w:val="28"/>
              </w:rPr>
            </w:pPr>
          </w:p>
        </w:tc>
        <w:tc>
          <w:tcPr>
            <w:tcW w:w="2340" w:type="dxa"/>
            <w:tcBorders>
              <w:top w:val="single" w:sz="4" w:space="0" w:color="auto"/>
              <w:bottom w:val="single" w:sz="12" w:space="0" w:color="auto"/>
            </w:tcBorders>
            <w:vAlign w:val="bottom"/>
          </w:tcPr>
          <w:p w14:paraId="6D64CE33" w14:textId="1D82D221" w:rsidR="00E16351" w:rsidRPr="0060293F" w:rsidRDefault="00861B5B" w:rsidP="00E16351">
            <w:pPr>
              <w:spacing w:line="240" w:lineRule="auto"/>
              <w:jc w:val="right"/>
              <w:rPr>
                <w:rFonts w:ascii="Browallia New" w:hAnsi="Browallia New" w:cs="Browallia New"/>
                <w:sz w:val="28"/>
                <w:szCs w:val="28"/>
              </w:rPr>
            </w:pPr>
            <w:r>
              <w:rPr>
                <w:rFonts w:ascii="Browallia New" w:hAnsi="Browallia New" w:cs="Browallia New"/>
                <w:sz w:val="28"/>
                <w:szCs w:val="28"/>
              </w:rPr>
              <w:t>138</w:t>
            </w:r>
            <w:r w:rsidR="00205A9E">
              <w:rPr>
                <w:rFonts w:ascii="Browallia New" w:hAnsi="Browallia New" w:cs="Browallia New"/>
                <w:sz w:val="28"/>
                <w:szCs w:val="28"/>
              </w:rPr>
              <w:t>,62</w:t>
            </w:r>
            <w:r w:rsidR="000A04FB">
              <w:rPr>
                <w:rFonts w:ascii="Browallia New" w:hAnsi="Browallia New" w:cs="Browallia New"/>
                <w:sz w:val="28"/>
                <w:szCs w:val="28"/>
              </w:rPr>
              <w:t>2</w:t>
            </w:r>
          </w:p>
        </w:tc>
      </w:tr>
    </w:tbl>
    <w:p w14:paraId="28DF60C6" w14:textId="77777777" w:rsidR="005A7F87" w:rsidRPr="00DE540D" w:rsidRDefault="005A7F87" w:rsidP="005E664E">
      <w:pPr>
        <w:spacing w:line="240" w:lineRule="auto"/>
        <w:ind w:left="426"/>
        <w:jc w:val="thaiDistribute"/>
        <w:rPr>
          <w:rFonts w:ascii="Browallia New" w:hAnsi="Browallia New" w:cs="Browallia New"/>
          <w:color w:val="FF0000"/>
          <w:sz w:val="28"/>
          <w:szCs w:val="28"/>
        </w:rPr>
      </w:pPr>
    </w:p>
    <w:p w14:paraId="478AB575" w14:textId="7BA654C3" w:rsidR="00B53F51" w:rsidRPr="00DE540D" w:rsidRDefault="00B53F51" w:rsidP="002366C7">
      <w:pPr>
        <w:tabs>
          <w:tab w:val="left" w:pos="1440"/>
        </w:tabs>
        <w:spacing w:line="240" w:lineRule="auto"/>
        <w:ind w:left="432" w:right="-43"/>
        <w:jc w:val="thaiDistribute"/>
        <w:rPr>
          <w:rFonts w:ascii="Browallia New" w:hAnsi="Browallia New" w:cs="Browallia New"/>
          <w:sz w:val="28"/>
          <w:szCs w:val="28"/>
        </w:rPr>
      </w:pPr>
      <w:r w:rsidRPr="00DE540D">
        <w:rPr>
          <w:rFonts w:ascii="Browallia New" w:hAnsi="Browallia New" w:cs="Browallia New" w:hint="cs"/>
          <w:sz w:val="28"/>
          <w:szCs w:val="28"/>
          <w:cs/>
        </w:rPr>
        <w:t xml:space="preserve">ณ วันที่ </w:t>
      </w:r>
      <w:r w:rsidR="001B6DAA" w:rsidRPr="001B6DAA">
        <w:rPr>
          <w:rFonts w:ascii="Browallia New" w:hAnsi="Browallia New" w:cs="Browallia New"/>
          <w:sz w:val="28"/>
          <w:szCs w:val="28"/>
        </w:rPr>
        <w:t>30</w:t>
      </w:r>
      <w:r w:rsidR="001B6DAA" w:rsidRPr="001B6DAA">
        <w:rPr>
          <w:rFonts w:ascii="Browallia New" w:hAnsi="Browallia New" w:cs="Browallia New" w:hint="cs"/>
          <w:sz w:val="28"/>
          <w:szCs w:val="28"/>
          <w:cs/>
        </w:rPr>
        <w:t xml:space="preserve"> มิถุนายน </w:t>
      </w:r>
      <w:r w:rsidR="00DE540D" w:rsidRPr="00B737D5">
        <w:rPr>
          <w:rFonts w:ascii="Browallia New" w:hAnsi="Browallia New" w:cs="Browallia New"/>
          <w:sz w:val="28"/>
          <w:szCs w:val="28"/>
        </w:rPr>
        <w:t>256</w:t>
      </w:r>
      <w:r w:rsidR="00DE540D">
        <w:rPr>
          <w:rFonts w:ascii="Browallia New" w:hAnsi="Browallia New" w:cs="Browallia New"/>
          <w:sz w:val="28"/>
          <w:szCs w:val="28"/>
        </w:rPr>
        <w:t>6</w:t>
      </w:r>
      <w:r w:rsidRPr="00DE540D">
        <w:rPr>
          <w:rFonts w:ascii="Browallia New" w:hAnsi="Browallia New" w:cs="Browallia New"/>
          <w:sz w:val="28"/>
          <w:szCs w:val="28"/>
        </w:rPr>
        <w:t xml:space="preserve"> </w:t>
      </w:r>
      <w:r w:rsidRPr="00DE540D">
        <w:rPr>
          <w:rFonts w:ascii="Browallia New" w:hAnsi="Browallia New" w:cs="Browallia New" w:hint="cs"/>
          <w:sz w:val="28"/>
          <w:szCs w:val="28"/>
          <w:cs/>
        </w:rPr>
        <w:t>กลุ่มบริษัทได้รับหนังสือจากธนาคารในการผ่อนผันการจ่ายชำระคืนเงินกู้ยืมระยะยาวจากสถาบันการเงิน โดยเงื่อนไขอื่นตามสัญญาไม่เปลี่ยนแปลง ดังต่อไปนี้</w:t>
      </w:r>
    </w:p>
    <w:p w14:paraId="6852D854" w14:textId="71B939AD" w:rsidR="00F879FF" w:rsidRDefault="00F87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bl>
      <w:tblPr>
        <w:tblW w:w="9072" w:type="dxa"/>
        <w:tblInd w:w="426" w:type="dxa"/>
        <w:tblLayout w:type="fixed"/>
        <w:tblLook w:val="0000" w:firstRow="0" w:lastRow="0" w:firstColumn="0" w:lastColumn="0" w:noHBand="0" w:noVBand="0"/>
      </w:tblPr>
      <w:tblGrid>
        <w:gridCol w:w="1947"/>
        <w:gridCol w:w="7125"/>
      </w:tblGrid>
      <w:tr w:rsidR="004912E9" w:rsidRPr="00B737D5" w14:paraId="43DF67CC" w14:textId="77777777">
        <w:trPr>
          <w:trHeight w:val="68"/>
        </w:trPr>
        <w:tc>
          <w:tcPr>
            <w:tcW w:w="9072" w:type="dxa"/>
            <w:gridSpan w:val="2"/>
            <w:tcBorders>
              <w:top w:val="nil"/>
              <w:left w:val="nil"/>
              <w:bottom w:val="nil"/>
              <w:right w:val="nil"/>
            </w:tcBorders>
          </w:tcPr>
          <w:p w14:paraId="38EEFFFD" w14:textId="77777777" w:rsidR="004912E9" w:rsidRPr="00652BDE" w:rsidRDefault="004912E9">
            <w:pPr>
              <w:spacing w:line="240" w:lineRule="auto"/>
              <w:ind w:right="-104"/>
              <w:jc w:val="thaiDistribute"/>
              <w:rPr>
                <w:rFonts w:ascii="Browallia New" w:hAnsi="Browallia New" w:cs="Browallia New"/>
                <w:sz w:val="28"/>
                <w:szCs w:val="28"/>
                <w:cs/>
              </w:rPr>
            </w:pPr>
            <w:r w:rsidRPr="00652BDE">
              <w:rPr>
                <w:rFonts w:ascii="Browallia New" w:hAnsi="Browallia New" w:cs="Browallia New"/>
                <w:b/>
                <w:bCs/>
                <w:sz w:val="28"/>
                <w:szCs w:val="28"/>
                <w:cs/>
              </w:rPr>
              <w:t>บริษัท เดอะ รีทรีท หัวหิน จำกัด</w:t>
            </w:r>
          </w:p>
        </w:tc>
      </w:tr>
      <w:tr w:rsidR="004912E9" w:rsidRPr="00B737D5" w14:paraId="103CA044" w14:textId="77777777" w:rsidTr="00635560">
        <w:trPr>
          <w:trHeight w:val="1452"/>
        </w:trPr>
        <w:tc>
          <w:tcPr>
            <w:tcW w:w="1947" w:type="dxa"/>
            <w:tcBorders>
              <w:top w:val="nil"/>
              <w:left w:val="nil"/>
              <w:bottom w:val="nil"/>
              <w:right w:val="nil"/>
            </w:tcBorders>
          </w:tcPr>
          <w:p w14:paraId="6C9DE39C" w14:textId="77777777" w:rsidR="004912E9" w:rsidRPr="00652BDE" w:rsidRDefault="004912E9">
            <w:pPr>
              <w:tabs>
                <w:tab w:val="decimal" w:pos="528"/>
              </w:tabs>
              <w:spacing w:line="240" w:lineRule="auto"/>
              <w:ind w:left="270" w:hanging="101"/>
              <w:rPr>
                <w:rFonts w:ascii="Browallia New" w:hAnsi="Browallia New" w:cs="Browallia New"/>
                <w:sz w:val="28"/>
                <w:szCs w:val="28"/>
                <w:cs/>
              </w:rPr>
            </w:pPr>
            <w:r w:rsidRPr="00652BDE">
              <w:rPr>
                <w:rFonts w:ascii="Browallia New" w:hAnsi="Browallia New" w:cs="Browallia New"/>
                <w:sz w:val="28"/>
                <w:szCs w:val="28"/>
                <w:cs/>
              </w:rPr>
              <w:t>วงเงินที่</w:t>
            </w:r>
            <w:r w:rsidRPr="00652BDE">
              <w:rPr>
                <w:rFonts w:ascii="Browallia New" w:hAnsi="Browallia New" w:cs="Browallia New"/>
                <w:sz w:val="28"/>
                <w:szCs w:val="28"/>
              </w:rPr>
              <w:t xml:space="preserve"> 1</w:t>
            </w:r>
            <w:r w:rsidRPr="00652BDE">
              <w:rPr>
                <w:rFonts w:ascii="Browallia New" w:hAnsi="Browallia New" w:cs="Browallia New" w:hint="cs"/>
                <w:sz w:val="28"/>
                <w:szCs w:val="28"/>
                <w:cs/>
              </w:rPr>
              <w:t xml:space="preserve"> และ</w:t>
            </w:r>
            <w:r w:rsidRPr="00652BDE">
              <w:rPr>
                <w:rFonts w:ascii="Browallia New" w:hAnsi="Browallia New" w:cs="Browallia New"/>
                <w:sz w:val="28"/>
                <w:szCs w:val="28"/>
                <w:cs/>
              </w:rPr>
              <w:t xml:space="preserve"> </w:t>
            </w:r>
            <w:r w:rsidRPr="00652BDE">
              <w:rPr>
                <w:rFonts w:ascii="Browallia New" w:hAnsi="Browallia New" w:cs="Browallia New"/>
                <w:sz w:val="28"/>
                <w:szCs w:val="28"/>
                <w:lang w:val="en-GB"/>
              </w:rPr>
              <w:t>2</w:t>
            </w:r>
          </w:p>
        </w:tc>
        <w:tc>
          <w:tcPr>
            <w:tcW w:w="7125" w:type="dxa"/>
            <w:tcBorders>
              <w:top w:val="nil"/>
              <w:left w:val="nil"/>
              <w:bottom w:val="nil"/>
              <w:right w:val="nil"/>
            </w:tcBorders>
            <w:shd w:val="clear" w:color="auto" w:fill="auto"/>
          </w:tcPr>
          <w:p w14:paraId="0031C419" w14:textId="77777777" w:rsidR="004912E9" w:rsidRPr="00652BDE" w:rsidRDefault="004912E9">
            <w:pPr>
              <w:spacing w:line="240" w:lineRule="auto"/>
              <w:jc w:val="thaiDistribute"/>
              <w:rPr>
                <w:rFonts w:ascii="Browallia New" w:hAnsi="Browallia New" w:cs="Browallia New"/>
                <w:sz w:val="28"/>
                <w:szCs w:val="28"/>
                <w:cs/>
              </w:rPr>
            </w:pPr>
            <w:r w:rsidRPr="00652BDE">
              <w:rPr>
                <w:rFonts w:ascii="Browallia New" w:hAnsi="Browallia New" w:cs="Browallia New"/>
                <w:sz w:val="28"/>
                <w:szCs w:val="28"/>
                <w:cs/>
              </w:rPr>
              <w:t>บริษัทย่อยได้รับการผ่อน</w:t>
            </w:r>
            <w:r w:rsidRPr="00652BDE">
              <w:rPr>
                <w:rFonts w:ascii="Browallia New" w:hAnsi="Browallia New" w:cs="Browallia New" w:hint="cs"/>
                <w:sz w:val="28"/>
                <w:szCs w:val="28"/>
                <w:cs/>
              </w:rPr>
              <w:t>ผัน</w:t>
            </w:r>
            <w:r w:rsidRPr="00652BDE">
              <w:rPr>
                <w:rFonts w:ascii="Browallia New" w:hAnsi="Browallia New" w:cs="Browallia New"/>
                <w:sz w:val="28"/>
                <w:szCs w:val="28"/>
                <w:cs/>
              </w:rPr>
              <w:t xml:space="preserve">การจ่ายชำระคืนเงินกู้ยืมระยะยาว สำหรับรอบระยะเวลาตั้งแต่มกราคม </w:t>
            </w:r>
            <w:r w:rsidRPr="00652BDE">
              <w:rPr>
                <w:rFonts w:ascii="Browallia New" w:hAnsi="Browallia New" w:cs="Browallia New"/>
                <w:sz w:val="28"/>
                <w:szCs w:val="28"/>
              </w:rPr>
              <w:t>2564</w:t>
            </w:r>
            <w:r w:rsidRPr="00652BDE">
              <w:rPr>
                <w:rFonts w:ascii="Browallia New" w:hAnsi="Browallia New" w:cs="Browallia New"/>
                <w:sz w:val="28"/>
                <w:szCs w:val="28"/>
                <w:cs/>
              </w:rPr>
              <w:t xml:space="preserve"> ถึง มิถุนายน </w:t>
            </w:r>
            <w:r w:rsidRPr="00652BDE">
              <w:rPr>
                <w:rFonts w:ascii="Browallia New" w:hAnsi="Browallia New" w:cs="Browallia New"/>
                <w:sz w:val="28"/>
                <w:szCs w:val="28"/>
              </w:rPr>
              <w:t>2567</w:t>
            </w:r>
            <w:r w:rsidRPr="00652BDE">
              <w:rPr>
                <w:rFonts w:ascii="Browallia New" w:hAnsi="Browallia New" w:cs="Browallia New"/>
                <w:sz w:val="28"/>
                <w:szCs w:val="28"/>
                <w:cs/>
              </w:rPr>
              <w:t xml:space="preserve"> โดยจะเริ่มชำระเงินต้นในเดือนมกราคม </w:t>
            </w:r>
            <w:r w:rsidRPr="00652BDE">
              <w:rPr>
                <w:rFonts w:ascii="Browallia New" w:hAnsi="Browallia New" w:cs="Browallia New"/>
                <w:sz w:val="28"/>
                <w:szCs w:val="28"/>
              </w:rPr>
              <w:t>2567</w:t>
            </w:r>
            <w:r w:rsidRPr="00652BDE">
              <w:rPr>
                <w:rFonts w:ascii="Browallia New" w:hAnsi="Browallia New" w:cs="Browallia New"/>
                <w:sz w:val="28"/>
                <w:szCs w:val="28"/>
                <w:cs/>
              </w:rPr>
              <w:t xml:space="preserve"> ถึงมิถุนายน </w:t>
            </w:r>
            <w:r w:rsidRPr="00652BDE">
              <w:rPr>
                <w:rFonts w:ascii="Browallia New" w:hAnsi="Browallia New" w:cs="Browallia New"/>
                <w:sz w:val="28"/>
                <w:szCs w:val="28"/>
              </w:rPr>
              <w:t xml:space="preserve">2567 </w:t>
            </w:r>
            <w:r w:rsidRPr="00652BDE">
              <w:rPr>
                <w:rFonts w:ascii="Browallia New" w:hAnsi="Browallia New" w:cs="Browallia New"/>
                <w:sz w:val="28"/>
                <w:szCs w:val="28"/>
                <w:cs/>
              </w:rPr>
              <w:t>ในสัดส่วน</w:t>
            </w:r>
            <w:r w:rsidRPr="00652BDE">
              <w:rPr>
                <w:rFonts w:ascii="Browallia New" w:hAnsi="Browallia New" w:cs="Browallia New"/>
                <w:sz w:val="28"/>
                <w:szCs w:val="28"/>
              </w:rPr>
              <w:t xml:space="preserve"> 50%</w:t>
            </w:r>
            <w:r w:rsidRPr="00652BDE">
              <w:rPr>
                <w:rFonts w:ascii="Browallia New" w:hAnsi="Browallia New" w:cs="Browallia New"/>
                <w:sz w:val="28"/>
                <w:szCs w:val="28"/>
                <w:cs/>
              </w:rPr>
              <w:t xml:space="preserve"> ของอัตราเดิมสำหรับส่วนที่เหลือจะชำระในงวดสุดท้ายของสัญญา และจะชำระเงินต้นตามที่ระบุในสัญญาเดิมตั้งแต่กรกฎาคม </w:t>
            </w:r>
            <w:r w:rsidRPr="00652BDE">
              <w:rPr>
                <w:rFonts w:ascii="Browallia New" w:hAnsi="Browallia New" w:cs="Browallia New"/>
                <w:sz w:val="28"/>
                <w:szCs w:val="28"/>
              </w:rPr>
              <w:t>2567</w:t>
            </w:r>
            <w:r w:rsidRPr="00652BDE">
              <w:rPr>
                <w:rFonts w:ascii="Browallia New" w:hAnsi="Browallia New" w:cs="Browallia New"/>
                <w:sz w:val="28"/>
                <w:szCs w:val="28"/>
                <w:cs/>
              </w:rPr>
              <w:t xml:space="preserve"> เป็นต้นไป รวมถึงบริษัทย่อยได้รับการผ่อน</w:t>
            </w:r>
            <w:r w:rsidRPr="00652BDE">
              <w:rPr>
                <w:rFonts w:ascii="Browallia New" w:hAnsi="Browallia New" w:cs="Browallia New" w:hint="cs"/>
                <w:sz w:val="28"/>
                <w:szCs w:val="28"/>
                <w:cs/>
              </w:rPr>
              <w:t>ผัน</w:t>
            </w:r>
            <w:r w:rsidRPr="00652BDE">
              <w:rPr>
                <w:rFonts w:ascii="Browallia New" w:hAnsi="Browallia New" w:cs="Browallia New"/>
                <w:sz w:val="28"/>
                <w:szCs w:val="28"/>
                <w:cs/>
              </w:rPr>
              <w:t xml:space="preserve">การจ่ายชำระดอกเบี้ยบางส่วน ระหว่างเดือนกันยายน </w:t>
            </w:r>
            <w:r w:rsidRPr="00652BDE">
              <w:rPr>
                <w:rFonts w:ascii="Browallia New" w:hAnsi="Browallia New" w:cs="Browallia New"/>
                <w:sz w:val="28"/>
                <w:szCs w:val="28"/>
              </w:rPr>
              <w:t xml:space="preserve">2564 </w:t>
            </w:r>
            <w:r w:rsidRPr="00652BDE">
              <w:rPr>
                <w:rFonts w:ascii="Browallia New" w:hAnsi="Browallia New" w:cs="Browallia New"/>
                <w:sz w:val="28"/>
                <w:szCs w:val="28"/>
                <w:cs/>
              </w:rPr>
              <w:t xml:space="preserve"> ถึง มิถุนายน </w:t>
            </w:r>
            <w:r w:rsidRPr="00652BDE">
              <w:rPr>
                <w:rFonts w:ascii="Browallia New" w:hAnsi="Browallia New" w:cs="Browallia New"/>
                <w:sz w:val="28"/>
                <w:szCs w:val="28"/>
              </w:rPr>
              <w:t>2567</w:t>
            </w:r>
            <w:r w:rsidRPr="00652BDE">
              <w:rPr>
                <w:rFonts w:ascii="Browallia New" w:hAnsi="Browallia New" w:cs="Browallia New"/>
                <w:sz w:val="28"/>
                <w:szCs w:val="28"/>
                <w:cs/>
              </w:rPr>
              <w:t xml:space="preserve"> ตามบันทึกข้อตกลงแก้ไขเพิ่มเติมสัญญากู้เงิน</w:t>
            </w:r>
          </w:p>
        </w:tc>
      </w:tr>
    </w:tbl>
    <w:p w14:paraId="3B7A6A62" w14:textId="48B3E4AE" w:rsidR="00423FF2" w:rsidRPr="005F513E" w:rsidRDefault="00423FF2" w:rsidP="00DD0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8F80CEE" w14:textId="0F1095B3" w:rsidR="00372638" w:rsidRPr="00372638" w:rsidRDefault="000C7FC5" w:rsidP="0014279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0" w:hanging="420"/>
        <w:rPr>
          <w:rFonts w:ascii="Browallia New" w:hAnsi="Browallia New" w:cs="Browallia New"/>
          <w:b/>
          <w:bCs/>
          <w:sz w:val="28"/>
          <w:szCs w:val="28"/>
          <w:lang w:val="en-GB"/>
        </w:rPr>
      </w:pPr>
      <w:r>
        <w:rPr>
          <w:rFonts w:ascii="Browallia New" w:hAnsi="Browallia New" w:cs="Browallia New"/>
          <w:b/>
          <w:bCs/>
          <w:sz w:val="28"/>
          <w:szCs w:val="28"/>
          <w:cs/>
          <w:lang w:val="en-GB"/>
        </w:rPr>
        <w:br w:type="page"/>
      </w:r>
      <w:r w:rsidR="00372638" w:rsidRPr="00372638">
        <w:rPr>
          <w:rFonts w:ascii="Browallia New" w:hAnsi="Browallia New" w:cs="Browallia New"/>
          <w:b/>
          <w:bCs/>
          <w:sz w:val="28"/>
          <w:szCs w:val="28"/>
          <w:cs/>
          <w:lang w:val="en-GB"/>
        </w:rPr>
        <w:t>ใบสำคัญแสดงสิทธิ</w:t>
      </w:r>
    </w:p>
    <w:p w14:paraId="2F14CE05" w14:textId="77777777" w:rsidR="00372638" w:rsidRPr="00D25166" w:rsidRDefault="00372638" w:rsidP="00372638">
      <w:pPr>
        <w:ind w:left="426"/>
        <w:jc w:val="thaiDistribute"/>
        <w:rPr>
          <w:rFonts w:ascii="Browallia New" w:hAnsi="Browallia New" w:cs="Browallia New"/>
          <w:sz w:val="28"/>
          <w:szCs w:val="28"/>
        </w:rPr>
      </w:pPr>
    </w:p>
    <w:p w14:paraId="6F3B801E" w14:textId="628AF8C6" w:rsidR="004213D9" w:rsidRPr="00D25166" w:rsidRDefault="004213D9" w:rsidP="007012AC">
      <w:pPr>
        <w:tabs>
          <w:tab w:val="clear" w:pos="227"/>
          <w:tab w:val="clear" w:pos="454"/>
        </w:tabs>
        <w:spacing w:line="240" w:lineRule="auto"/>
        <w:ind w:left="450"/>
        <w:jc w:val="thaiDistribute"/>
        <w:rPr>
          <w:rFonts w:ascii="Browallia New" w:hAnsi="Browallia New" w:cs="Browallia New"/>
          <w:sz w:val="28"/>
          <w:szCs w:val="28"/>
        </w:rPr>
      </w:pPr>
      <w:r w:rsidRPr="00D25166">
        <w:rPr>
          <w:rFonts w:ascii="Browallia New" w:hAnsi="Browallia New" w:cs="Browallia New"/>
          <w:sz w:val="28"/>
          <w:szCs w:val="28"/>
          <w:cs/>
        </w:rPr>
        <w:t xml:space="preserve">เมื่อวันที่ </w:t>
      </w:r>
      <w:r w:rsidRPr="00D25166">
        <w:rPr>
          <w:rFonts w:ascii="Browallia New" w:hAnsi="Browallia New" w:cs="Browallia New"/>
          <w:sz w:val="28"/>
          <w:szCs w:val="28"/>
        </w:rPr>
        <w:t xml:space="preserve">23 </w:t>
      </w:r>
      <w:r w:rsidRPr="00D25166">
        <w:rPr>
          <w:rFonts w:ascii="Browallia New" w:hAnsi="Browallia New" w:cs="Browallia New" w:hint="cs"/>
          <w:sz w:val="28"/>
          <w:szCs w:val="28"/>
          <w:cs/>
        </w:rPr>
        <w:t>มิถุนายน</w:t>
      </w:r>
      <w:r w:rsidRPr="00D25166">
        <w:rPr>
          <w:rFonts w:ascii="Browallia New" w:hAnsi="Browallia New" w:cs="Browallia New"/>
          <w:sz w:val="28"/>
          <w:szCs w:val="28"/>
          <w:cs/>
        </w:rPr>
        <w:t xml:space="preserve"> </w:t>
      </w:r>
      <w:r w:rsidRPr="00D25166">
        <w:rPr>
          <w:rFonts w:ascii="Browallia New" w:hAnsi="Browallia New" w:cs="Browallia New"/>
          <w:sz w:val="28"/>
          <w:szCs w:val="28"/>
        </w:rPr>
        <w:t xml:space="preserve">2565 </w:t>
      </w:r>
      <w:r w:rsidRPr="00D25166">
        <w:rPr>
          <w:rFonts w:ascii="Browallia New" w:hAnsi="Browallia New" w:cs="Browallia New"/>
          <w:sz w:val="28"/>
          <w:szCs w:val="28"/>
          <w:cs/>
        </w:rPr>
        <w:t>บริษัทได้จำหน่ายใบสำคัญแสดงสิทธิที่จะซื้อหุ้นสามัญ</w:t>
      </w:r>
      <w:r w:rsidRPr="00D25166">
        <w:rPr>
          <w:rFonts w:ascii="Browallia New" w:hAnsi="Browallia New" w:cs="Browallia New" w:hint="cs"/>
          <w:sz w:val="28"/>
          <w:szCs w:val="28"/>
          <w:cs/>
        </w:rPr>
        <w:t>เพิ่มทุน</w:t>
      </w:r>
      <w:r w:rsidRPr="00D25166">
        <w:rPr>
          <w:rFonts w:ascii="Browallia New" w:hAnsi="Browallia New" w:cs="Browallia New"/>
          <w:sz w:val="28"/>
          <w:szCs w:val="28"/>
          <w:cs/>
        </w:rPr>
        <w:t>ของบริษัท (</w:t>
      </w:r>
      <w:r w:rsidRPr="00D25166">
        <w:rPr>
          <w:rFonts w:ascii="Browallia New" w:hAnsi="Browallia New" w:cs="Browallia New"/>
          <w:sz w:val="28"/>
          <w:szCs w:val="28"/>
        </w:rPr>
        <w:t>MIDA</w:t>
      </w:r>
      <w:r w:rsidRPr="00D25166">
        <w:rPr>
          <w:rFonts w:ascii="Browallia New" w:hAnsi="Browallia New" w:cs="Browallia New"/>
          <w:sz w:val="28"/>
          <w:szCs w:val="28"/>
          <w:cs/>
        </w:rPr>
        <w:t>-</w:t>
      </w:r>
      <w:r w:rsidRPr="00D25166">
        <w:rPr>
          <w:rFonts w:ascii="Browallia New" w:hAnsi="Browallia New" w:cs="Browallia New"/>
          <w:sz w:val="28"/>
          <w:szCs w:val="28"/>
        </w:rPr>
        <w:t xml:space="preserve">W3) </w:t>
      </w:r>
      <w:r w:rsidRPr="00D25166">
        <w:rPr>
          <w:rFonts w:ascii="Browallia New" w:hAnsi="Browallia New" w:cs="Browallia New"/>
          <w:sz w:val="28"/>
          <w:szCs w:val="28"/>
          <w:cs/>
        </w:rPr>
        <w:t>ให้แก่ผู้ถือหุ้นเดิมตามสัดส่วนการถือหุ้น (</w:t>
      </w:r>
      <w:r w:rsidRPr="00D25166">
        <w:rPr>
          <w:rFonts w:ascii="Browallia New" w:hAnsi="Browallia New" w:cs="Browallia New"/>
          <w:sz w:val="28"/>
          <w:szCs w:val="28"/>
        </w:rPr>
        <w:t xml:space="preserve">Rights offering) </w:t>
      </w:r>
      <w:r w:rsidRPr="00D25166">
        <w:rPr>
          <w:rFonts w:ascii="Browallia New" w:hAnsi="Browallia New" w:cs="Browallia New"/>
          <w:sz w:val="28"/>
          <w:szCs w:val="28"/>
          <w:cs/>
        </w:rPr>
        <w:t xml:space="preserve">ในอัตราส่วนหุ้นสามัญ </w:t>
      </w:r>
      <w:r w:rsidRPr="00D25166">
        <w:rPr>
          <w:rFonts w:ascii="Browallia New" w:hAnsi="Browallia New" w:cs="Browallia New"/>
          <w:sz w:val="28"/>
          <w:szCs w:val="28"/>
        </w:rPr>
        <w:t>4</w:t>
      </w:r>
      <w:r w:rsidRPr="00D25166">
        <w:rPr>
          <w:rFonts w:ascii="Browallia New" w:hAnsi="Browallia New" w:cs="Browallia New"/>
          <w:sz w:val="28"/>
          <w:szCs w:val="28"/>
          <w:cs/>
        </w:rPr>
        <w:t xml:space="preserve"> หุ้นต่อใบสำคัญแสดงสิทธิ </w:t>
      </w:r>
      <w:r w:rsidR="00A6441A" w:rsidRPr="00D25166">
        <w:rPr>
          <w:rFonts w:ascii="Browallia New" w:hAnsi="Browallia New" w:cs="Browallia New"/>
          <w:sz w:val="28"/>
          <w:szCs w:val="28"/>
        </w:rPr>
        <w:br/>
      </w:r>
      <w:r w:rsidRPr="00D25166">
        <w:rPr>
          <w:rFonts w:ascii="Browallia New" w:hAnsi="Browallia New" w:cs="Browallia New"/>
          <w:sz w:val="28"/>
          <w:szCs w:val="28"/>
        </w:rPr>
        <w:t>1</w:t>
      </w:r>
      <w:r w:rsidRPr="00D25166">
        <w:rPr>
          <w:rFonts w:ascii="Browallia New" w:hAnsi="Browallia New" w:cs="Browallia New"/>
          <w:sz w:val="28"/>
          <w:szCs w:val="28"/>
          <w:cs/>
        </w:rPr>
        <w:t xml:space="preserve"> หน่วย โดยมีราคาเสนอขายต่อหน่วยเท่ากับ </w:t>
      </w:r>
      <w:r w:rsidRPr="00D25166">
        <w:rPr>
          <w:rFonts w:ascii="Browallia New" w:hAnsi="Browallia New" w:cs="Browallia New"/>
          <w:sz w:val="28"/>
          <w:szCs w:val="28"/>
        </w:rPr>
        <w:t>0</w:t>
      </w:r>
      <w:r w:rsidR="004F7BAE" w:rsidRPr="00D25166">
        <w:rPr>
          <w:rFonts w:ascii="Browallia New" w:hAnsi="Browallia New" w:cs="Browallia New"/>
          <w:sz w:val="28"/>
          <w:szCs w:val="28"/>
        </w:rPr>
        <w:t>.00</w:t>
      </w:r>
      <w:r w:rsidRPr="00D25166">
        <w:rPr>
          <w:rFonts w:ascii="Browallia New" w:hAnsi="Browallia New" w:cs="Browallia New"/>
          <w:sz w:val="28"/>
          <w:szCs w:val="28"/>
          <w:cs/>
        </w:rPr>
        <w:t xml:space="preserve"> (ศูนย์) บาท</w:t>
      </w:r>
      <w:r w:rsidRPr="00D25166">
        <w:rPr>
          <w:rFonts w:ascii="Browallia New" w:hAnsi="Browallia New" w:cs="Browallia New"/>
          <w:sz w:val="28"/>
          <w:szCs w:val="28"/>
        </w:rPr>
        <w:t xml:space="preserve"> </w:t>
      </w:r>
      <w:r w:rsidRPr="00D25166">
        <w:rPr>
          <w:rFonts w:ascii="Browallia New" w:hAnsi="Browallia New" w:cs="Browallia New"/>
          <w:sz w:val="28"/>
          <w:szCs w:val="28"/>
          <w:cs/>
        </w:rPr>
        <w:t>โดยมีรายละเอียดดังนี้</w:t>
      </w:r>
    </w:p>
    <w:p w14:paraId="0E5927C0" w14:textId="77777777" w:rsidR="004213D9" w:rsidRPr="00D25166" w:rsidRDefault="004213D9" w:rsidP="007012AC">
      <w:pPr>
        <w:tabs>
          <w:tab w:val="clear" w:pos="227"/>
          <w:tab w:val="clear" w:pos="454"/>
        </w:tabs>
        <w:spacing w:line="240" w:lineRule="auto"/>
        <w:ind w:left="450"/>
        <w:jc w:val="thaiDistribute"/>
        <w:rPr>
          <w:rFonts w:ascii="Browallia New" w:hAnsi="Browallia New" w:cs="Browallia New"/>
          <w:sz w:val="28"/>
          <w:szCs w:val="28"/>
        </w:rPr>
      </w:pPr>
    </w:p>
    <w:tbl>
      <w:tblPr>
        <w:tblW w:w="8929" w:type="dxa"/>
        <w:tblInd w:w="426" w:type="dxa"/>
        <w:tblLayout w:type="fixed"/>
        <w:tblCellMar>
          <w:left w:w="57" w:type="dxa"/>
          <w:right w:w="57" w:type="dxa"/>
        </w:tblCellMar>
        <w:tblLook w:val="04A0" w:firstRow="1" w:lastRow="0" w:firstColumn="1" w:lastColumn="0" w:noHBand="0" w:noVBand="1"/>
      </w:tblPr>
      <w:tblGrid>
        <w:gridCol w:w="1134"/>
        <w:gridCol w:w="1080"/>
        <w:gridCol w:w="1471"/>
        <w:gridCol w:w="1240"/>
        <w:gridCol w:w="1144"/>
        <w:gridCol w:w="1350"/>
        <w:gridCol w:w="1510"/>
      </w:tblGrid>
      <w:tr w:rsidR="00C33A85" w:rsidRPr="00352E30" w14:paraId="1949B594" w14:textId="77777777" w:rsidTr="000B1046">
        <w:trPr>
          <w:cantSplit/>
        </w:trPr>
        <w:tc>
          <w:tcPr>
            <w:tcW w:w="1134" w:type="dxa"/>
            <w:tcBorders>
              <w:top w:val="nil"/>
              <w:left w:val="nil"/>
              <w:right w:val="nil"/>
            </w:tcBorders>
            <w:vAlign w:val="bottom"/>
          </w:tcPr>
          <w:p w14:paraId="44B5CD52" w14:textId="77777777" w:rsidR="00C33A85" w:rsidRPr="00352E30" w:rsidRDefault="00C33A85"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ประเภทใบสำคัญแสดงสิทธิ</w:t>
            </w:r>
          </w:p>
        </w:tc>
        <w:tc>
          <w:tcPr>
            <w:tcW w:w="1080" w:type="dxa"/>
            <w:tcBorders>
              <w:top w:val="nil"/>
              <w:left w:val="nil"/>
              <w:right w:val="nil"/>
            </w:tcBorders>
            <w:vAlign w:val="bottom"/>
          </w:tcPr>
          <w:p w14:paraId="0D92A52C" w14:textId="77777777" w:rsidR="00C33A85" w:rsidRPr="00352E30" w:rsidRDefault="00C33A85"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ออกให้แก่</w:t>
            </w:r>
          </w:p>
        </w:tc>
        <w:tc>
          <w:tcPr>
            <w:tcW w:w="1471" w:type="dxa"/>
            <w:tcBorders>
              <w:top w:val="nil"/>
              <w:left w:val="nil"/>
              <w:right w:val="nil"/>
            </w:tcBorders>
            <w:vAlign w:val="bottom"/>
          </w:tcPr>
          <w:p w14:paraId="4DD74F6B" w14:textId="77777777" w:rsidR="00C33A85" w:rsidRPr="00352E30" w:rsidRDefault="00C33A85"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วันที่ออกใบสำคัญแสดงสิทธิ</w:t>
            </w:r>
          </w:p>
        </w:tc>
        <w:tc>
          <w:tcPr>
            <w:tcW w:w="1240" w:type="dxa"/>
            <w:tcBorders>
              <w:top w:val="nil"/>
              <w:left w:val="nil"/>
              <w:right w:val="nil"/>
            </w:tcBorders>
            <w:vAlign w:val="bottom"/>
            <w:hideMark/>
          </w:tcPr>
          <w:p w14:paraId="580E8BD2" w14:textId="77777777" w:rsidR="00C33A85" w:rsidRPr="00352E30" w:rsidRDefault="00C33A85"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จำนวนใบสำคัญแสดงสิทธิที่ออก (หน่วย)</w:t>
            </w:r>
          </w:p>
        </w:tc>
        <w:tc>
          <w:tcPr>
            <w:tcW w:w="1144" w:type="dxa"/>
            <w:tcBorders>
              <w:top w:val="nil"/>
              <w:left w:val="nil"/>
              <w:right w:val="nil"/>
            </w:tcBorders>
            <w:vAlign w:val="bottom"/>
          </w:tcPr>
          <w:p w14:paraId="4116C9DC" w14:textId="77777777" w:rsidR="00C33A85" w:rsidRPr="00352E30" w:rsidRDefault="00C33A85"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อายุใบสำคัญแสดงสิทธิ</w:t>
            </w:r>
          </w:p>
        </w:tc>
        <w:tc>
          <w:tcPr>
            <w:tcW w:w="1350" w:type="dxa"/>
            <w:tcBorders>
              <w:top w:val="nil"/>
              <w:left w:val="nil"/>
              <w:right w:val="nil"/>
            </w:tcBorders>
            <w:vAlign w:val="bottom"/>
          </w:tcPr>
          <w:p w14:paraId="224ADD35" w14:textId="0EDC7CEB" w:rsidR="00C33A85" w:rsidRPr="00352E30" w:rsidRDefault="00C33A85"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 xml:space="preserve">ราคาใช้สิทธิต่อ </w:t>
            </w:r>
            <w:r w:rsidR="00F45AC6">
              <w:rPr>
                <w:rFonts w:ascii="Browallia New" w:hAnsi="Browallia New" w:cs="Browallia New"/>
                <w:color w:val="000000"/>
                <w:sz w:val="26"/>
                <w:szCs w:val="26"/>
              </w:rPr>
              <w:t>1</w:t>
            </w:r>
            <w:r w:rsidRPr="00352E30">
              <w:rPr>
                <w:rFonts w:ascii="Browallia New" w:hAnsi="Browallia New" w:cs="Browallia New"/>
                <w:color w:val="000000"/>
                <w:sz w:val="26"/>
                <w:szCs w:val="26"/>
                <w:cs/>
              </w:rPr>
              <w:t xml:space="preserve"> หุ้นสามัญ</w:t>
            </w:r>
          </w:p>
        </w:tc>
        <w:tc>
          <w:tcPr>
            <w:tcW w:w="1510" w:type="dxa"/>
            <w:tcBorders>
              <w:top w:val="nil"/>
              <w:left w:val="nil"/>
              <w:right w:val="nil"/>
            </w:tcBorders>
            <w:vAlign w:val="bottom"/>
            <w:hideMark/>
          </w:tcPr>
          <w:p w14:paraId="2D14FD64" w14:textId="388CCAE6" w:rsidR="00C33A85" w:rsidRPr="00352E30" w:rsidRDefault="00C33A85"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 xml:space="preserve">อัตราการใช้สิทธิต่อ </w:t>
            </w:r>
            <w:r w:rsidRPr="00352E30">
              <w:rPr>
                <w:rFonts w:ascii="Browallia New" w:hAnsi="Browallia New" w:cs="Browallia New"/>
                <w:color w:val="000000"/>
                <w:sz w:val="26"/>
                <w:szCs w:val="26"/>
                <w:cs/>
              </w:rPr>
              <w:br/>
            </w:r>
            <w:r w:rsidR="00F45AC6">
              <w:rPr>
                <w:rFonts w:ascii="Browallia New" w:hAnsi="Browallia New" w:cs="Browallia New"/>
                <w:color w:val="000000"/>
                <w:sz w:val="26"/>
                <w:szCs w:val="26"/>
              </w:rPr>
              <w:t>1</w:t>
            </w:r>
            <w:r w:rsidRPr="00352E30">
              <w:rPr>
                <w:rFonts w:ascii="Browallia New" w:hAnsi="Browallia New" w:cs="Browallia New"/>
                <w:color w:val="000000"/>
                <w:sz w:val="26"/>
                <w:szCs w:val="26"/>
                <w:cs/>
              </w:rPr>
              <w:t xml:space="preserve"> หน่วยใบสำคัญแสดงสิทธิ</w:t>
            </w:r>
          </w:p>
        </w:tc>
      </w:tr>
      <w:tr w:rsidR="00E87C2C" w:rsidRPr="00E87C2C" w14:paraId="3BDC7E9C" w14:textId="77777777" w:rsidTr="00E87C2C">
        <w:trPr>
          <w:cantSplit/>
          <w:trHeight w:val="68"/>
        </w:trPr>
        <w:tc>
          <w:tcPr>
            <w:tcW w:w="1134" w:type="dxa"/>
            <w:tcBorders>
              <w:top w:val="nil"/>
              <w:left w:val="nil"/>
              <w:right w:val="nil"/>
            </w:tcBorders>
            <w:vAlign w:val="bottom"/>
          </w:tcPr>
          <w:p w14:paraId="53FB671B" w14:textId="77777777" w:rsidR="00E87C2C" w:rsidRPr="00E87C2C" w:rsidRDefault="00E87C2C" w:rsidP="00E87C2C">
            <w:pPr>
              <w:pStyle w:val="BodyText"/>
              <w:spacing w:after="0" w:line="240" w:lineRule="auto"/>
              <w:jc w:val="center"/>
              <w:rPr>
                <w:rFonts w:ascii="Browallia New" w:hAnsi="Browallia New" w:cs="Browallia New"/>
                <w:color w:val="000000"/>
                <w:sz w:val="28"/>
                <w:szCs w:val="28"/>
                <w:cs/>
              </w:rPr>
            </w:pPr>
          </w:p>
        </w:tc>
        <w:tc>
          <w:tcPr>
            <w:tcW w:w="1080" w:type="dxa"/>
            <w:tcBorders>
              <w:top w:val="nil"/>
              <w:left w:val="nil"/>
              <w:right w:val="nil"/>
            </w:tcBorders>
            <w:vAlign w:val="bottom"/>
          </w:tcPr>
          <w:p w14:paraId="6EAF543E" w14:textId="77777777" w:rsidR="00E87C2C" w:rsidRPr="00E87C2C" w:rsidRDefault="00E87C2C" w:rsidP="00E87C2C">
            <w:pPr>
              <w:pStyle w:val="BodyText"/>
              <w:spacing w:after="0" w:line="240" w:lineRule="auto"/>
              <w:jc w:val="center"/>
              <w:rPr>
                <w:rFonts w:ascii="Browallia New" w:hAnsi="Browallia New" w:cs="Browallia New"/>
                <w:color w:val="000000"/>
                <w:sz w:val="28"/>
                <w:szCs w:val="28"/>
                <w:cs/>
              </w:rPr>
            </w:pPr>
          </w:p>
        </w:tc>
        <w:tc>
          <w:tcPr>
            <w:tcW w:w="1471" w:type="dxa"/>
            <w:tcBorders>
              <w:top w:val="nil"/>
              <w:left w:val="nil"/>
              <w:right w:val="nil"/>
            </w:tcBorders>
            <w:vAlign w:val="bottom"/>
          </w:tcPr>
          <w:p w14:paraId="573FBBC5" w14:textId="77777777" w:rsidR="00E87C2C" w:rsidRPr="00E87C2C" w:rsidRDefault="00E87C2C" w:rsidP="00E87C2C">
            <w:pPr>
              <w:pStyle w:val="BodyText"/>
              <w:spacing w:after="0" w:line="240" w:lineRule="auto"/>
              <w:jc w:val="center"/>
              <w:rPr>
                <w:rFonts w:ascii="Browallia New" w:hAnsi="Browallia New" w:cs="Browallia New"/>
                <w:color w:val="000000"/>
                <w:sz w:val="28"/>
                <w:szCs w:val="28"/>
                <w:cs/>
              </w:rPr>
            </w:pPr>
          </w:p>
        </w:tc>
        <w:tc>
          <w:tcPr>
            <w:tcW w:w="1240" w:type="dxa"/>
            <w:tcBorders>
              <w:top w:val="nil"/>
              <w:left w:val="nil"/>
              <w:right w:val="nil"/>
            </w:tcBorders>
            <w:vAlign w:val="bottom"/>
          </w:tcPr>
          <w:p w14:paraId="4313481D" w14:textId="77777777" w:rsidR="00E87C2C" w:rsidRPr="00E87C2C" w:rsidRDefault="00E87C2C" w:rsidP="00E87C2C">
            <w:pPr>
              <w:pStyle w:val="BodyText"/>
              <w:spacing w:after="0" w:line="240" w:lineRule="auto"/>
              <w:jc w:val="center"/>
              <w:rPr>
                <w:rFonts w:ascii="Browallia New" w:hAnsi="Browallia New" w:cs="Browallia New"/>
                <w:color w:val="000000"/>
                <w:sz w:val="28"/>
                <w:szCs w:val="28"/>
                <w:cs/>
              </w:rPr>
            </w:pPr>
          </w:p>
        </w:tc>
        <w:tc>
          <w:tcPr>
            <w:tcW w:w="1144" w:type="dxa"/>
            <w:tcBorders>
              <w:top w:val="nil"/>
              <w:left w:val="nil"/>
              <w:right w:val="nil"/>
            </w:tcBorders>
            <w:vAlign w:val="bottom"/>
          </w:tcPr>
          <w:p w14:paraId="55C24851" w14:textId="77777777" w:rsidR="00E87C2C" w:rsidRPr="00E87C2C" w:rsidRDefault="00E87C2C" w:rsidP="00E87C2C">
            <w:pPr>
              <w:pStyle w:val="BodyText"/>
              <w:spacing w:after="0" w:line="240" w:lineRule="auto"/>
              <w:jc w:val="center"/>
              <w:rPr>
                <w:rFonts w:ascii="Browallia New" w:hAnsi="Browallia New" w:cs="Browallia New"/>
                <w:color w:val="000000"/>
                <w:sz w:val="28"/>
                <w:szCs w:val="28"/>
                <w:cs/>
              </w:rPr>
            </w:pPr>
          </w:p>
        </w:tc>
        <w:tc>
          <w:tcPr>
            <w:tcW w:w="1350" w:type="dxa"/>
            <w:tcBorders>
              <w:top w:val="nil"/>
              <w:left w:val="nil"/>
              <w:right w:val="nil"/>
            </w:tcBorders>
            <w:vAlign w:val="bottom"/>
          </w:tcPr>
          <w:p w14:paraId="195D25B8" w14:textId="77777777" w:rsidR="00E87C2C" w:rsidRPr="00E87C2C" w:rsidRDefault="00E87C2C" w:rsidP="00E87C2C">
            <w:pPr>
              <w:pStyle w:val="BodyText"/>
              <w:spacing w:after="0" w:line="240" w:lineRule="auto"/>
              <w:jc w:val="center"/>
              <w:rPr>
                <w:rFonts w:ascii="Browallia New" w:hAnsi="Browallia New" w:cs="Browallia New"/>
                <w:color w:val="000000"/>
                <w:sz w:val="28"/>
                <w:szCs w:val="28"/>
                <w:cs/>
              </w:rPr>
            </w:pPr>
          </w:p>
        </w:tc>
        <w:tc>
          <w:tcPr>
            <w:tcW w:w="1510" w:type="dxa"/>
            <w:tcBorders>
              <w:top w:val="nil"/>
              <w:left w:val="nil"/>
              <w:right w:val="nil"/>
            </w:tcBorders>
            <w:vAlign w:val="bottom"/>
          </w:tcPr>
          <w:p w14:paraId="257CB29A" w14:textId="77777777" w:rsidR="00E87C2C" w:rsidRPr="00E87C2C" w:rsidRDefault="00E87C2C" w:rsidP="00E87C2C">
            <w:pPr>
              <w:pStyle w:val="BodyText"/>
              <w:spacing w:after="0" w:line="240" w:lineRule="auto"/>
              <w:jc w:val="center"/>
              <w:rPr>
                <w:rFonts w:ascii="Browallia New" w:hAnsi="Browallia New" w:cs="Browallia New"/>
                <w:color w:val="000000"/>
                <w:sz w:val="28"/>
                <w:szCs w:val="28"/>
                <w:cs/>
              </w:rPr>
            </w:pPr>
          </w:p>
        </w:tc>
      </w:tr>
      <w:tr w:rsidR="00C33A85" w:rsidRPr="00352E30" w14:paraId="7E818D01" w14:textId="77777777" w:rsidTr="000B1046">
        <w:trPr>
          <w:cantSplit/>
        </w:trPr>
        <w:tc>
          <w:tcPr>
            <w:tcW w:w="1134" w:type="dxa"/>
            <w:tcBorders>
              <w:left w:val="nil"/>
              <w:bottom w:val="nil"/>
              <w:right w:val="nil"/>
            </w:tcBorders>
            <w:vAlign w:val="center"/>
            <w:hideMark/>
          </w:tcPr>
          <w:p w14:paraId="0CD4F7D3" w14:textId="077812CD" w:rsidR="00C33A85" w:rsidRPr="00F45AC6" w:rsidRDefault="00F45AC6" w:rsidP="000B1046">
            <w:pPr>
              <w:pStyle w:val="BodyText"/>
              <w:ind w:left="123"/>
              <w:jc w:val="center"/>
              <w:rPr>
                <w:rFonts w:ascii="Browallia New" w:hAnsi="Browallia New" w:cs="Browallia New"/>
                <w:color w:val="000000"/>
                <w:sz w:val="26"/>
                <w:szCs w:val="26"/>
              </w:rPr>
            </w:pPr>
            <w:r w:rsidRPr="00F45AC6">
              <w:rPr>
                <w:rFonts w:ascii="Browallia New" w:hAnsi="Browallia New" w:cs="Browallia New"/>
                <w:color w:val="000000"/>
                <w:sz w:val="26"/>
                <w:szCs w:val="26"/>
              </w:rPr>
              <w:t>MIDA</w:t>
            </w:r>
            <w:r w:rsidRPr="00F45AC6">
              <w:rPr>
                <w:rFonts w:ascii="Browallia New" w:hAnsi="Browallia New" w:cs="Browallia New"/>
                <w:color w:val="000000"/>
                <w:sz w:val="26"/>
                <w:szCs w:val="26"/>
                <w:cs/>
              </w:rPr>
              <w:t>-</w:t>
            </w:r>
            <w:r w:rsidRPr="00F45AC6">
              <w:rPr>
                <w:rFonts w:ascii="Browallia New" w:hAnsi="Browallia New" w:cs="Browallia New"/>
                <w:color w:val="000000"/>
                <w:sz w:val="26"/>
                <w:szCs w:val="26"/>
              </w:rPr>
              <w:t>W3</w:t>
            </w:r>
          </w:p>
        </w:tc>
        <w:tc>
          <w:tcPr>
            <w:tcW w:w="1080" w:type="dxa"/>
            <w:tcBorders>
              <w:left w:val="nil"/>
              <w:bottom w:val="nil"/>
              <w:right w:val="nil"/>
            </w:tcBorders>
            <w:vAlign w:val="center"/>
            <w:hideMark/>
          </w:tcPr>
          <w:p w14:paraId="613403AF" w14:textId="77777777" w:rsidR="00C33A85" w:rsidRPr="00352E30" w:rsidRDefault="00C33A85" w:rsidP="000B1046">
            <w:pPr>
              <w:pStyle w:val="BodyText"/>
              <w:jc w:val="center"/>
              <w:rPr>
                <w:rFonts w:ascii="Browallia New" w:hAnsi="Browallia New" w:cs="Browallia New"/>
                <w:b/>
                <w:bCs/>
                <w:color w:val="000000"/>
                <w:sz w:val="26"/>
                <w:szCs w:val="26"/>
              </w:rPr>
            </w:pPr>
            <w:r w:rsidRPr="00352E30">
              <w:rPr>
                <w:rFonts w:ascii="Browallia New" w:hAnsi="Browallia New" w:cs="Browallia New"/>
                <w:color w:val="000000"/>
                <w:sz w:val="26"/>
                <w:szCs w:val="26"/>
                <w:cs/>
              </w:rPr>
              <w:t>ผู้ถือหุ้นทั่วไป</w:t>
            </w:r>
          </w:p>
        </w:tc>
        <w:tc>
          <w:tcPr>
            <w:tcW w:w="1471" w:type="dxa"/>
            <w:tcBorders>
              <w:left w:val="nil"/>
              <w:bottom w:val="nil"/>
              <w:right w:val="nil"/>
            </w:tcBorders>
            <w:vAlign w:val="center"/>
            <w:hideMark/>
          </w:tcPr>
          <w:p w14:paraId="237E4CF5" w14:textId="0979CE41" w:rsidR="00C33A85" w:rsidRPr="00352E30" w:rsidRDefault="00F45AC6" w:rsidP="000B1046">
            <w:pPr>
              <w:pStyle w:val="BodyText"/>
              <w:ind w:left="-151" w:right="-205"/>
              <w:jc w:val="center"/>
              <w:rPr>
                <w:rFonts w:ascii="Browallia New" w:hAnsi="Browallia New" w:cs="Browallia New"/>
                <w:b/>
                <w:bCs/>
                <w:color w:val="000000"/>
                <w:spacing w:val="-4"/>
                <w:sz w:val="26"/>
                <w:szCs w:val="26"/>
              </w:rPr>
            </w:pPr>
            <w:r>
              <w:rPr>
                <w:rFonts w:ascii="Browallia New" w:hAnsi="Browallia New" w:cs="Browallia New"/>
                <w:color w:val="000000"/>
                <w:spacing w:val="-4"/>
                <w:sz w:val="26"/>
                <w:szCs w:val="26"/>
              </w:rPr>
              <w:t>13</w:t>
            </w:r>
            <w:r w:rsidR="00C33A85" w:rsidRPr="00352E30">
              <w:rPr>
                <w:rFonts w:ascii="Browallia New" w:hAnsi="Browallia New" w:cs="Browallia New"/>
                <w:color w:val="000000"/>
                <w:spacing w:val="-4"/>
                <w:sz w:val="26"/>
                <w:szCs w:val="26"/>
                <w:cs/>
              </w:rPr>
              <w:t xml:space="preserve"> มิถุนายน </w:t>
            </w:r>
            <w:r w:rsidR="00C33A85" w:rsidRPr="00352E30">
              <w:rPr>
                <w:rFonts w:ascii="Browallia New" w:hAnsi="Browallia New" w:cs="Browallia New"/>
                <w:color w:val="000000"/>
                <w:spacing w:val="-4"/>
                <w:sz w:val="26"/>
                <w:szCs w:val="26"/>
              </w:rPr>
              <w:t>256</w:t>
            </w:r>
            <w:r>
              <w:rPr>
                <w:rFonts w:ascii="Browallia New" w:hAnsi="Browallia New" w:cs="Browallia New"/>
                <w:color w:val="000000"/>
                <w:spacing w:val="-4"/>
                <w:sz w:val="26"/>
                <w:szCs w:val="26"/>
              </w:rPr>
              <w:t>5</w:t>
            </w:r>
          </w:p>
        </w:tc>
        <w:tc>
          <w:tcPr>
            <w:tcW w:w="1240" w:type="dxa"/>
            <w:tcBorders>
              <w:left w:val="nil"/>
              <w:bottom w:val="nil"/>
              <w:right w:val="nil"/>
            </w:tcBorders>
            <w:vAlign w:val="center"/>
            <w:hideMark/>
          </w:tcPr>
          <w:p w14:paraId="3F5B1A90" w14:textId="352B82ED" w:rsidR="00C33A85" w:rsidRPr="00F45AC6" w:rsidRDefault="00F45AC6" w:rsidP="000B1046">
            <w:pPr>
              <w:pStyle w:val="BodyText"/>
              <w:jc w:val="center"/>
              <w:rPr>
                <w:rFonts w:ascii="Browallia New" w:hAnsi="Browallia New" w:cs="Browallia New"/>
                <w:color w:val="000000"/>
                <w:sz w:val="26"/>
                <w:szCs w:val="26"/>
              </w:rPr>
            </w:pPr>
            <w:r w:rsidRPr="00F45AC6">
              <w:rPr>
                <w:rFonts w:ascii="Browallia New" w:hAnsi="Browallia New" w:cs="Browallia New"/>
                <w:color w:val="000000"/>
                <w:sz w:val="26"/>
                <w:szCs w:val="26"/>
              </w:rPr>
              <w:t>626,020,527</w:t>
            </w:r>
          </w:p>
        </w:tc>
        <w:tc>
          <w:tcPr>
            <w:tcW w:w="1144" w:type="dxa"/>
            <w:tcBorders>
              <w:left w:val="nil"/>
              <w:bottom w:val="nil"/>
              <w:right w:val="nil"/>
            </w:tcBorders>
            <w:vAlign w:val="center"/>
            <w:hideMark/>
          </w:tcPr>
          <w:p w14:paraId="2516CBB3" w14:textId="6F9A5E41" w:rsidR="00C33A85" w:rsidRPr="00352E30" w:rsidRDefault="00F45AC6" w:rsidP="000B1046">
            <w:pPr>
              <w:pStyle w:val="BodyText"/>
              <w:jc w:val="center"/>
              <w:rPr>
                <w:rFonts w:ascii="Browallia New" w:hAnsi="Browallia New" w:cs="Browallia New"/>
                <w:b/>
                <w:bCs/>
                <w:color w:val="000000"/>
                <w:sz w:val="26"/>
                <w:szCs w:val="26"/>
              </w:rPr>
            </w:pPr>
            <w:r>
              <w:rPr>
                <w:rFonts w:ascii="Browallia New" w:hAnsi="Browallia New" w:cs="Browallia New"/>
                <w:color w:val="000000"/>
                <w:sz w:val="26"/>
                <w:szCs w:val="26"/>
              </w:rPr>
              <w:t>2</w:t>
            </w:r>
            <w:r w:rsidR="00C33A85" w:rsidRPr="00352E30">
              <w:rPr>
                <w:rFonts w:ascii="Browallia New" w:hAnsi="Browallia New" w:cs="Browallia New"/>
                <w:color w:val="000000"/>
                <w:sz w:val="26"/>
                <w:szCs w:val="26"/>
                <w:cs/>
              </w:rPr>
              <w:t xml:space="preserve"> ปี</w:t>
            </w:r>
          </w:p>
        </w:tc>
        <w:tc>
          <w:tcPr>
            <w:tcW w:w="1350" w:type="dxa"/>
            <w:tcBorders>
              <w:left w:val="nil"/>
              <w:bottom w:val="nil"/>
              <w:right w:val="nil"/>
            </w:tcBorders>
            <w:vAlign w:val="center"/>
            <w:hideMark/>
          </w:tcPr>
          <w:p w14:paraId="76914D25" w14:textId="67B3C2F5" w:rsidR="00C33A85" w:rsidRPr="00352E30" w:rsidRDefault="00F45AC6" w:rsidP="000B1046">
            <w:pPr>
              <w:pStyle w:val="BodyText"/>
              <w:jc w:val="center"/>
              <w:rPr>
                <w:rFonts w:ascii="Browallia New" w:hAnsi="Browallia New" w:cs="Browallia New"/>
                <w:b/>
                <w:bCs/>
                <w:color w:val="000000"/>
                <w:sz w:val="26"/>
                <w:szCs w:val="26"/>
                <w:cs/>
              </w:rPr>
            </w:pPr>
            <w:r>
              <w:rPr>
                <w:rFonts w:ascii="Browallia New" w:hAnsi="Browallia New" w:cs="Browallia New"/>
                <w:color w:val="000000"/>
                <w:sz w:val="26"/>
                <w:szCs w:val="26"/>
              </w:rPr>
              <w:t>1.50</w:t>
            </w:r>
            <w:r w:rsidR="00C33A85" w:rsidRPr="00352E30">
              <w:rPr>
                <w:rFonts w:ascii="Browallia New" w:hAnsi="Browallia New" w:cs="Browallia New"/>
                <w:color w:val="000000"/>
                <w:sz w:val="26"/>
                <w:szCs w:val="26"/>
                <w:cs/>
              </w:rPr>
              <w:t xml:space="preserve"> บาท</w:t>
            </w:r>
          </w:p>
        </w:tc>
        <w:tc>
          <w:tcPr>
            <w:tcW w:w="1510" w:type="dxa"/>
            <w:tcBorders>
              <w:left w:val="nil"/>
              <w:bottom w:val="nil"/>
              <w:right w:val="nil"/>
            </w:tcBorders>
            <w:vAlign w:val="center"/>
            <w:hideMark/>
          </w:tcPr>
          <w:p w14:paraId="3F496A58" w14:textId="77777777" w:rsidR="00C33A85" w:rsidRPr="00352E30" w:rsidRDefault="00C33A85" w:rsidP="000B1046">
            <w:pPr>
              <w:pStyle w:val="BodyText"/>
              <w:jc w:val="center"/>
              <w:rPr>
                <w:rFonts w:ascii="Browallia New" w:hAnsi="Browallia New" w:cs="Browallia New"/>
                <w:b/>
                <w:bCs/>
                <w:color w:val="000000"/>
                <w:sz w:val="26"/>
                <w:szCs w:val="26"/>
              </w:rPr>
            </w:pPr>
            <w:r w:rsidRPr="00352E30">
              <w:rPr>
                <w:rFonts w:ascii="Browallia New" w:hAnsi="Browallia New" w:cs="Browallia New"/>
                <w:color w:val="000000"/>
                <w:sz w:val="26"/>
                <w:szCs w:val="26"/>
              </w:rPr>
              <w:t>1</w:t>
            </w:r>
            <w:r w:rsidRPr="00352E30">
              <w:rPr>
                <w:rFonts w:ascii="Browallia New" w:hAnsi="Browallia New" w:cs="Browallia New"/>
                <w:color w:val="000000"/>
                <w:sz w:val="26"/>
                <w:szCs w:val="26"/>
                <w:cs/>
              </w:rPr>
              <w:t xml:space="preserve"> หุ้นสามัญ</w:t>
            </w:r>
          </w:p>
        </w:tc>
      </w:tr>
    </w:tbl>
    <w:p w14:paraId="52C415C3" w14:textId="77777777" w:rsidR="000C755E" w:rsidRDefault="000C755E" w:rsidP="007012AC">
      <w:pPr>
        <w:tabs>
          <w:tab w:val="clear" w:pos="227"/>
          <w:tab w:val="clear" w:pos="454"/>
        </w:tabs>
        <w:spacing w:line="240" w:lineRule="auto"/>
        <w:ind w:left="450"/>
        <w:jc w:val="thaiDistribute"/>
        <w:rPr>
          <w:rFonts w:ascii="Browallia New" w:hAnsi="Browallia New" w:cs="Browallia New"/>
          <w:sz w:val="28"/>
          <w:szCs w:val="28"/>
        </w:rPr>
      </w:pPr>
    </w:p>
    <w:p w14:paraId="766F6BBF" w14:textId="0A2E2417" w:rsidR="00AB4C6A" w:rsidRPr="00AB4C6A" w:rsidRDefault="00AB4C6A" w:rsidP="00AB4C6A">
      <w:pPr>
        <w:tabs>
          <w:tab w:val="clear" w:pos="227"/>
          <w:tab w:val="clear" w:pos="454"/>
        </w:tabs>
        <w:spacing w:line="240" w:lineRule="auto"/>
        <w:ind w:left="450"/>
        <w:jc w:val="thaiDistribute"/>
        <w:rPr>
          <w:rFonts w:ascii="Browallia New" w:hAnsi="Browallia New" w:cs="Browallia New"/>
          <w:sz w:val="28"/>
          <w:szCs w:val="28"/>
          <w:cs/>
        </w:rPr>
      </w:pPr>
      <w:r w:rsidRPr="00AB4C6A">
        <w:rPr>
          <w:rFonts w:ascii="Browallia New" w:hAnsi="Browallia New" w:cs="Browallia New"/>
          <w:sz w:val="28"/>
          <w:szCs w:val="28"/>
          <w:cs/>
        </w:rPr>
        <w:t xml:space="preserve">ผู้ถือใบสำคัญแสดงสิทธิ </w:t>
      </w:r>
      <w:r w:rsidRPr="00AB4C6A">
        <w:rPr>
          <w:rFonts w:ascii="Browallia New" w:hAnsi="Browallia New" w:cs="Browallia New"/>
          <w:sz w:val="28"/>
          <w:szCs w:val="28"/>
        </w:rPr>
        <w:t>MIDA-W</w:t>
      </w:r>
      <w:r>
        <w:rPr>
          <w:rFonts w:ascii="Browallia New" w:hAnsi="Browallia New" w:cs="Browallia New"/>
          <w:sz w:val="28"/>
          <w:szCs w:val="28"/>
        </w:rPr>
        <w:t xml:space="preserve">3 </w:t>
      </w:r>
      <w:r w:rsidRPr="00AB4C6A">
        <w:rPr>
          <w:rFonts w:ascii="Browallia New" w:hAnsi="Browallia New" w:cs="Browallia New"/>
          <w:sz w:val="28"/>
          <w:szCs w:val="28"/>
          <w:cs/>
        </w:rPr>
        <w:t>สามารถใช้สิทธิได้</w:t>
      </w:r>
      <w:r w:rsidR="000D15F9">
        <w:rPr>
          <w:rFonts w:ascii="Browallia New" w:hAnsi="Browallia New" w:cs="Browallia New"/>
          <w:sz w:val="28"/>
          <w:szCs w:val="28"/>
        </w:rPr>
        <w:t xml:space="preserve"> 4 </w:t>
      </w:r>
      <w:r w:rsidR="000D15F9">
        <w:rPr>
          <w:rFonts w:ascii="Browallia New" w:hAnsi="Browallia New" w:cs="Browallia New" w:hint="cs"/>
          <w:sz w:val="28"/>
          <w:szCs w:val="28"/>
          <w:cs/>
        </w:rPr>
        <w:t>ครั้ง</w:t>
      </w:r>
      <w:r w:rsidR="00D9218B">
        <w:rPr>
          <w:rFonts w:ascii="Browallia New" w:hAnsi="Browallia New" w:cs="Browallia New"/>
          <w:sz w:val="28"/>
          <w:szCs w:val="28"/>
        </w:rPr>
        <w:t xml:space="preserve"> </w:t>
      </w:r>
      <w:r w:rsidR="000D15F9">
        <w:rPr>
          <w:rFonts w:ascii="Browallia New" w:hAnsi="Browallia New" w:cs="Browallia New" w:hint="cs"/>
          <w:sz w:val="28"/>
          <w:szCs w:val="28"/>
          <w:cs/>
        </w:rPr>
        <w:t xml:space="preserve">ในวันที่ </w:t>
      </w:r>
      <w:r w:rsidR="000D15F9">
        <w:rPr>
          <w:rFonts w:ascii="Browallia New" w:hAnsi="Browallia New" w:cs="Browallia New"/>
          <w:sz w:val="28"/>
          <w:szCs w:val="28"/>
        </w:rPr>
        <w:t xml:space="preserve">29 </w:t>
      </w:r>
      <w:r w:rsidR="000D15F9">
        <w:rPr>
          <w:rFonts w:ascii="Browallia New" w:hAnsi="Browallia New" w:cs="Browallia New" w:hint="cs"/>
          <w:sz w:val="28"/>
          <w:szCs w:val="28"/>
          <w:cs/>
        </w:rPr>
        <w:t xml:space="preserve">ธันวาคม </w:t>
      </w:r>
      <w:r w:rsidR="000D15F9">
        <w:rPr>
          <w:rFonts w:ascii="Browallia New" w:hAnsi="Browallia New" w:cs="Browallia New"/>
          <w:sz w:val="28"/>
          <w:szCs w:val="28"/>
        </w:rPr>
        <w:t xml:space="preserve">2565, </w:t>
      </w:r>
      <w:r w:rsidR="000D15F9">
        <w:rPr>
          <w:rFonts w:ascii="Browallia New" w:hAnsi="Browallia New" w:cs="Browallia New" w:hint="cs"/>
          <w:sz w:val="28"/>
          <w:szCs w:val="28"/>
          <w:cs/>
        </w:rPr>
        <w:t xml:space="preserve">วันที่ </w:t>
      </w:r>
      <w:r w:rsidR="000D15F9">
        <w:rPr>
          <w:rFonts w:ascii="Browallia New" w:hAnsi="Browallia New" w:cs="Browallia New"/>
          <w:sz w:val="28"/>
          <w:szCs w:val="28"/>
        </w:rPr>
        <w:t xml:space="preserve">30 </w:t>
      </w:r>
      <w:r w:rsidR="000D15F9">
        <w:rPr>
          <w:rFonts w:ascii="Browallia New" w:hAnsi="Browallia New" w:cs="Browallia New" w:hint="cs"/>
          <w:sz w:val="28"/>
          <w:szCs w:val="28"/>
          <w:cs/>
        </w:rPr>
        <w:t xml:space="preserve">มิถุนายน </w:t>
      </w:r>
      <w:r w:rsidR="000D15F9">
        <w:rPr>
          <w:rFonts w:ascii="Browallia New" w:hAnsi="Browallia New" w:cs="Browallia New"/>
          <w:sz w:val="28"/>
          <w:szCs w:val="28"/>
        </w:rPr>
        <w:t xml:space="preserve">2566, </w:t>
      </w:r>
      <w:r w:rsidR="000D15F9">
        <w:rPr>
          <w:rFonts w:ascii="Browallia New" w:hAnsi="Browallia New" w:cs="Browallia New" w:hint="cs"/>
          <w:sz w:val="28"/>
          <w:szCs w:val="28"/>
          <w:cs/>
        </w:rPr>
        <w:t xml:space="preserve">วันที่ </w:t>
      </w:r>
      <w:r w:rsidR="000D15F9">
        <w:rPr>
          <w:rFonts w:ascii="Browallia New" w:hAnsi="Browallia New" w:cs="Browallia New"/>
          <w:sz w:val="28"/>
          <w:szCs w:val="28"/>
        </w:rPr>
        <w:t xml:space="preserve">29 </w:t>
      </w:r>
      <w:r w:rsidR="000D15F9">
        <w:rPr>
          <w:rFonts w:ascii="Browallia New" w:hAnsi="Browallia New" w:cs="Browallia New" w:hint="cs"/>
          <w:sz w:val="28"/>
          <w:szCs w:val="28"/>
          <w:cs/>
        </w:rPr>
        <w:t xml:space="preserve">ธันวาคม </w:t>
      </w:r>
      <w:r w:rsidR="000D15F9">
        <w:rPr>
          <w:rFonts w:ascii="Browallia New" w:hAnsi="Browallia New" w:cs="Browallia New"/>
          <w:sz w:val="28"/>
          <w:szCs w:val="28"/>
        </w:rPr>
        <w:t xml:space="preserve">2566 </w:t>
      </w:r>
      <w:r w:rsidR="000D15F9">
        <w:rPr>
          <w:rFonts w:ascii="Browallia New" w:hAnsi="Browallia New" w:cs="Browallia New" w:hint="cs"/>
          <w:sz w:val="28"/>
          <w:szCs w:val="28"/>
          <w:cs/>
        </w:rPr>
        <w:t xml:space="preserve">และวันที่ </w:t>
      </w:r>
      <w:r w:rsidR="000D15F9">
        <w:rPr>
          <w:rFonts w:ascii="Browallia New" w:hAnsi="Browallia New" w:cs="Browallia New"/>
          <w:sz w:val="28"/>
          <w:szCs w:val="28"/>
        </w:rPr>
        <w:t xml:space="preserve">12 </w:t>
      </w:r>
      <w:r w:rsidR="000D15F9">
        <w:rPr>
          <w:rFonts w:ascii="Browallia New" w:hAnsi="Browallia New" w:cs="Browallia New" w:hint="cs"/>
          <w:sz w:val="28"/>
          <w:szCs w:val="28"/>
          <w:cs/>
        </w:rPr>
        <w:t xml:space="preserve">มิถุนายน </w:t>
      </w:r>
      <w:r w:rsidR="000D15F9">
        <w:rPr>
          <w:rFonts w:ascii="Browallia New" w:hAnsi="Browallia New" w:cs="Browallia New"/>
          <w:sz w:val="28"/>
          <w:szCs w:val="28"/>
        </w:rPr>
        <w:t xml:space="preserve">2567 </w:t>
      </w:r>
      <w:r w:rsidR="002468AA" w:rsidRPr="002468AA">
        <w:rPr>
          <w:rFonts w:ascii="Browallia New" w:hAnsi="Browallia New" w:cs="Browallia New"/>
          <w:sz w:val="28"/>
          <w:szCs w:val="28"/>
          <w:cs/>
        </w:rPr>
        <w:t>ตลอด</w:t>
      </w:r>
      <w:r w:rsidRPr="00AB4C6A">
        <w:rPr>
          <w:rFonts w:ascii="Browallia New" w:hAnsi="Browallia New" w:cs="Browallia New"/>
          <w:sz w:val="28"/>
          <w:szCs w:val="28"/>
          <w:cs/>
        </w:rPr>
        <w:t xml:space="preserve">อายุที่เหลือของใบสำคัญแสดงสิทธิ </w:t>
      </w:r>
      <w:r w:rsidR="000D15F9" w:rsidRPr="00AB4C6A">
        <w:rPr>
          <w:rFonts w:ascii="Browallia New" w:hAnsi="Browallia New" w:cs="Browallia New"/>
          <w:sz w:val="28"/>
          <w:szCs w:val="28"/>
        </w:rPr>
        <w:t>MIDA-W</w:t>
      </w:r>
      <w:r w:rsidR="000D15F9">
        <w:rPr>
          <w:rFonts w:ascii="Browallia New" w:hAnsi="Browallia New" w:cs="Browallia New"/>
          <w:sz w:val="28"/>
          <w:szCs w:val="28"/>
        </w:rPr>
        <w:t>3</w:t>
      </w:r>
    </w:p>
    <w:p w14:paraId="1F67E150" w14:textId="77777777" w:rsidR="004213D9" w:rsidRPr="00D25166" w:rsidRDefault="004213D9" w:rsidP="00372638">
      <w:pPr>
        <w:ind w:left="426"/>
        <w:jc w:val="thaiDistribute"/>
        <w:rPr>
          <w:rFonts w:ascii="Browallia New" w:hAnsi="Browallia New" w:cs="Browallia New"/>
          <w:sz w:val="28"/>
          <w:szCs w:val="28"/>
        </w:rPr>
      </w:pPr>
    </w:p>
    <w:p w14:paraId="4C305B33" w14:textId="0876A1AB" w:rsidR="00372638" w:rsidRPr="00D25166" w:rsidRDefault="00372638" w:rsidP="007012AC">
      <w:pPr>
        <w:tabs>
          <w:tab w:val="clear" w:pos="227"/>
          <w:tab w:val="clear" w:pos="454"/>
        </w:tabs>
        <w:spacing w:line="240" w:lineRule="auto"/>
        <w:ind w:left="450"/>
        <w:jc w:val="thaiDistribute"/>
        <w:rPr>
          <w:rFonts w:ascii="Browallia New" w:hAnsi="Browallia New" w:cs="Browallia New"/>
          <w:sz w:val="28"/>
          <w:szCs w:val="28"/>
        </w:rPr>
      </w:pPr>
      <w:r w:rsidRPr="00D25166">
        <w:rPr>
          <w:rFonts w:ascii="Browallia New" w:hAnsi="Browallia New" w:cs="Browallia New"/>
          <w:sz w:val="28"/>
          <w:szCs w:val="28"/>
          <w:cs/>
        </w:rPr>
        <w:t xml:space="preserve">เมื่อวันที่ </w:t>
      </w:r>
      <w:r w:rsidRPr="00D25166">
        <w:rPr>
          <w:rFonts w:ascii="Browallia New" w:hAnsi="Browallia New" w:cs="Browallia New"/>
          <w:sz w:val="28"/>
          <w:szCs w:val="28"/>
        </w:rPr>
        <w:t xml:space="preserve">23 </w:t>
      </w:r>
      <w:r w:rsidRPr="00D25166">
        <w:rPr>
          <w:rFonts w:ascii="Browallia New" w:hAnsi="Browallia New" w:cs="Browallia New" w:hint="cs"/>
          <w:sz w:val="28"/>
          <w:szCs w:val="28"/>
          <w:cs/>
        </w:rPr>
        <w:t>มิถุนายน</w:t>
      </w:r>
      <w:r w:rsidRPr="00D25166">
        <w:rPr>
          <w:rFonts w:ascii="Browallia New" w:hAnsi="Browallia New" w:cs="Browallia New"/>
          <w:sz w:val="28"/>
          <w:szCs w:val="28"/>
          <w:cs/>
        </w:rPr>
        <w:t xml:space="preserve"> </w:t>
      </w:r>
      <w:r w:rsidRPr="00D25166">
        <w:rPr>
          <w:rFonts w:ascii="Browallia New" w:hAnsi="Browallia New" w:cs="Browallia New"/>
          <w:sz w:val="28"/>
          <w:szCs w:val="28"/>
        </w:rPr>
        <w:t xml:space="preserve">2565 </w:t>
      </w:r>
      <w:r w:rsidRPr="00D25166">
        <w:rPr>
          <w:rFonts w:ascii="Browallia New" w:hAnsi="Browallia New" w:cs="Browallia New"/>
          <w:sz w:val="28"/>
          <w:szCs w:val="28"/>
          <w:cs/>
        </w:rPr>
        <w:t>บริษัท</w:t>
      </w:r>
      <w:r w:rsidR="0028255B" w:rsidRPr="00D25166">
        <w:rPr>
          <w:rFonts w:ascii="Browallia New" w:hAnsi="Browallia New" w:cs="Browallia New" w:hint="cs"/>
          <w:sz w:val="28"/>
          <w:szCs w:val="28"/>
          <w:cs/>
        </w:rPr>
        <w:t>ย่อย</w:t>
      </w:r>
      <w:r w:rsidRPr="00D25166">
        <w:rPr>
          <w:rFonts w:ascii="Browallia New" w:hAnsi="Browallia New" w:cs="Browallia New"/>
          <w:sz w:val="28"/>
          <w:szCs w:val="28"/>
          <w:cs/>
        </w:rPr>
        <w:t>ได้จำหน่ายใบสำคัญแสดงสิทธิที่จะซื้อหุ้นสามัญ</w:t>
      </w:r>
      <w:r w:rsidRPr="00D25166">
        <w:rPr>
          <w:rFonts w:ascii="Browallia New" w:hAnsi="Browallia New" w:cs="Browallia New" w:hint="cs"/>
          <w:sz w:val="28"/>
          <w:szCs w:val="28"/>
          <w:cs/>
        </w:rPr>
        <w:t>เพิ่มทุน</w:t>
      </w:r>
      <w:r w:rsidRPr="00D25166">
        <w:rPr>
          <w:rFonts w:ascii="Browallia New" w:hAnsi="Browallia New" w:cs="Browallia New"/>
          <w:sz w:val="28"/>
          <w:szCs w:val="28"/>
          <w:cs/>
        </w:rPr>
        <w:t>ของบริษัท</w:t>
      </w:r>
      <w:r w:rsidR="00502B24" w:rsidRPr="00D25166">
        <w:rPr>
          <w:rFonts w:ascii="Browallia New" w:hAnsi="Browallia New" w:cs="Browallia New" w:hint="cs"/>
          <w:sz w:val="28"/>
          <w:szCs w:val="28"/>
          <w:cs/>
        </w:rPr>
        <w:t>ย่อย</w:t>
      </w:r>
      <w:r w:rsidRPr="00D25166">
        <w:rPr>
          <w:rFonts w:ascii="Browallia New" w:hAnsi="Browallia New" w:cs="Browallia New"/>
          <w:sz w:val="28"/>
          <w:szCs w:val="28"/>
          <w:cs/>
        </w:rPr>
        <w:t xml:space="preserve"> </w:t>
      </w:r>
      <w:r w:rsidR="00A6441A" w:rsidRPr="00D25166">
        <w:rPr>
          <w:rFonts w:ascii="Browallia New" w:hAnsi="Browallia New" w:cs="Browallia New"/>
          <w:sz w:val="28"/>
          <w:szCs w:val="28"/>
        </w:rPr>
        <w:br/>
      </w:r>
      <w:r w:rsidRPr="00D25166">
        <w:rPr>
          <w:rFonts w:ascii="Browallia New" w:hAnsi="Browallia New" w:cs="Browallia New"/>
          <w:sz w:val="28"/>
          <w:szCs w:val="28"/>
          <w:cs/>
        </w:rPr>
        <w:t>(</w:t>
      </w:r>
      <w:r w:rsidRPr="00D25166">
        <w:rPr>
          <w:rFonts w:ascii="Browallia New" w:hAnsi="Browallia New" w:cs="Browallia New"/>
          <w:sz w:val="28"/>
          <w:szCs w:val="28"/>
        </w:rPr>
        <w:t>ML</w:t>
      </w:r>
      <w:r w:rsidRPr="00D25166">
        <w:rPr>
          <w:rFonts w:ascii="Browallia New" w:hAnsi="Browallia New" w:cs="Browallia New"/>
          <w:sz w:val="28"/>
          <w:szCs w:val="28"/>
          <w:cs/>
        </w:rPr>
        <w:t>-</w:t>
      </w:r>
      <w:r w:rsidRPr="00D25166">
        <w:rPr>
          <w:rFonts w:ascii="Browallia New" w:hAnsi="Browallia New" w:cs="Browallia New"/>
          <w:sz w:val="28"/>
          <w:szCs w:val="28"/>
        </w:rPr>
        <w:t xml:space="preserve">W3) </w:t>
      </w:r>
      <w:r w:rsidRPr="00D25166">
        <w:rPr>
          <w:rFonts w:ascii="Browallia New" w:hAnsi="Browallia New" w:cs="Browallia New"/>
          <w:sz w:val="28"/>
          <w:szCs w:val="28"/>
          <w:cs/>
        </w:rPr>
        <w:t>ให้แก่ผู้ถือหุ้นเดิมตามสัดส่วนการถือหุ้น (</w:t>
      </w:r>
      <w:r w:rsidRPr="00D25166">
        <w:rPr>
          <w:rFonts w:ascii="Browallia New" w:hAnsi="Browallia New" w:cs="Browallia New"/>
          <w:sz w:val="28"/>
          <w:szCs w:val="28"/>
        </w:rPr>
        <w:t xml:space="preserve">Rights offering) </w:t>
      </w:r>
      <w:r w:rsidRPr="00D25166">
        <w:rPr>
          <w:rFonts w:ascii="Browallia New" w:hAnsi="Browallia New" w:cs="Browallia New"/>
          <w:sz w:val="28"/>
          <w:szCs w:val="28"/>
          <w:cs/>
        </w:rPr>
        <w:t xml:space="preserve">ในอัตราส่วนหุ้นสามัญ </w:t>
      </w:r>
      <w:r w:rsidRPr="00D25166">
        <w:rPr>
          <w:rFonts w:ascii="Browallia New" w:hAnsi="Browallia New" w:cs="Browallia New"/>
          <w:sz w:val="28"/>
          <w:szCs w:val="28"/>
        </w:rPr>
        <w:t>4</w:t>
      </w:r>
      <w:r w:rsidRPr="00D25166">
        <w:rPr>
          <w:rFonts w:ascii="Browallia New" w:hAnsi="Browallia New" w:cs="Browallia New"/>
          <w:sz w:val="28"/>
          <w:szCs w:val="28"/>
          <w:cs/>
        </w:rPr>
        <w:t xml:space="preserve"> หุ้นต่อใบสำคัญแสดงสิทธิ </w:t>
      </w:r>
      <w:r w:rsidRPr="00D25166">
        <w:rPr>
          <w:rFonts w:ascii="Browallia New" w:hAnsi="Browallia New" w:cs="Browallia New"/>
          <w:sz w:val="28"/>
          <w:szCs w:val="28"/>
        </w:rPr>
        <w:t>1</w:t>
      </w:r>
      <w:r w:rsidRPr="00D25166">
        <w:rPr>
          <w:rFonts w:ascii="Browallia New" w:hAnsi="Browallia New" w:cs="Browallia New"/>
          <w:sz w:val="28"/>
          <w:szCs w:val="28"/>
          <w:cs/>
        </w:rPr>
        <w:t xml:space="preserve"> หน่วย โดยมีราคาเสนอขายต่อหน่วยเท่ากับ </w:t>
      </w:r>
      <w:r w:rsidRPr="00D25166">
        <w:rPr>
          <w:rFonts w:ascii="Browallia New" w:hAnsi="Browallia New" w:cs="Browallia New"/>
          <w:sz w:val="28"/>
          <w:szCs w:val="28"/>
        </w:rPr>
        <w:t>0</w:t>
      </w:r>
      <w:r w:rsidR="004F7BAE" w:rsidRPr="00D25166">
        <w:rPr>
          <w:rFonts w:ascii="Browallia New" w:hAnsi="Browallia New" w:cs="Browallia New"/>
          <w:sz w:val="28"/>
          <w:szCs w:val="28"/>
        </w:rPr>
        <w:t>.00</w:t>
      </w:r>
      <w:r w:rsidRPr="00D25166">
        <w:rPr>
          <w:rFonts w:ascii="Browallia New" w:hAnsi="Browallia New" w:cs="Browallia New"/>
          <w:sz w:val="28"/>
          <w:szCs w:val="28"/>
          <w:cs/>
        </w:rPr>
        <w:t xml:space="preserve"> (ศูนย์) บาท</w:t>
      </w:r>
      <w:r w:rsidRPr="00D25166">
        <w:rPr>
          <w:rFonts w:ascii="Browallia New" w:hAnsi="Browallia New" w:cs="Browallia New"/>
          <w:sz w:val="28"/>
          <w:szCs w:val="28"/>
        </w:rPr>
        <w:t xml:space="preserve"> </w:t>
      </w:r>
      <w:r w:rsidRPr="00D25166">
        <w:rPr>
          <w:rFonts w:ascii="Browallia New" w:hAnsi="Browallia New" w:cs="Browallia New"/>
          <w:sz w:val="28"/>
          <w:szCs w:val="28"/>
          <w:cs/>
        </w:rPr>
        <w:t>โดยมีรายละเอียดดังนี้</w:t>
      </w:r>
    </w:p>
    <w:p w14:paraId="76279502" w14:textId="77777777" w:rsidR="00372638" w:rsidRPr="00D25166" w:rsidRDefault="00372638" w:rsidP="00372638">
      <w:pPr>
        <w:tabs>
          <w:tab w:val="left" w:pos="8445"/>
        </w:tabs>
        <w:jc w:val="thaiDistribute"/>
        <w:rPr>
          <w:rFonts w:ascii="Browallia New" w:hAnsi="Browallia New" w:cs="Browallia New"/>
          <w:sz w:val="28"/>
          <w:szCs w:val="28"/>
        </w:rPr>
      </w:pPr>
    </w:p>
    <w:tbl>
      <w:tblPr>
        <w:tblW w:w="8929" w:type="dxa"/>
        <w:tblInd w:w="426" w:type="dxa"/>
        <w:tblLayout w:type="fixed"/>
        <w:tblCellMar>
          <w:left w:w="57" w:type="dxa"/>
          <w:right w:w="57" w:type="dxa"/>
        </w:tblCellMar>
        <w:tblLook w:val="04A0" w:firstRow="1" w:lastRow="0" w:firstColumn="1" w:lastColumn="0" w:noHBand="0" w:noVBand="1"/>
      </w:tblPr>
      <w:tblGrid>
        <w:gridCol w:w="1134"/>
        <w:gridCol w:w="1080"/>
        <w:gridCol w:w="1471"/>
        <w:gridCol w:w="1240"/>
        <w:gridCol w:w="1144"/>
        <w:gridCol w:w="1350"/>
        <w:gridCol w:w="1510"/>
      </w:tblGrid>
      <w:tr w:rsidR="00771C7E" w:rsidRPr="00352E30" w14:paraId="1B8C96DD" w14:textId="77777777" w:rsidTr="000B1046">
        <w:trPr>
          <w:cantSplit/>
        </w:trPr>
        <w:tc>
          <w:tcPr>
            <w:tcW w:w="1134" w:type="dxa"/>
            <w:tcBorders>
              <w:top w:val="nil"/>
              <w:left w:val="nil"/>
              <w:right w:val="nil"/>
            </w:tcBorders>
            <w:vAlign w:val="bottom"/>
          </w:tcPr>
          <w:p w14:paraId="619A57F2" w14:textId="77777777" w:rsidR="00771C7E" w:rsidRPr="00352E30" w:rsidRDefault="00771C7E"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ประเภทใบสำคัญแสดงสิทธิ</w:t>
            </w:r>
          </w:p>
        </w:tc>
        <w:tc>
          <w:tcPr>
            <w:tcW w:w="1080" w:type="dxa"/>
            <w:tcBorders>
              <w:top w:val="nil"/>
              <w:left w:val="nil"/>
              <w:right w:val="nil"/>
            </w:tcBorders>
            <w:vAlign w:val="bottom"/>
          </w:tcPr>
          <w:p w14:paraId="792CC032" w14:textId="77777777" w:rsidR="00771C7E" w:rsidRPr="00352E30" w:rsidRDefault="00771C7E"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ออกให้แก่</w:t>
            </w:r>
          </w:p>
        </w:tc>
        <w:tc>
          <w:tcPr>
            <w:tcW w:w="1471" w:type="dxa"/>
            <w:tcBorders>
              <w:top w:val="nil"/>
              <w:left w:val="nil"/>
              <w:right w:val="nil"/>
            </w:tcBorders>
            <w:vAlign w:val="bottom"/>
          </w:tcPr>
          <w:p w14:paraId="44D64868" w14:textId="77777777" w:rsidR="00771C7E" w:rsidRPr="00352E30" w:rsidRDefault="00771C7E"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วันที่ออกใบสำคัญแสดงสิทธิ</w:t>
            </w:r>
          </w:p>
        </w:tc>
        <w:tc>
          <w:tcPr>
            <w:tcW w:w="1240" w:type="dxa"/>
            <w:tcBorders>
              <w:top w:val="nil"/>
              <w:left w:val="nil"/>
              <w:right w:val="nil"/>
            </w:tcBorders>
            <w:vAlign w:val="bottom"/>
            <w:hideMark/>
          </w:tcPr>
          <w:p w14:paraId="6BA49C90" w14:textId="77777777" w:rsidR="00771C7E" w:rsidRPr="00352E30" w:rsidRDefault="00771C7E"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จำนวนใบสำคัญแสดงสิทธิที่ออก (หน่วย)</w:t>
            </w:r>
          </w:p>
        </w:tc>
        <w:tc>
          <w:tcPr>
            <w:tcW w:w="1144" w:type="dxa"/>
            <w:tcBorders>
              <w:top w:val="nil"/>
              <w:left w:val="nil"/>
              <w:right w:val="nil"/>
            </w:tcBorders>
            <w:vAlign w:val="bottom"/>
          </w:tcPr>
          <w:p w14:paraId="251737E6" w14:textId="77777777" w:rsidR="00771C7E" w:rsidRPr="00352E30" w:rsidRDefault="00771C7E"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อายุใบสำคัญแสดงสิทธิ</w:t>
            </w:r>
          </w:p>
        </w:tc>
        <w:tc>
          <w:tcPr>
            <w:tcW w:w="1350" w:type="dxa"/>
            <w:tcBorders>
              <w:top w:val="nil"/>
              <w:left w:val="nil"/>
              <w:right w:val="nil"/>
            </w:tcBorders>
            <w:vAlign w:val="bottom"/>
          </w:tcPr>
          <w:p w14:paraId="06C84880" w14:textId="77777777" w:rsidR="00771C7E" w:rsidRPr="00352E30" w:rsidRDefault="00771C7E"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 xml:space="preserve">ราคาใช้สิทธิต่อ </w:t>
            </w:r>
            <w:r>
              <w:rPr>
                <w:rFonts w:ascii="Browallia New" w:hAnsi="Browallia New" w:cs="Browallia New"/>
                <w:color w:val="000000"/>
                <w:sz w:val="26"/>
                <w:szCs w:val="26"/>
              </w:rPr>
              <w:t>1</w:t>
            </w:r>
            <w:r w:rsidRPr="00352E30">
              <w:rPr>
                <w:rFonts w:ascii="Browallia New" w:hAnsi="Browallia New" w:cs="Browallia New"/>
                <w:color w:val="000000"/>
                <w:sz w:val="26"/>
                <w:szCs w:val="26"/>
                <w:cs/>
              </w:rPr>
              <w:t xml:space="preserve"> หุ้นสามัญ</w:t>
            </w:r>
          </w:p>
        </w:tc>
        <w:tc>
          <w:tcPr>
            <w:tcW w:w="1510" w:type="dxa"/>
            <w:tcBorders>
              <w:top w:val="nil"/>
              <w:left w:val="nil"/>
              <w:right w:val="nil"/>
            </w:tcBorders>
            <w:vAlign w:val="bottom"/>
            <w:hideMark/>
          </w:tcPr>
          <w:p w14:paraId="4C921716" w14:textId="77777777" w:rsidR="00771C7E" w:rsidRPr="00352E30" w:rsidRDefault="00771C7E" w:rsidP="00E87C2C">
            <w:pPr>
              <w:pStyle w:val="BodyText"/>
              <w:pBdr>
                <w:bottom w:val="single" w:sz="4" w:space="1" w:color="auto"/>
              </w:pBdr>
              <w:spacing w:after="0" w:line="240" w:lineRule="auto"/>
              <w:jc w:val="center"/>
              <w:rPr>
                <w:rFonts w:ascii="Browallia New" w:hAnsi="Browallia New" w:cs="Browallia New"/>
                <w:color w:val="000000"/>
                <w:sz w:val="26"/>
                <w:szCs w:val="26"/>
              </w:rPr>
            </w:pPr>
            <w:r w:rsidRPr="00352E30">
              <w:rPr>
                <w:rFonts w:ascii="Browallia New" w:hAnsi="Browallia New" w:cs="Browallia New"/>
                <w:color w:val="000000"/>
                <w:sz w:val="26"/>
                <w:szCs w:val="26"/>
                <w:cs/>
              </w:rPr>
              <w:t xml:space="preserve">อัตราการใช้สิทธิต่อ </w:t>
            </w:r>
            <w:r w:rsidRPr="00352E30">
              <w:rPr>
                <w:rFonts w:ascii="Browallia New" w:hAnsi="Browallia New" w:cs="Browallia New"/>
                <w:color w:val="000000"/>
                <w:sz w:val="26"/>
                <w:szCs w:val="26"/>
                <w:cs/>
              </w:rPr>
              <w:br/>
            </w:r>
            <w:r>
              <w:rPr>
                <w:rFonts w:ascii="Browallia New" w:hAnsi="Browallia New" w:cs="Browallia New"/>
                <w:color w:val="000000"/>
                <w:sz w:val="26"/>
                <w:szCs w:val="26"/>
              </w:rPr>
              <w:t>1</w:t>
            </w:r>
            <w:r w:rsidRPr="00352E30">
              <w:rPr>
                <w:rFonts w:ascii="Browallia New" w:hAnsi="Browallia New" w:cs="Browallia New"/>
                <w:color w:val="000000"/>
                <w:sz w:val="26"/>
                <w:szCs w:val="26"/>
                <w:cs/>
              </w:rPr>
              <w:t xml:space="preserve"> หน่วยใบสำคัญแสดงสิทธิ</w:t>
            </w:r>
          </w:p>
        </w:tc>
      </w:tr>
      <w:tr w:rsidR="00771C7E" w:rsidRPr="00352E30" w14:paraId="263EADDA" w14:textId="77777777" w:rsidTr="000B1046">
        <w:trPr>
          <w:cantSplit/>
          <w:trHeight w:val="81"/>
        </w:trPr>
        <w:tc>
          <w:tcPr>
            <w:tcW w:w="1134" w:type="dxa"/>
            <w:tcBorders>
              <w:left w:val="nil"/>
              <w:bottom w:val="nil"/>
              <w:right w:val="nil"/>
            </w:tcBorders>
            <w:vAlign w:val="center"/>
          </w:tcPr>
          <w:p w14:paraId="7B845707" w14:textId="77777777" w:rsidR="00771C7E" w:rsidRPr="00352E30" w:rsidRDefault="00771C7E" w:rsidP="00E87C2C">
            <w:pPr>
              <w:pStyle w:val="BodyText"/>
              <w:spacing w:after="0" w:line="240" w:lineRule="auto"/>
              <w:ind w:left="123"/>
              <w:jc w:val="center"/>
              <w:rPr>
                <w:rFonts w:ascii="Browallia New" w:hAnsi="Browallia New" w:cs="Browallia New"/>
                <w:color w:val="000000"/>
                <w:sz w:val="26"/>
                <w:szCs w:val="26"/>
                <w:cs/>
              </w:rPr>
            </w:pPr>
          </w:p>
        </w:tc>
        <w:tc>
          <w:tcPr>
            <w:tcW w:w="1080" w:type="dxa"/>
            <w:tcBorders>
              <w:left w:val="nil"/>
              <w:bottom w:val="nil"/>
              <w:right w:val="nil"/>
            </w:tcBorders>
            <w:vAlign w:val="center"/>
          </w:tcPr>
          <w:p w14:paraId="1F0B90F8" w14:textId="77777777" w:rsidR="00771C7E" w:rsidRPr="00352E30" w:rsidRDefault="00771C7E" w:rsidP="00E87C2C">
            <w:pPr>
              <w:pStyle w:val="BodyText"/>
              <w:spacing w:after="0" w:line="240" w:lineRule="auto"/>
              <w:jc w:val="right"/>
              <w:rPr>
                <w:rFonts w:ascii="Browallia New" w:hAnsi="Browallia New" w:cs="Browallia New"/>
                <w:color w:val="000000"/>
                <w:sz w:val="26"/>
                <w:szCs w:val="26"/>
                <w:cs/>
              </w:rPr>
            </w:pPr>
          </w:p>
        </w:tc>
        <w:tc>
          <w:tcPr>
            <w:tcW w:w="1471" w:type="dxa"/>
            <w:tcBorders>
              <w:left w:val="nil"/>
              <w:bottom w:val="nil"/>
              <w:right w:val="nil"/>
            </w:tcBorders>
            <w:vAlign w:val="center"/>
          </w:tcPr>
          <w:p w14:paraId="19C54374" w14:textId="77777777" w:rsidR="00771C7E" w:rsidRPr="00352E30" w:rsidRDefault="00771C7E" w:rsidP="00E87C2C">
            <w:pPr>
              <w:pStyle w:val="BodyText"/>
              <w:spacing w:after="0" w:line="240" w:lineRule="auto"/>
              <w:rPr>
                <w:rFonts w:ascii="Browallia New" w:hAnsi="Browallia New" w:cs="Browallia New"/>
                <w:color w:val="000000"/>
                <w:spacing w:val="-4"/>
                <w:sz w:val="26"/>
                <w:szCs w:val="26"/>
                <w:cs/>
              </w:rPr>
            </w:pPr>
          </w:p>
        </w:tc>
        <w:tc>
          <w:tcPr>
            <w:tcW w:w="1240" w:type="dxa"/>
            <w:tcBorders>
              <w:left w:val="nil"/>
              <w:bottom w:val="nil"/>
              <w:right w:val="nil"/>
            </w:tcBorders>
            <w:vAlign w:val="center"/>
          </w:tcPr>
          <w:p w14:paraId="3FB965F3" w14:textId="77777777" w:rsidR="00771C7E" w:rsidRPr="00352E30" w:rsidRDefault="00771C7E" w:rsidP="00E87C2C">
            <w:pPr>
              <w:pStyle w:val="BodyText"/>
              <w:spacing w:after="0" w:line="240" w:lineRule="auto"/>
              <w:jc w:val="right"/>
              <w:rPr>
                <w:rFonts w:ascii="Browallia New" w:hAnsi="Browallia New" w:cs="Browallia New"/>
                <w:color w:val="000000"/>
                <w:sz w:val="26"/>
                <w:szCs w:val="26"/>
                <w:cs/>
              </w:rPr>
            </w:pPr>
          </w:p>
        </w:tc>
        <w:tc>
          <w:tcPr>
            <w:tcW w:w="1144" w:type="dxa"/>
            <w:tcBorders>
              <w:left w:val="nil"/>
              <w:bottom w:val="nil"/>
              <w:right w:val="nil"/>
            </w:tcBorders>
            <w:vAlign w:val="center"/>
          </w:tcPr>
          <w:p w14:paraId="4688E695" w14:textId="77777777" w:rsidR="00771C7E" w:rsidRPr="00352E30" w:rsidRDefault="00771C7E" w:rsidP="00E87C2C">
            <w:pPr>
              <w:pStyle w:val="BodyText"/>
              <w:spacing w:after="0" w:line="240" w:lineRule="auto"/>
              <w:jc w:val="right"/>
              <w:rPr>
                <w:rFonts w:ascii="Browallia New" w:hAnsi="Browallia New" w:cs="Browallia New"/>
                <w:color w:val="000000"/>
                <w:sz w:val="26"/>
                <w:szCs w:val="26"/>
                <w:cs/>
              </w:rPr>
            </w:pPr>
          </w:p>
        </w:tc>
        <w:tc>
          <w:tcPr>
            <w:tcW w:w="1350" w:type="dxa"/>
            <w:tcBorders>
              <w:left w:val="nil"/>
              <w:bottom w:val="nil"/>
              <w:right w:val="nil"/>
            </w:tcBorders>
            <w:vAlign w:val="center"/>
          </w:tcPr>
          <w:p w14:paraId="0D02AAAA" w14:textId="77777777" w:rsidR="00771C7E" w:rsidRPr="00352E30" w:rsidRDefault="00771C7E" w:rsidP="00E87C2C">
            <w:pPr>
              <w:pStyle w:val="BodyText"/>
              <w:spacing w:after="0" w:line="240" w:lineRule="auto"/>
              <w:jc w:val="right"/>
              <w:rPr>
                <w:rFonts w:ascii="Browallia New" w:hAnsi="Browallia New" w:cs="Browallia New"/>
                <w:color w:val="000000"/>
                <w:sz w:val="26"/>
                <w:szCs w:val="26"/>
                <w:cs/>
              </w:rPr>
            </w:pPr>
          </w:p>
        </w:tc>
        <w:tc>
          <w:tcPr>
            <w:tcW w:w="1510" w:type="dxa"/>
            <w:tcBorders>
              <w:left w:val="nil"/>
              <w:bottom w:val="nil"/>
              <w:right w:val="nil"/>
            </w:tcBorders>
            <w:vAlign w:val="center"/>
          </w:tcPr>
          <w:p w14:paraId="3A59E8A4" w14:textId="77777777" w:rsidR="00771C7E" w:rsidRPr="00352E30" w:rsidRDefault="00771C7E" w:rsidP="00E87C2C">
            <w:pPr>
              <w:pStyle w:val="BodyText"/>
              <w:spacing w:after="0" w:line="240" w:lineRule="auto"/>
              <w:jc w:val="right"/>
              <w:rPr>
                <w:rFonts w:ascii="Browallia New" w:hAnsi="Browallia New" w:cs="Browallia New"/>
                <w:color w:val="000000"/>
                <w:sz w:val="26"/>
                <w:szCs w:val="26"/>
                <w:cs/>
              </w:rPr>
            </w:pPr>
          </w:p>
        </w:tc>
      </w:tr>
      <w:tr w:rsidR="00771C7E" w:rsidRPr="00352E30" w14:paraId="4F197B23" w14:textId="77777777" w:rsidTr="000B1046">
        <w:trPr>
          <w:cantSplit/>
        </w:trPr>
        <w:tc>
          <w:tcPr>
            <w:tcW w:w="1134" w:type="dxa"/>
            <w:tcBorders>
              <w:left w:val="nil"/>
              <w:bottom w:val="nil"/>
              <w:right w:val="nil"/>
            </w:tcBorders>
            <w:vAlign w:val="center"/>
            <w:hideMark/>
          </w:tcPr>
          <w:p w14:paraId="4DA0489B" w14:textId="114C3B87" w:rsidR="00771C7E" w:rsidRPr="00F45AC6" w:rsidRDefault="00771C7E" w:rsidP="000B1046">
            <w:pPr>
              <w:pStyle w:val="BodyText"/>
              <w:ind w:left="123"/>
              <w:jc w:val="center"/>
              <w:rPr>
                <w:rFonts w:ascii="Browallia New" w:hAnsi="Browallia New" w:cs="Browallia New"/>
                <w:color w:val="000000"/>
                <w:sz w:val="26"/>
                <w:szCs w:val="26"/>
              </w:rPr>
            </w:pPr>
            <w:r w:rsidRPr="00F45AC6">
              <w:rPr>
                <w:rFonts w:ascii="Browallia New" w:hAnsi="Browallia New" w:cs="Browallia New"/>
                <w:color w:val="000000"/>
                <w:sz w:val="26"/>
                <w:szCs w:val="26"/>
              </w:rPr>
              <w:t>M</w:t>
            </w:r>
            <w:r>
              <w:rPr>
                <w:rFonts w:ascii="Browallia New" w:hAnsi="Browallia New" w:cs="Browallia New"/>
                <w:color w:val="000000"/>
                <w:sz w:val="26"/>
                <w:szCs w:val="26"/>
              </w:rPr>
              <w:t>L</w:t>
            </w:r>
            <w:r w:rsidRPr="00F45AC6">
              <w:rPr>
                <w:rFonts w:ascii="Browallia New" w:hAnsi="Browallia New" w:cs="Browallia New"/>
                <w:color w:val="000000"/>
                <w:sz w:val="26"/>
                <w:szCs w:val="26"/>
                <w:cs/>
              </w:rPr>
              <w:t>-</w:t>
            </w:r>
            <w:r w:rsidRPr="00F45AC6">
              <w:rPr>
                <w:rFonts w:ascii="Browallia New" w:hAnsi="Browallia New" w:cs="Browallia New"/>
                <w:color w:val="000000"/>
                <w:sz w:val="26"/>
                <w:szCs w:val="26"/>
              </w:rPr>
              <w:t>W3</w:t>
            </w:r>
          </w:p>
        </w:tc>
        <w:tc>
          <w:tcPr>
            <w:tcW w:w="1080" w:type="dxa"/>
            <w:tcBorders>
              <w:left w:val="nil"/>
              <w:bottom w:val="nil"/>
              <w:right w:val="nil"/>
            </w:tcBorders>
            <w:vAlign w:val="center"/>
            <w:hideMark/>
          </w:tcPr>
          <w:p w14:paraId="190E35EE" w14:textId="77777777" w:rsidR="00771C7E" w:rsidRPr="00352E30" w:rsidRDefault="00771C7E" w:rsidP="000B1046">
            <w:pPr>
              <w:pStyle w:val="BodyText"/>
              <w:jc w:val="center"/>
              <w:rPr>
                <w:rFonts w:ascii="Browallia New" w:hAnsi="Browallia New" w:cs="Browallia New"/>
                <w:b/>
                <w:bCs/>
                <w:color w:val="000000"/>
                <w:sz w:val="26"/>
                <w:szCs w:val="26"/>
              </w:rPr>
            </w:pPr>
            <w:r w:rsidRPr="00352E30">
              <w:rPr>
                <w:rFonts w:ascii="Browallia New" w:hAnsi="Browallia New" w:cs="Browallia New"/>
                <w:color w:val="000000"/>
                <w:sz w:val="26"/>
                <w:szCs w:val="26"/>
                <w:cs/>
              </w:rPr>
              <w:t>ผู้ถือหุ้นทั่วไป</w:t>
            </w:r>
          </w:p>
        </w:tc>
        <w:tc>
          <w:tcPr>
            <w:tcW w:w="1471" w:type="dxa"/>
            <w:tcBorders>
              <w:left w:val="nil"/>
              <w:bottom w:val="nil"/>
              <w:right w:val="nil"/>
            </w:tcBorders>
            <w:vAlign w:val="center"/>
            <w:hideMark/>
          </w:tcPr>
          <w:p w14:paraId="5137BA36" w14:textId="77777777" w:rsidR="00771C7E" w:rsidRPr="00352E30" w:rsidRDefault="00771C7E" w:rsidP="000B1046">
            <w:pPr>
              <w:pStyle w:val="BodyText"/>
              <w:ind w:left="-151" w:right="-205"/>
              <w:jc w:val="center"/>
              <w:rPr>
                <w:rFonts w:ascii="Browallia New" w:hAnsi="Browallia New" w:cs="Browallia New"/>
                <w:b/>
                <w:bCs/>
                <w:color w:val="000000"/>
                <w:spacing w:val="-4"/>
                <w:sz w:val="26"/>
                <w:szCs w:val="26"/>
              </w:rPr>
            </w:pPr>
            <w:r>
              <w:rPr>
                <w:rFonts w:ascii="Browallia New" w:hAnsi="Browallia New" w:cs="Browallia New"/>
                <w:color w:val="000000"/>
                <w:spacing w:val="-4"/>
                <w:sz w:val="26"/>
                <w:szCs w:val="26"/>
              </w:rPr>
              <w:t>13</w:t>
            </w:r>
            <w:r w:rsidRPr="00352E30">
              <w:rPr>
                <w:rFonts w:ascii="Browallia New" w:hAnsi="Browallia New" w:cs="Browallia New"/>
                <w:color w:val="000000"/>
                <w:spacing w:val="-4"/>
                <w:sz w:val="26"/>
                <w:szCs w:val="26"/>
                <w:cs/>
              </w:rPr>
              <w:t xml:space="preserve"> มิถุนายน </w:t>
            </w:r>
            <w:r w:rsidRPr="00352E30">
              <w:rPr>
                <w:rFonts w:ascii="Browallia New" w:hAnsi="Browallia New" w:cs="Browallia New"/>
                <w:color w:val="000000"/>
                <w:spacing w:val="-4"/>
                <w:sz w:val="26"/>
                <w:szCs w:val="26"/>
              </w:rPr>
              <w:t>256</w:t>
            </w:r>
            <w:r>
              <w:rPr>
                <w:rFonts w:ascii="Browallia New" w:hAnsi="Browallia New" w:cs="Browallia New"/>
                <w:color w:val="000000"/>
                <w:spacing w:val="-4"/>
                <w:sz w:val="26"/>
                <w:szCs w:val="26"/>
              </w:rPr>
              <w:t>5</w:t>
            </w:r>
          </w:p>
        </w:tc>
        <w:tc>
          <w:tcPr>
            <w:tcW w:w="1240" w:type="dxa"/>
            <w:tcBorders>
              <w:left w:val="nil"/>
              <w:bottom w:val="nil"/>
              <w:right w:val="nil"/>
            </w:tcBorders>
            <w:vAlign w:val="center"/>
            <w:hideMark/>
          </w:tcPr>
          <w:p w14:paraId="61EF7FC8" w14:textId="13D4F931" w:rsidR="00771C7E" w:rsidRPr="00F45AC6" w:rsidRDefault="00771C7E" w:rsidP="000B1046">
            <w:pPr>
              <w:pStyle w:val="BodyText"/>
              <w:jc w:val="center"/>
              <w:rPr>
                <w:rFonts w:ascii="Browallia New" w:hAnsi="Browallia New" w:cs="Browallia New"/>
                <w:color w:val="000000"/>
                <w:sz w:val="26"/>
                <w:szCs w:val="26"/>
              </w:rPr>
            </w:pPr>
            <w:r>
              <w:rPr>
                <w:rFonts w:ascii="Browallia New" w:hAnsi="Browallia New" w:cs="Browallia New"/>
                <w:color w:val="000000"/>
                <w:sz w:val="26"/>
                <w:szCs w:val="26"/>
              </w:rPr>
              <w:t>266,198,922</w:t>
            </w:r>
          </w:p>
        </w:tc>
        <w:tc>
          <w:tcPr>
            <w:tcW w:w="1144" w:type="dxa"/>
            <w:tcBorders>
              <w:left w:val="nil"/>
              <w:bottom w:val="nil"/>
              <w:right w:val="nil"/>
            </w:tcBorders>
            <w:vAlign w:val="center"/>
            <w:hideMark/>
          </w:tcPr>
          <w:p w14:paraId="3C061783" w14:textId="77777777" w:rsidR="00771C7E" w:rsidRPr="00352E30" w:rsidRDefault="00771C7E" w:rsidP="000B1046">
            <w:pPr>
              <w:pStyle w:val="BodyText"/>
              <w:jc w:val="center"/>
              <w:rPr>
                <w:rFonts w:ascii="Browallia New" w:hAnsi="Browallia New" w:cs="Browallia New"/>
                <w:b/>
                <w:bCs/>
                <w:color w:val="000000"/>
                <w:sz w:val="26"/>
                <w:szCs w:val="26"/>
              </w:rPr>
            </w:pPr>
            <w:r>
              <w:rPr>
                <w:rFonts w:ascii="Browallia New" w:hAnsi="Browallia New" w:cs="Browallia New"/>
                <w:color w:val="000000"/>
                <w:sz w:val="26"/>
                <w:szCs w:val="26"/>
              </w:rPr>
              <w:t>2</w:t>
            </w:r>
            <w:r w:rsidRPr="00352E30">
              <w:rPr>
                <w:rFonts w:ascii="Browallia New" w:hAnsi="Browallia New" w:cs="Browallia New"/>
                <w:color w:val="000000"/>
                <w:sz w:val="26"/>
                <w:szCs w:val="26"/>
                <w:cs/>
              </w:rPr>
              <w:t xml:space="preserve"> ปี</w:t>
            </w:r>
          </w:p>
        </w:tc>
        <w:tc>
          <w:tcPr>
            <w:tcW w:w="1350" w:type="dxa"/>
            <w:tcBorders>
              <w:left w:val="nil"/>
              <w:bottom w:val="nil"/>
              <w:right w:val="nil"/>
            </w:tcBorders>
            <w:vAlign w:val="center"/>
            <w:hideMark/>
          </w:tcPr>
          <w:p w14:paraId="50C0E018" w14:textId="6B402002" w:rsidR="00771C7E" w:rsidRPr="00352E30" w:rsidRDefault="00771C7E" w:rsidP="000B1046">
            <w:pPr>
              <w:pStyle w:val="BodyText"/>
              <w:jc w:val="center"/>
              <w:rPr>
                <w:rFonts w:ascii="Browallia New" w:hAnsi="Browallia New" w:cs="Browallia New"/>
                <w:b/>
                <w:bCs/>
                <w:color w:val="000000"/>
                <w:sz w:val="26"/>
                <w:szCs w:val="26"/>
                <w:cs/>
              </w:rPr>
            </w:pPr>
            <w:r>
              <w:rPr>
                <w:rFonts w:ascii="Browallia New" w:hAnsi="Browallia New" w:cs="Browallia New"/>
                <w:color w:val="000000"/>
                <w:sz w:val="26"/>
                <w:szCs w:val="26"/>
              </w:rPr>
              <w:t>3.00</w:t>
            </w:r>
            <w:r w:rsidRPr="00352E30">
              <w:rPr>
                <w:rFonts w:ascii="Browallia New" w:hAnsi="Browallia New" w:cs="Browallia New"/>
                <w:color w:val="000000"/>
                <w:sz w:val="26"/>
                <w:szCs w:val="26"/>
                <w:cs/>
              </w:rPr>
              <w:t xml:space="preserve"> บาท</w:t>
            </w:r>
          </w:p>
        </w:tc>
        <w:tc>
          <w:tcPr>
            <w:tcW w:w="1510" w:type="dxa"/>
            <w:tcBorders>
              <w:left w:val="nil"/>
              <w:bottom w:val="nil"/>
              <w:right w:val="nil"/>
            </w:tcBorders>
            <w:vAlign w:val="center"/>
            <w:hideMark/>
          </w:tcPr>
          <w:p w14:paraId="1261DAF4" w14:textId="77777777" w:rsidR="00771C7E" w:rsidRPr="00352E30" w:rsidRDefault="00771C7E" w:rsidP="000B1046">
            <w:pPr>
              <w:pStyle w:val="BodyText"/>
              <w:jc w:val="center"/>
              <w:rPr>
                <w:rFonts w:ascii="Browallia New" w:hAnsi="Browallia New" w:cs="Browallia New"/>
                <w:b/>
                <w:bCs/>
                <w:color w:val="000000"/>
                <w:sz w:val="26"/>
                <w:szCs w:val="26"/>
              </w:rPr>
            </w:pPr>
            <w:r w:rsidRPr="00352E30">
              <w:rPr>
                <w:rFonts w:ascii="Browallia New" w:hAnsi="Browallia New" w:cs="Browallia New"/>
                <w:color w:val="000000"/>
                <w:sz w:val="26"/>
                <w:szCs w:val="26"/>
              </w:rPr>
              <w:t>1</w:t>
            </w:r>
            <w:r w:rsidRPr="00352E30">
              <w:rPr>
                <w:rFonts w:ascii="Browallia New" w:hAnsi="Browallia New" w:cs="Browallia New"/>
                <w:color w:val="000000"/>
                <w:sz w:val="26"/>
                <w:szCs w:val="26"/>
                <w:cs/>
              </w:rPr>
              <w:t xml:space="preserve"> หุ้นสามัญ</w:t>
            </w:r>
          </w:p>
        </w:tc>
      </w:tr>
    </w:tbl>
    <w:p w14:paraId="0D2EB90E" w14:textId="77777777" w:rsidR="00771C7E" w:rsidRDefault="00771C7E" w:rsidP="00372638">
      <w:pPr>
        <w:tabs>
          <w:tab w:val="left" w:pos="8445"/>
        </w:tabs>
        <w:jc w:val="thaiDistribute"/>
        <w:rPr>
          <w:rFonts w:ascii="Browallia New" w:hAnsi="Browallia New" w:cs="Browallia New"/>
          <w:sz w:val="28"/>
          <w:szCs w:val="28"/>
        </w:rPr>
      </w:pPr>
    </w:p>
    <w:p w14:paraId="44D2B02C" w14:textId="4544122B" w:rsidR="00771C7E" w:rsidRPr="00AB4C6A" w:rsidRDefault="00771C7E" w:rsidP="00771C7E">
      <w:pPr>
        <w:tabs>
          <w:tab w:val="clear" w:pos="227"/>
          <w:tab w:val="clear" w:pos="454"/>
        </w:tabs>
        <w:spacing w:line="240" w:lineRule="auto"/>
        <w:ind w:left="450"/>
        <w:jc w:val="thaiDistribute"/>
        <w:rPr>
          <w:rFonts w:ascii="Browallia New" w:hAnsi="Browallia New" w:cs="Browallia New"/>
          <w:sz w:val="28"/>
          <w:szCs w:val="28"/>
          <w:cs/>
        </w:rPr>
      </w:pPr>
      <w:r w:rsidRPr="00AB4C6A">
        <w:rPr>
          <w:rFonts w:ascii="Browallia New" w:hAnsi="Browallia New" w:cs="Browallia New"/>
          <w:sz w:val="28"/>
          <w:szCs w:val="28"/>
          <w:cs/>
        </w:rPr>
        <w:t xml:space="preserve">ผู้ถือใบสำคัญแสดงสิทธิ </w:t>
      </w:r>
      <w:r w:rsidRPr="00AB4C6A">
        <w:rPr>
          <w:rFonts w:ascii="Browallia New" w:hAnsi="Browallia New" w:cs="Browallia New"/>
          <w:sz w:val="28"/>
          <w:szCs w:val="28"/>
        </w:rPr>
        <w:t>M</w:t>
      </w:r>
      <w:r>
        <w:rPr>
          <w:rFonts w:ascii="Browallia New" w:hAnsi="Browallia New" w:cs="Browallia New"/>
          <w:sz w:val="28"/>
          <w:szCs w:val="28"/>
        </w:rPr>
        <w:t>L</w:t>
      </w:r>
      <w:r w:rsidRPr="00AB4C6A">
        <w:rPr>
          <w:rFonts w:ascii="Browallia New" w:hAnsi="Browallia New" w:cs="Browallia New"/>
          <w:sz w:val="28"/>
          <w:szCs w:val="28"/>
        </w:rPr>
        <w:t>-W</w:t>
      </w:r>
      <w:r>
        <w:rPr>
          <w:rFonts w:ascii="Browallia New" w:hAnsi="Browallia New" w:cs="Browallia New"/>
          <w:sz w:val="28"/>
          <w:szCs w:val="28"/>
        </w:rPr>
        <w:t xml:space="preserve">3 </w:t>
      </w:r>
      <w:r w:rsidRPr="00AB4C6A">
        <w:rPr>
          <w:rFonts w:ascii="Browallia New" w:hAnsi="Browallia New" w:cs="Browallia New"/>
          <w:sz w:val="28"/>
          <w:szCs w:val="28"/>
          <w:cs/>
        </w:rPr>
        <w:t>สามารถใช้สิทธิได้</w:t>
      </w:r>
      <w:r>
        <w:rPr>
          <w:rFonts w:ascii="Browallia New" w:hAnsi="Browallia New" w:cs="Browallia New"/>
          <w:sz w:val="28"/>
          <w:szCs w:val="28"/>
        </w:rPr>
        <w:t xml:space="preserve"> 4 </w:t>
      </w:r>
      <w:r>
        <w:rPr>
          <w:rFonts w:ascii="Browallia New" w:hAnsi="Browallia New" w:cs="Browallia New" w:hint="cs"/>
          <w:sz w:val="28"/>
          <w:szCs w:val="28"/>
          <w:cs/>
        </w:rPr>
        <w:t>ครั้ง</w:t>
      </w:r>
      <w:r>
        <w:rPr>
          <w:rFonts w:ascii="Browallia New" w:hAnsi="Browallia New" w:cs="Browallia New"/>
          <w:sz w:val="28"/>
          <w:szCs w:val="28"/>
        </w:rPr>
        <w:t xml:space="preserve"> </w:t>
      </w:r>
      <w:r>
        <w:rPr>
          <w:rFonts w:ascii="Browallia New" w:hAnsi="Browallia New" w:cs="Browallia New" w:hint="cs"/>
          <w:sz w:val="28"/>
          <w:szCs w:val="28"/>
          <w:cs/>
        </w:rPr>
        <w:t xml:space="preserve">ในวันที่ </w:t>
      </w:r>
      <w:r>
        <w:rPr>
          <w:rFonts w:ascii="Browallia New" w:hAnsi="Browallia New" w:cs="Browallia New"/>
          <w:sz w:val="28"/>
          <w:szCs w:val="28"/>
        </w:rPr>
        <w:t xml:space="preserve">29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2565, </w:t>
      </w:r>
      <w:r>
        <w:rPr>
          <w:rFonts w:ascii="Browallia New" w:hAnsi="Browallia New" w:cs="Browallia New" w:hint="cs"/>
          <w:sz w:val="28"/>
          <w:szCs w:val="28"/>
          <w:cs/>
        </w:rPr>
        <w:t xml:space="preserve">วันที่ </w:t>
      </w:r>
      <w:r>
        <w:rPr>
          <w:rFonts w:ascii="Browallia New" w:hAnsi="Browallia New" w:cs="Browallia New"/>
          <w:sz w:val="28"/>
          <w:szCs w:val="28"/>
        </w:rPr>
        <w:t xml:space="preserve">30 </w:t>
      </w:r>
      <w:r>
        <w:rPr>
          <w:rFonts w:ascii="Browallia New" w:hAnsi="Browallia New" w:cs="Browallia New" w:hint="cs"/>
          <w:sz w:val="28"/>
          <w:szCs w:val="28"/>
          <w:cs/>
        </w:rPr>
        <w:t xml:space="preserve">มิถุนายน </w:t>
      </w:r>
      <w:r>
        <w:rPr>
          <w:rFonts w:ascii="Browallia New" w:hAnsi="Browallia New" w:cs="Browallia New"/>
          <w:sz w:val="28"/>
          <w:szCs w:val="28"/>
        </w:rPr>
        <w:t xml:space="preserve">2566, </w:t>
      </w:r>
      <w:r>
        <w:rPr>
          <w:rFonts w:ascii="Browallia New" w:hAnsi="Browallia New" w:cs="Browallia New" w:hint="cs"/>
          <w:sz w:val="28"/>
          <w:szCs w:val="28"/>
          <w:cs/>
        </w:rPr>
        <w:t xml:space="preserve">วันที่ </w:t>
      </w:r>
      <w:r>
        <w:rPr>
          <w:rFonts w:ascii="Browallia New" w:hAnsi="Browallia New" w:cs="Browallia New"/>
          <w:sz w:val="28"/>
          <w:szCs w:val="28"/>
        </w:rPr>
        <w:t xml:space="preserve">29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2566 </w:t>
      </w:r>
      <w:r>
        <w:rPr>
          <w:rFonts w:ascii="Browallia New" w:hAnsi="Browallia New" w:cs="Browallia New" w:hint="cs"/>
          <w:sz w:val="28"/>
          <w:szCs w:val="28"/>
          <w:cs/>
        </w:rPr>
        <w:t xml:space="preserve">และวันที่ </w:t>
      </w:r>
      <w:r>
        <w:rPr>
          <w:rFonts w:ascii="Browallia New" w:hAnsi="Browallia New" w:cs="Browallia New"/>
          <w:sz w:val="28"/>
          <w:szCs w:val="28"/>
        </w:rPr>
        <w:t xml:space="preserve">12 </w:t>
      </w:r>
      <w:r>
        <w:rPr>
          <w:rFonts w:ascii="Browallia New" w:hAnsi="Browallia New" w:cs="Browallia New" w:hint="cs"/>
          <w:sz w:val="28"/>
          <w:szCs w:val="28"/>
          <w:cs/>
        </w:rPr>
        <w:t xml:space="preserve">มิถุนายน </w:t>
      </w:r>
      <w:r>
        <w:rPr>
          <w:rFonts w:ascii="Browallia New" w:hAnsi="Browallia New" w:cs="Browallia New"/>
          <w:sz w:val="28"/>
          <w:szCs w:val="28"/>
        </w:rPr>
        <w:t xml:space="preserve">2567 </w:t>
      </w:r>
      <w:r w:rsidRPr="002468AA">
        <w:rPr>
          <w:rFonts w:ascii="Browallia New" w:hAnsi="Browallia New" w:cs="Browallia New"/>
          <w:sz w:val="28"/>
          <w:szCs w:val="28"/>
          <w:cs/>
        </w:rPr>
        <w:t>ตลอด</w:t>
      </w:r>
      <w:r w:rsidRPr="00AB4C6A">
        <w:rPr>
          <w:rFonts w:ascii="Browallia New" w:hAnsi="Browallia New" w:cs="Browallia New"/>
          <w:sz w:val="28"/>
          <w:szCs w:val="28"/>
          <w:cs/>
        </w:rPr>
        <w:t xml:space="preserve">อายุที่เหลือของใบสำคัญแสดงสิทธิ </w:t>
      </w:r>
      <w:r w:rsidRPr="00AB4C6A">
        <w:rPr>
          <w:rFonts w:ascii="Browallia New" w:hAnsi="Browallia New" w:cs="Browallia New"/>
          <w:sz w:val="28"/>
          <w:szCs w:val="28"/>
        </w:rPr>
        <w:t>M</w:t>
      </w:r>
      <w:r>
        <w:rPr>
          <w:rFonts w:ascii="Browallia New" w:hAnsi="Browallia New" w:cs="Browallia New"/>
          <w:sz w:val="28"/>
          <w:szCs w:val="28"/>
        </w:rPr>
        <w:t>L</w:t>
      </w:r>
      <w:r w:rsidRPr="00AB4C6A">
        <w:rPr>
          <w:rFonts w:ascii="Browallia New" w:hAnsi="Browallia New" w:cs="Browallia New"/>
          <w:sz w:val="28"/>
          <w:szCs w:val="28"/>
        </w:rPr>
        <w:t>-W</w:t>
      </w:r>
      <w:r>
        <w:rPr>
          <w:rFonts w:ascii="Browallia New" w:hAnsi="Browallia New" w:cs="Browallia New"/>
          <w:sz w:val="28"/>
          <w:szCs w:val="28"/>
        </w:rPr>
        <w:t>3</w:t>
      </w:r>
    </w:p>
    <w:p w14:paraId="27FEE1E0" w14:textId="77777777" w:rsidR="00372638" w:rsidRPr="00A6441A" w:rsidRDefault="00372638" w:rsidP="00372638">
      <w:pPr>
        <w:ind w:left="426"/>
        <w:jc w:val="thaiDistribute"/>
        <w:rPr>
          <w:rFonts w:ascii="Browallia New" w:hAnsi="Browallia New" w:cs="Browallia New"/>
          <w:sz w:val="28"/>
          <w:szCs w:val="28"/>
        </w:rPr>
      </w:pPr>
    </w:p>
    <w:p w14:paraId="782C1960" w14:textId="270670CA" w:rsidR="00372638" w:rsidRDefault="00491D09" w:rsidP="007012AC">
      <w:pPr>
        <w:tabs>
          <w:tab w:val="clear" w:pos="227"/>
          <w:tab w:val="clear" w:pos="454"/>
        </w:tabs>
        <w:spacing w:line="240" w:lineRule="auto"/>
        <w:ind w:left="450"/>
        <w:jc w:val="thaiDistribute"/>
        <w:rPr>
          <w:rFonts w:ascii="Browallia New" w:hAnsi="Browallia New" w:cs="Browallia New"/>
          <w:sz w:val="28"/>
          <w:szCs w:val="28"/>
        </w:rPr>
      </w:pPr>
      <w:r>
        <w:rPr>
          <w:rFonts w:ascii="Browallia New" w:hAnsi="Browallia New" w:cs="Browallia New" w:hint="cs"/>
          <w:sz w:val="28"/>
          <w:szCs w:val="28"/>
          <w:cs/>
        </w:rPr>
        <w:t>ไม่มีการคำนวณกำไรต่อหุ้นปรับลดสำหรับงวดสามเดือน</w:t>
      </w:r>
      <w:r w:rsidR="0070068E">
        <w:rPr>
          <w:rFonts w:ascii="Browallia New" w:hAnsi="Browallia New" w:cs="Browallia New" w:hint="cs"/>
          <w:sz w:val="28"/>
          <w:szCs w:val="28"/>
          <w:cs/>
        </w:rPr>
        <w:t>และหกเดือน</w:t>
      </w:r>
      <w:r>
        <w:rPr>
          <w:rFonts w:ascii="Browallia New" w:hAnsi="Browallia New" w:cs="Browallia New" w:hint="cs"/>
          <w:sz w:val="28"/>
          <w:szCs w:val="28"/>
          <w:cs/>
        </w:rPr>
        <w:t>สิ้นสุด</w:t>
      </w:r>
      <w:r w:rsidR="00372638">
        <w:rPr>
          <w:rFonts w:ascii="Browallia New" w:hAnsi="Browallia New" w:cs="Browallia New"/>
          <w:sz w:val="28"/>
          <w:szCs w:val="28"/>
          <w:cs/>
        </w:rPr>
        <w:t>วันที่</w:t>
      </w:r>
      <w:r w:rsidR="00372638" w:rsidRPr="00751E07">
        <w:rPr>
          <w:rFonts w:ascii="Browallia New" w:hAnsi="Browallia New" w:cs="Browallia New"/>
          <w:sz w:val="28"/>
          <w:szCs w:val="28"/>
          <w:cs/>
        </w:rPr>
        <w:t xml:space="preserve"> </w:t>
      </w:r>
      <w:r w:rsidR="00251F96" w:rsidRPr="00B737D5">
        <w:rPr>
          <w:rFonts w:ascii="Browallia New" w:hAnsi="Browallia New" w:cs="Browallia New"/>
          <w:sz w:val="28"/>
          <w:szCs w:val="28"/>
        </w:rPr>
        <w:t>3</w:t>
      </w:r>
      <w:r w:rsidR="0070068E">
        <w:rPr>
          <w:rFonts w:ascii="Browallia New" w:hAnsi="Browallia New" w:cs="Browallia New"/>
          <w:sz w:val="28"/>
          <w:szCs w:val="28"/>
        </w:rPr>
        <w:t>0</w:t>
      </w:r>
      <w:r w:rsidR="00251F96" w:rsidRPr="00B737D5">
        <w:rPr>
          <w:rFonts w:ascii="Browallia New" w:hAnsi="Browallia New" w:cs="Browallia New" w:hint="cs"/>
          <w:sz w:val="28"/>
          <w:szCs w:val="28"/>
          <w:cs/>
        </w:rPr>
        <w:t xml:space="preserve"> </w:t>
      </w:r>
      <w:r w:rsidR="007509CF">
        <w:rPr>
          <w:rFonts w:ascii="Browallia New" w:hAnsi="Browallia New" w:cs="Browallia New" w:hint="cs"/>
          <w:sz w:val="28"/>
          <w:szCs w:val="28"/>
          <w:cs/>
        </w:rPr>
        <w:t>มิถุนายน</w:t>
      </w:r>
      <w:r w:rsidR="00251F96" w:rsidRPr="00B737D5">
        <w:rPr>
          <w:rFonts w:ascii="Browallia New" w:hAnsi="Browallia New" w:cs="Browallia New" w:hint="cs"/>
          <w:sz w:val="28"/>
          <w:szCs w:val="28"/>
          <w:cs/>
        </w:rPr>
        <w:t xml:space="preserve"> </w:t>
      </w:r>
      <w:r w:rsidR="00251F96" w:rsidRPr="00B737D5">
        <w:rPr>
          <w:rFonts w:ascii="Browallia New" w:hAnsi="Browallia New" w:cs="Browallia New"/>
          <w:sz w:val="28"/>
          <w:szCs w:val="28"/>
        </w:rPr>
        <w:t>256</w:t>
      </w:r>
      <w:r w:rsidR="00251F96">
        <w:rPr>
          <w:rFonts w:ascii="Browallia New" w:hAnsi="Browallia New" w:cs="Browallia New"/>
          <w:sz w:val="28"/>
          <w:szCs w:val="28"/>
        </w:rPr>
        <w:t>6</w:t>
      </w:r>
      <w:r w:rsidR="00372638" w:rsidRPr="00751E07">
        <w:rPr>
          <w:rFonts w:ascii="Browallia New" w:hAnsi="Browallia New" w:cs="Browallia New"/>
          <w:sz w:val="28"/>
          <w:szCs w:val="28"/>
          <w:cs/>
        </w:rPr>
        <w:t xml:space="preserve"> </w:t>
      </w:r>
      <w:r w:rsidR="00372638">
        <w:rPr>
          <w:rFonts w:ascii="Browallia New" w:hAnsi="Browallia New" w:cs="Browallia New"/>
          <w:sz w:val="28"/>
          <w:szCs w:val="28"/>
          <w:cs/>
        </w:rPr>
        <w:t>เนื่องจากราคา</w:t>
      </w:r>
      <w:r w:rsidR="007509CF">
        <w:rPr>
          <w:rFonts w:ascii="Browallia New" w:hAnsi="Browallia New" w:cs="Browallia New" w:hint="cs"/>
          <w:sz w:val="28"/>
          <w:szCs w:val="28"/>
          <w:cs/>
        </w:rPr>
        <w:t>ก</w:t>
      </w:r>
      <w:r w:rsidR="00372638">
        <w:rPr>
          <w:rFonts w:ascii="Browallia New" w:hAnsi="Browallia New" w:cs="Browallia New"/>
          <w:sz w:val="28"/>
          <w:szCs w:val="28"/>
          <w:cs/>
        </w:rPr>
        <w:t>ารใช้สิทธิสูงกว่ามูลค่ายุติธรรมของหุ้นสามัญ</w:t>
      </w:r>
    </w:p>
    <w:p w14:paraId="4D034CB4" w14:textId="13513806" w:rsidR="005E4C20" w:rsidRDefault="005E4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03C7D4A5" w14:textId="77777777" w:rsidR="00185E66" w:rsidRDefault="0018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48C9E8F8" w14:textId="7761F383" w:rsidR="005E4C20" w:rsidRPr="00A6441A" w:rsidRDefault="00D023AC" w:rsidP="00D2334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59" w:hanging="420"/>
        <w:rPr>
          <w:rFonts w:ascii="Browallia New" w:hAnsi="Browallia New" w:cs="Browallia New"/>
          <w:b/>
          <w:bCs/>
          <w:sz w:val="28"/>
          <w:szCs w:val="28"/>
          <w:lang w:val="en-GB"/>
        </w:rPr>
      </w:pPr>
      <w:r w:rsidRPr="00A6441A">
        <w:rPr>
          <w:rFonts w:ascii="Browallia New" w:hAnsi="Browallia New" w:cs="Browallia New"/>
          <w:b/>
          <w:bCs/>
          <w:sz w:val="28"/>
          <w:szCs w:val="28"/>
          <w:cs/>
          <w:lang w:val="en-GB"/>
        </w:rPr>
        <w:t>กำไร (ขาดทุน) ต่อหุ้น</w:t>
      </w:r>
    </w:p>
    <w:p w14:paraId="681DFD09" w14:textId="77777777" w:rsidR="00EA1B83" w:rsidRPr="00D23344" w:rsidRDefault="00EA1B83" w:rsidP="00F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8"/>
        </w:tabs>
        <w:spacing w:line="240" w:lineRule="auto"/>
        <w:rPr>
          <w:rFonts w:ascii="Browallia New" w:hAnsi="Browallia New" w:cs="Browallia New"/>
          <w:b/>
          <w:bCs/>
          <w:sz w:val="24"/>
          <w:szCs w:val="24"/>
          <w:lang w:val="en-GB"/>
        </w:rPr>
      </w:pPr>
    </w:p>
    <w:p w14:paraId="618134C2" w14:textId="50BBDCAC" w:rsidR="00EA1B83" w:rsidRPr="00136CC1" w:rsidRDefault="00EA1B83" w:rsidP="00EA1B83">
      <w:pPr>
        <w:tabs>
          <w:tab w:val="clear" w:pos="227"/>
          <w:tab w:val="clear" w:pos="454"/>
        </w:tabs>
        <w:spacing w:line="240" w:lineRule="auto"/>
        <w:ind w:left="450"/>
        <w:jc w:val="thaiDistribute"/>
        <w:rPr>
          <w:rFonts w:ascii="Browallia New" w:hAnsi="Browallia New" w:cs="Browallia New"/>
          <w:i/>
          <w:iCs/>
          <w:sz w:val="28"/>
          <w:szCs w:val="28"/>
        </w:rPr>
      </w:pPr>
      <w:r w:rsidRPr="00136CC1">
        <w:rPr>
          <w:rFonts w:ascii="Browallia New" w:hAnsi="Browallia New" w:cs="Browallia New"/>
          <w:i/>
          <w:iCs/>
          <w:sz w:val="28"/>
          <w:szCs w:val="28"/>
          <w:cs/>
        </w:rPr>
        <w:t>กำไร</w:t>
      </w:r>
      <w:r w:rsidRPr="00136CC1">
        <w:rPr>
          <w:rFonts w:ascii="Browallia New" w:hAnsi="Browallia New" w:cs="Browallia New" w:hint="cs"/>
          <w:i/>
          <w:iCs/>
          <w:sz w:val="28"/>
          <w:szCs w:val="28"/>
          <w:cs/>
        </w:rPr>
        <w:t xml:space="preserve"> </w:t>
      </w:r>
      <w:r w:rsidRPr="00136CC1">
        <w:rPr>
          <w:rFonts w:ascii="Browallia New" w:hAnsi="Browallia New" w:cs="Browallia New"/>
          <w:i/>
          <w:iCs/>
          <w:sz w:val="28"/>
          <w:szCs w:val="28"/>
          <w:cs/>
        </w:rPr>
        <w:t>(ขาดทุน)</w:t>
      </w:r>
      <w:r w:rsidRPr="00136CC1">
        <w:rPr>
          <w:rFonts w:ascii="Browallia New" w:hAnsi="Browallia New" w:cs="Browallia New" w:hint="cs"/>
          <w:i/>
          <w:iCs/>
          <w:sz w:val="28"/>
          <w:szCs w:val="28"/>
          <w:cs/>
        </w:rPr>
        <w:t xml:space="preserve"> </w:t>
      </w:r>
      <w:r w:rsidRPr="00136CC1">
        <w:rPr>
          <w:rFonts w:ascii="Browallia New" w:hAnsi="Browallia New" w:cs="Browallia New"/>
          <w:i/>
          <w:iCs/>
          <w:sz w:val="28"/>
          <w:szCs w:val="28"/>
          <w:cs/>
        </w:rPr>
        <w:t>ต่อหุ้นขั้นพื้นฐาน</w:t>
      </w:r>
    </w:p>
    <w:p w14:paraId="34D1E54C" w14:textId="77777777" w:rsidR="00EA1B83" w:rsidRPr="00136CC1" w:rsidRDefault="00EA1B83" w:rsidP="00F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8"/>
        </w:tabs>
        <w:spacing w:line="240" w:lineRule="auto"/>
        <w:rPr>
          <w:rFonts w:ascii="Browallia New" w:hAnsi="Browallia New" w:cs="Browallia New"/>
          <w:sz w:val="24"/>
          <w:szCs w:val="24"/>
          <w:u w:val="single"/>
        </w:rPr>
      </w:pPr>
    </w:p>
    <w:p w14:paraId="735660E2" w14:textId="62BC37FA" w:rsidR="00EA1B83" w:rsidRPr="00136CC1" w:rsidRDefault="00EA1B83" w:rsidP="00EA1B83">
      <w:pPr>
        <w:tabs>
          <w:tab w:val="clear" w:pos="227"/>
          <w:tab w:val="clear" w:pos="454"/>
        </w:tabs>
        <w:spacing w:line="240" w:lineRule="auto"/>
        <w:ind w:left="450"/>
        <w:jc w:val="thaiDistribute"/>
        <w:rPr>
          <w:rFonts w:ascii="Browallia New" w:hAnsi="Browallia New" w:cs="Browallia New"/>
          <w:sz w:val="28"/>
          <w:szCs w:val="28"/>
        </w:rPr>
      </w:pPr>
      <w:r w:rsidRPr="00136CC1">
        <w:rPr>
          <w:rFonts w:ascii="Browallia New" w:hAnsi="Browallia New" w:cs="Browallia New"/>
          <w:sz w:val="28"/>
          <w:szCs w:val="28"/>
          <w:cs/>
        </w:rPr>
        <w:t>กำไร</w:t>
      </w:r>
      <w:r w:rsidRPr="00136CC1">
        <w:rPr>
          <w:rFonts w:ascii="Browallia New" w:hAnsi="Browallia New" w:cs="Browallia New" w:hint="cs"/>
          <w:sz w:val="28"/>
          <w:szCs w:val="28"/>
          <w:cs/>
        </w:rPr>
        <w:t xml:space="preserve"> </w:t>
      </w:r>
      <w:r w:rsidRPr="00136CC1">
        <w:rPr>
          <w:rFonts w:ascii="Browallia New" w:hAnsi="Browallia New" w:cs="Browallia New"/>
          <w:sz w:val="28"/>
          <w:szCs w:val="28"/>
          <w:cs/>
        </w:rPr>
        <w:t>(ขาดทุน)</w:t>
      </w:r>
      <w:r w:rsidRPr="00136CC1">
        <w:rPr>
          <w:rFonts w:ascii="Browallia New" w:hAnsi="Browallia New" w:cs="Browallia New" w:hint="cs"/>
          <w:sz w:val="28"/>
          <w:szCs w:val="28"/>
          <w:cs/>
        </w:rPr>
        <w:t xml:space="preserve"> </w:t>
      </w:r>
      <w:r w:rsidRPr="00136CC1">
        <w:rPr>
          <w:rFonts w:ascii="Browallia New" w:hAnsi="Browallia New" w:cs="Browallia New"/>
          <w:sz w:val="28"/>
          <w:szCs w:val="28"/>
          <w:cs/>
        </w:rPr>
        <w:t>ต่อหุ้นขั้นพื้นฐานที่เป็นของบริษัทคำนวณโดยการหารกำไร</w:t>
      </w:r>
      <w:r w:rsidRPr="00136CC1">
        <w:rPr>
          <w:rFonts w:ascii="Browallia New" w:hAnsi="Browallia New" w:cs="Browallia New" w:hint="cs"/>
          <w:sz w:val="28"/>
          <w:szCs w:val="28"/>
          <w:cs/>
        </w:rPr>
        <w:t xml:space="preserve"> </w:t>
      </w:r>
      <w:r w:rsidRPr="00136CC1">
        <w:rPr>
          <w:rFonts w:ascii="Browallia New" w:hAnsi="Browallia New" w:cs="Browallia New"/>
          <w:sz w:val="28"/>
          <w:szCs w:val="28"/>
          <w:cs/>
        </w:rPr>
        <w:t>(ขาดทุน)</w:t>
      </w:r>
      <w:r w:rsidRPr="00136CC1">
        <w:rPr>
          <w:rFonts w:ascii="Browallia New" w:hAnsi="Browallia New" w:cs="Browallia New" w:hint="cs"/>
          <w:sz w:val="28"/>
          <w:szCs w:val="28"/>
          <w:cs/>
        </w:rPr>
        <w:t xml:space="preserve"> </w:t>
      </w:r>
      <w:r w:rsidRPr="00136CC1">
        <w:rPr>
          <w:rFonts w:ascii="Browallia New" w:hAnsi="Browallia New" w:cs="Browallia New"/>
          <w:sz w:val="28"/>
          <w:szCs w:val="28"/>
          <w:cs/>
        </w:rPr>
        <w:t>ส่วนที่เป็นของบริษัทด้วยจำนวนหุ้นสามัญถัวเฉลี่ยถ่วงน้ำหนักตามจำนวนหุ้นที่ออกจำหน่ายในระหว่างงวด</w:t>
      </w:r>
    </w:p>
    <w:p w14:paraId="53CFBADB" w14:textId="77777777" w:rsidR="00EA1B83" w:rsidRPr="00E87C2C" w:rsidRDefault="00EA1B83" w:rsidP="00F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8"/>
        </w:tabs>
        <w:spacing w:line="240" w:lineRule="auto"/>
        <w:rPr>
          <w:sz w:val="28"/>
          <w:szCs w:val="28"/>
          <w:highlight w:val="yellow"/>
        </w:rPr>
      </w:pPr>
    </w:p>
    <w:tbl>
      <w:tblPr>
        <w:tblStyle w:val="TableGrid"/>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0"/>
        <w:gridCol w:w="1134"/>
        <w:gridCol w:w="1134"/>
        <w:gridCol w:w="1134"/>
        <w:gridCol w:w="1134"/>
      </w:tblGrid>
      <w:tr w:rsidR="00EA1B83" w:rsidRPr="00090718" w14:paraId="2FB53CE4" w14:textId="77777777" w:rsidTr="00E87C2C">
        <w:tc>
          <w:tcPr>
            <w:tcW w:w="4460" w:type="dxa"/>
          </w:tcPr>
          <w:p w14:paraId="63404E08" w14:textId="77777777" w:rsidR="00EA1B83" w:rsidRPr="00090718" w:rsidRDefault="00EA1B83">
            <w:pPr>
              <w:pStyle w:val="ListParagraph"/>
              <w:ind w:left="0"/>
              <w:jc w:val="thaiDistribute"/>
              <w:rPr>
                <w:rFonts w:ascii="Browallia New" w:eastAsia="Arial Unicode MS" w:hAnsi="Browallia New" w:cs="Browallia New"/>
                <w:spacing w:val="-4"/>
                <w:sz w:val="27"/>
                <w:szCs w:val="27"/>
                <w:highlight w:val="yellow"/>
              </w:rPr>
            </w:pPr>
          </w:p>
        </w:tc>
        <w:tc>
          <w:tcPr>
            <w:tcW w:w="1134" w:type="dxa"/>
          </w:tcPr>
          <w:p w14:paraId="34FE6704" w14:textId="77777777" w:rsidR="00EA1B83" w:rsidRPr="00136CC1" w:rsidRDefault="00EA1B83">
            <w:pPr>
              <w:pStyle w:val="ListParagraph"/>
              <w:ind w:left="0"/>
              <w:jc w:val="thaiDistribute"/>
              <w:rPr>
                <w:rFonts w:ascii="Browallia New" w:eastAsia="Arial Unicode MS" w:hAnsi="Browallia New" w:cs="Browallia New"/>
                <w:spacing w:val="-4"/>
                <w:sz w:val="27"/>
                <w:szCs w:val="27"/>
              </w:rPr>
            </w:pPr>
          </w:p>
        </w:tc>
        <w:tc>
          <w:tcPr>
            <w:tcW w:w="1134" w:type="dxa"/>
          </w:tcPr>
          <w:p w14:paraId="1EC2E3B0" w14:textId="77777777" w:rsidR="00EA1B83" w:rsidRPr="00136CC1" w:rsidRDefault="00EA1B83">
            <w:pPr>
              <w:pStyle w:val="ListParagraph"/>
              <w:ind w:left="0"/>
              <w:jc w:val="thaiDistribute"/>
              <w:rPr>
                <w:rFonts w:ascii="Browallia New" w:eastAsia="Arial Unicode MS" w:hAnsi="Browallia New" w:cs="Browallia New"/>
                <w:spacing w:val="-4"/>
                <w:sz w:val="27"/>
                <w:szCs w:val="27"/>
              </w:rPr>
            </w:pPr>
          </w:p>
        </w:tc>
        <w:tc>
          <w:tcPr>
            <w:tcW w:w="2268" w:type="dxa"/>
            <w:gridSpan w:val="2"/>
          </w:tcPr>
          <w:p w14:paraId="35A5AB9C" w14:textId="77777777" w:rsidR="00EA1B83" w:rsidRPr="00136CC1" w:rsidRDefault="00EA1B83">
            <w:pPr>
              <w:pStyle w:val="ListParagraph"/>
              <w:ind w:left="0"/>
              <w:jc w:val="right"/>
              <w:rPr>
                <w:rFonts w:ascii="Browallia New" w:eastAsia="Arial Unicode MS" w:hAnsi="Browallia New" w:cs="Browallia New"/>
                <w:spacing w:val="-4"/>
                <w:sz w:val="27"/>
                <w:szCs w:val="27"/>
              </w:rPr>
            </w:pPr>
            <w:r w:rsidRPr="00136CC1">
              <w:rPr>
                <w:rFonts w:ascii="Browallia New" w:eastAsia="Arial Unicode MS" w:hAnsi="Browallia New" w:cs="Browallia New"/>
                <w:spacing w:val="-4"/>
                <w:sz w:val="27"/>
                <w:szCs w:val="27"/>
                <w:cs/>
              </w:rPr>
              <w:t>(หน่วย : พันบาท)</w:t>
            </w:r>
          </w:p>
        </w:tc>
      </w:tr>
      <w:tr w:rsidR="00EA1B83" w:rsidRPr="00090718" w14:paraId="6044B8D7" w14:textId="77777777" w:rsidTr="00E87C2C">
        <w:tc>
          <w:tcPr>
            <w:tcW w:w="4460" w:type="dxa"/>
          </w:tcPr>
          <w:p w14:paraId="56EDB9AA" w14:textId="77777777" w:rsidR="00EA1B83" w:rsidRPr="00090718" w:rsidRDefault="00EA1B83">
            <w:pPr>
              <w:pStyle w:val="ListParagraph"/>
              <w:ind w:left="0"/>
              <w:jc w:val="thaiDistribute"/>
              <w:rPr>
                <w:rFonts w:ascii="Browallia New" w:eastAsia="Arial Unicode MS" w:hAnsi="Browallia New" w:cs="Browallia New"/>
                <w:spacing w:val="-4"/>
                <w:sz w:val="27"/>
                <w:szCs w:val="27"/>
                <w:highlight w:val="yellow"/>
              </w:rPr>
            </w:pPr>
          </w:p>
        </w:tc>
        <w:tc>
          <w:tcPr>
            <w:tcW w:w="2268" w:type="dxa"/>
            <w:gridSpan w:val="2"/>
          </w:tcPr>
          <w:p w14:paraId="78F8897E" w14:textId="77777777" w:rsidR="00EA1B83" w:rsidRPr="00136CC1" w:rsidRDefault="00EA1B83">
            <w:pPr>
              <w:pStyle w:val="ListParagraph"/>
              <w:pBdr>
                <w:bottom w:val="single" w:sz="4" w:space="1" w:color="auto"/>
              </w:pBdr>
              <w:ind w:left="0"/>
              <w:jc w:val="center"/>
              <w:rPr>
                <w:rFonts w:ascii="Browallia New" w:eastAsia="Arial Unicode MS" w:hAnsi="Browallia New" w:cs="Browallia New"/>
                <w:spacing w:val="-4"/>
                <w:sz w:val="27"/>
                <w:szCs w:val="27"/>
              </w:rPr>
            </w:pPr>
            <w:r w:rsidRPr="00136CC1">
              <w:rPr>
                <w:rFonts w:ascii="Browallia New" w:eastAsia="Arial Unicode MS" w:hAnsi="Browallia New" w:cs="Browallia New"/>
                <w:spacing w:val="-4"/>
                <w:sz w:val="27"/>
                <w:szCs w:val="27"/>
                <w:cs/>
              </w:rPr>
              <w:t>งบการเงินรวม</w:t>
            </w:r>
          </w:p>
        </w:tc>
        <w:tc>
          <w:tcPr>
            <w:tcW w:w="2268" w:type="dxa"/>
            <w:gridSpan w:val="2"/>
          </w:tcPr>
          <w:p w14:paraId="71BFA5B3" w14:textId="77777777" w:rsidR="00EA1B83" w:rsidRPr="00136CC1" w:rsidRDefault="00EA1B83">
            <w:pPr>
              <w:pStyle w:val="ListParagraph"/>
              <w:pBdr>
                <w:bottom w:val="single" w:sz="4" w:space="1" w:color="auto"/>
              </w:pBdr>
              <w:ind w:left="0"/>
              <w:jc w:val="center"/>
              <w:rPr>
                <w:rFonts w:ascii="Browallia New" w:eastAsia="Arial Unicode MS" w:hAnsi="Browallia New" w:cs="Browallia New"/>
                <w:spacing w:val="-4"/>
                <w:sz w:val="27"/>
                <w:szCs w:val="27"/>
              </w:rPr>
            </w:pPr>
            <w:r w:rsidRPr="00136CC1">
              <w:rPr>
                <w:rFonts w:ascii="Browallia New" w:eastAsia="Arial Unicode MS" w:hAnsi="Browallia New" w:cs="Browallia New"/>
                <w:spacing w:val="-4"/>
                <w:sz w:val="27"/>
                <w:szCs w:val="27"/>
                <w:cs/>
              </w:rPr>
              <w:t xml:space="preserve">งบการเงินเฉพาะของบริษัท  </w:t>
            </w:r>
          </w:p>
        </w:tc>
      </w:tr>
      <w:tr w:rsidR="00EA1B83" w:rsidRPr="00090718" w14:paraId="6A6AF3D2" w14:textId="77777777" w:rsidTr="00E87C2C">
        <w:tc>
          <w:tcPr>
            <w:tcW w:w="4460" w:type="dxa"/>
          </w:tcPr>
          <w:p w14:paraId="4773F0D6" w14:textId="77777777" w:rsidR="00EA1B83" w:rsidRPr="00090718" w:rsidRDefault="00EA1B83">
            <w:pPr>
              <w:pStyle w:val="ListParagraph"/>
              <w:ind w:left="0"/>
              <w:jc w:val="thaiDistribute"/>
              <w:rPr>
                <w:rFonts w:ascii="Browallia New" w:eastAsia="Arial Unicode MS" w:hAnsi="Browallia New" w:cs="Browallia New"/>
                <w:spacing w:val="-4"/>
                <w:sz w:val="27"/>
                <w:szCs w:val="27"/>
                <w:highlight w:val="yellow"/>
              </w:rPr>
            </w:pPr>
          </w:p>
        </w:tc>
        <w:tc>
          <w:tcPr>
            <w:tcW w:w="4536" w:type="dxa"/>
            <w:gridSpan w:val="4"/>
          </w:tcPr>
          <w:p w14:paraId="45EB2EB0" w14:textId="39A71071" w:rsidR="00EA1B83" w:rsidRPr="00136CC1" w:rsidRDefault="00DD124B">
            <w:pPr>
              <w:pStyle w:val="ListParagraph"/>
              <w:pBdr>
                <w:bottom w:val="single" w:sz="4" w:space="1" w:color="auto"/>
              </w:pBdr>
              <w:ind w:left="0"/>
              <w:jc w:val="center"/>
              <w:rPr>
                <w:rFonts w:ascii="Browallia New" w:eastAsia="Arial Unicode MS" w:hAnsi="Browallia New" w:cs="Browallia New"/>
                <w:spacing w:val="-4"/>
                <w:sz w:val="27"/>
                <w:szCs w:val="27"/>
                <w:cs/>
              </w:rPr>
            </w:pPr>
            <w:r w:rsidRPr="00136CC1">
              <w:rPr>
                <w:rFonts w:ascii="Browallia New" w:eastAsia="Arial Unicode MS" w:hAnsi="Browallia New" w:cs="Browallia New"/>
                <w:spacing w:val="-4"/>
                <w:sz w:val="27"/>
                <w:szCs w:val="27"/>
                <w:cs/>
              </w:rPr>
              <w:t xml:space="preserve">สำหรับงวดสามเดือนสิ้นสุดวันที่ </w:t>
            </w:r>
            <w:r w:rsidRPr="00136CC1">
              <w:rPr>
                <w:rFonts w:ascii="Browallia New" w:eastAsia="Arial Unicode MS" w:hAnsi="Browallia New" w:cs="Browallia New"/>
                <w:spacing w:val="-4"/>
                <w:sz w:val="27"/>
                <w:szCs w:val="27"/>
              </w:rPr>
              <w:t xml:space="preserve">30 </w:t>
            </w:r>
            <w:r w:rsidRPr="00136CC1">
              <w:rPr>
                <w:rFonts w:ascii="Browallia New" w:eastAsia="Arial Unicode MS" w:hAnsi="Browallia New" w:cs="Browallia New" w:hint="cs"/>
                <w:spacing w:val="-4"/>
                <w:sz w:val="27"/>
                <w:szCs w:val="27"/>
                <w:cs/>
              </w:rPr>
              <w:t>มิถุนายน</w:t>
            </w:r>
          </w:p>
        </w:tc>
      </w:tr>
      <w:tr w:rsidR="008B1E51" w:rsidRPr="00090718" w14:paraId="0FD9AB06" w14:textId="77777777" w:rsidTr="00E87C2C">
        <w:tc>
          <w:tcPr>
            <w:tcW w:w="4460" w:type="dxa"/>
          </w:tcPr>
          <w:p w14:paraId="2418AFFC" w14:textId="77777777" w:rsidR="008B1E51" w:rsidRPr="00090718" w:rsidRDefault="008B1E51" w:rsidP="008B1E51">
            <w:pPr>
              <w:pStyle w:val="ListParagraph"/>
              <w:ind w:left="0"/>
              <w:jc w:val="thaiDistribute"/>
              <w:rPr>
                <w:rFonts w:ascii="Browallia New" w:eastAsia="Arial Unicode MS" w:hAnsi="Browallia New" w:cs="Browallia New"/>
                <w:spacing w:val="-4"/>
                <w:sz w:val="27"/>
                <w:szCs w:val="27"/>
                <w:highlight w:val="yellow"/>
              </w:rPr>
            </w:pPr>
          </w:p>
        </w:tc>
        <w:tc>
          <w:tcPr>
            <w:tcW w:w="1134" w:type="dxa"/>
          </w:tcPr>
          <w:p w14:paraId="62241137" w14:textId="083518BF" w:rsidR="008B1E51" w:rsidRPr="006F0E29" w:rsidRDefault="008B1E51" w:rsidP="008B1E51">
            <w:pPr>
              <w:pStyle w:val="ListParagraph"/>
              <w:pBdr>
                <w:bottom w:val="single" w:sz="4" w:space="1" w:color="auto"/>
              </w:pBdr>
              <w:ind w:left="0"/>
              <w:jc w:val="center"/>
              <w:rPr>
                <w:rFonts w:ascii="Browallia New" w:eastAsia="Arial Unicode MS" w:hAnsi="Browallia New" w:cs="Browallia New"/>
                <w:spacing w:val="-4"/>
                <w:sz w:val="27"/>
                <w:szCs w:val="27"/>
              </w:rPr>
            </w:pPr>
            <w:r w:rsidRPr="006F0E29">
              <w:rPr>
                <w:rFonts w:ascii="Browallia New" w:eastAsia="Arial Unicode MS" w:hAnsi="Browallia New" w:cs="Browallia New"/>
                <w:spacing w:val="-4"/>
                <w:sz w:val="27"/>
                <w:szCs w:val="27"/>
              </w:rPr>
              <w:t>2566</w:t>
            </w:r>
          </w:p>
        </w:tc>
        <w:tc>
          <w:tcPr>
            <w:tcW w:w="1134" w:type="dxa"/>
          </w:tcPr>
          <w:p w14:paraId="1CB54D70" w14:textId="2AAFF055" w:rsidR="008B1E51" w:rsidRPr="00136CC1" w:rsidRDefault="008B1E51" w:rsidP="008B1E51">
            <w:pPr>
              <w:pStyle w:val="ListParagraph"/>
              <w:pBdr>
                <w:bottom w:val="single" w:sz="4" w:space="1" w:color="auto"/>
              </w:pBdr>
              <w:ind w:left="0"/>
              <w:jc w:val="center"/>
              <w:rPr>
                <w:rFonts w:ascii="Browallia New" w:eastAsia="Arial Unicode MS" w:hAnsi="Browallia New" w:cs="Browallia New"/>
                <w:spacing w:val="-4"/>
                <w:sz w:val="27"/>
                <w:szCs w:val="27"/>
                <w:cs/>
              </w:rPr>
            </w:pPr>
            <w:r w:rsidRPr="00136CC1">
              <w:rPr>
                <w:rFonts w:ascii="Browallia New" w:eastAsia="Arial Unicode MS" w:hAnsi="Browallia New" w:cs="Browallia New"/>
                <w:spacing w:val="-4"/>
                <w:sz w:val="27"/>
                <w:szCs w:val="27"/>
                <w:lang w:val="en-GB"/>
              </w:rPr>
              <w:t>2565</w:t>
            </w:r>
          </w:p>
        </w:tc>
        <w:tc>
          <w:tcPr>
            <w:tcW w:w="1134" w:type="dxa"/>
          </w:tcPr>
          <w:p w14:paraId="72688F16" w14:textId="4B1B9480" w:rsidR="008B1E51" w:rsidRPr="006F0E29" w:rsidRDefault="008B1E51" w:rsidP="008B1E51">
            <w:pPr>
              <w:pStyle w:val="ListParagraph"/>
              <w:pBdr>
                <w:bottom w:val="single" w:sz="4" w:space="1" w:color="auto"/>
              </w:pBdr>
              <w:ind w:left="0"/>
              <w:jc w:val="center"/>
              <w:rPr>
                <w:rFonts w:ascii="Browallia New" w:eastAsia="Arial Unicode MS" w:hAnsi="Browallia New" w:cs="Browallia New"/>
                <w:spacing w:val="-4"/>
                <w:sz w:val="27"/>
                <w:szCs w:val="27"/>
              </w:rPr>
            </w:pPr>
            <w:r w:rsidRPr="006F0E29">
              <w:rPr>
                <w:rFonts w:ascii="Browallia New" w:eastAsia="Arial Unicode MS" w:hAnsi="Browallia New" w:cs="Browallia New"/>
                <w:spacing w:val="-4"/>
                <w:sz w:val="27"/>
                <w:szCs w:val="27"/>
              </w:rPr>
              <w:t>2566</w:t>
            </w:r>
          </w:p>
        </w:tc>
        <w:tc>
          <w:tcPr>
            <w:tcW w:w="1134" w:type="dxa"/>
          </w:tcPr>
          <w:p w14:paraId="3046312F" w14:textId="7A8138A0" w:rsidR="008B1E51" w:rsidRPr="0073452B" w:rsidRDefault="008B1E51" w:rsidP="008B1E51">
            <w:pPr>
              <w:pStyle w:val="ListParagraph"/>
              <w:pBdr>
                <w:bottom w:val="single" w:sz="4" w:space="1" w:color="auto"/>
              </w:pBdr>
              <w:ind w:left="0"/>
              <w:jc w:val="center"/>
              <w:rPr>
                <w:rFonts w:ascii="Browallia New" w:eastAsia="Arial Unicode MS" w:hAnsi="Browallia New" w:cs="Browallia New"/>
                <w:spacing w:val="-4"/>
                <w:sz w:val="27"/>
                <w:szCs w:val="27"/>
              </w:rPr>
            </w:pPr>
            <w:r w:rsidRPr="0073452B">
              <w:rPr>
                <w:rFonts w:ascii="Browallia New" w:eastAsia="Arial Unicode MS" w:hAnsi="Browallia New" w:cs="Browallia New"/>
                <w:spacing w:val="-4"/>
                <w:sz w:val="27"/>
                <w:szCs w:val="27"/>
                <w:lang w:val="en-GB"/>
              </w:rPr>
              <w:t>2565</w:t>
            </w:r>
          </w:p>
        </w:tc>
      </w:tr>
      <w:tr w:rsidR="00EA1B83" w:rsidRPr="00090718" w14:paraId="43C079E3" w14:textId="77777777" w:rsidTr="00E87C2C">
        <w:tc>
          <w:tcPr>
            <w:tcW w:w="4460" w:type="dxa"/>
          </w:tcPr>
          <w:p w14:paraId="2C82BB94" w14:textId="69174708" w:rsidR="00EA1B83" w:rsidRPr="00664B44" w:rsidRDefault="00234655">
            <w:pPr>
              <w:pStyle w:val="ListParagraph"/>
              <w:ind w:left="0"/>
              <w:jc w:val="thaiDistribute"/>
              <w:rPr>
                <w:rFonts w:ascii="Browallia New" w:eastAsia="Arial Unicode MS" w:hAnsi="Browallia New" w:cs="Browallia New"/>
                <w:spacing w:val="-4"/>
                <w:sz w:val="27"/>
                <w:szCs w:val="27"/>
              </w:rPr>
            </w:pPr>
            <w:r w:rsidRPr="00664B44">
              <w:rPr>
                <w:rFonts w:ascii="Browallia New" w:hAnsi="Browallia New" w:cs="Browallia New" w:hint="cs"/>
                <w:b/>
                <w:bCs/>
                <w:sz w:val="27"/>
                <w:szCs w:val="27"/>
                <w:u w:val="single"/>
                <w:cs/>
                <w:lang w:val="en-GB"/>
              </w:rPr>
              <w:t>กำ</w:t>
            </w:r>
            <w:r w:rsidR="00821948" w:rsidRPr="00664B44">
              <w:rPr>
                <w:rFonts w:ascii="Browallia New" w:hAnsi="Browallia New" w:cs="Browallia New" w:hint="cs"/>
                <w:b/>
                <w:bCs/>
                <w:sz w:val="27"/>
                <w:szCs w:val="27"/>
                <w:u w:val="single"/>
                <w:cs/>
                <w:lang w:val="en-GB"/>
              </w:rPr>
              <w:t>ไร</w:t>
            </w:r>
            <w:r w:rsidR="00822D07" w:rsidRPr="00664B44">
              <w:rPr>
                <w:rFonts w:ascii="Browallia New" w:hAnsi="Browallia New" w:cs="Browallia New" w:hint="cs"/>
                <w:b/>
                <w:bCs/>
                <w:sz w:val="27"/>
                <w:szCs w:val="27"/>
                <w:u w:val="single"/>
                <w:cs/>
                <w:lang w:val="en-GB"/>
              </w:rPr>
              <w:t xml:space="preserve"> </w:t>
            </w:r>
            <w:r w:rsidR="00822D07" w:rsidRPr="00664B44">
              <w:rPr>
                <w:rFonts w:ascii="Browallia New" w:hAnsi="Browallia New" w:cs="Browallia New"/>
                <w:b/>
                <w:bCs/>
                <w:sz w:val="27"/>
                <w:szCs w:val="27"/>
                <w:u w:val="single"/>
              </w:rPr>
              <w:t>(</w:t>
            </w:r>
            <w:r w:rsidR="009113BB" w:rsidRPr="00664B44">
              <w:rPr>
                <w:rFonts w:ascii="Browallia New" w:hAnsi="Browallia New" w:cs="Browallia New" w:hint="cs"/>
                <w:b/>
                <w:bCs/>
                <w:sz w:val="27"/>
                <w:szCs w:val="27"/>
                <w:u w:val="single"/>
                <w:cs/>
                <w:lang w:val="en-GB"/>
              </w:rPr>
              <w:t>ขาดทุน</w:t>
            </w:r>
            <w:r w:rsidR="00822D07" w:rsidRPr="00664B44">
              <w:rPr>
                <w:rFonts w:ascii="Browallia New" w:hAnsi="Browallia New" w:cs="Browallia New"/>
                <w:b/>
                <w:bCs/>
                <w:sz w:val="27"/>
                <w:szCs w:val="27"/>
                <w:u w:val="single"/>
                <w:lang w:val="en-GB"/>
              </w:rPr>
              <w:t xml:space="preserve">) </w:t>
            </w:r>
            <w:r w:rsidR="00EA1B83" w:rsidRPr="00664B44">
              <w:rPr>
                <w:rFonts w:ascii="Browallia New" w:hAnsi="Browallia New" w:cs="Browallia New"/>
                <w:b/>
                <w:bCs/>
                <w:sz w:val="27"/>
                <w:szCs w:val="27"/>
                <w:u w:val="single"/>
                <w:cs/>
                <w:lang w:val="en-GB"/>
              </w:rPr>
              <w:t>ต่อหุ้นขั้นพื้นฐาน</w:t>
            </w:r>
          </w:p>
        </w:tc>
        <w:tc>
          <w:tcPr>
            <w:tcW w:w="1134" w:type="dxa"/>
          </w:tcPr>
          <w:p w14:paraId="2E62F1A9" w14:textId="77777777" w:rsidR="00EA1B83" w:rsidRPr="00090718" w:rsidRDefault="00EA1B83">
            <w:pPr>
              <w:pStyle w:val="ListParagraph"/>
              <w:ind w:left="0"/>
              <w:jc w:val="thaiDistribute"/>
              <w:rPr>
                <w:rFonts w:ascii="Browallia New" w:eastAsia="Arial Unicode MS" w:hAnsi="Browallia New" w:cs="Browallia New"/>
                <w:spacing w:val="-4"/>
                <w:sz w:val="27"/>
                <w:szCs w:val="27"/>
                <w:highlight w:val="yellow"/>
              </w:rPr>
            </w:pPr>
          </w:p>
        </w:tc>
        <w:tc>
          <w:tcPr>
            <w:tcW w:w="1134" w:type="dxa"/>
          </w:tcPr>
          <w:p w14:paraId="24DDB285" w14:textId="77777777" w:rsidR="00EA1B83" w:rsidRPr="00136CC1" w:rsidRDefault="00EA1B83">
            <w:pPr>
              <w:pStyle w:val="ListParagraph"/>
              <w:ind w:left="0"/>
              <w:jc w:val="thaiDistribute"/>
              <w:rPr>
                <w:rFonts w:ascii="Browallia New" w:eastAsia="Arial Unicode MS" w:hAnsi="Browallia New" w:cs="Browallia New"/>
                <w:spacing w:val="-4"/>
                <w:sz w:val="27"/>
                <w:szCs w:val="27"/>
              </w:rPr>
            </w:pPr>
          </w:p>
        </w:tc>
        <w:tc>
          <w:tcPr>
            <w:tcW w:w="1134" w:type="dxa"/>
          </w:tcPr>
          <w:p w14:paraId="68164ECA" w14:textId="77777777" w:rsidR="00EA1B83" w:rsidRPr="006F0E29" w:rsidRDefault="00EA1B83">
            <w:pPr>
              <w:pStyle w:val="ListParagraph"/>
              <w:ind w:left="0"/>
              <w:jc w:val="thaiDistribute"/>
              <w:rPr>
                <w:rFonts w:ascii="Browallia New" w:eastAsia="Arial Unicode MS" w:hAnsi="Browallia New" w:cs="Browallia New"/>
                <w:spacing w:val="-4"/>
                <w:sz w:val="27"/>
                <w:szCs w:val="27"/>
                <w:highlight w:val="green"/>
              </w:rPr>
            </w:pPr>
          </w:p>
        </w:tc>
        <w:tc>
          <w:tcPr>
            <w:tcW w:w="1134" w:type="dxa"/>
          </w:tcPr>
          <w:p w14:paraId="3AD9773F" w14:textId="77777777" w:rsidR="00EA1B83" w:rsidRPr="0073452B" w:rsidRDefault="00EA1B83">
            <w:pPr>
              <w:pStyle w:val="ListParagraph"/>
              <w:ind w:left="0"/>
              <w:jc w:val="thaiDistribute"/>
              <w:rPr>
                <w:rFonts w:ascii="Browallia New" w:eastAsia="Arial Unicode MS" w:hAnsi="Browallia New" w:cs="Browallia New"/>
                <w:spacing w:val="-4"/>
                <w:sz w:val="27"/>
                <w:szCs w:val="27"/>
              </w:rPr>
            </w:pPr>
          </w:p>
        </w:tc>
      </w:tr>
      <w:tr w:rsidR="006C10D4" w:rsidRPr="00090718" w14:paraId="748D174D" w14:textId="77777777" w:rsidTr="00E87C2C">
        <w:tc>
          <w:tcPr>
            <w:tcW w:w="4460" w:type="dxa"/>
          </w:tcPr>
          <w:p w14:paraId="4A10D6AD" w14:textId="7524E854" w:rsidR="006C10D4" w:rsidRPr="00664B44" w:rsidRDefault="006C10D4" w:rsidP="006C10D4">
            <w:pPr>
              <w:pStyle w:val="ListParagraph"/>
              <w:ind w:left="275" w:hanging="275"/>
              <w:rPr>
                <w:rFonts w:ascii="Browallia New" w:eastAsia="Arial Unicode MS" w:hAnsi="Browallia New" w:cs="Browallia New"/>
                <w:spacing w:val="-4"/>
                <w:sz w:val="27"/>
                <w:szCs w:val="27"/>
              </w:rPr>
            </w:pPr>
            <w:r w:rsidRPr="00664B44">
              <w:rPr>
                <w:rFonts w:ascii="Browallia New" w:hAnsi="Browallia New" w:cs="Browallia New" w:hint="cs"/>
                <w:sz w:val="27"/>
                <w:szCs w:val="27"/>
                <w:cs/>
              </w:rPr>
              <w:t xml:space="preserve">กำไร </w:t>
            </w:r>
            <w:r w:rsidRPr="00664B44">
              <w:rPr>
                <w:rFonts w:ascii="Browallia New" w:hAnsi="Browallia New" w:cs="Browallia New"/>
                <w:sz w:val="27"/>
                <w:szCs w:val="27"/>
                <w:cs/>
              </w:rPr>
              <w:t>(ขาดทุน</w:t>
            </w:r>
            <w:r w:rsidRPr="00664B44">
              <w:rPr>
                <w:rFonts w:ascii="Browallia New" w:hAnsi="Browallia New" w:cs="Browallia New"/>
                <w:sz w:val="27"/>
                <w:szCs w:val="27"/>
              </w:rPr>
              <w:t xml:space="preserve">) </w:t>
            </w:r>
            <w:r w:rsidRPr="00664B44">
              <w:rPr>
                <w:rFonts w:ascii="Browallia New" w:hAnsi="Browallia New" w:cs="Browallia New"/>
                <w:sz w:val="27"/>
                <w:szCs w:val="27"/>
                <w:cs/>
              </w:rPr>
              <w:t>ที่เป็นส่วนของผู้ถือหุ้นสามัญของบริษัท</w:t>
            </w:r>
          </w:p>
        </w:tc>
        <w:tc>
          <w:tcPr>
            <w:tcW w:w="1134" w:type="dxa"/>
            <w:vAlign w:val="bottom"/>
          </w:tcPr>
          <w:p w14:paraId="03088331" w14:textId="5754AA46" w:rsidR="006C10D4" w:rsidRPr="000B2F60" w:rsidRDefault="00D441CB" w:rsidP="006C10D4">
            <w:pPr>
              <w:pStyle w:val="ListParagraph"/>
              <w:ind w:left="0"/>
              <w:jc w:val="right"/>
              <w:rPr>
                <w:rFonts w:ascii="Browallia New" w:eastAsia="Arial Unicode MS" w:hAnsi="Browallia New" w:cs="Browallia New"/>
                <w:spacing w:val="-4"/>
                <w:sz w:val="27"/>
                <w:szCs w:val="27"/>
              </w:rPr>
            </w:pPr>
            <w:r w:rsidRPr="000B2F60">
              <w:rPr>
                <w:rFonts w:ascii="Browallia New" w:eastAsia="Arial Unicode MS" w:hAnsi="Browallia New" w:cs="Browallia New"/>
                <w:spacing w:val="-4"/>
                <w:sz w:val="27"/>
                <w:szCs w:val="27"/>
              </w:rPr>
              <w:t>1</w:t>
            </w:r>
            <w:r w:rsidR="002D0CF6" w:rsidRPr="000B2F60">
              <w:rPr>
                <w:rFonts w:ascii="Browallia New" w:eastAsia="Arial Unicode MS" w:hAnsi="Browallia New" w:cs="Browallia New"/>
                <w:spacing w:val="-4"/>
                <w:sz w:val="27"/>
                <w:szCs w:val="27"/>
              </w:rPr>
              <w:t>50,666</w:t>
            </w:r>
          </w:p>
        </w:tc>
        <w:tc>
          <w:tcPr>
            <w:tcW w:w="1134" w:type="dxa"/>
            <w:vAlign w:val="bottom"/>
          </w:tcPr>
          <w:p w14:paraId="789DA831" w14:textId="1DB02F84" w:rsidR="006C10D4" w:rsidRPr="00136CC1" w:rsidRDefault="006C10D4" w:rsidP="006C10D4">
            <w:pPr>
              <w:pStyle w:val="ListParagraph"/>
              <w:ind w:left="0"/>
              <w:jc w:val="right"/>
              <w:rPr>
                <w:rFonts w:ascii="Browallia New" w:eastAsia="Arial Unicode MS" w:hAnsi="Browallia New" w:cs="Browallia New"/>
                <w:spacing w:val="-4"/>
                <w:sz w:val="27"/>
                <w:szCs w:val="27"/>
                <w:cs/>
              </w:rPr>
            </w:pPr>
            <w:r w:rsidRPr="00A73D9C">
              <w:rPr>
                <w:rFonts w:ascii="Browallia New" w:eastAsia="Arial Unicode MS" w:hAnsi="Browallia New" w:cs="Browallia New"/>
                <w:spacing w:val="-4"/>
                <w:sz w:val="27"/>
                <w:szCs w:val="27"/>
              </w:rPr>
              <w:t>(39,954)</w:t>
            </w:r>
          </w:p>
        </w:tc>
        <w:tc>
          <w:tcPr>
            <w:tcW w:w="1134" w:type="dxa"/>
            <w:vAlign w:val="bottom"/>
          </w:tcPr>
          <w:p w14:paraId="534A6540" w14:textId="15D06EF6" w:rsidR="006C10D4" w:rsidRPr="000B2F60" w:rsidRDefault="004F363E" w:rsidP="006C10D4">
            <w:pPr>
              <w:pStyle w:val="ListParagraph"/>
              <w:ind w:left="0"/>
              <w:jc w:val="right"/>
              <w:rPr>
                <w:rFonts w:ascii="Browallia New" w:eastAsia="Arial Unicode MS" w:hAnsi="Browallia New" w:cs="Browallia New"/>
                <w:spacing w:val="-4"/>
                <w:sz w:val="27"/>
                <w:szCs w:val="27"/>
                <w:cs/>
              </w:rPr>
            </w:pPr>
            <w:r w:rsidRPr="000B2F60">
              <w:rPr>
                <w:rFonts w:ascii="Browallia New" w:eastAsia="Arial Unicode MS" w:hAnsi="Browallia New" w:cs="Browallia New"/>
                <w:spacing w:val="-4"/>
                <w:sz w:val="27"/>
                <w:szCs w:val="27"/>
              </w:rPr>
              <w:t>159,132</w:t>
            </w:r>
          </w:p>
        </w:tc>
        <w:tc>
          <w:tcPr>
            <w:tcW w:w="1134" w:type="dxa"/>
            <w:vAlign w:val="bottom"/>
          </w:tcPr>
          <w:p w14:paraId="681B25FC" w14:textId="2CEC9E06" w:rsidR="006C10D4" w:rsidRPr="0073452B" w:rsidRDefault="006C10D4" w:rsidP="006C10D4">
            <w:pPr>
              <w:pStyle w:val="ListParagraph"/>
              <w:ind w:left="0"/>
              <w:jc w:val="right"/>
              <w:rPr>
                <w:rFonts w:ascii="Browallia New" w:eastAsia="Arial Unicode MS" w:hAnsi="Browallia New" w:cs="Browallia New"/>
                <w:spacing w:val="-4"/>
                <w:sz w:val="27"/>
                <w:szCs w:val="27"/>
                <w:cs/>
              </w:rPr>
            </w:pPr>
            <w:r w:rsidRPr="00A73D9C">
              <w:rPr>
                <w:rFonts w:ascii="Browallia New" w:eastAsia="Arial Unicode MS" w:hAnsi="Browallia New" w:cs="Browallia New"/>
                <w:spacing w:val="-4"/>
                <w:sz w:val="27"/>
                <w:szCs w:val="27"/>
              </w:rPr>
              <w:t>(25,562)</w:t>
            </w:r>
          </w:p>
        </w:tc>
      </w:tr>
      <w:tr w:rsidR="006C10D4" w:rsidRPr="00090718" w14:paraId="03CCE232" w14:textId="77777777" w:rsidTr="00E87C2C">
        <w:tc>
          <w:tcPr>
            <w:tcW w:w="4460" w:type="dxa"/>
          </w:tcPr>
          <w:p w14:paraId="2EC66E30" w14:textId="77777777" w:rsidR="006C10D4" w:rsidRPr="00664B44" w:rsidRDefault="006C10D4" w:rsidP="006C10D4">
            <w:pPr>
              <w:pStyle w:val="ListParagraph"/>
              <w:ind w:left="0"/>
              <w:jc w:val="thaiDistribute"/>
              <w:rPr>
                <w:rFonts w:ascii="Browallia New" w:hAnsi="Browallia New" w:cs="Browallia New"/>
                <w:sz w:val="27"/>
                <w:szCs w:val="27"/>
                <w:cs/>
              </w:rPr>
            </w:pPr>
            <w:r w:rsidRPr="00664B44">
              <w:rPr>
                <w:rFonts w:ascii="Browallia New" w:hAnsi="Browallia New" w:cs="Browallia New"/>
                <w:sz w:val="27"/>
                <w:szCs w:val="27"/>
                <w:cs/>
              </w:rPr>
              <w:t>จำนวนหุ้นสามัญถัวเฉลี่ยถ่วงน้ำหนัก (พันหุ้น)</w:t>
            </w:r>
          </w:p>
        </w:tc>
        <w:tc>
          <w:tcPr>
            <w:tcW w:w="1134" w:type="dxa"/>
            <w:vAlign w:val="bottom"/>
          </w:tcPr>
          <w:p w14:paraId="0D7DFAB0" w14:textId="65A008D0" w:rsidR="006C10D4" w:rsidRPr="000B2F60" w:rsidRDefault="00BA746E" w:rsidP="006C10D4">
            <w:pPr>
              <w:pStyle w:val="ListParagraph"/>
              <w:pBdr>
                <w:bottom w:val="single" w:sz="4" w:space="1" w:color="auto"/>
              </w:pBdr>
              <w:ind w:left="0"/>
              <w:jc w:val="right"/>
              <w:rPr>
                <w:rFonts w:ascii="Browallia New" w:eastAsia="Arial Unicode MS" w:hAnsi="Browallia New" w:cs="Browallia New"/>
                <w:spacing w:val="-4"/>
                <w:sz w:val="27"/>
                <w:szCs w:val="27"/>
                <w:cs/>
              </w:rPr>
            </w:pPr>
            <w:r w:rsidRPr="00A73D9C">
              <w:rPr>
                <w:rFonts w:ascii="Browallia New" w:eastAsia="Arial Unicode MS" w:hAnsi="Browallia New" w:cs="Browallia New"/>
                <w:spacing w:val="-4"/>
                <w:sz w:val="27"/>
                <w:szCs w:val="27"/>
              </w:rPr>
              <w:t>2,504,096</w:t>
            </w:r>
          </w:p>
        </w:tc>
        <w:tc>
          <w:tcPr>
            <w:tcW w:w="1134" w:type="dxa"/>
            <w:vAlign w:val="bottom"/>
          </w:tcPr>
          <w:p w14:paraId="3506DDD9" w14:textId="0B1BA656" w:rsidR="006C10D4" w:rsidRPr="00136CC1" w:rsidRDefault="006C10D4" w:rsidP="006C10D4">
            <w:pPr>
              <w:pStyle w:val="ListParagraph"/>
              <w:pBdr>
                <w:bottom w:val="single" w:sz="4" w:space="1" w:color="auto"/>
              </w:pBdr>
              <w:ind w:left="0"/>
              <w:jc w:val="right"/>
              <w:rPr>
                <w:rFonts w:ascii="Browallia New" w:eastAsia="Arial Unicode MS" w:hAnsi="Browallia New" w:cs="Browallia New"/>
                <w:spacing w:val="-4"/>
                <w:sz w:val="27"/>
                <w:szCs w:val="27"/>
                <w:cs/>
              </w:rPr>
            </w:pPr>
            <w:r w:rsidRPr="00A73D9C">
              <w:rPr>
                <w:rFonts w:ascii="Browallia New" w:eastAsia="Arial Unicode MS" w:hAnsi="Browallia New" w:cs="Browallia New"/>
                <w:spacing w:val="-4"/>
                <w:sz w:val="27"/>
                <w:szCs w:val="27"/>
              </w:rPr>
              <w:t>2,504,096</w:t>
            </w:r>
          </w:p>
        </w:tc>
        <w:tc>
          <w:tcPr>
            <w:tcW w:w="1134" w:type="dxa"/>
            <w:vAlign w:val="bottom"/>
          </w:tcPr>
          <w:p w14:paraId="6379923D" w14:textId="680C3570" w:rsidR="006C10D4" w:rsidRPr="000B2F60" w:rsidRDefault="005F16D3" w:rsidP="006C10D4">
            <w:pPr>
              <w:pStyle w:val="ListParagraph"/>
              <w:pBdr>
                <w:bottom w:val="single" w:sz="4" w:space="1" w:color="auto"/>
              </w:pBdr>
              <w:ind w:left="0"/>
              <w:jc w:val="right"/>
              <w:rPr>
                <w:rFonts w:ascii="Browallia New" w:eastAsia="Arial Unicode MS" w:hAnsi="Browallia New" w:cs="Browallia New"/>
                <w:spacing w:val="-4"/>
                <w:sz w:val="27"/>
                <w:szCs w:val="27"/>
                <w:cs/>
              </w:rPr>
            </w:pPr>
            <w:r w:rsidRPr="000B2F60">
              <w:rPr>
                <w:rFonts w:ascii="Browallia New" w:eastAsia="Arial Unicode MS" w:hAnsi="Browallia New" w:cs="Browallia New"/>
                <w:spacing w:val="-4"/>
                <w:sz w:val="27"/>
                <w:szCs w:val="27"/>
              </w:rPr>
              <w:t>2,504</w:t>
            </w:r>
            <w:r w:rsidR="00970AC8" w:rsidRPr="000B2F60">
              <w:rPr>
                <w:rFonts w:ascii="Browallia New" w:eastAsia="Arial Unicode MS" w:hAnsi="Browallia New" w:cs="Browallia New"/>
                <w:spacing w:val="-4"/>
                <w:sz w:val="27"/>
                <w:szCs w:val="27"/>
              </w:rPr>
              <w:t>,096</w:t>
            </w:r>
          </w:p>
        </w:tc>
        <w:tc>
          <w:tcPr>
            <w:tcW w:w="1134" w:type="dxa"/>
            <w:vAlign w:val="bottom"/>
          </w:tcPr>
          <w:p w14:paraId="49EC2825" w14:textId="0C77237A" w:rsidR="006C10D4" w:rsidRPr="0073452B" w:rsidRDefault="006C10D4" w:rsidP="006C10D4">
            <w:pPr>
              <w:pStyle w:val="ListParagraph"/>
              <w:pBdr>
                <w:bottom w:val="single" w:sz="4" w:space="1" w:color="auto"/>
              </w:pBdr>
              <w:ind w:left="0"/>
              <w:jc w:val="right"/>
              <w:rPr>
                <w:rFonts w:ascii="Browallia New" w:eastAsia="Arial Unicode MS" w:hAnsi="Browallia New" w:cs="Browallia New"/>
                <w:spacing w:val="-4"/>
                <w:sz w:val="27"/>
                <w:szCs w:val="27"/>
                <w:cs/>
              </w:rPr>
            </w:pPr>
            <w:r w:rsidRPr="00A73D9C">
              <w:rPr>
                <w:rFonts w:ascii="Browallia New" w:eastAsia="Arial Unicode MS" w:hAnsi="Browallia New" w:cs="Browallia New"/>
                <w:spacing w:val="-4"/>
                <w:sz w:val="27"/>
                <w:szCs w:val="27"/>
              </w:rPr>
              <w:t>2,504,096</w:t>
            </w:r>
          </w:p>
        </w:tc>
      </w:tr>
      <w:tr w:rsidR="006C10D4" w:rsidRPr="00090718" w14:paraId="0A099D6C" w14:textId="77777777" w:rsidTr="00E87C2C">
        <w:tc>
          <w:tcPr>
            <w:tcW w:w="4460" w:type="dxa"/>
          </w:tcPr>
          <w:p w14:paraId="660E47F7" w14:textId="77777777" w:rsidR="006C10D4" w:rsidRPr="00664B44" w:rsidRDefault="006C10D4" w:rsidP="006C10D4">
            <w:pPr>
              <w:pStyle w:val="ListParagraph"/>
              <w:ind w:left="0"/>
              <w:jc w:val="thaiDistribute"/>
              <w:rPr>
                <w:rFonts w:ascii="Browallia New" w:hAnsi="Browallia New" w:cs="Browallia New"/>
                <w:sz w:val="16"/>
                <w:szCs w:val="16"/>
                <w:cs/>
              </w:rPr>
            </w:pPr>
          </w:p>
        </w:tc>
        <w:tc>
          <w:tcPr>
            <w:tcW w:w="1134" w:type="dxa"/>
            <w:vAlign w:val="bottom"/>
          </w:tcPr>
          <w:p w14:paraId="4CEBCA96" w14:textId="77777777" w:rsidR="006C10D4" w:rsidRPr="00A73D9C" w:rsidRDefault="006C10D4" w:rsidP="006C10D4">
            <w:pPr>
              <w:pStyle w:val="ListParagraph"/>
              <w:ind w:left="0"/>
              <w:jc w:val="right"/>
              <w:rPr>
                <w:rFonts w:ascii="Browallia New" w:eastAsia="Arial Unicode MS" w:hAnsi="Browallia New" w:cs="Browallia New"/>
                <w:spacing w:val="-4"/>
                <w:sz w:val="27"/>
                <w:szCs w:val="27"/>
              </w:rPr>
            </w:pPr>
          </w:p>
        </w:tc>
        <w:tc>
          <w:tcPr>
            <w:tcW w:w="1134" w:type="dxa"/>
            <w:vAlign w:val="bottom"/>
          </w:tcPr>
          <w:p w14:paraId="0CC7C000" w14:textId="6A7A0A5D" w:rsidR="006C10D4" w:rsidRPr="00A73D9C" w:rsidRDefault="006C10D4" w:rsidP="006C10D4">
            <w:pPr>
              <w:pStyle w:val="ListParagraph"/>
              <w:ind w:left="0"/>
              <w:jc w:val="right"/>
              <w:rPr>
                <w:rFonts w:ascii="Browallia New" w:eastAsia="Arial Unicode MS" w:hAnsi="Browallia New" w:cs="Browallia New"/>
                <w:spacing w:val="-4"/>
                <w:sz w:val="27"/>
                <w:szCs w:val="27"/>
              </w:rPr>
            </w:pPr>
          </w:p>
        </w:tc>
        <w:tc>
          <w:tcPr>
            <w:tcW w:w="1134" w:type="dxa"/>
            <w:vAlign w:val="bottom"/>
          </w:tcPr>
          <w:p w14:paraId="661D7BDE" w14:textId="77777777" w:rsidR="006C10D4" w:rsidRPr="00A73D9C" w:rsidRDefault="006C10D4" w:rsidP="006C10D4">
            <w:pPr>
              <w:pStyle w:val="ListParagraph"/>
              <w:ind w:left="0"/>
              <w:jc w:val="right"/>
              <w:rPr>
                <w:rFonts w:ascii="Browallia New" w:eastAsia="Arial Unicode MS" w:hAnsi="Browallia New" w:cs="Browallia New"/>
                <w:spacing w:val="-4"/>
                <w:sz w:val="27"/>
                <w:szCs w:val="27"/>
              </w:rPr>
            </w:pPr>
          </w:p>
        </w:tc>
        <w:tc>
          <w:tcPr>
            <w:tcW w:w="1134" w:type="dxa"/>
            <w:vAlign w:val="bottom"/>
          </w:tcPr>
          <w:p w14:paraId="1425D283" w14:textId="77777777" w:rsidR="006C10D4" w:rsidRPr="00A73D9C" w:rsidRDefault="006C10D4" w:rsidP="006C10D4">
            <w:pPr>
              <w:pStyle w:val="ListParagraph"/>
              <w:ind w:left="0"/>
              <w:jc w:val="right"/>
              <w:rPr>
                <w:rFonts w:ascii="Browallia New" w:eastAsia="Arial Unicode MS" w:hAnsi="Browallia New" w:cs="Browallia New"/>
                <w:spacing w:val="-4"/>
                <w:sz w:val="27"/>
                <w:szCs w:val="27"/>
              </w:rPr>
            </w:pPr>
          </w:p>
        </w:tc>
      </w:tr>
      <w:tr w:rsidR="006C10D4" w:rsidRPr="00090718" w14:paraId="140DDD83" w14:textId="77777777" w:rsidTr="00E87C2C">
        <w:tc>
          <w:tcPr>
            <w:tcW w:w="4460" w:type="dxa"/>
          </w:tcPr>
          <w:p w14:paraId="2DE8E3B2" w14:textId="0F4EAA7F" w:rsidR="006C10D4" w:rsidRPr="00664B44" w:rsidRDefault="006C10D4" w:rsidP="006C10D4">
            <w:pPr>
              <w:pStyle w:val="ListParagraph"/>
              <w:ind w:left="0"/>
              <w:jc w:val="thaiDistribute"/>
              <w:rPr>
                <w:rFonts w:ascii="Browallia New" w:hAnsi="Browallia New" w:cs="Browallia New"/>
                <w:sz w:val="27"/>
                <w:szCs w:val="27"/>
              </w:rPr>
            </w:pPr>
            <w:r w:rsidRPr="00664B44">
              <w:rPr>
                <w:rFonts w:ascii="Browallia New" w:hAnsi="Browallia New" w:cs="Browallia New" w:hint="cs"/>
                <w:sz w:val="27"/>
                <w:szCs w:val="27"/>
                <w:cs/>
              </w:rPr>
              <w:t xml:space="preserve">กำไร </w:t>
            </w:r>
            <w:r w:rsidRPr="00664B44">
              <w:rPr>
                <w:rFonts w:ascii="Browallia New" w:hAnsi="Browallia New" w:cs="Browallia New"/>
                <w:sz w:val="27"/>
                <w:szCs w:val="27"/>
                <w:cs/>
              </w:rPr>
              <w:t>(ขาดทุน</w:t>
            </w:r>
            <w:r w:rsidRPr="00664B44">
              <w:rPr>
                <w:rFonts w:ascii="Browallia New" w:hAnsi="Browallia New" w:cs="Browallia New"/>
                <w:sz w:val="27"/>
                <w:szCs w:val="27"/>
              </w:rPr>
              <w:t>)</w:t>
            </w:r>
            <w:r w:rsidRPr="00664B44">
              <w:rPr>
                <w:rFonts w:ascii="Browallia New" w:hAnsi="Browallia New" w:cs="Browallia New"/>
                <w:sz w:val="27"/>
                <w:szCs w:val="27"/>
                <w:cs/>
              </w:rPr>
              <w:t xml:space="preserve"> (บาทต่อหุ้น)</w:t>
            </w:r>
          </w:p>
        </w:tc>
        <w:tc>
          <w:tcPr>
            <w:tcW w:w="1134" w:type="dxa"/>
            <w:vAlign w:val="bottom"/>
          </w:tcPr>
          <w:p w14:paraId="5A73E4A0" w14:textId="334D0B2B" w:rsidR="006C10D4" w:rsidRPr="000B2F60" w:rsidRDefault="00BA746E" w:rsidP="006C10D4">
            <w:pPr>
              <w:pStyle w:val="ListParagraph"/>
              <w:pBdr>
                <w:bottom w:val="single" w:sz="12" w:space="1" w:color="auto"/>
              </w:pBdr>
              <w:ind w:left="0"/>
              <w:jc w:val="right"/>
              <w:rPr>
                <w:rFonts w:ascii="Browallia New" w:eastAsia="Arial Unicode MS" w:hAnsi="Browallia New" w:cs="Browallia New"/>
                <w:spacing w:val="-4"/>
                <w:sz w:val="27"/>
                <w:szCs w:val="27"/>
                <w:cs/>
              </w:rPr>
            </w:pPr>
            <w:r w:rsidRPr="000B2F60">
              <w:rPr>
                <w:rFonts w:ascii="Browallia New" w:eastAsia="Arial Unicode MS" w:hAnsi="Browallia New" w:cs="Browallia New"/>
                <w:spacing w:val="-4"/>
                <w:sz w:val="27"/>
                <w:szCs w:val="27"/>
              </w:rPr>
              <w:t>0.0</w:t>
            </w:r>
            <w:r w:rsidR="00E52211" w:rsidRPr="000B2F60">
              <w:rPr>
                <w:rFonts w:ascii="Browallia New" w:eastAsia="Arial Unicode MS" w:hAnsi="Browallia New" w:cs="Browallia New"/>
                <w:spacing w:val="-4"/>
                <w:sz w:val="27"/>
                <w:szCs w:val="27"/>
              </w:rPr>
              <w:t>60</w:t>
            </w:r>
          </w:p>
        </w:tc>
        <w:tc>
          <w:tcPr>
            <w:tcW w:w="1134" w:type="dxa"/>
            <w:vAlign w:val="bottom"/>
          </w:tcPr>
          <w:p w14:paraId="2B16BA79" w14:textId="3EC8DA61" w:rsidR="006C10D4" w:rsidRPr="00136CC1" w:rsidRDefault="006C10D4" w:rsidP="006C10D4">
            <w:pPr>
              <w:pStyle w:val="ListParagraph"/>
              <w:pBdr>
                <w:bottom w:val="single" w:sz="12" w:space="1" w:color="auto"/>
              </w:pBdr>
              <w:ind w:left="0"/>
              <w:jc w:val="right"/>
              <w:rPr>
                <w:rFonts w:ascii="Browallia New" w:eastAsia="Arial Unicode MS" w:hAnsi="Browallia New" w:cs="Browallia New"/>
                <w:spacing w:val="-4"/>
                <w:sz w:val="27"/>
                <w:szCs w:val="27"/>
                <w:cs/>
              </w:rPr>
            </w:pPr>
            <w:r w:rsidRPr="00A73D9C">
              <w:rPr>
                <w:rFonts w:ascii="Browallia New" w:eastAsia="Arial Unicode MS" w:hAnsi="Browallia New" w:cs="Browallia New"/>
                <w:spacing w:val="-4"/>
                <w:sz w:val="27"/>
                <w:szCs w:val="27"/>
              </w:rPr>
              <w:t>(0.016)</w:t>
            </w:r>
          </w:p>
        </w:tc>
        <w:tc>
          <w:tcPr>
            <w:tcW w:w="1134" w:type="dxa"/>
            <w:vAlign w:val="bottom"/>
          </w:tcPr>
          <w:p w14:paraId="21FC8076" w14:textId="650894F3" w:rsidR="006C10D4" w:rsidRPr="000B2F60" w:rsidRDefault="00970AC8" w:rsidP="006C10D4">
            <w:pPr>
              <w:pStyle w:val="ListParagraph"/>
              <w:pBdr>
                <w:bottom w:val="single" w:sz="12" w:space="1" w:color="auto"/>
              </w:pBdr>
              <w:ind w:left="0"/>
              <w:jc w:val="right"/>
              <w:rPr>
                <w:rFonts w:ascii="Browallia New" w:eastAsia="Arial Unicode MS" w:hAnsi="Browallia New" w:cs="Browallia New"/>
                <w:spacing w:val="-4"/>
                <w:sz w:val="27"/>
                <w:szCs w:val="27"/>
                <w:cs/>
              </w:rPr>
            </w:pPr>
            <w:r w:rsidRPr="000B2F60">
              <w:rPr>
                <w:rFonts w:ascii="Browallia New" w:eastAsia="Arial Unicode MS" w:hAnsi="Browallia New" w:cs="Browallia New"/>
                <w:spacing w:val="-4"/>
                <w:sz w:val="27"/>
                <w:szCs w:val="27"/>
              </w:rPr>
              <w:t>0.064</w:t>
            </w:r>
          </w:p>
        </w:tc>
        <w:tc>
          <w:tcPr>
            <w:tcW w:w="1134" w:type="dxa"/>
            <w:vAlign w:val="bottom"/>
          </w:tcPr>
          <w:p w14:paraId="6ED8F3CC" w14:textId="5198A3E2" w:rsidR="006C10D4" w:rsidRPr="0073452B" w:rsidRDefault="006C10D4" w:rsidP="006C10D4">
            <w:pPr>
              <w:pStyle w:val="ListParagraph"/>
              <w:pBdr>
                <w:bottom w:val="single" w:sz="12" w:space="1" w:color="auto"/>
              </w:pBdr>
              <w:ind w:left="0"/>
              <w:jc w:val="right"/>
              <w:rPr>
                <w:rFonts w:ascii="Browallia New" w:eastAsia="Arial Unicode MS" w:hAnsi="Browallia New" w:cs="Browallia New"/>
                <w:spacing w:val="-4"/>
                <w:sz w:val="27"/>
                <w:szCs w:val="27"/>
                <w:cs/>
              </w:rPr>
            </w:pPr>
            <w:r w:rsidRPr="00A73D9C">
              <w:rPr>
                <w:rFonts w:ascii="Browallia New" w:eastAsia="Arial Unicode MS" w:hAnsi="Browallia New" w:cs="Browallia New"/>
                <w:spacing w:val="-4"/>
                <w:sz w:val="27"/>
                <w:szCs w:val="27"/>
              </w:rPr>
              <w:t>(0.010)</w:t>
            </w:r>
          </w:p>
        </w:tc>
      </w:tr>
    </w:tbl>
    <w:p w14:paraId="57887B93" w14:textId="77777777" w:rsidR="00321E4C" w:rsidRPr="00E87C2C" w:rsidRDefault="00321E4C" w:rsidP="00F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8"/>
        </w:tabs>
        <w:spacing w:line="240" w:lineRule="auto"/>
        <w:rPr>
          <w:rFonts w:ascii="Browallia New" w:hAnsi="Browallia New" w:cs="Browallia New"/>
          <w:b/>
          <w:bCs/>
          <w:sz w:val="32"/>
          <w:szCs w:val="32"/>
          <w:highlight w:val="yellow"/>
          <w:lang w:val="en-GB"/>
        </w:rPr>
      </w:pPr>
    </w:p>
    <w:tbl>
      <w:tblPr>
        <w:tblStyle w:val="TableGrid"/>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0"/>
        <w:gridCol w:w="1134"/>
        <w:gridCol w:w="1134"/>
        <w:gridCol w:w="1134"/>
        <w:gridCol w:w="1134"/>
      </w:tblGrid>
      <w:tr w:rsidR="007D7C4E" w:rsidRPr="00090718" w14:paraId="2CA15A4A" w14:textId="77777777" w:rsidTr="00E87C2C">
        <w:tc>
          <w:tcPr>
            <w:tcW w:w="4460" w:type="dxa"/>
          </w:tcPr>
          <w:p w14:paraId="6B46E595" w14:textId="77777777" w:rsidR="007D7C4E" w:rsidRPr="00893511" w:rsidRDefault="007D7C4E">
            <w:pPr>
              <w:pStyle w:val="ListParagraph"/>
              <w:ind w:left="0"/>
              <w:jc w:val="thaiDistribute"/>
              <w:rPr>
                <w:rFonts w:ascii="Browallia New" w:eastAsia="Arial Unicode MS" w:hAnsi="Browallia New" w:cs="Browallia New"/>
                <w:spacing w:val="-4"/>
                <w:sz w:val="27"/>
                <w:szCs w:val="27"/>
              </w:rPr>
            </w:pPr>
          </w:p>
        </w:tc>
        <w:tc>
          <w:tcPr>
            <w:tcW w:w="1134" w:type="dxa"/>
          </w:tcPr>
          <w:p w14:paraId="19E26890" w14:textId="77777777" w:rsidR="007D7C4E" w:rsidRPr="00893511" w:rsidRDefault="007D7C4E">
            <w:pPr>
              <w:pStyle w:val="ListParagraph"/>
              <w:ind w:left="0"/>
              <w:jc w:val="thaiDistribute"/>
              <w:rPr>
                <w:rFonts w:ascii="Browallia New" w:eastAsia="Arial Unicode MS" w:hAnsi="Browallia New" w:cs="Browallia New"/>
                <w:spacing w:val="-4"/>
                <w:sz w:val="27"/>
                <w:szCs w:val="27"/>
              </w:rPr>
            </w:pPr>
          </w:p>
        </w:tc>
        <w:tc>
          <w:tcPr>
            <w:tcW w:w="1134" w:type="dxa"/>
          </w:tcPr>
          <w:p w14:paraId="1DD2114A" w14:textId="77777777" w:rsidR="007D7C4E" w:rsidRPr="00893511" w:rsidRDefault="007D7C4E">
            <w:pPr>
              <w:pStyle w:val="ListParagraph"/>
              <w:ind w:left="0"/>
              <w:jc w:val="thaiDistribute"/>
              <w:rPr>
                <w:rFonts w:ascii="Browallia New" w:eastAsia="Arial Unicode MS" w:hAnsi="Browallia New" w:cs="Browallia New"/>
                <w:spacing w:val="-4"/>
                <w:sz w:val="27"/>
                <w:szCs w:val="27"/>
              </w:rPr>
            </w:pPr>
          </w:p>
        </w:tc>
        <w:tc>
          <w:tcPr>
            <w:tcW w:w="2268" w:type="dxa"/>
            <w:gridSpan w:val="2"/>
          </w:tcPr>
          <w:p w14:paraId="1EEE0778" w14:textId="77777777" w:rsidR="007D7C4E" w:rsidRPr="00893511" w:rsidRDefault="007D7C4E">
            <w:pPr>
              <w:pStyle w:val="ListParagraph"/>
              <w:ind w:left="0"/>
              <w:jc w:val="right"/>
              <w:rPr>
                <w:rFonts w:ascii="Browallia New" w:eastAsia="Arial Unicode MS" w:hAnsi="Browallia New" w:cs="Browallia New"/>
                <w:spacing w:val="-4"/>
                <w:sz w:val="27"/>
                <w:szCs w:val="27"/>
              </w:rPr>
            </w:pPr>
            <w:r w:rsidRPr="00893511">
              <w:rPr>
                <w:rFonts w:ascii="Browallia New" w:eastAsia="Arial Unicode MS" w:hAnsi="Browallia New" w:cs="Browallia New"/>
                <w:spacing w:val="-4"/>
                <w:sz w:val="27"/>
                <w:szCs w:val="27"/>
                <w:cs/>
              </w:rPr>
              <w:t>(หน่วย : พันบาท)</w:t>
            </w:r>
          </w:p>
        </w:tc>
      </w:tr>
      <w:tr w:rsidR="007D7C4E" w:rsidRPr="00090718" w14:paraId="0BBBB611" w14:textId="77777777" w:rsidTr="00E87C2C">
        <w:tc>
          <w:tcPr>
            <w:tcW w:w="4460" w:type="dxa"/>
          </w:tcPr>
          <w:p w14:paraId="45119E9A" w14:textId="77777777" w:rsidR="007D7C4E" w:rsidRPr="00893511" w:rsidRDefault="007D7C4E">
            <w:pPr>
              <w:pStyle w:val="ListParagraph"/>
              <w:ind w:left="0"/>
              <w:jc w:val="thaiDistribute"/>
              <w:rPr>
                <w:rFonts w:ascii="Browallia New" w:eastAsia="Arial Unicode MS" w:hAnsi="Browallia New" w:cs="Browallia New"/>
                <w:spacing w:val="-4"/>
                <w:sz w:val="27"/>
                <w:szCs w:val="27"/>
              </w:rPr>
            </w:pPr>
          </w:p>
        </w:tc>
        <w:tc>
          <w:tcPr>
            <w:tcW w:w="2268" w:type="dxa"/>
            <w:gridSpan w:val="2"/>
          </w:tcPr>
          <w:p w14:paraId="4FFE4BFE" w14:textId="77777777" w:rsidR="007D7C4E" w:rsidRPr="00893511" w:rsidRDefault="007D7C4E">
            <w:pPr>
              <w:pStyle w:val="ListParagraph"/>
              <w:pBdr>
                <w:bottom w:val="single" w:sz="4" w:space="1" w:color="auto"/>
              </w:pBdr>
              <w:ind w:left="0"/>
              <w:jc w:val="center"/>
              <w:rPr>
                <w:rFonts w:ascii="Browallia New" w:eastAsia="Arial Unicode MS" w:hAnsi="Browallia New" w:cs="Browallia New"/>
                <w:spacing w:val="-4"/>
                <w:sz w:val="27"/>
                <w:szCs w:val="27"/>
              </w:rPr>
            </w:pPr>
            <w:r w:rsidRPr="00893511">
              <w:rPr>
                <w:rFonts w:ascii="Browallia New" w:eastAsia="Arial Unicode MS" w:hAnsi="Browallia New" w:cs="Browallia New"/>
                <w:spacing w:val="-4"/>
                <w:sz w:val="27"/>
                <w:szCs w:val="27"/>
                <w:cs/>
              </w:rPr>
              <w:t>งบการเงินรวม</w:t>
            </w:r>
          </w:p>
        </w:tc>
        <w:tc>
          <w:tcPr>
            <w:tcW w:w="2268" w:type="dxa"/>
            <w:gridSpan w:val="2"/>
          </w:tcPr>
          <w:p w14:paraId="69B62524" w14:textId="77777777" w:rsidR="007D7C4E" w:rsidRPr="00893511" w:rsidRDefault="007D7C4E">
            <w:pPr>
              <w:pStyle w:val="ListParagraph"/>
              <w:pBdr>
                <w:bottom w:val="single" w:sz="4" w:space="1" w:color="auto"/>
              </w:pBdr>
              <w:ind w:left="0"/>
              <w:jc w:val="center"/>
              <w:rPr>
                <w:rFonts w:ascii="Browallia New" w:eastAsia="Arial Unicode MS" w:hAnsi="Browallia New" w:cs="Browallia New"/>
                <w:spacing w:val="-4"/>
                <w:sz w:val="27"/>
                <w:szCs w:val="27"/>
              </w:rPr>
            </w:pPr>
            <w:r w:rsidRPr="00893511">
              <w:rPr>
                <w:rFonts w:ascii="Browallia New" w:eastAsia="Arial Unicode MS" w:hAnsi="Browallia New" w:cs="Browallia New"/>
                <w:spacing w:val="-4"/>
                <w:sz w:val="27"/>
                <w:szCs w:val="27"/>
                <w:cs/>
              </w:rPr>
              <w:t xml:space="preserve">งบการเงินเฉพาะของบริษัท  </w:t>
            </w:r>
          </w:p>
        </w:tc>
      </w:tr>
      <w:tr w:rsidR="007D7C4E" w:rsidRPr="00090718" w14:paraId="4369F3D1" w14:textId="77777777" w:rsidTr="00E87C2C">
        <w:tc>
          <w:tcPr>
            <w:tcW w:w="4460" w:type="dxa"/>
          </w:tcPr>
          <w:p w14:paraId="3B445170" w14:textId="77777777" w:rsidR="007D7C4E" w:rsidRPr="00893511" w:rsidRDefault="007D7C4E">
            <w:pPr>
              <w:pStyle w:val="ListParagraph"/>
              <w:ind w:left="0"/>
              <w:jc w:val="thaiDistribute"/>
              <w:rPr>
                <w:rFonts w:ascii="Browallia New" w:eastAsia="Arial Unicode MS" w:hAnsi="Browallia New" w:cs="Browallia New"/>
                <w:spacing w:val="-4"/>
                <w:sz w:val="27"/>
                <w:szCs w:val="27"/>
              </w:rPr>
            </w:pPr>
          </w:p>
        </w:tc>
        <w:tc>
          <w:tcPr>
            <w:tcW w:w="4536" w:type="dxa"/>
            <w:gridSpan w:val="4"/>
          </w:tcPr>
          <w:p w14:paraId="46F5166B" w14:textId="0769F03E" w:rsidR="007D7C4E" w:rsidRPr="00893511" w:rsidRDefault="00F26AB5">
            <w:pPr>
              <w:pStyle w:val="ListParagraph"/>
              <w:pBdr>
                <w:bottom w:val="single" w:sz="4" w:space="1" w:color="auto"/>
              </w:pBdr>
              <w:ind w:left="0"/>
              <w:jc w:val="center"/>
              <w:rPr>
                <w:rFonts w:ascii="Browallia New" w:eastAsia="Arial Unicode MS" w:hAnsi="Browallia New" w:cs="Browallia New"/>
                <w:spacing w:val="-4"/>
                <w:sz w:val="27"/>
                <w:szCs w:val="27"/>
                <w:cs/>
              </w:rPr>
            </w:pPr>
            <w:r w:rsidRPr="00893511">
              <w:rPr>
                <w:rFonts w:ascii="Browallia New" w:eastAsia="Arial Unicode MS" w:hAnsi="Browallia New" w:cs="Browallia New"/>
                <w:spacing w:val="-4"/>
                <w:sz w:val="27"/>
                <w:szCs w:val="27"/>
                <w:cs/>
              </w:rPr>
              <w:t>สำหรับงวด</w:t>
            </w:r>
            <w:r w:rsidRPr="00893511">
              <w:rPr>
                <w:rFonts w:ascii="Browallia New" w:eastAsia="Arial Unicode MS" w:hAnsi="Browallia New" w:cs="Browallia New" w:hint="cs"/>
                <w:spacing w:val="-4"/>
                <w:sz w:val="27"/>
                <w:szCs w:val="27"/>
                <w:cs/>
              </w:rPr>
              <w:t>หก</w:t>
            </w:r>
            <w:r w:rsidRPr="00893511">
              <w:rPr>
                <w:rFonts w:ascii="Browallia New" w:eastAsia="Arial Unicode MS" w:hAnsi="Browallia New" w:cs="Browallia New"/>
                <w:spacing w:val="-4"/>
                <w:sz w:val="27"/>
                <w:szCs w:val="27"/>
                <w:cs/>
              </w:rPr>
              <w:t xml:space="preserve">เดือนสิ้นสุดวันที่ </w:t>
            </w:r>
            <w:r w:rsidRPr="00893511">
              <w:rPr>
                <w:rFonts w:ascii="Browallia New" w:eastAsia="Arial Unicode MS" w:hAnsi="Browallia New" w:cs="Browallia New"/>
                <w:spacing w:val="-4"/>
                <w:sz w:val="27"/>
                <w:szCs w:val="27"/>
              </w:rPr>
              <w:t xml:space="preserve">30 </w:t>
            </w:r>
            <w:r w:rsidRPr="00893511">
              <w:rPr>
                <w:rFonts w:ascii="Browallia New" w:eastAsia="Arial Unicode MS" w:hAnsi="Browallia New" w:cs="Browallia New" w:hint="cs"/>
                <w:spacing w:val="-4"/>
                <w:sz w:val="27"/>
                <w:szCs w:val="27"/>
                <w:cs/>
              </w:rPr>
              <w:t>มิถุนายน</w:t>
            </w:r>
          </w:p>
        </w:tc>
      </w:tr>
      <w:tr w:rsidR="007D7C4E" w:rsidRPr="00090718" w14:paraId="163DAB4D" w14:textId="77777777" w:rsidTr="00E87C2C">
        <w:tc>
          <w:tcPr>
            <w:tcW w:w="4460" w:type="dxa"/>
          </w:tcPr>
          <w:p w14:paraId="52BB76CF" w14:textId="77777777" w:rsidR="007D7C4E" w:rsidRPr="00893511" w:rsidRDefault="007D7C4E">
            <w:pPr>
              <w:pStyle w:val="ListParagraph"/>
              <w:ind w:left="0"/>
              <w:jc w:val="thaiDistribute"/>
              <w:rPr>
                <w:rFonts w:ascii="Browallia New" w:eastAsia="Arial Unicode MS" w:hAnsi="Browallia New" w:cs="Browallia New"/>
                <w:spacing w:val="-4"/>
                <w:sz w:val="27"/>
                <w:szCs w:val="27"/>
              </w:rPr>
            </w:pPr>
          </w:p>
        </w:tc>
        <w:tc>
          <w:tcPr>
            <w:tcW w:w="1134" w:type="dxa"/>
          </w:tcPr>
          <w:p w14:paraId="7CC9D3E3" w14:textId="77777777" w:rsidR="007D7C4E" w:rsidRPr="00893511" w:rsidRDefault="007D7C4E">
            <w:pPr>
              <w:pStyle w:val="ListParagraph"/>
              <w:pBdr>
                <w:bottom w:val="single" w:sz="4" w:space="1" w:color="auto"/>
              </w:pBdr>
              <w:ind w:left="0"/>
              <w:jc w:val="center"/>
              <w:rPr>
                <w:rFonts w:ascii="Browallia New" w:eastAsia="Arial Unicode MS" w:hAnsi="Browallia New" w:cs="Browallia New"/>
                <w:spacing w:val="-4"/>
                <w:sz w:val="27"/>
                <w:szCs w:val="27"/>
              </w:rPr>
            </w:pPr>
            <w:r w:rsidRPr="00893511">
              <w:rPr>
                <w:rFonts w:ascii="Browallia New" w:eastAsia="Arial Unicode MS" w:hAnsi="Browallia New" w:cs="Browallia New"/>
                <w:spacing w:val="-4"/>
                <w:sz w:val="27"/>
                <w:szCs w:val="27"/>
              </w:rPr>
              <w:t>2566</w:t>
            </w:r>
          </w:p>
        </w:tc>
        <w:tc>
          <w:tcPr>
            <w:tcW w:w="1134" w:type="dxa"/>
          </w:tcPr>
          <w:p w14:paraId="65D2B2DC" w14:textId="77777777" w:rsidR="007D7C4E" w:rsidRPr="00893511" w:rsidRDefault="007D7C4E">
            <w:pPr>
              <w:pStyle w:val="ListParagraph"/>
              <w:pBdr>
                <w:bottom w:val="single" w:sz="4" w:space="1" w:color="auto"/>
              </w:pBdr>
              <w:ind w:left="0"/>
              <w:jc w:val="center"/>
              <w:rPr>
                <w:rFonts w:ascii="Browallia New" w:eastAsia="Arial Unicode MS" w:hAnsi="Browallia New" w:cs="Browallia New"/>
                <w:spacing w:val="-4"/>
                <w:sz w:val="27"/>
                <w:szCs w:val="27"/>
                <w:cs/>
              </w:rPr>
            </w:pPr>
            <w:r w:rsidRPr="00893511">
              <w:rPr>
                <w:rFonts w:ascii="Browallia New" w:eastAsia="Arial Unicode MS" w:hAnsi="Browallia New" w:cs="Browallia New"/>
                <w:spacing w:val="-4"/>
                <w:sz w:val="27"/>
                <w:szCs w:val="27"/>
                <w:lang w:val="en-GB"/>
              </w:rPr>
              <w:t>2565</w:t>
            </w:r>
          </w:p>
        </w:tc>
        <w:tc>
          <w:tcPr>
            <w:tcW w:w="1134" w:type="dxa"/>
          </w:tcPr>
          <w:p w14:paraId="5F248473" w14:textId="77777777" w:rsidR="007D7C4E" w:rsidRPr="00893511" w:rsidRDefault="007D7C4E">
            <w:pPr>
              <w:pStyle w:val="ListParagraph"/>
              <w:pBdr>
                <w:bottom w:val="single" w:sz="4" w:space="1" w:color="auto"/>
              </w:pBdr>
              <w:ind w:left="0"/>
              <w:jc w:val="center"/>
              <w:rPr>
                <w:rFonts w:ascii="Browallia New" w:eastAsia="Arial Unicode MS" w:hAnsi="Browallia New" w:cs="Browallia New"/>
                <w:spacing w:val="-4"/>
                <w:sz w:val="27"/>
                <w:szCs w:val="27"/>
              </w:rPr>
            </w:pPr>
            <w:r w:rsidRPr="00893511">
              <w:rPr>
                <w:rFonts w:ascii="Browallia New" w:eastAsia="Arial Unicode MS" w:hAnsi="Browallia New" w:cs="Browallia New"/>
                <w:spacing w:val="-4"/>
                <w:sz w:val="27"/>
                <w:szCs w:val="27"/>
              </w:rPr>
              <w:t>2566</w:t>
            </w:r>
          </w:p>
        </w:tc>
        <w:tc>
          <w:tcPr>
            <w:tcW w:w="1134" w:type="dxa"/>
          </w:tcPr>
          <w:p w14:paraId="16FA2A83" w14:textId="77777777" w:rsidR="007D7C4E" w:rsidRPr="00893511" w:rsidRDefault="007D7C4E">
            <w:pPr>
              <w:pStyle w:val="ListParagraph"/>
              <w:pBdr>
                <w:bottom w:val="single" w:sz="4" w:space="1" w:color="auto"/>
              </w:pBdr>
              <w:ind w:left="0"/>
              <w:jc w:val="center"/>
              <w:rPr>
                <w:rFonts w:ascii="Browallia New" w:eastAsia="Arial Unicode MS" w:hAnsi="Browallia New" w:cs="Browallia New"/>
                <w:spacing w:val="-4"/>
                <w:sz w:val="27"/>
                <w:szCs w:val="27"/>
              </w:rPr>
            </w:pPr>
            <w:r w:rsidRPr="00893511">
              <w:rPr>
                <w:rFonts w:ascii="Browallia New" w:eastAsia="Arial Unicode MS" w:hAnsi="Browallia New" w:cs="Browallia New"/>
                <w:spacing w:val="-4"/>
                <w:sz w:val="27"/>
                <w:szCs w:val="27"/>
                <w:lang w:val="en-GB"/>
              </w:rPr>
              <w:t>2565</w:t>
            </w:r>
          </w:p>
        </w:tc>
      </w:tr>
      <w:tr w:rsidR="007D7C4E" w:rsidRPr="00090718" w14:paraId="3A4C429C" w14:textId="77777777" w:rsidTr="00E87C2C">
        <w:tc>
          <w:tcPr>
            <w:tcW w:w="4460" w:type="dxa"/>
          </w:tcPr>
          <w:p w14:paraId="56E155EE" w14:textId="77777777" w:rsidR="007D7C4E" w:rsidRPr="00893511" w:rsidRDefault="007D7C4E">
            <w:pPr>
              <w:pStyle w:val="ListParagraph"/>
              <w:ind w:left="0"/>
              <w:jc w:val="thaiDistribute"/>
              <w:rPr>
                <w:rFonts w:ascii="Browallia New" w:eastAsia="Arial Unicode MS" w:hAnsi="Browallia New" w:cs="Browallia New"/>
                <w:spacing w:val="-4"/>
                <w:sz w:val="27"/>
                <w:szCs w:val="27"/>
              </w:rPr>
            </w:pPr>
            <w:r w:rsidRPr="00893511">
              <w:rPr>
                <w:rFonts w:ascii="Browallia New" w:hAnsi="Browallia New" w:cs="Browallia New" w:hint="cs"/>
                <w:b/>
                <w:bCs/>
                <w:sz w:val="27"/>
                <w:szCs w:val="27"/>
                <w:u w:val="single"/>
                <w:cs/>
                <w:lang w:val="en-GB"/>
              </w:rPr>
              <w:t xml:space="preserve">กำไร </w:t>
            </w:r>
            <w:r w:rsidRPr="00893511">
              <w:rPr>
                <w:rFonts w:ascii="Browallia New" w:hAnsi="Browallia New" w:cs="Browallia New"/>
                <w:b/>
                <w:bCs/>
                <w:sz w:val="27"/>
                <w:szCs w:val="27"/>
                <w:u w:val="single"/>
              </w:rPr>
              <w:t>(</w:t>
            </w:r>
            <w:r w:rsidRPr="00893511">
              <w:rPr>
                <w:rFonts w:ascii="Browallia New" w:hAnsi="Browallia New" w:cs="Browallia New" w:hint="cs"/>
                <w:b/>
                <w:bCs/>
                <w:sz w:val="27"/>
                <w:szCs w:val="27"/>
                <w:u w:val="single"/>
                <w:cs/>
                <w:lang w:val="en-GB"/>
              </w:rPr>
              <w:t>ขาดทุน</w:t>
            </w:r>
            <w:r w:rsidRPr="00893511">
              <w:rPr>
                <w:rFonts w:ascii="Browallia New" w:hAnsi="Browallia New" w:cs="Browallia New"/>
                <w:b/>
                <w:bCs/>
                <w:sz w:val="27"/>
                <w:szCs w:val="27"/>
                <w:u w:val="single"/>
                <w:lang w:val="en-GB"/>
              </w:rPr>
              <w:t xml:space="preserve">) </w:t>
            </w:r>
            <w:r w:rsidRPr="00893511">
              <w:rPr>
                <w:rFonts w:ascii="Browallia New" w:hAnsi="Browallia New" w:cs="Browallia New"/>
                <w:b/>
                <w:bCs/>
                <w:sz w:val="27"/>
                <w:szCs w:val="27"/>
                <w:u w:val="single"/>
                <w:cs/>
                <w:lang w:val="en-GB"/>
              </w:rPr>
              <w:t>ต่อหุ้นขั้นพื้นฐาน</w:t>
            </w:r>
          </w:p>
        </w:tc>
        <w:tc>
          <w:tcPr>
            <w:tcW w:w="1134" w:type="dxa"/>
          </w:tcPr>
          <w:p w14:paraId="1DAA64B4" w14:textId="77777777" w:rsidR="007D7C4E" w:rsidRPr="00893511" w:rsidRDefault="007D7C4E">
            <w:pPr>
              <w:pStyle w:val="ListParagraph"/>
              <w:ind w:left="0"/>
              <w:jc w:val="thaiDistribute"/>
              <w:rPr>
                <w:rFonts w:ascii="Browallia New" w:eastAsia="Arial Unicode MS" w:hAnsi="Browallia New" w:cs="Browallia New"/>
                <w:spacing w:val="-4"/>
                <w:sz w:val="27"/>
                <w:szCs w:val="27"/>
              </w:rPr>
            </w:pPr>
          </w:p>
        </w:tc>
        <w:tc>
          <w:tcPr>
            <w:tcW w:w="1134" w:type="dxa"/>
          </w:tcPr>
          <w:p w14:paraId="2CE60DAE" w14:textId="77777777" w:rsidR="007D7C4E" w:rsidRPr="00893511" w:rsidRDefault="007D7C4E">
            <w:pPr>
              <w:pStyle w:val="ListParagraph"/>
              <w:ind w:left="0"/>
              <w:jc w:val="thaiDistribute"/>
              <w:rPr>
                <w:rFonts w:ascii="Browallia New" w:eastAsia="Arial Unicode MS" w:hAnsi="Browallia New" w:cs="Browallia New"/>
                <w:spacing w:val="-4"/>
                <w:sz w:val="27"/>
                <w:szCs w:val="27"/>
              </w:rPr>
            </w:pPr>
          </w:p>
        </w:tc>
        <w:tc>
          <w:tcPr>
            <w:tcW w:w="1134" w:type="dxa"/>
          </w:tcPr>
          <w:p w14:paraId="10A7A035" w14:textId="77777777" w:rsidR="007D7C4E" w:rsidRPr="00893511" w:rsidRDefault="007D7C4E">
            <w:pPr>
              <w:pStyle w:val="ListParagraph"/>
              <w:ind w:left="0"/>
              <w:jc w:val="thaiDistribute"/>
              <w:rPr>
                <w:rFonts w:ascii="Browallia New" w:eastAsia="Arial Unicode MS" w:hAnsi="Browallia New" w:cs="Browallia New"/>
                <w:spacing w:val="-4"/>
                <w:sz w:val="27"/>
                <w:szCs w:val="27"/>
              </w:rPr>
            </w:pPr>
          </w:p>
        </w:tc>
        <w:tc>
          <w:tcPr>
            <w:tcW w:w="1134" w:type="dxa"/>
          </w:tcPr>
          <w:p w14:paraId="09B9DC7C" w14:textId="77777777" w:rsidR="007D7C4E" w:rsidRPr="00893511" w:rsidRDefault="007D7C4E">
            <w:pPr>
              <w:pStyle w:val="ListParagraph"/>
              <w:ind w:left="0"/>
              <w:jc w:val="thaiDistribute"/>
              <w:rPr>
                <w:rFonts w:ascii="Browallia New" w:eastAsia="Arial Unicode MS" w:hAnsi="Browallia New" w:cs="Browallia New"/>
                <w:spacing w:val="-4"/>
                <w:sz w:val="27"/>
                <w:szCs w:val="27"/>
              </w:rPr>
            </w:pPr>
          </w:p>
        </w:tc>
      </w:tr>
      <w:tr w:rsidR="00C13854" w:rsidRPr="00090718" w14:paraId="3CCC31DF" w14:textId="77777777" w:rsidTr="00E87C2C">
        <w:tc>
          <w:tcPr>
            <w:tcW w:w="4460" w:type="dxa"/>
          </w:tcPr>
          <w:p w14:paraId="1AA4320A" w14:textId="77777777" w:rsidR="00C13854" w:rsidRPr="00893511" w:rsidRDefault="00C13854" w:rsidP="00C13854">
            <w:pPr>
              <w:pStyle w:val="ListParagraph"/>
              <w:ind w:left="275" w:hanging="275"/>
              <w:rPr>
                <w:rFonts w:ascii="Browallia New" w:eastAsia="Arial Unicode MS" w:hAnsi="Browallia New" w:cs="Browallia New"/>
                <w:spacing w:val="-4"/>
                <w:sz w:val="27"/>
                <w:szCs w:val="27"/>
              </w:rPr>
            </w:pPr>
            <w:r w:rsidRPr="00893511">
              <w:rPr>
                <w:rFonts w:ascii="Browallia New" w:hAnsi="Browallia New" w:cs="Browallia New" w:hint="cs"/>
                <w:sz w:val="27"/>
                <w:szCs w:val="27"/>
                <w:cs/>
              </w:rPr>
              <w:t xml:space="preserve">กำไร </w:t>
            </w:r>
            <w:r w:rsidRPr="00893511">
              <w:rPr>
                <w:rFonts w:ascii="Browallia New" w:hAnsi="Browallia New" w:cs="Browallia New"/>
                <w:sz w:val="27"/>
                <w:szCs w:val="27"/>
                <w:cs/>
              </w:rPr>
              <w:t>(ขาดทุน</w:t>
            </w:r>
            <w:r w:rsidRPr="00893511">
              <w:rPr>
                <w:rFonts w:ascii="Browallia New" w:hAnsi="Browallia New" w:cs="Browallia New"/>
                <w:sz w:val="27"/>
                <w:szCs w:val="27"/>
              </w:rPr>
              <w:t xml:space="preserve">) </w:t>
            </w:r>
            <w:r w:rsidRPr="00893511">
              <w:rPr>
                <w:rFonts w:ascii="Browallia New" w:hAnsi="Browallia New" w:cs="Browallia New"/>
                <w:sz w:val="27"/>
                <w:szCs w:val="27"/>
                <w:cs/>
              </w:rPr>
              <w:t>ที่เป็นส่วนของผู้ถือหุ้นสามัญของบริษัท</w:t>
            </w:r>
          </w:p>
        </w:tc>
        <w:tc>
          <w:tcPr>
            <w:tcW w:w="1134" w:type="dxa"/>
            <w:vAlign w:val="bottom"/>
          </w:tcPr>
          <w:p w14:paraId="28207B88" w14:textId="4B336043" w:rsidR="00C13854" w:rsidRPr="00E00CE5" w:rsidRDefault="00643E41" w:rsidP="00C13854">
            <w:pPr>
              <w:pStyle w:val="ListParagraph"/>
              <w:ind w:left="0"/>
              <w:jc w:val="right"/>
              <w:rPr>
                <w:rFonts w:ascii="Browallia New" w:eastAsia="Arial Unicode MS" w:hAnsi="Browallia New" w:cs="Browallia New"/>
                <w:spacing w:val="-4"/>
                <w:sz w:val="27"/>
                <w:szCs w:val="27"/>
              </w:rPr>
            </w:pPr>
            <w:r w:rsidRPr="00E00CE5">
              <w:rPr>
                <w:rFonts w:ascii="Browallia New" w:eastAsia="Arial Unicode MS" w:hAnsi="Browallia New" w:cs="Browallia New"/>
                <w:spacing w:val="-4"/>
                <w:sz w:val="27"/>
                <w:szCs w:val="27"/>
              </w:rPr>
              <w:t>1</w:t>
            </w:r>
            <w:r w:rsidR="00415288" w:rsidRPr="00E00CE5">
              <w:rPr>
                <w:rFonts w:ascii="Browallia New" w:eastAsia="Arial Unicode MS" w:hAnsi="Browallia New" w:cs="Browallia New"/>
                <w:spacing w:val="-4"/>
                <w:sz w:val="27"/>
                <w:szCs w:val="27"/>
              </w:rPr>
              <w:t>8</w:t>
            </w:r>
            <w:r w:rsidR="0009605D" w:rsidRPr="00E00CE5">
              <w:rPr>
                <w:rFonts w:ascii="Browallia New" w:eastAsia="Arial Unicode MS" w:hAnsi="Browallia New" w:cs="Browallia New"/>
                <w:spacing w:val="-4"/>
                <w:sz w:val="27"/>
                <w:szCs w:val="27"/>
              </w:rPr>
              <w:t>9,955</w:t>
            </w:r>
          </w:p>
        </w:tc>
        <w:tc>
          <w:tcPr>
            <w:tcW w:w="1134" w:type="dxa"/>
            <w:vAlign w:val="bottom"/>
          </w:tcPr>
          <w:p w14:paraId="012FD857" w14:textId="5944952A" w:rsidR="00C13854" w:rsidRPr="00893511" w:rsidRDefault="00C13854" w:rsidP="00C13854">
            <w:pPr>
              <w:pStyle w:val="ListParagraph"/>
              <w:ind w:left="0"/>
              <w:jc w:val="right"/>
              <w:rPr>
                <w:rFonts w:ascii="Browallia New" w:eastAsia="Arial Unicode MS" w:hAnsi="Browallia New" w:cs="Browallia New"/>
                <w:spacing w:val="-4"/>
                <w:sz w:val="27"/>
                <w:szCs w:val="27"/>
                <w:cs/>
              </w:rPr>
            </w:pPr>
            <w:r w:rsidRPr="00A73D9C">
              <w:rPr>
                <w:rFonts w:ascii="Browallia New" w:eastAsia="Arial Unicode MS" w:hAnsi="Browallia New" w:cs="Browallia New"/>
                <w:spacing w:val="-4"/>
                <w:sz w:val="27"/>
                <w:szCs w:val="27"/>
              </w:rPr>
              <w:t>(99,842)</w:t>
            </w:r>
          </w:p>
        </w:tc>
        <w:tc>
          <w:tcPr>
            <w:tcW w:w="1134" w:type="dxa"/>
            <w:vAlign w:val="bottom"/>
          </w:tcPr>
          <w:p w14:paraId="238B4378" w14:textId="24D97F0E" w:rsidR="00C13854" w:rsidRPr="00E00CE5" w:rsidRDefault="00AE189A" w:rsidP="00C13854">
            <w:pPr>
              <w:pStyle w:val="ListParagraph"/>
              <w:ind w:left="0"/>
              <w:jc w:val="right"/>
              <w:rPr>
                <w:rFonts w:ascii="Browallia New" w:eastAsia="Arial Unicode MS" w:hAnsi="Browallia New" w:cs="Browallia New"/>
                <w:spacing w:val="-4"/>
                <w:sz w:val="27"/>
                <w:szCs w:val="27"/>
                <w:cs/>
              </w:rPr>
            </w:pPr>
            <w:r w:rsidRPr="00E00CE5">
              <w:rPr>
                <w:rFonts w:ascii="Browallia New" w:eastAsia="Arial Unicode MS" w:hAnsi="Browallia New" w:cs="Browallia New"/>
                <w:spacing w:val="-4"/>
                <w:sz w:val="27"/>
                <w:szCs w:val="27"/>
              </w:rPr>
              <w:t>146,</w:t>
            </w:r>
            <w:r w:rsidR="009F2635" w:rsidRPr="00E00CE5">
              <w:rPr>
                <w:rFonts w:ascii="Browallia New" w:eastAsia="Arial Unicode MS" w:hAnsi="Browallia New" w:cs="Browallia New"/>
                <w:spacing w:val="-4"/>
                <w:sz w:val="27"/>
                <w:szCs w:val="27"/>
              </w:rPr>
              <w:t>932</w:t>
            </w:r>
          </w:p>
        </w:tc>
        <w:tc>
          <w:tcPr>
            <w:tcW w:w="1134" w:type="dxa"/>
            <w:vAlign w:val="bottom"/>
          </w:tcPr>
          <w:p w14:paraId="30A81F79" w14:textId="4C404FD3" w:rsidR="00C13854" w:rsidRPr="00893511" w:rsidRDefault="00C13854" w:rsidP="00C13854">
            <w:pPr>
              <w:pStyle w:val="ListParagraph"/>
              <w:ind w:left="0"/>
              <w:jc w:val="right"/>
              <w:rPr>
                <w:rFonts w:ascii="Browallia New" w:eastAsia="Arial Unicode MS" w:hAnsi="Browallia New" w:cs="Browallia New"/>
                <w:spacing w:val="-4"/>
                <w:sz w:val="27"/>
                <w:szCs w:val="27"/>
                <w:cs/>
              </w:rPr>
            </w:pPr>
            <w:r w:rsidRPr="00A73D9C">
              <w:rPr>
                <w:rFonts w:ascii="Browallia New" w:eastAsia="Arial Unicode MS" w:hAnsi="Browallia New" w:cs="Browallia New"/>
                <w:spacing w:val="-4"/>
                <w:sz w:val="27"/>
                <w:szCs w:val="27"/>
              </w:rPr>
              <w:t>(47,570)</w:t>
            </w:r>
          </w:p>
        </w:tc>
      </w:tr>
      <w:tr w:rsidR="00C13854" w:rsidRPr="00090718" w14:paraId="34132CFB" w14:textId="77777777" w:rsidTr="00E87C2C">
        <w:tc>
          <w:tcPr>
            <w:tcW w:w="4460" w:type="dxa"/>
          </w:tcPr>
          <w:p w14:paraId="00A21018" w14:textId="77777777" w:rsidR="00C13854" w:rsidRPr="00893511" w:rsidRDefault="00C13854" w:rsidP="00C13854">
            <w:pPr>
              <w:pStyle w:val="ListParagraph"/>
              <w:ind w:left="0"/>
              <w:jc w:val="thaiDistribute"/>
              <w:rPr>
                <w:rFonts w:ascii="Browallia New" w:hAnsi="Browallia New" w:cs="Browallia New"/>
                <w:sz w:val="27"/>
                <w:szCs w:val="27"/>
                <w:cs/>
              </w:rPr>
            </w:pPr>
            <w:r w:rsidRPr="00893511">
              <w:rPr>
                <w:rFonts w:ascii="Browallia New" w:hAnsi="Browallia New" w:cs="Browallia New"/>
                <w:sz w:val="27"/>
                <w:szCs w:val="27"/>
                <w:cs/>
              </w:rPr>
              <w:t>จำนวนหุ้นสามัญถัวเฉลี่ยถ่วงน้ำหนัก (พันหุ้น)</w:t>
            </w:r>
          </w:p>
        </w:tc>
        <w:tc>
          <w:tcPr>
            <w:tcW w:w="1134" w:type="dxa"/>
            <w:vAlign w:val="bottom"/>
          </w:tcPr>
          <w:p w14:paraId="64501CDE" w14:textId="7A918450" w:rsidR="00C13854" w:rsidRPr="00E00CE5" w:rsidRDefault="000439A6" w:rsidP="00C13854">
            <w:pPr>
              <w:pStyle w:val="ListParagraph"/>
              <w:pBdr>
                <w:bottom w:val="single" w:sz="4" w:space="1" w:color="auto"/>
              </w:pBdr>
              <w:ind w:left="0"/>
              <w:jc w:val="right"/>
              <w:rPr>
                <w:rFonts w:ascii="Browallia New" w:eastAsia="Arial Unicode MS" w:hAnsi="Browallia New" w:cs="Browallia New"/>
                <w:spacing w:val="-4"/>
                <w:sz w:val="27"/>
                <w:szCs w:val="27"/>
                <w:cs/>
              </w:rPr>
            </w:pPr>
            <w:r w:rsidRPr="00E00CE5">
              <w:rPr>
                <w:rFonts w:ascii="Browallia New" w:eastAsia="Arial Unicode MS" w:hAnsi="Browallia New" w:cs="Browallia New"/>
                <w:spacing w:val="-4"/>
                <w:sz w:val="27"/>
                <w:szCs w:val="27"/>
              </w:rPr>
              <w:t>2,</w:t>
            </w:r>
            <w:r w:rsidR="00360881" w:rsidRPr="00E00CE5">
              <w:rPr>
                <w:rFonts w:ascii="Browallia New" w:eastAsia="Arial Unicode MS" w:hAnsi="Browallia New" w:cs="Browallia New"/>
                <w:spacing w:val="-4"/>
                <w:sz w:val="27"/>
                <w:szCs w:val="27"/>
              </w:rPr>
              <w:t>504,096</w:t>
            </w:r>
          </w:p>
        </w:tc>
        <w:tc>
          <w:tcPr>
            <w:tcW w:w="1134" w:type="dxa"/>
            <w:vAlign w:val="bottom"/>
          </w:tcPr>
          <w:p w14:paraId="70705AAC" w14:textId="371B3F81" w:rsidR="00C13854" w:rsidRPr="00893511" w:rsidRDefault="00C13854" w:rsidP="00C13854">
            <w:pPr>
              <w:pStyle w:val="ListParagraph"/>
              <w:pBdr>
                <w:bottom w:val="single" w:sz="4" w:space="1" w:color="auto"/>
              </w:pBdr>
              <w:ind w:left="0"/>
              <w:jc w:val="right"/>
              <w:rPr>
                <w:rFonts w:ascii="Browallia New" w:eastAsia="Arial Unicode MS" w:hAnsi="Browallia New" w:cs="Browallia New"/>
                <w:spacing w:val="-4"/>
                <w:sz w:val="27"/>
                <w:szCs w:val="27"/>
                <w:cs/>
              </w:rPr>
            </w:pPr>
            <w:r w:rsidRPr="00A73D9C">
              <w:rPr>
                <w:rFonts w:ascii="Browallia New" w:eastAsia="Arial Unicode MS" w:hAnsi="Browallia New" w:cs="Browallia New"/>
                <w:spacing w:val="-4"/>
                <w:sz w:val="27"/>
                <w:szCs w:val="27"/>
              </w:rPr>
              <w:t>2,504,096</w:t>
            </w:r>
          </w:p>
        </w:tc>
        <w:tc>
          <w:tcPr>
            <w:tcW w:w="1134" w:type="dxa"/>
            <w:vAlign w:val="bottom"/>
          </w:tcPr>
          <w:p w14:paraId="21535E9D" w14:textId="102FF4FC" w:rsidR="00C13854" w:rsidRPr="00E00CE5" w:rsidRDefault="002139FA" w:rsidP="00C13854">
            <w:pPr>
              <w:pStyle w:val="ListParagraph"/>
              <w:pBdr>
                <w:bottom w:val="single" w:sz="4" w:space="1" w:color="auto"/>
              </w:pBdr>
              <w:ind w:left="0"/>
              <w:jc w:val="right"/>
              <w:rPr>
                <w:rFonts w:ascii="Browallia New" w:eastAsia="Arial Unicode MS" w:hAnsi="Browallia New" w:cs="Browallia New"/>
                <w:spacing w:val="-4"/>
                <w:sz w:val="27"/>
                <w:szCs w:val="27"/>
                <w:cs/>
              </w:rPr>
            </w:pPr>
            <w:r w:rsidRPr="00E00CE5">
              <w:rPr>
                <w:rFonts w:ascii="Browallia New" w:eastAsia="Arial Unicode MS" w:hAnsi="Browallia New" w:cs="Browallia New"/>
                <w:spacing w:val="-4"/>
                <w:sz w:val="27"/>
                <w:szCs w:val="27"/>
              </w:rPr>
              <w:t>2,504,096</w:t>
            </w:r>
          </w:p>
        </w:tc>
        <w:tc>
          <w:tcPr>
            <w:tcW w:w="1134" w:type="dxa"/>
            <w:vAlign w:val="bottom"/>
          </w:tcPr>
          <w:p w14:paraId="166176B1" w14:textId="5A433096" w:rsidR="00C13854" w:rsidRPr="00893511" w:rsidRDefault="00C13854" w:rsidP="00C13854">
            <w:pPr>
              <w:pStyle w:val="ListParagraph"/>
              <w:pBdr>
                <w:bottom w:val="single" w:sz="4" w:space="1" w:color="auto"/>
              </w:pBdr>
              <w:ind w:left="0"/>
              <w:jc w:val="right"/>
              <w:rPr>
                <w:rFonts w:ascii="Browallia New" w:eastAsia="Arial Unicode MS" w:hAnsi="Browallia New" w:cs="Browallia New"/>
                <w:spacing w:val="-4"/>
                <w:sz w:val="27"/>
                <w:szCs w:val="27"/>
                <w:cs/>
              </w:rPr>
            </w:pPr>
            <w:r w:rsidRPr="00A73D9C">
              <w:rPr>
                <w:rFonts w:ascii="Browallia New" w:eastAsia="Arial Unicode MS" w:hAnsi="Browallia New" w:cs="Browallia New"/>
                <w:spacing w:val="-4"/>
                <w:sz w:val="27"/>
                <w:szCs w:val="27"/>
              </w:rPr>
              <w:t>2,504,096</w:t>
            </w:r>
          </w:p>
        </w:tc>
      </w:tr>
      <w:tr w:rsidR="00C13854" w:rsidRPr="00090718" w14:paraId="43557664" w14:textId="77777777" w:rsidTr="00E87C2C">
        <w:tc>
          <w:tcPr>
            <w:tcW w:w="4460" w:type="dxa"/>
          </w:tcPr>
          <w:p w14:paraId="5EB17A5D" w14:textId="77777777" w:rsidR="00C13854" w:rsidRPr="00893511" w:rsidRDefault="00C13854" w:rsidP="00C13854">
            <w:pPr>
              <w:pStyle w:val="ListParagraph"/>
              <w:ind w:left="0"/>
              <w:jc w:val="thaiDistribute"/>
              <w:rPr>
                <w:rFonts w:ascii="Browallia New" w:hAnsi="Browallia New" w:cs="Browallia New"/>
                <w:sz w:val="16"/>
                <w:szCs w:val="16"/>
                <w:cs/>
              </w:rPr>
            </w:pPr>
          </w:p>
        </w:tc>
        <w:tc>
          <w:tcPr>
            <w:tcW w:w="1134" w:type="dxa"/>
            <w:vAlign w:val="bottom"/>
          </w:tcPr>
          <w:p w14:paraId="59B0322D" w14:textId="77777777" w:rsidR="00C13854" w:rsidRPr="00A73D9C" w:rsidRDefault="00C13854" w:rsidP="00C13854">
            <w:pPr>
              <w:pStyle w:val="ListParagraph"/>
              <w:ind w:left="0"/>
              <w:jc w:val="right"/>
              <w:rPr>
                <w:rFonts w:ascii="Browallia New" w:eastAsia="Arial Unicode MS" w:hAnsi="Browallia New" w:cs="Browallia New"/>
                <w:spacing w:val="-4"/>
                <w:sz w:val="27"/>
                <w:szCs w:val="27"/>
              </w:rPr>
            </w:pPr>
          </w:p>
        </w:tc>
        <w:tc>
          <w:tcPr>
            <w:tcW w:w="1134" w:type="dxa"/>
            <w:vAlign w:val="bottom"/>
          </w:tcPr>
          <w:p w14:paraId="5781D3DE" w14:textId="77777777" w:rsidR="00C13854" w:rsidRPr="00A73D9C" w:rsidRDefault="00C13854" w:rsidP="00C13854">
            <w:pPr>
              <w:pStyle w:val="ListParagraph"/>
              <w:ind w:left="0"/>
              <w:jc w:val="right"/>
              <w:rPr>
                <w:rFonts w:ascii="Browallia New" w:eastAsia="Arial Unicode MS" w:hAnsi="Browallia New" w:cs="Browallia New"/>
                <w:spacing w:val="-4"/>
                <w:sz w:val="27"/>
                <w:szCs w:val="27"/>
              </w:rPr>
            </w:pPr>
          </w:p>
        </w:tc>
        <w:tc>
          <w:tcPr>
            <w:tcW w:w="1134" w:type="dxa"/>
            <w:vAlign w:val="bottom"/>
          </w:tcPr>
          <w:p w14:paraId="2AA9DE97" w14:textId="77777777" w:rsidR="00C13854" w:rsidRPr="00A73D9C" w:rsidRDefault="00C13854" w:rsidP="00C13854">
            <w:pPr>
              <w:pStyle w:val="ListParagraph"/>
              <w:ind w:left="0"/>
              <w:jc w:val="right"/>
              <w:rPr>
                <w:rFonts w:ascii="Browallia New" w:eastAsia="Arial Unicode MS" w:hAnsi="Browallia New" w:cs="Browallia New"/>
                <w:spacing w:val="-4"/>
                <w:sz w:val="27"/>
                <w:szCs w:val="27"/>
              </w:rPr>
            </w:pPr>
          </w:p>
        </w:tc>
        <w:tc>
          <w:tcPr>
            <w:tcW w:w="1134" w:type="dxa"/>
            <w:vAlign w:val="bottom"/>
          </w:tcPr>
          <w:p w14:paraId="51CD12C2" w14:textId="77777777" w:rsidR="00C13854" w:rsidRPr="00A73D9C" w:rsidRDefault="00C13854" w:rsidP="00C13854">
            <w:pPr>
              <w:pStyle w:val="ListParagraph"/>
              <w:ind w:left="0"/>
              <w:jc w:val="right"/>
              <w:rPr>
                <w:rFonts w:ascii="Browallia New" w:eastAsia="Arial Unicode MS" w:hAnsi="Browallia New" w:cs="Browallia New"/>
                <w:spacing w:val="-4"/>
                <w:sz w:val="27"/>
                <w:szCs w:val="27"/>
              </w:rPr>
            </w:pPr>
          </w:p>
        </w:tc>
      </w:tr>
      <w:tr w:rsidR="00C13854" w:rsidRPr="00025231" w14:paraId="2E772650" w14:textId="77777777" w:rsidTr="00E87C2C">
        <w:tc>
          <w:tcPr>
            <w:tcW w:w="4460" w:type="dxa"/>
          </w:tcPr>
          <w:p w14:paraId="40ABB2F8" w14:textId="77777777" w:rsidR="00C13854" w:rsidRPr="00893511" w:rsidRDefault="00C13854" w:rsidP="00C13854">
            <w:pPr>
              <w:pStyle w:val="ListParagraph"/>
              <w:ind w:left="0"/>
              <w:jc w:val="thaiDistribute"/>
              <w:rPr>
                <w:rFonts w:ascii="Browallia New" w:hAnsi="Browallia New" w:cs="Browallia New"/>
                <w:sz w:val="27"/>
                <w:szCs w:val="27"/>
              </w:rPr>
            </w:pPr>
            <w:r w:rsidRPr="00893511">
              <w:rPr>
                <w:rFonts w:ascii="Browallia New" w:hAnsi="Browallia New" w:cs="Browallia New" w:hint="cs"/>
                <w:sz w:val="27"/>
                <w:szCs w:val="27"/>
                <w:cs/>
              </w:rPr>
              <w:t xml:space="preserve">กำไร </w:t>
            </w:r>
            <w:r w:rsidRPr="00893511">
              <w:rPr>
                <w:rFonts w:ascii="Browallia New" w:hAnsi="Browallia New" w:cs="Browallia New"/>
                <w:sz w:val="27"/>
                <w:szCs w:val="27"/>
                <w:cs/>
              </w:rPr>
              <w:t>(ขาดทุน</w:t>
            </w:r>
            <w:r w:rsidRPr="00893511">
              <w:rPr>
                <w:rFonts w:ascii="Browallia New" w:hAnsi="Browallia New" w:cs="Browallia New"/>
                <w:sz w:val="27"/>
                <w:szCs w:val="27"/>
              </w:rPr>
              <w:t>)</w:t>
            </w:r>
            <w:r w:rsidRPr="00893511">
              <w:rPr>
                <w:rFonts w:ascii="Browallia New" w:hAnsi="Browallia New" w:cs="Browallia New"/>
                <w:sz w:val="27"/>
                <w:szCs w:val="27"/>
                <w:cs/>
              </w:rPr>
              <w:t xml:space="preserve"> (บาทต่อหุ้น)</w:t>
            </w:r>
          </w:p>
        </w:tc>
        <w:tc>
          <w:tcPr>
            <w:tcW w:w="1134" w:type="dxa"/>
            <w:vAlign w:val="bottom"/>
          </w:tcPr>
          <w:p w14:paraId="15FDA95D" w14:textId="5579334D" w:rsidR="00C13854" w:rsidRPr="00E00CE5" w:rsidRDefault="00AE189A" w:rsidP="00C13854">
            <w:pPr>
              <w:pStyle w:val="ListParagraph"/>
              <w:pBdr>
                <w:bottom w:val="single" w:sz="12" w:space="1" w:color="auto"/>
              </w:pBdr>
              <w:ind w:left="0"/>
              <w:jc w:val="right"/>
              <w:rPr>
                <w:rFonts w:ascii="Browallia New" w:eastAsia="Arial Unicode MS" w:hAnsi="Browallia New" w:cs="Browallia New"/>
                <w:spacing w:val="-4"/>
                <w:sz w:val="27"/>
                <w:szCs w:val="27"/>
                <w:cs/>
              </w:rPr>
            </w:pPr>
            <w:r w:rsidRPr="00E00CE5">
              <w:rPr>
                <w:rFonts w:ascii="Browallia New" w:eastAsia="Arial Unicode MS" w:hAnsi="Browallia New" w:cs="Browallia New"/>
                <w:spacing w:val="-4"/>
                <w:sz w:val="27"/>
                <w:szCs w:val="27"/>
              </w:rPr>
              <w:t>0.0</w:t>
            </w:r>
            <w:r w:rsidR="00E579E6" w:rsidRPr="00E00CE5">
              <w:rPr>
                <w:rFonts w:ascii="Browallia New" w:eastAsia="Arial Unicode MS" w:hAnsi="Browallia New" w:cs="Browallia New"/>
                <w:spacing w:val="-4"/>
                <w:sz w:val="27"/>
                <w:szCs w:val="27"/>
              </w:rPr>
              <w:t>76</w:t>
            </w:r>
          </w:p>
        </w:tc>
        <w:tc>
          <w:tcPr>
            <w:tcW w:w="1134" w:type="dxa"/>
            <w:vAlign w:val="bottom"/>
          </w:tcPr>
          <w:p w14:paraId="3F572363" w14:textId="2B600A23" w:rsidR="00C13854" w:rsidRPr="00893511" w:rsidRDefault="00C13854" w:rsidP="00C13854">
            <w:pPr>
              <w:pStyle w:val="ListParagraph"/>
              <w:pBdr>
                <w:bottom w:val="single" w:sz="12" w:space="1" w:color="auto"/>
              </w:pBdr>
              <w:ind w:left="0"/>
              <w:jc w:val="right"/>
              <w:rPr>
                <w:rFonts w:ascii="Browallia New" w:eastAsia="Arial Unicode MS" w:hAnsi="Browallia New" w:cs="Browallia New"/>
                <w:spacing w:val="-4"/>
                <w:sz w:val="27"/>
                <w:szCs w:val="27"/>
                <w:cs/>
              </w:rPr>
            </w:pPr>
            <w:r w:rsidRPr="00A73D9C">
              <w:rPr>
                <w:rFonts w:ascii="Browallia New" w:eastAsia="Arial Unicode MS" w:hAnsi="Browallia New" w:cs="Browallia New"/>
                <w:spacing w:val="-4"/>
                <w:sz w:val="27"/>
                <w:szCs w:val="27"/>
              </w:rPr>
              <w:t>(0.040)</w:t>
            </w:r>
          </w:p>
        </w:tc>
        <w:tc>
          <w:tcPr>
            <w:tcW w:w="1134" w:type="dxa"/>
            <w:vAlign w:val="bottom"/>
          </w:tcPr>
          <w:p w14:paraId="0CF55533" w14:textId="20EC8ABC" w:rsidR="00C13854" w:rsidRPr="00E00CE5" w:rsidRDefault="00DB4929" w:rsidP="00C13854">
            <w:pPr>
              <w:pStyle w:val="ListParagraph"/>
              <w:pBdr>
                <w:bottom w:val="single" w:sz="12" w:space="1" w:color="auto"/>
              </w:pBdr>
              <w:ind w:left="0"/>
              <w:jc w:val="right"/>
              <w:rPr>
                <w:rFonts w:ascii="Browallia New" w:eastAsia="Arial Unicode MS" w:hAnsi="Browallia New" w:cs="Browallia New"/>
                <w:spacing w:val="-4"/>
                <w:sz w:val="27"/>
                <w:szCs w:val="27"/>
                <w:cs/>
              </w:rPr>
            </w:pPr>
            <w:r w:rsidRPr="00E00CE5">
              <w:rPr>
                <w:rFonts w:ascii="Browallia New" w:eastAsia="Arial Unicode MS" w:hAnsi="Browallia New" w:cs="Browallia New"/>
                <w:spacing w:val="-4"/>
                <w:sz w:val="27"/>
                <w:szCs w:val="27"/>
              </w:rPr>
              <w:t>0.059</w:t>
            </w:r>
          </w:p>
        </w:tc>
        <w:tc>
          <w:tcPr>
            <w:tcW w:w="1134" w:type="dxa"/>
            <w:vAlign w:val="bottom"/>
          </w:tcPr>
          <w:p w14:paraId="3AD23CE6" w14:textId="5EABC9A6" w:rsidR="00C13854" w:rsidRPr="00604EC0" w:rsidRDefault="00C13854" w:rsidP="00C13854">
            <w:pPr>
              <w:pStyle w:val="ListParagraph"/>
              <w:pBdr>
                <w:bottom w:val="single" w:sz="12" w:space="1" w:color="auto"/>
              </w:pBdr>
              <w:ind w:left="0"/>
              <w:jc w:val="right"/>
              <w:rPr>
                <w:rFonts w:ascii="Browallia New" w:eastAsia="Arial Unicode MS" w:hAnsi="Browallia New" w:cs="Browallia New"/>
                <w:spacing w:val="-4"/>
                <w:sz w:val="27"/>
                <w:szCs w:val="27"/>
                <w:cs/>
              </w:rPr>
            </w:pPr>
            <w:r w:rsidRPr="00A73D9C">
              <w:rPr>
                <w:rFonts w:ascii="Browallia New" w:eastAsia="Arial Unicode MS" w:hAnsi="Browallia New" w:cs="Browallia New"/>
                <w:spacing w:val="-4"/>
                <w:sz w:val="27"/>
                <w:szCs w:val="27"/>
              </w:rPr>
              <w:t>(0.019)</w:t>
            </w:r>
          </w:p>
        </w:tc>
      </w:tr>
    </w:tbl>
    <w:p w14:paraId="5D825014" w14:textId="77777777" w:rsidR="007D7C4E" w:rsidRPr="00D23344" w:rsidRDefault="007D7C4E" w:rsidP="00F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8"/>
        </w:tabs>
        <w:spacing w:line="240" w:lineRule="auto"/>
        <w:rPr>
          <w:rFonts w:ascii="Browallia New" w:hAnsi="Browallia New" w:cs="Browallia New"/>
          <w:b/>
          <w:bCs/>
          <w:sz w:val="24"/>
          <w:szCs w:val="24"/>
          <w:lang w:val="en-GB"/>
        </w:rPr>
      </w:pPr>
    </w:p>
    <w:p w14:paraId="0D60469B" w14:textId="77777777" w:rsidR="00AD15FE" w:rsidRDefault="00AD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i/>
          <w:iCs/>
          <w:spacing w:val="-2"/>
          <w:szCs w:val="28"/>
          <w:cs/>
        </w:rPr>
      </w:pPr>
      <w:r>
        <w:rPr>
          <w:rFonts w:ascii="Browallia New" w:eastAsia="Arial Unicode MS" w:hAnsi="Browallia New" w:cs="Browallia New"/>
          <w:i/>
          <w:iCs/>
          <w:spacing w:val="-2"/>
          <w:szCs w:val="28"/>
          <w:cs/>
        </w:rPr>
        <w:br w:type="page"/>
      </w:r>
    </w:p>
    <w:p w14:paraId="6556353F" w14:textId="1A822208" w:rsidR="00867383" w:rsidRPr="008E39DB" w:rsidRDefault="00867383" w:rsidP="00867383">
      <w:pPr>
        <w:pStyle w:val="ListParagraph"/>
        <w:ind w:left="468"/>
        <w:jc w:val="thaiDistribute"/>
        <w:rPr>
          <w:rFonts w:ascii="Browallia New" w:hAnsi="Browallia New" w:cs="Browallia New"/>
          <w:szCs w:val="28"/>
          <w:u w:val="single"/>
          <w:cs/>
        </w:rPr>
      </w:pPr>
      <w:r w:rsidRPr="008E39DB">
        <w:rPr>
          <w:rFonts w:ascii="Browallia New" w:eastAsia="Arial Unicode MS" w:hAnsi="Browallia New" w:cs="Browallia New"/>
          <w:i/>
          <w:iCs/>
          <w:spacing w:val="-2"/>
          <w:szCs w:val="28"/>
          <w:cs/>
        </w:rPr>
        <w:t>กำไร</w:t>
      </w:r>
      <w:r w:rsidRPr="008E39DB">
        <w:rPr>
          <w:rFonts w:ascii="Browallia New" w:eastAsia="Arial Unicode MS" w:hAnsi="Browallia New" w:cs="Browallia New" w:hint="cs"/>
          <w:i/>
          <w:iCs/>
          <w:spacing w:val="-2"/>
          <w:szCs w:val="28"/>
          <w:cs/>
        </w:rPr>
        <w:t xml:space="preserve"> </w:t>
      </w:r>
      <w:r w:rsidRPr="008E39DB">
        <w:rPr>
          <w:rFonts w:ascii="Browallia New" w:eastAsia="Arial Unicode MS" w:hAnsi="Browallia New" w:cs="Browallia New"/>
          <w:i/>
          <w:iCs/>
          <w:spacing w:val="-2"/>
          <w:szCs w:val="28"/>
          <w:cs/>
        </w:rPr>
        <w:t>(ขาดทุน)</w:t>
      </w:r>
      <w:r w:rsidRPr="008E39DB">
        <w:rPr>
          <w:rFonts w:ascii="Browallia New" w:eastAsia="Arial Unicode MS" w:hAnsi="Browallia New" w:cs="Browallia New" w:hint="cs"/>
          <w:i/>
          <w:iCs/>
          <w:spacing w:val="-2"/>
          <w:szCs w:val="28"/>
          <w:cs/>
        </w:rPr>
        <w:t xml:space="preserve"> </w:t>
      </w:r>
      <w:r w:rsidRPr="008E39DB">
        <w:rPr>
          <w:rFonts w:ascii="Browallia New" w:eastAsia="Arial Unicode MS" w:hAnsi="Browallia New" w:cs="Browallia New"/>
          <w:i/>
          <w:iCs/>
          <w:spacing w:val="-2"/>
          <w:szCs w:val="28"/>
          <w:cs/>
        </w:rPr>
        <w:t>ต่อหุ้นปรับลด</w:t>
      </w:r>
    </w:p>
    <w:p w14:paraId="37459F35" w14:textId="77777777" w:rsidR="00867383" w:rsidRPr="00D23344" w:rsidRDefault="00867383" w:rsidP="00F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8"/>
        </w:tabs>
        <w:spacing w:line="240" w:lineRule="auto"/>
        <w:rPr>
          <w:rFonts w:ascii="Browallia New" w:eastAsia="Arial Unicode MS" w:hAnsi="Browallia New" w:cs="Browallia New"/>
          <w:color w:val="000000" w:themeColor="text1"/>
          <w:spacing w:val="-4"/>
          <w:sz w:val="24"/>
          <w:szCs w:val="24"/>
          <w:cs/>
        </w:rPr>
      </w:pPr>
    </w:p>
    <w:p w14:paraId="04F98E9F" w14:textId="77777777" w:rsidR="00867383" w:rsidRPr="00867383" w:rsidRDefault="00867383" w:rsidP="00867383">
      <w:pPr>
        <w:pStyle w:val="ListParagraph"/>
        <w:ind w:left="468"/>
        <w:jc w:val="thaiDistribute"/>
        <w:rPr>
          <w:rFonts w:ascii="Browallia New" w:hAnsi="Browallia New" w:cs="Browallia New"/>
          <w:sz w:val="28"/>
          <w:szCs w:val="28"/>
          <w:cs/>
        </w:rPr>
      </w:pPr>
      <w:r w:rsidRPr="00867383">
        <w:rPr>
          <w:rFonts w:ascii="Browallia New" w:hAnsi="Browallia New" w:cs="Browallia New"/>
          <w:sz w:val="28"/>
          <w:szCs w:val="28"/>
          <w:cs/>
        </w:rPr>
        <w:t>กำไร</w:t>
      </w:r>
      <w:r w:rsidRPr="00867383">
        <w:rPr>
          <w:rFonts w:ascii="Browallia New" w:hAnsi="Browallia New" w:cs="Browallia New" w:hint="cs"/>
          <w:sz w:val="28"/>
          <w:szCs w:val="28"/>
          <w:cs/>
        </w:rPr>
        <w:t xml:space="preserve"> </w:t>
      </w:r>
      <w:r w:rsidRPr="00867383">
        <w:rPr>
          <w:rFonts w:ascii="Browallia New" w:hAnsi="Browallia New" w:cs="Browallia New"/>
          <w:sz w:val="28"/>
          <w:szCs w:val="28"/>
          <w:cs/>
        </w:rPr>
        <w:t>(ขาดทุน)</w:t>
      </w:r>
      <w:r w:rsidRPr="00867383">
        <w:rPr>
          <w:rFonts w:ascii="Browallia New" w:hAnsi="Browallia New" w:cs="Browallia New" w:hint="cs"/>
          <w:sz w:val="28"/>
          <w:szCs w:val="28"/>
          <w:cs/>
        </w:rPr>
        <w:t xml:space="preserve"> </w:t>
      </w:r>
      <w:r w:rsidRPr="00867383">
        <w:rPr>
          <w:rFonts w:ascii="Browallia New" w:hAnsi="Browallia New" w:cs="Browallia New"/>
          <w:sz w:val="28"/>
          <w:szCs w:val="28"/>
          <w:cs/>
        </w:rPr>
        <w:t>ต่อหุ้นปรับลด คำนวณโดยดูจากจำนวนหุ้นสามัญถัวเฉลี่ยที่ถือโดยบุคคลภายนอกในระหว่าง</w:t>
      </w:r>
      <w:r w:rsidRPr="00867383">
        <w:rPr>
          <w:rFonts w:ascii="Browallia New" w:hAnsi="Browallia New" w:cs="Browallia New" w:hint="cs"/>
          <w:sz w:val="28"/>
          <w:szCs w:val="28"/>
          <w:cs/>
        </w:rPr>
        <w:t xml:space="preserve">ปี </w:t>
      </w:r>
      <w:r w:rsidRPr="00867383">
        <w:rPr>
          <w:rFonts w:ascii="Browallia New" w:hAnsi="Browallia New" w:cs="Browallia New"/>
          <w:sz w:val="28"/>
          <w:szCs w:val="28"/>
          <w:cs/>
        </w:rPr>
        <w:t xml:space="preserve">ปรับปรุงด้วยจำนวนหุ้นสามัญเทียบเท่าปรับลดโดยสมมติว่าหุ้นสามัญเทียบเท่าปรับลดได้แปลงเป็นหุ้นสามัญทั้งหมด </w:t>
      </w:r>
    </w:p>
    <w:p w14:paraId="3C55F97A" w14:textId="77777777" w:rsidR="004B5E68" w:rsidRDefault="004B5E68" w:rsidP="00F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8"/>
        </w:tabs>
        <w:spacing w:line="240" w:lineRule="auto"/>
        <w:rPr>
          <w:rFonts w:ascii="Browallia New" w:hAnsi="Browallia New" w:cs="Browallia New"/>
          <w:sz w:val="24"/>
          <w:szCs w:val="24"/>
        </w:rPr>
      </w:pPr>
    </w:p>
    <w:p w14:paraId="7B81BAF3" w14:textId="77777777" w:rsidR="00867383" w:rsidRPr="00867383" w:rsidRDefault="00867383" w:rsidP="00867383">
      <w:pPr>
        <w:pStyle w:val="ListParagraph"/>
        <w:ind w:left="468"/>
        <w:jc w:val="thaiDistribute"/>
        <w:rPr>
          <w:rFonts w:ascii="Browallia New" w:hAnsi="Browallia New" w:cs="Browallia New"/>
          <w:sz w:val="28"/>
          <w:szCs w:val="28"/>
        </w:rPr>
      </w:pPr>
      <w:r w:rsidRPr="00867383">
        <w:rPr>
          <w:rFonts w:ascii="Browallia New" w:hAnsi="Browallia New" w:cs="Browallia New"/>
          <w:sz w:val="28"/>
          <w:szCs w:val="28"/>
          <w:cs/>
        </w:rPr>
        <w:t>บริษัทมีหุ้นสามัญเทียบเท่าปรับลดคือ ใบสำคัญแสดงสิทธิซื้อหุ้นสามัญ 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w:t>
      </w:r>
      <w:r w:rsidRPr="00867383">
        <w:rPr>
          <w:rFonts w:ascii="Browallia New" w:hAnsi="Browallia New" w:cs="Browallia New"/>
          <w:sz w:val="28"/>
          <w:szCs w:val="28"/>
          <w:cs/>
        </w:rPr>
        <w:br/>
        <w:t>มาซื้อหุ้นสามัญกลับคืนในราคาตลาดถัวเฉลี่ยของงวดเพื่อกำหนดจำนวนหุ้นสามัญที่ต้องออกเพิ่ม แล้วนำจำนวนหุ้นสามัญส่วนเพิ่มดังกล่าวมารวมกับหุ้นสามัญที่มีอยู่ ทั้งนี้ไม่มีการปรับปรุงใดๆ ในกำไรขาดทุน</w:t>
      </w:r>
      <w:r w:rsidRPr="00867383">
        <w:rPr>
          <w:rFonts w:ascii="Browallia New" w:hAnsi="Browallia New" w:cs="Browallia New" w:hint="cs"/>
          <w:sz w:val="28"/>
          <w:szCs w:val="28"/>
          <w:cs/>
        </w:rPr>
        <w:t>(สุทธิ)</w:t>
      </w:r>
    </w:p>
    <w:p w14:paraId="2B33A781" w14:textId="77777777" w:rsidR="00FE0621" w:rsidRPr="00C20C43" w:rsidRDefault="00FE0621" w:rsidP="00F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8"/>
        </w:tabs>
        <w:spacing w:line="240" w:lineRule="auto"/>
        <w:rPr>
          <w:rFonts w:ascii="Browallia New" w:hAnsi="Browallia New" w:cs="Browallia New"/>
          <w:b/>
          <w:bCs/>
          <w:sz w:val="24"/>
          <w:szCs w:val="24"/>
        </w:rPr>
      </w:pPr>
    </w:p>
    <w:tbl>
      <w:tblPr>
        <w:tblW w:w="9144" w:type="dxa"/>
        <w:tblInd w:w="288" w:type="dxa"/>
        <w:tblLayout w:type="fixed"/>
        <w:tblLook w:val="0000" w:firstRow="0" w:lastRow="0" w:firstColumn="0" w:lastColumn="0" w:noHBand="0" w:noVBand="0"/>
      </w:tblPr>
      <w:tblGrid>
        <w:gridCol w:w="4608"/>
        <w:gridCol w:w="1134"/>
        <w:gridCol w:w="1162"/>
        <w:gridCol w:w="1106"/>
        <w:gridCol w:w="1134"/>
      </w:tblGrid>
      <w:tr w:rsidR="00FE0621" w:rsidRPr="00090718" w14:paraId="282EA176" w14:textId="77777777" w:rsidTr="00C20C43">
        <w:trPr>
          <w:cantSplit/>
        </w:trPr>
        <w:tc>
          <w:tcPr>
            <w:tcW w:w="4608" w:type="dxa"/>
            <w:shd w:val="clear" w:color="auto" w:fill="auto"/>
            <w:vAlign w:val="center"/>
          </w:tcPr>
          <w:p w14:paraId="77ADC41F" w14:textId="77777777" w:rsidR="00FE0621" w:rsidRPr="00FE0621" w:rsidRDefault="00FE0621" w:rsidP="000B1046">
            <w:pPr>
              <w:ind w:left="165" w:right="-119"/>
              <w:rPr>
                <w:rFonts w:ascii="Browallia New" w:eastAsia="Courier New" w:hAnsi="Browallia New" w:cs="Browallia New"/>
                <w:sz w:val="23"/>
                <w:szCs w:val="23"/>
              </w:rPr>
            </w:pPr>
          </w:p>
        </w:tc>
        <w:tc>
          <w:tcPr>
            <w:tcW w:w="2296" w:type="dxa"/>
            <w:gridSpan w:val="2"/>
            <w:shd w:val="clear" w:color="auto" w:fill="auto"/>
            <w:vAlign w:val="center"/>
          </w:tcPr>
          <w:p w14:paraId="6049C54F" w14:textId="77777777" w:rsidR="00FE0621" w:rsidRPr="000511A3" w:rsidRDefault="00FE0621" w:rsidP="000B1046">
            <w:pPr>
              <w:tabs>
                <w:tab w:val="left" w:pos="540"/>
              </w:tabs>
              <w:ind w:right="-72"/>
              <w:jc w:val="center"/>
              <w:rPr>
                <w:rFonts w:ascii="Browallia New" w:eastAsia="Courier New" w:hAnsi="Browallia New" w:cs="Browallia New"/>
                <w:b/>
                <w:bCs/>
                <w:sz w:val="23"/>
                <w:szCs w:val="23"/>
                <w:cs/>
              </w:rPr>
            </w:pPr>
          </w:p>
        </w:tc>
        <w:tc>
          <w:tcPr>
            <w:tcW w:w="2240" w:type="dxa"/>
            <w:gridSpan w:val="2"/>
            <w:shd w:val="clear" w:color="auto" w:fill="auto"/>
            <w:vAlign w:val="center"/>
          </w:tcPr>
          <w:p w14:paraId="09233ED8" w14:textId="2FAFA67D" w:rsidR="00FE0621" w:rsidRPr="001346D3" w:rsidRDefault="00FE0621" w:rsidP="000B1046">
            <w:pPr>
              <w:tabs>
                <w:tab w:val="left" w:pos="540"/>
              </w:tabs>
              <w:ind w:right="-72"/>
              <w:jc w:val="right"/>
              <w:rPr>
                <w:rFonts w:ascii="Browallia New" w:eastAsia="Courier New" w:hAnsi="Browallia New" w:cs="Browallia New"/>
                <w:b/>
                <w:bCs/>
                <w:sz w:val="23"/>
                <w:szCs w:val="23"/>
                <w:cs/>
              </w:rPr>
            </w:pPr>
            <w:r w:rsidRPr="001346D3">
              <w:rPr>
                <w:rFonts w:ascii="Browallia New" w:eastAsia="Arial Unicode MS" w:hAnsi="Browallia New" w:cs="Browallia New"/>
                <w:spacing w:val="-4"/>
                <w:sz w:val="23"/>
                <w:szCs w:val="23"/>
                <w:cs/>
              </w:rPr>
              <w:t xml:space="preserve">(หน่วย : </w:t>
            </w:r>
            <w:r w:rsidR="000511A3" w:rsidRPr="001346D3">
              <w:rPr>
                <w:rFonts w:ascii="Browallia New" w:eastAsia="Arial Unicode MS" w:hAnsi="Browallia New" w:cs="Browallia New" w:hint="cs"/>
                <w:spacing w:val="-4"/>
                <w:sz w:val="23"/>
                <w:szCs w:val="23"/>
                <w:cs/>
              </w:rPr>
              <w:t>พัน</w:t>
            </w:r>
            <w:r w:rsidRPr="001346D3">
              <w:rPr>
                <w:rFonts w:ascii="Browallia New" w:eastAsia="Arial Unicode MS" w:hAnsi="Browallia New" w:cs="Browallia New"/>
                <w:spacing w:val="-4"/>
                <w:sz w:val="23"/>
                <w:szCs w:val="23"/>
                <w:cs/>
              </w:rPr>
              <w:t>บาท)</w:t>
            </w:r>
          </w:p>
        </w:tc>
      </w:tr>
      <w:tr w:rsidR="00FE0621" w:rsidRPr="00090718" w14:paraId="1E8B9122" w14:textId="77777777" w:rsidTr="00C20C43">
        <w:trPr>
          <w:cantSplit/>
        </w:trPr>
        <w:tc>
          <w:tcPr>
            <w:tcW w:w="4608" w:type="dxa"/>
            <w:shd w:val="clear" w:color="auto" w:fill="auto"/>
            <w:vAlign w:val="center"/>
          </w:tcPr>
          <w:p w14:paraId="1FF5002A" w14:textId="77777777" w:rsidR="00FE0621" w:rsidRPr="001346D3" w:rsidRDefault="00FE0621" w:rsidP="000B1046">
            <w:pPr>
              <w:ind w:left="165" w:right="-119"/>
              <w:rPr>
                <w:rFonts w:ascii="Browallia New" w:eastAsia="Courier New" w:hAnsi="Browallia New" w:cs="Browallia New"/>
                <w:sz w:val="23"/>
                <w:szCs w:val="23"/>
              </w:rPr>
            </w:pPr>
          </w:p>
        </w:tc>
        <w:tc>
          <w:tcPr>
            <w:tcW w:w="2296" w:type="dxa"/>
            <w:gridSpan w:val="2"/>
            <w:shd w:val="clear" w:color="auto" w:fill="auto"/>
            <w:vAlign w:val="center"/>
          </w:tcPr>
          <w:p w14:paraId="15140C00" w14:textId="77777777" w:rsidR="00FE0621" w:rsidRPr="001346D3" w:rsidRDefault="00FE0621" w:rsidP="000B1046">
            <w:pPr>
              <w:pBdr>
                <w:bottom w:val="single" w:sz="4" w:space="1" w:color="auto"/>
              </w:pBdr>
              <w:tabs>
                <w:tab w:val="left" w:pos="540"/>
              </w:tabs>
              <w:ind w:right="-72"/>
              <w:jc w:val="center"/>
              <w:rPr>
                <w:rFonts w:ascii="Browallia New" w:eastAsia="Arial Unicode MS" w:hAnsi="Browallia New" w:cs="Browallia New"/>
                <w:spacing w:val="-4"/>
                <w:sz w:val="23"/>
                <w:szCs w:val="23"/>
              </w:rPr>
            </w:pPr>
            <w:r w:rsidRPr="001346D3">
              <w:rPr>
                <w:rFonts w:ascii="Browallia New" w:eastAsia="Arial Unicode MS" w:hAnsi="Browallia New" w:cs="Browallia New" w:hint="cs"/>
                <w:spacing w:val="-4"/>
                <w:sz w:val="23"/>
                <w:szCs w:val="23"/>
                <w:cs/>
              </w:rPr>
              <w:t>งบการเงินรวม</w:t>
            </w:r>
          </w:p>
        </w:tc>
        <w:tc>
          <w:tcPr>
            <w:tcW w:w="2240" w:type="dxa"/>
            <w:gridSpan w:val="2"/>
            <w:shd w:val="clear" w:color="auto" w:fill="auto"/>
            <w:vAlign w:val="center"/>
          </w:tcPr>
          <w:p w14:paraId="3D1D0D14" w14:textId="77777777" w:rsidR="00FE0621" w:rsidRPr="001346D3" w:rsidRDefault="00FE0621" w:rsidP="000B1046">
            <w:pPr>
              <w:pBdr>
                <w:bottom w:val="single" w:sz="4" w:space="1" w:color="auto"/>
              </w:pBdr>
              <w:tabs>
                <w:tab w:val="left" w:pos="540"/>
              </w:tabs>
              <w:ind w:right="-72"/>
              <w:jc w:val="center"/>
              <w:rPr>
                <w:rFonts w:ascii="Browallia New" w:eastAsia="Arial Unicode MS" w:hAnsi="Browallia New" w:cs="Browallia New"/>
                <w:spacing w:val="-4"/>
                <w:sz w:val="23"/>
                <w:szCs w:val="23"/>
                <w:cs/>
              </w:rPr>
            </w:pPr>
            <w:r w:rsidRPr="001346D3">
              <w:rPr>
                <w:rFonts w:ascii="Browallia New" w:eastAsia="Arial Unicode MS" w:hAnsi="Browallia New" w:cs="Browallia New" w:hint="cs"/>
                <w:spacing w:val="-4"/>
                <w:sz w:val="23"/>
                <w:szCs w:val="23"/>
                <w:cs/>
              </w:rPr>
              <w:t>งบการเงินเฉพาะของบริษัท</w:t>
            </w:r>
          </w:p>
        </w:tc>
      </w:tr>
      <w:tr w:rsidR="006663D4" w:rsidRPr="00090718" w14:paraId="43583005" w14:textId="77777777" w:rsidTr="00C20C43">
        <w:tc>
          <w:tcPr>
            <w:tcW w:w="4608" w:type="dxa"/>
            <w:shd w:val="clear" w:color="auto" w:fill="auto"/>
            <w:vAlign w:val="center"/>
          </w:tcPr>
          <w:p w14:paraId="7FCAD9A4" w14:textId="77777777" w:rsidR="006663D4" w:rsidRPr="001346D3" w:rsidRDefault="006663D4" w:rsidP="006663D4">
            <w:pPr>
              <w:ind w:left="435" w:right="-119" w:hanging="360"/>
              <w:rPr>
                <w:rFonts w:ascii="Browallia New" w:eastAsia="Courier New" w:hAnsi="Browallia New" w:cs="Browallia New"/>
                <w:sz w:val="23"/>
                <w:szCs w:val="23"/>
                <w:cs/>
              </w:rPr>
            </w:pPr>
          </w:p>
        </w:tc>
        <w:tc>
          <w:tcPr>
            <w:tcW w:w="1134" w:type="dxa"/>
            <w:shd w:val="clear" w:color="auto" w:fill="auto"/>
            <w:vAlign w:val="center"/>
          </w:tcPr>
          <w:p w14:paraId="240C6171" w14:textId="0064C972" w:rsidR="006663D4" w:rsidRPr="001346D3" w:rsidRDefault="00DB64E7" w:rsidP="006663D4">
            <w:pPr>
              <w:pBdr>
                <w:bottom w:val="single" w:sz="4" w:space="1" w:color="auto"/>
              </w:pBdr>
              <w:ind w:right="-72"/>
              <w:jc w:val="center"/>
              <w:rPr>
                <w:rFonts w:ascii="Browallia New" w:hAnsi="Browallia New" w:cs="Browallia New"/>
                <w:sz w:val="23"/>
                <w:szCs w:val="23"/>
              </w:rPr>
            </w:pPr>
            <w:r w:rsidRPr="001346D3">
              <w:rPr>
                <w:rFonts w:ascii="Browallia New" w:hAnsi="Browallia New" w:cs="Browallia New"/>
                <w:sz w:val="23"/>
                <w:szCs w:val="23"/>
              </w:rPr>
              <w:t xml:space="preserve">30 </w:t>
            </w:r>
            <w:r w:rsidRPr="001346D3">
              <w:rPr>
                <w:rFonts w:ascii="Browallia New" w:hAnsi="Browallia New" w:cs="Browallia New" w:hint="cs"/>
                <w:sz w:val="23"/>
                <w:szCs w:val="23"/>
                <w:cs/>
              </w:rPr>
              <w:t>มิถุนายน</w:t>
            </w:r>
            <w:r w:rsidR="006663D4" w:rsidRPr="001346D3">
              <w:rPr>
                <w:rFonts w:ascii="Browallia New" w:hAnsi="Browallia New" w:cs="Browallia New"/>
                <w:sz w:val="23"/>
                <w:szCs w:val="23"/>
              </w:rPr>
              <w:t>2566</w:t>
            </w:r>
          </w:p>
        </w:tc>
        <w:tc>
          <w:tcPr>
            <w:tcW w:w="1162" w:type="dxa"/>
            <w:shd w:val="clear" w:color="auto" w:fill="auto"/>
          </w:tcPr>
          <w:p w14:paraId="0A02DF15" w14:textId="61CAEBE5" w:rsidR="006663D4" w:rsidRPr="001346D3" w:rsidRDefault="00FC6602" w:rsidP="006663D4">
            <w:pPr>
              <w:pBdr>
                <w:bottom w:val="single" w:sz="4" w:space="1" w:color="auto"/>
              </w:pBdr>
              <w:ind w:right="-72"/>
              <w:jc w:val="center"/>
              <w:rPr>
                <w:rFonts w:ascii="Browallia New" w:hAnsi="Browallia New" w:cs="Browallia New"/>
                <w:sz w:val="23"/>
                <w:szCs w:val="23"/>
              </w:rPr>
            </w:pPr>
            <w:r w:rsidRPr="001346D3">
              <w:rPr>
                <w:rFonts w:ascii="Browallia New" w:hAnsi="Browallia New" w:cs="Browallia New"/>
                <w:sz w:val="23"/>
                <w:szCs w:val="23"/>
              </w:rPr>
              <w:t xml:space="preserve">30 </w:t>
            </w:r>
            <w:r w:rsidRPr="001346D3">
              <w:rPr>
                <w:rFonts w:ascii="Browallia New" w:hAnsi="Browallia New" w:cs="Browallia New" w:hint="cs"/>
                <w:sz w:val="23"/>
                <w:szCs w:val="23"/>
                <w:cs/>
              </w:rPr>
              <w:t>มิถุนายน</w:t>
            </w:r>
            <w:r w:rsidR="006663D4" w:rsidRPr="001346D3">
              <w:rPr>
                <w:rFonts w:ascii="Browallia New" w:eastAsia="Arial Unicode MS" w:hAnsi="Browallia New" w:cs="Browallia New"/>
                <w:spacing w:val="-4"/>
                <w:sz w:val="23"/>
                <w:szCs w:val="23"/>
              </w:rPr>
              <w:t xml:space="preserve"> 2565</w:t>
            </w:r>
          </w:p>
        </w:tc>
        <w:tc>
          <w:tcPr>
            <w:tcW w:w="1106" w:type="dxa"/>
            <w:shd w:val="clear" w:color="auto" w:fill="auto"/>
            <w:vAlign w:val="center"/>
          </w:tcPr>
          <w:p w14:paraId="2B34D07E" w14:textId="756F30E5" w:rsidR="006663D4" w:rsidRPr="001346D3" w:rsidRDefault="00DB64E7" w:rsidP="006663D4">
            <w:pPr>
              <w:pBdr>
                <w:bottom w:val="single" w:sz="4" w:space="1" w:color="auto"/>
              </w:pBdr>
              <w:ind w:right="-72"/>
              <w:jc w:val="center"/>
              <w:rPr>
                <w:rFonts w:ascii="Browallia New" w:hAnsi="Browallia New" w:cs="Browallia New"/>
                <w:sz w:val="23"/>
                <w:szCs w:val="23"/>
              </w:rPr>
            </w:pPr>
            <w:r w:rsidRPr="001346D3">
              <w:rPr>
                <w:rFonts w:ascii="Browallia New" w:hAnsi="Browallia New" w:cs="Browallia New"/>
                <w:sz w:val="23"/>
                <w:szCs w:val="23"/>
              </w:rPr>
              <w:t xml:space="preserve">30 </w:t>
            </w:r>
            <w:r w:rsidRPr="001346D3">
              <w:rPr>
                <w:rFonts w:ascii="Browallia New" w:hAnsi="Browallia New" w:cs="Browallia New" w:hint="cs"/>
                <w:sz w:val="23"/>
                <w:szCs w:val="23"/>
                <w:cs/>
              </w:rPr>
              <w:t>มิถุนายน</w:t>
            </w:r>
            <w:r w:rsidR="006663D4" w:rsidRPr="001346D3">
              <w:rPr>
                <w:rFonts w:ascii="Browallia New" w:hAnsi="Browallia New" w:cs="Browallia New"/>
                <w:sz w:val="23"/>
                <w:szCs w:val="23"/>
              </w:rPr>
              <w:t>2566</w:t>
            </w:r>
          </w:p>
        </w:tc>
        <w:tc>
          <w:tcPr>
            <w:tcW w:w="1134" w:type="dxa"/>
            <w:shd w:val="clear" w:color="auto" w:fill="auto"/>
          </w:tcPr>
          <w:p w14:paraId="242F3D87" w14:textId="68E580C2" w:rsidR="006663D4" w:rsidRPr="001346D3" w:rsidRDefault="00FC6602" w:rsidP="006663D4">
            <w:pPr>
              <w:pBdr>
                <w:bottom w:val="single" w:sz="4" w:space="1" w:color="auto"/>
              </w:pBdr>
              <w:ind w:right="-72"/>
              <w:jc w:val="center"/>
              <w:rPr>
                <w:rFonts w:ascii="Browallia New" w:hAnsi="Browallia New" w:cs="Browallia New"/>
                <w:sz w:val="23"/>
                <w:szCs w:val="23"/>
              </w:rPr>
            </w:pPr>
            <w:r w:rsidRPr="001346D3">
              <w:rPr>
                <w:rFonts w:ascii="Browallia New" w:hAnsi="Browallia New" w:cs="Browallia New"/>
                <w:sz w:val="23"/>
                <w:szCs w:val="23"/>
              </w:rPr>
              <w:t xml:space="preserve">30 </w:t>
            </w:r>
            <w:r w:rsidRPr="001346D3">
              <w:rPr>
                <w:rFonts w:ascii="Browallia New" w:hAnsi="Browallia New" w:cs="Browallia New" w:hint="cs"/>
                <w:sz w:val="23"/>
                <w:szCs w:val="23"/>
                <w:cs/>
              </w:rPr>
              <w:t>มิถุนายน</w:t>
            </w:r>
            <w:r w:rsidR="006663D4" w:rsidRPr="001346D3">
              <w:rPr>
                <w:rFonts w:ascii="Browallia New" w:eastAsia="Arial Unicode MS" w:hAnsi="Browallia New" w:cs="Browallia New"/>
                <w:spacing w:val="-4"/>
                <w:sz w:val="23"/>
                <w:szCs w:val="23"/>
              </w:rPr>
              <w:t xml:space="preserve"> 2565</w:t>
            </w:r>
          </w:p>
        </w:tc>
      </w:tr>
      <w:tr w:rsidR="00FE0621" w:rsidRPr="00090718" w14:paraId="3E23D6BE" w14:textId="77777777" w:rsidTr="00C20C43">
        <w:tc>
          <w:tcPr>
            <w:tcW w:w="4608" w:type="dxa"/>
            <w:shd w:val="clear" w:color="auto" w:fill="auto"/>
          </w:tcPr>
          <w:p w14:paraId="293710B3" w14:textId="77777777" w:rsidR="00FE0621" w:rsidRPr="001346D3" w:rsidRDefault="00FE0621" w:rsidP="000B1046">
            <w:pPr>
              <w:tabs>
                <w:tab w:val="right" w:pos="9360"/>
                <w:tab w:val="right" w:pos="9540"/>
                <w:tab w:val="right" w:pos="11430"/>
                <w:tab w:val="right" w:pos="13320"/>
                <w:tab w:val="right" w:pos="14400"/>
                <w:tab w:val="right" w:pos="14760"/>
              </w:tabs>
              <w:ind w:left="435" w:right="-119" w:hanging="360"/>
              <w:rPr>
                <w:rFonts w:ascii="Browallia New" w:eastAsia="PSLChalalaiClassicas" w:hAnsi="Browallia New" w:cs="Browallia New"/>
                <w:b/>
                <w:bCs/>
                <w:sz w:val="23"/>
                <w:szCs w:val="23"/>
              </w:rPr>
            </w:pPr>
            <w:r w:rsidRPr="001346D3">
              <w:rPr>
                <w:rFonts w:ascii="Browallia New" w:eastAsia="PSLChalalaiClassicas" w:hAnsi="Browallia New" w:cs="Browallia New" w:hint="cs"/>
                <w:b/>
                <w:bCs/>
                <w:sz w:val="23"/>
                <w:szCs w:val="23"/>
                <w:cs/>
              </w:rPr>
              <w:t>กำไร (ขาดทุน) ต่อหุ้นปรับลด</w:t>
            </w:r>
          </w:p>
        </w:tc>
        <w:tc>
          <w:tcPr>
            <w:tcW w:w="1134" w:type="dxa"/>
            <w:shd w:val="clear" w:color="auto" w:fill="auto"/>
          </w:tcPr>
          <w:p w14:paraId="4088778C" w14:textId="77777777" w:rsidR="00FE0621" w:rsidRPr="001346D3" w:rsidRDefault="00FE0621" w:rsidP="000B1046">
            <w:pPr>
              <w:ind w:right="-72"/>
              <w:jc w:val="right"/>
              <w:rPr>
                <w:rFonts w:ascii="Browallia New" w:eastAsia="Courier New" w:hAnsi="Browallia New" w:cs="Browallia New"/>
                <w:sz w:val="23"/>
                <w:szCs w:val="23"/>
              </w:rPr>
            </w:pPr>
          </w:p>
        </w:tc>
        <w:tc>
          <w:tcPr>
            <w:tcW w:w="1162" w:type="dxa"/>
            <w:shd w:val="clear" w:color="auto" w:fill="auto"/>
          </w:tcPr>
          <w:p w14:paraId="4E5F0B80" w14:textId="77777777" w:rsidR="00FE0621" w:rsidRPr="001346D3" w:rsidRDefault="00FE0621" w:rsidP="000B1046">
            <w:pPr>
              <w:ind w:right="-72"/>
              <w:jc w:val="right"/>
              <w:rPr>
                <w:rFonts w:ascii="Browallia New" w:eastAsia="Courier New" w:hAnsi="Browallia New" w:cs="Browallia New"/>
                <w:sz w:val="23"/>
                <w:szCs w:val="23"/>
              </w:rPr>
            </w:pPr>
          </w:p>
        </w:tc>
        <w:tc>
          <w:tcPr>
            <w:tcW w:w="1106" w:type="dxa"/>
            <w:shd w:val="clear" w:color="auto" w:fill="auto"/>
          </w:tcPr>
          <w:p w14:paraId="2F491EF1" w14:textId="77777777" w:rsidR="00FE0621" w:rsidRPr="001346D3" w:rsidRDefault="00FE0621" w:rsidP="000B1046">
            <w:pPr>
              <w:ind w:right="-72"/>
              <w:jc w:val="right"/>
              <w:rPr>
                <w:rFonts w:ascii="Browallia New" w:eastAsia="PSLChalalaiClassicas" w:hAnsi="Browallia New" w:cs="Browallia New"/>
                <w:sz w:val="23"/>
                <w:szCs w:val="23"/>
              </w:rPr>
            </w:pPr>
          </w:p>
        </w:tc>
        <w:tc>
          <w:tcPr>
            <w:tcW w:w="1134" w:type="dxa"/>
            <w:shd w:val="clear" w:color="auto" w:fill="auto"/>
          </w:tcPr>
          <w:p w14:paraId="2334DD8B" w14:textId="77777777" w:rsidR="00FE0621" w:rsidRPr="001346D3" w:rsidRDefault="00FE0621" w:rsidP="000B1046">
            <w:pPr>
              <w:ind w:right="-72"/>
              <w:jc w:val="right"/>
              <w:rPr>
                <w:rFonts w:ascii="Browallia New" w:eastAsia="Courier New" w:hAnsi="Browallia New" w:cs="Browallia New"/>
                <w:sz w:val="23"/>
                <w:szCs w:val="23"/>
              </w:rPr>
            </w:pPr>
          </w:p>
        </w:tc>
      </w:tr>
      <w:tr w:rsidR="002E1EED" w:rsidRPr="00090718" w14:paraId="1D81A6C2" w14:textId="77777777">
        <w:tc>
          <w:tcPr>
            <w:tcW w:w="4608" w:type="dxa"/>
            <w:shd w:val="clear" w:color="auto" w:fill="auto"/>
          </w:tcPr>
          <w:p w14:paraId="2B8D40F9" w14:textId="707F38B2" w:rsidR="002E1EED" w:rsidRPr="001346D3" w:rsidRDefault="002E1EED" w:rsidP="002E1EED">
            <w:pPr>
              <w:tabs>
                <w:tab w:val="right" w:pos="9360"/>
                <w:tab w:val="right" w:pos="9540"/>
                <w:tab w:val="right" w:pos="11430"/>
                <w:tab w:val="right" w:pos="13320"/>
                <w:tab w:val="right" w:pos="14400"/>
                <w:tab w:val="right" w:pos="14760"/>
              </w:tabs>
              <w:ind w:left="435" w:right="-119" w:hanging="360"/>
              <w:rPr>
                <w:rFonts w:ascii="Browallia New" w:hAnsi="Browallia New" w:cs="Browallia New"/>
                <w:sz w:val="23"/>
                <w:szCs w:val="23"/>
                <w:cs/>
              </w:rPr>
            </w:pPr>
            <w:r w:rsidRPr="001346D3">
              <w:rPr>
                <w:rFonts w:ascii="Browallia New" w:hAnsi="Browallia New" w:cs="Browallia New" w:hint="cs"/>
                <w:sz w:val="23"/>
                <w:szCs w:val="23"/>
                <w:cs/>
              </w:rPr>
              <w:t>กำไร (ขาดทุน) ส่วนที่เป็นของผู้ถือหุ้นสามัญของบริษัทใหญ่</w:t>
            </w:r>
            <w:r w:rsidRPr="001346D3">
              <w:rPr>
                <w:rFonts w:ascii="Browallia New" w:hAnsi="Browallia New" w:cs="Browallia New" w:hint="cs"/>
                <w:sz w:val="23"/>
                <w:szCs w:val="23"/>
              </w:rPr>
              <w:t xml:space="preserve"> </w:t>
            </w:r>
          </w:p>
        </w:tc>
        <w:tc>
          <w:tcPr>
            <w:tcW w:w="1134" w:type="dxa"/>
            <w:shd w:val="clear" w:color="auto" w:fill="auto"/>
            <w:vAlign w:val="bottom"/>
          </w:tcPr>
          <w:p w14:paraId="65026BB8" w14:textId="2A71C4B9" w:rsidR="002E1EED" w:rsidRPr="00EA30E6" w:rsidRDefault="00FF7D24" w:rsidP="002E1EED">
            <w:pPr>
              <w:ind w:right="-72"/>
              <w:jc w:val="right"/>
              <w:rPr>
                <w:rFonts w:ascii="Browallia New" w:eastAsia="Arial Unicode MS" w:hAnsi="Browallia New" w:cs="Browallia New"/>
                <w:spacing w:val="-4"/>
                <w:sz w:val="23"/>
                <w:szCs w:val="23"/>
              </w:rPr>
            </w:pPr>
            <w:r w:rsidRPr="00EA30E6">
              <w:rPr>
                <w:rFonts w:ascii="Browallia New" w:eastAsia="Arial Unicode MS" w:hAnsi="Browallia New" w:cs="Browallia New"/>
                <w:spacing w:val="-4"/>
                <w:sz w:val="23"/>
                <w:szCs w:val="23"/>
              </w:rPr>
              <w:t>1</w:t>
            </w:r>
            <w:r w:rsidR="00FB489E" w:rsidRPr="00EA30E6">
              <w:rPr>
                <w:rFonts w:ascii="Browallia New" w:eastAsia="Arial Unicode MS" w:hAnsi="Browallia New" w:cs="Browallia New"/>
                <w:spacing w:val="-4"/>
                <w:sz w:val="23"/>
                <w:szCs w:val="23"/>
              </w:rPr>
              <w:t>89,955</w:t>
            </w:r>
          </w:p>
        </w:tc>
        <w:tc>
          <w:tcPr>
            <w:tcW w:w="1162" w:type="dxa"/>
            <w:shd w:val="clear" w:color="auto" w:fill="auto"/>
            <w:vAlign w:val="bottom"/>
          </w:tcPr>
          <w:p w14:paraId="28EB54D3" w14:textId="792455FF" w:rsidR="002E1EED" w:rsidRPr="00EA30E6" w:rsidRDefault="00FC6602" w:rsidP="002E1EED">
            <w:pPr>
              <w:ind w:right="-72"/>
              <w:jc w:val="right"/>
              <w:rPr>
                <w:rFonts w:ascii="Browallia New" w:eastAsia="Arial Unicode MS" w:hAnsi="Browallia New" w:cs="Browallia New"/>
                <w:spacing w:val="-4"/>
                <w:sz w:val="23"/>
                <w:szCs w:val="23"/>
              </w:rPr>
            </w:pPr>
            <w:r w:rsidRPr="00EA30E6">
              <w:rPr>
                <w:rFonts w:ascii="Browallia New" w:eastAsia="Arial Unicode MS" w:hAnsi="Browallia New" w:cs="Browallia New"/>
                <w:spacing w:val="-4"/>
                <w:sz w:val="23"/>
                <w:szCs w:val="23"/>
              </w:rPr>
              <w:t>(</w:t>
            </w:r>
            <w:r w:rsidR="008A5F00" w:rsidRPr="00EA30E6">
              <w:rPr>
                <w:rFonts w:ascii="Browallia New" w:eastAsia="Arial Unicode MS" w:hAnsi="Browallia New" w:cs="Browallia New"/>
                <w:spacing w:val="-4"/>
                <w:sz w:val="23"/>
                <w:szCs w:val="23"/>
              </w:rPr>
              <w:t>99,842</w:t>
            </w:r>
            <w:r w:rsidRPr="00EA30E6">
              <w:rPr>
                <w:rFonts w:ascii="Browallia New" w:eastAsia="Arial Unicode MS" w:hAnsi="Browallia New" w:cs="Browallia New"/>
                <w:spacing w:val="-4"/>
                <w:sz w:val="23"/>
                <w:szCs w:val="23"/>
              </w:rPr>
              <w:t>)</w:t>
            </w:r>
          </w:p>
        </w:tc>
        <w:tc>
          <w:tcPr>
            <w:tcW w:w="1106" w:type="dxa"/>
            <w:shd w:val="clear" w:color="auto" w:fill="auto"/>
            <w:vAlign w:val="bottom"/>
          </w:tcPr>
          <w:p w14:paraId="6721FA77" w14:textId="6EE0B6C0" w:rsidR="002E1EED" w:rsidRPr="00EA30E6" w:rsidRDefault="00CF2AC9" w:rsidP="002E1EED">
            <w:pPr>
              <w:ind w:right="-72"/>
              <w:jc w:val="right"/>
              <w:rPr>
                <w:rFonts w:ascii="Browallia New" w:eastAsia="Arial Unicode MS" w:hAnsi="Browallia New" w:cs="Browallia New"/>
                <w:spacing w:val="-4"/>
                <w:sz w:val="23"/>
                <w:szCs w:val="23"/>
              </w:rPr>
            </w:pPr>
            <w:r w:rsidRPr="00EA30E6">
              <w:rPr>
                <w:rFonts w:ascii="Browallia New" w:eastAsia="Arial Unicode MS" w:hAnsi="Browallia New" w:cs="Browallia New"/>
                <w:spacing w:val="-4"/>
                <w:sz w:val="23"/>
                <w:szCs w:val="23"/>
              </w:rPr>
              <w:t>146,932</w:t>
            </w:r>
          </w:p>
        </w:tc>
        <w:tc>
          <w:tcPr>
            <w:tcW w:w="1134" w:type="dxa"/>
            <w:shd w:val="clear" w:color="auto" w:fill="auto"/>
            <w:vAlign w:val="bottom"/>
          </w:tcPr>
          <w:p w14:paraId="1D92A2F1" w14:textId="2887F151" w:rsidR="002E1EED" w:rsidRPr="00EA30E6" w:rsidRDefault="00FC6602" w:rsidP="002E1EED">
            <w:pPr>
              <w:ind w:right="-72"/>
              <w:jc w:val="right"/>
              <w:rPr>
                <w:rFonts w:ascii="Browallia New" w:eastAsia="Arial Unicode MS" w:hAnsi="Browallia New" w:cs="Browallia New"/>
                <w:spacing w:val="-4"/>
                <w:sz w:val="23"/>
                <w:szCs w:val="23"/>
              </w:rPr>
            </w:pPr>
            <w:r w:rsidRPr="00EA30E6">
              <w:rPr>
                <w:rFonts w:ascii="Browallia New" w:eastAsia="Arial Unicode MS" w:hAnsi="Browallia New" w:cs="Browallia New"/>
                <w:spacing w:val="-4"/>
                <w:sz w:val="23"/>
                <w:szCs w:val="23"/>
              </w:rPr>
              <w:t>(</w:t>
            </w:r>
            <w:r w:rsidR="007A02C1" w:rsidRPr="00EA30E6">
              <w:rPr>
                <w:rFonts w:ascii="Browallia New" w:eastAsia="Arial Unicode MS" w:hAnsi="Browallia New" w:cs="Browallia New"/>
                <w:spacing w:val="-4"/>
                <w:sz w:val="23"/>
                <w:szCs w:val="23"/>
              </w:rPr>
              <w:t>47,570</w:t>
            </w:r>
            <w:r w:rsidRPr="00EA30E6">
              <w:rPr>
                <w:rFonts w:ascii="Browallia New" w:eastAsia="Arial Unicode MS" w:hAnsi="Browallia New" w:cs="Browallia New"/>
                <w:spacing w:val="-4"/>
                <w:sz w:val="23"/>
                <w:szCs w:val="23"/>
              </w:rPr>
              <w:t>)</w:t>
            </w:r>
          </w:p>
        </w:tc>
      </w:tr>
      <w:tr w:rsidR="00FF57D4" w:rsidRPr="00090718" w14:paraId="796EFC27" w14:textId="77777777" w:rsidTr="00FE391F">
        <w:trPr>
          <w:trHeight w:val="80"/>
        </w:trPr>
        <w:tc>
          <w:tcPr>
            <w:tcW w:w="4608" w:type="dxa"/>
            <w:shd w:val="clear" w:color="auto" w:fill="auto"/>
          </w:tcPr>
          <w:p w14:paraId="38AEED4F" w14:textId="3BFE6DD4" w:rsidR="00FF57D4" w:rsidRPr="001346D3" w:rsidRDefault="00FF57D4" w:rsidP="00FF57D4">
            <w:pPr>
              <w:tabs>
                <w:tab w:val="right" w:pos="9360"/>
                <w:tab w:val="right" w:pos="9540"/>
                <w:tab w:val="right" w:pos="11430"/>
                <w:tab w:val="right" w:pos="13320"/>
                <w:tab w:val="right" w:pos="14400"/>
                <w:tab w:val="right" w:pos="14760"/>
              </w:tabs>
              <w:ind w:left="435" w:right="-119" w:hanging="360"/>
              <w:rPr>
                <w:rFonts w:ascii="Browallia New" w:hAnsi="Browallia New" w:cs="Browallia New"/>
                <w:sz w:val="23"/>
                <w:szCs w:val="23"/>
                <w:cs/>
              </w:rPr>
            </w:pPr>
            <w:r w:rsidRPr="001346D3">
              <w:rPr>
                <w:rFonts w:ascii="Browallia New" w:hAnsi="Browallia New" w:cs="Browallia New" w:hint="cs"/>
                <w:sz w:val="23"/>
                <w:szCs w:val="23"/>
                <w:u w:val="single"/>
                <w:cs/>
              </w:rPr>
              <w:t>หัก</w:t>
            </w:r>
            <w:r w:rsidRPr="001346D3">
              <w:rPr>
                <w:rFonts w:ascii="Browallia New" w:hAnsi="Browallia New" w:cs="Browallia New" w:hint="cs"/>
                <w:sz w:val="23"/>
                <w:szCs w:val="23"/>
                <w:cs/>
              </w:rPr>
              <w:t xml:space="preserve"> ดอกเบี้ยจ่ายของหุ้นกู้ด้อยสิทธิที่มีลักษณะคล้ายทุนสำหรับงวด</w:t>
            </w:r>
            <w:r w:rsidRPr="001346D3">
              <w:rPr>
                <w:rFonts w:ascii="Browallia New" w:hAnsi="Browallia New" w:cs="Browallia New"/>
                <w:sz w:val="23"/>
                <w:szCs w:val="23"/>
              </w:rPr>
              <w:t>/</w:t>
            </w:r>
            <w:r w:rsidRPr="001346D3">
              <w:rPr>
                <w:rFonts w:ascii="Browallia New" w:hAnsi="Browallia New" w:cs="Browallia New" w:hint="cs"/>
                <w:sz w:val="23"/>
                <w:szCs w:val="23"/>
                <w:cs/>
              </w:rPr>
              <w:t>ปี</w:t>
            </w:r>
          </w:p>
        </w:tc>
        <w:tc>
          <w:tcPr>
            <w:tcW w:w="1134" w:type="dxa"/>
            <w:shd w:val="clear" w:color="auto" w:fill="auto"/>
            <w:vAlign w:val="bottom"/>
          </w:tcPr>
          <w:p w14:paraId="29D2BC81" w14:textId="4789723C" w:rsidR="00FF57D4" w:rsidRPr="00EA30E6" w:rsidRDefault="00FC6602" w:rsidP="00FF57D4">
            <w:pPr>
              <w:pBdr>
                <w:bottom w:val="single" w:sz="4" w:space="1" w:color="auto"/>
              </w:pBdr>
              <w:ind w:right="-72"/>
              <w:jc w:val="right"/>
              <w:rPr>
                <w:rFonts w:ascii="Browallia New" w:eastAsia="Arial Unicode MS" w:hAnsi="Browallia New" w:cs="Browallia New"/>
                <w:spacing w:val="-4"/>
                <w:sz w:val="23"/>
                <w:szCs w:val="23"/>
              </w:rPr>
            </w:pPr>
            <w:r w:rsidRPr="00EA30E6">
              <w:rPr>
                <w:rFonts w:ascii="Browallia New" w:eastAsia="Arial Unicode MS" w:hAnsi="Browallia New" w:cs="Browallia New"/>
                <w:spacing w:val="-4"/>
                <w:sz w:val="23"/>
                <w:szCs w:val="23"/>
              </w:rPr>
              <w:t>-</w:t>
            </w:r>
          </w:p>
        </w:tc>
        <w:tc>
          <w:tcPr>
            <w:tcW w:w="1162" w:type="dxa"/>
            <w:shd w:val="clear" w:color="auto" w:fill="auto"/>
            <w:vAlign w:val="bottom"/>
          </w:tcPr>
          <w:p w14:paraId="14965B4F" w14:textId="3C200686" w:rsidR="00FF57D4" w:rsidRPr="001346D3" w:rsidRDefault="00FF57D4" w:rsidP="00FF57D4">
            <w:pPr>
              <w:pBdr>
                <w:bottom w:val="single" w:sz="4" w:space="1" w:color="auto"/>
              </w:pBdr>
              <w:ind w:right="-72"/>
              <w:jc w:val="right"/>
              <w:rPr>
                <w:rFonts w:ascii="Browallia New" w:hAnsi="Browallia New" w:cs="Browallia New"/>
                <w:sz w:val="23"/>
                <w:szCs w:val="23"/>
              </w:rPr>
            </w:pPr>
            <w:r w:rsidRPr="001346D3">
              <w:rPr>
                <w:rFonts w:ascii="Browallia New" w:eastAsia="Courier New" w:hAnsi="Browallia New" w:cs="Browallia New" w:hint="cs"/>
                <w:sz w:val="23"/>
                <w:szCs w:val="23"/>
              </w:rPr>
              <w:t>-</w:t>
            </w:r>
          </w:p>
        </w:tc>
        <w:tc>
          <w:tcPr>
            <w:tcW w:w="1106" w:type="dxa"/>
            <w:shd w:val="clear" w:color="auto" w:fill="auto"/>
            <w:vAlign w:val="bottom"/>
          </w:tcPr>
          <w:p w14:paraId="6739B33F" w14:textId="7EF046E1" w:rsidR="00FF57D4" w:rsidRPr="00EA30E6" w:rsidRDefault="00FC6602" w:rsidP="00FF57D4">
            <w:pPr>
              <w:pBdr>
                <w:bottom w:val="single" w:sz="4" w:space="1" w:color="auto"/>
              </w:pBdr>
              <w:ind w:right="-72"/>
              <w:jc w:val="right"/>
              <w:rPr>
                <w:rFonts w:ascii="Browallia New" w:eastAsia="Arial Unicode MS" w:hAnsi="Browallia New" w:cs="Browallia New"/>
                <w:spacing w:val="-4"/>
                <w:sz w:val="23"/>
                <w:szCs w:val="23"/>
              </w:rPr>
            </w:pPr>
            <w:r w:rsidRPr="00EA30E6">
              <w:rPr>
                <w:rFonts w:ascii="Browallia New" w:eastAsia="Arial Unicode MS" w:hAnsi="Browallia New" w:cs="Browallia New"/>
                <w:spacing w:val="-4"/>
                <w:sz w:val="23"/>
                <w:szCs w:val="23"/>
              </w:rPr>
              <w:t>-</w:t>
            </w:r>
          </w:p>
        </w:tc>
        <w:tc>
          <w:tcPr>
            <w:tcW w:w="1134" w:type="dxa"/>
            <w:shd w:val="clear" w:color="auto" w:fill="auto"/>
            <w:vAlign w:val="bottom"/>
          </w:tcPr>
          <w:p w14:paraId="2B9E7804" w14:textId="51292648" w:rsidR="00FF57D4" w:rsidRPr="001346D3" w:rsidRDefault="008659E8" w:rsidP="00FF57D4">
            <w:pPr>
              <w:pBdr>
                <w:bottom w:val="single" w:sz="4" w:space="1" w:color="auto"/>
              </w:pBdr>
              <w:ind w:right="-72"/>
              <w:jc w:val="right"/>
              <w:rPr>
                <w:rFonts w:ascii="Browallia New" w:hAnsi="Browallia New" w:cs="Browallia New"/>
                <w:sz w:val="23"/>
                <w:szCs w:val="23"/>
              </w:rPr>
            </w:pPr>
            <w:r w:rsidRPr="001346D3">
              <w:rPr>
                <w:rFonts w:ascii="Browallia New" w:hAnsi="Browallia New" w:cs="Browallia New"/>
                <w:sz w:val="23"/>
                <w:szCs w:val="23"/>
              </w:rPr>
              <w:t>-</w:t>
            </w:r>
          </w:p>
        </w:tc>
      </w:tr>
      <w:tr w:rsidR="00E06C45" w:rsidRPr="00090718" w14:paraId="446F735F" w14:textId="77777777" w:rsidTr="00FE391F">
        <w:tc>
          <w:tcPr>
            <w:tcW w:w="4608" w:type="dxa"/>
            <w:shd w:val="clear" w:color="auto" w:fill="auto"/>
          </w:tcPr>
          <w:p w14:paraId="31CC680B" w14:textId="77777777" w:rsidR="00E06C45" w:rsidRPr="001346D3" w:rsidRDefault="00E06C45" w:rsidP="00E06C45">
            <w:pPr>
              <w:tabs>
                <w:tab w:val="right" w:pos="9360"/>
                <w:tab w:val="right" w:pos="9540"/>
                <w:tab w:val="right" w:pos="11430"/>
                <w:tab w:val="right" w:pos="13320"/>
                <w:tab w:val="right" w:pos="14400"/>
                <w:tab w:val="right" w:pos="14760"/>
              </w:tabs>
              <w:ind w:left="435" w:right="-119" w:hanging="360"/>
              <w:rPr>
                <w:rFonts w:ascii="Browallia New" w:hAnsi="Browallia New" w:cs="Browallia New"/>
                <w:sz w:val="23"/>
                <w:szCs w:val="23"/>
                <w:cs/>
              </w:rPr>
            </w:pPr>
            <w:r w:rsidRPr="001346D3">
              <w:rPr>
                <w:rFonts w:ascii="Browallia New" w:hAnsi="Browallia New" w:cs="Browallia New" w:hint="cs"/>
                <w:sz w:val="23"/>
                <w:szCs w:val="23"/>
                <w:cs/>
              </w:rPr>
              <w:t>กำไร (ขาดทุน) ที่ใช้ในการคำนวณกำไรต่อหุ้น</w:t>
            </w:r>
          </w:p>
        </w:tc>
        <w:tc>
          <w:tcPr>
            <w:tcW w:w="1134" w:type="dxa"/>
            <w:shd w:val="clear" w:color="auto" w:fill="auto"/>
            <w:vAlign w:val="bottom"/>
          </w:tcPr>
          <w:p w14:paraId="09C03BDA" w14:textId="13824CD7" w:rsidR="00E06C45" w:rsidRPr="00EA30E6" w:rsidRDefault="004A2EC4" w:rsidP="00E06C45">
            <w:pPr>
              <w:ind w:right="-72"/>
              <w:jc w:val="right"/>
              <w:rPr>
                <w:rFonts w:ascii="Browallia New" w:eastAsia="Arial Unicode MS" w:hAnsi="Browallia New" w:cs="Browallia New"/>
                <w:spacing w:val="-4"/>
                <w:sz w:val="23"/>
                <w:szCs w:val="23"/>
              </w:rPr>
            </w:pPr>
            <w:r w:rsidRPr="00EA30E6">
              <w:rPr>
                <w:rFonts w:ascii="Browallia New" w:eastAsia="Arial Unicode MS" w:hAnsi="Browallia New" w:cs="Browallia New"/>
                <w:spacing w:val="-4"/>
                <w:sz w:val="23"/>
                <w:szCs w:val="23"/>
              </w:rPr>
              <w:t>1</w:t>
            </w:r>
            <w:r w:rsidR="00FB489E" w:rsidRPr="00EA30E6">
              <w:rPr>
                <w:rFonts w:ascii="Browallia New" w:eastAsia="Arial Unicode MS" w:hAnsi="Browallia New" w:cs="Browallia New"/>
                <w:spacing w:val="-4"/>
                <w:sz w:val="23"/>
                <w:szCs w:val="23"/>
              </w:rPr>
              <w:t>89,955</w:t>
            </w:r>
          </w:p>
        </w:tc>
        <w:tc>
          <w:tcPr>
            <w:tcW w:w="1162" w:type="dxa"/>
            <w:shd w:val="clear" w:color="auto" w:fill="auto"/>
            <w:vAlign w:val="bottom"/>
          </w:tcPr>
          <w:p w14:paraId="2EC4C31C" w14:textId="2A0C88FB" w:rsidR="00E06C45" w:rsidRPr="00EA30E6" w:rsidRDefault="00C065D1" w:rsidP="00E06C45">
            <w:pPr>
              <w:ind w:right="-72"/>
              <w:jc w:val="right"/>
              <w:rPr>
                <w:rFonts w:ascii="Browallia New" w:eastAsia="Arial Unicode MS" w:hAnsi="Browallia New" w:cs="Browallia New"/>
                <w:spacing w:val="-4"/>
                <w:sz w:val="23"/>
                <w:szCs w:val="23"/>
                <w:cs/>
              </w:rPr>
            </w:pPr>
            <w:r w:rsidRPr="00EA30E6">
              <w:rPr>
                <w:rFonts w:ascii="Browallia New" w:eastAsia="Arial Unicode MS" w:hAnsi="Browallia New" w:cs="Browallia New"/>
                <w:spacing w:val="-4"/>
                <w:sz w:val="23"/>
                <w:szCs w:val="23"/>
              </w:rPr>
              <w:t>(99,842)</w:t>
            </w:r>
          </w:p>
        </w:tc>
        <w:tc>
          <w:tcPr>
            <w:tcW w:w="1106" w:type="dxa"/>
            <w:shd w:val="clear" w:color="auto" w:fill="auto"/>
            <w:vAlign w:val="bottom"/>
          </w:tcPr>
          <w:p w14:paraId="4D7DC364" w14:textId="692C73F2" w:rsidR="00E06C45" w:rsidRPr="00EA30E6" w:rsidRDefault="009C622A" w:rsidP="00E06C45">
            <w:pPr>
              <w:ind w:right="-72"/>
              <w:jc w:val="right"/>
              <w:rPr>
                <w:rFonts w:ascii="Browallia New" w:eastAsia="Arial Unicode MS" w:hAnsi="Browallia New" w:cs="Browallia New"/>
                <w:spacing w:val="-4"/>
                <w:sz w:val="23"/>
                <w:szCs w:val="23"/>
              </w:rPr>
            </w:pPr>
            <w:r w:rsidRPr="00EA30E6">
              <w:rPr>
                <w:rFonts w:ascii="Browallia New" w:eastAsia="Arial Unicode MS" w:hAnsi="Browallia New" w:cs="Browallia New"/>
                <w:spacing w:val="-4"/>
                <w:sz w:val="23"/>
                <w:szCs w:val="23"/>
              </w:rPr>
              <w:t>146,932</w:t>
            </w:r>
          </w:p>
        </w:tc>
        <w:tc>
          <w:tcPr>
            <w:tcW w:w="1134" w:type="dxa"/>
            <w:shd w:val="clear" w:color="auto" w:fill="auto"/>
            <w:vAlign w:val="bottom"/>
          </w:tcPr>
          <w:p w14:paraId="6CBDB256" w14:textId="25095F68" w:rsidR="00E06C45" w:rsidRPr="001346D3" w:rsidRDefault="00C065D1" w:rsidP="00E06C45">
            <w:pPr>
              <w:ind w:right="-72"/>
              <w:jc w:val="right"/>
              <w:rPr>
                <w:rFonts w:ascii="Browallia New" w:hAnsi="Browallia New" w:cs="Browallia New"/>
                <w:color w:val="FF0000"/>
                <w:spacing w:val="-6"/>
                <w:sz w:val="23"/>
                <w:szCs w:val="23"/>
              </w:rPr>
            </w:pPr>
            <w:r w:rsidRPr="001346D3">
              <w:rPr>
                <w:rFonts w:ascii="Browallia New" w:eastAsia="Arial Unicode MS" w:hAnsi="Browallia New" w:cs="Browallia New" w:hint="cs"/>
                <w:spacing w:val="-4"/>
                <w:sz w:val="23"/>
                <w:szCs w:val="23"/>
                <w:cs/>
              </w:rPr>
              <w:t>(</w:t>
            </w:r>
            <w:r w:rsidR="007A02C1" w:rsidRPr="00EA30E6">
              <w:rPr>
                <w:rFonts w:ascii="Browallia New" w:eastAsia="Arial Unicode MS" w:hAnsi="Browallia New" w:cs="Browallia New"/>
                <w:spacing w:val="-4"/>
                <w:sz w:val="23"/>
                <w:szCs w:val="23"/>
              </w:rPr>
              <w:t>47,570</w:t>
            </w:r>
            <w:r w:rsidRPr="001346D3">
              <w:rPr>
                <w:rFonts w:ascii="Browallia New" w:eastAsia="Arial Unicode MS" w:hAnsi="Browallia New" w:cs="Browallia New" w:hint="cs"/>
                <w:spacing w:val="-4"/>
                <w:sz w:val="23"/>
                <w:szCs w:val="23"/>
                <w:cs/>
              </w:rPr>
              <w:t>)</w:t>
            </w:r>
          </w:p>
        </w:tc>
      </w:tr>
      <w:tr w:rsidR="000400FE" w:rsidRPr="00090718" w14:paraId="76D25711" w14:textId="77777777" w:rsidTr="00FE391F">
        <w:tc>
          <w:tcPr>
            <w:tcW w:w="4608" w:type="dxa"/>
            <w:shd w:val="clear" w:color="auto" w:fill="auto"/>
          </w:tcPr>
          <w:p w14:paraId="450C92AA" w14:textId="0C2A28A3" w:rsidR="000400FE" w:rsidRPr="001346D3" w:rsidRDefault="00682B33" w:rsidP="000400FE">
            <w:pPr>
              <w:tabs>
                <w:tab w:val="right" w:pos="9360"/>
                <w:tab w:val="right" w:pos="9540"/>
                <w:tab w:val="right" w:pos="11430"/>
                <w:tab w:val="right" w:pos="13320"/>
                <w:tab w:val="right" w:pos="14400"/>
                <w:tab w:val="right" w:pos="14760"/>
              </w:tabs>
              <w:ind w:left="435" w:right="-119" w:hanging="360"/>
              <w:rPr>
                <w:rFonts w:ascii="Browallia New" w:hAnsi="Browallia New" w:cs="Browallia New"/>
                <w:sz w:val="23"/>
                <w:szCs w:val="23"/>
                <w:cs/>
              </w:rPr>
            </w:pPr>
            <w:r w:rsidRPr="001346D3">
              <w:rPr>
                <w:rFonts w:ascii="Browallia New" w:hAnsi="Browallia New" w:cs="Browallia New" w:hint="cs"/>
                <w:sz w:val="23"/>
                <w:szCs w:val="23"/>
                <w:cs/>
              </w:rPr>
              <w:t>จำนวนหุ้นสามัญถัวเฉลี่ย</w:t>
            </w:r>
            <w:r w:rsidR="000400FE" w:rsidRPr="001346D3">
              <w:rPr>
                <w:rFonts w:ascii="Browallia New" w:hAnsi="Browallia New" w:cs="Browallia New" w:hint="cs"/>
                <w:sz w:val="23"/>
                <w:szCs w:val="23"/>
                <w:cs/>
              </w:rPr>
              <w:t>ถ่วงน้ำหนัก</w:t>
            </w:r>
            <w:r w:rsidR="000400FE" w:rsidRPr="001346D3">
              <w:rPr>
                <w:rFonts w:ascii="Browallia New" w:hAnsi="Browallia New" w:cs="Browallia New" w:hint="cs"/>
                <w:sz w:val="23"/>
                <w:szCs w:val="23"/>
              </w:rPr>
              <w:t xml:space="preserve"> </w:t>
            </w:r>
            <w:r w:rsidR="000400FE" w:rsidRPr="001346D3">
              <w:rPr>
                <w:rFonts w:ascii="Browallia New" w:hAnsi="Browallia New" w:cs="Browallia New" w:hint="cs"/>
                <w:sz w:val="23"/>
                <w:szCs w:val="23"/>
                <w:cs/>
              </w:rPr>
              <w:t>(หุ้น)</w:t>
            </w:r>
          </w:p>
        </w:tc>
        <w:tc>
          <w:tcPr>
            <w:tcW w:w="1134" w:type="dxa"/>
            <w:shd w:val="clear" w:color="auto" w:fill="auto"/>
            <w:vAlign w:val="bottom"/>
          </w:tcPr>
          <w:p w14:paraId="0E634E77" w14:textId="6500384E" w:rsidR="000400FE" w:rsidRPr="00EA30E6" w:rsidRDefault="00F85751" w:rsidP="000400FE">
            <w:pPr>
              <w:pBdr>
                <w:bottom w:val="single" w:sz="4" w:space="1" w:color="auto"/>
              </w:pBdr>
              <w:ind w:right="-72"/>
              <w:jc w:val="right"/>
              <w:rPr>
                <w:rFonts w:ascii="Browallia New" w:eastAsia="Arial Unicode MS" w:hAnsi="Browallia New" w:cs="Browallia New"/>
                <w:spacing w:val="-4"/>
                <w:sz w:val="23"/>
                <w:szCs w:val="23"/>
              </w:rPr>
            </w:pPr>
            <w:r w:rsidRPr="00EA30E6">
              <w:rPr>
                <w:rFonts w:ascii="Browallia New" w:eastAsia="Arial Unicode MS" w:hAnsi="Browallia New" w:cs="Browallia New"/>
                <w:spacing w:val="-4"/>
                <w:sz w:val="23"/>
                <w:szCs w:val="23"/>
              </w:rPr>
              <w:t>2,504,096</w:t>
            </w:r>
          </w:p>
        </w:tc>
        <w:tc>
          <w:tcPr>
            <w:tcW w:w="1162" w:type="dxa"/>
            <w:shd w:val="clear" w:color="auto" w:fill="auto"/>
            <w:vAlign w:val="bottom"/>
          </w:tcPr>
          <w:p w14:paraId="12C5E261" w14:textId="70F33A7E" w:rsidR="000400FE" w:rsidRPr="001346D3" w:rsidRDefault="000400FE" w:rsidP="000400FE">
            <w:pPr>
              <w:pBdr>
                <w:bottom w:val="single" w:sz="4" w:space="1" w:color="auto"/>
              </w:pBdr>
              <w:ind w:right="-72"/>
              <w:jc w:val="right"/>
              <w:rPr>
                <w:rFonts w:ascii="Browallia New" w:eastAsia="Arial Unicode MS" w:hAnsi="Browallia New" w:cs="Browallia New"/>
                <w:spacing w:val="-4"/>
                <w:sz w:val="23"/>
                <w:szCs w:val="23"/>
              </w:rPr>
            </w:pPr>
            <w:r w:rsidRPr="001346D3">
              <w:rPr>
                <w:rFonts w:ascii="Browallia New" w:eastAsia="Arial Unicode MS" w:hAnsi="Browallia New" w:cs="Browallia New"/>
                <w:spacing w:val="-4"/>
                <w:sz w:val="23"/>
                <w:szCs w:val="23"/>
              </w:rPr>
              <w:t>2,504,096</w:t>
            </w:r>
          </w:p>
        </w:tc>
        <w:tc>
          <w:tcPr>
            <w:tcW w:w="1106" w:type="dxa"/>
            <w:shd w:val="clear" w:color="auto" w:fill="auto"/>
            <w:vAlign w:val="bottom"/>
          </w:tcPr>
          <w:p w14:paraId="4C8A7117" w14:textId="2729458E" w:rsidR="000400FE" w:rsidRPr="00EA30E6" w:rsidRDefault="00F85751" w:rsidP="000400FE">
            <w:pPr>
              <w:pBdr>
                <w:bottom w:val="single" w:sz="4" w:space="1" w:color="auto"/>
              </w:pBdr>
              <w:ind w:right="-72"/>
              <w:jc w:val="right"/>
              <w:rPr>
                <w:rFonts w:ascii="Browallia New" w:eastAsia="Arial Unicode MS" w:hAnsi="Browallia New" w:cs="Browallia New"/>
                <w:spacing w:val="-4"/>
                <w:sz w:val="23"/>
                <w:szCs w:val="23"/>
              </w:rPr>
            </w:pPr>
            <w:r w:rsidRPr="00EA30E6">
              <w:rPr>
                <w:rFonts w:ascii="Browallia New" w:eastAsia="Arial Unicode MS" w:hAnsi="Browallia New" w:cs="Browallia New"/>
                <w:spacing w:val="-4"/>
                <w:sz w:val="23"/>
                <w:szCs w:val="23"/>
              </w:rPr>
              <w:t>2,504,096</w:t>
            </w:r>
          </w:p>
        </w:tc>
        <w:tc>
          <w:tcPr>
            <w:tcW w:w="1134" w:type="dxa"/>
            <w:shd w:val="clear" w:color="auto" w:fill="auto"/>
            <w:vAlign w:val="bottom"/>
          </w:tcPr>
          <w:p w14:paraId="76214EA0" w14:textId="308DBB52" w:rsidR="000400FE" w:rsidRPr="001346D3" w:rsidRDefault="000400FE" w:rsidP="000400FE">
            <w:pPr>
              <w:pBdr>
                <w:bottom w:val="single" w:sz="4" w:space="1" w:color="auto"/>
              </w:pBdr>
              <w:ind w:right="-72"/>
              <w:jc w:val="right"/>
              <w:rPr>
                <w:rFonts w:ascii="Browallia New" w:eastAsia="Arial Unicode MS" w:hAnsi="Browallia New" w:cs="Browallia New"/>
                <w:spacing w:val="-4"/>
                <w:sz w:val="23"/>
                <w:szCs w:val="23"/>
              </w:rPr>
            </w:pPr>
            <w:r w:rsidRPr="001346D3">
              <w:rPr>
                <w:rFonts w:ascii="Browallia New" w:eastAsia="Arial Unicode MS" w:hAnsi="Browallia New" w:cs="Browallia New"/>
                <w:spacing w:val="-4"/>
                <w:sz w:val="23"/>
                <w:szCs w:val="23"/>
                <w:cs/>
              </w:rPr>
              <w:t>2</w:t>
            </w:r>
            <w:r w:rsidRPr="001346D3">
              <w:rPr>
                <w:rFonts w:ascii="Browallia New" w:eastAsia="Arial Unicode MS" w:hAnsi="Browallia New" w:cs="Browallia New"/>
                <w:spacing w:val="-4"/>
                <w:sz w:val="23"/>
                <w:szCs w:val="23"/>
              </w:rPr>
              <w:t>,</w:t>
            </w:r>
            <w:r w:rsidRPr="001346D3">
              <w:rPr>
                <w:rFonts w:ascii="Browallia New" w:eastAsia="Arial Unicode MS" w:hAnsi="Browallia New" w:cs="Browallia New"/>
                <w:spacing w:val="-4"/>
                <w:sz w:val="23"/>
                <w:szCs w:val="23"/>
                <w:cs/>
              </w:rPr>
              <w:t>504</w:t>
            </w:r>
            <w:r w:rsidRPr="001346D3">
              <w:rPr>
                <w:rFonts w:ascii="Browallia New" w:eastAsia="Arial Unicode MS" w:hAnsi="Browallia New" w:cs="Browallia New"/>
                <w:spacing w:val="-4"/>
                <w:sz w:val="23"/>
                <w:szCs w:val="23"/>
              </w:rPr>
              <w:t>,</w:t>
            </w:r>
            <w:r w:rsidRPr="001346D3">
              <w:rPr>
                <w:rFonts w:ascii="Browallia New" w:eastAsia="Arial Unicode MS" w:hAnsi="Browallia New" w:cs="Browallia New"/>
                <w:spacing w:val="-4"/>
                <w:sz w:val="23"/>
                <w:szCs w:val="23"/>
                <w:cs/>
              </w:rPr>
              <w:t>096</w:t>
            </w:r>
          </w:p>
        </w:tc>
      </w:tr>
      <w:tr w:rsidR="00FE0621" w:rsidRPr="00090718" w14:paraId="6AE418D3" w14:textId="77777777" w:rsidTr="00FE391F">
        <w:tc>
          <w:tcPr>
            <w:tcW w:w="4608" w:type="dxa"/>
            <w:shd w:val="clear" w:color="auto" w:fill="auto"/>
          </w:tcPr>
          <w:p w14:paraId="7E632C9F" w14:textId="77777777" w:rsidR="00FE0621" w:rsidRPr="001346D3" w:rsidRDefault="00FE0621" w:rsidP="000B1046">
            <w:pPr>
              <w:tabs>
                <w:tab w:val="right" w:pos="9360"/>
                <w:tab w:val="right" w:pos="9540"/>
                <w:tab w:val="right" w:pos="11430"/>
                <w:tab w:val="right" w:pos="13320"/>
                <w:tab w:val="right" w:pos="14400"/>
                <w:tab w:val="right" w:pos="14760"/>
              </w:tabs>
              <w:ind w:left="435" w:right="-119" w:hanging="360"/>
              <w:rPr>
                <w:rFonts w:ascii="Browallia New" w:eastAsia="PSLChalalaiClassicas" w:hAnsi="Browallia New" w:cs="Browallia New"/>
                <w:sz w:val="23"/>
                <w:szCs w:val="23"/>
                <w:cs/>
              </w:rPr>
            </w:pPr>
            <w:r w:rsidRPr="001346D3">
              <w:rPr>
                <w:rFonts w:ascii="Browallia New" w:eastAsia="PSLChalalaiClassicas" w:hAnsi="Browallia New" w:cs="Browallia New" w:hint="cs"/>
                <w:sz w:val="23"/>
                <w:szCs w:val="23"/>
                <w:cs/>
              </w:rPr>
              <w:t>การปรับปรุงสำหรับ</w:t>
            </w:r>
          </w:p>
        </w:tc>
        <w:tc>
          <w:tcPr>
            <w:tcW w:w="1134" w:type="dxa"/>
            <w:shd w:val="clear" w:color="auto" w:fill="auto"/>
            <w:vAlign w:val="bottom"/>
          </w:tcPr>
          <w:p w14:paraId="3DB3BCEF" w14:textId="77777777" w:rsidR="00FE0621" w:rsidRPr="00EA30E6" w:rsidRDefault="00FE0621" w:rsidP="000B1046">
            <w:pPr>
              <w:ind w:right="-72"/>
              <w:jc w:val="right"/>
              <w:rPr>
                <w:rFonts w:ascii="Browallia New" w:eastAsia="Arial Unicode MS" w:hAnsi="Browallia New" w:cs="Browallia New"/>
                <w:spacing w:val="-4"/>
                <w:sz w:val="23"/>
                <w:szCs w:val="23"/>
              </w:rPr>
            </w:pPr>
          </w:p>
        </w:tc>
        <w:tc>
          <w:tcPr>
            <w:tcW w:w="1162" w:type="dxa"/>
            <w:shd w:val="clear" w:color="auto" w:fill="auto"/>
            <w:vAlign w:val="bottom"/>
          </w:tcPr>
          <w:p w14:paraId="3363E954" w14:textId="77777777" w:rsidR="00FE0621" w:rsidRPr="001346D3" w:rsidRDefault="00FE0621" w:rsidP="000B1046">
            <w:pPr>
              <w:ind w:right="-72"/>
              <w:jc w:val="right"/>
              <w:rPr>
                <w:rFonts w:ascii="Browallia New" w:eastAsia="Courier New" w:hAnsi="Browallia New" w:cs="Browallia New"/>
                <w:sz w:val="23"/>
                <w:szCs w:val="23"/>
              </w:rPr>
            </w:pPr>
          </w:p>
        </w:tc>
        <w:tc>
          <w:tcPr>
            <w:tcW w:w="1106" w:type="dxa"/>
            <w:shd w:val="clear" w:color="auto" w:fill="auto"/>
            <w:vAlign w:val="bottom"/>
          </w:tcPr>
          <w:p w14:paraId="1AFB0074" w14:textId="77777777" w:rsidR="00FE0621" w:rsidRPr="00EA30E6" w:rsidRDefault="00FE0621" w:rsidP="000B1046">
            <w:pPr>
              <w:ind w:right="-72"/>
              <w:jc w:val="right"/>
              <w:rPr>
                <w:rFonts w:ascii="Browallia New" w:eastAsia="Arial Unicode MS" w:hAnsi="Browallia New" w:cs="Browallia New"/>
                <w:spacing w:val="-4"/>
                <w:sz w:val="23"/>
                <w:szCs w:val="23"/>
              </w:rPr>
            </w:pPr>
          </w:p>
        </w:tc>
        <w:tc>
          <w:tcPr>
            <w:tcW w:w="1134" w:type="dxa"/>
            <w:shd w:val="clear" w:color="auto" w:fill="auto"/>
            <w:vAlign w:val="bottom"/>
          </w:tcPr>
          <w:p w14:paraId="2A4D19D0" w14:textId="77777777" w:rsidR="00FE0621" w:rsidRPr="001346D3" w:rsidRDefault="00FE0621" w:rsidP="000B1046">
            <w:pPr>
              <w:ind w:right="-72"/>
              <w:jc w:val="right"/>
              <w:rPr>
                <w:rFonts w:ascii="Browallia New" w:eastAsia="Courier New" w:hAnsi="Browallia New" w:cs="Browallia New"/>
                <w:sz w:val="23"/>
                <w:szCs w:val="23"/>
              </w:rPr>
            </w:pPr>
          </w:p>
        </w:tc>
      </w:tr>
      <w:tr w:rsidR="00FE0621" w:rsidRPr="00090718" w14:paraId="2B00404D" w14:textId="77777777" w:rsidTr="00FE391F">
        <w:tc>
          <w:tcPr>
            <w:tcW w:w="4608" w:type="dxa"/>
            <w:shd w:val="clear" w:color="auto" w:fill="auto"/>
          </w:tcPr>
          <w:p w14:paraId="4B9955CE" w14:textId="77777777" w:rsidR="00FE0621" w:rsidRPr="001346D3" w:rsidRDefault="00FE0621" w:rsidP="000B1046">
            <w:pPr>
              <w:tabs>
                <w:tab w:val="right" w:pos="9360"/>
                <w:tab w:val="right" w:pos="9540"/>
                <w:tab w:val="right" w:pos="11430"/>
                <w:tab w:val="right" w:pos="13320"/>
                <w:tab w:val="right" w:pos="14400"/>
                <w:tab w:val="right" w:pos="14760"/>
              </w:tabs>
              <w:ind w:left="435" w:right="-119" w:hanging="360"/>
              <w:rPr>
                <w:rFonts w:ascii="Browallia New" w:eastAsia="PSLChalalaiClassicas" w:hAnsi="Browallia New" w:cs="Browallia New"/>
                <w:sz w:val="23"/>
                <w:szCs w:val="23"/>
                <w:cs/>
              </w:rPr>
            </w:pPr>
            <w:r w:rsidRPr="001346D3">
              <w:rPr>
                <w:rFonts w:ascii="Browallia New" w:eastAsia="PSLChalalaiClassicas" w:hAnsi="Browallia New" w:cs="Browallia New" w:hint="cs"/>
                <w:sz w:val="23"/>
                <w:szCs w:val="23"/>
                <w:cs/>
              </w:rPr>
              <w:t xml:space="preserve">   - ใบสำคัญแสดงสิทธิซื้อหุ้น (หุ้น)</w:t>
            </w:r>
          </w:p>
        </w:tc>
        <w:tc>
          <w:tcPr>
            <w:tcW w:w="1134" w:type="dxa"/>
            <w:shd w:val="clear" w:color="auto" w:fill="auto"/>
            <w:vAlign w:val="bottom"/>
          </w:tcPr>
          <w:p w14:paraId="547DA31D" w14:textId="3AC8CD3A" w:rsidR="00FE0621" w:rsidRPr="00EA30E6" w:rsidRDefault="00DA0B9B" w:rsidP="000B1046">
            <w:pPr>
              <w:ind w:right="-72"/>
              <w:jc w:val="right"/>
              <w:rPr>
                <w:rFonts w:ascii="Browallia New" w:eastAsia="Arial Unicode MS" w:hAnsi="Browallia New" w:cs="Browallia New"/>
                <w:spacing w:val="-4"/>
                <w:sz w:val="23"/>
                <w:szCs w:val="23"/>
              </w:rPr>
            </w:pPr>
            <w:r w:rsidRPr="00EA30E6">
              <w:rPr>
                <w:rFonts w:ascii="Browallia New" w:eastAsia="Arial Unicode MS" w:hAnsi="Browallia New" w:cs="Browallia New" w:hint="cs"/>
                <w:spacing w:val="-4"/>
                <w:sz w:val="23"/>
                <w:szCs w:val="23"/>
                <w:cs/>
              </w:rPr>
              <w:t xml:space="preserve">            </w:t>
            </w:r>
            <w:r w:rsidRPr="00EA30E6">
              <w:rPr>
                <w:rFonts w:ascii="Browallia New" w:eastAsia="Arial Unicode MS" w:hAnsi="Browallia New" w:cs="Browallia New" w:hint="cs"/>
                <w:spacing w:val="-4"/>
                <w:sz w:val="23"/>
                <w:szCs w:val="23"/>
              </w:rPr>
              <w:t>-</w:t>
            </w:r>
          </w:p>
        </w:tc>
        <w:tc>
          <w:tcPr>
            <w:tcW w:w="1162" w:type="dxa"/>
            <w:shd w:val="clear" w:color="auto" w:fill="auto"/>
            <w:vAlign w:val="bottom"/>
          </w:tcPr>
          <w:p w14:paraId="72E78339" w14:textId="5A060D60" w:rsidR="00FE0621" w:rsidRPr="001346D3" w:rsidRDefault="00FE0621" w:rsidP="001778ED">
            <w:pPr>
              <w:ind w:right="-72"/>
              <w:jc w:val="right"/>
              <w:rPr>
                <w:rFonts w:ascii="Browallia New" w:eastAsia="Courier New" w:hAnsi="Browallia New" w:cs="Browallia New"/>
                <w:sz w:val="23"/>
                <w:szCs w:val="23"/>
              </w:rPr>
            </w:pPr>
            <w:r w:rsidRPr="001346D3">
              <w:rPr>
                <w:rFonts w:ascii="Browallia New" w:eastAsia="Courier New" w:hAnsi="Browallia New" w:cs="Browallia New" w:hint="cs"/>
                <w:sz w:val="23"/>
                <w:szCs w:val="23"/>
                <w:cs/>
              </w:rPr>
              <w:t xml:space="preserve">            </w:t>
            </w:r>
            <w:r w:rsidRPr="001346D3">
              <w:rPr>
                <w:rFonts w:ascii="Browallia New" w:eastAsia="Courier New" w:hAnsi="Browallia New" w:cs="Browallia New" w:hint="cs"/>
                <w:sz w:val="23"/>
                <w:szCs w:val="23"/>
              </w:rPr>
              <w:t>-</w:t>
            </w:r>
          </w:p>
        </w:tc>
        <w:tc>
          <w:tcPr>
            <w:tcW w:w="1106" w:type="dxa"/>
            <w:shd w:val="clear" w:color="auto" w:fill="auto"/>
            <w:vAlign w:val="bottom"/>
          </w:tcPr>
          <w:p w14:paraId="36A20CEE" w14:textId="5C0EEAD5" w:rsidR="00FE0621" w:rsidRPr="00EA30E6" w:rsidRDefault="00DA0B9B" w:rsidP="000B1046">
            <w:pPr>
              <w:ind w:right="-72"/>
              <w:jc w:val="right"/>
              <w:rPr>
                <w:rFonts w:ascii="Browallia New" w:eastAsia="Arial Unicode MS" w:hAnsi="Browallia New" w:cs="Browallia New"/>
                <w:spacing w:val="-4"/>
                <w:sz w:val="23"/>
                <w:szCs w:val="23"/>
              </w:rPr>
            </w:pPr>
            <w:r w:rsidRPr="00EA30E6">
              <w:rPr>
                <w:rFonts w:ascii="Browallia New" w:eastAsia="Arial Unicode MS" w:hAnsi="Browallia New" w:cs="Browallia New" w:hint="cs"/>
                <w:spacing w:val="-4"/>
                <w:sz w:val="23"/>
                <w:szCs w:val="23"/>
                <w:cs/>
              </w:rPr>
              <w:t xml:space="preserve">            </w:t>
            </w:r>
            <w:r w:rsidRPr="00EA30E6">
              <w:rPr>
                <w:rFonts w:ascii="Browallia New" w:eastAsia="Arial Unicode MS" w:hAnsi="Browallia New" w:cs="Browallia New" w:hint="cs"/>
                <w:spacing w:val="-4"/>
                <w:sz w:val="23"/>
                <w:szCs w:val="23"/>
              </w:rPr>
              <w:t>-</w:t>
            </w:r>
          </w:p>
        </w:tc>
        <w:tc>
          <w:tcPr>
            <w:tcW w:w="1134" w:type="dxa"/>
            <w:shd w:val="clear" w:color="auto" w:fill="auto"/>
            <w:vAlign w:val="bottom"/>
          </w:tcPr>
          <w:p w14:paraId="01D6DD9B" w14:textId="77777777" w:rsidR="00FE0621" w:rsidRPr="001346D3" w:rsidRDefault="00FE0621" w:rsidP="001778ED">
            <w:pPr>
              <w:ind w:right="-72"/>
              <w:jc w:val="right"/>
              <w:rPr>
                <w:rFonts w:ascii="Browallia New" w:eastAsia="Courier New" w:hAnsi="Browallia New" w:cs="Browallia New"/>
                <w:sz w:val="23"/>
                <w:szCs w:val="23"/>
              </w:rPr>
            </w:pPr>
            <w:r w:rsidRPr="001346D3">
              <w:rPr>
                <w:rFonts w:ascii="Browallia New" w:eastAsia="Courier New" w:hAnsi="Browallia New" w:cs="Browallia New" w:hint="cs"/>
                <w:sz w:val="23"/>
                <w:szCs w:val="23"/>
                <w:cs/>
              </w:rPr>
              <w:t xml:space="preserve">            </w:t>
            </w:r>
            <w:r w:rsidRPr="001346D3">
              <w:rPr>
                <w:rFonts w:ascii="Browallia New" w:eastAsia="Courier New" w:hAnsi="Browallia New" w:cs="Browallia New" w:hint="cs"/>
                <w:sz w:val="23"/>
                <w:szCs w:val="23"/>
              </w:rPr>
              <w:t>-</w:t>
            </w:r>
          </w:p>
        </w:tc>
      </w:tr>
      <w:tr w:rsidR="00FE0621" w:rsidRPr="00090718" w14:paraId="2FF64BC6" w14:textId="77777777" w:rsidTr="00FE391F">
        <w:tc>
          <w:tcPr>
            <w:tcW w:w="4608" w:type="dxa"/>
            <w:shd w:val="clear" w:color="auto" w:fill="auto"/>
          </w:tcPr>
          <w:p w14:paraId="43AF9E45" w14:textId="77777777" w:rsidR="00FE0621" w:rsidRPr="001346D3" w:rsidRDefault="00FE0621" w:rsidP="000B1046">
            <w:pPr>
              <w:tabs>
                <w:tab w:val="left" w:pos="3330"/>
                <w:tab w:val="right" w:pos="9360"/>
                <w:tab w:val="right" w:pos="9540"/>
                <w:tab w:val="right" w:pos="11430"/>
                <w:tab w:val="right" w:pos="13320"/>
                <w:tab w:val="right" w:pos="14400"/>
                <w:tab w:val="right" w:pos="14760"/>
              </w:tabs>
              <w:ind w:left="435" w:right="-119" w:hanging="360"/>
              <w:rPr>
                <w:rFonts w:ascii="Browallia New" w:eastAsia="PSLChalalaiClassicas" w:hAnsi="Browallia New" w:cs="Browallia New"/>
                <w:sz w:val="23"/>
                <w:szCs w:val="23"/>
                <w:cs/>
              </w:rPr>
            </w:pPr>
            <w:r w:rsidRPr="001346D3">
              <w:rPr>
                <w:rFonts w:ascii="Browallia New" w:eastAsia="PSLChalalaiClassicas" w:hAnsi="Browallia New" w:cs="Browallia New" w:hint="cs"/>
                <w:sz w:val="23"/>
                <w:szCs w:val="23"/>
                <w:cs/>
              </w:rPr>
              <w:t>จำนวนหุ้นสามัญถัวเฉลี่ยถ่วงน้ำหนักที่ใช้</w:t>
            </w:r>
          </w:p>
        </w:tc>
        <w:tc>
          <w:tcPr>
            <w:tcW w:w="1134" w:type="dxa"/>
            <w:shd w:val="clear" w:color="auto" w:fill="auto"/>
            <w:vAlign w:val="bottom"/>
          </w:tcPr>
          <w:p w14:paraId="435794CF" w14:textId="77777777" w:rsidR="00FE0621" w:rsidRPr="00EA30E6" w:rsidRDefault="00FE0621" w:rsidP="000B1046">
            <w:pPr>
              <w:ind w:right="-72"/>
              <w:jc w:val="right"/>
              <w:rPr>
                <w:rFonts w:ascii="Browallia New" w:eastAsia="Arial Unicode MS" w:hAnsi="Browallia New" w:cs="Browallia New"/>
                <w:spacing w:val="-4"/>
                <w:sz w:val="23"/>
                <w:szCs w:val="23"/>
              </w:rPr>
            </w:pPr>
          </w:p>
        </w:tc>
        <w:tc>
          <w:tcPr>
            <w:tcW w:w="1162" w:type="dxa"/>
            <w:shd w:val="clear" w:color="auto" w:fill="auto"/>
            <w:vAlign w:val="bottom"/>
          </w:tcPr>
          <w:p w14:paraId="11F49794" w14:textId="77777777" w:rsidR="00FE0621" w:rsidRPr="001346D3" w:rsidRDefault="00FE0621" w:rsidP="000B1046">
            <w:pPr>
              <w:ind w:right="-72"/>
              <w:jc w:val="right"/>
              <w:rPr>
                <w:rFonts w:ascii="Browallia New" w:eastAsia="Courier New" w:hAnsi="Browallia New" w:cs="Browallia New"/>
                <w:sz w:val="23"/>
                <w:szCs w:val="23"/>
              </w:rPr>
            </w:pPr>
          </w:p>
        </w:tc>
        <w:tc>
          <w:tcPr>
            <w:tcW w:w="1106" w:type="dxa"/>
            <w:shd w:val="clear" w:color="auto" w:fill="auto"/>
            <w:vAlign w:val="bottom"/>
          </w:tcPr>
          <w:p w14:paraId="6F67BC17" w14:textId="77777777" w:rsidR="00FE0621" w:rsidRPr="00EA30E6" w:rsidRDefault="00FE0621" w:rsidP="000B1046">
            <w:pPr>
              <w:ind w:right="-72"/>
              <w:jc w:val="right"/>
              <w:rPr>
                <w:rFonts w:ascii="Browallia New" w:eastAsia="Arial Unicode MS" w:hAnsi="Browallia New" w:cs="Browallia New"/>
                <w:spacing w:val="-4"/>
                <w:sz w:val="23"/>
                <w:szCs w:val="23"/>
              </w:rPr>
            </w:pPr>
          </w:p>
        </w:tc>
        <w:tc>
          <w:tcPr>
            <w:tcW w:w="1134" w:type="dxa"/>
            <w:shd w:val="clear" w:color="auto" w:fill="auto"/>
            <w:vAlign w:val="bottom"/>
          </w:tcPr>
          <w:p w14:paraId="79A7A873" w14:textId="77777777" w:rsidR="00FE0621" w:rsidRPr="001346D3" w:rsidRDefault="00FE0621" w:rsidP="000B1046">
            <w:pPr>
              <w:ind w:right="-72"/>
              <w:jc w:val="right"/>
              <w:rPr>
                <w:rFonts w:ascii="Browallia New" w:eastAsia="Courier New" w:hAnsi="Browallia New" w:cs="Browallia New"/>
                <w:sz w:val="23"/>
                <w:szCs w:val="23"/>
              </w:rPr>
            </w:pPr>
          </w:p>
        </w:tc>
      </w:tr>
      <w:tr w:rsidR="004457EF" w:rsidRPr="00090718" w14:paraId="1056EEBB" w14:textId="77777777" w:rsidTr="00FE391F">
        <w:tc>
          <w:tcPr>
            <w:tcW w:w="4608" w:type="dxa"/>
            <w:shd w:val="clear" w:color="auto" w:fill="auto"/>
          </w:tcPr>
          <w:p w14:paraId="16C5B87C" w14:textId="77777777" w:rsidR="004457EF" w:rsidRPr="001346D3" w:rsidRDefault="004457EF" w:rsidP="004457EF">
            <w:pPr>
              <w:tabs>
                <w:tab w:val="right" w:pos="9360"/>
                <w:tab w:val="right" w:pos="9540"/>
                <w:tab w:val="right" w:pos="11430"/>
                <w:tab w:val="right" w:pos="13320"/>
                <w:tab w:val="right" w:pos="14400"/>
                <w:tab w:val="right" w:pos="14760"/>
              </w:tabs>
              <w:ind w:left="435" w:right="-119" w:hanging="360"/>
              <w:rPr>
                <w:rFonts w:ascii="Browallia New" w:eastAsia="PSLChalalaiClassicas" w:hAnsi="Browallia New" w:cs="Browallia New"/>
                <w:sz w:val="23"/>
                <w:szCs w:val="23"/>
              </w:rPr>
            </w:pPr>
            <w:r w:rsidRPr="001346D3">
              <w:rPr>
                <w:rFonts w:ascii="Browallia New" w:eastAsia="PSLChalalaiClassicas" w:hAnsi="Browallia New" w:cs="Browallia New" w:hint="cs"/>
                <w:sz w:val="23"/>
                <w:szCs w:val="23"/>
              </w:rPr>
              <w:t xml:space="preserve"> </w:t>
            </w:r>
            <w:r w:rsidRPr="001346D3">
              <w:rPr>
                <w:rFonts w:ascii="Browallia New" w:eastAsia="PSLChalalaiClassicas" w:hAnsi="Browallia New" w:cs="Browallia New" w:hint="cs"/>
                <w:sz w:val="23"/>
                <w:szCs w:val="23"/>
                <w:cs/>
              </w:rPr>
              <w:t xml:space="preserve">  คำนวณกำไรต่อหุ้นปรับลด (หุ้น)</w:t>
            </w:r>
          </w:p>
        </w:tc>
        <w:tc>
          <w:tcPr>
            <w:tcW w:w="1134" w:type="dxa"/>
            <w:shd w:val="clear" w:color="auto" w:fill="auto"/>
            <w:vAlign w:val="bottom"/>
          </w:tcPr>
          <w:p w14:paraId="3A432073" w14:textId="3086AEA9" w:rsidR="004457EF" w:rsidRPr="00EA30E6" w:rsidRDefault="00A12F0A" w:rsidP="004457EF">
            <w:pPr>
              <w:pBdr>
                <w:bottom w:val="single" w:sz="4" w:space="1" w:color="auto"/>
              </w:pBdr>
              <w:ind w:right="-72"/>
              <w:jc w:val="right"/>
              <w:rPr>
                <w:rFonts w:ascii="Browallia New" w:eastAsia="Arial Unicode MS" w:hAnsi="Browallia New" w:cs="Browallia New"/>
                <w:spacing w:val="-4"/>
                <w:sz w:val="23"/>
                <w:szCs w:val="23"/>
              </w:rPr>
            </w:pPr>
            <w:r w:rsidRPr="00EA30E6">
              <w:rPr>
                <w:rFonts w:ascii="Browallia New" w:eastAsia="Arial Unicode MS" w:hAnsi="Browallia New" w:cs="Browallia New"/>
                <w:spacing w:val="-4"/>
                <w:sz w:val="23"/>
                <w:szCs w:val="23"/>
              </w:rPr>
              <w:t>2,504,096</w:t>
            </w:r>
          </w:p>
        </w:tc>
        <w:tc>
          <w:tcPr>
            <w:tcW w:w="1162" w:type="dxa"/>
            <w:shd w:val="clear" w:color="auto" w:fill="auto"/>
            <w:vAlign w:val="bottom"/>
          </w:tcPr>
          <w:p w14:paraId="3C40A67B" w14:textId="4A85D4F6" w:rsidR="004457EF" w:rsidRPr="001346D3" w:rsidRDefault="004457EF" w:rsidP="004457EF">
            <w:pPr>
              <w:pBdr>
                <w:bottom w:val="single" w:sz="4" w:space="1" w:color="auto"/>
              </w:pBdr>
              <w:ind w:right="-72"/>
              <w:jc w:val="right"/>
              <w:rPr>
                <w:rFonts w:ascii="Browallia New" w:eastAsia="Courier New" w:hAnsi="Browallia New" w:cs="Browallia New"/>
                <w:sz w:val="23"/>
                <w:szCs w:val="23"/>
              </w:rPr>
            </w:pPr>
            <w:r w:rsidRPr="001346D3">
              <w:rPr>
                <w:rFonts w:ascii="Browallia New" w:eastAsia="Arial Unicode MS" w:hAnsi="Browallia New" w:cs="Browallia New"/>
                <w:spacing w:val="-4"/>
                <w:sz w:val="23"/>
                <w:szCs w:val="23"/>
              </w:rPr>
              <w:t>2,504,096</w:t>
            </w:r>
          </w:p>
        </w:tc>
        <w:tc>
          <w:tcPr>
            <w:tcW w:w="1106" w:type="dxa"/>
            <w:shd w:val="clear" w:color="auto" w:fill="auto"/>
            <w:vAlign w:val="bottom"/>
          </w:tcPr>
          <w:p w14:paraId="173F9A32" w14:textId="4222AAD7" w:rsidR="004457EF" w:rsidRPr="00EA30E6" w:rsidRDefault="00A12F0A" w:rsidP="004457EF">
            <w:pPr>
              <w:pBdr>
                <w:bottom w:val="single" w:sz="4" w:space="1" w:color="auto"/>
              </w:pBdr>
              <w:ind w:right="-72"/>
              <w:jc w:val="right"/>
              <w:rPr>
                <w:rFonts w:ascii="Browallia New" w:eastAsia="Arial Unicode MS" w:hAnsi="Browallia New" w:cs="Browallia New"/>
                <w:spacing w:val="-4"/>
                <w:sz w:val="23"/>
                <w:szCs w:val="23"/>
              </w:rPr>
            </w:pPr>
            <w:r w:rsidRPr="00EA30E6">
              <w:rPr>
                <w:rFonts w:ascii="Browallia New" w:eastAsia="Arial Unicode MS" w:hAnsi="Browallia New" w:cs="Browallia New"/>
                <w:spacing w:val="-4"/>
                <w:sz w:val="23"/>
                <w:szCs w:val="23"/>
              </w:rPr>
              <w:t>2,504,096</w:t>
            </w:r>
          </w:p>
        </w:tc>
        <w:tc>
          <w:tcPr>
            <w:tcW w:w="1134" w:type="dxa"/>
            <w:shd w:val="clear" w:color="auto" w:fill="auto"/>
            <w:vAlign w:val="bottom"/>
          </w:tcPr>
          <w:p w14:paraId="7E0B3E03" w14:textId="5993B832" w:rsidR="004457EF" w:rsidRPr="001346D3" w:rsidRDefault="004457EF" w:rsidP="004457EF">
            <w:pPr>
              <w:pBdr>
                <w:bottom w:val="single" w:sz="4" w:space="1" w:color="auto"/>
              </w:pBdr>
              <w:ind w:right="-72"/>
              <w:jc w:val="right"/>
              <w:rPr>
                <w:rFonts w:ascii="Browallia New" w:eastAsia="Courier New" w:hAnsi="Browallia New" w:cs="Browallia New"/>
                <w:sz w:val="23"/>
                <w:szCs w:val="23"/>
              </w:rPr>
            </w:pPr>
            <w:r w:rsidRPr="001346D3">
              <w:rPr>
                <w:rFonts w:ascii="Browallia New" w:eastAsia="Arial Unicode MS" w:hAnsi="Browallia New" w:cs="Browallia New"/>
                <w:spacing w:val="-4"/>
                <w:sz w:val="23"/>
                <w:szCs w:val="23"/>
              </w:rPr>
              <w:t>2,504,096</w:t>
            </w:r>
          </w:p>
        </w:tc>
      </w:tr>
      <w:tr w:rsidR="004457EF" w:rsidRPr="00090718" w14:paraId="03CCA104" w14:textId="77777777" w:rsidTr="00FE391F">
        <w:tc>
          <w:tcPr>
            <w:tcW w:w="4608" w:type="dxa"/>
            <w:shd w:val="clear" w:color="auto" w:fill="auto"/>
            <w:vAlign w:val="center"/>
          </w:tcPr>
          <w:p w14:paraId="7211364D" w14:textId="77777777" w:rsidR="004457EF" w:rsidRPr="001346D3" w:rsidRDefault="004457EF" w:rsidP="004457EF">
            <w:pPr>
              <w:tabs>
                <w:tab w:val="right" w:pos="9360"/>
                <w:tab w:val="right" w:pos="9540"/>
                <w:tab w:val="right" w:pos="11430"/>
                <w:tab w:val="right" w:pos="13320"/>
                <w:tab w:val="right" w:pos="14400"/>
                <w:tab w:val="right" w:pos="14760"/>
              </w:tabs>
              <w:ind w:left="435" w:right="-119" w:hanging="360"/>
              <w:rPr>
                <w:rFonts w:ascii="Browallia New" w:eastAsia="PSLChalalaiClassicas" w:hAnsi="Browallia New" w:cs="Browallia New"/>
                <w:sz w:val="23"/>
                <w:szCs w:val="23"/>
                <w:cs/>
              </w:rPr>
            </w:pPr>
          </w:p>
        </w:tc>
        <w:tc>
          <w:tcPr>
            <w:tcW w:w="1134" w:type="dxa"/>
            <w:shd w:val="clear" w:color="auto" w:fill="auto"/>
            <w:vAlign w:val="bottom"/>
          </w:tcPr>
          <w:p w14:paraId="195D14EC" w14:textId="77777777" w:rsidR="004457EF" w:rsidRPr="00EA30E6" w:rsidRDefault="004457EF" w:rsidP="004457EF">
            <w:pPr>
              <w:ind w:right="-72"/>
              <w:jc w:val="right"/>
              <w:rPr>
                <w:rFonts w:ascii="Browallia New" w:eastAsia="Arial Unicode MS" w:hAnsi="Browallia New" w:cs="Browallia New"/>
                <w:spacing w:val="-4"/>
                <w:sz w:val="23"/>
                <w:szCs w:val="23"/>
              </w:rPr>
            </w:pPr>
          </w:p>
        </w:tc>
        <w:tc>
          <w:tcPr>
            <w:tcW w:w="1162" w:type="dxa"/>
            <w:shd w:val="clear" w:color="auto" w:fill="auto"/>
            <w:vAlign w:val="bottom"/>
          </w:tcPr>
          <w:p w14:paraId="22F85968" w14:textId="77777777" w:rsidR="004457EF" w:rsidRPr="001346D3" w:rsidRDefault="004457EF" w:rsidP="004457EF">
            <w:pPr>
              <w:ind w:right="-72"/>
              <w:jc w:val="right"/>
              <w:rPr>
                <w:rFonts w:ascii="Browallia New" w:eastAsia="Courier New" w:hAnsi="Browallia New" w:cs="Browallia New"/>
                <w:sz w:val="23"/>
                <w:szCs w:val="23"/>
              </w:rPr>
            </w:pPr>
          </w:p>
        </w:tc>
        <w:tc>
          <w:tcPr>
            <w:tcW w:w="1106" w:type="dxa"/>
            <w:shd w:val="clear" w:color="auto" w:fill="auto"/>
            <w:vAlign w:val="bottom"/>
          </w:tcPr>
          <w:p w14:paraId="2C8AC30C" w14:textId="77777777" w:rsidR="004457EF" w:rsidRPr="00EA30E6" w:rsidRDefault="004457EF" w:rsidP="004457EF">
            <w:pPr>
              <w:ind w:right="-72"/>
              <w:jc w:val="right"/>
              <w:rPr>
                <w:rFonts w:ascii="Browallia New" w:eastAsia="Arial Unicode MS" w:hAnsi="Browallia New" w:cs="Browallia New"/>
                <w:spacing w:val="-4"/>
                <w:sz w:val="23"/>
                <w:szCs w:val="23"/>
              </w:rPr>
            </w:pPr>
          </w:p>
        </w:tc>
        <w:tc>
          <w:tcPr>
            <w:tcW w:w="1134" w:type="dxa"/>
            <w:shd w:val="clear" w:color="auto" w:fill="auto"/>
            <w:vAlign w:val="bottom"/>
          </w:tcPr>
          <w:p w14:paraId="62697C26" w14:textId="77777777" w:rsidR="004457EF" w:rsidRPr="001346D3" w:rsidRDefault="004457EF" w:rsidP="004457EF">
            <w:pPr>
              <w:ind w:right="-72"/>
              <w:jc w:val="right"/>
              <w:rPr>
                <w:rFonts w:ascii="Browallia New" w:eastAsia="Courier New" w:hAnsi="Browallia New" w:cs="Browallia New"/>
                <w:sz w:val="23"/>
                <w:szCs w:val="23"/>
              </w:rPr>
            </w:pPr>
          </w:p>
        </w:tc>
      </w:tr>
      <w:tr w:rsidR="004457EF" w:rsidRPr="00FE0621" w14:paraId="23DEBAAB" w14:textId="77777777" w:rsidTr="00FE391F">
        <w:tc>
          <w:tcPr>
            <w:tcW w:w="4608" w:type="dxa"/>
            <w:shd w:val="clear" w:color="auto" w:fill="auto"/>
          </w:tcPr>
          <w:p w14:paraId="5C49B672" w14:textId="77777777" w:rsidR="004457EF" w:rsidRPr="001346D3" w:rsidRDefault="004457EF" w:rsidP="004457EF">
            <w:pPr>
              <w:tabs>
                <w:tab w:val="right" w:pos="9360"/>
                <w:tab w:val="right" w:pos="9540"/>
                <w:tab w:val="right" w:pos="11430"/>
                <w:tab w:val="right" w:pos="13320"/>
                <w:tab w:val="right" w:pos="14400"/>
                <w:tab w:val="right" w:pos="14760"/>
              </w:tabs>
              <w:ind w:left="435" w:right="-119" w:hanging="360"/>
              <w:rPr>
                <w:rFonts w:ascii="Browallia New" w:eastAsia="PSLChalalaiClassicas" w:hAnsi="Browallia New" w:cs="Browallia New"/>
                <w:sz w:val="23"/>
                <w:szCs w:val="23"/>
              </w:rPr>
            </w:pPr>
            <w:r w:rsidRPr="001346D3">
              <w:rPr>
                <w:rFonts w:ascii="Browallia New" w:eastAsia="PSLChalalaiClassicas" w:hAnsi="Browallia New" w:cs="Browallia New" w:hint="cs"/>
                <w:sz w:val="23"/>
                <w:szCs w:val="23"/>
                <w:cs/>
              </w:rPr>
              <w:t>กำไร (ขาดทุน) ต่อหุ้นปรับลด (บาท)</w:t>
            </w:r>
          </w:p>
        </w:tc>
        <w:tc>
          <w:tcPr>
            <w:tcW w:w="1134" w:type="dxa"/>
            <w:shd w:val="clear" w:color="auto" w:fill="auto"/>
            <w:vAlign w:val="bottom"/>
          </w:tcPr>
          <w:p w14:paraId="12E922C3" w14:textId="4F36BC07" w:rsidR="004457EF" w:rsidRPr="00EA30E6" w:rsidRDefault="004832DF" w:rsidP="004457EF">
            <w:pPr>
              <w:pBdr>
                <w:bottom w:val="single" w:sz="12" w:space="1" w:color="auto"/>
              </w:pBdr>
              <w:ind w:right="-72"/>
              <w:jc w:val="right"/>
              <w:rPr>
                <w:rFonts w:ascii="Browallia New" w:eastAsia="Arial Unicode MS" w:hAnsi="Browallia New" w:cs="Browallia New"/>
                <w:spacing w:val="-4"/>
                <w:sz w:val="23"/>
                <w:szCs w:val="23"/>
              </w:rPr>
            </w:pPr>
            <w:r w:rsidRPr="00EA30E6">
              <w:rPr>
                <w:rFonts w:ascii="Browallia New" w:eastAsia="Arial Unicode MS" w:hAnsi="Browallia New" w:cs="Browallia New"/>
                <w:spacing w:val="-4"/>
                <w:sz w:val="23"/>
                <w:szCs w:val="23"/>
              </w:rPr>
              <w:t>0.0</w:t>
            </w:r>
            <w:r w:rsidR="00B719A3" w:rsidRPr="00EA30E6">
              <w:rPr>
                <w:rFonts w:ascii="Browallia New" w:eastAsia="Arial Unicode MS" w:hAnsi="Browallia New" w:cs="Browallia New"/>
                <w:spacing w:val="-4"/>
                <w:sz w:val="23"/>
                <w:szCs w:val="23"/>
              </w:rPr>
              <w:t>76</w:t>
            </w:r>
          </w:p>
        </w:tc>
        <w:tc>
          <w:tcPr>
            <w:tcW w:w="1162" w:type="dxa"/>
            <w:shd w:val="clear" w:color="auto" w:fill="auto"/>
            <w:vAlign w:val="bottom"/>
          </w:tcPr>
          <w:p w14:paraId="14E7432C" w14:textId="5FC8B552" w:rsidR="004457EF" w:rsidRPr="001346D3" w:rsidRDefault="00B01EDA" w:rsidP="004457EF">
            <w:pPr>
              <w:pBdr>
                <w:bottom w:val="single" w:sz="12" w:space="1" w:color="auto"/>
              </w:pBdr>
              <w:ind w:right="-72"/>
              <w:jc w:val="right"/>
              <w:rPr>
                <w:rFonts w:ascii="Browallia New" w:eastAsia="Arial Unicode MS" w:hAnsi="Browallia New" w:cs="Browallia New"/>
                <w:spacing w:val="-4"/>
                <w:sz w:val="23"/>
                <w:szCs w:val="23"/>
              </w:rPr>
            </w:pPr>
            <w:r w:rsidRPr="001346D3">
              <w:rPr>
                <w:rFonts w:ascii="Browallia New" w:eastAsia="Arial Unicode MS" w:hAnsi="Browallia New" w:cs="Browallia New" w:hint="cs"/>
                <w:spacing w:val="-4"/>
                <w:sz w:val="23"/>
                <w:szCs w:val="23"/>
                <w:cs/>
              </w:rPr>
              <w:t>(</w:t>
            </w:r>
            <w:r w:rsidRPr="001346D3">
              <w:rPr>
                <w:rFonts w:ascii="Browallia New" w:eastAsia="Arial Unicode MS" w:hAnsi="Browallia New" w:cs="Browallia New"/>
                <w:spacing w:val="-4"/>
                <w:sz w:val="23"/>
                <w:szCs w:val="23"/>
              </w:rPr>
              <w:t>0.04</w:t>
            </w:r>
            <w:r w:rsidR="007D3545">
              <w:rPr>
                <w:rFonts w:ascii="Browallia New" w:eastAsia="Arial Unicode MS" w:hAnsi="Browallia New" w:cs="Browallia New"/>
                <w:spacing w:val="-4"/>
                <w:sz w:val="23"/>
                <w:szCs w:val="23"/>
              </w:rPr>
              <w:t>0</w:t>
            </w:r>
            <w:r w:rsidRPr="001346D3">
              <w:rPr>
                <w:rFonts w:ascii="Browallia New" w:eastAsia="Arial Unicode MS" w:hAnsi="Browallia New" w:cs="Browallia New" w:hint="cs"/>
                <w:spacing w:val="-4"/>
                <w:sz w:val="23"/>
                <w:szCs w:val="23"/>
                <w:cs/>
              </w:rPr>
              <w:t>)</w:t>
            </w:r>
          </w:p>
        </w:tc>
        <w:tc>
          <w:tcPr>
            <w:tcW w:w="1106" w:type="dxa"/>
            <w:shd w:val="clear" w:color="auto" w:fill="auto"/>
            <w:vAlign w:val="bottom"/>
          </w:tcPr>
          <w:p w14:paraId="0708A888" w14:textId="39FEF31D" w:rsidR="004457EF" w:rsidRPr="00EA30E6" w:rsidRDefault="00AC2F5D" w:rsidP="004457EF">
            <w:pPr>
              <w:pBdr>
                <w:bottom w:val="single" w:sz="12" w:space="1" w:color="auto"/>
              </w:pBdr>
              <w:ind w:right="-72"/>
              <w:jc w:val="right"/>
              <w:rPr>
                <w:rFonts w:ascii="Browallia New" w:eastAsia="Arial Unicode MS" w:hAnsi="Browallia New" w:cs="Browallia New"/>
                <w:spacing w:val="-4"/>
                <w:sz w:val="23"/>
                <w:szCs w:val="23"/>
              </w:rPr>
            </w:pPr>
            <w:r w:rsidRPr="00EA30E6">
              <w:rPr>
                <w:rFonts w:ascii="Browallia New" w:eastAsia="Arial Unicode MS" w:hAnsi="Browallia New" w:cs="Browallia New"/>
                <w:spacing w:val="-4"/>
                <w:sz w:val="23"/>
                <w:szCs w:val="23"/>
              </w:rPr>
              <w:t>0.059</w:t>
            </w:r>
          </w:p>
        </w:tc>
        <w:tc>
          <w:tcPr>
            <w:tcW w:w="1134" w:type="dxa"/>
            <w:shd w:val="clear" w:color="auto" w:fill="auto"/>
            <w:vAlign w:val="bottom"/>
          </w:tcPr>
          <w:p w14:paraId="72363010" w14:textId="4A804792" w:rsidR="004457EF" w:rsidRPr="008F580D" w:rsidRDefault="00B01EDA" w:rsidP="004457EF">
            <w:pPr>
              <w:pBdr>
                <w:bottom w:val="single" w:sz="12" w:space="1" w:color="auto"/>
              </w:pBdr>
              <w:ind w:right="-72"/>
              <w:jc w:val="right"/>
              <w:rPr>
                <w:rFonts w:ascii="Browallia New" w:eastAsia="Arial Unicode MS" w:hAnsi="Browallia New" w:cs="Browallia New"/>
                <w:spacing w:val="-4"/>
                <w:sz w:val="23"/>
                <w:szCs w:val="23"/>
              </w:rPr>
            </w:pPr>
            <w:r w:rsidRPr="001346D3">
              <w:rPr>
                <w:rFonts w:ascii="Browallia New" w:eastAsia="Arial Unicode MS" w:hAnsi="Browallia New" w:cs="Browallia New" w:hint="cs"/>
                <w:spacing w:val="-4"/>
                <w:sz w:val="23"/>
                <w:szCs w:val="23"/>
                <w:cs/>
              </w:rPr>
              <w:t>(</w:t>
            </w:r>
            <w:r w:rsidRPr="001346D3">
              <w:rPr>
                <w:rFonts w:ascii="Browallia New" w:eastAsia="Arial Unicode MS" w:hAnsi="Browallia New" w:cs="Browallia New"/>
                <w:spacing w:val="-4"/>
                <w:sz w:val="23"/>
                <w:szCs w:val="23"/>
              </w:rPr>
              <w:t>0.0</w:t>
            </w:r>
            <w:r w:rsidR="00DC623D">
              <w:rPr>
                <w:rFonts w:ascii="Browallia New" w:eastAsia="Arial Unicode MS" w:hAnsi="Browallia New" w:cs="Browallia New"/>
                <w:spacing w:val="-4"/>
                <w:sz w:val="23"/>
                <w:szCs w:val="23"/>
              </w:rPr>
              <w:t>1</w:t>
            </w:r>
            <w:r w:rsidRPr="001346D3">
              <w:rPr>
                <w:rFonts w:ascii="Browallia New" w:eastAsia="Arial Unicode MS" w:hAnsi="Browallia New" w:cs="Browallia New"/>
                <w:spacing w:val="-4"/>
                <w:sz w:val="23"/>
                <w:szCs w:val="23"/>
              </w:rPr>
              <w:t>9</w:t>
            </w:r>
            <w:r w:rsidRPr="001346D3">
              <w:rPr>
                <w:rFonts w:ascii="Browallia New" w:eastAsia="Arial Unicode MS" w:hAnsi="Browallia New" w:cs="Browallia New" w:hint="cs"/>
                <w:spacing w:val="-4"/>
                <w:sz w:val="23"/>
                <w:szCs w:val="23"/>
                <w:cs/>
              </w:rPr>
              <w:t>)</w:t>
            </w:r>
          </w:p>
        </w:tc>
      </w:tr>
    </w:tbl>
    <w:p w14:paraId="64E49B67" w14:textId="77777777" w:rsidR="00FE0621" w:rsidRDefault="00FE0621" w:rsidP="00EA1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B3728FB" w14:textId="77777777" w:rsidR="00CF344B" w:rsidRPr="004F15F9" w:rsidRDefault="00CF344B" w:rsidP="00CF344B">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4F15F9">
        <w:rPr>
          <w:rFonts w:ascii="Browallia New" w:hAnsi="Browallia New" w:cs="Browallia New"/>
          <w:b/>
          <w:bCs/>
          <w:sz w:val="28"/>
          <w:szCs w:val="28"/>
          <w:cs/>
          <w:lang w:val="en-GB"/>
        </w:rPr>
        <w:t>เงินปันผลจ่าย</w:t>
      </w:r>
    </w:p>
    <w:p w14:paraId="6E2C156C" w14:textId="77777777" w:rsidR="00CF344B" w:rsidRPr="004F15F9" w:rsidRDefault="00CF344B" w:rsidP="00CF344B">
      <w:pPr>
        <w:tabs>
          <w:tab w:val="clear" w:pos="227"/>
          <w:tab w:val="clear" w:pos="454"/>
        </w:tabs>
        <w:spacing w:line="240" w:lineRule="auto"/>
        <w:ind w:left="426"/>
        <w:jc w:val="thaiDistribute"/>
        <w:rPr>
          <w:rFonts w:ascii="Browallia New" w:hAnsi="Browallia New" w:cs="Browallia New"/>
          <w:sz w:val="24"/>
          <w:szCs w:val="24"/>
          <w:lang w:val="en-GB"/>
        </w:rPr>
      </w:pPr>
    </w:p>
    <w:p w14:paraId="2C3ED42F" w14:textId="63A6416D" w:rsidR="00CF344B" w:rsidRPr="00996CF1" w:rsidRDefault="00CF344B" w:rsidP="00CF344B">
      <w:pPr>
        <w:tabs>
          <w:tab w:val="clear" w:pos="227"/>
          <w:tab w:val="clear" w:pos="454"/>
        </w:tabs>
        <w:spacing w:line="240" w:lineRule="auto"/>
        <w:ind w:left="426"/>
        <w:jc w:val="thaiDistribute"/>
        <w:rPr>
          <w:rFonts w:ascii="Browallia New" w:hAnsi="Browallia New" w:cs="Browallia New"/>
          <w:sz w:val="28"/>
          <w:szCs w:val="28"/>
        </w:rPr>
      </w:pPr>
      <w:r w:rsidRPr="004F15F9">
        <w:rPr>
          <w:rFonts w:ascii="Browallia New" w:hAnsi="Browallia New" w:cs="Browallia New" w:hint="cs"/>
          <w:sz w:val="28"/>
          <w:szCs w:val="28"/>
          <w:cs/>
          <w:lang w:val="en-GB"/>
        </w:rPr>
        <w:t>บริษัทย่อยประกาศจ่ายเงินปันผล</w:t>
      </w:r>
      <w:r w:rsidR="00F46DAD">
        <w:rPr>
          <w:rFonts w:ascii="Browallia New" w:hAnsi="Browallia New" w:cs="Browallia New" w:hint="cs"/>
          <w:sz w:val="28"/>
          <w:szCs w:val="28"/>
          <w:cs/>
          <w:lang w:val="en-GB"/>
        </w:rPr>
        <w:t xml:space="preserve">สำหรับงวดสามเดือนและหกเดือนสิ้นสุดวันที่ </w:t>
      </w:r>
      <w:r w:rsidR="00F46DAD">
        <w:rPr>
          <w:rFonts w:ascii="Browallia New" w:hAnsi="Browallia New" w:cs="Browallia New"/>
          <w:sz w:val="28"/>
          <w:szCs w:val="28"/>
        </w:rPr>
        <w:t xml:space="preserve">30 </w:t>
      </w:r>
      <w:r w:rsidR="00F46DAD">
        <w:rPr>
          <w:rFonts w:ascii="Browallia New" w:hAnsi="Browallia New" w:cs="Browallia New" w:hint="cs"/>
          <w:sz w:val="28"/>
          <w:szCs w:val="28"/>
          <w:cs/>
        </w:rPr>
        <w:t xml:space="preserve">มิถุนายน </w:t>
      </w:r>
      <w:r w:rsidR="00F46DAD">
        <w:rPr>
          <w:rFonts w:ascii="Browallia New" w:hAnsi="Browallia New" w:cs="Browallia New"/>
          <w:sz w:val="28"/>
          <w:szCs w:val="28"/>
        </w:rPr>
        <w:t xml:space="preserve">2566 </w:t>
      </w:r>
      <w:r w:rsidR="00F46DAD">
        <w:rPr>
          <w:rFonts w:ascii="Browallia New" w:hAnsi="Browallia New" w:cs="Browallia New" w:hint="cs"/>
          <w:sz w:val="28"/>
          <w:szCs w:val="28"/>
          <w:cs/>
        </w:rPr>
        <w:t xml:space="preserve">และ </w:t>
      </w:r>
      <w:r w:rsidR="00F46DAD">
        <w:rPr>
          <w:rFonts w:ascii="Browallia New" w:hAnsi="Browallia New" w:cs="Browallia New"/>
          <w:sz w:val="28"/>
          <w:szCs w:val="28"/>
        </w:rPr>
        <w:t>2565</w:t>
      </w:r>
      <w:r w:rsidRPr="004F15F9">
        <w:rPr>
          <w:rFonts w:ascii="Browallia New" w:hAnsi="Browallia New" w:cs="Browallia New" w:hint="cs"/>
          <w:sz w:val="28"/>
          <w:szCs w:val="28"/>
          <w:lang w:val="en-GB"/>
        </w:rPr>
        <w:t xml:space="preserve"> </w:t>
      </w:r>
      <w:r w:rsidRPr="004F15F9">
        <w:rPr>
          <w:rFonts w:ascii="Browallia New" w:hAnsi="Browallia New" w:cs="Browallia New" w:hint="cs"/>
          <w:sz w:val="28"/>
          <w:szCs w:val="28"/>
          <w:cs/>
          <w:lang w:val="en-GB"/>
        </w:rPr>
        <w:t>รวมทั้งสิ้นดังนี้</w:t>
      </w:r>
    </w:p>
    <w:p w14:paraId="015EE3F9" w14:textId="77777777" w:rsidR="00CF344B" w:rsidRPr="00CF344B" w:rsidRDefault="00CF344B" w:rsidP="00CF344B">
      <w:pPr>
        <w:tabs>
          <w:tab w:val="clear" w:pos="227"/>
          <w:tab w:val="clear" w:pos="454"/>
        </w:tabs>
        <w:spacing w:line="240" w:lineRule="auto"/>
        <w:ind w:left="426"/>
        <w:jc w:val="thaiDistribute"/>
        <w:rPr>
          <w:rFonts w:ascii="Browallia New" w:hAnsi="Browallia New" w:cs="Browallia New"/>
          <w:sz w:val="16"/>
          <w:szCs w:val="16"/>
          <w:highlight w:val="yellow"/>
          <w:cs/>
          <w:lang w:val="en-GB"/>
        </w:rPr>
      </w:pPr>
    </w:p>
    <w:tbl>
      <w:tblPr>
        <w:tblW w:w="9023" w:type="dxa"/>
        <w:tblInd w:w="333" w:type="dxa"/>
        <w:tblLayout w:type="fixed"/>
        <w:tblCellMar>
          <w:left w:w="57" w:type="dxa"/>
          <w:right w:w="57" w:type="dxa"/>
        </w:tblCellMar>
        <w:tblLook w:val="0000" w:firstRow="0" w:lastRow="0" w:firstColumn="0" w:lastColumn="0" w:noHBand="0" w:noVBand="0"/>
      </w:tblPr>
      <w:tblGrid>
        <w:gridCol w:w="2644"/>
        <w:gridCol w:w="142"/>
        <w:gridCol w:w="850"/>
        <w:gridCol w:w="142"/>
        <w:gridCol w:w="992"/>
        <w:gridCol w:w="142"/>
        <w:gridCol w:w="992"/>
        <w:gridCol w:w="142"/>
        <w:gridCol w:w="851"/>
        <w:gridCol w:w="141"/>
        <w:gridCol w:w="851"/>
        <w:gridCol w:w="142"/>
        <w:gridCol w:w="992"/>
      </w:tblGrid>
      <w:tr w:rsidR="00F46DAD" w:rsidRPr="00F14BED" w14:paraId="08F05B30" w14:textId="77777777" w:rsidTr="00960D82">
        <w:trPr>
          <w:trHeight w:val="148"/>
        </w:trPr>
        <w:tc>
          <w:tcPr>
            <w:tcW w:w="2644" w:type="dxa"/>
          </w:tcPr>
          <w:p w14:paraId="3170001B" w14:textId="77777777" w:rsidR="00F46DAD" w:rsidRPr="00C07995" w:rsidRDefault="00F46DAD" w:rsidP="006F706E">
            <w:pPr>
              <w:tabs>
                <w:tab w:val="left" w:pos="113"/>
              </w:tabs>
              <w:ind w:right="-57"/>
              <w:jc w:val="center"/>
              <w:rPr>
                <w:rFonts w:ascii="Browallia New" w:hAnsi="Browallia New" w:cs="Browallia New"/>
                <w:sz w:val="22"/>
                <w:szCs w:val="22"/>
                <w:cs/>
              </w:rPr>
            </w:pPr>
          </w:p>
        </w:tc>
        <w:tc>
          <w:tcPr>
            <w:tcW w:w="142" w:type="dxa"/>
          </w:tcPr>
          <w:p w14:paraId="30C0C86D" w14:textId="77777777" w:rsidR="00F46DAD" w:rsidRPr="00C07995" w:rsidRDefault="00F46DAD" w:rsidP="006F706E">
            <w:pPr>
              <w:tabs>
                <w:tab w:val="left" w:pos="113"/>
              </w:tabs>
              <w:ind w:right="-57"/>
              <w:jc w:val="center"/>
              <w:rPr>
                <w:rFonts w:ascii="Browallia New" w:hAnsi="Browallia New" w:cs="Browallia New"/>
                <w:sz w:val="22"/>
                <w:szCs w:val="22"/>
                <w:cs/>
              </w:rPr>
            </w:pPr>
          </w:p>
        </w:tc>
        <w:tc>
          <w:tcPr>
            <w:tcW w:w="6237" w:type="dxa"/>
            <w:gridSpan w:val="11"/>
            <w:tcBorders>
              <w:bottom w:val="single" w:sz="4" w:space="0" w:color="auto"/>
            </w:tcBorders>
          </w:tcPr>
          <w:p w14:paraId="06EB38D8" w14:textId="007A7673" w:rsidR="00F46DAD" w:rsidRPr="00C07995" w:rsidRDefault="00F46DAD" w:rsidP="00F46DA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Pr>
                <w:rFonts w:ascii="Browallia New" w:hAnsi="Browallia New" w:cs="Browallia New" w:hint="cs"/>
                <w:sz w:val="23"/>
                <w:szCs w:val="23"/>
                <w:cs/>
              </w:rPr>
              <w:t xml:space="preserve">สำหรับงวดสามเดือนสิ้นสุดวันที่ </w:t>
            </w:r>
            <w:r>
              <w:rPr>
                <w:rFonts w:ascii="Browallia New" w:hAnsi="Browallia New" w:cs="Browallia New"/>
                <w:sz w:val="23"/>
                <w:szCs w:val="23"/>
              </w:rPr>
              <w:t xml:space="preserve">30 </w:t>
            </w:r>
            <w:r>
              <w:rPr>
                <w:rFonts w:ascii="Browallia New" w:hAnsi="Browallia New" w:cs="Browallia New" w:hint="cs"/>
                <w:sz w:val="23"/>
                <w:szCs w:val="23"/>
                <w:cs/>
              </w:rPr>
              <w:t>มิถุนายน</w:t>
            </w:r>
          </w:p>
        </w:tc>
      </w:tr>
      <w:tr w:rsidR="00F46DAD" w:rsidRPr="00F14BED" w14:paraId="32803FFC" w14:textId="77777777" w:rsidTr="006F706E">
        <w:trPr>
          <w:trHeight w:val="148"/>
        </w:trPr>
        <w:tc>
          <w:tcPr>
            <w:tcW w:w="2644" w:type="dxa"/>
          </w:tcPr>
          <w:p w14:paraId="748DBF9F" w14:textId="77777777" w:rsidR="00F46DAD" w:rsidRPr="00C07995" w:rsidRDefault="00F46DAD" w:rsidP="006F706E">
            <w:pPr>
              <w:tabs>
                <w:tab w:val="left" w:pos="113"/>
              </w:tabs>
              <w:ind w:right="-57"/>
              <w:jc w:val="center"/>
              <w:rPr>
                <w:rFonts w:ascii="Browallia New" w:hAnsi="Browallia New" w:cs="Browallia New"/>
                <w:sz w:val="22"/>
                <w:szCs w:val="22"/>
                <w:cs/>
              </w:rPr>
            </w:pPr>
          </w:p>
        </w:tc>
        <w:tc>
          <w:tcPr>
            <w:tcW w:w="142" w:type="dxa"/>
          </w:tcPr>
          <w:p w14:paraId="7CFD1D7C" w14:textId="77777777" w:rsidR="00F46DAD" w:rsidRPr="00C07995" w:rsidRDefault="00F46DAD" w:rsidP="006F706E">
            <w:pPr>
              <w:tabs>
                <w:tab w:val="left" w:pos="113"/>
              </w:tabs>
              <w:ind w:right="-57"/>
              <w:jc w:val="center"/>
              <w:rPr>
                <w:rFonts w:ascii="Browallia New" w:hAnsi="Browallia New" w:cs="Browallia New"/>
                <w:sz w:val="22"/>
                <w:szCs w:val="22"/>
                <w:cs/>
              </w:rPr>
            </w:pPr>
          </w:p>
        </w:tc>
        <w:tc>
          <w:tcPr>
            <w:tcW w:w="3118" w:type="dxa"/>
            <w:gridSpan w:val="5"/>
            <w:tcBorders>
              <w:bottom w:val="single" w:sz="4" w:space="0" w:color="auto"/>
            </w:tcBorders>
          </w:tcPr>
          <w:p w14:paraId="15611F73" w14:textId="40AEE5E2" w:rsidR="00F46DAD" w:rsidRPr="001346D3" w:rsidRDefault="00F46DAD"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3"/>
                <w:szCs w:val="23"/>
              </w:rPr>
            </w:pPr>
            <w:r>
              <w:rPr>
                <w:rFonts w:ascii="Browallia New" w:hAnsi="Browallia New" w:cs="Browallia New"/>
                <w:sz w:val="23"/>
                <w:szCs w:val="23"/>
              </w:rPr>
              <w:t>2566</w:t>
            </w:r>
          </w:p>
        </w:tc>
        <w:tc>
          <w:tcPr>
            <w:tcW w:w="142" w:type="dxa"/>
          </w:tcPr>
          <w:p w14:paraId="4A004CED" w14:textId="77777777" w:rsidR="00F46DAD" w:rsidRPr="00C07995" w:rsidRDefault="00F46DAD"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2977" w:type="dxa"/>
            <w:gridSpan w:val="5"/>
            <w:tcBorders>
              <w:bottom w:val="single" w:sz="4" w:space="0" w:color="auto"/>
            </w:tcBorders>
          </w:tcPr>
          <w:p w14:paraId="08940B40" w14:textId="376CF31C" w:rsidR="00F46DAD" w:rsidRPr="001346D3" w:rsidRDefault="00F46DAD"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3"/>
                <w:szCs w:val="23"/>
              </w:rPr>
            </w:pPr>
            <w:r>
              <w:rPr>
                <w:rFonts w:ascii="Browallia New" w:hAnsi="Browallia New" w:cs="Browallia New"/>
                <w:sz w:val="23"/>
                <w:szCs w:val="23"/>
              </w:rPr>
              <w:t>2565</w:t>
            </w:r>
          </w:p>
        </w:tc>
      </w:tr>
      <w:tr w:rsidR="004E19A6" w:rsidRPr="00F14BED" w14:paraId="11B5A446" w14:textId="77777777" w:rsidTr="006F706E">
        <w:trPr>
          <w:trHeight w:val="148"/>
        </w:trPr>
        <w:tc>
          <w:tcPr>
            <w:tcW w:w="2644" w:type="dxa"/>
          </w:tcPr>
          <w:p w14:paraId="07E6F411" w14:textId="77777777" w:rsidR="004E19A6" w:rsidRPr="00C07995" w:rsidRDefault="004E19A6" w:rsidP="006F706E">
            <w:pPr>
              <w:tabs>
                <w:tab w:val="left" w:pos="113"/>
              </w:tabs>
              <w:ind w:right="-57"/>
              <w:jc w:val="center"/>
              <w:rPr>
                <w:rFonts w:ascii="Browallia New" w:hAnsi="Browallia New" w:cs="Browallia New"/>
                <w:sz w:val="22"/>
                <w:szCs w:val="22"/>
                <w:cs/>
              </w:rPr>
            </w:pPr>
          </w:p>
        </w:tc>
        <w:tc>
          <w:tcPr>
            <w:tcW w:w="142" w:type="dxa"/>
          </w:tcPr>
          <w:p w14:paraId="422DE96C" w14:textId="77777777" w:rsidR="004E19A6" w:rsidRPr="00C07995" w:rsidRDefault="004E19A6" w:rsidP="006F706E">
            <w:pPr>
              <w:tabs>
                <w:tab w:val="left" w:pos="113"/>
              </w:tabs>
              <w:ind w:right="-57"/>
              <w:jc w:val="center"/>
              <w:rPr>
                <w:rFonts w:ascii="Browallia New" w:hAnsi="Browallia New" w:cs="Browallia New"/>
                <w:sz w:val="22"/>
                <w:szCs w:val="22"/>
                <w:cs/>
              </w:rPr>
            </w:pPr>
          </w:p>
        </w:tc>
        <w:tc>
          <w:tcPr>
            <w:tcW w:w="1984" w:type="dxa"/>
            <w:gridSpan w:val="3"/>
            <w:tcBorders>
              <w:top w:val="single" w:sz="4" w:space="0" w:color="auto"/>
              <w:bottom w:val="single" w:sz="4" w:space="0" w:color="auto"/>
            </w:tcBorders>
          </w:tcPr>
          <w:p w14:paraId="7660A561" w14:textId="77777777" w:rsidR="004E19A6" w:rsidRPr="00C07995" w:rsidRDefault="004E19A6" w:rsidP="006F706E">
            <w:pPr>
              <w:tabs>
                <w:tab w:val="left" w:pos="113"/>
              </w:tabs>
              <w:ind w:right="-57"/>
              <w:jc w:val="center"/>
              <w:rPr>
                <w:rFonts w:ascii="Browallia New" w:hAnsi="Browallia New" w:cs="Browallia New"/>
                <w:sz w:val="22"/>
                <w:szCs w:val="22"/>
                <w:cs/>
              </w:rPr>
            </w:pPr>
            <w:r w:rsidRPr="00C07995">
              <w:rPr>
                <w:rFonts w:ascii="Browallia New" w:hAnsi="Browallia New" w:cs="Browallia New"/>
                <w:sz w:val="22"/>
                <w:szCs w:val="22"/>
                <w:cs/>
              </w:rPr>
              <w:t>ประกาศจ่ายเงินปันผล</w:t>
            </w:r>
          </w:p>
        </w:tc>
        <w:tc>
          <w:tcPr>
            <w:tcW w:w="142" w:type="dxa"/>
            <w:tcBorders>
              <w:top w:val="single" w:sz="4" w:space="0" w:color="auto"/>
            </w:tcBorders>
          </w:tcPr>
          <w:p w14:paraId="74B56F93" w14:textId="77777777" w:rsidR="004E19A6" w:rsidRPr="00C07995"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bottom w:val="single" w:sz="4" w:space="0" w:color="auto"/>
            </w:tcBorders>
          </w:tcPr>
          <w:p w14:paraId="6F86459F" w14:textId="77777777" w:rsidR="004E19A6" w:rsidRPr="00C07995"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C07995">
              <w:rPr>
                <w:rFonts w:ascii="Browallia New" w:hAnsi="Browallia New" w:cs="Browallia New"/>
                <w:sz w:val="22"/>
                <w:szCs w:val="22"/>
                <w:cs/>
              </w:rPr>
              <w:t>เงินปันผลจ่าย</w:t>
            </w:r>
          </w:p>
        </w:tc>
        <w:tc>
          <w:tcPr>
            <w:tcW w:w="142" w:type="dxa"/>
          </w:tcPr>
          <w:p w14:paraId="0D29E245" w14:textId="77777777" w:rsidR="004E19A6" w:rsidRPr="00C07995"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1843" w:type="dxa"/>
            <w:gridSpan w:val="3"/>
            <w:tcBorders>
              <w:bottom w:val="single" w:sz="4" w:space="0" w:color="auto"/>
            </w:tcBorders>
          </w:tcPr>
          <w:p w14:paraId="1ADA2E23" w14:textId="77777777" w:rsidR="004E19A6" w:rsidRPr="00C07995"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C07995">
              <w:rPr>
                <w:rFonts w:ascii="Browallia New" w:hAnsi="Browallia New" w:cs="Browallia New"/>
                <w:sz w:val="22"/>
                <w:szCs w:val="22"/>
                <w:cs/>
              </w:rPr>
              <w:t>ประกาศจ่ายเงินปันผล</w:t>
            </w:r>
          </w:p>
        </w:tc>
        <w:tc>
          <w:tcPr>
            <w:tcW w:w="142" w:type="dxa"/>
          </w:tcPr>
          <w:p w14:paraId="3F28A99D" w14:textId="77777777" w:rsidR="004E19A6" w:rsidRPr="00C07995"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tcPr>
          <w:p w14:paraId="15FFCF05" w14:textId="77777777" w:rsidR="004E19A6" w:rsidRPr="00C07995"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2"/>
                <w:szCs w:val="22"/>
                <w:cs/>
              </w:rPr>
            </w:pPr>
            <w:r w:rsidRPr="00C07995">
              <w:rPr>
                <w:rFonts w:ascii="Browallia New" w:hAnsi="Browallia New" w:cs="Browallia New"/>
                <w:sz w:val="22"/>
                <w:szCs w:val="22"/>
                <w:cs/>
              </w:rPr>
              <w:t>เงินปันผลจ่าย</w:t>
            </w:r>
          </w:p>
        </w:tc>
      </w:tr>
      <w:tr w:rsidR="004E19A6" w:rsidRPr="00F14BED" w14:paraId="4A47586B" w14:textId="77777777" w:rsidTr="006F706E">
        <w:trPr>
          <w:trHeight w:val="589"/>
        </w:trPr>
        <w:tc>
          <w:tcPr>
            <w:tcW w:w="2644" w:type="dxa"/>
            <w:tcBorders>
              <w:bottom w:val="single" w:sz="4" w:space="0" w:color="auto"/>
            </w:tcBorders>
            <w:vAlign w:val="bottom"/>
          </w:tcPr>
          <w:p w14:paraId="006BC06A" w14:textId="77777777" w:rsidR="004E19A6" w:rsidRPr="00C07995" w:rsidRDefault="004E19A6" w:rsidP="006F706E">
            <w:pPr>
              <w:tabs>
                <w:tab w:val="left" w:pos="113"/>
              </w:tabs>
              <w:ind w:right="-57"/>
              <w:jc w:val="center"/>
              <w:rPr>
                <w:rFonts w:ascii="Browallia New" w:hAnsi="Browallia New" w:cs="Browallia New"/>
                <w:sz w:val="22"/>
                <w:szCs w:val="22"/>
                <w:cs/>
              </w:rPr>
            </w:pPr>
            <w:r w:rsidRPr="00C07995">
              <w:rPr>
                <w:rFonts w:ascii="Browallia New" w:hAnsi="Browallia New" w:cs="Browallia New"/>
                <w:sz w:val="22"/>
                <w:szCs w:val="22"/>
                <w:cs/>
              </w:rPr>
              <w:t>ชื่อบริษัท</w:t>
            </w:r>
          </w:p>
        </w:tc>
        <w:tc>
          <w:tcPr>
            <w:tcW w:w="142" w:type="dxa"/>
          </w:tcPr>
          <w:p w14:paraId="40C151B7" w14:textId="77777777" w:rsidR="004E19A6" w:rsidRPr="00C07995" w:rsidRDefault="004E19A6" w:rsidP="006F706E">
            <w:pPr>
              <w:tabs>
                <w:tab w:val="left" w:pos="113"/>
              </w:tabs>
              <w:ind w:right="-57"/>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53689D97" w14:textId="77777777" w:rsidR="004E19A6" w:rsidRPr="00C07995" w:rsidRDefault="004E19A6" w:rsidP="006F706E">
            <w:pPr>
              <w:jc w:val="center"/>
              <w:rPr>
                <w:rFonts w:ascii="Browallia New" w:hAnsi="Browallia New" w:cs="Browallia New"/>
                <w:sz w:val="22"/>
                <w:szCs w:val="22"/>
              </w:rPr>
            </w:pPr>
            <w:r w:rsidRPr="00C07995">
              <w:rPr>
                <w:rFonts w:ascii="Browallia New" w:hAnsi="Browallia New" w:cs="Browallia New"/>
                <w:sz w:val="22"/>
                <w:szCs w:val="22"/>
                <w:cs/>
              </w:rPr>
              <w:t>อัตราหุ้นละ</w:t>
            </w:r>
          </w:p>
          <w:p w14:paraId="6F72936D" w14:textId="77777777" w:rsidR="004E19A6" w:rsidRPr="00C07995" w:rsidRDefault="004E19A6" w:rsidP="006F706E">
            <w:pPr>
              <w:tabs>
                <w:tab w:val="left" w:pos="113"/>
              </w:tabs>
              <w:ind w:right="-57"/>
              <w:jc w:val="center"/>
              <w:rPr>
                <w:rFonts w:ascii="Browallia New" w:hAnsi="Browallia New" w:cs="Browallia New"/>
                <w:sz w:val="22"/>
                <w:szCs w:val="22"/>
                <w:cs/>
              </w:rPr>
            </w:pPr>
            <w:r w:rsidRPr="00C07995">
              <w:rPr>
                <w:rFonts w:ascii="Browallia New" w:hAnsi="Browallia New" w:cs="Browallia New"/>
                <w:sz w:val="22"/>
                <w:szCs w:val="22"/>
                <w:cs/>
              </w:rPr>
              <w:t>(บาท)</w:t>
            </w:r>
          </w:p>
        </w:tc>
        <w:tc>
          <w:tcPr>
            <w:tcW w:w="142" w:type="dxa"/>
            <w:tcBorders>
              <w:top w:val="single" w:sz="4" w:space="0" w:color="auto"/>
            </w:tcBorders>
          </w:tcPr>
          <w:p w14:paraId="198EBA2E" w14:textId="77777777" w:rsidR="004E19A6" w:rsidRPr="00C07995" w:rsidRDefault="004E19A6" w:rsidP="006F706E">
            <w:pPr>
              <w:tabs>
                <w:tab w:val="left" w:pos="113"/>
              </w:tabs>
              <w:ind w:right="-57"/>
              <w:rPr>
                <w:rFonts w:ascii="Browallia New" w:hAnsi="Browallia New" w:cs="Browallia New"/>
                <w:sz w:val="22"/>
                <w:szCs w:val="22"/>
                <w:cs/>
              </w:rPr>
            </w:pPr>
          </w:p>
        </w:tc>
        <w:tc>
          <w:tcPr>
            <w:tcW w:w="992" w:type="dxa"/>
            <w:tcBorders>
              <w:top w:val="single" w:sz="4" w:space="0" w:color="auto"/>
              <w:bottom w:val="single" w:sz="4" w:space="0" w:color="auto"/>
            </w:tcBorders>
            <w:vAlign w:val="bottom"/>
          </w:tcPr>
          <w:p w14:paraId="13893AAD" w14:textId="77777777" w:rsidR="004E19A6" w:rsidRPr="00C07995" w:rsidRDefault="004E19A6" w:rsidP="006F706E">
            <w:pPr>
              <w:jc w:val="center"/>
              <w:rPr>
                <w:rFonts w:ascii="Browallia New" w:hAnsi="Browallia New" w:cs="Browallia New"/>
                <w:sz w:val="22"/>
                <w:szCs w:val="22"/>
              </w:rPr>
            </w:pPr>
            <w:r w:rsidRPr="00C07995">
              <w:rPr>
                <w:rFonts w:ascii="Browallia New" w:hAnsi="Browallia New" w:cs="Browallia New"/>
                <w:sz w:val="22"/>
                <w:szCs w:val="22"/>
                <w:cs/>
              </w:rPr>
              <w:t>จำนวนหุ้น</w:t>
            </w:r>
          </w:p>
          <w:p w14:paraId="129CA8A9" w14:textId="77777777" w:rsidR="004E19A6" w:rsidRPr="00C07995" w:rsidRDefault="004E19A6" w:rsidP="006F706E">
            <w:pPr>
              <w:tabs>
                <w:tab w:val="left" w:pos="113"/>
              </w:tabs>
              <w:ind w:right="-57"/>
              <w:jc w:val="center"/>
              <w:rPr>
                <w:rFonts w:ascii="Browallia New" w:hAnsi="Browallia New" w:cs="Browallia New"/>
                <w:sz w:val="22"/>
                <w:szCs w:val="22"/>
                <w:cs/>
              </w:rPr>
            </w:pPr>
            <w:r w:rsidRPr="00C07995">
              <w:rPr>
                <w:rFonts w:ascii="Browallia New" w:hAnsi="Browallia New" w:cs="Browallia New"/>
                <w:sz w:val="22"/>
                <w:szCs w:val="22"/>
                <w:cs/>
              </w:rPr>
              <w:t>(พันหุ้น)</w:t>
            </w:r>
          </w:p>
        </w:tc>
        <w:tc>
          <w:tcPr>
            <w:tcW w:w="142" w:type="dxa"/>
          </w:tcPr>
          <w:p w14:paraId="1EFF1C82" w14:textId="77777777" w:rsidR="004E19A6" w:rsidRPr="00C07995"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vAlign w:val="bottom"/>
          </w:tcPr>
          <w:p w14:paraId="3BF57B26" w14:textId="77777777" w:rsidR="004E19A6" w:rsidRPr="00C07995"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C07995">
              <w:rPr>
                <w:rFonts w:ascii="Browallia New" w:hAnsi="Browallia New" w:cs="Browallia New"/>
                <w:sz w:val="22"/>
                <w:szCs w:val="22"/>
                <w:cs/>
              </w:rPr>
              <w:t>จำนวนเงิน</w:t>
            </w:r>
            <w:r w:rsidRPr="00C07995">
              <w:rPr>
                <w:rFonts w:ascii="Browallia New" w:hAnsi="Browallia New" w:cs="Browallia New"/>
                <w:sz w:val="22"/>
                <w:szCs w:val="22"/>
                <w:cs/>
              </w:rPr>
              <w:br/>
            </w:r>
            <w:r w:rsidRPr="00C07995">
              <w:rPr>
                <w:rFonts w:ascii="Browallia New" w:hAnsi="Browallia New" w:cs="Browallia New"/>
                <w:sz w:val="22"/>
                <w:szCs w:val="22"/>
              </w:rPr>
              <w:t xml:space="preserve"> </w:t>
            </w:r>
            <w:r w:rsidRPr="00C07995">
              <w:rPr>
                <w:rFonts w:ascii="Browallia New" w:hAnsi="Browallia New" w:cs="Browallia New"/>
                <w:sz w:val="22"/>
                <w:szCs w:val="22"/>
                <w:cs/>
              </w:rPr>
              <w:t>(พันบาท)</w:t>
            </w:r>
          </w:p>
        </w:tc>
        <w:tc>
          <w:tcPr>
            <w:tcW w:w="142" w:type="dxa"/>
          </w:tcPr>
          <w:p w14:paraId="53822510" w14:textId="77777777" w:rsidR="004E19A6" w:rsidRPr="00C07995"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42D4C2DC" w14:textId="77777777" w:rsidR="004E19A6" w:rsidRPr="00C07995" w:rsidRDefault="004E19A6" w:rsidP="006F706E">
            <w:pPr>
              <w:jc w:val="center"/>
              <w:rPr>
                <w:rFonts w:ascii="Browallia New" w:hAnsi="Browallia New" w:cs="Browallia New"/>
                <w:sz w:val="22"/>
                <w:szCs w:val="22"/>
              </w:rPr>
            </w:pPr>
            <w:r w:rsidRPr="00C07995">
              <w:rPr>
                <w:rFonts w:ascii="Browallia New" w:hAnsi="Browallia New" w:cs="Browallia New"/>
                <w:sz w:val="22"/>
                <w:szCs w:val="22"/>
                <w:cs/>
              </w:rPr>
              <w:t>อัตราหุ้นละ</w:t>
            </w:r>
          </w:p>
          <w:p w14:paraId="774448E9" w14:textId="77777777" w:rsidR="004E19A6" w:rsidRPr="00C07995" w:rsidRDefault="004E19A6" w:rsidP="006F706E">
            <w:pPr>
              <w:jc w:val="center"/>
              <w:rPr>
                <w:rFonts w:ascii="Browallia New" w:hAnsi="Browallia New" w:cs="Browallia New"/>
                <w:sz w:val="22"/>
                <w:szCs w:val="22"/>
              </w:rPr>
            </w:pPr>
            <w:r w:rsidRPr="00C07995">
              <w:rPr>
                <w:rFonts w:ascii="Browallia New" w:hAnsi="Browallia New" w:cs="Browallia New"/>
                <w:sz w:val="22"/>
                <w:szCs w:val="22"/>
                <w:cs/>
              </w:rPr>
              <w:t>(บาท)</w:t>
            </w:r>
          </w:p>
        </w:tc>
        <w:tc>
          <w:tcPr>
            <w:tcW w:w="141" w:type="dxa"/>
            <w:tcBorders>
              <w:top w:val="single" w:sz="4" w:space="0" w:color="auto"/>
            </w:tcBorders>
          </w:tcPr>
          <w:p w14:paraId="11AE0E6E" w14:textId="77777777" w:rsidR="004E19A6" w:rsidRPr="00C07995"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5D6C4822" w14:textId="77777777" w:rsidR="004E19A6" w:rsidRPr="00C07995" w:rsidRDefault="004E19A6" w:rsidP="006F706E">
            <w:pPr>
              <w:jc w:val="center"/>
              <w:rPr>
                <w:rFonts w:ascii="Browallia New" w:hAnsi="Browallia New" w:cs="Browallia New"/>
                <w:sz w:val="22"/>
                <w:szCs w:val="22"/>
              </w:rPr>
            </w:pPr>
            <w:r w:rsidRPr="00C07995">
              <w:rPr>
                <w:rFonts w:ascii="Browallia New" w:hAnsi="Browallia New" w:cs="Browallia New"/>
                <w:sz w:val="22"/>
                <w:szCs w:val="22"/>
                <w:cs/>
              </w:rPr>
              <w:t>จำนวนหุ้น</w:t>
            </w:r>
          </w:p>
          <w:p w14:paraId="1E1826B5" w14:textId="77777777" w:rsidR="004E19A6" w:rsidRPr="00C07995" w:rsidRDefault="004E19A6" w:rsidP="006F706E">
            <w:pPr>
              <w:jc w:val="center"/>
              <w:rPr>
                <w:rFonts w:ascii="Browallia New" w:hAnsi="Browallia New" w:cs="Browallia New"/>
                <w:sz w:val="22"/>
                <w:szCs w:val="22"/>
                <w:cs/>
              </w:rPr>
            </w:pPr>
            <w:r w:rsidRPr="00C07995">
              <w:rPr>
                <w:rFonts w:ascii="Browallia New" w:hAnsi="Browallia New" w:cs="Browallia New"/>
                <w:sz w:val="22"/>
                <w:szCs w:val="22"/>
                <w:cs/>
              </w:rPr>
              <w:t>(พันหุ้น)</w:t>
            </w:r>
          </w:p>
        </w:tc>
        <w:tc>
          <w:tcPr>
            <w:tcW w:w="142" w:type="dxa"/>
          </w:tcPr>
          <w:p w14:paraId="1F91A5E1" w14:textId="77777777" w:rsidR="004E19A6" w:rsidRPr="00C07995"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top w:val="single" w:sz="4" w:space="0" w:color="auto"/>
              <w:bottom w:val="single" w:sz="4" w:space="0" w:color="auto"/>
            </w:tcBorders>
            <w:vAlign w:val="bottom"/>
          </w:tcPr>
          <w:p w14:paraId="31955E17" w14:textId="77777777" w:rsidR="004E19A6" w:rsidRPr="00C07995"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C07995">
              <w:rPr>
                <w:rFonts w:ascii="Browallia New" w:hAnsi="Browallia New" w:cs="Browallia New"/>
                <w:sz w:val="22"/>
                <w:szCs w:val="22"/>
                <w:cs/>
              </w:rPr>
              <w:t>จำนวนเงิน</w:t>
            </w:r>
            <w:r w:rsidRPr="00C07995">
              <w:rPr>
                <w:rFonts w:ascii="Browallia New" w:hAnsi="Browallia New" w:cs="Browallia New"/>
                <w:sz w:val="22"/>
                <w:szCs w:val="22"/>
                <w:cs/>
              </w:rPr>
              <w:br/>
            </w:r>
            <w:r w:rsidRPr="00C07995">
              <w:rPr>
                <w:rFonts w:ascii="Browallia New" w:hAnsi="Browallia New" w:cs="Browallia New"/>
                <w:sz w:val="22"/>
                <w:szCs w:val="22"/>
              </w:rPr>
              <w:t xml:space="preserve"> </w:t>
            </w:r>
            <w:r w:rsidRPr="00C07995">
              <w:rPr>
                <w:rFonts w:ascii="Browallia New" w:hAnsi="Browallia New" w:cs="Browallia New"/>
                <w:sz w:val="22"/>
                <w:szCs w:val="22"/>
                <w:cs/>
              </w:rPr>
              <w:t>(พันบาท)</w:t>
            </w:r>
          </w:p>
        </w:tc>
      </w:tr>
      <w:tr w:rsidR="004E19A6" w:rsidRPr="00F14BED" w14:paraId="66F64BEA" w14:textId="77777777" w:rsidTr="00C75E64">
        <w:tc>
          <w:tcPr>
            <w:tcW w:w="2644" w:type="dxa"/>
            <w:tcBorders>
              <w:top w:val="single" w:sz="4" w:space="0" w:color="auto"/>
            </w:tcBorders>
          </w:tcPr>
          <w:p w14:paraId="2E17E653" w14:textId="77777777" w:rsidR="004E19A6" w:rsidRPr="00C07995" w:rsidRDefault="004E19A6" w:rsidP="006F706E">
            <w:pPr>
              <w:tabs>
                <w:tab w:val="left" w:pos="113"/>
              </w:tabs>
              <w:ind w:right="-57"/>
              <w:jc w:val="center"/>
              <w:rPr>
                <w:rFonts w:ascii="Browallia New" w:hAnsi="Browallia New" w:cs="Browallia New"/>
                <w:sz w:val="22"/>
                <w:szCs w:val="22"/>
                <w:cs/>
              </w:rPr>
            </w:pPr>
          </w:p>
        </w:tc>
        <w:tc>
          <w:tcPr>
            <w:tcW w:w="142" w:type="dxa"/>
          </w:tcPr>
          <w:p w14:paraId="65EBD5BE" w14:textId="77777777" w:rsidR="004E19A6" w:rsidRPr="00C07995" w:rsidRDefault="004E19A6" w:rsidP="006F706E">
            <w:pPr>
              <w:tabs>
                <w:tab w:val="left" w:pos="113"/>
              </w:tabs>
              <w:ind w:right="-57"/>
              <w:jc w:val="center"/>
              <w:rPr>
                <w:rFonts w:ascii="Browallia New" w:hAnsi="Browallia New" w:cs="Browallia New"/>
                <w:sz w:val="22"/>
                <w:szCs w:val="22"/>
                <w:cs/>
              </w:rPr>
            </w:pPr>
          </w:p>
        </w:tc>
        <w:tc>
          <w:tcPr>
            <w:tcW w:w="850" w:type="dxa"/>
            <w:tcBorders>
              <w:top w:val="single" w:sz="4" w:space="0" w:color="auto"/>
            </w:tcBorders>
          </w:tcPr>
          <w:p w14:paraId="2373C0D4" w14:textId="77777777" w:rsidR="004E19A6" w:rsidRPr="00C07995" w:rsidRDefault="004E19A6" w:rsidP="006F706E">
            <w:pPr>
              <w:tabs>
                <w:tab w:val="left" w:pos="113"/>
              </w:tabs>
              <w:ind w:right="-57"/>
              <w:jc w:val="center"/>
              <w:rPr>
                <w:rFonts w:ascii="Browallia New" w:hAnsi="Browallia New" w:cs="Browallia New"/>
                <w:sz w:val="22"/>
                <w:szCs w:val="22"/>
                <w:cs/>
              </w:rPr>
            </w:pPr>
          </w:p>
        </w:tc>
        <w:tc>
          <w:tcPr>
            <w:tcW w:w="142" w:type="dxa"/>
          </w:tcPr>
          <w:p w14:paraId="2AB94096" w14:textId="77777777" w:rsidR="004E19A6" w:rsidRPr="00C07995" w:rsidRDefault="004E19A6" w:rsidP="006F706E">
            <w:pPr>
              <w:tabs>
                <w:tab w:val="left" w:pos="113"/>
              </w:tabs>
              <w:ind w:right="-57"/>
              <w:jc w:val="center"/>
              <w:rPr>
                <w:rFonts w:ascii="Browallia New" w:hAnsi="Browallia New" w:cs="Browallia New"/>
                <w:sz w:val="22"/>
                <w:szCs w:val="22"/>
                <w:cs/>
              </w:rPr>
            </w:pPr>
          </w:p>
        </w:tc>
        <w:tc>
          <w:tcPr>
            <w:tcW w:w="992" w:type="dxa"/>
            <w:tcBorders>
              <w:top w:val="single" w:sz="4" w:space="0" w:color="auto"/>
            </w:tcBorders>
          </w:tcPr>
          <w:p w14:paraId="1FEF7D7B" w14:textId="77777777" w:rsidR="004E19A6" w:rsidRPr="00C07995" w:rsidRDefault="004E19A6" w:rsidP="006F706E">
            <w:pPr>
              <w:tabs>
                <w:tab w:val="left" w:pos="113"/>
              </w:tabs>
              <w:ind w:right="-57"/>
              <w:jc w:val="center"/>
              <w:rPr>
                <w:rFonts w:ascii="Browallia New" w:hAnsi="Browallia New" w:cs="Browallia New"/>
                <w:sz w:val="22"/>
                <w:szCs w:val="22"/>
                <w:cs/>
              </w:rPr>
            </w:pPr>
          </w:p>
        </w:tc>
        <w:tc>
          <w:tcPr>
            <w:tcW w:w="142" w:type="dxa"/>
          </w:tcPr>
          <w:p w14:paraId="41AD99FF" w14:textId="77777777" w:rsidR="004E19A6" w:rsidRPr="00C07995"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tcBorders>
          </w:tcPr>
          <w:p w14:paraId="3BF99BF6" w14:textId="77777777" w:rsidR="004E19A6" w:rsidRPr="00C07995"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p>
        </w:tc>
        <w:tc>
          <w:tcPr>
            <w:tcW w:w="142" w:type="dxa"/>
          </w:tcPr>
          <w:p w14:paraId="71E0FB6A" w14:textId="77777777" w:rsidR="004E19A6" w:rsidRPr="00C07995"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5F1A038C" w14:textId="77777777" w:rsidR="004E19A6" w:rsidRPr="00C07995"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c>
          <w:tcPr>
            <w:tcW w:w="141" w:type="dxa"/>
          </w:tcPr>
          <w:p w14:paraId="0406FD63" w14:textId="77777777" w:rsidR="004E19A6" w:rsidRPr="00C07995"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1B33652E" w14:textId="09CA995D" w:rsidR="004E19A6" w:rsidRPr="00C07995" w:rsidRDefault="00AC35AE"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r>
              <w:rPr>
                <w:rFonts w:ascii="Browallia New" w:hAnsi="Browallia New" w:cs="Browallia New"/>
                <w:sz w:val="22"/>
                <w:szCs w:val="22"/>
              </w:rPr>
              <w:t xml:space="preserve"> </w:t>
            </w:r>
          </w:p>
        </w:tc>
        <w:tc>
          <w:tcPr>
            <w:tcW w:w="142" w:type="dxa"/>
          </w:tcPr>
          <w:p w14:paraId="1DBD619E" w14:textId="77777777" w:rsidR="004E19A6" w:rsidRPr="00C07995"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top w:val="single" w:sz="4" w:space="0" w:color="auto"/>
            </w:tcBorders>
          </w:tcPr>
          <w:p w14:paraId="05569DF4" w14:textId="77777777" w:rsidR="004E19A6" w:rsidRPr="00C07995"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r>
      <w:tr w:rsidR="004E19A6" w:rsidRPr="00F14BED" w14:paraId="0D41ECB5" w14:textId="77777777" w:rsidTr="00C75E64">
        <w:tc>
          <w:tcPr>
            <w:tcW w:w="2644" w:type="dxa"/>
            <w:shd w:val="clear" w:color="auto" w:fill="auto"/>
          </w:tcPr>
          <w:p w14:paraId="1664CB42" w14:textId="77777777" w:rsidR="004E19A6" w:rsidRPr="00C75E64" w:rsidRDefault="004E19A6" w:rsidP="004E19A6">
            <w:pPr>
              <w:tabs>
                <w:tab w:val="left" w:pos="113"/>
              </w:tabs>
              <w:ind w:right="-57"/>
              <w:rPr>
                <w:rFonts w:ascii="Browallia New" w:hAnsi="Browallia New" w:cs="Browallia New"/>
                <w:sz w:val="22"/>
                <w:szCs w:val="22"/>
                <w:highlight w:val="yellow"/>
                <w:cs/>
              </w:rPr>
            </w:pPr>
            <w:r w:rsidRPr="005816F6">
              <w:rPr>
                <w:rFonts w:ascii="Browallia New" w:hAnsi="Browallia New" w:cs="Browallia New"/>
                <w:sz w:val="22"/>
                <w:szCs w:val="22"/>
                <w:cs/>
              </w:rPr>
              <w:t>บริษัท ไมด้า (ลาว) เช่าสินเชื่อ จำกัด</w:t>
            </w:r>
          </w:p>
        </w:tc>
        <w:tc>
          <w:tcPr>
            <w:tcW w:w="142" w:type="dxa"/>
            <w:shd w:val="clear" w:color="auto" w:fill="auto"/>
          </w:tcPr>
          <w:p w14:paraId="33D650AF" w14:textId="77777777" w:rsidR="004E19A6" w:rsidRPr="00C75E64" w:rsidRDefault="004E19A6" w:rsidP="004E19A6">
            <w:pPr>
              <w:tabs>
                <w:tab w:val="left" w:pos="113"/>
              </w:tabs>
              <w:ind w:right="-57"/>
              <w:rPr>
                <w:rFonts w:ascii="Browallia New" w:hAnsi="Browallia New" w:cs="Browallia New"/>
                <w:sz w:val="22"/>
                <w:szCs w:val="22"/>
                <w:highlight w:val="yellow"/>
                <w:cs/>
              </w:rPr>
            </w:pPr>
          </w:p>
        </w:tc>
        <w:tc>
          <w:tcPr>
            <w:tcW w:w="850" w:type="dxa"/>
            <w:shd w:val="clear" w:color="auto" w:fill="auto"/>
          </w:tcPr>
          <w:p w14:paraId="3FE21BC5" w14:textId="4526C386" w:rsidR="004E19A6" w:rsidRPr="00C75E64" w:rsidRDefault="00B76222"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highlight w:val="yellow"/>
              </w:rPr>
            </w:pPr>
            <w:r w:rsidRPr="006E0918">
              <w:rPr>
                <w:rFonts w:ascii="Browallia New" w:hAnsi="Browallia New" w:cs="Browallia New"/>
                <w:sz w:val="22"/>
                <w:szCs w:val="22"/>
              </w:rPr>
              <w:t>0</w:t>
            </w:r>
            <w:r w:rsidR="004E19A6" w:rsidRPr="006E0918">
              <w:rPr>
                <w:rFonts w:ascii="Browallia New" w:hAnsi="Browallia New" w:cs="Browallia New"/>
                <w:sz w:val="22"/>
                <w:szCs w:val="22"/>
              </w:rPr>
              <w:t>.</w:t>
            </w:r>
            <w:r w:rsidR="002E0FCF">
              <w:rPr>
                <w:rFonts w:ascii="Browallia New" w:hAnsi="Browallia New" w:cs="Browallia New"/>
                <w:sz w:val="22"/>
                <w:szCs w:val="22"/>
              </w:rPr>
              <w:t>40</w:t>
            </w:r>
          </w:p>
        </w:tc>
        <w:tc>
          <w:tcPr>
            <w:tcW w:w="142" w:type="dxa"/>
            <w:shd w:val="clear" w:color="auto" w:fill="auto"/>
          </w:tcPr>
          <w:p w14:paraId="6050385F" w14:textId="77777777" w:rsidR="004E19A6" w:rsidRPr="00C75E64" w:rsidRDefault="004E19A6" w:rsidP="004E19A6">
            <w:pPr>
              <w:tabs>
                <w:tab w:val="left" w:pos="113"/>
              </w:tabs>
              <w:ind w:right="-57"/>
              <w:jc w:val="center"/>
              <w:rPr>
                <w:rFonts w:ascii="Browallia New" w:hAnsi="Browallia New" w:cs="Browallia New"/>
                <w:sz w:val="22"/>
                <w:szCs w:val="22"/>
                <w:highlight w:val="yellow"/>
                <w:cs/>
              </w:rPr>
            </w:pPr>
          </w:p>
        </w:tc>
        <w:tc>
          <w:tcPr>
            <w:tcW w:w="992" w:type="dxa"/>
            <w:shd w:val="clear" w:color="auto" w:fill="auto"/>
          </w:tcPr>
          <w:p w14:paraId="008F6C42" w14:textId="77777777" w:rsidR="004E19A6" w:rsidRPr="005816F6" w:rsidRDefault="004E19A6"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5816F6">
              <w:rPr>
                <w:rFonts w:ascii="Browallia New" w:hAnsi="Browallia New" w:cs="Browallia New"/>
                <w:sz w:val="22"/>
                <w:szCs w:val="22"/>
              </w:rPr>
              <w:t xml:space="preserve">     25,000</w:t>
            </w:r>
          </w:p>
        </w:tc>
        <w:tc>
          <w:tcPr>
            <w:tcW w:w="142" w:type="dxa"/>
            <w:shd w:val="clear" w:color="auto" w:fill="auto"/>
          </w:tcPr>
          <w:p w14:paraId="1938C7FE" w14:textId="77777777" w:rsidR="004E19A6" w:rsidRPr="005816F6" w:rsidRDefault="004E19A6"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Borders>
              <w:bottom w:val="single" w:sz="12" w:space="0" w:color="auto"/>
            </w:tcBorders>
            <w:shd w:val="clear" w:color="auto" w:fill="auto"/>
          </w:tcPr>
          <w:p w14:paraId="325D0E9A" w14:textId="08D270B7" w:rsidR="004E19A6" w:rsidRPr="005816F6" w:rsidRDefault="009779A7"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10</w:t>
            </w:r>
            <w:r w:rsidR="004E19A6" w:rsidRPr="005816F6">
              <w:rPr>
                <w:rFonts w:ascii="Browallia New" w:hAnsi="Browallia New" w:cs="Browallia New"/>
                <w:sz w:val="22"/>
                <w:szCs w:val="22"/>
              </w:rPr>
              <w:t>,000</w:t>
            </w:r>
          </w:p>
        </w:tc>
        <w:tc>
          <w:tcPr>
            <w:tcW w:w="142" w:type="dxa"/>
            <w:shd w:val="clear" w:color="auto" w:fill="auto"/>
          </w:tcPr>
          <w:p w14:paraId="3705F92F" w14:textId="77777777" w:rsidR="004E19A6" w:rsidRPr="00C75E64" w:rsidRDefault="004E19A6"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yellow"/>
              </w:rPr>
            </w:pPr>
          </w:p>
        </w:tc>
        <w:tc>
          <w:tcPr>
            <w:tcW w:w="851" w:type="dxa"/>
            <w:tcBorders>
              <w:top w:val="nil"/>
              <w:left w:val="nil"/>
              <w:bottom w:val="nil"/>
              <w:right w:val="nil"/>
            </w:tcBorders>
            <w:shd w:val="clear" w:color="auto" w:fill="auto"/>
          </w:tcPr>
          <w:p w14:paraId="7B3549FD" w14:textId="244CEE59" w:rsidR="004E19A6" w:rsidRPr="009E3CC1" w:rsidRDefault="00FB1C36"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9E3CC1">
              <w:rPr>
                <w:rFonts w:ascii="Browallia New" w:hAnsi="Browallia New" w:cs="Browallia New"/>
                <w:sz w:val="22"/>
                <w:szCs w:val="22"/>
              </w:rPr>
              <w:t>0.40</w:t>
            </w:r>
          </w:p>
        </w:tc>
        <w:tc>
          <w:tcPr>
            <w:tcW w:w="141" w:type="dxa"/>
            <w:shd w:val="clear" w:color="auto" w:fill="auto"/>
          </w:tcPr>
          <w:p w14:paraId="46646333" w14:textId="77777777" w:rsidR="004E19A6" w:rsidRPr="009E3CC1" w:rsidRDefault="004E19A6"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143E71C6" w14:textId="025A0FA6" w:rsidR="004E19A6" w:rsidRPr="009E3CC1" w:rsidRDefault="004E19A6"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9E3CC1">
              <w:rPr>
                <w:rFonts w:ascii="Browallia New" w:hAnsi="Browallia New" w:cs="Browallia New"/>
                <w:sz w:val="22"/>
                <w:szCs w:val="22"/>
              </w:rPr>
              <w:t xml:space="preserve">     25,000</w:t>
            </w:r>
          </w:p>
        </w:tc>
        <w:tc>
          <w:tcPr>
            <w:tcW w:w="142" w:type="dxa"/>
            <w:shd w:val="clear" w:color="auto" w:fill="auto"/>
          </w:tcPr>
          <w:p w14:paraId="3A9F6F07" w14:textId="77777777" w:rsidR="004E19A6" w:rsidRPr="009E3CC1" w:rsidRDefault="004E19A6"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tcBorders>
              <w:bottom w:val="single" w:sz="12" w:space="0" w:color="auto"/>
            </w:tcBorders>
            <w:shd w:val="clear" w:color="auto" w:fill="auto"/>
          </w:tcPr>
          <w:p w14:paraId="11733EEE" w14:textId="27A8EB20" w:rsidR="004E19A6" w:rsidRPr="009E3CC1" w:rsidRDefault="00B62E66"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9E3CC1">
              <w:rPr>
                <w:rFonts w:ascii="Browallia New" w:hAnsi="Browallia New" w:cs="Browallia New"/>
                <w:sz w:val="22"/>
                <w:szCs w:val="22"/>
              </w:rPr>
              <w:t>10</w:t>
            </w:r>
            <w:r w:rsidR="004E19A6" w:rsidRPr="009E3CC1">
              <w:rPr>
                <w:rFonts w:ascii="Browallia New" w:hAnsi="Browallia New" w:cs="Browallia New"/>
                <w:sz w:val="22"/>
                <w:szCs w:val="22"/>
              </w:rPr>
              <w:t>,000</w:t>
            </w:r>
          </w:p>
        </w:tc>
      </w:tr>
      <w:tr w:rsidR="00C75E64" w:rsidRPr="00F14BED" w14:paraId="7B31B2B8" w14:textId="77777777" w:rsidTr="00C75E64">
        <w:tc>
          <w:tcPr>
            <w:tcW w:w="2644" w:type="dxa"/>
            <w:shd w:val="clear" w:color="auto" w:fill="auto"/>
          </w:tcPr>
          <w:p w14:paraId="4CFD1F3B" w14:textId="77777777" w:rsidR="00C75E64" w:rsidRPr="00C07995" w:rsidRDefault="00C75E64" w:rsidP="004E19A6">
            <w:pPr>
              <w:tabs>
                <w:tab w:val="left" w:pos="113"/>
              </w:tabs>
              <w:ind w:right="-57"/>
              <w:rPr>
                <w:rFonts w:ascii="Browallia New" w:hAnsi="Browallia New" w:cs="Browallia New"/>
                <w:sz w:val="22"/>
                <w:szCs w:val="22"/>
                <w:cs/>
              </w:rPr>
            </w:pPr>
          </w:p>
        </w:tc>
        <w:tc>
          <w:tcPr>
            <w:tcW w:w="142" w:type="dxa"/>
            <w:shd w:val="clear" w:color="auto" w:fill="auto"/>
          </w:tcPr>
          <w:p w14:paraId="25A40AAE" w14:textId="77777777" w:rsidR="00C75E64" w:rsidRPr="00C07995" w:rsidRDefault="00C75E64" w:rsidP="004E19A6">
            <w:pPr>
              <w:tabs>
                <w:tab w:val="left" w:pos="113"/>
              </w:tabs>
              <w:ind w:right="-57"/>
              <w:rPr>
                <w:rFonts w:ascii="Browallia New" w:hAnsi="Browallia New" w:cs="Browallia New"/>
                <w:sz w:val="22"/>
                <w:szCs w:val="22"/>
                <w:cs/>
              </w:rPr>
            </w:pPr>
          </w:p>
        </w:tc>
        <w:tc>
          <w:tcPr>
            <w:tcW w:w="850" w:type="dxa"/>
            <w:shd w:val="clear" w:color="auto" w:fill="auto"/>
          </w:tcPr>
          <w:p w14:paraId="213A6C6F" w14:textId="77777777" w:rsidR="00C75E64" w:rsidRPr="004F15F9"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595EB324" w14:textId="77777777" w:rsidR="00C75E64" w:rsidRPr="004F15F9" w:rsidRDefault="00C75E64" w:rsidP="004E19A6">
            <w:pPr>
              <w:tabs>
                <w:tab w:val="left" w:pos="113"/>
              </w:tabs>
              <w:ind w:right="-57"/>
              <w:jc w:val="center"/>
              <w:rPr>
                <w:rFonts w:ascii="Browallia New" w:hAnsi="Browallia New" w:cs="Browallia New"/>
                <w:sz w:val="22"/>
                <w:szCs w:val="22"/>
                <w:cs/>
              </w:rPr>
            </w:pPr>
          </w:p>
        </w:tc>
        <w:tc>
          <w:tcPr>
            <w:tcW w:w="992" w:type="dxa"/>
            <w:shd w:val="clear" w:color="auto" w:fill="auto"/>
          </w:tcPr>
          <w:p w14:paraId="210B5D99" w14:textId="77777777" w:rsidR="00C75E64" w:rsidRPr="00EC2D0E"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4C12712D" w14:textId="77777777" w:rsidR="00C75E64" w:rsidRPr="00EC2D0E"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Borders>
              <w:top w:val="single" w:sz="12" w:space="0" w:color="auto"/>
            </w:tcBorders>
            <w:shd w:val="clear" w:color="auto" w:fill="auto"/>
          </w:tcPr>
          <w:p w14:paraId="7A8CA6D5" w14:textId="77777777" w:rsidR="00C75E64"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00E93145" w14:textId="77777777" w:rsidR="00C75E64" w:rsidRPr="00A03C3C"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green"/>
              </w:rPr>
            </w:pPr>
          </w:p>
        </w:tc>
        <w:tc>
          <w:tcPr>
            <w:tcW w:w="851" w:type="dxa"/>
            <w:tcBorders>
              <w:top w:val="nil"/>
              <w:left w:val="nil"/>
              <w:bottom w:val="nil"/>
              <w:right w:val="nil"/>
            </w:tcBorders>
            <w:shd w:val="clear" w:color="auto" w:fill="auto"/>
          </w:tcPr>
          <w:p w14:paraId="0D13C929" w14:textId="77777777" w:rsidR="00C75E64"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1" w:type="dxa"/>
            <w:shd w:val="clear" w:color="auto" w:fill="auto"/>
          </w:tcPr>
          <w:p w14:paraId="4B18DA00" w14:textId="77777777" w:rsidR="00C75E64" w:rsidRPr="00C07995"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13700882" w14:textId="77777777" w:rsidR="00C75E64" w:rsidRPr="00EC2D0E"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4C031E92" w14:textId="77777777" w:rsidR="00C75E64" w:rsidRPr="00C07995"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tcBorders>
              <w:top w:val="single" w:sz="12" w:space="0" w:color="auto"/>
            </w:tcBorders>
            <w:shd w:val="clear" w:color="auto" w:fill="auto"/>
          </w:tcPr>
          <w:p w14:paraId="2EB89B7C" w14:textId="77777777" w:rsidR="00C75E64" w:rsidRDefault="00C75E64" w:rsidP="004E19A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r>
      <w:tr w:rsidR="00C75E64" w:rsidRPr="00F14BED" w14:paraId="339E32B7" w14:textId="77777777" w:rsidTr="00B6381D">
        <w:trPr>
          <w:trHeight w:val="148"/>
        </w:trPr>
        <w:tc>
          <w:tcPr>
            <w:tcW w:w="2644" w:type="dxa"/>
          </w:tcPr>
          <w:p w14:paraId="2F319163" w14:textId="77777777" w:rsidR="00C75E64" w:rsidRPr="00C07995" w:rsidRDefault="00C75E64" w:rsidP="00B6381D">
            <w:pPr>
              <w:tabs>
                <w:tab w:val="left" w:pos="113"/>
              </w:tabs>
              <w:ind w:right="-57"/>
              <w:jc w:val="center"/>
              <w:rPr>
                <w:rFonts w:ascii="Browallia New" w:hAnsi="Browallia New" w:cs="Browallia New"/>
                <w:sz w:val="22"/>
                <w:szCs w:val="22"/>
                <w:cs/>
              </w:rPr>
            </w:pPr>
          </w:p>
        </w:tc>
        <w:tc>
          <w:tcPr>
            <w:tcW w:w="142" w:type="dxa"/>
          </w:tcPr>
          <w:p w14:paraId="1BA3498D" w14:textId="77777777" w:rsidR="00C75E64" w:rsidRPr="00C07995" w:rsidRDefault="00C75E64" w:rsidP="00B6381D">
            <w:pPr>
              <w:tabs>
                <w:tab w:val="left" w:pos="113"/>
              </w:tabs>
              <w:ind w:right="-57"/>
              <w:jc w:val="center"/>
              <w:rPr>
                <w:rFonts w:ascii="Browallia New" w:hAnsi="Browallia New" w:cs="Browallia New"/>
                <w:sz w:val="22"/>
                <w:szCs w:val="22"/>
                <w:cs/>
              </w:rPr>
            </w:pPr>
          </w:p>
        </w:tc>
        <w:tc>
          <w:tcPr>
            <w:tcW w:w="6237" w:type="dxa"/>
            <w:gridSpan w:val="11"/>
            <w:tcBorders>
              <w:bottom w:val="single" w:sz="4" w:space="0" w:color="auto"/>
            </w:tcBorders>
          </w:tcPr>
          <w:p w14:paraId="62495DBE" w14:textId="1EBB973A"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Pr>
                <w:rFonts w:ascii="Browallia New" w:hAnsi="Browallia New" w:cs="Browallia New" w:hint="cs"/>
                <w:sz w:val="23"/>
                <w:szCs w:val="23"/>
                <w:cs/>
              </w:rPr>
              <w:t xml:space="preserve">สำหรับงวดหกเดือนสิ้นสุดวันที่ </w:t>
            </w:r>
            <w:r>
              <w:rPr>
                <w:rFonts w:ascii="Browallia New" w:hAnsi="Browallia New" w:cs="Browallia New"/>
                <w:sz w:val="23"/>
                <w:szCs w:val="23"/>
              </w:rPr>
              <w:t xml:space="preserve">30 </w:t>
            </w:r>
            <w:r>
              <w:rPr>
                <w:rFonts w:ascii="Browallia New" w:hAnsi="Browallia New" w:cs="Browallia New" w:hint="cs"/>
                <w:sz w:val="23"/>
                <w:szCs w:val="23"/>
                <w:cs/>
              </w:rPr>
              <w:t>มิถุนายน</w:t>
            </w:r>
          </w:p>
        </w:tc>
      </w:tr>
      <w:tr w:rsidR="00C75E64" w:rsidRPr="00F14BED" w14:paraId="66713FEF" w14:textId="77777777" w:rsidTr="00B6381D">
        <w:trPr>
          <w:trHeight w:val="148"/>
        </w:trPr>
        <w:tc>
          <w:tcPr>
            <w:tcW w:w="2644" w:type="dxa"/>
          </w:tcPr>
          <w:p w14:paraId="570C7783" w14:textId="77777777" w:rsidR="00C75E64" w:rsidRPr="00C07995" w:rsidRDefault="00C75E64" w:rsidP="00B6381D">
            <w:pPr>
              <w:tabs>
                <w:tab w:val="left" w:pos="113"/>
              </w:tabs>
              <w:ind w:right="-57"/>
              <w:jc w:val="center"/>
              <w:rPr>
                <w:rFonts w:ascii="Browallia New" w:hAnsi="Browallia New" w:cs="Browallia New"/>
                <w:sz w:val="22"/>
                <w:szCs w:val="22"/>
                <w:cs/>
              </w:rPr>
            </w:pPr>
          </w:p>
        </w:tc>
        <w:tc>
          <w:tcPr>
            <w:tcW w:w="142" w:type="dxa"/>
          </w:tcPr>
          <w:p w14:paraId="1451BF0C" w14:textId="77777777" w:rsidR="00C75E64" w:rsidRPr="00C07995" w:rsidRDefault="00C75E64" w:rsidP="00B6381D">
            <w:pPr>
              <w:tabs>
                <w:tab w:val="left" w:pos="113"/>
              </w:tabs>
              <w:ind w:right="-57"/>
              <w:jc w:val="center"/>
              <w:rPr>
                <w:rFonts w:ascii="Browallia New" w:hAnsi="Browallia New" w:cs="Browallia New"/>
                <w:sz w:val="22"/>
                <w:szCs w:val="22"/>
                <w:cs/>
              </w:rPr>
            </w:pPr>
          </w:p>
        </w:tc>
        <w:tc>
          <w:tcPr>
            <w:tcW w:w="3118" w:type="dxa"/>
            <w:gridSpan w:val="5"/>
            <w:tcBorders>
              <w:bottom w:val="single" w:sz="4" w:space="0" w:color="auto"/>
            </w:tcBorders>
          </w:tcPr>
          <w:p w14:paraId="1F1AFCC3" w14:textId="77777777" w:rsidR="00C75E64" w:rsidRPr="001346D3"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3"/>
                <w:szCs w:val="23"/>
              </w:rPr>
            </w:pPr>
            <w:r>
              <w:rPr>
                <w:rFonts w:ascii="Browallia New" w:hAnsi="Browallia New" w:cs="Browallia New"/>
                <w:sz w:val="23"/>
                <w:szCs w:val="23"/>
              </w:rPr>
              <w:t>2566</w:t>
            </w:r>
          </w:p>
        </w:tc>
        <w:tc>
          <w:tcPr>
            <w:tcW w:w="142" w:type="dxa"/>
          </w:tcPr>
          <w:p w14:paraId="695F90AA"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2977" w:type="dxa"/>
            <w:gridSpan w:val="5"/>
            <w:tcBorders>
              <w:bottom w:val="single" w:sz="4" w:space="0" w:color="auto"/>
            </w:tcBorders>
          </w:tcPr>
          <w:p w14:paraId="123DC312" w14:textId="77777777" w:rsidR="00C75E64" w:rsidRPr="001346D3"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3"/>
                <w:szCs w:val="23"/>
              </w:rPr>
            </w:pPr>
            <w:r>
              <w:rPr>
                <w:rFonts w:ascii="Browallia New" w:hAnsi="Browallia New" w:cs="Browallia New"/>
                <w:sz w:val="23"/>
                <w:szCs w:val="23"/>
              </w:rPr>
              <w:t>2565</w:t>
            </w:r>
          </w:p>
        </w:tc>
      </w:tr>
      <w:tr w:rsidR="00C75E64" w:rsidRPr="00F14BED" w14:paraId="6D32ACB7" w14:textId="77777777" w:rsidTr="00B6381D">
        <w:trPr>
          <w:trHeight w:val="148"/>
        </w:trPr>
        <w:tc>
          <w:tcPr>
            <w:tcW w:w="2644" w:type="dxa"/>
          </w:tcPr>
          <w:p w14:paraId="21AEAF15" w14:textId="77777777" w:rsidR="00C75E64" w:rsidRPr="00C07995" w:rsidRDefault="00C75E64" w:rsidP="00B6381D">
            <w:pPr>
              <w:tabs>
                <w:tab w:val="left" w:pos="113"/>
              </w:tabs>
              <w:ind w:right="-57"/>
              <w:jc w:val="center"/>
              <w:rPr>
                <w:rFonts w:ascii="Browallia New" w:hAnsi="Browallia New" w:cs="Browallia New"/>
                <w:sz w:val="22"/>
                <w:szCs w:val="22"/>
                <w:cs/>
              </w:rPr>
            </w:pPr>
          </w:p>
        </w:tc>
        <w:tc>
          <w:tcPr>
            <w:tcW w:w="142" w:type="dxa"/>
          </w:tcPr>
          <w:p w14:paraId="457F8AC0" w14:textId="77777777" w:rsidR="00C75E64" w:rsidRPr="00C07995" w:rsidRDefault="00C75E64" w:rsidP="00B6381D">
            <w:pPr>
              <w:tabs>
                <w:tab w:val="left" w:pos="113"/>
              </w:tabs>
              <w:ind w:right="-57"/>
              <w:jc w:val="center"/>
              <w:rPr>
                <w:rFonts w:ascii="Browallia New" w:hAnsi="Browallia New" w:cs="Browallia New"/>
                <w:sz w:val="22"/>
                <w:szCs w:val="22"/>
                <w:cs/>
              </w:rPr>
            </w:pPr>
          </w:p>
        </w:tc>
        <w:tc>
          <w:tcPr>
            <w:tcW w:w="1984" w:type="dxa"/>
            <w:gridSpan w:val="3"/>
            <w:tcBorders>
              <w:top w:val="single" w:sz="4" w:space="0" w:color="auto"/>
              <w:bottom w:val="single" w:sz="4" w:space="0" w:color="auto"/>
            </w:tcBorders>
          </w:tcPr>
          <w:p w14:paraId="48FAC496" w14:textId="77777777" w:rsidR="00C75E64" w:rsidRPr="00C07995" w:rsidRDefault="00C75E64" w:rsidP="00B6381D">
            <w:pPr>
              <w:tabs>
                <w:tab w:val="left" w:pos="113"/>
              </w:tabs>
              <w:ind w:right="-57"/>
              <w:jc w:val="center"/>
              <w:rPr>
                <w:rFonts w:ascii="Browallia New" w:hAnsi="Browallia New" w:cs="Browallia New"/>
                <w:sz w:val="22"/>
                <w:szCs w:val="22"/>
                <w:cs/>
              </w:rPr>
            </w:pPr>
            <w:r w:rsidRPr="00C07995">
              <w:rPr>
                <w:rFonts w:ascii="Browallia New" w:hAnsi="Browallia New" w:cs="Browallia New"/>
                <w:sz w:val="22"/>
                <w:szCs w:val="22"/>
                <w:cs/>
              </w:rPr>
              <w:t>ประกาศจ่ายเงินปันผล</w:t>
            </w:r>
          </w:p>
        </w:tc>
        <w:tc>
          <w:tcPr>
            <w:tcW w:w="142" w:type="dxa"/>
            <w:tcBorders>
              <w:top w:val="single" w:sz="4" w:space="0" w:color="auto"/>
            </w:tcBorders>
          </w:tcPr>
          <w:p w14:paraId="57548A5A"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bottom w:val="single" w:sz="4" w:space="0" w:color="auto"/>
            </w:tcBorders>
          </w:tcPr>
          <w:p w14:paraId="614C930F"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C07995">
              <w:rPr>
                <w:rFonts w:ascii="Browallia New" w:hAnsi="Browallia New" w:cs="Browallia New"/>
                <w:sz w:val="22"/>
                <w:szCs w:val="22"/>
                <w:cs/>
              </w:rPr>
              <w:t>เงินปันผลจ่าย</w:t>
            </w:r>
          </w:p>
        </w:tc>
        <w:tc>
          <w:tcPr>
            <w:tcW w:w="142" w:type="dxa"/>
          </w:tcPr>
          <w:p w14:paraId="51B283A9"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1843" w:type="dxa"/>
            <w:gridSpan w:val="3"/>
            <w:tcBorders>
              <w:bottom w:val="single" w:sz="4" w:space="0" w:color="auto"/>
            </w:tcBorders>
          </w:tcPr>
          <w:p w14:paraId="4871C2BC"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C07995">
              <w:rPr>
                <w:rFonts w:ascii="Browallia New" w:hAnsi="Browallia New" w:cs="Browallia New"/>
                <w:sz w:val="22"/>
                <w:szCs w:val="22"/>
                <w:cs/>
              </w:rPr>
              <w:t>ประกาศจ่ายเงินปันผล</w:t>
            </w:r>
          </w:p>
        </w:tc>
        <w:tc>
          <w:tcPr>
            <w:tcW w:w="142" w:type="dxa"/>
          </w:tcPr>
          <w:p w14:paraId="4F48860E"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tcPr>
          <w:p w14:paraId="2C4BA62C"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2"/>
                <w:szCs w:val="22"/>
                <w:cs/>
              </w:rPr>
            </w:pPr>
            <w:r w:rsidRPr="00C07995">
              <w:rPr>
                <w:rFonts w:ascii="Browallia New" w:hAnsi="Browallia New" w:cs="Browallia New"/>
                <w:sz w:val="22"/>
                <w:szCs w:val="22"/>
                <w:cs/>
              </w:rPr>
              <w:t>เงินปันผลจ่าย</w:t>
            </w:r>
          </w:p>
        </w:tc>
      </w:tr>
      <w:tr w:rsidR="00C75E64" w:rsidRPr="00F14BED" w14:paraId="4AE099D3" w14:textId="77777777" w:rsidTr="00B6381D">
        <w:trPr>
          <w:trHeight w:val="589"/>
        </w:trPr>
        <w:tc>
          <w:tcPr>
            <w:tcW w:w="2644" w:type="dxa"/>
            <w:tcBorders>
              <w:bottom w:val="single" w:sz="4" w:space="0" w:color="auto"/>
            </w:tcBorders>
            <w:vAlign w:val="bottom"/>
          </w:tcPr>
          <w:p w14:paraId="4C18D44D" w14:textId="77777777" w:rsidR="00C75E64" w:rsidRPr="00C07995" w:rsidRDefault="00C75E64" w:rsidP="00B6381D">
            <w:pPr>
              <w:tabs>
                <w:tab w:val="left" w:pos="113"/>
              </w:tabs>
              <w:ind w:right="-57"/>
              <w:jc w:val="center"/>
              <w:rPr>
                <w:rFonts w:ascii="Browallia New" w:hAnsi="Browallia New" w:cs="Browallia New"/>
                <w:sz w:val="22"/>
                <w:szCs w:val="22"/>
                <w:cs/>
              </w:rPr>
            </w:pPr>
            <w:r w:rsidRPr="00C07995">
              <w:rPr>
                <w:rFonts w:ascii="Browallia New" w:hAnsi="Browallia New" w:cs="Browallia New"/>
                <w:sz w:val="22"/>
                <w:szCs w:val="22"/>
                <w:cs/>
              </w:rPr>
              <w:t>ชื่อบริษัท</w:t>
            </w:r>
          </w:p>
        </w:tc>
        <w:tc>
          <w:tcPr>
            <w:tcW w:w="142" w:type="dxa"/>
          </w:tcPr>
          <w:p w14:paraId="6F95767F" w14:textId="77777777" w:rsidR="00C75E64" w:rsidRPr="00C07995" w:rsidRDefault="00C75E64" w:rsidP="00B6381D">
            <w:pPr>
              <w:tabs>
                <w:tab w:val="left" w:pos="113"/>
              </w:tabs>
              <w:ind w:right="-57"/>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53EFCEE3" w14:textId="77777777" w:rsidR="00C75E64" w:rsidRPr="00C07995" w:rsidRDefault="00C75E64" w:rsidP="00B6381D">
            <w:pPr>
              <w:jc w:val="center"/>
              <w:rPr>
                <w:rFonts w:ascii="Browallia New" w:hAnsi="Browallia New" w:cs="Browallia New"/>
                <w:sz w:val="22"/>
                <w:szCs w:val="22"/>
              </w:rPr>
            </w:pPr>
            <w:r w:rsidRPr="00C07995">
              <w:rPr>
                <w:rFonts w:ascii="Browallia New" w:hAnsi="Browallia New" w:cs="Browallia New"/>
                <w:sz w:val="22"/>
                <w:szCs w:val="22"/>
                <w:cs/>
              </w:rPr>
              <w:t>อัตราหุ้นละ</w:t>
            </w:r>
          </w:p>
          <w:p w14:paraId="31E0B1E8" w14:textId="77777777" w:rsidR="00C75E64" w:rsidRPr="00C07995" w:rsidRDefault="00C75E64" w:rsidP="00B6381D">
            <w:pPr>
              <w:tabs>
                <w:tab w:val="left" w:pos="113"/>
              </w:tabs>
              <w:ind w:right="-57"/>
              <w:jc w:val="center"/>
              <w:rPr>
                <w:rFonts w:ascii="Browallia New" w:hAnsi="Browallia New" w:cs="Browallia New"/>
                <w:sz w:val="22"/>
                <w:szCs w:val="22"/>
                <w:cs/>
              </w:rPr>
            </w:pPr>
            <w:r w:rsidRPr="00C07995">
              <w:rPr>
                <w:rFonts w:ascii="Browallia New" w:hAnsi="Browallia New" w:cs="Browallia New"/>
                <w:sz w:val="22"/>
                <w:szCs w:val="22"/>
                <w:cs/>
              </w:rPr>
              <w:t>(บาท)</w:t>
            </w:r>
          </w:p>
        </w:tc>
        <w:tc>
          <w:tcPr>
            <w:tcW w:w="142" w:type="dxa"/>
            <w:tcBorders>
              <w:top w:val="single" w:sz="4" w:space="0" w:color="auto"/>
            </w:tcBorders>
          </w:tcPr>
          <w:p w14:paraId="1415EA26" w14:textId="77777777" w:rsidR="00C75E64" w:rsidRPr="00C07995" w:rsidRDefault="00C75E64" w:rsidP="00B6381D">
            <w:pPr>
              <w:tabs>
                <w:tab w:val="left" w:pos="113"/>
              </w:tabs>
              <w:ind w:right="-57"/>
              <w:rPr>
                <w:rFonts w:ascii="Browallia New" w:hAnsi="Browallia New" w:cs="Browallia New"/>
                <w:sz w:val="22"/>
                <w:szCs w:val="22"/>
                <w:cs/>
              </w:rPr>
            </w:pPr>
          </w:p>
        </w:tc>
        <w:tc>
          <w:tcPr>
            <w:tcW w:w="992" w:type="dxa"/>
            <w:tcBorders>
              <w:top w:val="single" w:sz="4" w:space="0" w:color="auto"/>
              <w:bottom w:val="single" w:sz="4" w:space="0" w:color="auto"/>
            </w:tcBorders>
            <w:vAlign w:val="bottom"/>
          </w:tcPr>
          <w:p w14:paraId="27C4779E" w14:textId="77777777" w:rsidR="00C75E64" w:rsidRPr="00C07995" w:rsidRDefault="00C75E64" w:rsidP="00B6381D">
            <w:pPr>
              <w:jc w:val="center"/>
              <w:rPr>
                <w:rFonts w:ascii="Browallia New" w:hAnsi="Browallia New" w:cs="Browallia New"/>
                <w:sz w:val="22"/>
                <w:szCs w:val="22"/>
              </w:rPr>
            </w:pPr>
            <w:r w:rsidRPr="00C07995">
              <w:rPr>
                <w:rFonts w:ascii="Browallia New" w:hAnsi="Browallia New" w:cs="Browallia New"/>
                <w:sz w:val="22"/>
                <w:szCs w:val="22"/>
                <w:cs/>
              </w:rPr>
              <w:t>จำนวนหุ้น</w:t>
            </w:r>
          </w:p>
          <w:p w14:paraId="372DAAA3" w14:textId="77777777" w:rsidR="00C75E64" w:rsidRPr="00C07995" w:rsidRDefault="00C75E64" w:rsidP="00B6381D">
            <w:pPr>
              <w:tabs>
                <w:tab w:val="left" w:pos="113"/>
              </w:tabs>
              <w:ind w:right="-57"/>
              <w:jc w:val="center"/>
              <w:rPr>
                <w:rFonts w:ascii="Browallia New" w:hAnsi="Browallia New" w:cs="Browallia New"/>
                <w:sz w:val="22"/>
                <w:szCs w:val="22"/>
                <w:cs/>
              </w:rPr>
            </w:pPr>
            <w:r w:rsidRPr="00C07995">
              <w:rPr>
                <w:rFonts w:ascii="Browallia New" w:hAnsi="Browallia New" w:cs="Browallia New"/>
                <w:sz w:val="22"/>
                <w:szCs w:val="22"/>
                <w:cs/>
              </w:rPr>
              <w:t>(พันหุ้น)</w:t>
            </w:r>
          </w:p>
        </w:tc>
        <w:tc>
          <w:tcPr>
            <w:tcW w:w="142" w:type="dxa"/>
          </w:tcPr>
          <w:p w14:paraId="6DF7F891"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vAlign w:val="bottom"/>
          </w:tcPr>
          <w:p w14:paraId="5D07CC35"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C07995">
              <w:rPr>
                <w:rFonts w:ascii="Browallia New" w:hAnsi="Browallia New" w:cs="Browallia New"/>
                <w:sz w:val="22"/>
                <w:szCs w:val="22"/>
                <w:cs/>
              </w:rPr>
              <w:t>จำนวนเงิน</w:t>
            </w:r>
            <w:r w:rsidRPr="00C07995">
              <w:rPr>
                <w:rFonts w:ascii="Browallia New" w:hAnsi="Browallia New" w:cs="Browallia New"/>
                <w:sz w:val="22"/>
                <w:szCs w:val="22"/>
                <w:cs/>
              </w:rPr>
              <w:br/>
            </w:r>
            <w:r w:rsidRPr="00C07995">
              <w:rPr>
                <w:rFonts w:ascii="Browallia New" w:hAnsi="Browallia New" w:cs="Browallia New"/>
                <w:sz w:val="22"/>
                <w:szCs w:val="22"/>
              </w:rPr>
              <w:t xml:space="preserve"> </w:t>
            </w:r>
            <w:r w:rsidRPr="00C07995">
              <w:rPr>
                <w:rFonts w:ascii="Browallia New" w:hAnsi="Browallia New" w:cs="Browallia New"/>
                <w:sz w:val="22"/>
                <w:szCs w:val="22"/>
                <w:cs/>
              </w:rPr>
              <w:t>(พันบาท)</w:t>
            </w:r>
          </w:p>
        </w:tc>
        <w:tc>
          <w:tcPr>
            <w:tcW w:w="142" w:type="dxa"/>
          </w:tcPr>
          <w:p w14:paraId="0F31FF13"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0C132C03" w14:textId="77777777" w:rsidR="00C75E64" w:rsidRPr="00C07995" w:rsidRDefault="00C75E64" w:rsidP="00B6381D">
            <w:pPr>
              <w:jc w:val="center"/>
              <w:rPr>
                <w:rFonts w:ascii="Browallia New" w:hAnsi="Browallia New" w:cs="Browallia New"/>
                <w:sz w:val="22"/>
                <w:szCs w:val="22"/>
              </w:rPr>
            </w:pPr>
            <w:r w:rsidRPr="00C07995">
              <w:rPr>
                <w:rFonts w:ascii="Browallia New" w:hAnsi="Browallia New" w:cs="Browallia New"/>
                <w:sz w:val="22"/>
                <w:szCs w:val="22"/>
                <w:cs/>
              </w:rPr>
              <w:t>อัตราหุ้นละ</w:t>
            </w:r>
          </w:p>
          <w:p w14:paraId="568C13BB" w14:textId="77777777" w:rsidR="00C75E64" w:rsidRPr="00C07995" w:rsidRDefault="00C75E64" w:rsidP="00B6381D">
            <w:pPr>
              <w:jc w:val="center"/>
              <w:rPr>
                <w:rFonts w:ascii="Browallia New" w:hAnsi="Browallia New" w:cs="Browallia New"/>
                <w:sz w:val="22"/>
                <w:szCs w:val="22"/>
              </w:rPr>
            </w:pPr>
            <w:r w:rsidRPr="00C07995">
              <w:rPr>
                <w:rFonts w:ascii="Browallia New" w:hAnsi="Browallia New" w:cs="Browallia New"/>
                <w:sz w:val="22"/>
                <w:szCs w:val="22"/>
                <w:cs/>
              </w:rPr>
              <w:t>(บาท)</w:t>
            </w:r>
          </w:p>
        </w:tc>
        <w:tc>
          <w:tcPr>
            <w:tcW w:w="141" w:type="dxa"/>
            <w:tcBorders>
              <w:top w:val="single" w:sz="4" w:space="0" w:color="auto"/>
            </w:tcBorders>
          </w:tcPr>
          <w:p w14:paraId="56DDBFF4"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1419D760" w14:textId="77777777" w:rsidR="00C75E64" w:rsidRPr="00C07995" w:rsidRDefault="00C75E64" w:rsidP="00B6381D">
            <w:pPr>
              <w:jc w:val="center"/>
              <w:rPr>
                <w:rFonts w:ascii="Browallia New" w:hAnsi="Browallia New" w:cs="Browallia New"/>
                <w:sz w:val="22"/>
                <w:szCs w:val="22"/>
              </w:rPr>
            </w:pPr>
            <w:r w:rsidRPr="00C07995">
              <w:rPr>
                <w:rFonts w:ascii="Browallia New" w:hAnsi="Browallia New" w:cs="Browallia New"/>
                <w:sz w:val="22"/>
                <w:szCs w:val="22"/>
                <w:cs/>
              </w:rPr>
              <w:t>จำนวนหุ้น</w:t>
            </w:r>
          </w:p>
          <w:p w14:paraId="3E682849" w14:textId="77777777" w:rsidR="00C75E64" w:rsidRPr="00C07995" w:rsidRDefault="00C75E64" w:rsidP="00B6381D">
            <w:pPr>
              <w:jc w:val="center"/>
              <w:rPr>
                <w:rFonts w:ascii="Browallia New" w:hAnsi="Browallia New" w:cs="Browallia New"/>
                <w:sz w:val="22"/>
                <w:szCs w:val="22"/>
                <w:cs/>
              </w:rPr>
            </w:pPr>
            <w:r w:rsidRPr="00C07995">
              <w:rPr>
                <w:rFonts w:ascii="Browallia New" w:hAnsi="Browallia New" w:cs="Browallia New"/>
                <w:sz w:val="22"/>
                <w:szCs w:val="22"/>
                <w:cs/>
              </w:rPr>
              <w:t>(พันหุ้น)</w:t>
            </w:r>
          </w:p>
        </w:tc>
        <w:tc>
          <w:tcPr>
            <w:tcW w:w="142" w:type="dxa"/>
          </w:tcPr>
          <w:p w14:paraId="3CDE4B04"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top w:val="single" w:sz="4" w:space="0" w:color="auto"/>
              <w:bottom w:val="single" w:sz="4" w:space="0" w:color="auto"/>
            </w:tcBorders>
            <w:vAlign w:val="bottom"/>
          </w:tcPr>
          <w:p w14:paraId="36F0B1C5"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C07995">
              <w:rPr>
                <w:rFonts w:ascii="Browallia New" w:hAnsi="Browallia New" w:cs="Browallia New"/>
                <w:sz w:val="22"/>
                <w:szCs w:val="22"/>
                <w:cs/>
              </w:rPr>
              <w:t>จำนวนเงิน</w:t>
            </w:r>
            <w:r w:rsidRPr="00C07995">
              <w:rPr>
                <w:rFonts w:ascii="Browallia New" w:hAnsi="Browallia New" w:cs="Browallia New"/>
                <w:sz w:val="22"/>
                <w:szCs w:val="22"/>
                <w:cs/>
              </w:rPr>
              <w:br/>
            </w:r>
            <w:r w:rsidRPr="00C07995">
              <w:rPr>
                <w:rFonts w:ascii="Browallia New" w:hAnsi="Browallia New" w:cs="Browallia New"/>
                <w:sz w:val="22"/>
                <w:szCs w:val="22"/>
              </w:rPr>
              <w:t xml:space="preserve"> </w:t>
            </w:r>
            <w:r w:rsidRPr="00C07995">
              <w:rPr>
                <w:rFonts w:ascii="Browallia New" w:hAnsi="Browallia New" w:cs="Browallia New"/>
                <w:sz w:val="22"/>
                <w:szCs w:val="22"/>
                <w:cs/>
              </w:rPr>
              <w:t>(พันบาท)</w:t>
            </w:r>
          </w:p>
        </w:tc>
      </w:tr>
      <w:tr w:rsidR="00C75E64" w:rsidRPr="00F14BED" w14:paraId="2E10A0E6" w14:textId="77777777" w:rsidTr="00B6381D">
        <w:tc>
          <w:tcPr>
            <w:tcW w:w="2644" w:type="dxa"/>
            <w:tcBorders>
              <w:top w:val="single" w:sz="4" w:space="0" w:color="auto"/>
            </w:tcBorders>
          </w:tcPr>
          <w:p w14:paraId="257A0387" w14:textId="77777777" w:rsidR="00C75E64" w:rsidRPr="00C07995" w:rsidRDefault="00C75E64" w:rsidP="00B6381D">
            <w:pPr>
              <w:tabs>
                <w:tab w:val="left" w:pos="113"/>
              </w:tabs>
              <w:ind w:right="-57"/>
              <w:jc w:val="center"/>
              <w:rPr>
                <w:rFonts w:ascii="Browallia New" w:hAnsi="Browallia New" w:cs="Browallia New"/>
                <w:sz w:val="22"/>
                <w:szCs w:val="22"/>
                <w:cs/>
              </w:rPr>
            </w:pPr>
          </w:p>
        </w:tc>
        <w:tc>
          <w:tcPr>
            <w:tcW w:w="142" w:type="dxa"/>
          </w:tcPr>
          <w:p w14:paraId="54E61DA5" w14:textId="77777777" w:rsidR="00C75E64" w:rsidRPr="00C07995" w:rsidRDefault="00C75E64" w:rsidP="00B6381D">
            <w:pPr>
              <w:tabs>
                <w:tab w:val="left" w:pos="113"/>
              </w:tabs>
              <w:ind w:right="-57"/>
              <w:jc w:val="center"/>
              <w:rPr>
                <w:rFonts w:ascii="Browallia New" w:hAnsi="Browallia New" w:cs="Browallia New"/>
                <w:sz w:val="22"/>
                <w:szCs w:val="22"/>
                <w:cs/>
              </w:rPr>
            </w:pPr>
          </w:p>
        </w:tc>
        <w:tc>
          <w:tcPr>
            <w:tcW w:w="850" w:type="dxa"/>
            <w:tcBorders>
              <w:top w:val="single" w:sz="4" w:space="0" w:color="auto"/>
            </w:tcBorders>
          </w:tcPr>
          <w:p w14:paraId="1B0C2759" w14:textId="77777777" w:rsidR="00C75E64" w:rsidRPr="00C07995" w:rsidRDefault="00C75E64" w:rsidP="00B6381D">
            <w:pPr>
              <w:tabs>
                <w:tab w:val="left" w:pos="113"/>
              </w:tabs>
              <w:ind w:right="-57"/>
              <w:jc w:val="center"/>
              <w:rPr>
                <w:rFonts w:ascii="Browallia New" w:hAnsi="Browallia New" w:cs="Browallia New"/>
                <w:sz w:val="22"/>
                <w:szCs w:val="22"/>
                <w:cs/>
              </w:rPr>
            </w:pPr>
          </w:p>
        </w:tc>
        <w:tc>
          <w:tcPr>
            <w:tcW w:w="142" w:type="dxa"/>
          </w:tcPr>
          <w:p w14:paraId="3C4E4418" w14:textId="77777777" w:rsidR="00C75E64" w:rsidRPr="00C07995" w:rsidRDefault="00C75E64" w:rsidP="00B6381D">
            <w:pPr>
              <w:tabs>
                <w:tab w:val="left" w:pos="113"/>
              </w:tabs>
              <w:ind w:right="-57"/>
              <w:jc w:val="center"/>
              <w:rPr>
                <w:rFonts w:ascii="Browallia New" w:hAnsi="Browallia New" w:cs="Browallia New"/>
                <w:sz w:val="22"/>
                <w:szCs w:val="22"/>
                <w:cs/>
              </w:rPr>
            </w:pPr>
          </w:p>
        </w:tc>
        <w:tc>
          <w:tcPr>
            <w:tcW w:w="992" w:type="dxa"/>
            <w:tcBorders>
              <w:top w:val="single" w:sz="4" w:space="0" w:color="auto"/>
            </w:tcBorders>
          </w:tcPr>
          <w:p w14:paraId="2197207E" w14:textId="77777777" w:rsidR="00C75E64" w:rsidRPr="00C07995" w:rsidRDefault="00C75E64" w:rsidP="00B6381D">
            <w:pPr>
              <w:tabs>
                <w:tab w:val="left" w:pos="113"/>
              </w:tabs>
              <w:ind w:right="-57"/>
              <w:jc w:val="center"/>
              <w:rPr>
                <w:rFonts w:ascii="Browallia New" w:hAnsi="Browallia New" w:cs="Browallia New"/>
                <w:sz w:val="22"/>
                <w:szCs w:val="22"/>
                <w:cs/>
              </w:rPr>
            </w:pPr>
          </w:p>
        </w:tc>
        <w:tc>
          <w:tcPr>
            <w:tcW w:w="142" w:type="dxa"/>
          </w:tcPr>
          <w:p w14:paraId="3DC63819"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tcBorders>
          </w:tcPr>
          <w:p w14:paraId="7862E501"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p>
        </w:tc>
        <w:tc>
          <w:tcPr>
            <w:tcW w:w="142" w:type="dxa"/>
          </w:tcPr>
          <w:p w14:paraId="04F853F9"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45BA2DA1"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c>
          <w:tcPr>
            <w:tcW w:w="141" w:type="dxa"/>
          </w:tcPr>
          <w:p w14:paraId="12755FD8"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3BEA9997"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r>
              <w:rPr>
                <w:rFonts w:ascii="Browallia New" w:hAnsi="Browallia New" w:cs="Browallia New"/>
                <w:sz w:val="22"/>
                <w:szCs w:val="22"/>
              </w:rPr>
              <w:t xml:space="preserve"> </w:t>
            </w:r>
          </w:p>
        </w:tc>
        <w:tc>
          <w:tcPr>
            <w:tcW w:w="142" w:type="dxa"/>
          </w:tcPr>
          <w:p w14:paraId="32131192"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top w:val="single" w:sz="4" w:space="0" w:color="auto"/>
            </w:tcBorders>
          </w:tcPr>
          <w:p w14:paraId="2095CE1B"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r>
      <w:tr w:rsidR="00C75E64" w:rsidRPr="00F14BED" w14:paraId="0D5E2ECD" w14:textId="77777777" w:rsidTr="00B6381D">
        <w:tc>
          <w:tcPr>
            <w:tcW w:w="2644" w:type="dxa"/>
            <w:shd w:val="clear" w:color="auto" w:fill="auto"/>
          </w:tcPr>
          <w:p w14:paraId="4EF96F25" w14:textId="77777777" w:rsidR="00C75E64" w:rsidRPr="00C07995" w:rsidRDefault="00C75E64" w:rsidP="00B6381D">
            <w:pPr>
              <w:tabs>
                <w:tab w:val="left" w:pos="113"/>
              </w:tabs>
              <w:ind w:right="-57"/>
              <w:rPr>
                <w:rFonts w:ascii="Browallia New" w:hAnsi="Browallia New" w:cs="Browallia New"/>
                <w:sz w:val="22"/>
                <w:szCs w:val="22"/>
                <w:cs/>
              </w:rPr>
            </w:pPr>
            <w:r w:rsidRPr="00C07995">
              <w:rPr>
                <w:rFonts w:ascii="Browallia New" w:hAnsi="Browallia New" w:cs="Browallia New"/>
                <w:sz w:val="22"/>
                <w:szCs w:val="22"/>
                <w:cs/>
              </w:rPr>
              <w:t>บริษัท ไมด้า (ลาว) เช่าสินเชื่อ จำกัด</w:t>
            </w:r>
          </w:p>
        </w:tc>
        <w:tc>
          <w:tcPr>
            <w:tcW w:w="142" w:type="dxa"/>
            <w:shd w:val="clear" w:color="auto" w:fill="auto"/>
          </w:tcPr>
          <w:p w14:paraId="5229C53E" w14:textId="77777777" w:rsidR="00C75E64" w:rsidRPr="00C07995" w:rsidRDefault="00C75E64" w:rsidP="00B6381D">
            <w:pPr>
              <w:tabs>
                <w:tab w:val="left" w:pos="113"/>
              </w:tabs>
              <w:ind w:right="-57"/>
              <w:rPr>
                <w:rFonts w:ascii="Browallia New" w:hAnsi="Browallia New" w:cs="Browallia New"/>
                <w:sz w:val="22"/>
                <w:szCs w:val="22"/>
                <w:cs/>
              </w:rPr>
            </w:pPr>
          </w:p>
        </w:tc>
        <w:tc>
          <w:tcPr>
            <w:tcW w:w="850" w:type="dxa"/>
            <w:shd w:val="clear" w:color="auto" w:fill="auto"/>
          </w:tcPr>
          <w:p w14:paraId="2780BD75" w14:textId="77777777" w:rsidR="00C75E64" w:rsidRPr="004F15F9"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4F15F9">
              <w:rPr>
                <w:rFonts w:ascii="Browallia New" w:hAnsi="Browallia New" w:cs="Browallia New"/>
                <w:sz w:val="22"/>
                <w:szCs w:val="22"/>
              </w:rPr>
              <w:t>0.72</w:t>
            </w:r>
          </w:p>
        </w:tc>
        <w:tc>
          <w:tcPr>
            <w:tcW w:w="142" w:type="dxa"/>
            <w:shd w:val="clear" w:color="auto" w:fill="auto"/>
          </w:tcPr>
          <w:p w14:paraId="10F0F47E" w14:textId="77777777" w:rsidR="00C75E64" w:rsidRPr="004F15F9" w:rsidRDefault="00C75E64" w:rsidP="00B6381D">
            <w:pPr>
              <w:tabs>
                <w:tab w:val="left" w:pos="113"/>
              </w:tabs>
              <w:ind w:right="-57"/>
              <w:jc w:val="center"/>
              <w:rPr>
                <w:rFonts w:ascii="Browallia New" w:hAnsi="Browallia New" w:cs="Browallia New"/>
                <w:sz w:val="22"/>
                <w:szCs w:val="22"/>
                <w:cs/>
              </w:rPr>
            </w:pPr>
          </w:p>
        </w:tc>
        <w:tc>
          <w:tcPr>
            <w:tcW w:w="992" w:type="dxa"/>
            <w:shd w:val="clear" w:color="auto" w:fill="auto"/>
          </w:tcPr>
          <w:p w14:paraId="06E04817" w14:textId="77777777" w:rsidR="00C75E64" w:rsidRPr="00EC2D0E"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EC2D0E">
              <w:rPr>
                <w:rFonts w:ascii="Browallia New" w:hAnsi="Browallia New" w:cs="Browallia New"/>
                <w:sz w:val="22"/>
                <w:szCs w:val="22"/>
              </w:rPr>
              <w:t xml:space="preserve">     25,000</w:t>
            </w:r>
          </w:p>
        </w:tc>
        <w:tc>
          <w:tcPr>
            <w:tcW w:w="142" w:type="dxa"/>
            <w:shd w:val="clear" w:color="auto" w:fill="auto"/>
          </w:tcPr>
          <w:p w14:paraId="653A4450" w14:textId="77777777" w:rsidR="00C75E64" w:rsidRPr="00EC2D0E"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Borders>
              <w:bottom w:val="single" w:sz="12" w:space="0" w:color="auto"/>
            </w:tcBorders>
            <w:shd w:val="clear" w:color="auto" w:fill="auto"/>
          </w:tcPr>
          <w:p w14:paraId="075BA67B" w14:textId="77777777" w:rsidR="00C75E64" w:rsidRPr="00EC2D0E"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18</w:t>
            </w:r>
            <w:r w:rsidRPr="00EC2D0E">
              <w:rPr>
                <w:rFonts w:ascii="Browallia New" w:hAnsi="Browallia New" w:cs="Browallia New"/>
                <w:sz w:val="22"/>
                <w:szCs w:val="22"/>
              </w:rPr>
              <w:t>,000</w:t>
            </w:r>
          </w:p>
        </w:tc>
        <w:tc>
          <w:tcPr>
            <w:tcW w:w="142" w:type="dxa"/>
            <w:shd w:val="clear" w:color="auto" w:fill="auto"/>
          </w:tcPr>
          <w:p w14:paraId="620E61FF" w14:textId="77777777" w:rsidR="00C75E64" w:rsidRPr="00A03C3C"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green"/>
              </w:rPr>
            </w:pPr>
          </w:p>
        </w:tc>
        <w:tc>
          <w:tcPr>
            <w:tcW w:w="851" w:type="dxa"/>
            <w:tcBorders>
              <w:top w:val="nil"/>
              <w:left w:val="nil"/>
              <w:bottom w:val="nil"/>
              <w:right w:val="nil"/>
            </w:tcBorders>
            <w:shd w:val="clear" w:color="auto" w:fill="auto"/>
          </w:tcPr>
          <w:p w14:paraId="5CD25F02"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0.40</w:t>
            </w:r>
          </w:p>
        </w:tc>
        <w:tc>
          <w:tcPr>
            <w:tcW w:w="141" w:type="dxa"/>
            <w:shd w:val="clear" w:color="auto" w:fill="auto"/>
          </w:tcPr>
          <w:p w14:paraId="0D93B4BC"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76893E13"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EC2D0E">
              <w:rPr>
                <w:rFonts w:ascii="Browallia New" w:hAnsi="Browallia New" w:cs="Browallia New"/>
                <w:sz w:val="22"/>
                <w:szCs w:val="22"/>
              </w:rPr>
              <w:t xml:space="preserve">     25,000</w:t>
            </w:r>
          </w:p>
        </w:tc>
        <w:tc>
          <w:tcPr>
            <w:tcW w:w="142" w:type="dxa"/>
            <w:shd w:val="clear" w:color="auto" w:fill="auto"/>
          </w:tcPr>
          <w:p w14:paraId="0A1F5E6F"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tcBorders>
              <w:bottom w:val="single" w:sz="12" w:space="0" w:color="auto"/>
            </w:tcBorders>
            <w:shd w:val="clear" w:color="auto" w:fill="auto"/>
          </w:tcPr>
          <w:p w14:paraId="707681CB" w14:textId="77777777" w:rsidR="00C75E64" w:rsidRPr="00C07995" w:rsidRDefault="00C75E64" w:rsidP="00B6381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10</w:t>
            </w:r>
            <w:r w:rsidRPr="00EC2D0E">
              <w:rPr>
                <w:rFonts w:ascii="Browallia New" w:hAnsi="Browallia New" w:cs="Browallia New"/>
                <w:sz w:val="22"/>
                <w:szCs w:val="22"/>
              </w:rPr>
              <w:t>,000</w:t>
            </w:r>
          </w:p>
        </w:tc>
      </w:tr>
    </w:tbl>
    <w:p w14:paraId="7F30C979" w14:textId="5B7D11BA" w:rsidR="004B5E68" w:rsidRPr="00836DA7" w:rsidRDefault="004B5E68" w:rsidP="004E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sectPr w:rsidR="004B5E68" w:rsidRPr="00836DA7" w:rsidSect="002F3B45">
          <w:footerReference w:type="default" r:id="rId11"/>
          <w:pgSz w:w="11909" w:h="16834" w:code="9"/>
          <w:pgMar w:top="1134" w:right="1080" w:bottom="1170" w:left="1440" w:header="1140" w:footer="23" w:gutter="0"/>
          <w:pgNumType w:start="12"/>
          <w:cols w:space="720"/>
          <w:docGrid w:linePitch="245"/>
        </w:sectPr>
      </w:pPr>
    </w:p>
    <w:p w14:paraId="5B4B0E3D" w14:textId="06FE30B9" w:rsidR="006971B8" w:rsidRPr="00B737D5" w:rsidRDefault="00526601" w:rsidP="00D6014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ข้อมูลทางการเงินจำแนกตามส่วนงาน</w:t>
      </w:r>
    </w:p>
    <w:p w14:paraId="6ED61139" w14:textId="71F06310" w:rsidR="00526601" w:rsidRPr="009907C0" w:rsidRDefault="00944A6E" w:rsidP="00944A6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2"/>
          <w:szCs w:val="12"/>
          <w:lang w:val="en-GB"/>
        </w:rPr>
      </w:pPr>
      <w:r>
        <w:rPr>
          <w:rFonts w:ascii="Browallia New" w:hAnsi="Browallia New" w:cs="Browallia New"/>
          <w:b/>
          <w:bCs/>
          <w:sz w:val="12"/>
          <w:szCs w:val="12"/>
          <w:lang w:val="en-GB"/>
        </w:rPr>
        <w:tab/>
      </w:r>
    </w:p>
    <w:p w14:paraId="0D927DB2" w14:textId="693AA1FD" w:rsidR="0081419D" w:rsidRPr="00E87C2C" w:rsidRDefault="005B7BE8" w:rsidP="00E87C2C">
      <w:pPr>
        <w:tabs>
          <w:tab w:val="clear" w:pos="227"/>
          <w:tab w:val="clear" w:pos="454"/>
        </w:tabs>
        <w:spacing w:line="240" w:lineRule="auto"/>
        <w:ind w:left="432"/>
        <w:jc w:val="thaiDistribute"/>
        <w:rPr>
          <w:rFonts w:ascii="Browallia New" w:hAnsi="Browallia New" w:cs="Browallia New"/>
          <w:sz w:val="27"/>
          <w:szCs w:val="27"/>
        </w:rPr>
      </w:pPr>
      <w:r w:rsidRPr="00E87C2C">
        <w:rPr>
          <w:rFonts w:ascii="Browallia New" w:hAnsi="Browallia New" w:cs="Browallia New"/>
          <w:sz w:val="27"/>
          <w:szCs w:val="27"/>
          <w:cs/>
        </w:rPr>
        <w:t>กลุ่มบริษัท</w:t>
      </w:r>
      <w:r w:rsidRPr="00E87C2C">
        <w:rPr>
          <w:rFonts w:ascii="Browallia New" w:hAnsi="Browallia New" w:cs="Browallia New" w:hint="cs"/>
          <w:sz w:val="27"/>
          <w:szCs w:val="27"/>
          <w:cs/>
        </w:rPr>
        <w:t>มีรายได้</w:t>
      </w:r>
      <w:r w:rsidRPr="00E87C2C">
        <w:rPr>
          <w:rFonts w:ascii="Browallia New" w:hAnsi="Browallia New" w:cs="Browallia New"/>
          <w:sz w:val="27"/>
          <w:szCs w:val="27"/>
          <w:cs/>
        </w:rPr>
        <w:t>ทั้งในประเทศและต่างประเทศ</w:t>
      </w:r>
      <w:r w:rsidRPr="00E87C2C">
        <w:rPr>
          <w:rFonts w:ascii="Browallia New" w:hAnsi="Browallia New" w:cs="Browallia New"/>
          <w:sz w:val="27"/>
          <w:szCs w:val="27"/>
        </w:rPr>
        <w:t xml:space="preserve"> </w:t>
      </w:r>
      <w:r w:rsidRPr="00E87C2C">
        <w:rPr>
          <w:rFonts w:ascii="Browallia New" w:hAnsi="Browallia New" w:cs="Browallia New" w:hint="cs"/>
          <w:sz w:val="27"/>
          <w:szCs w:val="27"/>
          <w:cs/>
        </w:rPr>
        <w:t>ประกอบด้วย</w:t>
      </w:r>
      <w:r w:rsidRPr="00E87C2C">
        <w:rPr>
          <w:rFonts w:ascii="Browallia New" w:hAnsi="Browallia New" w:cs="Browallia New"/>
          <w:sz w:val="27"/>
          <w:szCs w:val="27"/>
          <w:cs/>
        </w:rPr>
        <w:t>รายได้จากการให้บริการเช่าซื้อเครื่องใช้ไฟฟ้าภายในบ้านและรถจักรยานยนต์ ธุรกิจโรงแรม และธุรกิจพัฒนาอสังหาริมทรัพย์</w:t>
      </w:r>
      <w:r w:rsidRPr="00E87C2C">
        <w:rPr>
          <w:rFonts w:ascii="Browallia New" w:hAnsi="Browallia New" w:cs="Browallia New" w:hint="cs"/>
          <w:sz w:val="27"/>
          <w:szCs w:val="27"/>
          <w:cs/>
        </w:rPr>
        <w:t xml:space="preserve"> </w:t>
      </w:r>
      <w:r w:rsidRPr="00E87C2C">
        <w:rPr>
          <w:rFonts w:ascii="Browallia New" w:hAnsi="Browallia New" w:cs="Browallia New"/>
          <w:sz w:val="27"/>
          <w:szCs w:val="27"/>
          <w:cs/>
        </w:rPr>
        <w:t xml:space="preserve">เพื่อขาย บริษัทมีบริษัทย่อยดำเนินธุรกิจประเภทต่างๆ เช่น </w:t>
      </w:r>
      <w:r w:rsidRPr="00E87C2C">
        <w:rPr>
          <w:rFonts w:ascii="Browallia New" w:hAnsi="Browallia New" w:cs="Browallia New" w:hint="cs"/>
          <w:sz w:val="27"/>
          <w:szCs w:val="27"/>
          <w:cs/>
        </w:rPr>
        <w:t>บริการ</w:t>
      </w:r>
      <w:r w:rsidRPr="00E87C2C">
        <w:rPr>
          <w:rFonts w:ascii="Browallia New" w:hAnsi="Browallia New" w:cs="Browallia New"/>
          <w:sz w:val="27"/>
          <w:szCs w:val="27"/>
          <w:cs/>
        </w:rPr>
        <w:t>ให้สินเชื่อเช่าซื้อรถยนต์ที่ผ่าน</w:t>
      </w:r>
      <w:r w:rsidRPr="00E87C2C">
        <w:rPr>
          <w:rFonts w:ascii="Browallia New" w:hAnsi="Browallia New" w:cs="Browallia New" w:hint="cs"/>
          <w:sz w:val="27"/>
          <w:szCs w:val="27"/>
          <w:cs/>
        </w:rPr>
        <w:t>การ</w:t>
      </w:r>
      <w:r w:rsidRPr="00E87C2C">
        <w:rPr>
          <w:rFonts w:ascii="Browallia New" w:hAnsi="Browallia New" w:cs="Browallia New"/>
          <w:sz w:val="27"/>
          <w:szCs w:val="27"/>
          <w:cs/>
        </w:rPr>
        <w:t>ใช้งานแล้ว ธุรกิจพัฒนาอสังหาริมทรัพย์ ธุรกิจบริการบริหารโรงแรมและบริหารคอนโดมิเนียมเพื่อให้เช่า ธุรกิจให้เช่าสนามกอล์ฟ ธุรกิจตัวแทนขายอสังหาริมทรัพย์</w:t>
      </w:r>
      <w:r w:rsidRPr="00E87C2C">
        <w:rPr>
          <w:rFonts w:ascii="Browallia New" w:hAnsi="Browallia New" w:cs="Browallia New" w:hint="cs"/>
          <w:sz w:val="27"/>
          <w:szCs w:val="27"/>
          <w:cs/>
        </w:rPr>
        <w:t xml:space="preserve"> </w:t>
      </w:r>
      <w:r w:rsidRPr="00E87C2C">
        <w:rPr>
          <w:rFonts w:ascii="Browallia New" w:hAnsi="Browallia New" w:cs="Browallia New"/>
          <w:sz w:val="27"/>
          <w:szCs w:val="27"/>
          <w:cs/>
        </w:rPr>
        <w:t>จำหน่ายสินค้าทางพาณิชย์อิเล็กทรอนิกส์ ธุรกิจบริการจัดทำโฆษณาประชาสัมพันธ์ ให้บริการสินเชื่อ การบริหารสินทรัพย์ด้อยคุณภาพ ธุรกิจให้บริการรักษาความปลอดภัย</w:t>
      </w:r>
      <w:r w:rsidR="00A61D2C" w:rsidRPr="00E87C2C">
        <w:rPr>
          <w:rFonts w:ascii="Browallia New" w:hAnsi="Browallia New" w:cs="Browallia New"/>
          <w:sz w:val="27"/>
          <w:szCs w:val="27"/>
        </w:rPr>
        <w:t xml:space="preserve"> </w:t>
      </w:r>
      <w:r w:rsidR="00A61D2C" w:rsidRPr="00E87C2C">
        <w:rPr>
          <w:rFonts w:ascii="Browallia New" w:hAnsi="Browallia New" w:cs="Browallia New" w:hint="cs"/>
          <w:sz w:val="27"/>
          <w:szCs w:val="27"/>
          <w:cs/>
        </w:rPr>
        <w:t>และ</w:t>
      </w:r>
      <w:r w:rsidR="003D02C5" w:rsidRPr="00E87C2C">
        <w:rPr>
          <w:rFonts w:ascii="Browallia New" w:hAnsi="Browallia New" w:cs="Browallia New" w:hint="cs"/>
          <w:sz w:val="27"/>
          <w:szCs w:val="27"/>
          <w:cs/>
        </w:rPr>
        <w:t>ธุรกิจ</w:t>
      </w:r>
      <w:r w:rsidR="005764D6" w:rsidRPr="00E87C2C">
        <w:rPr>
          <w:rFonts w:ascii="Browallia New" w:hAnsi="Browallia New" w:cs="Browallia New" w:hint="cs"/>
          <w:sz w:val="27"/>
          <w:szCs w:val="27"/>
          <w:cs/>
        </w:rPr>
        <w:t>ให้บร</w:t>
      </w:r>
      <w:r w:rsidR="00AC770F" w:rsidRPr="00E87C2C">
        <w:rPr>
          <w:rFonts w:ascii="Browallia New" w:hAnsi="Browallia New" w:cs="Browallia New" w:hint="cs"/>
          <w:sz w:val="27"/>
          <w:szCs w:val="27"/>
          <w:cs/>
        </w:rPr>
        <w:t>ิการด้านความงามอย่างครบวงจร</w:t>
      </w:r>
      <w:r w:rsidRPr="00E87C2C">
        <w:rPr>
          <w:rFonts w:ascii="Browallia New" w:hAnsi="Browallia New" w:cs="Browallia New"/>
          <w:sz w:val="27"/>
          <w:szCs w:val="27"/>
        </w:rPr>
        <w:t xml:space="preserve"> </w:t>
      </w:r>
      <w:r w:rsidRPr="00E87C2C">
        <w:rPr>
          <w:rFonts w:ascii="Browallia New" w:hAnsi="Browallia New" w:cs="Browallia New"/>
          <w:sz w:val="27"/>
          <w:szCs w:val="27"/>
          <w:cs/>
        </w:rPr>
        <w:t>กลุ่มบริษัท</w:t>
      </w:r>
      <w:r w:rsidRPr="00E87C2C">
        <w:rPr>
          <w:rFonts w:ascii="Browallia New" w:hAnsi="Browallia New" w:cs="Browallia New"/>
          <w:sz w:val="27"/>
          <w:szCs w:val="27"/>
          <w:shd w:val="clear" w:color="auto" w:fill="FFFFFF"/>
          <w:cs/>
        </w:rPr>
        <w:t>ได้เปิดเผยข้อมูลการจำแนกรายได้</w:t>
      </w:r>
      <w:r w:rsidRPr="00E87C2C">
        <w:rPr>
          <w:rFonts w:ascii="Browallia New" w:hAnsi="Browallia New" w:cs="Browallia New" w:hint="cs"/>
          <w:sz w:val="27"/>
          <w:szCs w:val="27"/>
          <w:shd w:val="clear" w:color="auto" w:fill="FFFFFF"/>
          <w:cs/>
        </w:rPr>
        <w:t>จากการดำเนินธุรกิจหลัก</w:t>
      </w:r>
      <w:r w:rsidRPr="00E87C2C">
        <w:rPr>
          <w:rFonts w:ascii="Browallia New" w:hAnsi="Browallia New" w:cs="Browallia New"/>
          <w:sz w:val="27"/>
          <w:szCs w:val="27"/>
          <w:shd w:val="clear" w:color="auto" w:fill="FFFFFF"/>
          <w:cs/>
        </w:rPr>
        <w:t>ตามภูมิศาสตร์</w:t>
      </w:r>
      <w:r w:rsidRPr="00E87C2C">
        <w:rPr>
          <w:rFonts w:ascii="Browallia New" w:hAnsi="Browallia New" w:cs="Browallia New" w:hint="cs"/>
          <w:sz w:val="27"/>
          <w:szCs w:val="27"/>
          <w:shd w:val="clear" w:color="auto" w:fill="FFFFFF"/>
        </w:rPr>
        <w:t xml:space="preserve"> </w:t>
      </w:r>
      <w:r w:rsidRPr="00E87C2C">
        <w:rPr>
          <w:rFonts w:ascii="Browallia New" w:hAnsi="Browallia New" w:cs="Browallia New" w:hint="cs"/>
          <w:sz w:val="27"/>
          <w:szCs w:val="27"/>
          <w:cs/>
        </w:rPr>
        <w:t>โดยไม่รวมรายได้จาก</w:t>
      </w:r>
      <w:r w:rsidRPr="00E87C2C">
        <w:rPr>
          <w:rFonts w:ascii="Browallia New" w:hAnsi="Browallia New" w:cs="Browallia New"/>
          <w:sz w:val="27"/>
          <w:szCs w:val="27"/>
          <w:cs/>
        </w:rPr>
        <w:t>ดอกเบี้ยรับ</w:t>
      </w:r>
      <w:r w:rsidRPr="00E87C2C">
        <w:rPr>
          <w:rFonts w:ascii="Browallia New" w:hAnsi="Browallia New" w:cs="Browallia New"/>
          <w:sz w:val="27"/>
          <w:szCs w:val="27"/>
          <w:shd w:val="clear" w:color="auto" w:fill="FFFFFF"/>
        </w:rPr>
        <w:t xml:space="preserve"> </w:t>
      </w:r>
      <w:r w:rsidR="00EC0697" w:rsidRPr="00E87C2C">
        <w:rPr>
          <w:rFonts w:ascii="Browallia New" w:hAnsi="Browallia New" w:cs="Browallia New" w:hint="cs"/>
          <w:sz w:val="27"/>
          <w:szCs w:val="27"/>
          <w:shd w:val="clear" w:color="auto" w:fill="FFFFFF"/>
          <w:cs/>
        </w:rPr>
        <w:t>และ</w:t>
      </w:r>
      <w:r w:rsidR="00EC0697" w:rsidRPr="00E87C2C">
        <w:rPr>
          <w:rFonts w:ascii="Browallia New" w:hAnsi="Browallia New" w:cs="Browallia New"/>
          <w:sz w:val="27"/>
          <w:szCs w:val="27"/>
          <w:shd w:val="clear" w:color="auto" w:fill="FFFFFF"/>
          <w:cs/>
        </w:rPr>
        <w:t>แยกตามการรับรู้รายได้สำหรับงวด</w:t>
      </w:r>
      <w:r w:rsidR="00EC0697" w:rsidRPr="00E87C2C">
        <w:rPr>
          <w:rFonts w:ascii="Browallia New" w:hAnsi="Browallia New" w:cs="Browallia New" w:hint="cs"/>
          <w:sz w:val="27"/>
          <w:szCs w:val="27"/>
          <w:shd w:val="clear" w:color="auto" w:fill="FFFFFF"/>
          <w:cs/>
        </w:rPr>
        <w:t>สาม</w:t>
      </w:r>
      <w:r w:rsidR="00EC0697" w:rsidRPr="00E87C2C">
        <w:rPr>
          <w:rFonts w:ascii="Browallia New" w:hAnsi="Browallia New" w:cs="Browallia New"/>
          <w:sz w:val="27"/>
          <w:szCs w:val="27"/>
          <w:shd w:val="clear" w:color="auto" w:fill="FFFFFF"/>
          <w:cs/>
        </w:rPr>
        <w:t>เดือน</w:t>
      </w:r>
      <w:r w:rsidR="00EC0697" w:rsidRPr="00E87C2C">
        <w:rPr>
          <w:rFonts w:ascii="Browallia New" w:hAnsi="Browallia New" w:cs="Browallia New" w:hint="cs"/>
          <w:sz w:val="27"/>
          <w:szCs w:val="27"/>
          <w:shd w:val="clear" w:color="auto" w:fill="FFFFFF"/>
          <w:cs/>
        </w:rPr>
        <w:t>และหกเดือน</w:t>
      </w:r>
      <w:r w:rsidR="00EC0697" w:rsidRPr="00E87C2C">
        <w:rPr>
          <w:rFonts w:ascii="Browallia New" w:hAnsi="Browallia New" w:cs="Browallia New"/>
          <w:sz w:val="27"/>
          <w:szCs w:val="27"/>
          <w:shd w:val="clear" w:color="auto" w:fill="FFFFFF"/>
          <w:cs/>
        </w:rPr>
        <w:t xml:space="preserve">สิ้นสุดวันที่ </w:t>
      </w:r>
      <w:r w:rsidR="0026703A" w:rsidRPr="00E87C2C">
        <w:rPr>
          <w:rFonts w:ascii="Browallia New" w:hAnsi="Browallia New" w:cs="Browallia New"/>
          <w:sz w:val="27"/>
          <w:szCs w:val="27"/>
          <w:shd w:val="clear" w:color="auto" w:fill="FFFFFF"/>
        </w:rPr>
        <w:t>30</w:t>
      </w:r>
      <w:r w:rsidR="0026703A" w:rsidRPr="00E87C2C">
        <w:rPr>
          <w:rFonts w:ascii="Browallia New" w:hAnsi="Browallia New" w:cs="Browallia New" w:hint="cs"/>
          <w:sz w:val="27"/>
          <w:szCs w:val="27"/>
          <w:shd w:val="clear" w:color="auto" w:fill="FFFFFF"/>
          <w:cs/>
        </w:rPr>
        <w:t xml:space="preserve"> มิถุนายน </w:t>
      </w:r>
      <w:r w:rsidR="00872AB2" w:rsidRPr="00E87C2C">
        <w:rPr>
          <w:rFonts w:ascii="Browallia New" w:hAnsi="Browallia New" w:cs="Browallia New"/>
          <w:sz w:val="27"/>
          <w:szCs w:val="27"/>
        </w:rPr>
        <w:t>256</w:t>
      </w:r>
      <w:r w:rsidR="008B1E51" w:rsidRPr="00E87C2C">
        <w:rPr>
          <w:rFonts w:ascii="Browallia New" w:hAnsi="Browallia New" w:cs="Browallia New"/>
          <w:sz w:val="27"/>
          <w:szCs w:val="27"/>
        </w:rPr>
        <w:t>6</w:t>
      </w:r>
      <w:r w:rsidR="0081419D" w:rsidRPr="00E87C2C">
        <w:rPr>
          <w:rFonts w:ascii="Browallia New" w:hAnsi="Browallia New" w:cs="Browallia New"/>
          <w:sz w:val="27"/>
          <w:szCs w:val="27"/>
          <w:cs/>
        </w:rPr>
        <w:t xml:space="preserve"> และ </w:t>
      </w:r>
      <w:r w:rsidR="0081419D" w:rsidRPr="00E87C2C">
        <w:rPr>
          <w:rFonts w:ascii="Browallia New" w:hAnsi="Browallia New" w:cs="Browallia New"/>
          <w:sz w:val="27"/>
          <w:szCs w:val="27"/>
          <w:lang w:val="en-GB"/>
        </w:rPr>
        <w:t>256</w:t>
      </w:r>
      <w:r w:rsidR="008B1E51" w:rsidRPr="00E87C2C">
        <w:rPr>
          <w:rFonts w:ascii="Browallia New" w:hAnsi="Browallia New" w:cs="Browallia New"/>
          <w:sz w:val="27"/>
          <w:szCs w:val="27"/>
          <w:lang w:val="en-GB"/>
        </w:rPr>
        <w:t>5</w:t>
      </w:r>
      <w:r w:rsidR="0081419D" w:rsidRPr="00E87C2C">
        <w:rPr>
          <w:rFonts w:ascii="Browallia New" w:hAnsi="Browallia New" w:cs="Browallia New"/>
          <w:sz w:val="27"/>
          <w:szCs w:val="27"/>
          <w:cs/>
        </w:rPr>
        <w:t xml:space="preserve"> มีดังต่อไปนี้</w:t>
      </w:r>
    </w:p>
    <w:p w14:paraId="40AE6267" w14:textId="6012D042" w:rsidR="006971B8" w:rsidRPr="00E87C2C" w:rsidRDefault="006971B8" w:rsidP="0081419D">
      <w:pPr>
        <w:spacing w:line="240" w:lineRule="auto"/>
        <w:ind w:left="426"/>
        <w:jc w:val="thaiDistribute"/>
        <w:rPr>
          <w:rFonts w:ascii="Browallia New" w:hAnsi="Browallia New" w:cs="Browallia New"/>
          <w:sz w:val="20"/>
          <w:szCs w:val="20"/>
          <w:u w:val="single"/>
        </w:rPr>
      </w:pPr>
    </w:p>
    <w:p w14:paraId="4CCC6D6F" w14:textId="0DB1B6B8" w:rsidR="00D12E8D" w:rsidRPr="00E87C2C" w:rsidRDefault="00D12E8D" w:rsidP="00DD59B4">
      <w:pPr>
        <w:tabs>
          <w:tab w:val="left" w:pos="1440"/>
        </w:tabs>
        <w:spacing w:line="240" w:lineRule="auto"/>
        <w:ind w:left="432" w:right="-43"/>
        <w:jc w:val="thaiDistribute"/>
        <w:rPr>
          <w:rFonts w:ascii="Browallia New" w:hAnsi="Browallia New" w:cs="Browallia New"/>
          <w:sz w:val="27"/>
          <w:szCs w:val="27"/>
        </w:rPr>
      </w:pPr>
      <w:r w:rsidRPr="00E87C2C">
        <w:rPr>
          <w:rFonts w:ascii="Browallia New" w:hAnsi="Browallia New" w:cs="Browallia New"/>
          <w:sz w:val="27"/>
          <w:szCs w:val="27"/>
          <w:cs/>
        </w:rPr>
        <w:t>ผู้มีอำนาจตัดสินใจสูงสุดด้านการดำเนินงานได้พิจารณาแล้วว่าส่วนที่รายงานมีดังนี้</w:t>
      </w:r>
    </w:p>
    <w:p w14:paraId="7B9CFBF2" w14:textId="507A6182" w:rsidR="00197494" w:rsidRPr="009907C0" w:rsidRDefault="00197494" w:rsidP="0081419D">
      <w:pPr>
        <w:spacing w:line="240" w:lineRule="auto"/>
        <w:ind w:left="426"/>
        <w:jc w:val="thaiDistribute"/>
        <w:rPr>
          <w:rFonts w:ascii="Browallia New" w:hAnsi="Browallia New" w:cs="Browallia New"/>
          <w:sz w:val="14"/>
          <w:szCs w:val="14"/>
          <w:u w:val="single"/>
        </w:rPr>
      </w:pPr>
    </w:p>
    <w:tbl>
      <w:tblPr>
        <w:tblW w:w="14131"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89"/>
        <w:gridCol w:w="738"/>
        <w:gridCol w:w="717"/>
        <w:gridCol w:w="709"/>
      </w:tblGrid>
      <w:tr w:rsidR="00156A13" w:rsidRPr="009B2D7B" w14:paraId="7D307AA7" w14:textId="77777777" w:rsidTr="00CC3238">
        <w:tc>
          <w:tcPr>
            <w:tcW w:w="2409" w:type="dxa"/>
          </w:tcPr>
          <w:p w14:paraId="10061B99" w14:textId="77777777" w:rsidR="00156A13" w:rsidRPr="00B737D5" w:rsidRDefault="00156A13" w:rsidP="001F10C7">
            <w:pPr>
              <w:spacing w:line="240" w:lineRule="auto"/>
              <w:ind w:right="-108"/>
              <w:rPr>
                <w:rFonts w:ascii="Browallia New" w:hAnsi="Browallia New" w:cs="Browallia New"/>
                <w:sz w:val="19"/>
                <w:szCs w:val="19"/>
              </w:rPr>
            </w:pPr>
          </w:p>
        </w:tc>
        <w:tc>
          <w:tcPr>
            <w:tcW w:w="11722" w:type="dxa"/>
            <w:gridSpan w:val="16"/>
          </w:tcPr>
          <w:p w14:paraId="555D73CE" w14:textId="77777777" w:rsidR="00156A13" w:rsidRPr="004470C0" w:rsidRDefault="00156A13" w:rsidP="001F10C7">
            <w:pPr>
              <w:spacing w:line="240" w:lineRule="auto"/>
              <w:jc w:val="right"/>
              <w:rPr>
                <w:rFonts w:ascii="Browallia New" w:hAnsi="Browallia New" w:cs="Browallia New"/>
                <w:sz w:val="20"/>
                <w:szCs w:val="20"/>
              </w:rPr>
            </w:pPr>
            <w:r w:rsidRPr="004470C0">
              <w:rPr>
                <w:rFonts w:ascii="Browallia New" w:hAnsi="Browallia New" w:cs="Browallia New"/>
                <w:sz w:val="20"/>
                <w:szCs w:val="20"/>
                <w:cs/>
              </w:rPr>
              <w:t>(หน่วย : ล้านบาท)</w:t>
            </w:r>
          </w:p>
        </w:tc>
      </w:tr>
      <w:tr w:rsidR="00B30DBF" w:rsidRPr="009B2D7B" w14:paraId="16162A1B" w14:textId="77777777" w:rsidTr="00CC3238">
        <w:tc>
          <w:tcPr>
            <w:tcW w:w="2409" w:type="dxa"/>
          </w:tcPr>
          <w:p w14:paraId="3CBAF8DF" w14:textId="77777777" w:rsidR="00B30DBF" w:rsidRPr="004470C0" w:rsidRDefault="00B30DBF" w:rsidP="001F10C7">
            <w:pPr>
              <w:spacing w:line="240" w:lineRule="auto"/>
              <w:ind w:right="-108"/>
              <w:rPr>
                <w:rFonts w:ascii="Browallia New" w:hAnsi="Browallia New" w:cs="Browallia New"/>
                <w:sz w:val="19"/>
                <w:szCs w:val="19"/>
              </w:rPr>
            </w:pPr>
          </w:p>
        </w:tc>
        <w:tc>
          <w:tcPr>
            <w:tcW w:w="11722" w:type="dxa"/>
            <w:gridSpan w:val="16"/>
          </w:tcPr>
          <w:p w14:paraId="6BEA4998" w14:textId="4C6F01B6" w:rsidR="00B30DBF" w:rsidRPr="004470C0" w:rsidRDefault="00EE6F38" w:rsidP="00642012">
            <w:pPr>
              <w:pBdr>
                <w:bottom w:val="single" w:sz="4" w:space="1" w:color="auto"/>
              </w:pBdr>
              <w:spacing w:line="240" w:lineRule="auto"/>
              <w:jc w:val="center"/>
              <w:rPr>
                <w:rFonts w:ascii="Browallia New" w:hAnsi="Browallia New" w:cs="Browallia New"/>
                <w:sz w:val="20"/>
                <w:szCs w:val="20"/>
                <w:cs/>
              </w:rPr>
            </w:pPr>
            <w:r w:rsidRPr="004470C0">
              <w:rPr>
                <w:rFonts w:ascii="Browallia New" w:hAnsi="Browallia New" w:cs="Browallia New"/>
                <w:sz w:val="20"/>
                <w:szCs w:val="20"/>
                <w:cs/>
              </w:rPr>
              <w:t xml:space="preserve">สำหรับงวดสามเดือนสิ้นสุดวันที่ </w:t>
            </w:r>
            <w:r w:rsidRPr="004470C0">
              <w:rPr>
                <w:rFonts w:ascii="Browallia New" w:hAnsi="Browallia New" w:cs="Browallia New"/>
                <w:sz w:val="20"/>
                <w:szCs w:val="20"/>
              </w:rPr>
              <w:t>30</w:t>
            </w:r>
            <w:r w:rsidRPr="004470C0">
              <w:rPr>
                <w:rFonts w:ascii="Browallia New" w:hAnsi="Browallia New" w:cs="Browallia New" w:hint="cs"/>
                <w:sz w:val="20"/>
                <w:szCs w:val="20"/>
                <w:cs/>
              </w:rPr>
              <w:t xml:space="preserve"> มิถุนายน</w:t>
            </w:r>
          </w:p>
        </w:tc>
      </w:tr>
      <w:tr w:rsidR="00156A13" w:rsidRPr="009B2D7B" w14:paraId="0E5643C7" w14:textId="77777777" w:rsidTr="007314E3">
        <w:tblPrEx>
          <w:tblBorders>
            <w:bottom w:val="single" w:sz="4" w:space="0" w:color="auto"/>
          </w:tblBorders>
        </w:tblPrEx>
        <w:trPr>
          <w:tblHeader/>
        </w:trPr>
        <w:tc>
          <w:tcPr>
            <w:tcW w:w="2409" w:type="dxa"/>
          </w:tcPr>
          <w:p w14:paraId="47DE4A2F" w14:textId="77777777" w:rsidR="00156A13" w:rsidRPr="004470C0" w:rsidRDefault="00156A13" w:rsidP="001F10C7">
            <w:pPr>
              <w:pStyle w:val="Heading1"/>
              <w:numPr>
                <w:ilvl w:val="0"/>
                <w:numId w:val="0"/>
              </w:numPr>
              <w:spacing w:line="240" w:lineRule="auto"/>
              <w:rPr>
                <w:rFonts w:ascii="Browallia New" w:hAnsi="Browallia New" w:cs="Browallia New"/>
                <w:sz w:val="19"/>
                <w:szCs w:val="19"/>
                <w:cs/>
              </w:rPr>
            </w:pPr>
          </w:p>
        </w:tc>
        <w:tc>
          <w:tcPr>
            <w:tcW w:w="1437" w:type="dxa"/>
            <w:gridSpan w:val="2"/>
            <w:tcBorders>
              <w:top w:val="nil"/>
            </w:tcBorders>
            <w:vAlign w:val="bottom"/>
          </w:tcPr>
          <w:p w14:paraId="35D0CE1B" w14:textId="77777777" w:rsidR="00156A13" w:rsidRPr="004470C0" w:rsidRDefault="00156A13" w:rsidP="001F10C7">
            <w:pPr>
              <w:pBdr>
                <w:bottom w:val="single" w:sz="4" w:space="1" w:color="auto"/>
              </w:pBdr>
              <w:spacing w:line="240" w:lineRule="auto"/>
              <w:jc w:val="center"/>
              <w:rPr>
                <w:rFonts w:ascii="Browallia New" w:hAnsi="Browallia New" w:cs="Browallia New"/>
                <w:sz w:val="20"/>
                <w:szCs w:val="20"/>
              </w:rPr>
            </w:pPr>
            <w:r w:rsidRPr="004470C0">
              <w:rPr>
                <w:rFonts w:ascii="Browallia New" w:hAnsi="Browallia New" w:cs="Browallia New"/>
                <w:sz w:val="20"/>
                <w:szCs w:val="20"/>
                <w:cs/>
              </w:rPr>
              <w:t>ธุรกิจขายและ</w:t>
            </w:r>
          </w:p>
          <w:p w14:paraId="267FC444" w14:textId="77777777" w:rsidR="00156A13" w:rsidRPr="004470C0" w:rsidRDefault="00156A13" w:rsidP="001F10C7">
            <w:pPr>
              <w:pBdr>
                <w:bottom w:val="single" w:sz="4" w:space="1" w:color="auto"/>
              </w:pBdr>
              <w:spacing w:line="240" w:lineRule="auto"/>
              <w:jc w:val="center"/>
              <w:rPr>
                <w:rFonts w:ascii="Browallia New" w:hAnsi="Browallia New" w:cs="Browallia New"/>
                <w:sz w:val="20"/>
                <w:szCs w:val="20"/>
                <w:cs/>
              </w:rPr>
            </w:pPr>
            <w:r w:rsidRPr="004470C0">
              <w:rPr>
                <w:rFonts w:ascii="Browallia New" w:hAnsi="Browallia New" w:cs="Browallia New"/>
                <w:sz w:val="20"/>
                <w:szCs w:val="20"/>
                <w:cs/>
              </w:rPr>
              <w:t>ให้เช่าซื้อ</w:t>
            </w:r>
          </w:p>
        </w:tc>
        <w:tc>
          <w:tcPr>
            <w:tcW w:w="1412" w:type="dxa"/>
            <w:gridSpan w:val="2"/>
            <w:tcBorders>
              <w:top w:val="nil"/>
            </w:tcBorders>
            <w:vAlign w:val="bottom"/>
          </w:tcPr>
          <w:p w14:paraId="0E99321B" w14:textId="77777777" w:rsidR="00156A13" w:rsidRPr="004470C0" w:rsidRDefault="00156A13" w:rsidP="001F10C7">
            <w:pPr>
              <w:pBdr>
                <w:bottom w:val="single" w:sz="4" w:space="1" w:color="auto"/>
              </w:pBdr>
              <w:spacing w:line="240" w:lineRule="auto"/>
              <w:jc w:val="center"/>
              <w:rPr>
                <w:rFonts w:ascii="Browallia New" w:hAnsi="Browallia New" w:cs="Browallia New"/>
                <w:sz w:val="20"/>
                <w:szCs w:val="20"/>
                <w:cs/>
              </w:rPr>
            </w:pPr>
            <w:r w:rsidRPr="004470C0">
              <w:rPr>
                <w:rFonts w:ascii="Browallia New" w:hAnsi="Browallia New" w:cs="Browallia New"/>
                <w:sz w:val="20"/>
                <w:szCs w:val="20"/>
                <w:cs/>
              </w:rPr>
              <w:t>ธุรกิจพัฒนาอสังหาริมทรัพย์</w:t>
            </w:r>
          </w:p>
        </w:tc>
        <w:tc>
          <w:tcPr>
            <w:tcW w:w="1457" w:type="dxa"/>
            <w:gridSpan w:val="2"/>
            <w:tcBorders>
              <w:top w:val="nil"/>
            </w:tcBorders>
            <w:vAlign w:val="bottom"/>
          </w:tcPr>
          <w:p w14:paraId="262401A3" w14:textId="77777777" w:rsidR="00156A13" w:rsidRPr="004470C0" w:rsidRDefault="00156A13" w:rsidP="001F10C7">
            <w:pPr>
              <w:pBdr>
                <w:bottom w:val="single" w:sz="4" w:space="1" w:color="auto"/>
              </w:pBdr>
              <w:spacing w:line="240" w:lineRule="auto"/>
              <w:jc w:val="center"/>
              <w:rPr>
                <w:rFonts w:ascii="Browallia New" w:hAnsi="Browallia New" w:cs="Browallia New"/>
                <w:sz w:val="20"/>
                <w:szCs w:val="20"/>
              </w:rPr>
            </w:pPr>
          </w:p>
          <w:p w14:paraId="4E5F9D29" w14:textId="77777777" w:rsidR="00156A13" w:rsidRPr="004470C0" w:rsidRDefault="00156A13" w:rsidP="001F10C7">
            <w:pPr>
              <w:pBdr>
                <w:bottom w:val="single" w:sz="4" w:space="1" w:color="auto"/>
              </w:pBdr>
              <w:spacing w:line="240" w:lineRule="auto"/>
              <w:jc w:val="center"/>
              <w:rPr>
                <w:rFonts w:ascii="Browallia New" w:hAnsi="Browallia New" w:cs="Browallia New"/>
                <w:sz w:val="20"/>
                <w:szCs w:val="20"/>
                <w:cs/>
              </w:rPr>
            </w:pPr>
            <w:r w:rsidRPr="004470C0">
              <w:rPr>
                <w:rFonts w:ascii="Browallia New" w:hAnsi="Browallia New" w:cs="Browallia New"/>
                <w:sz w:val="20"/>
                <w:szCs w:val="20"/>
                <w:cs/>
              </w:rPr>
              <w:t>ธุรกิจโรงแรม</w:t>
            </w:r>
          </w:p>
        </w:tc>
        <w:tc>
          <w:tcPr>
            <w:tcW w:w="1452" w:type="dxa"/>
            <w:gridSpan w:val="2"/>
            <w:tcBorders>
              <w:top w:val="nil"/>
            </w:tcBorders>
            <w:vAlign w:val="bottom"/>
          </w:tcPr>
          <w:p w14:paraId="451D0AA8" w14:textId="77777777" w:rsidR="00156A13" w:rsidRPr="004470C0" w:rsidRDefault="00156A13" w:rsidP="001F10C7">
            <w:pPr>
              <w:pBdr>
                <w:bottom w:val="single" w:sz="4" w:space="1" w:color="auto"/>
              </w:pBdr>
              <w:spacing w:line="240" w:lineRule="auto"/>
              <w:jc w:val="center"/>
              <w:rPr>
                <w:rFonts w:ascii="Browallia New" w:hAnsi="Browallia New" w:cs="Browallia New"/>
                <w:sz w:val="20"/>
                <w:szCs w:val="20"/>
                <w:cs/>
              </w:rPr>
            </w:pPr>
            <w:r w:rsidRPr="004470C0">
              <w:rPr>
                <w:rFonts w:ascii="Browallia New" w:hAnsi="Browallia New" w:cs="Browallia New"/>
                <w:sz w:val="20"/>
                <w:szCs w:val="20"/>
                <w:cs/>
              </w:rPr>
              <w:t>ธุรกิจตัวแทนขายอสังหาริมทรัพย์</w:t>
            </w:r>
          </w:p>
        </w:tc>
        <w:tc>
          <w:tcPr>
            <w:tcW w:w="1479" w:type="dxa"/>
            <w:gridSpan w:val="2"/>
            <w:tcBorders>
              <w:top w:val="nil"/>
            </w:tcBorders>
            <w:vAlign w:val="bottom"/>
          </w:tcPr>
          <w:p w14:paraId="062EA3EE" w14:textId="77777777" w:rsidR="00156A13" w:rsidRPr="004470C0" w:rsidRDefault="00156A13" w:rsidP="001F10C7">
            <w:pPr>
              <w:pBdr>
                <w:bottom w:val="single" w:sz="4" w:space="1" w:color="auto"/>
              </w:pBdr>
              <w:spacing w:line="240" w:lineRule="auto"/>
              <w:jc w:val="center"/>
              <w:rPr>
                <w:rFonts w:ascii="Browallia New" w:hAnsi="Browallia New" w:cs="Browallia New"/>
                <w:sz w:val="20"/>
                <w:szCs w:val="20"/>
              </w:rPr>
            </w:pPr>
            <w:r w:rsidRPr="004470C0">
              <w:rPr>
                <w:rFonts w:ascii="Browallia New" w:hAnsi="Browallia New" w:cs="Browallia New"/>
                <w:sz w:val="20"/>
                <w:szCs w:val="20"/>
                <w:cs/>
              </w:rPr>
              <w:t>ธุรกิจบริการจัดทำโฆษณาประชาสัมพันธ์</w:t>
            </w:r>
          </w:p>
          <w:p w14:paraId="46538D38" w14:textId="77777777" w:rsidR="00156A13" w:rsidRPr="004470C0" w:rsidRDefault="00156A13" w:rsidP="001F10C7">
            <w:pPr>
              <w:pBdr>
                <w:bottom w:val="single" w:sz="4" w:space="1" w:color="auto"/>
              </w:pBdr>
              <w:spacing w:line="240" w:lineRule="auto"/>
              <w:jc w:val="center"/>
              <w:rPr>
                <w:rFonts w:ascii="Browallia New" w:hAnsi="Browallia New" w:cs="Browallia New"/>
                <w:sz w:val="19"/>
                <w:szCs w:val="19"/>
                <w:cs/>
              </w:rPr>
            </w:pPr>
            <w:r w:rsidRPr="004470C0">
              <w:rPr>
                <w:rFonts w:ascii="Browallia New" w:hAnsi="Browallia New" w:cs="Browallia New"/>
                <w:sz w:val="20"/>
                <w:szCs w:val="20"/>
                <w:cs/>
              </w:rPr>
              <w:t>และจัดงานกิจกรรม</w:t>
            </w:r>
          </w:p>
        </w:tc>
        <w:tc>
          <w:tcPr>
            <w:tcW w:w="1632" w:type="dxa"/>
            <w:gridSpan w:val="2"/>
            <w:tcBorders>
              <w:top w:val="nil"/>
            </w:tcBorders>
            <w:vAlign w:val="bottom"/>
          </w:tcPr>
          <w:p w14:paraId="0E5D7A2F" w14:textId="77777777" w:rsidR="00156A13" w:rsidRPr="004470C0" w:rsidRDefault="00156A13" w:rsidP="001F10C7">
            <w:pPr>
              <w:pBdr>
                <w:bottom w:val="single" w:sz="4" w:space="1" w:color="auto"/>
              </w:pBdr>
              <w:spacing w:line="240" w:lineRule="auto"/>
              <w:jc w:val="center"/>
              <w:rPr>
                <w:rFonts w:ascii="Browallia New" w:hAnsi="Browallia New" w:cs="Browallia New"/>
                <w:sz w:val="20"/>
                <w:szCs w:val="20"/>
              </w:rPr>
            </w:pPr>
          </w:p>
          <w:p w14:paraId="33251293" w14:textId="7D27EAC7" w:rsidR="00156A13" w:rsidRPr="004470C0" w:rsidRDefault="00156A13" w:rsidP="001F10C7">
            <w:pPr>
              <w:pBdr>
                <w:bottom w:val="single" w:sz="4" w:space="1" w:color="auto"/>
              </w:pBdr>
              <w:spacing w:line="240" w:lineRule="auto"/>
              <w:jc w:val="center"/>
              <w:rPr>
                <w:rFonts w:ascii="Browallia New" w:hAnsi="Browallia New" w:cs="Browallia New"/>
                <w:sz w:val="20"/>
                <w:szCs w:val="20"/>
              </w:rPr>
            </w:pPr>
            <w:r w:rsidRPr="004470C0">
              <w:rPr>
                <w:rFonts w:ascii="Browallia New" w:hAnsi="Browallia New" w:cs="Browallia New"/>
                <w:sz w:val="20"/>
                <w:szCs w:val="20"/>
                <w:cs/>
              </w:rPr>
              <w:t>ธุรกิจอื่นๆ</w:t>
            </w:r>
            <w:r w:rsidR="009A2DBA" w:rsidRPr="004470C0">
              <w:rPr>
                <w:rFonts w:ascii="Browallia New" w:hAnsi="Browallia New" w:cs="Browallia New" w:hint="cs"/>
                <w:sz w:val="20"/>
                <w:szCs w:val="20"/>
                <w:cs/>
              </w:rPr>
              <w:t xml:space="preserve"> </w:t>
            </w:r>
            <w:r w:rsidR="009A2DBA" w:rsidRPr="004470C0">
              <w:rPr>
                <w:rFonts w:ascii="Browallia New" w:hAnsi="Browallia New" w:cs="Browallia New"/>
                <w:sz w:val="20"/>
                <w:szCs w:val="20"/>
              </w:rPr>
              <w:t xml:space="preserve">/ </w:t>
            </w:r>
            <w:r w:rsidR="009A2DBA" w:rsidRPr="004470C0">
              <w:rPr>
                <w:rFonts w:ascii="Browallia New" w:hAnsi="Browallia New" w:cs="Browallia New" w:hint="cs"/>
                <w:sz w:val="20"/>
                <w:szCs w:val="20"/>
                <w:cs/>
              </w:rPr>
              <w:t>รายได้อื่น</w:t>
            </w:r>
            <w:r w:rsidR="006B3330" w:rsidRPr="004470C0">
              <w:rPr>
                <w:rFonts w:ascii="Browallia New" w:hAnsi="Browallia New" w:cs="Browallia New" w:hint="cs"/>
                <w:sz w:val="20"/>
                <w:szCs w:val="20"/>
                <w:cs/>
              </w:rPr>
              <w:t>ๆ</w:t>
            </w:r>
          </w:p>
        </w:tc>
        <w:tc>
          <w:tcPr>
            <w:tcW w:w="1427" w:type="dxa"/>
            <w:gridSpan w:val="2"/>
            <w:tcBorders>
              <w:top w:val="nil"/>
            </w:tcBorders>
            <w:vAlign w:val="bottom"/>
          </w:tcPr>
          <w:p w14:paraId="30465F67" w14:textId="77777777" w:rsidR="00156A13" w:rsidRPr="004470C0" w:rsidRDefault="00156A13" w:rsidP="001F10C7">
            <w:pPr>
              <w:pBdr>
                <w:bottom w:val="single" w:sz="4" w:space="1" w:color="auto"/>
              </w:pBdr>
              <w:spacing w:line="240" w:lineRule="auto"/>
              <w:jc w:val="center"/>
              <w:rPr>
                <w:rFonts w:ascii="Browallia New" w:hAnsi="Browallia New" w:cs="Browallia New"/>
                <w:sz w:val="20"/>
                <w:szCs w:val="20"/>
                <w:cs/>
              </w:rPr>
            </w:pPr>
            <w:r w:rsidRPr="004470C0">
              <w:rPr>
                <w:rFonts w:ascii="Browallia New" w:hAnsi="Browallia New" w:cs="Browallia New"/>
                <w:sz w:val="20"/>
                <w:szCs w:val="20"/>
                <w:cs/>
              </w:rPr>
              <w:t>การตัดรายการบัญชีระหว่างกัน</w:t>
            </w:r>
          </w:p>
        </w:tc>
        <w:tc>
          <w:tcPr>
            <w:tcW w:w="1426" w:type="dxa"/>
            <w:gridSpan w:val="2"/>
            <w:tcBorders>
              <w:top w:val="nil"/>
            </w:tcBorders>
            <w:vAlign w:val="bottom"/>
          </w:tcPr>
          <w:p w14:paraId="16C6CFA2" w14:textId="77777777" w:rsidR="00156A13" w:rsidRPr="004470C0" w:rsidRDefault="00156A13" w:rsidP="001F10C7">
            <w:pPr>
              <w:pBdr>
                <w:bottom w:val="single" w:sz="4" w:space="1" w:color="auto"/>
              </w:pBdr>
              <w:spacing w:line="240" w:lineRule="auto"/>
              <w:jc w:val="center"/>
              <w:rPr>
                <w:rFonts w:ascii="Browallia New" w:hAnsi="Browallia New" w:cs="Browallia New"/>
                <w:sz w:val="20"/>
                <w:szCs w:val="20"/>
              </w:rPr>
            </w:pPr>
          </w:p>
          <w:p w14:paraId="64182BD4" w14:textId="77777777" w:rsidR="00156A13" w:rsidRPr="004470C0" w:rsidRDefault="00156A13" w:rsidP="001F10C7">
            <w:pPr>
              <w:pBdr>
                <w:bottom w:val="single" w:sz="4" w:space="1" w:color="auto"/>
              </w:pBdr>
              <w:spacing w:line="240" w:lineRule="auto"/>
              <w:jc w:val="center"/>
              <w:rPr>
                <w:rFonts w:ascii="Browallia New" w:hAnsi="Browallia New" w:cs="Browallia New"/>
                <w:sz w:val="20"/>
                <w:szCs w:val="20"/>
                <w:cs/>
              </w:rPr>
            </w:pPr>
            <w:r w:rsidRPr="004470C0">
              <w:rPr>
                <w:rFonts w:ascii="Browallia New" w:hAnsi="Browallia New" w:cs="Browallia New"/>
                <w:sz w:val="20"/>
                <w:szCs w:val="20"/>
                <w:cs/>
              </w:rPr>
              <w:t>งบการเงินรวม</w:t>
            </w:r>
          </w:p>
        </w:tc>
      </w:tr>
      <w:tr w:rsidR="007314E3" w:rsidRPr="009B2D7B" w14:paraId="492FA41E" w14:textId="77777777" w:rsidTr="007314E3">
        <w:tblPrEx>
          <w:tblBorders>
            <w:bottom w:val="single" w:sz="4" w:space="0" w:color="auto"/>
          </w:tblBorders>
        </w:tblPrEx>
        <w:trPr>
          <w:tblHeader/>
        </w:trPr>
        <w:tc>
          <w:tcPr>
            <w:tcW w:w="2409" w:type="dxa"/>
          </w:tcPr>
          <w:p w14:paraId="442261A4" w14:textId="77777777" w:rsidR="007314E3" w:rsidRPr="004470C0" w:rsidRDefault="007314E3" w:rsidP="007314E3">
            <w:pPr>
              <w:spacing w:line="240" w:lineRule="auto"/>
              <w:rPr>
                <w:rFonts w:ascii="Browallia New" w:hAnsi="Browallia New" w:cs="Browallia New"/>
                <w:sz w:val="19"/>
                <w:szCs w:val="19"/>
                <w:cs/>
                <w:lang w:val="en-GB"/>
              </w:rPr>
            </w:pPr>
          </w:p>
        </w:tc>
        <w:tc>
          <w:tcPr>
            <w:tcW w:w="709" w:type="dxa"/>
          </w:tcPr>
          <w:p w14:paraId="7608B25B" w14:textId="13E2F38F" w:rsidR="007314E3" w:rsidRPr="004470C0" w:rsidRDefault="007314E3" w:rsidP="007314E3">
            <w:pPr>
              <w:pBdr>
                <w:bottom w:val="single" w:sz="4" w:space="1" w:color="auto"/>
              </w:pBdr>
              <w:spacing w:line="240" w:lineRule="auto"/>
              <w:jc w:val="center"/>
              <w:rPr>
                <w:rFonts w:ascii="Browallia New" w:hAnsi="Browallia New" w:cs="Browallia New"/>
                <w:sz w:val="20"/>
                <w:szCs w:val="20"/>
              </w:rPr>
            </w:pPr>
            <w:r w:rsidRPr="004470C0">
              <w:rPr>
                <w:rFonts w:ascii="Browallia New" w:hAnsi="Browallia New" w:cs="Browallia New" w:hint="cs"/>
                <w:sz w:val="20"/>
                <w:szCs w:val="20"/>
              </w:rPr>
              <w:t>256</w:t>
            </w:r>
            <w:r w:rsidRPr="004470C0">
              <w:rPr>
                <w:rFonts w:ascii="Browallia New" w:hAnsi="Browallia New" w:cs="Browallia New"/>
                <w:sz w:val="20"/>
                <w:szCs w:val="20"/>
              </w:rPr>
              <w:t>6</w:t>
            </w:r>
          </w:p>
        </w:tc>
        <w:tc>
          <w:tcPr>
            <w:tcW w:w="728" w:type="dxa"/>
          </w:tcPr>
          <w:p w14:paraId="46AF4ED6" w14:textId="7F3A6CAE" w:rsidR="007314E3" w:rsidRPr="004470C0" w:rsidRDefault="007314E3" w:rsidP="007314E3">
            <w:pPr>
              <w:pBdr>
                <w:bottom w:val="single" w:sz="4" w:space="1" w:color="auto"/>
              </w:pBdr>
              <w:spacing w:line="240" w:lineRule="auto"/>
              <w:jc w:val="center"/>
              <w:rPr>
                <w:rFonts w:ascii="Browallia New" w:hAnsi="Browallia New" w:cs="Browallia New"/>
                <w:sz w:val="20"/>
                <w:szCs w:val="20"/>
              </w:rPr>
            </w:pPr>
            <w:r w:rsidRPr="004470C0">
              <w:rPr>
                <w:rFonts w:ascii="Browallia New" w:hAnsi="Browallia New" w:cs="Browallia New"/>
                <w:sz w:val="20"/>
                <w:szCs w:val="20"/>
              </w:rPr>
              <w:t>2565</w:t>
            </w:r>
          </w:p>
        </w:tc>
        <w:tc>
          <w:tcPr>
            <w:tcW w:w="690" w:type="dxa"/>
          </w:tcPr>
          <w:p w14:paraId="4E70324C" w14:textId="6C810D52" w:rsidR="007314E3" w:rsidRPr="004470C0" w:rsidRDefault="007314E3" w:rsidP="007314E3">
            <w:pPr>
              <w:pBdr>
                <w:bottom w:val="single" w:sz="4" w:space="1" w:color="auto"/>
              </w:pBdr>
              <w:spacing w:line="240" w:lineRule="auto"/>
              <w:jc w:val="center"/>
              <w:rPr>
                <w:rFonts w:ascii="Browallia New" w:hAnsi="Browallia New" w:cs="Browallia New"/>
                <w:sz w:val="20"/>
                <w:szCs w:val="20"/>
              </w:rPr>
            </w:pPr>
            <w:r w:rsidRPr="004470C0">
              <w:rPr>
                <w:rFonts w:ascii="Browallia New" w:hAnsi="Browallia New" w:cs="Browallia New" w:hint="cs"/>
                <w:sz w:val="20"/>
                <w:szCs w:val="20"/>
              </w:rPr>
              <w:t>256</w:t>
            </w:r>
            <w:r w:rsidRPr="004470C0">
              <w:rPr>
                <w:rFonts w:ascii="Browallia New" w:hAnsi="Browallia New" w:cs="Browallia New"/>
                <w:sz w:val="20"/>
                <w:szCs w:val="20"/>
              </w:rPr>
              <w:t>6</w:t>
            </w:r>
          </w:p>
        </w:tc>
        <w:tc>
          <w:tcPr>
            <w:tcW w:w="722" w:type="dxa"/>
          </w:tcPr>
          <w:p w14:paraId="41465D2F" w14:textId="5D643032" w:rsidR="007314E3" w:rsidRPr="004470C0" w:rsidRDefault="007314E3" w:rsidP="007314E3">
            <w:pPr>
              <w:pBdr>
                <w:bottom w:val="single" w:sz="4" w:space="1" w:color="auto"/>
              </w:pBdr>
              <w:spacing w:line="240" w:lineRule="auto"/>
              <w:jc w:val="center"/>
              <w:rPr>
                <w:rFonts w:ascii="Browallia New" w:hAnsi="Browallia New" w:cs="Browallia New"/>
                <w:sz w:val="20"/>
                <w:szCs w:val="20"/>
              </w:rPr>
            </w:pPr>
            <w:r w:rsidRPr="004470C0">
              <w:rPr>
                <w:rFonts w:ascii="Browallia New" w:hAnsi="Browallia New" w:cs="Browallia New"/>
                <w:sz w:val="20"/>
                <w:szCs w:val="20"/>
              </w:rPr>
              <w:t>2565</w:t>
            </w:r>
          </w:p>
        </w:tc>
        <w:tc>
          <w:tcPr>
            <w:tcW w:w="737" w:type="dxa"/>
          </w:tcPr>
          <w:p w14:paraId="4371AA2B" w14:textId="662B1619" w:rsidR="007314E3" w:rsidRPr="004470C0" w:rsidRDefault="007314E3" w:rsidP="007314E3">
            <w:pPr>
              <w:pBdr>
                <w:bottom w:val="single" w:sz="4" w:space="1" w:color="auto"/>
              </w:pBdr>
              <w:spacing w:line="240" w:lineRule="auto"/>
              <w:jc w:val="center"/>
              <w:rPr>
                <w:rFonts w:ascii="Browallia New" w:hAnsi="Browallia New" w:cs="Browallia New"/>
                <w:sz w:val="20"/>
                <w:szCs w:val="20"/>
              </w:rPr>
            </w:pPr>
            <w:r w:rsidRPr="004470C0">
              <w:rPr>
                <w:rFonts w:ascii="Browallia New" w:hAnsi="Browallia New" w:cs="Browallia New" w:hint="cs"/>
                <w:sz w:val="20"/>
                <w:szCs w:val="20"/>
              </w:rPr>
              <w:t>256</w:t>
            </w:r>
            <w:r w:rsidRPr="004470C0">
              <w:rPr>
                <w:rFonts w:ascii="Browallia New" w:hAnsi="Browallia New" w:cs="Browallia New"/>
                <w:sz w:val="20"/>
                <w:szCs w:val="20"/>
              </w:rPr>
              <w:t>6</w:t>
            </w:r>
          </w:p>
        </w:tc>
        <w:tc>
          <w:tcPr>
            <w:tcW w:w="720" w:type="dxa"/>
          </w:tcPr>
          <w:p w14:paraId="7A9A0225" w14:textId="5AE4AA5C" w:rsidR="007314E3" w:rsidRPr="004470C0" w:rsidRDefault="007314E3" w:rsidP="007314E3">
            <w:pPr>
              <w:pBdr>
                <w:bottom w:val="single" w:sz="4" w:space="1" w:color="auto"/>
              </w:pBdr>
              <w:spacing w:line="240" w:lineRule="auto"/>
              <w:jc w:val="center"/>
              <w:rPr>
                <w:rFonts w:ascii="Browallia New" w:hAnsi="Browallia New" w:cs="Browallia New"/>
                <w:sz w:val="20"/>
                <w:szCs w:val="20"/>
              </w:rPr>
            </w:pPr>
            <w:r w:rsidRPr="004470C0">
              <w:rPr>
                <w:rFonts w:ascii="Browallia New" w:hAnsi="Browallia New" w:cs="Browallia New"/>
                <w:sz w:val="20"/>
                <w:szCs w:val="20"/>
              </w:rPr>
              <w:t>2565</w:t>
            </w:r>
          </w:p>
        </w:tc>
        <w:tc>
          <w:tcPr>
            <w:tcW w:w="732" w:type="dxa"/>
          </w:tcPr>
          <w:p w14:paraId="01512D12" w14:textId="05A2FBEE" w:rsidR="007314E3" w:rsidRPr="004470C0" w:rsidRDefault="007314E3" w:rsidP="007314E3">
            <w:pPr>
              <w:pBdr>
                <w:bottom w:val="single" w:sz="4" w:space="1" w:color="auto"/>
              </w:pBdr>
              <w:spacing w:line="240" w:lineRule="auto"/>
              <w:jc w:val="center"/>
              <w:rPr>
                <w:rFonts w:ascii="Browallia New" w:hAnsi="Browallia New" w:cs="Browallia New"/>
                <w:sz w:val="20"/>
                <w:szCs w:val="20"/>
              </w:rPr>
            </w:pPr>
            <w:r w:rsidRPr="004470C0">
              <w:rPr>
                <w:rFonts w:ascii="Browallia New" w:hAnsi="Browallia New" w:cs="Browallia New" w:hint="cs"/>
                <w:sz w:val="20"/>
                <w:szCs w:val="20"/>
              </w:rPr>
              <w:t>256</w:t>
            </w:r>
            <w:r w:rsidRPr="004470C0">
              <w:rPr>
                <w:rFonts w:ascii="Browallia New" w:hAnsi="Browallia New" w:cs="Browallia New"/>
                <w:sz w:val="20"/>
                <w:szCs w:val="20"/>
              </w:rPr>
              <w:t>6</w:t>
            </w:r>
          </w:p>
        </w:tc>
        <w:tc>
          <w:tcPr>
            <w:tcW w:w="720" w:type="dxa"/>
          </w:tcPr>
          <w:p w14:paraId="223AC71C" w14:textId="2C4D0217" w:rsidR="007314E3" w:rsidRPr="004470C0" w:rsidRDefault="007314E3" w:rsidP="007314E3">
            <w:pPr>
              <w:pBdr>
                <w:bottom w:val="single" w:sz="4" w:space="1" w:color="auto"/>
              </w:pBdr>
              <w:spacing w:line="240" w:lineRule="auto"/>
              <w:jc w:val="center"/>
              <w:rPr>
                <w:rFonts w:ascii="Browallia New" w:hAnsi="Browallia New" w:cs="Browallia New"/>
                <w:sz w:val="20"/>
                <w:szCs w:val="20"/>
              </w:rPr>
            </w:pPr>
            <w:r w:rsidRPr="004470C0">
              <w:rPr>
                <w:rFonts w:ascii="Browallia New" w:hAnsi="Browallia New" w:cs="Browallia New"/>
                <w:sz w:val="20"/>
                <w:szCs w:val="20"/>
              </w:rPr>
              <w:t>2565</w:t>
            </w:r>
          </w:p>
        </w:tc>
        <w:tc>
          <w:tcPr>
            <w:tcW w:w="771" w:type="dxa"/>
          </w:tcPr>
          <w:p w14:paraId="43F54029" w14:textId="0F464E4C" w:rsidR="007314E3" w:rsidRPr="004470C0" w:rsidRDefault="007314E3" w:rsidP="007314E3">
            <w:pPr>
              <w:pBdr>
                <w:bottom w:val="single" w:sz="4" w:space="1" w:color="auto"/>
              </w:pBdr>
              <w:spacing w:line="240" w:lineRule="auto"/>
              <w:jc w:val="center"/>
              <w:rPr>
                <w:rFonts w:ascii="Browallia New" w:hAnsi="Browallia New" w:cs="Browallia New"/>
                <w:sz w:val="20"/>
                <w:szCs w:val="20"/>
              </w:rPr>
            </w:pPr>
            <w:r w:rsidRPr="004470C0">
              <w:rPr>
                <w:rFonts w:ascii="Browallia New" w:hAnsi="Browallia New" w:cs="Browallia New" w:hint="cs"/>
                <w:sz w:val="20"/>
                <w:szCs w:val="20"/>
              </w:rPr>
              <w:t>256</w:t>
            </w:r>
            <w:r w:rsidRPr="004470C0">
              <w:rPr>
                <w:rFonts w:ascii="Browallia New" w:hAnsi="Browallia New" w:cs="Browallia New"/>
                <w:sz w:val="20"/>
                <w:szCs w:val="20"/>
              </w:rPr>
              <w:t>6</w:t>
            </w:r>
          </w:p>
        </w:tc>
        <w:tc>
          <w:tcPr>
            <w:tcW w:w="708" w:type="dxa"/>
          </w:tcPr>
          <w:p w14:paraId="32AB32B5" w14:textId="20BB62DF" w:rsidR="007314E3" w:rsidRPr="004470C0" w:rsidRDefault="007314E3" w:rsidP="007314E3">
            <w:pPr>
              <w:pBdr>
                <w:bottom w:val="single" w:sz="4" w:space="1" w:color="auto"/>
              </w:pBdr>
              <w:spacing w:line="240" w:lineRule="auto"/>
              <w:jc w:val="center"/>
              <w:rPr>
                <w:rFonts w:ascii="Browallia New" w:hAnsi="Browallia New" w:cs="Browallia New"/>
                <w:sz w:val="20"/>
                <w:szCs w:val="20"/>
              </w:rPr>
            </w:pPr>
            <w:r w:rsidRPr="004470C0">
              <w:rPr>
                <w:rFonts w:ascii="Browallia New" w:hAnsi="Browallia New" w:cs="Browallia New"/>
                <w:sz w:val="20"/>
                <w:szCs w:val="20"/>
              </w:rPr>
              <w:t>2565</w:t>
            </w:r>
          </w:p>
        </w:tc>
        <w:tc>
          <w:tcPr>
            <w:tcW w:w="810" w:type="dxa"/>
          </w:tcPr>
          <w:p w14:paraId="6CC528C3" w14:textId="32CAD1F5" w:rsidR="007314E3" w:rsidRPr="004470C0" w:rsidRDefault="007314E3" w:rsidP="007314E3">
            <w:pPr>
              <w:pBdr>
                <w:bottom w:val="single" w:sz="4" w:space="1" w:color="auto"/>
              </w:pBdr>
              <w:spacing w:line="240" w:lineRule="auto"/>
              <w:jc w:val="center"/>
              <w:rPr>
                <w:rFonts w:ascii="Browallia New" w:hAnsi="Browallia New" w:cs="Browallia New"/>
                <w:sz w:val="20"/>
                <w:szCs w:val="20"/>
              </w:rPr>
            </w:pPr>
            <w:r w:rsidRPr="004470C0">
              <w:rPr>
                <w:rFonts w:ascii="Browallia New" w:hAnsi="Browallia New" w:cs="Browallia New" w:hint="cs"/>
                <w:sz w:val="20"/>
                <w:szCs w:val="20"/>
              </w:rPr>
              <w:t>256</w:t>
            </w:r>
            <w:r w:rsidRPr="004470C0">
              <w:rPr>
                <w:rFonts w:ascii="Browallia New" w:hAnsi="Browallia New" w:cs="Browallia New"/>
                <w:sz w:val="20"/>
                <w:szCs w:val="20"/>
              </w:rPr>
              <w:t>6</w:t>
            </w:r>
          </w:p>
        </w:tc>
        <w:tc>
          <w:tcPr>
            <w:tcW w:w="822" w:type="dxa"/>
          </w:tcPr>
          <w:p w14:paraId="62B9A6F7" w14:textId="6247EE17" w:rsidR="007314E3" w:rsidRPr="004470C0" w:rsidRDefault="007314E3" w:rsidP="007314E3">
            <w:pPr>
              <w:pBdr>
                <w:bottom w:val="single" w:sz="4" w:space="1" w:color="auto"/>
              </w:pBdr>
              <w:spacing w:line="240" w:lineRule="auto"/>
              <w:jc w:val="center"/>
              <w:rPr>
                <w:rFonts w:ascii="Browallia New" w:hAnsi="Browallia New" w:cs="Browallia New"/>
                <w:sz w:val="20"/>
                <w:szCs w:val="20"/>
              </w:rPr>
            </w:pPr>
            <w:r w:rsidRPr="004470C0">
              <w:rPr>
                <w:rFonts w:ascii="Browallia New" w:hAnsi="Browallia New" w:cs="Browallia New"/>
                <w:sz w:val="20"/>
                <w:szCs w:val="20"/>
              </w:rPr>
              <w:t>2565</w:t>
            </w:r>
          </w:p>
        </w:tc>
        <w:tc>
          <w:tcPr>
            <w:tcW w:w="689" w:type="dxa"/>
          </w:tcPr>
          <w:p w14:paraId="074741C1" w14:textId="3ABED2CE" w:rsidR="007314E3" w:rsidRPr="004470C0" w:rsidRDefault="007314E3" w:rsidP="007314E3">
            <w:pPr>
              <w:pBdr>
                <w:bottom w:val="single" w:sz="4" w:space="1" w:color="auto"/>
              </w:pBdr>
              <w:spacing w:line="240" w:lineRule="auto"/>
              <w:jc w:val="center"/>
              <w:rPr>
                <w:rFonts w:ascii="Browallia New" w:hAnsi="Browallia New" w:cs="Browallia New"/>
                <w:sz w:val="20"/>
                <w:szCs w:val="20"/>
              </w:rPr>
            </w:pPr>
            <w:r w:rsidRPr="004470C0">
              <w:rPr>
                <w:rFonts w:ascii="Browallia New" w:hAnsi="Browallia New" w:cs="Browallia New" w:hint="cs"/>
                <w:sz w:val="20"/>
                <w:szCs w:val="20"/>
              </w:rPr>
              <w:t>256</w:t>
            </w:r>
            <w:r w:rsidRPr="004470C0">
              <w:rPr>
                <w:rFonts w:ascii="Browallia New" w:hAnsi="Browallia New" w:cs="Browallia New"/>
                <w:sz w:val="20"/>
                <w:szCs w:val="20"/>
              </w:rPr>
              <w:t>6</w:t>
            </w:r>
          </w:p>
        </w:tc>
        <w:tc>
          <w:tcPr>
            <w:tcW w:w="738" w:type="dxa"/>
          </w:tcPr>
          <w:p w14:paraId="53B22B6E" w14:textId="251EA511" w:rsidR="007314E3" w:rsidRPr="004470C0" w:rsidRDefault="007314E3" w:rsidP="007314E3">
            <w:pPr>
              <w:pBdr>
                <w:bottom w:val="single" w:sz="4" w:space="1" w:color="auto"/>
              </w:pBdr>
              <w:spacing w:line="240" w:lineRule="auto"/>
              <w:jc w:val="center"/>
              <w:rPr>
                <w:rFonts w:ascii="Browallia New" w:hAnsi="Browallia New" w:cs="Browallia New"/>
                <w:sz w:val="20"/>
                <w:szCs w:val="20"/>
              </w:rPr>
            </w:pPr>
            <w:r w:rsidRPr="004470C0">
              <w:rPr>
                <w:rFonts w:ascii="Browallia New" w:hAnsi="Browallia New" w:cs="Browallia New"/>
                <w:sz w:val="20"/>
                <w:szCs w:val="20"/>
              </w:rPr>
              <w:t>2565</w:t>
            </w:r>
          </w:p>
        </w:tc>
        <w:tc>
          <w:tcPr>
            <w:tcW w:w="717" w:type="dxa"/>
          </w:tcPr>
          <w:p w14:paraId="7538FC24" w14:textId="1A85BCEC" w:rsidR="007314E3" w:rsidRPr="004470C0" w:rsidRDefault="007314E3" w:rsidP="007314E3">
            <w:pPr>
              <w:pBdr>
                <w:bottom w:val="single" w:sz="4" w:space="1" w:color="auto"/>
              </w:pBdr>
              <w:spacing w:line="240" w:lineRule="auto"/>
              <w:jc w:val="center"/>
              <w:rPr>
                <w:rFonts w:ascii="Browallia New" w:hAnsi="Browallia New" w:cs="Browallia New"/>
                <w:sz w:val="20"/>
                <w:szCs w:val="20"/>
              </w:rPr>
            </w:pPr>
            <w:r w:rsidRPr="004470C0">
              <w:rPr>
                <w:rFonts w:ascii="Browallia New" w:hAnsi="Browallia New" w:cs="Browallia New" w:hint="cs"/>
                <w:sz w:val="20"/>
                <w:szCs w:val="20"/>
              </w:rPr>
              <w:t>256</w:t>
            </w:r>
            <w:r w:rsidRPr="004470C0">
              <w:rPr>
                <w:rFonts w:ascii="Browallia New" w:hAnsi="Browallia New" w:cs="Browallia New"/>
                <w:sz w:val="20"/>
                <w:szCs w:val="20"/>
              </w:rPr>
              <w:t>6</w:t>
            </w:r>
          </w:p>
        </w:tc>
        <w:tc>
          <w:tcPr>
            <w:tcW w:w="709" w:type="dxa"/>
          </w:tcPr>
          <w:p w14:paraId="262DE179" w14:textId="724DA1BC" w:rsidR="007314E3" w:rsidRPr="004470C0" w:rsidRDefault="007314E3" w:rsidP="007314E3">
            <w:pPr>
              <w:pBdr>
                <w:bottom w:val="single" w:sz="4" w:space="1" w:color="auto"/>
              </w:pBdr>
              <w:spacing w:line="240" w:lineRule="auto"/>
              <w:jc w:val="center"/>
              <w:rPr>
                <w:rFonts w:ascii="Browallia New" w:hAnsi="Browallia New" w:cs="Browallia New"/>
                <w:sz w:val="20"/>
                <w:szCs w:val="20"/>
              </w:rPr>
            </w:pPr>
            <w:r w:rsidRPr="004470C0">
              <w:rPr>
                <w:rFonts w:ascii="Browallia New" w:hAnsi="Browallia New" w:cs="Browallia New"/>
                <w:sz w:val="20"/>
                <w:szCs w:val="20"/>
              </w:rPr>
              <w:t>2565</w:t>
            </w:r>
          </w:p>
        </w:tc>
      </w:tr>
      <w:tr w:rsidR="00156A13" w:rsidRPr="009B2D7B" w14:paraId="2AD25E27" w14:textId="77777777" w:rsidTr="007314E3">
        <w:tblPrEx>
          <w:tblBorders>
            <w:bottom w:val="single" w:sz="4" w:space="0" w:color="auto"/>
          </w:tblBorders>
        </w:tblPrEx>
        <w:tc>
          <w:tcPr>
            <w:tcW w:w="2409" w:type="dxa"/>
            <w:tcBorders>
              <w:bottom w:val="nil"/>
            </w:tcBorders>
          </w:tcPr>
          <w:p w14:paraId="43B7DF7A" w14:textId="77777777" w:rsidR="00156A13" w:rsidRPr="004470C0" w:rsidRDefault="00156A13" w:rsidP="001F10C7">
            <w:pPr>
              <w:spacing w:line="240" w:lineRule="auto"/>
              <w:ind w:right="-108"/>
              <w:rPr>
                <w:rFonts w:ascii="Browallia New" w:hAnsi="Browallia New" w:cs="Browallia New"/>
                <w:sz w:val="12"/>
                <w:szCs w:val="12"/>
                <w:cs/>
              </w:rPr>
            </w:pPr>
          </w:p>
        </w:tc>
        <w:tc>
          <w:tcPr>
            <w:tcW w:w="709" w:type="dxa"/>
          </w:tcPr>
          <w:p w14:paraId="0005173A" w14:textId="77777777" w:rsidR="00156A13" w:rsidRPr="004470C0" w:rsidRDefault="00156A13" w:rsidP="001F10C7">
            <w:pPr>
              <w:spacing w:line="240" w:lineRule="auto"/>
              <w:jc w:val="right"/>
              <w:rPr>
                <w:rFonts w:ascii="Browallia New" w:hAnsi="Browallia New" w:cs="Browallia New"/>
                <w:sz w:val="12"/>
                <w:szCs w:val="12"/>
                <w:cs/>
              </w:rPr>
            </w:pPr>
          </w:p>
        </w:tc>
        <w:tc>
          <w:tcPr>
            <w:tcW w:w="728" w:type="dxa"/>
          </w:tcPr>
          <w:p w14:paraId="5E58BF9F" w14:textId="77777777" w:rsidR="00156A13" w:rsidRPr="004470C0" w:rsidRDefault="00156A13" w:rsidP="001F10C7">
            <w:pPr>
              <w:spacing w:line="240" w:lineRule="auto"/>
              <w:jc w:val="right"/>
              <w:rPr>
                <w:rFonts w:ascii="Browallia New" w:hAnsi="Browallia New" w:cs="Browallia New"/>
                <w:sz w:val="12"/>
                <w:szCs w:val="12"/>
                <w:cs/>
              </w:rPr>
            </w:pPr>
          </w:p>
        </w:tc>
        <w:tc>
          <w:tcPr>
            <w:tcW w:w="690" w:type="dxa"/>
          </w:tcPr>
          <w:p w14:paraId="0DBC0F68" w14:textId="77777777" w:rsidR="00156A13" w:rsidRPr="004470C0" w:rsidRDefault="00156A13" w:rsidP="001F10C7">
            <w:pPr>
              <w:spacing w:line="240" w:lineRule="auto"/>
              <w:jc w:val="right"/>
              <w:rPr>
                <w:rFonts w:ascii="Browallia New" w:hAnsi="Browallia New" w:cs="Browallia New"/>
                <w:sz w:val="12"/>
                <w:szCs w:val="12"/>
                <w:cs/>
              </w:rPr>
            </w:pPr>
          </w:p>
        </w:tc>
        <w:tc>
          <w:tcPr>
            <w:tcW w:w="722" w:type="dxa"/>
          </w:tcPr>
          <w:p w14:paraId="02A7C58D" w14:textId="77777777" w:rsidR="00156A13" w:rsidRPr="004470C0" w:rsidRDefault="00156A13" w:rsidP="001F10C7">
            <w:pPr>
              <w:spacing w:line="240" w:lineRule="auto"/>
              <w:jc w:val="right"/>
              <w:rPr>
                <w:rFonts w:ascii="Browallia New" w:hAnsi="Browallia New" w:cs="Browallia New"/>
                <w:sz w:val="12"/>
                <w:szCs w:val="12"/>
                <w:cs/>
              </w:rPr>
            </w:pPr>
          </w:p>
        </w:tc>
        <w:tc>
          <w:tcPr>
            <w:tcW w:w="737" w:type="dxa"/>
          </w:tcPr>
          <w:p w14:paraId="7952719C" w14:textId="77777777" w:rsidR="00156A13" w:rsidRPr="004470C0" w:rsidRDefault="00156A13" w:rsidP="001F10C7">
            <w:pPr>
              <w:spacing w:line="240" w:lineRule="auto"/>
              <w:jc w:val="right"/>
              <w:rPr>
                <w:rFonts w:ascii="Browallia New" w:hAnsi="Browallia New" w:cs="Browallia New"/>
                <w:sz w:val="12"/>
                <w:szCs w:val="12"/>
              </w:rPr>
            </w:pPr>
          </w:p>
        </w:tc>
        <w:tc>
          <w:tcPr>
            <w:tcW w:w="720" w:type="dxa"/>
          </w:tcPr>
          <w:p w14:paraId="6ADD6123" w14:textId="77777777" w:rsidR="00156A13" w:rsidRPr="004470C0" w:rsidRDefault="00156A13" w:rsidP="001F10C7">
            <w:pPr>
              <w:spacing w:line="240" w:lineRule="auto"/>
              <w:jc w:val="right"/>
              <w:rPr>
                <w:rFonts w:ascii="Browallia New" w:hAnsi="Browallia New" w:cs="Browallia New"/>
                <w:sz w:val="12"/>
                <w:szCs w:val="12"/>
                <w:cs/>
              </w:rPr>
            </w:pPr>
          </w:p>
        </w:tc>
        <w:tc>
          <w:tcPr>
            <w:tcW w:w="732" w:type="dxa"/>
          </w:tcPr>
          <w:p w14:paraId="49E46909" w14:textId="77777777" w:rsidR="00156A13" w:rsidRPr="004470C0" w:rsidRDefault="00156A13" w:rsidP="001F10C7">
            <w:pPr>
              <w:spacing w:line="240" w:lineRule="auto"/>
              <w:jc w:val="right"/>
              <w:rPr>
                <w:rFonts w:ascii="Browallia New" w:hAnsi="Browallia New" w:cs="Browallia New"/>
                <w:sz w:val="12"/>
                <w:szCs w:val="12"/>
                <w:cs/>
              </w:rPr>
            </w:pPr>
          </w:p>
        </w:tc>
        <w:tc>
          <w:tcPr>
            <w:tcW w:w="720" w:type="dxa"/>
          </w:tcPr>
          <w:p w14:paraId="5A9E58B5" w14:textId="77777777" w:rsidR="00156A13" w:rsidRPr="004470C0" w:rsidRDefault="00156A13" w:rsidP="001F10C7">
            <w:pPr>
              <w:spacing w:line="240" w:lineRule="auto"/>
              <w:jc w:val="right"/>
              <w:rPr>
                <w:rFonts w:ascii="Browallia New" w:hAnsi="Browallia New" w:cs="Browallia New"/>
                <w:sz w:val="12"/>
                <w:szCs w:val="12"/>
                <w:cs/>
              </w:rPr>
            </w:pPr>
          </w:p>
        </w:tc>
        <w:tc>
          <w:tcPr>
            <w:tcW w:w="771" w:type="dxa"/>
          </w:tcPr>
          <w:p w14:paraId="07BDFAD0" w14:textId="77777777" w:rsidR="00156A13" w:rsidRPr="004470C0" w:rsidRDefault="00156A13" w:rsidP="001F10C7">
            <w:pPr>
              <w:spacing w:line="240" w:lineRule="auto"/>
              <w:jc w:val="center"/>
              <w:rPr>
                <w:rFonts w:ascii="Browallia New" w:hAnsi="Browallia New" w:cs="Browallia New"/>
                <w:sz w:val="12"/>
                <w:szCs w:val="12"/>
              </w:rPr>
            </w:pPr>
          </w:p>
        </w:tc>
        <w:tc>
          <w:tcPr>
            <w:tcW w:w="708" w:type="dxa"/>
          </w:tcPr>
          <w:p w14:paraId="1E4BB5FC" w14:textId="77777777" w:rsidR="00156A13" w:rsidRPr="004470C0" w:rsidRDefault="00156A13" w:rsidP="001F10C7">
            <w:pPr>
              <w:spacing w:line="240" w:lineRule="auto"/>
              <w:jc w:val="center"/>
              <w:rPr>
                <w:rFonts w:ascii="Browallia New" w:hAnsi="Browallia New" w:cs="Browallia New"/>
                <w:sz w:val="12"/>
                <w:szCs w:val="12"/>
              </w:rPr>
            </w:pPr>
          </w:p>
        </w:tc>
        <w:tc>
          <w:tcPr>
            <w:tcW w:w="810" w:type="dxa"/>
          </w:tcPr>
          <w:p w14:paraId="599155C5" w14:textId="77777777" w:rsidR="00156A13" w:rsidRPr="004470C0" w:rsidRDefault="00156A13" w:rsidP="001F10C7">
            <w:pPr>
              <w:tabs>
                <w:tab w:val="clear" w:pos="227"/>
                <w:tab w:val="decimal" w:pos="252"/>
              </w:tabs>
              <w:spacing w:line="240" w:lineRule="auto"/>
              <w:jc w:val="right"/>
              <w:rPr>
                <w:rFonts w:ascii="Browallia New" w:hAnsi="Browallia New" w:cs="Browallia New"/>
                <w:sz w:val="12"/>
                <w:szCs w:val="12"/>
              </w:rPr>
            </w:pPr>
          </w:p>
        </w:tc>
        <w:tc>
          <w:tcPr>
            <w:tcW w:w="822" w:type="dxa"/>
          </w:tcPr>
          <w:p w14:paraId="37943C83" w14:textId="77777777" w:rsidR="00156A13" w:rsidRPr="004470C0" w:rsidRDefault="00156A13" w:rsidP="001F10C7">
            <w:pPr>
              <w:tabs>
                <w:tab w:val="clear" w:pos="227"/>
                <w:tab w:val="decimal" w:pos="252"/>
              </w:tabs>
              <w:spacing w:line="240" w:lineRule="auto"/>
              <w:jc w:val="right"/>
              <w:rPr>
                <w:rFonts w:ascii="Browallia New" w:hAnsi="Browallia New" w:cs="Browallia New"/>
                <w:sz w:val="12"/>
                <w:szCs w:val="12"/>
              </w:rPr>
            </w:pPr>
          </w:p>
        </w:tc>
        <w:tc>
          <w:tcPr>
            <w:tcW w:w="689" w:type="dxa"/>
          </w:tcPr>
          <w:p w14:paraId="4CE22E2D" w14:textId="77777777" w:rsidR="00156A13" w:rsidRPr="004470C0" w:rsidRDefault="00156A13" w:rsidP="001F10C7">
            <w:pPr>
              <w:tabs>
                <w:tab w:val="clear" w:pos="227"/>
                <w:tab w:val="decimal" w:pos="252"/>
              </w:tabs>
              <w:spacing w:line="240" w:lineRule="auto"/>
              <w:jc w:val="right"/>
              <w:rPr>
                <w:rFonts w:ascii="Browallia New" w:hAnsi="Browallia New" w:cs="Browallia New"/>
                <w:sz w:val="12"/>
                <w:szCs w:val="12"/>
              </w:rPr>
            </w:pPr>
          </w:p>
        </w:tc>
        <w:tc>
          <w:tcPr>
            <w:tcW w:w="738" w:type="dxa"/>
          </w:tcPr>
          <w:p w14:paraId="1C126438" w14:textId="77777777" w:rsidR="00156A13" w:rsidRPr="004470C0" w:rsidRDefault="00156A13" w:rsidP="001F10C7">
            <w:pPr>
              <w:tabs>
                <w:tab w:val="clear" w:pos="227"/>
                <w:tab w:val="decimal" w:pos="252"/>
              </w:tabs>
              <w:spacing w:line="240" w:lineRule="auto"/>
              <w:jc w:val="right"/>
              <w:rPr>
                <w:rFonts w:ascii="Browallia New" w:hAnsi="Browallia New" w:cs="Browallia New"/>
                <w:sz w:val="12"/>
                <w:szCs w:val="12"/>
              </w:rPr>
            </w:pPr>
          </w:p>
        </w:tc>
        <w:tc>
          <w:tcPr>
            <w:tcW w:w="717" w:type="dxa"/>
          </w:tcPr>
          <w:p w14:paraId="089B7317" w14:textId="77777777" w:rsidR="00156A13" w:rsidRPr="004470C0"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4E9AFC6A" w14:textId="77777777" w:rsidR="00156A13" w:rsidRPr="004470C0" w:rsidRDefault="00156A13" w:rsidP="001F10C7">
            <w:pPr>
              <w:tabs>
                <w:tab w:val="clear" w:pos="227"/>
                <w:tab w:val="decimal" w:pos="252"/>
              </w:tabs>
              <w:spacing w:line="240" w:lineRule="auto"/>
              <w:jc w:val="right"/>
              <w:rPr>
                <w:rFonts w:ascii="Browallia New" w:hAnsi="Browallia New" w:cs="Browallia New"/>
                <w:sz w:val="12"/>
                <w:szCs w:val="12"/>
              </w:rPr>
            </w:pPr>
          </w:p>
        </w:tc>
      </w:tr>
      <w:tr w:rsidR="00CD10EE" w:rsidRPr="009B2D7B" w14:paraId="1D88383D" w14:textId="77777777" w:rsidTr="007314E3">
        <w:tblPrEx>
          <w:tblBorders>
            <w:bottom w:val="single" w:sz="4" w:space="0" w:color="auto"/>
          </w:tblBorders>
        </w:tblPrEx>
        <w:tc>
          <w:tcPr>
            <w:tcW w:w="2409" w:type="dxa"/>
            <w:tcBorders>
              <w:bottom w:val="nil"/>
            </w:tcBorders>
          </w:tcPr>
          <w:p w14:paraId="6372CA5E" w14:textId="6035979E" w:rsidR="00CD10EE" w:rsidRPr="004470C0" w:rsidRDefault="00CD10EE" w:rsidP="00CD10EE">
            <w:pPr>
              <w:spacing w:line="240" w:lineRule="auto"/>
              <w:ind w:right="-108"/>
              <w:rPr>
                <w:rFonts w:ascii="Browallia New" w:hAnsi="Browallia New" w:cs="Browallia New"/>
                <w:sz w:val="20"/>
                <w:szCs w:val="20"/>
                <w:cs/>
              </w:rPr>
            </w:pPr>
            <w:r w:rsidRPr="004470C0">
              <w:rPr>
                <w:rFonts w:ascii="Browallia New" w:hAnsi="Browallia New" w:cs="Browallia New"/>
                <w:sz w:val="20"/>
                <w:szCs w:val="20"/>
                <w:cs/>
              </w:rPr>
              <w:t>รายได้</w:t>
            </w:r>
            <w:r w:rsidR="007D4FBD" w:rsidRPr="004470C0">
              <w:rPr>
                <w:rFonts w:ascii="Browallia New" w:hAnsi="Browallia New" w:cs="Browallia New" w:hint="cs"/>
                <w:sz w:val="20"/>
                <w:szCs w:val="20"/>
                <w:cs/>
              </w:rPr>
              <w:t>ตามภูมิศาสตร์</w:t>
            </w:r>
          </w:p>
        </w:tc>
        <w:tc>
          <w:tcPr>
            <w:tcW w:w="709" w:type="dxa"/>
            <w:tcBorders>
              <w:bottom w:val="nil"/>
            </w:tcBorders>
            <w:vAlign w:val="bottom"/>
          </w:tcPr>
          <w:p w14:paraId="45CA6DF0" w14:textId="2793F8BB" w:rsidR="00CD10EE" w:rsidRPr="004470C0" w:rsidRDefault="00CD10EE" w:rsidP="007A18DC">
            <w:pPr>
              <w:spacing w:line="240" w:lineRule="auto"/>
              <w:jc w:val="right"/>
              <w:rPr>
                <w:rFonts w:ascii="Browallia New" w:hAnsi="Browallia New" w:cs="Browallia New"/>
                <w:sz w:val="20"/>
                <w:szCs w:val="20"/>
              </w:rPr>
            </w:pPr>
          </w:p>
        </w:tc>
        <w:tc>
          <w:tcPr>
            <w:tcW w:w="728" w:type="dxa"/>
            <w:tcBorders>
              <w:bottom w:val="nil"/>
            </w:tcBorders>
            <w:vAlign w:val="bottom"/>
          </w:tcPr>
          <w:p w14:paraId="01E85859" w14:textId="67E1BE46" w:rsidR="00CD10EE" w:rsidRPr="004470C0" w:rsidRDefault="00CD10EE" w:rsidP="007A18DC">
            <w:pPr>
              <w:spacing w:line="240" w:lineRule="auto"/>
              <w:jc w:val="right"/>
              <w:rPr>
                <w:rFonts w:ascii="Browallia New" w:hAnsi="Browallia New" w:cs="Browallia New"/>
                <w:sz w:val="20"/>
                <w:szCs w:val="20"/>
              </w:rPr>
            </w:pPr>
          </w:p>
        </w:tc>
        <w:tc>
          <w:tcPr>
            <w:tcW w:w="690" w:type="dxa"/>
            <w:tcBorders>
              <w:bottom w:val="nil"/>
            </w:tcBorders>
            <w:vAlign w:val="bottom"/>
          </w:tcPr>
          <w:p w14:paraId="4991FEBC" w14:textId="5D43AB16" w:rsidR="00CD10EE" w:rsidRPr="004470C0" w:rsidRDefault="00CD10EE" w:rsidP="007A18DC">
            <w:pPr>
              <w:spacing w:line="240" w:lineRule="auto"/>
              <w:jc w:val="right"/>
              <w:rPr>
                <w:rFonts w:ascii="Browallia New" w:hAnsi="Browallia New" w:cs="Browallia New"/>
                <w:sz w:val="20"/>
                <w:szCs w:val="20"/>
              </w:rPr>
            </w:pPr>
          </w:p>
        </w:tc>
        <w:tc>
          <w:tcPr>
            <w:tcW w:w="722" w:type="dxa"/>
            <w:tcBorders>
              <w:bottom w:val="nil"/>
            </w:tcBorders>
            <w:vAlign w:val="bottom"/>
          </w:tcPr>
          <w:p w14:paraId="00E6592E" w14:textId="5A4D7847" w:rsidR="00CD10EE" w:rsidRPr="004470C0" w:rsidRDefault="00CD10EE" w:rsidP="007A18DC">
            <w:pPr>
              <w:spacing w:line="240" w:lineRule="auto"/>
              <w:jc w:val="right"/>
              <w:rPr>
                <w:rFonts w:ascii="Browallia New" w:hAnsi="Browallia New" w:cs="Browallia New"/>
                <w:sz w:val="20"/>
                <w:szCs w:val="20"/>
              </w:rPr>
            </w:pPr>
          </w:p>
        </w:tc>
        <w:tc>
          <w:tcPr>
            <w:tcW w:w="737" w:type="dxa"/>
            <w:tcBorders>
              <w:bottom w:val="nil"/>
            </w:tcBorders>
            <w:vAlign w:val="bottom"/>
          </w:tcPr>
          <w:p w14:paraId="1FF7ECE4" w14:textId="1B893E4D" w:rsidR="00CD10EE" w:rsidRPr="004470C0" w:rsidRDefault="00CD10EE" w:rsidP="007A18DC">
            <w:pPr>
              <w:spacing w:line="240" w:lineRule="auto"/>
              <w:jc w:val="right"/>
              <w:rPr>
                <w:rFonts w:ascii="Browallia New" w:hAnsi="Browallia New" w:cs="Browallia New"/>
                <w:sz w:val="20"/>
                <w:szCs w:val="20"/>
              </w:rPr>
            </w:pPr>
          </w:p>
        </w:tc>
        <w:tc>
          <w:tcPr>
            <w:tcW w:w="720" w:type="dxa"/>
            <w:tcBorders>
              <w:bottom w:val="nil"/>
            </w:tcBorders>
            <w:vAlign w:val="bottom"/>
          </w:tcPr>
          <w:p w14:paraId="05479CA2" w14:textId="690C3314" w:rsidR="00CD10EE" w:rsidRPr="004470C0" w:rsidRDefault="00CD10EE" w:rsidP="007A18DC">
            <w:pPr>
              <w:spacing w:line="240" w:lineRule="auto"/>
              <w:jc w:val="right"/>
              <w:rPr>
                <w:rFonts w:ascii="Browallia New" w:hAnsi="Browallia New" w:cs="Browallia New"/>
                <w:sz w:val="20"/>
                <w:szCs w:val="20"/>
              </w:rPr>
            </w:pPr>
          </w:p>
        </w:tc>
        <w:tc>
          <w:tcPr>
            <w:tcW w:w="732" w:type="dxa"/>
            <w:tcBorders>
              <w:bottom w:val="nil"/>
            </w:tcBorders>
            <w:vAlign w:val="bottom"/>
          </w:tcPr>
          <w:p w14:paraId="27509B81" w14:textId="41E06929" w:rsidR="00CD10EE" w:rsidRPr="004470C0" w:rsidRDefault="00CD10EE" w:rsidP="007A18DC">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5A6A58E0" w14:textId="141066B4" w:rsidR="00CD10EE" w:rsidRPr="004470C0" w:rsidRDefault="00CD10EE" w:rsidP="007A18DC">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3CE063A0" w14:textId="013997FD" w:rsidR="00CD10EE" w:rsidRPr="004470C0" w:rsidRDefault="00CD10EE" w:rsidP="007A18DC">
            <w:pPr>
              <w:spacing w:line="240" w:lineRule="auto"/>
              <w:jc w:val="right"/>
              <w:rPr>
                <w:rFonts w:ascii="Browallia New" w:hAnsi="Browallia New" w:cs="Browallia New"/>
                <w:sz w:val="20"/>
                <w:szCs w:val="20"/>
              </w:rPr>
            </w:pPr>
          </w:p>
        </w:tc>
        <w:tc>
          <w:tcPr>
            <w:tcW w:w="708" w:type="dxa"/>
            <w:tcBorders>
              <w:bottom w:val="nil"/>
            </w:tcBorders>
            <w:vAlign w:val="bottom"/>
          </w:tcPr>
          <w:p w14:paraId="075AD5FB" w14:textId="5440B219" w:rsidR="00CD10EE" w:rsidRPr="004470C0" w:rsidRDefault="00CD10EE" w:rsidP="007A18DC">
            <w:pPr>
              <w:spacing w:line="240" w:lineRule="auto"/>
              <w:jc w:val="right"/>
              <w:rPr>
                <w:rFonts w:ascii="Browallia New" w:hAnsi="Browallia New" w:cs="Browallia New"/>
                <w:sz w:val="20"/>
                <w:szCs w:val="20"/>
              </w:rPr>
            </w:pPr>
          </w:p>
        </w:tc>
        <w:tc>
          <w:tcPr>
            <w:tcW w:w="810" w:type="dxa"/>
            <w:tcBorders>
              <w:bottom w:val="nil"/>
            </w:tcBorders>
            <w:vAlign w:val="bottom"/>
          </w:tcPr>
          <w:p w14:paraId="42CFC464" w14:textId="6D6E72A3" w:rsidR="00CD10EE" w:rsidRPr="004470C0" w:rsidRDefault="00CD10EE" w:rsidP="007A18DC">
            <w:pPr>
              <w:spacing w:line="240" w:lineRule="auto"/>
              <w:jc w:val="right"/>
              <w:rPr>
                <w:rFonts w:ascii="Browallia New" w:hAnsi="Browallia New" w:cs="Browallia New"/>
                <w:sz w:val="20"/>
                <w:szCs w:val="20"/>
              </w:rPr>
            </w:pPr>
          </w:p>
        </w:tc>
        <w:tc>
          <w:tcPr>
            <w:tcW w:w="822" w:type="dxa"/>
            <w:tcBorders>
              <w:bottom w:val="nil"/>
            </w:tcBorders>
            <w:vAlign w:val="bottom"/>
          </w:tcPr>
          <w:p w14:paraId="37AE11BC" w14:textId="50FD5773" w:rsidR="00CD10EE" w:rsidRPr="004470C0" w:rsidRDefault="00CD10EE" w:rsidP="007A18DC">
            <w:pPr>
              <w:spacing w:line="240" w:lineRule="auto"/>
              <w:jc w:val="right"/>
              <w:rPr>
                <w:rFonts w:ascii="Browallia New" w:hAnsi="Browallia New" w:cs="Browallia New"/>
                <w:sz w:val="20"/>
                <w:szCs w:val="20"/>
              </w:rPr>
            </w:pPr>
          </w:p>
        </w:tc>
        <w:tc>
          <w:tcPr>
            <w:tcW w:w="689" w:type="dxa"/>
            <w:tcBorders>
              <w:bottom w:val="nil"/>
            </w:tcBorders>
            <w:vAlign w:val="bottom"/>
          </w:tcPr>
          <w:p w14:paraId="2BEB383C" w14:textId="0A578F1A" w:rsidR="00CD10EE" w:rsidRPr="004470C0" w:rsidRDefault="00CD10EE" w:rsidP="007A18DC">
            <w:pPr>
              <w:spacing w:line="240" w:lineRule="auto"/>
              <w:jc w:val="right"/>
              <w:rPr>
                <w:rFonts w:ascii="Browallia New" w:hAnsi="Browallia New" w:cs="Browallia New"/>
                <w:sz w:val="20"/>
                <w:szCs w:val="20"/>
              </w:rPr>
            </w:pPr>
          </w:p>
        </w:tc>
        <w:tc>
          <w:tcPr>
            <w:tcW w:w="738" w:type="dxa"/>
            <w:tcBorders>
              <w:bottom w:val="nil"/>
            </w:tcBorders>
            <w:vAlign w:val="bottom"/>
          </w:tcPr>
          <w:p w14:paraId="79D90E97" w14:textId="2210C5F9" w:rsidR="00CD10EE" w:rsidRPr="004470C0" w:rsidRDefault="00CD10EE" w:rsidP="007A18DC">
            <w:pPr>
              <w:spacing w:line="240" w:lineRule="auto"/>
              <w:jc w:val="right"/>
              <w:rPr>
                <w:rFonts w:ascii="Browallia New" w:hAnsi="Browallia New" w:cs="Browallia New"/>
                <w:sz w:val="20"/>
                <w:szCs w:val="20"/>
              </w:rPr>
            </w:pPr>
          </w:p>
        </w:tc>
        <w:tc>
          <w:tcPr>
            <w:tcW w:w="717" w:type="dxa"/>
            <w:tcBorders>
              <w:bottom w:val="nil"/>
            </w:tcBorders>
            <w:vAlign w:val="bottom"/>
          </w:tcPr>
          <w:p w14:paraId="1711AAEC" w14:textId="5A5ED6D0" w:rsidR="00CD10EE" w:rsidRPr="004470C0" w:rsidRDefault="00CD10EE" w:rsidP="007A18DC">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1BD6E126" w14:textId="7887AA36" w:rsidR="00CD10EE" w:rsidRPr="004470C0" w:rsidRDefault="00CD10EE" w:rsidP="007A18DC">
            <w:pPr>
              <w:tabs>
                <w:tab w:val="clear" w:pos="227"/>
                <w:tab w:val="decimal" w:pos="252"/>
              </w:tabs>
              <w:spacing w:line="240" w:lineRule="auto"/>
              <w:jc w:val="right"/>
              <w:rPr>
                <w:rFonts w:ascii="Browallia New" w:hAnsi="Browallia New" w:cs="Browallia New"/>
                <w:sz w:val="20"/>
                <w:szCs w:val="20"/>
              </w:rPr>
            </w:pPr>
          </w:p>
        </w:tc>
      </w:tr>
      <w:tr w:rsidR="00A8202B" w:rsidRPr="009B2D7B" w14:paraId="047EB840" w14:textId="77777777" w:rsidTr="009E684A">
        <w:tblPrEx>
          <w:tblBorders>
            <w:bottom w:val="single" w:sz="4" w:space="0" w:color="auto"/>
          </w:tblBorders>
        </w:tblPrEx>
        <w:tc>
          <w:tcPr>
            <w:tcW w:w="2409" w:type="dxa"/>
            <w:tcBorders>
              <w:bottom w:val="nil"/>
            </w:tcBorders>
          </w:tcPr>
          <w:p w14:paraId="7A6FC22B" w14:textId="50B8C110" w:rsidR="00A8202B" w:rsidRPr="004470C0" w:rsidRDefault="00A8202B" w:rsidP="00A8202B">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4470C0">
              <w:rPr>
                <w:rFonts w:ascii="Browallia New" w:hAnsi="Browallia New" w:cs="Browallia New" w:hint="cs"/>
                <w:sz w:val="20"/>
                <w:szCs w:val="20"/>
                <w:cs/>
              </w:rPr>
              <w:t>ในประเทศ</w:t>
            </w:r>
          </w:p>
        </w:tc>
        <w:tc>
          <w:tcPr>
            <w:tcW w:w="709" w:type="dxa"/>
            <w:tcBorders>
              <w:bottom w:val="nil"/>
            </w:tcBorders>
          </w:tcPr>
          <w:p w14:paraId="2C78E48F" w14:textId="28E34A67" w:rsidR="00A8202B" w:rsidRPr="00473034" w:rsidRDefault="00D3297D" w:rsidP="00A8202B">
            <w:pPr>
              <w:spacing w:line="240" w:lineRule="auto"/>
              <w:jc w:val="right"/>
              <w:rPr>
                <w:rFonts w:ascii="Browallia New" w:hAnsi="Browallia New" w:cs="Browallia New"/>
                <w:sz w:val="20"/>
                <w:szCs w:val="20"/>
              </w:rPr>
            </w:pPr>
            <w:r w:rsidRPr="00473034">
              <w:rPr>
                <w:rFonts w:ascii="Browallia New" w:hAnsi="Browallia New" w:cs="Browallia New"/>
                <w:sz w:val="20"/>
                <w:szCs w:val="20"/>
              </w:rPr>
              <w:t>239</w:t>
            </w:r>
          </w:p>
        </w:tc>
        <w:tc>
          <w:tcPr>
            <w:tcW w:w="728" w:type="dxa"/>
            <w:tcBorders>
              <w:bottom w:val="nil"/>
            </w:tcBorders>
          </w:tcPr>
          <w:p w14:paraId="34E4FC05" w14:textId="7C78FAB8" w:rsidR="00A8202B" w:rsidRPr="004470C0" w:rsidRDefault="00A8202B" w:rsidP="00A8202B">
            <w:pPr>
              <w:spacing w:line="240" w:lineRule="auto"/>
              <w:jc w:val="right"/>
              <w:rPr>
                <w:rFonts w:ascii="Browallia New" w:hAnsi="Browallia New" w:cs="Browallia New"/>
                <w:sz w:val="20"/>
                <w:szCs w:val="20"/>
              </w:rPr>
            </w:pPr>
            <w:r w:rsidRPr="004470C0">
              <w:rPr>
                <w:rFonts w:ascii="Browallia New" w:hAnsi="Browallia New" w:cs="Browallia New"/>
                <w:sz w:val="20"/>
                <w:szCs w:val="20"/>
              </w:rPr>
              <w:t>293</w:t>
            </w:r>
          </w:p>
        </w:tc>
        <w:tc>
          <w:tcPr>
            <w:tcW w:w="690" w:type="dxa"/>
            <w:tcBorders>
              <w:bottom w:val="nil"/>
            </w:tcBorders>
          </w:tcPr>
          <w:p w14:paraId="4FA51CE3" w14:textId="4B75A4E1" w:rsidR="00A8202B" w:rsidRPr="00473034" w:rsidRDefault="00473034" w:rsidP="00A8202B">
            <w:pPr>
              <w:spacing w:line="240" w:lineRule="auto"/>
              <w:jc w:val="right"/>
              <w:rPr>
                <w:rFonts w:ascii="Browallia New" w:hAnsi="Browallia New" w:cs="Browallia New"/>
                <w:sz w:val="20"/>
                <w:szCs w:val="20"/>
              </w:rPr>
            </w:pPr>
            <w:r w:rsidRPr="00473034">
              <w:rPr>
                <w:rFonts w:ascii="Browallia New" w:hAnsi="Browallia New" w:cs="Browallia New"/>
                <w:sz w:val="20"/>
                <w:szCs w:val="20"/>
              </w:rPr>
              <w:t>250</w:t>
            </w:r>
          </w:p>
        </w:tc>
        <w:tc>
          <w:tcPr>
            <w:tcW w:w="722" w:type="dxa"/>
            <w:tcBorders>
              <w:bottom w:val="nil"/>
            </w:tcBorders>
          </w:tcPr>
          <w:p w14:paraId="0C521ED6" w14:textId="58E7D969" w:rsidR="00A8202B" w:rsidRPr="004470C0" w:rsidRDefault="00A8202B" w:rsidP="00A8202B">
            <w:pPr>
              <w:spacing w:line="240" w:lineRule="auto"/>
              <w:jc w:val="right"/>
              <w:rPr>
                <w:rFonts w:ascii="Browallia New" w:hAnsi="Browallia New" w:cs="Browallia New"/>
                <w:sz w:val="20"/>
                <w:szCs w:val="20"/>
              </w:rPr>
            </w:pPr>
            <w:r w:rsidRPr="004470C0">
              <w:rPr>
                <w:rFonts w:ascii="Browallia New" w:hAnsi="Browallia New" w:cs="Browallia New"/>
                <w:sz w:val="20"/>
                <w:szCs w:val="20"/>
              </w:rPr>
              <w:t>84</w:t>
            </w:r>
          </w:p>
        </w:tc>
        <w:tc>
          <w:tcPr>
            <w:tcW w:w="737" w:type="dxa"/>
            <w:tcBorders>
              <w:bottom w:val="nil"/>
            </w:tcBorders>
          </w:tcPr>
          <w:p w14:paraId="4575C093" w14:textId="0AB2283B" w:rsidR="00A8202B" w:rsidRPr="00473034" w:rsidRDefault="00473034" w:rsidP="00A8202B">
            <w:pPr>
              <w:spacing w:line="240" w:lineRule="auto"/>
              <w:jc w:val="right"/>
              <w:rPr>
                <w:rFonts w:ascii="Browallia New" w:hAnsi="Browallia New" w:cs="Browallia New"/>
                <w:sz w:val="20"/>
                <w:szCs w:val="20"/>
              </w:rPr>
            </w:pPr>
            <w:r w:rsidRPr="00473034">
              <w:rPr>
                <w:rFonts w:ascii="Browallia New" w:hAnsi="Browallia New" w:cs="Browallia New"/>
                <w:sz w:val="20"/>
                <w:szCs w:val="20"/>
              </w:rPr>
              <w:t>120</w:t>
            </w:r>
          </w:p>
        </w:tc>
        <w:tc>
          <w:tcPr>
            <w:tcW w:w="720" w:type="dxa"/>
            <w:tcBorders>
              <w:bottom w:val="nil"/>
            </w:tcBorders>
          </w:tcPr>
          <w:p w14:paraId="51699028" w14:textId="5AFDC79C" w:rsidR="00A8202B" w:rsidRPr="004470C0" w:rsidRDefault="00A8202B" w:rsidP="00A8202B">
            <w:pPr>
              <w:spacing w:line="240" w:lineRule="auto"/>
              <w:jc w:val="right"/>
              <w:rPr>
                <w:rFonts w:ascii="Browallia New" w:hAnsi="Browallia New" w:cs="Browallia New"/>
                <w:sz w:val="20"/>
                <w:szCs w:val="20"/>
              </w:rPr>
            </w:pPr>
            <w:r w:rsidRPr="004470C0">
              <w:rPr>
                <w:rFonts w:ascii="Browallia New" w:hAnsi="Browallia New" w:cs="Browallia New"/>
                <w:sz w:val="20"/>
                <w:szCs w:val="20"/>
              </w:rPr>
              <w:t>91</w:t>
            </w:r>
          </w:p>
        </w:tc>
        <w:tc>
          <w:tcPr>
            <w:tcW w:w="732" w:type="dxa"/>
            <w:tcBorders>
              <w:bottom w:val="nil"/>
            </w:tcBorders>
          </w:tcPr>
          <w:p w14:paraId="59CC36AE" w14:textId="26C48FC1" w:rsidR="00A8202B" w:rsidRPr="00B27280" w:rsidRDefault="00B27280" w:rsidP="00A8202B">
            <w:pPr>
              <w:spacing w:line="240" w:lineRule="auto"/>
              <w:jc w:val="right"/>
              <w:rPr>
                <w:rFonts w:ascii="Browallia New" w:hAnsi="Browallia New" w:cs="Browallia New"/>
                <w:sz w:val="20"/>
                <w:szCs w:val="20"/>
              </w:rPr>
            </w:pPr>
            <w:r w:rsidRPr="00B27280">
              <w:rPr>
                <w:rFonts w:ascii="Browallia New" w:hAnsi="Browallia New" w:cs="Browallia New"/>
                <w:sz w:val="20"/>
                <w:szCs w:val="20"/>
              </w:rPr>
              <w:t>8</w:t>
            </w:r>
          </w:p>
        </w:tc>
        <w:tc>
          <w:tcPr>
            <w:tcW w:w="720" w:type="dxa"/>
            <w:tcBorders>
              <w:bottom w:val="nil"/>
            </w:tcBorders>
          </w:tcPr>
          <w:p w14:paraId="0A5A9D7C" w14:textId="2CC37854" w:rsidR="00A8202B" w:rsidRPr="004470C0" w:rsidRDefault="00A8202B" w:rsidP="00A8202B">
            <w:pPr>
              <w:tabs>
                <w:tab w:val="clear" w:pos="4451"/>
                <w:tab w:val="left" w:pos="507"/>
              </w:tabs>
              <w:spacing w:line="240" w:lineRule="auto"/>
              <w:jc w:val="right"/>
              <w:rPr>
                <w:rFonts w:ascii="Browallia New" w:hAnsi="Browallia New" w:cs="Browallia New"/>
                <w:sz w:val="20"/>
                <w:szCs w:val="20"/>
              </w:rPr>
            </w:pPr>
            <w:r w:rsidRPr="004470C0">
              <w:rPr>
                <w:rFonts w:ascii="Browallia New" w:hAnsi="Browallia New" w:cs="Browallia New"/>
                <w:sz w:val="20"/>
                <w:szCs w:val="20"/>
              </w:rPr>
              <w:t>4</w:t>
            </w:r>
          </w:p>
        </w:tc>
        <w:tc>
          <w:tcPr>
            <w:tcW w:w="771" w:type="dxa"/>
            <w:tcBorders>
              <w:bottom w:val="nil"/>
            </w:tcBorders>
            <w:vAlign w:val="bottom"/>
          </w:tcPr>
          <w:p w14:paraId="51586394" w14:textId="3FC6CE20" w:rsidR="00A8202B" w:rsidRPr="001B474B" w:rsidRDefault="00B56454" w:rsidP="00A8202B">
            <w:pPr>
              <w:spacing w:line="240" w:lineRule="auto"/>
              <w:jc w:val="right"/>
              <w:rPr>
                <w:rFonts w:ascii="Browallia New" w:hAnsi="Browallia New" w:cs="Browallia New"/>
                <w:sz w:val="20"/>
                <w:szCs w:val="20"/>
              </w:rPr>
            </w:pPr>
            <w:r w:rsidRPr="001B474B">
              <w:rPr>
                <w:rFonts w:ascii="Browallia New" w:hAnsi="Browallia New" w:cs="Browallia New"/>
                <w:sz w:val="20"/>
                <w:szCs w:val="20"/>
              </w:rPr>
              <w:t>1</w:t>
            </w:r>
          </w:p>
        </w:tc>
        <w:tc>
          <w:tcPr>
            <w:tcW w:w="708" w:type="dxa"/>
            <w:tcBorders>
              <w:bottom w:val="nil"/>
            </w:tcBorders>
            <w:vAlign w:val="bottom"/>
          </w:tcPr>
          <w:p w14:paraId="46F1142F" w14:textId="67BC3C0E" w:rsidR="00A8202B" w:rsidRPr="004470C0" w:rsidRDefault="00A8202B" w:rsidP="00A8202B">
            <w:pPr>
              <w:spacing w:line="240" w:lineRule="auto"/>
              <w:jc w:val="right"/>
              <w:rPr>
                <w:rFonts w:ascii="Browallia New" w:hAnsi="Browallia New" w:cs="Browallia New"/>
                <w:sz w:val="20"/>
                <w:szCs w:val="20"/>
              </w:rPr>
            </w:pPr>
            <w:r w:rsidRPr="004470C0">
              <w:rPr>
                <w:rFonts w:ascii="Browallia New" w:hAnsi="Browallia New" w:cs="Browallia New"/>
                <w:sz w:val="20"/>
                <w:szCs w:val="20"/>
              </w:rPr>
              <w:t>2</w:t>
            </w:r>
          </w:p>
        </w:tc>
        <w:tc>
          <w:tcPr>
            <w:tcW w:w="810" w:type="dxa"/>
            <w:tcBorders>
              <w:bottom w:val="nil"/>
            </w:tcBorders>
          </w:tcPr>
          <w:p w14:paraId="29A02CBC" w14:textId="0C0D787B" w:rsidR="00A8202B" w:rsidRPr="00AD6756" w:rsidRDefault="00967152" w:rsidP="00A8202B">
            <w:pPr>
              <w:spacing w:line="240" w:lineRule="auto"/>
              <w:jc w:val="right"/>
              <w:rPr>
                <w:rFonts w:ascii="Browallia New" w:hAnsi="Browallia New" w:cs="Browallia New"/>
                <w:sz w:val="20"/>
                <w:szCs w:val="20"/>
              </w:rPr>
            </w:pPr>
            <w:r>
              <w:rPr>
                <w:rFonts w:ascii="Browallia New" w:hAnsi="Browallia New" w:cs="Browallia New"/>
                <w:sz w:val="20"/>
                <w:szCs w:val="20"/>
              </w:rPr>
              <w:t>5</w:t>
            </w:r>
            <w:r w:rsidR="00235A74" w:rsidRPr="00AD6756">
              <w:rPr>
                <w:rFonts w:ascii="Browallia New" w:hAnsi="Browallia New" w:cs="Browallia New"/>
                <w:sz w:val="20"/>
                <w:szCs w:val="20"/>
              </w:rPr>
              <w:t>0</w:t>
            </w:r>
          </w:p>
        </w:tc>
        <w:tc>
          <w:tcPr>
            <w:tcW w:w="822" w:type="dxa"/>
            <w:tcBorders>
              <w:bottom w:val="nil"/>
            </w:tcBorders>
          </w:tcPr>
          <w:p w14:paraId="00E10417" w14:textId="7C9C39D6" w:rsidR="00A8202B" w:rsidRPr="004470C0" w:rsidRDefault="00A8202B" w:rsidP="00A8202B">
            <w:pPr>
              <w:spacing w:line="240" w:lineRule="auto"/>
              <w:jc w:val="right"/>
              <w:rPr>
                <w:rFonts w:ascii="Browallia New" w:hAnsi="Browallia New" w:cs="Browallia New"/>
                <w:sz w:val="20"/>
                <w:szCs w:val="20"/>
              </w:rPr>
            </w:pPr>
            <w:r w:rsidRPr="004470C0">
              <w:rPr>
                <w:rFonts w:ascii="Browallia New" w:hAnsi="Browallia New" w:cs="Browallia New"/>
                <w:sz w:val="20"/>
                <w:szCs w:val="20"/>
              </w:rPr>
              <w:t>6</w:t>
            </w:r>
          </w:p>
        </w:tc>
        <w:tc>
          <w:tcPr>
            <w:tcW w:w="689" w:type="dxa"/>
            <w:tcBorders>
              <w:bottom w:val="nil"/>
            </w:tcBorders>
            <w:shd w:val="clear" w:color="auto" w:fill="auto"/>
          </w:tcPr>
          <w:p w14:paraId="53668706" w14:textId="35EEDC08" w:rsidR="00A8202B" w:rsidRPr="009E684A" w:rsidRDefault="009E684A" w:rsidP="00A8202B">
            <w:pPr>
              <w:spacing w:line="240" w:lineRule="auto"/>
              <w:jc w:val="right"/>
              <w:rPr>
                <w:rFonts w:ascii="Browallia New" w:hAnsi="Browallia New" w:cs="Browallia New"/>
                <w:sz w:val="20"/>
                <w:szCs w:val="20"/>
              </w:rPr>
            </w:pPr>
            <w:r w:rsidRPr="009E684A">
              <w:rPr>
                <w:rFonts w:ascii="Browallia New" w:hAnsi="Browallia New" w:cs="Browallia New" w:hint="cs"/>
                <w:sz w:val="20"/>
                <w:szCs w:val="20"/>
                <w:cs/>
              </w:rPr>
              <w:t>(</w:t>
            </w:r>
            <w:r w:rsidRPr="009E684A">
              <w:rPr>
                <w:rFonts w:ascii="Browallia New" w:hAnsi="Browallia New" w:cs="Browallia New"/>
                <w:sz w:val="20"/>
                <w:szCs w:val="20"/>
              </w:rPr>
              <w:t>19</w:t>
            </w:r>
            <w:r w:rsidRPr="009E684A">
              <w:rPr>
                <w:rFonts w:ascii="Browallia New" w:hAnsi="Browallia New" w:cs="Browallia New" w:hint="cs"/>
                <w:sz w:val="20"/>
                <w:szCs w:val="20"/>
                <w:cs/>
              </w:rPr>
              <w:t>)</w:t>
            </w:r>
          </w:p>
        </w:tc>
        <w:tc>
          <w:tcPr>
            <w:tcW w:w="738" w:type="dxa"/>
            <w:tcBorders>
              <w:bottom w:val="nil"/>
            </w:tcBorders>
          </w:tcPr>
          <w:p w14:paraId="1F56D284" w14:textId="5AB45607" w:rsidR="00A8202B" w:rsidRPr="004470C0" w:rsidRDefault="00A8202B" w:rsidP="00A8202B">
            <w:pPr>
              <w:spacing w:line="240" w:lineRule="auto"/>
              <w:jc w:val="right"/>
              <w:rPr>
                <w:rFonts w:ascii="Browallia New" w:hAnsi="Browallia New" w:cs="Browallia New"/>
                <w:sz w:val="20"/>
                <w:szCs w:val="20"/>
              </w:rPr>
            </w:pPr>
            <w:r w:rsidRPr="004470C0">
              <w:rPr>
                <w:rFonts w:ascii="Browallia New" w:hAnsi="Browallia New" w:cs="Browallia New"/>
                <w:sz w:val="20"/>
                <w:szCs w:val="20"/>
              </w:rPr>
              <w:t>(12)</w:t>
            </w:r>
          </w:p>
        </w:tc>
        <w:tc>
          <w:tcPr>
            <w:tcW w:w="717" w:type="dxa"/>
            <w:tcBorders>
              <w:bottom w:val="nil"/>
            </w:tcBorders>
          </w:tcPr>
          <w:p w14:paraId="60D6CF05" w14:textId="0082679E" w:rsidR="00A8202B" w:rsidRPr="00295060" w:rsidRDefault="00295060" w:rsidP="00A8202B">
            <w:pPr>
              <w:spacing w:line="240" w:lineRule="auto"/>
              <w:jc w:val="right"/>
              <w:rPr>
                <w:rFonts w:ascii="Browallia New" w:hAnsi="Browallia New" w:cs="Browallia New"/>
                <w:sz w:val="20"/>
                <w:szCs w:val="20"/>
              </w:rPr>
            </w:pPr>
            <w:r w:rsidRPr="00295060">
              <w:rPr>
                <w:rFonts w:ascii="Browallia New" w:hAnsi="Browallia New" w:cs="Browallia New"/>
                <w:sz w:val="20"/>
                <w:szCs w:val="20"/>
              </w:rPr>
              <w:t>6</w:t>
            </w:r>
            <w:r w:rsidR="00967152">
              <w:rPr>
                <w:rFonts w:ascii="Browallia New" w:hAnsi="Browallia New" w:cs="Browallia New"/>
                <w:sz w:val="20"/>
                <w:szCs w:val="20"/>
              </w:rPr>
              <w:t>49</w:t>
            </w:r>
          </w:p>
        </w:tc>
        <w:tc>
          <w:tcPr>
            <w:tcW w:w="709" w:type="dxa"/>
            <w:tcBorders>
              <w:bottom w:val="nil"/>
            </w:tcBorders>
          </w:tcPr>
          <w:p w14:paraId="2BD0CE15" w14:textId="219F3062" w:rsidR="00A8202B" w:rsidRPr="004470C0" w:rsidRDefault="00A8202B" w:rsidP="00A8202B">
            <w:pPr>
              <w:tabs>
                <w:tab w:val="clear" w:pos="227"/>
                <w:tab w:val="decimal" w:pos="252"/>
              </w:tabs>
              <w:spacing w:line="240" w:lineRule="auto"/>
              <w:jc w:val="right"/>
              <w:rPr>
                <w:rFonts w:ascii="Browallia New" w:hAnsi="Browallia New" w:cs="Browallia New"/>
                <w:sz w:val="20"/>
                <w:szCs w:val="20"/>
              </w:rPr>
            </w:pPr>
            <w:r w:rsidRPr="004470C0">
              <w:rPr>
                <w:rFonts w:ascii="Browallia New" w:hAnsi="Browallia New" w:cs="Browallia New"/>
                <w:sz w:val="20"/>
                <w:szCs w:val="20"/>
              </w:rPr>
              <w:t>468</w:t>
            </w:r>
          </w:p>
        </w:tc>
      </w:tr>
      <w:tr w:rsidR="00A8202B" w:rsidRPr="009B2D7B" w14:paraId="205C4B1B" w14:textId="77777777" w:rsidTr="009E684A">
        <w:tblPrEx>
          <w:tblBorders>
            <w:bottom w:val="single" w:sz="4" w:space="0" w:color="auto"/>
          </w:tblBorders>
        </w:tblPrEx>
        <w:tc>
          <w:tcPr>
            <w:tcW w:w="2409" w:type="dxa"/>
            <w:tcBorders>
              <w:bottom w:val="nil"/>
            </w:tcBorders>
          </w:tcPr>
          <w:p w14:paraId="773BA81A" w14:textId="0EE1F8D9" w:rsidR="00A8202B" w:rsidRPr="004470C0" w:rsidRDefault="00A8202B" w:rsidP="00A8202B">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rPr>
            </w:pPr>
            <w:r w:rsidRPr="004470C0">
              <w:rPr>
                <w:rFonts w:ascii="Browallia New" w:hAnsi="Browallia New" w:cs="Browallia New" w:hint="cs"/>
                <w:sz w:val="20"/>
                <w:szCs w:val="20"/>
                <w:cs/>
              </w:rPr>
              <w:t>ต่างประเทศ</w:t>
            </w:r>
          </w:p>
        </w:tc>
        <w:tc>
          <w:tcPr>
            <w:tcW w:w="709" w:type="dxa"/>
            <w:tcBorders>
              <w:bottom w:val="nil"/>
            </w:tcBorders>
          </w:tcPr>
          <w:p w14:paraId="46ACF763" w14:textId="446A1EBC" w:rsidR="00A8202B" w:rsidRPr="00473034" w:rsidRDefault="00D3297D" w:rsidP="00A8202B">
            <w:pPr>
              <w:pBdr>
                <w:bottom w:val="single" w:sz="4" w:space="1" w:color="auto"/>
              </w:pBdr>
              <w:spacing w:line="240" w:lineRule="auto"/>
              <w:jc w:val="right"/>
              <w:rPr>
                <w:rFonts w:ascii="Browallia New" w:hAnsi="Browallia New" w:cs="Browallia New"/>
                <w:sz w:val="20"/>
                <w:szCs w:val="20"/>
              </w:rPr>
            </w:pPr>
            <w:r w:rsidRPr="00473034">
              <w:rPr>
                <w:rFonts w:ascii="Browallia New" w:hAnsi="Browallia New" w:cs="Browallia New"/>
                <w:sz w:val="20"/>
                <w:szCs w:val="20"/>
              </w:rPr>
              <w:t>17</w:t>
            </w:r>
          </w:p>
        </w:tc>
        <w:tc>
          <w:tcPr>
            <w:tcW w:w="728" w:type="dxa"/>
            <w:tcBorders>
              <w:bottom w:val="nil"/>
            </w:tcBorders>
          </w:tcPr>
          <w:p w14:paraId="749B7A3C" w14:textId="48376280" w:rsidR="00A8202B" w:rsidRPr="004470C0" w:rsidRDefault="00A8202B" w:rsidP="00A8202B">
            <w:pPr>
              <w:pBdr>
                <w:bottom w:val="single" w:sz="4"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17</w:t>
            </w:r>
          </w:p>
        </w:tc>
        <w:tc>
          <w:tcPr>
            <w:tcW w:w="690" w:type="dxa"/>
            <w:tcBorders>
              <w:bottom w:val="nil"/>
            </w:tcBorders>
          </w:tcPr>
          <w:p w14:paraId="0BAD57DF" w14:textId="1529DE86" w:rsidR="00A8202B" w:rsidRPr="00473034" w:rsidRDefault="00473034" w:rsidP="00A8202B">
            <w:pPr>
              <w:pBdr>
                <w:bottom w:val="single" w:sz="4" w:space="1" w:color="auto"/>
              </w:pBdr>
              <w:spacing w:line="240" w:lineRule="auto"/>
              <w:jc w:val="right"/>
              <w:rPr>
                <w:rFonts w:ascii="Browallia New" w:hAnsi="Browallia New" w:cs="Browallia New"/>
                <w:sz w:val="20"/>
                <w:szCs w:val="20"/>
              </w:rPr>
            </w:pPr>
            <w:r w:rsidRPr="00473034">
              <w:rPr>
                <w:rFonts w:ascii="Browallia New" w:hAnsi="Browallia New" w:cs="Browallia New"/>
                <w:sz w:val="20"/>
                <w:szCs w:val="20"/>
              </w:rPr>
              <w:t>-</w:t>
            </w:r>
          </w:p>
        </w:tc>
        <w:tc>
          <w:tcPr>
            <w:tcW w:w="722" w:type="dxa"/>
            <w:tcBorders>
              <w:bottom w:val="nil"/>
            </w:tcBorders>
            <w:vAlign w:val="bottom"/>
          </w:tcPr>
          <w:p w14:paraId="1410B418" w14:textId="518C7F4A" w:rsidR="00A8202B" w:rsidRPr="004470C0" w:rsidRDefault="00A8202B" w:rsidP="00A8202B">
            <w:pPr>
              <w:pBdr>
                <w:bottom w:val="single" w:sz="4"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w:t>
            </w:r>
          </w:p>
        </w:tc>
        <w:tc>
          <w:tcPr>
            <w:tcW w:w="737" w:type="dxa"/>
            <w:tcBorders>
              <w:bottom w:val="nil"/>
            </w:tcBorders>
          </w:tcPr>
          <w:p w14:paraId="5FD9CB64" w14:textId="6FBE075E" w:rsidR="00A8202B" w:rsidRPr="00473034" w:rsidRDefault="00473034" w:rsidP="00A8202B">
            <w:pPr>
              <w:pBdr>
                <w:bottom w:val="single" w:sz="4" w:space="1" w:color="auto"/>
              </w:pBdr>
              <w:spacing w:line="240" w:lineRule="auto"/>
              <w:jc w:val="right"/>
              <w:rPr>
                <w:rFonts w:ascii="Browallia New" w:hAnsi="Browallia New" w:cs="Browallia New"/>
                <w:sz w:val="20"/>
                <w:szCs w:val="20"/>
              </w:rPr>
            </w:pPr>
            <w:r w:rsidRPr="00473034">
              <w:rPr>
                <w:rFonts w:ascii="Browallia New" w:hAnsi="Browallia New" w:cs="Browallia New"/>
                <w:sz w:val="20"/>
                <w:szCs w:val="20"/>
              </w:rPr>
              <w:t>-</w:t>
            </w:r>
          </w:p>
        </w:tc>
        <w:tc>
          <w:tcPr>
            <w:tcW w:w="720" w:type="dxa"/>
            <w:tcBorders>
              <w:bottom w:val="nil"/>
            </w:tcBorders>
            <w:vAlign w:val="bottom"/>
          </w:tcPr>
          <w:p w14:paraId="415CB0E4" w14:textId="54DF97B8" w:rsidR="00A8202B" w:rsidRPr="004470C0" w:rsidRDefault="00A8202B" w:rsidP="00A8202B">
            <w:pPr>
              <w:pBdr>
                <w:bottom w:val="single" w:sz="4"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w:t>
            </w:r>
          </w:p>
        </w:tc>
        <w:tc>
          <w:tcPr>
            <w:tcW w:w="732" w:type="dxa"/>
            <w:tcBorders>
              <w:bottom w:val="nil"/>
            </w:tcBorders>
          </w:tcPr>
          <w:p w14:paraId="1BFAF472" w14:textId="72C9FA12" w:rsidR="00A8202B" w:rsidRPr="00B27280" w:rsidRDefault="00D125F7" w:rsidP="00A8202B">
            <w:pPr>
              <w:pBdr>
                <w:bottom w:val="single" w:sz="4" w:space="1" w:color="auto"/>
              </w:pBdr>
              <w:spacing w:line="240" w:lineRule="auto"/>
              <w:jc w:val="right"/>
              <w:rPr>
                <w:rFonts w:ascii="Browallia New" w:hAnsi="Browallia New" w:cs="Browallia New"/>
                <w:sz w:val="20"/>
                <w:szCs w:val="20"/>
              </w:rPr>
            </w:pPr>
            <w:r w:rsidRPr="00B27280">
              <w:rPr>
                <w:rFonts w:ascii="Browallia New" w:hAnsi="Browallia New" w:cs="Browallia New"/>
                <w:sz w:val="20"/>
                <w:szCs w:val="20"/>
              </w:rPr>
              <w:t>-</w:t>
            </w:r>
          </w:p>
        </w:tc>
        <w:tc>
          <w:tcPr>
            <w:tcW w:w="720" w:type="dxa"/>
            <w:tcBorders>
              <w:bottom w:val="nil"/>
            </w:tcBorders>
            <w:vAlign w:val="bottom"/>
          </w:tcPr>
          <w:p w14:paraId="0580762F" w14:textId="61EBF8EB" w:rsidR="00A8202B" w:rsidRPr="004470C0" w:rsidRDefault="00A8202B" w:rsidP="00A8202B">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4470C0">
              <w:rPr>
                <w:rFonts w:ascii="Browallia New" w:hAnsi="Browallia New" w:cs="Browallia New"/>
                <w:sz w:val="20"/>
                <w:szCs w:val="20"/>
              </w:rPr>
              <w:t>-</w:t>
            </w:r>
          </w:p>
        </w:tc>
        <w:tc>
          <w:tcPr>
            <w:tcW w:w="771" w:type="dxa"/>
            <w:tcBorders>
              <w:bottom w:val="nil"/>
            </w:tcBorders>
          </w:tcPr>
          <w:p w14:paraId="2C42A877" w14:textId="48DE6AC1" w:rsidR="00A8202B" w:rsidRPr="001B474B" w:rsidRDefault="00B56454" w:rsidP="00A8202B">
            <w:pPr>
              <w:pBdr>
                <w:bottom w:val="single" w:sz="4" w:space="1" w:color="auto"/>
              </w:pBdr>
              <w:spacing w:line="240" w:lineRule="auto"/>
              <w:jc w:val="right"/>
              <w:rPr>
                <w:rFonts w:ascii="Browallia New" w:hAnsi="Browallia New" w:cs="Browallia New"/>
                <w:sz w:val="20"/>
                <w:szCs w:val="20"/>
              </w:rPr>
            </w:pPr>
            <w:r w:rsidRPr="001B474B">
              <w:rPr>
                <w:rFonts w:ascii="Browallia New" w:hAnsi="Browallia New" w:cs="Browallia New"/>
                <w:sz w:val="20"/>
                <w:szCs w:val="20"/>
              </w:rPr>
              <w:t>-</w:t>
            </w:r>
          </w:p>
        </w:tc>
        <w:tc>
          <w:tcPr>
            <w:tcW w:w="708" w:type="dxa"/>
            <w:tcBorders>
              <w:bottom w:val="nil"/>
            </w:tcBorders>
            <w:vAlign w:val="bottom"/>
          </w:tcPr>
          <w:p w14:paraId="1445AA56" w14:textId="3B58C1D9" w:rsidR="00A8202B" w:rsidRPr="004470C0" w:rsidRDefault="00A8202B" w:rsidP="00A8202B">
            <w:pPr>
              <w:pBdr>
                <w:bottom w:val="single" w:sz="4"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w:t>
            </w:r>
          </w:p>
        </w:tc>
        <w:tc>
          <w:tcPr>
            <w:tcW w:w="810" w:type="dxa"/>
            <w:tcBorders>
              <w:bottom w:val="nil"/>
            </w:tcBorders>
          </w:tcPr>
          <w:p w14:paraId="4FA45532" w14:textId="044A3FA2" w:rsidR="00A8202B" w:rsidRPr="00AD6756" w:rsidRDefault="00235A74" w:rsidP="00A8202B">
            <w:pPr>
              <w:pBdr>
                <w:bottom w:val="single" w:sz="4" w:space="1" w:color="auto"/>
              </w:pBdr>
              <w:spacing w:line="240" w:lineRule="auto"/>
              <w:jc w:val="right"/>
              <w:rPr>
                <w:rFonts w:ascii="Browallia New" w:hAnsi="Browallia New" w:cs="Browallia New"/>
                <w:sz w:val="20"/>
                <w:szCs w:val="20"/>
              </w:rPr>
            </w:pPr>
            <w:r w:rsidRPr="00AD6756">
              <w:rPr>
                <w:rFonts w:ascii="Browallia New" w:hAnsi="Browallia New" w:cs="Browallia New"/>
                <w:sz w:val="20"/>
                <w:szCs w:val="20"/>
              </w:rPr>
              <w:t>-</w:t>
            </w:r>
          </w:p>
        </w:tc>
        <w:tc>
          <w:tcPr>
            <w:tcW w:w="822" w:type="dxa"/>
            <w:tcBorders>
              <w:bottom w:val="nil"/>
            </w:tcBorders>
            <w:vAlign w:val="bottom"/>
          </w:tcPr>
          <w:p w14:paraId="6E654297" w14:textId="1063D17A" w:rsidR="00A8202B" w:rsidRPr="004470C0" w:rsidRDefault="00A8202B" w:rsidP="00A8202B">
            <w:pPr>
              <w:pBdr>
                <w:bottom w:val="single" w:sz="4"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w:t>
            </w:r>
          </w:p>
        </w:tc>
        <w:tc>
          <w:tcPr>
            <w:tcW w:w="689" w:type="dxa"/>
            <w:tcBorders>
              <w:bottom w:val="nil"/>
            </w:tcBorders>
            <w:shd w:val="clear" w:color="auto" w:fill="auto"/>
          </w:tcPr>
          <w:p w14:paraId="3DB89C7B" w14:textId="277BFDB1" w:rsidR="00A8202B" w:rsidRPr="009E684A" w:rsidRDefault="009E684A" w:rsidP="00A8202B">
            <w:pPr>
              <w:pBdr>
                <w:bottom w:val="single" w:sz="4" w:space="1" w:color="auto"/>
              </w:pBdr>
              <w:spacing w:line="240" w:lineRule="auto"/>
              <w:jc w:val="right"/>
              <w:rPr>
                <w:rFonts w:ascii="Browallia New" w:hAnsi="Browallia New" w:cs="Browallia New"/>
                <w:sz w:val="20"/>
                <w:szCs w:val="20"/>
              </w:rPr>
            </w:pPr>
            <w:r w:rsidRPr="009E684A">
              <w:rPr>
                <w:rFonts w:ascii="Browallia New" w:hAnsi="Browallia New" w:cs="Browallia New"/>
                <w:sz w:val="20"/>
                <w:szCs w:val="20"/>
              </w:rPr>
              <w:t>-</w:t>
            </w:r>
          </w:p>
        </w:tc>
        <w:tc>
          <w:tcPr>
            <w:tcW w:w="738" w:type="dxa"/>
            <w:tcBorders>
              <w:bottom w:val="nil"/>
            </w:tcBorders>
            <w:vAlign w:val="bottom"/>
          </w:tcPr>
          <w:p w14:paraId="6E57FDD0" w14:textId="53552C66" w:rsidR="00A8202B" w:rsidRPr="004470C0" w:rsidRDefault="00A8202B" w:rsidP="00A8202B">
            <w:pPr>
              <w:pBdr>
                <w:bottom w:val="single" w:sz="4" w:space="1" w:color="auto"/>
              </w:pBdr>
              <w:tabs>
                <w:tab w:val="clear" w:pos="227"/>
                <w:tab w:val="clear" w:pos="454"/>
                <w:tab w:val="left" w:pos="109"/>
              </w:tabs>
              <w:spacing w:line="240" w:lineRule="auto"/>
              <w:ind w:right="-14"/>
              <w:jc w:val="right"/>
              <w:rPr>
                <w:rFonts w:ascii="Browallia New" w:hAnsi="Browallia New" w:cs="Browallia New"/>
                <w:sz w:val="20"/>
                <w:szCs w:val="20"/>
              </w:rPr>
            </w:pPr>
            <w:r w:rsidRPr="004470C0">
              <w:rPr>
                <w:rFonts w:ascii="Browallia New" w:hAnsi="Browallia New" w:cs="Browallia New"/>
                <w:sz w:val="20"/>
                <w:szCs w:val="20"/>
              </w:rPr>
              <w:t>-</w:t>
            </w:r>
          </w:p>
        </w:tc>
        <w:tc>
          <w:tcPr>
            <w:tcW w:w="717" w:type="dxa"/>
            <w:tcBorders>
              <w:bottom w:val="nil"/>
            </w:tcBorders>
          </w:tcPr>
          <w:p w14:paraId="40B0FA51" w14:textId="0A234A10" w:rsidR="00A8202B" w:rsidRPr="00295060" w:rsidRDefault="00295060" w:rsidP="00A8202B">
            <w:pPr>
              <w:pBdr>
                <w:bottom w:val="single" w:sz="4" w:space="1" w:color="auto"/>
              </w:pBdr>
              <w:spacing w:line="240" w:lineRule="auto"/>
              <w:jc w:val="right"/>
              <w:rPr>
                <w:rFonts w:ascii="Browallia New" w:hAnsi="Browallia New" w:cs="Browallia New"/>
                <w:sz w:val="20"/>
                <w:szCs w:val="20"/>
              </w:rPr>
            </w:pPr>
            <w:r w:rsidRPr="00295060">
              <w:rPr>
                <w:rFonts w:ascii="Browallia New" w:hAnsi="Browallia New" w:cs="Browallia New"/>
                <w:sz w:val="20"/>
                <w:szCs w:val="20"/>
              </w:rPr>
              <w:t>17</w:t>
            </w:r>
          </w:p>
        </w:tc>
        <w:tc>
          <w:tcPr>
            <w:tcW w:w="709" w:type="dxa"/>
            <w:tcBorders>
              <w:bottom w:val="nil"/>
            </w:tcBorders>
          </w:tcPr>
          <w:p w14:paraId="607FC2AD" w14:textId="730FEAFA" w:rsidR="00A8202B" w:rsidRPr="004470C0" w:rsidRDefault="00A8202B" w:rsidP="00A8202B">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4470C0">
              <w:rPr>
                <w:rFonts w:ascii="Browallia New" w:hAnsi="Browallia New" w:cs="Browallia New"/>
                <w:sz w:val="20"/>
                <w:szCs w:val="20"/>
              </w:rPr>
              <w:t>17</w:t>
            </w:r>
          </w:p>
        </w:tc>
      </w:tr>
      <w:tr w:rsidR="00A8202B" w:rsidRPr="009B2D7B" w14:paraId="158BB73A" w14:textId="77777777" w:rsidTr="009E684A">
        <w:tblPrEx>
          <w:tblBorders>
            <w:bottom w:val="single" w:sz="4" w:space="0" w:color="auto"/>
          </w:tblBorders>
        </w:tblPrEx>
        <w:tc>
          <w:tcPr>
            <w:tcW w:w="2409" w:type="dxa"/>
            <w:tcBorders>
              <w:bottom w:val="nil"/>
            </w:tcBorders>
          </w:tcPr>
          <w:p w14:paraId="7095394D" w14:textId="611E2AF7" w:rsidR="00A8202B" w:rsidRPr="004470C0" w:rsidRDefault="00A8202B" w:rsidP="00A8202B">
            <w:pPr>
              <w:spacing w:line="240" w:lineRule="auto"/>
              <w:ind w:right="-108"/>
              <w:rPr>
                <w:rFonts w:ascii="Browallia New" w:hAnsi="Browallia New" w:cs="Browallia New"/>
                <w:sz w:val="20"/>
                <w:szCs w:val="20"/>
                <w:cs/>
              </w:rPr>
            </w:pPr>
            <w:r w:rsidRPr="004470C0">
              <w:rPr>
                <w:rFonts w:ascii="Browallia New" w:hAnsi="Browallia New" w:cs="Browallia New" w:hint="cs"/>
                <w:sz w:val="20"/>
                <w:szCs w:val="20"/>
                <w:cs/>
              </w:rPr>
              <w:t>รวม</w:t>
            </w:r>
          </w:p>
        </w:tc>
        <w:tc>
          <w:tcPr>
            <w:tcW w:w="709" w:type="dxa"/>
            <w:tcBorders>
              <w:bottom w:val="nil"/>
            </w:tcBorders>
          </w:tcPr>
          <w:p w14:paraId="27C43CDB" w14:textId="5D1057CC" w:rsidR="00A8202B" w:rsidRPr="00473034" w:rsidRDefault="00D3297D" w:rsidP="00A8202B">
            <w:pPr>
              <w:pBdr>
                <w:bottom w:val="single" w:sz="12" w:space="1" w:color="auto"/>
              </w:pBdr>
              <w:spacing w:line="240" w:lineRule="auto"/>
              <w:jc w:val="right"/>
              <w:rPr>
                <w:rFonts w:ascii="Browallia New" w:hAnsi="Browallia New" w:cs="Browallia New"/>
                <w:sz w:val="20"/>
                <w:szCs w:val="20"/>
              </w:rPr>
            </w:pPr>
            <w:r w:rsidRPr="00473034">
              <w:rPr>
                <w:rFonts w:ascii="Browallia New" w:hAnsi="Browallia New" w:cs="Browallia New"/>
                <w:sz w:val="20"/>
                <w:szCs w:val="20"/>
              </w:rPr>
              <w:fldChar w:fldCharType="begin"/>
            </w:r>
            <w:r w:rsidRPr="00473034">
              <w:rPr>
                <w:rFonts w:ascii="Browallia New" w:hAnsi="Browallia New" w:cs="Browallia New"/>
                <w:sz w:val="20"/>
                <w:szCs w:val="20"/>
              </w:rPr>
              <w:instrText xml:space="preserve"> =SUM(ABOVE) </w:instrText>
            </w:r>
            <w:r w:rsidRPr="00473034">
              <w:rPr>
                <w:rFonts w:ascii="Browallia New" w:hAnsi="Browallia New" w:cs="Browallia New"/>
                <w:sz w:val="20"/>
                <w:szCs w:val="20"/>
              </w:rPr>
              <w:fldChar w:fldCharType="separate"/>
            </w:r>
            <w:r w:rsidRPr="00473034">
              <w:rPr>
                <w:rFonts w:ascii="Browallia New" w:hAnsi="Browallia New" w:cs="Browallia New"/>
                <w:sz w:val="20"/>
                <w:szCs w:val="20"/>
              </w:rPr>
              <w:t>256</w:t>
            </w:r>
            <w:r w:rsidRPr="00473034">
              <w:rPr>
                <w:rFonts w:ascii="Browallia New" w:hAnsi="Browallia New" w:cs="Browallia New"/>
                <w:sz w:val="20"/>
                <w:szCs w:val="20"/>
              </w:rPr>
              <w:fldChar w:fldCharType="end"/>
            </w:r>
          </w:p>
        </w:tc>
        <w:tc>
          <w:tcPr>
            <w:tcW w:w="728" w:type="dxa"/>
            <w:tcBorders>
              <w:bottom w:val="nil"/>
            </w:tcBorders>
          </w:tcPr>
          <w:p w14:paraId="2E5F5708" w14:textId="0FCA9382" w:rsidR="00A8202B" w:rsidRPr="004470C0" w:rsidRDefault="00A8202B" w:rsidP="00A8202B">
            <w:pPr>
              <w:pBdr>
                <w:bottom w:val="single" w:sz="12"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310</w:t>
            </w:r>
          </w:p>
        </w:tc>
        <w:tc>
          <w:tcPr>
            <w:tcW w:w="690" w:type="dxa"/>
            <w:tcBorders>
              <w:bottom w:val="nil"/>
            </w:tcBorders>
          </w:tcPr>
          <w:p w14:paraId="1A9A8D99" w14:textId="40BAB983" w:rsidR="00A8202B" w:rsidRPr="00473034" w:rsidRDefault="00473034" w:rsidP="00A8202B">
            <w:pPr>
              <w:pBdr>
                <w:bottom w:val="single" w:sz="12" w:space="1" w:color="auto"/>
              </w:pBdr>
              <w:spacing w:line="240" w:lineRule="auto"/>
              <w:jc w:val="right"/>
              <w:rPr>
                <w:rFonts w:ascii="Browallia New" w:hAnsi="Browallia New" w:cs="Browallia New"/>
                <w:sz w:val="20"/>
                <w:szCs w:val="20"/>
              </w:rPr>
            </w:pPr>
            <w:r w:rsidRPr="00473034">
              <w:rPr>
                <w:rFonts w:ascii="Browallia New" w:hAnsi="Browallia New" w:cs="Browallia New"/>
                <w:sz w:val="20"/>
                <w:szCs w:val="20"/>
              </w:rPr>
              <w:fldChar w:fldCharType="begin"/>
            </w:r>
            <w:r w:rsidRPr="00473034">
              <w:rPr>
                <w:rFonts w:ascii="Browallia New" w:hAnsi="Browallia New" w:cs="Browallia New"/>
                <w:sz w:val="20"/>
                <w:szCs w:val="20"/>
              </w:rPr>
              <w:instrText xml:space="preserve"> =SUM(ABOVE) </w:instrText>
            </w:r>
            <w:r w:rsidRPr="00473034">
              <w:rPr>
                <w:rFonts w:ascii="Browallia New" w:hAnsi="Browallia New" w:cs="Browallia New"/>
                <w:sz w:val="20"/>
                <w:szCs w:val="20"/>
              </w:rPr>
              <w:fldChar w:fldCharType="separate"/>
            </w:r>
            <w:r w:rsidRPr="00473034">
              <w:rPr>
                <w:rFonts w:ascii="Browallia New" w:hAnsi="Browallia New" w:cs="Browallia New"/>
                <w:noProof/>
                <w:sz w:val="20"/>
                <w:szCs w:val="20"/>
              </w:rPr>
              <w:t>250</w:t>
            </w:r>
            <w:r w:rsidRPr="00473034">
              <w:rPr>
                <w:rFonts w:ascii="Browallia New" w:hAnsi="Browallia New" w:cs="Browallia New"/>
                <w:sz w:val="20"/>
                <w:szCs w:val="20"/>
              </w:rPr>
              <w:fldChar w:fldCharType="end"/>
            </w:r>
          </w:p>
        </w:tc>
        <w:tc>
          <w:tcPr>
            <w:tcW w:w="722" w:type="dxa"/>
            <w:tcBorders>
              <w:bottom w:val="nil"/>
            </w:tcBorders>
          </w:tcPr>
          <w:p w14:paraId="3636E932" w14:textId="15FC142D" w:rsidR="00A8202B" w:rsidRPr="004470C0" w:rsidRDefault="00A8202B" w:rsidP="00A8202B">
            <w:pPr>
              <w:pBdr>
                <w:bottom w:val="single" w:sz="12"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84</w:t>
            </w:r>
          </w:p>
        </w:tc>
        <w:tc>
          <w:tcPr>
            <w:tcW w:w="737" w:type="dxa"/>
            <w:tcBorders>
              <w:bottom w:val="nil"/>
            </w:tcBorders>
          </w:tcPr>
          <w:p w14:paraId="739CE8FF" w14:textId="682D9A3B" w:rsidR="00A8202B" w:rsidRPr="00473034" w:rsidRDefault="00473034" w:rsidP="00A8202B">
            <w:pPr>
              <w:pBdr>
                <w:bottom w:val="single" w:sz="12" w:space="1" w:color="auto"/>
              </w:pBdr>
              <w:spacing w:line="240" w:lineRule="auto"/>
              <w:jc w:val="right"/>
              <w:rPr>
                <w:rFonts w:ascii="Browallia New" w:hAnsi="Browallia New" w:cs="Browallia New"/>
                <w:sz w:val="20"/>
                <w:szCs w:val="20"/>
              </w:rPr>
            </w:pPr>
            <w:r w:rsidRPr="00473034">
              <w:rPr>
                <w:rFonts w:ascii="Browallia New" w:hAnsi="Browallia New" w:cs="Browallia New"/>
                <w:sz w:val="20"/>
                <w:szCs w:val="20"/>
              </w:rPr>
              <w:fldChar w:fldCharType="begin"/>
            </w:r>
            <w:r w:rsidRPr="00473034">
              <w:rPr>
                <w:rFonts w:ascii="Browallia New" w:hAnsi="Browallia New" w:cs="Browallia New"/>
                <w:sz w:val="20"/>
                <w:szCs w:val="20"/>
              </w:rPr>
              <w:instrText xml:space="preserve"> =SUM(ABOVE) </w:instrText>
            </w:r>
            <w:r w:rsidRPr="00473034">
              <w:rPr>
                <w:rFonts w:ascii="Browallia New" w:hAnsi="Browallia New" w:cs="Browallia New"/>
                <w:sz w:val="20"/>
                <w:szCs w:val="20"/>
              </w:rPr>
              <w:fldChar w:fldCharType="separate"/>
            </w:r>
            <w:r w:rsidRPr="00473034">
              <w:rPr>
                <w:rFonts w:ascii="Browallia New" w:hAnsi="Browallia New" w:cs="Browallia New"/>
                <w:noProof/>
                <w:sz w:val="20"/>
                <w:szCs w:val="20"/>
              </w:rPr>
              <w:t>120</w:t>
            </w:r>
            <w:r w:rsidRPr="00473034">
              <w:rPr>
                <w:rFonts w:ascii="Browallia New" w:hAnsi="Browallia New" w:cs="Browallia New"/>
                <w:sz w:val="20"/>
                <w:szCs w:val="20"/>
              </w:rPr>
              <w:fldChar w:fldCharType="end"/>
            </w:r>
          </w:p>
        </w:tc>
        <w:tc>
          <w:tcPr>
            <w:tcW w:w="720" w:type="dxa"/>
            <w:tcBorders>
              <w:bottom w:val="nil"/>
            </w:tcBorders>
          </w:tcPr>
          <w:p w14:paraId="65A36390" w14:textId="20CC44D6" w:rsidR="00A8202B" w:rsidRPr="004470C0" w:rsidRDefault="00A8202B" w:rsidP="00A8202B">
            <w:pPr>
              <w:pBdr>
                <w:bottom w:val="single" w:sz="12"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91</w:t>
            </w:r>
          </w:p>
        </w:tc>
        <w:tc>
          <w:tcPr>
            <w:tcW w:w="732" w:type="dxa"/>
            <w:tcBorders>
              <w:bottom w:val="nil"/>
            </w:tcBorders>
          </w:tcPr>
          <w:p w14:paraId="482F7EED" w14:textId="6935F4D2" w:rsidR="00A8202B" w:rsidRPr="00B27280" w:rsidRDefault="00B27280" w:rsidP="00A8202B">
            <w:pPr>
              <w:pBdr>
                <w:bottom w:val="single" w:sz="12" w:space="1" w:color="auto"/>
              </w:pBdr>
              <w:spacing w:line="240" w:lineRule="auto"/>
              <w:jc w:val="right"/>
              <w:rPr>
                <w:rFonts w:ascii="Browallia New" w:hAnsi="Browallia New" w:cs="Browallia New"/>
                <w:sz w:val="20"/>
                <w:szCs w:val="20"/>
              </w:rPr>
            </w:pPr>
            <w:r w:rsidRPr="00B27280">
              <w:rPr>
                <w:rFonts w:ascii="Browallia New" w:hAnsi="Browallia New" w:cs="Browallia New"/>
                <w:sz w:val="20"/>
                <w:szCs w:val="20"/>
              </w:rPr>
              <w:t>8</w:t>
            </w:r>
          </w:p>
        </w:tc>
        <w:tc>
          <w:tcPr>
            <w:tcW w:w="720" w:type="dxa"/>
            <w:tcBorders>
              <w:bottom w:val="nil"/>
            </w:tcBorders>
          </w:tcPr>
          <w:p w14:paraId="61252E5A" w14:textId="34B9375F" w:rsidR="00A8202B" w:rsidRPr="004470C0" w:rsidRDefault="00A8202B" w:rsidP="00A8202B">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4470C0">
              <w:rPr>
                <w:rFonts w:ascii="Browallia New" w:hAnsi="Browallia New" w:cs="Browallia New"/>
                <w:sz w:val="20"/>
                <w:szCs w:val="20"/>
              </w:rPr>
              <w:t>4</w:t>
            </w:r>
          </w:p>
        </w:tc>
        <w:tc>
          <w:tcPr>
            <w:tcW w:w="771" w:type="dxa"/>
            <w:tcBorders>
              <w:bottom w:val="nil"/>
            </w:tcBorders>
            <w:vAlign w:val="bottom"/>
          </w:tcPr>
          <w:p w14:paraId="6A700DE1" w14:textId="17B252BF" w:rsidR="00A8202B" w:rsidRPr="001B474B" w:rsidRDefault="00B56454" w:rsidP="00A8202B">
            <w:pPr>
              <w:pBdr>
                <w:bottom w:val="single" w:sz="12" w:space="1" w:color="auto"/>
              </w:pBdr>
              <w:spacing w:line="240" w:lineRule="auto"/>
              <w:jc w:val="right"/>
              <w:rPr>
                <w:rFonts w:ascii="Browallia New" w:hAnsi="Browallia New" w:cs="Browallia New"/>
                <w:sz w:val="20"/>
                <w:szCs w:val="20"/>
              </w:rPr>
            </w:pPr>
            <w:r w:rsidRPr="001B474B">
              <w:rPr>
                <w:rFonts w:ascii="Browallia New" w:hAnsi="Browallia New" w:cs="Browallia New"/>
                <w:sz w:val="20"/>
                <w:szCs w:val="20"/>
              </w:rPr>
              <w:t>1</w:t>
            </w:r>
          </w:p>
        </w:tc>
        <w:tc>
          <w:tcPr>
            <w:tcW w:w="708" w:type="dxa"/>
            <w:tcBorders>
              <w:bottom w:val="nil"/>
            </w:tcBorders>
            <w:vAlign w:val="bottom"/>
          </w:tcPr>
          <w:p w14:paraId="67D1731D" w14:textId="571176BA" w:rsidR="00A8202B" w:rsidRPr="004470C0" w:rsidRDefault="00A8202B" w:rsidP="00A8202B">
            <w:pPr>
              <w:pBdr>
                <w:bottom w:val="single" w:sz="12"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2</w:t>
            </w:r>
          </w:p>
        </w:tc>
        <w:tc>
          <w:tcPr>
            <w:tcW w:w="810" w:type="dxa"/>
            <w:tcBorders>
              <w:bottom w:val="nil"/>
            </w:tcBorders>
          </w:tcPr>
          <w:p w14:paraId="6939FB78" w14:textId="02E77C19" w:rsidR="00A8202B" w:rsidRPr="00AD6756" w:rsidRDefault="00967152" w:rsidP="00A8202B">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w:t>
            </w:r>
            <w:r w:rsidR="00235A74" w:rsidRPr="00AD6756">
              <w:rPr>
                <w:rFonts w:ascii="Browallia New" w:hAnsi="Browallia New" w:cs="Browallia New"/>
                <w:sz w:val="20"/>
                <w:szCs w:val="20"/>
              </w:rPr>
              <w:t>0</w:t>
            </w:r>
          </w:p>
        </w:tc>
        <w:tc>
          <w:tcPr>
            <w:tcW w:w="822" w:type="dxa"/>
            <w:tcBorders>
              <w:bottom w:val="nil"/>
            </w:tcBorders>
          </w:tcPr>
          <w:p w14:paraId="707125EC" w14:textId="6067E174" w:rsidR="00A8202B" w:rsidRPr="004470C0" w:rsidRDefault="00A8202B" w:rsidP="00A8202B">
            <w:pPr>
              <w:pBdr>
                <w:bottom w:val="single" w:sz="12"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6</w:t>
            </w:r>
          </w:p>
        </w:tc>
        <w:tc>
          <w:tcPr>
            <w:tcW w:w="689" w:type="dxa"/>
            <w:tcBorders>
              <w:bottom w:val="nil"/>
            </w:tcBorders>
            <w:shd w:val="clear" w:color="auto" w:fill="auto"/>
          </w:tcPr>
          <w:p w14:paraId="3FC8CE30" w14:textId="5276C1FC" w:rsidR="00A8202B" w:rsidRPr="009E684A" w:rsidRDefault="009E684A" w:rsidP="00A8202B">
            <w:pPr>
              <w:pBdr>
                <w:bottom w:val="single" w:sz="12" w:space="1" w:color="auto"/>
              </w:pBdr>
              <w:spacing w:line="240" w:lineRule="auto"/>
              <w:jc w:val="right"/>
              <w:rPr>
                <w:rFonts w:ascii="Browallia New" w:hAnsi="Browallia New" w:cs="Browallia New"/>
                <w:sz w:val="20"/>
                <w:szCs w:val="20"/>
              </w:rPr>
            </w:pPr>
            <w:r w:rsidRPr="009E684A">
              <w:rPr>
                <w:rFonts w:ascii="Browallia New" w:hAnsi="Browallia New" w:cs="Browallia New" w:hint="cs"/>
                <w:sz w:val="20"/>
                <w:szCs w:val="20"/>
                <w:cs/>
              </w:rPr>
              <w:t>(</w:t>
            </w:r>
            <w:r w:rsidRPr="009E684A">
              <w:rPr>
                <w:rFonts w:ascii="Browallia New" w:hAnsi="Browallia New" w:cs="Browallia New"/>
                <w:sz w:val="20"/>
                <w:szCs w:val="20"/>
              </w:rPr>
              <w:t>19</w:t>
            </w:r>
            <w:r w:rsidRPr="009E684A">
              <w:rPr>
                <w:rFonts w:ascii="Browallia New" w:hAnsi="Browallia New" w:cs="Browallia New" w:hint="cs"/>
                <w:sz w:val="20"/>
                <w:szCs w:val="20"/>
                <w:cs/>
              </w:rPr>
              <w:t>)</w:t>
            </w:r>
          </w:p>
        </w:tc>
        <w:tc>
          <w:tcPr>
            <w:tcW w:w="738" w:type="dxa"/>
            <w:tcBorders>
              <w:bottom w:val="nil"/>
            </w:tcBorders>
          </w:tcPr>
          <w:p w14:paraId="159AE03B" w14:textId="05952770" w:rsidR="00A8202B" w:rsidRPr="004470C0" w:rsidRDefault="00A8202B" w:rsidP="00A8202B">
            <w:pPr>
              <w:pBdr>
                <w:bottom w:val="single" w:sz="12"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(12)</w:t>
            </w:r>
          </w:p>
        </w:tc>
        <w:tc>
          <w:tcPr>
            <w:tcW w:w="717" w:type="dxa"/>
            <w:tcBorders>
              <w:bottom w:val="nil"/>
            </w:tcBorders>
          </w:tcPr>
          <w:p w14:paraId="7198F446" w14:textId="142A0EAB" w:rsidR="00A8202B" w:rsidRPr="00295060" w:rsidRDefault="00967152" w:rsidP="00A8202B">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666</w:t>
            </w:r>
          </w:p>
        </w:tc>
        <w:tc>
          <w:tcPr>
            <w:tcW w:w="709" w:type="dxa"/>
            <w:tcBorders>
              <w:bottom w:val="nil"/>
            </w:tcBorders>
          </w:tcPr>
          <w:p w14:paraId="13E00E27" w14:textId="44B66EAF" w:rsidR="00A8202B" w:rsidRPr="004470C0" w:rsidRDefault="00A8202B" w:rsidP="00A8202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4470C0">
              <w:rPr>
                <w:rFonts w:ascii="Browallia New" w:hAnsi="Browallia New" w:cs="Browallia New"/>
                <w:sz w:val="20"/>
                <w:szCs w:val="20"/>
              </w:rPr>
              <w:t>485</w:t>
            </w:r>
          </w:p>
        </w:tc>
      </w:tr>
      <w:tr w:rsidR="00A8202B" w:rsidRPr="009B2D7B" w14:paraId="5FFCCCD4" w14:textId="77777777" w:rsidTr="009E684A">
        <w:tblPrEx>
          <w:tblBorders>
            <w:bottom w:val="single" w:sz="4" w:space="0" w:color="auto"/>
          </w:tblBorders>
        </w:tblPrEx>
        <w:tc>
          <w:tcPr>
            <w:tcW w:w="2409" w:type="dxa"/>
          </w:tcPr>
          <w:p w14:paraId="3955D15F" w14:textId="59EAC05B" w:rsidR="00A8202B" w:rsidRPr="004470C0" w:rsidRDefault="00A8202B" w:rsidP="00A8202B">
            <w:pPr>
              <w:spacing w:line="240" w:lineRule="auto"/>
              <w:ind w:right="-108"/>
              <w:rPr>
                <w:rFonts w:ascii="Browallia New" w:hAnsi="Browallia New" w:cs="Browallia New"/>
                <w:sz w:val="20"/>
                <w:szCs w:val="20"/>
                <w:cs/>
              </w:rPr>
            </w:pPr>
            <w:r w:rsidRPr="004470C0">
              <w:rPr>
                <w:rFonts w:ascii="Browallia New" w:hAnsi="Browallia New" w:cs="Browallia New"/>
                <w:sz w:val="20"/>
                <w:szCs w:val="20"/>
                <w:cs/>
              </w:rPr>
              <w:t xml:space="preserve">กำไรขั้นต้น </w:t>
            </w:r>
          </w:p>
        </w:tc>
        <w:tc>
          <w:tcPr>
            <w:tcW w:w="709" w:type="dxa"/>
            <w:tcBorders>
              <w:bottom w:val="nil"/>
            </w:tcBorders>
          </w:tcPr>
          <w:p w14:paraId="2C4DF26B" w14:textId="20CD053B" w:rsidR="00A8202B" w:rsidRPr="00473034" w:rsidRDefault="00366BFC" w:rsidP="00A8202B">
            <w:pPr>
              <w:pBdr>
                <w:bottom w:val="single" w:sz="12" w:space="1" w:color="auto"/>
              </w:pBdr>
              <w:spacing w:line="240" w:lineRule="auto"/>
              <w:jc w:val="right"/>
              <w:rPr>
                <w:rFonts w:ascii="Browallia New" w:hAnsi="Browallia New" w:cs="Browallia New"/>
                <w:sz w:val="20"/>
                <w:szCs w:val="20"/>
              </w:rPr>
            </w:pPr>
            <w:r w:rsidRPr="00473034">
              <w:rPr>
                <w:rFonts w:ascii="Browallia New" w:hAnsi="Browallia New" w:cs="Browallia New"/>
                <w:sz w:val="20"/>
                <w:szCs w:val="20"/>
              </w:rPr>
              <w:t>210</w:t>
            </w:r>
          </w:p>
        </w:tc>
        <w:tc>
          <w:tcPr>
            <w:tcW w:w="728" w:type="dxa"/>
            <w:tcBorders>
              <w:bottom w:val="nil"/>
            </w:tcBorders>
          </w:tcPr>
          <w:p w14:paraId="4559C298" w14:textId="69898EE2" w:rsidR="00A8202B" w:rsidRPr="004470C0" w:rsidRDefault="00A8202B" w:rsidP="00A8202B">
            <w:pPr>
              <w:pBdr>
                <w:bottom w:val="single" w:sz="12"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263</w:t>
            </w:r>
          </w:p>
        </w:tc>
        <w:tc>
          <w:tcPr>
            <w:tcW w:w="690" w:type="dxa"/>
            <w:tcBorders>
              <w:bottom w:val="nil"/>
            </w:tcBorders>
          </w:tcPr>
          <w:p w14:paraId="1F8B2540" w14:textId="0024A414" w:rsidR="00A8202B" w:rsidRPr="00473034" w:rsidRDefault="00473034" w:rsidP="00A8202B">
            <w:pPr>
              <w:pBdr>
                <w:bottom w:val="single" w:sz="12" w:space="1" w:color="auto"/>
              </w:pBdr>
              <w:spacing w:line="240" w:lineRule="auto"/>
              <w:jc w:val="right"/>
              <w:rPr>
                <w:rFonts w:ascii="Browallia New" w:hAnsi="Browallia New" w:cs="Browallia New"/>
                <w:sz w:val="20"/>
                <w:szCs w:val="20"/>
              </w:rPr>
            </w:pPr>
            <w:r w:rsidRPr="00473034">
              <w:rPr>
                <w:rFonts w:ascii="Browallia New" w:hAnsi="Browallia New" w:cs="Browallia New"/>
                <w:sz w:val="20"/>
                <w:szCs w:val="20"/>
              </w:rPr>
              <w:t>102</w:t>
            </w:r>
          </w:p>
        </w:tc>
        <w:tc>
          <w:tcPr>
            <w:tcW w:w="722" w:type="dxa"/>
            <w:tcBorders>
              <w:bottom w:val="nil"/>
            </w:tcBorders>
          </w:tcPr>
          <w:p w14:paraId="3820CE89" w14:textId="029EB11B" w:rsidR="00A8202B" w:rsidRPr="004470C0" w:rsidRDefault="00A8202B" w:rsidP="00A8202B">
            <w:pPr>
              <w:pBdr>
                <w:bottom w:val="single" w:sz="12"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42</w:t>
            </w:r>
          </w:p>
        </w:tc>
        <w:tc>
          <w:tcPr>
            <w:tcW w:w="737" w:type="dxa"/>
            <w:tcBorders>
              <w:bottom w:val="nil"/>
            </w:tcBorders>
          </w:tcPr>
          <w:p w14:paraId="5DA01FC8" w14:textId="7AC6E758" w:rsidR="00A8202B" w:rsidRPr="00473034" w:rsidRDefault="00D125F7" w:rsidP="00A8202B">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54</w:t>
            </w:r>
          </w:p>
        </w:tc>
        <w:tc>
          <w:tcPr>
            <w:tcW w:w="720" w:type="dxa"/>
            <w:tcBorders>
              <w:bottom w:val="nil"/>
            </w:tcBorders>
          </w:tcPr>
          <w:p w14:paraId="62F01678" w14:textId="57799B29" w:rsidR="00A8202B" w:rsidRPr="004470C0" w:rsidRDefault="00A8202B" w:rsidP="00A8202B">
            <w:pPr>
              <w:pBdr>
                <w:bottom w:val="single" w:sz="12"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42</w:t>
            </w:r>
          </w:p>
        </w:tc>
        <w:tc>
          <w:tcPr>
            <w:tcW w:w="732" w:type="dxa"/>
            <w:tcBorders>
              <w:bottom w:val="nil"/>
            </w:tcBorders>
            <w:vAlign w:val="bottom"/>
          </w:tcPr>
          <w:p w14:paraId="2F9AD921" w14:textId="7EBDCB12" w:rsidR="00A8202B" w:rsidRPr="00B27280" w:rsidRDefault="00B27280" w:rsidP="00A8202B">
            <w:pPr>
              <w:pBdr>
                <w:bottom w:val="single" w:sz="12" w:space="1" w:color="auto"/>
              </w:pBdr>
              <w:spacing w:line="240" w:lineRule="auto"/>
              <w:jc w:val="right"/>
              <w:rPr>
                <w:rFonts w:ascii="Browallia New" w:hAnsi="Browallia New" w:cs="Browallia New"/>
                <w:sz w:val="20"/>
                <w:szCs w:val="20"/>
              </w:rPr>
            </w:pPr>
            <w:r w:rsidRPr="00B27280">
              <w:rPr>
                <w:rFonts w:ascii="Browallia New" w:hAnsi="Browallia New" w:cs="Browallia New"/>
                <w:sz w:val="20"/>
                <w:szCs w:val="20"/>
              </w:rPr>
              <w:t>2</w:t>
            </w:r>
          </w:p>
        </w:tc>
        <w:tc>
          <w:tcPr>
            <w:tcW w:w="720" w:type="dxa"/>
            <w:tcBorders>
              <w:bottom w:val="nil"/>
            </w:tcBorders>
            <w:vAlign w:val="bottom"/>
          </w:tcPr>
          <w:p w14:paraId="6288912A" w14:textId="408E15D9" w:rsidR="00A8202B" w:rsidRPr="004470C0" w:rsidRDefault="00A8202B" w:rsidP="00A8202B">
            <w:pPr>
              <w:pBdr>
                <w:bottom w:val="single" w:sz="12"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w:t>
            </w:r>
          </w:p>
        </w:tc>
        <w:tc>
          <w:tcPr>
            <w:tcW w:w="771" w:type="dxa"/>
            <w:tcBorders>
              <w:bottom w:val="nil"/>
            </w:tcBorders>
            <w:vAlign w:val="bottom"/>
          </w:tcPr>
          <w:p w14:paraId="2C35F1B8" w14:textId="18F1A66F" w:rsidR="00A8202B" w:rsidRPr="001B474B" w:rsidRDefault="001B474B" w:rsidP="00A8202B">
            <w:pPr>
              <w:pBdr>
                <w:bottom w:val="single" w:sz="12" w:space="1" w:color="auto"/>
              </w:pBdr>
              <w:spacing w:line="240" w:lineRule="auto"/>
              <w:jc w:val="right"/>
              <w:rPr>
                <w:rFonts w:ascii="Browallia New" w:hAnsi="Browallia New" w:cs="Browallia New"/>
                <w:sz w:val="20"/>
                <w:szCs w:val="20"/>
              </w:rPr>
            </w:pPr>
            <w:r w:rsidRPr="001B474B">
              <w:rPr>
                <w:rFonts w:ascii="Browallia New" w:hAnsi="Browallia New" w:cs="Browallia New" w:hint="cs"/>
                <w:sz w:val="20"/>
                <w:szCs w:val="20"/>
                <w:cs/>
              </w:rPr>
              <w:t>(</w:t>
            </w:r>
            <w:r w:rsidRPr="001B474B">
              <w:rPr>
                <w:rFonts w:ascii="Browallia New" w:hAnsi="Browallia New" w:cs="Browallia New"/>
                <w:sz w:val="20"/>
                <w:szCs w:val="20"/>
              </w:rPr>
              <w:t>1</w:t>
            </w:r>
            <w:r w:rsidRPr="001B474B">
              <w:rPr>
                <w:rFonts w:ascii="Browallia New" w:hAnsi="Browallia New" w:cs="Browallia New" w:hint="cs"/>
                <w:sz w:val="20"/>
                <w:szCs w:val="20"/>
                <w:cs/>
              </w:rPr>
              <w:t>)</w:t>
            </w:r>
          </w:p>
        </w:tc>
        <w:tc>
          <w:tcPr>
            <w:tcW w:w="708" w:type="dxa"/>
            <w:tcBorders>
              <w:bottom w:val="nil"/>
            </w:tcBorders>
            <w:vAlign w:val="bottom"/>
          </w:tcPr>
          <w:p w14:paraId="2C86E42E" w14:textId="54048FB1" w:rsidR="00A8202B" w:rsidRPr="004470C0" w:rsidRDefault="00A8202B" w:rsidP="00A8202B">
            <w:pPr>
              <w:pBdr>
                <w:bottom w:val="single" w:sz="12"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(2)</w:t>
            </w:r>
          </w:p>
        </w:tc>
        <w:tc>
          <w:tcPr>
            <w:tcW w:w="810" w:type="dxa"/>
            <w:tcBorders>
              <w:bottom w:val="nil"/>
            </w:tcBorders>
            <w:vAlign w:val="bottom"/>
          </w:tcPr>
          <w:p w14:paraId="4DEC855D" w14:textId="00EDF74E" w:rsidR="00A8202B" w:rsidRPr="00AD6756" w:rsidRDefault="00235A74" w:rsidP="00A8202B">
            <w:pPr>
              <w:pBdr>
                <w:bottom w:val="single" w:sz="12" w:space="1" w:color="auto"/>
              </w:pBdr>
              <w:spacing w:line="240" w:lineRule="auto"/>
              <w:jc w:val="right"/>
              <w:rPr>
                <w:rFonts w:ascii="Browallia New" w:hAnsi="Browallia New" w:cs="Browallia New"/>
                <w:sz w:val="20"/>
                <w:szCs w:val="20"/>
              </w:rPr>
            </w:pPr>
            <w:r w:rsidRPr="00AD6756">
              <w:rPr>
                <w:rFonts w:ascii="Browallia New" w:hAnsi="Browallia New" w:cs="Browallia New"/>
                <w:sz w:val="20"/>
                <w:szCs w:val="20"/>
              </w:rPr>
              <w:t>6</w:t>
            </w:r>
          </w:p>
        </w:tc>
        <w:tc>
          <w:tcPr>
            <w:tcW w:w="822" w:type="dxa"/>
            <w:tcBorders>
              <w:bottom w:val="nil"/>
            </w:tcBorders>
            <w:vAlign w:val="bottom"/>
          </w:tcPr>
          <w:p w14:paraId="05C513A9" w14:textId="0C40F875" w:rsidR="00A8202B" w:rsidRPr="004470C0" w:rsidRDefault="00A8202B" w:rsidP="00A8202B">
            <w:pPr>
              <w:pBdr>
                <w:bottom w:val="single" w:sz="12"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3</w:t>
            </w:r>
          </w:p>
        </w:tc>
        <w:tc>
          <w:tcPr>
            <w:tcW w:w="689" w:type="dxa"/>
            <w:tcBorders>
              <w:bottom w:val="nil"/>
            </w:tcBorders>
            <w:shd w:val="clear" w:color="auto" w:fill="auto"/>
          </w:tcPr>
          <w:p w14:paraId="748FE9D2" w14:textId="29691B00" w:rsidR="00A8202B" w:rsidRPr="009E684A" w:rsidRDefault="009E684A" w:rsidP="00A8202B">
            <w:pPr>
              <w:pBdr>
                <w:bottom w:val="single" w:sz="12" w:space="1" w:color="auto"/>
              </w:pBdr>
              <w:spacing w:line="240" w:lineRule="auto"/>
              <w:jc w:val="right"/>
              <w:rPr>
                <w:rFonts w:ascii="Browallia New" w:hAnsi="Browallia New" w:cs="Browallia New"/>
                <w:sz w:val="20"/>
                <w:szCs w:val="20"/>
                <w:cs/>
              </w:rPr>
            </w:pPr>
            <w:r w:rsidRPr="009E684A">
              <w:rPr>
                <w:rFonts w:ascii="Browallia New" w:hAnsi="Browallia New" w:cs="Browallia New" w:hint="cs"/>
                <w:sz w:val="20"/>
                <w:szCs w:val="20"/>
                <w:cs/>
              </w:rPr>
              <w:t>(</w:t>
            </w:r>
            <w:r w:rsidRPr="009E684A">
              <w:rPr>
                <w:rFonts w:ascii="Browallia New" w:hAnsi="Browallia New" w:cs="Browallia New"/>
                <w:sz w:val="20"/>
                <w:szCs w:val="20"/>
              </w:rPr>
              <w:t>5</w:t>
            </w:r>
            <w:r w:rsidRPr="009E684A">
              <w:rPr>
                <w:rFonts w:ascii="Browallia New" w:hAnsi="Browallia New" w:cs="Browallia New" w:hint="cs"/>
                <w:sz w:val="20"/>
                <w:szCs w:val="20"/>
                <w:cs/>
              </w:rPr>
              <w:t>)</w:t>
            </w:r>
          </w:p>
        </w:tc>
        <w:tc>
          <w:tcPr>
            <w:tcW w:w="738" w:type="dxa"/>
            <w:tcBorders>
              <w:bottom w:val="nil"/>
            </w:tcBorders>
          </w:tcPr>
          <w:p w14:paraId="500A1CAB" w14:textId="4616BA1F" w:rsidR="00A8202B" w:rsidRPr="004470C0" w:rsidRDefault="00A8202B" w:rsidP="00A8202B">
            <w:pPr>
              <w:pBdr>
                <w:bottom w:val="single" w:sz="12"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(5)</w:t>
            </w:r>
          </w:p>
        </w:tc>
        <w:tc>
          <w:tcPr>
            <w:tcW w:w="717" w:type="dxa"/>
            <w:tcBorders>
              <w:bottom w:val="nil"/>
            </w:tcBorders>
          </w:tcPr>
          <w:p w14:paraId="2EFA9DDF" w14:textId="460460B4" w:rsidR="00A8202B" w:rsidRPr="00295060" w:rsidRDefault="00295060" w:rsidP="00A8202B">
            <w:pPr>
              <w:pBdr>
                <w:bottom w:val="single" w:sz="12" w:space="1" w:color="auto"/>
              </w:pBdr>
              <w:spacing w:line="240" w:lineRule="auto"/>
              <w:jc w:val="right"/>
              <w:rPr>
                <w:rFonts w:ascii="Browallia New" w:hAnsi="Browallia New" w:cs="Browallia New"/>
                <w:sz w:val="20"/>
                <w:szCs w:val="20"/>
              </w:rPr>
            </w:pPr>
            <w:r w:rsidRPr="00295060">
              <w:rPr>
                <w:rFonts w:ascii="Browallia New" w:hAnsi="Browallia New" w:cs="Browallia New"/>
                <w:sz w:val="20"/>
                <w:szCs w:val="20"/>
              </w:rPr>
              <w:t>368</w:t>
            </w:r>
          </w:p>
        </w:tc>
        <w:tc>
          <w:tcPr>
            <w:tcW w:w="709" w:type="dxa"/>
            <w:tcBorders>
              <w:bottom w:val="nil"/>
            </w:tcBorders>
          </w:tcPr>
          <w:p w14:paraId="5F872E01" w14:textId="25C0FEC6" w:rsidR="00A8202B" w:rsidRPr="004470C0" w:rsidRDefault="00A8202B" w:rsidP="00A8202B">
            <w:pPr>
              <w:pBdr>
                <w:bottom w:val="single" w:sz="12"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343</w:t>
            </w:r>
          </w:p>
        </w:tc>
      </w:tr>
      <w:tr w:rsidR="00A8202B" w:rsidRPr="009B2D7B" w14:paraId="087547AD" w14:textId="77777777" w:rsidTr="007314E3">
        <w:tblPrEx>
          <w:tblBorders>
            <w:bottom w:val="single" w:sz="4" w:space="0" w:color="auto"/>
          </w:tblBorders>
        </w:tblPrEx>
        <w:tc>
          <w:tcPr>
            <w:tcW w:w="2409" w:type="dxa"/>
          </w:tcPr>
          <w:p w14:paraId="05F0E046" w14:textId="77777777" w:rsidR="00A8202B" w:rsidRPr="004470C0" w:rsidRDefault="00A8202B" w:rsidP="00A8202B">
            <w:pPr>
              <w:spacing w:line="240" w:lineRule="auto"/>
              <w:ind w:right="-108"/>
              <w:rPr>
                <w:rFonts w:ascii="Browallia New" w:hAnsi="Browallia New" w:cs="Browallia New"/>
                <w:sz w:val="12"/>
                <w:szCs w:val="12"/>
                <w:cs/>
              </w:rPr>
            </w:pPr>
          </w:p>
        </w:tc>
        <w:tc>
          <w:tcPr>
            <w:tcW w:w="709" w:type="dxa"/>
            <w:tcBorders>
              <w:bottom w:val="nil"/>
            </w:tcBorders>
            <w:vAlign w:val="bottom"/>
          </w:tcPr>
          <w:p w14:paraId="04D89089" w14:textId="77777777" w:rsidR="00A8202B" w:rsidRPr="00473034" w:rsidRDefault="00A8202B" w:rsidP="00A8202B">
            <w:pPr>
              <w:spacing w:line="240" w:lineRule="auto"/>
              <w:jc w:val="right"/>
              <w:rPr>
                <w:rFonts w:ascii="Browallia New" w:hAnsi="Browallia New" w:cs="Browallia New"/>
                <w:sz w:val="12"/>
                <w:szCs w:val="12"/>
              </w:rPr>
            </w:pPr>
          </w:p>
        </w:tc>
        <w:tc>
          <w:tcPr>
            <w:tcW w:w="728" w:type="dxa"/>
            <w:tcBorders>
              <w:bottom w:val="nil"/>
            </w:tcBorders>
            <w:vAlign w:val="bottom"/>
          </w:tcPr>
          <w:p w14:paraId="032D869B" w14:textId="77777777" w:rsidR="00A8202B" w:rsidRPr="004470C0" w:rsidRDefault="00A8202B" w:rsidP="00A8202B">
            <w:pPr>
              <w:spacing w:line="240" w:lineRule="auto"/>
              <w:jc w:val="right"/>
              <w:rPr>
                <w:rFonts w:ascii="Browallia New" w:hAnsi="Browallia New" w:cs="Browallia New"/>
                <w:sz w:val="12"/>
                <w:szCs w:val="12"/>
              </w:rPr>
            </w:pPr>
          </w:p>
        </w:tc>
        <w:tc>
          <w:tcPr>
            <w:tcW w:w="690" w:type="dxa"/>
            <w:tcBorders>
              <w:bottom w:val="nil"/>
            </w:tcBorders>
          </w:tcPr>
          <w:p w14:paraId="04918995" w14:textId="77777777" w:rsidR="00A8202B" w:rsidRPr="00473034" w:rsidRDefault="00A8202B" w:rsidP="00A8202B">
            <w:pPr>
              <w:spacing w:line="240" w:lineRule="auto"/>
              <w:jc w:val="right"/>
              <w:rPr>
                <w:rFonts w:ascii="Browallia New" w:hAnsi="Browallia New" w:cs="Browallia New"/>
                <w:sz w:val="12"/>
                <w:szCs w:val="12"/>
              </w:rPr>
            </w:pPr>
          </w:p>
        </w:tc>
        <w:tc>
          <w:tcPr>
            <w:tcW w:w="722" w:type="dxa"/>
            <w:tcBorders>
              <w:bottom w:val="nil"/>
            </w:tcBorders>
          </w:tcPr>
          <w:p w14:paraId="5E57BF1E" w14:textId="77777777" w:rsidR="00A8202B" w:rsidRPr="004470C0" w:rsidRDefault="00A8202B" w:rsidP="00A8202B">
            <w:pPr>
              <w:spacing w:line="240" w:lineRule="auto"/>
              <w:jc w:val="right"/>
              <w:rPr>
                <w:rFonts w:ascii="Browallia New" w:hAnsi="Browallia New" w:cs="Browallia New"/>
                <w:sz w:val="12"/>
                <w:szCs w:val="12"/>
              </w:rPr>
            </w:pPr>
          </w:p>
        </w:tc>
        <w:tc>
          <w:tcPr>
            <w:tcW w:w="737" w:type="dxa"/>
            <w:tcBorders>
              <w:bottom w:val="nil"/>
            </w:tcBorders>
            <w:vAlign w:val="bottom"/>
          </w:tcPr>
          <w:p w14:paraId="674BD640" w14:textId="77777777" w:rsidR="00A8202B" w:rsidRPr="00473034" w:rsidRDefault="00A8202B" w:rsidP="00A8202B">
            <w:pPr>
              <w:spacing w:line="240" w:lineRule="auto"/>
              <w:jc w:val="right"/>
              <w:rPr>
                <w:rFonts w:ascii="Browallia New" w:hAnsi="Browallia New" w:cs="Browallia New"/>
                <w:sz w:val="12"/>
                <w:szCs w:val="12"/>
              </w:rPr>
            </w:pPr>
          </w:p>
        </w:tc>
        <w:tc>
          <w:tcPr>
            <w:tcW w:w="720" w:type="dxa"/>
            <w:tcBorders>
              <w:bottom w:val="nil"/>
            </w:tcBorders>
            <w:vAlign w:val="bottom"/>
          </w:tcPr>
          <w:p w14:paraId="63674989" w14:textId="77777777" w:rsidR="00A8202B" w:rsidRPr="004470C0" w:rsidRDefault="00A8202B" w:rsidP="00A8202B">
            <w:pPr>
              <w:spacing w:line="240" w:lineRule="auto"/>
              <w:jc w:val="right"/>
              <w:rPr>
                <w:rFonts w:ascii="Browallia New" w:hAnsi="Browallia New" w:cs="Browallia New"/>
                <w:sz w:val="12"/>
                <w:szCs w:val="12"/>
              </w:rPr>
            </w:pPr>
          </w:p>
        </w:tc>
        <w:tc>
          <w:tcPr>
            <w:tcW w:w="732" w:type="dxa"/>
            <w:tcBorders>
              <w:bottom w:val="nil"/>
            </w:tcBorders>
          </w:tcPr>
          <w:p w14:paraId="0C7D0961" w14:textId="77777777" w:rsidR="00A8202B" w:rsidRPr="00B27280" w:rsidRDefault="00A8202B" w:rsidP="00A8202B">
            <w:pPr>
              <w:spacing w:line="240" w:lineRule="auto"/>
              <w:jc w:val="right"/>
              <w:rPr>
                <w:rFonts w:ascii="Browallia New" w:hAnsi="Browallia New" w:cs="Browallia New"/>
                <w:sz w:val="12"/>
                <w:szCs w:val="12"/>
              </w:rPr>
            </w:pPr>
          </w:p>
        </w:tc>
        <w:tc>
          <w:tcPr>
            <w:tcW w:w="720" w:type="dxa"/>
            <w:tcBorders>
              <w:bottom w:val="nil"/>
            </w:tcBorders>
          </w:tcPr>
          <w:p w14:paraId="33DD8456" w14:textId="77777777" w:rsidR="00A8202B" w:rsidRPr="004470C0" w:rsidRDefault="00A8202B" w:rsidP="00A8202B">
            <w:pPr>
              <w:spacing w:line="240" w:lineRule="auto"/>
              <w:jc w:val="right"/>
              <w:rPr>
                <w:rFonts w:ascii="Browallia New" w:hAnsi="Browallia New" w:cs="Browallia New"/>
                <w:sz w:val="12"/>
                <w:szCs w:val="12"/>
              </w:rPr>
            </w:pPr>
          </w:p>
        </w:tc>
        <w:tc>
          <w:tcPr>
            <w:tcW w:w="771" w:type="dxa"/>
            <w:tcBorders>
              <w:bottom w:val="nil"/>
            </w:tcBorders>
          </w:tcPr>
          <w:p w14:paraId="542AB6A0" w14:textId="77777777" w:rsidR="00A8202B" w:rsidRPr="001B474B" w:rsidRDefault="00A8202B" w:rsidP="00A8202B">
            <w:pPr>
              <w:spacing w:line="240" w:lineRule="auto"/>
              <w:jc w:val="right"/>
              <w:rPr>
                <w:rFonts w:ascii="Browallia New" w:hAnsi="Browallia New" w:cs="Browallia New"/>
                <w:sz w:val="12"/>
                <w:szCs w:val="12"/>
              </w:rPr>
            </w:pPr>
          </w:p>
        </w:tc>
        <w:tc>
          <w:tcPr>
            <w:tcW w:w="708" w:type="dxa"/>
            <w:tcBorders>
              <w:bottom w:val="nil"/>
            </w:tcBorders>
          </w:tcPr>
          <w:p w14:paraId="05ACFABC" w14:textId="77777777" w:rsidR="00A8202B" w:rsidRPr="004470C0" w:rsidRDefault="00A8202B" w:rsidP="00A8202B">
            <w:pPr>
              <w:spacing w:line="240" w:lineRule="auto"/>
              <w:jc w:val="right"/>
              <w:rPr>
                <w:rFonts w:ascii="Browallia New" w:hAnsi="Browallia New" w:cs="Browallia New"/>
                <w:sz w:val="12"/>
                <w:szCs w:val="12"/>
              </w:rPr>
            </w:pPr>
          </w:p>
        </w:tc>
        <w:tc>
          <w:tcPr>
            <w:tcW w:w="810" w:type="dxa"/>
            <w:tcBorders>
              <w:bottom w:val="nil"/>
            </w:tcBorders>
          </w:tcPr>
          <w:p w14:paraId="581BB345" w14:textId="77777777" w:rsidR="00A8202B" w:rsidRPr="00AD6756" w:rsidRDefault="00A8202B" w:rsidP="00A8202B">
            <w:pPr>
              <w:spacing w:line="240" w:lineRule="auto"/>
              <w:jc w:val="right"/>
              <w:rPr>
                <w:rFonts w:ascii="Browallia New" w:hAnsi="Browallia New" w:cs="Browallia New"/>
                <w:sz w:val="12"/>
                <w:szCs w:val="12"/>
              </w:rPr>
            </w:pPr>
          </w:p>
        </w:tc>
        <w:tc>
          <w:tcPr>
            <w:tcW w:w="822" w:type="dxa"/>
            <w:tcBorders>
              <w:bottom w:val="nil"/>
            </w:tcBorders>
          </w:tcPr>
          <w:p w14:paraId="39B94804" w14:textId="77777777" w:rsidR="00A8202B" w:rsidRPr="004470C0" w:rsidRDefault="00A8202B" w:rsidP="00A8202B">
            <w:pPr>
              <w:spacing w:line="240" w:lineRule="auto"/>
              <w:jc w:val="right"/>
              <w:rPr>
                <w:rFonts w:ascii="Browallia New" w:hAnsi="Browallia New" w:cs="Browallia New"/>
                <w:sz w:val="12"/>
                <w:szCs w:val="12"/>
              </w:rPr>
            </w:pPr>
          </w:p>
        </w:tc>
        <w:tc>
          <w:tcPr>
            <w:tcW w:w="689" w:type="dxa"/>
            <w:tcBorders>
              <w:bottom w:val="nil"/>
            </w:tcBorders>
          </w:tcPr>
          <w:p w14:paraId="140C9527" w14:textId="77777777" w:rsidR="00A8202B" w:rsidRPr="004470C0" w:rsidRDefault="00A8202B" w:rsidP="00A8202B">
            <w:pPr>
              <w:spacing w:line="240" w:lineRule="auto"/>
              <w:jc w:val="right"/>
              <w:rPr>
                <w:rFonts w:ascii="Browallia New" w:hAnsi="Browallia New" w:cs="Browallia New"/>
                <w:sz w:val="12"/>
                <w:szCs w:val="12"/>
              </w:rPr>
            </w:pPr>
          </w:p>
        </w:tc>
        <w:tc>
          <w:tcPr>
            <w:tcW w:w="738" w:type="dxa"/>
            <w:tcBorders>
              <w:bottom w:val="nil"/>
            </w:tcBorders>
          </w:tcPr>
          <w:p w14:paraId="41C2A886" w14:textId="77777777" w:rsidR="00A8202B" w:rsidRPr="004470C0" w:rsidRDefault="00A8202B" w:rsidP="00A8202B">
            <w:pPr>
              <w:spacing w:line="240" w:lineRule="auto"/>
              <w:jc w:val="right"/>
              <w:rPr>
                <w:rFonts w:ascii="Browallia New" w:hAnsi="Browallia New" w:cs="Browallia New"/>
                <w:sz w:val="12"/>
                <w:szCs w:val="12"/>
              </w:rPr>
            </w:pPr>
          </w:p>
        </w:tc>
        <w:tc>
          <w:tcPr>
            <w:tcW w:w="717" w:type="dxa"/>
            <w:tcBorders>
              <w:bottom w:val="nil"/>
            </w:tcBorders>
          </w:tcPr>
          <w:p w14:paraId="63C7EEB9" w14:textId="77777777" w:rsidR="00A8202B" w:rsidRPr="004470C0" w:rsidRDefault="00A8202B" w:rsidP="00A8202B">
            <w:pPr>
              <w:spacing w:line="240" w:lineRule="auto"/>
              <w:jc w:val="right"/>
              <w:rPr>
                <w:rFonts w:ascii="Browallia New" w:hAnsi="Browallia New" w:cs="Browallia New"/>
                <w:sz w:val="12"/>
                <w:szCs w:val="12"/>
              </w:rPr>
            </w:pPr>
          </w:p>
        </w:tc>
        <w:tc>
          <w:tcPr>
            <w:tcW w:w="709" w:type="dxa"/>
            <w:tcBorders>
              <w:bottom w:val="nil"/>
            </w:tcBorders>
          </w:tcPr>
          <w:p w14:paraId="081E2B71" w14:textId="77777777" w:rsidR="00A8202B" w:rsidRPr="004470C0" w:rsidRDefault="00A8202B" w:rsidP="00A8202B">
            <w:pPr>
              <w:spacing w:line="240" w:lineRule="auto"/>
              <w:jc w:val="right"/>
              <w:rPr>
                <w:rFonts w:ascii="Browallia New" w:hAnsi="Browallia New" w:cs="Browallia New"/>
                <w:sz w:val="12"/>
                <w:szCs w:val="12"/>
              </w:rPr>
            </w:pPr>
          </w:p>
        </w:tc>
      </w:tr>
      <w:tr w:rsidR="00A8202B" w:rsidRPr="009B2D7B" w14:paraId="1427B8AC" w14:textId="77777777" w:rsidTr="007314E3">
        <w:tblPrEx>
          <w:tblBorders>
            <w:bottom w:val="single" w:sz="4" w:space="0" w:color="auto"/>
          </w:tblBorders>
        </w:tblPrEx>
        <w:tc>
          <w:tcPr>
            <w:tcW w:w="2409" w:type="dxa"/>
          </w:tcPr>
          <w:p w14:paraId="265DCD9A" w14:textId="0F500FF9" w:rsidR="00A8202B" w:rsidRPr="004470C0" w:rsidRDefault="00A8202B" w:rsidP="00A8202B">
            <w:pPr>
              <w:spacing w:line="240" w:lineRule="auto"/>
              <w:ind w:right="-108"/>
              <w:rPr>
                <w:rFonts w:ascii="Browallia New" w:hAnsi="Browallia New" w:cs="Browallia New"/>
                <w:sz w:val="20"/>
                <w:szCs w:val="20"/>
                <w:cs/>
              </w:rPr>
            </w:pPr>
            <w:r w:rsidRPr="004470C0">
              <w:rPr>
                <w:rFonts w:ascii="Browallia New" w:hAnsi="Browallia New" w:cs="Browallia New"/>
                <w:sz w:val="20"/>
                <w:szCs w:val="20"/>
                <w:cs/>
              </w:rPr>
              <w:t>รายได้แยกตามการรับรู้รายได้</w:t>
            </w:r>
          </w:p>
        </w:tc>
        <w:tc>
          <w:tcPr>
            <w:tcW w:w="709" w:type="dxa"/>
            <w:vAlign w:val="bottom"/>
          </w:tcPr>
          <w:p w14:paraId="77A54630" w14:textId="77777777" w:rsidR="00A8202B" w:rsidRPr="00473034" w:rsidRDefault="00A8202B" w:rsidP="00A8202B">
            <w:pPr>
              <w:spacing w:line="240" w:lineRule="auto"/>
              <w:jc w:val="right"/>
              <w:rPr>
                <w:rFonts w:ascii="Browallia New" w:hAnsi="Browallia New" w:cs="Browallia New"/>
                <w:sz w:val="20"/>
                <w:szCs w:val="20"/>
              </w:rPr>
            </w:pPr>
          </w:p>
        </w:tc>
        <w:tc>
          <w:tcPr>
            <w:tcW w:w="728" w:type="dxa"/>
            <w:vAlign w:val="bottom"/>
          </w:tcPr>
          <w:p w14:paraId="1A8296F3" w14:textId="6EB77E64" w:rsidR="00A8202B" w:rsidRPr="004470C0" w:rsidRDefault="00825A17" w:rsidP="00A8202B">
            <w:pPr>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p>
        </w:tc>
        <w:tc>
          <w:tcPr>
            <w:tcW w:w="690" w:type="dxa"/>
          </w:tcPr>
          <w:p w14:paraId="1EE5B754" w14:textId="77777777" w:rsidR="00A8202B" w:rsidRPr="00473034" w:rsidRDefault="00A8202B" w:rsidP="00A8202B">
            <w:pPr>
              <w:spacing w:line="240" w:lineRule="auto"/>
              <w:jc w:val="right"/>
              <w:rPr>
                <w:rFonts w:ascii="Browallia New" w:hAnsi="Browallia New" w:cs="Browallia New"/>
                <w:sz w:val="20"/>
                <w:szCs w:val="20"/>
              </w:rPr>
            </w:pPr>
          </w:p>
        </w:tc>
        <w:tc>
          <w:tcPr>
            <w:tcW w:w="722" w:type="dxa"/>
          </w:tcPr>
          <w:p w14:paraId="6DB6DD31" w14:textId="77777777" w:rsidR="00A8202B" w:rsidRPr="004470C0" w:rsidRDefault="00A8202B" w:rsidP="00A8202B">
            <w:pPr>
              <w:spacing w:line="240" w:lineRule="auto"/>
              <w:jc w:val="right"/>
              <w:rPr>
                <w:rFonts w:ascii="Browallia New" w:hAnsi="Browallia New" w:cs="Browallia New"/>
                <w:sz w:val="20"/>
                <w:szCs w:val="20"/>
              </w:rPr>
            </w:pPr>
          </w:p>
        </w:tc>
        <w:tc>
          <w:tcPr>
            <w:tcW w:w="737" w:type="dxa"/>
            <w:vAlign w:val="bottom"/>
          </w:tcPr>
          <w:p w14:paraId="1B508C2D" w14:textId="77777777" w:rsidR="00A8202B" w:rsidRPr="00473034" w:rsidRDefault="00A8202B" w:rsidP="00A8202B">
            <w:pPr>
              <w:spacing w:line="240" w:lineRule="auto"/>
              <w:jc w:val="right"/>
              <w:rPr>
                <w:rFonts w:ascii="Browallia New" w:hAnsi="Browallia New" w:cs="Browallia New"/>
                <w:sz w:val="20"/>
                <w:szCs w:val="20"/>
              </w:rPr>
            </w:pPr>
          </w:p>
        </w:tc>
        <w:tc>
          <w:tcPr>
            <w:tcW w:w="720" w:type="dxa"/>
            <w:vAlign w:val="bottom"/>
          </w:tcPr>
          <w:p w14:paraId="7C1E590F" w14:textId="77777777" w:rsidR="00A8202B" w:rsidRPr="004470C0" w:rsidRDefault="00A8202B" w:rsidP="00A8202B">
            <w:pPr>
              <w:spacing w:line="240" w:lineRule="auto"/>
              <w:jc w:val="right"/>
              <w:rPr>
                <w:rFonts w:ascii="Browallia New" w:hAnsi="Browallia New" w:cs="Browallia New"/>
                <w:sz w:val="20"/>
                <w:szCs w:val="20"/>
              </w:rPr>
            </w:pPr>
          </w:p>
        </w:tc>
        <w:tc>
          <w:tcPr>
            <w:tcW w:w="732" w:type="dxa"/>
          </w:tcPr>
          <w:p w14:paraId="334B95ED" w14:textId="77777777" w:rsidR="00A8202B" w:rsidRPr="00B27280" w:rsidRDefault="00A8202B" w:rsidP="00A8202B">
            <w:pPr>
              <w:spacing w:line="240" w:lineRule="auto"/>
              <w:jc w:val="right"/>
              <w:rPr>
                <w:rFonts w:ascii="Browallia New" w:hAnsi="Browallia New" w:cs="Browallia New"/>
                <w:sz w:val="20"/>
                <w:szCs w:val="20"/>
              </w:rPr>
            </w:pPr>
          </w:p>
        </w:tc>
        <w:tc>
          <w:tcPr>
            <w:tcW w:w="720" w:type="dxa"/>
          </w:tcPr>
          <w:p w14:paraId="75C37A23" w14:textId="77777777" w:rsidR="00A8202B" w:rsidRPr="004470C0" w:rsidRDefault="00A8202B" w:rsidP="00A8202B">
            <w:pPr>
              <w:spacing w:line="240" w:lineRule="auto"/>
              <w:jc w:val="right"/>
              <w:rPr>
                <w:rFonts w:ascii="Browallia New" w:hAnsi="Browallia New" w:cs="Browallia New"/>
                <w:sz w:val="20"/>
                <w:szCs w:val="20"/>
              </w:rPr>
            </w:pPr>
          </w:p>
        </w:tc>
        <w:tc>
          <w:tcPr>
            <w:tcW w:w="771" w:type="dxa"/>
          </w:tcPr>
          <w:p w14:paraId="67319722" w14:textId="77777777" w:rsidR="00A8202B" w:rsidRPr="001B474B" w:rsidRDefault="00A8202B" w:rsidP="00A8202B">
            <w:pPr>
              <w:spacing w:line="240" w:lineRule="auto"/>
              <w:jc w:val="right"/>
              <w:rPr>
                <w:rFonts w:ascii="Browallia New" w:hAnsi="Browallia New" w:cs="Browallia New"/>
                <w:sz w:val="20"/>
                <w:szCs w:val="20"/>
              </w:rPr>
            </w:pPr>
          </w:p>
        </w:tc>
        <w:tc>
          <w:tcPr>
            <w:tcW w:w="708" w:type="dxa"/>
          </w:tcPr>
          <w:p w14:paraId="747FEE75" w14:textId="77777777" w:rsidR="00A8202B" w:rsidRPr="004470C0" w:rsidRDefault="00A8202B" w:rsidP="00A8202B">
            <w:pPr>
              <w:spacing w:line="240" w:lineRule="auto"/>
              <w:jc w:val="right"/>
              <w:rPr>
                <w:rFonts w:ascii="Browallia New" w:hAnsi="Browallia New" w:cs="Browallia New"/>
                <w:sz w:val="20"/>
                <w:szCs w:val="20"/>
              </w:rPr>
            </w:pPr>
          </w:p>
        </w:tc>
        <w:tc>
          <w:tcPr>
            <w:tcW w:w="810" w:type="dxa"/>
          </w:tcPr>
          <w:p w14:paraId="6AEBE90D" w14:textId="77777777" w:rsidR="00A8202B" w:rsidRPr="00AD6756" w:rsidRDefault="00A8202B" w:rsidP="00A8202B">
            <w:pPr>
              <w:spacing w:line="240" w:lineRule="auto"/>
              <w:jc w:val="right"/>
              <w:rPr>
                <w:rFonts w:ascii="Browallia New" w:hAnsi="Browallia New" w:cs="Browallia New"/>
                <w:sz w:val="20"/>
                <w:szCs w:val="20"/>
              </w:rPr>
            </w:pPr>
          </w:p>
        </w:tc>
        <w:tc>
          <w:tcPr>
            <w:tcW w:w="822" w:type="dxa"/>
          </w:tcPr>
          <w:p w14:paraId="77587CF3" w14:textId="77777777" w:rsidR="00A8202B" w:rsidRPr="004470C0" w:rsidRDefault="00A8202B" w:rsidP="00A8202B">
            <w:pPr>
              <w:spacing w:line="240" w:lineRule="auto"/>
              <w:jc w:val="right"/>
              <w:rPr>
                <w:rFonts w:ascii="Browallia New" w:hAnsi="Browallia New" w:cs="Browallia New"/>
                <w:sz w:val="20"/>
                <w:szCs w:val="20"/>
              </w:rPr>
            </w:pPr>
          </w:p>
        </w:tc>
        <w:tc>
          <w:tcPr>
            <w:tcW w:w="689" w:type="dxa"/>
          </w:tcPr>
          <w:p w14:paraId="18BE5F68" w14:textId="77777777" w:rsidR="00A8202B" w:rsidRPr="004470C0" w:rsidRDefault="00A8202B" w:rsidP="00A8202B">
            <w:pPr>
              <w:spacing w:line="240" w:lineRule="auto"/>
              <w:jc w:val="right"/>
              <w:rPr>
                <w:rFonts w:ascii="Browallia New" w:hAnsi="Browallia New" w:cs="Browallia New"/>
                <w:sz w:val="20"/>
                <w:szCs w:val="20"/>
              </w:rPr>
            </w:pPr>
          </w:p>
        </w:tc>
        <w:tc>
          <w:tcPr>
            <w:tcW w:w="738" w:type="dxa"/>
          </w:tcPr>
          <w:p w14:paraId="5A5EC643" w14:textId="77777777" w:rsidR="00A8202B" w:rsidRPr="004470C0" w:rsidRDefault="00A8202B" w:rsidP="00A8202B">
            <w:pPr>
              <w:spacing w:line="240" w:lineRule="auto"/>
              <w:jc w:val="right"/>
              <w:rPr>
                <w:rFonts w:ascii="Browallia New" w:hAnsi="Browallia New" w:cs="Browallia New"/>
                <w:sz w:val="20"/>
                <w:szCs w:val="20"/>
              </w:rPr>
            </w:pPr>
          </w:p>
        </w:tc>
        <w:tc>
          <w:tcPr>
            <w:tcW w:w="717" w:type="dxa"/>
          </w:tcPr>
          <w:p w14:paraId="00E8DC00" w14:textId="77777777" w:rsidR="00A8202B" w:rsidRPr="004470C0" w:rsidRDefault="00A8202B" w:rsidP="00A8202B">
            <w:pPr>
              <w:spacing w:line="240" w:lineRule="auto"/>
              <w:jc w:val="right"/>
              <w:rPr>
                <w:rFonts w:ascii="Browallia New" w:hAnsi="Browallia New" w:cs="Browallia New"/>
                <w:sz w:val="20"/>
                <w:szCs w:val="20"/>
              </w:rPr>
            </w:pPr>
          </w:p>
        </w:tc>
        <w:tc>
          <w:tcPr>
            <w:tcW w:w="709" w:type="dxa"/>
          </w:tcPr>
          <w:p w14:paraId="004C8F72" w14:textId="77777777" w:rsidR="00A8202B" w:rsidRPr="004470C0" w:rsidRDefault="00A8202B" w:rsidP="00A8202B">
            <w:pPr>
              <w:spacing w:line="240" w:lineRule="auto"/>
              <w:jc w:val="right"/>
              <w:rPr>
                <w:rFonts w:ascii="Browallia New" w:hAnsi="Browallia New" w:cs="Browallia New"/>
                <w:sz w:val="20"/>
                <w:szCs w:val="20"/>
              </w:rPr>
            </w:pPr>
          </w:p>
        </w:tc>
      </w:tr>
      <w:tr w:rsidR="00A8202B" w:rsidRPr="009B2D7B" w14:paraId="64FC41ED" w14:textId="77777777">
        <w:tblPrEx>
          <w:tblBorders>
            <w:bottom w:val="single" w:sz="4" w:space="0" w:color="auto"/>
          </w:tblBorders>
        </w:tblPrEx>
        <w:tc>
          <w:tcPr>
            <w:tcW w:w="2409" w:type="dxa"/>
          </w:tcPr>
          <w:p w14:paraId="6A0FDAC0" w14:textId="7A9C4DB7" w:rsidR="00A8202B" w:rsidRPr="004470C0" w:rsidRDefault="00A8202B" w:rsidP="00A8202B">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4470C0">
              <w:rPr>
                <w:rFonts w:ascii="Browallia New" w:hAnsi="Browallia New" w:cs="Browallia New"/>
                <w:sz w:val="20"/>
                <w:szCs w:val="20"/>
                <w:cs/>
              </w:rPr>
              <w:t>ณ เวลาใดเวลาหนึ่ง</w:t>
            </w:r>
          </w:p>
        </w:tc>
        <w:tc>
          <w:tcPr>
            <w:tcW w:w="709" w:type="dxa"/>
          </w:tcPr>
          <w:p w14:paraId="7D47DF86" w14:textId="744E6054" w:rsidR="00A8202B" w:rsidRPr="00473034" w:rsidRDefault="00366BFC" w:rsidP="00A8202B">
            <w:pPr>
              <w:spacing w:line="240" w:lineRule="auto"/>
              <w:jc w:val="right"/>
              <w:rPr>
                <w:rFonts w:ascii="Browallia New" w:hAnsi="Browallia New" w:cs="Browallia New"/>
                <w:sz w:val="20"/>
                <w:szCs w:val="20"/>
              </w:rPr>
            </w:pPr>
            <w:r w:rsidRPr="00473034">
              <w:rPr>
                <w:rFonts w:ascii="Browallia New" w:hAnsi="Browallia New" w:cs="Browallia New"/>
                <w:sz w:val="20"/>
                <w:szCs w:val="20"/>
              </w:rPr>
              <w:t>-</w:t>
            </w:r>
          </w:p>
        </w:tc>
        <w:tc>
          <w:tcPr>
            <w:tcW w:w="728" w:type="dxa"/>
          </w:tcPr>
          <w:p w14:paraId="49570779" w14:textId="5D3B57D4" w:rsidR="00A8202B" w:rsidRPr="004470C0" w:rsidRDefault="00A8202B" w:rsidP="00A8202B">
            <w:pPr>
              <w:spacing w:line="240" w:lineRule="auto"/>
              <w:jc w:val="right"/>
              <w:rPr>
                <w:rFonts w:ascii="Browallia New" w:hAnsi="Browallia New" w:cs="Browallia New"/>
                <w:sz w:val="20"/>
                <w:szCs w:val="20"/>
              </w:rPr>
            </w:pPr>
            <w:r w:rsidRPr="004470C0">
              <w:rPr>
                <w:rFonts w:ascii="Browallia New" w:hAnsi="Browallia New" w:cs="Browallia New"/>
                <w:sz w:val="20"/>
                <w:szCs w:val="20"/>
              </w:rPr>
              <w:t>23</w:t>
            </w:r>
          </w:p>
        </w:tc>
        <w:tc>
          <w:tcPr>
            <w:tcW w:w="690" w:type="dxa"/>
          </w:tcPr>
          <w:p w14:paraId="2AC68719" w14:textId="314CC637" w:rsidR="00A8202B" w:rsidRPr="00473034" w:rsidRDefault="00FA7E73" w:rsidP="00A8202B">
            <w:pPr>
              <w:spacing w:line="240" w:lineRule="auto"/>
              <w:jc w:val="right"/>
              <w:rPr>
                <w:rFonts w:ascii="Browallia New" w:hAnsi="Browallia New" w:cs="Browallia New"/>
                <w:sz w:val="20"/>
                <w:szCs w:val="20"/>
              </w:rPr>
            </w:pPr>
            <w:r>
              <w:rPr>
                <w:rFonts w:ascii="Browallia New" w:hAnsi="Browallia New" w:cs="Browallia New"/>
                <w:sz w:val="20"/>
                <w:szCs w:val="20"/>
              </w:rPr>
              <w:t>250</w:t>
            </w:r>
          </w:p>
        </w:tc>
        <w:tc>
          <w:tcPr>
            <w:tcW w:w="722" w:type="dxa"/>
          </w:tcPr>
          <w:p w14:paraId="1D399144" w14:textId="1CFD1979" w:rsidR="00A8202B" w:rsidRPr="004470C0" w:rsidRDefault="00A8202B" w:rsidP="00A8202B">
            <w:pPr>
              <w:spacing w:line="240" w:lineRule="auto"/>
              <w:jc w:val="right"/>
              <w:rPr>
                <w:rFonts w:ascii="Browallia New" w:hAnsi="Browallia New" w:cs="Browallia New"/>
                <w:sz w:val="20"/>
                <w:szCs w:val="20"/>
              </w:rPr>
            </w:pPr>
            <w:r w:rsidRPr="004470C0">
              <w:rPr>
                <w:rFonts w:ascii="Browallia New" w:hAnsi="Browallia New" w:cs="Browallia New"/>
                <w:sz w:val="20"/>
                <w:szCs w:val="20"/>
              </w:rPr>
              <w:t>84</w:t>
            </w:r>
          </w:p>
        </w:tc>
        <w:tc>
          <w:tcPr>
            <w:tcW w:w="737" w:type="dxa"/>
          </w:tcPr>
          <w:p w14:paraId="4486A69C" w14:textId="24EE9228" w:rsidR="00A8202B" w:rsidRPr="00473034" w:rsidRDefault="00D125F7" w:rsidP="00A8202B">
            <w:pPr>
              <w:spacing w:line="240" w:lineRule="auto"/>
              <w:jc w:val="right"/>
              <w:rPr>
                <w:rFonts w:ascii="Browallia New" w:hAnsi="Browallia New" w:cs="Browallia New"/>
                <w:sz w:val="20"/>
                <w:szCs w:val="20"/>
              </w:rPr>
            </w:pPr>
            <w:r>
              <w:rPr>
                <w:rFonts w:ascii="Browallia New" w:hAnsi="Browallia New" w:cs="Browallia New"/>
                <w:sz w:val="20"/>
                <w:szCs w:val="20"/>
              </w:rPr>
              <w:t>117</w:t>
            </w:r>
          </w:p>
        </w:tc>
        <w:tc>
          <w:tcPr>
            <w:tcW w:w="720" w:type="dxa"/>
          </w:tcPr>
          <w:p w14:paraId="7CB27E64" w14:textId="6F42506E" w:rsidR="00A8202B" w:rsidRPr="004470C0" w:rsidRDefault="00A8202B" w:rsidP="00A8202B">
            <w:pPr>
              <w:spacing w:line="240" w:lineRule="auto"/>
              <w:jc w:val="right"/>
              <w:rPr>
                <w:rFonts w:ascii="Browallia New" w:hAnsi="Browallia New" w:cs="Browallia New"/>
                <w:sz w:val="20"/>
                <w:szCs w:val="20"/>
              </w:rPr>
            </w:pPr>
            <w:r w:rsidRPr="004470C0">
              <w:rPr>
                <w:rFonts w:ascii="Browallia New" w:hAnsi="Browallia New" w:cs="Browallia New"/>
                <w:sz w:val="20"/>
                <w:szCs w:val="20"/>
              </w:rPr>
              <w:t>91</w:t>
            </w:r>
          </w:p>
        </w:tc>
        <w:tc>
          <w:tcPr>
            <w:tcW w:w="732" w:type="dxa"/>
          </w:tcPr>
          <w:p w14:paraId="66A7CCB8" w14:textId="52247869" w:rsidR="00A8202B" w:rsidRPr="00B27280" w:rsidRDefault="00B27280" w:rsidP="00A8202B">
            <w:pPr>
              <w:spacing w:line="240" w:lineRule="auto"/>
              <w:jc w:val="right"/>
              <w:rPr>
                <w:rFonts w:ascii="Browallia New" w:hAnsi="Browallia New" w:cs="Browallia New"/>
                <w:sz w:val="20"/>
                <w:szCs w:val="20"/>
              </w:rPr>
            </w:pPr>
            <w:r w:rsidRPr="00B27280">
              <w:rPr>
                <w:rFonts w:ascii="Browallia New" w:hAnsi="Browallia New" w:cs="Browallia New"/>
                <w:sz w:val="20"/>
                <w:szCs w:val="20"/>
              </w:rPr>
              <w:t>8</w:t>
            </w:r>
          </w:p>
        </w:tc>
        <w:tc>
          <w:tcPr>
            <w:tcW w:w="720" w:type="dxa"/>
          </w:tcPr>
          <w:p w14:paraId="4E659B90" w14:textId="25E8F39C" w:rsidR="00A8202B" w:rsidRPr="004470C0" w:rsidRDefault="00A8202B" w:rsidP="00A8202B">
            <w:pPr>
              <w:spacing w:line="240" w:lineRule="auto"/>
              <w:jc w:val="right"/>
              <w:rPr>
                <w:rFonts w:ascii="Browallia New" w:hAnsi="Browallia New" w:cs="Browallia New"/>
                <w:sz w:val="20"/>
                <w:szCs w:val="20"/>
              </w:rPr>
            </w:pPr>
            <w:r w:rsidRPr="004470C0">
              <w:rPr>
                <w:rFonts w:ascii="Browallia New" w:hAnsi="Browallia New" w:cs="Browallia New"/>
                <w:sz w:val="20"/>
                <w:szCs w:val="20"/>
              </w:rPr>
              <w:t>4</w:t>
            </w:r>
          </w:p>
        </w:tc>
        <w:tc>
          <w:tcPr>
            <w:tcW w:w="771" w:type="dxa"/>
            <w:vAlign w:val="bottom"/>
          </w:tcPr>
          <w:p w14:paraId="2B0DD2A8" w14:textId="142F6747" w:rsidR="00A8202B" w:rsidRPr="001B474B" w:rsidRDefault="00E711A9" w:rsidP="00A8202B">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8" w:type="dxa"/>
            <w:vAlign w:val="bottom"/>
          </w:tcPr>
          <w:p w14:paraId="4C574DB9" w14:textId="4E095623" w:rsidR="00A8202B" w:rsidRPr="004470C0" w:rsidRDefault="00A8202B" w:rsidP="00A8202B">
            <w:pPr>
              <w:spacing w:line="240" w:lineRule="auto"/>
              <w:jc w:val="right"/>
              <w:rPr>
                <w:rFonts w:ascii="Browallia New" w:hAnsi="Browallia New" w:cs="Browallia New"/>
                <w:sz w:val="20"/>
                <w:szCs w:val="20"/>
              </w:rPr>
            </w:pPr>
            <w:r w:rsidRPr="004470C0">
              <w:rPr>
                <w:rFonts w:ascii="Browallia New" w:hAnsi="Browallia New" w:cs="Browallia New"/>
                <w:sz w:val="20"/>
                <w:szCs w:val="20"/>
              </w:rPr>
              <w:t>-</w:t>
            </w:r>
          </w:p>
        </w:tc>
        <w:tc>
          <w:tcPr>
            <w:tcW w:w="810" w:type="dxa"/>
            <w:vAlign w:val="bottom"/>
          </w:tcPr>
          <w:p w14:paraId="4C4D921D" w14:textId="128A1794" w:rsidR="00A8202B" w:rsidRPr="00AD6756" w:rsidRDefault="00AD6756" w:rsidP="00A8202B">
            <w:pPr>
              <w:spacing w:line="240" w:lineRule="auto"/>
              <w:jc w:val="right"/>
              <w:rPr>
                <w:rFonts w:ascii="Browallia New" w:hAnsi="Browallia New" w:cs="Browallia New"/>
                <w:sz w:val="20"/>
                <w:szCs w:val="20"/>
              </w:rPr>
            </w:pPr>
            <w:r w:rsidRPr="00AD6756">
              <w:rPr>
                <w:rFonts w:ascii="Browallia New" w:hAnsi="Browallia New" w:cs="Browallia New"/>
                <w:sz w:val="20"/>
                <w:szCs w:val="20"/>
              </w:rPr>
              <w:t>-</w:t>
            </w:r>
          </w:p>
        </w:tc>
        <w:tc>
          <w:tcPr>
            <w:tcW w:w="822" w:type="dxa"/>
            <w:vAlign w:val="bottom"/>
          </w:tcPr>
          <w:p w14:paraId="56EB4F8E" w14:textId="338867C3" w:rsidR="00A8202B" w:rsidRPr="004470C0" w:rsidRDefault="00A8202B" w:rsidP="00A8202B">
            <w:pPr>
              <w:spacing w:line="240" w:lineRule="auto"/>
              <w:jc w:val="right"/>
              <w:rPr>
                <w:rFonts w:ascii="Browallia New" w:hAnsi="Browallia New" w:cs="Browallia New"/>
                <w:sz w:val="20"/>
                <w:szCs w:val="20"/>
              </w:rPr>
            </w:pPr>
            <w:r w:rsidRPr="004470C0">
              <w:rPr>
                <w:rFonts w:ascii="Browallia New" w:hAnsi="Browallia New" w:cs="Browallia New"/>
                <w:sz w:val="20"/>
                <w:szCs w:val="20"/>
              </w:rPr>
              <w:t>-</w:t>
            </w:r>
          </w:p>
        </w:tc>
        <w:tc>
          <w:tcPr>
            <w:tcW w:w="689" w:type="dxa"/>
          </w:tcPr>
          <w:p w14:paraId="1C57DF71" w14:textId="0FAA1CE4" w:rsidR="00A8202B" w:rsidRPr="009E684A" w:rsidRDefault="009E684A" w:rsidP="00A8202B">
            <w:pPr>
              <w:spacing w:line="240" w:lineRule="auto"/>
              <w:jc w:val="right"/>
              <w:rPr>
                <w:rFonts w:ascii="Browallia New" w:hAnsi="Browallia New" w:cs="Browallia New"/>
                <w:sz w:val="20"/>
                <w:szCs w:val="20"/>
              </w:rPr>
            </w:pPr>
            <w:r w:rsidRPr="009E684A">
              <w:rPr>
                <w:rFonts w:ascii="Browallia New" w:hAnsi="Browallia New" w:cs="Browallia New"/>
                <w:sz w:val="20"/>
                <w:szCs w:val="20"/>
              </w:rPr>
              <w:t>-</w:t>
            </w:r>
          </w:p>
        </w:tc>
        <w:tc>
          <w:tcPr>
            <w:tcW w:w="738" w:type="dxa"/>
          </w:tcPr>
          <w:p w14:paraId="7223B841" w14:textId="70EF0735" w:rsidR="00A8202B" w:rsidRPr="004470C0" w:rsidRDefault="00A8202B" w:rsidP="00A8202B">
            <w:pPr>
              <w:spacing w:line="240" w:lineRule="auto"/>
              <w:jc w:val="right"/>
              <w:rPr>
                <w:rFonts w:ascii="Browallia New" w:hAnsi="Browallia New" w:cs="Browallia New"/>
                <w:sz w:val="20"/>
                <w:szCs w:val="20"/>
              </w:rPr>
            </w:pPr>
            <w:r w:rsidRPr="004470C0">
              <w:rPr>
                <w:rFonts w:ascii="Browallia New" w:hAnsi="Browallia New" w:cs="Browallia New"/>
                <w:sz w:val="20"/>
                <w:szCs w:val="20"/>
              </w:rPr>
              <w:t>(2)</w:t>
            </w:r>
          </w:p>
        </w:tc>
        <w:tc>
          <w:tcPr>
            <w:tcW w:w="717" w:type="dxa"/>
          </w:tcPr>
          <w:p w14:paraId="5F609D62" w14:textId="6355AE92" w:rsidR="00A8202B" w:rsidRPr="00027C1D" w:rsidRDefault="003E2FCE" w:rsidP="00A8202B">
            <w:pPr>
              <w:spacing w:line="240" w:lineRule="auto"/>
              <w:jc w:val="right"/>
              <w:rPr>
                <w:rFonts w:ascii="Browallia New" w:hAnsi="Browallia New" w:cs="Browallia New"/>
                <w:sz w:val="20"/>
                <w:szCs w:val="20"/>
              </w:rPr>
            </w:pPr>
            <w:r>
              <w:rPr>
                <w:rFonts w:ascii="Browallia New" w:hAnsi="Browallia New" w:cs="Browallia New"/>
                <w:sz w:val="20"/>
                <w:szCs w:val="20"/>
              </w:rPr>
              <w:t>375</w:t>
            </w:r>
          </w:p>
        </w:tc>
        <w:tc>
          <w:tcPr>
            <w:tcW w:w="709" w:type="dxa"/>
          </w:tcPr>
          <w:p w14:paraId="1882978A" w14:textId="77FACB8A" w:rsidR="00A8202B" w:rsidRPr="004470C0" w:rsidRDefault="00A8202B" w:rsidP="00A8202B">
            <w:pPr>
              <w:spacing w:line="240" w:lineRule="auto"/>
              <w:jc w:val="right"/>
              <w:rPr>
                <w:rFonts w:ascii="Browallia New" w:hAnsi="Browallia New" w:cs="Browallia New"/>
                <w:sz w:val="20"/>
                <w:szCs w:val="20"/>
              </w:rPr>
            </w:pPr>
            <w:r w:rsidRPr="004470C0">
              <w:rPr>
                <w:rFonts w:ascii="Browallia New" w:hAnsi="Browallia New" w:cs="Browallia New"/>
                <w:sz w:val="20"/>
                <w:szCs w:val="20"/>
              </w:rPr>
              <w:t>200</w:t>
            </w:r>
          </w:p>
        </w:tc>
      </w:tr>
      <w:tr w:rsidR="00A8202B" w:rsidRPr="009B2D7B" w14:paraId="537B966D" w14:textId="77777777">
        <w:tblPrEx>
          <w:tblBorders>
            <w:bottom w:val="single" w:sz="4" w:space="0" w:color="auto"/>
          </w:tblBorders>
        </w:tblPrEx>
        <w:tc>
          <w:tcPr>
            <w:tcW w:w="2409" w:type="dxa"/>
            <w:tcBorders>
              <w:bottom w:val="nil"/>
            </w:tcBorders>
          </w:tcPr>
          <w:p w14:paraId="26291BCA" w14:textId="595E5DBE" w:rsidR="00A8202B" w:rsidRPr="004470C0" w:rsidRDefault="00A8202B" w:rsidP="00A8202B">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4470C0">
              <w:rPr>
                <w:rFonts w:ascii="Browallia New" w:hAnsi="Browallia New" w:cs="Browallia New"/>
                <w:sz w:val="20"/>
                <w:szCs w:val="20"/>
                <w:cs/>
              </w:rPr>
              <w:t>ตลอดช่วงเวลาหนึ่ง</w:t>
            </w:r>
          </w:p>
        </w:tc>
        <w:tc>
          <w:tcPr>
            <w:tcW w:w="709" w:type="dxa"/>
            <w:tcBorders>
              <w:bottom w:val="nil"/>
            </w:tcBorders>
          </w:tcPr>
          <w:p w14:paraId="121BCD8E" w14:textId="43276B0F" w:rsidR="00A8202B" w:rsidRPr="00473034" w:rsidRDefault="00366BFC" w:rsidP="00A8202B">
            <w:pPr>
              <w:pBdr>
                <w:bottom w:val="single" w:sz="4" w:space="1" w:color="auto"/>
              </w:pBdr>
              <w:spacing w:line="240" w:lineRule="auto"/>
              <w:jc w:val="right"/>
              <w:rPr>
                <w:rFonts w:ascii="Browallia New" w:hAnsi="Browallia New" w:cs="Browallia New"/>
                <w:sz w:val="20"/>
                <w:szCs w:val="20"/>
              </w:rPr>
            </w:pPr>
            <w:r w:rsidRPr="00473034">
              <w:rPr>
                <w:rFonts w:ascii="Browallia New" w:hAnsi="Browallia New" w:cs="Browallia New"/>
                <w:sz w:val="20"/>
                <w:szCs w:val="20"/>
              </w:rPr>
              <w:t>256</w:t>
            </w:r>
          </w:p>
        </w:tc>
        <w:tc>
          <w:tcPr>
            <w:tcW w:w="728" w:type="dxa"/>
            <w:tcBorders>
              <w:bottom w:val="nil"/>
            </w:tcBorders>
          </w:tcPr>
          <w:p w14:paraId="4FA98AC4" w14:textId="48A55727" w:rsidR="00A8202B" w:rsidRPr="004470C0" w:rsidRDefault="00A8202B" w:rsidP="00A8202B">
            <w:pPr>
              <w:pBdr>
                <w:bottom w:val="single" w:sz="4"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287</w:t>
            </w:r>
          </w:p>
        </w:tc>
        <w:tc>
          <w:tcPr>
            <w:tcW w:w="690" w:type="dxa"/>
            <w:tcBorders>
              <w:bottom w:val="nil"/>
            </w:tcBorders>
            <w:vAlign w:val="bottom"/>
          </w:tcPr>
          <w:p w14:paraId="363D544D" w14:textId="49D13C51" w:rsidR="00A8202B" w:rsidRPr="00473034" w:rsidRDefault="00473034" w:rsidP="00A8202B">
            <w:pPr>
              <w:pBdr>
                <w:bottom w:val="single" w:sz="4" w:space="1" w:color="auto"/>
              </w:pBdr>
              <w:spacing w:line="240" w:lineRule="auto"/>
              <w:jc w:val="right"/>
              <w:rPr>
                <w:rFonts w:ascii="Browallia New" w:hAnsi="Browallia New" w:cs="Browallia New"/>
                <w:sz w:val="20"/>
                <w:szCs w:val="20"/>
              </w:rPr>
            </w:pPr>
            <w:r w:rsidRPr="00473034">
              <w:rPr>
                <w:rFonts w:ascii="Browallia New" w:hAnsi="Browallia New" w:cs="Browallia New"/>
                <w:sz w:val="20"/>
                <w:szCs w:val="20"/>
              </w:rPr>
              <w:t>-</w:t>
            </w:r>
          </w:p>
        </w:tc>
        <w:tc>
          <w:tcPr>
            <w:tcW w:w="722" w:type="dxa"/>
            <w:tcBorders>
              <w:bottom w:val="nil"/>
            </w:tcBorders>
            <w:vAlign w:val="bottom"/>
          </w:tcPr>
          <w:p w14:paraId="69D7D24E" w14:textId="34C7076F" w:rsidR="00A8202B" w:rsidRPr="004470C0" w:rsidRDefault="00A8202B" w:rsidP="00A8202B">
            <w:pPr>
              <w:pBdr>
                <w:bottom w:val="single" w:sz="4"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w:t>
            </w:r>
          </w:p>
        </w:tc>
        <w:tc>
          <w:tcPr>
            <w:tcW w:w="737" w:type="dxa"/>
            <w:tcBorders>
              <w:bottom w:val="nil"/>
            </w:tcBorders>
            <w:vAlign w:val="bottom"/>
          </w:tcPr>
          <w:p w14:paraId="17ABED5B" w14:textId="21B340B1" w:rsidR="00A8202B" w:rsidRPr="00473034" w:rsidRDefault="003548DE" w:rsidP="00A8202B">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720" w:type="dxa"/>
            <w:tcBorders>
              <w:bottom w:val="nil"/>
            </w:tcBorders>
            <w:vAlign w:val="bottom"/>
          </w:tcPr>
          <w:p w14:paraId="39BD6891" w14:textId="5E147250" w:rsidR="00A8202B" w:rsidRPr="004470C0" w:rsidRDefault="00A8202B" w:rsidP="00A8202B">
            <w:pPr>
              <w:pBdr>
                <w:bottom w:val="single" w:sz="4"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w:t>
            </w:r>
          </w:p>
        </w:tc>
        <w:tc>
          <w:tcPr>
            <w:tcW w:w="732" w:type="dxa"/>
            <w:tcBorders>
              <w:bottom w:val="nil"/>
            </w:tcBorders>
          </w:tcPr>
          <w:p w14:paraId="32615878" w14:textId="5C2C2C2F" w:rsidR="00A8202B" w:rsidRPr="00B27280" w:rsidRDefault="00B27280" w:rsidP="00A8202B">
            <w:pPr>
              <w:pBdr>
                <w:bottom w:val="single" w:sz="4" w:space="1" w:color="auto"/>
              </w:pBdr>
              <w:spacing w:line="240" w:lineRule="auto"/>
              <w:jc w:val="right"/>
              <w:rPr>
                <w:rFonts w:ascii="Browallia New" w:hAnsi="Browallia New" w:cs="Browallia New"/>
                <w:sz w:val="20"/>
                <w:szCs w:val="20"/>
              </w:rPr>
            </w:pPr>
            <w:r w:rsidRPr="00B27280">
              <w:rPr>
                <w:rFonts w:ascii="Browallia New" w:hAnsi="Browallia New" w:cs="Browallia New"/>
                <w:sz w:val="20"/>
                <w:szCs w:val="20"/>
              </w:rPr>
              <w:t>-</w:t>
            </w:r>
          </w:p>
        </w:tc>
        <w:tc>
          <w:tcPr>
            <w:tcW w:w="720" w:type="dxa"/>
            <w:tcBorders>
              <w:bottom w:val="nil"/>
            </w:tcBorders>
          </w:tcPr>
          <w:p w14:paraId="5B8BCC9B" w14:textId="74D66FFA" w:rsidR="00A8202B" w:rsidRPr="004470C0" w:rsidRDefault="00A8202B" w:rsidP="00A8202B">
            <w:pPr>
              <w:pBdr>
                <w:bottom w:val="single" w:sz="4"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w:t>
            </w:r>
          </w:p>
        </w:tc>
        <w:tc>
          <w:tcPr>
            <w:tcW w:w="771" w:type="dxa"/>
            <w:tcBorders>
              <w:bottom w:val="nil"/>
            </w:tcBorders>
            <w:vAlign w:val="bottom"/>
          </w:tcPr>
          <w:p w14:paraId="1D354E6C" w14:textId="25D7AB5D" w:rsidR="00A8202B" w:rsidRPr="001B474B" w:rsidRDefault="001B474B" w:rsidP="00A8202B">
            <w:pPr>
              <w:pBdr>
                <w:bottom w:val="single" w:sz="4" w:space="1" w:color="auto"/>
              </w:pBdr>
              <w:spacing w:line="240" w:lineRule="auto"/>
              <w:jc w:val="right"/>
              <w:rPr>
                <w:rFonts w:ascii="Browallia New" w:hAnsi="Browallia New" w:cs="Browallia New"/>
                <w:sz w:val="20"/>
                <w:szCs w:val="20"/>
              </w:rPr>
            </w:pPr>
            <w:r w:rsidRPr="001B474B">
              <w:rPr>
                <w:rFonts w:ascii="Browallia New" w:hAnsi="Browallia New" w:cs="Browallia New"/>
                <w:sz w:val="20"/>
                <w:szCs w:val="20"/>
              </w:rPr>
              <w:t>1</w:t>
            </w:r>
          </w:p>
        </w:tc>
        <w:tc>
          <w:tcPr>
            <w:tcW w:w="708" w:type="dxa"/>
            <w:tcBorders>
              <w:bottom w:val="nil"/>
            </w:tcBorders>
            <w:vAlign w:val="bottom"/>
          </w:tcPr>
          <w:p w14:paraId="210E3F3B" w14:textId="573A5893" w:rsidR="00A8202B" w:rsidRPr="004470C0" w:rsidRDefault="00A8202B" w:rsidP="00A8202B">
            <w:pPr>
              <w:pBdr>
                <w:bottom w:val="single" w:sz="4"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2</w:t>
            </w:r>
          </w:p>
        </w:tc>
        <w:tc>
          <w:tcPr>
            <w:tcW w:w="810" w:type="dxa"/>
            <w:tcBorders>
              <w:bottom w:val="nil"/>
            </w:tcBorders>
          </w:tcPr>
          <w:p w14:paraId="3A9C848A" w14:textId="148A77A9" w:rsidR="00A8202B" w:rsidRPr="00AD6756" w:rsidRDefault="00967152" w:rsidP="00A8202B">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w:t>
            </w:r>
            <w:r w:rsidR="00AD6756" w:rsidRPr="00AD6756">
              <w:rPr>
                <w:rFonts w:ascii="Browallia New" w:hAnsi="Browallia New" w:cs="Browallia New"/>
                <w:sz w:val="20"/>
                <w:szCs w:val="20"/>
              </w:rPr>
              <w:t>0</w:t>
            </w:r>
          </w:p>
        </w:tc>
        <w:tc>
          <w:tcPr>
            <w:tcW w:w="822" w:type="dxa"/>
            <w:tcBorders>
              <w:bottom w:val="nil"/>
            </w:tcBorders>
          </w:tcPr>
          <w:p w14:paraId="21956E43" w14:textId="130173B7" w:rsidR="00A8202B" w:rsidRPr="004470C0" w:rsidRDefault="00A8202B" w:rsidP="00A8202B">
            <w:pPr>
              <w:pBdr>
                <w:bottom w:val="single" w:sz="4"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6</w:t>
            </w:r>
          </w:p>
        </w:tc>
        <w:tc>
          <w:tcPr>
            <w:tcW w:w="689" w:type="dxa"/>
            <w:tcBorders>
              <w:bottom w:val="nil"/>
            </w:tcBorders>
          </w:tcPr>
          <w:p w14:paraId="7CB3C8CB" w14:textId="636D596C" w:rsidR="00A8202B" w:rsidRPr="009E684A" w:rsidRDefault="009E684A" w:rsidP="00A8202B">
            <w:pPr>
              <w:pBdr>
                <w:bottom w:val="single" w:sz="4" w:space="1" w:color="auto"/>
              </w:pBdr>
              <w:spacing w:line="240" w:lineRule="auto"/>
              <w:jc w:val="right"/>
              <w:rPr>
                <w:rFonts w:ascii="Browallia New" w:hAnsi="Browallia New" w:cs="Browallia New"/>
                <w:sz w:val="20"/>
                <w:szCs w:val="20"/>
              </w:rPr>
            </w:pPr>
            <w:r w:rsidRPr="009E684A">
              <w:rPr>
                <w:rFonts w:ascii="Browallia New" w:hAnsi="Browallia New" w:cs="Browallia New" w:hint="cs"/>
                <w:sz w:val="20"/>
                <w:szCs w:val="20"/>
                <w:cs/>
              </w:rPr>
              <w:t>(</w:t>
            </w:r>
            <w:r w:rsidRPr="009E684A">
              <w:rPr>
                <w:rFonts w:ascii="Browallia New" w:hAnsi="Browallia New" w:cs="Browallia New"/>
                <w:sz w:val="20"/>
                <w:szCs w:val="20"/>
              </w:rPr>
              <w:t>1</w:t>
            </w:r>
            <w:r w:rsidR="00806869">
              <w:rPr>
                <w:rFonts w:ascii="Browallia New" w:hAnsi="Browallia New" w:cs="Browallia New"/>
                <w:sz w:val="20"/>
                <w:szCs w:val="20"/>
              </w:rPr>
              <w:t>9</w:t>
            </w:r>
            <w:r w:rsidRPr="009E684A">
              <w:rPr>
                <w:rFonts w:ascii="Browallia New" w:hAnsi="Browallia New" w:cs="Browallia New" w:hint="cs"/>
                <w:sz w:val="20"/>
                <w:szCs w:val="20"/>
                <w:cs/>
              </w:rPr>
              <w:t>)</w:t>
            </w:r>
          </w:p>
        </w:tc>
        <w:tc>
          <w:tcPr>
            <w:tcW w:w="738" w:type="dxa"/>
            <w:tcBorders>
              <w:bottom w:val="nil"/>
            </w:tcBorders>
          </w:tcPr>
          <w:p w14:paraId="182B0664" w14:textId="1CF47531" w:rsidR="00A8202B" w:rsidRPr="004470C0" w:rsidRDefault="00A8202B" w:rsidP="00A8202B">
            <w:pPr>
              <w:pBdr>
                <w:bottom w:val="single" w:sz="4"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(10)</w:t>
            </w:r>
          </w:p>
        </w:tc>
        <w:tc>
          <w:tcPr>
            <w:tcW w:w="717" w:type="dxa"/>
            <w:tcBorders>
              <w:bottom w:val="nil"/>
            </w:tcBorders>
          </w:tcPr>
          <w:p w14:paraId="45A0DA82" w14:textId="6B57FA85" w:rsidR="00A8202B" w:rsidRPr="00027C1D" w:rsidRDefault="00027C1D" w:rsidP="00A8202B">
            <w:pPr>
              <w:pBdr>
                <w:bottom w:val="single" w:sz="4" w:space="1" w:color="auto"/>
              </w:pBdr>
              <w:spacing w:line="240" w:lineRule="auto"/>
              <w:jc w:val="right"/>
              <w:rPr>
                <w:rFonts w:ascii="Browallia New" w:hAnsi="Browallia New" w:cs="Browallia New"/>
                <w:sz w:val="20"/>
                <w:szCs w:val="20"/>
              </w:rPr>
            </w:pPr>
            <w:r w:rsidRPr="00027C1D">
              <w:rPr>
                <w:rFonts w:ascii="Browallia New" w:hAnsi="Browallia New" w:cs="Browallia New"/>
                <w:sz w:val="20"/>
                <w:szCs w:val="20"/>
              </w:rPr>
              <w:t>2</w:t>
            </w:r>
            <w:r w:rsidR="00967152">
              <w:rPr>
                <w:rFonts w:ascii="Browallia New" w:hAnsi="Browallia New" w:cs="Browallia New"/>
                <w:sz w:val="20"/>
                <w:szCs w:val="20"/>
              </w:rPr>
              <w:t>91</w:t>
            </w:r>
          </w:p>
        </w:tc>
        <w:tc>
          <w:tcPr>
            <w:tcW w:w="709" w:type="dxa"/>
            <w:tcBorders>
              <w:bottom w:val="nil"/>
            </w:tcBorders>
          </w:tcPr>
          <w:p w14:paraId="46EB7F33" w14:textId="6B5F76A0" w:rsidR="00A8202B" w:rsidRPr="004470C0" w:rsidRDefault="00A8202B" w:rsidP="00A8202B">
            <w:pPr>
              <w:pBdr>
                <w:bottom w:val="single" w:sz="4"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285</w:t>
            </w:r>
          </w:p>
        </w:tc>
      </w:tr>
      <w:tr w:rsidR="00A8202B" w:rsidRPr="009B2D7B" w14:paraId="0764F193" w14:textId="77777777">
        <w:tblPrEx>
          <w:tblBorders>
            <w:bottom w:val="single" w:sz="4" w:space="0" w:color="auto"/>
          </w:tblBorders>
        </w:tblPrEx>
        <w:tc>
          <w:tcPr>
            <w:tcW w:w="2409" w:type="dxa"/>
            <w:tcBorders>
              <w:bottom w:val="nil"/>
            </w:tcBorders>
          </w:tcPr>
          <w:p w14:paraId="1D1D49B8" w14:textId="143F1592" w:rsidR="00A8202B" w:rsidRPr="004470C0" w:rsidRDefault="00A8202B" w:rsidP="00A8202B">
            <w:pPr>
              <w:spacing w:line="240" w:lineRule="auto"/>
              <w:ind w:right="-108"/>
              <w:rPr>
                <w:rFonts w:ascii="Browallia New" w:hAnsi="Browallia New" w:cs="Browallia New"/>
                <w:sz w:val="20"/>
                <w:szCs w:val="20"/>
                <w:cs/>
              </w:rPr>
            </w:pPr>
            <w:r w:rsidRPr="004470C0">
              <w:rPr>
                <w:rFonts w:ascii="Browallia New" w:hAnsi="Browallia New" w:cs="Browallia New"/>
                <w:sz w:val="20"/>
                <w:szCs w:val="20"/>
                <w:cs/>
              </w:rPr>
              <w:t>รวม</w:t>
            </w:r>
          </w:p>
        </w:tc>
        <w:tc>
          <w:tcPr>
            <w:tcW w:w="709" w:type="dxa"/>
            <w:tcBorders>
              <w:bottom w:val="nil"/>
            </w:tcBorders>
          </w:tcPr>
          <w:p w14:paraId="07A1CC4C" w14:textId="05E9C2B0" w:rsidR="00A8202B" w:rsidRPr="00473034" w:rsidRDefault="00366BFC" w:rsidP="00A8202B">
            <w:pPr>
              <w:pBdr>
                <w:bottom w:val="single" w:sz="12" w:space="1" w:color="auto"/>
              </w:pBdr>
              <w:spacing w:line="240" w:lineRule="auto"/>
              <w:jc w:val="right"/>
              <w:rPr>
                <w:rFonts w:ascii="Browallia New" w:hAnsi="Browallia New" w:cs="Browallia New"/>
                <w:sz w:val="20"/>
                <w:szCs w:val="20"/>
              </w:rPr>
            </w:pPr>
            <w:r w:rsidRPr="00473034">
              <w:rPr>
                <w:rFonts w:ascii="Browallia New" w:hAnsi="Browallia New" w:cs="Browallia New"/>
                <w:sz w:val="20"/>
                <w:szCs w:val="20"/>
              </w:rPr>
              <w:t>256</w:t>
            </w:r>
          </w:p>
        </w:tc>
        <w:tc>
          <w:tcPr>
            <w:tcW w:w="728" w:type="dxa"/>
            <w:tcBorders>
              <w:bottom w:val="nil"/>
            </w:tcBorders>
          </w:tcPr>
          <w:p w14:paraId="652738C7" w14:textId="0A0D45AB" w:rsidR="00A8202B" w:rsidRPr="004470C0" w:rsidRDefault="00A8202B" w:rsidP="00A8202B">
            <w:pPr>
              <w:pBdr>
                <w:bottom w:val="single" w:sz="12"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310</w:t>
            </w:r>
          </w:p>
        </w:tc>
        <w:tc>
          <w:tcPr>
            <w:tcW w:w="690" w:type="dxa"/>
            <w:tcBorders>
              <w:bottom w:val="nil"/>
            </w:tcBorders>
          </w:tcPr>
          <w:p w14:paraId="2CBA1AD6" w14:textId="177C97A3" w:rsidR="00A8202B" w:rsidRPr="00473034" w:rsidRDefault="00FA7E73" w:rsidP="00A8202B">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250</w:t>
            </w:r>
          </w:p>
        </w:tc>
        <w:tc>
          <w:tcPr>
            <w:tcW w:w="722" w:type="dxa"/>
            <w:tcBorders>
              <w:bottom w:val="nil"/>
            </w:tcBorders>
          </w:tcPr>
          <w:p w14:paraId="7AA456D6" w14:textId="5274FAF3" w:rsidR="00A8202B" w:rsidRPr="004470C0" w:rsidRDefault="00A8202B" w:rsidP="00A8202B">
            <w:pPr>
              <w:pBdr>
                <w:bottom w:val="single" w:sz="12"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84</w:t>
            </w:r>
          </w:p>
        </w:tc>
        <w:tc>
          <w:tcPr>
            <w:tcW w:w="737" w:type="dxa"/>
            <w:tcBorders>
              <w:bottom w:val="nil"/>
            </w:tcBorders>
          </w:tcPr>
          <w:p w14:paraId="0DA43A72" w14:textId="4FA23006" w:rsidR="00A8202B" w:rsidRPr="00473034" w:rsidRDefault="00D125F7" w:rsidP="00A8202B">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r w:rsidR="003548DE">
              <w:rPr>
                <w:rFonts w:ascii="Browallia New" w:hAnsi="Browallia New" w:cs="Browallia New"/>
                <w:sz w:val="20"/>
                <w:szCs w:val="20"/>
              </w:rPr>
              <w:t>20</w:t>
            </w:r>
          </w:p>
        </w:tc>
        <w:tc>
          <w:tcPr>
            <w:tcW w:w="720" w:type="dxa"/>
            <w:tcBorders>
              <w:bottom w:val="nil"/>
            </w:tcBorders>
          </w:tcPr>
          <w:p w14:paraId="7062CDB3" w14:textId="517245B2" w:rsidR="00A8202B" w:rsidRPr="004470C0" w:rsidRDefault="00A8202B" w:rsidP="00A8202B">
            <w:pPr>
              <w:pBdr>
                <w:bottom w:val="single" w:sz="12"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91</w:t>
            </w:r>
          </w:p>
        </w:tc>
        <w:tc>
          <w:tcPr>
            <w:tcW w:w="732" w:type="dxa"/>
            <w:tcBorders>
              <w:bottom w:val="nil"/>
            </w:tcBorders>
          </w:tcPr>
          <w:p w14:paraId="197A4544" w14:textId="25A7F153" w:rsidR="00A8202B" w:rsidRPr="00B27280" w:rsidRDefault="00B27280" w:rsidP="00A8202B">
            <w:pPr>
              <w:pBdr>
                <w:bottom w:val="single" w:sz="12" w:space="1" w:color="auto"/>
              </w:pBdr>
              <w:spacing w:line="240" w:lineRule="auto"/>
              <w:jc w:val="right"/>
              <w:rPr>
                <w:rFonts w:ascii="Browallia New" w:hAnsi="Browallia New" w:cs="Browallia New"/>
                <w:sz w:val="20"/>
                <w:szCs w:val="20"/>
              </w:rPr>
            </w:pPr>
            <w:r w:rsidRPr="00B27280">
              <w:rPr>
                <w:rFonts w:ascii="Browallia New" w:hAnsi="Browallia New" w:cs="Browallia New"/>
                <w:sz w:val="20"/>
                <w:szCs w:val="20"/>
              </w:rPr>
              <w:t>8</w:t>
            </w:r>
          </w:p>
        </w:tc>
        <w:tc>
          <w:tcPr>
            <w:tcW w:w="720" w:type="dxa"/>
            <w:tcBorders>
              <w:bottom w:val="nil"/>
            </w:tcBorders>
          </w:tcPr>
          <w:p w14:paraId="02BFF149" w14:textId="6192AE86" w:rsidR="00A8202B" w:rsidRPr="004470C0" w:rsidRDefault="00A8202B" w:rsidP="00A8202B">
            <w:pPr>
              <w:pBdr>
                <w:bottom w:val="single" w:sz="12"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4</w:t>
            </w:r>
          </w:p>
        </w:tc>
        <w:tc>
          <w:tcPr>
            <w:tcW w:w="771" w:type="dxa"/>
            <w:tcBorders>
              <w:bottom w:val="nil"/>
            </w:tcBorders>
            <w:vAlign w:val="bottom"/>
          </w:tcPr>
          <w:p w14:paraId="18983E1C" w14:textId="1DF1DDE2" w:rsidR="00A8202B" w:rsidRPr="001B474B" w:rsidRDefault="00E711A9" w:rsidP="00A8202B">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08" w:type="dxa"/>
            <w:tcBorders>
              <w:bottom w:val="nil"/>
            </w:tcBorders>
            <w:vAlign w:val="bottom"/>
          </w:tcPr>
          <w:p w14:paraId="239381AE" w14:textId="7464F3C3" w:rsidR="00A8202B" w:rsidRPr="004470C0" w:rsidRDefault="00A8202B" w:rsidP="00A8202B">
            <w:pPr>
              <w:pBdr>
                <w:bottom w:val="single" w:sz="12"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2</w:t>
            </w:r>
          </w:p>
        </w:tc>
        <w:tc>
          <w:tcPr>
            <w:tcW w:w="810" w:type="dxa"/>
            <w:tcBorders>
              <w:bottom w:val="nil"/>
            </w:tcBorders>
            <w:vAlign w:val="bottom"/>
          </w:tcPr>
          <w:p w14:paraId="6CE2C1F5" w14:textId="40605E9D" w:rsidR="00A8202B" w:rsidRPr="00AD6756" w:rsidRDefault="00967152" w:rsidP="00A8202B">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w:t>
            </w:r>
            <w:r w:rsidR="00AD6756" w:rsidRPr="00AD6756">
              <w:rPr>
                <w:rFonts w:ascii="Browallia New" w:hAnsi="Browallia New" w:cs="Browallia New"/>
                <w:sz w:val="20"/>
                <w:szCs w:val="20"/>
              </w:rPr>
              <w:t>0</w:t>
            </w:r>
          </w:p>
        </w:tc>
        <w:tc>
          <w:tcPr>
            <w:tcW w:w="822" w:type="dxa"/>
            <w:tcBorders>
              <w:bottom w:val="nil"/>
            </w:tcBorders>
            <w:vAlign w:val="bottom"/>
          </w:tcPr>
          <w:p w14:paraId="5237B45C" w14:textId="39C0FF15" w:rsidR="00A8202B" w:rsidRPr="004470C0" w:rsidRDefault="00A8202B" w:rsidP="00A8202B">
            <w:pPr>
              <w:pBdr>
                <w:bottom w:val="single" w:sz="12"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6</w:t>
            </w:r>
          </w:p>
        </w:tc>
        <w:tc>
          <w:tcPr>
            <w:tcW w:w="689" w:type="dxa"/>
            <w:tcBorders>
              <w:bottom w:val="nil"/>
            </w:tcBorders>
          </w:tcPr>
          <w:p w14:paraId="3E0F1E0A" w14:textId="78B53739" w:rsidR="00A8202B" w:rsidRPr="009E684A" w:rsidRDefault="009E684A" w:rsidP="00A8202B">
            <w:pPr>
              <w:pBdr>
                <w:bottom w:val="single" w:sz="12" w:space="1" w:color="auto"/>
              </w:pBdr>
              <w:spacing w:line="240" w:lineRule="auto"/>
              <w:jc w:val="right"/>
              <w:rPr>
                <w:rFonts w:ascii="Browallia New" w:hAnsi="Browallia New" w:cs="Browallia New"/>
                <w:sz w:val="20"/>
                <w:szCs w:val="20"/>
              </w:rPr>
            </w:pPr>
            <w:r w:rsidRPr="009E684A">
              <w:rPr>
                <w:rFonts w:ascii="Browallia New" w:hAnsi="Browallia New" w:cs="Browallia New" w:hint="cs"/>
                <w:sz w:val="20"/>
                <w:szCs w:val="20"/>
                <w:cs/>
              </w:rPr>
              <w:t>(</w:t>
            </w:r>
            <w:r w:rsidRPr="009E684A">
              <w:rPr>
                <w:rFonts w:ascii="Browallia New" w:hAnsi="Browallia New" w:cs="Browallia New"/>
                <w:sz w:val="20"/>
                <w:szCs w:val="20"/>
              </w:rPr>
              <w:t>1</w:t>
            </w:r>
            <w:r w:rsidR="00806869">
              <w:rPr>
                <w:rFonts w:ascii="Browallia New" w:hAnsi="Browallia New" w:cs="Browallia New"/>
                <w:sz w:val="20"/>
                <w:szCs w:val="20"/>
              </w:rPr>
              <w:t>9</w:t>
            </w:r>
            <w:r w:rsidRPr="009E684A">
              <w:rPr>
                <w:rFonts w:ascii="Browallia New" w:hAnsi="Browallia New" w:cs="Browallia New" w:hint="cs"/>
                <w:sz w:val="20"/>
                <w:szCs w:val="20"/>
                <w:cs/>
              </w:rPr>
              <w:t>)</w:t>
            </w:r>
          </w:p>
        </w:tc>
        <w:tc>
          <w:tcPr>
            <w:tcW w:w="738" w:type="dxa"/>
            <w:tcBorders>
              <w:bottom w:val="nil"/>
            </w:tcBorders>
          </w:tcPr>
          <w:p w14:paraId="65003FB2" w14:textId="694092DE" w:rsidR="00A8202B" w:rsidRPr="004470C0" w:rsidRDefault="00A8202B" w:rsidP="00A8202B">
            <w:pPr>
              <w:pBdr>
                <w:bottom w:val="single" w:sz="12"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(12)</w:t>
            </w:r>
          </w:p>
        </w:tc>
        <w:tc>
          <w:tcPr>
            <w:tcW w:w="717" w:type="dxa"/>
            <w:tcBorders>
              <w:bottom w:val="nil"/>
            </w:tcBorders>
          </w:tcPr>
          <w:p w14:paraId="5598763D" w14:textId="68AD22DC" w:rsidR="00A8202B" w:rsidRPr="00027C1D" w:rsidRDefault="00967152" w:rsidP="00A8202B">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666</w:t>
            </w:r>
          </w:p>
        </w:tc>
        <w:tc>
          <w:tcPr>
            <w:tcW w:w="709" w:type="dxa"/>
            <w:tcBorders>
              <w:bottom w:val="nil"/>
            </w:tcBorders>
          </w:tcPr>
          <w:p w14:paraId="54FCF58C" w14:textId="4856BDF4" w:rsidR="00A8202B" w:rsidRPr="004470C0" w:rsidRDefault="00A8202B" w:rsidP="00A8202B">
            <w:pPr>
              <w:pBdr>
                <w:bottom w:val="single" w:sz="12" w:space="1" w:color="auto"/>
              </w:pBdr>
              <w:spacing w:line="240" w:lineRule="auto"/>
              <w:jc w:val="right"/>
              <w:rPr>
                <w:rFonts w:ascii="Browallia New" w:hAnsi="Browallia New" w:cs="Browallia New"/>
                <w:sz w:val="20"/>
                <w:szCs w:val="20"/>
              </w:rPr>
            </w:pPr>
            <w:r w:rsidRPr="004470C0">
              <w:rPr>
                <w:rFonts w:ascii="Browallia New" w:hAnsi="Browallia New" w:cs="Browallia New"/>
                <w:sz w:val="20"/>
                <w:szCs w:val="20"/>
              </w:rPr>
              <w:t>485</w:t>
            </w:r>
          </w:p>
        </w:tc>
      </w:tr>
      <w:tr w:rsidR="00A8202B" w:rsidRPr="009B2D7B" w14:paraId="340443A0" w14:textId="77777777" w:rsidTr="007314E3">
        <w:tblPrEx>
          <w:tblBorders>
            <w:bottom w:val="single" w:sz="4" w:space="0" w:color="auto"/>
          </w:tblBorders>
        </w:tblPrEx>
        <w:tc>
          <w:tcPr>
            <w:tcW w:w="2409" w:type="dxa"/>
          </w:tcPr>
          <w:p w14:paraId="26F83247" w14:textId="77777777" w:rsidR="00A8202B" w:rsidRPr="009B2D7B" w:rsidRDefault="00A8202B" w:rsidP="00A8202B">
            <w:pPr>
              <w:spacing w:line="240" w:lineRule="auto"/>
              <w:ind w:right="-108"/>
              <w:rPr>
                <w:rFonts w:ascii="Browallia New" w:hAnsi="Browallia New" w:cs="Browallia New"/>
                <w:sz w:val="14"/>
                <w:szCs w:val="14"/>
                <w:highlight w:val="yellow"/>
                <w:cs/>
              </w:rPr>
            </w:pPr>
          </w:p>
        </w:tc>
        <w:tc>
          <w:tcPr>
            <w:tcW w:w="709" w:type="dxa"/>
            <w:vAlign w:val="bottom"/>
          </w:tcPr>
          <w:p w14:paraId="1AAD9368" w14:textId="77777777" w:rsidR="00A8202B" w:rsidRPr="009B2D7B" w:rsidRDefault="00A8202B" w:rsidP="00A8202B">
            <w:pPr>
              <w:spacing w:line="240" w:lineRule="auto"/>
              <w:jc w:val="right"/>
              <w:rPr>
                <w:rFonts w:ascii="Browallia New" w:hAnsi="Browallia New" w:cs="Browallia New"/>
                <w:sz w:val="14"/>
                <w:szCs w:val="14"/>
                <w:highlight w:val="yellow"/>
              </w:rPr>
            </w:pPr>
          </w:p>
        </w:tc>
        <w:tc>
          <w:tcPr>
            <w:tcW w:w="728" w:type="dxa"/>
            <w:vAlign w:val="bottom"/>
          </w:tcPr>
          <w:p w14:paraId="0FFCB1F2" w14:textId="77777777" w:rsidR="00A8202B" w:rsidRPr="009B2D7B" w:rsidRDefault="00A8202B" w:rsidP="00A8202B">
            <w:pPr>
              <w:spacing w:line="240" w:lineRule="auto"/>
              <w:jc w:val="right"/>
              <w:rPr>
                <w:rFonts w:ascii="Browallia New" w:hAnsi="Browallia New" w:cs="Browallia New"/>
                <w:sz w:val="14"/>
                <w:szCs w:val="14"/>
                <w:highlight w:val="yellow"/>
              </w:rPr>
            </w:pPr>
          </w:p>
        </w:tc>
        <w:tc>
          <w:tcPr>
            <w:tcW w:w="690" w:type="dxa"/>
          </w:tcPr>
          <w:p w14:paraId="6C4352BC" w14:textId="77777777" w:rsidR="00A8202B" w:rsidRPr="009B2D7B" w:rsidRDefault="00A8202B" w:rsidP="00A8202B">
            <w:pPr>
              <w:spacing w:line="240" w:lineRule="auto"/>
              <w:jc w:val="right"/>
              <w:rPr>
                <w:rFonts w:ascii="Browallia New" w:hAnsi="Browallia New" w:cs="Browallia New"/>
                <w:sz w:val="14"/>
                <w:szCs w:val="14"/>
                <w:highlight w:val="yellow"/>
              </w:rPr>
            </w:pPr>
          </w:p>
        </w:tc>
        <w:tc>
          <w:tcPr>
            <w:tcW w:w="722" w:type="dxa"/>
          </w:tcPr>
          <w:p w14:paraId="6DC9F93B" w14:textId="77777777" w:rsidR="00A8202B" w:rsidRPr="009B2D7B" w:rsidRDefault="00A8202B" w:rsidP="00A8202B">
            <w:pPr>
              <w:spacing w:line="240" w:lineRule="auto"/>
              <w:jc w:val="right"/>
              <w:rPr>
                <w:rFonts w:ascii="Browallia New" w:hAnsi="Browallia New" w:cs="Browallia New"/>
                <w:sz w:val="14"/>
                <w:szCs w:val="14"/>
                <w:highlight w:val="yellow"/>
              </w:rPr>
            </w:pPr>
          </w:p>
        </w:tc>
        <w:tc>
          <w:tcPr>
            <w:tcW w:w="737" w:type="dxa"/>
          </w:tcPr>
          <w:p w14:paraId="786B497C" w14:textId="77777777" w:rsidR="00A8202B" w:rsidRPr="009B2D7B" w:rsidRDefault="00A8202B" w:rsidP="00A8202B">
            <w:pPr>
              <w:spacing w:line="240" w:lineRule="auto"/>
              <w:jc w:val="right"/>
              <w:rPr>
                <w:rFonts w:ascii="Browallia New" w:hAnsi="Browallia New" w:cs="Browallia New"/>
                <w:sz w:val="14"/>
                <w:szCs w:val="14"/>
                <w:highlight w:val="yellow"/>
              </w:rPr>
            </w:pPr>
          </w:p>
        </w:tc>
        <w:tc>
          <w:tcPr>
            <w:tcW w:w="720" w:type="dxa"/>
          </w:tcPr>
          <w:p w14:paraId="46EF2065" w14:textId="77777777" w:rsidR="00A8202B" w:rsidRPr="009B2D7B" w:rsidRDefault="00A8202B" w:rsidP="00A8202B">
            <w:pPr>
              <w:spacing w:line="240" w:lineRule="auto"/>
              <w:jc w:val="right"/>
              <w:rPr>
                <w:rFonts w:ascii="Browallia New" w:hAnsi="Browallia New" w:cs="Browallia New"/>
                <w:sz w:val="14"/>
                <w:szCs w:val="14"/>
                <w:highlight w:val="yellow"/>
              </w:rPr>
            </w:pPr>
          </w:p>
        </w:tc>
        <w:tc>
          <w:tcPr>
            <w:tcW w:w="732" w:type="dxa"/>
          </w:tcPr>
          <w:p w14:paraId="5EBA9064" w14:textId="77777777" w:rsidR="00A8202B" w:rsidRPr="009B2D7B" w:rsidRDefault="00A8202B" w:rsidP="00A8202B">
            <w:pPr>
              <w:spacing w:line="240" w:lineRule="auto"/>
              <w:jc w:val="right"/>
              <w:rPr>
                <w:rFonts w:ascii="Browallia New" w:hAnsi="Browallia New" w:cs="Browallia New"/>
                <w:sz w:val="14"/>
                <w:szCs w:val="14"/>
                <w:highlight w:val="yellow"/>
              </w:rPr>
            </w:pPr>
          </w:p>
        </w:tc>
        <w:tc>
          <w:tcPr>
            <w:tcW w:w="720" w:type="dxa"/>
          </w:tcPr>
          <w:p w14:paraId="36423408" w14:textId="77777777" w:rsidR="00A8202B" w:rsidRPr="009B2D7B" w:rsidRDefault="00A8202B" w:rsidP="00A8202B">
            <w:pPr>
              <w:spacing w:line="240" w:lineRule="auto"/>
              <w:jc w:val="right"/>
              <w:rPr>
                <w:rFonts w:ascii="Browallia New" w:hAnsi="Browallia New" w:cs="Browallia New"/>
                <w:sz w:val="14"/>
                <w:szCs w:val="14"/>
                <w:highlight w:val="yellow"/>
              </w:rPr>
            </w:pPr>
          </w:p>
        </w:tc>
        <w:tc>
          <w:tcPr>
            <w:tcW w:w="771" w:type="dxa"/>
          </w:tcPr>
          <w:p w14:paraId="24D2D95F" w14:textId="77777777" w:rsidR="00A8202B" w:rsidRPr="009B2D7B" w:rsidRDefault="00A8202B" w:rsidP="00A8202B">
            <w:pPr>
              <w:spacing w:line="240" w:lineRule="auto"/>
              <w:jc w:val="right"/>
              <w:rPr>
                <w:rFonts w:ascii="Browallia New" w:hAnsi="Browallia New" w:cs="Browallia New"/>
                <w:sz w:val="14"/>
                <w:szCs w:val="14"/>
                <w:highlight w:val="yellow"/>
              </w:rPr>
            </w:pPr>
          </w:p>
        </w:tc>
        <w:tc>
          <w:tcPr>
            <w:tcW w:w="708" w:type="dxa"/>
          </w:tcPr>
          <w:p w14:paraId="47E9C968" w14:textId="77777777" w:rsidR="00A8202B" w:rsidRPr="009B2D7B" w:rsidRDefault="00A8202B" w:rsidP="00A8202B">
            <w:pPr>
              <w:spacing w:line="240" w:lineRule="auto"/>
              <w:jc w:val="right"/>
              <w:rPr>
                <w:rFonts w:ascii="Browallia New" w:hAnsi="Browallia New" w:cs="Browallia New"/>
                <w:sz w:val="14"/>
                <w:szCs w:val="14"/>
                <w:highlight w:val="yellow"/>
              </w:rPr>
            </w:pPr>
          </w:p>
        </w:tc>
        <w:tc>
          <w:tcPr>
            <w:tcW w:w="810" w:type="dxa"/>
          </w:tcPr>
          <w:p w14:paraId="6EE087F3" w14:textId="77777777" w:rsidR="00A8202B" w:rsidRPr="009B2D7B" w:rsidRDefault="00A8202B" w:rsidP="00A8202B">
            <w:pPr>
              <w:spacing w:line="240" w:lineRule="auto"/>
              <w:jc w:val="right"/>
              <w:rPr>
                <w:rFonts w:ascii="Browallia New" w:hAnsi="Browallia New" w:cs="Browallia New"/>
                <w:sz w:val="14"/>
                <w:szCs w:val="14"/>
                <w:highlight w:val="yellow"/>
              </w:rPr>
            </w:pPr>
          </w:p>
        </w:tc>
        <w:tc>
          <w:tcPr>
            <w:tcW w:w="822" w:type="dxa"/>
          </w:tcPr>
          <w:p w14:paraId="36CC6812" w14:textId="77777777" w:rsidR="00A8202B" w:rsidRPr="009B2D7B" w:rsidRDefault="00A8202B" w:rsidP="00A8202B">
            <w:pPr>
              <w:spacing w:line="240" w:lineRule="auto"/>
              <w:jc w:val="right"/>
              <w:rPr>
                <w:rFonts w:ascii="Browallia New" w:hAnsi="Browallia New" w:cs="Browallia New"/>
                <w:sz w:val="14"/>
                <w:szCs w:val="14"/>
                <w:highlight w:val="yellow"/>
              </w:rPr>
            </w:pPr>
          </w:p>
        </w:tc>
        <w:tc>
          <w:tcPr>
            <w:tcW w:w="689" w:type="dxa"/>
          </w:tcPr>
          <w:p w14:paraId="5AC13881" w14:textId="77777777" w:rsidR="00A8202B" w:rsidRPr="009B2D7B" w:rsidRDefault="00A8202B" w:rsidP="00A8202B">
            <w:pPr>
              <w:spacing w:line="240" w:lineRule="auto"/>
              <w:jc w:val="right"/>
              <w:rPr>
                <w:rFonts w:ascii="Browallia New" w:hAnsi="Browallia New" w:cs="Browallia New"/>
                <w:sz w:val="14"/>
                <w:szCs w:val="14"/>
                <w:highlight w:val="yellow"/>
              </w:rPr>
            </w:pPr>
          </w:p>
        </w:tc>
        <w:tc>
          <w:tcPr>
            <w:tcW w:w="738" w:type="dxa"/>
          </w:tcPr>
          <w:p w14:paraId="41A18F05" w14:textId="77777777" w:rsidR="00A8202B" w:rsidRPr="009B2D7B" w:rsidRDefault="00A8202B" w:rsidP="00A8202B">
            <w:pPr>
              <w:spacing w:line="240" w:lineRule="auto"/>
              <w:jc w:val="right"/>
              <w:rPr>
                <w:rFonts w:ascii="Browallia New" w:hAnsi="Browallia New" w:cs="Browallia New"/>
                <w:sz w:val="14"/>
                <w:szCs w:val="14"/>
                <w:highlight w:val="yellow"/>
              </w:rPr>
            </w:pPr>
          </w:p>
        </w:tc>
        <w:tc>
          <w:tcPr>
            <w:tcW w:w="717" w:type="dxa"/>
          </w:tcPr>
          <w:p w14:paraId="6DF88AB4" w14:textId="77777777" w:rsidR="00A8202B" w:rsidRPr="009B2D7B" w:rsidRDefault="00A8202B" w:rsidP="00A8202B">
            <w:pPr>
              <w:spacing w:line="240" w:lineRule="auto"/>
              <w:jc w:val="right"/>
              <w:rPr>
                <w:rFonts w:ascii="Browallia New" w:hAnsi="Browallia New" w:cs="Browallia New"/>
                <w:sz w:val="14"/>
                <w:szCs w:val="14"/>
                <w:highlight w:val="yellow"/>
              </w:rPr>
            </w:pPr>
          </w:p>
        </w:tc>
        <w:tc>
          <w:tcPr>
            <w:tcW w:w="709" w:type="dxa"/>
          </w:tcPr>
          <w:p w14:paraId="72EE1E10" w14:textId="77777777" w:rsidR="00A8202B" w:rsidRPr="009B2D7B" w:rsidRDefault="00A8202B" w:rsidP="00A8202B">
            <w:pPr>
              <w:spacing w:line="240" w:lineRule="auto"/>
              <w:jc w:val="right"/>
              <w:rPr>
                <w:rFonts w:ascii="Browallia New" w:hAnsi="Browallia New" w:cs="Browallia New"/>
                <w:sz w:val="14"/>
                <w:szCs w:val="14"/>
                <w:highlight w:val="yellow"/>
              </w:rPr>
            </w:pPr>
          </w:p>
        </w:tc>
      </w:tr>
      <w:tr w:rsidR="00A8202B" w:rsidRPr="009B2D7B" w14:paraId="3EEC445E" w14:textId="77777777" w:rsidTr="007314E3">
        <w:tblPrEx>
          <w:tblBorders>
            <w:bottom w:val="single" w:sz="4" w:space="0" w:color="auto"/>
          </w:tblBorders>
        </w:tblPrEx>
        <w:tc>
          <w:tcPr>
            <w:tcW w:w="2409" w:type="dxa"/>
          </w:tcPr>
          <w:p w14:paraId="2B32D1BA" w14:textId="7BD65C87" w:rsidR="00A8202B" w:rsidRPr="004470C0" w:rsidRDefault="00A8202B" w:rsidP="00A8202B">
            <w:pPr>
              <w:spacing w:line="240" w:lineRule="auto"/>
              <w:ind w:right="-108"/>
              <w:rPr>
                <w:rFonts w:ascii="Browallia New" w:hAnsi="Browallia New" w:cs="Browallia New"/>
                <w:sz w:val="20"/>
                <w:szCs w:val="20"/>
                <w:cs/>
              </w:rPr>
            </w:pPr>
            <w:r w:rsidRPr="004470C0">
              <w:rPr>
                <w:rFonts w:ascii="Browallia New" w:hAnsi="Browallia New" w:cs="Browallia New" w:hint="cs"/>
                <w:sz w:val="20"/>
                <w:szCs w:val="20"/>
                <w:cs/>
              </w:rPr>
              <w:t>ดอกเบี้ยรับ</w:t>
            </w:r>
            <w:r w:rsidRPr="004470C0">
              <w:rPr>
                <w:rFonts w:ascii="Browallia New" w:hAnsi="Browallia New" w:cs="Browallia New"/>
                <w:sz w:val="20"/>
                <w:szCs w:val="20"/>
                <w:cs/>
              </w:rPr>
              <w:t xml:space="preserve"> </w:t>
            </w:r>
          </w:p>
        </w:tc>
        <w:tc>
          <w:tcPr>
            <w:tcW w:w="709" w:type="dxa"/>
          </w:tcPr>
          <w:p w14:paraId="57A4928D" w14:textId="4B0127B7" w:rsidR="00A8202B" w:rsidRPr="009B2D7B" w:rsidRDefault="00A8202B" w:rsidP="00A8202B">
            <w:pPr>
              <w:spacing w:line="240" w:lineRule="auto"/>
              <w:jc w:val="right"/>
              <w:rPr>
                <w:rFonts w:ascii="Browallia New" w:hAnsi="Browallia New" w:cs="Browallia New"/>
                <w:sz w:val="20"/>
                <w:szCs w:val="20"/>
                <w:highlight w:val="yellow"/>
              </w:rPr>
            </w:pPr>
          </w:p>
        </w:tc>
        <w:tc>
          <w:tcPr>
            <w:tcW w:w="728" w:type="dxa"/>
          </w:tcPr>
          <w:p w14:paraId="5F971E16" w14:textId="59AE6500" w:rsidR="00A8202B" w:rsidRPr="009B2D7B" w:rsidRDefault="00A8202B" w:rsidP="00A8202B">
            <w:pPr>
              <w:spacing w:line="240" w:lineRule="auto"/>
              <w:jc w:val="right"/>
              <w:rPr>
                <w:rFonts w:ascii="Browallia New" w:hAnsi="Browallia New" w:cs="Browallia New"/>
                <w:sz w:val="20"/>
                <w:szCs w:val="20"/>
                <w:highlight w:val="yellow"/>
              </w:rPr>
            </w:pPr>
          </w:p>
        </w:tc>
        <w:tc>
          <w:tcPr>
            <w:tcW w:w="690" w:type="dxa"/>
          </w:tcPr>
          <w:p w14:paraId="436A1D4A" w14:textId="6AF09899" w:rsidR="00A8202B" w:rsidRPr="009B2D7B" w:rsidRDefault="00A8202B" w:rsidP="00A8202B">
            <w:pPr>
              <w:spacing w:line="240" w:lineRule="auto"/>
              <w:jc w:val="right"/>
              <w:rPr>
                <w:rFonts w:ascii="Browallia New" w:hAnsi="Browallia New" w:cs="Browallia New"/>
                <w:sz w:val="20"/>
                <w:szCs w:val="20"/>
                <w:highlight w:val="yellow"/>
              </w:rPr>
            </w:pPr>
          </w:p>
        </w:tc>
        <w:tc>
          <w:tcPr>
            <w:tcW w:w="722" w:type="dxa"/>
          </w:tcPr>
          <w:p w14:paraId="58F27DEB" w14:textId="70529FA3" w:rsidR="00A8202B" w:rsidRPr="009B2D7B" w:rsidRDefault="00A8202B" w:rsidP="00A8202B">
            <w:pPr>
              <w:spacing w:line="240" w:lineRule="auto"/>
              <w:jc w:val="right"/>
              <w:rPr>
                <w:rFonts w:ascii="Browallia New" w:hAnsi="Browallia New" w:cs="Browallia New"/>
                <w:sz w:val="20"/>
                <w:szCs w:val="20"/>
                <w:highlight w:val="yellow"/>
              </w:rPr>
            </w:pPr>
          </w:p>
        </w:tc>
        <w:tc>
          <w:tcPr>
            <w:tcW w:w="737" w:type="dxa"/>
          </w:tcPr>
          <w:p w14:paraId="69D578A2" w14:textId="65F4B0CB" w:rsidR="00A8202B" w:rsidRPr="009B2D7B" w:rsidRDefault="00A8202B" w:rsidP="00A8202B">
            <w:pPr>
              <w:spacing w:line="240" w:lineRule="auto"/>
              <w:jc w:val="right"/>
              <w:rPr>
                <w:rFonts w:ascii="Browallia New" w:hAnsi="Browallia New" w:cs="Browallia New"/>
                <w:sz w:val="20"/>
                <w:szCs w:val="20"/>
                <w:highlight w:val="yellow"/>
              </w:rPr>
            </w:pPr>
          </w:p>
        </w:tc>
        <w:tc>
          <w:tcPr>
            <w:tcW w:w="720" w:type="dxa"/>
          </w:tcPr>
          <w:p w14:paraId="3D81DE01" w14:textId="61C8FABD" w:rsidR="00A8202B" w:rsidRPr="009B2D7B" w:rsidRDefault="00A8202B" w:rsidP="00A8202B">
            <w:pPr>
              <w:spacing w:line="240" w:lineRule="auto"/>
              <w:jc w:val="right"/>
              <w:rPr>
                <w:rFonts w:ascii="Browallia New" w:hAnsi="Browallia New" w:cs="Browallia New"/>
                <w:sz w:val="20"/>
                <w:szCs w:val="20"/>
                <w:highlight w:val="yellow"/>
              </w:rPr>
            </w:pPr>
          </w:p>
        </w:tc>
        <w:tc>
          <w:tcPr>
            <w:tcW w:w="732" w:type="dxa"/>
          </w:tcPr>
          <w:p w14:paraId="3A2EAF92" w14:textId="7D472118" w:rsidR="00A8202B" w:rsidRPr="009B2D7B" w:rsidRDefault="00A8202B" w:rsidP="00A8202B">
            <w:pPr>
              <w:spacing w:line="240" w:lineRule="auto"/>
              <w:jc w:val="right"/>
              <w:rPr>
                <w:rFonts w:ascii="Browallia New" w:hAnsi="Browallia New" w:cs="Browallia New"/>
                <w:sz w:val="20"/>
                <w:szCs w:val="20"/>
                <w:highlight w:val="yellow"/>
              </w:rPr>
            </w:pPr>
          </w:p>
        </w:tc>
        <w:tc>
          <w:tcPr>
            <w:tcW w:w="720" w:type="dxa"/>
          </w:tcPr>
          <w:p w14:paraId="2C123A66" w14:textId="1C2C2DB0" w:rsidR="00A8202B" w:rsidRPr="009B2D7B" w:rsidRDefault="00A8202B" w:rsidP="00A8202B">
            <w:pPr>
              <w:spacing w:line="240" w:lineRule="auto"/>
              <w:jc w:val="right"/>
              <w:rPr>
                <w:rFonts w:ascii="Browallia New" w:hAnsi="Browallia New" w:cs="Browallia New"/>
                <w:sz w:val="20"/>
                <w:szCs w:val="20"/>
                <w:highlight w:val="yellow"/>
              </w:rPr>
            </w:pPr>
          </w:p>
        </w:tc>
        <w:tc>
          <w:tcPr>
            <w:tcW w:w="771" w:type="dxa"/>
          </w:tcPr>
          <w:p w14:paraId="52572409" w14:textId="1DB29925" w:rsidR="00A8202B" w:rsidRPr="009B2D7B" w:rsidRDefault="00A8202B" w:rsidP="00A8202B">
            <w:pPr>
              <w:spacing w:line="240" w:lineRule="auto"/>
              <w:jc w:val="right"/>
              <w:rPr>
                <w:rFonts w:ascii="Browallia New" w:hAnsi="Browallia New" w:cs="Browallia New"/>
                <w:sz w:val="20"/>
                <w:szCs w:val="20"/>
                <w:highlight w:val="yellow"/>
              </w:rPr>
            </w:pPr>
          </w:p>
        </w:tc>
        <w:tc>
          <w:tcPr>
            <w:tcW w:w="708" w:type="dxa"/>
          </w:tcPr>
          <w:p w14:paraId="740E43F5" w14:textId="152BAE73" w:rsidR="00A8202B" w:rsidRPr="009B2D7B" w:rsidRDefault="00A8202B" w:rsidP="00A8202B">
            <w:pPr>
              <w:spacing w:line="240" w:lineRule="auto"/>
              <w:jc w:val="right"/>
              <w:rPr>
                <w:rFonts w:ascii="Browallia New" w:hAnsi="Browallia New" w:cs="Browallia New"/>
                <w:sz w:val="20"/>
                <w:szCs w:val="20"/>
                <w:highlight w:val="yellow"/>
              </w:rPr>
            </w:pPr>
          </w:p>
        </w:tc>
        <w:tc>
          <w:tcPr>
            <w:tcW w:w="810" w:type="dxa"/>
          </w:tcPr>
          <w:p w14:paraId="62521446" w14:textId="1F9AB963" w:rsidR="00A8202B" w:rsidRPr="009B2D7B" w:rsidRDefault="00A8202B" w:rsidP="00A8202B">
            <w:pPr>
              <w:spacing w:line="240" w:lineRule="auto"/>
              <w:jc w:val="right"/>
              <w:rPr>
                <w:rFonts w:ascii="Browallia New" w:hAnsi="Browallia New" w:cs="Browallia New"/>
                <w:sz w:val="20"/>
                <w:szCs w:val="20"/>
                <w:highlight w:val="yellow"/>
              </w:rPr>
            </w:pPr>
          </w:p>
        </w:tc>
        <w:tc>
          <w:tcPr>
            <w:tcW w:w="822" w:type="dxa"/>
          </w:tcPr>
          <w:p w14:paraId="01E0AE74" w14:textId="49E945E8" w:rsidR="00A8202B" w:rsidRPr="009B2D7B" w:rsidRDefault="00A8202B" w:rsidP="00A8202B">
            <w:pPr>
              <w:spacing w:line="240" w:lineRule="auto"/>
              <w:jc w:val="right"/>
              <w:rPr>
                <w:rFonts w:ascii="Browallia New" w:hAnsi="Browallia New" w:cs="Browallia New"/>
                <w:sz w:val="20"/>
                <w:szCs w:val="20"/>
                <w:highlight w:val="yellow"/>
              </w:rPr>
            </w:pPr>
          </w:p>
        </w:tc>
        <w:tc>
          <w:tcPr>
            <w:tcW w:w="689" w:type="dxa"/>
          </w:tcPr>
          <w:p w14:paraId="239156A2" w14:textId="48CA3ED7" w:rsidR="00A8202B" w:rsidRPr="009B2D7B" w:rsidRDefault="00CA61B9" w:rsidP="00A8202B">
            <w:pPr>
              <w:spacing w:line="240" w:lineRule="auto"/>
              <w:jc w:val="right"/>
              <w:rPr>
                <w:rFonts w:ascii="Browallia New" w:hAnsi="Browallia New" w:cs="Browallia New"/>
                <w:sz w:val="20"/>
                <w:szCs w:val="20"/>
                <w:highlight w:val="yellow"/>
              </w:rPr>
            </w:pPr>
            <w:r>
              <w:rPr>
                <w:rFonts w:ascii="Browallia New" w:hAnsi="Browallia New" w:cs="Browallia New"/>
                <w:sz w:val="20"/>
                <w:szCs w:val="20"/>
                <w:highlight w:val="yellow"/>
              </w:rPr>
              <w:t xml:space="preserve"> </w:t>
            </w:r>
          </w:p>
        </w:tc>
        <w:tc>
          <w:tcPr>
            <w:tcW w:w="738" w:type="dxa"/>
          </w:tcPr>
          <w:p w14:paraId="19B54B10" w14:textId="5C91369E" w:rsidR="00A8202B" w:rsidRPr="009B2D7B" w:rsidRDefault="00A8202B" w:rsidP="00A8202B">
            <w:pPr>
              <w:spacing w:line="240" w:lineRule="auto"/>
              <w:jc w:val="right"/>
              <w:rPr>
                <w:rFonts w:ascii="Browallia New" w:hAnsi="Browallia New" w:cs="Browallia New"/>
                <w:sz w:val="20"/>
                <w:szCs w:val="20"/>
                <w:highlight w:val="yellow"/>
              </w:rPr>
            </w:pPr>
          </w:p>
        </w:tc>
        <w:tc>
          <w:tcPr>
            <w:tcW w:w="717" w:type="dxa"/>
          </w:tcPr>
          <w:p w14:paraId="5B0D76DC" w14:textId="3F60B2D3" w:rsidR="00A8202B" w:rsidRPr="005F125E" w:rsidRDefault="00B363AD" w:rsidP="00A8202B">
            <w:pPr>
              <w:spacing w:line="240" w:lineRule="auto"/>
              <w:jc w:val="right"/>
              <w:rPr>
                <w:rFonts w:ascii="Browallia New" w:hAnsi="Browallia New" w:cs="Browallia New"/>
                <w:sz w:val="20"/>
                <w:szCs w:val="20"/>
              </w:rPr>
            </w:pPr>
            <w:r w:rsidRPr="005F125E">
              <w:rPr>
                <w:rFonts w:ascii="Browallia New" w:hAnsi="Browallia New" w:cs="Browallia New"/>
                <w:sz w:val="20"/>
                <w:szCs w:val="20"/>
              </w:rPr>
              <w:t>11</w:t>
            </w:r>
          </w:p>
        </w:tc>
        <w:tc>
          <w:tcPr>
            <w:tcW w:w="709" w:type="dxa"/>
          </w:tcPr>
          <w:p w14:paraId="2E95ABCB" w14:textId="3490F615" w:rsidR="00A8202B" w:rsidRPr="00DF1E20" w:rsidRDefault="00473034" w:rsidP="00A8202B">
            <w:pPr>
              <w:spacing w:line="240" w:lineRule="auto"/>
              <w:jc w:val="right"/>
              <w:rPr>
                <w:rFonts w:ascii="Browallia New" w:hAnsi="Browallia New" w:cs="Browallia New"/>
                <w:sz w:val="20"/>
                <w:szCs w:val="20"/>
              </w:rPr>
            </w:pPr>
            <w:r w:rsidRPr="00DF1E20">
              <w:rPr>
                <w:rFonts w:ascii="Browallia New" w:hAnsi="Browallia New" w:cs="Browallia New"/>
                <w:sz w:val="20"/>
                <w:szCs w:val="20"/>
              </w:rPr>
              <w:t>1</w:t>
            </w:r>
            <w:r w:rsidR="000F1DBB">
              <w:rPr>
                <w:rFonts w:ascii="Browallia New" w:hAnsi="Browallia New" w:cs="Browallia New"/>
                <w:sz w:val="20"/>
                <w:szCs w:val="20"/>
              </w:rPr>
              <w:t>2</w:t>
            </w:r>
          </w:p>
        </w:tc>
      </w:tr>
      <w:tr w:rsidR="00A8202B" w:rsidRPr="009B2D7B" w14:paraId="276686F3" w14:textId="77777777" w:rsidTr="007314E3">
        <w:tblPrEx>
          <w:tblBorders>
            <w:bottom w:val="single" w:sz="4" w:space="0" w:color="auto"/>
          </w:tblBorders>
        </w:tblPrEx>
        <w:tc>
          <w:tcPr>
            <w:tcW w:w="2409" w:type="dxa"/>
          </w:tcPr>
          <w:p w14:paraId="207FB05E" w14:textId="7E90F46F" w:rsidR="00A8202B" w:rsidRPr="004470C0" w:rsidRDefault="0021593E" w:rsidP="00A8202B">
            <w:pPr>
              <w:spacing w:line="240" w:lineRule="auto"/>
              <w:ind w:right="-108"/>
              <w:rPr>
                <w:rFonts w:ascii="Browallia New" w:hAnsi="Browallia New" w:cs="Browallia New"/>
                <w:sz w:val="20"/>
                <w:szCs w:val="20"/>
                <w:cs/>
              </w:rPr>
            </w:pPr>
            <w:r>
              <w:rPr>
                <w:rFonts w:ascii="Browallia New" w:hAnsi="Browallia New" w:cs="Browallia New" w:hint="cs"/>
                <w:sz w:val="20"/>
                <w:szCs w:val="20"/>
                <w:cs/>
              </w:rPr>
              <w:t>ต้นทุนทางการเงิน</w:t>
            </w:r>
          </w:p>
        </w:tc>
        <w:tc>
          <w:tcPr>
            <w:tcW w:w="709" w:type="dxa"/>
          </w:tcPr>
          <w:p w14:paraId="5D9DCE74" w14:textId="030DB2B1" w:rsidR="00A8202B" w:rsidRPr="009B2D7B" w:rsidRDefault="00A8202B" w:rsidP="00A8202B">
            <w:pPr>
              <w:spacing w:line="240" w:lineRule="auto"/>
              <w:jc w:val="right"/>
              <w:rPr>
                <w:rFonts w:ascii="Browallia New" w:hAnsi="Browallia New" w:cs="Browallia New"/>
                <w:sz w:val="20"/>
                <w:szCs w:val="20"/>
                <w:highlight w:val="yellow"/>
              </w:rPr>
            </w:pPr>
          </w:p>
        </w:tc>
        <w:tc>
          <w:tcPr>
            <w:tcW w:w="728" w:type="dxa"/>
          </w:tcPr>
          <w:p w14:paraId="0A061CD9" w14:textId="37EC97EA" w:rsidR="00A8202B" w:rsidRPr="009B2D7B" w:rsidRDefault="00A8202B" w:rsidP="00A8202B">
            <w:pPr>
              <w:spacing w:line="240" w:lineRule="auto"/>
              <w:jc w:val="right"/>
              <w:rPr>
                <w:rFonts w:ascii="Browallia New" w:hAnsi="Browallia New" w:cs="Browallia New"/>
                <w:sz w:val="20"/>
                <w:szCs w:val="20"/>
                <w:highlight w:val="yellow"/>
              </w:rPr>
            </w:pPr>
          </w:p>
        </w:tc>
        <w:tc>
          <w:tcPr>
            <w:tcW w:w="690" w:type="dxa"/>
          </w:tcPr>
          <w:p w14:paraId="278D691B" w14:textId="27A9854A" w:rsidR="00A8202B" w:rsidRPr="009B2D7B" w:rsidRDefault="00A8202B" w:rsidP="00A8202B">
            <w:pPr>
              <w:spacing w:line="240" w:lineRule="auto"/>
              <w:jc w:val="right"/>
              <w:rPr>
                <w:rFonts w:ascii="Browallia New" w:hAnsi="Browallia New" w:cs="Browallia New"/>
                <w:sz w:val="20"/>
                <w:szCs w:val="20"/>
                <w:highlight w:val="yellow"/>
              </w:rPr>
            </w:pPr>
          </w:p>
        </w:tc>
        <w:tc>
          <w:tcPr>
            <w:tcW w:w="722" w:type="dxa"/>
          </w:tcPr>
          <w:p w14:paraId="7705F417" w14:textId="5414AAE3" w:rsidR="00A8202B" w:rsidRPr="009B2D7B" w:rsidRDefault="00A8202B" w:rsidP="00A8202B">
            <w:pPr>
              <w:spacing w:line="240" w:lineRule="auto"/>
              <w:jc w:val="right"/>
              <w:rPr>
                <w:rFonts w:ascii="Browallia New" w:hAnsi="Browallia New" w:cs="Browallia New"/>
                <w:sz w:val="20"/>
                <w:szCs w:val="20"/>
                <w:highlight w:val="yellow"/>
              </w:rPr>
            </w:pPr>
          </w:p>
        </w:tc>
        <w:tc>
          <w:tcPr>
            <w:tcW w:w="737" w:type="dxa"/>
          </w:tcPr>
          <w:p w14:paraId="3A721AE7" w14:textId="5EFDE0D0" w:rsidR="00A8202B" w:rsidRPr="009B2D7B" w:rsidRDefault="00A8202B" w:rsidP="00A8202B">
            <w:pPr>
              <w:spacing w:line="240" w:lineRule="auto"/>
              <w:jc w:val="right"/>
              <w:rPr>
                <w:rFonts w:ascii="Browallia New" w:hAnsi="Browallia New" w:cs="Browallia New"/>
                <w:sz w:val="20"/>
                <w:szCs w:val="20"/>
                <w:highlight w:val="yellow"/>
              </w:rPr>
            </w:pPr>
          </w:p>
        </w:tc>
        <w:tc>
          <w:tcPr>
            <w:tcW w:w="720" w:type="dxa"/>
          </w:tcPr>
          <w:p w14:paraId="467EF632" w14:textId="5EB4AB18" w:rsidR="00A8202B" w:rsidRPr="009B2D7B" w:rsidRDefault="00A8202B" w:rsidP="00A8202B">
            <w:pPr>
              <w:spacing w:line="240" w:lineRule="auto"/>
              <w:jc w:val="right"/>
              <w:rPr>
                <w:rFonts w:ascii="Browallia New" w:hAnsi="Browallia New" w:cs="Browallia New"/>
                <w:sz w:val="20"/>
                <w:szCs w:val="20"/>
                <w:highlight w:val="yellow"/>
              </w:rPr>
            </w:pPr>
          </w:p>
        </w:tc>
        <w:tc>
          <w:tcPr>
            <w:tcW w:w="732" w:type="dxa"/>
          </w:tcPr>
          <w:p w14:paraId="0FB7B3AF" w14:textId="371047C0" w:rsidR="00A8202B" w:rsidRPr="009B2D7B" w:rsidRDefault="00A8202B" w:rsidP="00A8202B">
            <w:pPr>
              <w:spacing w:line="240" w:lineRule="auto"/>
              <w:jc w:val="right"/>
              <w:rPr>
                <w:rFonts w:ascii="Browallia New" w:hAnsi="Browallia New" w:cs="Browallia New"/>
                <w:sz w:val="20"/>
                <w:szCs w:val="20"/>
                <w:highlight w:val="yellow"/>
              </w:rPr>
            </w:pPr>
          </w:p>
        </w:tc>
        <w:tc>
          <w:tcPr>
            <w:tcW w:w="720" w:type="dxa"/>
          </w:tcPr>
          <w:p w14:paraId="1574FA0C" w14:textId="029D117D" w:rsidR="00A8202B" w:rsidRPr="009B2D7B" w:rsidRDefault="00A8202B" w:rsidP="00A8202B">
            <w:pPr>
              <w:spacing w:line="240" w:lineRule="auto"/>
              <w:jc w:val="right"/>
              <w:rPr>
                <w:rFonts w:ascii="Browallia New" w:hAnsi="Browallia New" w:cs="Browallia New"/>
                <w:sz w:val="20"/>
                <w:szCs w:val="20"/>
                <w:highlight w:val="yellow"/>
              </w:rPr>
            </w:pPr>
          </w:p>
        </w:tc>
        <w:tc>
          <w:tcPr>
            <w:tcW w:w="771" w:type="dxa"/>
          </w:tcPr>
          <w:p w14:paraId="43A95E0C" w14:textId="5796FB96" w:rsidR="00A8202B" w:rsidRPr="009B2D7B" w:rsidRDefault="00A8202B" w:rsidP="00A8202B">
            <w:pPr>
              <w:spacing w:line="240" w:lineRule="auto"/>
              <w:jc w:val="right"/>
              <w:rPr>
                <w:rFonts w:ascii="Browallia New" w:hAnsi="Browallia New" w:cs="Browallia New"/>
                <w:sz w:val="20"/>
                <w:szCs w:val="20"/>
                <w:highlight w:val="yellow"/>
              </w:rPr>
            </w:pPr>
          </w:p>
        </w:tc>
        <w:tc>
          <w:tcPr>
            <w:tcW w:w="708" w:type="dxa"/>
          </w:tcPr>
          <w:p w14:paraId="5389DB55" w14:textId="5F31552A" w:rsidR="00A8202B" w:rsidRPr="009B2D7B" w:rsidRDefault="00A8202B" w:rsidP="00A8202B">
            <w:pPr>
              <w:spacing w:line="240" w:lineRule="auto"/>
              <w:jc w:val="right"/>
              <w:rPr>
                <w:rFonts w:ascii="Browallia New" w:hAnsi="Browallia New" w:cs="Browallia New"/>
                <w:sz w:val="20"/>
                <w:szCs w:val="20"/>
                <w:highlight w:val="yellow"/>
              </w:rPr>
            </w:pPr>
          </w:p>
        </w:tc>
        <w:tc>
          <w:tcPr>
            <w:tcW w:w="810" w:type="dxa"/>
          </w:tcPr>
          <w:p w14:paraId="6AB03813" w14:textId="711C5DC2" w:rsidR="00A8202B" w:rsidRPr="009B2D7B" w:rsidRDefault="00A8202B" w:rsidP="00A8202B">
            <w:pPr>
              <w:spacing w:line="240" w:lineRule="auto"/>
              <w:jc w:val="right"/>
              <w:rPr>
                <w:rFonts w:ascii="Browallia New" w:hAnsi="Browallia New" w:cs="Browallia New"/>
                <w:sz w:val="20"/>
                <w:szCs w:val="20"/>
                <w:highlight w:val="yellow"/>
              </w:rPr>
            </w:pPr>
          </w:p>
        </w:tc>
        <w:tc>
          <w:tcPr>
            <w:tcW w:w="822" w:type="dxa"/>
          </w:tcPr>
          <w:p w14:paraId="056415D6" w14:textId="5C165114" w:rsidR="00A8202B" w:rsidRPr="009B2D7B" w:rsidRDefault="00A8202B" w:rsidP="00A8202B">
            <w:pPr>
              <w:spacing w:line="240" w:lineRule="auto"/>
              <w:jc w:val="right"/>
              <w:rPr>
                <w:rFonts w:ascii="Browallia New" w:hAnsi="Browallia New" w:cs="Browallia New"/>
                <w:sz w:val="20"/>
                <w:szCs w:val="20"/>
                <w:highlight w:val="yellow"/>
              </w:rPr>
            </w:pPr>
          </w:p>
        </w:tc>
        <w:tc>
          <w:tcPr>
            <w:tcW w:w="689" w:type="dxa"/>
          </w:tcPr>
          <w:p w14:paraId="6BA6598D" w14:textId="4A750117" w:rsidR="00A8202B" w:rsidRPr="009B2D7B" w:rsidRDefault="00A8202B" w:rsidP="00A8202B">
            <w:pPr>
              <w:spacing w:line="240" w:lineRule="auto"/>
              <w:jc w:val="right"/>
              <w:rPr>
                <w:rFonts w:ascii="Browallia New" w:hAnsi="Browallia New" w:cs="Browallia New"/>
                <w:sz w:val="20"/>
                <w:szCs w:val="20"/>
                <w:highlight w:val="yellow"/>
              </w:rPr>
            </w:pPr>
          </w:p>
        </w:tc>
        <w:tc>
          <w:tcPr>
            <w:tcW w:w="738" w:type="dxa"/>
          </w:tcPr>
          <w:p w14:paraId="67C679DF" w14:textId="126587C5" w:rsidR="00A8202B" w:rsidRPr="009B2D7B" w:rsidRDefault="00A8202B" w:rsidP="00A8202B">
            <w:pPr>
              <w:spacing w:line="240" w:lineRule="auto"/>
              <w:jc w:val="right"/>
              <w:rPr>
                <w:rFonts w:ascii="Browallia New" w:hAnsi="Browallia New" w:cs="Browallia New"/>
                <w:sz w:val="20"/>
                <w:szCs w:val="20"/>
                <w:highlight w:val="yellow"/>
              </w:rPr>
            </w:pPr>
          </w:p>
        </w:tc>
        <w:tc>
          <w:tcPr>
            <w:tcW w:w="717" w:type="dxa"/>
          </w:tcPr>
          <w:p w14:paraId="443E3F65" w14:textId="08EE67A1" w:rsidR="00A8202B" w:rsidRPr="005F125E" w:rsidRDefault="00B363AD" w:rsidP="00A8202B">
            <w:pPr>
              <w:spacing w:line="240" w:lineRule="auto"/>
              <w:jc w:val="right"/>
              <w:rPr>
                <w:rFonts w:ascii="Browallia New" w:hAnsi="Browallia New" w:cs="Browallia New"/>
                <w:sz w:val="20"/>
                <w:szCs w:val="20"/>
              </w:rPr>
            </w:pPr>
            <w:r w:rsidRPr="005F125E">
              <w:rPr>
                <w:rFonts w:ascii="Browallia New" w:hAnsi="Browallia New" w:cs="Browallia New"/>
                <w:sz w:val="20"/>
                <w:szCs w:val="20"/>
              </w:rPr>
              <w:t>81</w:t>
            </w:r>
          </w:p>
        </w:tc>
        <w:tc>
          <w:tcPr>
            <w:tcW w:w="709" w:type="dxa"/>
          </w:tcPr>
          <w:p w14:paraId="2312E84D" w14:textId="5B0C34F4" w:rsidR="00A8202B" w:rsidRPr="00DF1E20" w:rsidRDefault="000F1DBB" w:rsidP="00A8202B">
            <w:pPr>
              <w:spacing w:line="240" w:lineRule="auto"/>
              <w:jc w:val="right"/>
              <w:rPr>
                <w:rFonts w:ascii="Browallia New" w:hAnsi="Browallia New" w:cs="Browallia New"/>
                <w:sz w:val="20"/>
                <w:szCs w:val="20"/>
              </w:rPr>
            </w:pPr>
            <w:r>
              <w:rPr>
                <w:rFonts w:ascii="Browallia New" w:hAnsi="Browallia New" w:cs="Browallia New"/>
                <w:sz w:val="20"/>
                <w:szCs w:val="20"/>
              </w:rPr>
              <w:t>68</w:t>
            </w:r>
          </w:p>
        </w:tc>
      </w:tr>
      <w:tr w:rsidR="00A8202B" w:rsidRPr="009B2D7B" w14:paraId="6EB13D0B" w14:textId="77777777" w:rsidTr="007314E3">
        <w:tblPrEx>
          <w:tblBorders>
            <w:bottom w:val="single" w:sz="4" w:space="0" w:color="auto"/>
          </w:tblBorders>
        </w:tblPrEx>
        <w:tc>
          <w:tcPr>
            <w:tcW w:w="2409" w:type="dxa"/>
          </w:tcPr>
          <w:p w14:paraId="4B14AFC6" w14:textId="0738E139" w:rsidR="00A8202B" w:rsidRPr="00D41375" w:rsidRDefault="00A8202B" w:rsidP="00A8202B">
            <w:pPr>
              <w:spacing w:line="240" w:lineRule="auto"/>
              <w:ind w:right="-108"/>
              <w:rPr>
                <w:rFonts w:ascii="Browallia New" w:hAnsi="Browallia New" w:cs="Browallia New"/>
                <w:sz w:val="20"/>
                <w:szCs w:val="20"/>
                <w:cs/>
              </w:rPr>
            </w:pPr>
            <w:r w:rsidRPr="00D41375">
              <w:rPr>
                <w:rFonts w:ascii="Browallia New" w:hAnsi="Browallia New" w:cs="Browallia New" w:hint="cs"/>
                <w:sz w:val="20"/>
                <w:szCs w:val="20"/>
                <w:cs/>
              </w:rPr>
              <w:t>ค่าเสื่อมราคาและตัดจำหน่าย</w:t>
            </w:r>
          </w:p>
        </w:tc>
        <w:tc>
          <w:tcPr>
            <w:tcW w:w="709" w:type="dxa"/>
          </w:tcPr>
          <w:p w14:paraId="73A8243B" w14:textId="64D95ACA" w:rsidR="00A8202B" w:rsidRPr="00D41375" w:rsidRDefault="00A8202B" w:rsidP="00A8202B">
            <w:pPr>
              <w:spacing w:line="240" w:lineRule="auto"/>
              <w:jc w:val="right"/>
              <w:rPr>
                <w:rFonts w:ascii="Browallia New" w:hAnsi="Browallia New" w:cs="Browallia New"/>
                <w:sz w:val="20"/>
                <w:szCs w:val="20"/>
              </w:rPr>
            </w:pPr>
          </w:p>
        </w:tc>
        <w:tc>
          <w:tcPr>
            <w:tcW w:w="728" w:type="dxa"/>
          </w:tcPr>
          <w:p w14:paraId="1482DB74" w14:textId="43F5BE7E" w:rsidR="00A8202B" w:rsidRPr="00D41375" w:rsidRDefault="00A8202B" w:rsidP="00A8202B">
            <w:pPr>
              <w:spacing w:line="240" w:lineRule="auto"/>
              <w:jc w:val="right"/>
              <w:rPr>
                <w:rFonts w:ascii="Browallia New" w:hAnsi="Browallia New" w:cs="Browallia New"/>
                <w:sz w:val="20"/>
                <w:szCs w:val="20"/>
              </w:rPr>
            </w:pPr>
          </w:p>
        </w:tc>
        <w:tc>
          <w:tcPr>
            <w:tcW w:w="690" w:type="dxa"/>
          </w:tcPr>
          <w:p w14:paraId="7B29B9E5" w14:textId="7ACE0723" w:rsidR="00A8202B" w:rsidRPr="00D41375" w:rsidRDefault="00A8202B" w:rsidP="00A8202B">
            <w:pPr>
              <w:spacing w:line="240" w:lineRule="auto"/>
              <w:jc w:val="right"/>
              <w:rPr>
                <w:rFonts w:ascii="Browallia New" w:hAnsi="Browallia New" w:cs="Browallia New"/>
                <w:sz w:val="20"/>
                <w:szCs w:val="20"/>
              </w:rPr>
            </w:pPr>
          </w:p>
        </w:tc>
        <w:tc>
          <w:tcPr>
            <w:tcW w:w="722" w:type="dxa"/>
          </w:tcPr>
          <w:p w14:paraId="0ACD6E58" w14:textId="7B9FFE8F" w:rsidR="00A8202B" w:rsidRPr="00D41375" w:rsidRDefault="00A8202B" w:rsidP="00A8202B">
            <w:pPr>
              <w:spacing w:line="240" w:lineRule="auto"/>
              <w:jc w:val="right"/>
              <w:rPr>
                <w:rFonts w:ascii="Browallia New" w:hAnsi="Browallia New" w:cs="Browallia New"/>
                <w:sz w:val="20"/>
                <w:szCs w:val="20"/>
              </w:rPr>
            </w:pPr>
          </w:p>
        </w:tc>
        <w:tc>
          <w:tcPr>
            <w:tcW w:w="737" w:type="dxa"/>
          </w:tcPr>
          <w:p w14:paraId="060EEC08" w14:textId="2BB3F978" w:rsidR="00A8202B" w:rsidRPr="00D41375" w:rsidRDefault="00A8202B" w:rsidP="00A8202B">
            <w:pPr>
              <w:spacing w:line="240" w:lineRule="auto"/>
              <w:jc w:val="right"/>
              <w:rPr>
                <w:rFonts w:ascii="Browallia New" w:hAnsi="Browallia New" w:cs="Browallia New"/>
                <w:sz w:val="20"/>
                <w:szCs w:val="20"/>
              </w:rPr>
            </w:pPr>
          </w:p>
        </w:tc>
        <w:tc>
          <w:tcPr>
            <w:tcW w:w="720" w:type="dxa"/>
          </w:tcPr>
          <w:p w14:paraId="05819C04" w14:textId="7F6C5FB1" w:rsidR="00A8202B" w:rsidRPr="00D41375" w:rsidRDefault="00A8202B" w:rsidP="00A8202B">
            <w:pPr>
              <w:spacing w:line="240" w:lineRule="auto"/>
              <w:jc w:val="right"/>
              <w:rPr>
                <w:rFonts w:ascii="Browallia New" w:hAnsi="Browallia New" w:cs="Browallia New"/>
                <w:sz w:val="20"/>
                <w:szCs w:val="20"/>
              </w:rPr>
            </w:pPr>
          </w:p>
        </w:tc>
        <w:tc>
          <w:tcPr>
            <w:tcW w:w="732" w:type="dxa"/>
          </w:tcPr>
          <w:p w14:paraId="584B0644" w14:textId="4EA71EEC" w:rsidR="00A8202B" w:rsidRPr="00D41375" w:rsidRDefault="00A8202B" w:rsidP="00A8202B">
            <w:pPr>
              <w:spacing w:line="240" w:lineRule="auto"/>
              <w:jc w:val="right"/>
              <w:rPr>
                <w:rFonts w:ascii="Browallia New" w:hAnsi="Browallia New" w:cs="Browallia New"/>
                <w:sz w:val="20"/>
                <w:szCs w:val="20"/>
              </w:rPr>
            </w:pPr>
          </w:p>
        </w:tc>
        <w:tc>
          <w:tcPr>
            <w:tcW w:w="720" w:type="dxa"/>
          </w:tcPr>
          <w:p w14:paraId="513C3D1D" w14:textId="1764570E" w:rsidR="00A8202B" w:rsidRPr="00D41375" w:rsidRDefault="00A8202B" w:rsidP="00A8202B">
            <w:pPr>
              <w:spacing w:line="240" w:lineRule="auto"/>
              <w:jc w:val="right"/>
              <w:rPr>
                <w:rFonts w:ascii="Browallia New" w:hAnsi="Browallia New" w:cs="Browallia New"/>
                <w:sz w:val="20"/>
                <w:szCs w:val="20"/>
              </w:rPr>
            </w:pPr>
          </w:p>
        </w:tc>
        <w:tc>
          <w:tcPr>
            <w:tcW w:w="771" w:type="dxa"/>
          </w:tcPr>
          <w:p w14:paraId="0F015648" w14:textId="11C44149" w:rsidR="00A8202B" w:rsidRPr="00D41375" w:rsidRDefault="00A8202B" w:rsidP="00A8202B">
            <w:pPr>
              <w:spacing w:line="240" w:lineRule="auto"/>
              <w:jc w:val="right"/>
              <w:rPr>
                <w:rFonts w:ascii="Browallia New" w:hAnsi="Browallia New" w:cs="Browallia New"/>
                <w:sz w:val="20"/>
                <w:szCs w:val="20"/>
              </w:rPr>
            </w:pPr>
          </w:p>
        </w:tc>
        <w:tc>
          <w:tcPr>
            <w:tcW w:w="708" w:type="dxa"/>
          </w:tcPr>
          <w:p w14:paraId="4157CC57" w14:textId="21F0366A" w:rsidR="00A8202B" w:rsidRPr="00D41375" w:rsidRDefault="00A8202B" w:rsidP="00A8202B">
            <w:pPr>
              <w:spacing w:line="240" w:lineRule="auto"/>
              <w:jc w:val="right"/>
              <w:rPr>
                <w:rFonts w:ascii="Browallia New" w:hAnsi="Browallia New" w:cs="Browallia New"/>
                <w:sz w:val="20"/>
                <w:szCs w:val="20"/>
              </w:rPr>
            </w:pPr>
          </w:p>
        </w:tc>
        <w:tc>
          <w:tcPr>
            <w:tcW w:w="810" w:type="dxa"/>
          </w:tcPr>
          <w:p w14:paraId="60470AAF" w14:textId="39E39F8A" w:rsidR="00A8202B" w:rsidRPr="00D41375" w:rsidRDefault="00A8202B" w:rsidP="00A8202B">
            <w:pPr>
              <w:spacing w:line="240" w:lineRule="auto"/>
              <w:jc w:val="right"/>
              <w:rPr>
                <w:rFonts w:ascii="Browallia New" w:hAnsi="Browallia New" w:cs="Browallia New"/>
                <w:sz w:val="20"/>
                <w:szCs w:val="20"/>
              </w:rPr>
            </w:pPr>
          </w:p>
        </w:tc>
        <w:tc>
          <w:tcPr>
            <w:tcW w:w="822" w:type="dxa"/>
          </w:tcPr>
          <w:p w14:paraId="2071B6B0" w14:textId="525BAC5C" w:rsidR="00A8202B" w:rsidRPr="00D41375" w:rsidRDefault="00A8202B" w:rsidP="00A8202B">
            <w:pPr>
              <w:spacing w:line="240" w:lineRule="auto"/>
              <w:jc w:val="right"/>
              <w:rPr>
                <w:rFonts w:ascii="Browallia New" w:hAnsi="Browallia New" w:cs="Browallia New"/>
                <w:sz w:val="20"/>
                <w:szCs w:val="20"/>
              </w:rPr>
            </w:pPr>
          </w:p>
        </w:tc>
        <w:tc>
          <w:tcPr>
            <w:tcW w:w="689" w:type="dxa"/>
          </w:tcPr>
          <w:p w14:paraId="457A52FB" w14:textId="186D591A" w:rsidR="00A8202B" w:rsidRPr="00D41375" w:rsidRDefault="00A8202B" w:rsidP="00A8202B">
            <w:pPr>
              <w:spacing w:line="240" w:lineRule="auto"/>
              <w:jc w:val="right"/>
              <w:rPr>
                <w:rFonts w:ascii="Browallia New" w:hAnsi="Browallia New" w:cs="Browallia New"/>
                <w:sz w:val="20"/>
                <w:szCs w:val="20"/>
              </w:rPr>
            </w:pPr>
          </w:p>
        </w:tc>
        <w:tc>
          <w:tcPr>
            <w:tcW w:w="738" w:type="dxa"/>
          </w:tcPr>
          <w:p w14:paraId="00CE473F" w14:textId="0A8CB07F" w:rsidR="00A8202B" w:rsidRPr="00D41375" w:rsidRDefault="00A8202B" w:rsidP="00A8202B">
            <w:pPr>
              <w:spacing w:line="240" w:lineRule="auto"/>
              <w:jc w:val="right"/>
              <w:rPr>
                <w:rFonts w:ascii="Browallia New" w:hAnsi="Browallia New" w:cs="Browallia New"/>
                <w:sz w:val="20"/>
                <w:szCs w:val="20"/>
              </w:rPr>
            </w:pPr>
          </w:p>
        </w:tc>
        <w:tc>
          <w:tcPr>
            <w:tcW w:w="717" w:type="dxa"/>
          </w:tcPr>
          <w:p w14:paraId="048FEA1F" w14:textId="51B8480B" w:rsidR="00A8202B" w:rsidRPr="00D41375" w:rsidRDefault="00AA74ED" w:rsidP="00A8202B">
            <w:pPr>
              <w:spacing w:line="240" w:lineRule="auto"/>
              <w:jc w:val="right"/>
              <w:rPr>
                <w:rFonts w:ascii="Browallia New" w:hAnsi="Browallia New" w:cs="Browallia New"/>
                <w:sz w:val="20"/>
                <w:szCs w:val="20"/>
              </w:rPr>
            </w:pPr>
            <w:r>
              <w:rPr>
                <w:rFonts w:ascii="Browallia New" w:hAnsi="Browallia New" w:cs="Browallia New"/>
                <w:sz w:val="20"/>
                <w:szCs w:val="20"/>
              </w:rPr>
              <w:t>36</w:t>
            </w:r>
          </w:p>
        </w:tc>
        <w:tc>
          <w:tcPr>
            <w:tcW w:w="709" w:type="dxa"/>
          </w:tcPr>
          <w:p w14:paraId="20155D83" w14:textId="549FCED8" w:rsidR="00A8202B" w:rsidRPr="00D41375" w:rsidRDefault="000F1DBB" w:rsidP="00A8202B">
            <w:pPr>
              <w:spacing w:line="240" w:lineRule="auto"/>
              <w:jc w:val="right"/>
              <w:rPr>
                <w:rFonts w:ascii="Browallia New" w:hAnsi="Browallia New" w:cs="Browallia New"/>
                <w:sz w:val="20"/>
                <w:szCs w:val="20"/>
              </w:rPr>
            </w:pPr>
            <w:r>
              <w:rPr>
                <w:rFonts w:ascii="Browallia New" w:hAnsi="Browallia New" w:cs="Browallia New"/>
                <w:sz w:val="20"/>
                <w:szCs w:val="20"/>
              </w:rPr>
              <w:t>39</w:t>
            </w:r>
          </w:p>
        </w:tc>
      </w:tr>
      <w:tr w:rsidR="00A8202B" w:rsidRPr="009B2D7B" w14:paraId="632AA9BF" w14:textId="77777777" w:rsidTr="00A77BC5">
        <w:tblPrEx>
          <w:tblBorders>
            <w:bottom w:val="single" w:sz="4" w:space="0" w:color="auto"/>
          </w:tblBorders>
        </w:tblPrEx>
        <w:trPr>
          <w:trHeight w:val="154"/>
        </w:trPr>
        <w:tc>
          <w:tcPr>
            <w:tcW w:w="2409" w:type="dxa"/>
          </w:tcPr>
          <w:p w14:paraId="7F8CDF1F" w14:textId="77777777" w:rsidR="00A8202B" w:rsidRPr="009B2D7B" w:rsidRDefault="00A8202B" w:rsidP="00A8202B">
            <w:pPr>
              <w:spacing w:line="240" w:lineRule="auto"/>
              <w:ind w:right="-108"/>
              <w:rPr>
                <w:rFonts w:ascii="Browallia New" w:hAnsi="Browallia New" w:cs="Browallia New"/>
                <w:sz w:val="12"/>
                <w:szCs w:val="12"/>
                <w:highlight w:val="yellow"/>
                <w:cs/>
              </w:rPr>
            </w:pPr>
          </w:p>
        </w:tc>
        <w:tc>
          <w:tcPr>
            <w:tcW w:w="709" w:type="dxa"/>
          </w:tcPr>
          <w:p w14:paraId="5A58B6C6" w14:textId="77777777" w:rsidR="00A8202B" w:rsidRPr="009B2D7B" w:rsidRDefault="00A8202B" w:rsidP="00A8202B">
            <w:pPr>
              <w:spacing w:line="240" w:lineRule="auto"/>
              <w:jc w:val="right"/>
              <w:rPr>
                <w:rFonts w:ascii="Browallia New" w:hAnsi="Browallia New" w:cs="Browallia New"/>
                <w:sz w:val="12"/>
                <w:szCs w:val="12"/>
                <w:highlight w:val="yellow"/>
              </w:rPr>
            </w:pPr>
          </w:p>
        </w:tc>
        <w:tc>
          <w:tcPr>
            <w:tcW w:w="728" w:type="dxa"/>
          </w:tcPr>
          <w:p w14:paraId="1868B65B" w14:textId="77777777" w:rsidR="00A8202B" w:rsidRPr="009B2D7B" w:rsidRDefault="00A8202B" w:rsidP="00A8202B">
            <w:pPr>
              <w:spacing w:line="240" w:lineRule="auto"/>
              <w:jc w:val="right"/>
              <w:rPr>
                <w:rFonts w:ascii="Browallia New" w:hAnsi="Browallia New" w:cs="Browallia New"/>
                <w:sz w:val="12"/>
                <w:szCs w:val="12"/>
                <w:highlight w:val="yellow"/>
              </w:rPr>
            </w:pPr>
          </w:p>
        </w:tc>
        <w:tc>
          <w:tcPr>
            <w:tcW w:w="690" w:type="dxa"/>
          </w:tcPr>
          <w:p w14:paraId="04286E2B" w14:textId="77777777" w:rsidR="00A8202B" w:rsidRPr="009B2D7B" w:rsidRDefault="00A8202B" w:rsidP="00A8202B">
            <w:pPr>
              <w:spacing w:line="240" w:lineRule="auto"/>
              <w:jc w:val="right"/>
              <w:rPr>
                <w:rFonts w:ascii="Browallia New" w:hAnsi="Browallia New" w:cs="Browallia New"/>
                <w:sz w:val="12"/>
                <w:szCs w:val="12"/>
                <w:highlight w:val="yellow"/>
              </w:rPr>
            </w:pPr>
          </w:p>
        </w:tc>
        <w:tc>
          <w:tcPr>
            <w:tcW w:w="722" w:type="dxa"/>
          </w:tcPr>
          <w:p w14:paraId="1E172870" w14:textId="77777777" w:rsidR="00A8202B" w:rsidRPr="009B2D7B" w:rsidRDefault="00A8202B" w:rsidP="00A8202B">
            <w:pPr>
              <w:spacing w:line="240" w:lineRule="auto"/>
              <w:jc w:val="right"/>
              <w:rPr>
                <w:rFonts w:ascii="Browallia New" w:hAnsi="Browallia New" w:cs="Browallia New"/>
                <w:sz w:val="12"/>
                <w:szCs w:val="12"/>
                <w:highlight w:val="yellow"/>
              </w:rPr>
            </w:pPr>
          </w:p>
        </w:tc>
        <w:tc>
          <w:tcPr>
            <w:tcW w:w="737" w:type="dxa"/>
          </w:tcPr>
          <w:p w14:paraId="797708BB" w14:textId="77777777" w:rsidR="00A8202B" w:rsidRPr="009B2D7B" w:rsidRDefault="00A8202B" w:rsidP="00A8202B">
            <w:pPr>
              <w:spacing w:line="240" w:lineRule="auto"/>
              <w:jc w:val="right"/>
              <w:rPr>
                <w:rFonts w:ascii="Browallia New" w:hAnsi="Browallia New" w:cs="Browallia New"/>
                <w:sz w:val="12"/>
                <w:szCs w:val="12"/>
                <w:highlight w:val="yellow"/>
              </w:rPr>
            </w:pPr>
          </w:p>
        </w:tc>
        <w:tc>
          <w:tcPr>
            <w:tcW w:w="720" w:type="dxa"/>
          </w:tcPr>
          <w:p w14:paraId="6696E90A" w14:textId="77777777" w:rsidR="00A8202B" w:rsidRPr="009B2D7B" w:rsidRDefault="00A8202B" w:rsidP="00A8202B">
            <w:pPr>
              <w:spacing w:line="240" w:lineRule="auto"/>
              <w:jc w:val="right"/>
              <w:rPr>
                <w:rFonts w:ascii="Browallia New" w:hAnsi="Browallia New" w:cs="Browallia New"/>
                <w:sz w:val="12"/>
                <w:szCs w:val="12"/>
                <w:highlight w:val="yellow"/>
              </w:rPr>
            </w:pPr>
          </w:p>
        </w:tc>
        <w:tc>
          <w:tcPr>
            <w:tcW w:w="732" w:type="dxa"/>
          </w:tcPr>
          <w:p w14:paraId="46770F41" w14:textId="77777777" w:rsidR="00A8202B" w:rsidRPr="009B2D7B" w:rsidRDefault="00A8202B" w:rsidP="00A8202B">
            <w:pPr>
              <w:spacing w:line="240" w:lineRule="auto"/>
              <w:jc w:val="right"/>
              <w:rPr>
                <w:rFonts w:ascii="Browallia New" w:hAnsi="Browallia New" w:cs="Browallia New"/>
                <w:sz w:val="12"/>
                <w:szCs w:val="12"/>
                <w:highlight w:val="yellow"/>
              </w:rPr>
            </w:pPr>
          </w:p>
        </w:tc>
        <w:tc>
          <w:tcPr>
            <w:tcW w:w="720" w:type="dxa"/>
          </w:tcPr>
          <w:p w14:paraId="60911CA9" w14:textId="77777777" w:rsidR="00A8202B" w:rsidRPr="009B2D7B" w:rsidRDefault="00A8202B" w:rsidP="00A8202B">
            <w:pPr>
              <w:spacing w:line="240" w:lineRule="auto"/>
              <w:jc w:val="right"/>
              <w:rPr>
                <w:rFonts w:ascii="Browallia New" w:hAnsi="Browallia New" w:cs="Browallia New"/>
                <w:sz w:val="12"/>
                <w:szCs w:val="12"/>
                <w:highlight w:val="yellow"/>
              </w:rPr>
            </w:pPr>
          </w:p>
        </w:tc>
        <w:tc>
          <w:tcPr>
            <w:tcW w:w="771" w:type="dxa"/>
          </w:tcPr>
          <w:p w14:paraId="3A055663" w14:textId="77777777" w:rsidR="00A8202B" w:rsidRPr="009B2D7B" w:rsidRDefault="00A8202B" w:rsidP="00A8202B">
            <w:pPr>
              <w:spacing w:line="240" w:lineRule="auto"/>
              <w:jc w:val="right"/>
              <w:rPr>
                <w:rFonts w:ascii="Browallia New" w:hAnsi="Browallia New" w:cs="Browallia New"/>
                <w:sz w:val="12"/>
                <w:szCs w:val="12"/>
                <w:highlight w:val="yellow"/>
              </w:rPr>
            </w:pPr>
          </w:p>
        </w:tc>
        <w:tc>
          <w:tcPr>
            <w:tcW w:w="708" w:type="dxa"/>
          </w:tcPr>
          <w:p w14:paraId="79CFE961" w14:textId="77777777" w:rsidR="00A8202B" w:rsidRPr="009B2D7B" w:rsidRDefault="00A8202B" w:rsidP="00A8202B">
            <w:pPr>
              <w:spacing w:line="240" w:lineRule="auto"/>
              <w:jc w:val="right"/>
              <w:rPr>
                <w:rFonts w:ascii="Browallia New" w:hAnsi="Browallia New" w:cs="Browallia New"/>
                <w:sz w:val="12"/>
                <w:szCs w:val="12"/>
                <w:highlight w:val="yellow"/>
              </w:rPr>
            </w:pPr>
          </w:p>
        </w:tc>
        <w:tc>
          <w:tcPr>
            <w:tcW w:w="810" w:type="dxa"/>
          </w:tcPr>
          <w:p w14:paraId="38393124" w14:textId="77777777" w:rsidR="00A8202B" w:rsidRPr="009B2D7B" w:rsidRDefault="00A8202B" w:rsidP="00A8202B">
            <w:pPr>
              <w:spacing w:line="240" w:lineRule="auto"/>
              <w:jc w:val="right"/>
              <w:rPr>
                <w:rFonts w:ascii="Browallia New" w:hAnsi="Browallia New" w:cs="Browallia New"/>
                <w:sz w:val="12"/>
                <w:szCs w:val="12"/>
                <w:highlight w:val="yellow"/>
              </w:rPr>
            </w:pPr>
          </w:p>
        </w:tc>
        <w:tc>
          <w:tcPr>
            <w:tcW w:w="822" w:type="dxa"/>
          </w:tcPr>
          <w:p w14:paraId="051EF225" w14:textId="77777777" w:rsidR="00A8202B" w:rsidRPr="009B2D7B" w:rsidRDefault="00A8202B" w:rsidP="00A8202B">
            <w:pPr>
              <w:spacing w:line="240" w:lineRule="auto"/>
              <w:jc w:val="right"/>
              <w:rPr>
                <w:rFonts w:ascii="Browallia New" w:hAnsi="Browallia New" w:cs="Browallia New"/>
                <w:sz w:val="12"/>
                <w:szCs w:val="12"/>
                <w:highlight w:val="yellow"/>
              </w:rPr>
            </w:pPr>
          </w:p>
        </w:tc>
        <w:tc>
          <w:tcPr>
            <w:tcW w:w="689" w:type="dxa"/>
          </w:tcPr>
          <w:p w14:paraId="0F3C3489" w14:textId="77777777" w:rsidR="00A8202B" w:rsidRPr="009B2D7B" w:rsidRDefault="00A8202B" w:rsidP="00A8202B">
            <w:pPr>
              <w:spacing w:line="240" w:lineRule="auto"/>
              <w:jc w:val="right"/>
              <w:rPr>
                <w:rFonts w:ascii="Browallia New" w:hAnsi="Browallia New" w:cs="Browallia New"/>
                <w:sz w:val="12"/>
                <w:szCs w:val="12"/>
                <w:highlight w:val="yellow"/>
              </w:rPr>
            </w:pPr>
          </w:p>
        </w:tc>
        <w:tc>
          <w:tcPr>
            <w:tcW w:w="738" w:type="dxa"/>
          </w:tcPr>
          <w:p w14:paraId="13B81D00" w14:textId="77777777" w:rsidR="00A8202B" w:rsidRPr="009B2D7B" w:rsidRDefault="00A8202B" w:rsidP="00A8202B">
            <w:pPr>
              <w:spacing w:line="240" w:lineRule="auto"/>
              <w:jc w:val="right"/>
              <w:rPr>
                <w:rFonts w:ascii="Browallia New" w:hAnsi="Browallia New" w:cs="Browallia New"/>
                <w:sz w:val="12"/>
                <w:szCs w:val="12"/>
                <w:highlight w:val="yellow"/>
              </w:rPr>
            </w:pPr>
          </w:p>
        </w:tc>
        <w:tc>
          <w:tcPr>
            <w:tcW w:w="717" w:type="dxa"/>
          </w:tcPr>
          <w:p w14:paraId="193D4971" w14:textId="50070A92" w:rsidR="00A8202B" w:rsidRPr="00EC6919" w:rsidRDefault="00A8202B" w:rsidP="00A8202B">
            <w:pPr>
              <w:spacing w:line="240" w:lineRule="auto"/>
              <w:jc w:val="right"/>
              <w:rPr>
                <w:rFonts w:ascii="Browallia New" w:hAnsi="Browallia New" w:cs="Browallia New"/>
                <w:sz w:val="12"/>
                <w:szCs w:val="12"/>
                <w:highlight w:val="yellow"/>
              </w:rPr>
            </w:pPr>
          </w:p>
        </w:tc>
        <w:tc>
          <w:tcPr>
            <w:tcW w:w="709" w:type="dxa"/>
          </w:tcPr>
          <w:p w14:paraId="5F372F9E" w14:textId="6EFBE181" w:rsidR="00A8202B" w:rsidRPr="009B2D7B" w:rsidRDefault="00A8202B" w:rsidP="00A8202B">
            <w:pPr>
              <w:spacing w:line="240" w:lineRule="auto"/>
              <w:jc w:val="right"/>
              <w:rPr>
                <w:rFonts w:ascii="Browallia New" w:hAnsi="Browallia New" w:cs="Browallia New"/>
                <w:sz w:val="12"/>
                <w:szCs w:val="12"/>
                <w:highlight w:val="yellow"/>
              </w:rPr>
            </w:pPr>
          </w:p>
        </w:tc>
      </w:tr>
      <w:tr w:rsidR="00A8202B" w:rsidRPr="009B2D7B" w14:paraId="27EDEEF5" w14:textId="77777777" w:rsidTr="009907C0">
        <w:tblPrEx>
          <w:tblBorders>
            <w:bottom w:val="single" w:sz="4" w:space="0" w:color="auto"/>
          </w:tblBorders>
        </w:tblPrEx>
        <w:tc>
          <w:tcPr>
            <w:tcW w:w="2409" w:type="dxa"/>
            <w:tcBorders>
              <w:bottom w:val="nil"/>
            </w:tcBorders>
          </w:tcPr>
          <w:p w14:paraId="76BEED0F" w14:textId="07D5AA9C" w:rsidR="00A8202B" w:rsidRPr="009B2D7B" w:rsidRDefault="00A8202B" w:rsidP="00A8202B">
            <w:pPr>
              <w:spacing w:line="240" w:lineRule="auto"/>
              <w:ind w:right="-108"/>
              <w:rPr>
                <w:rFonts w:ascii="Browallia New" w:hAnsi="Browallia New" w:cs="Browallia New"/>
                <w:sz w:val="20"/>
                <w:szCs w:val="20"/>
                <w:highlight w:val="yellow"/>
                <w:cs/>
              </w:rPr>
            </w:pPr>
            <w:r w:rsidRPr="004470C0">
              <w:rPr>
                <w:rFonts w:ascii="Browallia New" w:hAnsi="Browallia New" w:cs="Browallia New" w:hint="cs"/>
                <w:sz w:val="20"/>
                <w:szCs w:val="20"/>
                <w:cs/>
              </w:rPr>
              <w:t>สินทรัพย์</w:t>
            </w:r>
            <w:r w:rsidR="00D87298" w:rsidRPr="001D0F52">
              <w:rPr>
                <w:rFonts w:ascii="Browallia New" w:hAnsi="Browallia New" w:cs="Browallia New" w:hint="cs"/>
                <w:sz w:val="20"/>
                <w:szCs w:val="20"/>
                <w:cs/>
              </w:rPr>
              <w:t>ถาวร</w:t>
            </w:r>
            <w:r w:rsidRPr="004470C0">
              <w:rPr>
                <w:rFonts w:ascii="Browallia New" w:hAnsi="Browallia New" w:cs="Browallia New" w:hint="cs"/>
                <w:sz w:val="20"/>
                <w:szCs w:val="20"/>
                <w:cs/>
              </w:rPr>
              <w:t>ของส่วนงาน</w:t>
            </w:r>
          </w:p>
        </w:tc>
        <w:tc>
          <w:tcPr>
            <w:tcW w:w="709" w:type="dxa"/>
            <w:tcBorders>
              <w:bottom w:val="nil"/>
            </w:tcBorders>
          </w:tcPr>
          <w:p w14:paraId="15994F23"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728" w:type="dxa"/>
            <w:tcBorders>
              <w:bottom w:val="nil"/>
            </w:tcBorders>
          </w:tcPr>
          <w:p w14:paraId="357DC0C4"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690" w:type="dxa"/>
            <w:tcBorders>
              <w:bottom w:val="nil"/>
            </w:tcBorders>
          </w:tcPr>
          <w:p w14:paraId="3458EAE2"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722" w:type="dxa"/>
            <w:tcBorders>
              <w:bottom w:val="nil"/>
            </w:tcBorders>
          </w:tcPr>
          <w:p w14:paraId="5237A51C"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737" w:type="dxa"/>
            <w:tcBorders>
              <w:bottom w:val="nil"/>
            </w:tcBorders>
          </w:tcPr>
          <w:p w14:paraId="3BC6082D"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720" w:type="dxa"/>
            <w:tcBorders>
              <w:bottom w:val="nil"/>
            </w:tcBorders>
          </w:tcPr>
          <w:p w14:paraId="37347A7E"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732" w:type="dxa"/>
            <w:tcBorders>
              <w:bottom w:val="nil"/>
            </w:tcBorders>
          </w:tcPr>
          <w:p w14:paraId="734C0CEF"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720" w:type="dxa"/>
            <w:tcBorders>
              <w:bottom w:val="nil"/>
            </w:tcBorders>
          </w:tcPr>
          <w:p w14:paraId="479932DF"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771" w:type="dxa"/>
            <w:tcBorders>
              <w:bottom w:val="nil"/>
            </w:tcBorders>
          </w:tcPr>
          <w:p w14:paraId="5B416D33"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708" w:type="dxa"/>
            <w:tcBorders>
              <w:bottom w:val="nil"/>
            </w:tcBorders>
          </w:tcPr>
          <w:p w14:paraId="780735B6"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810" w:type="dxa"/>
            <w:tcBorders>
              <w:bottom w:val="nil"/>
            </w:tcBorders>
          </w:tcPr>
          <w:p w14:paraId="47A46E71"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822" w:type="dxa"/>
            <w:tcBorders>
              <w:bottom w:val="nil"/>
            </w:tcBorders>
          </w:tcPr>
          <w:p w14:paraId="0A2DD17A"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689" w:type="dxa"/>
            <w:tcBorders>
              <w:bottom w:val="nil"/>
            </w:tcBorders>
          </w:tcPr>
          <w:p w14:paraId="1AC9E26E"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738" w:type="dxa"/>
            <w:tcBorders>
              <w:bottom w:val="nil"/>
            </w:tcBorders>
          </w:tcPr>
          <w:p w14:paraId="4E0056C6"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717" w:type="dxa"/>
            <w:tcBorders>
              <w:bottom w:val="nil"/>
            </w:tcBorders>
          </w:tcPr>
          <w:p w14:paraId="7E0DC856" w14:textId="635F5A22" w:rsidR="00A8202B" w:rsidRPr="005F125E" w:rsidRDefault="006A05C1" w:rsidP="00A8202B">
            <w:pPr>
              <w:spacing w:line="240" w:lineRule="auto"/>
              <w:jc w:val="right"/>
              <w:rPr>
                <w:rFonts w:ascii="Browallia New" w:hAnsi="Browallia New" w:cs="Browallia New"/>
                <w:sz w:val="20"/>
                <w:szCs w:val="20"/>
                <w:cs/>
              </w:rPr>
            </w:pPr>
            <w:r>
              <w:rPr>
                <w:rFonts w:ascii="Browallia New" w:hAnsi="Browallia New" w:cs="Browallia New" w:hint="cs"/>
                <w:sz w:val="20"/>
                <w:szCs w:val="20"/>
                <w:cs/>
              </w:rPr>
              <w:t>2,945</w:t>
            </w:r>
          </w:p>
        </w:tc>
        <w:tc>
          <w:tcPr>
            <w:tcW w:w="709" w:type="dxa"/>
            <w:tcBorders>
              <w:bottom w:val="nil"/>
            </w:tcBorders>
          </w:tcPr>
          <w:p w14:paraId="71CB8659" w14:textId="624F9203" w:rsidR="00A8202B" w:rsidRPr="004470C0" w:rsidRDefault="001F6239" w:rsidP="00A8202B">
            <w:pPr>
              <w:tabs>
                <w:tab w:val="clear" w:pos="227"/>
                <w:tab w:val="left" w:pos="20"/>
                <w:tab w:val="left" w:pos="360"/>
              </w:tabs>
              <w:spacing w:line="240" w:lineRule="auto"/>
              <w:jc w:val="right"/>
              <w:rPr>
                <w:rFonts w:ascii="Browallia New" w:hAnsi="Browallia New" w:cs="Browallia New"/>
                <w:sz w:val="20"/>
                <w:szCs w:val="20"/>
              </w:rPr>
            </w:pPr>
            <w:r>
              <w:rPr>
                <w:rFonts w:ascii="Browallia New" w:hAnsi="Browallia New" w:cs="Browallia New" w:hint="cs"/>
                <w:sz w:val="20"/>
                <w:szCs w:val="20"/>
                <w:cs/>
              </w:rPr>
              <w:t>2,995</w:t>
            </w:r>
          </w:p>
        </w:tc>
      </w:tr>
      <w:tr w:rsidR="00A8202B" w:rsidRPr="009B2D7B" w14:paraId="13B7719F" w14:textId="77777777" w:rsidTr="009907C0">
        <w:tblPrEx>
          <w:tblBorders>
            <w:bottom w:val="single" w:sz="4" w:space="0" w:color="auto"/>
          </w:tblBorders>
        </w:tblPrEx>
        <w:tc>
          <w:tcPr>
            <w:tcW w:w="2409" w:type="dxa"/>
            <w:tcBorders>
              <w:bottom w:val="nil"/>
            </w:tcBorders>
          </w:tcPr>
          <w:p w14:paraId="6DF4F2C2" w14:textId="0E0E1A1C" w:rsidR="00A8202B" w:rsidRPr="004470C0" w:rsidRDefault="00012824" w:rsidP="00A8202B">
            <w:pPr>
              <w:spacing w:line="240" w:lineRule="auto"/>
              <w:ind w:right="-108"/>
              <w:rPr>
                <w:rFonts w:ascii="Browallia New" w:hAnsi="Browallia New" w:cs="Browallia New"/>
                <w:sz w:val="20"/>
                <w:szCs w:val="20"/>
                <w:cs/>
              </w:rPr>
            </w:pPr>
            <w:r w:rsidRPr="004470C0">
              <w:rPr>
                <w:rFonts w:ascii="Browallia New" w:hAnsi="Browallia New" w:cs="Browallia New" w:hint="cs"/>
                <w:sz w:val="20"/>
                <w:szCs w:val="20"/>
                <w:cs/>
              </w:rPr>
              <w:t>สินทรัพย์</w:t>
            </w:r>
            <w:r w:rsidR="001D0F52">
              <w:rPr>
                <w:rFonts w:ascii="Browallia New" w:hAnsi="Browallia New" w:cs="Browallia New" w:hint="cs"/>
                <w:sz w:val="20"/>
                <w:szCs w:val="20"/>
                <w:cs/>
              </w:rPr>
              <w:t>รวม</w:t>
            </w:r>
          </w:p>
        </w:tc>
        <w:tc>
          <w:tcPr>
            <w:tcW w:w="709" w:type="dxa"/>
            <w:tcBorders>
              <w:bottom w:val="nil"/>
            </w:tcBorders>
          </w:tcPr>
          <w:p w14:paraId="691200CC"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728" w:type="dxa"/>
            <w:tcBorders>
              <w:bottom w:val="nil"/>
            </w:tcBorders>
          </w:tcPr>
          <w:p w14:paraId="72B589EB"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690" w:type="dxa"/>
            <w:tcBorders>
              <w:bottom w:val="nil"/>
            </w:tcBorders>
          </w:tcPr>
          <w:p w14:paraId="3978E738"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722" w:type="dxa"/>
            <w:tcBorders>
              <w:bottom w:val="nil"/>
            </w:tcBorders>
          </w:tcPr>
          <w:p w14:paraId="6E4B2A14"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737" w:type="dxa"/>
            <w:tcBorders>
              <w:bottom w:val="nil"/>
            </w:tcBorders>
          </w:tcPr>
          <w:p w14:paraId="549A4031"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720" w:type="dxa"/>
            <w:tcBorders>
              <w:bottom w:val="nil"/>
            </w:tcBorders>
          </w:tcPr>
          <w:p w14:paraId="3C9D8C9D"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732" w:type="dxa"/>
            <w:tcBorders>
              <w:bottom w:val="nil"/>
            </w:tcBorders>
          </w:tcPr>
          <w:p w14:paraId="032843B2"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720" w:type="dxa"/>
            <w:tcBorders>
              <w:bottom w:val="nil"/>
            </w:tcBorders>
          </w:tcPr>
          <w:p w14:paraId="3AB9C347"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771" w:type="dxa"/>
            <w:tcBorders>
              <w:bottom w:val="nil"/>
            </w:tcBorders>
          </w:tcPr>
          <w:p w14:paraId="03855CCE"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708" w:type="dxa"/>
            <w:tcBorders>
              <w:bottom w:val="nil"/>
            </w:tcBorders>
          </w:tcPr>
          <w:p w14:paraId="2E46056E"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810" w:type="dxa"/>
            <w:tcBorders>
              <w:bottom w:val="nil"/>
            </w:tcBorders>
          </w:tcPr>
          <w:p w14:paraId="4F4B2873"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822" w:type="dxa"/>
            <w:tcBorders>
              <w:bottom w:val="nil"/>
            </w:tcBorders>
          </w:tcPr>
          <w:p w14:paraId="115B954D"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689" w:type="dxa"/>
            <w:tcBorders>
              <w:bottom w:val="nil"/>
            </w:tcBorders>
          </w:tcPr>
          <w:p w14:paraId="017B766E"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738" w:type="dxa"/>
            <w:tcBorders>
              <w:bottom w:val="nil"/>
            </w:tcBorders>
          </w:tcPr>
          <w:p w14:paraId="787B0A10" w14:textId="77777777" w:rsidR="00A8202B" w:rsidRPr="009B2D7B" w:rsidRDefault="00A8202B" w:rsidP="00A8202B">
            <w:pPr>
              <w:spacing w:line="240" w:lineRule="auto"/>
              <w:jc w:val="right"/>
              <w:rPr>
                <w:rFonts w:ascii="Browallia New" w:hAnsi="Browallia New" w:cs="Browallia New"/>
                <w:sz w:val="20"/>
                <w:szCs w:val="20"/>
                <w:highlight w:val="yellow"/>
              </w:rPr>
            </w:pPr>
          </w:p>
        </w:tc>
        <w:tc>
          <w:tcPr>
            <w:tcW w:w="717" w:type="dxa"/>
            <w:tcBorders>
              <w:bottom w:val="nil"/>
            </w:tcBorders>
          </w:tcPr>
          <w:p w14:paraId="233DF92F" w14:textId="335B1FC0" w:rsidR="00A8202B" w:rsidRPr="005F125E" w:rsidRDefault="00012824" w:rsidP="00A8202B">
            <w:pPr>
              <w:spacing w:line="240" w:lineRule="auto"/>
              <w:jc w:val="right"/>
              <w:rPr>
                <w:rFonts w:ascii="Browallia New" w:hAnsi="Browallia New" w:cs="Browallia New"/>
                <w:sz w:val="20"/>
                <w:szCs w:val="20"/>
              </w:rPr>
            </w:pPr>
            <w:r w:rsidRPr="005F125E">
              <w:rPr>
                <w:rFonts w:ascii="Browallia New" w:hAnsi="Browallia New" w:cs="Browallia New"/>
                <w:sz w:val="20"/>
                <w:szCs w:val="20"/>
              </w:rPr>
              <w:t>10,7</w:t>
            </w:r>
            <w:r>
              <w:rPr>
                <w:rFonts w:ascii="Browallia New" w:hAnsi="Browallia New" w:cs="Browallia New"/>
                <w:sz w:val="20"/>
                <w:szCs w:val="20"/>
              </w:rPr>
              <w:t>58</w:t>
            </w:r>
          </w:p>
        </w:tc>
        <w:tc>
          <w:tcPr>
            <w:tcW w:w="709" w:type="dxa"/>
            <w:tcBorders>
              <w:bottom w:val="nil"/>
            </w:tcBorders>
          </w:tcPr>
          <w:p w14:paraId="1B8D3859" w14:textId="49DDE489" w:rsidR="00A8202B" w:rsidRPr="004470C0" w:rsidRDefault="00012824" w:rsidP="00A8202B">
            <w:pPr>
              <w:spacing w:line="240" w:lineRule="auto"/>
              <w:jc w:val="right"/>
              <w:rPr>
                <w:rFonts w:ascii="Browallia New" w:hAnsi="Browallia New" w:cs="Browallia New"/>
                <w:sz w:val="20"/>
                <w:szCs w:val="20"/>
              </w:rPr>
            </w:pPr>
            <w:r w:rsidRPr="004470C0">
              <w:rPr>
                <w:rFonts w:ascii="Browallia New" w:hAnsi="Browallia New" w:cs="Browallia New"/>
                <w:sz w:val="20"/>
                <w:szCs w:val="20"/>
              </w:rPr>
              <w:t>10,</w:t>
            </w:r>
            <w:r>
              <w:rPr>
                <w:rFonts w:ascii="Browallia New" w:hAnsi="Browallia New" w:cs="Browallia New"/>
                <w:sz w:val="20"/>
                <w:szCs w:val="20"/>
              </w:rPr>
              <w:t>973</w:t>
            </w:r>
          </w:p>
        </w:tc>
      </w:tr>
      <w:tr w:rsidR="00A8202B" w:rsidRPr="00B737D5" w14:paraId="38646BEB" w14:textId="77777777" w:rsidTr="009907C0">
        <w:tblPrEx>
          <w:tblBorders>
            <w:bottom w:val="single" w:sz="4" w:space="0" w:color="auto"/>
          </w:tblBorders>
        </w:tblPrEx>
        <w:tc>
          <w:tcPr>
            <w:tcW w:w="2409" w:type="dxa"/>
            <w:tcBorders>
              <w:top w:val="nil"/>
              <w:bottom w:val="nil"/>
            </w:tcBorders>
          </w:tcPr>
          <w:p w14:paraId="0C5B1C90" w14:textId="321AB2D3" w:rsidR="00A8202B" w:rsidRPr="004470C0" w:rsidRDefault="00A8202B" w:rsidP="00A8202B">
            <w:pPr>
              <w:spacing w:line="240" w:lineRule="auto"/>
              <w:ind w:right="-108"/>
              <w:rPr>
                <w:rFonts w:ascii="Browallia New" w:hAnsi="Browallia New" w:cs="Browallia New"/>
                <w:sz w:val="20"/>
                <w:szCs w:val="20"/>
                <w:cs/>
              </w:rPr>
            </w:pPr>
          </w:p>
        </w:tc>
        <w:tc>
          <w:tcPr>
            <w:tcW w:w="709" w:type="dxa"/>
            <w:tcBorders>
              <w:top w:val="nil"/>
              <w:bottom w:val="nil"/>
            </w:tcBorders>
          </w:tcPr>
          <w:p w14:paraId="1E6377D6" w14:textId="1E246E3D" w:rsidR="00A8202B" w:rsidRPr="009B2D7B" w:rsidRDefault="00A8202B" w:rsidP="00A8202B">
            <w:pPr>
              <w:spacing w:line="240" w:lineRule="auto"/>
              <w:jc w:val="right"/>
              <w:rPr>
                <w:rFonts w:ascii="Browallia New" w:hAnsi="Browallia New" w:cs="Browallia New"/>
                <w:sz w:val="20"/>
                <w:szCs w:val="20"/>
                <w:highlight w:val="yellow"/>
              </w:rPr>
            </w:pPr>
          </w:p>
        </w:tc>
        <w:tc>
          <w:tcPr>
            <w:tcW w:w="728" w:type="dxa"/>
            <w:tcBorders>
              <w:top w:val="nil"/>
              <w:bottom w:val="nil"/>
            </w:tcBorders>
          </w:tcPr>
          <w:p w14:paraId="68F91712" w14:textId="5BB732CB" w:rsidR="00A8202B" w:rsidRPr="009B2D7B" w:rsidRDefault="00A8202B" w:rsidP="00A8202B">
            <w:pPr>
              <w:spacing w:line="240" w:lineRule="auto"/>
              <w:jc w:val="right"/>
              <w:rPr>
                <w:rFonts w:ascii="Browallia New" w:hAnsi="Browallia New" w:cs="Browallia New"/>
                <w:sz w:val="20"/>
                <w:szCs w:val="20"/>
                <w:highlight w:val="yellow"/>
              </w:rPr>
            </w:pPr>
          </w:p>
        </w:tc>
        <w:tc>
          <w:tcPr>
            <w:tcW w:w="690" w:type="dxa"/>
            <w:tcBorders>
              <w:top w:val="nil"/>
              <w:bottom w:val="nil"/>
            </w:tcBorders>
          </w:tcPr>
          <w:p w14:paraId="36F6EE92" w14:textId="3C2E6A77" w:rsidR="00A8202B" w:rsidRPr="009B2D7B" w:rsidRDefault="00A8202B" w:rsidP="00A8202B">
            <w:pPr>
              <w:spacing w:line="240" w:lineRule="auto"/>
              <w:jc w:val="right"/>
              <w:rPr>
                <w:rFonts w:ascii="Browallia New" w:hAnsi="Browallia New" w:cs="Browallia New"/>
                <w:sz w:val="20"/>
                <w:szCs w:val="20"/>
                <w:highlight w:val="yellow"/>
              </w:rPr>
            </w:pPr>
          </w:p>
        </w:tc>
        <w:tc>
          <w:tcPr>
            <w:tcW w:w="722" w:type="dxa"/>
            <w:tcBorders>
              <w:top w:val="nil"/>
              <w:bottom w:val="nil"/>
            </w:tcBorders>
          </w:tcPr>
          <w:p w14:paraId="3A2B397F" w14:textId="4D39C459" w:rsidR="00A8202B" w:rsidRPr="009B2D7B" w:rsidRDefault="00A8202B" w:rsidP="00A8202B">
            <w:pPr>
              <w:spacing w:line="240" w:lineRule="auto"/>
              <w:jc w:val="right"/>
              <w:rPr>
                <w:rFonts w:ascii="Browallia New" w:hAnsi="Browallia New" w:cs="Browallia New"/>
                <w:sz w:val="20"/>
                <w:szCs w:val="20"/>
                <w:highlight w:val="yellow"/>
              </w:rPr>
            </w:pPr>
          </w:p>
        </w:tc>
        <w:tc>
          <w:tcPr>
            <w:tcW w:w="737" w:type="dxa"/>
            <w:tcBorders>
              <w:top w:val="nil"/>
              <w:bottom w:val="nil"/>
            </w:tcBorders>
          </w:tcPr>
          <w:p w14:paraId="27498A8A" w14:textId="6D255BA5" w:rsidR="00A8202B" w:rsidRPr="009B2D7B" w:rsidRDefault="00A8202B" w:rsidP="00A8202B">
            <w:pPr>
              <w:spacing w:line="240" w:lineRule="auto"/>
              <w:jc w:val="right"/>
              <w:rPr>
                <w:rFonts w:ascii="Browallia New" w:hAnsi="Browallia New" w:cs="Browallia New"/>
                <w:sz w:val="20"/>
                <w:szCs w:val="20"/>
                <w:highlight w:val="yellow"/>
              </w:rPr>
            </w:pPr>
          </w:p>
        </w:tc>
        <w:tc>
          <w:tcPr>
            <w:tcW w:w="720" w:type="dxa"/>
            <w:tcBorders>
              <w:top w:val="nil"/>
              <w:bottom w:val="nil"/>
            </w:tcBorders>
          </w:tcPr>
          <w:p w14:paraId="4B549BF6" w14:textId="1BD2481E" w:rsidR="00A8202B" w:rsidRPr="009B2D7B" w:rsidRDefault="00A8202B" w:rsidP="00A8202B">
            <w:pPr>
              <w:spacing w:line="240" w:lineRule="auto"/>
              <w:jc w:val="right"/>
              <w:rPr>
                <w:rFonts w:ascii="Browallia New" w:hAnsi="Browallia New" w:cs="Browallia New"/>
                <w:sz w:val="20"/>
                <w:szCs w:val="20"/>
                <w:highlight w:val="yellow"/>
              </w:rPr>
            </w:pPr>
          </w:p>
        </w:tc>
        <w:tc>
          <w:tcPr>
            <w:tcW w:w="732" w:type="dxa"/>
            <w:tcBorders>
              <w:top w:val="nil"/>
              <w:bottom w:val="nil"/>
            </w:tcBorders>
          </w:tcPr>
          <w:p w14:paraId="07EFFF51" w14:textId="194F8C9E" w:rsidR="00A8202B" w:rsidRPr="009B2D7B" w:rsidRDefault="00A8202B" w:rsidP="00A8202B">
            <w:pPr>
              <w:spacing w:line="240" w:lineRule="auto"/>
              <w:jc w:val="right"/>
              <w:rPr>
                <w:rFonts w:ascii="Browallia New" w:hAnsi="Browallia New" w:cs="Browallia New"/>
                <w:sz w:val="20"/>
                <w:szCs w:val="20"/>
                <w:highlight w:val="yellow"/>
              </w:rPr>
            </w:pPr>
          </w:p>
        </w:tc>
        <w:tc>
          <w:tcPr>
            <w:tcW w:w="720" w:type="dxa"/>
            <w:tcBorders>
              <w:top w:val="nil"/>
              <w:bottom w:val="nil"/>
            </w:tcBorders>
          </w:tcPr>
          <w:p w14:paraId="1D227CD4" w14:textId="4F9EC745" w:rsidR="00A8202B" w:rsidRPr="009B2D7B" w:rsidRDefault="00A8202B" w:rsidP="00A8202B">
            <w:pPr>
              <w:spacing w:line="240" w:lineRule="auto"/>
              <w:jc w:val="right"/>
              <w:rPr>
                <w:rFonts w:ascii="Browallia New" w:hAnsi="Browallia New" w:cs="Browallia New"/>
                <w:sz w:val="20"/>
                <w:szCs w:val="20"/>
                <w:highlight w:val="yellow"/>
              </w:rPr>
            </w:pPr>
          </w:p>
        </w:tc>
        <w:tc>
          <w:tcPr>
            <w:tcW w:w="771" w:type="dxa"/>
            <w:tcBorders>
              <w:top w:val="nil"/>
              <w:bottom w:val="nil"/>
            </w:tcBorders>
          </w:tcPr>
          <w:p w14:paraId="4F1B7F8C" w14:textId="3BB2A633" w:rsidR="00A8202B" w:rsidRPr="009B2D7B" w:rsidRDefault="00A8202B" w:rsidP="00A8202B">
            <w:pPr>
              <w:spacing w:line="240" w:lineRule="auto"/>
              <w:jc w:val="right"/>
              <w:rPr>
                <w:rFonts w:ascii="Browallia New" w:hAnsi="Browallia New" w:cs="Browallia New"/>
                <w:sz w:val="20"/>
                <w:szCs w:val="20"/>
                <w:highlight w:val="yellow"/>
              </w:rPr>
            </w:pPr>
          </w:p>
        </w:tc>
        <w:tc>
          <w:tcPr>
            <w:tcW w:w="708" w:type="dxa"/>
            <w:tcBorders>
              <w:top w:val="nil"/>
              <w:bottom w:val="nil"/>
            </w:tcBorders>
          </w:tcPr>
          <w:p w14:paraId="6CF8EFFA" w14:textId="72AB9651" w:rsidR="00A8202B" w:rsidRPr="009B2D7B" w:rsidRDefault="00A8202B" w:rsidP="00A8202B">
            <w:pPr>
              <w:spacing w:line="240" w:lineRule="auto"/>
              <w:jc w:val="right"/>
              <w:rPr>
                <w:rFonts w:ascii="Browallia New" w:hAnsi="Browallia New" w:cs="Browallia New"/>
                <w:sz w:val="20"/>
                <w:szCs w:val="20"/>
                <w:highlight w:val="yellow"/>
              </w:rPr>
            </w:pPr>
          </w:p>
        </w:tc>
        <w:tc>
          <w:tcPr>
            <w:tcW w:w="810" w:type="dxa"/>
            <w:tcBorders>
              <w:top w:val="nil"/>
              <w:bottom w:val="nil"/>
            </w:tcBorders>
          </w:tcPr>
          <w:p w14:paraId="251B4D06" w14:textId="46958F69" w:rsidR="00A8202B" w:rsidRPr="009B2D7B" w:rsidRDefault="00A8202B" w:rsidP="00A8202B">
            <w:pPr>
              <w:spacing w:line="240" w:lineRule="auto"/>
              <w:jc w:val="right"/>
              <w:rPr>
                <w:rFonts w:ascii="Browallia New" w:hAnsi="Browallia New" w:cs="Browallia New"/>
                <w:sz w:val="20"/>
                <w:szCs w:val="20"/>
                <w:highlight w:val="yellow"/>
              </w:rPr>
            </w:pPr>
          </w:p>
        </w:tc>
        <w:tc>
          <w:tcPr>
            <w:tcW w:w="822" w:type="dxa"/>
            <w:tcBorders>
              <w:top w:val="nil"/>
              <w:bottom w:val="nil"/>
            </w:tcBorders>
          </w:tcPr>
          <w:p w14:paraId="236694C1" w14:textId="05EBEAA6" w:rsidR="00A8202B" w:rsidRPr="009B2D7B" w:rsidRDefault="00A8202B" w:rsidP="00A8202B">
            <w:pPr>
              <w:spacing w:line="240" w:lineRule="auto"/>
              <w:jc w:val="right"/>
              <w:rPr>
                <w:rFonts w:ascii="Browallia New" w:hAnsi="Browallia New" w:cs="Browallia New"/>
                <w:sz w:val="20"/>
                <w:szCs w:val="20"/>
                <w:highlight w:val="yellow"/>
              </w:rPr>
            </w:pPr>
          </w:p>
        </w:tc>
        <w:tc>
          <w:tcPr>
            <w:tcW w:w="689" w:type="dxa"/>
            <w:tcBorders>
              <w:top w:val="nil"/>
              <w:bottom w:val="nil"/>
            </w:tcBorders>
          </w:tcPr>
          <w:p w14:paraId="31658515" w14:textId="33F9818E" w:rsidR="00A8202B" w:rsidRPr="009B2D7B" w:rsidRDefault="00A8202B" w:rsidP="00A8202B">
            <w:pPr>
              <w:spacing w:line="240" w:lineRule="auto"/>
              <w:jc w:val="right"/>
              <w:rPr>
                <w:rFonts w:ascii="Browallia New" w:hAnsi="Browallia New" w:cs="Browallia New"/>
                <w:sz w:val="20"/>
                <w:szCs w:val="20"/>
                <w:highlight w:val="yellow"/>
              </w:rPr>
            </w:pPr>
          </w:p>
        </w:tc>
        <w:tc>
          <w:tcPr>
            <w:tcW w:w="738" w:type="dxa"/>
            <w:tcBorders>
              <w:top w:val="nil"/>
              <w:bottom w:val="nil"/>
            </w:tcBorders>
          </w:tcPr>
          <w:p w14:paraId="1EAF4FB9" w14:textId="768DAB82" w:rsidR="00A8202B" w:rsidRPr="009B2D7B" w:rsidRDefault="00A8202B" w:rsidP="00A8202B">
            <w:pPr>
              <w:spacing w:line="240" w:lineRule="auto"/>
              <w:jc w:val="right"/>
              <w:rPr>
                <w:rFonts w:ascii="Browallia New" w:hAnsi="Browallia New" w:cs="Browallia New"/>
                <w:sz w:val="20"/>
                <w:szCs w:val="20"/>
                <w:highlight w:val="yellow"/>
              </w:rPr>
            </w:pPr>
          </w:p>
        </w:tc>
        <w:tc>
          <w:tcPr>
            <w:tcW w:w="717" w:type="dxa"/>
            <w:tcBorders>
              <w:top w:val="nil"/>
              <w:bottom w:val="nil"/>
            </w:tcBorders>
          </w:tcPr>
          <w:p w14:paraId="46921E8F" w14:textId="4264DA62" w:rsidR="00A8202B" w:rsidRPr="005F125E" w:rsidRDefault="00A8202B" w:rsidP="00A8202B">
            <w:pPr>
              <w:spacing w:line="240" w:lineRule="auto"/>
              <w:jc w:val="right"/>
              <w:rPr>
                <w:rFonts w:ascii="Browallia New" w:hAnsi="Browallia New" w:cs="Browallia New"/>
                <w:sz w:val="20"/>
                <w:szCs w:val="20"/>
              </w:rPr>
            </w:pPr>
          </w:p>
        </w:tc>
        <w:tc>
          <w:tcPr>
            <w:tcW w:w="709" w:type="dxa"/>
            <w:tcBorders>
              <w:top w:val="nil"/>
              <w:bottom w:val="nil"/>
            </w:tcBorders>
          </w:tcPr>
          <w:p w14:paraId="6EAB302F" w14:textId="57DFDE6D" w:rsidR="00A8202B" w:rsidRPr="00B737D5" w:rsidRDefault="00A8202B" w:rsidP="00A8202B">
            <w:pPr>
              <w:spacing w:line="240" w:lineRule="auto"/>
              <w:jc w:val="right"/>
              <w:rPr>
                <w:rFonts w:ascii="Browallia New" w:hAnsi="Browallia New" w:cs="Browallia New"/>
                <w:sz w:val="20"/>
                <w:szCs w:val="20"/>
              </w:rPr>
            </w:pPr>
          </w:p>
        </w:tc>
      </w:tr>
    </w:tbl>
    <w:p w14:paraId="16BFC8E2" w14:textId="77777777" w:rsidR="00A76E34" w:rsidRDefault="00A76E34" w:rsidP="00A76E34">
      <w:pPr>
        <w:rPr>
          <w:rFonts w:ascii="Browallia New" w:hAnsi="Browallia New"/>
          <w:color w:val="FFFFFF" w:themeColor="background1"/>
          <w:sz w:val="28"/>
          <w:szCs w:val="28"/>
        </w:rPr>
      </w:pPr>
    </w:p>
    <w:tbl>
      <w:tblPr>
        <w:tblW w:w="14131"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89"/>
        <w:gridCol w:w="738"/>
        <w:gridCol w:w="717"/>
        <w:gridCol w:w="709"/>
      </w:tblGrid>
      <w:tr w:rsidR="007F685C" w:rsidRPr="009B2D7B" w14:paraId="3E9AA6BF" w14:textId="77777777">
        <w:tc>
          <w:tcPr>
            <w:tcW w:w="2409" w:type="dxa"/>
          </w:tcPr>
          <w:p w14:paraId="2DBD5845" w14:textId="77777777" w:rsidR="007F685C" w:rsidRPr="00B737D5" w:rsidRDefault="007F685C">
            <w:pPr>
              <w:spacing w:line="240" w:lineRule="auto"/>
              <w:ind w:right="-108"/>
              <w:rPr>
                <w:rFonts w:ascii="Browallia New" w:hAnsi="Browallia New" w:cs="Browallia New"/>
                <w:sz w:val="19"/>
                <w:szCs w:val="19"/>
              </w:rPr>
            </w:pPr>
          </w:p>
        </w:tc>
        <w:tc>
          <w:tcPr>
            <w:tcW w:w="11722" w:type="dxa"/>
            <w:gridSpan w:val="16"/>
          </w:tcPr>
          <w:p w14:paraId="53F023CF" w14:textId="77777777" w:rsidR="007F685C" w:rsidRPr="00D14171" w:rsidRDefault="007F685C">
            <w:pPr>
              <w:spacing w:line="240" w:lineRule="auto"/>
              <w:jc w:val="right"/>
              <w:rPr>
                <w:rFonts w:ascii="Browallia New" w:hAnsi="Browallia New" w:cs="Browallia New"/>
                <w:sz w:val="20"/>
                <w:szCs w:val="20"/>
              </w:rPr>
            </w:pPr>
            <w:r w:rsidRPr="00D14171">
              <w:rPr>
                <w:rFonts w:ascii="Browallia New" w:hAnsi="Browallia New" w:cs="Browallia New"/>
                <w:sz w:val="20"/>
                <w:szCs w:val="20"/>
                <w:cs/>
              </w:rPr>
              <w:t>(หน่วย : ล้านบาท)</w:t>
            </w:r>
          </w:p>
        </w:tc>
      </w:tr>
      <w:tr w:rsidR="007F685C" w:rsidRPr="009B2D7B" w14:paraId="5621D703" w14:textId="77777777">
        <w:tc>
          <w:tcPr>
            <w:tcW w:w="2409" w:type="dxa"/>
          </w:tcPr>
          <w:p w14:paraId="4DFBD277" w14:textId="77777777" w:rsidR="007F685C" w:rsidRPr="00D14171" w:rsidRDefault="007F685C">
            <w:pPr>
              <w:spacing w:line="240" w:lineRule="auto"/>
              <w:ind w:right="-108"/>
              <w:rPr>
                <w:rFonts w:ascii="Browallia New" w:hAnsi="Browallia New" w:cs="Browallia New"/>
                <w:sz w:val="19"/>
                <w:szCs w:val="19"/>
              </w:rPr>
            </w:pPr>
          </w:p>
        </w:tc>
        <w:tc>
          <w:tcPr>
            <w:tcW w:w="11722" w:type="dxa"/>
            <w:gridSpan w:val="16"/>
          </w:tcPr>
          <w:p w14:paraId="50C5FA58" w14:textId="589E81D5" w:rsidR="007F685C" w:rsidRPr="00D14171" w:rsidRDefault="00CA12E0">
            <w:pPr>
              <w:pBdr>
                <w:bottom w:val="single" w:sz="4" w:space="1" w:color="auto"/>
              </w:pBdr>
              <w:spacing w:line="240" w:lineRule="auto"/>
              <w:jc w:val="center"/>
              <w:rPr>
                <w:rFonts w:ascii="Browallia New" w:hAnsi="Browallia New" w:cs="Browallia New"/>
                <w:sz w:val="20"/>
                <w:szCs w:val="20"/>
                <w:cs/>
              </w:rPr>
            </w:pPr>
            <w:r w:rsidRPr="00D14171">
              <w:rPr>
                <w:rFonts w:ascii="Browallia New" w:hAnsi="Browallia New" w:cs="Browallia New"/>
                <w:sz w:val="20"/>
                <w:szCs w:val="20"/>
                <w:cs/>
              </w:rPr>
              <w:t>สำหรับงวด</w:t>
            </w:r>
            <w:r w:rsidRPr="00D14171">
              <w:rPr>
                <w:rFonts w:ascii="Browallia New" w:hAnsi="Browallia New" w:cs="Browallia New" w:hint="cs"/>
                <w:sz w:val="20"/>
                <w:szCs w:val="20"/>
                <w:cs/>
              </w:rPr>
              <w:t>หก</w:t>
            </w:r>
            <w:r w:rsidRPr="00D14171">
              <w:rPr>
                <w:rFonts w:ascii="Browallia New" w:hAnsi="Browallia New" w:cs="Browallia New"/>
                <w:sz w:val="20"/>
                <w:szCs w:val="20"/>
                <w:cs/>
              </w:rPr>
              <w:t xml:space="preserve">เดือนสิ้นสุดวันที่ </w:t>
            </w:r>
            <w:r w:rsidRPr="00D14171">
              <w:rPr>
                <w:rFonts w:ascii="Browallia New" w:hAnsi="Browallia New" w:cs="Browallia New"/>
                <w:sz w:val="20"/>
                <w:szCs w:val="20"/>
              </w:rPr>
              <w:t>30</w:t>
            </w:r>
            <w:r w:rsidRPr="00D14171">
              <w:rPr>
                <w:rFonts w:ascii="Browallia New" w:hAnsi="Browallia New" w:cs="Browallia New" w:hint="cs"/>
                <w:sz w:val="20"/>
                <w:szCs w:val="20"/>
                <w:cs/>
              </w:rPr>
              <w:t xml:space="preserve"> มิถุนายน</w:t>
            </w:r>
          </w:p>
        </w:tc>
      </w:tr>
      <w:tr w:rsidR="007F685C" w:rsidRPr="009B2D7B" w14:paraId="76775529" w14:textId="77777777">
        <w:tblPrEx>
          <w:tblBorders>
            <w:bottom w:val="single" w:sz="4" w:space="0" w:color="auto"/>
          </w:tblBorders>
        </w:tblPrEx>
        <w:trPr>
          <w:tblHeader/>
        </w:trPr>
        <w:tc>
          <w:tcPr>
            <w:tcW w:w="2409" w:type="dxa"/>
          </w:tcPr>
          <w:p w14:paraId="6B426E25" w14:textId="77777777" w:rsidR="007F685C" w:rsidRPr="00D14171" w:rsidRDefault="007F685C">
            <w:pPr>
              <w:pStyle w:val="Heading1"/>
              <w:numPr>
                <w:ilvl w:val="0"/>
                <w:numId w:val="0"/>
              </w:numPr>
              <w:spacing w:line="240" w:lineRule="auto"/>
              <w:rPr>
                <w:rFonts w:ascii="Browallia New" w:hAnsi="Browallia New" w:cs="Browallia New"/>
                <w:sz w:val="19"/>
                <w:szCs w:val="19"/>
                <w:cs/>
              </w:rPr>
            </w:pPr>
          </w:p>
        </w:tc>
        <w:tc>
          <w:tcPr>
            <w:tcW w:w="1437" w:type="dxa"/>
            <w:gridSpan w:val="2"/>
            <w:tcBorders>
              <w:top w:val="nil"/>
            </w:tcBorders>
            <w:vAlign w:val="bottom"/>
          </w:tcPr>
          <w:p w14:paraId="6E887C65" w14:textId="77777777" w:rsidR="007F685C" w:rsidRPr="00D14171" w:rsidRDefault="007F685C">
            <w:pPr>
              <w:pBdr>
                <w:bottom w:val="single" w:sz="4" w:space="1" w:color="auto"/>
              </w:pBdr>
              <w:spacing w:line="240" w:lineRule="auto"/>
              <w:jc w:val="center"/>
              <w:rPr>
                <w:rFonts w:ascii="Browallia New" w:hAnsi="Browallia New" w:cs="Browallia New"/>
                <w:sz w:val="20"/>
                <w:szCs w:val="20"/>
              </w:rPr>
            </w:pPr>
            <w:r w:rsidRPr="00D14171">
              <w:rPr>
                <w:rFonts w:ascii="Browallia New" w:hAnsi="Browallia New" w:cs="Browallia New"/>
                <w:sz w:val="20"/>
                <w:szCs w:val="20"/>
                <w:cs/>
              </w:rPr>
              <w:t>ธุรกิจขายและ</w:t>
            </w:r>
          </w:p>
          <w:p w14:paraId="051931BF" w14:textId="77777777" w:rsidR="007F685C" w:rsidRPr="00D14171" w:rsidRDefault="007F685C">
            <w:pPr>
              <w:pBdr>
                <w:bottom w:val="single" w:sz="4" w:space="1" w:color="auto"/>
              </w:pBdr>
              <w:spacing w:line="240" w:lineRule="auto"/>
              <w:jc w:val="center"/>
              <w:rPr>
                <w:rFonts w:ascii="Browallia New" w:hAnsi="Browallia New" w:cs="Browallia New"/>
                <w:sz w:val="20"/>
                <w:szCs w:val="20"/>
                <w:cs/>
              </w:rPr>
            </w:pPr>
            <w:r w:rsidRPr="00D14171">
              <w:rPr>
                <w:rFonts w:ascii="Browallia New" w:hAnsi="Browallia New" w:cs="Browallia New"/>
                <w:sz w:val="20"/>
                <w:szCs w:val="20"/>
                <w:cs/>
              </w:rPr>
              <w:t>ให้เช่าซื้อ</w:t>
            </w:r>
          </w:p>
        </w:tc>
        <w:tc>
          <w:tcPr>
            <w:tcW w:w="1412" w:type="dxa"/>
            <w:gridSpan w:val="2"/>
            <w:tcBorders>
              <w:top w:val="nil"/>
            </w:tcBorders>
            <w:vAlign w:val="bottom"/>
          </w:tcPr>
          <w:p w14:paraId="32961406" w14:textId="77777777" w:rsidR="007F685C" w:rsidRPr="00D14171" w:rsidRDefault="007F685C">
            <w:pPr>
              <w:pBdr>
                <w:bottom w:val="single" w:sz="4" w:space="1" w:color="auto"/>
              </w:pBdr>
              <w:spacing w:line="240" w:lineRule="auto"/>
              <w:jc w:val="center"/>
              <w:rPr>
                <w:rFonts w:ascii="Browallia New" w:hAnsi="Browallia New" w:cs="Browallia New"/>
                <w:sz w:val="20"/>
                <w:szCs w:val="20"/>
                <w:cs/>
              </w:rPr>
            </w:pPr>
            <w:r w:rsidRPr="00D14171">
              <w:rPr>
                <w:rFonts w:ascii="Browallia New" w:hAnsi="Browallia New" w:cs="Browallia New"/>
                <w:sz w:val="20"/>
                <w:szCs w:val="20"/>
                <w:cs/>
              </w:rPr>
              <w:t>ธุรกิจพัฒนาอสังหาริมทรัพย์</w:t>
            </w:r>
          </w:p>
        </w:tc>
        <w:tc>
          <w:tcPr>
            <w:tcW w:w="1457" w:type="dxa"/>
            <w:gridSpan w:val="2"/>
            <w:tcBorders>
              <w:top w:val="nil"/>
            </w:tcBorders>
            <w:vAlign w:val="bottom"/>
          </w:tcPr>
          <w:p w14:paraId="428B0764" w14:textId="77777777" w:rsidR="007F685C" w:rsidRPr="00D14171" w:rsidRDefault="007F685C">
            <w:pPr>
              <w:pBdr>
                <w:bottom w:val="single" w:sz="4" w:space="1" w:color="auto"/>
              </w:pBdr>
              <w:spacing w:line="240" w:lineRule="auto"/>
              <w:jc w:val="center"/>
              <w:rPr>
                <w:rFonts w:ascii="Browallia New" w:hAnsi="Browallia New" w:cs="Browallia New"/>
                <w:sz w:val="20"/>
                <w:szCs w:val="20"/>
              </w:rPr>
            </w:pPr>
          </w:p>
          <w:p w14:paraId="6AA75FAB" w14:textId="77777777" w:rsidR="007F685C" w:rsidRPr="00D14171" w:rsidRDefault="007F685C">
            <w:pPr>
              <w:pBdr>
                <w:bottom w:val="single" w:sz="4" w:space="1" w:color="auto"/>
              </w:pBdr>
              <w:spacing w:line="240" w:lineRule="auto"/>
              <w:jc w:val="center"/>
              <w:rPr>
                <w:rFonts w:ascii="Browallia New" w:hAnsi="Browallia New" w:cs="Browallia New"/>
                <w:sz w:val="20"/>
                <w:szCs w:val="20"/>
                <w:cs/>
              </w:rPr>
            </w:pPr>
            <w:r w:rsidRPr="00D14171">
              <w:rPr>
                <w:rFonts w:ascii="Browallia New" w:hAnsi="Browallia New" w:cs="Browallia New"/>
                <w:sz w:val="20"/>
                <w:szCs w:val="20"/>
                <w:cs/>
              </w:rPr>
              <w:t>ธุรกิจโรงแรม</w:t>
            </w:r>
          </w:p>
        </w:tc>
        <w:tc>
          <w:tcPr>
            <w:tcW w:w="1452" w:type="dxa"/>
            <w:gridSpan w:val="2"/>
            <w:tcBorders>
              <w:top w:val="nil"/>
            </w:tcBorders>
            <w:vAlign w:val="bottom"/>
          </w:tcPr>
          <w:p w14:paraId="320E02E1" w14:textId="77777777" w:rsidR="007F685C" w:rsidRPr="00D14171" w:rsidRDefault="007F685C">
            <w:pPr>
              <w:pBdr>
                <w:bottom w:val="single" w:sz="4" w:space="1" w:color="auto"/>
              </w:pBdr>
              <w:spacing w:line="240" w:lineRule="auto"/>
              <w:jc w:val="center"/>
              <w:rPr>
                <w:rFonts w:ascii="Browallia New" w:hAnsi="Browallia New" w:cs="Browallia New"/>
                <w:sz w:val="20"/>
                <w:szCs w:val="20"/>
                <w:cs/>
              </w:rPr>
            </w:pPr>
            <w:r w:rsidRPr="00D14171">
              <w:rPr>
                <w:rFonts w:ascii="Browallia New" w:hAnsi="Browallia New" w:cs="Browallia New"/>
                <w:sz w:val="20"/>
                <w:szCs w:val="20"/>
                <w:cs/>
              </w:rPr>
              <w:t>ธุรกิจตัวแทนขายอสังหาริมทรัพย์</w:t>
            </w:r>
          </w:p>
        </w:tc>
        <w:tc>
          <w:tcPr>
            <w:tcW w:w="1479" w:type="dxa"/>
            <w:gridSpan w:val="2"/>
            <w:tcBorders>
              <w:top w:val="nil"/>
            </w:tcBorders>
            <w:vAlign w:val="bottom"/>
          </w:tcPr>
          <w:p w14:paraId="5E9150D2" w14:textId="77777777" w:rsidR="007F685C" w:rsidRPr="00D14171" w:rsidRDefault="007F685C">
            <w:pPr>
              <w:pBdr>
                <w:bottom w:val="single" w:sz="4" w:space="1" w:color="auto"/>
              </w:pBdr>
              <w:spacing w:line="240" w:lineRule="auto"/>
              <w:jc w:val="center"/>
              <w:rPr>
                <w:rFonts w:ascii="Browallia New" w:hAnsi="Browallia New" w:cs="Browallia New"/>
                <w:sz w:val="20"/>
                <w:szCs w:val="20"/>
              </w:rPr>
            </w:pPr>
            <w:r w:rsidRPr="00D14171">
              <w:rPr>
                <w:rFonts w:ascii="Browallia New" w:hAnsi="Browallia New" w:cs="Browallia New"/>
                <w:sz w:val="20"/>
                <w:szCs w:val="20"/>
                <w:cs/>
              </w:rPr>
              <w:t>ธุรกิจบริการจัดทำโฆษณาประชาสัมพันธ์</w:t>
            </w:r>
          </w:p>
          <w:p w14:paraId="07D67563" w14:textId="77777777" w:rsidR="007F685C" w:rsidRPr="00D14171" w:rsidRDefault="007F685C">
            <w:pPr>
              <w:pBdr>
                <w:bottom w:val="single" w:sz="4" w:space="1" w:color="auto"/>
              </w:pBdr>
              <w:spacing w:line="240" w:lineRule="auto"/>
              <w:jc w:val="center"/>
              <w:rPr>
                <w:rFonts w:ascii="Browallia New" w:hAnsi="Browallia New" w:cs="Browallia New"/>
                <w:sz w:val="19"/>
                <w:szCs w:val="19"/>
                <w:cs/>
              </w:rPr>
            </w:pPr>
            <w:r w:rsidRPr="00D14171">
              <w:rPr>
                <w:rFonts w:ascii="Browallia New" w:hAnsi="Browallia New" w:cs="Browallia New"/>
                <w:sz w:val="20"/>
                <w:szCs w:val="20"/>
                <w:cs/>
              </w:rPr>
              <w:t>และจัดงานกิจกรรม</w:t>
            </w:r>
          </w:p>
        </w:tc>
        <w:tc>
          <w:tcPr>
            <w:tcW w:w="1632" w:type="dxa"/>
            <w:gridSpan w:val="2"/>
            <w:tcBorders>
              <w:top w:val="nil"/>
            </w:tcBorders>
            <w:vAlign w:val="bottom"/>
          </w:tcPr>
          <w:p w14:paraId="49621C6C" w14:textId="77777777" w:rsidR="007F685C" w:rsidRPr="00D14171" w:rsidRDefault="007F685C">
            <w:pPr>
              <w:pBdr>
                <w:bottom w:val="single" w:sz="4" w:space="1" w:color="auto"/>
              </w:pBdr>
              <w:spacing w:line="240" w:lineRule="auto"/>
              <w:jc w:val="center"/>
              <w:rPr>
                <w:rFonts w:ascii="Browallia New" w:hAnsi="Browallia New" w:cs="Browallia New"/>
                <w:sz w:val="20"/>
                <w:szCs w:val="20"/>
              </w:rPr>
            </w:pPr>
          </w:p>
          <w:p w14:paraId="53E943AF" w14:textId="77777777" w:rsidR="007F685C" w:rsidRPr="00D14171" w:rsidRDefault="007F685C">
            <w:pPr>
              <w:pBdr>
                <w:bottom w:val="single" w:sz="4" w:space="1" w:color="auto"/>
              </w:pBdr>
              <w:spacing w:line="240" w:lineRule="auto"/>
              <w:jc w:val="center"/>
              <w:rPr>
                <w:rFonts w:ascii="Browallia New" w:hAnsi="Browallia New" w:cs="Browallia New"/>
                <w:sz w:val="20"/>
                <w:szCs w:val="20"/>
              </w:rPr>
            </w:pPr>
            <w:r w:rsidRPr="00D14171">
              <w:rPr>
                <w:rFonts w:ascii="Browallia New" w:hAnsi="Browallia New" w:cs="Browallia New"/>
                <w:sz w:val="20"/>
                <w:szCs w:val="20"/>
                <w:cs/>
              </w:rPr>
              <w:t>ธุรกิจอื่นๆ</w:t>
            </w:r>
            <w:r w:rsidRPr="00D14171">
              <w:rPr>
                <w:rFonts w:ascii="Browallia New" w:hAnsi="Browallia New" w:cs="Browallia New" w:hint="cs"/>
                <w:sz w:val="20"/>
                <w:szCs w:val="20"/>
                <w:cs/>
              </w:rPr>
              <w:t xml:space="preserve"> </w:t>
            </w:r>
            <w:r w:rsidRPr="00D14171">
              <w:rPr>
                <w:rFonts w:ascii="Browallia New" w:hAnsi="Browallia New" w:cs="Browallia New"/>
                <w:sz w:val="20"/>
                <w:szCs w:val="20"/>
              </w:rPr>
              <w:t xml:space="preserve">/ </w:t>
            </w:r>
            <w:r w:rsidRPr="00D14171">
              <w:rPr>
                <w:rFonts w:ascii="Browallia New" w:hAnsi="Browallia New" w:cs="Browallia New" w:hint="cs"/>
                <w:sz w:val="20"/>
                <w:szCs w:val="20"/>
                <w:cs/>
              </w:rPr>
              <w:t>รายได้อื่นๆ</w:t>
            </w:r>
          </w:p>
        </w:tc>
        <w:tc>
          <w:tcPr>
            <w:tcW w:w="1427" w:type="dxa"/>
            <w:gridSpan w:val="2"/>
            <w:tcBorders>
              <w:top w:val="nil"/>
            </w:tcBorders>
            <w:vAlign w:val="bottom"/>
          </w:tcPr>
          <w:p w14:paraId="36D6725B" w14:textId="77777777" w:rsidR="007F685C" w:rsidRPr="00D14171" w:rsidRDefault="007F685C">
            <w:pPr>
              <w:pBdr>
                <w:bottom w:val="single" w:sz="4" w:space="1" w:color="auto"/>
              </w:pBdr>
              <w:spacing w:line="240" w:lineRule="auto"/>
              <w:jc w:val="center"/>
              <w:rPr>
                <w:rFonts w:ascii="Browallia New" w:hAnsi="Browallia New" w:cs="Browallia New"/>
                <w:sz w:val="20"/>
                <w:szCs w:val="20"/>
                <w:cs/>
              </w:rPr>
            </w:pPr>
            <w:r w:rsidRPr="00D14171">
              <w:rPr>
                <w:rFonts w:ascii="Browallia New" w:hAnsi="Browallia New" w:cs="Browallia New"/>
                <w:sz w:val="20"/>
                <w:szCs w:val="20"/>
                <w:cs/>
              </w:rPr>
              <w:t>การตัดรายการบัญชีระหว่างกัน</w:t>
            </w:r>
          </w:p>
        </w:tc>
        <w:tc>
          <w:tcPr>
            <w:tcW w:w="1426" w:type="dxa"/>
            <w:gridSpan w:val="2"/>
            <w:tcBorders>
              <w:top w:val="nil"/>
            </w:tcBorders>
            <w:vAlign w:val="bottom"/>
          </w:tcPr>
          <w:p w14:paraId="5BEDE878" w14:textId="77777777" w:rsidR="007F685C" w:rsidRPr="00D14171" w:rsidRDefault="007F685C">
            <w:pPr>
              <w:pBdr>
                <w:bottom w:val="single" w:sz="4" w:space="1" w:color="auto"/>
              </w:pBdr>
              <w:spacing w:line="240" w:lineRule="auto"/>
              <w:jc w:val="center"/>
              <w:rPr>
                <w:rFonts w:ascii="Browallia New" w:hAnsi="Browallia New" w:cs="Browallia New"/>
                <w:sz w:val="20"/>
                <w:szCs w:val="20"/>
              </w:rPr>
            </w:pPr>
          </w:p>
          <w:p w14:paraId="50FC3483" w14:textId="77777777" w:rsidR="007F685C" w:rsidRPr="00D14171" w:rsidRDefault="007F685C">
            <w:pPr>
              <w:pBdr>
                <w:bottom w:val="single" w:sz="4" w:space="1" w:color="auto"/>
              </w:pBdr>
              <w:spacing w:line="240" w:lineRule="auto"/>
              <w:jc w:val="center"/>
              <w:rPr>
                <w:rFonts w:ascii="Browallia New" w:hAnsi="Browallia New" w:cs="Browallia New"/>
                <w:sz w:val="20"/>
                <w:szCs w:val="20"/>
                <w:cs/>
              </w:rPr>
            </w:pPr>
            <w:r w:rsidRPr="00D14171">
              <w:rPr>
                <w:rFonts w:ascii="Browallia New" w:hAnsi="Browallia New" w:cs="Browallia New"/>
                <w:sz w:val="20"/>
                <w:szCs w:val="20"/>
                <w:cs/>
              </w:rPr>
              <w:t>งบการเงินรวม</w:t>
            </w:r>
          </w:p>
        </w:tc>
      </w:tr>
      <w:tr w:rsidR="007F685C" w:rsidRPr="009B2D7B" w14:paraId="1B0C7BE5" w14:textId="77777777">
        <w:tblPrEx>
          <w:tblBorders>
            <w:bottom w:val="single" w:sz="4" w:space="0" w:color="auto"/>
          </w:tblBorders>
        </w:tblPrEx>
        <w:trPr>
          <w:tblHeader/>
        </w:trPr>
        <w:tc>
          <w:tcPr>
            <w:tcW w:w="2409" w:type="dxa"/>
          </w:tcPr>
          <w:p w14:paraId="5B0B0259" w14:textId="77777777" w:rsidR="007F685C" w:rsidRPr="00D14171" w:rsidRDefault="007F685C">
            <w:pPr>
              <w:spacing w:line="240" w:lineRule="auto"/>
              <w:rPr>
                <w:rFonts w:ascii="Browallia New" w:hAnsi="Browallia New" w:cs="Browallia New"/>
                <w:sz w:val="19"/>
                <w:szCs w:val="19"/>
                <w:cs/>
                <w:lang w:val="en-GB"/>
              </w:rPr>
            </w:pPr>
          </w:p>
        </w:tc>
        <w:tc>
          <w:tcPr>
            <w:tcW w:w="709" w:type="dxa"/>
          </w:tcPr>
          <w:p w14:paraId="5066054B" w14:textId="77777777" w:rsidR="007F685C" w:rsidRPr="00D14171" w:rsidRDefault="007F685C">
            <w:pPr>
              <w:pBdr>
                <w:bottom w:val="single" w:sz="4" w:space="1" w:color="auto"/>
              </w:pBdr>
              <w:spacing w:line="240" w:lineRule="auto"/>
              <w:jc w:val="center"/>
              <w:rPr>
                <w:rFonts w:ascii="Browallia New" w:hAnsi="Browallia New" w:cs="Browallia New"/>
                <w:sz w:val="20"/>
                <w:szCs w:val="20"/>
              </w:rPr>
            </w:pPr>
            <w:r w:rsidRPr="00D14171">
              <w:rPr>
                <w:rFonts w:ascii="Browallia New" w:hAnsi="Browallia New" w:cs="Browallia New" w:hint="cs"/>
                <w:sz w:val="20"/>
                <w:szCs w:val="20"/>
              </w:rPr>
              <w:t>256</w:t>
            </w:r>
            <w:r w:rsidRPr="00D14171">
              <w:rPr>
                <w:rFonts w:ascii="Browallia New" w:hAnsi="Browallia New" w:cs="Browallia New"/>
                <w:sz w:val="20"/>
                <w:szCs w:val="20"/>
              </w:rPr>
              <w:t>6</w:t>
            </w:r>
          </w:p>
        </w:tc>
        <w:tc>
          <w:tcPr>
            <w:tcW w:w="728" w:type="dxa"/>
          </w:tcPr>
          <w:p w14:paraId="74E5FCD6" w14:textId="77777777" w:rsidR="007F685C" w:rsidRPr="00D14171" w:rsidRDefault="007F685C">
            <w:pPr>
              <w:pBdr>
                <w:bottom w:val="single" w:sz="4" w:space="1" w:color="auto"/>
              </w:pBdr>
              <w:spacing w:line="240" w:lineRule="auto"/>
              <w:jc w:val="center"/>
              <w:rPr>
                <w:rFonts w:ascii="Browallia New" w:hAnsi="Browallia New" w:cs="Browallia New"/>
                <w:sz w:val="20"/>
                <w:szCs w:val="20"/>
              </w:rPr>
            </w:pPr>
            <w:r w:rsidRPr="00D14171">
              <w:rPr>
                <w:rFonts w:ascii="Browallia New" w:hAnsi="Browallia New" w:cs="Browallia New"/>
                <w:sz w:val="20"/>
                <w:szCs w:val="20"/>
              </w:rPr>
              <w:t>2565</w:t>
            </w:r>
          </w:p>
        </w:tc>
        <w:tc>
          <w:tcPr>
            <w:tcW w:w="690" w:type="dxa"/>
          </w:tcPr>
          <w:p w14:paraId="3621A1D7" w14:textId="77777777" w:rsidR="007F685C" w:rsidRPr="00D14171" w:rsidRDefault="007F685C">
            <w:pPr>
              <w:pBdr>
                <w:bottom w:val="single" w:sz="4" w:space="1" w:color="auto"/>
              </w:pBdr>
              <w:spacing w:line="240" w:lineRule="auto"/>
              <w:jc w:val="center"/>
              <w:rPr>
                <w:rFonts w:ascii="Browallia New" w:hAnsi="Browallia New" w:cs="Browallia New"/>
                <w:sz w:val="20"/>
                <w:szCs w:val="20"/>
              </w:rPr>
            </w:pPr>
            <w:r w:rsidRPr="00D14171">
              <w:rPr>
                <w:rFonts w:ascii="Browallia New" w:hAnsi="Browallia New" w:cs="Browallia New" w:hint="cs"/>
                <w:sz w:val="20"/>
                <w:szCs w:val="20"/>
              </w:rPr>
              <w:t>256</w:t>
            </w:r>
            <w:r w:rsidRPr="00D14171">
              <w:rPr>
                <w:rFonts w:ascii="Browallia New" w:hAnsi="Browallia New" w:cs="Browallia New"/>
                <w:sz w:val="20"/>
                <w:szCs w:val="20"/>
              </w:rPr>
              <w:t>6</w:t>
            </w:r>
          </w:p>
        </w:tc>
        <w:tc>
          <w:tcPr>
            <w:tcW w:w="722" w:type="dxa"/>
          </w:tcPr>
          <w:p w14:paraId="434A97F0" w14:textId="77777777" w:rsidR="007F685C" w:rsidRPr="00D14171" w:rsidRDefault="007F685C">
            <w:pPr>
              <w:pBdr>
                <w:bottom w:val="single" w:sz="4" w:space="1" w:color="auto"/>
              </w:pBdr>
              <w:spacing w:line="240" w:lineRule="auto"/>
              <w:jc w:val="center"/>
              <w:rPr>
                <w:rFonts w:ascii="Browallia New" w:hAnsi="Browallia New" w:cs="Browallia New"/>
                <w:sz w:val="20"/>
                <w:szCs w:val="20"/>
              </w:rPr>
            </w:pPr>
            <w:r w:rsidRPr="00D14171">
              <w:rPr>
                <w:rFonts w:ascii="Browallia New" w:hAnsi="Browallia New" w:cs="Browallia New"/>
                <w:sz w:val="20"/>
                <w:szCs w:val="20"/>
              </w:rPr>
              <w:t>2565</w:t>
            </w:r>
          </w:p>
        </w:tc>
        <w:tc>
          <w:tcPr>
            <w:tcW w:w="737" w:type="dxa"/>
          </w:tcPr>
          <w:p w14:paraId="1FB39C12" w14:textId="77777777" w:rsidR="007F685C" w:rsidRPr="00D14171" w:rsidRDefault="007F685C">
            <w:pPr>
              <w:pBdr>
                <w:bottom w:val="single" w:sz="4" w:space="1" w:color="auto"/>
              </w:pBdr>
              <w:spacing w:line="240" w:lineRule="auto"/>
              <w:jc w:val="center"/>
              <w:rPr>
                <w:rFonts w:ascii="Browallia New" w:hAnsi="Browallia New" w:cs="Browallia New"/>
                <w:sz w:val="20"/>
                <w:szCs w:val="20"/>
              </w:rPr>
            </w:pPr>
            <w:r w:rsidRPr="00D14171">
              <w:rPr>
                <w:rFonts w:ascii="Browallia New" w:hAnsi="Browallia New" w:cs="Browallia New" w:hint="cs"/>
                <w:sz w:val="20"/>
                <w:szCs w:val="20"/>
              </w:rPr>
              <w:t>256</w:t>
            </w:r>
            <w:r w:rsidRPr="00D14171">
              <w:rPr>
                <w:rFonts w:ascii="Browallia New" w:hAnsi="Browallia New" w:cs="Browallia New"/>
                <w:sz w:val="20"/>
                <w:szCs w:val="20"/>
              </w:rPr>
              <w:t>6</w:t>
            </w:r>
          </w:p>
        </w:tc>
        <w:tc>
          <w:tcPr>
            <w:tcW w:w="720" w:type="dxa"/>
          </w:tcPr>
          <w:p w14:paraId="487715C3" w14:textId="77777777" w:rsidR="007F685C" w:rsidRPr="00D14171" w:rsidRDefault="007F685C">
            <w:pPr>
              <w:pBdr>
                <w:bottom w:val="single" w:sz="4" w:space="1" w:color="auto"/>
              </w:pBdr>
              <w:spacing w:line="240" w:lineRule="auto"/>
              <w:jc w:val="center"/>
              <w:rPr>
                <w:rFonts w:ascii="Browallia New" w:hAnsi="Browallia New" w:cs="Browallia New"/>
                <w:sz w:val="20"/>
                <w:szCs w:val="20"/>
              </w:rPr>
            </w:pPr>
            <w:r w:rsidRPr="00D14171">
              <w:rPr>
                <w:rFonts w:ascii="Browallia New" w:hAnsi="Browallia New" w:cs="Browallia New"/>
                <w:sz w:val="20"/>
                <w:szCs w:val="20"/>
              </w:rPr>
              <w:t>2565</w:t>
            </w:r>
          </w:p>
        </w:tc>
        <w:tc>
          <w:tcPr>
            <w:tcW w:w="732" w:type="dxa"/>
          </w:tcPr>
          <w:p w14:paraId="1B8AAEA9" w14:textId="77777777" w:rsidR="007F685C" w:rsidRPr="00D14171" w:rsidRDefault="007F685C">
            <w:pPr>
              <w:pBdr>
                <w:bottom w:val="single" w:sz="4" w:space="1" w:color="auto"/>
              </w:pBdr>
              <w:spacing w:line="240" w:lineRule="auto"/>
              <w:jc w:val="center"/>
              <w:rPr>
                <w:rFonts w:ascii="Browallia New" w:hAnsi="Browallia New" w:cs="Browallia New"/>
                <w:sz w:val="20"/>
                <w:szCs w:val="20"/>
              </w:rPr>
            </w:pPr>
            <w:r w:rsidRPr="00D14171">
              <w:rPr>
                <w:rFonts w:ascii="Browallia New" w:hAnsi="Browallia New" w:cs="Browallia New" w:hint="cs"/>
                <w:sz w:val="20"/>
                <w:szCs w:val="20"/>
              </w:rPr>
              <w:t>256</w:t>
            </w:r>
            <w:r w:rsidRPr="00D14171">
              <w:rPr>
                <w:rFonts w:ascii="Browallia New" w:hAnsi="Browallia New" w:cs="Browallia New"/>
                <w:sz w:val="20"/>
                <w:szCs w:val="20"/>
              </w:rPr>
              <w:t>6</w:t>
            </w:r>
          </w:p>
        </w:tc>
        <w:tc>
          <w:tcPr>
            <w:tcW w:w="720" w:type="dxa"/>
          </w:tcPr>
          <w:p w14:paraId="325B548C" w14:textId="77777777" w:rsidR="007F685C" w:rsidRPr="00D14171" w:rsidRDefault="007F685C">
            <w:pPr>
              <w:pBdr>
                <w:bottom w:val="single" w:sz="4" w:space="1" w:color="auto"/>
              </w:pBdr>
              <w:spacing w:line="240" w:lineRule="auto"/>
              <w:jc w:val="center"/>
              <w:rPr>
                <w:rFonts w:ascii="Browallia New" w:hAnsi="Browallia New" w:cs="Browallia New"/>
                <w:sz w:val="20"/>
                <w:szCs w:val="20"/>
              </w:rPr>
            </w:pPr>
            <w:r w:rsidRPr="00D14171">
              <w:rPr>
                <w:rFonts w:ascii="Browallia New" w:hAnsi="Browallia New" w:cs="Browallia New"/>
                <w:sz w:val="20"/>
                <w:szCs w:val="20"/>
              </w:rPr>
              <w:t>2565</w:t>
            </w:r>
          </w:p>
        </w:tc>
        <w:tc>
          <w:tcPr>
            <w:tcW w:w="771" w:type="dxa"/>
          </w:tcPr>
          <w:p w14:paraId="74C75FD0" w14:textId="77777777" w:rsidR="007F685C" w:rsidRPr="00D14171" w:rsidRDefault="007F685C">
            <w:pPr>
              <w:pBdr>
                <w:bottom w:val="single" w:sz="4" w:space="1" w:color="auto"/>
              </w:pBdr>
              <w:spacing w:line="240" w:lineRule="auto"/>
              <w:jc w:val="center"/>
              <w:rPr>
                <w:rFonts w:ascii="Browallia New" w:hAnsi="Browallia New" w:cs="Browallia New"/>
                <w:sz w:val="20"/>
                <w:szCs w:val="20"/>
              </w:rPr>
            </w:pPr>
            <w:r w:rsidRPr="00D14171">
              <w:rPr>
                <w:rFonts w:ascii="Browallia New" w:hAnsi="Browallia New" w:cs="Browallia New" w:hint="cs"/>
                <w:sz w:val="20"/>
                <w:szCs w:val="20"/>
              </w:rPr>
              <w:t>256</w:t>
            </w:r>
            <w:r w:rsidRPr="00D14171">
              <w:rPr>
                <w:rFonts w:ascii="Browallia New" w:hAnsi="Browallia New" w:cs="Browallia New"/>
                <w:sz w:val="20"/>
                <w:szCs w:val="20"/>
              </w:rPr>
              <w:t>6</w:t>
            </w:r>
          </w:p>
        </w:tc>
        <w:tc>
          <w:tcPr>
            <w:tcW w:w="708" w:type="dxa"/>
          </w:tcPr>
          <w:p w14:paraId="1FB3B06A" w14:textId="77777777" w:rsidR="007F685C" w:rsidRPr="00D14171" w:rsidRDefault="007F685C">
            <w:pPr>
              <w:pBdr>
                <w:bottom w:val="single" w:sz="4" w:space="1" w:color="auto"/>
              </w:pBdr>
              <w:spacing w:line="240" w:lineRule="auto"/>
              <w:jc w:val="center"/>
              <w:rPr>
                <w:rFonts w:ascii="Browallia New" w:hAnsi="Browallia New" w:cs="Browallia New"/>
                <w:sz w:val="20"/>
                <w:szCs w:val="20"/>
              </w:rPr>
            </w:pPr>
            <w:r w:rsidRPr="00D14171">
              <w:rPr>
                <w:rFonts w:ascii="Browallia New" w:hAnsi="Browallia New" w:cs="Browallia New"/>
                <w:sz w:val="20"/>
                <w:szCs w:val="20"/>
              </w:rPr>
              <w:t>2565</w:t>
            </w:r>
          </w:p>
        </w:tc>
        <w:tc>
          <w:tcPr>
            <w:tcW w:w="810" w:type="dxa"/>
          </w:tcPr>
          <w:p w14:paraId="4B83A41B" w14:textId="77777777" w:rsidR="007F685C" w:rsidRPr="00D14171" w:rsidRDefault="007F685C">
            <w:pPr>
              <w:pBdr>
                <w:bottom w:val="single" w:sz="4" w:space="1" w:color="auto"/>
              </w:pBdr>
              <w:spacing w:line="240" w:lineRule="auto"/>
              <w:jc w:val="center"/>
              <w:rPr>
                <w:rFonts w:ascii="Browallia New" w:hAnsi="Browallia New" w:cs="Browallia New"/>
                <w:sz w:val="20"/>
                <w:szCs w:val="20"/>
              </w:rPr>
            </w:pPr>
            <w:r w:rsidRPr="00D14171">
              <w:rPr>
                <w:rFonts w:ascii="Browallia New" w:hAnsi="Browallia New" w:cs="Browallia New" w:hint="cs"/>
                <w:sz w:val="20"/>
                <w:szCs w:val="20"/>
              </w:rPr>
              <w:t>256</w:t>
            </w:r>
            <w:r w:rsidRPr="00D14171">
              <w:rPr>
                <w:rFonts w:ascii="Browallia New" w:hAnsi="Browallia New" w:cs="Browallia New"/>
                <w:sz w:val="20"/>
                <w:szCs w:val="20"/>
              </w:rPr>
              <w:t>6</w:t>
            </w:r>
          </w:p>
        </w:tc>
        <w:tc>
          <w:tcPr>
            <w:tcW w:w="822" w:type="dxa"/>
          </w:tcPr>
          <w:p w14:paraId="143B723C" w14:textId="77777777" w:rsidR="007F685C" w:rsidRPr="00D14171" w:rsidRDefault="007F685C">
            <w:pPr>
              <w:pBdr>
                <w:bottom w:val="single" w:sz="4" w:space="1" w:color="auto"/>
              </w:pBdr>
              <w:spacing w:line="240" w:lineRule="auto"/>
              <w:jc w:val="center"/>
              <w:rPr>
                <w:rFonts w:ascii="Browallia New" w:hAnsi="Browallia New" w:cs="Browallia New"/>
                <w:sz w:val="20"/>
                <w:szCs w:val="20"/>
              </w:rPr>
            </w:pPr>
            <w:r w:rsidRPr="00D14171">
              <w:rPr>
                <w:rFonts w:ascii="Browallia New" w:hAnsi="Browallia New" w:cs="Browallia New"/>
                <w:sz w:val="20"/>
                <w:szCs w:val="20"/>
              </w:rPr>
              <w:t>2565</w:t>
            </w:r>
          </w:p>
        </w:tc>
        <w:tc>
          <w:tcPr>
            <w:tcW w:w="689" w:type="dxa"/>
          </w:tcPr>
          <w:p w14:paraId="479A13C8" w14:textId="77777777" w:rsidR="007F685C" w:rsidRPr="00D14171" w:rsidRDefault="007F685C">
            <w:pPr>
              <w:pBdr>
                <w:bottom w:val="single" w:sz="4" w:space="1" w:color="auto"/>
              </w:pBdr>
              <w:spacing w:line="240" w:lineRule="auto"/>
              <w:jc w:val="center"/>
              <w:rPr>
                <w:rFonts w:ascii="Browallia New" w:hAnsi="Browallia New" w:cs="Browallia New"/>
                <w:sz w:val="20"/>
                <w:szCs w:val="20"/>
              </w:rPr>
            </w:pPr>
            <w:r w:rsidRPr="00D14171">
              <w:rPr>
                <w:rFonts w:ascii="Browallia New" w:hAnsi="Browallia New" w:cs="Browallia New" w:hint="cs"/>
                <w:sz w:val="20"/>
                <w:szCs w:val="20"/>
              </w:rPr>
              <w:t>256</w:t>
            </w:r>
            <w:r w:rsidRPr="00D14171">
              <w:rPr>
                <w:rFonts w:ascii="Browallia New" w:hAnsi="Browallia New" w:cs="Browallia New"/>
                <w:sz w:val="20"/>
                <w:szCs w:val="20"/>
              </w:rPr>
              <w:t>6</w:t>
            </w:r>
          </w:p>
        </w:tc>
        <w:tc>
          <w:tcPr>
            <w:tcW w:w="738" w:type="dxa"/>
          </w:tcPr>
          <w:p w14:paraId="7CF5AB08" w14:textId="77777777" w:rsidR="007F685C" w:rsidRPr="00D14171" w:rsidRDefault="007F685C">
            <w:pPr>
              <w:pBdr>
                <w:bottom w:val="single" w:sz="4" w:space="1" w:color="auto"/>
              </w:pBdr>
              <w:spacing w:line="240" w:lineRule="auto"/>
              <w:jc w:val="center"/>
              <w:rPr>
                <w:rFonts w:ascii="Browallia New" w:hAnsi="Browallia New" w:cs="Browallia New"/>
                <w:sz w:val="20"/>
                <w:szCs w:val="20"/>
              </w:rPr>
            </w:pPr>
            <w:r w:rsidRPr="00D14171">
              <w:rPr>
                <w:rFonts w:ascii="Browallia New" w:hAnsi="Browallia New" w:cs="Browallia New"/>
                <w:sz w:val="20"/>
                <w:szCs w:val="20"/>
              </w:rPr>
              <w:t>2565</w:t>
            </w:r>
          </w:p>
        </w:tc>
        <w:tc>
          <w:tcPr>
            <w:tcW w:w="717" w:type="dxa"/>
          </w:tcPr>
          <w:p w14:paraId="77AF47C4" w14:textId="77777777" w:rsidR="007F685C" w:rsidRPr="00D14171" w:rsidRDefault="007F685C">
            <w:pPr>
              <w:pBdr>
                <w:bottom w:val="single" w:sz="4" w:space="1" w:color="auto"/>
              </w:pBdr>
              <w:spacing w:line="240" w:lineRule="auto"/>
              <w:jc w:val="center"/>
              <w:rPr>
                <w:rFonts w:ascii="Browallia New" w:hAnsi="Browallia New" w:cs="Browallia New"/>
                <w:sz w:val="20"/>
                <w:szCs w:val="20"/>
              </w:rPr>
            </w:pPr>
            <w:r w:rsidRPr="00D14171">
              <w:rPr>
                <w:rFonts w:ascii="Browallia New" w:hAnsi="Browallia New" w:cs="Browallia New" w:hint="cs"/>
                <w:sz w:val="20"/>
                <w:szCs w:val="20"/>
              </w:rPr>
              <w:t>256</w:t>
            </w:r>
            <w:r w:rsidRPr="00D14171">
              <w:rPr>
                <w:rFonts w:ascii="Browallia New" w:hAnsi="Browallia New" w:cs="Browallia New"/>
                <w:sz w:val="20"/>
                <w:szCs w:val="20"/>
              </w:rPr>
              <w:t>6</w:t>
            </w:r>
          </w:p>
        </w:tc>
        <w:tc>
          <w:tcPr>
            <w:tcW w:w="709" w:type="dxa"/>
          </w:tcPr>
          <w:p w14:paraId="1A611FC5" w14:textId="77777777" w:rsidR="007F685C" w:rsidRPr="00D14171" w:rsidRDefault="007F685C">
            <w:pPr>
              <w:pBdr>
                <w:bottom w:val="single" w:sz="4" w:space="1" w:color="auto"/>
              </w:pBdr>
              <w:spacing w:line="240" w:lineRule="auto"/>
              <w:jc w:val="center"/>
              <w:rPr>
                <w:rFonts w:ascii="Browallia New" w:hAnsi="Browallia New" w:cs="Browallia New"/>
                <w:sz w:val="20"/>
                <w:szCs w:val="20"/>
              </w:rPr>
            </w:pPr>
            <w:r w:rsidRPr="00D14171">
              <w:rPr>
                <w:rFonts w:ascii="Browallia New" w:hAnsi="Browallia New" w:cs="Browallia New"/>
                <w:sz w:val="20"/>
                <w:szCs w:val="20"/>
              </w:rPr>
              <w:t>2565</w:t>
            </w:r>
          </w:p>
        </w:tc>
      </w:tr>
      <w:tr w:rsidR="007F685C" w:rsidRPr="009B2D7B" w14:paraId="55BF9ECE" w14:textId="77777777">
        <w:tblPrEx>
          <w:tblBorders>
            <w:bottom w:val="single" w:sz="4" w:space="0" w:color="auto"/>
          </w:tblBorders>
        </w:tblPrEx>
        <w:tc>
          <w:tcPr>
            <w:tcW w:w="2409" w:type="dxa"/>
            <w:tcBorders>
              <w:bottom w:val="nil"/>
            </w:tcBorders>
          </w:tcPr>
          <w:p w14:paraId="48F9C3ED" w14:textId="77777777" w:rsidR="007F685C" w:rsidRPr="00D14171" w:rsidRDefault="007F685C">
            <w:pPr>
              <w:spacing w:line="240" w:lineRule="auto"/>
              <w:ind w:right="-108"/>
              <w:rPr>
                <w:rFonts w:ascii="Browallia New" w:hAnsi="Browallia New" w:cs="Browallia New"/>
                <w:sz w:val="12"/>
                <w:szCs w:val="12"/>
                <w:cs/>
              </w:rPr>
            </w:pPr>
          </w:p>
        </w:tc>
        <w:tc>
          <w:tcPr>
            <w:tcW w:w="709" w:type="dxa"/>
          </w:tcPr>
          <w:p w14:paraId="30DE3CBB" w14:textId="77777777" w:rsidR="007F685C" w:rsidRPr="00D14171" w:rsidRDefault="007F685C">
            <w:pPr>
              <w:spacing w:line="240" w:lineRule="auto"/>
              <w:jc w:val="right"/>
              <w:rPr>
                <w:rFonts w:ascii="Browallia New" w:hAnsi="Browallia New" w:cs="Browallia New"/>
                <w:sz w:val="12"/>
                <w:szCs w:val="12"/>
                <w:cs/>
              </w:rPr>
            </w:pPr>
          </w:p>
        </w:tc>
        <w:tc>
          <w:tcPr>
            <w:tcW w:w="728" w:type="dxa"/>
          </w:tcPr>
          <w:p w14:paraId="58CC9F69" w14:textId="77777777" w:rsidR="007F685C" w:rsidRPr="00D14171" w:rsidRDefault="007F685C">
            <w:pPr>
              <w:spacing w:line="240" w:lineRule="auto"/>
              <w:jc w:val="right"/>
              <w:rPr>
                <w:rFonts w:ascii="Browallia New" w:hAnsi="Browallia New" w:cs="Browallia New"/>
                <w:sz w:val="12"/>
                <w:szCs w:val="12"/>
                <w:cs/>
              </w:rPr>
            </w:pPr>
          </w:p>
        </w:tc>
        <w:tc>
          <w:tcPr>
            <w:tcW w:w="690" w:type="dxa"/>
          </w:tcPr>
          <w:p w14:paraId="3D0C51F1" w14:textId="77777777" w:rsidR="007F685C" w:rsidRPr="00D14171" w:rsidRDefault="007F685C">
            <w:pPr>
              <w:spacing w:line="240" w:lineRule="auto"/>
              <w:jc w:val="right"/>
              <w:rPr>
                <w:rFonts w:ascii="Browallia New" w:hAnsi="Browallia New" w:cs="Browallia New"/>
                <w:sz w:val="12"/>
                <w:szCs w:val="12"/>
                <w:cs/>
              </w:rPr>
            </w:pPr>
          </w:p>
        </w:tc>
        <w:tc>
          <w:tcPr>
            <w:tcW w:w="722" w:type="dxa"/>
          </w:tcPr>
          <w:p w14:paraId="1CB05961" w14:textId="77777777" w:rsidR="007F685C" w:rsidRPr="00D14171" w:rsidRDefault="007F685C">
            <w:pPr>
              <w:spacing w:line="240" w:lineRule="auto"/>
              <w:jc w:val="right"/>
              <w:rPr>
                <w:rFonts w:ascii="Browallia New" w:hAnsi="Browallia New" w:cs="Browallia New"/>
                <w:sz w:val="12"/>
                <w:szCs w:val="12"/>
                <w:cs/>
              </w:rPr>
            </w:pPr>
          </w:p>
        </w:tc>
        <w:tc>
          <w:tcPr>
            <w:tcW w:w="737" w:type="dxa"/>
          </w:tcPr>
          <w:p w14:paraId="34619503" w14:textId="77777777" w:rsidR="007F685C" w:rsidRPr="00D14171" w:rsidRDefault="007F685C">
            <w:pPr>
              <w:spacing w:line="240" w:lineRule="auto"/>
              <w:jc w:val="right"/>
              <w:rPr>
                <w:rFonts w:ascii="Browallia New" w:hAnsi="Browallia New" w:cs="Browallia New"/>
                <w:sz w:val="12"/>
                <w:szCs w:val="12"/>
              </w:rPr>
            </w:pPr>
          </w:p>
        </w:tc>
        <w:tc>
          <w:tcPr>
            <w:tcW w:w="720" w:type="dxa"/>
          </w:tcPr>
          <w:p w14:paraId="1E9E6577" w14:textId="77777777" w:rsidR="007F685C" w:rsidRPr="00D14171" w:rsidRDefault="007F685C">
            <w:pPr>
              <w:spacing w:line="240" w:lineRule="auto"/>
              <w:jc w:val="right"/>
              <w:rPr>
                <w:rFonts w:ascii="Browallia New" w:hAnsi="Browallia New" w:cs="Browallia New"/>
                <w:sz w:val="12"/>
                <w:szCs w:val="12"/>
                <w:cs/>
              </w:rPr>
            </w:pPr>
          </w:p>
        </w:tc>
        <w:tc>
          <w:tcPr>
            <w:tcW w:w="732" w:type="dxa"/>
          </w:tcPr>
          <w:p w14:paraId="3DA743BF" w14:textId="77777777" w:rsidR="007F685C" w:rsidRPr="00D14171" w:rsidRDefault="007F685C">
            <w:pPr>
              <w:spacing w:line="240" w:lineRule="auto"/>
              <w:jc w:val="right"/>
              <w:rPr>
                <w:rFonts w:ascii="Browallia New" w:hAnsi="Browallia New" w:cs="Browallia New"/>
                <w:sz w:val="12"/>
                <w:szCs w:val="12"/>
                <w:cs/>
              </w:rPr>
            </w:pPr>
          </w:p>
        </w:tc>
        <w:tc>
          <w:tcPr>
            <w:tcW w:w="720" w:type="dxa"/>
          </w:tcPr>
          <w:p w14:paraId="54DED518" w14:textId="77777777" w:rsidR="007F685C" w:rsidRPr="00D14171" w:rsidRDefault="007F685C">
            <w:pPr>
              <w:spacing w:line="240" w:lineRule="auto"/>
              <w:jc w:val="right"/>
              <w:rPr>
                <w:rFonts w:ascii="Browallia New" w:hAnsi="Browallia New" w:cs="Browallia New"/>
                <w:sz w:val="12"/>
                <w:szCs w:val="12"/>
                <w:cs/>
              </w:rPr>
            </w:pPr>
          </w:p>
        </w:tc>
        <w:tc>
          <w:tcPr>
            <w:tcW w:w="771" w:type="dxa"/>
          </w:tcPr>
          <w:p w14:paraId="03A1EA57" w14:textId="77777777" w:rsidR="007F685C" w:rsidRPr="00D14171" w:rsidRDefault="007F685C">
            <w:pPr>
              <w:spacing w:line="240" w:lineRule="auto"/>
              <w:jc w:val="center"/>
              <w:rPr>
                <w:rFonts w:ascii="Browallia New" w:hAnsi="Browallia New" w:cs="Browallia New"/>
                <w:sz w:val="12"/>
                <w:szCs w:val="12"/>
              </w:rPr>
            </w:pPr>
          </w:p>
        </w:tc>
        <w:tc>
          <w:tcPr>
            <w:tcW w:w="708" w:type="dxa"/>
          </w:tcPr>
          <w:p w14:paraId="75A7BF4E" w14:textId="77777777" w:rsidR="007F685C" w:rsidRPr="00D14171" w:rsidRDefault="007F685C">
            <w:pPr>
              <w:spacing w:line="240" w:lineRule="auto"/>
              <w:jc w:val="center"/>
              <w:rPr>
                <w:rFonts w:ascii="Browallia New" w:hAnsi="Browallia New" w:cs="Browallia New"/>
                <w:sz w:val="12"/>
                <w:szCs w:val="12"/>
              </w:rPr>
            </w:pPr>
          </w:p>
        </w:tc>
        <w:tc>
          <w:tcPr>
            <w:tcW w:w="810" w:type="dxa"/>
          </w:tcPr>
          <w:p w14:paraId="3F62F9EA" w14:textId="77777777" w:rsidR="007F685C" w:rsidRPr="00D14171" w:rsidRDefault="007F685C">
            <w:pPr>
              <w:tabs>
                <w:tab w:val="clear" w:pos="227"/>
                <w:tab w:val="decimal" w:pos="252"/>
              </w:tabs>
              <w:spacing w:line="240" w:lineRule="auto"/>
              <w:jc w:val="right"/>
              <w:rPr>
                <w:rFonts w:ascii="Browallia New" w:hAnsi="Browallia New" w:cs="Browallia New"/>
                <w:sz w:val="12"/>
                <w:szCs w:val="12"/>
              </w:rPr>
            </w:pPr>
          </w:p>
        </w:tc>
        <w:tc>
          <w:tcPr>
            <w:tcW w:w="822" w:type="dxa"/>
          </w:tcPr>
          <w:p w14:paraId="531A531C" w14:textId="77777777" w:rsidR="007F685C" w:rsidRPr="00D14171" w:rsidRDefault="007F685C">
            <w:pPr>
              <w:tabs>
                <w:tab w:val="clear" w:pos="227"/>
                <w:tab w:val="decimal" w:pos="252"/>
              </w:tabs>
              <w:spacing w:line="240" w:lineRule="auto"/>
              <w:jc w:val="right"/>
              <w:rPr>
                <w:rFonts w:ascii="Browallia New" w:hAnsi="Browallia New" w:cs="Browallia New"/>
                <w:sz w:val="12"/>
                <w:szCs w:val="12"/>
              </w:rPr>
            </w:pPr>
          </w:p>
        </w:tc>
        <w:tc>
          <w:tcPr>
            <w:tcW w:w="689" w:type="dxa"/>
          </w:tcPr>
          <w:p w14:paraId="33F32F7E" w14:textId="77777777" w:rsidR="007F685C" w:rsidRPr="00D14171" w:rsidRDefault="007F685C">
            <w:pPr>
              <w:tabs>
                <w:tab w:val="clear" w:pos="227"/>
                <w:tab w:val="decimal" w:pos="252"/>
              </w:tabs>
              <w:spacing w:line="240" w:lineRule="auto"/>
              <w:jc w:val="right"/>
              <w:rPr>
                <w:rFonts w:ascii="Browallia New" w:hAnsi="Browallia New" w:cs="Browallia New"/>
                <w:sz w:val="12"/>
                <w:szCs w:val="12"/>
              </w:rPr>
            </w:pPr>
          </w:p>
        </w:tc>
        <w:tc>
          <w:tcPr>
            <w:tcW w:w="738" w:type="dxa"/>
          </w:tcPr>
          <w:p w14:paraId="1371B1D8" w14:textId="77777777" w:rsidR="007F685C" w:rsidRPr="00D14171" w:rsidRDefault="007F685C">
            <w:pPr>
              <w:tabs>
                <w:tab w:val="clear" w:pos="227"/>
                <w:tab w:val="decimal" w:pos="252"/>
              </w:tabs>
              <w:spacing w:line="240" w:lineRule="auto"/>
              <w:jc w:val="right"/>
              <w:rPr>
                <w:rFonts w:ascii="Browallia New" w:hAnsi="Browallia New" w:cs="Browallia New"/>
                <w:sz w:val="12"/>
                <w:szCs w:val="12"/>
              </w:rPr>
            </w:pPr>
          </w:p>
        </w:tc>
        <w:tc>
          <w:tcPr>
            <w:tcW w:w="717" w:type="dxa"/>
          </w:tcPr>
          <w:p w14:paraId="0BC0605F" w14:textId="77777777" w:rsidR="007F685C" w:rsidRPr="00D14171" w:rsidRDefault="007F685C">
            <w:pPr>
              <w:tabs>
                <w:tab w:val="clear" w:pos="227"/>
                <w:tab w:val="decimal" w:pos="252"/>
              </w:tabs>
              <w:spacing w:line="240" w:lineRule="auto"/>
              <w:jc w:val="right"/>
              <w:rPr>
                <w:rFonts w:ascii="Browallia New" w:hAnsi="Browallia New" w:cs="Browallia New"/>
                <w:sz w:val="12"/>
                <w:szCs w:val="12"/>
              </w:rPr>
            </w:pPr>
          </w:p>
        </w:tc>
        <w:tc>
          <w:tcPr>
            <w:tcW w:w="709" w:type="dxa"/>
          </w:tcPr>
          <w:p w14:paraId="6E3DD920" w14:textId="77777777" w:rsidR="007F685C" w:rsidRPr="00D14171" w:rsidRDefault="007F685C">
            <w:pPr>
              <w:tabs>
                <w:tab w:val="clear" w:pos="227"/>
                <w:tab w:val="decimal" w:pos="252"/>
              </w:tabs>
              <w:spacing w:line="240" w:lineRule="auto"/>
              <w:jc w:val="right"/>
              <w:rPr>
                <w:rFonts w:ascii="Browallia New" w:hAnsi="Browallia New" w:cs="Browallia New"/>
                <w:sz w:val="12"/>
                <w:szCs w:val="12"/>
              </w:rPr>
            </w:pPr>
          </w:p>
        </w:tc>
      </w:tr>
      <w:tr w:rsidR="007F685C" w:rsidRPr="009B2D7B" w14:paraId="4B207ED7" w14:textId="77777777">
        <w:tblPrEx>
          <w:tblBorders>
            <w:bottom w:val="single" w:sz="4" w:space="0" w:color="auto"/>
          </w:tblBorders>
        </w:tblPrEx>
        <w:tc>
          <w:tcPr>
            <w:tcW w:w="2409" w:type="dxa"/>
            <w:tcBorders>
              <w:bottom w:val="nil"/>
            </w:tcBorders>
          </w:tcPr>
          <w:p w14:paraId="333C1A2E" w14:textId="77777777" w:rsidR="007F685C" w:rsidRPr="00D14171" w:rsidRDefault="007F685C">
            <w:pPr>
              <w:spacing w:line="240" w:lineRule="auto"/>
              <w:ind w:right="-108"/>
              <w:rPr>
                <w:rFonts w:ascii="Browallia New" w:hAnsi="Browallia New" w:cs="Browallia New"/>
                <w:sz w:val="20"/>
                <w:szCs w:val="20"/>
                <w:cs/>
              </w:rPr>
            </w:pPr>
            <w:r w:rsidRPr="00D14171">
              <w:rPr>
                <w:rFonts w:ascii="Browallia New" w:hAnsi="Browallia New" w:cs="Browallia New"/>
                <w:sz w:val="20"/>
                <w:szCs w:val="20"/>
                <w:cs/>
              </w:rPr>
              <w:t>รายได้</w:t>
            </w:r>
            <w:r w:rsidRPr="00D14171">
              <w:rPr>
                <w:rFonts w:ascii="Browallia New" w:hAnsi="Browallia New" w:cs="Browallia New" w:hint="cs"/>
                <w:sz w:val="20"/>
                <w:szCs w:val="20"/>
                <w:cs/>
              </w:rPr>
              <w:t>ตามภูมิศาสตร์</w:t>
            </w:r>
          </w:p>
        </w:tc>
        <w:tc>
          <w:tcPr>
            <w:tcW w:w="709" w:type="dxa"/>
            <w:tcBorders>
              <w:bottom w:val="nil"/>
            </w:tcBorders>
            <w:vAlign w:val="bottom"/>
          </w:tcPr>
          <w:p w14:paraId="23C52C48" w14:textId="77777777" w:rsidR="007F685C" w:rsidRPr="00D14171" w:rsidRDefault="007F685C">
            <w:pPr>
              <w:spacing w:line="240" w:lineRule="auto"/>
              <w:jc w:val="right"/>
              <w:rPr>
                <w:rFonts w:ascii="Browallia New" w:hAnsi="Browallia New" w:cs="Browallia New"/>
                <w:sz w:val="20"/>
                <w:szCs w:val="20"/>
              </w:rPr>
            </w:pPr>
          </w:p>
        </w:tc>
        <w:tc>
          <w:tcPr>
            <w:tcW w:w="728" w:type="dxa"/>
            <w:tcBorders>
              <w:bottom w:val="nil"/>
            </w:tcBorders>
            <w:vAlign w:val="bottom"/>
          </w:tcPr>
          <w:p w14:paraId="5E408A44" w14:textId="77777777" w:rsidR="007F685C" w:rsidRPr="00D14171" w:rsidRDefault="007F685C">
            <w:pPr>
              <w:spacing w:line="240" w:lineRule="auto"/>
              <w:jc w:val="right"/>
              <w:rPr>
                <w:rFonts w:ascii="Browallia New" w:hAnsi="Browallia New" w:cs="Browallia New"/>
                <w:sz w:val="20"/>
                <w:szCs w:val="20"/>
              </w:rPr>
            </w:pPr>
          </w:p>
        </w:tc>
        <w:tc>
          <w:tcPr>
            <w:tcW w:w="690" w:type="dxa"/>
            <w:tcBorders>
              <w:bottom w:val="nil"/>
            </w:tcBorders>
            <w:vAlign w:val="bottom"/>
          </w:tcPr>
          <w:p w14:paraId="6D0530D0" w14:textId="77777777" w:rsidR="007F685C" w:rsidRPr="00D14171" w:rsidRDefault="007F685C">
            <w:pPr>
              <w:spacing w:line="240" w:lineRule="auto"/>
              <w:jc w:val="right"/>
              <w:rPr>
                <w:rFonts w:ascii="Browallia New" w:hAnsi="Browallia New" w:cs="Browallia New"/>
                <w:sz w:val="20"/>
                <w:szCs w:val="20"/>
              </w:rPr>
            </w:pPr>
          </w:p>
        </w:tc>
        <w:tc>
          <w:tcPr>
            <w:tcW w:w="722" w:type="dxa"/>
            <w:tcBorders>
              <w:bottom w:val="nil"/>
            </w:tcBorders>
            <w:vAlign w:val="bottom"/>
          </w:tcPr>
          <w:p w14:paraId="7B2E7ACB" w14:textId="77777777" w:rsidR="007F685C" w:rsidRPr="00D14171" w:rsidRDefault="007F685C">
            <w:pPr>
              <w:spacing w:line="240" w:lineRule="auto"/>
              <w:jc w:val="right"/>
              <w:rPr>
                <w:rFonts w:ascii="Browallia New" w:hAnsi="Browallia New" w:cs="Browallia New"/>
                <w:sz w:val="20"/>
                <w:szCs w:val="20"/>
              </w:rPr>
            </w:pPr>
          </w:p>
        </w:tc>
        <w:tc>
          <w:tcPr>
            <w:tcW w:w="737" w:type="dxa"/>
            <w:tcBorders>
              <w:bottom w:val="nil"/>
            </w:tcBorders>
            <w:vAlign w:val="bottom"/>
          </w:tcPr>
          <w:p w14:paraId="4129B8DB" w14:textId="77777777" w:rsidR="007F685C" w:rsidRPr="00D14171" w:rsidRDefault="007F685C">
            <w:pPr>
              <w:spacing w:line="240" w:lineRule="auto"/>
              <w:jc w:val="right"/>
              <w:rPr>
                <w:rFonts w:ascii="Browallia New" w:hAnsi="Browallia New" w:cs="Browallia New"/>
                <w:sz w:val="20"/>
                <w:szCs w:val="20"/>
              </w:rPr>
            </w:pPr>
          </w:p>
        </w:tc>
        <w:tc>
          <w:tcPr>
            <w:tcW w:w="720" w:type="dxa"/>
            <w:tcBorders>
              <w:bottom w:val="nil"/>
            </w:tcBorders>
            <w:vAlign w:val="bottom"/>
          </w:tcPr>
          <w:p w14:paraId="78A56DD1" w14:textId="77777777" w:rsidR="007F685C" w:rsidRPr="00D14171" w:rsidRDefault="007F685C">
            <w:pPr>
              <w:spacing w:line="240" w:lineRule="auto"/>
              <w:jc w:val="right"/>
              <w:rPr>
                <w:rFonts w:ascii="Browallia New" w:hAnsi="Browallia New" w:cs="Browallia New"/>
                <w:sz w:val="20"/>
                <w:szCs w:val="20"/>
              </w:rPr>
            </w:pPr>
          </w:p>
        </w:tc>
        <w:tc>
          <w:tcPr>
            <w:tcW w:w="732" w:type="dxa"/>
            <w:tcBorders>
              <w:bottom w:val="nil"/>
            </w:tcBorders>
            <w:vAlign w:val="bottom"/>
          </w:tcPr>
          <w:p w14:paraId="7D72D6F8" w14:textId="77777777" w:rsidR="007F685C" w:rsidRPr="00D14171" w:rsidRDefault="007F685C">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39ADE599" w14:textId="77777777" w:rsidR="007F685C" w:rsidRPr="00D14171" w:rsidRDefault="007F685C">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5F4E0203" w14:textId="77777777" w:rsidR="007F685C" w:rsidRPr="00D14171" w:rsidRDefault="007F685C">
            <w:pPr>
              <w:spacing w:line="240" w:lineRule="auto"/>
              <w:jc w:val="right"/>
              <w:rPr>
                <w:rFonts w:ascii="Browallia New" w:hAnsi="Browallia New" w:cs="Browallia New"/>
                <w:sz w:val="20"/>
                <w:szCs w:val="20"/>
              </w:rPr>
            </w:pPr>
          </w:p>
        </w:tc>
        <w:tc>
          <w:tcPr>
            <w:tcW w:w="708" w:type="dxa"/>
            <w:tcBorders>
              <w:bottom w:val="nil"/>
            </w:tcBorders>
            <w:vAlign w:val="bottom"/>
          </w:tcPr>
          <w:p w14:paraId="4EB0085A" w14:textId="77777777" w:rsidR="007F685C" w:rsidRPr="00D14171" w:rsidRDefault="007F685C">
            <w:pPr>
              <w:spacing w:line="240" w:lineRule="auto"/>
              <w:jc w:val="right"/>
              <w:rPr>
                <w:rFonts w:ascii="Browallia New" w:hAnsi="Browallia New" w:cs="Browallia New"/>
                <w:sz w:val="20"/>
                <w:szCs w:val="20"/>
              </w:rPr>
            </w:pPr>
          </w:p>
        </w:tc>
        <w:tc>
          <w:tcPr>
            <w:tcW w:w="810" w:type="dxa"/>
            <w:tcBorders>
              <w:bottom w:val="nil"/>
            </w:tcBorders>
            <w:vAlign w:val="bottom"/>
          </w:tcPr>
          <w:p w14:paraId="523D47AD" w14:textId="77777777" w:rsidR="007F685C" w:rsidRPr="00D14171" w:rsidRDefault="007F685C">
            <w:pPr>
              <w:spacing w:line="240" w:lineRule="auto"/>
              <w:jc w:val="right"/>
              <w:rPr>
                <w:rFonts w:ascii="Browallia New" w:hAnsi="Browallia New" w:cs="Browallia New"/>
                <w:sz w:val="20"/>
                <w:szCs w:val="20"/>
              </w:rPr>
            </w:pPr>
          </w:p>
        </w:tc>
        <w:tc>
          <w:tcPr>
            <w:tcW w:w="822" w:type="dxa"/>
            <w:tcBorders>
              <w:bottom w:val="nil"/>
            </w:tcBorders>
            <w:vAlign w:val="bottom"/>
          </w:tcPr>
          <w:p w14:paraId="13F38FAB" w14:textId="77777777" w:rsidR="007F685C" w:rsidRPr="00D14171" w:rsidRDefault="007F685C">
            <w:pPr>
              <w:spacing w:line="240" w:lineRule="auto"/>
              <w:jc w:val="right"/>
              <w:rPr>
                <w:rFonts w:ascii="Browallia New" w:hAnsi="Browallia New" w:cs="Browallia New"/>
                <w:sz w:val="20"/>
                <w:szCs w:val="20"/>
              </w:rPr>
            </w:pPr>
          </w:p>
        </w:tc>
        <w:tc>
          <w:tcPr>
            <w:tcW w:w="689" w:type="dxa"/>
            <w:tcBorders>
              <w:bottom w:val="nil"/>
            </w:tcBorders>
            <w:vAlign w:val="bottom"/>
          </w:tcPr>
          <w:p w14:paraId="01DB421B" w14:textId="77777777" w:rsidR="007F685C" w:rsidRPr="00D14171" w:rsidRDefault="007F685C">
            <w:pPr>
              <w:spacing w:line="240" w:lineRule="auto"/>
              <w:jc w:val="right"/>
              <w:rPr>
                <w:rFonts w:ascii="Browallia New" w:hAnsi="Browallia New" w:cs="Browallia New"/>
                <w:sz w:val="20"/>
                <w:szCs w:val="20"/>
              </w:rPr>
            </w:pPr>
          </w:p>
        </w:tc>
        <w:tc>
          <w:tcPr>
            <w:tcW w:w="738" w:type="dxa"/>
            <w:tcBorders>
              <w:bottom w:val="nil"/>
            </w:tcBorders>
            <w:vAlign w:val="bottom"/>
          </w:tcPr>
          <w:p w14:paraId="5383B503" w14:textId="77777777" w:rsidR="007F685C" w:rsidRPr="00D14171" w:rsidRDefault="007F685C">
            <w:pPr>
              <w:spacing w:line="240" w:lineRule="auto"/>
              <w:jc w:val="right"/>
              <w:rPr>
                <w:rFonts w:ascii="Browallia New" w:hAnsi="Browallia New" w:cs="Browallia New"/>
                <w:sz w:val="20"/>
                <w:szCs w:val="20"/>
              </w:rPr>
            </w:pPr>
          </w:p>
        </w:tc>
        <w:tc>
          <w:tcPr>
            <w:tcW w:w="717" w:type="dxa"/>
            <w:tcBorders>
              <w:bottom w:val="nil"/>
            </w:tcBorders>
            <w:vAlign w:val="bottom"/>
          </w:tcPr>
          <w:p w14:paraId="7EC41E90" w14:textId="77777777" w:rsidR="007F685C" w:rsidRPr="00D14171" w:rsidRDefault="007F685C">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44D56F6D" w14:textId="77777777" w:rsidR="007F685C" w:rsidRPr="00D14171" w:rsidRDefault="007F685C">
            <w:pPr>
              <w:tabs>
                <w:tab w:val="clear" w:pos="227"/>
                <w:tab w:val="decimal" w:pos="252"/>
              </w:tabs>
              <w:spacing w:line="240" w:lineRule="auto"/>
              <w:jc w:val="right"/>
              <w:rPr>
                <w:rFonts w:ascii="Browallia New" w:hAnsi="Browallia New" w:cs="Browallia New"/>
                <w:sz w:val="20"/>
                <w:szCs w:val="20"/>
              </w:rPr>
            </w:pPr>
          </w:p>
        </w:tc>
      </w:tr>
      <w:tr w:rsidR="00E26593" w:rsidRPr="009B2D7B" w14:paraId="07FBD588" w14:textId="77777777" w:rsidTr="00210022">
        <w:tblPrEx>
          <w:tblBorders>
            <w:bottom w:val="single" w:sz="4" w:space="0" w:color="auto"/>
          </w:tblBorders>
        </w:tblPrEx>
        <w:tc>
          <w:tcPr>
            <w:tcW w:w="2409" w:type="dxa"/>
            <w:tcBorders>
              <w:bottom w:val="nil"/>
            </w:tcBorders>
          </w:tcPr>
          <w:p w14:paraId="38AEDA91" w14:textId="77777777" w:rsidR="00E26593" w:rsidRPr="00D14171" w:rsidRDefault="00E26593" w:rsidP="00E26593">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D14171">
              <w:rPr>
                <w:rFonts w:ascii="Browallia New" w:hAnsi="Browallia New" w:cs="Browallia New" w:hint="cs"/>
                <w:sz w:val="20"/>
                <w:szCs w:val="20"/>
                <w:cs/>
              </w:rPr>
              <w:t>ในประเทศ</w:t>
            </w:r>
          </w:p>
        </w:tc>
        <w:tc>
          <w:tcPr>
            <w:tcW w:w="709" w:type="dxa"/>
            <w:tcBorders>
              <w:bottom w:val="nil"/>
            </w:tcBorders>
          </w:tcPr>
          <w:p w14:paraId="2703CC10" w14:textId="73300A27" w:rsidR="00E26593" w:rsidRPr="00A31300" w:rsidRDefault="00A31300" w:rsidP="00E26593">
            <w:pPr>
              <w:spacing w:line="240" w:lineRule="auto"/>
              <w:jc w:val="right"/>
              <w:rPr>
                <w:rFonts w:ascii="Browallia New" w:hAnsi="Browallia New" w:cs="Browallia New"/>
                <w:sz w:val="20"/>
                <w:szCs w:val="20"/>
              </w:rPr>
            </w:pPr>
            <w:r w:rsidRPr="00A31300">
              <w:rPr>
                <w:rFonts w:ascii="Browallia New" w:hAnsi="Browallia New" w:cs="Browallia New"/>
                <w:sz w:val="20"/>
                <w:szCs w:val="20"/>
              </w:rPr>
              <w:t>492</w:t>
            </w:r>
          </w:p>
        </w:tc>
        <w:tc>
          <w:tcPr>
            <w:tcW w:w="728" w:type="dxa"/>
            <w:tcBorders>
              <w:bottom w:val="nil"/>
            </w:tcBorders>
          </w:tcPr>
          <w:p w14:paraId="57B83E0E" w14:textId="1F8CC6DC" w:rsidR="00E26593" w:rsidRPr="00D14171" w:rsidRDefault="00E26593" w:rsidP="00E26593">
            <w:pPr>
              <w:spacing w:line="240" w:lineRule="auto"/>
              <w:jc w:val="right"/>
              <w:rPr>
                <w:rFonts w:ascii="Browallia New" w:hAnsi="Browallia New" w:cs="Browallia New"/>
                <w:sz w:val="20"/>
                <w:szCs w:val="20"/>
              </w:rPr>
            </w:pPr>
            <w:r w:rsidRPr="00D14171">
              <w:rPr>
                <w:rFonts w:ascii="Browallia New" w:hAnsi="Browallia New" w:cs="Browallia New"/>
                <w:sz w:val="20"/>
                <w:szCs w:val="20"/>
              </w:rPr>
              <w:t>612</w:t>
            </w:r>
          </w:p>
        </w:tc>
        <w:tc>
          <w:tcPr>
            <w:tcW w:w="690" w:type="dxa"/>
            <w:tcBorders>
              <w:bottom w:val="nil"/>
            </w:tcBorders>
          </w:tcPr>
          <w:p w14:paraId="52317A6C" w14:textId="5C7C9AAB" w:rsidR="00E26593" w:rsidRPr="00597FC3" w:rsidRDefault="00C8772D" w:rsidP="00E26593">
            <w:pPr>
              <w:spacing w:line="240" w:lineRule="auto"/>
              <w:jc w:val="right"/>
              <w:rPr>
                <w:rFonts w:ascii="Browallia New" w:hAnsi="Browallia New" w:cs="Browallia New"/>
                <w:sz w:val="20"/>
                <w:szCs w:val="20"/>
              </w:rPr>
            </w:pPr>
            <w:r w:rsidRPr="00597FC3">
              <w:rPr>
                <w:rFonts w:ascii="Browallia New" w:hAnsi="Browallia New" w:cs="Browallia New"/>
                <w:sz w:val="20"/>
                <w:szCs w:val="20"/>
              </w:rPr>
              <w:t>548</w:t>
            </w:r>
          </w:p>
        </w:tc>
        <w:tc>
          <w:tcPr>
            <w:tcW w:w="722" w:type="dxa"/>
            <w:tcBorders>
              <w:bottom w:val="nil"/>
            </w:tcBorders>
          </w:tcPr>
          <w:p w14:paraId="4F326B2F" w14:textId="70960BE1" w:rsidR="00E26593" w:rsidRPr="00D14171" w:rsidRDefault="00E26593" w:rsidP="00E26593">
            <w:pPr>
              <w:spacing w:line="240" w:lineRule="auto"/>
              <w:jc w:val="right"/>
              <w:rPr>
                <w:rFonts w:ascii="Browallia New" w:hAnsi="Browallia New" w:cs="Browallia New"/>
                <w:sz w:val="20"/>
                <w:szCs w:val="20"/>
              </w:rPr>
            </w:pPr>
            <w:r w:rsidRPr="00D14171">
              <w:rPr>
                <w:rFonts w:ascii="Browallia New" w:hAnsi="Browallia New" w:cs="Browallia New"/>
                <w:sz w:val="20"/>
                <w:szCs w:val="20"/>
              </w:rPr>
              <w:t>183</w:t>
            </w:r>
          </w:p>
        </w:tc>
        <w:tc>
          <w:tcPr>
            <w:tcW w:w="737" w:type="dxa"/>
            <w:tcBorders>
              <w:bottom w:val="nil"/>
            </w:tcBorders>
          </w:tcPr>
          <w:p w14:paraId="5C46BDC5" w14:textId="231898BB" w:rsidR="00E26593" w:rsidRPr="00902DF4" w:rsidRDefault="00597FC3" w:rsidP="00E26593">
            <w:pPr>
              <w:spacing w:line="240" w:lineRule="auto"/>
              <w:jc w:val="right"/>
              <w:rPr>
                <w:rFonts w:ascii="Browallia New" w:hAnsi="Browallia New" w:cs="Browallia New"/>
                <w:sz w:val="20"/>
                <w:szCs w:val="20"/>
              </w:rPr>
            </w:pPr>
            <w:r w:rsidRPr="00902DF4">
              <w:rPr>
                <w:rFonts w:ascii="Browallia New" w:hAnsi="Browallia New" w:cs="Browallia New"/>
                <w:sz w:val="20"/>
                <w:szCs w:val="20"/>
              </w:rPr>
              <w:t>281</w:t>
            </w:r>
          </w:p>
        </w:tc>
        <w:tc>
          <w:tcPr>
            <w:tcW w:w="720" w:type="dxa"/>
            <w:tcBorders>
              <w:bottom w:val="nil"/>
            </w:tcBorders>
          </w:tcPr>
          <w:p w14:paraId="20EB0449" w14:textId="46109840" w:rsidR="00E26593" w:rsidRPr="00D14171" w:rsidRDefault="00E26593" w:rsidP="00E26593">
            <w:pPr>
              <w:spacing w:line="240" w:lineRule="auto"/>
              <w:jc w:val="right"/>
              <w:rPr>
                <w:rFonts w:ascii="Browallia New" w:hAnsi="Browallia New" w:cs="Browallia New"/>
                <w:sz w:val="20"/>
                <w:szCs w:val="20"/>
              </w:rPr>
            </w:pPr>
            <w:r w:rsidRPr="00D14171">
              <w:rPr>
                <w:rFonts w:ascii="Browallia New" w:hAnsi="Browallia New" w:cs="Browallia New"/>
                <w:sz w:val="20"/>
                <w:szCs w:val="20"/>
              </w:rPr>
              <w:t>154</w:t>
            </w:r>
          </w:p>
        </w:tc>
        <w:tc>
          <w:tcPr>
            <w:tcW w:w="732" w:type="dxa"/>
            <w:tcBorders>
              <w:bottom w:val="nil"/>
            </w:tcBorders>
          </w:tcPr>
          <w:p w14:paraId="73103690" w14:textId="6DCB54F7" w:rsidR="00E26593" w:rsidRPr="008C5ABD" w:rsidRDefault="008C5ABD" w:rsidP="00E26593">
            <w:pPr>
              <w:spacing w:line="240" w:lineRule="auto"/>
              <w:jc w:val="right"/>
              <w:rPr>
                <w:rFonts w:ascii="Browallia New" w:hAnsi="Browallia New" w:cs="Browallia New"/>
                <w:sz w:val="20"/>
                <w:szCs w:val="20"/>
              </w:rPr>
            </w:pPr>
            <w:r w:rsidRPr="008C5ABD">
              <w:rPr>
                <w:rFonts w:ascii="Browallia New" w:hAnsi="Browallia New" w:cs="Browallia New"/>
                <w:sz w:val="20"/>
                <w:szCs w:val="20"/>
              </w:rPr>
              <w:t>18</w:t>
            </w:r>
          </w:p>
        </w:tc>
        <w:tc>
          <w:tcPr>
            <w:tcW w:w="720" w:type="dxa"/>
            <w:tcBorders>
              <w:bottom w:val="nil"/>
            </w:tcBorders>
          </w:tcPr>
          <w:p w14:paraId="500A2E8B" w14:textId="335541F0" w:rsidR="00E26593" w:rsidRPr="00D14171" w:rsidRDefault="00E26593" w:rsidP="00E26593">
            <w:pPr>
              <w:tabs>
                <w:tab w:val="clear" w:pos="4451"/>
                <w:tab w:val="left" w:pos="507"/>
              </w:tabs>
              <w:spacing w:line="240" w:lineRule="auto"/>
              <w:jc w:val="right"/>
              <w:rPr>
                <w:rFonts w:ascii="Browallia New" w:hAnsi="Browallia New" w:cs="Browallia New"/>
                <w:sz w:val="20"/>
                <w:szCs w:val="20"/>
              </w:rPr>
            </w:pPr>
            <w:r w:rsidRPr="00D14171">
              <w:rPr>
                <w:rFonts w:ascii="Browallia New" w:hAnsi="Browallia New" w:cs="Browallia New"/>
                <w:sz w:val="20"/>
                <w:szCs w:val="20"/>
              </w:rPr>
              <w:t>8</w:t>
            </w:r>
          </w:p>
        </w:tc>
        <w:tc>
          <w:tcPr>
            <w:tcW w:w="771" w:type="dxa"/>
            <w:tcBorders>
              <w:bottom w:val="nil"/>
            </w:tcBorders>
            <w:vAlign w:val="bottom"/>
          </w:tcPr>
          <w:p w14:paraId="31A86AA1" w14:textId="24A6B732" w:rsidR="00E26593" w:rsidRPr="001A42A9" w:rsidRDefault="008C5ABD" w:rsidP="00E26593">
            <w:pPr>
              <w:spacing w:line="240" w:lineRule="auto"/>
              <w:jc w:val="right"/>
              <w:rPr>
                <w:rFonts w:ascii="Browallia New" w:hAnsi="Browallia New" w:cs="Browallia New"/>
                <w:sz w:val="20"/>
                <w:szCs w:val="20"/>
              </w:rPr>
            </w:pPr>
            <w:r w:rsidRPr="001A42A9">
              <w:rPr>
                <w:rFonts w:ascii="Browallia New" w:hAnsi="Browallia New" w:cs="Browallia New"/>
                <w:sz w:val="20"/>
                <w:szCs w:val="20"/>
              </w:rPr>
              <w:t>3</w:t>
            </w:r>
          </w:p>
        </w:tc>
        <w:tc>
          <w:tcPr>
            <w:tcW w:w="708" w:type="dxa"/>
            <w:tcBorders>
              <w:bottom w:val="nil"/>
            </w:tcBorders>
            <w:vAlign w:val="bottom"/>
          </w:tcPr>
          <w:p w14:paraId="250F7E0D" w14:textId="2188136A" w:rsidR="00E26593" w:rsidRPr="00D14171" w:rsidRDefault="00E26593" w:rsidP="00E26593">
            <w:pPr>
              <w:spacing w:line="240" w:lineRule="auto"/>
              <w:jc w:val="right"/>
              <w:rPr>
                <w:rFonts w:ascii="Browallia New" w:hAnsi="Browallia New" w:cs="Browallia New"/>
                <w:sz w:val="20"/>
                <w:szCs w:val="20"/>
              </w:rPr>
            </w:pPr>
            <w:r w:rsidRPr="00D14171">
              <w:rPr>
                <w:rFonts w:ascii="Browallia New" w:hAnsi="Browallia New" w:cs="Browallia New"/>
                <w:sz w:val="20"/>
                <w:szCs w:val="20"/>
              </w:rPr>
              <w:t>2</w:t>
            </w:r>
          </w:p>
        </w:tc>
        <w:tc>
          <w:tcPr>
            <w:tcW w:w="810" w:type="dxa"/>
            <w:tcBorders>
              <w:bottom w:val="nil"/>
            </w:tcBorders>
          </w:tcPr>
          <w:p w14:paraId="5E639136" w14:textId="1BD56ECD" w:rsidR="00E26593" w:rsidRPr="00D43C01" w:rsidRDefault="006A529C" w:rsidP="00E26593">
            <w:pPr>
              <w:spacing w:line="240" w:lineRule="auto"/>
              <w:jc w:val="right"/>
              <w:rPr>
                <w:rFonts w:ascii="Browallia New" w:hAnsi="Browallia New" w:cs="Browallia New"/>
                <w:sz w:val="20"/>
                <w:szCs w:val="20"/>
              </w:rPr>
            </w:pPr>
            <w:r>
              <w:rPr>
                <w:rFonts w:ascii="Browallia New" w:hAnsi="Browallia New" w:cs="Browallia New"/>
                <w:sz w:val="20"/>
                <w:szCs w:val="20"/>
              </w:rPr>
              <w:t>105</w:t>
            </w:r>
          </w:p>
        </w:tc>
        <w:tc>
          <w:tcPr>
            <w:tcW w:w="822" w:type="dxa"/>
            <w:tcBorders>
              <w:bottom w:val="nil"/>
            </w:tcBorders>
          </w:tcPr>
          <w:p w14:paraId="2CC6B250" w14:textId="4AFF6BA3" w:rsidR="00E26593" w:rsidRPr="00D14171" w:rsidRDefault="00E26593" w:rsidP="00E26593">
            <w:pPr>
              <w:spacing w:line="240" w:lineRule="auto"/>
              <w:jc w:val="right"/>
              <w:rPr>
                <w:rFonts w:ascii="Browallia New" w:hAnsi="Browallia New" w:cs="Browallia New"/>
                <w:sz w:val="20"/>
                <w:szCs w:val="20"/>
              </w:rPr>
            </w:pPr>
            <w:r w:rsidRPr="00D14171">
              <w:rPr>
                <w:rFonts w:ascii="Browallia New" w:hAnsi="Browallia New" w:cs="Browallia New"/>
                <w:sz w:val="20"/>
                <w:szCs w:val="20"/>
              </w:rPr>
              <w:t>10</w:t>
            </w:r>
          </w:p>
        </w:tc>
        <w:tc>
          <w:tcPr>
            <w:tcW w:w="689" w:type="dxa"/>
            <w:tcBorders>
              <w:bottom w:val="nil"/>
            </w:tcBorders>
            <w:shd w:val="clear" w:color="auto" w:fill="auto"/>
          </w:tcPr>
          <w:p w14:paraId="5DB37DE7" w14:textId="657F270D" w:rsidR="00E26593" w:rsidRPr="00210022" w:rsidRDefault="00210022" w:rsidP="00E26593">
            <w:pPr>
              <w:spacing w:line="240" w:lineRule="auto"/>
              <w:jc w:val="right"/>
              <w:rPr>
                <w:rFonts w:ascii="Browallia New" w:hAnsi="Browallia New" w:cs="Browallia New"/>
                <w:sz w:val="20"/>
                <w:szCs w:val="20"/>
              </w:rPr>
            </w:pPr>
            <w:r w:rsidRPr="00210022">
              <w:rPr>
                <w:rFonts w:ascii="Browallia New" w:hAnsi="Browallia New" w:cs="Browallia New" w:hint="cs"/>
                <w:sz w:val="20"/>
                <w:szCs w:val="20"/>
                <w:cs/>
              </w:rPr>
              <w:t>(</w:t>
            </w:r>
            <w:r w:rsidRPr="00210022">
              <w:rPr>
                <w:rFonts w:ascii="Browallia New" w:hAnsi="Browallia New" w:cs="Browallia New"/>
                <w:sz w:val="20"/>
                <w:szCs w:val="20"/>
              </w:rPr>
              <w:t>41</w:t>
            </w:r>
            <w:r w:rsidRPr="00210022">
              <w:rPr>
                <w:rFonts w:ascii="Browallia New" w:hAnsi="Browallia New" w:cs="Browallia New" w:hint="cs"/>
                <w:sz w:val="20"/>
                <w:szCs w:val="20"/>
                <w:cs/>
              </w:rPr>
              <w:t>)</w:t>
            </w:r>
          </w:p>
        </w:tc>
        <w:tc>
          <w:tcPr>
            <w:tcW w:w="738" w:type="dxa"/>
            <w:tcBorders>
              <w:bottom w:val="nil"/>
            </w:tcBorders>
          </w:tcPr>
          <w:p w14:paraId="49F1F4C3" w14:textId="0B83B419" w:rsidR="00E26593" w:rsidRPr="00D14171" w:rsidRDefault="00E26593" w:rsidP="00E26593">
            <w:pPr>
              <w:spacing w:line="240" w:lineRule="auto"/>
              <w:jc w:val="right"/>
              <w:rPr>
                <w:rFonts w:ascii="Browallia New" w:hAnsi="Browallia New" w:cs="Browallia New"/>
                <w:sz w:val="20"/>
                <w:szCs w:val="20"/>
              </w:rPr>
            </w:pPr>
            <w:r w:rsidRPr="00D14171">
              <w:rPr>
                <w:rFonts w:ascii="Browallia New" w:hAnsi="Browallia New" w:cs="Browallia New"/>
                <w:sz w:val="20"/>
                <w:szCs w:val="20"/>
              </w:rPr>
              <w:t>(19)</w:t>
            </w:r>
          </w:p>
        </w:tc>
        <w:tc>
          <w:tcPr>
            <w:tcW w:w="717" w:type="dxa"/>
            <w:tcBorders>
              <w:bottom w:val="nil"/>
            </w:tcBorders>
          </w:tcPr>
          <w:p w14:paraId="6247C19E" w14:textId="6943A1E3" w:rsidR="00E26593" w:rsidRPr="00210022" w:rsidRDefault="00210022" w:rsidP="00E26593">
            <w:pPr>
              <w:spacing w:line="240" w:lineRule="auto"/>
              <w:jc w:val="right"/>
              <w:rPr>
                <w:rFonts w:ascii="Browallia New" w:hAnsi="Browallia New" w:cs="Browallia New"/>
                <w:sz w:val="20"/>
                <w:szCs w:val="20"/>
              </w:rPr>
            </w:pPr>
            <w:r w:rsidRPr="00210022">
              <w:rPr>
                <w:rFonts w:ascii="Browallia New" w:hAnsi="Browallia New" w:cs="Browallia New"/>
                <w:sz w:val="20"/>
                <w:szCs w:val="20"/>
              </w:rPr>
              <w:t>1,</w:t>
            </w:r>
            <w:r w:rsidR="006A529C">
              <w:rPr>
                <w:rFonts w:ascii="Browallia New" w:hAnsi="Browallia New" w:cs="Browallia New"/>
                <w:sz w:val="20"/>
                <w:szCs w:val="20"/>
              </w:rPr>
              <w:t>406</w:t>
            </w:r>
          </w:p>
        </w:tc>
        <w:tc>
          <w:tcPr>
            <w:tcW w:w="709" w:type="dxa"/>
            <w:tcBorders>
              <w:bottom w:val="nil"/>
            </w:tcBorders>
          </w:tcPr>
          <w:p w14:paraId="75DBB000" w14:textId="793971BE" w:rsidR="00E26593" w:rsidRPr="00D14171" w:rsidRDefault="00E26593" w:rsidP="00E26593">
            <w:pPr>
              <w:tabs>
                <w:tab w:val="clear" w:pos="227"/>
                <w:tab w:val="decimal" w:pos="252"/>
              </w:tabs>
              <w:spacing w:line="240" w:lineRule="auto"/>
              <w:jc w:val="right"/>
              <w:rPr>
                <w:rFonts w:ascii="Browallia New" w:hAnsi="Browallia New" w:cs="Browallia New"/>
                <w:sz w:val="20"/>
                <w:szCs w:val="20"/>
              </w:rPr>
            </w:pPr>
            <w:r w:rsidRPr="00D14171">
              <w:rPr>
                <w:rFonts w:ascii="Browallia New" w:hAnsi="Browallia New" w:cs="Browallia New"/>
                <w:sz w:val="20"/>
                <w:szCs w:val="20"/>
              </w:rPr>
              <w:t>950</w:t>
            </w:r>
          </w:p>
        </w:tc>
      </w:tr>
      <w:tr w:rsidR="00E26593" w:rsidRPr="009B2D7B" w14:paraId="09EF232A" w14:textId="77777777" w:rsidTr="00210022">
        <w:tblPrEx>
          <w:tblBorders>
            <w:bottom w:val="single" w:sz="4" w:space="0" w:color="auto"/>
          </w:tblBorders>
        </w:tblPrEx>
        <w:tc>
          <w:tcPr>
            <w:tcW w:w="2409" w:type="dxa"/>
            <w:tcBorders>
              <w:bottom w:val="nil"/>
            </w:tcBorders>
          </w:tcPr>
          <w:p w14:paraId="633B7AAD" w14:textId="77777777" w:rsidR="00E26593" w:rsidRPr="00D14171" w:rsidRDefault="00E26593" w:rsidP="00E26593">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rPr>
            </w:pPr>
            <w:r w:rsidRPr="00D14171">
              <w:rPr>
                <w:rFonts w:ascii="Browallia New" w:hAnsi="Browallia New" w:cs="Browallia New" w:hint="cs"/>
                <w:sz w:val="20"/>
                <w:szCs w:val="20"/>
                <w:cs/>
              </w:rPr>
              <w:t>ต่างประเทศ</w:t>
            </w:r>
          </w:p>
        </w:tc>
        <w:tc>
          <w:tcPr>
            <w:tcW w:w="709" w:type="dxa"/>
            <w:tcBorders>
              <w:bottom w:val="nil"/>
            </w:tcBorders>
          </w:tcPr>
          <w:p w14:paraId="7BDE287E" w14:textId="1965941F" w:rsidR="00E26593" w:rsidRPr="00A31300" w:rsidRDefault="00A31300" w:rsidP="00E26593">
            <w:pPr>
              <w:pBdr>
                <w:bottom w:val="single" w:sz="4" w:space="1" w:color="auto"/>
              </w:pBdr>
              <w:spacing w:line="240" w:lineRule="auto"/>
              <w:jc w:val="right"/>
              <w:rPr>
                <w:rFonts w:ascii="Browallia New" w:hAnsi="Browallia New" w:cs="Browallia New"/>
                <w:sz w:val="20"/>
                <w:szCs w:val="20"/>
              </w:rPr>
            </w:pPr>
            <w:r w:rsidRPr="00A31300">
              <w:rPr>
                <w:rFonts w:ascii="Browallia New" w:hAnsi="Browallia New" w:cs="Browallia New"/>
                <w:sz w:val="20"/>
                <w:szCs w:val="20"/>
              </w:rPr>
              <w:t>33</w:t>
            </w:r>
          </w:p>
        </w:tc>
        <w:tc>
          <w:tcPr>
            <w:tcW w:w="728" w:type="dxa"/>
            <w:tcBorders>
              <w:bottom w:val="nil"/>
            </w:tcBorders>
          </w:tcPr>
          <w:p w14:paraId="14C46E53" w14:textId="76B5AADA" w:rsidR="00E26593" w:rsidRPr="00D14171" w:rsidRDefault="00E26593" w:rsidP="00E26593">
            <w:pPr>
              <w:pBdr>
                <w:bottom w:val="single" w:sz="4"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34</w:t>
            </w:r>
          </w:p>
        </w:tc>
        <w:tc>
          <w:tcPr>
            <w:tcW w:w="690" w:type="dxa"/>
            <w:tcBorders>
              <w:bottom w:val="nil"/>
            </w:tcBorders>
          </w:tcPr>
          <w:p w14:paraId="4EC92611" w14:textId="33467600" w:rsidR="00E26593" w:rsidRPr="00597FC3" w:rsidRDefault="00C8772D" w:rsidP="00E26593">
            <w:pPr>
              <w:pBdr>
                <w:bottom w:val="single" w:sz="4" w:space="1" w:color="auto"/>
              </w:pBdr>
              <w:spacing w:line="240" w:lineRule="auto"/>
              <w:jc w:val="right"/>
              <w:rPr>
                <w:rFonts w:ascii="Browallia New" w:hAnsi="Browallia New" w:cs="Browallia New"/>
                <w:sz w:val="20"/>
                <w:szCs w:val="20"/>
              </w:rPr>
            </w:pPr>
            <w:r w:rsidRPr="00597FC3">
              <w:rPr>
                <w:rFonts w:ascii="Browallia New" w:hAnsi="Browallia New" w:cs="Browallia New"/>
                <w:sz w:val="20"/>
                <w:szCs w:val="20"/>
              </w:rPr>
              <w:t>-</w:t>
            </w:r>
          </w:p>
        </w:tc>
        <w:tc>
          <w:tcPr>
            <w:tcW w:w="722" w:type="dxa"/>
            <w:tcBorders>
              <w:bottom w:val="nil"/>
            </w:tcBorders>
            <w:vAlign w:val="bottom"/>
          </w:tcPr>
          <w:p w14:paraId="15C631B2" w14:textId="4752B298" w:rsidR="00E26593" w:rsidRPr="00D14171" w:rsidRDefault="00E26593" w:rsidP="00E26593">
            <w:pPr>
              <w:pBdr>
                <w:bottom w:val="single" w:sz="4"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w:t>
            </w:r>
          </w:p>
        </w:tc>
        <w:tc>
          <w:tcPr>
            <w:tcW w:w="737" w:type="dxa"/>
            <w:tcBorders>
              <w:bottom w:val="nil"/>
            </w:tcBorders>
          </w:tcPr>
          <w:p w14:paraId="6F6D3322" w14:textId="01A80964" w:rsidR="00E26593" w:rsidRPr="00902DF4" w:rsidRDefault="00597FC3" w:rsidP="00E26593">
            <w:pPr>
              <w:pBdr>
                <w:bottom w:val="single" w:sz="4" w:space="1" w:color="auto"/>
              </w:pBdr>
              <w:spacing w:line="240" w:lineRule="auto"/>
              <w:jc w:val="right"/>
              <w:rPr>
                <w:rFonts w:ascii="Browallia New" w:hAnsi="Browallia New" w:cs="Browallia New"/>
                <w:sz w:val="20"/>
                <w:szCs w:val="20"/>
              </w:rPr>
            </w:pPr>
            <w:r w:rsidRPr="00902DF4">
              <w:rPr>
                <w:rFonts w:ascii="Browallia New" w:hAnsi="Browallia New" w:cs="Browallia New"/>
                <w:sz w:val="20"/>
                <w:szCs w:val="20"/>
              </w:rPr>
              <w:t>-</w:t>
            </w:r>
          </w:p>
        </w:tc>
        <w:tc>
          <w:tcPr>
            <w:tcW w:w="720" w:type="dxa"/>
            <w:tcBorders>
              <w:bottom w:val="nil"/>
            </w:tcBorders>
            <w:vAlign w:val="bottom"/>
          </w:tcPr>
          <w:p w14:paraId="4B4F8567" w14:textId="05AD9D41" w:rsidR="00E26593" w:rsidRPr="00D14171" w:rsidRDefault="00E26593" w:rsidP="00E26593">
            <w:pPr>
              <w:pBdr>
                <w:bottom w:val="single" w:sz="4"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w:t>
            </w:r>
          </w:p>
        </w:tc>
        <w:tc>
          <w:tcPr>
            <w:tcW w:w="732" w:type="dxa"/>
            <w:tcBorders>
              <w:bottom w:val="nil"/>
            </w:tcBorders>
          </w:tcPr>
          <w:p w14:paraId="44BDA98B" w14:textId="2C878264" w:rsidR="00E26593" w:rsidRPr="008C5ABD" w:rsidRDefault="008C5ABD" w:rsidP="00E26593">
            <w:pPr>
              <w:pBdr>
                <w:bottom w:val="single" w:sz="4" w:space="1" w:color="auto"/>
              </w:pBdr>
              <w:spacing w:line="240" w:lineRule="auto"/>
              <w:jc w:val="right"/>
              <w:rPr>
                <w:rFonts w:ascii="Browallia New" w:hAnsi="Browallia New" w:cs="Browallia New"/>
                <w:sz w:val="20"/>
                <w:szCs w:val="20"/>
              </w:rPr>
            </w:pPr>
            <w:r w:rsidRPr="008C5ABD">
              <w:rPr>
                <w:rFonts w:ascii="Browallia New" w:hAnsi="Browallia New" w:cs="Browallia New"/>
                <w:sz w:val="20"/>
                <w:szCs w:val="20"/>
              </w:rPr>
              <w:t>-</w:t>
            </w:r>
          </w:p>
        </w:tc>
        <w:tc>
          <w:tcPr>
            <w:tcW w:w="720" w:type="dxa"/>
            <w:tcBorders>
              <w:bottom w:val="nil"/>
            </w:tcBorders>
            <w:vAlign w:val="bottom"/>
          </w:tcPr>
          <w:p w14:paraId="3B1E0D44" w14:textId="68CF53E0" w:rsidR="00E26593" w:rsidRPr="00D14171" w:rsidRDefault="00E26593" w:rsidP="00E26593">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D14171">
              <w:rPr>
                <w:rFonts w:ascii="Browallia New" w:hAnsi="Browallia New" w:cs="Browallia New"/>
                <w:sz w:val="20"/>
                <w:szCs w:val="20"/>
              </w:rPr>
              <w:t>-</w:t>
            </w:r>
          </w:p>
        </w:tc>
        <w:tc>
          <w:tcPr>
            <w:tcW w:w="771" w:type="dxa"/>
            <w:tcBorders>
              <w:bottom w:val="nil"/>
            </w:tcBorders>
          </w:tcPr>
          <w:p w14:paraId="0AEFC665" w14:textId="2ACED241" w:rsidR="00E26593" w:rsidRPr="001A42A9" w:rsidRDefault="008C5ABD" w:rsidP="00E26593">
            <w:pPr>
              <w:pBdr>
                <w:bottom w:val="single" w:sz="4" w:space="1" w:color="auto"/>
              </w:pBdr>
              <w:spacing w:line="240" w:lineRule="auto"/>
              <w:jc w:val="right"/>
              <w:rPr>
                <w:rFonts w:ascii="Browallia New" w:hAnsi="Browallia New" w:cs="Browallia New"/>
                <w:sz w:val="20"/>
                <w:szCs w:val="20"/>
              </w:rPr>
            </w:pPr>
            <w:r w:rsidRPr="001A42A9">
              <w:rPr>
                <w:rFonts w:ascii="Browallia New" w:hAnsi="Browallia New" w:cs="Browallia New"/>
                <w:sz w:val="20"/>
                <w:szCs w:val="20"/>
              </w:rPr>
              <w:t>-</w:t>
            </w:r>
          </w:p>
        </w:tc>
        <w:tc>
          <w:tcPr>
            <w:tcW w:w="708" w:type="dxa"/>
            <w:tcBorders>
              <w:bottom w:val="nil"/>
            </w:tcBorders>
            <w:vAlign w:val="bottom"/>
          </w:tcPr>
          <w:p w14:paraId="2B9AB841" w14:textId="7C5D7EB4" w:rsidR="00E26593" w:rsidRPr="00D14171" w:rsidRDefault="00E26593" w:rsidP="00E26593">
            <w:pPr>
              <w:pBdr>
                <w:bottom w:val="single" w:sz="4"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w:t>
            </w:r>
          </w:p>
        </w:tc>
        <w:tc>
          <w:tcPr>
            <w:tcW w:w="810" w:type="dxa"/>
            <w:tcBorders>
              <w:bottom w:val="nil"/>
            </w:tcBorders>
          </w:tcPr>
          <w:p w14:paraId="699B6BDB" w14:textId="31617DD3" w:rsidR="00E26593" w:rsidRPr="00D43C01" w:rsidRDefault="001A42A9" w:rsidP="00E26593">
            <w:pPr>
              <w:pBdr>
                <w:bottom w:val="single" w:sz="4" w:space="1" w:color="auto"/>
              </w:pBdr>
              <w:spacing w:line="240" w:lineRule="auto"/>
              <w:jc w:val="right"/>
              <w:rPr>
                <w:rFonts w:ascii="Browallia New" w:hAnsi="Browallia New" w:cs="Browallia New"/>
                <w:sz w:val="20"/>
                <w:szCs w:val="20"/>
              </w:rPr>
            </w:pPr>
            <w:r w:rsidRPr="00D43C01">
              <w:rPr>
                <w:rFonts w:ascii="Browallia New" w:hAnsi="Browallia New" w:cs="Browallia New"/>
                <w:sz w:val="20"/>
                <w:szCs w:val="20"/>
              </w:rPr>
              <w:t>-</w:t>
            </w:r>
          </w:p>
        </w:tc>
        <w:tc>
          <w:tcPr>
            <w:tcW w:w="822" w:type="dxa"/>
            <w:tcBorders>
              <w:bottom w:val="nil"/>
            </w:tcBorders>
            <w:vAlign w:val="bottom"/>
          </w:tcPr>
          <w:p w14:paraId="0A858D06" w14:textId="43D13231" w:rsidR="00E26593" w:rsidRPr="00D14171" w:rsidRDefault="00E26593" w:rsidP="00E26593">
            <w:pPr>
              <w:pBdr>
                <w:bottom w:val="single" w:sz="4"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w:t>
            </w:r>
          </w:p>
        </w:tc>
        <w:tc>
          <w:tcPr>
            <w:tcW w:w="689" w:type="dxa"/>
            <w:tcBorders>
              <w:bottom w:val="nil"/>
            </w:tcBorders>
            <w:shd w:val="clear" w:color="auto" w:fill="auto"/>
          </w:tcPr>
          <w:p w14:paraId="407FD833" w14:textId="5A0A12E9" w:rsidR="00E26593" w:rsidRPr="00210022" w:rsidRDefault="00210022" w:rsidP="00E26593">
            <w:pPr>
              <w:pBdr>
                <w:bottom w:val="single" w:sz="4" w:space="1" w:color="auto"/>
              </w:pBdr>
              <w:spacing w:line="240" w:lineRule="auto"/>
              <w:jc w:val="right"/>
              <w:rPr>
                <w:rFonts w:ascii="Browallia New" w:hAnsi="Browallia New" w:cs="Browallia New"/>
                <w:sz w:val="20"/>
                <w:szCs w:val="20"/>
              </w:rPr>
            </w:pPr>
            <w:r w:rsidRPr="00210022">
              <w:rPr>
                <w:rFonts w:ascii="Browallia New" w:hAnsi="Browallia New" w:cs="Browallia New"/>
                <w:sz w:val="20"/>
                <w:szCs w:val="20"/>
              </w:rPr>
              <w:t>-</w:t>
            </w:r>
          </w:p>
        </w:tc>
        <w:tc>
          <w:tcPr>
            <w:tcW w:w="738" w:type="dxa"/>
            <w:tcBorders>
              <w:bottom w:val="nil"/>
            </w:tcBorders>
            <w:vAlign w:val="bottom"/>
          </w:tcPr>
          <w:p w14:paraId="0395FF23" w14:textId="56A0EB89" w:rsidR="00E26593" w:rsidRPr="00D14171" w:rsidRDefault="00E26593" w:rsidP="00E26593">
            <w:pPr>
              <w:pBdr>
                <w:bottom w:val="single" w:sz="4" w:space="1" w:color="auto"/>
              </w:pBdr>
              <w:tabs>
                <w:tab w:val="clear" w:pos="227"/>
                <w:tab w:val="clear" w:pos="454"/>
                <w:tab w:val="left" w:pos="109"/>
              </w:tabs>
              <w:spacing w:line="240" w:lineRule="auto"/>
              <w:ind w:right="-14"/>
              <w:jc w:val="right"/>
              <w:rPr>
                <w:rFonts w:ascii="Browallia New" w:hAnsi="Browallia New" w:cs="Browallia New"/>
                <w:sz w:val="20"/>
                <w:szCs w:val="20"/>
              </w:rPr>
            </w:pPr>
            <w:r w:rsidRPr="00D14171">
              <w:rPr>
                <w:rFonts w:ascii="Browallia New" w:hAnsi="Browallia New" w:cs="Browallia New"/>
                <w:sz w:val="20"/>
                <w:szCs w:val="20"/>
              </w:rPr>
              <w:t>-</w:t>
            </w:r>
          </w:p>
        </w:tc>
        <w:tc>
          <w:tcPr>
            <w:tcW w:w="717" w:type="dxa"/>
            <w:tcBorders>
              <w:bottom w:val="nil"/>
            </w:tcBorders>
          </w:tcPr>
          <w:p w14:paraId="2C6996B1" w14:textId="623D2824" w:rsidR="00E26593" w:rsidRPr="00210022" w:rsidRDefault="00210022" w:rsidP="00E26593">
            <w:pPr>
              <w:pBdr>
                <w:bottom w:val="single" w:sz="4" w:space="1" w:color="auto"/>
              </w:pBdr>
              <w:spacing w:line="240" w:lineRule="auto"/>
              <w:jc w:val="right"/>
              <w:rPr>
                <w:rFonts w:ascii="Browallia New" w:hAnsi="Browallia New" w:cs="Browallia New"/>
                <w:sz w:val="20"/>
                <w:szCs w:val="20"/>
              </w:rPr>
            </w:pPr>
            <w:r w:rsidRPr="00210022">
              <w:rPr>
                <w:rFonts w:ascii="Browallia New" w:hAnsi="Browallia New" w:cs="Browallia New"/>
                <w:sz w:val="20"/>
                <w:szCs w:val="20"/>
              </w:rPr>
              <w:t>33</w:t>
            </w:r>
          </w:p>
        </w:tc>
        <w:tc>
          <w:tcPr>
            <w:tcW w:w="709" w:type="dxa"/>
            <w:tcBorders>
              <w:bottom w:val="nil"/>
            </w:tcBorders>
          </w:tcPr>
          <w:p w14:paraId="69C6C7E2" w14:textId="2BCD71EC" w:rsidR="00E26593" w:rsidRPr="00D14171" w:rsidRDefault="00E26593" w:rsidP="00E26593">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D14171">
              <w:rPr>
                <w:rFonts w:ascii="Browallia New" w:hAnsi="Browallia New" w:cs="Browallia New"/>
                <w:sz w:val="20"/>
                <w:szCs w:val="20"/>
              </w:rPr>
              <w:t>34</w:t>
            </w:r>
          </w:p>
        </w:tc>
      </w:tr>
      <w:tr w:rsidR="00E26593" w:rsidRPr="009B2D7B" w14:paraId="7BD30966" w14:textId="77777777" w:rsidTr="00210022">
        <w:tblPrEx>
          <w:tblBorders>
            <w:bottom w:val="single" w:sz="4" w:space="0" w:color="auto"/>
          </w:tblBorders>
        </w:tblPrEx>
        <w:tc>
          <w:tcPr>
            <w:tcW w:w="2409" w:type="dxa"/>
            <w:tcBorders>
              <w:bottom w:val="nil"/>
            </w:tcBorders>
          </w:tcPr>
          <w:p w14:paraId="3624B19D" w14:textId="77777777" w:rsidR="00E26593" w:rsidRPr="00D14171" w:rsidRDefault="00E26593" w:rsidP="00E26593">
            <w:pPr>
              <w:spacing w:line="240" w:lineRule="auto"/>
              <w:ind w:right="-108"/>
              <w:rPr>
                <w:rFonts w:ascii="Browallia New" w:hAnsi="Browallia New" w:cs="Browallia New"/>
                <w:sz w:val="20"/>
                <w:szCs w:val="20"/>
                <w:cs/>
              </w:rPr>
            </w:pPr>
            <w:r w:rsidRPr="00D14171">
              <w:rPr>
                <w:rFonts w:ascii="Browallia New" w:hAnsi="Browallia New" w:cs="Browallia New" w:hint="cs"/>
                <w:sz w:val="20"/>
                <w:szCs w:val="20"/>
                <w:cs/>
              </w:rPr>
              <w:t>รวม</w:t>
            </w:r>
          </w:p>
        </w:tc>
        <w:tc>
          <w:tcPr>
            <w:tcW w:w="709" w:type="dxa"/>
            <w:tcBorders>
              <w:bottom w:val="nil"/>
            </w:tcBorders>
          </w:tcPr>
          <w:p w14:paraId="38BEA615" w14:textId="5732AF46" w:rsidR="00E26593" w:rsidRPr="00A31300" w:rsidRDefault="00A31300" w:rsidP="00E26593">
            <w:pPr>
              <w:pBdr>
                <w:bottom w:val="single" w:sz="12" w:space="1" w:color="auto"/>
              </w:pBdr>
              <w:spacing w:line="240" w:lineRule="auto"/>
              <w:jc w:val="right"/>
              <w:rPr>
                <w:rFonts w:ascii="Browallia New" w:hAnsi="Browallia New" w:cs="Browallia New"/>
                <w:sz w:val="20"/>
                <w:szCs w:val="20"/>
              </w:rPr>
            </w:pPr>
            <w:r w:rsidRPr="00A31300">
              <w:rPr>
                <w:rFonts w:ascii="Browallia New" w:hAnsi="Browallia New" w:cs="Browallia New"/>
                <w:sz w:val="20"/>
                <w:szCs w:val="20"/>
              </w:rPr>
              <w:fldChar w:fldCharType="begin"/>
            </w:r>
            <w:r w:rsidRPr="00A31300">
              <w:rPr>
                <w:rFonts w:ascii="Browallia New" w:hAnsi="Browallia New" w:cs="Browallia New"/>
                <w:sz w:val="20"/>
                <w:szCs w:val="20"/>
              </w:rPr>
              <w:instrText xml:space="preserve"> =SUM(ABOVE) </w:instrText>
            </w:r>
            <w:r w:rsidRPr="00A31300">
              <w:rPr>
                <w:rFonts w:ascii="Browallia New" w:hAnsi="Browallia New" w:cs="Browallia New"/>
                <w:sz w:val="20"/>
                <w:szCs w:val="20"/>
              </w:rPr>
              <w:fldChar w:fldCharType="separate"/>
            </w:r>
            <w:r w:rsidRPr="00A31300">
              <w:rPr>
                <w:rFonts w:ascii="Browallia New" w:hAnsi="Browallia New" w:cs="Browallia New"/>
                <w:noProof/>
                <w:sz w:val="20"/>
                <w:szCs w:val="20"/>
              </w:rPr>
              <w:t>525</w:t>
            </w:r>
            <w:r w:rsidRPr="00A31300">
              <w:rPr>
                <w:rFonts w:ascii="Browallia New" w:hAnsi="Browallia New" w:cs="Browallia New"/>
                <w:sz w:val="20"/>
                <w:szCs w:val="20"/>
              </w:rPr>
              <w:fldChar w:fldCharType="end"/>
            </w:r>
          </w:p>
        </w:tc>
        <w:tc>
          <w:tcPr>
            <w:tcW w:w="728" w:type="dxa"/>
            <w:tcBorders>
              <w:bottom w:val="nil"/>
            </w:tcBorders>
          </w:tcPr>
          <w:p w14:paraId="04F64980" w14:textId="32687198" w:rsidR="00E26593" w:rsidRPr="00D14171" w:rsidRDefault="00E26593" w:rsidP="00E26593">
            <w:pPr>
              <w:pBdr>
                <w:bottom w:val="single" w:sz="12"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646</w:t>
            </w:r>
          </w:p>
        </w:tc>
        <w:tc>
          <w:tcPr>
            <w:tcW w:w="690" w:type="dxa"/>
            <w:tcBorders>
              <w:bottom w:val="nil"/>
            </w:tcBorders>
          </w:tcPr>
          <w:p w14:paraId="776E6D1E" w14:textId="18998294" w:rsidR="00E26593" w:rsidRPr="00597FC3" w:rsidRDefault="00C8772D" w:rsidP="00E26593">
            <w:pPr>
              <w:pBdr>
                <w:bottom w:val="single" w:sz="12" w:space="1" w:color="auto"/>
              </w:pBdr>
              <w:spacing w:line="240" w:lineRule="auto"/>
              <w:jc w:val="right"/>
              <w:rPr>
                <w:rFonts w:ascii="Browallia New" w:hAnsi="Browallia New" w:cs="Browallia New"/>
                <w:sz w:val="20"/>
                <w:szCs w:val="20"/>
              </w:rPr>
            </w:pPr>
            <w:r w:rsidRPr="00597FC3">
              <w:rPr>
                <w:rFonts w:ascii="Browallia New" w:hAnsi="Browallia New" w:cs="Browallia New"/>
                <w:sz w:val="20"/>
                <w:szCs w:val="20"/>
              </w:rPr>
              <w:t>548</w:t>
            </w:r>
          </w:p>
        </w:tc>
        <w:tc>
          <w:tcPr>
            <w:tcW w:w="722" w:type="dxa"/>
            <w:tcBorders>
              <w:bottom w:val="nil"/>
            </w:tcBorders>
          </w:tcPr>
          <w:p w14:paraId="625D0BE3" w14:textId="4A9A54CC" w:rsidR="00E26593" w:rsidRPr="00D14171" w:rsidRDefault="00E26593" w:rsidP="00E26593">
            <w:pPr>
              <w:pBdr>
                <w:bottom w:val="single" w:sz="12"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183</w:t>
            </w:r>
          </w:p>
        </w:tc>
        <w:tc>
          <w:tcPr>
            <w:tcW w:w="737" w:type="dxa"/>
            <w:tcBorders>
              <w:bottom w:val="nil"/>
            </w:tcBorders>
          </w:tcPr>
          <w:p w14:paraId="269DE433" w14:textId="45405187" w:rsidR="00E26593" w:rsidRPr="00902DF4" w:rsidRDefault="00902DF4" w:rsidP="00E26593">
            <w:pPr>
              <w:pBdr>
                <w:bottom w:val="single" w:sz="12" w:space="1" w:color="auto"/>
              </w:pBdr>
              <w:spacing w:line="240" w:lineRule="auto"/>
              <w:jc w:val="right"/>
              <w:rPr>
                <w:rFonts w:ascii="Browallia New" w:hAnsi="Browallia New" w:cs="Browallia New"/>
                <w:sz w:val="20"/>
                <w:szCs w:val="20"/>
              </w:rPr>
            </w:pPr>
            <w:r w:rsidRPr="00902DF4">
              <w:rPr>
                <w:rFonts w:ascii="Browallia New" w:hAnsi="Browallia New" w:cs="Browallia New"/>
                <w:sz w:val="20"/>
                <w:szCs w:val="20"/>
              </w:rPr>
              <w:t>281</w:t>
            </w:r>
          </w:p>
        </w:tc>
        <w:tc>
          <w:tcPr>
            <w:tcW w:w="720" w:type="dxa"/>
            <w:tcBorders>
              <w:bottom w:val="nil"/>
            </w:tcBorders>
          </w:tcPr>
          <w:p w14:paraId="12483F1D" w14:textId="70767D75" w:rsidR="00E26593" w:rsidRPr="00D14171" w:rsidRDefault="00E26593" w:rsidP="00E26593">
            <w:pPr>
              <w:pBdr>
                <w:bottom w:val="single" w:sz="12"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154</w:t>
            </w:r>
          </w:p>
        </w:tc>
        <w:tc>
          <w:tcPr>
            <w:tcW w:w="732" w:type="dxa"/>
            <w:tcBorders>
              <w:bottom w:val="nil"/>
            </w:tcBorders>
          </w:tcPr>
          <w:p w14:paraId="78A9F30E" w14:textId="1192FE7E" w:rsidR="00E26593" w:rsidRPr="008C5ABD" w:rsidRDefault="008C5ABD" w:rsidP="00E26593">
            <w:pPr>
              <w:pBdr>
                <w:bottom w:val="single" w:sz="12" w:space="1" w:color="auto"/>
              </w:pBdr>
              <w:spacing w:line="240" w:lineRule="auto"/>
              <w:jc w:val="right"/>
              <w:rPr>
                <w:rFonts w:ascii="Browallia New" w:hAnsi="Browallia New" w:cs="Browallia New"/>
                <w:sz w:val="20"/>
                <w:szCs w:val="20"/>
              </w:rPr>
            </w:pPr>
            <w:r w:rsidRPr="008C5ABD">
              <w:rPr>
                <w:rFonts w:ascii="Browallia New" w:hAnsi="Browallia New" w:cs="Browallia New"/>
                <w:sz w:val="20"/>
                <w:szCs w:val="20"/>
              </w:rPr>
              <w:t>18</w:t>
            </w:r>
          </w:p>
        </w:tc>
        <w:tc>
          <w:tcPr>
            <w:tcW w:w="720" w:type="dxa"/>
            <w:tcBorders>
              <w:bottom w:val="nil"/>
            </w:tcBorders>
          </w:tcPr>
          <w:p w14:paraId="2ADE50C8" w14:textId="74D1A159" w:rsidR="00E26593" w:rsidRPr="00D14171" w:rsidRDefault="00E26593" w:rsidP="00E26593">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D14171">
              <w:rPr>
                <w:rFonts w:ascii="Browallia New" w:hAnsi="Browallia New" w:cs="Browallia New"/>
                <w:sz w:val="20"/>
                <w:szCs w:val="20"/>
              </w:rPr>
              <w:t>8</w:t>
            </w:r>
          </w:p>
        </w:tc>
        <w:tc>
          <w:tcPr>
            <w:tcW w:w="771" w:type="dxa"/>
            <w:tcBorders>
              <w:bottom w:val="nil"/>
            </w:tcBorders>
            <w:vAlign w:val="bottom"/>
          </w:tcPr>
          <w:p w14:paraId="2DCDC354" w14:textId="5B64E054" w:rsidR="00E26593" w:rsidRPr="001A42A9" w:rsidRDefault="008C5ABD" w:rsidP="00E26593">
            <w:pPr>
              <w:pBdr>
                <w:bottom w:val="single" w:sz="12" w:space="1" w:color="auto"/>
              </w:pBdr>
              <w:spacing w:line="240" w:lineRule="auto"/>
              <w:jc w:val="right"/>
              <w:rPr>
                <w:rFonts w:ascii="Browallia New" w:hAnsi="Browallia New" w:cs="Browallia New"/>
                <w:sz w:val="20"/>
                <w:szCs w:val="20"/>
              </w:rPr>
            </w:pPr>
            <w:r w:rsidRPr="001A42A9">
              <w:rPr>
                <w:rFonts w:ascii="Browallia New" w:hAnsi="Browallia New" w:cs="Browallia New"/>
                <w:sz w:val="20"/>
                <w:szCs w:val="20"/>
              </w:rPr>
              <w:t>3</w:t>
            </w:r>
          </w:p>
        </w:tc>
        <w:tc>
          <w:tcPr>
            <w:tcW w:w="708" w:type="dxa"/>
            <w:tcBorders>
              <w:bottom w:val="nil"/>
            </w:tcBorders>
            <w:vAlign w:val="bottom"/>
          </w:tcPr>
          <w:p w14:paraId="49CB299C" w14:textId="29D2BE3F" w:rsidR="00E26593" w:rsidRPr="00D14171" w:rsidRDefault="00E26593" w:rsidP="00E26593">
            <w:pPr>
              <w:pBdr>
                <w:bottom w:val="single" w:sz="12"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2</w:t>
            </w:r>
          </w:p>
        </w:tc>
        <w:tc>
          <w:tcPr>
            <w:tcW w:w="810" w:type="dxa"/>
            <w:tcBorders>
              <w:bottom w:val="nil"/>
            </w:tcBorders>
          </w:tcPr>
          <w:p w14:paraId="12081313" w14:textId="68BE7609" w:rsidR="00E26593" w:rsidRPr="00D43C01" w:rsidRDefault="006A529C" w:rsidP="00E26593">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105</w:t>
            </w:r>
          </w:p>
        </w:tc>
        <w:tc>
          <w:tcPr>
            <w:tcW w:w="822" w:type="dxa"/>
            <w:tcBorders>
              <w:bottom w:val="nil"/>
            </w:tcBorders>
          </w:tcPr>
          <w:p w14:paraId="5AD08BBA" w14:textId="4B7F63CE" w:rsidR="00E26593" w:rsidRPr="00D14171" w:rsidRDefault="00E26593" w:rsidP="00E26593">
            <w:pPr>
              <w:pBdr>
                <w:bottom w:val="single" w:sz="12"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10</w:t>
            </w:r>
          </w:p>
        </w:tc>
        <w:tc>
          <w:tcPr>
            <w:tcW w:w="689" w:type="dxa"/>
            <w:tcBorders>
              <w:bottom w:val="nil"/>
            </w:tcBorders>
            <w:shd w:val="clear" w:color="auto" w:fill="auto"/>
          </w:tcPr>
          <w:p w14:paraId="0D8D57E2" w14:textId="52656CF1" w:rsidR="00E26593" w:rsidRPr="00210022" w:rsidRDefault="00210022" w:rsidP="00E26593">
            <w:pPr>
              <w:pBdr>
                <w:bottom w:val="single" w:sz="12" w:space="1" w:color="auto"/>
              </w:pBdr>
              <w:spacing w:line="240" w:lineRule="auto"/>
              <w:jc w:val="right"/>
              <w:rPr>
                <w:rFonts w:ascii="Browallia New" w:hAnsi="Browallia New" w:cs="Browallia New"/>
                <w:sz w:val="20"/>
                <w:szCs w:val="20"/>
              </w:rPr>
            </w:pPr>
            <w:r w:rsidRPr="00210022">
              <w:rPr>
                <w:rFonts w:ascii="Browallia New" w:hAnsi="Browallia New" w:cs="Browallia New" w:hint="cs"/>
                <w:sz w:val="20"/>
                <w:szCs w:val="20"/>
                <w:cs/>
              </w:rPr>
              <w:t>(</w:t>
            </w:r>
            <w:r w:rsidRPr="00210022">
              <w:rPr>
                <w:rFonts w:ascii="Browallia New" w:hAnsi="Browallia New" w:cs="Browallia New"/>
                <w:sz w:val="20"/>
                <w:szCs w:val="20"/>
              </w:rPr>
              <w:t>41</w:t>
            </w:r>
            <w:r w:rsidRPr="00210022">
              <w:rPr>
                <w:rFonts w:ascii="Browallia New" w:hAnsi="Browallia New" w:cs="Browallia New" w:hint="cs"/>
                <w:sz w:val="20"/>
                <w:szCs w:val="20"/>
                <w:cs/>
              </w:rPr>
              <w:t>)</w:t>
            </w:r>
          </w:p>
        </w:tc>
        <w:tc>
          <w:tcPr>
            <w:tcW w:w="738" w:type="dxa"/>
            <w:tcBorders>
              <w:bottom w:val="nil"/>
            </w:tcBorders>
          </w:tcPr>
          <w:p w14:paraId="02712F81" w14:textId="7678D968" w:rsidR="00E26593" w:rsidRPr="00D14171" w:rsidRDefault="00E26593" w:rsidP="00E26593">
            <w:pPr>
              <w:pBdr>
                <w:bottom w:val="single" w:sz="12"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(19)</w:t>
            </w:r>
          </w:p>
        </w:tc>
        <w:tc>
          <w:tcPr>
            <w:tcW w:w="717" w:type="dxa"/>
            <w:tcBorders>
              <w:bottom w:val="nil"/>
            </w:tcBorders>
          </w:tcPr>
          <w:p w14:paraId="4B381665" w14:textId="526FC759" w:rsidR="00E26593" w:rsidRPr="00210022" w:rsidRDefault="006A529C" w:rsidP="00E26593">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1,439</w:t>
            </w:r>
          </w:p>
        </w:tc>
        <w:tc>
          <w:tcPr>
            <w:tcW w:w="709" w:type="dxa"/>
            <w:tcBorders>
              <w:bottom w:val="nil"/>
            </w:tcBorders>
          </w:tcPr>
          <w:p w14:paraId="41BFF2D1" w14:textId="039833CB" w:rsidR="00E26593" w:rsidRPr="00D14171" w:rsidRDefault="00E26593" w:rsidP="00E26593">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D14171">
              <w:rPr>
                <w:rFonts w:ascii="Browallia New" w:hAnsi="Browallia New" w:cs="Browallia New"/>
                <w:sz w:val="20"/>
                <w:szCs w:val="20"/>
              </w:rPr>
              <w:t>984</w:t>
            </w:r>
          </w:p>
        </w:tc>
      </w:tr>
      <w:tr w:rsidR="00E26593" w:rsidRPr="009B2D7B" w14:paraId="6E03D68C" w14:textId="77777777" w:rsidTr="00210022">
        <w:tblPrEx>
          <w:tblBorders>
            <w:bottom w:val="single" w:sz="4" w:space="0" w:color="auto"/>
          </w:tblBorders>
        </w:tblPrEx>
        <w:tc>
          <w:tcPr>
            <w:tcW w:w="2409" w:type="dxa"/>
          </w:tcPr>
          <w:p w14:paraId="6A1C8736" w14:textId="77777777" w:rsidR="00E26593" w:rsidRPr="00D14171" w:rsidRDefault="00E26593" w:rsidP="00E26593">
            <w:pPr>
              <w:spacing w:line="240" w:lineRule="auto"/>
              <w:ind w:right="-108"/>
              <w:rPr>
                <w:rFonts w:ascii="Browallia New" w:hAnsi="Browallia New" w:cs="Browallia New"/>
                <w:sz w:val="20"/>
                <w:szCs w:val="20"/>
                <w:cs/>
              </w:rPr>
            </w:pPr>
            <w:r w:rsidRPr="00D14171">
              <w:rPr>
                <w:rFonts w:ascii="Browallia New" w:hAnsi="Browallia New" w:cs="Browallia New"/>
                <w:sz w:val="20"/>
                <w:szCs w:val="20"/>
                <w:cs/>
              </w:rPr>
              <w:t xml:space="preserve">กำไรขั้นต้น </w:t>
            </w:r>
          </w:p>
        </w:tc>
        <w:tc>
          <w:tcPr>
            <w:tcW w:w="709" w:type="dxa"/>
            <w:tcBorders>
              <w:bottom w:val="nil"/>
            </w:tcBorders>
          </w:tcPr>
          <w:p w14:paraId="637C17E1" w14:textId="403F0FD0" w:rsidR="00E26593" w:rsidRPr="00A31300" w:rsidRDefault="00A31300" w:rsidP="00E26593">
            <w:pPr>
              <w:pBdr>
                <w:bottom w:val="single" w:sz="12" w:space="1" w:color="auto"/>
              </w:pBdr>
              <w:spacing w:line="240" w:lineRule="auto"/>
              <w:jc w:val="right"/>
              <w:rPr>
                <w:rFonts w:ascii="Browallia New" w:hAnsi="Browallia New" w:cs="Browallia New"/>
                <w:sz w:val="20"/>
                <w:szCs w:val="20"/>
              </w:rPr>
            </w:pPr>
            <w:r w:rsidRPr="00A31300">
              <w:rPr>
                <w:rFonts w:ascii="Browallia New" w:hAnsi="Browallia New" w:cs="Browallia New"/>
                <w:sz w:val="20"/>
                <w:szCs w:val="20"/>
              </w:rPr>
              <w:t>429</w:t>
            </w:r>
          </w:p>
        </w:tc>
        <w:tc>
          <w:tcPr>
            <w:tcW w:w="728" w:type="dxa"/>
            <w:tcBorders>
              <w:bottom w:val="nil"/>
            </w:tcBorders>
          </w:tcPr>
          <w:p w14:paraId="2AACF6D8" w14:textId="6BDAAC8F" w:rsidR="00E26593" w:rsidRPr="00D14171" w:rsidRDefault="00E26593" w:rsidP="00E26593">
            <w:pPr>
              <w:pBdr>
                <w:bottom w:val="single" w:sz="12"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541</w:t>
            </w:r>
          </w:p>
        </w:tc>
        <w:tc>
          <w:tcPr>
            <w:tcW w:w="690" w:type="dxa"/>
            <w:tcBorders>
              <w:bottom w:val="nil"/>
            </w:tcBorders>
          </w:tcPr>
          <w:p w14:paraId="488689B8" w14:textId="711607F7" w:rsidR="00E26593" w:rsidRPr="00597FC3" w:rsidRDefault="00C8772D" w:rsidP="00E26593">
            <w:pPr>
              <w:pBdr>
                <w:bottom w:val="single" w:sz="12" w:space="1" w:color="auto"/>
              </w:pBdr>
              <w:spacing w:line="240" w:lineRule="auto"/>
              <w:jc w:val="right"/>
              <w:rPr>
                <w:rFonts w:ascii="Browallia New" w:hAnsi="Browallia New" w:cs="Browallia New"/>
                <w:sz w:val="20"/>
                <w:szCs w:val="20"/>
              </w:rPr>
            </w:pPr>
            <w:r w:rsidRPr="00597FC3">
              <w:rPr>
                <w:rFonts w:ascii="Browallia New" w:hAnsi="Browallia New" w:cs="Browallia New"/>
                <w:sz w:val="20"/>
                <w:szCs w:val="20"/>
              </w:rPr>
              <w:t>213</w:t>
            </w:r>
          </w:p>
        </w:tc>
        <w:tc>
          <w:tcPr>
            <w:tcW w:w="722" w:type="dxa"/>
            <w:tcBorders>
              <w:bottom w:val="nil"/>
            </w:tcBorders>
          </w:tcPr>
          <w:p w14:paraId="6C5E3C18" w14:textId="1DB3FF50" w:rsidR="00E26593" w:rsidRPr="00D14171" w:rsidRDefault="00E26593" w:rsidP="00E26593">
            <w:pPr>
              <w:pBdr>
                <w:bottom w:val="single" w:sz="12"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71</w:t>
            </w:r>
          </w:p>
        </w:tc>
        <w:tc>
          <w:tcPr>
            <w:tcW w:w="737" w:type="dxa"/>
            <w:tcBorders>
              <w:bottom w:val="nil"/>
            </w:tcBorders>
          </w:tcPr>
          <w:p w14:paraId="76346644" w14:textId="4ABAFD3A" w:rsidR="00E26593" w:rsidRPr="00902DF4" w:rsidRDefault="00902DF4" w:rsidP="00E26593">
            <w:pPr>
              <w:pBdr>
                <w:bottom w:val="single" w:sz="12" w:space="1" w:color="auto"/>
              </w:pBdr>
              <w:spacing w:line="240" w:lineRule="auto"/>
              <w:jc w:val="right"/>
              <w:rPr>
                <w:rFonts w:ascii="Browallia New" w:hAnsi="Browallia New" w:cs="Browallia New"/>
                <w:sz w:val="20"/>
                <w:szCs w:val="20"/>
              </w:rPr>
            </w:pPr>
            <w:r w:rsidRPr="00902DF4">
              <w:rPr>
                <w:rFonts w:ascii="Browallia New" w:hAnsi="Browallia New" w:cs="Browallia New"/>
                <w:sz w:val="20"/>
                <w:szCs w:val="20"/>
              </w:rPr>
              <w:t>137</w:t>
            </w:r>
          </w:p>
        </w:tc>
        <w:tc>
          <w:tcPr>
            <w:tcW w:w="720" w:type="dxa"/>
            <w:tcBorders>
              <w:bottom w:val="nil"/>
            </w:tcBorders>
          </w:tcPr>
          <w:p w14:paraId="53444127" w14:textId="0CB7F036" w:rsidR="00E26593" w:rsidRPr="00D14171" w:rsidRDefault="00E26593" w:rsidP="00E26593">
            <w:pPr>
              <w:pBdr>
                <w:bottom w:val="single" w:sz="12"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59</w:t>
            </w:r>
          </w:p>
        </w:tc>
        <w:tc>
          <w:tcPr>
            <w:tcW w:w="732" w:type="dxa"/>
            <w:tcBorders>
              <w:bottom w:val="nil"/>
            </w:tcBorders>
            <w:vAlign w:val="bottom"/>
          </w:tcPr>
          <w:p w14:paraId="7C845825" w14:textId="4F39D627" w:rsidR="00E26593" w:rsidRPr="008C5ABD" w:rsidRDefault="008C5ABD" w:rsidP="00E26593">
            <w:pPr>
              <w:pBdr>
                <w:bottom w:val="single" w:sz="12" w:space="1" w:color="auto"/>
              </w:pBdr>
              <w:spacing w:line="240" w:lineRule="auto"/>
              <w:jc w:val="right"/>
              <w:rPr>
                <w:rFonts w:ascii="Browallia New" w:hAnsi="Browallia New" w:cs="Browallia New"/>
                <w:sz w:val="20"/>
                <w:szCs w:val="20"/>
              </w:rPr>
            </w:pPr>
            <w:r w:rsidRPr="008C5ABD">
              <w:rPr>
                <w:rFonts w:ascii="Browallia New" w:hAnsi="Browallia New" w:cs="Browallia New"/>
                <w:sz w:val="20"/>
                <w:szCs w:val="20"/>
              </w:rPr>
              <w:t>6</w:t>
            </w:r>
          </w:p>
        </w:tc>
        <w:tc>
          <w:tcPr>
            <w:tcW w:w="720" w:type="dxa"/>
            <w:tcBorders>
              <w:bottom w:val="nil"/>
            </w:tcBorders>
            <w:vAlign w:val="bottom"/>
          </w:tcPr>
          <w:p w14:paraId="7C36819E" w14:textId="2927BF88" w:rsidR="00E26593" w:rsidRPr="00D14171" w:rsidRDefault="00E26593" w:rsidP="00E26593">
            <w:pPr>
              <w:pBdr>
                <w:bottom w:val="single" w:sz="12"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w:t>
            </w:r>
          </w:p>
        </w:tc>
        <w:tc>
          <w:tcPr>
            <w:tcW w:w="771" w:type="dxa"/>
            <w:tcBorders>
              <w:bottom w:val="nil"/>
            </w:tcBorders>
            <w:vAlign w:val="bottom"/>
          </w:tcPr>
          <w:p w14:paraId="5217861B" w14:textId="006B8FD4" w:rsidR="00E26593" w:rsidRPr="001A42A9" w:rsidRDefault="008C5ABD" w:rsidP="00E26593">
            <w:pPr>
              <w:pBdr>
                <w:bottom w:val="single" w:sz="12" w:space="1" w:color="auto"/>
              </w:pBdr>
              <w:spacing w:line="240" w:lineRule="auto"/>
              <w:jc w:val="right"/>
              <w:rPr>
                <w:rFonts w:ascii="Browallia New" w:hAnsi="Browallia New" w:cs="Browallia New"/>
                <w:sz w:val="20"/>
                <w:szCs w:val="20"/>
              </w:rPr>
            </w:pPr>
            <w:r w:rsidRPr="001A42A9">
              <w:rPr>
                <w:rFonts w:ascii="Browallia New" w:hAnsi="Browallia New" w:cs="Browallia New" w:hint="cs"/>
                <w:sz w:val="20"/>
                <w:szCs w:val="20"/>
                <w:cs/>
              </w:rPr>
              <w:t>(</w:t>
            </w:r>
            <w:r w:rsidRPr="001A42A9">
              <w:rPr>
                <w:rFonts w:ascii="Browallia New" w:hAnsi="Browallia New" w:cs="Browallia New"/>
                <w:sz w:val="20"/>
                <w:szCs w:val="20"/>
              </w:rPr>
              <w:t>2</w:t>
            </w:r>
            <w:r w:rsidRPr="001A42A9">
              <w:rPr>
                <w:rFonts w:ascii="Browallia New" w:hAnsi="Browallia New" w:cs="Browallia New" w:hint="cs"/>
                <w:sz w:val="20"/>
                <w:szCs w:val="20"/>
                <w:cs/>
              </w:rPr>
              <w:t>)</w:t>
            </w:r>
          </w:p>
        </w:tc>
        <w:tc>
          <w:tcPr>
            <w:tcW w:w="708" w:type="dxa"/>
            <w:tcBorders>
              <w:bottom w:val="nil"/>
            </w:tcBorders>
            <w:vAlign w:val="bottom"/>
          </w:tcPr>
          <w:p w14:paraId="6B808F73" w14:textId="14D93E4C" w:rsidR="00E26593" w:rsidRPr="00D14171" w:rsidRDefault="00E26593" w:rsidP="00E26593">
            <w:pPr>
              <w:pBdr>
                <w:bottom w:val="single" w:sz="12"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(2)</w:t>
            </w:r>
          </w:p>
        </w:tc>
        <w:tc>
          <w:tcPr>
            <w:tcW w:w="810" w:type="dxa"/>
            <w:tcBorders>
              <w:bottom w:val="nil"/>
            </w:tcBorders>
            <w:vAlign w:val="bottom"/>
          </w:tcPr>
          <w:p w14:paraId="3E0C2038" w14:textId="6B60A1A8" w:rsidR="00E26593" w:rsidRPr="00D43C01" w:rsidRDefault="001A42A9" w:rsidP="00E26593">
            <w:pPr>
              <w:pBdr>
                <w:bottom w:val="single" w:sz="12" w:space="1" w:color="auto"/>
              </w:pBdr>
              <w:spacing w:line="240" w:lineRule="auto"/>
              <w:jc w:val="right"/>
              <w:rPr>
                <w:rFonts w:ascii="Browallia New" w:hAnsi="Browallia New" w:cs="Browallia New"/>
                <w:sz w:val="20"/>
                <w:szCs w:val="20"/>
              </w:rPr>
            </w:pPr>
            <w:r w:rsidRPr="00D43C01">
              <w:rPr>
                <w:rFonts w:ascii="Browallia New" w:hAnsi="Browallia New" w:cs="Browallia New"/>
                <w:sz w:val="20"/>
                <w:szCs w:val="20"/>
              </w:rPr>
              <w:t>16</w:t>
            </w:r>
          </w:p>
        </w:tc>
        <w:tc>
          <w:tcPr>
            <w:tcW w:w="822" w:type="dxa"/>
            <w:tcBorders>
              <w:bottom w:val="nil"/>
            </w:tcBorders>
            <w:vAlign w:val="bottom"/>
          </w:tcPr>
          <w:p w14:paraId="723CDE7B" w14:textId="7124C627" w:rsidR="00E26593" w:rsidRPr="00D14171" w:rsidRDefault="00E26593" w:rsidP="00E26593">
            <w:pPr>
              <w:pBdr>
                <w:bottom w:val="single" w:sz="12"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3</w:t>
            </w:r>
          </w:p>
        </w:tc>
        <w:tc>
          <w:tcPr>
            <w:tcW w:w="689" w:type="dxa"/>
            <w:tcBorders>
              <w:bottom w:val="nil"/>
            </w:tcBorders>
            <w:shd w:val="clear" w:color="auto" w:fill="auto"/>
          </w:tcPr>
          <w:p w14:paraId="2430023B" w14:textId="2D807927" w:rsidR="00E26593" w:rsidRPr="00210022" w:rsidRDefault="00210022" w:rsidP="00E26593">
            <w:pPr>
              <w:pBdr>
                <w:bottom w:val="single" w:sz="12" w:space="1" w:color="auto"/>
              </w:pBdr>
              <w:spacing w:line="240" w:lineRule="auto"/>
              <w:jc w:val="right"/>
              <w:rPr>
                <w:rFonts w:ascii="Browallia New" w:hAnsi="Browallia New" w:cs="Browallia New"/>
                <w:sz w:val="20"/>
                <w:szCs w:val="20"/>
                <w:cs/>
              </w:rPr>
            </w:pPr>
            <w:r w:rsidRPr="00210022">
              <w:rPr>
                <w:rFonts w:ascii="Browallia New" w:hAnsi="Browallia New" w:cs="Browallia New" w:hint="cs"/>
                <w:sz w:val="20"/>
                <w:szCs w:val="20"/>
                <w:cs/>
              </w:rPr>
              <w:t>(</w:t>
            </w:r>
            <w:r w:rsidRPr="00210022">
              <w:rPr>
                <w:rFonts w:ascii="Browallia New" w:hAnsi="Browallia New" w:cs="Browallia New"/>
                <w:sz w:val="20"/>
                <w:szCs w:val="20"/>
              </w:rPr>
              <w:t>8</w:t>
            </w:r>
            <w:r w:rsidRPr="00210022">
              <w:rPr>
                <w:rFonts w:ascii="Browallia New" w:hAnsi="Browallia New" w:cs="Browallia New" w:hint="cs"/>
                <w:sz w:val="20"/>
                <w:szCs w:val="20"/>
                <w:cs/>
              </w:rPr>
              <w:t>)</w:t>
            </w:r>
          </w:p>
        </w:tc>
        <w:tc>
          <w:tcPr>
            <w:tcW w:w="738" w:type="dxa"/>
            <w:tcBorders>
              <w:bottom w:val="nil"/>
            </w:tcBorders>
          </w:tcPr>
          <w:p w14:paraId="60D25A7D" w14:textId="1539678A" w:rsidR="00E26593" w:rsidRPr="00D14171" w:rsidRDefault="00E26593" w:rsidP="00E26593">
            <w:pPr>
              <w:pBdr>
                <w:bottom w:val="single" w:sz="12"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(6)</w:t>
            </w:r>
          </w:p>
        </w:tc>
        <w:tc>
          <w:tcPr>
            <w:tcW w:w="717" w:type="dxa"/>
            <w:tcBorders>
              <w:bottom w:val="nil"/>
            </w:tcBorders>
          </w:tcPr>
          <w:p w14:paraId="00E64B13" w14:textId="5F3BD99A" w:rsidR="00E26593" w:rsidRPr="00210022" w:rsidRDefault="00210022" w:rsidP="00E26593">
            <w:pPr>
              <w:pBdr>
                <w:bottom w:val="single" w:sz="12" w:space="1" w:color="auto"/>
              </w:pBdr>
              <w:spacing w:line="240" w:lineRule="auto"/>
              <w:jc w:val="right"/>
              <w:rPr>
                <w:rFonts w:ascii="Browallia New" w:hAnsi="Browallia New" w:cs="Browallia New"/>
                <w:sz w:val="20"/>
                <w:szCs w:val="20"/>
              </w:rPr>
            </w:pPr>
            <w:r w:rsidRPr="00210022">
              <w:rPr>
                <w:rFonts w:ascii="Browallia New" w:hAnsi="Browallia New" w:cs="Browallia New"/>
                <w:sz w:val="20"/>
                <w:szCs w:val="20"/>
              </w:rPr>
              <w:t>791</w:t>
            </w:r>
          </w:p>
        </w:tc>
        <w:tc>
          <w:tcPr>
            <w:tcW w:w="709" w:type="dxa"/>
            <w:tcBorders>
              <w:bottom w:val="nil"/>
            </w:tcBorders>
          </w:tcPr>
          <w:p w14:paraId="1DDACD54" w14:textId="0107AA0C" w:rsidR="00E26593" w:rsidRPr="00D14171" w:rsidRDefault="00E26593" w:rsidP="00E26593">
            <w:pPr>
              <w:pBdr>
                <w:bottom w:val="single" w:sz="12"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666</w:t>
            </w:r>
          </w:p>
        </w:tc>
      </w:tr>
      <w:tr w:rsidR="00E26593" w:rsidRPr="009B2D7B" w14:paraId="1FF57E09" w14:textId="77777777">
        <w:tblPrEx>
          <w:tblBorders>
            <w:bottom w:val="single" w:sz="4" w:space="0" w:color="auto"/>
          </w:tblBorders>
        </w:tblPrEx>
        <w:tc>
          <w:tcPr>
            <w:tcW w:w="2409" w:type="dxa"/>
          </w:tcPr>
          <w:p w14:paraId="244AA5B2" w14:textId="77777777" w:rsidR="00E26593" w:rsidRPr="00D14171" w:rsidRDefault="00E26593" w:rsidP="00E26593">
            <w:pPr>
              <w:spacing w:line="240" w:lineRule="auto"/>
              <w:ind w:right="-108"/>
              <w:rPr>
                <w:rFonts w:ascii="Browallia New" w:hAnsi="Browallia New" w:cs="Browallia New"/>
                <w:sz w:val="12"/>
                <w:szCs w:val="12"/>
                <w:cs/>
              </w:rPr>
            </w:pPr>
          </w:p>
        </w:tc>
        <w:tc>
          <w:tcPr>
            <w:tcW w:w="709" w:type="dxa"/>
            <w:tcBorders>
              <w:bottom w:val="nil"/>
            </w:tcBorders>
            <w:vAlign w:val="bottom"/>
          </w:tcPr>
          <w:p w14:paraId="5EC35E07" w14:textId="77777777" w:rsidR="00E26593" w:rsidRPr="00A31300" w:rsidRDefault="00E26593" w:rsidP="00E26593">
            <w:pPr>
              <w:spacing w:line="240" w:lineRule="auto"/>
              <w:jc w:val="right"/>
              <w:rPr>
                <w:rFonts w:ascii="Browallia New" w:hAnsi="Browallia New" w:cs="Browallia New"/>
                <w:sz w:val="12"/>
                <w:szCs w:val="12"/>
              </w:rPr>
            </w:pPr>
          </w:p>
        </w:tc>
        <w:tc>
          <w:tcPr>
            <w:tcW w:w="728" w:type="dxa"/>
            <w:tcBorders>
              <w:bottom w:val="nil"/>
            </w:tcBorders>
            <w:vAlign w:val="bottom"/>
          </w:tcPr>
          <w:p w14:paraId="07FB0D82" w14:textId="77777777" w:rsidR="00E26593" w:rsidRPr="00D14171" w:rsidRDefault="00E26593" w:rsidP="00E26593">
            <w:pPr>
              <w:spacing w:line="240" w:lineRule="auto"/>
              <w:jc w:val="right"/>
              <w:rPr>
                <w:rFonts w:ascii="Browallia New" w:hAnsi="Browallia New" w:cs="Browallia New"/>
                <w:sz w:val="12"/>
                <w:szCs w:val="12"/>
              </w:rPr>
            </w:pPr>
          </w:p>
        </w:tc>
        <w:tc>
          <w:tcPr>
            <w:tcW w:w="690" w:type="dxa"/>
            <w:tcBorders>
              <w:bottom w:val="nil"/>
            </w:tcBorders>
          </w:tcPr>
          <w:p w14:paraId="4541FB55" w14:textId="77777777" w:rsidR="00E26593" w:rsidRPr="00597FC3" w:rsidRDefault="00E26593" w:rsidP="00E26593">
            <w:pPr>
              <w:spacing w:line="240" w:lineRule="auto"/>
              <w:jc w:val="right"/>
              <w:rPr>
                <w:rFonts w:ascii="Browallia New" w:hAnsi="Browallia New" w:cs="Browallia New"/>
                <w:sz w:val="12"/>
                <w:szCs w:val="12"/>
              </w:rPr>
            </w:pPr>
          </w:p>
        </w:tc>
        <w:tc>
          <w:tcPr>
            <w:tcW w:w="722" w:type="dxa"/>
            <w:tcBorders>
              <w:bottom w:val="nil"/>
            </w:tcBorders>
          </w:tcPr>
          <w:p w14:paraId="0F53D42F" w14:textId="77777777" w:rsidR="00E26593" w:rsidRPr="00D14171" w:rsidRDefault="00E26593" w:rsidP="00E26593">
            <w:pPr>
              <w:spacing w:line="240" w:lineRule="auto"/>
              <w:jc w:val="right"/>
              <w:rPr>
                <w:rFonts w:ascii="Browallia New" w:hAnsi="Browallia New" w:cs="Browallia New"/>
                <w:sz w:val="12"/>
                <w:szCs w:val="12"/>
              </w:rPr>
            </w:pPr>
          </w:p>
        </w:tc>
        <w:tc>
          <w:tcPr>
            <w:tcW w:w="737" w:type="dxa"/>
            <w:tcBorders>
              <w:bottom w:val="nil"/>
            </w:tcBorders>
            <w:vAlign w:val="bottom"/>
          </w:tcPr>
          <w:p w14:paraId="1DFFBC8F" w14:textId="77777777" w:rsidR="00E26593" w:rsidRPr="00902DF4" w:rsidRDefault="00E26593" w:rsidP="00E26593">
            <w:pPr>
              <w:spacing w:line="240" w:lineRule="auto"/>
              <w:jc w:val="right"/>
              <w:rPr>
                <w:rFonts w:ascii="Browallia New" w:hAnsi="Browallia New" w:cs="Browallia New"/>
                <w:sz w:val="12"/>
                <w:szCs w:val="12"/>
              </w:rPr>
            </w:pPr>
          </w:p>
        </w:tc>
        <w:tc>
          <w:tcPr>
            <w:tcW w:w="720" w:type="dxa"/>
            <w:tcBorders>
              <w:bottom w:val="nil"/>
            </w:tcBorders>
            <w:vAlign w:val="bottom"/>
          </w:tcPr>
          <w:p w14:paraId="76F1773D" w14:textId="77777777" w:rsidR="00E26593" w:rsidRPr="00D14171" w:rsidRDefault="00E26593" w:rsidP="00E26593">
            <w:pPr>
              <w:spacing w:line="240" w:lineRule="auto"/>
              <w:jc w:val="right"/>
              <w:rPr>
                <w:rFonts w:ascii="Browallia New" w:hAnsi="Browallia New" w:cs="Browallia New"/>
                <w:sz w:val="12"/>
                <w:szCs w:val="12"/>
              </w:rPr>
            </w:pPr>
          </w:p>
        </w:tc>
        <w:tc>
          <w:tcPr>
            <w:tcW w:w="732" w:type="dxa"/>
            <w:tcBorders>
              <w:bottom w:val="nil"/>
            </w:tcBorders>
          </w:tcPr>
          <w:p w14:paraId="28784F54" w14:textId="77777777" w:rsidR="00E26593" w:rsidRPr="008C5ABD" w:rsidRDefault="00E26593" w:rsidP="00E26593">
            <w:pPr>
              <w:spacing w:line="240" w:lineRule="auto"/>
              <w:jc w:val="right"/>
              <w:rPr>
                <w:rFonts w:ascii="Browallia New" w:hAnsi="Browallia New" w:cs="Browallia New"/>
                <w:sz w:val="12"/>
                <w:szCs w:val="12"/>
              </w:rPr>
            </w:pPr>
          </w:p>
        </w:tc>
        <w:tc>
          <w:tcPr>
            <w:tcW w:w="720" w:type="dxa"/>
            <w:tcBorders>
              <w:bottom w:val="nil"/>
            </w:tcBorders>
          </w:tcPr>
          <w:p w14:paraId="2A882036" w14:textId="77777777" w:rsidR="00E26593" w:rsidRPr="00D14171" w:rsidRDefault="00E26593" w:rsidP="00E26593">
            <w:pPr>
              <w:spacing w:line="240" w:lineRule="auto"/>
              <w:jc w:val="right"/>
              <w:rPr>
                <w:rFonts w:ascii="Browallia New" w:hAnsi="Browallia New" w:cs="Browallia New"/>
                <w:sz w:val="12"/>
                <w:szCs w:val="12"/>
              </w:rPr>
            </w:pPr>
          </w:p>
        </w:tc>
        <w:tc>
          <w:tcPr>
            <w:tcW w:w="771" w:type="dxa"/>
            <w:tcBorders>
              <w:bottom w:val="nil"/>
            </w:tcBorders>
          </w:tcPr>
          <w:p w14:paraId="4348712A" w14:textId="77777777" w:rsidR="00E26593" w:rsidRPr="001A42A9" w:rsidRDefault="00E26593" w:rsidP="00E26593">
            <w:pPr>
              <w:spacing w:line="240" w:lineRule="auto"/>
              <w:jc w:val="right"/>
              <w:rPr>
                <w:rFonts w:ascii="Browallia New" w:hAnsi="Browallia New" w:cs="Browallia New"/>
                <w:sz w:val="12"/>
                <w:szCs w:val="12"/>
              </w:rPr>
            </w:pPr>
          </w:p>
        </w:tc>
        <w:tc>
          <w:tcPr>
            <w:tcW w:w="708" w:type="dxa"/>
            <w:tcBorders>
              <w:bottom w:val="nil"/>
            </w:tcBorders>
          </w:tcPr>
          <w:p w14:paraId="4D2A1EEA" w14:textId="77777777" w:rsidR="00E26593" w:rsidRPr="00D14171" w:rsidRDefault="00E26593" w:rsidP="00E26593">
            <w:pPr>
              <w:spacing w:line="240" w:lineRule="auto"/>
              <w:jc w:val="right"/>
              <w:rPr>
                <w:rFonts w:ascii="Browallia New" w:hAnsi="Browallia New" w:cs="Browallia New"/>
                <w:sz w:val="12"/>
                <w:szCs w:val="12"/>
              </w:rPr>
            </w:pPr>
          </w:p>
        </w:tc>
        <w:tc>
          <w:tcPr>
            <w:tcW w:w="810" w:type="dxa"/>
            <w:tcBorders>
              <w:bottom w:val="nil"/>
            </w:tcBorders>
          </w:tcPr>
          <w:p w14:paraId="63F0DBDC" w14:textId="77777777" w:rsidR="00E26593" w:rsidRPr="00D43C01" w:rsidRDefault="00E26593" w:rsidP="00E26593">
            <w:pPr>
              <w:spacing w:line="240" w:lineRule="auto"/>
              <w:jc w:val="right"/>
              <w:rPr>
                <w:rFonts w:ascii="Browallia New" w:hAnsi="Browallia New" w:cs="Browallia New"/>
                <w:sz w:val="12"/>
                <w:szCs w:val="12"/>
              </w:rPr>
            </w:pPr>
          </w:p>
        </w:tc>
        <w:tc>
          <w:tcPr>
            <w:tcW w:w="822" w:type="dxa"/>
            <w:tcBorders>
              <w:bottom w:val="nil"/>
            </w:tcBorders>
          </w:tcPr>
          <w:p w14:paraId="2A2F737F" w14:textId="77777777" w:rsidR="00E26593" w:rsidRPr="00D14171" w:rsidRDefault="00E26593" w:rsidP="00E26593">
            <w:pPr>
              <w:spacing w:line="240" w:lineRule="auto"/>
              <w:jc w:val="right"/>
              <w:rPr>
                <w:rFonts w:ascii="Browallia New" w:hAnsi="Browallia New" w:cs="Browallia New"/>
                <w:sz w:val="12"/>
                <w:szCs w:val="12"/>
              </w:rPr>
            </w:pPr>
          </w:p>
        </w:tc>
        <w:tc>
          <w:tcPr>
            <w:tcW w:w="689" w:type="dxa"/>
            <w:tcBorders>
              <w:bottom w:val="nil"/>
            </w:tcBorders>
          </w:tcPr>
          <w:p w14:paraId="796E8A2D" w14:textId="77777777" w:rsidR="00E26593" w:rsidRPr="00D14171" w:rsidRDefault="00E26593" w:rsidP="00E26593">
            <w:pPr>
              <w:spacing w:line="240" w:lineRule="auto"/>
              <w:jc w:val="right"/>
              <w:rPr>
                <w:rFonts w:ascii="Browallia New" w:hAnsi="Browallia New" w:cs="Browallia New"/>
                <w:sz w:val="12"/>
                <w:szCs w:val="12"/>
              </w:rPr>
            </w:pPr>
          </w:p>
        </w:tc>
        <w:tc>
          <w:tcPr>
            <w:tcW w:w="738" w:type="dxa"/>
            <w:tcBorders>
              <w:bottom w:val="nil"/>
            </w:tcBorders>
          </w:tcPr>
          <w:p w14:paraId="20B7E5A6" w14:textId="77777777" w:rsidR="00E26593" w:rsidRPr="00D14171" w:rsidRDefault="00E26593" w:rsidP="00E26593">
            <w:pPr>
              <w:spacing w:line="240" w:lineRule="auto"/>
              <w:jc w:val="right"/>
              <w:rPr>
                <w:rFonts w:ascii="Browallia New" w:hAnsi="Browallia New" w:cs="Browallia New"/>
                <w:sz w:val="12"/>
                <w:szCs w:val="12"/>
              </w:rPr>
            </w:pPr>
          </w:p>
        </w:tc>
        <w:tc>
          <w:tcPr>
            <w:tcW w:w="717" w:type="dxa"/>
            <w:tcBorders>
              <w:bottom w:val="nil"/>
            </w:tcBorders>
          </w:tcPr>
          <w:p w14:paraId="49F1CA2D" w14:textId="77777777" w:rsidR="00E26593" w:rsidRPr="00210022" w:rsidRDefault="00E26593" w:rsidP="00E26593">
            <w:pPr>
              <w:spacing w:line="240" w:lineRule="auto"/>
              <w:jc w:val="right"/>
              <w:rPr>
                <w:rFonts w:ascii="Browallia New" w:hAnsi="Browallia New" w:cs="Browallia New"/>
                <w:sz w:val="12"/>
                <w:szCs w:val="12"/>
              </w:rPr>
            </w:pPr>
          </w:p>
        </w:tc>
        <w:tc>
          <w:tcPr>
            <w:tcW w:w="709" w:type="dxa"/>
            <w:tcBorders>
              <w:bottom w:val="nil"/>
            </w:tcBorders>
          </w:tcPr>
          <w:p w14:paraId="5BE5F504" w14:textId="77777777" w:rsidR="00E26593" w:rsidRPr="00D14171" w:rsidRDefault="00E26593" w:rsidP="00E26593">
            <w:pPr>
              <w:spacing w:line="240" w:lineRule="auto"/>
              <w:jc w:val="right"/>
              <w:rPr>
                <w:rFonts w:ascii="Browallia New" w:hAnsi="Browallia New" w:cs="Browallia New"/>
                <w:sz w:val="12"/>
                <w:szCs w:val="12"/>
              </w:rPr>
            </w:pPr>
          </w:p>
        </w:tc>
      </w:tr>
      <w:tr w:rsidR="00E26593" w:rsidRPr="009B2D7B" w14:paraId="273E1F96" w14:textId="77777777">
        <w:tblPrEx>
          <w:tblBorders>
            <w:bottom w:val="single" w:sz="4" w:space="0" w:color="auto"/>
          </w:tblBorders>
        </w:tblPrEx>
        <w:tc>
          <w:tcPr>
            <w:tcW w:w="2409" w:type="dxa"/>
          </w:tcPr>
          <w:p w14:paraId="27F0E21B" w14:textId="77777777" w:rsidR="00E26593" w:rsidRPr="00D14171" w:rsidRDefault="00E26593" w:rsidP="00E26593">
            <w:pPr>
              <w:spacing w:line="240" w:lineRule="auto"/>
              <w:ind w:right="-108"/>
              <w:rPr>
                <w:rFonts w:ascii="Browallia New" w:hAnsi="Browallia New" w:cs="Browallia New"/>
                <w:sz w:val="20"/>
                <w:szCs w:val="20"/>
                <w:cs/>
              </w:rPr>
            </w:pPr>
            <w:r w:rsidRPr="00D14171">
              <w:rPr>
                <w:rFonts w:ascii="Browallia New" w:hAnsi="Browallia New" w:cs="Browallia New"/>
                <w:sz w:val="20"/>
                <w:szCs w:val="20"/>
                <w:cs/>
              </w:rPr>
              <w:t>รายได้แยกตามการรับรู้รายได้</w:t>
            </w:r>
          </w:p>
        </w:tc>
        <w:tc>
          <w:tcPr>
            <w:tcW w:w="709" w:type="dxa"/>
            <w:vAlign w:val="bottom"/>
          </w:tcPr>
          <w:p w14:paraId="5F1F008C" w14:textId="77777777" w:rsidR="00E26593" w:rsidRPr="00A31300" w:rsidRDefault="00E26593" w:rsidP="00E26593">
            <w:pPr>
              <w:spacing w:line="240" w:lineRule="auto"/>
              <w:jc w:val="right"/>
              <w:rPr>
                <w:rFonts w:ascii="Browallia New" w:hAnsi="Browallia New" w:cs="Browallia New"/>
                <w:sz w:val="20"/>
                <w:szCs w:val="20"/>
              </w:rPr>
            </w:pPr>
          </w:p>
        </w:tc>
        <w:tc>
          <w:tcPr>
            <w:tcW w:w="728" w:type="dxa"/>
            <w:vAlign w:val="bottom"/>
          </w:tcPr>
          <w:p w14:paraId="4364D36D" w14:textId="77777777" w:rsidR="00E26593" w:rsidRPr="00D14171" w:rsidRDefault="00E26593" w:rsidP="00E26593">
            <w:pPr>
              <w:spacing w:line="240" w:lineRule="auto"/>
              <w:jc w:val="right"/>
              <w:rPr>
                <w:rFonts w:ascii="Browallia New" w:hAnsi="Browallia New" w:cs="Browallia New"/>
                <w:sz w:val="20"/>
                <w:szCs w:val="20"/>
              </w:rPr>
            </w:pPr>
          </w:p>
        </w:tc>
        <w:tc>
          <w:tcPr>
            <w:tcW w:w="690" w:type="dxa"/>
          </w:tcPr>
          <w:p w14:paraId="0E0FCAE7" w14:textId="77777777" w:rsidR="00E26593" w:rsidRPr="00597FC3" w:rsidRDefault="00E26593" w:rsidP="00E26593">
            <w:pPr>
              <w:spacing w:line="240" w:lineRule="auto"/>
              <w:jc w:val="right"/>
              <w:rPr>
                <w:rFonts w:ascii="Browallia New" w:hAnsi="Browallia New" w:cs="Browallia New"/>
                <w:sz w:val="20"/>
                <w:szCs w:val="20"/>
              </w:rPr>
            </w:pPr>
          </w:p>
        </w:tc>
        <w:tc>
          <w:tcPr>
            <w:tcW w:w="722" w:type="dxa"/>
          </w:tcPr>
          <w:p w14:paraId="0EE7AC47" w14:textId="77777777" w:rsidR="00E26593" w:rsidRPr="00D14171" w:rsidRDefault="00E26593" w:rsidP="00E26593">
            <w:pPr>
              <w:spacing w:line="240" w:lineRule="auto"/>
              <w:jc w:val="right"/>
              <w:rPr>
                <w:rFonts w:ascii="Browallia New" w:hAnsi="Browallia New" w:cs="Browallia New"/>
                <w:sz w:val="20"/>
                <w:szCs w:val="20"/>
              </w:rPr>
            </w:pPr>
          </w:p>
        </w:tc>
        <w:tc>
          <w:tcPr>
            <w:tcW w:w="737" w:type="dxa"/>
            <w:vAlign w:val="bottom"/>
          </w:tcPr>
          <w:p w14:paraId="68C8E7A6" w14:textId="77777777" w:rsidR="00E26593" w:rsidRPr="00902DF4" w:rsidRDefault="00E26593" w:rsidP="00E26593">
            <w:pPr>
              <w:spacing w:line="240" w:lineRule="auto"/>
              <w:jc w:val="right"/>
              <w:rPr>
                <w:rFonts w:ascii="Browallia New" w:hAnsi="Browallia New" w:cs="Browallia New"/>
                <w:sz w:val="20"/>
                <w:szCs w:val="20"/>
              </w:rPr>
            </w:pPr>
          </w:p>
        </w:tc>
        <w:tc>
          <w:tcPr>
            <w:tcW w:w="720" w:type="dxa"/>
            <w:vAlign w:val="bottom"/>
          </w:tcPr>
          <w:p w14:paraId="7E6BAC8F" w14:textId="77777777" w:rsidR="00E26593" w:rsidRPr="00D14171" w:rsidRDefault="00E26593" w:rsidP="00E26593">
            <w:pPr>
              <w:spacing w:line="240" w:lineRule="auto"/>
              <w:jc w:val="right"/>
              <w:rPr>
                <w:rFonts w:ascii="Browallia New" w:hAnsi="Browallia New" w:cs="Browallia New"/>
                <w:sz w:val="20"/>
                <w:szCs w:val="20"/>
              </w:rPr>
            </w:pPr>
          </w:p>
        </w:tc>
        <w:tc>
          <w:tcPr>
            <w:tcW w:w="732" w:type="dxa"/>
          </w:tcPr>
          <w:p w14:paraId="03C7E150" w14:textId="77777777" w:rsidR="00E26593" w:rsidRPr="008C5ABD" w:rsidRDefault="00E26593" w:rsidP="00E26593">
            <w:pPr>
              <w:spacing w:line="240" w:lineRule="auto"/>
              <w:jc w:val="right"/>
              <w:rPr>
                <w:rFonts w:ascii="Browallia New" w:hAnsi="Browallia New" w:cs="Browallia New"/>
                <w:sz w:val="20"/>
                <w:szCs w:val="20"/>
              </w:rPr>
            </w:pPr>
          </w:p>
        </w:tc>
        <w:tc>
          <w:tcPr>
            <w:tcW w:w="720" w:type="dxa"/>
          </w:tcPr>
          <w:p w14:paraId="261B7B2D" w14:textId="77777777" w:rsidR="00E26593" w:rsidRPr="00D14171" w:rsidRDefault="00E26593" w:rsidP="00E26593">
            <w:pPr>
              <w:spacing w:line="240" w:lineRule="auto"/>
              <w:jc w:val="right"/>
              <w:rPr>
                <w:rFonts w:ascii="Browallia New" w:hAnsi="Browallia New" w:cs="Browallia New"/>
                <w:sz w:val="20"/>
                <w:szCs w:val="20"/>
              </w:rPr>
            </w:pPr>
          </w:p>
        </w:tc>
        <w:tc>
          <w:tcPr>
            <w:tcW w:w="771" w:type="dxa"/>
          </w:tcPr>
          <w:p w14:paraId="07514145" w14:textId="77777777" w:rsidR="00E26593" w:rsidRPr="001A42A9" w:rsidRDefault="00E26593" w:rsidP="00E26593">
            <w:pPr>
              <w:spacing w:line="240" w:lineRule="auto"/>
              <w:jc w:val="right"/>
              <w:rPr>
                <w:rFonts w:ascii="Browallia New" w:hAnsi="Browallia New" w:cs="Browallia New"/>
                <w:sz w:val="20"/>
                <w:szCs w:val="20"/>
              </w:rPr>
            </w:pPr>
          </w:p>
        </w:tc>
        <w:tc>
          <w:tcPr>
            <w:tcW w:w="708" w:type="dxa"/>
          </w:tcPr>
          <w:p w14:paraId="5341B853" w14:textId="77777777" w:rsidR="00E26593" w:rsidRPr="00D14171" w:rsidRDefault="00E26593" w:rsidP="00E26593">
            <w:pPr>
              <w:spacing w:line="240" w:lineRule="auto"/>
              <w:jc w:val="right"/>
              <w:rPr>
                <w:rFonts w:ascii="Browallia New" w:hAnsi="Browallia New" w:cs="Browallia New"/>
                <w:sz w:val="20"/>
                <w:szCs w:val="20"/>
              </w:rPr>
            </w:pPr>
          </w:p>
        </w:tc>
        <w:tc>
          <w:tcPr>
            <w:tcW w:w="810" w:type="dxa"/>
          </w:tcPr>
          <w:p w14:paraId="1B493434" w14:textId="77777777" w:rsidR="00E26593" w:rsidRPr="00D43C01" w:rsidRDefault="00E26593" w:rsidP="00E26593">
            <w:pPr>
              <w:spacing w:line="240" w:lineRule="auto"/>
              <w:jc w:val="right"/>
              <w:rPr>
                <w:rFonts w:ascii="Browallia New" w:hAnsi="Browallia New" w:cs="Browallia New"/>
                <w:sz w:val="20"/>
                <w:szCs w:val="20"/>
              </w:rPr>
            </w:pPr>
          </w:p>
        </w:tc>
        <w:tc>
          <w:tcPr>
            <w:tcW w:w="822" w:type="dxa"/>
          </w:tcPr>
          <w:p w14:paraId="62645F84" w14:textId="77777777" w:rsidR="00E26593" w:rsidRPr="00D14171" w:rsidRDefault="00E26593" w:rsidP="00E26593">
            <w:pPr>
              <w:spacing w:line="240" w:lineRule="auto"/>
              <w:jc w:val="right"/>
              <w:rPr>
                <w:rFonts w:ascii="Browallia New" w:hAnsi="Browallia New" w:cs="Browallia New"/>
                <w:sz w:val="20"/>
                <w:szCs w:val="20"/>
              </w:rPr>
            </w:pPr>
          </w:p>
        </w:tc>
        <w:tc>
          <w:tcPr>
            <w:tcW w:w="689" w:type="dxa"/>
          </w:tcPr>
          <w:p w14:paraId="3FB146BC" w14:textId="77777777" w:rsidR="00E26593" w:rsidRPr="00D14171" w:rsidRDefault="00E26593" w:rsidP="00E26593">
            <w:pPr>
              <w:spacing w:line="240" w:lineRule="auto"/>
              <w:jc w:val="right"/>
              <w:rPr>
                <w:rFonts w:ascii="Browallia New" w:hAnsi="Browallia New" w:cs="Browallia New"/>
                <w:sz w:val="20"/>
                <w:szCs w:val="20"/>
              </w:rPr>
            </w:pPr>
          </w:p>
        </w:tc>
        <w:tc>
          <w:tcPr>
            <w:tcW w:w="738" w:type="dxa"/>
          </w:tcPr>
          <w:p w14:paraId="0EF376D6" w14:textId="77777777" w:rsidR="00E26593" w:rsidRPr="00D14171" w:rsidRDefault="00E26593" w:rsidP="00E26593">
            <w:pPr>
              <w:spacing w:line="240" w:lineRule="auto"/>
              <w:jc w:val="right"/>
              <w:rPr>
                <w:rFonts w:ascii="Browallia New" w:hAnsi="Browallia New" w:cs="Browallia New"/>
                <w:sz w:val="20"/>
                <w:szCs w:val="20"/>
              </w:rPr>
            </w:pPr>
          </w:p>
        </w:tc>
        <w:tc>
          <w:tcPr>
            <w:tcW w:w="717" w:type="dxa"/>
          </w:tcPr>
          <w:p w14:paraId="2D22AFBC" w14:textId="77777777" w:rsidR="00E26593" w:rsidRPr="00210022" w:rsidRDefault="00E26593" w:rsidP="00E26593">
            <w:pPr>
              <w:spacing w:line="240" w:lineRule="auto"/>
              <w:jc w:val="right"/>
              <w:rPr>
                <w:rFonts w:ascii="Browallia New" w:hAnsi="Browallia New" w:cs="Browallia New"/>
                <w:sz w:val="20"/>
                <w:szCs w:val="20"/>
              </w:rPr>
            </w:pPr>
          </w:p>
        </w:tc>
        <w:tc>
          <w:tcPr>
            <w:tcW w:w="709" w:type="dxa"/>
          </w:tcPr>
          <w:p w14:paraId="26BC776C" w14:textId="77777777" w:rsidR="00E26593" w:rsidRPr="00D14171" w:rsidRDefault="00E26593" w:rsidP="00E26593">
            <w:pPr>
              <w:spacing w:line="240" w:lineRule="auto"/>
              <w:jc w:val="right"/>
              <w:rPr>
                <w:rFonts w:ascii="Browallia New" w:hAnsi="Browallia New" w:cs="Browallia New"/>
                <w:sz w:val="20"/>
                <w:szCs w:val="20"/>
              </w:rPr>
            </w:pPr>
          </w:p>
        </w:tc>
      </w:tr>
      <w:tr w:rsidR="00E26593" w:rsidRPr="009B2D7B" w14:paraId="2BB42CDE" w14:textId="77777777">
        <w:tblPrEx>
          <w:tblBorders>
            <w:bottom w:val="single" w:sz="4" w:space="0" w:color="auto"/>
          </w:tblBorders>
        </w:tblPrEx>
        <w:tc>
          <w:tcPr>
            <w:tcW w:w="2409" w:type="dxa"/>
          </w:tcPr>
          <w:p w14:paraId="154E7D8F" w14:textId="77777777" w:rsidR="00E26593" w:rsidRPr="00D14171" w:rsidRDefault="00E26593" w:rsidP="00E26593">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D14171">
              <w:rPr>
                <w:rFonts w:ascii="Browallia New" w:hAnsi="Browallia New" w:cs="Browallia New"/>
                <w:sz w:val="20"/>
                <w:szCs w:val="20"/>
                <w:cs/>
              </w:rPr>
              <w:t>ณ เวลาใดเวลาหนึ่ง</w:t>
            </w:r>
          </w:p>
        </w:tc>
        <w:tc>
          <w:tcPr>
            <w:tcW w:w="709" w:type="dxa"/>
          </w:tcPr>
          <w:p w14:paraId="7F339609" w14:textId="4E4E788D" w:rsidR="00E26593" w:rsidRPr="00A31300" w:rsidRDefault="00A31300" w:rsidP="00E26593">
            <w:pPr>
              <w:spacing w:line="240" w:lineRule="auto"/>
              <w:jc w:val="right"/>
              <w:rPr>
                <w:rFonts w:ascii="Browallia New" w:hAnsi="Browallia New" w:cs="Browallia New"/>
                <w:sz w:val="20"/>
                <w:szCs w:val="20"/>
              </w:rPr>
            </w:pPr>
            <w:r w:rsidRPr="00A31300">
              <w:rPr>
                <w:rFonts w:ascii="Browallia New" w:hAnsi="Browallia New" w:cs="Browallia New"/>
                <w:sz w:val="20"/>
                <w:szCs w:val="20"/>
              </w:rPr>
              <w:t>-</w:t>
            </w:r>
          </w:p>
        </w:tc>
        <w:tc>
          <w:tcPr>
            <w:tcW w:w="728" w:type="dxa"/>
          </w:tcPr>
          <w:p w14:paraId="790FD539" w14:textId="3F1AC9B5" w:rsidR="00E26593" w:rsidRPr="00D14171" w:rsidRDefault="00E26593" w:rsidP="00E26593">
            <w:pPr>
              <w:spacing w:line="240" w:lineRule="auto"/>
              <w:jc w:val="right"/>
              <w:rPr>
                <w:rFonts w:ascii="Browallia New" w:hAnsi="Browallia New" w:cs="Browallia New"/>
                <w:sz w:val="20"/>
                <w:szCs w:val="20"/>
              </w:rPr>
            </w:pPr>
            <w:r w:rsidRPr="00D14171">
              <w:rPr>
                <w:rFonts w:ascii="Browallia New" w:hAnsi="Browallia New" w:cs="Browallia New"/>
                <w:sz w:val="20"/>
                <w:szCs w:val="20"/>
              </w:rPr>
              <w:t>54</w:t>
            </w:r>
          </w:p>
        </w:tc>
        <w:tc>
          <w:tcPr>
            <w:tcW w:w="690" w:type="dxa"/>
          </w:tcPr>
          <w:p w14:paraId="6F73D295" w14:textId="66F1D6DF" w:rsidR="00E26593" w:rsidRPr="00597FC3" w:rsidRDefault="008F5CB2" w:rsidP="00E26593">
            <w:pPr>
              <w:spacing w:line="240" w:lineRule="auto"/>
              <w:jc w:val="right"/>
              <w:rPr>
                <w:rFonts w:ascii="Browallia New" w:hAnsi="Browallia New" w:cs="Browallia New"/>
                <w:sz w:val="20"/>
                <w:szCs w:val="20"/>
              </w:rPr>
            </w:pPr>
            <w:r>
              <w:rPr>
                <w:rFonts w:ascii="Browallia New" w:hAnsi="Browallia New" w:cs="Browallia New"/>
                <w:sz w:val="20"/>
                <w:szCs w:val="20"/>
              </w:rPr>
              <w:t>548</w:t>
            </w:r>
          </w:p>
        </w:tc>
        <w:tc>
          <w:tcPr>
            <w:tcW w:w="722" w:type="dxa"/>
          </w:tcPr>
          <w:p w14:paraId="4962871A" w14:textId="1D565471" w:rsidR="00E26593" w:rsidRPr="00D14171" w:rsidRDefault="00E26593" w:rsidP="00E26593">
            <w:pPr>
              <w:spacing w:line="240" w:lineRule="auto"/>
              <w:jc w:val="right"/>
              <w:rPr>
                <w:rFonts w:ascii="Browallia New" w:hAnsi="Browallia New" w:cs="Browallia New"/>
                <w:sz w:val="20"/>
                <w:szCs w:val="20"/>
              </w:rPr>
            </w:pPr>
            <w:r w:rsidRPr="00D14171">
              <w:rPr>
                <w:rFonts w:ascii="Browallia New" w:hAnsi="Browallia New" w:cs="Browallia New"/>
                <w:sz w:val="20"/>
                <w:szCs w:val="20"/>
              </w:rPr>
              <w:t>183</w:t>
            </w:r>
          </w:p>
        </w:tc>
        <w:tc>
          <w:tcPr>
            <w:tcW w:w="737" w:type="dxa"/>
          </w:tcPr>
          <w:p w14:paraId="63E5DCB7" w14:textId="6195824F" w:rsidR="00E26593" w:rsidRPr="00902DF4" w:rsidRDefault="00902DF4" w:rsidP="00E26593">
            <w:pPr>
              <w:spacing w:line="240" w:lineRule="auto"/>
              <w:jc w:val="right"/>
              <w:rPr>
                <w:rFonts w:ascii="Browallia New" w:hAnsi="Browallia New" w:cs="Browallia New"/>
                <w:sz w:val="20"/>
                <w:szCs w:val="20"/>
              </w:rPr>
            </w:pPr>
            <w:r w:rsidRPr="00902DF4">
              <w:rPr>
                <w:rFonts w:ascii="Browallia New" w:hAnsi="Browallia New" w:cs="Browallia New"/>
                <w:sz w:val="20"/>
                <w:szCs w:val="20"/>
              </w:rPr>
              <w:t>276</w:t>
            </w:r>
          </w:p>
        </w:tc>
        <w:tc>
          <w:tcPr>
            <w:tcW w:w="720" w:type="dxa"/>
          </w:tcPr>
          <w:p w14:paraId="04514462" w14:textId="07870117" w:rsidR="00E26593" w:rsidRPr="00D14171" w:rsidRDefault="00E26593" w:rsidP="00E26593">
            <w:pPr>
              <w:spacing w:line="240" w:lineRule="auto"/>
              <w:jc w:val="right"/>
              <w:rPr>
                <w:rFonts w:ascii="Browallia New" w:hAnsi="Browallia New" w:cs="Browallia New"/>
                <w:sz w:val="20"/>
                <w:szCs w:val="20"/>
              </w:rPr>
            </w:pPr>
            <w:r w:rsidRPr="00D14171">
              <w:rPr>
                <w:rFonts w:ascii="Browallia New" w:hAnsi="Browallia New" w:cs="Browallia New"/>
                <w:sz w:val="20"/>
                <w:szCs w:val="20"/>
              </w:rPr>
              <w:t>154</w:t>
            </w:r>
          </w:p>
        </w:tc>
        <w:tc>
          <w:tcPr>
            <w:tcW w:w="732" w:type="dxa"/>
          </w:tcPr>
          <w:p w14:paraId="3CB9064B" w14:textId="4B2BD18F" w:rsidR="00E26593" w:rsidRPr="008C5ABD" w:rsidRDefault="008C5ABD" w:rsidP="00E26593">
            <w:pPr>
              <w:spacing w:line="240" w:lineRule="auto"/>
              <w:jc w:val="right"/>
              <w:rPr>
                <w:rFonts w:ascii="Browallia New" w:hAnsi="Browallia New" w:cs="Browallia New"/>
                <w:sz w:val="20"/>
                <w:szCs w:val="20"/>
              </w:rPr>
            </w:pPr>
            <w:r w:rsidRPr="008C5ABD">
              <w:rPr>
                <w:rFonts w:ascii="Browallia New" w:hAnsi="Browallia New" w:cs="Browallia New"/>
                <w:sz w:val="20"/>
                <w:szCs w:val="20"/>
              </w:rPr>
              <w:t>18</w:t>
            </w:r>
          </w:p>
        </w:tc>
        <w:tc>
          <w:tcPr>
            <w:tcW w:w="720" w:type="dxa"/>
          </w:tcPr>
          <w:p w14:paraId="213348E9" w14:textId="74EB82F8" w:rsidR="00E26593" w:rsidRPr="00D14171" w:rsidRDefault="00E26593" w:rsidP="00E26593">
            <w:pPr>
              <w:spacing w:line="240" w:lineRule="auto"/>
              <w:jc w:val="right"/>
              <w:rPr>
                <w:rFonts w:ascii="Browallia New" w:hAnsi="Browallia New" w:cs="Browallia New"/>
                <w:sz w:val="20"/>
                <w:szCs w:val="20"/>
              </w:rPr>
            </w:pPr>
            <w:r w:rsidRPr="00D14171">
              <w:rPr>
                <w:rFonts w:ascii="Browallia New" w:hAnsi="Browallia New" w:cs="Browallia New"/>
                <w:sz w:val="20"/>
                <w:szCs w:val="20"/>
              </w:rPr>
              <w:t>8</w:t>
            </w:r>
          </w:p>
        </w:tc>
        <w:tc>
          <w:tcPr>
            <w:tcW w:w="771" w:type="dxa"/>
            <w:vAlign w:val="bottom"/>
          </w:tcPr>
          <w:p w14:paraId="4780C811" w14:textId="38206701" w:rsidR="00E26593" w:rsidRPr="001A42A9" w:rsidRDefault="00146A21" w:rsidP="00E26593">
            <w:pPr>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08" w:type="dxa"/>
            <w:vAlign w:val="bottom"/>
          </w:tcPr>
          <w:p w14:paraId="32882192" w14:textId="6D37A10E" w:rsidR="00E26593" w:rsidRPr="00D14171" w:rsidRDefault="00E26593" w:rsidP="00E26593">
            <w:pPr>
              <w:spacing w:line="240" w:lineRule="auto"/>
              <w:jc w:val="right"/>
              <w:rPr>
                <w:rFonts w:ascii="Browallia New" w:hAnsi="Browallia New" w:cs="Browallia New"/>
                <w:sz w:val="20"/>
                <w:szCs w:val="20"/>
              </w:rPr>
            </w:pPr>
            <w:r w:rsidRPr="00D14171">
              <w:rPr>
                <w:rFonts w:ascii="Browallia New" w:hAnsi="Browallia New" w:cs="Browallia New"/>
                <w:sz w:val="20"/>
                <w:szCs w:val="20"/>
              </w:rPr>
              <w:t>-</w:t>
            </w:r>
          </w:p>
        </w:tc>
        <w:tc>
          <w:tcPr>
            <w:tcW w:w="810" w:type="dxa"/>
            <w:vAlign w:val="bottom"/>
          </w:tcPr>
          <w:p w14:paraId="2B7CBF5F" w14:textId="32E5EE14" w:rsidR="00E26593" w:rsidRPr="00D43C01" w:rsidRDefault="00D43C01" w:rsidP="00E26593">
            <w:pPr>
              <w:spacing w:line="240" w:lineRule="auto"/>
              <w:jc w:val="right"/>
              <w:rPr>
                <w:rFonts w:ascii="Browallia New" w:hAnsi="Browallia New" w:cs="Browallia New"/>
                <w:sz w:val="20"/>
                <w:szCs w:val="20"/>
              </w:rPr>
            </w:pPr>
            <w:r w:rsidRPr="00D43C01">
              <w:rPr>
                <w:rFonts w:ascii="Browallia New" w:hAnsi="Browallia New" w:cs="Browallia New"/>
                <w:sz w:val="20"/>
                <w:szCs w:val="20"/>
              </w:rPr>
              <w:t>-</w:t>
            </w:r>
          </w:p>
        </w:tc>
        <w:tc>
          <w:tcPr>
            <w:tcW w:w="822" w:type="dxa"/>
            <w:vAlign w:val="bottom"/>
          </w:tcPr>
          <w:p w14:paraId="6BC6777A" w14:textId="2AD2AAB9" w:rsidR="00E26593" w:rsidRPr="00D14171" w:rsidRDefault="00E26593" w:rsidP="00E26593">
            <w:pPr>
              <w:spacing w:line="240" w:lineRule="auto"/>
              <w:jc w:val="right"/>
              <w:rPr>
                <w:rFonts w:ascii="Browallia New" w:hAnsi="Browallia New" w:cs="Browallia New"/>
                <w:sz w:val="20"/>
                <w:szCs w:val="20"/>
              </w:rPr>
            </w:pPr>
            <w:r w:rsidRPr="00D14171">
              <w:rPr>
                <w:rFonts w:ascii="Browallia New" w:hAnsi="Browallia New" w:cs="Browallia New"/>
                <w:sz w:val="20"/>
                <w:szCs w:val="20"/>
              </w:rPr>
              <w:t>-</w:t>
            </w:r>
          </w:p>
        </w:tc>
        <w:tc>
          <w:tcPr>
            <w:tcW w:w="689" w:type="dxa"/>
          </w:tcPr>
          <w:p w14:paraId="37E2669A" w14:textId="34B49A32" w:rsidR="00E26593" w:rsidRPr="00210022" w:rsidRDefault="00210022" w:rsidP="00E26593">
            <w:pPr>
              <w:spacing w:line="240" w:lineRule="auto"/>
              <w:jc w:val="right"/>
              <w:rPr>
                <w:rFonts w:ascii="Browallia New" w:hAnsi="Browallia New" w:cs="Browallia New"/>
                <w:sz w:val="20"/>
                <w:szCs w:val="20"/>
              </w:rPr>
            </w:pPr>
            <w:r w:rsidRPr="00210022">
              <w:rPr>
                <w:rFonts w:ascii="Browallia New" w:hAnsi="Browallia New" w:cs="Browallia New"/>
                <w:sz w:val="20"/>
                <w:szCs w:val="20"/>
              </w:rPr>
              <w:t>-</w:t>
            </w:r>
          </w:p>
        </w:tc>
        <w:tc>
          <w:tcPr>
            <w:tcW w:w="738" w:type="dxa"/>
          </w:tcPr>
          <w:p w14:paraId="0386EF5A" w14:textId="5645DD3E" w:rsidR="00E26593" w:rsidRPr="00D14171" w:rsidRDefault="00E26593" w:rsidP="00E26593">
            <w:pPr>
              <w:spacing w:line="240" w:lineRule="auto"/>
              <w:jc w:val="right"/>
              <w:rPr>
                <w:rFonts w:ascii="Browallia New" w:hAnsi="Browallia New" w:cs="Browallia New"/>
                <w:sz w:val="20"/>
                <w:szCs w:val="20"/>
              </w:rPr>
            </w:pPr>
            <w:r w:rsidRPr="00D14171">
              <w:rPr>
                <w:rFonts w:ascii="Browallia New" w:hAnsi="Browallia New" w:cs="Browallia New"/>
                <w:sz w:val="20"/>
                <w:szCs w:val="20"/>
              </w:rPr>
              <w:t>(6)</w:t>
            </w:r>
          </w:p>
        </w:tc>
        <w:tc>
          <w:tcPr>
            <w:tcW w:w="717" w:type="dxa"/>
          </w:tcPr>
          <w:p w14:paraId="6A98F528" w14:textId="1277AABB" w:rsidR="00E26593" w:rsidRPr="00210022" w:rsidRDefault="00D43EF3" w:rsidP="00E26593">
            <w:pPr>
              <w:spacing w:line="240" w:lineRule="auto"/>
              <w:jc w:val="right"/>
              <w:rPr>
                <w:rFonts w:ascii="Browallia New" w:hAnsi="Browallia New" w:cs="Browallia New"/>
                <w:sz w:val="20"/>
                <w:szCs w:val="20"/>
              </w:rPr>
            </w:pPr>
            <w:r>
              <w:rPr>
                <w:rFonts w:ascii="Browallia New" w:hAnsi="Browallia New" w:cs="Browallia New"/>
                <w:sz w:val="20"/>
                <w:szCs w:val="20"/>
              </w:rPr>
              <w:t>843</w:t>
            </w:r>
          </w:p>
        </w:tc>
        <w:tc>
          <w:tcPr>
            <w:tcW w:w="709" w:type="dxa"/>
          </w:tcPr>
          <w:p w14:paraId="0901F8D8" w14:textId="1E1343C9" w:rsidR="00E26593" w:rsidRPr="00D14171" w:rsidRDefault="00E26593" w:rsidP="00E26593">
            <w:pPr>
              <w:spacing w:line="240" w:lineRule="auto"/>
              <w:jc w:val="right"/>
              <w:rPr>
                <w:rFonts w:ascii="Browallia New" w:hAnsi="Browallia New" w:cs="Browallia New"/>
                <w:sz w:val="20"/>
                <w:szCs w:val="20"/>
              </w:rPr>
            </w:pPr>
            <w:r w:rsidRPr="00D14171">
              <w:rPr>
                <w:rFonts w:ascii="Browallia New" w:hAnsi="Browallia New" w:cs="Browallia New"/>
                <w:sz w:val="20"/>
                <w:szCs w:val="20"/>
              </w:rPr>
              <w:t>393</w:t>
            </w:r>
          </w:p>
        </w:tc>
      </w:tr>
      <w:tr w:rsidR="00E26593" w:rsidRPr="009B2D7B" w14:paraId="42EDD32E" w14:textId="77777777">
        <w:tblPrEx>
          <w:tblBorders>
            <w:bottom w:val="single" w:sz="4" w:space="0" w:color="auto"/>
          </w:tblBorders>
        </w:tblPrEx>
        <w:tc>
          <w:tcPr>
            <w:tcW w:w="2409" w:type="dxa"/>
            <w:tcBorders>
              <w:bottom w:val="nil"/>
            </w:tcBorders>
          </w:tcPr>
          <w:p w14:paraId="3A2A158B" w14:textId="77777777" w:rsidR="00E26593" w:rsidRPr="00D14171" w:rsidRDefault="00E26593" w:rsidP="00E26593">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D14171">
              <w:rPr>
                <w:rFonts w:ascii="Browallia New" w:hAnsi="Browallia New" w:cs="Browallia New"/>
                <w:sz w:val="20"/>
                <w:szCs w:val="20"/>
                <w:cs/>
              </w:rPr>
              <w:t>ตลอดช่วงเวลาหนึ่ง</w:t>
            </w:r>
          </w:p>
        </w:tc>
        <w:tc>
          <w:tcPr>
            <w:tcW w:w="709" w:type="dxa"/>
            <w:tcBorders>
              <w:bottom w:val="nil"/>
            </w:tcBorders>
          </w:tcPr>
          <w:p w14:paraId="7B89479D" w14:textId="4343AE04" w:rsidR="00E26593" w:rsidRPr="00A31300" w:rsidRDefault="00A31300" w:rsidP="00E26593">
            <w:pPr>
              <w:pBdr>
                <w:bottom w:val="single" w:sz="4" w:space="1" w:color="auto"/>
              </w:pBdr>
              <w:spacing w:line="240" w:lineRule="auto"/>
              <w:jc w:val="right"/>
              <w:rPr>
                <w:rFonts w:ascii="Browallia New" w:hAnsi="Browallia New" w:cs="Browallia New"/>
                <w:sz w:val="20"/>
                <w:szCs w:val="20"/>
              </w:rPr>
            </w:pPr>
            <w:r w:rsidRPr="00A31300">
              <w:rPr>
                <w:rFonts w:ascii="Browallia New" w:hAnsi="Browallia New" w:cs="Browallia New"/>
                <w:sz w:val="20"/>
                <w:szCs w:val="20"/>
              </w:rPr>
              <w:t>525</w:t>
            </w:r>
          </w:p>
        </w:tc>
        <w:tc>
          <w:tcPr>
            <w:tcW w:w="728" w:type="dxa"/>
            <w:tcBorders>
              <w:bottom w:val="nil"/>
            </w:tcBorders>
          </w:tcPr>
          <w:p w14:paraId="5C8D553C" w14:textId="01B903FE" w:rsidR="00E26593" w:rsidRPr="00D14171" w:rsidRDefault="00E26593" w:rsidP="00E26593">
            <w:pPr>
              <w:pBdr>
                <w:bottom w:val="single" w:sz="4"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592</w:t>
            </w:r>
          </w:p>
        </w:tc>
        <w:tc>
          <w:tcPr>
            <w:tcW w:w="690" w:type="dxa"/>
            <w:tcBorders>
              <w:bottom w:val="nil"/>
            </w:tcBorders>
            <w:vAlign w:val="bottom"/>
          </w:tcPr>
          <w:p w14:paraId="350BBABC" w14:textId="1F4CB0BD" w:rsidR="00E26593" w:rsidRPr="00597FC3" w:rsidRDefault="00597FC3" w:rsidP="00E26593">
            <w:pPr>
              <w:pBdr>
                <w:bottom w:val="single" w:sz="4" w:space="1" w:color="auto"/>
              </w:pBdr>
              <w:spacing w:line="240" w:lineRule="auto"/>
              <w:jc w:val="right"/>
              <w:rPr>
                <w:rFonts w:ascii="Browallia New" w:hAnsi="Browallia New" w:cs="Browallia New"/>
                <w:sz w:val="20"/>
                <w:szCs w:val="20"/>
              </w:rPr>
            </w:pPr>
            <w:r w:rsidRPr="00597FC3">
              <w:rPr>
                <w:rFonts w:ascii="Browallia New" w:hAnsi="Browallia New" w:cs="Browallia New"/>
                <w:sz w:val="20"/>
                <w:szCs w:val="20"/>
              </w:rPr>
              <w:t>-</w:t>
            </w:r>
          </w:p>
        </w:tc>
        <w:tc>
          <w:tcPr>
            <w:tcW w:w="722" w:type="dxa"/>
            <w:tcBorders>
              <w:bottom w:val="nil"/>
            </w:tcBorders>
            <w:vAlign w:val="bottom"/>
          </w:tcPr>
          <w:p w14:paraId="1E079345" w14:textId="13F22541" w:rsidR="00E26593" w:rsidRPr="00D14171" w:rsidRDefault="00E26593" w:rsidP="00E26593">
            <w:pPr>
              <w:pBdr>
                <w:bottom w:val="single" w:sz="4"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w:t>
            </w:r>
          </w:p>
        </w:tc>
        <w:tc>
          <w:tcPr>
            <w:tcW w:w="737" w:type="dxa"/>
            <w:tcBorders>
              <w:bottom w:val="nil"/>
            </w:tcBorders>
            <w:vAlign w:val="bottom"/>
          </w:tcPr>
          <w:p w14:paraId="23A970CB" w14:textId="3438C71D" w:rsidR="00E26593" w:rsidRPr="00902DF4" w:rsidRDefault="00626532" w:rsidP="00E26593">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720" w:type="dxa"/>
            <w:tcBorders>
              <w:bottom w:val="nil"/>
            </w:tcBorders>
            <w:vAlign w:val="bottom"/>
          </w:tcPr>
          <w:p w14:paraId="3658F476" w14:textId="61418F0B" w:rsidR="00E26593" w:rsidRPr="00D14171" w:rsidRDefault="00E26593" w:rsidP="00E26593">
            <w:pPr>
              <w:pBdr>
                <w:bottom w:val="single" w:sz="4"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w:t>
            </w:r>
          </w:p>
        </w:tc>
        <w:tc>
          <w:tcPr>
            <w:tcW w:w="732" w:type="dxa"/>
            <w:tcBorders>
              <w:bottom w:val="nil"/>
            </w:tcBorders>
          </w:tcPr>
          <w:p w14:paraId="0DA72F1B" w14:textId="6B133622" w:rsidR="00E26593" w:rsidRPr="008C5ABD" w:rsidRDefault="008C5ABD" w:rsidP="00E26593">
            <w:pPr>
              <w:pBdr>
                <w:bottom w:val="single" w:sz="4" w:space="1" w:color="auto"/>
              </w:pBdr>
              <w:spacing w:line="240" w:lineRule="auto"/>
              <w:jc w:val="right"/>
              <w:rPr>
                <w:rFonts w:ascii="Browallia New" w:hAnsi="Browallia New" w:cs="Browallia New"/>
                <w:sz w:val="20"/>
                <w:szCs w:val="20"/>
              </w:rPr>
            </w:pPr>
            <w:r w:rsidRPr="008C5ABD">
              <w:rPr>
                <w:rFonts w:ascii="Browallia New" w:hAnsi="Browallia New" w:cs="Browallia New"/>
                <w:sz w:val="20"/>
                <w:szCs w:val="20"/>
              </w:rPr>
              <w:t>-</w:t>
            </w:r>
          </w:p>
        </w:tc>
        <w:tc>
          <w:tcPr>
            <w:tcW w:w="720" w:type="dxa"/>
            <w:tcBorders>
              <w:bottom w:val="nil"/>
            </w:tcBorders>
          </w:tcPr>
          <w:p w14:paraId="61C6E949" w14:textId="0A0C57A3" w:rsidR="00E26593" w:rsidRPr="00D14171" w:rsidRDefault="00E26593" w:rsidP="00E26593">
            <w:pPr>
              <w:pBdr>
                <w:bottom w:val="single" w:sz="4"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w:t>
            </w:r>
          </w:p>
        </w:tc>
        <w:tc>
          <w:tcPr>
            <w:tcW w:w="771" w:type="dxa"/>
            <w:tcBorders>
              <w:bottom w:val="nil"/>
            </w:tcBorders>
            <w:vAlign w:val="bottom"/>
          </w:tcPr>
          <w:p w14:paraId="26F0847D" w14:textId="19C951AC" w:rsidR="00E26593" w:rsidRPr="001A42A9" w:rsidRDefault="001A42A9" w:rsidP="00E26593">
            <w:pPr>
              <w:pBdr>
                <w:bottom w:val="single" w:sz="4" w:space="1" w:color="auto"/>
              </w:pBdr>
              <w:spacing w:line="240" w:lineRule="auto"/>
              <w:jc w:val="right"/>
              <w:rPr>
                <w:rFonts w:ascii="Browallia New" w:hAnsi="Browallia New" w:cs="Browallia New"/>
                <w:sz w:val="20"/>
                <w:szCs w:val="20"/>
              </w:rPr>
            </w:pPr>
            <w:r w:rsidRPr="001A42A9">
              <w:rPr>
                <w:rFonts w:ascii="Browallia New" w:hAnsi="Browallia New" w:cs="Browallia New"/>
                <w:sz w:val="20"/>
                <w:szCs w:val="20"/>
              </w:rPr>
              <w:t>2</w:t>
            </w:r>
          </w:p>
        </w:tc>
        <w:tc>
          <w:tcPr>
            <w:tcW w:w="708" w:type="dxa"/>
            <w:tcBorders>
              <w:bottom w:val="nil"/>
            </w:tcBorders>
            <w:vAlign w:val="bottom"/>
          </w:tcPr>
          <w:p w14:paraId="7417899F" w14:textId="0A2A7FD0" w:rsidR="00E26593" w:rsidRPr="00D14171" w:rsidRDefault="00E26593" w:rsidP="00E26593">
            <w:pPr>
              <w:pBdr>
                <w:bottom w:val="single" w:sz="4"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2</w:t>
            </w:r>
          </w:p>
        </w:tc>
        <w:tc>
          <w:tcPr>
            <w:tcW w:w="810" w:type="dxa"/>
            <w:tcBorders>
              <w:bottom w:val="nil"/>
            </w:tcBorders>
          </w:tcPr>
          <w:p w14:paraId="46078D46" w14:textId="27546469" w:rsidR="00E26593" w:rsidRPr="00D43C01" w:rsidRDefault="006A529C" w:rsidP="00E26593">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105</w:t>
            </w:r>
          </w:p>
        </w:tc>
        <w:tc>
          <w:tcPr>
            <w:tcW w:w="822" w:type="dxa"/>
            <w:tcBorders>
              <w:bottom w:val="nil"/>
            </w:tcBorders>
          </w:tcPr>
          <w:p w14:paraId="2AC3A1A7" w14:textId="6EEC4C0D" w:rsidR="00E26593" w:rsidRPr="00D14171" w:rsidRDefault="00E26593" w:rsidP="00E26593">
            <w:pPr>
              <w:pBdr>
                <w:bottom w:val="single" w:sz="4"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10</w:t>
            </w:r>
          </w:p>
        </w:tc>
        <w:tc>
          <w:tcPr>
            <w:tcW w:w="689" w:type="dxa"/>
            <w:tcBorders>
              <w:bottom w:val="nil"/>
            </w:tcBorders>
          </w:tcPr>
          <w:p w14:paraId="2E1D5ABC" w14:textId="5AA3C675" w:rsidR="00E26593" w:rsidRPr="00210022" w:rsidRDefault="00210022" w:rsidP="00E26593">
            <w:pPr>
              <w:pBdr>
                <w:bottom w:val="single" w:sz="4" w:space="1" w:color="auto"/>
              </w:pBdr>
              <w:spacing w:line="240" w:lineRule="auto"/>
              <w:jc w:val="right"/>
              <w:rPr>
                <w:rFonts w:ascii="Browallia New" w:hAnsi="Browallia New" w:cs="Browallia New"/>
                <w:sz w:val="20"/>
                <w:szCs w:val="20"/>
              </w:rPr>
            </w:pPr>
            <w:r w:rsidRPr="00210022">
              <w:rPr>
                <w:rFonts w:ascii="Browallia New" w:hAnsi="Browallia New" w:cs="Browallia New" w:hint="cs"/>
                <w:sz w:val="20"/>
                <w:szCs w:val="20"/>
                <w:cs/>
              </w:rPr>
              <w:t>(</w:t>
            </w:r>
            <w:r w:rsidR="00D43EF3">
              <w:rPr>
                <w:rFonts w:ascii="Browallia New" w:hAnsi="Browallia New" w:cs="Browallia New"/>
                <w:sz w:val="20"/>
                <w:szCs w:val="20"/>
              </w:rPr>
              <w:t>41</w:t>
            </w:r>
            <w:r w:rsidRPr="00210022">
              <w:rPr>
                <w:rFonts w:ascii="Browallia New" w:hAnsi="Browallia New" w:cs="Browallia New" w:hint="cs"/>
                <w:sz w:val="20"/>
                <w:szCs w:val="20"/>
                <w:cs/>
              </w:rPr>
              <w:t>)</w:t>
            </w:r>
          </w:p>
        </w:tc>
        <w:tc>
          <w:tcPr>
            <w:tcW w:w="738" w:type="dxa"/>
            <w:tcBorders>
              <w:bottom w:val="nil"/>
            </w:tcBorders>
          </w:tcPr>
          <w:p w14:paraId="372EBAAF" w14:textId="514571A2" w:rsidR="00E26593" w:rsidRPr="00D14171" w:rsidRDefault="00E26593" w:rsidP="00E26593">
            <w:pPr>
              <w:pBdr>
                <w:bottom w:val="single" w:sz="4"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(13)</w:t>
            </w:r>
          </w:p>
        </w:tc>
        <w:tc>
          <w:tcPr>
            <w:tcW w:w="717" w:type="dxa"/>
            <w:tcBorders>
              <w:bottom w:val="nil"/>
            </w:tcBorders>
          </w:tcPr>
          <w:p w14:paraId="16BCA3FE" w14:textId="7FDF4783" w:rsidR="00E26593" w:rsidRPr="00210022" w:rsidRDefault="00210022" w:rsidP="00E26593">
            <w:pPr>
              <w:pBdr>
                <w:bottom w:val="single" w:sz="4" w:space="1" w:color="auto"/>
              </w:pBdr>
              <w:spacing w:line="240" w:lineRule="auto"/>
              <w:jc w:val="right"/>
              <w:rPr>
                <w:rFonts w:ascii="Browallia New" w:hAnsi="Browallia New" w:cs="Browallia New"/>
                <w:sz w:val="20"/>
                <w:szCs w:val="20"/>
              </w:rPr>
            </w:pPr>
            <w:r w:rsidRPr="00210022">
              <w:rPr>
                <w:rFonts w:ascii="Browallia New" w:hAnsi="Browallia New" w:cs="Browallia New"/>
                <w:sz w:val="20"/>
                <w:szCs w:val="20"/>
              </w:rPr>
              <w:t>5</w:t>
            </w:r>
            <w:r w:rsidR="006A529C">
              <w:rPr>
                <w:rFonts w:ascii="Browallia New" w:hAnsi="Browallia New" w:cs="Browallia New"/>
                <w:sz w:val="20"/>
                <w:szCs w:val="20"/>
              </w:rPr>
              <w:t>96</w:t>
            </w:r>
          </w:p>
        </w:tc>
        <w:tc>
          <w:tcPr>
            <w:tcW w:w="709" w:type="dxa"/>
            <w:tcBorders>
              <w:bottom w:val="nil"/>
            </w:tcBorders>
          </w:tcPr>
          <w:p w14:paraId="5DEC07A3" w14:textId="641C3D0D" w:rsidR="00E26593" w:rsidRPr="00D14171" w:rsidRDefault="00E26593" w:rsidP="00E26593">
            <w:pPr>
              <w:pBdr>
                <w:bottom w:val="single" w:sz="4"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591</w:t>
            </w:r>
          </w:p>
        </w:tc>
      </w:tr>
      <w:tr w:rsidR="00E26593" w:rsidRPr="009B2D7B" w14:paraId="4FDB52C6" w14:textId="77777777">
        <w:tblPrEx>
          <w:tblBorders>
            <w:bottom w:val="single" w:sz="4" w:space="0" w:color="auto"/>
          </w:tblBorders>
        </w:tblPrEx>
        <w:tc>
          <w:tcPr>
            <w:tcW w:w="2409" w:type="dxa"/>
            <w:tcBorders>
              <w:bottom w:val="nil"/>
            </w:tcBorders>
          </w:tcPr>
          <w:p w14:paraId="38CB52D2" w14:textId="77777777" w:rsidR="00E26593" w:rsidRPr="00D14171" w:rsidRDefault="00E26593" w:rsidP="00E26593">
            <w:pPr>
              <w:spacing w:line="240" w:lineRule="auto"/>
              <w:ind w:right="-108"/>
              <w:rPr>
                <w:rFonts w:ascii="Browallia New" w:hAnsi="Browallia New" w:cs="Browallia New"/>
                <w:sz w:val="20"/>
                <w:szCs w:val="20"/>
                <w:cs/>
              </w:rPr>
            </w:pPr>
            <w:r w:rsidRPr="00D14171">
              <w:rPr>
                <w:rFonts w:ascii="Browallia New" w:hAnsi="Browallia New" w:cs="Browallia New"/>
                <w:sz w:val="20"/>
                <w:szCs w:val="20"/>
                <w:cs/>
              </w:rPr>
              <w:t>รวม</w:t>
            </w:r>
          </w:p>
        </w:tc>
        <w:tc>
          <w:tcPr>
            <w:tcW w:w="709" w:type="dxa"/>
            <w:tcBorders>
              <w:bottom w:val="nil"/>
            </w:tcBorders>
          </w:tcPr>
          <w:p w14:paraId="6B350439" w14:textId="0789CE66" w:rsidR="00E26593" w:rsidRPr="00A31300" w:rsidRDefault="00A31300" w:rsidP="00E26593">
            <w:pPr>
              <w:pBdr>
                <w:bottom w:val="single" w:sz="12" w:space="1" w:color="auto"/>
              </w:pBdr>
              <w:spacing w:line="240" w:lineRule="auto"/>
              <w:jc w:val="right"/>
              <w:rPr>
                <w:rFonts w:ascii="Browallia New" w:hAnsi="Browallia New" w:cs="Browallia New"/>
                <w:sz w:val="20"/>
                <w:szCs w:val="20"/>
              </w:rPr>
            </w:pPr>
            <w:r w:rsidRPr="00A31300">
              <w:rPr>
                <w:rFonts w:ascii="Browallia New" w:hAnsi="Browallia New" w:cs="Browallia New"/>
                <w:sz w:val="20"/>
                <w:szCs w:val="20"/>
              </w:rPr>
              <w:t>525</w:t>
            </w:r>
          </w:p>
        </w:tc>
        <w:tc>
          <w:tcPr>
            <w:tcW w:w="728" w:type="dxa"/>
            <w:tcBorders>
              <w:bottom w:val="nil"/>
            </w:tcBorders>
          </w:tcPr>
          <w:p w14:paraId="6BEFF8EA" w14:textId="31DAD595" w:rsidR="00E26593" w:rsidRPr="00D14171" w:rsidRDefault="00E26593" w:rsidP="00E26593">
            <w:pPr>
              <w:pBdr>
                <w:bottom w:val="single" w:sz="12"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646</w:t>
            </w:r>
          </w:p>
        </w:tc>
        <w:tc>
          <w:tcPr>
            <w:tcW w:w="690" w:type="dxa"/>
            <w:tcBorders>
              <w:bottom w:val="nil"/>
            </w:tcBorders>
          </w:tcPr>
          <w:p w14:paraId="702D0CBC" w14:textId="64281D36" w:rsidR="00E26593" w:rsidRPr="00597FC3" w:rsidRDefault="008F5CB2" w:rsidP="00E26593">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54</w:t>
            </w:r>
            <w:r w:rsidR="00597FC3" w:rsidRPr="00597FC3">
              <w:rPr>
                <w:rFonts w:ascii="Browallia New" w:hAnsi="Browallia New" w:cs="Browallia New"/>
                <w:sz w:val="20"/>
                <w:szCs w:val="20"/>
              </w:rPr>
              <w:t>8</w:t>
            </w:r>
          </w:p>
        </w:tc>
        <w:tc>
          <w:tcPr>
            <w:tcW w:w="722" w:type="dxa"/>
            <w:tcBorders>
              <w:bottom w:val="nil"/>
            </w:tcBorders>
          </w:tcPr>
          <w:p w14:paraId="0B4E7F83" w14:textId="4B8BFCEA" w:rsidR="00E26593" w:rsidRPr="00D14171" w:rsidRDefault="00E26593" w:rsidP="00E26593">
            <w:pPr>
              <w:pBdr>
                <w:bottom w:val="single" w:sz="12"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183</w:t>
            </w:r>
          </w:p>
        </w:tc>
        <w:tc>
          <w:tcPr>
            <w:tcW w:w="737" w:type="dxa"/>
            <w:tcBorders>
              <w:bottom w:val="nil"/>
            </w:tcBorders>
          </w:tcPr>
          <w:p w14:paraId="5D7E77C4" w14:textId="2F9B6A43" w:rsidR="00E26593" w:rsidRPr="00902DF4" w:rsidRDefault="00902DF4" w:rsidP="00E26593">
            <w:pPr>
              <w:pBdr>
                <w:bottom w:val="single" w:sz="12" w:space="1" w:color="auto"/>
              </w:pBdr>
              <w:spacing w:line="240" w:lineRule="auto"/>
              <w:jc w:val="right"/>
              <w:rPr>
                <w:rFonts w:ascii="Browallia New" w:hAnsi="Browallia New" w:cs="Browallia New"/>
                <w:sz w:val="20"/>
                <w:szCs w:val="20"/>
              </w:rPr>
            </w:pPr>
            <w:r w:rsidRPr="00902DF4">
              <w:rPr>
                <w:rFonts w:ascii="Browallia New" w:hAnsi="Browallia New" w:cs="Browallia New"/>
                <w:sz w:val="20"/>
                <w:szCs w:val="20"/>
              </w:rPr>
              <w:t>28</w:t>
            </w:r>
            <w:r w:rsidR="003E20A4">
              <w:rPr>
                <w:rFonts w:ascii="Browallia New" w:hAnsi="Browallia New" w:cs="Browallia New"/>
                <w:sz w:val="20"/>
                <w:szCs w:val="20"/>
              </w:rPr>
              <w:t>1</w:t>
            </w:r>
          </w:p>
        </w:tc>
        <w:tc>
          <w:tcPr>
            <w:tcW w:w="720" w:type="dxa"/>
            <w:tcBorders>
              <w:bottom w:val="nil"/>
            </w:tcBorders>
          </w:tcPr>
          <w:p w14:paraId="57C5765D" w14:textId="2B1981F9" w:rsidR="00E26593" w:rsidRPr="00D14171" w:rsidRDefault="00E26593" w:rsidP="00E26593">
            <w:pPr>
              <w:pBdr>
                <w:bottom w:val="single" w:sz="12"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154</w:t>
            </w:r>
          </w:p>
        </w:tc>
        <w:tc>
          <w:tcPr>
            <w:tcW w:w="732" w:type="dxa"/>
            <w:tcBorders>
              <w:bottom w:val="nil"/>
            </w:tcBorders>
          </w:tcPr>
          <w:p w14:paraId="4D5AB7A9" w14:textId="2B8B9382" w:rsidR="00E26593" w:rsidRPr="008C5ABD" w:rsidRDefault="008C5ABD" w:rsidP="00E26593">
            <w:pPr>
              <w:pBdr>
                <w:bottom w:val="single" w:sz="12" w:space="1" w:color="auto"/>
              </w:pBdr>
              <w:spacing w:line="240" w:lineRule="auto"/>
              <w:jc w:val="right"/>
              <w:rPr>
                <w:rFonts w:ascii="Browallia New" w:hAnsi="Browallia New" w:cs="Browallia New"/>
                <w:sz w:val="20"/>
                <w:szCs w:val="20"/>
              </w:rPr>
            </w:pPr>
            <w:r w:rsidRPr="008C5ABD">
              <w:rPr>
                <w:rFonts w:ascii="Browallia New" w:hAnsi="Browallia New" w:cs="Browallia New"/>
                <w:sz w:val="20"/>
                <w:szCs w:val="20"/>
              </w:rPr>
              <w:t>18</w:t>
            </w:r>
          </w:p>
        </w:tc>
        <w:tc>
          <w:tcPr>
            <w:tcW w:w="720" w:type="dxa"/>
            <w:tcBorders>
              <w:bottom w:val="nil"/>
            </w:tcBorders>
          </w:tcPr>
          <w:p w14:paraId="2C449B1F" w14:textId="168ABF4A" w:rsidR="00E26593" w:rsidRPr="00D14171" w:rsidRDefault="00E26593" w:rsidP="00E26593">
            <w:pPr>
              <w:pBdr>
                <w:bottom w:val="single" w:sz="12"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8</w:t>
            </w:r>
          </w:p>
        </w:tc>
        <w:tc>
          <w:tcPr>
            <w:tcW w:w="771" w:type="dxa"/>
            <w:tcBorders>
              <w:bottom w:val="nil"/>
            </w:tcBorders>
            <w:vAlign w:val="bottom"/>
          </w:tcPr>
          <w:p w14:paraId="5EFFCE19" w14:textId="6126B4AC" w:rsidR="00E26593" w:rsidRPr="001A42A9" w:rsidRDefault="00D43EF3" w:rsidP="00E26593">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708" w:type="dxa"/>
            <w:tcBorders>
              <w:bottom w:val="nil"/>
            </w:tcBorders>
            <w:vAlign w:val="bottom"/>
          </w:tcPr>
          <w:p w14:paraId="16928D1F" w14:textId="1B760D6E" w:rsidR="00E26593" w:rsidRPr="00D14171" w:rsidRDefault="00E26593" w:rsidP="00E26593">
            <w:pPr>
              <w:pBdr>
                <w:bottom w:val="single" w:sz="12"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2</w:t>
            </w:r>
          </w:p>
        </w:tc>
        <w:tc>
          <w:tcPr>
            <w:tcW w:w="810" w:type="dxa"/>
            <w:tcBorders>
              <w:bottom w:val="nil"/>
            </w:tcBorders>
            <w:vAlign w:val="bottom"/>
          </w:tcPr>
          <w:p w14:paraId="0F3C914B" w14:textId="259E4248" w:rsidR="00E26593" w:rsidRPr="00D43C01" w:rsidRDefault="006A529C" w:rsidP="00E26593">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105</w:t>
            </w:r>
          </w:p>
        </w:tc>
        <w:tc>
          <w:tcPr>
            <w:tcW w:w="822" w:type="dxa"/>
            <w:tcBorders>
              <w:bottom w:val="nil"/>
            </w:tcBorders>
            <w:vAlign w:val="bottom"/>
          </w:tcPr>
          <w:p w14:paraId="219E921C" w14:textId="7A2E8E8C" w:rsidR="00E26593" w:rsidRPr="00D14171" w:rsidRDefault="00E26593" w:rsidP="00E26593">
            <w:pPr>
              <w:pBdr>
                <w:bottom w:val="single" w:sz="12"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10</w:t>
            </w:r>
          </w:p>
        </w:tc>
        <w:tc>
          <w:tcPr>
            <w:tcW w:w="689" w:type="dxa"/>
            <w:tcBorders>
              <w:bottom w:val="nil"/>
            </w:tcBorders>
          </w:tcPr>
          <w:p w14:paraId="5B5807EC" w14:textId="5C62C465" w:rsidR="00E26593" w:rsidRPr="00210022" w:rsidRDefault="00210022" w:rsidP="00E26593">
            <w:pPr>
              <w:pBdr>
                <w:bottom w:val="single" w:sz="12" w:space="1" w:color="auto"/>
              </w:pBdr>
              <w:spacing w:line="240" w:lineRule="auto"/>
              <w:jc w:val="right"/>
              <w:rPr>
                <w:rFonts w:ascii="Browallia New" w:hAnsi="Browallia New" w:cs="Browallia New"/>
                <w:sz w:val="20"/>
                <w:szCs w:val="20"/>
              </w:rPr>
            </w:pPr>
            <w:r w:rsidRPr="00210022">
              <w:rPr>
                <w:rFonts w:ascii="Browallia New" w:hAnsi="Browallia New" w:cs="Browallia New" w:hint="cs"/>
                <w:sz w:val="20"/>
                <w:szCs w:val="20"/>
                <w:cs/>
              </w:rPr>
              <w:t>(</w:t>
            </w:r>
            <w:r w:rsidR="00D43EF3">
              <w:rPr>
                <w:rFonts w:ascii="Browallia New" w:hAnsi="Browallia New" w:cs="Browallia New"/>
                <w:sz w:val="20"/>
                <w:szCs w:val="20"/>
              </w:rPr>
              <w:t>41</w:t>
            </w:r>
            <w:r w:rsidRPr="00210022">
              <w:rPr>
                <w:rFonts w:ascii="Browallia New" w:hAnsi="Browallia New" w:cs="Browallia New" w:hint="cs"/>
                <w:sz w:val="20"/>
                <w:szCs w:val="20"/>
                <w:cs/>
              </w:rPr>
              <w:t>)</w:t>
            </w:r>
          </w:p>
        </w:tc>
        <w:tc>
          <w:tcPr>
            <w:tcW w:w="738" w:type="dxa"/>
            <w:tcBorders>
              <w:bottom w:val="nil"/>
            </w:tcBorders>
          </w:tcPr>
          <w:p w14:paraId="5B34DB13" w14:textId="70253315" w:rsidR="00E26593" w:rsidRPr="00D14171" w:rsidRDefault="00E26593" w:rsidP="00E26593">
            <w:pPr>
              <w:pBdr>
                <w:bottom w:val="single" w:sz="12"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(19)</w:t>
            </w:r>
          </w:p>
        </w:tc>
        <w:tc>
          <w:tcPr>
            <w:tcW w:w="717" w:type="dxa"/>
            <w:tcBorders>
              <w:bottom w:val="nil"/>
            </w:tcBorders>
          </w:tcPr>
          <w:p w14:paraId="15C548CA" w14:textId="5AF06A09" w:rsidR="00E26593" w:rsidRPr="00210022" w:rsidRDefault="00210022" w:rsidP="00E26593">
            <w:pPr>
              <w:pBdr>
                <w:bottom w:val="single" w:sz="12" w:space="1" w:color="auto"/>
              </w:pBdr>
              <w:spacing w:line="240" w:lineRule="auto"/>
              <w:jc w:val="right"/>
              <w:rPr>
                <w:rFonts w:ascii="Browallia New" w:hAnsi="Browallia New" w:cs="Browallia New"/>
                <w:sz w:val="20"/>
                <w:szCs w:val="20"/>
              </w:rPr>
            </w:pPr>
            <w:r w:rsidRPr="00210022">
              <w:rPr>
                <w:rFonts w:ascii="Browallia New" w:hAnsi="Browallia New" w:cs="Browallia New"/>
                <w:sz w:val="20"/>
                <w:szCs w:val="20"/>
              </w:rPr>
              <w:t>1,</w:t>
            </w:r>
            <w:r w:rsidR="006A529C">
              <w:rPr>
                <w:rFonts w:ascii="Browallia New" w:hAnsi="Browallia New" w:cs="Browallia New"/>
                <w:sz w:val="20"/>
                <w:szCs w:val="20"/>
              </w:rPr>
              <w:t>439</w:t>
            </w:r>
          </w:p>
        </w:tc>
        <w:tc>
          <w:tcPr>
            <w:tcW w:w="709" w:type="dxa"/>
            <w:tcBorders>
              <w:bottom w:val="nil"/>
            </w:tcBorders>
          </w:tcPr>
          <w:p w14:paraId="4C861B8A" w14:textId="2A5F088F" w:rsidR="00E26593" w:rsidRPr="00D14171" w:rsidRDefault="00E26593" w:rsidP="00E26593">
            <w:pPr>
              <w:pBdr>
                <w:bottom w:val="single" w:sz="12" w:space="1" w:color="auto"/>
              </w:pBdr>
              <w:spacing w:line="240" w:lineRule="auto"/>
              <w:jc w:val="right"/>
              <w:rPr>
                <w:rFonts w:ascii="Browallia New" w:hAnsi="Browallia New" w:cs="Browallia New"/>
                <w:sz w:val="20"/>
                <w:szCs w:val="20"/>
              </w:rPr>
            </w:pPr>
            <w:r w:rsidRPr="00D14171">
              <w:rPr>
                <w:rFonts w:ascii="Browallia New" w:hAnsi="Browallia New" w:cs="Browallia New"/>
                <w:sz w:val="20"/>
                <w:szCs w:val="20"/>
              </w:rPr>
              <w:t>984</w:t>
            </w:r>
          </w:p>
        </w:tc>
      </w:tr>
      <w:tr w:rsidR="00E26593" w:rsidRPr="009B2D7B" w14:paraId="15B7E3F7" w14:textId="77777777">
        <w:tblPrEx>
          <w:tblBorders>
            <w:bottom w:val="single" w:sz="4" w:space="0" w:color="auto"/>
          </w:tblBorders>
        </w:tblPrEx>
        <w:tc>
          <w:tcPr>
            <w:tcW w:w="2409" w:type="dxa"/>
          </w:tcPr>
          <w:p w14:paraId="2C03675F" w14:textId="77777777" w:rsidR="00E26593" w:rsidRPr="00D14171" w:rsidRDefault="00E26593" w:rsidP="00E26593">
            <w:pPr>
              <w:spacing w:line="240" w:lineRule="auto"/>
              <w:ind w:right="-108"/>
              <w:rPr>
                <w:rFonts w:ascii="Browallia New" w:hAnsi="Browallia New" w:cs="Browallia New"/>
                <w:sz w:val="14"/>
                <w:szCs w:val="14"/>
                <w:cs/>
              </w:rPr>
            </w:pPr>
          </w:p>
        </w:tc>
        <w:tc>
          <w:tcPr>
            <w:tcW w:w="709" w:type="dxa"/>
            <w:vAlign w:val="bottom"/>
          </w:tcPr>
          <w:p w14:paraId="19A18181" w14:textId="77777777" w:rsidR="00E26593" w:rsidRPr="00D14171" w:rsidRDefault="00E26593" w:rsidP="00E26593">
            <w:pPr>
              <w:spacing w:line="240" w:lineRule="auto"/>
              <w:jc w:val="right"/>
              <w:rPr>
                <w:rFonts w:ascii="Browallia New" w:hAnsi="Browallia New" w:cs="Browallia New"/>
                <w:sz w:val="14"/>
                <w:szCs w:val="14"/>
              </w:rPr>
            </w:pPr>
          </w:p>
        </w:tc>
        <w:tc>
          <w:tcPr>
            <w:tcW w:w="728" w:type="dxa"/>
            <w:vAlign w:val="bottom"/>
          </w:tcPr>
          <w:p w14:paraId="63F1EB1B" w14:textId="77777777" w:rsidR="00E26593" w:rsidRPr="00D14171" w:rsidRDefault="00E26593" w:rsidP="00E26593">
            <w:pPr>
              <w:spacing w:line="240" w:lineRule="auto"/>
              <w:jc w:val="right"/>
              <w:rPr>
                <w:rFonts w:ascii="Browallia New" w:hAnsi="Browallia New" w:cs="Browallia New"/>
                <w:sz w:val="14"/>
                <w:szCs w:val="14"/>
              </w:rPr>
            </w:pPr>
          </w:p>
        </w:tc>
        <w:tc>
          <w:tcPr>
            <w:tcW w:w="690" w:type="dxa"/>
          </w:tcPr>
          <w:p w14:paraId="52D56252" w14:textId="77777777" w:rsidR="00E26593" w:rsidRPr="00D14171" w:rsidRDefault="00E26593" w:rsidP="00E26593">
            <w:pPr>
              <w:spacing w:line="240" w:lineRule="auto"/>
              <w:jc w:val="right"/>
              <w:rPr>
                <w:rFonts w:ascii="Browallia New" w:hAnsi="Browallia New" w:cs="Browallia New"/>
                <w:sz w:val="14"/>
                <w:szCs w:val="14"/>
              </w:rPr>
            </w:pPr>
          </w:p>
        </w:tc>
        <w:tc>
          <w:tcPr>
            <w:tcW w:w="722" w:type="dxa"/>
          </w:tcPr>
          <w:p w14:paraId="5F29B2C3" w14:textId="77777777" w:rsidR="00E26593" w:rsidRPr="00D14171" w:rsidRDefault="00E26593" w:rsidP="00E26593">
            <w:pPr>
              <w:spacing w:line="240" w:lineRule="auto"/>
              <w:jc w:val="right"/>
              <w:rPr>
                <w:rFonts w:ascii="Browallia New" w:hAnsi="Browallia New" w:cs="Browallia New"/>
                <w:sz w:val="14"/>
                <w:szCs w:val="14"/>
              </w:rPr>
            </w:pPr>
          </w:p>
        </w:tc>
        <w:tc>
          <w:tcPr>
            <w:tcW w:w="737" w:type="dxa"/>
          </w:tcPr>
          <w:p w14:paraId="5DBBCDE9" w14:textId="77777777" w:rsidR="00E26593" w:rsidRPr="00D14171" w:rsidRDefault="00E26593" w:rsidP="00E26593">
            <w:pPr>
              <w:spacing w:line="240" w:lineRule="auto"/>
              <w:jc w:val="right"/>
              <w:rPr>
                <w:rFonts w:ascii="Browallia New" w:hAnsi="Browallia New" w:cs="Browallia New"/>
                <w:sz w:val="14"/>
                <w:szCs w:val="14"/>
              </w:rPr>
            </w:pPr>
          </w:p>
        </w:tc>
        <w:tc>
          <w:tcPr>
            <w:tcW w:w="720" w:type="dxa"/>
          </w:tcPr>
          <w:p w14:paraId="08D75324" w14:textId="77777777" w:rsidR="00E26593" w:rsidRPr="00D14171" w:rsidRDefault="00E26593" w:rsidP="00E26593">
            <w:pPr>
              <w:spacing w:line="240" w:lineRule="auto"/>
              <w:jc w:val="right"/>
              <w:rPr>
                <w:rFonts w:ascii="Browallia New" w:hAnsi="Browallia New" w:cs="Browallia New"/>
                <w:sz w:val="14"/>
                <w:szCs w:val="14"/>
              </w:rPr>
            </w:pPr>
          </w:p>
        </w:tc>
        <w:tc>
          <w:tcPr>
            <w:tcW w:w="732" w:type="dxa"/>
          </w:tcPr>
          <w:p w14:paraId="479D4A58" w14:textId="77777777" w:rsidR="00E26593" w:rsidRPr="00D14171" w:rsidRDefault="00E26593" w:rsidP="00E26593">
            <w:pPr>
              <w:spacing w:line="240" w:lineRule="auto"/>
              <w:jc w:val="right"/>
              <w:rPr>
                <w:rFonts w:ascii="Browallia New" w:hAnsi="Browallia New" w:cs="Browallia New"/>
                <w:sz w:val="14"/>
                <w:szCs w:val="14"/>
              </w:rPr>
            </w:pPr>
          </w:p>
        </w:tc>
        <w:tc>
          <w:tcPr>
            <w:tcW w:w="720" w:type="dxa"/>
          </w:tcPr>
          <w:p w14:paraId="7839E9A2" w14:textId="77777777" w:rsidR="00E26593" w:rsidRPr="00D14171" w:rsidRDefault="00E26593" w:rsidP="00E26593">
            <w:pPr>
              <w:spacing w:line="240" w:lineRule="auto"/>
              <w:jc w:val="right"/>
              <w:rPr>
                <w:rFonts w:ascii="Browallia New" w:hAnsi="Browallia New" w:cs="Browallia New"/>
                <w:sz w:val="14"/>
                <w:szCs w:val="14"/>
              </w:rPr>
            </w:pPr>
          </w:p>
        </w:tc>
        <w:tc>
          <w:tcPr>
            <w:tcW w:w="771" w:type="dxa"/>
          </w:tcPr>
          <w:p w14:paraId="60C4D99F" w14:textId="77777777" w:rsidR="00E26593" w:rsidRPr="00D14171" w:rsidRDefault="00E26593" w:rsidP="00E26593">
            <w:pPr>
              <w:spacing w:line="240" w:lineRule="auto"/>
              <w:jc w:val="right"/>
              <w:rPr>
                <w:rFonts w:ascii="Browallia New" w:hAnsi="Browallia New" w:cs="Browallia New"/>
                <w:sz w:val="14"/>
                <w:szCs w:val="14"/>
              </w:rPr>
            </w:pPr>
          </w:p>
        </w:tc>
        <w:tc>
          <w:tcPr>
            <w:tcW w:w="708" w:type="dxa"/>
          </w:tcPr>
          <w:p w14:paraId="7ADD86A5" w14:textId="77777777" w:rsidR="00E26593" w:rsidRPr="00D14171" w:rsidRDefault="00E26593" w:rsidP="00E26593">
            <w:pPr>
              <w:spacing w:line="240" w:lineRule="auto"/>
              <w:jc w:val="right"/>
              <w:rPr>
                <w:rFonts w:ascii="Browallia New" w:hAnsi="Browallia New" w:cs="Browallia New"/>
                <w:sz w:val="14"/>
                <w:szCs w:val="14"/>
              </w:rPr>
            </w:pPr>
          </w:p>
        </w:tc>
        <w:tc>
          <w:tcPr>
            <w:tcW w:w="810" w:type="dxa"/>
          </w:tcPr>
          <w:p w14:paraId="1F8358A3" w14:textId="77777777" w:rsidR="00E26593" w:rsidRPr="00D14171" w:rsidRDefault="00E26593" w:rsidP="00E26593">
            <w:pPr>
              <w:spacing w:line="240" w:lineRule="auto"/>
              <w:jc w:val="right"/>
              <w:rPr>
                <w:rFonts w:ascii="Browallia New" w:hAnsi="Browallia New" w:cs="Browallia New"/>
                <w:sz w:val="14"/>
                <w:szCs w:val="14"/>
              </w:rPr>
            </w:pPr>
          </w:p>
        </w:tc>
        <w:tc>
          <w:tcPr>
            <w:tcW w:w="822" w:type="dxa"/>
          </w:tcPr>
          <w:p w14:paraId="0CEC1FE3" w14:textId="77777777" w:rsidR="00E26593" w:rsidRPr="00D14171" w:rsidRDefault="00E26593" w:rsidP="00E26593">
            <w:pPr>
              <w:spacing w:line="240" w:lineRule="auto"/>
              <w:jc w:val="right"/>
              <w:rPr>
                <w:rFonts w:ascii="Browallia New" w:hAnsi="Browallia New" w:cs="Browallia New"/>
                <w:sz w:val="14"/>
                <w:szCs w:val="14"/>
              </w:rPr>
            </w:pPr>
          </w:p>
        </w:tc>
        <w:tc>
          <w:tcPr>
            <w:tcW w:w="689" w:type="dxa"/>
          </w:tcPr>
          <w:p w14:paraId="5990038E" w14:textId="77777777" w:rsidR="00E26593" w:rsidRPr="00D14171" w:rsidRDefault="00E26593" w:rsidP="00E26593">
            <w:pPr>
              <w:spacing w:line="240" w:lineRule="auto"/>
              <w:jc w:val="right"/>
              <w:rPr>
                <w:rFonts w:ascii="Browallia New" w:hAnsi="Browallia New" w:cs="Browallia New"/>
                <w:sz w:val="14"/>
                <w:szCs w:val="14"/>
              </w:rPr>
            </w:pPr>
          </w:p>
        </w:tc>
        <w:tc>
          <w:tcPr>
            <w:tcW w:w="738" w:type="dxa"/>
          </w:tcPr>
          <w:p w14:paraId="04E5525B" w14:textId="77777777" w:rsidR="00E26593" w:rsidRPr="00D14171" w:rsidRDefault="00E26593" w:rsidP="00E26593">
            <w:pPr>
              <w:spacing w:line="240" w:lineRule="auto"/>
              <w:jc w:val="right"/>
              <w:rPr>
                <w:rFonts w:ascii="Browallia New" w:hAnsi="Browallia New" w:cs="Browallia New"/>
                <w:sz w:val="14"/>
                <w:szCs w:val="14"/>
              </w:rPr>
            </w:pPr>
          </w:p>
        </w:tc>
        <w:tc>
          <w:tcPr>
            <w:tcW w:w="717" w:type="dxa"/>
          </w:tcPr>
          <w:p w14:paraId="6C951285" w14:textId="77777777" w:rsidR="00E26593" w:rsidRPr="00D14171" w:rsidRDefault="00E26593" w:rsidP="00E26593">
            <w:pPr>
              <w:spacing w:line="240" w:lineRule="auto"/>
              <w:jc w:val="right"/>
              <w:rPr>
                <w:rFonts w:ascii="Browallia New" w:hAnsi="Browallia New" w:cs="Browallia New"/>
                <w:sz w:val="14"/>
                <w:szCs w:val="14"/>
              </w:rPr>
            </w:pPr>
          </w:p>
        </w:tc>
        <w:tc>
          <w:tcPr>
            <w:tcW w:w="709" w:type="dxa"/>
          </w:tcPr>
          <w:p w14:paraId="2DF471A0" w14:textId="77777777" w:rsidR="00E26593" w:rsidRPr="00D14171" w:rsidRDefault="00E26593" w:rsidP="00E26593">
            <w:pPr>
              <w:spacing w:line="240" w:lineRule="auto"/>
              <w:jc w:val="right"/>
              <w:rPr>
                <w:rFonts w:ascii="Browallia New" w:hAnsi="Browallia New" w:cs="Browallia New"/>
                <w:sz w:val="14"/>
                <w:szCs w:val="14"/>
              </w:rPr>
            </w:pPr>
          </w:p>
        </w:tc>
      </w:tr>
      <w:tr w:rsidR="00E26593" w:rsidRPr="009B2D7B" w14:paraId="615B19EF" w14:textId="77777777">
        <w:tblPrEx>
          <w:tblBorders>
            <w:bottom w:val="single" w:sz="4" w:space="0" w:color="auto"/>
          </w:tblBorders>
        </w:tblPrEx>
        <w:tc>
          <w:tcPr>
            <w:tcW w:w="2409" w:type="dxa"/>
          </w:tcPr>
          <w:p w14:paraId="4AB1303B" w14:textId="77777777" w:rsidR="00E26593" w:rsidRPr="00D14171" w:rsidRDefault="00E26593" w:rsidP="00E26593">
            <w:pPr>
              <w:spacing w:line="240" w:lineRule="auto"/>
              <w:ind w:right="-108"/>
              <w:rPr>
                <w:rFonts w:ascii="Browallia New" w:hAnsi="Browallia New" w:cs="Browallia New"/>
                <w:sz w:val="20"/>
                <w:szCs w:val="20"/>
                <w:cs/>
              </w:rPr>
            </w:pPr>
            <w:r w:rsidRPr="00D14171">
              <w:rPr>
                <w:rFonts w:ascii="Browallia New" w:hAnsi="Browallia New" w:cs="Browallia New" w:hint="cs"/>
                <w:sz w:val="20"/>
                <w:szCs w:val="20"/>
                <w:cs/>
              </w:rPr>
              <w:t>ดอกเบี้ยรับ</w:t>
            </w:r>
            <w:r w:rsidRPr="00D14171">
              <w:rPr>
                <w:rFonts w:ascii="Browallia New" w:hAnsi="Browallia New" w:cs="Browallia New"/>
                <w:sz w:val="20"/>
                <w:szCs w:val="20"/>
                <w:cs/>
              </w:rPr>
              <w:t xml:space="preserve"> </w:t>
            </w:r>
          </w:p>
        </w:tc>
        <w:tc>
          <w:tcPr>
            <w:tcW w:w="709" w:type="dxa"/>
          </w:tcPr>
          <w:p w14:paraId="0A941570" w14:textId="77777777" w:rsidR="00E26593" w:rsidRPr="00D14171" w:rsidRDefault="00E26593" w:rsidP="00E26593">
            <w:pPr>
              <w:spacing w:line="240" w:lineRule="auto"/>
              <w:jc w:val="right"/>
              <w:rPr>
                <w:rFonts w:ascii="Browallia New" w:hAnsi="Browallia New" w:cs="Browallia New"/>
                <w:sz w:val="20"/>
                <w:szCs w:val="20"/>
              </w:rPr>
            </w:pPr>
          </w:p>
        </w:tc>
        <w:tc>
          <w:tcPr>
            <w:tcW w:w="728" w:type="dxa"/>
          </w:tcPr>
          <w:p w14:paraId="6E072088" w14:textId="77777777" w:rsidR="00E26593" w:rsidRPr="00D14171" w:rsidRDefault="00E26593" w:rsidP="00E26593">
            <w:pPr>
              <w:spacing w:line="240" w:lineRule="auto"/>
              <w:jc w:val="right"/>
              <w:rPr>
                <w:rFonts w:ascii="Browallia New" w:hAnsi="Browallia New" w:cs="Browallia New"/>
                <w:sz w:val="20"/>
                <w:szCs w:val="20"/>
              </w:rPr>
            </w:pPr>
          </w:p>
        </w:tc>
        <w:tc>
          <w:tcPr>
            <w:tcW w:w="690" w:type="dxa"/>
          </w:tcPr>
          <w:p w14:paraId="2278001D" w14:textId="77777777" w:rsidR="00E26593" w:rsidRPr="00D14171" w:rsidRDefault="00E26593" w:rsidP="00E26593">
            <w:pPr>
              <w:spacing w:line="240" w:lineRule="auto"/>
              <w:jc w:val="right"/>
              <w:rPr>
                <w:rFonts w:ascii="Browallia New" w:hAnsi="Browallia New" w:cs="Browallia New"/>
                <w:sz w:val="20"/>
                <w:szCs w:val="20"/>
              </w:rPr>
            </w:pPr>
          </w:p>
        </w:tc>
        <w:tc>
          <w:tcPr>
            <w:tcW w:w="722" w:type="dxa"/>
          </w:tcPr>
          <w:p w14:paraId="70A91201" w14:textId="77777777" w:rsidR="00E26593" w:rsidRPr="00D14171" w:rsidRDefault="00E26593" w:rsidP="00E26593">
            <w:pPr>
              <w:spacing w:line="240" w:lineRule="auto"/>
              <w:jc w:val="right"/>
              <w:rPr>
                <w:rFonts w:ascii="Browallia New" w:hAnsi="Browallia New" w:cs="Browallia New"/>
                <w:sz w:val="20"/>
                <w:szCs w:val="20"/>
              </w:rPr>
            </w:pPr>
          </w:p>
        </w:tc>
        <w:tc>
          <w:tcPr>
            <w:tcW w:w="737" w:type="dxa"/>
          </w:tcPr>
          <w:p w14:paraId="2124966B" w14:textId="77777777" w:rsidR="00E26593" w:rsidRPr="00D14171" w:rsidRDefault="00E26593" w:rsidP="00E26593">
            <w:pPr>
              <w:spacing w:line="240" w:lineRule="auto"/>
              <w:jc w:val="right"/>
              <w:rPr>
                <w:rFonts w:ascii="Browallia New" w:hAnsi="Browallia New" w:cs="Browallia New"/>
                <w:sz w:val="20"/>
                <w:szCs w:val="20"/>
              </w:rPr>
            </w:pPr>
          </w:p>
        </w:tc>
        <w:tc>
          <w:tcPr>
            <w:tcW w:w="720" w:type="dxa"/>
          </w:tcPr>
          <w:p w14:paraId="13AB49A3" w14:textId="77777777" w:rsidR="00E26593" w:rsidRPr="00D14171" w:rsidRDefault="00E26593" w:rsidP="00E26593">
            <w:pPr>
              <w:spacing w:line="240" w:lineRule="auto"/>
              <w:jc w:val="right"/>
              <w:rPr>
                <w:rFonts w:ascii="Browallia New" w:hAnsi="Browallia New" w:cs="Browallia New"/>
                <w:sz w:val="20"/>
                <w:szCs w:val="20"/>
              </w:rPr>
            </w:pPr>
          </w:p>
        </w:tc>
        <w:tc>
          <w:tcPr>
            <w:tcW w:w="732" w:type="dxa"/>
          </w:tcPr>
          <w:p w14:paraId="2D349F9F" w14:textId="77777777" w:rsidR="00E26593" w:rsidRPr="00D14171" w:rsidRDefault="00E26593" w:rsidP="00E26593">
            <w:pPr>
              <w:spacing w:line="240" w:lineRule="auto"/>
              <w:jc w:val="right"/>
              <w:rPr>
                <w:rFonts w:ascii="Browallia New" w:hAnsi="Browallia New" w:cs="Browallia New"/>
                <w:sz w:val="20"/>
                <w:szCs w:val="20"/>
              </w:rPr>
            </w:pPr>
          </w:p>
        </w:tc>
        <w:tc>
          <w:tcPr>
            <w:tcW w:w="720" w:type="dxa"/>
          </w:tcPr>
          <w:p w14:paraId="56DC7372" w14:textId="77777777" w:rsidR="00E26593" w:rsidRPr="00D14171" w:rsidRDefault="00E26593" w:rsidP="00E26593">
            <w:pPr>
              <w:spacing w:line="240" w:lineRule="auto"/>
              <w:jc w:val="right"/>
              <w:rPr>
                <w:rFonts w:ascii="Browallia New" w:hAnsi="Browallia New" w:cs="Browallia New"/>
                <w:sz w:val="20"/>
                <w:szCs w:val="20"/>
              </w:rPr>
            </w:pPr>
          </w:p>
        </w:tc>
        <w:tc>
          <w:tcPr>
            <w:tcW w:w="771" w:type="dxa"/>
          </w:tcPr>
          <w:p w14:paraId="6245D0B3" w14:textId="77777777" w:rsidR="00E26593" w:rsidRPr="00D14171" w:rsidRDefault="00E26593" w:rsidP="00E26593">
            <w:pPr>
              <w:spacing w:line="240" w:lineRule="auto"/>
              <w:jc w:val="right"/>
              <w:rPr>
                <w:rFonts w:ascii="Browallia New" w:hAnsi="Browallia New" w:cs="Browallia New"/>
                <w:sz w:val="20"/>
                <w:szCs w:val="20"/>
              </w:rPr>
            </w:pPr>
          </w:p>
        </w:tc>
        <w:tc>
          <w:tcPr>
            <w:tcW w:w="708" w:type="dxa"/>
          </w:tcPr>
          <w:p w14:paraId="2B645FA2" w14:textId="77777777" w:rsidR="00E26593" w:rsidRPr="00D14171" w:rsidRDefault="00E26593" w:rsidP="00E26593">
            <w:pPr>
              <w:spacing w:line="240" w:lineRule="auto"/>
              <w:jc w:val="right"/>
              <w:rPr>
                <w:rFonts w:ascii="Browallia New" w:hAnsi="Browallia New" w:cs="Browallia New"/>
                <w:sz w:val="20"/>
                <w:szCs w:val="20"/>
              </w:rPr>
            </w:pPr>
          </w:p>
        </w:tc>
        <w:tc>
          <w:tcPr>
            <w:tcW w:w="810" w:type="dxa"/>
          </w:tcPr>
          <w:p w14:paraId="44B5A650" w14:textId="77777777" w:rsidR="00E26593" w:rsidRPr="00D14171" w:rsidRDefault="00E26593" w:rsidP="00E26593">
            <w:pPr>
              <w:spacing w:line="240" w:lineRule="auto"/>
              <w:jc w:val="right"/>
              <w:rPr>
                <w:rFonts w:ascii="Browallia New" w:hAnsi="Browallia New" w:cs="Browallia New"/>
                <w:sz w:val="20"/>
                <w:szCs w:val="20"/>
              </w:rPr>
            </w:pPr>
          </w:p>
        </w:tc>
        <w:tc>
          <w:tcPr>
            <w:tcW w:w="822" w:type="dxa"/>
          </w:tcPr>
          <w:p w14:paraId="07BA2A73" w14:textId="77777777" w:rsidR="00E26593" w:rsidRPr="00D14171" w:rsidRDefault="00E26593" w:rsidP="00E26593">
            <w:pPr>
              <w:spacing w:line="240" w:lineRule="auto"/>
              <w:jc w:val="right"/>
              <w:rPr>
                <w:rFonts w:ascii="Browallia New" w:hAnsi="Browallia New" w:cs="Browallia New"/>
                <w:sz w:val="20"/>
                <w:szCs w:val="20"/>
              </w:rPr>
            </w:pPr>
          </w:p>
        </w:tc>
        <w:tc>
          <w:tcPr>
            <w:tcW w:w="689" w:type="dxa"/>
          </w:tcPr>
          <w:p w14:paraId="0BFB3A06" w14:textId="77777777" w:rsidR="00E26593" w:rsidRPr="00D14171" w:rsidRDefault="00E26593" w:rsidP="00E26593">
            <w:pPr>
              <w:spacing w:line="240" w:lineRule="auto"/>
              <w:jc w:val="right"/>
              <w:rPr>
                <w:rFonts w:ascii="Browallia New" w:hAnsi="Browallia New" w:cs="Browallia New"/>
                <w:sz w:val="20"/>
                <w:szCs w:val="20"/>
              </w:rPr>
            </w:pPr>
          </w:p>
        </w:tc>
        <w:tc>
          <w:tcPr>
            <w:tcW w:w="738" w:type="dxa"/>
          </w:tcPr>
          <w:p w14:paraId="3FEDAD28" w14:textId="77777777" w:rsidR="00E26593" w:rsidRPr="00D14171" w:rsidRDefault="00E26593" w:rsidP="00E26593">
            <w:pPr>
              <w:spacing w:line="240" w:lineRule="auto"/>
              <w:jc w:val="right"/>
              <w:rPr>
                <w:rFonts w:ascii="Browallia New" w:hAnsi="Browallia New" w:cs="Browallia New"/>
                <w:sz w:val="20"/>
                <w:szCs w:val="20"/>
              </w:rPr>
            </w:pPr>
          </w:p>
        </w:tc>
        <w:tc>
          <w:tcPr>
            <w:tcW w:w="717" w:type="dxa"/>
          </w:tcPr>
          <w:p w14:paraId="1C189B1E" w14:textId="07BF5E62" w:rsidR="00E26593" w:rsidRPr="00D14171" w:rsidRDefault="00FF5A5D" w:rsidP="00E26593">
            <w:pPr>
              <w:spacing w:line="240" w:lineRule="auto"/>
              <w:jc w:val="right"/>
              <w:rPr>
                <w:rFonts w:ascii="Browallia New" w:hAnsi="Browallia New" w:cs="Browallia New"/>
                <w:sz w:val="20"/>
                <w:szCs w:val="20"/>
              </w:rPr>
            </w:pPr>
            <w:r>
              <w:rPr>
                <w:rFonts w:ascii="Browallia New" w:hAnsi="Browallia New" w:cs="Browallia New"/>
                <w:sz w:val="20"/>
                <w:szCs w:val="20"/>
              </w:rPr>
              <w:t>21</w:t>
            </w:r>
          </w:p>
        </w:tc>
        <w:tc>
          <w:tcPr>
            <w:tcW w:w="709" w:type="dxa"/>
          </w:tcPr>
          <w:p w14:paraId="7703A197" w14:textId="27C71D10" w:rsidR="00E26593" w:rsidRPr="00D14171" w:rsidRDefault="00E26593" w:rsidP="00E26593">
            <w:pPr>
              <w:spacing w:line="240" w:lineRule="auto"/>
              <w:jc w:val="right"/>
              <w:rPr>
                <w:rFonts w:ascii="Browallia New" w:hAnsi="Browallia New" w:cs="Browallia New"/>
                <w:sz w:val="20"/>
                <w:szCs w:val="20"/>
              </w:rPr>
            </w:pPr>
            <w:r w:rsidRPr="00D14171">
              <w:rPr>
                <w:rFonts w:ascii="Browallia New" w:hAnsi="Browallia New" w:cs="Browallia New"/>
                <w:sz w:val="20"/>
                <w:szCs w:val="20"/>
              </w:rPr>
              <w:t>2</w:t>
            </w:r>
            <w:r w:rsidR="00636FB2">
              <w:rPr>
                <w:rFonts w:ascii="Browallia New" w:hAnsi="Browallia New" w:cs="Browallia New"/>
                <w:sz w:val="20"/>
                <w:szCs w:val="20"/>
              </w:rPr>
              <w:t>2</w:t>
            </w:r>
          </w:p>
        </w:tc>
      </w:tr>
      <w:tr w:rsidR="00E26593" w:rsidRPr="009B2D7B" w14:paraId="323F12EB" w14:textId="77777777">
        <w:tblPrEx>
          <w:tblBorders>
            <w:bottom w:val="single" w:sz="4" w:space="0" w:color="auto"/>
          </w:tblBorders>
        </w:tblPrEx>
        <w:tc>
          <w:tcPr>
            <w:tcW w:w="2409" w:type="dxa"/>
          </w:tcPr>
          <w:p w14:paraId="7EFEDE3B" w14:textId="0A16A709" w:rsidR="00E26593" w:rsidRPr="00D14171" w:rsidRDefault="0021593E" w:rsidP="00E26593">
            <w:pPr>
              <w:spacing w:line="240" w:lineRule="auto"/>
              <w:ind w:right="-108"/>
              <w:rPr>
                <w:rFonts w:ascii="Browallia New" w:hAnsi="Browallia New" w:cs="Browallia New"/>
                <w:sz w:val="20"/>
                <w:szCs w:val="20"/>
                <w:cs/>
              </w:rPr>
            </w:pPr>
            <w:r>
              <w:rPr>
                <w:rFonts w:ascii="Browallia New" w:hAnsi="Browallia New" w:cs="Browallia New" w:hint="cs"/>
                <w:sz w:val="20"/>
                <w:szCs w:val="20"/>
                <w:cs/>
              </w:rPr>
              <w:t>ต้นทุนทางการเงิน</w:t>
            </w:r>
          </w:p>
        </w:tc>
        <w:tc>
          <w:tcPr>
            <w:tcW w:w="709" w:type="dxa"/>
          </w:tcPr>
          <w:p w14:paraId="12A079AB" w14:textId="77777777" w:rsidR="00E26593" w:rsidRPr="00D14171" w:rsidRDefault="00E26593" w:rsidP="00E26593">
            <w:pPr>
              <w:spacing w:line="240" w:lineRule="auto"/>
              <w:jc w:val="right"/>
              <w:rPr>
                <w:rFonts w:ascii="Browallia New" w:hAnsi="Browallia New" w:cs="Browallia New"/>
                <w:sz w:val="20"/>
                <w:szCs w:val="20"/>
              </w:rPr>
            </w:pPr>
          </w:p>
        </w:tc>
        <w:tc>
          <w:tcPr>
            <w:tcW w:w="728" w:type="dxa"/>
          </w:tcPr>
          <w:p w14:paraId="31684EE4" w14:textId="77777777" w:rsidR="00E26593" w:rsidRPr="00D14171" w:rsidRDefault="00E26593" w:rsidP="00E26593">
            <w:pPr>
              <w:spacing w:line="240" w:lineRule="auto"/>
              <w:jc w:val="right"/>
              <w:rPr>
                <w:rFonts w:ascii="Browallia New" w:hAnsi="Browallia New" w:cs="Browallia New"/>
                <w:sz w:val="20"/>
                <w:szCs w:val="20"/>
              </w:rPr>
            </w:pPr>
          </w:p>
        </w:tc>
        <w:tc>
          <w:tcPr>
            <w:tcW w:w="690" w:type="dxa"/>
          </w:tcPr>
          <w:p w14:paraId="09A75C65" w14:textId="77777777" w:rsidR="00E26593" w:rsidRPr="00D14171" w:rsidRDefault="00E26593" w:rsidP="00E26593">
            <w:pPr>
              <w:spacing w:line="240" w:lineRule="auto"/>
              <w:jc w:val="right"/>
              <w:rPr>
                <w:rFonts w:ascii="Browallia New" w:hAnsi="Browallia New" w:cs="Browallia New"/>
                <w:sz w:val="20"/>
                <w:szCs w:val="20"/>
              </w:rPr>
            </w:pPr>
          </w:p>
        </w:tc>
        <w:tc>
          <w:tcPr>
            <w:tcW w:w="722" w:type="dxa"/>
          </w:tcPr>
          <w:p w14:paraId="749040D1" w14:textId="77777777" w:rsidR="00E26593" w:rsidRPr="00D14171" w:rsidRDefault="00E26593" w:rsidP="00E26593">
            <w:pPr>
              <w:spacing w:line="240" w:lineRule="auto"/>
              <w:jc w:val="right"/>
              <w:rPr>
                <w:rFonts w:ascii="Browallia New" w:hAnsi="Browallia New" w:cs="Browallia New"/>
                <w:sz w:val="20"/>
                <w:szCs w:val="20"/>
              </w:rPr>
            </w:pPr>
          </w:p>
        </w:tc>
        <w:tc>
          <w:tcPr>
            <w:tcW w:w="737" w:type="dxa"/>
          </w:tcPr>
          <w:p w14:paraId="5D137F9F" w14:textId="77777777" w:rsidR="00E26593" w:rsidRPr="00D14171" w:rsidRDefault="00E26593" w:rsidP="00E26593">
            <w:pPr>
              <w:spacing w:line="240" w:lineRule="auto"/>
              <w:jc w:val="right"/>
              <w:rPr>
                <w:rFonts w:ascii="Browallia New" w:hAnsi="Browallia New" w:cs="Browallia New"/>
                <w:sz w:val="20"/>
                <w:szCs w:val="20"/>
              </w:rPr>
            </w:pPr>
          </w:p>
        </w:tc>
        <w:tc>
          <w:tcPr>
            <w:tcW w:w="720" w:type="dxa"/>
          </w:tcPr>
          <w:p w14:paraId="5013CD9A" w14:textId="77777777" w:rsidR="00E26593" w:rsidRPr="00D14171" w:rsidRDefault="00E26593" w:rsidP="00E26593">
            <w:pPr>
              <w:spacing w:line="240" w:lineRule="auto"/>
              <w:jc w:val="right"/>
              <w:rPr>
                <w:rFonts w:ascii="Browallia New" w:hAnsi="Browallia New" w:cs="Browallia New"/>
                <w:sz w:val="20"/>
                <w:szCs w:val="20"/>
              </w:rPr>
            </w:pPr>
          </w:p>
        </w:tc>
        <w:tc>
          <w:tcPr>
            <w:tcW w:w="732" w:type="dxa"/>
          </w:tcPr>
          <w:p w14:paraId="22C37ACB" w14:textId="77777777" w:rsidR="00E26593" w:rsidRPr="00D14171" w:rsidRDefault="00E26593" w:rsidP="00E26593">
            <w:pPr>
              <w:spacing w:line="240" w:lineRule="auto"/>
              <w:jc w:val="right"/>
              <w:rPr>
                <w:rFonts w:ascii="Browallia New" w:hAnsi="Browallia New" w:cs="Browallia New"/>
                <w:sz w:val="20"/>
                <w:szCs w:val="20"/>
              </w:rPr>
            </w:pPr>
          </w:p>
        </w:tc>
        <w:tc>
          <w:tcPr>
            <w:tcW w:w="720" w:type="dxa"/>
          </w:tcPr>
          <w:p w14:paraId="404A7C29" w14:textId="77777777" w:rsidR="00E26593" w:rsidRPr="00D14171" w:rsidRDefault="00E26593" w:rsidP="00E26593">
            <w:pPr>
              <w:spacing w:line="240" w:lineRule="auto"/>
              <w:jc w:val="right"/>
              <w:rPr>
                <w:rFonts w:ascii="Browallia New" w:hAnsi="Browallia New" w:cs="Browallia New"/>
                <w:sz w:val="20"/>
                <w:szCs w:val="20"/>
              </w:rPr>
            </w:pPr>
          </w:p>
        </w:tc>
        <w:tc>
          <w:tcPr>
            <w:tcW w:w="771" w:type="dxa"/>
          </w:tcPr>
          <w:p w14:paraId="048A1680" w14:textId="77777777" w:rsidR="00E26593" w:rsidRPr="00D14171" w:rsidRDefault="00E26593" w:rsidP="00E26593">
            <w:pPr>
              <w:spacing w:line="240" w:lineRule="auto"/>
              <w:jc w:val="right"/>
              <w:rPr>
                <w:rFonts w:ascii="Browallia New" w:hAnsi="Browallia New" w:cs="Browallia New"/>
                <w:sz w:val="20"/>
                <w:szCs w:val="20"/>
              </w:rPr>
            </w:pPr>
          </w:p>
        </w:tc>
        <w:tc>
          <w:tcPr>
            <w:tcW w:w="708" w:type="dxa"/>
          </w:tcPr>
          <w:p w14:paraId="408DEBAA" w14:textId="77777777" w:rsidR="00E26593" w:rsidRPr="00D14171" w:rsidRDefault="00E26593" w:rsidP="00E26593">
            <w:pPr>
              <w:spacing w:line="240" w:lineRule="auto"/>
              <w:jc w:val="right"/>
              <w:rPr>
                <w:rFonts w:ascii="Browallia New" w:hAnsi="Browallia New" w:cs="Browallia New"/>
                <w:sz w:val="20"/>
                <w:szCs w:val="20"/>
              </w:rPr>
            </w:pPr>
          </w:p>
        </w:tc>
        <w:tc>
          <w:tcPr>
            <w:tcW w:w="810" w:type="dxa"/>
          </w:tcPr>
          <w:p w14:paraId="1F96B752" w14:textId="77777777" w:rsidR="00E26593" w:rsidRPr="00D14171" w:rsidRDefault="00E26593" w:rsidP="00E26593">
            <w:pPr>
              <w:spacing w:line="240" w:lineRule="auto"/>
              <w:jc w:val="right"/>
              <w:rPr>
                <w:rFonts w:ascii="Browallia New" w:hAnsi="Browallia New" w:cs="Browallia New"/>
                <w:sz w:val="20"/>
                <w:szCs w:val="20"/>
              </w:rPr>
            </w:pPr>
          </w:p>
        </w:tc>
        <w:tc>
          <w:tcPr>
            <w:tcW w:w="822" w:type="dxa"/>
          </w:tcPr>
          <w:p w14:paraId="7403811A" w14:textId="77777777" w:rsidR="00E26593" w:rsidRPr="00D14171" w:rsidRDefault="00E26593" w:rsidP="00E26593">
            <w:pPr>
              <w:spacing w:line="240" w:lineRule="auto"/>
              <w:jc w:val="right"/>
              <w:rPr>
                <w:rFonts w:ascii="Browallia New" w:hAnsi="Browallia New" w:cs="Browallia New"/>
                <w:sz w:val="20"/>
                <w:szCs w:val="20"/>
              </w:rPr>
            </w:pPr>
          </w:p>
        </w:tc>
        <w:tc>
          <w:tcPr>
            <w:tcW w:w="689" w:type="dxa"/>
          </w:tcPr>
          <w:p w14:paraId="457CCB1D" w14:textId="77777777" w:rsidR="00E26593" w:rsidRPr="00D14171" w:rsidRDefault="00E26593" w:rsidP="00E26593">
            <w:pPr>
              <w:spacing w:line="240" w:lineRule="auto"/>
              <w:jc w:val="right"/>
              <w:rPr>
                <w:rFonts w:ascii="Browallia New" w:hAnsi="Browallia New" w:cs="Browallia New"/>
                <w:sz w:val="20"/>
                <w:szCs w:val="20"/>
              </w:rPr>
            </w:pPr>
          </w:p>
        </w:tc>
        <w:tc>
          <w:tcPr>
            <w:tcW w:w="738" w:type="dxa"/>
          </w:tcPr>
          <w:p w14:paraId="5F88FD5C" w14:textId="77777777" w:rsidR="00E26593" w:rsidRPr="00D14171" w:rsidRDefault="00E26593" w:rsidP="00E26593">
            <w:pPr>
              <w:spacing w:line="240" w:lineRule="auto"/>
              <w:jc w:val="right"/>
              <w:rPr>
                <w:rFonts w:ascii="Browallia New" w:hAnsi="Browallia New" w:cs="Browallia New"/>
                <w:sz w:val="20"/>
                <w:szCs w:val="20"/>
              </w:rPr>
            </w:pPr>
          </w:p>
        </w:tc>
        <w:tc>
          <w:tcPr>
            <w:tcW w:w="717" w:type="dxa"/>
          </w:tcPr>
          <w:p w14:paraId="256CACDB" w14:textId="605F8B32" w:rsidR="00E26593" w:rsidRPr="00D14171" w:rsidRDefault="00FF5A5D" w:rsidP="00E26593">
            <w:pPr>
              <w:spacing w:line="240" w:lineRule="auto"/>
              <w:jc w:val="right"/>
              <w:rPr>
                <w:rFonts w:ascii="Browallia New" w:hAnsi="Browallia New" w:cs="Browallia New"/>
                <w:sz w:val="20"/>
                <w:szCs w:val="20"/>
              </w:rPr>
            </w:pPr>
            <w:r>
              <w:rPr>
                <w:rFonts w:ascii="Browallia New" w:hAnsi="Browallia New" w:cs="Browallia New"/>
                <w:sz w:val="20"/>
                <w:szCs w:val="20"/>
              </w:rPr>
              <w:t>159</w:t>
            </w:r>
          </w:p>
        </w:tc>
        <w:tc>
          <w:tcPr>
            <w:tcW w:w="709" w:type="dxa"/>
          </w:tcPr>
          <w:p w14:paraId="55301FC1" w14:textId="19713CC8" w:rsidR="00E26593" w:rsidRPr="00D14171" w:rsidRDefault="00E26593" w:rsidP="00E26593">
            <w:pPr>
              <w:spacing w:line="240" w:lineRule="auto"/>
              <w:jc w:val="right"/>
              <w:rPr>
                <w:rFonts w:ascii="Browallia New" w:hAnsi="Browallia New" w:cs="Browallia New"/>
                <w:sz w:val="20"/>
                <w:szCs w:val="20"/>
              </w:rPr>
            </w:pPr>
            <w:r w:rsidRPr="00D14171">
              <w:rPr>
                <w:rFonts w:ascii="Browallia New" w:hAnsi="Browallia New" w:cs="Browallia New"/>
                <w:sz w:val="20"/>
                <w:szCs w:val="20"/>
              </w:rPr>
              <w:t>1</w:t>
            </w:r>
            <w:r w:rsidR="00636FB2">
              <w:rPr>
                <w:rFonts w:ascii="Browallia New" w:hAnsi="Browallia New" w:cs="Browallia New"/>
                <w:sz w:val="20"/>
                <w:szCs w:val="20"/>
              </w:rPr>
              <w:t>34</w:t>
            </w:r>
          </w:p>
        </w:tc>
      </w:tr>
      <w:tr w:rsidR="00E26593" w:rsidRPr="009B2D7B" w14:paraId="1FA28183" w14:textId="77777777">
        <w:tblPrEx>
          <w:tblBorders>
            <w:bottom w:val="single" w:sz="4" w:space="0" w:color="auto"/>
          </w:tblBorders>
        </w:tblPrEx>
        <w:tc>
          <w:tcPr>
            <w:tcW w:w="2409" w:type="dxa"/>
          </w:tcPr>
          <w:p w14:paraId="38C5991D" w14:textId="77777777" w:rsidR="00E26593" w:rsidRPr="009B2D7B" w:rsidRDefault="00E26593" w:rsidP="00E26593">
            <w:pPr>
              <w:spacing w:line="240" w:lineRule="auto"/>
              <w:ind w:right="-108"/>
              <w:rPr>
                <w:rFonts w:ascii="Browallia New" w:hAnsi="Browallia New" w:cs="Browallia New"/>
                <w:sz w:val="20"/>
                <w:szCs w:val="20"/>
                <w:highlight w:val="yellow"/>
                <w:cs/>
              </w:rPr>
            </w:pPr>
            <w:r w:rsidRPr="00E87FDA">
              <w:rPr>
                <w:rFonts w:ascii="Browallia New" w:hAnsi="Browallia New" w:cs="Browallia New" w:hint="cs"/>
                <w:sz w:val="20"/>
                <w:szCs w:val="20"/>
                <w:cs/>
              </w:rPr>
              <w:t>ค่าเสื่อมราคาและตัดจำหน่าย</w:t>
            </w:r>
          </w:p>
        </w:tc>
        <w:tc>
          <w:tcPr>
            <w:tcW w:w="709" w:type="dxa"/>
          </w:tcPr>
          <w:p w14:paraId="0F8FBBEA" w14:textId="77777777" w:rsidR="00E26593" w:rsidRPr="009B2D7B" w:rsidRDefault="00E26593" w:rsidP="00E26593">
            <w:pPr>
              <w:spacing w:line="240" w:lineRule="auto"/>
              <w:jc w:val="right"/>
              <w:rPr>
                <w:rFonts w:ascii="Browallia New" w:hAnsi="Browallia New" w:cs="Browallia New"/>
                <w:sz w:val="20"/>
                <w:szCs w:val="20"/>
                <w:highlight w:val="yellow"/>
              </w:rPr>
            </w:pPr>
          </w:p>
        </w:tc>
        <w:tc>
          <w:tcPr>
            <w:tcW w:w="728" w:type="dxa"/>
          </w:tcPr>
          <w:p w14:paraId="1828B356" w14:textId="77777777" w:rsidR="00E26593" w:rsidRPr="009B2D7B" w:rsidRDefault="00E26593" w:rsidP="00E26593">
            <w:pPr>
              <w:spacing w:line="240" w:lineRule="auto"/>
              <w:jc w:val="right"/>
              <w:rPr>
                <w:rFonts w:ascii="Browallia New" w:hAnsi="Browallia New" w:cs="Browallia New"/>
                <w:sz w:val="20"/>
                <w:szCs w:val="20"/>
                <w:highlight w:val="yellow"/>
              </w:rPr>
            </w:pPr>
          </w:p>
        </w:tc>
        <w:tc>
          <w:tcPr>
            <w:tcW w:w="690" w:type="dxa"/>
          </w:tcPr>
          <w:p w14:paraId="6C74ADFA" w14:textId="77777777" w:rsidR="00E26593" w:rsidRPr="009B2D7B" w:rsidRDefault="00E26593" w:rsidP="00E26593">
            <w:pPr>
              <w:spacing w:line="240" w:lineRule="auto"/>
              <w:jc w:val="right"/>
              <w:rPr>
                <w:rFonts w:ascii="Browallia New" w:hAnsi="Browallia New" w:cs="Browallia New"/>
                <w:sz w:val="20"/>
                <w:szCs w:val="20"/>
                <w:highlight w:val="yellow"/>
              </w:rPr>
            </w:pPr>
          </w:p>
        </w:tc>
        <w:tc>
          <w:tcPr>
            <w:tcW w:w="722" w:type="dxa"/>
          </w:tcPr>
          <w:p w14:paraId="53433173" w14:textId="77777777" w:rsidR="00E26593" w:rsidRPr="009B2D7B" w:rsidRDefault="00E26593" w:rsidP="00E26593">
            <w:pPr>
              <w:spacing w:line="240" w:lineRule="auto"/>
              <w:jc w:val="right"/>
              <w:rPr>
                <w:rFonts w:ascii="Browallia New" w:hAnsi="Browallia New" w:cs="Browallia New"/>
                <w:sz w:val="20"/>
                <w:szCs w:val="20"/>
                <w:highlight w:val="yellow"/>
              </w:rPr>
            </w:pPr>
          </w:p>
        </w:tc>
        <w:tc>
          <w:tcPr>
            <w:tcW w:w="737" w:type="dxa"/>
          </w:tcPr>
          <w:p w14:paraId="53CCFCB1" w14:textId="77777777" w:rsidR="00E26593" w:rsidRPr="009B2D7B" w:rsidRDefault="00E26593" w:rsidP="00E26593">
            <w:pPr>
              <w:spacing w:line="240" w:lineRule="auto"/>
              <w:jc w:val="right"/>
              <w:rPr>
                <w:rFonts w:ascii="Browallia New" w:hAnsi="Browallia New" w:cs="Browallia New"/>
                <w:sz w:val="20"/>
                <w:szCs w:val="20"/>
                <w:highlight w:val="yellow"/>
              </w:rPr>
            </w:pPr>
          </w:p>
        </w:tc>
        <w:tc>
          <w:tcPr>
            <w:tcW w:w="720" w:type="dxa"/>
          </w:tcPr>
          <w:p w14:paraId="7A06EC10" w14:textId="77777777" w:rsidR="00E26593" w:rsidRPr="009B2D7B" w:rsidRDefault="00E26593" w:rsidP="00E26593">
            <w:pPr>
              <w:spacing w:line="240" w:lineRule="auto"/>
              <w:jc w:val="right"/>
              <w:rPr>
                <w:rFonts w:ascii="Browallia New" w:hAnsi="Browallia New" w:cs="Browallia New"/>
                <w:sz w:val="20"/>
                <w:szCs w:val="20"/>
                <w:highlight w:val="yellow"/>
              </w:rPr>
            </w:pPr>
          </w:p>
        </w:tc>
        <w:tc>
          <w:tcPr>
            <w:tcW w:w="732" w:type="dxa"/>
          </w:tcPr>
          <w:p w14:paraId="769B12E0" w14:textId="77777777" w:rsidR="00E26593" w:rsidRPr="009B2D7B" w:rsidRDefault="00E26593" w:rsidP="00E26593">
            <w:pPr>
              <w:spacing w:line="240" w:lineRule="auto"/>
              <w:jc w:val="right"/>
              <w:rPr>
                <w:rFonts w:ascii="Browallia New" w:hAnsi="Browallia New" w:cs="Browallia New"/>
                <w:sz w:val="20"/>
                <w:szCs w:val="20"/>
                <w:highlight w:val="yellow"/>
              </w:rPr>
            </w:pPr>
          </w:p>
        </w:tc>
        <w:tc>
          <w:tcPr>
            <w:tcW w:w="720" w:type="dxa"/>
          </w:tcPr>
          <w:p w14:paraId="36301F53" w14:textId="77777777" w:rsidR="00E26593" w:rsidRPr="009B2D7B" w:rsidRDefault="00E26593" w:rsidP="00E26593">
            <w:pPr>
              <w:spacing w:line="240" w:lineRule="auto"/>
              <w:jc w:val="right"/>
              <w:rPr>
                <w:rFonts w:ascii="Browallia New" w:hAnsi="Browallia New" w:cs="Browallia New"/>
                <w:sz w:val="20"/>
                <w:szCs w:val="20"/>
                <w:highlight w:val="yellow"/>
              </w:rPr>
            </w:pPr>
          </w:p>
        </w:tc>
        <w:tc>
          <w:tcPr>
            <w:tcW w:w="771" w:type="dxa"/>
          </w:tcPr>
          <w:p w14:paraId="6F2E880B" w14:textId="77777777" w:rsidR="00E26593" w:rsidRPr="009B2D7B" w:rsidRDefault="00E26593" w:rsidP="00E26593">
            <w:pPr>
              <w:spacing w:line="240" w:lineRule="auto"/>
              <w:jc w:val="right"/>
              <w:rPr>
                <w:rFonts w:ascii="Browallia New" w:hAnsi="Browallia New" w:cs="Browallia New"/>
                <w:sz w:val="20"/>
                <w:szCs w:val="20"/>
                <w:highlight w:val="yellow"/>
              </w:rPr>
            </w:pPr>
          </w:p>
        </w:tc>
        <w:tc>
          <w:tcPr>
            <w:tcW w:w="708" w:type="dxa"/>
          </w:tcPr>
          <w:p w14:paraId="6726067B" w14:textId="77777777" w:rsidR="00E26593" w:rsidRPr="009B2D7B" w:rsidRDefault="00E26593" w:rsidP="00E26593">
            <w:pPr>
              <w:spacing w:line="240" w:lineRule="auto"/>
              <w:jc w:val="right"/>
              <w:rPr>
                <w:rFonts w:ascii="Browallia New" w:hAnsi="Browallia New" w:cs="Browallia New"/>
                <w:sz w:val="20"/>
                <w:szCs w:val="20"/>
                <w:highlight w:val="yellow"/>
              </w:rPr>
            </w:pPr>
          </w:p>
        </w:tc>
        <w:tc>
          <w:tcPr>
            <w:tcW w:w="810" w:type="dxa"/>
          </w:tcPr>
          <w:p w14:paraId="38D37985" w14:textId="77777777" w:rsidR="00E26593" w:rsidRPr="009B2D7B" w:rsidRDefault="00E26593" w:rsidP="00E26593">
            <w:pPr>
              <w:spacing w:line="240" w:lineRule="auto"/>
              <w:jc w:val="right"/>
              <w:rPr>
                <w:rFonts w:ascii="Browallia New" w:hAnsi="Browallia New" w:cs="Browallia New"/>
                <w:sz w:val="20"/>
                <w:szCs w:val="20"/>
                <w:highlight w:val="yellow"/>
              </w:rPr>
            </w:pPr>
          </w:p>
        </w:tc>
        <w:tc>
          <w:tcPr>
            <w:tcW w:w="822" w:type="dxa"/>
          </w:tcPr>
          <w:p w14:paraId="23E9BF2E" w14:textId="77777777" w:rsidR="00E26593" w:rsidRPr="009B2D7B" w:rsidRDefault="00E26593" w:rsidP="00E26593">
            <w:pPr>
              <w:spacing w:line="240" w:lineRule="auto"/>
              <w:jc w:val="right"/>
              <w:rPr>
                <w:rFonts w:ascii="Browallia New" w:hAnsi="Browallia New" w:cs="Browallia New"/>
                <w:sz w:val="20"/>
                <w:szCs w:val="20"/>
                <w:highlight w:val="yellow"/>
              </w:rPr>
            </w:pPr>
          </w:p>
        </w:tc>
        <w:tc>
          <w:tcPr>
            <w:tcW w:w="689" w:type="dxa"/>
          </w:tcPr>
          <w:p w14:paraId="595815B6" w14:textId="77777777" w:rsidR="00E26593" w:rsidRPr="009B2D7B" w:rsidRDefault="00E26593" w:rsidP="00E26593">
            <w:pPr>
              <w:spacing w:line="240" w:lineRule="auto"/>
              <w:jc w:val="right"/>
              <w:rPr>
                <w:rFonts w:ascii="Browallia New" w:hAnsi="Browallia New" w:cs="Browallia New"/>
                <w:sz w:val="20"/>
                <w:szCs w:val="20"/>
                <w:highlight w:val="yellow"/>
              </w:rPr>
            </w:pPr>
          </w:p>
        </w:tc>
        <w:tc>
          <w:tcPr>
            <w:tcW w:w="738" w:type="dxa"/>
          </w:tcPr>
          <w:p w14:paraId="2345C454" w14:textId="77777777" w:rsidR="00E26593" w:rsidRPr="009B2D7B" w:rsidRDefault="00E26593" w:rsidP="00E26593">
            <w:pPr>
              <w:spacing w:line="240" w:lineRule="auto"/>
              <w:jc w:val="right"/>
              <w:rPr>
                <w:rFonts w:ascii="Browallia New" w:hAnsi="Browallia New" w:cs="Browallia New"/>
                <w:sz w:val="20"/>
                <w:szCs w:val="20"/>
                <w:highlight w:val="yellow"/>
              </w:rPr>
            </w:pPr>
          </w:p>
        </w:tc>
        <w:tc>
          <w:tcPr>
            <w:tcW w:w="717" w:type="dxa"/>
          </w:tcPr>
          <w:p w14:paraId="4689A2DB" w14:textId="5DA5AE5E" w:rsidR="00E26593" w:rsidRPr="00017A10" w:rsidRDefault="00017A10" w:rsidP="00017A10">
            <w:pPr>
              <w:spacing w:line="240" w:lineRule="auto"/>
              <w:jc w:val="right"/>
              <w:rPr>
                <w:rFonts w:ascii="Browallia New" w:hAnsi="Browallia New" w:cs="Browallia New"/>
                <w:sz w:val="20"/>
                <w:szCs w:val="20"/>
              </w:rPr>
            </w:pPr>
            <w:r w:rsidRPr="00017A10">
              <w:rPr>
                <w:rFonts w:ascii="Browallia New" w:hAnsi="Browallia New" w:cs="Browallia New"/>
                <w:sz w:val="20"/>
                <w:szCs w:val="20"/>
              </w:rPr>
              <w:t>71</w:t>
            </w:r>
          </w:p>
        </w:tc>
        <w:tc>
          <w:tcPr>
            <w:tcW w:w="709" w:type="dxa"/>
          </w:tcPr>
          <w:p w14:paraId="29398B52" w14:textId="7D12400B" w:rsidR="00E26593" w:rsidRPr="00E87FDA" w:rsidRDefault="00636FB2" w:rsidP="00E26593">
            <w:pPr>
              <w:spacing w:line="240" w:lineRule="auto"/>
              <w:jc w:val="right"/>
              <w:rPr>
                <w:rFonts w:ascii="Browallia New" w:hAnsi="Browallia New" w:cs="Browallia New"/>
                <w:sz w:val="20"/>
                <w:szCs w:val="20"/>
              </w:rPr>
            </w:pPr>
            <w:r>
              <w:rPr>
                <w:rFonts w:ascii="Browallia New" w:hAnsi="Browallia New" w:cs="Browallia New"/>
                <w:sz w:val="20"/>
                <w:szCs w:val="20"/>
              </w:rPr>
              <w:t>75</w:t>
            </w:r>
          </w:p>
        </w:tc>
      </w:tr>
      <w:tr w:rsidR="00E26593" w:rsidRPr="009B2D7B" w14:paraId="4B278B26" w14:textId="77777777">
        <w:tblPrEx>
          <w:tblBorders>
            <w:bottom w:val="single" w:sz="4" w:space="0" w:color="auto"/>
          </w:tblBorders>
        </w:tblPrEx>
        <w:trPr>
          <w:trHeight w:val="154"/>
        </w:trPr>
        <w:tc>
          <w:tcPr>
            <w:tcW w:w="2409" w:type="dxa"/>
          </w:tcPr>
          <w:p w14:paraId="384F4553" w14:textId="77777777" w:rsidR="00E26593" w:rsidRPr="009B2D7B" w:rsidRDefault="00E26593" w:rsidP="00E26593">
            <w:pPr>
              <w:spacing w:line="240" w:lineRule="auto"/>
              <w:ind w:right="-108"/>
              <w:rPr>
                <w:rFonts w:ascii="Browallia New" w:hAnsi="Browallia New" w:cs="Browallia New"/>
                <w:sz w:val="12"/>
                <w:szCs w:val="12"/>
                <w:highlight w:val="yellow"/>
                <w:cs/>
              </w:rPr>
            </w:pPr>
          </w:p>
        </w:tc>
        <w:tc>
          <w:tcPr>
            <w:tcW w:w="709" w:type="dxa"/>
          </w:tcPr>
          <w:p w14:paraId="5423469C" w14:textId="77777777" w:rsidR="00E26593" w:rsidRPr="009B2D7B" w:rsidRDefault="00E26593" w:rsidP="00E26593">
            <w:pPr>
              <w:spacing w:line="240" w:lineRule="auto"/>
              <w:jc w:val="right"/>
              <w:rPr>
                <w:rFonts w:ascii="Browallia New" w:hAnsi="Browallia New" w:cs="Browallia New"/>
                <w:sz w:val="12"/>
                <w:szCs w:val="12"/>
                <w:highlight w:val="yellow"/>
              </w:rPr>
            </w:pPr>
          </w:p>
        </w:tc>
        <w:tc>
          <w:tcPr>
            <w:tcW w:w="728" w:type="dxa"/>
          </w:tcPr>
          <w:p w14:paraId="6858B71F" w14:textId="77777777" w:rsidR="00E26593" w:rsidRPr="009B2D7B" w:rsidRDefault="00E26593" w:rsidP="00E26593">
            <w:pPr>
              <w:spacing w:line="240" w:lineRule="auto"/>
              <w:jc w:val="right"/>
              <w:rPr>
                <w:rFonts w:ascii="Browallia New" w:hAnsi="Browallia New" w:cs="Browallia New"/>
                <w:sz w:val="12"/>
                <w:szCs w:val="12"/>
                <w:highlight w:val="yellow"/>
              </w:rPr>
            </w:pPr>
          </w:p>
        </w:tc>
        <w:tc>
          <w:tcPr>
            <w:tcW w:w="690" w:type="dxa"/>
          </w:tcPr>
          <w:p w14:paraId="2E76020B" w14:textId="77777777" w:rsidR="00E26593" w:rsidRPr="009B2D7B" w:rsidRDefault="00E26593" w:rsidP="00E26593">
            <w:pPr>
              <w:spacing w:line="240" w:lineRule="auto"/>
              <w:jc w:val="right"/>
              <w:rPr>
                <w:rFonts w:ascii="Browallia New" w:hAnsi="Browallia New" w:cs="Browallia New"/>
                <w:sz w:val="12"/>
                <w:szCs w:val="12"/>
                <w:highlight w:val="yellow"/>
              </w:rPr>
            </w:pPr>
          </w:p>
        </w:tc>
        <w:tc>
          <w:tcPr>
            <w:tcW w:w="722" w:type="dxa"/>
          </w:tcPr>
          <w:p w14:paraId="00393B6A" w14:textId="77777777" w:rsidR="00E26593" w:rsidRPr="009B2D7B" w:rsidRDefault="00E26593" w:rsidP="00E26593">
            <w:pPr>
              <w:spacing w:line="240" w:lineRule="auto"/>
              <w:jc w:val="right"/>
              <w:rPr>
                <w:rFonts w:ascii="Browallia New" w:hAnsi="Browallia New" w:cs="Browallia New"/>
                <w:sz w:val="12"/>
                <w:szCs w:val="12"/>
                <w:highlight w:val="yellow"/>
              </w:rPr>
            </w:pPr>
          </w:p>
        </w:tc>
        <w:tc>
          <w:tcPr>
            <w:tcW w:w="737" w:type="dxa"/>
          </w:tcPr>
          <w:p w14:paraId="2EA8F5B3" w14:textId="77777777" w:rsidR="00E26593" w:rsidRPr="009B2D7B" w:rsidRDefault="00E26593" w:rsidP="00E26593">
            <w:pPr>
              <w:spacing w:line="240" w:lineRule="auto"/>
              <w:jc w:val="right"/>
              <w:rPr>
                <w:rFonts w:ascii="Browallia New" w:hAnsi="Browallia New" w:cs="Browallia New"/>
                <w:sz w:val="12"/>
                <w:szCs w:val="12"/>
                <w:highlight w:val="yellow"/>
              </w:rPr>
            </w:pPr>
          </w:p>
        </w:tc>
        <w:tc>
          <w:tcPr>
            <w:tcW w:w="720" w:type="dxa"/>
          </w:tcPr>
          <w:p w14:paraId="22E6A39B" w14:textId="77777777" w:rsidR="00E26593" w:rsidRPr="009B2D7B" w:rsidRDefault="00E26593" w:rsidP="00E26593">
            <w:pPr>
              <w:spacing w:line="240" w:lineRule="auto"/>
              <w:jc w:val="right"/>
              <w:rPr>
                <w:rFonts w:ascii="Browallia New" w:hAnsi="Browallia New" w:cs="Browallia New"/>
                <w:sz w:val="12"/>
                <w:szCs w:val="12"/>
                <w:highlight w:val="yellow"/>
              </w:rPr>
            </w:pPr>
          </w:p>
        </w:tc>
        <w:tc>
          <w:tcPr>
            <w:tcW w:w="732" w:type="dxa"/>
          </w:tcPr>
          <w:p w14:paraId="051F2F6E" w14:textId="77777777" w:rsidR="00E26593" w:rsidRPr="009B2D7B" w:rsidRDefault="00E26593" w:rsidP="00E26593">
            <w:pPr>
              <w:spacing w:line="240" w:lineRule="auto"/>
              <w:jc w:val="right"/>
              <w:rPr>
                <w:rFonts w:ascii="Browallia New" w:hAnsi="Browallia New" w:cs="Browallia New"/>
                <w:sz w:val="12"/>
                <w:szCs w:val="12"/>
                <w:highlight w:val="yellow"/>
              </w:rPr>
            </w:pPr>
          </w:p>
        </w:tc>
        <w:tc>
          <w:tcPr>
            <w:tcW w:w="720" w:type="dxa"/>
          </w:tcPr>
          <w:p w14:paraId="186B3254" w14:textId="77777777" w:rsidR="00E26593" w:rsidRPr="009B2D7B" w:rsidRDefault="00E26593" w:rsidP="00E26593">
            <w:pPr>
              <w:spacing w:line="240" w:lineRule="auto"/>
              <w:jc w:val="right"/>
              <w:rPr>
                <w:rFonts w:ascii="Browallia New" w:hAnsi="Browallia New" w:cs="Browallia New"/>
                <w:sz w:val="12"/>
                <w:szCs w:val="12"/>
                <w:highlight w:val="yellow"/>
              </w:rPr>
            </w:pPr>
          </w:p>
        </w:tc>
        <w:tc>
          <w:tcPr>
            <w:tcW w:w="771" w:type="dxa"/>
          </w:tcPr>
          <w:p w14:paraId="6376902A" w14:textId="77777777" w:rsidR="00E26593" w:rsidRPr="009B2D7B" w:rsidRDefault="00E26593" w:rsidP="00E26593">
            <w:pPr>
              <w:spacing w:line="240" w:lineRule="auto"/>
              <w:jc w:val="right"/>
              <w:rPr>
                <w:rFonts w:ascii="Browallia New" w:hAnsi="Browallia New" w:cs="Browallia New"/>
                <w:sz w:val="12"/>
                <w:szCs w:val="12"/>
                <w:highlight w:val="yellow"/>
              </w:rPr>
            </w:pPr>
          </w:p>
        </w:tc>
        <w:tc>
          <w:tcPr>
            <w:tcW w:w="708" w:type="dxa"/>
          </w:tcPr>
          <w:p w14:paraId="56857851" w14:textId="77777777" w:rsidR="00E26593" w:rsidRPr="009B2D7B" w:rsidRDefault="00E26593" w:rsidP="00E26593">
            <w:pPr>
              <w:spacing w:line="240" w:lineRule="auto"/>
              <w:jc w:val="right"/>
              <w:rPr>
                <w:rFonts w:ascii="Browallia New" w:hAnsi="Browallia New" w:cs="Browallia New"/>
                <w:sz w:val="12"/>
                <w:szCs w:val="12"/>
                <w:highlight w:val="yellow"/>
              </w:rPr>
            </w:pPr>
          </w:p>
        </w:tc>
        <w:tc>
          <w:tcPr>
            <w:tcW w:w="810" w:type="dxa"/>
          </w:tcPr>
          <w:p w14:paraId="5965AC31" w14:textId="77777777" w:rsidR="00E26593" w:rsidRPr="009B2D7B" w:rsidRDefault="00E26593" w:rsidP="00E26593">
            <w:pPr>
              <w:spacing w:line="240" w:lineRule="auto"/>
              <w:jc w:val="right"/>
              <w:rPr>
                <w:rFonts w:ascii="Browallia New" w:hAnsi="Browallia New" w:cs="Browallia New"/>
                <w:sz w:val="12"/>
                <w:szCs w:val="12"/>
                <w:highlight w:val="yellow"/>
              </w:rPr>
            </w:pPr>
          </w:p>
        </w:tc>
        <w:tc>
          <w:tcPr>
            <w:tcW w:w="822" w:type="dxa"/>
          </w:tcPr>
          <w:p w14:paraId="2C8BBBCE" w14:textId="77777777" w:rsidR="00E26593" w:rsidRPr="009B2D7B" w:rsidRDefault="00E26593" w:rsidP="00E26593">
            <w:pPr>
              <w:spacing w:line="240" w:lineRule="auto"/>
              <w:jc w:val="right"/>
              <w:rPr>
                <w:rFonts w:ascii="Browallia New" w:hAnsi="Browallia New" w:cs="Browallia New"/>
                <w:sz w:val="12"/>
                <w:szCs w:val="12"/>
                <w:highlight w:val="yellow"/>
              </w:rPr>
            </w:pPr>
          </w:p>
        </w:tc>
        <w:tc>
          <w:tcPr>
            <w:tcW w:w="689" w:type="dxa"/>
          </w:tcPr>
          <w:p w14:paraId="07B085D0" w14:textId="77777777" w:rsidR="00E26593" w:rsidRPr="009B2D7B" w:rsidRDefault="00E26593" w:rsidP="00E26593">
            <w:pPr>
              <w:spacing w:line="240" w:lineRule="auto"/>
              <w:jc w:val="right"/>
              <w:rPr>
                <w:rFonts w:ascii="Browallia New" w:hAnsi="Browallia New" w:cs="Browallia New"/>
                <w:sz w:val="12"/>
                <w:szCs w:val="12"/>
                <w:highlight w:val="yellow"/>
              </w:rPr>
            </w:pPr>
          </w:p>
        </w:tc>
        <w:tc>
          <w:tcPr>
            <w:tcW w:w="738" w:type="dxa"/>
          </w:tcPr>
          <w:p w14:paraId="1A0A23FA" w14:textId="77777777" w:rsidR="00E26593" w:rsidRPr="009B2D7B" w:rsidRDefault="00E26593" w:rsidP="00E26593">
            <w:pPr>
              <w:spacing w:line="240" w:lineRule="auto"/>
              <w:jc w:val="right"/>
              <w:rPr>
                <w:rFonts w:ascii="Browallia New" w:hAnsi="Browallia New" w:cs="Browallia New"/>
                <w:sz w:val="12"/>
                <w:szCs w:val="12"/>
                <w:highlight w:val="yellow"/>
              </w:rPr>
            </w:pPr>
          </w:p>
        </w:tc>
        <w:tc>
          <w:tcPr>
            <w:tcW w:w="717" w:type="dxa"/>
          </w:tcPr>
          <w:p w14:paraId="1212F621" w14:textId="77777777" w:rsidR="00E26593" w:rsidRPr="009B2D7B" w:rsidRDefault="00E26593" w:rsidP="00E26593">
            <w:pPr>
              <w:spacing w:line="240" w:lineRule="auto"/>
              <w:jc w:val="right"/>
              <w:rPr>
                <w:rFonts w:ascii="Browallia New" w:hAnsi="Browallia New" w:cs="Browallia New"/>
                <w:sz w:val="12"/>
                <w:szCs w:val="12"/>
                <w:highlight w:val="yellow"/>
              </w:rPr>
            </w:pPr>
          </w:p>
        </w:tc>
        <w:tc>
          <w:tcPr>
            <w:tcW w:w="709" w:type="dxa"/>
          </w:tcPr>
          <w:p w14:paraId="7C790E53" w14:textId="77777777" w:rsidR="00E26593" w:rsidRPr="009B2D7B" w:rsidRDefault="00E26593" w:rsidP="00E26593">
            <w:pPr>
              <w:spacing w:line="240" w:lineRule="auto"/>
              <w:jc w:val="right"/>
              <w:rPr>
                <w:rFonts w:ascii="Browallia New" w:hAnsi="Browallia New" w:cs="Browallia New"/>
                <w:sz w:val="12"/>
                <w:szCs w:val="12"/>
                <w:highlight w:val="yellow"/>
              </w:rPr>
            </w:pPr>
          </w:p>
        </w:tc>
      </w:tr>
      <w:tr w:rsidR="00E26593" w:rsidRPr="009B2D7B" w14:paraId="3FD02989" w14:textId="77777777">
        <w:tblPrEx>
          <w:tblBorders>
            <w:bottom w:val="single" w:sz="4" w:space="0" w:color="auto"/>
          </w:tblBorders>
        </w:tblPrEx>
        <w:tc>
          <w:tcPr>
            <w:tcW w:w="2409" w:type="dxa"/>
            <w:tcBorders>
              <w:bottom w:val="nil"/>
            </w:tcBorders>
          </w:tcPr>
          <w:p w14:paraId="47121A87" w14:textId="58789466" w:rsidR="00E26593" w:rsidRPr="00D14171" w:rsidRDefault="00E26593" w:rsidP="00E26593">
            <w:pPr>
              <w:spacing w:line="240" w:lineRule="auto"/>
              <w:ind w:right="-108"/>
              <w:rPr>
                <w:rFonts w:ascii="Browallia New" w:hAnsi="Browallia New" w:cs="Browallia New"/>
                <w:sz w:val="20"/>
                <w:szCs w:val="20"/>
                <w:cs/>
              </w:rPr>
            </w:pPr>
            <w:r w:rsidRPr="00D14171">
              <w:rPr>
                <w:rFonts w:ascii="Browallia New" w:hAnsi="Browallia New" w:cs="Browallia New" w:hint="cs"/>
                <w:sz w:val="20"/>
                <w:szCs w:val="20"/>
                <w:cs/>
              </w:rPr>
              <w:t>สินทรัพย์</w:t>
            </w:r>
            <w:r w:rsidR="00D57FA2" w:rsidRPr="001D0F52">
              <w:rPr>
                <w:rFonts w:ascii="Browallia New" w:hAnsi="Browallia New" w:cs="Browallia New" w:hint="cs"/>
                <w:sz w:val="20"/>
                <w:szCs w:val="20"/>
                <w:cs/>
              </w:rPr>
              <w:t>ถาวร</w:t>
            </w:r>
            <w:r w:rsidRPr="00D14171">
              <w:rPr>
                <w:rFonts w:ascii="Browallia New" w:hAnsi="Browallia New" w:cs="Browallia New" w:hint="cs"/>
                <w:sz w:val="20"/>
                <w:szCs w:val="20"/>
                <w:cs/>
              </w:rPr>
              <w:t>ของส่วนงาน</w:t>
            </w:r>
          </w:p>
        </w:tc>
        <w:tc>
          <w:tcPr>
            <w:tcW w:w="709" w:type="dxa"/>
            <w:tcBorders>
              <w:bottom w:val="nil"/>
            </w:tcBorders>
          </w:tcPr>
          <w:p w14:paraId="1C909233" w14:textId="77777777" w:rsidR="00E26593" w:rsidRPr="00D14171" w:rsidRDefault="00E26593" w:rsidP="00E26593">
            <w:pPr>
              <w:spacing w:line="240" w:lineRule="auto"/>
              <w:jc w:val="right"/>
              <w:rPr>
                <w:rFonts w:ascii="Browallia New" w:hAnsi="Browallia New" w:cs="Browallia New"/>
                <w:sz w:val="20"/>
                <w:szCs w:val="20"/>
              </w:rPr>
            </w:pPr>
          </w:p>
        </w:tc>
        <w:tc>
          <w:tcPr>
            <w:tcW w:w="728" w:type="dxa"/>
            <w:tcBorders>
              <w:bottom w:val="nil"/>
            </w:tcBorders>
          </w:tcPr>
          <w:p w14:paraId="71456A3E" w14:textId="77777777" w:rsidR="00E26593" w:rsidRPr="00D14171" w:rsidRDefault="00E26593" w:rsidP="00E26593">
            <w:pPr>
              <w:spacing w:line="240" w:lineRule="auto"/>
              <w:jc w:val="right"/>
              <w:rPr>
                <w:rFonts w:ascii="Browallia New" w:hAnsi="Browallia New" w:cs="Browallia New"/>
                <w:sz w:val="20"/>
                <w:szCs w:val="20"/>
              </w:rPr>
            </w:pPr>
          </w:p>
        </w:tc>
        <w:tc>
          <w:tcPr>
            <w:tcW w:w="690" w:type="dxa"/>
            <w:tcBorders>
              <w:bottom w:val="nil"/>
            </w:tcBorders>
          </w:tcPr>
          <w:p w14:paraId="0F09C3D0" w14:textId="77777777" w:rsidR="00E26593" w:rsidRPr="00D14171" w:rsidRDefault="00E26593" w:rsidP="00E26593">
            <w:pPr>
              <w:spacing w:line="240" w:lineRule="auto"/>
              <w:jc w:val="right"/>
              <w:rPr>
                <w:rFonts w:ascii="Browallia New" w:hAnsi="Browallia New" w:cs="Browallia New"/>
                <w:sz w:val="20"/>
                <w:szCs w:val="20"/>
              </w:rPr>
            </w:pPr>
          </w:p>
        </w:tc>
        <w:tc>
          <w:tcPr>
            <w:tcW w:w="722" w:type="dxa"/>
            <w:tcBorders>
              <w:bottom w:val="nil"/>
            </w:tcBorders>
          </w:tcPr>
          <w:p w14:paraId="04A9BCA3" w14:textId="77777777" w:rsidR="00E26593" w:rsidRPr="00D14171" w:rsidRDefault="00E26593" w:rsidP="00E26593">
            <w:pPr>
              <w:spacing w:line="240" w:lineRule="auto"/>
              <w:jc w:val="right"/>
              <w:rPr>
                <w:rFonts w:ascii="Browallia New" w:hAnsi="Browallia New" w:cs="Browallia New"/>
                <w:sz w:val="20"/>
                <w:szCs w:val="20"/>
              </w:rPr>
            </w:pPr>
          </w:p>
        </w:tc>
        <w:tc>
          <w:tcPr>
            <w:tcW w:w="737" w:type="dxa"/>
            <w:tcBorders>
              <w:bottom w:val="nil"/>
            </w:tcBorders>
          </w:tcPr>
          <w:p w14:paraId="7EB663EC" w14:textId="77777777" w:rsidR="00E26593" w:rsidRPr="00D14171" w:rsidRDefault="00E26593" w:rsidP="00E26593">
            <w:pPr>
              <w:spacing w:line="240" w:lineRule="auto"/>
              <w:jc w:val="right"/>
              <w:rPr>
                <w:rFonts w:ascii="Browallia New" w:hAnsi="Browallia New" w:cs="Browallia New"/>
                <w:sz w:val="20"/>
                <w:szCs w:val="20"/>
              </w:rPr>
            </w:pPr>
          </w:p>
        </w:tc>
        <w:tc>
          <w:tcPr>
            <w:tcW w:w="720" w:type="dxa"/>
            <w:tcBorders>
              <w:bottom w:val="nil"/>
            </w:tcBorders>
          </w:tcPr>
          <w:p w14:paraId="3624431B" w14:textId="77777777" w:rsidR="00E26593" w:rsidRPr="00D14171" w:rsidRDefault="00E26593" w:rsidP="00E26593">
            <w:pPr>
              <w:spacing w:line="240" w:lineRule="auto"/>
              <w:jc w:val="right"/>
              <w:rPr>
                <w:rFonts w:ascii="Browallia New" w:hAnsi="Browallia New" w:cs="Browallia New"/>
                <w:sz w:val="20"/>
                <w:szCs w:val="20"/>
              </w:rPr>
            </w:pPr>
          </w:p>
        </w:tc>
        <w:tc>
          <w:tcPr>
            <w:tcW w:w="732" w:type="dxa"/>
            <w:tcBorders>
              <w:bottom w:val="nil"/>
            </w:tcBorders>
          </w:tcPr>
          <w:p w14:paraId="282F2BB7" w14:textId="77777777" w:rsidR="00E26593" w:rsidRPr="00D14171" w:rsidRDefault="00E26593" w:rsidP="00E26593">
            <w:pPr>
              <w:spacing w:line="240" w:lineRule="auto"/>
              <w:jc w:val="right"/>
              <w:rPr>
                <w:rFonts w:ascii="Browallia New" w:hAnsi="Browallia New" w:cs="Browallia New"/>
                <w:sz w:val="20"/>
                <w:szCs w:val="20"/>
              </w:rPr>
            </w:pPr>
          </w:p>
        </w:tc>
        <w:tc>
          <w:tcPr>
            <w:tcW w:w="720" w:type="dxa"/>
            <w:tcBorders>
              <w:bottom w:val="nil"/>
            </w:tcBorders>
          </w:tcPr>
          <w:p w14:paraId="34ACDB35" w14:textId="77777777" w:rsidR="00E26593" w:rsidRPr="00D14171" w:rsidRDefault="00E26593" w:rsidP="00E26593">
            <w:pPr>
              <w:spacing w:line="240" w:lineRule="auto"/>
              <w:jc w:val="right"/>
              <w:rPr>
                <w:rFonts w:ascii="Browallia New" w:hAnsi="Browallia New" w:cs="Browallia New"/>
                <w:sz w:val="20"/>
                <w:szCs w:val="20"/>
              </w:rPr>
            </w:pPr>
          </w:p>
        </w:tc>
        <w:tc>
          <w:tcPr>
            <w:tcW w:w="771" w:type="dxa"/>
            <w:tcBorders>
              <w:bottom w:val="nil"/>
            </w:tcBorders>
          </w:tcPr>
          <w:p w14:paraId="66623DEB" w14:textId="77777777" w:rsidR="00E26593" w:rsidRPr="00D14171" w:rsidRDefault="00E26593" w:rsidP="00E26593">
            <w:pPr>
              <w:spacing w:line="240" w:lineRule="auto"/>
              <w:jc w:val="right"/>
              <w:rPr>
                <w:rFonts w:ascii="Browallia New" w:hAnsi="Browallia New" w:cs="Browallia New"/>
                <w:sz w:val="20"/>
                <w:szCs w:val="20"/>
              </w:rPr>
            </w:pPr>
          </w:p>
        </w:tc>
        <w:tc>
          <w:tcPr>
            <w:tcW w:w="708" w:type="dxa"/>
            <w:tcBorders>
              <w:bottom w:val="nil"/>
            </w:tcBorders>
          </w:tcPr>
          <w:p w14:paraId="61EE4D04" w14:textId="77777777" w:rsidR="00E26593" w:rsidRPr="00D14171" w:rsidRDefault="00E26593" w:rsidP="00E26593">
            <w:pPr>
              <w:spacing w:line="240" w:lineRule="auto"/>
              <w:jc w:val="right"/>
              <w:rPr>
                <w:rFonts w:ascii="Browallia New" w:hAnsi="Browallia New" w:cs="Browallia New"/>
                <w:sz w:val="20"/>
                <w:szCs w:val="20"/>
              </w:rPr>
            </w:pPr>
          </w:p>
        </w:tc>
        <w:tc>
          <w:tcPr>
            <w:tcW w:w="810" w:type="dxa"/>
            <w:tcBorders>
              <w:bottom w:val="nil"/>
            </w:tcBorders>
          </w:tcPr>
          <w:p w14:paraId="0E0D7AD5" w14:textId="77777777" w:rsidR="00E26593" w:rsidRPr="00D14171" w:rsidRDefault="00E26593" w:rsidP="00E26593">
            <w:pPr>
              <w:spacing w:line="240" w:lineRule="auto"/>
              <w:jc w:val="right"/>
              <w:rPr>
                <w:rFonts w:ascii="Browallia New" w:hAnsi="Browallia New" w:cs="Browallia New"/>
                <w:sz w:val="20"/>
                <w:szCs w:val="20"/>
              </w:rPr>
            </w:pPr>
          </w:p>
        </w:tc>
        <w:tc>
          <w:tcPr>
            <w:tcW w:w="822" w:type="dxa"/>
            <w:tcBorders>
              <w:bottom w:val="nil"/>
            </w:tcBorders>
          </w:tcPr>
          <w:p w14:paraId="362DF1D4" w14:textId="77777777" w:rsidR="00E26593" w:rsidRPr="00D14171" w:rsidRDefault="00E26593" w:rsidP="00E26593">
            <w:pPr>
              <w:spacing w:line="240" w:lineRule="auto"/>
              <w:jc w:val="right"/>
              <w:rPr>
                <w:rFonts w:ascii="Browallia New" w:hAnsi="Browallia New" w:cs="Browallia New"/>
                <w:sz w:val="20"/>
                <w:szCs w:val="20"/>
              </w:rPr>
            </w:pPr>
          </w:p>
        </w:tc>
        <w:tc>
          <w:tcPr>
            <w:tcW w:w="689" w:type="dxa"/>
            <w:tcBorders>
              <w:bottom w:val="nil"/>
            </w:tcBorders>
          </w:tcPr>
          <w:p w14:paraId="1BA3318D" w14:textId="77777777" w:rsidR="00E26593" w:rsidRPr="00D14171" w:rsidRDefault="00E26593" w:rsidP="00E26593">
            <w:pPr>
              <w:spacing w:line="240" w:lineRule="auto"/>
              <w:jc w:val="right"/>
              <w:rPr>
                <w:rFonts w:ascii="Browallia New" w:hAnsi="Browallia New" w:cs="Browallia New"/>
                <w:sz w:val="20"/>
                <w:szCs w:val="20"/>
              </w:rPr>
            </w:pPr>
          </w:p>
        </w:tc>
        <w:tc>
          <w:tcPr>
            <w:tcW w:w="738" w:type="dxa"/>
            <w:tcBorders>
              <w:bottom w:val="nil"/>
            </w:tcBorders>
          </w:tcPr>
          <w:p w14:paraId="5EB0B866" w14:textId="77777777" w:rsidR="00E26593" w:rsidRPr="00D14171" w:rsidRDefault="00E26593" w:rsidP="00E26593">
            <w:pPr>
              <w:spacing w:line="240" w:lineRule="auto"/>
              <w:jc w:val="right"/>
              <w:rPr>
                <w:rFonts w:ascii="Browallia New" w:hAnsi="Browallia New" w:cs="Browallia New"/>
                <w:sz w:val="20"/>
                <w:szCs w:val="20"/>
              </w:rPr>
            </w:pPr>
          </w:p>
        </w:tc>
        <w:tc>
          <w:tcPr>
            <w:tcW w:w="717" w:type="dxa"/>
            <w:tcBorders>
              <w:bottom w:val="nil"/>
            </w:tcBorders>
          </w:tcPr>
          <w:p w14:paraId="3C9F1A84" w14:textId="17B14577" w:rsidR="00E26593" w:rsidRPr="00D14171" w:rsidRDefault="00D57FA2" w:rsidP="00E26593">
            <w:pPr>
              <w:spacing w:line="240" w:lineRule="auto"/>
              <w:jc w:val="right"/>
              <w:rPr>
                <w:rFonts w:ascii="Browallia New" w:hAnsi="Browallia New" w:cs="Browallia New"/>
                <w:sz w:val="20"/>
                <w:szCs w:val="20"/>
                <w:cs/>
              </w:rPr>
            </w:pPr>
            <w:r>
              <w:rPr>
                <w:rFonts w:ascii="Browallia New" w:hAnsi="Browallia New" w:cs="Browallia New" w:hint="cs"/>
                <w:sz w:val="20"/>
                <w:szCs w:val="20"/>
                <w:cs/>
              </w:rPr>
              <w:t>2,945</w:t>
            </w:r>
          </w:p>
        </w:tc>
        <w:tc>
          <w:tcPr>
            <w:tcW w:w="709" w:type="dxa"/>
            <w:tcBorders>
              <w:bottom w:val="nil"/>
            </w:tcBorders>
          </w:tcPr>
          <w:p w14:paraId="3EC8FE4A" w14:textId="75BA21F4" w:rsidR="00E26593" w:rsidRPr="00D14171" w:rsidRDefault="00D57FA2" w:rsidP="00E26593">
            <w:pPr>
              <w:tabs>
                <w:tab w:val="clear" w:pos="227"/>
                <w:tab w:val="left" w:pos="20"/>
                <w:tab w:val="left" w:pos="360"/>
              </w:tabs>
              <w:spacing w:line="240" w:lineRule="auto"/>
              <w:jc w:val="right"/>
              <w:rPr>
                <w:rFonts w:ascii="Browallia New" w:hAnsi="Browallia New" w:cs="Browallia New"/>
                <w:sz w:val="20"/>
                <w:szCs w:val="20"/>
              </w:rPr>
            </w:pPr>
            <w:r>
              <w:rPr>
                <w:rFonts w:ascii="Browallia New" w:hAnsi="Browallia New" w:cs="Browallia New" w:hint="cs"/>
                <w:sz w:val="20"/>
                <w:szCs w:val="20"/>
                <w:cs/>
              </w:rPr>
              <w:t>2,995</w:t>
            </w:r>
          </w:p>
        </w:tc>
      </w:tr>
      <w:tr w:rsidR="00E26593" w:rsidRPr="009B2D7B" w14:paraId="3D1C0319" w14:textId="77777777">
        <w:tblPrEx>
          <w:tblBorders>
            <w:bottom w:val="single" w:sz="4" w:space="0" w:color="auto"/>
          </w:tblBorders>
        </w:tblPrEx>
        <w:tc>
          <w:tcPr>
            <w:tcW w:w="2409" w:type="dxa"/>
            <w:tcBorders>
              <w:bottom w:val="nil"/>
            </w:tcBorders>
          </w:tcPr>
          <w:p w14:paraId="49544C5F" w14:textId="0C8D7BB7" w:rsidR="00E26593" w:rsidRPr="00D14171" w:rsidRDefault="00D57FA2" w:rsidP="00E26593">
            <w:pPr>
              <w:spacing w:line="240" w:lineRule="auto"/>
              <w:ind w:right="-108"/>
              <w:rPr>
                <w:rFonts w:ascii="Browallia New" w:hAnsi="Browallia New" w:cs="Browallia New"/>
                <w:sz w:val="20"/>
                <w:szCs w:val="20"/>
                <w:cs/>
              </w:rPr>
            </w:pPr>
            <w:r w:rsidRPr="004470C0">
              <w:rPr>
                <w:rFonts w:ascii="Browallia New" w:hAnsi="Browallia New" w:cs="Browallia New" w:hint="cs"/>
                <w:sz w:val="20"/>
                <w:szCs w:val="20"/>
                <w:cs/>
              </w:rPr>
              <w:t>สินทรัพย์</w:t>
            </w:r>
            <w:r w:rsidR="001D0F52">
              <w:rPr>
                <w:rFonts w:ascii="Browallia New" w:hAnsi="Browallia New" w:cs="Browallia New" w:hint="cs"/>
                <w:sz w:val="20"/>
                <w:szCs w:val="20"/>
                <w:cs/>
              </w:rPr>
              <w:t>รวม</w:t>
            </w:r>
          </w:p>
        </w:tc>
        <w:tc>
          <w:tcPr>
            <w:tcW w:w="709" w:type="dxa"/>
            <w:tcBorders>
              <w:bottom w:val="nil"/>
            </w:tcBorders>
          </w:tcPr>
          <w:p w14:paraId="4202B187" w14:textId="77777777" w:rsidR="00E26593" w:rsidRPr="00D14171" w:rsidRDefault="00E26593" w:rsidP="00E26593">
            <w:pPr>
              <w:spacing w:line="240" w:lineRule="auto"/>
              <w:jc w:val="right"/>
              <w:rPr>
                <w:rFonts w:ascii="Browallia New" w:hAnsi="Browallia New" w:cs="Browallia New"/>
                <w:sz w:val="20"/>
                <w:szCs w:val="20"/>
              </w:rPr>
            </w:pPr>
          </w:p>
        </w:tc>
        <w:tc>
          <w:tcPr>
            <w:tcW w:w="728" w:type="dxa"/>
            <w:tcBorders>
              <w:bottom w:val="nil"/>
            </w:tcBorders>
          </w:tcPr>
          <w:p w14:paraId="7C6159C9" w14:textId="77777777" w:rsidR="00E26593" w:rsidRPr="00D14171" w:rsidRDefault="00E26593" w:rsidP="00E26593">
            <w:pPr>
              <w:spacing w:line="240" w:lineRule="auto"/>
              <w:jc w:val="right"/>
              <w:rPr>
                <w:rFonts w:ascii="Browallia New" w:hAnsi="Browallia New" w:cs="Browallia New"/>
                <w:sz w:val="20"/>
                <w:szCs w:val="20"/>
              </w:rPr>
            </w:pPr>
          </w:p>
        </w:tc>
        <w:tc>
          <w:tcPr>
            <w:tcW w:w="690" w:type="dxa"/>
            <w:tcBorders>
              <w:bottom w:val="nil"/>
            </w:tcBorders>
          </w:tcPr>
          <w:p w14:paraId="3DBE7ABE" w14:textId="77777777" w:rsidR="00E26593" w:rsidRPr="00D14171" w:rsidRDefault="00E26593" w:rsidP="00E26593">
            <w:pPr>
              <w:spacing w:line="240" w:lineRule="auto"/>
              <w:jc w:val="right"/>
              <w:rPr>
                <w:rFonts w:ascii="Browallia New" w:hAnsi="Browallia New" w:cs="Browallia New"/>
                <w:sz w:val="20"/>
                <w:szCs w:val="20"/>
              </w:rPr>
            </w:pPr>
          </w:p>
        </w:tc>
        <w:tc>
          <w:tcPr>
            <w:tcW w:w="722" w:type="dxa"/>
            <w:tcBorders>
              <w:bottom w:val="nil"/>
            </w:tcBorders>
          </w:tcPr>
          <w:p w14:paraId="4F779547" w14:textId="77777777" w:rsidR="00E26593" w:rsidRPr="00D14171" w:rsidRDefault="00E26593" w:rsidP="00E26593">
            <w:pPr>
              <w:spacing w:line="240" w:lineRule="auto"/>
              <w:jc w:val="right"/>
              <w:rPr>
                <w:rFonts w:ascii="Browallia New" w:hAnsi="Browallia New" w:cs="Browallia New"/>
                <w:sz w:val="20"/>
                <w:szCs w:val="20"/>
              </w:rPr>
            </w:pPr>
          </w:p>
        </w:tc>
        <w:tc>
          <w:tcPr>
            <w:tcW w:w="737" w:type="dxa"/>
            <w:tcBorders>
              <w:bottom w:val="nil"/>
            </w:tcBorders>
          </w:tcPr>
          <w:p w14:paraId="39A69EDC" w14:textId="77777777" w:rsidR="00E26593" w:rsidRPr="00D14171" w:rsidRDefault="00E26593" w:rsidP="00E26593">
            <w:pPr>
              <w:spacing w:line="240" w:lineRule="auto"/>
              <w:jc w:val="right"/>
              <w:rPr>
                <w:rFonts w:ascii="Browallia New" w:hAnsi="Browallia New" w:cs="Browallia New"/>
                <w:sz w:val="20"/>
                <w:szCs w:val="20"/>
              </w:rPr>
            </w:pPr>
          </w:p>
        </w:tc>
        <w:tc>
          <w:tcPr>
            <w:tcW w:w="720" w:type="dxa"/>
            <w:tcBorders>
              <w:bottom w:val="nil"/>
            </w:tcBorders>
          </w:tcPr>
          <w:p w14:paraId="48291E23" w14:textId="77777777" w:rsidR="00E26593" w:rsidRPr="00D14171" w:rsidRDefault="00E26593" w:rsidP="00E26593">
            <w:pPr>
              <w:spacing w:line="240" w:lineRule="auto"/>
              <w:jc w:val="right"/>
              <w:rPr>
                <w:rFonts w:ascii="Browallia New" w:hAnsi="Browallia New" w:cs="Browallia New"/>
                <w:sz w:val="20"/>
                <w:szCs w:val="20"/>
              </w:rPr>
            </w:pPr>
          </w:p>
        </w:tc>
        <w:tc>
          <w:tcPr>
            <w:tcW w:w="732" w:type="dxa"/>
            <w:tcBorders>
              <w:bottom w:val="nil"/>
            </w:tcBorders>
          </w:tcPr>
          <w:p w14:paraId="6C75F1BD" w14:textId="77777777" w:rsidR="00E26593" w:rsidRPr="00D14171" w:rsidRDefault="00E26593" w:rsidP="00E26593">
            <w:pPr>
              <w:spacing w:line="240" w:lineRule="auto"/>
              <w:jc w:val="right"/>
              <w:rPr>
                <w:rFonts w:ascii="Browallia New" w:hAnsi="Browallia New" w:cs="Browallia New"/>
                <w:sz w:val="20"/>
                <w:szCs w:val="20"/>
              </w:rPr>
            </w:pPr>
          </w:p>
        </w:tc>
        <w:tc>
          <w:tcPr>
            <w:tcW w:w="720" w:type="dxa"/>
            <w:tcBorders>
              <w:bottom w:val="nil"/>
            </w:tcBorders>
          </w:tcPr>
          <w:p w14:paraId="03C7D560" w14:textId="77777777" w:rsidR="00E26593" w:rsidRPr="00D14171" w:rsidRDefault="00E26593" w:rsidP="00E26593">
            <w:pPr>
              <w:spacing w:line="240" w:lineRule="auto"/>
              <w:jc w:val="right"/>
              <w:rPr>
                <w:rFonts w:ascii="Browallia New" w:hAnsi="Browallia New" w:cs="Browallia New"/>
                <w:sz w:val="20"/>
                <w:szCs w:val="20"/>
              </w:rPr>
            </w:pPr>
          </w:p>
        </w:tc>
        <w:tc>
          <w:tcPr>
            <w:tcW w:w="771" w:type="dxa"/>
            <w:tcBorders>
              <w:bottom w:val="nil"/>
            </w:tcBorders>
          </w:tcPr>
          <w:p w14:paraId="24518524" w14:textId="77777777" w:rsidR="00E26593" w:rsidRPr="00D14171" w:rsidRDefault="00E26593" w:rsidP="00E26593">
            <w:pPr>
              <w:spacing w:line="240" w:lineRule="auto"/>
              <w:jc w:val="right"/>
              <w:rPr>
                <w:rFonts w:ascii="Browallia New" w:hAnsi="Browallia New" w:cs="Browallia New"/>
                <w:sz w:val="20"/>
                <w:szCs w:val="20"/>
              </w:rPr>
            </w:pPr>
          </w:p>
        </w:tc>
        <w:tc>
          <w:tcPr>
            <w:tcW w:w="708" w:type="dxa"/>
            <w:tcBorders>
              <w:bottom w:val="nil"/>
            </w:tcBorders>
          </w:tcPr>
          <w:p w14:paraId="666D7192" w14:textId="77777777" w:rsidR="00E26593" w:rsidRPr="00D14171" w:rsidRDefault="00E26593" w:rsidP="00E26593">
            <w:pPr>
              <w:spacing w:line="240" w:lineRule="auto"/>
              <w:jc w:val="right"/>
              <w:rPr>
                <w:rFonts w:ascii="Browallia New" w:hAnsi="Browallia New" w:cs="Browallia New"/>
                <w:sz w:val="20"/>
                <w:szCs w:val="20"/>
              </w:rPr>
            </w:pPr>
          </w:p>
        </w:tc>
        <w:tc>
          <w:tcPr>
            <w:tcW w:w="810" w:type="dxa"/>
            <w:tcBorders>
              <w:bottom w:val="nil"/>
            </w:tcBorders>
          </w:tcPr>
          <w:p w14:paraId="0FAAD06C" w14:textId="77777777" w:rsidR="00E26593" w:rsidRPr="00D14171" w:rsidRDefault="00E26593" w:rsidP="00E26593">
            <w:pPr>
              <w:spacing w:line="240" w:lineRule="auto"/>
              <w:jc w:val="right"/>
              <w:rPr>
                <w:rFonts w:ascii="Browallia New" w:hAnsi="Browallia New" w:cs="Browallia New"/>
                <w:sz w:val="20"/>
                <w:szCs w:val="20"/>
              </w:rPr>
            </w:pPr>
          </w:p>
        </w:tc>
        <w:tc>
          <w:tcPr>
            <w:tcW w:w="822" w:type="dxa"/>
            <w:tcBorders>
              <w:bottom w:val="nil"/>
            </w:tcBorders>
          </w:tcPr>
          <w:p w14:paraId="270A85AB" w14:textId="77777777" w:rsidR="00E26593" w:rsidRPr="00D14171" w:rsidRDefault="00E26593" w:rsidP="00E26593">
            <w:pPr>
              <w:spacing w:line="240" w:lineRule="auto"/>
              <w:jc w:val="right"/>
              <w:rPr>
                <w:rFonts w:ascii="Browallia New" w:hAnsi="Browallia New" w:cs="Browallia New"/>
                <w:sz w:val="20"/>
                <w:szCs w:val="20"/>
              </w:rPr>
            </w:pPr>
          </w:p>
        </w:tc>
        <w:tc>
          <w:tcPr>
            <w:tcW w:w="689" w:type="dxa"/>
            <w:tcBorders>
              <w:bottom w:val="nil"/>
            </w:tcBorders>
          </w:tcPr>
          <w:p w14:paraId="59B6C111" w14:textId="77777777" w:rsidR="00E26593" w:rsidRPr="00D14171" w:rsidRDefault="00E26593" w:rsidP="00E26593">
            <w:pPr>
              <w:spacing w:line="240" w:lineRule="auto"/>
              <w:jc w:val="right"/>
              <w:rPr>
                <w:rFonts w:ascii="Browallia New" w:hAnsi="Browallia New" w:cs="Browallia New"/>
                <w:sz w:val="20"/>
                <w:szCs w:val="20"/>
              </w:rPr>
            </w:pPr>
          </w:p>
        </w:tc>
        <w:tc>
          <w:tcPr>
            <w:tcW w:w="738" w:type="dxa"/>
            <w:tcBorders>
              <w:bottom w:val="nil"/>
            </w:tcBorders>
          </w:tcPr>
          <w:p w14:paraId="5319A21C" w14:textId="77777777" w:rsidR="00E26593" w:rsidRPr="00D14171" w:rsidRDefault="00E26593" w:rsidP="00E26593">
            <w:pPr>
              <w:spacing w:line="240" w:lineRule="auto"/>
              <w:jc w:val="right"/>
              <w:rPr>
                <w:rFonts w:ascii="Browallia New" w:hAnsi="Browallia New" w:cs="Browallia New"/>
                <w:sz w:val="20"/>
                <w:szCs w:val="20"/>
              </w:rPr>
            </w:pPr>
          </w:p>
        </w:tc>
        <w:tc>
          <w:tcPr>
            <w:tcW w:w="717" w:type="dxa"/>
            <w:tcBorders>
              <w:bottom w:val="nil"/>
            </w:tcBorders>
          </w:tcPr>
          <w:p w14:paraId="196CEC75" w14:textId="2557568B" w:rsidR="00E26593" w:rsidRPr="00D14171" w:rsidRDefault="00D57FA2" w:rsidP="00E26593">
            <w:pPr>
              <w:spacing w:line="240" w:lineRule="auto"/>
              <w:jc w:val="right"/>
              <w:rPr>
                <w:rFonts w:ascii="Browallia New" w:hAnsi="Browallia New" w:cs="Browallia New"/>
                <w:sz w:val="20"/>
                <w:szCs w:val="20"/>
              </w:rPr>
            </w:pPr>
            <w:r w:rsidRPr="005F125E">
              <w:rPr>
                <w:rFonts w:ascii="Browallia New" w:hAnsi="Browallia New" w:cs="Browallia New"/>
                <w:sz w:val="20"/>
                <w:szCs w:val="20"/>
              </w:rPr>
              <w:t>10,7</w:t>
            </w:r>
            <w:r>
              <w:rPr>
                <w:rFonts w:ascii="Browallia New" w:hAnsi="Browallia New" w:cs="Browallia New"/>
                <w:sz w:val="20"/>
                <w:szCs w:val="20"/>
              </w:rPr>
              <w:t>58</w:t>
            </w:r>
          </w:p>
        </w:tc>
        <w:tc>
          <w:tcPr>
            <w:tcW w:w="709" w:type="dxa"/>
            <w:tcBorders>
              <w:bottom w:val="nil"/>
            </w:tcBorders>
          </w:tcPr>
          <w:p w14:paraId="6909EED3" w14:textId="6AD04135" w:rsidR="00E26593" w:rsidRPr="00D14171" w:rsidRDefault="00D57FA2" w:rsidP="00E26593">
            <w:pPr>
              <w:spacing w:line="240" w:lineRule="auto"/>
              <w:jc w:val="right"/>
              <w:rPr>
                <w:rFonts w:ascii="Browallia New" w:hAnsi="Browallia New" w:cs="Browallia New"/>
                <w:sz w:val="20"/>
                <w:szCs w:val="20"/>
              </w:rPr>
            </w:pPr>
            <w:r w:rsidRPr="004470C0">
              <w:rPr>
                <w:rFonts w:ascii="Browallia New" w:hAnsi="Browallia New" w:cs="Browallia New"/>
                <w:sz w:val="20"/>
                <w:szCs w:val="20"/>
              </w:rPr>
              <w:t>10,</w:t>
            </w:r>
            <w:r>
              <w:rPr>
                <w:rFonts w:ascii="Browallia New" w:hAnsi="Browallia New" w:cs="Browallia New"/>
                <w:sz w:val="20"/>
                <w:szCs w:val="20"/>
              </w:rPr>
              <w:t>973</w:t>
            </w:r>
          </w:p>
        </w:tc>
      </w:tr>
      <w:tr w:rsidR="00E26593" w:rsidRPr="00B737D5" w14:paraId="5678AB2C" w14:textId="77777777">
        <w:tblPrEx>
          <w:tblBorders>
            <w:bottom w:val="single" w:sz="4" w:space="0" w:color="auto"/>
          </w:tblBorders>
        </w:tblPrEx>
        <w:tc>
          <w:tcPr>
            <w:tcW w:w="2409" w:type="dxa"/>
            <w:tcBorders>
              <w:top w:val="nil"/>
              <w:bottom w:val="nil"/>
            </w:tcBorders>
          </w:tcPr>
          <w:p w14:paraId="76AFBCE1" w14:textId="52627C2C" w:rsidR="00E26593" w:rsidRPr="00D14171" w:rsidRDefault="00E26593" w:rsidP="00E26593">
            <w:pPr>
              <w:spacing w:line="240" w:lineRule="auto"/>
              <w:ind w:right="-108"/>
              <w:rPr>
                <w:rFonts w:ascii="Browallia New" w:hAnsi="Browallia New" w:cs="Browallia New"/>
                <w:sz w:val="20"/>
                <w:szCs w:val="20"/>
                <w:cs/>
              </w:rPr>
            </w:pPr>
          </w:p>
        </w:tc>
        <w:tc>
          <w:tcPr>
            <w:tcW w:w="709" w:type="dxa"/>
            <w:tcBorders>
              <w:top w:val="nil"/>
              <w:bottom w:val="nil"/>
            </w:tcBorders>
          </w:tcPr>
          <w:p w14:paraId="4EEE0C08" w14:textId="77777777" w:rsidR="00E26593" w:rsidRPr="00D14171" w:rsidRDefault="00E26593" w:rsidP="00E26593">
            <w:pPr>
              <w:spacing w:line="240" w:lineRule="auto"/>
              <w:jc w:val="right"/>
              <w:rPr>
                <w:rFonts w:ascii="Browallia New" w:hAnsi="Browallia New" w:cs="Browallia New"/>
                <w:sz w:val="20"/>
                <w:szCs w:val="20"/>
              </w:rPr>
            </w:pPr>
          </w:p>
        </w:tc>
        <w:tc>
          <w:tcPr>
            <w:tcW w:w="728" w:type="dxa"/>
            <w:tcBorders>
              <w:top w:val="nil"/>
              <w:bottom w:val="nil"/>
            </w:tcBorders>
          </w:tcPr>
          <w:p w14:paraId="1D507855" w14:textId="77777777" w:rsidR="00E26593" w:rsidRPr="00D14171" w:rsidRDefault="00E26593" w:rsidP="00E26593">
            <w:pPr>
              <w:spacing w:line="240" w:lineRule="auto"/>
              <w:jc w:val="right"/>
              <w:rPr>
                <w:rFonts w:ascii="Browallia New" w:hAnsi="Browallia New" w:cs="Browallia New"/>
                <w:sz w:val="20"/>
                <w:szCs w:val="20"/>
              </w:rPr>
            </w:pPr>
          </w:p>
        </w:tc>
        <w:tc>
          <w:tcPr>
            <w:tcW w:w="690" w:type="dxa"/>
            <w:tcBorders>
              <w:top w:val="nil"/>
              <w:bottom w:val="nil"/>
            </w:tcBorders>
          </w:tcPr>
          <w:p w14:paraId="33251E29" w14:textId="77777777" w:rsidR="00E26593" w:rsidRPr="00D14171" w:rsidRDefault="00E26593" w:rsidP="00E26593">
            <w:pPr>
              <w:spacing w:line="240" w:lineRule="auto"/>
              <w:jc w:val="right"/>
              <w:rPr>
                <w:rFonts w:ascii="Browallia New" w:hAnsi="Browallia New" w:cs="Browallia New"/>
                <w:sz w:val="20"/>
                <w:szCs w:val="20"/>
              </w:rPr>
            </w:pPr>
          </w:p>
        </w:tc>
        <w:tc>
          <w:tcPr>
            <w:tcW w:w="722" w:type="dxa"/>
            <w:tcBorders>
              <w:top w:val="nil"/>
              <w:bottom w:val="nil"/>
            </w:tcBorders>
          </w:tcPr>
          <w:p w14:paraId="3202D719" w14:textId="77777777" w:rsidR="00E26593" w:rsidRPr="00D14171" w:rsidRDefault="00E26593" w:rsidP="00E26593">
            <w:pPr>
              <w:spacing w:line="240" w:lineRule="auto"/>
              <w:jc w:val="right"/>
              <w:rPr>
                <w:rFonts w:ascii="Browallia New" w:hAnsi="Browallia New" w:cs="Browallia New"/>
                <w:sz w:val="20"/>
                <w:szCs w:val="20"/>
              </w:rPr>
            </w:pPr>
          </w:p>
        </w:tc>
        <w:tc>
          <w:tcPr>
            <w:tcW w:w="737" w:type="dxa"/>
            <w:tcBorders>
              <w:top w:val="nil"/>
              <w:bottom w:val="nil"/>
            </w:tcBorders>
          </w:tcPr>
          <w:p w14:paraId="3202A982" w14:textId="77777777" w:rsidR="00E26593" w:rsidRPr="00D14171" w:rsidRDefault="00E26593" w:rsidP="00E26593">
            <w:pPr>
              <w:spacing w:line="240" w:lineRule="auto"/>
              <w:jc w:val="right"/>
              <w:rPr>
                <w:rFonts w:ascii="Browallia New" w:hAnsi="Browallia New" w:cs="Browallia New"/>
                <w:sz w:val="20"/>
                <w:szCs w:val="20"/>
              </w:rPr>
            </w:pPr>
          </w:p>
        </w:tc>
        <w:tc>
          <w:tcPr>
            <w:tcW w:w="720" w:type="dxa"/>
            <w:tcBorders>
              <w:top w:val="nil"/>
              <w:bottom w:val="nil"/>
            </w:tcBorders>
          </w:tcPr>
          <w:p w14:paraId="2B2DA862" w14:textId="77777777" w:rsidR="00E26593" w:rsidRPr="00D14171" w:rsidRDefault="00E26593" w:rsidP="00E26593">
            <w:pPr>
              <w:spacing w:line="240" w:lineRule="auto"/>
              <w:jc w:val="right"/>
              <w:rPr>
                <w:rFonts w:ascii="Browallia New" w:hAnsi="Browallia New" w:cs="Browallia New"/>
                <w:sz w:val="20"/>
                <w:szCs w:val="20"/>
              </w:rPr>
            </w:pPr>
          </w:p>
        </w:tc>
        <w:tc>
          <w:tcPr>
            <w:tcW w:w="732" w:type="dxa"/>
            <w:tcBorders>
              <w:top w:val="nil"/>
              <w:bottom w:val="nil"/>
            </w:tcBorders>
          </w:tcPr>
          <w:p w14:paraId="11A18E5F" w14:textId="77777777" w:rsidR="00E26593" w:rsidRPr="00D14171" w:rsidRDefault="00E26593" w:rsidP="00E26593">
            <w:pPr>
              <w:spacing w:line="240" w:lineRule="auto"/>
              <w:jc w:val="right"/>
              <w:rPr>
                <w:rFonts w:ascii="Browallia New" w:hAnsi="Browallia New" w:cs="Browallia New"/>
                <w:sz w:val="20"/>
                <w:szCs w:val="20"/>
              </w:rPr>
            </w:pPr>
          </w:p>
        </w:tc>
        <w:tc>
          <w:tcPr>
            <w:tcW w:w="720" w:type="dxa"/>
            <w:tcBorders>
              <w:top w:val="nil"/>
              <w:bottom w:val="nil"/>
            </w:tcBorders>
          </w:tcPr>
          <w:p w14:paraId="7DDF9306" w14:textId="77777777" w:rsidR="00E26593" w:rsidRPr="00D14171" w:rsidRDefault="00E26593" w:rsidP="00E26593">
            <w:pPr>
              <w:spacing w:line="240" w:lineRule="auto"/>
              <w:jc w:val="right"/>
              <w:rPr>
                <w:rFonts w:ascii="Browallia New" w:hAnsi="Browallia New" w:cs="Browallia New"/>
                <w:sz w:val="20"/>
                <w:szCs w:val="20"/>
              </w:rPr>
            </w:pPr>
          </w:p>
        </w:tc>
        <w:tc>
          <w:tcPr>
            <w:tcW w:w="771" w:type="dxa"/>
            <w:tcBorders>
              <w:top w:val="nil"/>
              <w:bottom w:val="nil"/>
            </w:tcBorders>
          </w:tcPr>
          <w:p w14:paraId="05183615" w14:textId="77777777" w:rsidR="00E26593" w:rsidRPr="00D14171" w:rsidRDefault="00E26593" w:rsidP="00E26593">
            <w:pPr>
              <w:spacing w:line="240" w:lineRule="auto"/>
              <w:jc w:val="right"/>
              <w:rPr>
                <w:rFonts w:ascii="Browallia New" w:hAnsi="Browallia New" w:cs="Browallia New"/>
                <w:sz w:val="20"/>
                <w:szCs w:val="20"/>
              </w:rPr>
            </w:pPr>
          </w:p>
        </w:tc>
        <w:tc>
          <w:tcPr>
            <w:tcW w:w="708" w:type="dxa"/>
            <w:tcBorders>
              <w:top w:val="nil"/>
              <w:bottom w:val="nil"/>
            </w:tcBorders>
          </w:tcPr>
          <w:p w14:paraId="0CDF827F" w14:textId="77777777" w:rsidR="00E26593" w:rsidRPr="00D14171" w:rsidRDefault="00E26593" w:rsidP="00E26593">
            <w:pPr>
              <w:spacing w:line="240" w:lineRule="auto"/>
              <w:jc w:val="right"/>
              <w:rPr>
                <w:rFonts w:ascii="Browallia New" w:hAnsi="Browallia New" w:cs="Browallia New"/>
                <w:sz w:val="20"/>
                <w:szCs w:val="20"/>
              </w:rPr>
            </w:pPr>
          </w:p>
        </w:tc>
        <w:tc>
          <w:tcPr>
            <w:tcW w:w="810" w:type="dxa"/>
            <w:tcBorders>
              <w:top w:val="nil"/>
              <w:bottom w:val="nil"/>
            </w:tcBorders>
          </w:tcPr>
          <w:p w14:paraId="759E04D2" w14:textId="77777777" w:rsidR="00E26593" w:rsidRPr="00D14171" w:rsidRDefault="00E26593" w:rsidP="00E26593">
            <w:pPr>
              <w:spacing w:line="240" w:lineRule="auto"/>
              <w:jc w:val="right"/>
              <w:rPr>
                <w:rFonts w:ascii="Browallia New" w:hAnsi="Browallia New" w:cs="Browallia New"/>
                <w:sz w:val="20"/>
                <w:szCs w:val="20"/>
              </w:rPr>
            </w:pPr>
          </w:p>
        </w:tc>
        <w:tc>
          <w:tcPr>
            <w:tcW w:w="822" w:type="dxa"/>
            <w:tcBorders>
              <w:top w:val="nil"/>
              <w:bottom w:val="nil"/>
            </w:tcBorders>
          </w:tcPr>
          <w:p w14:paraId="4A2BDF74" w14:textId="77777777" w:rsidR="00E26593" w:rsidRPr="00D14171" w:rsidRDefault="00E26593" w:rsidP="00E26593">
            <w:pPr>
              <w:spacing w:line="240" w:lineRule="auto"/>
              <w:jc w:val="right"/>
              <w:rPr>
                <w:rFonts w:ascii="Browallia New" w:hAnsi="Browallia New" w:cs="Browallia New"/>
                <w:sz w:val="20"/>
                <w:szCs w:val="20"/>
              </w:rPr>
            </w:pPr>
          </w:p>
        </w:tc>
        <w:tc>
          <w:tcPr>
            <w:tcW w:w="689" w:type="dxa"/>
            <w:tcBorders>
              <w:top w:val="nil"/>
              <w:bottom w:val="nil"/>
            </w:tcBorders>
          </w:tcPr>
          <w:p w14:paraId="10284607" w14:textId="77777777" w:rsidR="00E26593" w:rsidRPr="00D14171" w:rsidRDefault="00E26593" w:rsidP="00E26593">
            <w:pPr>
              <w:spacing w:line="240" w:lineRule="auto"/>
              <w:jc w:val="right"/>
              <w:rPr>
                <w:rFonts w:ascii="Browallia New" w:hAnsi="Browallia New" w:cs="Browallia New"/>
                <w:sz w:val="20"/>
                <w:szCs w:val="20"/>
              </w:rPr>
            </w:pPr>
          </w:p>
        </w:tc>
        <w:tc>
          <w:tcPr>
            <w:tcW w:w="738" w:type="dxa"/>
            <w:tcBorders>
              <w:top w:val="nil"/>
              <w:bottom w:val="nil"/>
            </w:tcBorders>
          </w:tcPr>
          <w:p w14:paraId="741328B2" w14:textId="77777777" w:rsidR="00E26593" w:rsidRPr="00D14171" w:rsidRDefault="00E26593" w:rsidP="00E26593">
            <w:pPr>
              <w:spacing w:line="240" w:lineRule="auto"/>
              <w:jc w:val="right"/>
              <w:rPr>
                <w:rFonts w:ascii="Browallia New" w:hAnsi="Browallia New" w:cs="Browallia New"/>
                <w:sz w:val="20"/>
                <w:szCs w:val="20"/>
              </w:rPr>
            </w:pPr>
          </w:p>
        </w:tc>
        <w:tc>
          <w:tcPr>
            <w:tcW w:w="717" w:type="dxa"/>
            <w:tcBorders>
              <w:top w:val="nil"/>
              <w:bottom w:val="nil"/>
            </w:tcBorders>
          </w:tcPr>
          <w:p w14:paraId="1E0D30AC" w14:textId="27428FCF" w:rsidR="00E26593" w:rsidRPr="00D14171" w:rsidRDefault="00E26593" w:rsidP="00E26593">
            <w:pPr>
              <w:spacing w:line="240" w:lineRule="auto"/>
              <w:jc w:val="right"/>
              <w:rPr>
                <w:rFonts w:ascii="Browallia New" w:hAnsi="Browallia New" w:cs="Browallia New"/>
                <w:sz w:val="20"/>
                <w:szCs w:val="20"/>
              </w:rPr>
            </w:pPr>
          </w:p>
        </w:tc>
        <w:tc>
          <w:tcPr>
            <w:tcW w:w="709" w:type="dxa"/>
            <w:tcBorders>
              <w:top w:val="nil"/>
              <w:bottom w:val="nil"/>
            </w:tcBorders>
          </w:tcPr>
          <w:p w14:paraId="7B1101A2" w14:textId="3F93BA49" w:rsidR="00E26593" w:rsidRPr="00B737D5" w:rsidRDefault="00E26593" w:rsidP="00E26593">
            <w:pPr>
              <w:spacing w:line="240" w:lineRule="auto"/>
              <w:jc w:val="right"/>
              <w:rPr>
                <w:rFonts w:ascii="Browallia New" w:hAnsi="Browallia New" w:cs="Browallia New"/>
                <w:sz w:val="20"/>
                <w:szCs w:val="20"/>
              </w:rPr>
            </w:pPr>
          </w:p>
        </w:tc>
      </w:tr>
    </w:tbl>
    <w:p w14:paraId="0A4EB479" w14:textId="790352CA" w:rsidR="00A76E34" w:rsidRPr="00A76E34" w:rsidRDefault="00A76E34" w:rsidP="00A76E34">
      <w:pPr>
        <w:rPr>
          <w:rFonts w:ascii="Browallia New" w:hAnsi="Browallia New"/>
          <w:sz w:val="28"/>
          <w:szCs w:val="28"/>
          <w:cs/>
        </w:rPr>
        <w:sectPr w:rsidR="00A76E34" w:rsidRPr="00A76E34" w:rsidSect="00321E4C">
          <w:footerReference w:type="default" r:id="rId12"/>
          <w:pgSz w:w="16834" w:h="11909" w:orient="landscape" w:code="9"/>
          <w:pgMar w:top="1080" w:right="958" w:bottom="1080" w:left="1418" w:header="1140" w:footer="131" w:gutter="0"/>
          <w:cols w:space="720"/>
          <w:docGrid w:linePitch="245"/>
        </w:sectPr>
      </w:pPr>
    </w:p>
    <w:p w14:paraId="667541B6" w14:textId="614054B6" w:rsidR="006971B8" w:rsidRPr="00B737D5" w:rsidRDefault="006971B8" w:rsidP="002A63D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ภาระผูกพัน</w:t>
      </w:r>
    </w:p>
    <w:p w14:paraId="3B66D310" w14:textId="77777777" w:rsidR="006971B8" w:rsidRPr="009F03C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lang w:val="en-GB"/>
        </w:rPr>
      </w:pPr>
    </w:p>
    <w:p w14:paraId="1D3058C7" w14:textId="1CBB293A" w:rsidR="00D7321C" w:rsidRPr="00B737D5" w:rsidRDefault="00C23DF3" w:rsidP="007012AC">
      <w:pPr>
        <w:tabs>
          <w:tab w:val="clear" w:pos="227"/>
          <w:tab w:val="clear" w:pos="454"/>
        </w:tabs>
        <w:spacing w:line="240" w:lineRule="auto"/>
        <w:ind w:left="450"/>
        <w:jc w:val="thaiDistribute"/>
        <w:rPr>
          <w:rFonts w:ascii="Browallia New" w:hAnsi="Browallia New" w:cs="Browallia New"/>
          <w:sz w:val="28"/>
          <w:szCs w:val="28"/>
        </w:rPr>
      </w:pPr>
      <w:r w:rsidRPr="00B737D5">
        <w:rPr>
          <w:rFonts w:ascii="Browallia New" w:hAnsi="Browallia New" w:cs="Browallia New"/>
          <w:spacing w:val="-2"/>
          <w:sz w:val="28"/>
          <w:szCs w:val="28"/>
          <w:cs/>
        </w:rPr>
        <w:t xml:space="preserve">ณ วันที่ </w:t>
      </w:r>
      <w:r w:rsidR="00387855" w:rsidRPr="00387855">
        <w:rPr>
          <w:rFonts w:ascii="Browallia New" w:hAnsi="Browallia New" w:cs="Browallia New"/>
          <w:sz w:val="28"/>
          <w:szCs w:val="28"/>
        </w:rPr>
        <w:t>30</w:t>
      </w:r>
      <w:r w:rsidR="00387855" w:rsidRPr="00387855">
        <w:rPr>
          <w:rFonts w:ascii="Browallia New" w:hAnsi="Browallia New" w:cs="Browallia New" w:hint="cs"/>
          <w:sz w:val="28"/>
          <w:szCs w:val="28"/>
          <w:cs/>
        </w:rPr>
        <w:t xml:space="preserve"> มิถุนายน </w:t>
      </w:r>
      <w:r w:rsidR="00AE4AF4" w:rsidRPr="00B737D5">
        <w:rPr>
          <w:rFonts w:ascii="Browallia New" w:hAnsi="Browallia New" w:cs="Browallia New"/>
          <w:sz w:val="28"/>
          <w:szCs w:val="28"/>
        </w:rPr>
        <w:t>256</w:t>
      </w:r>
      <w:r w:rsidR="00AE4AF4">
        <w:rPr>
          <w:rFonts w:ascii="Browallia New" w:hAnsi="Browallia New" w:cs="Browallia New"/>
          <w:sz w:val="28"/>
          <w:szCs w:val="28"/>
        </w:rPr>
        <w:t>6</w:t>
      </w:r>
      <w:r w:rsidR="008C31AE" w:rsidRPr="00B737D5">
        <w:rPr>
          <w:rFonts w:ascii="Browallia New" w:hAnsi="Browallia New" w:cs="Browallia New"/>
          <w:sz w:val="28"/>
          <w:szCs w:val="28"/>
          <w:cs/>
        </w:rPr>
        <w:t xml:space="preserve"> </w:t>
      </w:r>
      <w:r w:rsidR="00E621DE" w:rsidRPr="00B737D5">
        <w:rPr>
          <w:rFonts w:ascii="Browallia New" w:hAnsi="Browallia New" w:cs="Browallia New" w:hint="cs"/>
          <w:sz w:val="28"/>
          <w:szCs w:val="28"/>
          <w:cs/>
        </w:rPr>
        <w:t>กลุ่ม</w:t>
      </w:r>
      <w:r w:rsidR="006971B8" w:rsidRPr="00B737D5">
        <w:rPr>
          <w:rFonts w:ascii="Browallia New" w:hAnsi="Browallia New" w:cs="Browallia New"/>
          <w:sz w:val="28"/>
          <w:szCs w:val="28"/>
          <w:cs/>
        </w:rPr>
        <w:t>บริษัท</w:t>
      </w:r>
      <w:r w:rsidR="005A6482" w:rsidRPr="00B737D5">
        <w:rPr>
          <w:rFonts w:ascii="Browallia New" w:hAnsi="Browallia New" w:cs="Browallia New"/>
          <w:sz w:val="28"/>
          <w:szCs w:val="28"/>
          <w:cs/>
        </w:rPr>
        <w:t>ไม่มีภาระผูกพันและหนี้สินที่อาจจะเกิดขึ้น แตกต่างอย่างเป็นสาระสำคัญจาก</w:t>
      </w:r>
      <w:r w:rsidR="00C114A5">
        <w:rPr>
          <w:rFonts w:ascii="Browallia New" w:hAnsi="Browallia New" w:cs="Browallia New"/>
          <w:sz w:val="28"/>
          <w:szCs w:val="28"/>
        </w:rPr>
        <w:br/>
      </w:r>
      <w:r w:rsidR="005A6482" w:rsidRPr="00B737D5">
        <w:rPr>
          <w:rFonts w:ascii="Browallia New" w:hAnsi="Browallia New" w:cs="Browallia New"/>
          <w:sz w:val="28"/>
          <w:szCs w:val="28"/>
          <w:cs/>
        </w:rPr>
        <w:t>ปีบัญชีสิ้นสุด</w:t>
      </w:r>
      <w:r w:rsidR="00DD722D" w:rsidRPr="00B737D5">
        <w:rPr>
          <w:rFonts w:ascii="Browallia New" w:hAnsi="Browallia New" w:cs="Browallia New" w:hint="cs"/>
          <w:sz w:val="28"/>
          <w:szCs w:val="28"/>
          <w:cs/>
        </w:rPr>
        <w:t>วันที่</w:t>
      </w:r>
      <w:r w:rsidR="005A6482" w:rsidRPr="00B737D5">
        <w:rPr>
          <w:rFonts w:ascii="Browallia New" w:hAnsi="Browallia New" w:cs="Browallia New"/>
          <w:sz w:val="28"/>
          <w:szCs w:val="28"/>
        </w:rPr>
        <w:t xml:space="preserve"> 31</w:t>
      </w:r>
      <w:r w:rsidR="005A6482" w:rsidRPr="00B737D5">
        <w:rPr>
          <w:rFonts w:ascii="Browallia New" w:hAnsi="Browallia New" w:cs="Browallia New"/>
          <w:sz w:val="28"/>
          <w:szCs w:val="28"/>
          <w:cs/>
        </w:rPr>
        <w:t xml:space="preserve"> ธันวาคม </w:t>
      </w:r>
      <w:r w:rsidR="005A6482" w:rsidRPr="00B737D5">
        <w:rPr>
          <w:rFonts w:ascii="Browallia New" w:hAnsi="Browallia New" w:cs="Browallia New"/>
          <w:sz w:val="28"/>
          <w:szCs w:val="28"/>
        </w:rPr>
        <w:t>256</w:t>
      </w:r>
      <w:r w:rsidR="00AE4AF4">
        <w:rPr>
          <w:rFonts w:ascii="Browallia New" w:hAnsi="Browallia New" w:cs="Browallia New"/>
          <w:sz w:val="28"/>
          <w:szCs w:val="28"/>
        </w:rPr>
        <w:t>5</w:t>
      </w:r>
      <w:r w:rsidR="005A6482" w:rsidRPr="00B737D5">
        <w:rPr>
          <w:rFonts w:ascii="Browallia New" w:hAnsi="Browallia New" w:cs="Browallia New"/>
          <w:sz w:val="28"/>
          <w:szCs w:val="28"/>
          <w:cs/>
        </w:rPr>
        <w:t xml:space="preserve"> ยกเว้นรายการต่อไปนี้</w:t>
      </w:r>
    </w:p>
    <w:p w14:paraId="1BA83157" w14:textId="77777777" w:rsidR="00402B3C" w:rsidRPr="009F03CB" w:rsidRDefault="00402B3C" w:rsidP="00553E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8"/>
          <w:szCs w:val="28"/>
        </w:rPr>
      </w:pPr>
    </w:p>
    <w:p w14:paraId="0BC8542A" w14:textId="4FA4855D" w:rsidR="008F1940" w:rsidRPr="00B737D5" w:rsidRDefault="006971B8" w:rsidP="00A6441A">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67"/>
        <w:rPr>
          <w:rFonts w:ascii="Browallia New" w:hAnsi="Browallia New" w:cs="Browallia New"/>
          <w:sz w:val="28"/>
          <w:szCs w:val="28"/>
        </w:rPr>
      </w:pPr>
      <w:r w:rsidRPr="00B737D5">
        <w:rPr>
          <w:rFonts w:ascii="Browallia New" w:hAnsi="Browallia New" w:cs="Browallia New"/>
          <w:sz w:val="28"/>
          <w:szCs w:val="28"/>
          <w:cs/>
        </w:rPr>
        <w:t>ภาระผูกพันเกี่ยวกับสัญญาก่อสร้างระยะยาวคงเหลือ</w:t>
      </w:r>
      <w:r w:rsidR="00A1555A" w:rsidRPr="00B737D5">
        <w:rPr>
          <w:rFonts w:ascii="Browallia New" w:hAnsi="Browallia New" w:cs="Browallia New"/>
          <w:sz w:val="28"/>
          <w:szCs w:val="28"/>
          <w:cs/>
        </w:rPr>
        <w:t xml:space="preserve">จำนวน </w:t>
      </w:r>
      <w:r w:rsidR="006E6A23">
        <w:rPr>
          <w:rFonts w:ascii="Browallia New" w:hAnsi="Browallia New" w:cs="Browallia New"/>
          <w:sz w:val="28"/>
          <w:szCs w:val="28"/>
        </w:rPr>
        <w:t>482.69</w:t>
      </w:r>
      <w:r w:rsidR="00B943BE" w:rsidRPr="00B737D5">
        <w:rPr>
          <w:rFonts w:ascii="Browallia New" w:hAnsi="Browallia New" w:cs="Browallia New"/>
          <w:sz w:val="28"/>
          <w:szCs w:val="28"/>
          <w:cs/>
        </w:rPr>
        <w:t xml:space="preserve"> </w:t>
      </w:r>
      <w:r w:rsidR="00A1555A" w:rsidRPr="00B737D5">
        <w:rPr>
          <w:rFonts w:ascii="Browallia New" w:hAnsi="Browallia New" w:cs="Browallia New"/>
          <w:sz w:val="28"/>
          <w:szCs w:val="28"/>
          <w:cs/>
        </w:rPr>
        <w:t>ล้านบาท</w:t>
      </w:r>
    </w:p>
    <w:p w14:paraId="13B8477E" w14:textId="77777777" w:rsidR="008F1940" w:rsidRPr="009F03CB" w:rsidRDefault="008F1940" w:rsidP="00A644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9"/>
        <w:jc w:val="thaiDistribute"/>
        <w:rPr>
          <w:rFonts w:ascii="Browallia New" w:hAnsi="Browallia New" w:cs="Browallia New"/>
          <w:sz w:val="28"/>
          <w:szCs w:val="28"/>
        </w:rPr>
      </w:pPr>
    </w:p>
    <w:p w14:paraId="39B247E8" w14:textId="56E5B68D" w:rsidR="003B2E08" w:rsidRPr="00B737D5" w:rsidRDefault="007406F0" w:rsidP="00A6441A">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67"/>
        <w:jc w:val="thaiDistribute"/>
        <w:rPr>
          <w:rFonts w:ascii="Browallia New" w:hAnsi="Browallia New" w:cs="Browallia New"/>
          <w:sz w:val="28"/>
          <w:szCs w:val="28"/>
        </w:rPr>
      </w:pPr>
      <w:r w:rsidRPr="00B737D5">
        <w:rPr>
          <w:rFonts w:ascii="Browallia New" w:hAnsi="Browallia New" w:cs="Browallia New"/>
          <w:spacing w:val="-4"/>
          <w:sz w:val="28"/>
          <w:szCs w:val="28"/>
          <w:cs/>
        </w:rPr>
        <w:t>มีหนังสือค้ำประกันซึ่งออกโดยธนาคารในนามกลุ่มบริษัทเกี่ยวเนื่องกับภาระผูกพันทางปฏิบัติบางประการตามปกติธุรกิจซึ่งประกอบด้วยหนังสือค้ำประกันเพื่อค้ำประกันการจ่ายชำระเงินให้กับเจ้าหนี้และค้ำประกันไฟฟ้าและอื่นๆ</w:t>
      </w:r>
      <w:r w:rsidRPr="00B737D5">
        <w:rPr>
          <w:rFonts w:ascii="Browallia New" w:hAnsi="Browallia New" w:cs="Browallia New"/>
          <w:spacing w:val="-4"/>
          <w:sz w:val="28"/>
          <w:szCs w:val="28"/>
        </w:rPr>
        <w:t xml:space="preserve"> </w:t>
      </w:r>
      <w:r w:rsidRPr="00B737D5">
        <w:rPr>
          <w:rFonts w:ascii="Browallia New" w:hAnsi="Browallia New" w:cs="Browallia New"/>
          <w:spacing w:val="-4"/>
          <w:sz w:val="28"/>
          <w:szCs w:val="28"/>
          <w:cs/>
        </w:rPr>
        <w:t>ดังนี้</w:t>
      </w:r>
    </w:p>
    <w:p w14:paraId="0ABD7D39" w14:textId="77777777" w:rsidR="007406F0" w:rsidRPr="00B737D5" w:rsidRDefault="007406F0" w:rsidP="007406F0">
      <w:pPr>
        <w:pStyle w:val="ListParagraph"/>
        <w:rPr>
          <w:rFonts w:ascii="Browallia New" w:hAnsi="Browallia New" w:cs="Browallia New"/>
          <w:sz w:val="16"/>
          <w:szCs w:val="16"/>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7406F0" w:rsidRPr="00EB1EB8" w14:paraId="54139DA1" w14:textId="77777777" w:rsidTr="00522CB4">
        <w:trPr>
          <w:trHeight w:val="20"/>
        </w:trPr>
        <w:tc>
          <w:tcPr>
            <w:tcW w:w="2835" w:type="dxa"/>
          </w:tcPr>
          <w:p w14:paraId="40DAC989" w14:textId="77777777" w:rsidR="007406F0" w:rsidRPr="00EB1EB8" w:rsidRDefault="007406F0" w:rsidP="00522CB4">
            <w:pPr>
              <w:tabs>
                <w:tab w:val="left" w:pos="360"/>
                <w:tab w:val="left" w:pos="2160"/>
                <w:tab w:val="left" w:pos="2880"/>
              </w:tabs>
              <w:spacing w:line="240" w:lineRule="auto"/>
              <w:ind w:right="-198"/>
              <w:jc w:val="center"/>
              <w:rPr>
                <w:rFonts w:ascii="Browallia New" w:hAnsi="Browallia New" w:cs="Browallia New"/>
                <w:sz w:val="28"/>
                <w:szCs w:val="28"/>
                <w:u w:val="single"/>
              </w:rPr>
            </w:pPr>
            <w:r w:rsidRPr="00EB1EB8">
              <w:rPr>
                <w:rFonts w:ascii="Browallia New" w:hAnsi="Browallia New" w:cs="Browallia New"/>
                <w:sz w:val="28"/>
                <w:szCs w:val="28"/>
                <w:cs/>
              </w:rPr>
              <w:br w:type="page"/>
            </w:r>
            <w:r w:rsidRPr="00EB1EB8">
              <w:rPr>
                <w:rFonts w:ascii="Browallia New" w:hAnsi="Browallia New" w:cs="Browallia New"/>
                <w:sz w:val="28"/>
                <w:szCs w:val="28"/>
              </w:rPr>
              <w:br w:type="page"/>
            </w:r>
          </w:p>
        </w:tc>
        <w:tc>
          <w:tcPr>
            <w:tcW w:w="5528" w:type="dxa"/>
            <w:gridSpan w:val="7"/>
          </w:tcPr>
          <w:p w14:paraId="2472682F" w14:textId="05578B70"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EB1EB8">
              <w:rPr>
                <w:rFonts w:ascii="Browallia New" w:hAnsi="Browallia New" w:cs="Browallia New"/>
                <w:sz w:val="28"/>
                <w:szCs w:val="28"/>
                <w:cs/>
              </w:rPr>
              <w:t xml:space="preserve">(หน่วย </w:t>
            </w:r>
            <w:r w:rsidRPr="00EB1EB8">
              <w:rPr>
                <w:rFonts w:ascii="Browallia New" w:hAnsi="Browallia New" w:cs="Browallia New"/>
                <w:sz w:val="28"/>
                <w:szCs w:val="28"/>
              </w:rPr>
              <w:t xml:space="preserve">: </w:t>
            </w:r>
            <w:r w:rsidR="008722A8">
              <w:rPr>
                <w:rFonts w:ascii="Browallia New" w:hAnsi="Browallia New" w:cs="Browallia New" w:hint="cs"/>
                <w:sz w:val="28"/>
                <w:szCs w:val="28"/>
                <w:cs/>
              </w:rPr>
              <w:t>พัน</w:t>
            </w:r>
            <w:r w:rsidRPr="00EB1EB8">
              <w:rPr>
                <w:rFonts w:ascii="Browallia New" w:hAnsi="Browallia New" w:cs="Browallia New"/>
                <w:sz w:val="28"/>
                <w:szCs w:val="28"/>
                <w:cs/>
              </w:rPr>
              <w:t>บาท)</w:t>
            </w:r>
          </w:p>
        </w:tc>
      </w:tr>
      <w:tr w:rsidR="007406F0" w:rsidRPr="00EB1EB8" w14:paraId="661D90B9" w14:textId="77777777" w:rsidTr="00522CB4">
        <w:trPr>
          <w:trHeight w:val="20"/>
        </w:trPr>
        <w:tc>
          <w:tcPr>
            <w:tcW w:w="2835" w:type="dxa"/>
          </w:tcPr>
          <w:p w14:paraId="0F92F911" w14:textId="77777777" w:rsidR="007406F0" w:rsidRPr="00EB1EB8" w:rsidRDefault="007406F0" w:rsidP="00522CB4">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1469B0E8" w14:textId="77777777"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EB1EB8">
              <w:rPr>
                <w:rFonts w:ascii="Browallia New" w:hAnsi="Browallia New" w:cs="Browallia New"/>
                <w:sz w:val="28"/>
                <w:szCs w:val="28"/>
                <w:cs/>
              </w:rPr>
              <w:t>งบการเงินรวม</w:t>
            </w:r>
          </w:p>
        </w:tc>
        <w:tc>
          <w:tcPr>
            <w:tcW w:w="236" w:type="dxa"/>
          </w:tcPr>
          <w:p w14:paraId="35B482CF" w14:textId="77777777"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690B0076" w14:textId="77777777"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EB1EB8">
              <w:rPr>
                <w:rFonts w:ascii="Browallia New" w:hAnsi="Browallia New" w:cs="Browallia New"/>
                <w:sz w:val="28"/>
                <w:szCs w:val="28"/>
                <w:cs/>
              </w:rPr>
              <w:t>งบการเงินเฉพาะของบริษัท</w:t>
            </w:r>
          </w:p>
        </w:tc>
      </w:tr>
      <w:tr w:rsidR="00691570" w:rsidRPr="00EB1EB8" w14:paraId="14221E34" w14:textId="77777777">
        <w:trPr>
          <w:trHeight w:val="20"/>
        </w:trPr>
        <w:tc>
          <w:tcPr>
            <w:tcW w:w="2835" w:type="dxa"/>
          </w:tcPr>
          <w:p w14:paraId="1745EB97" w14:textId="77777777" w:rsidR="00691570" w:rsidRPr="00EB1EB8" w:rsidRDefault="00691570" w:rsidP="00691570">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vAlign w:val="bottom"/>
          </w:tcPr>
          <w:p w14:paraId="706BC649" w14:textId="12030852" w:rsidR="00691570" w:rsidRPr="00EB1EB8" w:rsidRDefault="00387855"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387855">
              <w:rPr>
                <w:rFonts w:ascii="Browallia New" w:hAnsi="Browallia New" w:cs="Browallia New"/>
                <w:sz w:val="28"/>
                <w:szCs w:val="28"/>
              </w:rPr>
              <w:t>30</w:t>
            </w:r>
            <w:r w:rsidRPr="00387855">
              <w:rPr>
                <w:rFonts w:ascii="Browallia New" w:hAnsi="Browallia New" w:cs="Browallia New" w:hint="cs"/>
                <w:sz w:val="28"/>
                <w:szCs w:val="28"/>
                <w:cs/>
              </w:rPr>
              <w:t xml:space="preserve"> มิถุนายน </w:t>
            </w:r>
            <w:r w:rsidR="00691570" w:rsidRPr="00B737D5">
              <w:rPr>
                <w:rFonts w:ascii="Browallia New" w:hAnsi="Browallia New" w:cs="Browallia New"/>
                <w:sz w:val="28"/>
                <w:szCs w:val="28"/>
              </w:rPr>
              <w:t>256</w:t>
            </w:r>
            <w:r w:rsidR="00691570">
              <w:rPr>
                <w:rFonts w:ascii="Browallia New" w:hAnsi="Browallia New" w:cs="Browallia New"/>
                <w:sz w:val="28"/>
                <w:szCs w:val="28"/>
              </w:rPr>
              <w:t>6</w:t>
            </w:r>
          </w:p>
        </w:tc>
        <w:tc>
          <w:tcPr>
            <w:tcW w:w="273" w:type="dxa"/>
            <w:tcBorders>
              <w:top w:val="single" w:sz="4" w:space="0" w:color="auto"/>
            </w:tcBorders>
            <w:vAlign w:val="bottom"/>
          </w:tcPr>
          <w:p w14:paraId="71A2D4D4" w14:textId="77777777" w:rsidR="00691570" w:rsidRPr="00EB1EB8"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vAlign w:val="bottom"/>
          </w:tcPr>
          <w:p w14:paraId="0ECBC207" w14:textId="178C789E" w:rsidR="00691570" w:rsidRPr="00EB1EB8"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c>
          <w:tcPr>
            <w:tcW w:w="236" w:type="dxa"/>
          </w:tcPr>
          <w:p w14:paraId="39DF4782" w14:textId="77777777" w:rsidR="00691570" w:rsidRPr="00EB1EB8"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vAlign w:val="bottom"/>
          </w:tcPr>
          <w:p w14:paraId="45C70C36" w14:textId="77C42040" w:rsidR="00691570" w:rsidRPr="00EB1EB8" w:rsidRDefault="00387855"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387855">
              <w:rPr>
                <w:rFonts w:ascii="Browallia New" w:hAnsi="Browallia New" w:cs="Browallia New"/>
                <w:sz w:val="28"/>
                <w:szCs w:val="28"/>
              </w:rPr>
              <w:t>30</w:t>
            </w:r>
            <w:r w:rsidRPr="00387855">
              <w:rPr>
                <w:rFonts w:ascii="Browallia New" w:hAnsi="Browallia New" w:cs="Browallia New" w:hint="cs"/>
                <w:sz w:val="28"/>
                <w:szCs w:val="28"/>
                <w:cs/>
              </w:rPr>
              <w:t xml:space="preserve"> มิถุนายน </w:t>
            </w:r>
            <w:r w:rsidR="00691570" w:rsidRPr="00B737D5">
              <w:rPr>
                <w:rFonts w:ascii="Browallia New" w:hAnsi="Browallia New" w:cs="Browallia New"/>
                <w:sz w:val="28"/>
                <w:szCs w:val="28"/>
              </w:rPr>
              <w:t>256</w:t>
            </w:r>
            <w:r w:rsidR="00691570">
              <w:rPr>
                <w:rFonts w:ascii="Browallia New" w:hAnsi="Browallia New" w:cs="Browallia New"/>
                <w:sz w:val="28"/>
                <w:szCs w:val="28"/>
              </w:rPr>
              <w:t>6</w:t>
            </w:r>
          </w:p>
        </w:tc>
        <w:tc>
          <w:tcPr>
            <w:tcW w:w="236" w:type="dxa"/>
            <w:vAlign w:val="bottom"/>
          </w:tcPr>
          <w:p w14:paraId="002C4020" w14:textId="77777777" w:rsidR="00691570" w:rsidRPr="00EB1EB8"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vAlign w:val="bottom"/>
          </w:tcPr>
          <w:p w14:paraId="3CA4AA32" w14:textId="7A530580" w:rsidR="00691570" w:rsidRPr="00EB1EB8"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r>
      <w:tr w:rsidR="007406F0" w:rsidRPr="00EB1EB8" w14:paraId="32D67320" w14:textId="77777777" w:rsidTr="00522CB4">
        <w:trPr>
          <w:trHeight w:val="257"/>
        </w:trPr>
        <w:tc>
          <w:tcPr>
            <w:tcW w:w="2835" w:type="dxa"/>
          </w:tcPr>
          <w:p w14:paraId="7BED712D" w14:textId="77777777" w:rsidR="007406F0" w:rsidRPr="00EB1EB8" w:rsidRDefault="007406F0" w:rsidP="00522CB4">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5F1BC5B4"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c>
          <w:tcPr>
            <w:tcW w:w="273" w:type="dxa"/>
          </w:tcPr>
          <w:p w14:paraId="477C7C0F"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0DB013FC"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c>
          <w:tcPr>
            <w:tcW w:w="236" w:type="dxa"/>
          </w:tcPr>
          <w:p w14:paraId="36FB576E"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6355E93B"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c>
          <w:tcPr>
            <w:tcW w:w="236" w:type="dxa"/>
          </w:tcPr>
          <w:p w14:paraId="71E16734"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c>
          <w:tcPr>
            <w:tcW w:w="1169" w:type="dxa"/>
          </w:tcPr>
          <w:p w14:paraId="6F412FDF"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r>
      <w:tr w:rsidR="006E016B" w:rsidRPr="00EB1EB8" w14:paraId="0DB52CD8" w14:textId="77777777" w:rsidTr="00522CB4">
        <w:trPr>
          <w:trHeight w:val="195"/>
        </w:trPr>
        <w:tc>
          <w:tcPr>
            <w:tcW w:w="2835" w:type="dxa"/>
          </w:tcPr>
          <w:p w14:paraId="680B68DE" w14:textId="3182B429" w:rsidR="006E016B" w:rsidRPr="00EB1EB8" w:rsidRDefault="006E016B" w:rsidP="006E016B">
            <w:pPr>
              <w:spacing w:line="240" w:lineRule="auto"/>
              <w:ind w:left="169" w:hanging="142"/>
              <w:rPr>
                <w:rFonts w:ascii="Browallia New" w:hAnsi="Browallia New" w:cs="Browallia New"/>
                <w:sz w:val="28"/>
                <w:szCs w:val="28"/>
              </w:rPr>
            </w:pPr>
            <w:r w:rsidRPr="00EB1EB8">
              <w:rPr>
                <w:rFonts w:ascii="Browallia New" w:hAnsi="Browallia New" w:cs="Browallia New"/>
                <w:sz w:val="28"/>
                <w:szCs w:val="28"/>
                <w:cs/>
              </w:rPr>
              <w:t>หนังสือค้ำประกัน</w:t>
            </w:r>
          </w:p>
        </w:tc>
        <w:tc>
          <w:tcPr>
            <w:tcW w:w="1235" w:type="dxa"/>
            <w:tcBorders>
              <w:bottom w:val="single" w:sz="12" w:space="0" w:color="auto"/>
            </w:tcBorders>
          </w:tcPr>
          <w:p w14:paraId="18C2E91D" w14:textId="0A3FADCB" w:rsidR="006E016B" w:rsidRPr="00EB1EB8" w:rsidRDefault="00081653" w:rsidP="006E016B">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215,</w:t>
            </w:r>
            <w:r w:rsidR="003C0E50">
              <w:rPr>
                <w:rFonts w:ascii="Browallia New" w:hAnsi="Browallia New" w:cs="Browallia New"/>
                <w:sz w:val="28"/>
                <w:szCs w:val="28"/>
                <w:lang w:val="en-GB"/>
              </w:rPr>
              <w:t>800</w:t>
            </w:r>
          </w:p>
        </w:tc>
        <w:tc>
          <w:tcPr>
            <w:tcW w:w="273" w:type="dxa"/>
          </w:tcPr>
          <w:p w14:paraId="0875B68F" w14:textId="77777777" w:rsidR="006E016B" w:rsidRPr="00EB1EB8"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tcPr>
          <w:p w14:paraId="26E94832" w14:textId="33BE8E64" w:rsidR="006E016B" w:rsidRPr="00EB1EB8" w:rsidRDefault="00897076" w:rsidP="006E016B">
            <w:pPr>
              <w:tabs>
                <w:tab w:val="clear" w:pos="680"/>
                <w:tab w:val="clear" w:pos="907"/>
                <w:tab w:val="left" w:pos="360"/>
              </w:tabs>
              <w:spacing w:line="240" w:lineRule="auto"/>
              <w:ind w:right="15"/>
              <w:jc w:val="right"/>
              <w:rPr>
                <w:rFonts w:ascii="Browallia New" w:hAnsi="Browallia New" w:cs="Browallia New"/>
                <w:sz w:val="28"/>
                <w:szCs w:val="28"/>
                <w:lang w:val="en-GB"/>
              </w:rPr>
            </w:pPr>
            <w:r w:rsidRPr="003F3A4B">
              <w:rPr>
                <w:rFonts w:ascii="Browallia New" w:hAnsi="Browallia New" w:cs="Browallia New"/>
                <w:sz w:val="28"/>
                <w:szCs w:val="28"/>
                <w:lang w:val="en-GB"/>
              </w:rPr>
              <w:t>215,451</w:t>
            </w:r>
          </w:p>
        </w:tc>
        <w:tc>
          <w:tcPr>
            <w:tcW w:w="236" w:type="dxa"/>
          </w:tcPr>
          <w:p w14:paraId="5E835B23" w14:textId="77777777" w:rsidR="006E016B" w:rsidRPr="00EB1EB8"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tcPr>
          <w:p w14:paraId="704C37A9" w14:textId="1B8E72FB" w:rsidR="006E016B" w:rsidRPr="007C5DA5" w:rsidRDefault="009B562B" w:rsidP="006E016B">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8,8</w:t>
            </w:r>
            <w:r w:rsidR="00C51684">
              <w:rPr>
                <w:rFonts w:ascii="Browallia New" w:hAnsi="Browallia New" w:cs="Browallia New"/>
                <w:sz w:val="28"/>
                <w:szCs w:val="28"/>
              </w:rPr>
              <w:t>28</w:t>
            </w:r>
          </w:p>
        </w:tc>
        <w:tc>
          <w:tcPr>
            <w:tcW w:w="236" w:type="dxa"/>
          </w:tcPr>
          <w:p w14:paraId="37004874" w14:textId="77777777" w:rsidR="006E016B" w:rsidRPr="007C5DA5"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tcPr>
          <w:p w14:paraId="20E85FF0" w14:textId="0C30D683" w:rsidR="006E016B" w:rsidRPr="00EB1EB8" w:rsidRDefault="0045425C" w:rsidP="006E016B">
            <w:pPr>
              <w:tabs>
                <w:tab w:val="clear" w:pos="680"/>
                <w:tab w:val="clear" w:pos="907"/>
                <w:tab w:val="left" w:pos="360"/>
              </w:tabs>
              <w:spacing w:line="240" w:lineRule="auto"/>
              <w:ind w:right="15"/>
              <w:jc w:val="right"/>
              <w:rPr>
                <w:rFonts w:ascii="Browallia New" w:hAnsi="Browallia New" w:cs="Browallia New"/>
                <w:sz w:val="28"/>
                <w:szCs w:val="28"/>
              </w:rPr>
            </w:pPr>
            <w:r w:rsidRPr="003F3A4B">
              <w:rPr>
                <w:rFonts w:ascii="Browallia New" w:hAnsi="Browallia New" w:cs="Browallia New"/>
                <w:sz w:val="28"/>
                <w:szCs w:val="28"/>
                <w:lang w:val="en-GB"/>
              </w:rPr>
              <w:t>8,679</w:t>
            </w:r>
          </w:p>
        </w:tc>
      </w:tr>
    </w:tbl>
    <w:p w14:paraId="077D5977" w14:textId="77777777" w:rsidR="003B2E08" w:rsidRPr="00B737D5" w:rsidRDefault="003B2E08" w:rsidP="003B2E08">
      <w:pPr>
        <w:pStyle w:val="ListParagraph"/>
        <w:rPr>
          <w:rFonts w:ascii="Browallia New" w:hAnsi="Browallia New" w:cs="Browallia New"/>
          <w:sz w:val="24"/>
          <w:szCs w:val="24"/>
          <w:cs/>
        </w:rPr>
      </w:pPr>
    </w:p>
    <w:p w14:paraId="3BB9CA9F" w14:textId="0809CD78" w:rsidR="006F6AAC" w:rsidRPr="00B737D5" w:rsidRDefault="006F6AAC" w:rsidP="00A6441A">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67"/>
        <w:jc w:val="thaiDistribute"/>
        <w:rPr>
          <w:rFonts w:ascii="Browallia New" w:hAnsi="Browallia New" w:cs="Browallia New"/>
          <w:sz w:val="28"/>
          <w:szCs w:val="28"/>
        </w:rPr>
      </w:pPr>
      <w:r w:rsidRPr="00B737D5">
        <w:rPr>
          <w:rFonts w:ascii="Browallia New" w:hAnsi="Browallia New" w:cs="Browallia New"/>
          <w:sz w:val="28"/>
          <w:szCs w:val="28"/>
          <w:cs/>
        </w:rPr>
        <w:t>กลุ่มบริษัทมีวงเงินกู้ยืมดังนี้</w:t>
      </w:r>
    </w:p>
    <w:p w14:paraId="619EFFF0" w14:textId="01B950E9" w:rsidR="006F6AAC" w:rsidRPr="00B737D5" w:rsidRDefault="006F6AAC" w:rsidP="006F6AAC">
      <w:pPr>
        <w:tabs>
          <w:tab w:val="left" w:pos="993"/>
        </w:tabs>
        <w:ind w:firstLine="360"/>
        <w:jc w:val="thaiDistribute"/>
        <w:rPr>
          <w:rFonts w:ascii="Browallia New" w:hAnsi="Browallia New" w:cs="Browallia New"/>
          <w:sz w:val="24"/>
          <w:szCs w:val="24"/>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0713AA" w:rsidRPr="001E3B49" w14:paraId="65C96F07" w14:textId="77777777" w:rsidTr="008729A2">
        <w:trPr>
          <w:trHeight w:val="20"/>
        </w:trPr>
        <w:tc>
          <w:tcPr>
            <w:tcW w:w="2835" w:type="dxa"/>
          </w:tcPr>
          <w:p w14:paraId="3D84658D" w14:textId="77777777" w:rsidR="000713AA" w:rsidRPr="001E3B49" w:rsidRDefault="000713AA" w:rsidP="008729A2">
            <w:pPr>
              <w:tabs>
                <w:tab w:val="left" w:pos="360"/>
                <w:tab w:val="left" w:pos="2160"/>
                <w:tab w:val="left" w:pos="2880"/>
              </w:tabs>
              <w:spacing w:line="240" w:lineRule="auto"/>
              <w:ind w:right="-198"/>
              <w:jc w:val="center"/>
              <w:rPr>
                <w:rFonts w:ascii="Browallia New" w:hAnsi="Browallia New" w:cs="Browallia New"/>
                <w:sz w:val="28"/>
                <w:szCs w:val="28"/>
                <w:u w:val="single"/>
              </w:rPr>
            </w:pPr>
            <w:r w:rsidRPr="001E3B49">
              <w:rPr>
                <w:rFonts w:ascii="Browallia New" w:hAnsi="Browallia New" w:cs="Browallia New"/>
                <w:sz w:val="28"/>
                <w:szCs w:val="28"/>
                <w:cs/>
              </w:rPr>
              <w:br w:type="page"/>
            </w:r>
            <w:r w:rsidRPr="001E3B49">
              <w:rPr>
                <w:rFonts w:ascii="Browallia New" w:hAnsi="Browallia New" w:cs="Browallia New"/>
                <w:sz w:val="28"/>
                <w:szCs w:val="28"/>
              </w:rPr>
              <w:br w:type="page"/>
            </w:r>
          </w:p>
        </w:tc>
        <w:tc>
          <w:tcPr>
            <w:tcW w:w="5528" w:type="dxa"/>
            <w:gridSpan w:val="7"/>
          </w:tcPr>
          <w:p w14:paraId="1B389C1B" w14:textId="658698F0" w:rsidR="000713AA" w:rsidRPr="001E3B49"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1E3B49">
              <w:rPr>
                <w:rFonts w:ascii="Browallia New" w:hAnsi="Browallia New" w:cs="Browallia New"/>
                <w:sz w:val="28"/>
                <w:szCs w:val="28"/>
                <w:cs/>
              </w:rPr>
              <w:t xml:space="preserve">(หน่วย </w:t>
            </w:r>
            <w:r w:rsidRPr="001E3B49">
              <w:rPr>
                <w:rFonts w:ascii="Browallia New" w:hAnsi="Browallia New" w:cs="Browallia New"/>
                <w:sz w:val="28"/>
                <w:szCs w:val="28"/>
              </w:rPr>
              <w:t xml:space="preserve">: </w:t>
            </w:r>
            <w:r w:rsidR="00B87A37" w:rsidRPr="001E3B49">
              <w:rPr>
                <w:rFonts w:ascii="Browallia New" w:hAnsi="Browallia New" w:cs="Browallia New" w:hint="cs"/>
                <w:sz w:val="28"/>
                <w:szCs w:val="28"/>
                <w:cs/>
              </w:rPr>
              <w:t>ล้าน</w:t>
            </w:r>
            <w:r w:rsidRPr="001E3B49">
              <w:rPr>
                <w:rFonts w:ascii="Browallia New" w:hAnsi="Browallia New" w:cs="Browallia New"/>
                <w:sz w:val="28"/>
                <w:szCs w:val="28"/>
                <w:cs/>
              </w:rPr>
              <w:t>บาท)</w:t>
            </w:r>
          </w:p>
        </w:tc>
      </w:tr>
      <w:tr w:rsidR="000713AA" w:rsidRPr="001E3B49" w14:paraId="0A7E3EAC" w14:textId="77777777" w:rsidTr="008729A2">
        <w:trPr>
          <w:trHeight w:val="20"/>
        </w:trPr>
        <w:tc>
          <w:tcPr>
            <w:tcW w:w="2835" w:type="dxa"/>
          </w:tcPr>
          <w:p w14:paraId="7BB55AB9" w14:textId="77777777" w:rsidR="000713AA" w:rsidRPr="001E3B49" w:rsidRDefault="000713AA" w:rsidP="008729A2">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77665CB8" w14:textId="77777777" w:rsidR="000713AA" w:rsidRPr="001E3B49"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1E3B49">
              <w:rPr>
                <w:rFonts w:ascii="Browallia New" w:hAnsi="Browallia New" w:cs="Browallia New"/>
                <w:sz w:val="28"/>
                <w:szCs w:val="28"/>
                <w:cs/>
              </w:rPr>
              <w:t>งบการเงินรวม</w:t>
            </w:r>
          </w:p>
        </w:tc>
        <w:tc>
          <w:tcPr>
            <w:tcW w:w="236" w:type="dxa"/>
          </w:tcPr>
          <w:p w14:paraId="2D00063E" w14:textId="77777777" w:rsidR="000713AA" w:rsidRPr="001E3B49"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74FC34B0" w14:textId="77777777" w:rsidR="000713AA" w:rsidRPr="001E3B49"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1E3B49">
              <w:rPr>
                <w:rFonts w:ascii="Browallia New" w:hAnsi="Browallia New" w:cs="Browallia New"/>
                <w:sz w:val="28"/>
                <w:szCs w:val="28"/>
                <w:cs/>
              </w:rPr>
              <w:t>งบการเงินเฉพาะของบริษัท</w:t>
            </w:r>
          </w:p>
        </w:tc>
      </w:tr>
      <w:tr w:rsidR="00691570" w:rsidRPr="001E3B49" w14:paraId="49D37725" w14:textId="77777777">
        <w:trPr>
          <w:trHeight w:val="20"/>
        </w:trPr>
        <w:tc>
          <w:tcPr>
            <w:tcW w:w="2835" w:type="dxa"/>
          </w:tcPr>
          <w:p w14:paraId="28371458" w14:textId="77777777" w:rsidR="00691570" w:rsidRPr="001E3B49" w:rsidRDefault="00691570" w:rsidP="00691570">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vAlign w:val="bottom"/>
          </w:tcPr>
          <w:p w14:paraId="64142EDC" w14:textId="0A4506AF" w:rsidR="00691570" w:rsidRPr="001E3B49" w:rsidRDefault="00387855"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387855">
              <w:rPr>
                <w:rFonts w:ascii="Browallia New" w:hAnsi="Browallia New" w:cs="Browallia New"/>
                <w:sz w:val="28"/>
                <w:szCs w:val="28"/>
              </w:rPr>
              <w:t>30</w:t>
            </w:r>
            <w:r w:rsidRPr="00387855">
              <w:rPr>
                <w:rFonts w:ascii="Browallia New" w:hAnsi="Browallia New" w:cs="Browallia New" w:hint="cs"/>
                <w:sz w:val="28"/>
                <w:szCs w:val="28"/>
                <w:cs/>
              </w:rPr>
              <w:t xml:space="preserve"> มิถุนายน </w:t>
            </w:r>
            <w:r w:rsidR="00691570" w:rsidRPr="00B737D5">
              <w:rPr>
                <w:rFonts w:ascii="Browallia New" w:hAnsi="Browallia New" w:cs="Browallia New"/>
                <w:sz w:val="28"/>
                <w:szCs w:val="28"/>
              </w:rPr>
              <w:t>256</w:t>
            </w:r>
            <w:r w:rsidR="00691570">
              <w:rPr>
                <w:rFonts w:ascii="Browallia New" w:hAnsi="Browallia New" w:cs="Browallia New"/>
                <w:sz w:val="28"/>
                <w:szCs w:val="28"/>
              </w:rPr>
              <w:t>6</w:t>
            </w:r>
          </w:p>
        </w:tc>
        <w:tc>
          <w:tcPr>
            <w:tcW w:w="273" w:type="dxa"/>
            <w:tcBorders>
              <w:top w:val="single" w:sz="4" w:space="0" w:color="auto"/>
            </w:tcBorders>
            <w:vAlign w:val="bottom"/>
          </w:tcPr>
          <w:p w14:paraId="7556A548" w14:textId="77777777" w:rsidR="00691570" w:rsidRPr="001E3B49"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vAlign w:val="bottom"/>
          </w:tcPr>
          <w:p w14:paraId="180FA28F" w14:textId="6072A9EF" w:rsidR="00691570" w:rsidRPr="001E3B49"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c>
          <w:tcPr>
            <w:tcW w:w="236" w:type="dxa"/>
          </w:tcPr>
          <w:p w14:paraId="2ADC14E7" w14:textId="77777777" w:rsidR="00691570" w:rsidRPr="001E3B49"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vAlign w:val="bottom"/>
          </w:tcPr>
          <w:p w14:paraId="581AAA4C" w14:textId="7EF0BCE1" w:rsidR="00691570" w:rsidRPr="001E3B49" w:rsidRDefault="00387855"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387855">
              <w:rPr>
                <w:rFonts w:ascii="Browallia New" w:hAnsi="Browallia New" w:cs="Browallia New"/>
                <w:sz w:val="28"/>
                <w:szCs w:val="28"/>
              </w:rPr>
              <w:t>30</w:t>
            </w:r>
            <w:r w:rsidRPr="00387855">
              <w:rPr>
                <w:rFonts w:ascii="Browallia New" w:hAnsi="Browallia New" w:cs="Browallia New" w:hint="cs"/>
                <w:sz w:val="28"/>
                <w:szCs w:val="28"/>
                <w:cs/>
              </w:rPr>
              <w:t xml:space="preserve"> มิถุนายน </w:t>
            </w:r>
            <w:r w:rsidR="00691570" w:rsidRPr="00B737D5">
              <w:rPr>
                <w:rFonts w:ascii="Browallia New" w:hAnsi="Browallia New" w:cs="Browallia New"/>
                <w:sz w:val="28"/>
                <w:szCs w:val="28"/>
              </w:rPr>
              <w:t>256</w:t>
            </w:r>
            <w:r w:rsidR="00691570">
              <w:rPr>
                <w:rFonts w:ascii="Browallia New" w:hAnsi="Browallia New" w:cs="Browallia New"/>
                <w:sz w:val="28"/>
                <w:szCs w:val="28"/>
              </w:rPr>
              <w:t>6</w:t>
            </w:r>
          </w:p>
        </w:tc>
        <w:tc>
          <w:tcPr>
            <w:tcW w:w="236" w:type="dxa"/>
            <w:vAlign w:val="bottom"/>
          </w:tcPr>
          <w:p w14:paraId="12041149" w14:textId="77777777" w:rsidR="00691570" w:rsidRPr="001E3B49"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vAlign w:val="bottom"/>
          </w:tcPr>
          <w:p w14:paraId="4117D1AB" w14:textId="382FDA62" w:rsidR="00691570" w:rsidRPr="001E3B49" w:rsidRDefault="00691570" w:rsidP="0069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Pr>
                <w:rFonts w:ascii="Browallia New" w:hAnsi="Browallia New" w:cs="Browallia New"/>
                <w:sz w:val="28"/>
                <w:szCs w:val="28"/>
              </w:rPr>
              <w:t>5</w:t>
            </w:r>
          </w:p>
        </w:tc>
      </w:tr>
      <w:tr w:rsidR="000713AA" w:rsidRPr="001E3B49" w14:paraId="60DF3BC7" w14:textId="77777777" w:rsidTr="008729A2">
        <w:trPr>
          <w:trHeight w:val="257"/>
        </w:trPr>
        <w:tc>
          <w:tcPr>
            <w:tcW w:w="2835" w:type="dxa"/>
          </w:tcPr>
          <w:p w14:paraId="508EA11B" w14:textId="77777777" w:rsidR="000713AA" w:rsidRPr="001E3B49" w:rsidRDefault="000713AA" w:rsidP="008729A2">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0AC75A69"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c>
          <w:tcPr>
            <w:tcW w:w="273" w:type="dxa"/>
          </w:tcPr>
          <w:p w14:paraId="1CE41A34"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75CE0F3C"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c>
          <w:tcPr>
            <w:tcW w:w="236" w:type="dxa"/>
          </w:tcPr>
          <w:p w14:paraId="7D2B6289"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047017C9"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c>
          <w:tcPr>
            <w:tcW w:w="236" w:type="dxa"/>
          </w:tcPr>
          <w:p w14:paraId="5B4D30CA"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c>
          <w:tcPr>
            <w:tcW w:w="1169" w:type="dxa"/>
          </w:tcPr>
          <w:p w14:paraId="3B55AD1E"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r>
      <w:tr w:rsidR="000F303D" w:rsidRPr="001E3B49" w14:paraId="46A29DD2" w14:textId="77777777" w:rsidTr="001206CC">
        <w:trPr>
          <w:trHeight w:val="195"/>
        </w:trPr>
        <w:tc>
          <w:tcPr>
            <w:tcW w:w="2835" w:type="dxa"/>
          </w:tcPr>
          <w:p w14:paraId="6F052000" w14:textId="70260AA5" w:rsidR="000F303D" w:rsidRPr="001E3B49" w:rsidRDefault="000F303D" w:rsidP="000F303D">
            <w:pPr>
              <w:spacing w:line="240" w:lineRule="auto"/>
              <w:ind w:left="169" w:hanging="142"/>
              <w:rPr>
                <w:rFonts w:ascii="Browallia New" w:hAnsi="Browallia New" w:cs="Browallia New"/>
                <w:sz w:val="28"/>
                <w:szCs w:val="28"/>
              </w:rPr>
            </w:pPr>
            <w:r w:rsidRPr="001E3B49">
              <w:rPr>
                <w:rFonts w:ascii="Browallia New" w:hAnsi="Browallia New" w:cs="Browallia New"/>
                <w:sz w:val="28"/>
                <w:szCs w:val="28"/>
                <w:cs/>
              </w:rPr>
              <w:t>วงเงินเบิกเกินบัญชีและเงินกู้ยืม</w:t>
            </w:r>
            <w:r w:rsidR="005E728E" w:rsidRPr="001E3B49">
              <w:rPr>
                <w:rFonts w:ascii="Browallia New" w:hAnsi="Browallia New" w:cs="Browallia New"/>
                <w:sz w:val="28"/>
                <w:szCs w:val="28"/>
              </w:rPr>
              <w:br/>
            </w:r>
            <w:r w:rsidR="001E3B49">
              <w:rPr>
                <w:rFonts w:ascii="Browallia New" w:hAnsi="Browallia New" w:cs="Browallia New"/>
                <w:sz w:val="28"/>
                <w:szCs w:val="28"/>
              </w:rPr>
              <w:t xml:space="preserve"> </w:t>
            </w:r>
            <w:r w:rsidRPr="001E3B49">
              <w:rPr>
                <w:rFonts w:ascii="Browallia New" w:hAnsi="Browallia New" w:cs="Browallia New"/>
                <w:sz w:val="28"/>
                <w:szCs w:val="28"/>
                <w:cs/>
              </w:rPr>
              <w:t>ระยะสั้นจากสถาบันการเงิน</w:t>
            </w:r>
          </w:p>
        </w:tc>
        <w:tc>
          <w:tcPr>
            <w:tcW w:w="1235" w:type="dxa"/>
            <w:tcBorders>
              <w:bottom w:val="single" w:sz="12" w:space="0" w:color="auto"/>
            </w:tcBorders>
            <w:vAlign w:val="bottom"/>
          </w:tcPr>
          <w:p w14:paraId="32A9909E" w14:textId="0C71AE16" w:rsidR="00CD2F3D" w:rsidRPr="003E0C66" w:rsidRDefault="00104E6E" w:rsidP="000F303D">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94</w:t>
            </w:r>
            <w:r w:rsidR="00437E50">
              <w:rPr>
                <w:rFonts w:ascii="Browallia New" w:hAnsi="Browallia New" w:cs="Browallia New"/>
                <w:sz w:val="28"/>
                <w:szCs w:val="28"/>
              </w:rPr>
              <w:t>0</w:t>
            </w:r>
          </w:p>
        </w:tc>
        <w:tc>
          <w:tcPr>
            <w:tcW w:w="273" w:type="dxa"/>
          </w:tcPr>
          <w:p w14:paraId="2E1DD78A" w14:textId="77777777" w:rsidR="000F303D" w:rsidRPr="001E3B49"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vAlign w:val="bottom"/>
          </w:tcPr>
          <w:p w14:paraId="49E29050" w14:textId="37099146" w:rsidR="000F303D" w:rsidRPr="001E3B49" w:rsidRDefault="00BF6822" w:rsidP="000F303D">
            <w:pPr>
              <w:tabs>
                <w:tab w:val="clear" w:pos="680"/>
                <w:tab w:val="clear" w:pos="907"/>
                <w:tab w:val="left" w:pos="360"/>
              </w:tabs>
              <w:spacing w:line="240" w:lineRule="auto"/>
              <w:ind w:right="15"/>
              <w:jc w:val="right"/>
              <w:rPr>
                <w:rFonts w:ascii="Browallia New" w:hAnsi="Browallia New" w:cs="Browallia New"/>
                <w:sz w:val="28"/>
                <w:szCs w:val="28"/>
                <w:lang w:val="en-GB"/>
              </w:rPr>
            </w:pPr>
            <w:r w:rsidRPr="003F3A4B">
              <w:rPr>
                <w:rFonts w:ascii="Browallia New" w:hAnsi="Browallia New" w:cs="Browallia New"/>
                <w:sz w:val="28"/>
                <w:szCs w:val="28"/>
                <w:lang w:val="en-GB"/>
              </w:rPr>
              <w:t>943</w:t>
            </w:r>
          </w:p>
        </w:tc>
        <w:tc>
          <w:tcPr>
            <w:tcW w:w="236" w:type="dxa"/>
          </w:tcPr>
          <w:p w14:paraId="13C73C56" w14:textId="77777777" w:rsidR="000F303D" w:rsidRPr="001E3B49"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vAlign w:val="bottom"/>
          </w:tcPr>
          <w:p w14:paraId="5D62589A" w14:textId="2F33A1C4" w:rsidR="00336FF9" w:rsidRPr="00FF3C83" w:rsidRDefault="00104E6E" w:rsidP="000F303D">
            <w:pPr>
              <w:tabs>
                <w:tab w:val="clear" w:pos="680"/>
                <w:tab w:val="clear" w:pos="907"/>
                <w:tab w:val="left" w:pos="360"/>
              </w:tabs>
              <w:spacing w:line="240" w:lineRule="auto"/>
              <w:ind w:right="15"/>
              <w:jc w:val="right"/>
              <w:rPr>
                <w:rFonts w:ascii="Browallia New" w:hAnsi="Browallia New" w:cs="Browallia New"/>
                <w:sz w:val="28"/>
                <w:szCs w:val="28"/>
                <w:highlight w:val="yellow"/>
              </w:rPr>
            </w:pPr>
            <w:r w:rsidRPr="00104E6E">
              <w:rPr>
                <w:rFonts w:ascii="Browallia New" w:hAnsi="Browallia New" w:cs="Browallia New"/>
                <w:sz w:val="28"/>
                <w:szCs w:val="28"/>
              </w:rPr>
              <w:t>375</w:t>
            </w:r>
          </w:p>
        </w:tc>
        <w:tc>
          <w:tcPr>
            <w:tcW w:w="236" w:type="dxa"/>
          </w:tcPr>
          <w:p w14:paraId="20EDEFFA" w14:textId="77777777" w:rsidR="000F303D" w:rsidRPr="001E3B49"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vAlign w:val="bottom"/>
          </w:tcPr>
          <w:p w14:paraId="631C101A" w14:textId="024D0A6D" w:rsidR="000F303D" w:rsidRPr="001E3B49" w:rsidRDefault="00030C3C" w:rsidP="000F303D">
            <w:pPr>
              <w:tabs>
                <w:tab w:val="clear" w:pos="680"/>
                <w:tab w:val="clear" w:pos="907"/>
                <w:tab w:val="left" w:pos="360"/>
              </w:tabs>
              <w:spacing w:line="240" w:lineRule="auto"/>
              <w:ind w:right="15"/>
              <w:jc w:val="right"/>
              <w:rPr>
                <w:rFonts w:ascii="Browallia New" w:hAnsi="Browallia New" w:cs="Browallia New"/>
                <w:sz w:val="28"/>
                <w:szCs w:val="28"/>
                <w:lang w:val="en-GB"/>
              </w:rPr>
            </w:pPr>
            <w:r w:rsidRPr="003F3A4B">
              <w:rPr>
                <w:rFonts w:ascii="Browallia New" w:hAnsi="Browallia New" w:cs="Browallia New"/>
                <w:sz w:val="28"/>
                <w:szCs w:val="28"/>
                <w:lang w:val="en-GB"/>
              </w:rPr>
              <w:t>375</w:t>
            </w:r>
          </w:p>
        </w:tc>
      </w:tr>
    </w:tbl>
    <w:p w14:paraId="33F0F219" w14:textId="77777777" w:rsidR="000713AA" w:rsidRPr="00B737D5" w:rsidRDefault="000713AA" w:rsidP="006F6AAC">
      <w:pPr>
        <w:tabs>
          <w:tab w:val="left" w:pos="993"/>
        </w:tabs>
        <w:ind w:firstLine="360"/>
        <w:jc w:val="thaiDistribute"/>
        <w:rPr>
          <w:rFonts w:ascii="Browallia New" w:hAnsi="Browallia New" w:cs="Browallia New"/>
          <w:sz w:val="24"/>
          <w:szCs w:val="24"/>
        </w:rPr>
      </w:pPr>
    </w:p>
    <w:p w14:paraId="030F7859" w14:textId="48C1E248" w:rsidR="00C37E6B" w:rsidRPr="00B737D5" w:rsidRDefault="00D32B33" w:rsidP="00256A5E">
      <w:pPr>
        <w:tabs>
          <w:tab w:val="clear" w:pos="907"/>
          <w:tab w:val="left" w:pos="1260"/>
        </w:tabs>
        <w:ind w:left="1080"/>
        <w:jc w:val="thaiDistribute"/>
        <w:rPr>
          <w:rFonts w:ascii="Browallia New" w:hAnsi="Browallia New" w:cs="Browallia New"/>
          <w:sz w:val="28"/>
          <w:szCs w:val="28"/>
        </w:rPr>
      </w:pPr>
      <w:r w:rsidRPr="00B737D5">
        <w:rPr>
          <w:rFonts w:ascii="Browallia New" w:hAnsi="Browallia New" w:cs="Browallia New"/>
          <w:sz w:val="28"/>
          <w:szCs w:val="28"/>
          <w:cs/>
        </w:rPr>
        <w:t>วงเงินเบิกเกินบัญชีและเงินกู้ยืมระยะสั้นจากสถาบันการเงิน</w:t>
      </w:r>
      <w:r w:rsidR="006F6AAC" w:rsidRPr="00B737D5">
        <w:rPr>
          <w:rFonts w:ascii="Browallia New" w:hAnsi="Browallia New" w:cs="Browallia New"/>
          <w:sz w:val="28"/>
          <w:szCs w:val="28"/>
          <w:cs/>
        </w:rPr>
        <w:t>ข้างต้น</w:t>
      </w:r>
      <w:r w:rsidR="00972535" w:rsidRPr="00B737D5">
        <w:rPr>
          <w:rFonts w:ascii="Browallia New" w:hAnsi="Browallia New" w:cs="Browallia New"/>
          <w:sz w:val="28"/>
          <w:szCs w:val="28"/>
          <w:cs/>
        </w:rPr>
        <w:t>ค้ำประกันโดย</w:t>
      </w:r>
      <w:r w:rsidR="009E7B6B" w:rsidRPr="00B737D5">
        <w:rPr>
          <w:rFonts w:ascii="Browallia New" w:hAnsi="Browallia New" w:cs="Browallia New" w:hint="cs"/>
          <w:sz w:val="28"/>
          <w:szCs w:val="28"/>
          <w:cs/>
        </w:rPr>
        <w:t>บริษัท</w:t>
      </w:r>
      <w:r w:rsidR="00135D7F" w:rsidRPr="00B737D5">
        <w:rPr>
          <w:rFonts w:ascii="Browallia New" w:hAnsi="Browallia New" w:cs="Browallia New" w:hint="cs"/>
          <w:sz w:val="28"/>
          <w:szCs w:val="28"/>
          <w:cs/>
        </w:rPr>
        <w:t xml:space="preserve"> </w:t>
      </w:r>
      <w:r w:rsidR="00972535" w:rsidRPr="00B737D5">
        <w:rPr>
          <w:rFonts w:ascii="Browallia New" w:hAnsi="Browallia New" w:cs="Browallia New"/>
          <w:sz w:val="28"/>
          <w:szCs w:val="28"/>
          <w:cs/>
        </w:rPr>
        <w:t>กรรมการของบริษัทและบริษัทย่อย</w:t>
      </w:r>
      <w:r w:rsidR="00972535" w:rsidRPr="00B737D5">
        <w:rPr>
          <w:rFonts w:ascii="Browallia New" w:hAnsi="Browallia New" w:cs="Browallia New"/>
          <w:sz w:val="12"/>
          <w:szCs w:val="12"/>
          <w:cs/>
        </w:rPr>
        <w:t xml:space="preserve"> </w:t>
      </w:r>
      <w:r w:rsidR="00972535" w:rsidRPr="00B737D5">
        <w:rPr>
          <w:rFonts w:ascii="Browallia New" w:hAnsi="Browallia New" w:cs="Browallia New"/>
          <w:sz w:val="28"/>
          <w:szCs w:val="28"/>
          <w:cs/>
        </w:rPr>
        <w:t>และจำนองโดยที่ดินและสิ่งปลูกสร้างของ</w:t>
      </w:r>
      <w:r w:rsidR="00B25A68" w:rsidRPr="00B737D5">
        <w:rPr>
          <w:rFonts w:ascii="Browallia New" w:hAnsi="Browallia New" w:cs="Browallia New" w:hint="cs"/>
          <w:sz w:val="28"/>
          <w:szCs w:val="28"/>
          <w:cs/>
        </w:rPr>
        <w:t>กลุ่มบริษัท</w:t>
      </w:r>
    </w:p>
    <w:p w14:paraId="5ED83375" w14:textId="273B048B" w:rsidR="00D56A1E" w:rsidRPr="00B737D5" w:rsidRDefault="00D56A1E" w:rsidP="005E728E">
      <w:pPr>
        <w:tabs>
          <w:tab w:val="clear" w:pos="907"/>
          <w:tab w:val="left" w:pos="1260"/>
        </w:tabs>
        <w:ind w:left="369"/>
        <w:jc w:val="thaiDistribute"/>
        <w:rPr>
          <w:rFonts w:ascii="Browallia New" w:hAnsi="Browallia New" w:cs="Browallia New"/>
          <w:sz w:val="28"/>
          <w:szCs w:val="28"/>
        </w:rPr>
      </w:pPr>
    </w:p>
    <w:p w14:paraId="14619794" w14:textId="6EF6791A" w:rsidR="00243C47" w:rsidRPr="00B737D5" w:rsidRDefault="00243C47" w:rsidP="001E3B49">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6" w:hanging="425"/>
        <w:rPr>
          <w:rFonts w:ascii="Browallia New" w:hAnsi="Browallia New" w:cs="Browallia New"/>
          <w:b/>
          <w:bCs/>
          <w:sz w:val="28"/>
          <w:szCs w:val="28"/>
        </w:rPr>
      </w:pPr>
      <w:r w:rsidRPr="00B737D5">
        <w:rPr>
          <w:rFonts w:ascii="Browallia New" w:hAnsi="Browallia New" w:cs="Browallia New"/>
          <w:b/>
          <w:bCs/>
          <w:sz w:val="28"/>
          <w:szCs w:val="28"/>
          <w:cs/>
        </w:rPr>
        <w:t>ลำดับชั้น</w:t>
      </w:r>
      <w:r w:rsidRPr="00B737D5">
        <w:rPr>
          <w:rFonts w:ascii="Browallia New" w:hAnsi="Browallia New" w:cs="Browallia New"/>
          <w:b/>
          <w:bCs/>
          <w:sz w:val="28"/>
          <w:szCs w:val="28"/>
          <w:cs/>
          <w:lang w:val="en-GB"/>
        </w:rPr>
        <w:t>ของ</w:t>
      </w:r>
      <w:r w:rsidRPr="00B737D5">
        <w:rPr>
          <w:rFonts w:ascii="Browallia New" w:hAnsi="Browallia New" w:cs="Browallia New"/>
          <w:b/>
          <w:bCs/>
          <w:sz w:val="28"/>
          <w:szCs w:val="28"/>
          <w:cs/>
        </w:rPr>
        <w:t>มูลค่ายุติธรรม</w:t>
      </w:r>
    </w:p>
    <w:p w14:paraId="7F00C4EE" w14:textId="77777777" w:rsidR="00243C47" w:rsidRPr="00B737D5" w:rsidRDefault="00243C47" w:rsidP="00243C47">
      <w:pPr>
        <w:jc w:val="thaiDistribute"/>
        <w:rPr>
          <w:rFonts w:ascii="Browallia New" w:hAnsi="Browallia New" w:cs="Browallia New"/>
          <w:b/>
          <w:bCs/>
          <w:sz w:val="28"/>
          <w:szCs w:val="28"/>
        </w:rPr>
      </w:pPr>
    </w:p>
    <w:p w14:paraId="76EA2BDB" w14:textId="77777777" w:rsidR="00974388" w:rsidRPr="00B737D5" w:rsidRDefault="00974388" w:rsidP="007012AC">
      <w:pPr>
        <w:tabs>
          <w:tab w:val="clear" w:pos="227"/>
          <w:tab w:val="clear" w:pos="454"/>
        </w:tabs>
        <w:spacing w:line="240" w:lineRule="auto"/>
        <w:ind w:left="450"/>
        <w:jc w:val="thaiDistribute"/>
        <w:rPr>
          <w:rFonts w:ascii="Browallia New" w:hAnsi="Browallia New" w:cs="Browallia New"/>
          <w:sz w:val="28"/>
          <w:szCs w:val="28"/>
        </w:rPr>
      </w:pPr>
      <w:r w:rsidRPr="00B737D5">
        <w:rPr>
          <w:rFonts w:ascii="Browallia New" w:hAnsi="Browallia New" w:cs="Browallia New"/>
          <w:sz w:val="28"/>
          <w:szCs w:val="28"/>
          <w:cs/>
        </w:rPr>
        <w:t>มูลค่ายุติธรรม หมายถึง ราคาที่ได้รับจากการขายสินทรัพย์หรือจะจ่าย</w:t>
      </w:r>
      <w:r w:rsidRPr="00B737D5">
        <w:rPr>
          <w:rFonts w:ascii="Browallia New" w:hAnsi="Browallia New" w:cs="Browallia New" w:hint="cs"/>
          <w:sz w:val="28"/>
          <w:szCs w:val="28"/>
          <w:cs/>
        </w:rPr>
        <w:t>ชำระหนี้สิน</w:t>
      </w:r>
      <w:r w:rsidRPr="00B737D5">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0A1752F" w14:textId="77777777" w:rsidR="00974388" w:rsidRPr="00B737D5" w:rsidRDefault="00974388" w:rsidP="007012AC">
      <w:pPr>
        <w:tabs>
          <w:tab w:val="clear" w:pos="227"/>
          <w:tab w:val="clear" w:pos="454"/>
        </w:tabs>
        <w:spacing w:line="240" w:lineRule="auto"/>
        <w:ind w:left="450"/>
        <w:jc w:val="thaiDistribute"/>
        <w:rPr>
          <w:rFonts w:ascii="Browallia New" w:hAnsi="Browallia New" w:cs="Browallia New"/>
          <w:sz w:val="28"/>
          <w:szCs w:val="28"/>
        </w:rPr>
      </w:pPr>
    </w:p>
    <w:p w14:paraId="1D195309" w14:textId="76AAF64E" w:rsidR="00974388" w:rsidRPr="00B737D5" w:rsidRDefault="00974388" w:rsidP="007012AC">
      <w:pPr>
        <w:tabs>
          <w:tab w:val="clear" w:pos="227"/>
          <w:tab w:val="clear" w:pos="454"/>
        </w:tabs>
        <w:spacing w:line="240" w:lineRule="auto"/>
        <w:ind w:left="450"/>
        <w:jc w:val="thaiDistribute"/>
        <w:rPr>
          <w:rFonts w:ascii="Browallia New" w:hAnsi="Browallia New" w:cs="Browallia New"/>
          <w:sz w:val="28"/>
          <w:szCs w:val="28"/>
          <w:cs/>
        </w:rPr>
      </w:pPr>
      <w:r w:rsidRPr="00B737D5">
        <w:rPr>
          <w:rFonts w:ascii="Browallia New" w:hAnsi="Browallia New" w:cs="Browallia New"/>
          <w:sz w:val="28"/>
          <w:szCs w:val="28"/>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6F933444" w14:textId="06D17846" w:rsidR="00974388" w:rsidRPr="00B737D5" w:rsidRDefault="00974388"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2CFFC469" w14:textId="6B1EC5B6" w:rsidR="00462F71" w:rsidRPr="00B737D5" w:rsidRDefault="00462F71"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1693C198" w14:textId="3D769C0A" w:rsidR="00462F71" w:rsidRPr="00B737D5" w:rsidRDefault="00462F71"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0A4D11D7" w14:textId="49B20F4A" w:rsidR="00462F71" w:rsidRPr="00B737D5" w:rsidRDefault="00462F71"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7D491726" w14:textId="77777777" w:rsidR="00974388" w:rsidRPr="00B737D5" w:rsidRDefault="00974388" w:rsidP="007012AC">
      <w:pPr>
        <w:tabs>
          <w:tab w:val="clear" w:pos="227"/>
          <w:tab w:val="clear" w:pos="454"/>
        </w:tabs>
        <w:spacing w:line="240" w:lineRule="auto"/>
        <w:ind w:left="450"/>
        <w:jc w:val="thaiDistribute"/>
        <w:rPr>
          <w:rFonts w:ascii="Browallia New" w:hAnsi="Browallia New" w:cs="Browallia New"/>
          <w:sz w:val="28"/>
          <w:szCs w:val="28"/>
          <w:cs/>
        </w:rPr>
      </w:pPr>
      <w:r w:rsidRPr="00B737D5">
        <w:rPr>
          <w:rFonts w:ascii="Browallia New" w:hAnsi="Browallia New" w:cs="Browallia New" w:hint="cs"/>
          <w:sz w:val="28"/>
          <w:szCs w:val="28"/>
          <w:cs/>
        </w:rPr>
        <w:t>มูลค่ายุติธรรม</w:t>
      </w:r>
      <w:r w:rsidRPr="00B737D5">
        <w:rPr>
          <w:rFonts w:ascii="Browallia New" w:hAnsi="Browallia New" w:cs="Browallia New"/>
          <w:sz w:val="28"/>
          <w:szCs w:val="28"/>
          <w:cs/>
        </w:rPr>
        <w:t>กำหนด</w:t>
      </w:r>
      <w:r w:rsidRPr="00B737D5">
        <w:rPr>
          <w:rFonts w:ascii="Browallia New" w:hAnsi="Browallia New" w:cs="Browallia New" w:hint="cs"/>
          <w:sz w:val="28"/>
          <w:szCs w:val="28"/>
          <w:cs/>
        </w:rPr>
        <w:t>เป็น</w:t>
      </w:r>
      <w:r w:rsidRPr="00B737D5">
        <w:rPr>
          <w:rFonts w:ascii="Browallia New" w:hAnsi="Browallia New" w:cs="Browallia New"/>
          <w:sz w:val="28"/>
          <w:szCs w:val="28"/>
          <w:cs/>
        </w:rPr>
        <w:t xml:space="preserve"> </w:t>
      </w:r>
      <w:r w:rsidRPr="00B737D5">
        <w:rPr>
          <w:rFonts w:ascii="Browallia New" w:hAnsi="Browallia New" w:cs="Browallia New"/>
          <w:sz w:val="28"/>
          <w:szCs w:val="28"/>
        </w:rPr>
        <w:t>3</w:t>
      </w:r>
      <w:r w:rsidRPr="00B737D5">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780A1625" w14:textId="77777777" w:rsidR="00974388" w:rsidRPr="00B737D5" w:rsidRDefault="00974388" w:rsidP="00974388">
      <w:pPr>
        <w:spacing w:line="240" w:lineRule="auto"/>
        <w:ind w:left="426"/>
        <w:jc w:val="thaiDistribute"/>
        <w:rPr>
          <w:rFonts w:ascii="Browallia New" w:hAnsi="Browallia New" w:cs="Browallia New"/>
          <w:sz w:val="24"/>
          <w:szCs w:val="24"/>
          <w:cs/>
        </w:rPr>
      </w:pPr>
    </w:p>
    <w:p w14:paraId="360087B2" w14:textId="77777777" w:rsidR="00974388" w:rsidRPr="00B737D5" w:rsidRDefault="00974388" w:rsidP="00BC6A9E">
      <w:pPr>
        <w:pStyle w:val="ListParagraph"/>
        <w:numPr>
          <w:ilvl w:val="0"/>
          <w:numId w:val="21"/>
        </w:numPr>
        <w:spacing w:line="240" w:lineRule="auto"/>
        <w:jc w:val="both"/>
        <w:rPr>
          <w:rFonts w:ascii="Browallia New" w:hAnsi="Browallia New" w:cs="Browallia New"/>
          <w:sz w:val="28"/>
          <w:szCs w:val="28"/>
        </w:rPr>
      </w:pPr>
      <w:r w:rsidRPr="00B737D5">
        <w:rPr>
          <w:rFonts w:ascii="Browallia New" w:hAnsi="Browallia New" w:cs="Browallia New"/>
          <w:sz w:val="28"/>
          <w:szCs w:val="28"/>
          <w:cs/>
        </w:rPr>
        <w:t xml:space="preserve">ข้อมูลระดับ </w:t>
      </w:r>
      <w:r w:rsidRPr="00B737D5">
        <w:rPr>
          <w:rFonts w:ascii="Browallia New" w:hAnsi="Browallia New" w:cs="Browallia New"/>
          <w:sz w:val="28"/>
          <w:szCs w:val="28"/>
        </w:rPr>
        <w:t>1</w:t>
      </w:r>
      <w:r w:rsidRPr="00B737D5">
        <w:rPr>
          <w:rFonts w:ascii="Browallia New" w:hAnsi="Browallia New" w:cs="Browallia New"/>
          <w:sz w:val="28"/>
          <w:szCs w:val="28"/>
          <w:cs/>
        </w:rPr>
        <w:t xml:space="preserve"> </w:t>
      </w:r>
      <w:r w:rsidRPr="00B737D5">
        <w:rPr>
          <w:rFonts w:ascii="Browallia New" w:hAnsi="Browallia New" w:cs="Browallia New"/>
          <w:sz w:val="28"/>
          <w:szCs w:val="28"/>
          <w:cs/>
        </w:rPr>
        <w:tab/>
        <w:t>เป็นราคาเสนอซื้อขาย (ไม่ต้องปรับปรุง) ในตลาดที่มีสภาพคล่องสำหรับสินทรัพย์</w:t>
      </w:r>
      <w:r w:rsidRPr="00B737D5">
        <w:rPr>
          <w:rFonts w:ascii="Browallia New" w:hAnsi="Browallia New" w:cs="Browallia New"/>
          <w:sz w:val="28"/>
          <w:szCs w:val="28"/>
          <w:cs/>
        </w:rPr>
        <w:tab/>
      </w:r>
      <w:r w:rsidRPr="00B737D5">
        <w:rPr>
          <w:rFonts w:ascii="Browallia New" w:hAnsi="Browallia New" w:cs="Browallia New"/>
          <w:sz w:val="28"/>
          <w:szCs w:val="28"/>
          <w:cs/>
        </w:rPr>
        <w:tab/>
      </w:r>
      <w:r w:rsidRPr="00B737D5">
        <w:rPr>
          <w:rFonts w:ascii="Browallia New" w:hAnsi="Browallia New" w:cs="Browallia New"/>
          <w:sz w:val="28"/>
          <w:szCs w:val="28"/>
          <w:cs/>
        </w:rPr>
        <w:tab/>
      </w:r>
      <w:r w:rsidRPr="00B737D5">
        <w:rPr>
          <w:rFonts w:ascii="Browallia New" w:hAnsi="Browallia New" w:cs="Browallia New"/>
          <w:sz w:val="28"/>
          <w:szCs w:val="28"/>
          <w:cs/>
        </w:rPr>
        <w:tab/>
        <w:t>หรือหนี้สินอย่างเดียวกัน</w:t>
      </w:r>
    </w:p>
    <w:p w14:paraId="4D62940D" w14:textId="77777777" w:rsidR="00974388" w:rsidRPr="00B737D5" w:rsidRDefault="00974388" w:rsidP="00BC6A9E">
      <w:pPr>
        <w:pStyle w:val="ListParagraph"/>
        <w:numPr>
          <w:ilvl w:val="0"/>
          <w:numId w:val="21"/>
        </w:numPr>
        <w:spacing w:line="240" w:lineRule="auto"/>
        <w:jc w:val="both"/>
        <w:rPr>
          <w:rFonts w:ascii="Browallia New" w:hAnsi="Browallia New" w:cs="Browallia New"/>
          <w:sz w:val="28"/>
          <w:szCs w:val="28"/>
        </w:rPr>
      </w:pPr>
      <w:r w:rsidRPr="00B737D5">
        <w:rPr>
          <w:rFonts w:ascii="Browallia New" w:hAnsi="Browallia New" w:cs="Browallia New"/>
          <w:sz w:val="28"/>
          <w:szCs w:val="28"/>
          <w:cs/>
        </w:rPr>
        <w:t xml:space="preserve">ข้อมูลระดับ </w:t>
      </w:r>
      <w:r w:rsidRPr="00B737D5">
        <w:rPr>
          <w:rFonts w:ascii="Browallia New" w:hAnsi="Browallia New" w:cs="Browallia New"/>
          <w:sz w:val="28"/>
          <w:szCs w:val="28"/>
        </w:rPr>
        <w:t>2</w:t>
      </w:r>
      <w:r w:rsidRPr="00B737D5">
        <w:rPr>
          <w:rFonts w:ascii="Browallia New" w:hAnsi="Browallia New" w:cs="Browallia New"/>
          <w:sz w:val="28"/>
          <w:szCs w:val="28"/>
          <w:cs/>
        </w:rPr>
        <w:t xml:space="preserve"> </w:t>
      </w:r>
      <w:r w:rsidRPr="00B737D5">
        <w:rPr>
          <w:rFonts w:ascii="Browallia New" w:hAnsi="Browallia New" w:cs="Browallia New"/>
          <w:sz w:val="28"/>
          <w:szCs w:val="28"/>
          <w:cs/>
        </w:rPr>
        <w:tab/>
        <w:t xml:space="preserve">เป็นข้อมูลอันนอกเหนือจากราคาเสนอซื้อขายซึ่งรวมอยู่ในระดับ </w:t>
      </w:r>
      <w:r w:rsidRPr="00B737D5">
        <w:rPr>
          <w:rFonts w:ascii="Browallia New" w:hAnsi="Browallia New" w:cs="Browallia New"/>
          <w:sz w:val="28"/>
          <w:szCs w:val="28"/>
        </w:rPr>
        <w:t xml:space="preserve">1 </w:t>
      </w:r>
      <w:r w:rsidRPr="00B737D5">
        <w:rPr>
          <w:rFonts w:ascii="Browallia New" w:hAnsi="Browallia New" w:cs="Browallia New"/>
          <w:sz w:val="28"/>
          <w:szCs w:val="28"/>
          <w:cs/>
        </w:rPr>
        <w:t>ที่สามารถเทียบ</w:t>
      </w:r>
      <w:r w:rsidRPr="00B737D5">
        <w:rPr>
          <w:rFonts w:ascii="Browallia New" w:hAnsi="Browallia New" w:cs="Browallia New"/>
          <w:sz w:val="28"/>
          <w:szCs w:val="28"/>
          <w:cs/>
        </w:rPr>
        <w:tab/>
      </w:r>
      <w:r w:rsidRPr="00B737D5">
        <w:rPr>
          <w:rFonts w:ascii="Browallia New" w:hAnsi="Browallia New" w:cs="Browallia New"/>
          <w:sz w:val="28"/>
          <w:szCs w:val="28"/>
          <w:cs/>
        </w:rPr>
        <w:tab/>
      </w:r>
      <w:r w:rsidRPr="00B737D5">
        <w:rPr>
          <w:rFonts w:ascii="Browallia New" w:hAnsi="Browallia New" w:cs="Browallia New"/>
          <w:sz w:val="28"/>
          <w:szCs w:val="28"/>
          <w:cs/>
        </w:rPr>
        <w:tab/>
      </w:r>
      <w:r w:rsidRPr="00B737D5">
        <w:rPr>
          <w:rFonts w:ascii="Browallia New" w:hAnsi="Browallia New" w:cs="Browallia New"/>
          <w:sz w:val="28"/>
          <w:szCs w:val="28"/>
          <w:cs/>
        </w:rPr>
        <w:tab/>
        <w:t>เคียงได้โดยตรงหรือโดยอ้อม สำหรับสินทรัพย์หรือหนี้สินนั้น</w:t>
      </w:r>
    </w:p>
    <w:p w14:paraId="59D68F23" w14:textId="77777777" w:rsidR="00974388" w:rsidRPr="00B737D5" w:rsidRDefault="00974388" w:rsidP="00BC6A9E">
      <w:pPr>
        <w:pStyle w:val="ListParagraph"/>
        <w:numPr>
          <w:ilvl w:val="0"/>
          <w:numId w:val="21"/>
        </w:numPr>
        <w:spacing w:line="240" w:lineRule="auto"/>
        <w:jc w:val="thaiDistribute"/>
        <w:rPr>
          <w:rFonts w:ascii="Browallia New" w:hAnsi="Browallia New" w:cs="Browallia New"/>
          <w:sz w:val="28"/>
          <w:szCs w:val="28"/>
        </w:rPr>
      </w:pPr>
      <w:r w:rsidRPr="00B737D5">
        <w:rPr>
          <w:rFonts w:ascii="Browallia New" w:hAnsi="Browallia New" w:cs="Browallia New"/>
          <w:sz w:val="28"/>
          <w:szCs w:val="28"/>
          <w:cs/>
        </w:rPr>
        <w:t xml:space="preserve">ข้อมูลระดับ </w:t>
      </w:r>
      <w:r w:rsidRPr="00B737D5">
        <w:rPr>
          <w:rFonts w:ascii="Browallia New" w:hAnsi="Browallia New" w:cs="Browallia New"/>
          <w:sz w:val="28"/>
          <w:szCs w:val="28"/>
        </w:rPr>
        <w:t>3</w:t>
      </w:r>
      <w:r w:rsidRPr="00B737D5">
        <w:rPr>
          <w:rFonts w:ascii="Browallia New" w:hAnsi="Browallia New" w:cs="Browallia New"/>
          <w:sz w:val="28"/>
          <w:szCs w:val="28"/>
          <w:cs/>
        </w:rPr>
        <w:tab/>
        <w:t>เป็นข้อมูลที่ไม่สามารถเทียบเคียงได้ซึ่งนำมาใช้กับสินทรัพย์หรือหนี้สินนั้น</w:t>
      </w:r>
    </w:p>
    <w:p w14:paraId="173E1872" w14:textId="77777777" w:rsidR="00974388" w:rsidRPr="00B737D5" w:rsidRDefault="00974388" w:rsidP="00974388">
      <w:pPr>
        <w:spacing w:line="240" w:lineRule="auto"/>
        <w:jc w:val="thaiDistribute"/>
        <w:rPr>
          <w:rFonts w:ascii="Browallia New" w:hAnsi="Browallia New" w:cs="Browallia New"/>
          <w:sz w:val="24"/>
          <w:szCs w:val="24"/>
          <w:lang w:val="en-GB"/>
        </w:rPr>
      </w:pPr>
    </w:p>
    <w:p w14:paraId="443C8204" w14:textId="77777777" w:rsidR="00974388" w:rsidRPr="00B737D5" w:rsidRDefault="00974388" w:rsidP="007012AC">
      <w:pPr>
        <w:tabs>
          <w:tab w:val="clear" w:pos="227"/>
          <w:tab w:val="clear" w:pos="454"/>
        </w:tabs>
        <w:spacing w:line="240" w:lineRule="auto"/>
        <w:ind w:left="450"/>
        <w:jc w:val="thaiDistribute"/>
        <w:rPr>
          <w:rFonts w:ascii="Browallia New" w:hAnsi="Browallia New" w:cs="Browallia New"/>
          <w:sz w:val="28"/>
          <w:szCs w:val="28"/>
        </w:rPr>
      </w:pPr>
      <w:r w:rsidRPr="00B737D5">
        <w:rPr>
          <w:rFonts w:ascii="Browallia New" w:hAnsi="Browallia New" w:cs="Browall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60549A8F" w14:textId="77777777" w:rsidR="00974388" w:rsidRPr="00E87C2C" w:rsidRDefault="00974388" w:rsidP="0097438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5B8FD931" w14:textId="5C802C6F" w:rsidR="00243C47" w:rsidRPr="00B737D5" w:rsidRDefault="00974388" w:rsidP="007012AC">
      <w:pPr>
        <w:tabs>
          <w:tab w:val="clear" w:pos="227"/>
          <w:tab w:val="clear" w:pos="454"/>
        </w:tabs>
        <w:spacing w:line="240" w:lineRule="auto"/>
        <w:ind w:left="450"/>
        <w:jc w:val="thaiDistribute"/>
        <w:rPr>
          <w:rFonts w:ascii="Browallia New" w:hAnsi="Browallia New" w:cs="Browallia New"/>
          <w:sz w:val="28"/>
          <w:szCs w:val="28"/>
        </w:rPr>
      </w:pPr>
      <w:r w:rsidRPr="00B737D5">
        <w:rPr>
          <w:rFonts w:ascii="Browallia New" w:hAnsi="Browallia New" w:cs="Browallia New"/>
          <w:sz w:val="28"/>
          <w:szCs w:val="28"/>
          <w:cs/>
        </w:rPr>
        <w:t>มูลค่าตามบัญชีของสินทรัพย์และหนี้สินทางการเงินของกลุ่มบริษัทมีการพิจารณาให้ใกล้เคียงกับมูลค่ายุติธรรม</w:t>
      </w:r>
      <w:r w:rsidR="00462F71" w:rsidRPr="00B737D5">
        <w:rPr>
          <w:rFonts w:ascii="Browallia New" w:hAnsi="Browallia New" w:cs="Browallia New"/>
          <w:sz w:val="28"/>
          <w:szCs w:val="28"/>
        </w:rPr>
        <w:br/>
      </w:r>
      <w:r w:rsidR="00243C47" w:rsidRPr="00B737D5">
        <w:rPr>
          <w:rFonts w:ascii="Browallia New" w:hAnsi="Browallia New" w:cs="Browallia New"/>
          <w:sz w:val="28"/>
          <w:szCs w:val="28"/>
          <w:cs/>
        </w:rPr>
        <w:t xml:space="preserve">ณ วันที่ </w:t>
      </w:r>
      <w:r w:rsidR="00D838CB" w:rsidRPr="00D838CB">
        <w:rPr>
          <w:rFonts w:ascii="Browallia New" w:hAnsi="Browallia New" w:cs="Browallia New"/>
          <w:sz w:val="28"/>
          <w:szCs w:val="28"/>
        </w:rPr>
        <w:t>30</w:t>
      </w:r>
      <w:r w:rsidR="00D838CB" w:rsidRPr="00D838CB">
        <w:rPr>
          <w:rFonts w:ascii="Browallia New" w:hAnsi="Browallia New" w:cs="Browallia New" w:hint="cs"/>
          <w:sz w:val="28"/>
          <w:szCs w:val="28"/>
          <w:cs/>
        </w:rPr>
        <w:t xml:space="preserve"> มิถุนายน </w:t>
      </w:r>
      <w:r w:rsidR="0094297D" w:rsidRPr="00B737D5">
        <w:rPr>
          <w:rFonts w:ascii="Browallia New" w:hAnsi="Browallia New" w:cs="Browallia New"/>
          <w:sz w:val="28"/>
          <w:szCs w:val="28"/>
        </w:rPr>
        <w:t>256</w:t>
      </w:r>
      <w:r w:rsidR="0094297D">
        <w:rPr>
          <w:rFonts w:ascii="Browallia New" w:hAnsi="Browallia New" w:cs="Browallia New"/>
          <w:sz w:val="28"/>
          <w:szCs w:val="28"/>
        </w:rPr>
        <w:t>6</w:t>
      </w:r>
      <w:r w:rsidR="00243C47" w:rsidRPr="00B737D5">
        <w:rPr>
          <w:rFonts w:ascii="Browallia New" w:hAnsi="Browallia New" w:cs="Browallia New"/>
          <w:sz w:val="28"/>
          <w:szCs w:val="28"/>
          <w:cs/>
        </w:rPr>
        <w:t xml:space="preserve"> </w:t>
      </w:r>
      <w:r w:rsidR="00243C47" w:rsidRPr="00B737D5">
        <w:rPr>
          <w:rFonts w:ascii="Browallia New" w:hAnsi="Browallia New" w:cs="Browallia New" w:hint="cs"/>
          <w:sz w:val="28"/>
          <w:szCs w:val="28"/>
          <w:cs/>
        </w:rPr>
        <w:t>กลุ่ม</w:t>
      </w:r>
      <w:r w:rsidR="00243C47" w:rsidRPr="00B737D5">
        <w:rPr>
          <w:rFonts w:ascii="Browallia New" w:hAnsi="Browallia New" w:cs="Browallia New"/>
          <w:sz w:val="28"/>
          <w:szCs w:val="28"/>
          <w:cs/>
        </w:rPr>
        <w:t>บริษัทมีสินทรัพย์ที่เปิดเผยมูลค่ายุติธรรมในงบแสดงฐานะการเงินแยกแสดงตามลำดับชั้นของมูลค่ายุติธรรม ดังนี้</w:t>
      </w:r>
    </w:p>
    <w:p w14:paraId="3C5BF8E5" w14:textId="77777777" w:rsidR="00FB5B9E" w:rsidRPr="00CD16BE" w:rsidRDefault="00FB5B9E" w:rsidP="00243C47">
      <w:pPr>
        <w:ind w:left="450"/>
        <w:jc w:val="thaiDistribute"/>
        <w:rPr>
          <w:rFonts w:ascii="Browallia New" w:hAnsi="Browallia New" w:cs="Browallia New"/>
          <w:sz w:val="24"/>
          <w:szCs w:val="24"/>
        </w:rPr>
      </w:pPr>
    </w:p>
    <w:tbl>
      <w:tblPr>
        <w:tblW w:w="8964" w:type="dxa"/>
        <w:tblInd w:w="392" w:type="dxa"/>
        <w:tblLayout w:type="fixed"/>
        <w:tblLook w:val="04A0" w:firstRow="1" w:lastRow="0" w:firstColumn="1" w:lastColumn="0" w:noHBand="0" w:noVBand="1"/>
      </w:tblPr>
      <w:tblGrid>
        <w:gridCol w:w="2585"/>
        <w:gridCol w:w="284"/>
        <w:gridCol w:w="1559"/>
        <w:gridCol w:w="1417"/>
        <w:gridCol w:w="1560"/>
        <w:gridCol w:w="1559"/>
      </w:tblGrid>
      <w:tr w:rsidR="002555E0" w:rsidRPr="00B737D5" w14:paraId="73FCAD4A" w14:textId="77777777" w:rsidTr="004E74AD">
        <w:trPr>
          <w:tblHeader/>
        </w:trPr>
        <w:tc>
          <w:tcPr>
            <w:tcW w:w="8964" w:type="dxa"/>
            <w:gridSpan w:val="6"/>
            <w:shd w:val="clear" w:color="auto" w:fill="auto"/>
            <w:vAlign w:val="bottom"/>
          </w:tcPr>
          <w:p w14:paraId="3F1717E6"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sidRPr="00B737D5">
              <w:rPr>
                <w:rFonts w:ascii="Browallia New" w:hAnsi="Browallia New" w:cs="Browallia New"/>
                <w:color w:val="000000"/>
                <w:sz w:val="22"/>
                <w:szCs w:val="22"/>
                <w:cs/>
                <w:lang w:val="en-GB"/>
              </w:rPr>
              <w:t>(หน่วย : พันบาท)</w:t>
            </w:r>
          </w:p>
        </w:tc>
      </w:tr>
      <w:tr w:rsidR="002555E0" w:rsidRPr="00B737D5" w14:paraId="5E309C5D" w14:textId="77777777" w:rsidTr="004E74AD">
        <w:trPr>
          <w:tblHeader/>
        </w:trPr>
        <w:tc>
          <w:tcPr>
            <w:tcW w:w="2585" w:type="dxa"/>
            <w:shd w:val="clear" w:color="auto" w:fill="auto"/>
            <w:vAlign w:val="bottom"/>
          </w:tcPr>
          <w:p w14:paraId="3F90EED0" w14:textId="77777777" w:rsidR="002555E0" w:rsidRPr="00B737D5"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36267003" w14:textId="77777777" w:rsidR="002555E0" w:rsidRPr="00B737D5"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7BA403BE"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งบการเงินรวม</w:t>
            </w:r>
          </w:p>
        </w:tc>
      </w:tr>
      <w:tr w:rsidR="00241222" w:rsidRPr="00B737D5" w14:paraId="79158812" w14:textId="77777777" w:rsidTr="004E74AD">
        <w:trPr>
          <w:tblHeader/>
        </w:trPr>
        <w:tc>
          <w:tcPr>
            <w:tcW w:w="2585" w:type="dxa"/>
            <w:shd w:val="clear" w:color="auto" w:fill="auto"/>
            <w:vAlign w:val="bottom"/>
          </w:tcPr>
          <w:p w14:paraId="2A4972FB" w14:textId="77777777" w:rsidR="00241222" w:rsidRPr="00B737D5" w:rsidRDefault="00241222"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5ECCCB71" w14:textId="77777777" w:rsidR="00241222" w:rsidRPr="00B737D5" w:rsidRDefault="00241222"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71A59A18" w14:textId="43BE1BDE" w:rsidR="00241222" w:rsidRPr="002F5BA4" w:rsidRDefault="00E94A6A"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E94A6A">
              <w:rPr>
                <w:rFonts w:ascii="Browallia New" w:hAnsi="Browallia New" w:cs="Browallia New"/>
                <w:sz w:val="22"/>
                <w:szCs w:val="22"/>
              </w:rPr>
              <w:t>30</w:t>
            </w:r>
            <w:r w:rsidRPr="00E94A6A">
              <w:rPr>
                <w:rFonts w:ascii="Browallia New" w:hAnsi="Browallia New" w:cs="Browallia New" w:hint="cs"/>
                <w:sz w:val="22"/>
                <w:szCs w:val="22"/>
                <w:cs/>
              </w:rPr>
              <w:t xml:space="preserve"> มิถุนายน </w:t>
            </w:r>
            <w:r w:rsidR="0094297D" w:rsidRPr="002F5BA4">
              <w:rPr>
                <w:rFonts w:ascii="Browallia New" w:hAnsi="Browallia New" w:cs="Browallia New"/>
                <w:sz w:val="22"/>
                <w:szCs w:val="22"/>
              </w:rPr>
              <w:t>2566</w:t>
            </w:r>
          </w:p>
        </w:tc>
      </w:tr>
      <w:tr w:rsidR="002555E0" w:rsidRPr="00B737D5" w14:paraId="5A7A7BEB" w14:textId="77777777" w:rsidTr="004E74AD">
        <w:trPr>
          <w:tblHeader/>
        </w:trPr>
        <w:tc>
          <w:tcPr>
            <w:tcW w:w="2585" w:type="dxa"/>
            <w:shd w:val="clear" w:color="auto" w:fill="auto"/>
            <w:vAlign w:val="bottom"/>
          </w:tcPr>
          <w:p w14:paraId="52FF40E9" w14:textId="77777777" w:rsidR="002555E0" w:rsidRPr="00B737D5"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256A19D7" w14:textId="77777777" w:rsidR="002555E0" w:rsidRPr="00B737D5"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726E15DC"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1</w:t>
            </w:r>
          </w:p>
        </w:tc>
        <w:tc>
          <w:tcPr>
            <w:tcW w:w="1417" w:type="dxa"/>
            <w:shd w:val="clear" w:color="auto" w:fill="auto"/>
            <w:vAlign w:val="bottom"/>
          </w:tcPr>
          <w:p w14:paraId="04498114"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2</w:t>
            </w:r>
          </w:p>
        </w:tc>
        <w:tc>
          <w:tcPr>
            <w:tcW w:w="1560" w:type="dxa"/>
            <w:shd w:val="clear" w:color="auto" w:fill="auto"/>
            <w:vAlign w:val="bottom"/>
          </w:tcPr>
          <w:p w14:paraId="12E97BF7"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3</w:t>
            </w:r>
          </w:p>
        </w:tc>
        <w:tc>
          <w:tcPr>
            <w:tcW w:w="1559" w:type="dxa"/>
            <w:shd w:val="clear" w:color="auto" w:fill="auto"/>
            <w:vAlign w:val="bottom"/>
          </w:tcPr>
          <w:p w14:paraId="22455FD7"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2555E0" w:rsidRPr="00B737D5" w14:paraId="668176F0" w14:textId="77777777" w:rsidTr="004E74AD">
        <w:tc>
          <w:tcPr>
            <w:tcW w:w="2585" w:type="dxa"/>
            <w:shd w:val="clear" w:color="auto" w:fill="auto"/>
          </w:tcPr>
          <w:p w14:paraId="27F0C4C8" w14:textId="77777777" w:rsidR="002555E0" w:rsidRPr="00B737D5" w:rsidRDefault="002555E0" w:rsidP="00522CB4">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5ABA0166"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CD4909B"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71BC4905"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5F4A464A"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3F77804A"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2555E0" w:rsidRPr="00B737D5" w14:paraId="3DE4A722" w14:textId="77777777" w:rsidTr="004E74AD">
        <w:tc>
          <w:tcPr>
            <w:tcW w:w="2869" w:type="dxa"/>
            <w:gridSpan w:val="2"/>
            <w:shd w:val="clear" w:color="auto" w:fill="auto"/>
          </w:tcPr>
          <w:p w14:paraId="0FBCD026" w14:textId="77777777" w:rsidR="002555E0" w:rsidRPr="00B737D5" w:rsidRDefault="002555E0" w:rsidP="00522CB4">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B737D5">
              <w:rPr>
                <w:rFonts w:ascii="Browallia New" w:hAnsi="Browallia New" w:cs="Browallia New"/>
                <w:b/>
                <w:bCs/>
                <w:sz w:val="22"/>
                <w:szCs w:val="22"/>
                <w:cs/>
                <w:lang w:val="en-GB"/>
              </w:rPr>
              <w:t>สินทรัพย์ทางการเงิน</w:t>
            </w:r>
          </w:p>
        </w:tc>
        <w:tc>
          <w:tcPr>
            <w:tcW w:w="1559" w:type="dxa"/>
            <w:shd w:val="clear" w:color="auto" w:fill="auto"/>
          </w:tcPr>
          <w:p w14:paraId="5989F80D"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1CFDF80C"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5621985C"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61DEDD82"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216EF7" w:rsidRPr="00B737D5" w14:paraId="46A06B4C" w14:textId="77777777" w:rsidTr="00B16B19">
        <w:tc>
          <w:tcPr>
            <w:tcW w:w="2585" w:type="dxa"/>
            <w:shd w:val="clear" w:color="auto" w:fill="auto"/>
          </w:tcPr>
          <w:p w14:paraId="07EC9434" w14:textId="3C7EDDF8" w:rsidR="00216EF7" w:rsidRPr="00B737D5" w:rsidRDefault="00216EF7" w:rsidP="00216EF7">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สินทรัพย์ทางการเงินที่วัดมูลค่าด้วยมูลค่ายุติธรรมผ่านกำไรขาดทุน</w:t>
            </w:r>
          </w:p>
        </w:tc>
        <w:tc>
          <w:tcPr>
            <w:tcW w:w="284" w:type="dxa"/>
            <w:shd w:val="clear" w:color="auto" w:fill="auto"/>
          </w:tcPr>
          <w:p w14:paraId="19FE41FF" w14:textId="77777777" w:rsidR="00216EF7" w:rsidRPr="00B737D5"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vAlign w:val="bottom"/>
          </w:tcPr>
          <w:p w14:paraId="06FA666D" w14:textId="58612FE1" w:rsidR="00216EF7" w:rsidRPr="005F481B" w:rsidRDefault="00B16B19"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vAlign w:val="bottom"/>
          </w:tcPr>
          <w:p w14:paraId="470222A7" w14:textId="2376AB9F" w:rsidR="00216EF7" w:rsidRPr="005F481B" w:rsidRDefault="00B16B19"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60" w:type="dxa"/>
            <w:shd w:val="clear" w:color="auto" w:fill="auto"/>
            <w:vAlign w:val="bottom"/>
          </w:tcPr>
          <w:p w14:paraId="31EB8E33" w14:textId="0730BD27" w:rsidR="00216EF7" w:rsidRPr="005F481B" w:rsidRDefault="00B16B19"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56,577</w:t>
            </w:r>
          </w:p>
        </w:tc>
        <w:tc>
          <w:tcPr>
            <w:tcW w:w="1559" w:type="dxa"/>
            <w:shd w:val="clear" w:color="auto" w:fill="auto"/>
            <w:vAlign w:val="bottom"/>
          </w:tcPr>
          <w:p w14:paraId="5F727FDF" w14:textId="7EFB8CD2" w:rsidR="00216EF7" w:rsidRPr="005F481B" w:rsidRDefault="00B16B19"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56,</w:t>
            </w:r>
            <w:r w:rsidR="00495128">
              <w:rPr>
                <w:rFonts w:ascii="Browallia New" w:hAnsi="Browallia New" w:cs="Browallia New"/>
                <w:sz w:val="22"/>
                <w:szCs w:val="22"/>
              </w:rPr>
              <w:t>5</w:t>
            </w:r>
            <w:r>
              <w:rPr>
                <w:rFonts w:ascii="Browallia New" w:hAnsi="Browallia New" w:cs="Browallia New"/>
                <w:sz w:val="22"/>
                <w:szCs w:val="22"/>
                <w:lang w:val="en-GB"/>
              </w:rPr>
              <w:t>77</w:t>
            </w:r>
          </w:p>
        </w:tc>
      </w:tr>
      <w:tr w:rsidR="00216EF7" w:rsidRPr="00B737D5" w14:paraId="673C74A4" w14:textId="77777777" w:rsidTr="004E74AD">
        <w:tc>
          <w:tcPr>
            <w:tcW w:w="2585" w:type="dxa"/>
            <w:shd w:val="clear" w:color="auto" w:fill="auto"/>
          </w:tcPr>
          <w:p w14:paraId="134121EC" w14:textId="77777777" w:rsidR="00216EF7" w:rsidRPr="00B737D5" w:rsidRDefault="00216EF7" w:rsidP="00216EF7">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เงินลงทุนระยะยาวในลูกหนี้</w:t>
            </w:r>
          </w:p>
        </w:tc>
        <w:tc>
          <w:tcPr>
            <w:tcW w:w="284" w:type="dxa"/>
            <w:shd w:val="clear" w:color="auto" w:fill="auto"/>
          </w:tcPr>
          <w:p w14:paraId="44BF1002" w14:textId="77777777" w:rsidR="00216EF7" w:rsidRPr="00B737D5"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0D5FC2F" w14:textId="715EC7EE" w:rsidR="00216EF7" w:rsidRPr="005F481B" w:rsidRDefault="00154734"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tcPr>
          <w:p w14:paraId="5C3880A6" w14:textId="6E84A299" w:rsidR="00216EF7" w:rsidRPr="005F481B" w:rsidRDefault="00154734"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60" w:type="dxa"/>
            <w:shd w:val="clear" w:color="auto" w:fill="auto"/>
          </w:tcPr>
          <w:p w14:paraId="7EAC3798" w14:textId="5D0DB0C3" w:rsidR="00216EF7" w:rsidRPr="005F481B" w:rsidRDefault="00154734"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54734">
              <w:rPr>
                <w:rFonts w:ascii="Browallia New" w:hAnsi="Browallia New" w:cs="Browallia New"/>
                <w:sz w:val="22"/>
                <w:szCs w:val="22"/>
              </w:rPr>
              <w:t>132,990</w:t>
            </w:r>
          </w:p>
        </w:tc>
        <w:tc>
          <w:tcPr>
            <w:tcW w:w="1559" w:type="dxa"/>
            <w:shd w:val="clear" w:color="auto" w:fill="auto"/>
          </w:tcPr>
          <w:p w14:paraId="2FDDB383" w14:textId="3585F13E" w:rsidR="00216EF7" w:rsidRPr="005F481B" w:rsidRDefault="00154734"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54734">
              <w:rPr>
                <w:rFonts w:ascii="Browallia New" w:hAnsi="Browallia New" w:cs="Browallia New"/>
                <w:sz w:val="22"/>
                <w:szCs w:val="22"/>
                <w:lang w:val="en-GB"/>
              </w:rPr>
              <w:t>132,990</w:t>
            </w:r>
          </w:p>
        </w:tc>
      </w:tr>
      <w:tr w:rsidR="00216EF7" w:rsidRPr="00B737D5" w14:paraId="5FE288A7" w14:textId="77777777" w:rsidTr="004E74AD">
        <w:tc>
          <w:tcPr>
            <w:tcW w:w="2585" w:type="dxa"/>
            <w:shd w:val="clear" w:color="auto" w:fill="auto"/>
          </w:tcPr>
          <w:p w14:paraId="15539F6F" w14:textId="77777777" w:rsidR="00216EF7" w:rsidRPr="00B737D5" w:rsidRDefault="00216EF7" w:rsidP="00216EF7">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44180F5C" w14:textId="77777777" w:rsidR="00216EF7" w:rsidRPr="00B737D5"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6A121270" w14:textId="5DEC6ACE" w:rsidR="00216EF7" w:rsidRPr="005F481B" w:rsidRDefault="000C7AA7" w:rsidP="00216EF7">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tcPr>
          <w:p w14:paraId="525A409B" w14:textId="6DDB1F63" w:rsidR="00216EF7" w:rsidRPr="005F481B" w:rsidRDefault="000C7AA7" w:rsidP="00216EF7">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60" w:type="dxa"/>
            <w:shd w:val="clear" w:color="auto" w:fill="auto"/>
            <w:vAlign w:val="center"/>
          </w:tcPr>
          <w:p w14:paraId="6B6D660E" w14:textId="34DFBF09" w:rsidR="00216EF7" w:rsidRPr="005F481B" w:rsidRDefault="007A22B9" w:rsidP="00216EF7">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lang w:val="en-GB"/>
              </w:rPr>
              <w:fldChar w:fldCharType="begin"/>
            </w:r>
            <w:r>
              <w:rPr>
                <w:rFonts w:ascii="Browallia New" w:hAnsi="Browallia New" w:cs="Browallia New"/>
                <w:sz w:val="22"/>
                <w:szCs w:val="22"/>
                <w:lang w:val="en-GB"/>
              </w:rPr>
              <w:instrText xml:space="preserve"> =SUM(ABOVE) </w:instrText>
            </w:r>
            <w:r>
              <w:rPr>
                <w:rFonts w:ascii="Browallia New" w:hAnsi="Browallia New" w:cs="Browallia New"/>
                <w:sz w:val="22"/>
                <w:szCs w:val="22"/>
                <w:lang w:val="en-GB"/>
              </w:rPr>
              <w:fldChar w:fldCharType="separate"/>
            </w:r>
            <w:r>
              <w:rPr>
                <w:rFonts w:ascii="Browallia New" w:hAnsi="Browallia New" w:cs="Browallia New"/>
                <w:noProof/>
                <w:sz w:val="22"/>
                <w:szCs w:val="22"/>
                <w:lang w:val="en-GB"/>
              </w:rPr>
              <w:t>189,567</w:t>
            </w:r>
            <w:r>
              <w:rPr>
                <w:rFonts w:ascii="Browallia New" w:hAnsi="Browallia New" w:cs="Browallia New"/>
                <w:sz w:val="22"/>
                <w:szCs w:val="22"/>
                <w:lang w:val="en-GB"/>
              </w:rPr>
              <w:fldChar w:fldCharType="end"/>
            </w:r>
          </w:p>
        </w:tc>
        <w:tc>
          <w:tcPr>
            <w:tcW w:w="1559" w:type="dxa"/>
            <w:shd w:val="clear" w:color="auto" w:fill="auto"/>
            <w:vAlign w:val="center"/>
          </w:tcPr>
          <w:p w14:paraId="5EF10891" w14:textId="22FCE09C" w:rsidR="00216EF7" w:rsidRPr="005F481B" w:rsidRDefault="007A22B9" w:rsidP="00216EF7">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fldChar w:fldCharType="begin"/>
            </w:r>
            <w:r>
              <w:rPr>
                <w:rFonts w:ascii="Browallia New" w:hAnsi="Browallia New" w:cs="Browallia New"/>
                <w:sz w:val="22"/>
                <w:szCs w:val="22"/>
                <w:lang w:val="en-GB"/>
              </w:rPr>
              <w:instrText xml:space="preserve"> =SUM(ABOVE) </w:instrText>
            </w:r>
            <w:r>
              <w:rPr>
                <w:rFonts w:ascii="Browallia New" w:hAnsi="Browallia New" w:cs="Browallia New"/>
                <w:sz w:val="22"/>
                <w:szCs w:val="22"/>
                <w:lang w:val="en-GB"/>
              </w:rPr>
              <w:fldChar w:fldCharType="separate"/>
            </w:r>
            <w:r>
              <w:rPr>
                <w:rFonts w:ascii="Browallia New" w:hAnsi="Browallia New" w:cs="Browallia New"/>
                <w:noProof/>
                <w:sz w:val="22"/>
                <w:szCs w:val="22"/>
                <w:lang w:val="en-GB"/>
              </w:rPr>
              <w:t>189,567</w:t>
            </w:r>
            <w:r>
              <w:rPr>
                <w:rFonts w:ascii="Browallia New" w:hAnsi="Browallia New" w:cs="Browallia New"/>
                <w:sz w:val="22"/>
                <w:szCs w:val="22"/>
                <w:lang w:val="en-GB"/>
              </w:rPr>
              <w:fldChar w:fldCharType="end"/>
            </w:r>
          </w:p>
        </w:tc>
      </w:tr>
      <w:tr w:rsidR="00216EF7" w:rsidRPr="00B737D5" w14:paraId="01DC8DDB" w14:textId="77777777" w:rsidTr="004E74AD">
        <w:tc>
          <w:tcPr>
            <w:tcW w:w="2585" w:type="dxa"/>
            <w:shd w:val="clear" w:color="auto" w:fill="auto"/>
          </w:tcPr>
          <w:p w14:paraId="10A150AD" w14:textId="77777777" w:rsidR="00216EF7" w:rsidRPr="00B737D5" w:rsidRDefault="00216EF7" w:rsidP="00216EF7">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r w:rsidRPr="00B737D5">
              <w:rPr>
                <w:rFonts w:ascii="Browallia New" w:hAnsi="Browallia New" w:cs="Browallia New"/>
                <w:b/>
                <w:bCs/>
                <w:sz w:val="22"/>
                <w:szCs w:val="22"/>
                <w:cs/>
                <w:lang w:val="en-GB"/>
              </w:rPr>
              <w:t>หนี้สินทางการเงิน</w:t>
            </w:r>
          </w:p>
        </w:tc>
        <w:tc>
          <w:tcPr>
            <w:tcW w:w="284" w:type="dxa"/>
            <w:shd w:val="clear" w:color="auto" w:fill="auto"/>
          </w:tcPr>
          <w:p w14:paraId="17A0C6CE" w14:textId="77777777" w:rsidR="00216EF7" w:rsidRPr="00B737D5"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0DF78B08" w14:textId="77777777" w:rsidR="00216EF7" w:rsidRPr="005F481B" w:rsidRDefault="00216EF7" w:rsidP="00216EF7">
            <w:pPr>
              <w:tabs>
                <w:tab w:val="clear" w:pos="454"/>
                <w:tab w:val="clear" w:pos="680"/>
                <w:tab w:val="clear" w:pos="907"/>
                <w:tab w:val="left" w:pos="810"/>
                <w:tab w:val="left" w:pos="8789"/>
              </w:tabs>
              <w:spacing w:line="240" w:lineRule="auto"/>
              <w:rPr>
                <w:rFonts w:ascii="Browallia New" w:hAnsi="Browallia New" w:cs="Browallia New"/>
                <w:sz w:val="22"/>
                <w:szCs w:val="22"/>
              </w:rPr>
            </w:pPr>
          </w:p>
        </w:tc>
        <w:tc>
          <w:tcPr>
            <w:tcW w:w="1417" w:type="dxa"/>
            <w:shd w:val="clear" w:color="auto" w:fill="auto"/>
          </w:tcPr>
          <w:p w14:paraId="6C9D5C3D" w14:textId="77777777" w:rsidR="00216EF7" w:rsidRPr="005F481B" w:rsidRDefault="00216EF7" w:rsidP="00216EF7">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tc>
        <w:tc>
          <w:tcPr>
            <w:tcW w:w="1560" w:type="dxa"/>
            <w:shd w:val="clear" w:color="auto" w:fill="auto"/>
          </w:tcPr>
          <w:p w14:paraId="6BE8820C" w14:textId="77777777" w:rsidR="00216EF7" w:rsidRPr="005F481B"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51D20A28" w14:textId="77777777" w:rsidR="00216EF7" w:rsidRPr="005F481B"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216EF7" w:rsidRPr="00B737D5" w14:paraId="4E09955C" w14:textId="77777777" w:rsidTr="004E74AD">
        <w:tc>
          <w:tcPr>
            <w:tcW w:w="2585" w:type="dxa"/>
            <w:shd w:val="clear" w:color="auto" w:fill="auto"/>
          </w:tcPr>
          <w:p w14:paraId="053ABE90" w14:textId="38913713" w:rsidR="00570B58" w:rsidRPr="00B737D5" w:rsidRDefault="00216EF7" w:rsidP="00216EF7">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hint="cs"/>
                <w:sz w:val="22"/>
                <w:szCs w:val="22"/>
                <w:cs/>
                <w:lang w:val="en-GB"/>
              </w:rPr>
              <w:t>หุ้นกู้</w:t>
            </w:r>
          </w:p>
        </w:tc>
        <w:tc>
          <w:tcPr>
            <w:tcW w:w="284" w:type="dxa"/>
            <w:shd w:val="clear" w:color="auto" w:fill="auto"/>
          </w:tcPr>
          <w:p w14:paraId="39AD500A" w14:textId="77777777" w:rsidR="00216EF7" w:rsidRPr="00B737D5" w:rsidRDefault="00216EF7" w:rsidP="00216E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48E4632B" w14:textId="505FA88D" w:rsidR="00570B58" w:rsidRPr="005F481B" w:rsidRDefault="000C7AA7" w:rsidP="00DF655D">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tcPr>
          <w:p w14:paraId="7CBD477A" w14:textId="1098EC5B" w:rsidR="00570B58" w:rsidRPr="005F481B" w:rsidRDefault="002F127F" w:rsidP="00DF655D">
            <w:pPr>
              <w:pBdr>
                <w:bottom w:val="single" w:sz="12" w:space="1" w:color="auto"/>
              </w:pBdr>
              <w:tabs>
                <w:tab w:val="clear" w:pos="680"/>
                <w:tab w:val="clear" w:pos="907"/>
                <w:tab w:val="left" w:pos="360"/>
              </w:tabs>
              <w:spacing w:line="240" w:lineRule="auto"/>
              <w:ind w:right="15"/>
              <w:jc w:val="right"/>
              <w:rPr>
                <w:rFonts w:ascii="Browallia New" w:hAnsi="Browallia New" w:cs="Browallia New"/>
                <w:sz w:val="22"/>
                <w:szCs w:val="22"/>
                <w:cs/>
              </w:rPr>
            </w:pPr>
            <w:r w:rsidRPr="002F127F">
              <w:rPr>
                <w:rFonts w:ascii="Browallia New" w:hAnsi="Browallia New" w:cs="Browallia New"/>
                <w:sz w:val="22"/>
                <w:szCs w:val="22"/>
              </w:rPr>
              <w:t>1,037,146</w:t>
            </w:r>
          </w:p>
        </w:tc>
        <w:tc>
          <w:tcPr>
            <w:tcW w:w="1560" w:type="dxa"/>
            <w:shd w:val="clear" w:color="auto" w:fill="auto"/>
          </w:tcPr>
          <w:p w14:paraId="046C11E1" w14:textId="0989143B" w:rsidR="00570B58" w:rsidRPr="005F481B" w:rsidRDefault="002F127F" w:rsidP="00DF655D">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59" w:type="dxa"/>
            <w:shd w:val="clear" w:color="auto" w:fill="auto"/>
          </w:tcPr>
          <w:p w14:paraId="40F69046" w14:textId="59C81E95" w:rsidR="00570B58" w:rsidRPr="005F481B" w:rsidRDefault="002F127F" w:rsidP="00DF655D">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F127F">
              <w:rPr>
                <w:rFonts w:ascii="Browallia New" w:hAnsi="Browallia New" w:cs="Browallia New"/>
                <w:sz w:val="22"/>
                <w:szCs w:val="22"/>
              </w:rPr>
              <w:t>1,037,146</w:t>
            </w:r>
          </w:p>
        </w:tc>
      </w:tr>
    </w:tbl>
    <w:p w14:paraId="314549BC" w14:textId="77777777" w:rsidR="002555E0" w:rsidRPr="00B737D5" w:rsidRDefault="002555E0" w:rsidP="00243C47">
      <w:pPr>
        <w:ind w:left="450"/>
        <w:jc w:val="thaiDistribute"/>
        <w:rPr>
          <w:rFonts w:ascii="Browallia New" w:hAnsi="Browallia New" w:cs="Browallia New"/>
          <w:sz w:val="28"/>
          <w:szCs w:val="28"/>
        </w:rPr>
      </w:pPr>
    </w:p>
    <w:tbl>
      <w:tblPr>
        <w:tblW w:w="8978" w:type="dxa"/>
        <w:tblInd w:w="378" w:type="dxa"/>
        <w:tblLayout w:type="fixed"/>
        <w:tblLook w:val="04A0" w:firstRow="1" w:lastRow="0" w:firstColumn="1" w:lastColumn="0" w:noHBand="0" w:noVBand="1"/>
      </w:tblPr>
      <w:tblGrid>
        <w:gridCol w:w="2599"/>
        <w:gridCol w:w="284"/>
        <w:gridCol w:w="1559"/>
        <w:gridCol w:w="1417"/>
        <w:gridCol w:w="1560"/>
        <w:gridCol w:w="1559"/>
      </w:tblGrid>
      <w:tr w:rsidR="00A964FB" w:rsidRPr="00B737D5" w14:paraId="3656DA7C" w14:textId="77777777" w:rsidTr="004E74AD">
        <w:tc>
          <w:tcPr>
            <w:tcW w:w="8978" w:type="dxa"/>
            <w:gridSpan w:val="6"/>
            <w:shd w:val="clear" w:color="auto" w:fill="auto"/>
            <w:vAlign w:val="bottom"/>
          </w:tcPr>
          <w:p w14:paraId="53D53B75"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color w:val="000000"/>
                <w:sz w:val="22"/>
                <w:szCs w:val="22"/>
                <w:cs/>
                <w:lang w:val="en-GB"/>
              </w:rPr>
            </w:pPr>
            <w:r w:rsidRPr="00B737D5">
              <w:rPr>
                <w:rFonts w:ascii="Browallia New" w:hAnsi="Browallia New" w:cs="Browallia New"/>
                <w:color w:val="000000"/>
                <w:sz w:val="22"/>
                <w:szCs w:val="22"/>
                <w:cs/>
                <w:lang w:val="en-GB"/>
              </w:rPr>
              <w:t>(หน่วย : พันบาท)</w:t>
            </w:r>
          </w:p>
        </w:tc>
      </w:tr>
      <w:tr w:rsidR="00A964FB" w:rsidRPr="00B737D5" w14:paraId="2B164290" w14:textId="77777777" w:rsidTr="004E74AD">
        <w:tc>
          <w:tcPr>
            <w:tcW w:w="2599" w:type="dxa"/>
            <w:shd w:val="clear" w:color="auto" w:fill="auto"/>
            <w:vAlign w:val="bottom"/>
          </w:tcPr>
          <w:p w14:paraId="3D089EDD" w14:textId="77777777" w:rsidR="00A964FB" w:rsidRPr="00B737D5"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0EC359A2" w14:textId="77777777" w:rsidR="00A964FB" w:rsidRPr="00B737D5"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77524B0E" w14:textId="2BCB0A54"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งบการเงิน</w:t>
            </w:r>
            <w:r w:rsidRPr="00B737D5">
              <w:rPr>
                <w:rFonts w:ascii="Browallia New" w:hAnsi="Browallia New" w:cs="Browallia New" w:hint="cs"/>
                <w:sz w:val="22"/>
                <w:szCs w:val="22"/>
                <w:cs/>
              </w:rPr>
              <w:t>เฉพาะ</w:t>
            </w:r>
            <w:r w:rsidR="00C52B99" w:rsidRPr="00B737D5">
              <w:rPr>
                <w:rFonts w:ascii="Browallia New" w:hAnsi="Browallia New" w:cs="Browallia New" w:hint="cs"/>
                <w:sz w:val="22"/>
                <w:szCs w:val="22"/>
                <w:cs/>
              </w:rPr>
              <w:t>ของบริษัท</w:t>
            </w:r>
          </w:p>
        </w:tc>
      </w:tr>
      <w:tr w:rsidR="00241222" w:rsidRPr="00B737D5" w14:paraId="4C55EC75" w14:textId="77777777" w:rsidTr="004E74AD">
        <w:tc>
          <w:tcPr>
            <w:tcW w:w="2599" w:type="dxa"/>
            <w:shd w:val="clear" w:color="auto" w:fill="auto"/>
            <w:vAlign w:val="bottom"/>
          </w:tcPr>
          <w:p w14:paraId="465BEDB3" w14:textId="77777777" w:rsidR="00241222" w:rsidRPr="00B737D5" w:rsidRDefault="00241222"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4FBABED3" w14:textId="77777777" w:rsidR="00241222" w:rsidRPr="00B737D5" w:rsidRDefault="00241222"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4A37737A" w14:textId="70A67CC4" w:rsidR="00241222" w:rsidRPr="00B737D5" w:rsidRDefault="00E94A6A"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E94A6A">
              <w:rPr>
                <w:rFonts w:ascii="Browallia New" w:hAnsi="Browallia New" w:cs="Browallia New"/>
                <w:sz w:val="22"/>
                <w:szCs w:val="22"/>
              </w:rPr>
              <w:t>30</w:t>
            </w:r>
            <w:r w:rsidRPr="00E94A6A">
              <w:rPr>
                <w:rFonts w:ascii="Browallia New" w:hAnsi="Browallia New" w:cs="Browallia New" w:hint="cs"/>
                <w:sz w:val="22"/>
                <w:szCs w:val="22"/>
                <w:cs/>
              </w:rPr>
              <w:t xml:space="preserve"> มิถุนายน </w:t>
            </w:r>
            <w:r w:rsidR="002F5BA4" w:rsidRPr="002F5BA4">
              <w:rPr>
                <w:rFonts w:ascii="Browallia New" w:hAnsi="Browallia New" w:cs="Browallia New"/>
                <w:sz w:val="22"/>
                <w:szCs w:val="22"/>
              </w:rPr>
              <w:t>2566</w:t>
            </w:r>
          </w:p>
        </w:tc>
      </w:tr>
      <w:tr w:rsidR="00A964FB" w:rsidRPr="00B737D5" w14:paraId="50672F0B" w14:textId="77777777" w:rsidTr="004E74AD">
        <w:tc>
          <w:tcPr>
            <w:tcW w:w="2599" w:type="dxa"/>
            <w:shd w:val="clear" w:color="auto" w:fill="auto"/>
            <w:vAlign w:val="bottom"/>
          </w:tcPr>
          <w:p w14:paraId="78F71603" w14:textId="77777777" w:rsidR="00A964FB" w:rsidRPr="00B737D5"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3A145D96" w14:textId="77777777" w:rsidR="00A964FB" w:rsidRPr="00B737D5"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3A571DEE" w14:textId="77777777"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1</w:t>
            </w:r>
          </w:p>
        </w:tc>
        <w:tc>
          <w:tcPr>
            <w:tcW w:w="1417" w:type="dxa"/>
            <w:shd w:val="clear" w:color="auto" w:fill="auto"/>
            <w:vAlign w:val="bottom"/>
          </w:tcPr>
          <w:p w14:paraId="3B241684" w14:textId="77777777"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2</w:t>
            </w:r>
          </w:p>
        </w:tc>
        <w:tc>
          <w:tcPr>
            <w:tcW w:w="1560" w:type="dxa"/>
            <w:shd w:val="clear" w:color="auto" w:fill="auto"/>
            <w:vAlign w:val="bottom"/>
          </w:tcPr>
          <w:p w14:paraId="7280A4BC" w14:textId="77777777"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3</w:t>
            </w:r>
          </w:p>
        </w:tc>
        <w:tc>
          <w:tcPr>
            <w:tcW w:w="1559" w:type="dxa"/>
            <w:shd w:val="clear" w:color="auto" w:fill="auto"/>
            <w:vAlign w:val="bottom"/>
          </w:tcPr>
          <w:p w14:paraId="4C3CB7E2" w14:textId="77777777"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A964FB" w:rsidRPr="00B737D5" w14:paraId="1D709A2D" w14:textId="77777777" w:rsidTr="004E74AD">
        <w:tc>
          <w:tcPr>
            <w:tcW w:w="2599" w:type="dxa"/>
            <w:shd w:val="clear" w:color="auto" w:fill="auto"/>
          </w:tcPr>
          <w:p w14:paraId="21849FF3" w14:textId="77777777" w:rsidR="00A964FB" w:rsidRPr="00B737D5" w:rsidRDefault="00A964FB" w:rsidP="00522CB4">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77F8F6C7"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52037C4"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60081D43"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325782FC"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6248C9BF"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A964FB" w:rsidRPr="00B737D5" w14:paraId="0202DF6B" w14:textId="77777777" w:rsidTr="004E74AD">
        <w:tc>
          <w:tcPr>
            <w:tcW w:w="2883" w:type="dxa"/>
            <w:gridSpan w:val="2"/>
            <w:shd w:val="clear" w:color="auto" w:fill="auto"/>
          </w:tcPr>
          <w:p w14:paraId="03D77882" w14:textId="77777777" w:rsidR="00A964FB" w:rsidRPr="00B737D5" w:rsidRDefault="00A964FB" w:rsidP="00522CB4">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B737D5">
              <w:rPr>
                <w:rFonts w:ascii="Browallia New" w:hAnsi="Browallia New" w:cs="Browallia New"/>
                <w:b/>
                <w:bCs/>
                <w:sz w:val="22"/>
                <w:szCs w:val="22"/>
                <w:cs/>
                <w:lang w:val="en-GB"/>
              </w:rPr>
              <w:t>สินทรัพย์ทางการเงิน</w:t>
            </w:r>
          </w:p>
        </w:tc>
        <w:tc>
          <w:tcPr>
            <w:tcW w:w="1559" w:type="dxa"/>
            <w:shd w:val="clear" w:color="auto" w:fill="auto"/>
          </w:tcPr>
          <w:p w14:paraId="7C36C3A0"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5BFBDE5D"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688E7EC2"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DA1C4AC"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2F127F" w:rsidRPr="00B737D5" w14:paraId="087A5F3B" w14:textId="77777777">
        <w:tc>
          <w:tcPr>
            <w:tcW w:w="2599" w:type="dxa"/>
            <w:shd w:val="clear" w:color="auto" w:fill="auto"/>
          </w:tcPr>
          <w:p w14:paraId="4341B2AF" w14:textId="65E2C078" w:rsidR="002F127F" w:rsidRPr="00B737D5" w:rsidRDefault="002F127F" w:rsidP="002F127F">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สินทรัพย์ทางการเงินที่วัดมูลค่าด้วยมูลค่ายุติธรรมผ่านกำไรขาดทุ</w:t>
            </w:r>
            <w:r>
              <w:rPr>
                <w:rFonts w:ascii="Browallia New" w:hAnsi="Browallia New" w:cs="Browallia New" w:hint="cs"/>
                <w:sz w:val="22"/>
                <w:szCs w:val="22"/>
                <w:cs/>
                <w:lang w:val="en-GB"/>
              </w:rPr>
              <w:t>นเบ็ดเสร็จอื่น</w:t>
            </w:r>
          </w:p>
        </w:tc>
        <w:tc>
          <w:tcPr>
            <w:tcW w:w="284" w:type="dxa"/>
            <w:shd w:val="clear" w:color="auto" w:fill="auto"/>
          </w:tcPr>
          <w:p w14:paraId="4A70C0DD" w14:textId="77777777" w:rsidR="002F127F" w:rsidRPr="00B737D5" w:rsidRDefault="002F127F" w:rsidP="002F127F">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vAlign w:val="bottom"/>
          </w:tcPr>
          <w:p w14:paraId="4AE1246E" w14:textId="3693F807" w:rsidR="002F127F" w:rsidRPr="00B737D5" w:rsidRDefault="002F127F" w:rsidP="002F127F">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vAlign w:val="bottom"/>
          </w:tcPr>
          <w:p w14:paraId="5B2A6AFA" w14:textId="659F00DA" w:rsidR="002F127F" w:rsidRPr="00B737D5" w:rsidRDefault="002F127F" w:rsidP="002F127F">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60" w:type="dxa"/>
            <w:shd w:val="clear" w:color="auto" w:fill="auto"/>
            <w:vAlign w:val="bottom"/>
          </w:tcPr>
          <w:p w14:paraId="6D96133C" w14:textId="1FF0A302" w:rsidR="002F127F" w:rsidRPr="00B737D5" w:rsidRDefault="002F127F" w:rsidP="002F127F">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56,577</w:t>
            </w:r>
          </w:p>
        </w:tc>
        <w:tc>
          <w:tcPr>
            <w:tcW w:w="1559" w:type="dxa"/>
            <w:shd w:val="clear" w:color="auto" w:fill="auto"/>
            <w:vAlign w:val="bottom"/>
          </w:tcPr>
          <w:p w14:paraId="7E972BDB" w14:textId="034E44CE" w:rsidR="002F127F" w:rsidRPr="00B737D5" w:rsidRDefault="002F127F" w:rsidP="002F127F">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56,</w:t>
            </w:r>
            <w:r w:rsidR="00261FA7">
              <w:rPr>
                <w:rFonts w:ascii="Browallia New" w:hAnsi="Browallia New" w:cs="Browallia New"/>
                <w:sz w:val="22"/>
                <w:szCs w:val="22"/>
                <w:lang w:val="en-GB"/>
              </w:rPr>
              <w:t>5</w:t>
            </w:r>
            <w:r>
              <w:rPr>
                <w:rFonts w:ascii="Browallia New" w:hAnsi="Browallia New" w:cs="Browallia New"/>
                <w:sz w:val="22"/>
                <w:szCs w:val="22"/>
                <w:lang w:val="en-GB"/>
              </w:rPr>
              <w:t>77</w:t>
            </w:r>
          </w:p>
        </w:tc>
      </w:tr>
      <w:tr w:rsidR="00196971" w:rsidRPr="00B737D5" w14:paraId="50084A8D" w14:textId="77777777" w:rsidTr="004E74AD">
        <w:tc>
          <w:tcPr>
            <w:tcW w:w="2599" w:type="dxa"/>
            <w:shd w:val="clear" w:color="auto" w:fill="auto"/>
          </w:tcPr>
          <w:p w14:paraId="59A418D9" w14:textId="784C3790" w:rsidR="00196971" w:rsidRPr="00B737D5" w:rsidRDefault="00196971" w:rsidP="00196971">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p>
        </w:tc>
        <w:tc>
          <w:tcPr>
            <w:tcW w:w="284" w:type="dxa"/>
            <w:shd w:val="clear" w:color="auto" w:fill="auto"/>
          </w:tcPr>
          <w:p w14:paraId="075A2270" w14:textId="77777777" w:rsidR="00196971" w:rsidRPr="00B737D5" w:rsidRDefault="00196971" w:rsidP="00196971">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7E7E1DB" w14:textId="1ED0BAE6" w:rsidR="00196971" w:rsidRPr="00B737D5" w:rsidRDefault="00196971" w:rsidP="00D008D1">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417" w:type="dxa"/>
            <w:shd w:val="clear" w:color="auto" w:fill="auto"/>
          </w:tcPr>
          <w:p w14:paraId="05D046C2" w14:textId="6BAE7523" w:rsidR="00196971" w:rsidRPr="00B737D5" w:rsidRDefault="00196971" w:rsidP="00D008D1">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60" w:type="dxa"/>
            <w:shd w:val="clear" w:color="auto" w:fill="auto"/>
          </w:tcPr>
          <w:p w14:paraId="22373CCC" w14:textId="6849A0E6" w:rsidR="00196971" w:rsidRPr="00B737D5" w:rsidRDefault="00196971" w:rsidP="00D008D1">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C241A0D" w14:textId="0B3E18C9" w:rsidR="00196971" w:rsidRPr="00B737D5" w:rsidRDefault="00196971" w:rsidP="00D008D1">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D36E1E" w:rsidRPr="00B737D5" w14:paraId="39A87C74" w14:textId="77777777" w:rsidTr="004E74AD">
        <w:trPr>
          <w:tblHeader/>
        </w:trPr>
        <w:tc>
          <w:tcPr>
            <w:tcW w:w="8978" w:type="dxa"/>
            <w:gridSpan w:val="6"/>
            <w:shd w:val="clear" w:color="auto" w:fill="auto"/>
            <w:vAlign w:val="bottom"/>
          </w:tcPr>
          <w:p w14:paraId="46C9755E" w14:textId="4E31C9E1"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p>
        </w:tc>
      </w:tr>
      <w:tr w:rsidR="00D36E1E" w:rsidRPr="00B737D5" w14:paraId="18535BD9" w14:textId="77777777" w:rsidTr="004E74AD">
        <w:trPr>
          <w:tblHeader/>
        </w:trPr>
        <w:tc>
          <w:tcPr>
            <w:tcW w:w="8978" w:type="dxa"/>
            <w:gridSpan w:val="6"/>
            <w:shd w:val="clear" w:color="auto" w:fill="auto"/>
            <w:vAlign w:val="bottom"/>
          </w:tcPr>
          <w:p w14:paraId="4D0372AE"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p>
        </w:tc>
      </w:tr>
      <w:tr w:rsidR="00D90423" w:rsidRPr="00B737D5" w14:paraId="46CE75C4" w14:textId="77777777" w:rsidTr="004E74AD">
        <w:trPr>
          <w:tblHeader/>
        </w:trPr>
        <w:tc>
          <w:tcPr>
            <w:tcW w:w="8978" w:type="dxa"/>
            <w:gridSpan w:val="6"/>
            <w:shd w:val="clear" w:color="auto" w:fill="auto"/>
            <w:vAlign w:val="bottom"/>
          </w:tcPr>
          <w:p w14:paraId="7BC16F0E" w14:textId="77777777" w:rsidR="00D90423" w:rsidRPr="00B737D5" w:rsidRDefault="00D90423"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p>
        </w:tc>
      </w:tr>
      <w:tr w:rsidR="00E87C2C" w:rsidRPr="00B737D5" w14:paraId="6584618B" w14:textId="77777777" w:rsidTr="004E74AD">
        <w:trPr>
          <w:tblHeader/>
        </w:trPr>
        <w:tc>
          <w:tcPr>
            <w:tcW w:w="8978" w:type="dxa"/>
            <w:gridSpan w:val="6"/>
            <w:shd w:val="clear" w:color="auto" w:fill="auto"/>
            <w:vAlign w:val="bottom"/>
          </w:tcPr>
          <w:p w14:paraId="3E3DD796" w14:textId="77777777" w:rsidR="00E87C2C" w:rsidRPr="00B737D5" w:rsidRDefault="00E87C2C"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p>
        </w:tc>
      </w:tr>
      <w:tr w:rsidR="00D90423" w:rsidRPr="00B737D5" w14:paraId="0106F756" w14:textId="77777777" w:rsidTr="004E74AD">
        <w:trPr>
          <w:tblHeader/>
        </w:trPr>
        <w:tc>
          <w:tcPr>
            <w:tcW w:w="8978" w:type="dxa"/>
            <w:gridSpan w:val="6"/>
            <w:shd w:val="clear" w:color="auto" w:fill="auto"/>
            <w:vAlign w:val="bottom"/>
          </w:tcPr>
          <w:p w14:paraId="5E8A7713" w14:textId="77777777" w:rsidR="00D90423" w:rsidRPr="00B737D5" w:rsidRDefault="00D90423"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p>
        </w:tc>
      </w:tr>
      <w:tr w:rsidR="00D36E1E" w:rsidRPr="00B737D5" w14:paraId="4F6A8ED6" w14:textId="77777777" w:rsidTr="004E74AD">
        <w:trPr>
          <w:tblHeader/>
        </w:trPr>
        <w:tc>
          <w:tcPr>
            <w:tcW w:w="8978" w:type="dxa"/>
            <w:gridSpan w:val="6"/>
            <w:shd w:val="clear" w:color="auto" w:fill="auto"/>
            <w:vAlign w:val="bottom"/>
          </w:tcPr>
          <w:p w14:paraId="3DFDDF41" w14:textId="77777777" w:rsidR="00D36E1E" w:rsidRPr="00B737D5" w:rsidRDefault="00D36E1E" w:rsidP="00570B58">
            <w:pPr>
              <w:tabs>
                <w:tab w:val="clear" w:pos="454"/>
                <w:tab w:val="clear" w:pos="680"/>
                <w:tab w:val="clear" w:pos="907"/>
                <w:tab w:val="left" w:pos="810"/>
                <w:tab w:val="left" w:pos="8789"/>
              </w:tabs>
              <w:spacing w:line="240" w:lineRule="auto"/>
              <w:rPr>
                <w:rFonts w:ascii="Browallia New" w:hAnsi="Browallia New" w:cs="Browallia New"/>
                <w:sz w:val="22"/>
                <w:szCs w:val="22"/>
                <w:cs/>
              </w:rPr>
            </w:pPr>
          </w:p>
        </w:tc>
      </w:tr>
      <w:tr w:rsidR="00D36E1E" w:rsidRPr="00B737D5" w14:paraId="2B1807D8" w14:textId="77777777" w:rsidTr="004E74AD">
        <w:trPr>
          <w:tblHeader/>
        </w:trPr>
        <w:tc>
          <w:tcPr>
            <w:tcW w:w="8978" w:type="dxa"/>
            <w:gridSpan w:val="6"/>
            <w:shd w:val="clear" w:color="auto" w:fill="auto"/>
            <w:vAlign w:val="bottom"/>
          </w:tcPr>
          <w:p w14:paraId="4EF51449" w14:textId="671A8A83"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color w:val="000000"/>
                <w:sz w:val="22"/>
                <w:szCs w:val="22"/>
                <w:lang w:val="en-GB"/>
              </w:rPr>
            </w:pPr>
            <w:r w:rsidRPr="00B737D5">
              <w:rPr>
                <w:rFonts w:ascii="Browallia New" w:hAnsi="Browallia New" w:cs="Browallia New"/>
                <w:color w:val="000000"/>
                <w:sz w:val="22"/>
                <w:szCs w:val="22"/>
                <w:lang w:val="en-GB"/>
              </w:rPr>
              <w:t>(</w:t>
            </w:r>
            <w:r w:rsidRPr="00B737D5">
              <w:rPr>
                <w:rFonts w:ascii="Browallia New" w:hAnsi="Browallia New" w:cs="Browallia New"/>
                <w:color w:val="000000"/>
                <w:sz w:val="22"/>
                <w:szCs w:val="22"/>
                <w:cs/>
                <w:lang w:val="en-GB"/>
              </w:rPr>
              <w:t>หน่วย : พันบาท)</w:t>
            </w:r>
          </w:p>
        </w:tc>
      </w:tr>
      <w:tr w:rsidR="00D36E1E" w:rsidRPr="00B737D5" w14:paraId="448F0FB4" w14:textId="77777777" w:rsidTr="004E74AD">
        <w:trPr>
          <w:tblHeader/>
        </w:trPr>
        <w:tc>
          <w:tcPr>
            <w:tcW w:w="2599" w:type="dxa"/>
            <w:shd w:val="clear" w:color="auto" w:fill="auto"/>
            <w:vAlign w:val="bottom"/>
          </w:tcPr>
          <w:p w14:paraId="0FBB37CC" w14:textId="77777777" w:rsidR="00D36E1E" w:rsidRPr="00B737D5"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1C5855CB" w14:textId="77777777" w:rsidR="00D36E1E" w:rsidRPr="00B737D5"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03E00792" w14:textId="77777777" w:rsidR="00D36E1E" w:rsidRPr="00B737D5" w:rsidRDefault="00D36E1E" w:rsidP="00D36E1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งบการเงินรวม</w:t>
            </w:r>
          </w:p>
        </w:tc>
      </w:tr>
      <w:tr w:rsidR="00D36E1E" w:rsidRPr="00B737D5" w14:paraId="4AC9A29B" w14:textId="77777777" w:rsidTr="004E74AD">
        <w:trPr>
          <w:tblHeader/>
        </w:trPr>
        <w:tc>
          <w:tcPr>
            <w:tcW w:w="2599" w:type="dxa"/>
            <w:shd w:val="clear" w:color="auto" w:fill="auto"/>
            <w:vAlign w:val="bottom"/>
          </w:tcPr>
          <w:p w14:paraId="3F5A57EA" w14:textId="77777777" w:rsidR="00D36E1E" w:rsidRPr="00B737D5"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07EB7897" w14:textId="77777777" w:rsidR="00D36E1E" w:rsidRPr="00B737D5"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6F7DDE64" w14:textId="32B7DE89" w:rsidR="00D36E1E" w:rsidRPr="00B737D5" w:rsidRDefault="00D36E1E" w:rsidP="00D36E1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B737D5">
              <w:rPr>
                <w:rFonts w:ascii="Browallia New" w:hAnsi="Browallia New" w:cs="Browallia New"/>
                <w:sz w:val="22"/>
                <w:szCs w:val="22"/>
              </w:rPr>
              <w:t xml:space="preserve">31 </w:t>
            </w:r>
            <w:r w:rsidRPr="00B737D5">
              <w:rPr>
                <w:rFonts w:ascii="Browallia New" w:hAnsi="Browallia New" w:cs="Browallia New" w:hint="cs"/>
                <w:sz w:val="22"/>
                <w:szCs w:val="22"/>
                <w:cs/>
              </w:rPr>
              <w:t xml:space="preserve">ธันวาคม </w:t>
            </w:r>
            <w:r w:rsidRPr="00B737D5">
              <w:rPr>
                <w:rFonts w:ascii="Browallia New" w:hAnsi="Browallia New" w:cs="Browallia New"/>
                <w:sz w:val="22"/>
                <w:szCs w:val="22"/>
              </w:rPr>
              <w:t>256</w:t>
            </w:r>
            <w:r w:rsidR="002F5BA4">
              <w:rPr>
                <w:rFonts w:ascii="Browallia New" w:hAnsi="Browallia New" w:cs="Browallia New"/>
                <w:sz w:val="22"/>
                <w:szCs w:val="22"/>
              </w:rPr>
              <w:t>5</w:t>
            </w:r>
          </w:p>
        </w:tc>
      </w:tr>
      <w:tr w:rsidR="00D36E1E" w:rsidRPr="00B737D5" w14:paraId="0CB227A3" w14:textId="77777777" w:rsidTr="004E74AD">
        <w:trPr>
          <w:tblHeader/>
        </w:trPr>
        <w:tc>
          <w:tcPr>
            <w:tcW w:w="2599" w:type="dxa"/>
            <w:shd w:val="clear" w:color="auto" w:fill="auto"/>
            <w:vAlign w:val="bottom"/>
          </w:tcPr>
          <w:p w14:paraId="346FECF3" w14:textId="77777777" w:rsidR="00D36E1E" w:rsidRPr="00B737D5"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44E1FB8C" w14:textId="77777777" w:rsidR="00D36E1E" w:rsidRPr="00B737D5"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2C7BF876" w14:textId="77777777" w:rsidR="00D36E1E" w:rsidRPr="00B737D5" w:rsidRDefault="00D36E1E" w:rsidP="00D36E1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1</w:t>
            </w:r>
          </w:p>
        </w:tc>
        <w:tc>
          <w:tcPr>
            <w:tcW w:w="1417" w:type="dxa"/>
            <w:shd w:val="clear" w:color="auto" w:fill="auto"/>
            <w:vAlign w:val="bottom"/>
          </w:tcPr>
          <w:p w14:paraId="2AF78F1A" w14:textId="77777777" w:rsidR="00D36E1E" w:rsidRPr="00B737D5" w:rsidRDefault="00D36E1E" w:rsidP="00D36E1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2</w:t>
            </w:r>
          </w:p>
        </w:tc>
        <w:tc>
          <w:tcPr>
            <w:tcW w:w="1560" w:type="dxa"/>
            <w:shd w:val="clear" w:color="auto" w:fill="auto"/>
            <w:vAlign w:val="bottom"/>
          </w:tcPr>
          <w:p w14:paraId="76398FD0" w14:textId="77777777" w:rsidR="00D36E1E" w:rsidRPr="00B737D5" w:rsidRDefault="00D36E1E" w:rsidP="00D36E1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3</w:t>
            </w:r>
          </w:p>
        </w:tc>
        <w:tc>
          <w:tcPr>
            <w:tcW w:w="1559" w:type="dxa"/>
            <w:shd w:val="clear" w:color="auto" w:fill="auto"/>
            <w:vAlign w:val="bottom"/>
          </w:tcPr>
          <w:p w14:paraId="194F27AF" w14:textId="77777777" w:rsidR="00D36E1E" w:rsidRPr="00B737D5" w:rsidRDefault="00D36E1E" w:rsidP="00D36E1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D36E1E" w:rsidRPr="00B737D5" w14:paraId="7234A97A" w14:textId="77777777" w:rsidTr="004E74AD">
        <w:tc>
          <w:tcPr>
            <w:tcW w:w="2599" w:type="dxa"/>
            <w:shd w:val="clear" w:color="auto" w:fill="auto"/>
          </w:tcPr>
          <w:p w14:paraId="29A7617F" w14:textId="77777777" w:rsidR="00D36E1E" w:rsidRPr="00B737D5" w:rsidRDefault="00D36E1E" w:rsidP="00D36E1E">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15541157"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552A0607"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48362910"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60D22194"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785F11A4"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D36E1E" w:rsidRPr="00B737D5" w14:paraId="37EFC31C" w14:textId="77777777" w:rsidTr="004E74AD">
        <w:tc>
          <w:tcPr>
            <w:tcW w:w="2883" w:type="dxa"/>
            <w:gridSpan w:val="2"/>
            <w:shd w:val="clear" w:color="auto" w:fill="auto"/>
          </w:tcPr>
          <w:p w14:paraId="6956928C" w14:textId="77777777" w:rsidR="00D36E1E" w:rsidRPr="00B737D5" w:rsidRDefault="00D36E1E" w:rsidP="00D36E1E">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B737D5">
              <w:rPr>
                <w:rFonts w:ascii="Browallia New" w:hAnsi="Browallia New" w:cs="Browallia New"/>
                <w:b/>
                <w:bCs/>
                <w:sz w:val="22"/>
                <w:szCs w:val="22"/>
                <w:cs/>
                <w:lang w:val="en-GB"/>
              </w:rPr>
              <w:t>สินทรัพย์ทางการเงิน</w:t>
            </w:r>
          </w:p>
        </w:tc>
        <w:tc>
          <w:tcPr>
            <w:tcW w:w="1559" w:type="dxa"/>
            <w:shd w:val="clear" w:color="auto" w:fill="auto"/>
          </w:tcPr>
          <w:p w14:paraId="3940EDFC"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0AF6B052"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34D6F01D"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4C65676"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CD715E" w:rsidRPr="00B737D5" w14:paraId="717E1489" w14:textId="77777777" w:rsidTr="004E74AD">
        <w:tc>
          <w:tcPr>
            <w:tcW w:w="2599" w:type="dxa"/>
            <w:shd w:val="clear" w:color="auto" w:fill="auto"/>
          </w:tcPr>
          <w:p w14:paraId="041CE5A3" w14:textId="0BACE5FC" w:rsidR="00CD715E" w:rsidRPr="00B737D5" w:rsidRDefault="00CD715E" w:rsidP="00CD715E">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สินทรัพย์ทางการเงินที่วัดมูลค่าด้วยมูลค่ายุติธรรมผ่านกำไรขาดทุน</w:t>
            </w:r>
          </w:p>
        </w:tc>
        <w:tc>
          <w:tcPr>
            <w:tcW w:w="284" w:type="dxa"/>
            <w:shd w:val="clear" w:color="auto" w:fill="auto"/>
          </w:tcPr>
          <w:p w14:paraId="63A2573C" w14:textId="77777777"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33956328" w14:textId="77777777" w:rsidR="00CD715E"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p w14:paraId="2D1D4B10" w14:textId="5FED7459"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417" w:type="dxa"/>
            <w:shd w:val="clear" w:color="auto" w:fill="auto"/>
          </w:tcPr>
          <w:p w14:paraId="650ED98D" w14:textId="77777777" w:rsidR="00CD715E"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5A015DF6" w14:textId="0509D3CC"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560" w:type="dxa"/>
            <w:shd w:val="clear" w:color="auto" w:fill="auto"/>
          </w:tcPr>
          <w:p w14:paraId="3B43FC6B" w14:textId="77777777" w:rsidR="00CD715E"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42C56B49" w14:textId="05BCE904"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c>
          <w:tcPr>
            <w:tcW w:w="1559" w:type="dxa"/>
            <w:shd w:val="clear" w:color="auto" w:fill="auto"/>
          </w:tcPr>
          <w:p w14:paraId="7CDE1F6E" w14:textId="77777777" w:rsidR="00CD715E"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17D56B32" w14:textId="3A377707"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r>
      <w:tr w:rsidR="00CD715E" w:rsidRPr="00B737D5" w14:paraId="7665CCAC" w14:textId="77777777" w:rsidTr="004E74AD">
        <w:tc>
          <w:tcPr>
            <w:tcW w:w="2599" w:type="dxa"/>
            <w:shd w:val="clear" w:color="auto" w:fill="auto"/>
          </w:tcPr>
          <w:p w14:paraId="0CE6AE87" w14:textId="77777777" w:rsidR="00CD715E" w:rsidRPr="00B737D5" w:rsidRDefault="00CD715E" w:rsidP="00CD715E">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เงินลงทุนระยะยาวในลูกหนี้</w:t>
            </w:r>
          </w:p>
        </w:tc>
        <w:tc>
          <w:tcPr>
            <w:tcW w:w="284" w:type="dxa"/>
            <w:shd w:val="clear" w:color="auto" w:fill="auto"/>
          </w:tcPr>
          <w:p w14:paraId="08C2341C" w14:textId="77777777"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1D55B917" w14:textId="775EE00D"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tcPr>
          <w:p w14:paraId="7CAA738E" w14:textId="0DC65720"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60" w:type="dxa"/>
            <w:shd w:val="clear" w:color="auto" w:fill="auto"/>
          </w:tcPr>
          <w:p w14:paraId="32200460" w14:textId="0D09189B"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140,452</w:t>
            </w:r>
          </w:p>
        </w:tc>
        <w:tc>
          <w:tcPr>
            <w:tcW w:w="1559" w:type="dxa"/>
            <w:shd w:val="clear" w:color="auto" w:fill="auto"/>
          </w:tcPr>
          <w:p w14:paraId="11549F09" w14:textId="3101ABB4"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rPr>
              <w:t>140,452</w:t>
            </w:r>
          </w:p>
        </w:tc>
      </w:tr>
      <w:tr w:rsidR="00CD715E" w:rsidRPr="00B737D5" w14:paraId="34C9BA22" w14:textId="77777777" w:rsidTr="004E74AD">
        <w:tc>
          <w:tcPr>
            <w:tcW w:w="2599" w:type="dxa"/>
            <w:shd w:val="clear" w:color="auto" w:fill="auto"/>
          </w:tcPr>
          <w:p w14:paraId="3A69C95D" w14:textId="77777777" w:rsidR="00CD715E" w:rsidRPr="00B737D5" w:rsidRDefault="00CD715E" w:rsidP="00CD715E">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075EB766" w14:textId="77777777"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57AE89E3" w14:textId="2824F77A" w:rsidR="00CD715E" w:rsidRPr="00B737D5" w:rsidRDefault="00CD715E" w:rsidP="00CD715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tcPr>
          <w:p w14:paraId="5DECAE64" w14:textId="2D36CA0E" w:rsidR="00CD715E" w:rsidRPr="00B737D5" w:rsidRDefault="00CD715E" w:rsidP="00CD715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60" w:type="dxa"/>
            <w:shd w:val="clear" w:color="auto" w:fill="auto"/>
            <w:vAlign w:val="center"/>
          </w:tcPr>
          <w:p w14:paraId="5BEB25DE" w14:textId="50681C6C" w:rsidR="00CD715E" w:rsidRPr="00B737D5" w:rsidRDefault="00261FA7" w:rsidP="00CD715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lang w:val="en-GB"/>
              </w:rPr>
              <w:fldChar w:fldCharType="begin"/>
            </w:r>
            <w:r>
              <w:rPr>
                <w:rFonts w:ascii="Browallia New" w:hAnsi="Browallia New" w:cs="Browallia New"/>
                <w:sz w:val="22"/>
                <w:szCs w:val="22"/>
                <w:lang w:val="en-GB"/>
              </w:rPr>
              <w:instrText xml:space="preserve"> =SUM(ABOVE) </w:instrText>
            </w:r>
            <w:r>
              <w:rPr>
                <w:rFonts w:ascii="Browallia New" w:hAnsi="Browallia New" w:cs="Browallia New"/>
                <w:sz w:val="22"/>
                <w:szCs w:val="22"/>
                <w:lang w:val="en-GB"/>
              </w:rPr>
              <w:fldChar w:fldCharType="separate"/>
            </w:r>
            <w:r>
              <w:rPr>
                <w:rFonts w:ascii="Browallia New" w:hAnsi="Browallia New" w:cs="Browallia New"/>
                <w:noProof/>
                <w:sz w:val="22"/>
                <w:szCs w:val="22"/>
                <w:lang w:val="en-GB"/>
              </w:rPr>
              <w:t>197,029</w:t>
            </w:r>
            <w:r>
              <w:rPr>
                <w:rFonts w:ascii="Browallia New" w:hAnsi="Browallia New" w:cs="Browallia New"/>
                <w:sz w:val="22"/>
                <w:szCs w:val="22"/>
                <w:lang w:val="en-GB"/>
              </w:rPr>
              <w:fldChar w:fldCharType="end"/>
            </w:r>
          </w:p>
        </w:tc>
        <w:tc>
          <w:tcPr>
            <w:tcW w:w="1559" w:type="dxa"/>
            <w:shd w:val="clear" w:color="auto" w:fill="auto"/>
            <w:vAlign w:val="center"/>
          </w:tcPr>
          <w:p w14:paraId="671892EF" w14:textId="0BD766A4" w:rsidR="00CD715E" w:rsidRPr="00B737D5" w:rsidRDefault="00261FA7" w:rsidP="00CD715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fldChar w:fldCharType="begin"/>
            </w:r>
            <w:r>
              <w:rPr>
                <w:rFonts w:ascii="Browallia New" w:hAnsi="Browallia New" w:cs="Browallia New"/>
                <w:sz w:val="22"/>
                <w:szCs w:val="22"/>
                <w:lang w:val="en-GB"/>
              </w:rPr>
              <w:instrText xml:space="preserve"> =SUM(ABOVE) </w:instrText>
            </w:r>
            <w:r>
              <w:rPr>
                <w:rFonts w:ascii="Browallia New" w:hAnsi="Browallia New" w:cs="Browallia New"/>
                <w:sz w:val="22"/>
                <w:szCs w:val="22"/>
                <w:lang w:val="en-GB"/>
              </w:rPr>
              <w:fldChar w:fldCharType="separate"/>
            </w:r>
            <w:r>
              <w:rPr>
                <w:rFonts w:ascii="Browallia New" w:hAnsi="Browallia New" w:cs="Browallia New"/>
                <w:noProof/>
                <w:sz w:val="22"/>
                <w:szCs w:val="22"/>
                <w:lang w:val="en-GB"/>
              </w:rPr>
              <w:t>197,029</w:t>
            </w:r>
            <w:r>
              <w:rPr>
                <w:rFonts w:ascii="Browallia New" w:hAnsi="Browallia New" w:cs="Browallia New"/>
                <w:sz w:val="22"/>
                <w:szCs w:val="22"/>
                <w:lang w:val="en-GB"/>
              </w:rPr>
              <w:fldChar w:fldCharType="end"/>
            </w:r>
          </w:p>
        </w:tc>
      </w:tr>
      <w:tr w:rsidR="00CD715E" w:rsidRPr="00B737D5" w14:paraId="63B4C4E3" w14:textId="77777777" w:rsidTr="00422357">
        <w:tc>
          <w:tcPr>
            <w:tcW w:w="2599" w:type="dxa"/>
            <w:shd w:val="clear" w:color="auto" w:fill="auto"/>
          </w:tcPr>
          <w:p w14:paraId="39F685FD" w14:textId="77777777" w:rsidR="00CD715E" w:rsidRPr="00B737D5" w:rsidRDefault="00CD715E" w:rsidP="00CD715E">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r w:rsidRPr="00B737D5">
              <w:rPr>
                <w:rFonts w:ascii="Browallia New" w:hAnsi="Browallia New" w:cs="Browallia New"/>
                <w:b/>
                <w:bCs/>
                <w:sz w:val="22"/>
                <w:szCs w:val="22"/>
                <w:cs/>
                <w:lang w:val="en-GB"/>
              </w:rPr>
              <w:t>หนี้สินทางการเงิน</w:t>
            </w:r>
          </w:p>
        </w:tc>
        <w:tc>
          <w:tcPr>
            <w:tcW w:w="284" w:type="dxa"/>
            <w:shd w:val="clear" w:color="auto" w:fill="auto"/>
          </w:tcPr>
          <w:p w14:paraId="417F1A5E" w14:textId="77777777"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442371B9" w14:textId="77777777" w:rsidR="00CD715E" w:rsidRPr="00B737D5" w:rsidRDefault="00CD715E" w:rsidP="00CD715E">
            <w:pPr>
              <w:tabs>
                <w:tab w:val="clear" w:pos="454"/>
                <w:tab w:val="clear" w:pos="680"/>
                <w:tab w:val="clear" w:pos="907"/>
                <w:tab w:val="left" w:pos="810"/>
                <w:tab w:val="left" w:pos="8789"/>
              </w:tabs>
              <w:spacing w:line="240" w:lineRule="auto"/>
              <w:rPr>
                <w:rFonts w:ascii="Browallia New" w:hAnsi="Browallia New" w:cs="Browallia New"/>
                <w:sz w:val="22"/>
                <w:szCs w:val="22"/>
              </w:rPr>
            </w:pPr>
          </w:p>
        </w:tc>
        <w:tc>
          <w:tcPr>
            <w:tcW w:w="1417" w:type="dxa"/>
            <w:shd w:val="clear" w:color="auto" w:fill="auto"/>
          </w:tcPr>
          <w:p w14:paraId="1ECE9D6D" w14:textId="77777777" w:rsidR="00CD715E" w:rsidRPr="00B737D5" w:rsidRDefault="00CD715E" w:rsidP="00CD715E">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tc>
        <w:tc>
          <w:tcPr>
            <w:tcW w:w="1560" w:type="dxa"/>
            <w:shd w:val="clear" w:color="auto" w:fill="auto"/>
          </w:tcPr>
          <w:p w14:paraId="777A228E" w14:textId="77777777"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238C9820" w14:textId="77777777"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CD715E" w:rsidRPr="00B737D5" w14:paraId="64CEEC6E" w14:textId="77777777" w:rsidTr="00422357">
        <w:tc>
          <w:tcPr>
            <w:tcW w:w="2599" w:type="dxa"/>
            <w:shd w:val="clear" w:color="auto" w:fill="auto"/>
          </w:tcPr>
          <w:p w14:paraId="28F21A53" w14:textId="5AD9511B" w:rsidR="007B247D" w:rsidRPr="00B737D5" w:rsidRDefault="00CD715E" w:rsidP="00CD715E">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hint="cs"/>
                <w:sz w:val="22"/>
                <w:szCs w:val="22"/>
                <w:cs/>
                <w:lang w:val="en-GB"/>
              </w:rPr>
              <w:t>หุ้นกู้</w:t>
            </w:r>
          </w:p>
        </w:tc>
        <w:tc>
          <w:tcPr>
            <w:tcW w:w="284" w:type="dxa"/>
            <w:shd w:val="clear" w:color="auto" w:fill="auto"/>
          </w:tcPr>
          <w:p w14:paraId="6AE89E2B" w14:textId="77777777" w:rsidR="00CD715E" w:rsidRPr="00B737D5" w:rsidRDefault="00CD715E" w:rsidP="00CD715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908C46A" w14:textId="17A3EF2E" w:rsidR="00CD715E" w:rsidRPr="00B737D5" w:rsidRDefault="00CD715E" w:rsidP="003573CC">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417" w:type="dxa"/>
            <w:shd w:val="clear" w:color="auto" w:fill="auto"/>
          </w:tcPr>
          <w:p w14:paraId="60640CD1" w14:textId="40852164" w:rsidR="00CD715E" w:rsidRPr="00B737D5" w:rsidRDefault="0033384F" w:rsidP="003573CC">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Pr>
                <w:rFonts w:ascii="Browallia New" w:hAnsi="Browallia New" w:cs="Browallia New"/>
                <w:sz w:val="22"/>
                <w:szCs w:val="22"/>
              </w:rPr>
              <w:t>1,161,187</w:t>
            </w:r>
            <w:r w:rsidR="00DF6DD8" w:rsidRPr="005F481B">
              <w:rPr>
                <w:rFonts w:ascii="Browallia New" w:hAnsi="Browallia New" w:cs="Browallia New"/>
                <w:sz w:val="22"/>
                <w:szCs w:val="22"/>
              </w:rPr>
              <w:t xml:space="preserve">    </w:t>
            </w:r>
          </w:p>
        </w:tc>
        <w:tc>
          <w:tcPr>
            <w:tcW w:w="1560" w:type="dxa"/>
            <w:shd w:val="clear" w:color="auto" w:fill="auto"/>
          </w:tcPr>
          <w:p w14:paraId="794CA6EF" w14:textId="3E633673" w:rsidR="00CD715E" w:rsidRPr="00B737D5" w:rsidRDefault="00CD715E" w:rsidP="003573CC">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559" w:type="dxa"/>
            <w:shd w:val="clear" w:color="auto" w:fill="auto"/>
          </w:tcPr>
          <w:p w14:paraId="0CAD0614" w14:textId="0556FCE4" w:rsidR="00CD715E" w:rsidRPr="00B737D5" w:rsidRDefault="00D90423" w:rsidP="003573CC">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1,161,187</w:t>
            </w:r>
            <w:r w:rsidRPr="005F481B">
              <w:rPr>
                <w:rFonts w:ascii="Browallia New" w:hAnsi="Browallia New" w:cs="Browallia New"/>
                <w:sz w:val="22"/>
                <w:szCs w:val="22"/>
              </w:rPr>
              <w:t xml:space="preserve">    </w:t>
            </w:r>
          </w:p>
        </w:tc>
      </w:tr>
    </w:tbl>
    <w:p w14:paraId="151D212E" w14:textId="77777777" w:rsidR="002555E0" w:rsidRPr="00B737D5" w:rsidRDefault="002555E0" w:rsidP="00243C47">
      <w:pPr>
        <w:ind w:left="450"/>
        <w:jc w:val="thaiDistribute"/>
        <w:rPr>
          <w:rFonts w:ascii="Browallia New" w:hAnsi="Browallia New" w:cs="Browallia New"/>
          <w:sz w:val="28"/>
          <w:szCs w:val="28"/>
        </w:rPr>
      </w:pPr>
    </w:p>
    <w:tbl>
      <w:tblPr>
        <w:tblW w:w="8950" w:type="dxa"/>
        <w:tblInd w:w="406" w:type="dxa"/>
        <w:tblLayout w:type="fixed"/>
        <w:tblLook w:val="04A0" w:firstRow="1" w:lastRow="0" w:firstColumn="1" w:lastColumn="0" w:noHBand="0" w:noVBand="1"/>
      </w:tblPr>
      <w:tblGrid>
        <w:gridCol w:w="2571"/>
        <w:gridCol w:w="284"/>
        <w:gridCol w:w="1559"/>
        <w:gridCol w:w="1417"/>
        <w:gridCol w:w="1560"/>
        <w:gridCol w:w="1559"/>
      </w:tblGrid>
      <w:tr w:rsidR="00AA548D" w:rsidRPr="00B737D5" w14:paraId="0C9C9405" w14:textId="77777777" w:rsidTr="00DE7C1D">
        <w:trPr>
          <w:tblHeader/>
        </w:trPr>
        <w:tc>
          <w:tcPr>
            <w:tcW w:w="8950" w:type="dxa"/>
            <w:gridSpan w:val="6"/>
            <w:shd w:val="clear" w:color="auto" w:fill="auto"/>
            <w:vAlign w:val="bottom"/>
          </w:tcPr>
          <w:p w14:paraId="198E8BF9"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color w:val="000000"/>
                <w:sz w:val="22"/>
                <w:szCs w:val="22"/>
                <w:cs/>
                <w:lang w:val="en-GB"/>
              </w:rPr>
            </w:pPr>
            <w:r w:rsidRPr="00B737D5">
              <w:rPr>
                <w:rFonts w:ascii="Browallia New" w:hAnsi="Browallia New" w:cs="Browallia New"/>
                <w:color w:val="000000"/>
                <w:sz w:val="22"/>
                <w:szCs w:val="22"/>
                <w:cs/>
                <w:lang w:val="en-GB"/>
              </w:rPr>
              <w:t>(หน่วย : พันบาท)</w:t>
            </w:r>
          </w:p>
        </w:tc>
      </w:tr>
      <w:tr w:rsidR="00AA548D" w:rsidRPr="00B737D5" w14:paraId="096C0CD3" w14:textId="77777777" w:rsidTr="00DE7C1D">
        <w:trPr>
          <w:tblHeader/>
        </w:trPr>
        <w:tc>
          <w:tcPr>
            <w:tcW w:w="2571" w:type="dxa"/>
            <w:shd w:val="clear" w:color="auto" w:fill="auto"/>
            <w:vAlign w:val="bottom"/>
          </w:tcPr>
          <w:p w14:paraId="6DE73F02"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5B691C99"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6A7AF092"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งบการเงิน</w:t>
            </w:r>
            <w:r w:rsidRPr="00B737D5">
              <w:rPr>
                <w:rFonts w:ascii="Browallia New" w:hAnsi="Browallia New" w:cs="Browallia New" w:hint="cs"/>
                <w:sz w:val="22"/>
                <w:szCs w:val="22"/>
                <w:cs/>
              </w:rPr>
              <w:t>เฉพาะของบริษัท</w:t>
            </w:r>
          </w:p>
        </w:tc>
      </w:tr>
      <w:tr w:rsidR="00AA548D" w:rsidRPr="00B737D5" w14:paraId="5C2CB18B" w14:textId="77777777" w:rsidTr="00DE7C1D">
        <w:trPr>
          <w:tblHeader/>
        </w:trPr>
        <w:tc>
          <w:tcPr>
            <w:tcW w:w="2571" w:type="dxa"/>
            <w:shd w:val="clear" w:color="auto" w:fill="auto"/>
            <w:vAlign w:val="bottom"/>
          </w:tcPr>
          <w:p w14:paraId="1134B0D4"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2D707501"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4E4585D9" w14:textId="1B52DB5A" w:rsidR="00AA548D" w:rsidRPr="00B737D5" w:rsidRDefault="004C7876"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B737D5">
              <w:rPr>
                <w:rFonts w:ascii="Browallia New" w:hAnsi="Browallia New" w:cs="Browallia New"/>
                <w:sz w:val="22"/>
                <w:szCs w:val="22"/>
              </w:rPr>
              <w:t xml:space="preserve">31 </w:t>
            </w:r>
            <w:r w:rsidRPr="00B737D5">
              <w:rPr>
                <w:rFonts w:ascii="Browallia New" w:hAnsi="Browallia New" w:cs="Browallia New" w:hint="cs"/>
                <w:sz w:val="22"/>
                <w:szCs w:val="22"/>
                <w:cs/>
              </w:rPr>
              <w:t xml:space="preserve">ธันวาคม </w:t>
            </w:r>
            <w:r w:rsidRPr="00B737D5">
              <w:rPr>
                <w:rFonts w:ascii="Browallia New" w:hAnsi="Browallia New" w:cs="Browallia New"/>
                <w:sz w:val="22"/>
                <w:szCs w:val="22"/>
              </w:rPr>
              <w:t>256</w:t>
            </w:r>
            <w:r w:rsidR="002F5BA4">
              <w:rPr>
                <w:rFonts w:ascii="Browallia New" w:hAnsi="Browallia New" w:cs="Browallia New"/>
                <w:sz w:val="22"/>
                <w:szCs w:val="22"/>
              </w:rPr>
              <w:t>5</w:t>
            </w:r>
          </w:p>
        </w:tc>
      </w:tr>
      <w:tr w:rsidR="00AA548D" w:rsidRPr="00B737D5" w14:paraId="6A5B6D76" w14:textId="77777777" w:rsidTr="00DE7C1D">
        <w:trPr>
          <w:tblHeader/>
        </w:trPr>
        <w:tc>
          <w:tcPr>
            <w:tcW w:w="2571" w:type="dxa"/>
            <w:shd w:val="clear" w:color="auto" w:fill="auto"/>
            <w:vAlign w:val="bottom"/>
          </w:tcPr>
          <w:p w14:paraId="39A407EC"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64D0CE2F"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3982DF08"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1</w:t>
            </w:r>
          </w:p>
        </w:tc>
        <w:tc>
          <w:tcPr>
            <w:tcW w:w="1417" w:type="dxa"/>
            <w:shd w:val="clear" w:color="auto" w:fill="auto"/>
            <w:vAlign w:val="bottom"/>
          </w:tcPr>
          <w:p w14:paraId="6CB2F658"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2</w:t>
            </w:r>
          </w:p>
        </w:tc>
        <w:tc>
          <w:tcPr>
            <w:tcW w:w="1560" w:type="dxa"/>
            <w:shd w:val="clear" w:color="auto" w:fill="auto"/>
            <w:vAlign w:val="bottom"/>
          </w:tcPr>
          <w:p w14:paraId="28A16FE7"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3</w:t>
            </w:r>
          </w:p>
        </w:tc>
        <w:tc>
          <w:tcPr>
            <w:tcW w:w="1559" w:type="dxa"/>
            <w:shd w:val="clear" w:color="auto" w:fill="auto"/>
            <w:vAlign w:val="bottom"/>
          </w:tcPr>
          <w:p w14:paraId="544EB3FA"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AA548D" w:rsidRPr="00B737D5" w14:paraId="7BCD15E4" w14:textId="77777777" w:rsidTr="00DE7C1D">
        <w:tc>
          <w:tcPr>
            <w:tcW w:w="2571" w:type="dxa"/>
            <w:shd w:val="clear" w:color="auto" w:fill="auto"/>
          </w:tcPr>
          <w:p w14:paraId="50833A6F" w14:textId="77777777" w:rsidR="00AA548D" w:rsidRPr="00B737D5"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556583BF"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27C24E8"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5FA0AF0C"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3268463D"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655B54B2"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AA548D" w:rsidRPr="00B737D5" w14:paraId="3DFAA50F" w14:textId="77777777" w:rsidTr="00DE7C1D">
        <w:tc>
          <w:tcPr>
            <w:tcW w:w="2855" w:type="dxa"/>
            <w:gridSpan w:val="2"/>
            <w:shd w:val="clear" w:color="auto" w:fill="auto"/>
          </w:tcPr>
          <w:p w14:paraId="05CDB4E2" w14:textId="77777777" w:rsidR="00AA548D" w:rsidRPr="00B737D5" w:rsidRDefault="00AA548D" w:rsidP="007932B2">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B737D5">
              <w:rPr>
                <w:rFonts w:ascii="Browallia New" w:hAnsi="Browallia New" w:cs="Browallia New"/>
                <w:b/>
                <w:bCs/>
                <w:sz w:val="22"/>
                <w:szCs w:val="22"/>
                <w:cs/>
                <w:lang w:val="en-GB"/>
              </w:rPr>
              <w:t>สินทรัพย์ทางการเงิน</w:t>
            </w:r>
          </w:p>
        </w:tc>
        <w:tc>
          <w:tcPr>
            <w:tcW w:w="1559" w:type="dxa"/>
            <w:shd w:val="clear" w:color="auto" w:fill="auto"/>
          </w:tcPr>
          <w:p w14:paraId="3FA0E8B1"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1B0B96AF"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26A07CE2"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5E3C49D"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1A7DD5" w:rsidRPr="00B737D5" w14:paraId="13963A39" w14:textId="77777777" w:rsidTr="00D90423">
        <w:trPr>
          <w:trHeight w:val="591"/>
        </w:trPr>
        <w:tc>
          <w:tcPr>
            <w:tcW w:w="2571" w:type="dxa"/>
            <w:shd w:val="clear" w:color="auto" w:fill="auto"/>
            <w:vAlign w:val="bottom"/>
          </w:tcPr>
          <w:p w14:paraId="539B0B30" w14:textId="742796D5" w:rsidR="00422357" w:rsidRPr="00422357" w:rsidRDefault="001A7DD5" w:rsidP="00D90423">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สินทรัพย์ทางการเงินที่วัดมูลค่าด้วยมูลค่ายุติธรรมผ่านกำไรขาดทุน</w:t>
            </w:r>
          </w:p>
        </w:tc>
        <w:tc>
          <w:tcPr>
            <w:tcW w:w="284" w:type="dxa"/>
            <w:shd w:val="clear" w:color="auto" w:fill="auto"/>
            <w:vAlign w:val="bottom"/>
          </w:tcPr>
          <w:p w14:paraId="1B927D22" w14:textId="58B3B03B" w:rsidR="00422357" w:rsidRPr="00422357" w:rsidRDefault="00422357" w:rsidP="00422357">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p>
          <w:p w14:paraId="7E090900" w14:textId="77777777" w:rsidR="00422357" w:rsidRPr="00B737D5" w:rsidRDefault="00422357" w:rsidP="001A7DD5">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vAlign w:val="bottom"/>
          </w:tcPr>
          <w:p w14:paraId="70D87368" w14:textId="2A13DBB1" w:rsidR="001A7DD5" w:rsidRPr="00B737D5" w:rsidRDefault="001A7DD5" w:rsidP="00F10DB4">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417" w:type="dxa"/>
            <w:shd w:val="clear" w:color="auto" w:fill="auto"/>
            <w:vAlign w:val="bottom"/>
          </w:tcPr>
          <w:p w14:paraId="1834ADCC" w14:textId="5E16224D" w:rsidR="001A7DD5" w:rsidRPr="00B737D5" w:rsidRDefault="001A7DD5" w:rsidP="00F10DB4">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560" w:type="dxa"/>
            <w:shd w:val="clear" w:color="auto" w:fill="auto"/>
            <w:vAlign w:val="bottom"/>
          </w:tcPr>
          <w:p w14:paraId="7C07718D" w14:textId="6DE6A10B" w:rsidR="001A7DD5" w:rsidRPr="00B737D5" w:rsidRDefault="001A7DD5" w:rsidP="00F10DB4">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c>
          <w:tcPr>
            <w:tcW w:w="1559" w:type="dxa"/>
            <w:shd w:val="clear" w:color="auto" w:fill="auto"/>
            <w:vAlign w:val="bottom"/>
          </w:tcPr>
          <w:p w14:paraId="0C32CAAE" w14:textId="4AB704CB" w:rsidR="001A7DD5" w:rsidRPr="00B737D5" w:rsidRDefault="001A7DD5" w:rsidP="00F10DB4">
            <w:pPr>
              <w:pBdr>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r>
    </w:tbl>
    <w:p w14:paraId="12CE4B2F" w14:textId="77777777" w:rsidR="00422357" w:rsidRPr="00131FC1" w:rsidRDefault="00422357" w:rsidP="00AC7FD7">
      <w:pPr>
        <w:jc w:val="thaiDistribute"/>
        <w:rPr>
          <w:rFonts w:ascii="Browallia New" w:hAnsi="Browallia New" w:cs="Browallia New"/>
          <w:sz w:val="28"/>
          <w:szCs w:val="28"/>
        </w:rPr>
      </w:pPr>
    </w:p>
    <w:p w14:paraId="61C7D820" w14:textId="0266A6D8" w:rsidR="00C4096C" w:rsidRPr="00B737D5" w:rsidRDefault="00C4096C" w:rsidP="007012A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hint="cs"/>
          <w:b/>
          <w:bCs/>
          <w:sz w:val="28"/>
          <w:szCs w:val="28"/>
          <w:cs/>
          <w:lang w:val="en-GB"/>
        </w:rPr>
        <w:t>หนี้สินที่อาจจะเกิดขึ้น</w:t>
      </w:r>
    </w:p>
    <w:p w14:paraId="4ABB2615" w14:textId="77777777" w:rsidR="00C4096C" w:rsidRPr="00131FC1" w:rsidRDefault="00C4096C" w:rsidP="00C4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sz w:val="28"/>
          <w:szCs w:val="28"/>
          <w:u w:val="single"/>
          <w:lang w:val="en-GB"/>
        </w:rPr>
      </w:pPr>
    </w:p>
    <w:p w14:paraId="148C145C" w14:textId="7316F0AC" w:rsidR="008D03D9" w:rsidRPr="0030195B" w:rsidRDefault="004254DF" w:rsidP="00E07329">
      <w:pPr>
        <w:tabs>
          <w:tab w:val="clear" w:pos="227"/>
          <w:tab w:val="clear" w:pos="454"/>
        </w:tabs>
        <w:spacing w:line="240" w:lineRule="auto"/>
        <w:ind w:left="432"/>
        <w:jc w:val="thaiDistribute"/>
        <w:rPr>
          <w:rFonts w:ascii="Browallia New" w:hAnsi="Browallia New" w:cs="Browallia New"/>
          <w:sz w:val="28"/>
          <w:szCs w:val="28"/>
        </w:rPr>
      </w:pPr>
      <w:r w:rsidRPr="0030195B">
        <w:rPr>
          <w:rFonts w:ascii="Browallia New" w:hAnsi="Browallia New" w:cs="Browallia New"/>
          <w:sz w:val="28"/>
          <w:szCs w:val="28"/>
          <w:cs/>
        </w:rPr>
        <w:t xml:space="preserve">บริษัทย่อยแห่งหนึ่งถูกเรียกร้องค่าเสียหายจากบริษัทแห่งหนึ่งจากการยกเลิกสัญญาบริหารจัดการโรงแรม โดยเมื่อวันที่ </w:t>
      </w:r>
      <w:r w:rsidRPr="0030195B">
        <w:rPr>
          <w:rFonts w:ascii="Browallia New" w:hAnsi="Browallia New" w:cs="Browallia New"/>
          <w:sz w:val="28"/>
          <w:szCs w:val="28"/>
        </w:rPr>
        <w:t>21</w:t>
      </w:r>
      <w:r w:rsidRPr="0030195B">
        <w:rPr>
          <w:rFonts w:ascii="Browallia New" w:hAnsi="Browallia New" w:cs="Browallia New"/>
          <w:sz w:val="28"/>
          <w:szCs w:val="28"/>
          <w:cs/>
        </w:rPr>
        <w:t xml:space="preserve"> เมษายน </w:t>
      </w:r>
      <w:r w:rsidRPr="0030195B">
        <w:rPr>
          <w:rFonts w:ascii="Browallia New" w:hAnsi="Browallia New" w:cs="Browallia New"/>
          <w:sz w:val="28"/>
          <w:szCs w:val="28"/>
        </w:rPr>
        <w:t>2564</w:t>
      </w:r>
      <w:r w:rsidRPr="0030195B">
        <w:rPr>
          <w:rFonts w:ascii="Browallia New" w:hAnsi="Browallia New" w:cs="Browallia New"/>
          <w:sz w:val="28"/>
          <w:szCs w:val="28"/>
          <w:cs/>
        </w:rPr>
        <w:t xml:space="preserve"> คณะอนุญาโตตุลาการที่ประเทศสิงคโปร์ได้สิ้นสุดกระบวนการไต่สวนและแจ้งคำชี้ขาดสิ้นสุดให้ชำระค่าเสียหายแก่ผู้เรียกร้องเป็นจำนวนเงิน </w:t>
      </w:r>
      <w:r w:rsidRPr="0030195B">
        <w:rPr>
          <w:rFonts w:ascii="Browallia New" w:hAnsi="Browallia New" w:cs="Browallia New"/>
          <w:sz w:val="28"/>
          <w:szCs w:val="28"/>
        </w:rPr>
        <w:t>28</w:t>
      </w:r>
      <w:r w:rsidRPr="0030195B">
        <w:rPr>
          <w:rFonts w:ascii="Browallia New" w:hAnsi="Browallia New" w:cs="Browallia New"/>
          <w:sz w:val="28"/>
          <w:szCs w:val="28"/>
          <w:cs/>
        </w:rPr>
        <w:t>.</w:t>
      </w:r>
      <w:r w:rsidRPr="0030195B">
        <w:rPr>
          <w:rFonts w:ascii="Browallia New" w:hAnsi="Browallia New" w:cs="Browallia New"/>
          <w:sz w:val="28"/>
          <w:szCs w:val="28"/>
        </w:rPr>
        <w:t>09</w:t>
      </w:r>
      <w:r w:rsidRPr="0030195B">
        <w:rPr>
          <w:rFonts w:ascii="Browallia New" w:hAnsi="Browallia New" w:cs="Browallia New"/>
          <w:sz w:val="28"/>
          <w:szCs w:val="28"/>
          <w:cs/>
        </w:rPr>
        <w:t xml:space="preserve"> ล้านบาท และชำระยอดคงค้างกับผู้เรียกร้องตามใบแจ้งหนี้</w:t>
      </w:r>
      <w:r w:rsidRPr="0030195B">
        <w:rPr>
          <w:rFonts w:ascii="Browallia New" w:hAnsi="Browallia New" w:cs="Browallia New"/>
          <w:sz w:val="28"/>
          <w:szCs w:val="28"/>
          <w:cs/>
        </w:rPr>
        <w:br/>
        <w:t xml:space="preserve">ลงวันที่ </w:t>
      </w:r>
      <w:r w:rsidRPr="0030195B">
        <w:rPr>
          <w:rFonts w:ascii="Browallia New" w:hAnsi="Browallia New" w:cs="Browallia New"/>
          <w:sz w:val="28"/>
          <w:szCs w:val="28"/>
        </w:rPr>
        <w:t>1</w:t>
      </w:r>
      <w:r w:rsidRPr="0030195B">
        <w:rPr>
          <w:rFonts w:ascii="Browallia New" w:hAnsi="Browallia New" w:cs="Browallia New"/>
          <w:sz w:val="28"/>
          <w:szCs w:val="28"/>
          <w:cs/>
        </w:rPr>
        <w:t xml:space="preserve"> เมษายน </w:t>
      </w:r>
      <w:r w:rsidRPr="0030195B">
        <w:rPr>
          <w:rFonts w:ascii="Browallia New" w:hAnsi="Browallia New" w:cs="Browallia New"/>
          <w:sz w:val="28"/>
          <w:szCs w:val="28"/>
        </w:rPr>
        <w:t>2561</w:t>
      </w:r>
      <w:r w:rsidRPr="0030195B">
        <w:rPr>
          <w:rFonts w:ascii="Browallia New" w:hAnsi="Browallia New" w:cs="Browallia New"/>
          <w:sz w:val="28"/>
          <w:szCs w:val="28"/>
          <w:cs/>
        </w:rPr>
        <w:t xml:space="preserve"> จำนวนเงิน </w:t>
      </w:r>
      <w:r w:rsidRPr="0030195B">
        <w:rPr>
          <w:rFonts w:ascii="Browallia New" w:hAnsi="Browallia New" w:cs="Browallia New"/>
          <w:sz w:val="28"/>
          <w:szCs w:val="28"/>
        </w:rPr>
        <w:t>169</w:t>
      </w:r>
      <w:r w:rsidRPr="0030195B">
        <w:rPr>
          <w:rFonts w:ascii="Browallia New" w:hAnsi="Browallia New" w:cs="Browallia New"/>
          <w:sz w:val="28"/>
          <w:szCs w:val="28"/>
          <w:cs/>
        </w:rPr>
        <w:t>,</w:t>
      </w:r>
      <w:r w:rsidRPr="0030195B">
        <w:rPr>
          <w:rFonts w:ascii="Browallia New" w:hAnsi="Browallia New" w:cs="Browallia New"/>
          <w:sz w:val="28"/>
          <w:szCs w:val="28"/>
        </w:rPr>
        <w:t>561</w:t>
      </w:r>
      <w:r w:rsidRPr="0030195B">
        <w:rPr>
          <w:rFonts w:ascii="Browallia New" w:hAnsi="Browallia New" w:cs="Browallia New"/>
          <w:sz w:val="28"/>
          <w:szCs w:val="28"/>
          <w:cs/>
        </w:rPr>
        <w:t>.</w:t>
      </w:r>
      <w:r w:rsidRPr="0030195B">
        <w:rPr>
          <w:rFonts w:ascii="Browallia New" w:hAnsi="Browallia New" w:cs="Browallia New"/>
          <w:sz w:val="28"/>
          <w:szCs w:val="28"/>
        </w:rPr>
        <w:t>31</w:t>
      </w:r>
      <w:r w:rsidRPr="0030195B">
        <w:rPr>
          <w:rFonts w:ascii="Browallia New" w:hAnsi="Browallia New" w:cs="Browallia New"/>
          <w:sz w:val="28"/>
          <w:szCs w:val="28"/>
          <w:cs/>
        </w:rPr>
        <w:t xml:space="preserve"> ดอลลาร์สหรัฐ ซึ่งบริษัทย่อยได้บันทึกบัญชีค่าใช้จ่ายค้างจ่ายแล้ว นอกจากนี้ ยังมีค่าใช้จ่ายในการฟ้องร้องต่อคณะอนุญาโตตุลาการ เป็นจำนวนเงิน </w:t>
      </w:r>
      <w:r w:rsidRPr="0030195B">
        <w:rPr>
          <w:rFonts w:ascii="Browallia New" w:hAnsi="Browallia New" w:cs="Browallia New"/>
          <w:sz w:val="28"/>
          <w:szCs w:val="28"/>
        </w:rPr>
        <w:t>341</w:t>
      </w:r>
      <w:r w:rsidRPr="0030195B">
        <w:rPr>
          <w:rFonts w:ascii="Browallia New" w:hAnsi="Browallia New" w:cs="Browallia New"/>
          <w:sz w:val="28"/>
          <w:szCs w:val="28"/>
          <w:cs/>
        </w:rPr>
        <w:t>,</w:t>
      </w:r>
      <w:r w:rsidRPr="0030195B">
        <w:rPr>
          <w:rFonts w:ascii="Browallia New" w:hAnsi="Browallia New" w:cs="Browallia New"/>
          <w:sz w:val="28"/>
          <w:szCs w:val="28"/>
        </w:rPr>
        <w:t>328</w:t>
      </w:r>
      <w:r w:rsidRPr="0030195B">
        <w:rPr>
          <w:rFonts w:ascii="Browallia New" w:hAnsi="Browallia New" w:cs="Browallia New"/>
          <w:sz w:val="28"/>
          <w:szCs w:val="28"/>
          <w:cs/>
        </w:rPr>
        <w:t>.</w:t>
      </w:r>
      <w:r w:rsidRPr="0030195B">
        <w:rPr>
          <w:rFonts w:ascii="Browallia New" w:hAnsi="Browallia New" w:cs="Browallia New"/>
          <w:sz w:val="28"/>
          <w:szCs w:val="28"/>
        </w:rPr>
        <w:t>61</w:t>
      </w:r>
      <w:r w:rsidRPr="0030195B">
        <w:rPr>
          <w:rFonts w:ascii="Browallia New" w:hAnsi="Browallia New" w:cs="Browallia New"/>
          <w:sz w:val="28"/>
          <w:szCs w:val="28"/>
          <w:cs/>
        </w:rPr>
        <w:t xml:space="preserve"> ดอลลาร์สิงคโปร์ </w:t>
      </w:r>
      <w:r w:rsidRPr="0030195B">
        <w:rPr>
          <w:rFonts w:ascii="Browallia New" w:hAnsi="Browallia New" w:cs="Browallia New"/>
          <w:sz w:val="28"/>
          <w:szCs w:val="28"/>
          <w:cs/>
        </w:rPr>
        <w:br/>
        <w:t xml:space="preserve">รวมไปถึงค่าใช้จ่ายทางกฎหมายและค่าใช้จ่ายจากผู้เชี่ยวชาญเป็นจำนวนเงิน </w:t>
      </w:r>
      <w:r w:rsidRPr="0030195B">
        <w:rPr>
          <w:rFonts w:ascii="Browallia New" w:hAnsi="Browallia New" w:cs="Browallia New"/>
          <w:sz w:val="28"/>
          <w:szCs w:val="28"/>
        </w:rPr>
        <w:t>350</w:t>
      </w:r>
      <w:r w:rsidRPr="0030195B">
        <w:rPr>
          <w:rFonts w:ascii="Browallia New" w:hAnsi="Browallia New" w:cs="Browallia New"/>
          <w:sz w:val="28"/>
          <w:szCs w:val="28"/>
          <w:cs/>
        </w:rPr>
        <w:t>,</w:t>
      </w:r>
      <w:r w:rsidRPr="0030195B">
        <w:rPr>
          <w:rFonts w:ascii="Browallia New" w:hAnsi="Browallia New" w:cs="Browallia New"/>
          <w:sz w:val="28"/>
          <w:szCs w:val="28"/>
        </w:rPr>
        <w:t>614</w:t>
      </w:r>
      <w:r w:rsidRPr="0030195B">
        <w:rPr>
          <w:rFonts w:ascii="Browallia New" w:hAnsi="Browallia New" w:cs="Browallia New"/>
          <w:sz w:val="28"/>
          <w:szCs w:val="28"/>
          <w:cs/>
        </w:rPr>
        <w:t>.</w:t>
      </w:r>
      <w:r w:rsidRPr="0030195B">
        <w:rPr>
          <w:rFonts w:ascii="Browallia New" w:hAnsi="Browallia New" w:cs="Browallia New"/>
          <w:sz w:val="28"/>
          <w:szCs w:val="28"/>
        </w:rPr>
        <w:t>71</w:t>
      </w:r>
      <w:r w:rsidRPr="0030195B">
        <w:rPr>
          <w:rFonts w:ascii="Browallia New" w:hAnsi="Browallia New" w:cs="Browallia New"/>
          <w:sz w:val="28"/>
          <w:szCs w:val="28"/>
          <w:cs/>
        </w:rPr>
        <w:t xml:space="preserve"> ดอลลาร์สิงคโปร์และ </w:t>
      </w:r>
      <w:r w:rsidRPr="0030195B">
        <w:rPr>
          <w:rFonts w:ascii="Browallia New" w:hAnsi="Browallia New" w:cs="Browallia New"/>
          <w:sz w:val="28"/>
          <w:szCs w:val="28"/>
        </w:rPr>
        <w:t>50</w:t>
      </w:r>
      <w:r w:rsidRPr="0030195B">
        <w:rPr>
          <w:rFonts w:ascii="Browallia New" w:hAnsi="Browallia New" w:cs="Browallia New"/>
          <w:sz w:val="28"/>
          <w:szCs w:val="28"/>
          <w:cs/>
        </w:rPr>
        <w:t>,</w:t>
      </w:r>
      <w:r w:rsidRPr="0030195B">
        <w:rPr>
          <w:rFonts w:ascii="Browallia New" w:hAnsi="Browallia New" w:cs="Browallia New"/>
          <w:sz w:val="28"/>
          <w:szCs w:val="28"/>
        </w:rPr>
        <w:t>725</w:t>
      </w:r>
      <w:r w:rsidRPr="0030195B">
        <w:rPr>
          <w:rFonts w:ascii="Browallia New" w:hAnsi="Browallia New" w:cs="Browallia New"/>
          <w:sz w:val="28"/>
          <w:szCs w:val="28"/>
          <w:cs/>
        </w:rPr>
        <w:t>.</w:t>
      </w:r>
      <w:r w:rsidRPr="0030195B">
        <w:rPr>
          <w:rFonts w:ascii="Browallia New" w:hAnsi="Browallia New" w:cs="Browallia New"/>
          <w:sz w:val="28"/>
          <w:szCs w:val="28"/>
        </w:rPr>
        <w:t>00</w:t>
      </w:r>
      <w:r w:rsidRPr="0030195B">
        <w:rPr>
          <w:rFonts w:ascii="Browallia New" w:hAnsi="Browallia New" w:cs="Browallia New"/>
          <w:sz w:val="28"/>
          <w:szCs w:val="28"/>
          <w:cs/>
        </w:rPr>
        <w:t xml:space="preserve"> ดอลลาร์สหรัฐ ตามลำดับ ซึ่งบริษัทย่อยได้บันทึกบัญชีค่าใช้จ่ายในการฟ้องร้องต่อคณะอนุญาโตตุลาการ เป็นจำนวนเงิน </w:t>
      </w:r>
      <w:r w:rsidRPr="0030195B">
        <w:rPr>
          <w:rFonts w:ascii="Browallia New" w:hAnsi="Browallia New" w:cs="Browallia New"/>
          <w:sz w:val="28"/>
          <w:szCs w:val="28"/>
        </w:rPr>
        <w:t>170</w:t>
      </w:r>
      <w:r w:rsidRPr="0030195B">
        <w:rPr>
          <w:rFonts w:ascii="Browallia New" w:hAnsi="Browallia New" w:cs="Browallia New"/>
          <w:sz w:val="28"/>
          <w:szCs w:val="28"/>
          <w:cs/>
        </w:rPr>
        <w:t>,</w:t>
      </w:r>
      <w:r w:rsidRPr="0030195B">
        <w:rPr>
          <w:rFonts w:ascii="Browallia New" w:hAnsi="Browallia New" w:cs="Browallia New"/>
          <w:sz w:val="28"/>
          <w:szCs w:val="28"/>
        </w:rPr>
        <w:t>664</w:t>
      </w:r>
      <w:r w:rsidRPr="0030195B">
        <w:rPr>
          <w:rFonts w:ascii="Browallia New" w:hAnsi="Browallia New" w:cs="Browallia New"/>
          <w:sz w:val="28"/>
          <w:szCs w:val="28"/>
          <w:cs/>
        </w:rPr>
        <w:t>.</w:t>
      </w:r>
      <w:r w:rsidRPr="0030195B">
        <w:rPr>
          <w:rFonts w:ascii="Browallia New" w:hAnsi="Browallia New" w:cs="Browallia New"/>
          <w:sz w:val="28"/>
          <w:szCs w:val="28"/>
        </w:rPr>
        <w:t>31</w:t>
      </w:r>
      <w:r w:rsidRPr="0030195B">
        <w:rPr>
          <w:rFonts w:ascii="Browallia New" w:hAnsi="Browallia New" w:cs="Browallia New"/>
          <w:sz w:val="28"/>
          <w:szCs w:val="28"/>
          <w:cs/>
        </w:rPr>
        <w:t xml:space="preserve"> ดอลลาร์สิงคโปร์หรือจำนวนเงิน </w:t>
      </w:r>
      <w:r w:rsidRPr="0030195B">
        <w:rPr>
          <w:rFonts w:ascii="Browallia New" w:hAnsi="Browallia New" w:cs="Browallia New"/>
          <w:sz w:val="28"/>
          <w:szCs w:val="28"/>
        </w:rPr>
        <w:t>4</w:t>
      </w:r>
      <w:r w:rsidRPr="0030195B">
        <w:rPr>
          <w:rFonts w:ascii="Browallia New" w:hAnsi="Browallia New" w:cs="Browallia New"/>
          <w:sz w:val="28"/>
          <w:szCs w:val="28"/>
          <w:cs/>
        </w:rPr>
        <w:t>.</w:t>
      </w:r>
      <w:r w:rsidRPr="0030195B">
        <w:rPr>
          <w:rFonts w:ascii="Browallia New" w:hAnsi="Browallia New" w:cs="Browallia New"/>
          <w:sz w:val="28"/>
          <w:szCs w:val="28"/>
        </w:rPr>
        <w:t>02</w:t>
      </w:r>
      <w:r w:rsidRPr="0030195B">
        <w:rPr>
          <w:rFonts w:ascii="Browallia New" w:hAnsi="Browallia New" w:cs="Browallia New"/>
          <w:sz w:val="28"/>
          <w:szCs w:val="28"/>
          <w:cs/>
        </w:rPr>
        <w:t xml:space="preserve"> ล้านบาทแล้ว ต่อมาในวันที่ </w:t>
      </w:r>
      <w:r w:rsidRPr="0030195B">
        <w:rPr>
          <w:rFonts w:ascii="Browallia New" w:hAnsi="Browallia New" w:cs="Browallia New"/>
          <w:sz w:val="28"/>
          <w:szCs w:val="28"/>
        </w:rPr>
        <w:t>31</w:t>
      </w:r>
      <w:r w:rsidRPr="0030195B">
        <w:rPr>
          <w:rFonts w:ascii="Browallia New" w:hAnsi="Browallia New" w:cs="Browallia New"/>
          <w:sz w:val="28"/>
          <w:szCs w:val="28"/>
          <w:cs/>
        </w:rPr>
        <w:t xml:space="preserve"> มกราคม </w:t>
      </w:r>
      <w:r w:rsidRPr="0030195B">
        <w:rPr>
          <w:rFonts w:ascii="Browallia New" w:hAnsi="Browallia New" w:cs="Browallia New"/>
          <w:sz w:val="28"/>
          <w:szCs w:val="28"/>
        </w:rPr>
        <w:t>2565</w:t>
      </w:r>
      <w:r w:rsidRPr="0030195B">
        <w:rPr>
          <w:rFonts w:ascii="Browallia New" w:hAnsi="Browallia New" w:cs="Browallia New"/>
          <w:sz w:val="28"/>
          <w:szCs w:val="28"/>
          <w:cs/>
        </w:rPr>
        <w:t xml:space="preserve"> บริษัทดังกล่าวได้ยื่นคำร้องต่อศาล</w:t>
      </w:r>
      <w:r w:rsidRPr="0030195B">
        <w:rPr>
          <w:rFonts w:ascii="Browallia New" w:hAnsi="Browallia New" w:cs="Browallia New" w:hint="cs"/>
          <w:sz w:val="28"/>
          <w:szCs w:val="28"/>
          <w:cs/>
        </w:rPr>
        <w:t>แพ่ง</w:t>
      </w:r>
      <w:r w:rsidRPr="0030195B">
        <w:rPr>
          <w:rFonts w:ascii="Browallia New" w:hAnsi="Browallia New" w:cs="Browallia New"/>
          <w:sz w:val="28"/>
          <w:szCs w:val="28"/>
          <w:cs/>
        </w:rPr>
        <w:t>ในประเทศไทย เพื่อบังคับใช้คำชี้ขาดสิ้นสุดของอนุญาโตตุลาการในการรับชำระหนี้ตามคำวินิจฉัย</w:t>
      </w:r>
    </w:p>
    <w:p w14:paraId="687503F3" w14:textId="7D8D1ED3" w:rsidR="00C96A02" w:rsidRPr="0030195B" w:rsidRDefault="00C96A02" w:rsidP="00E07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sz w:val="28"/>
          <w:szCs w:val="28"/>
          <w:cs/>
        </w:rPr>
      </w:pPr>
    </w:p>
    <w:p w14:paraId="6612B82A" w14:textId="7131E977" w:rsidR="008D03D9" w:rsidRPr="0030195B" w:rsidRDefault="00B2454A" w:rsidP="00E07329">
      <w:pPr>
        <w:tabs>
          <w:tab w:val="clear" w:pos="227"/>
          <w:tab w:val="clear" w:pos="454"/>
        </w:tabs>
        <w:spacing w:line="240" w:lineRule="auto"/>
        <w:ind w:left="432"/>
        <w:jc w:val="thaiDistribute"/>
        <w:rPr>
          <w:rFonts w:ascii="Browallia New" w:hAnsi="Browallia New" w:cs="Browallia New"/>
          <w:sz w:val="28"/>
          <w:szCs w:val="28"/>
        </w:rPr>
      </w:pPr>
      <w:r w:rsidRPr="0030195B">
        <w:rPr>
          <w:rFonts w:ascii="Browallia New" w:hAnsi="Browallia New" w:cs="Browallia New"/>
          <w:sz w:val="28"/>
          <w:szCs w:val="28"/>
          <w:cs/>
        </w:rPr>
        <w:t xml:space="preserve">เมื่อวันที่ </w:t>
      </w:r>
      <w:r w:rsidRPr="0030195B">
        <w:rPr>
          <w:rFonts w:ascii="Browallia New" w:hAnsi="Browallia New" w:cs="Browallia New"/>
          <w:sz w:val="28"/>
          <w:szCs w:val="28"/>
        </w:rPr>
        <w:t>4</w:t>
      </w:r>
      <w:r w:rsidRPr="0030195B">
        <w:rPr>
          <w:rFonts w:ascii="Browallia New" w:hAnsi="Browallia New" w:cs="Browallia New"/>
          <w:sz w:val="28"/>
          <w:szCs w:val="28"/>
          <w:cs/>
        </w:rPr>
        <w:t xml:space="preserve"> เมษายน </w:t>
      </w:r>
      <w:r w:rsidRPr="0030195B">
        <w:rPr>
          <w:rFonts w:ascii="Browallia New" w:hAnsi="Browallia New" w:cs="Browallia New"/>
          <w:sz w:val="28"/>
          <w:szCs w:val="28"/>
        </w:rPr>
        <w:t>2565</w:t>
      </w:r>
      <w:r w:rsidRPr="0030195B">
        <w:rPr>
          <w:rFonts w:ascii="Browallia New" w:hAnsi="Browallia New" w:cs="Browallia New"/>
          <w:sz w:val="28"/>
          <w:szCs w:val="28"/>
          <w:cs/>
        </w:rPr>
        <w:t xml:space="preserve"> ศาลแพ่งพิจารณาเห็นว่า คดีดังกล่าวอาจจะต้องยื่นคำร้องต่อศาลทรัพย์สินทางปัญญาและการค้าระหว่างประเทศกลาง ดังนั้น ศาลแพ่งจึงได้รวบรวมสำนวนส่งศาลอุทธรณ์คดีชำนาญพิเศษเพื่อพิจารณาว่าศาลใดมีอำนาจพิจารณาคดีดังกล่าว โดยเมื่อวันที่ </w:t>
      </w:r>
      <w:r w:rsidRPr="0030195B">
        <w:rPr>
          <w:rFonts w:ascii="Browallia New" w:hAnsi="Browallia New" w:cs="Browallia New"/>
          <w:sz w:val="28"/>
          <w:szCs w:val="28"/>
        </w:rPr>
        <w:t>11</w:t>
      </w:r>
      <w:r w:rsidRPr="0030195B">
        <w:rPr>
          <w:rFonts w:ascii="Browallia New" w:hAnsi="Browallia New" w:cs="Browallia New"/>
          <w:sz w:val="28"/>
          <w:szCs w:val="28"/>
          <w:cs/>
        </w:rPr>
        <w:t xml:space="preserve"> กรกฎาคม </w:t>
      </w:r>
      <w:r w:rsidRPr="0030195B">
        <w:rPr>
          <w:rFonts w:ascii="Browallia New" w:hAnsi="Browallia New" w:cs="Browallia New"/>
          <w:sz w:val="28"/>
          <w:szCs w:val="28"/>
        </w:rPr>
        <w:t>2565</w:t>
      </w:r>
      <w:r w:rsidRPr="0030195B">
        <w:rPr>
          <w:rFonts w:ascii="Browallia New" w:hAnsi="Browallia New" w:cs="Browallia New"/>
          <w:sz w:val="28"/>
          <w:szCs w:val="28"/>
          <w:cs/>
        </w:rPr>
        <w:t xml:space="preserve"> ศาลแพ่งได้อ่านคำสั่งของศาลอุทธรณ์ โดยมีคำสั่งว่า “ศาลแพ่งมีอำนาจในการรับคำร้องไว้พิจารณา” จากผลของคำสั่งศาลอุทธรณ์ดังกล่าว ศาลแพ่งจึงได้ดำเนินการพิจารณาคดีนี้ต่อไป</w:t>
      </w:r>
    </w:p>
    <w:p w14:paraId="6EA6A602" w14:textId="77777777" w:rsidR="00320D8A" w:rsidRDefault="00320D8A" w:rsidP="008D03D9">
      <w:pPr>
        <w:tabs>
          <w:tab w:val="clear" w:pos="227"/>
          <w:tab w:val="clear" w:pos="454"/>
        </w:tabs>
        <w:spacing w:line="240" w:lineRule="auto"/>
        <w:ind w:left="450"/>
        <w:jc w:val="thaiDistribute"/>
        <w:rPr>
          <w:rFonts w:ascii="Browallia New" w:hAnsi="Browallia New" w:cs="Browallia New"/>
          <w:sz w:val="28"/>
          <w:szCs w:val="28"/>
        </w:rPr>
      </w:pPr>
    </w:p>
    <w:p w14:paraId="2ABBF9B9" w14:textId="7443F8A4" w:rsidR="009844C9" w:rsidRPr="0030195B" w:rsidRDefault="009844C9" w:rsidP="008D03D9">
      <w:pPr>
        <w:tabs>
          <w:tab w:val="clear" w:pos="227"/>
          <w:tab w:val="clear" w:pos="454"/>
        </w:tabs>
        <w:spacing w:line="240" w:lineRule="auto"/>
        <w:ind w:left="450"/>
        <w:jc w:val="thaiDistribute"/>
        <w:rPr>
          <w:rFonts w:ascii="Browallia New" w:hAnsi="Browallia New" w:cs="Browallia New"/>
          <w:sz w:val="28"/>
          <w:szCs w:val="28"/>
        </w:rPr>
      </w:pPr>
      <w:r w:rsidRPr="0030195B">
        <w:rPr>
          <w:rFonts w:ascii="Browallia New" w:hAnsi="Browallia New" w:cs="Browallia New"/>
          <w:sz w:val="28"/>
          <w:szCs w:val="28"/>
          <w:cs/>
        </w:rPr>
        <w:t xml:space="preserve">เมื่อวันที่ </w:t>
      </w:r>
      <w:r w:rsidRPr="0030195B">
        <w:rPr>
          <w:rFonts w:ascii="Browallia New" w:hAnsi="Browallia New" w:cs="Browallia New"/>
          <w:sz w:val="28"/>
          <w:szCs w:val="28"/>
        </w:rPr>
        <w:t>1</w:t>
      </w:r>
      <w:r w:rsidRPr="0030195B">
        <w:rPr>
          <w:rFonts w:ascii="Browallia New" w:hAnsi="Browallia New" w:cs="Browallia New"/>
          <w:sz w:val="28"/>
          <w:szCs w:val="28"/>
          <w:cs/>
        </w:rPr>
        <w:t xml:space="preserve"> </w:t>
      </w:r>
      <w:r w:rsidRPr="0030195B">
        <w:rPr>
          <w:rFonts w:ascii="Browallia New" w:hAnsi="Browallia New" w:cs="Browallia New" w:hint="cs"/>
          <w:sz w:val="28"/>
          <w:szCs w:val="28"/>
          <w:cs/>
        </w:rPr>
        <w:t>-</w:t>
      </w:r>
      <w:r w:rsidRPr="0030195B">
        <w:rPr>
          <w:rFonts w:ascii="Browallia New" w:hAnsi="Browallia New" w:cs="Browallia New"/>
          <w:sz w:val="28"/>
          <w:szCs w:val="28"/>
          <w:cs/>
        </w:rPr>
        <w:t xml:space="preserve"> </w:t>
      </w:r>
      <w:r w:rsidRPr="0030195B">
        <w:rPr>
          <w:rFonts w:ascii="Browallia New" w:hAnsi="Browallia New" w:cs="Browallia New"/>
          <w:sz w:val="28"/>
          <w:szCs w:val="28"/>
        </w:rPr>
        <w:t>4</w:t>
      </w:r>
      <w:r w:rsidRPr="0030195B">
        <w:rPr>
          <w:rFonts w:ascii="Browallia New" w:hAnsi="Browallia New" w:cs="Browallia New"/>
          <w:sz w:val="28"/>
          <w:szCs w:val="28"/>
          <w:cs/>
        </w:rPr>
        <w:t xml:space="preserve"> พฤศจิกายน </w:t>
      </w:r>
      <w:r w:rsidRPr="0030195B">
        <w:rPr>
          <w:rFonts w:ascii="Browallia New" w:hAnsi="Browallia New" w:cs="Browallia New"/>
          <w:sz w:val="28"/>
          <w:szCs w:val="28"/>
        </w:rPr>
        <w:t>2565</w:t>
      </w:r>
      <w:r w:rsidRPr="0030195B">
        <w:rPr>
          <w:rFonts w:ascii="Browallia New" w:hAnsi="Browallia New" w:cs="Browallia New"/>
          <w:sz w:val="28"/>
          <w:szCs w:val="28"/>
          <w:cs/>
        </w:rPr>
        <w:t xml:space="preserve"> ศาลแพ่งได้สืบพยานของผู้ร้องและผู้คัดค้านเสร็จสิ้นกระบวนพิจารณาแล้ว โดยศาลได้มีคำพิพากษาเมื่อวันที่ </w:t>
      </w:r>
      <w:r w:rsidRPr="0030195B">
        <w:rPr>
          <w:rFonts w:ascii="Browallia New" w:hAnsi="Browallia New" w:cs="Browallia New"/>
          <w:sz w:val="28"/>
          <w:szCs w:val="28"/>
        </w:rPr>
        <w:t>28</w:t>
      </w:r>
      <w:r w:rsidRPr="0030195B">
        <w:rPr>
          <w:rFonts w:ascii="Browallia New" w:hAnsi="Browallia New" w:cs="Browallia New"/>
          <w:sz w:val="28"/>
          <w:szCs w:val="28"/>
          <w:cs/>
        </w:rPr>
        <w:t xml:space="preserve"> ธันวาคม </w:t>
      </w:r>
      <w:r w:rsidRPr="0030195B">
        <w:rPr>
          <w:rFonts w:ascii="Browallia New" w:hAnsi="Browallia New" w:cs="Browallia New"/>
          <w:sz w:val="28"/>
          <w:szCs w:val="28"/>
        </w:rPr>
        <w:t>2565</w:t>
      </w:r>
      <w:r w:rsidRPr="0030195B">
        <w:rPr>
          <w:rFonts w:ascii="Browallia New" w:hAnsi="Browallia New" w:cs="Browallia New"/>
          <w:sz w:val="28"/>
          <w:szCs w:val="28"/>
          <w:cs/>
        </w:rPr>
        <w:t xml:space="preserve"> ให้บริษัทชำระหนี้ให้กับผู้ร้องเต็มจำนวนตามคำวินิจฉัยชี้ขาดของอนุญาโตตุลาการสิงคโปร์</w:t>
      </w:r>
    </w:p>
    <w:p w14:paraId="004083B7" w14:textId="77777777" w:rsidR="00E07329" w:rsidRPr="0030195B" w:rsidRDefault="00E07329" w:rsidP="008D03D9">
      <w:pPr>
        <w:tabs>
          <w:tab w:val="clear" w:pos="227"/>
          <w:tab w:val="clear" w:pos="454"/>
        </w:tabs>
        <w:spacing w:line="240" w:lineRule="auto"/>
        <w:ind w:left="450"/>
        <w:jc w:val="thaiDistribute"/>
        <w:rPr>
          <w:rFonts w:ascii="Browallia New" w:hAnsi="Browallia New" w:cs="Browallia New"/>
          <w:sz w:val="28"/>
          <w:szCs w:val="28"/>
        </w:rPr>
      </w:pPr>
    </w:p>
    <w:p w14:paraId="618527D7" w14:textId="30E23E10" w:rsidR="00924A12" w:rsidRPr="00924A12" w:rsidRDefault="00924A12" w:rsidP="00924A12">
      <w:pPr>
        <w:tabs>
          <w:tab w:val="clear" w:pos="227"/>
          <w:tab w:val="clear" w:pos="454"/>
        </w:tabs>
        <w:spacing w:line="240" w:lineRule="auto"/>
        <w:ind w:left="450"/>
        <w:jc w:val="thaiDistribute"/>
        <w:rPr>
          <w:rFonts w:ascii="Browallia New" w:hAnsi="Browallia New" w:cs="Browallia New"/>
          <w:sz w:val="28"/>
          <w:szCs w:val="28"/>
        </w:rPr>
      </w:pPr>
      <w:r w:rsidRPr="00924A12">
        <w:rPr>
          <w:rFonts w:ascii="Browallia New" w:hAnsi="Browallia New" w:cs="Browallia New"/>
          <w:sz w:val="28"/>
          <w:szCs w:val="28"/>
          <w:cs/>
        </w:rPr>
        <w:t xml:space="preserve">เมื่อวันที่ </w:t>
      </w:r>
      <w:r w:rsidRPr="00924A12">
        <w:rPr>
          <w:rFonts w:ascii="Browallia New" w:hAnsi="Browallia New" w:cs="Browallia New"/>
          <w:sz w:val="28"/>
          <w:szCs w:val="28"/>
        </w:rPr>
        <w:t>7</w:t>
      </w:r>
      <w:r w:rsidRPr="00924A12">
        <w:rPr>
          <w:rFonts w:ascii="Browallia New" w:hAnsi="Browallia New" w:cs="Browallia New"/>
          <w:sz w:val="28"/>
          <w:szCs w:val="28"/>
          <w:cs/>
        </w:rPr>
        <w:t xml:space="preserve"> กุมภาพันธ์ </w:t>
      </w:r>
      <w:r w:rsidRPr="00924A12">
        <w:rPr>
          <w:rFonts w:ascii="Browallia New" w:hAnsi="Browallia New" w:cs="Browallia New"/>
          <w:sz w:val="28"/>
          <w:szCs w:val="28"/>
        </w:rPr>
        <w:t>2566</w:t>
      </w:r>
      <w:r w:rsidRPr="00924A12">
        <w:rPr>
          <w:rFonts w:ascii="Browallia New" w:hAnsi="Browallia New" w:cs="Browallia New"/>
          <w:sz w:val="28"/>
          <w:szCs w:val="28"/>
          <w:cs/>
        </w:rPr>
        <w:t xml:space="preserve"> บริษัทได้ยื่นอุทธรณ์คำพิพากษาของศาลชั้นต้น</w:t>
      </w:r>
      <w:r w:rsidRPr="00924A12">
        <w:rPr>
          <w:rFonts w:ascii="Browallia New" w:hAnsi="Browallia New" w:cs="Browallia New" w:hint="cs"/>
          <w:sz w:val="28"/>
          <w:szCs w:val="28"/>
          <w:cs/>
        </w:rPr>
        <w:t>และคำร้องขอทุเลาการบังคับคดี</w:t>
      </w:r>
      <w:r w:rsidRPr="00924A12">
        <w:rPr>
          <w:rFonts w:ascii="Browallia New" w:hAnsi="Browallia New" w:cs="Browallia New"/>
          <w:sz w:val="28"/>
          <w:szCs w:val="28"/>
          <w:cs/>
        </w:rPr>
        <w:t>ต่อ</w:t>
      </w:r>
      <w:r w:rsidR="00A14CA9">
        <w:rPr>
          <w:rFonts w:ascii="Browallia New" w:hAnsi="Browallia New" w:cs="Browallia New"/>
          <w:sz w:val="28"/>
          <w:szCs w:val="28"/>
        </w:rPr>
        <w:br/>
      </w:r>
      <w:r w:rsidRPr="00924A12">
        <w:rPr>
          <w:rFonts w:ascii="Browallia New" w:hAnsi="Browallia New" w:cs="Browallia New"/>
          <w:sz w:val="28"/>
          <w:szCs w:val="28"/>
          <w:cs/>
        </w:rPr>
        <w:t>ศาลฎีกา</w:t>
      </w:r>
      <w:r w:rsidRPr="00924A12">
        <w:rPr>
          <w:rFonts w:ascii="Browallia New" w:hAnsi="Browallia New" w:cs="Browallia New" w:hint="cs"/>
          <w:sz w:val="28"/>
          <w:szCs w:val="28"/>
          <w:cs/>
        </w:rPr>
        <w:t>แล้ว ต่อมา</w:t>
      </w:r>
      <w:r w:rsidRPr="00924A12">
        <w:rPr>
          <w:rFonts w:ascii="Browallia New" w:hAnsi="Browallia New" w:cs="Browallia New"/>
          <w:sz w:val="28"/>
          <w:szCs w:val="28"/>
          <w:cs/>
        </w:rPr>
        <w:t>ผู้ร้อง</w:t>
      </w:r>
      <w:r w:rsidRPr="00924A12">
        <w:rPr>
          <w:rFonts w:ascii="Browallia New" w:hAnsi="Browallia New" w:cs="Browallia New" w:hint="cs"/>
          <w:sz w:val="28"/>
          <w:szCs w:val="28"/>
          <w:cs/>
        </w:rPr>
        <w:t>ได้ยื่นคำร้องขอ</w:t>
      </w:r>
      <w:r w:rsidRPr="00924A12">
        <w:rPr>
          <w:rFonts w:ascii="Browallia New" w:hAnsi="Browallia New" w:cs="Browallia New"/>
          <w:sz w:val="28"/>
          <w:szCs w:val="28"/>
          <w:cs/>
        </w:rPr>
        <w:t>เพื่อ</w:t>
      </w:r>
      <w:r w:rsidRPr="00924A12">
        <w:rPr>
          <w:rFonts w:ascii="Browallia New" w:hAnsi="Browallia New" w:cs="Browallia New" w:hint="cs"/>
          <w:sz w:val="28"/>
          <w:szCs w:val="28"/>
          <w:cs/>
        </w:rPr>
        <w:t>ขยายระยะเวลา</w:t>
      </w:r>
      <w:r w:rsidRPr="00924A12">
        <w:rPr>
          <w:rFonts w:ascii="Browallia New" w:hAnsi="Browallia New" w:cs="Browallia New"/>
          <w:sz w:val="28"/>
          <w:szCs w:val="28"/>
          <w:cs/>
        </w:rPr>
        <w:t>แก้อุทธรณ์</w:t>
      </w:r>
      <w:r w:rsidRPr="00924A12">
        <w:rPr>
          <w:rFonts w:ascii="Browallia New" w:hAnsi="Browallia New" w:cs="Browallia New" w:hint="cs"/>
          <w:sz w:val="28"/>
          <w:szCs w:val="28"/>
          <w:cs/>
        </w:rPr>
        <w:t xml:space="preserve">ออกไป </w:t>
      </w:r>
      <w:r w:rsidRPr="00924A12">
        <w:rPr>
          <w:rFonts w:ascii="Browallia New" w:hAnsi="Browallia New" w:cs="Browallia New"/>
          <w:sz w:val="28"/>
          <w:szCs w:val="28"/>
        </w:rPr>
        <w:t xml:space="preserve">3 </w:t>
      </w:r>
      <w:r w:rsidRPr="00924A12">
        <w:rPr>
          <w:rFonts w:ascii="Browallia New" w:hAnsi="Browallia New" w:cs="Browallia New" w:hint="cs"/>
          <w:sz w:val="28"/>
          <w:szCs w:val="28"/>
          <w:cs/>
        </w:rPr>
        <w:t xml:space="preserve">ครั้ง โดยครั้งสุดท้ายศาลอนุญาตให้ขยายระยะเวลาเวลาแก้อุทธรณ์ถึงวันที่ </w:t>
      </w:r>
      <w:r w:rsidRPr="00924A12">
        <w:rPr>
          <w:rFonts w:ascii="Browallia New" w:hAnsi="Browallia New" w:cs="Browallia New"/>
          <w:sz w:val="28"/>
          <w:szCs w:val="28"/>
        </w:rPr>
        <w:t xml:space="preserve">12 </w:t>
      </w:r>
      <w:r w:rsidRPr="00924A12">
        <w:rPr>
          <w:rFonts w:ascii="Browallia New" w:hAnsi="Browallia New" w:cs="Browallia New" w:hint="cs"/>
          <w:sz w:val="28"/>
          <w:szCs w:val="28"/>
          <w:cs/>
        </w:rPr>
        <w:t xml:space="preserve">กรกฎาคม </w:t>
      </w:r>
      <w:r w:rsidRPr="00924A12">
        <w:rPr>
          <w:rFonts w:ascii="Browallia New" w:hAnsi="Browallia New" w:cs="Browallia New"/>
          <w:sz w:val="28"/>
          <w:szCs w:val="28"/>
        </w:rPr>
        <w:t>2566</w:t>
      </w:r>
      <w:r w:rsidRPr="00924A12">
        <w:rPr>
          <w:rFonts w:ascii="Browallia New" w:hAnsi="Browallia New" w:cs="Browallia New" w:hint="cs"/>
          <w:sz w:val="28"/>
          <w:szCs w:val="28"/>
          <w:cs/>
        </w:rPr>
        <w:t xml:space="preserve"> อย่างไรก็ตาม </w:t>
      </w:r>
      <w:r w:rsidRPr="00924A12">
        <w:rPr>
          <w:rFonts w:ascii="Browallia New" w:hAnsi="Browallia New" w:cs="Browallia New"/>
          <w:sz w:val="28"/>
          <w:szCs w:val="28"/>
          <w:cs/>
        </w:rPr>
        <w:t xml:space="preserve">เมื่อวันที่ </w:t>
      </w:r>
      <w:r w:rsidRPr="00924A12">
        <w:rPr>
          <w:rFonts w:ascii="Browallia New" w:hAnsi="Browallia New" w:cs="Browallia New"/>
          <w:sz w:val="28"/>
          <w:szCs w:val="28"/>
        </w:rPr>
        <w:t>11</w:t>
      </w:r>
      <w:r w:rsidRPr="00924A12">
        <w:rPr>
          <w:rFonts w:ascii="Browallia New" w:hAnsi="Browallia New" w:cs="Browallia New"/>
          <w:sz w:val="28"/>
          <w:szCs w:val="28"/>
          <w:cs/>
        </w:rPr>
        <w:t xml:space="preserve"> </w:t>
      </w:r>
      <w:r w:rsidRPr="00924A12">
        <w:rPr>
          <w:rFonts w:ascii="Browallia New" w:hAnsi="Browallia New" w:cs="Browallia New" w:hint="cs"/>
          <w:sz w:val="28"/>
          <w:szCs w:val="28"/>
          <w:cs/>
        </w:rPr>
        <w:t>กรกฎาคม</w:t>
      </w:r>
      <w:r w:rsidRPr="00924A12">
        <w:rPr>
          <w:rFonts w:ascii="Browallia New" w:hAnsi="Browallia New" w:cs="Browallia New"/>
          <w:sz w:val="28"/>
          <w:szCs w:val="28"/>
          <w:cs/>
        </w:rPr>
        <w:t xml:space="preserve"> </w:t>
      </w:r>
      <w:r w:rsidRPr="00924A12">
        <w:rPr>
          <w:rFonts w:ascii="Browallia New" w:hAnsi="Browallia New" w:cs="Browallia New"/>
          <w:sz w:val="28"/>
          <w:szCs w:val="28"/>
        </w:rPr>
        <w:t>2566</w:t>
      </w:r>
      <w:r w:rsidRPr="00924A12">
        <w:rPr>
          <w:rFonts w:ascii="Browallia New" w:hAnsi="Browallia New" w:cs="Browallia New" w:hint="cs"/>
          <w:sz w:val="28"/>
          <w:szCs w:val="28"/>
          <w:cs/>
        </w:rPr>
        <w:t xml:space="preserve"> ผู้ร้องได้ยื่นคำแก้อุทธรณ์ พร้อมคัดค้านคำขอทุเลาฯ </w:t>
      </w:r>
      <w:r w:rsidRPr="00924A12">
        <w:rPr>
          <w:rFonts w:ascii="Browallia New" w:hAnsi="Browallia New" w:cs="Browallia New"/>
          <w:sz w:val="28"/>
          <w:szCs w:val="28"/>
          <w:cs/>
        </w:rPr>
        <w:t>คดี</w:t>
      </w:r>
      <w:r w:rsidRPr="00924A12">
        <w:rPr>
          <w:rFonts w:ascii="Browallia New" w:hAnsi="Browallia New" w:cs="Browallia New" w:hint="cs"/>
          <w:sz w:val="28"/>
          <w:szCs w:val="28"/>
          <w:cs/>
        </w:rPr>
        <w:t>จึง</w:t>
      </w:r>
      <w:r w:rsidRPr="00924A12">
        <w:rPr>
          <w:rFonts w:ascii="Browallia New" w:hAnsi="Browallia New" w:cs="Browallia New"/>
          <w:sz w:val="28"/>
          <w:szCs w:val="28"/>
          <w:cs/>
        </w:rPr>
        <w:t>อยู่ในระหว่าง</w:t>
      </w:r>
      <w:r w:rsidRPr="00924A12">
        <w:rPr>
          <w:rFonts w:ascii="Browallia New" w:hAnsi="Browallia New" w:cs="Browallia New" w:hint="cs"/>
          <w:sz w:val="28"/>
          <w:szCs w:val="28"/>
          <w:cs/>
        </w:rPr>
        <w:t>กระบวนการที่ศาลแพ่งรวบรวมสำนวนคดี</w:t>
      </w:r>
      <w:r w:rsidRPr="00924A12">
        <w:rPr>
          <w:rFonts w:ascii="Browallia New" w:hAnsi="Browallia New" w:cs="Browallia New"/>
          <w:sz w:val="28"/>
          <w:szCs w:val="28"/>
          <w:cs/>
        </w:rPr>
        <w:t>ให้ศาลฎีกาพิจารณาต่อไป</w:t>
      </w:r>
    </w:p>
    <w:p w14:paraId="77300EED" w14:textId="77777777" w:rsidR="008D03D9" w:rsidRPr="0030195B" w:rsidRDefault="008D03D9" w:rsidP="008D03D9">
      <w:pPr>
        <w:tabs>
          <w:tab w:val="clear" w:pos="227"/>
          <w:tab w:val="clear" w:pos="454"/>
        </w:tabs>
        <w:spacing w:line="240" w:lineRule="auto"/>
        <w:ind w:left="450"/>
        <w:jc w:val="thaiDistribute"/>
        <w:rPr>
          <w:rFonts w:ascii="Browallia New" w:hAnsi="Browallia New" w:cs="Browallia New"/>
          <w:sz w:val="28"/>
          <w:szCs w:val="28"/>
        </w:rPr>
      </w:pPr>
    </w:p>
    <w:p w14:paraId="09B99AFA" w14:textId="66D35F20" w:rsidR="008D03D9" w:rsidRPr="008D03D9" w:rsidRDefault="008D03D9" w:rsidP="008D03D9">
      <w:pPr>
        <w:tabs>
          <w:tab w:val="clear" w:pos="227"/>
          <w:tab w:val="clear" w:pos="454"/>
        </w:tabs>
        <w:spacing w:line="240" w:lineRule="auto"/>
        <w:ind w:left="450"/>
        <w:jc w:val="thaiDistribute"/>
        <w:rPr>
          <w:rFonts w:ascii="Browallia New" w:hAnsi="Browallia New" w:cs="Browallia New"/>
          <w:sz w:val="28"/>
          <w:szCs w:val="28"/>
          <w:cs/>
        </w:rPr>
      </w:pPr>
      <w:r w:rsidRPr="00BB4933">
        <w:rPr>
          <w:rFonts w:ascii="Browallia New" w:hAnsi="Browallia New" w:cs="Browallia New"/>
          <w:sz w:val="28"/>
          <w:szCs w:val="28"/>
          <w:cs/>
        </w:rPr>
        <w:t xml:space="preserve">อย่างไรก็ตาม ณ วันที่ </w:t>
      </w:r>
      <w:r w:rsidR="005019C7" w:rsidRPr="00BB4933">
        <w:rPr>
          <w:rFonts w:ascii="Browallia New" w:hAnsi="Browallia New" w:cs="Browallia New"/>
          <w:sz w:val="28"/>
          <w:szCs w:val="28"/>
        </w:rPr>
        <w:t>30</w:t>
      </w:r>
      <w:r w:rsidR="005019C7" w:rsidRPr="00BB4933">
        <w:rPr>
          <w:rFonts w:ascii="Browallia New" w:hAnsi="Browallia New" w:cs="Browallia New" w:hint="cs"/>
          <w:sz w:val="28"/>
          <w:szCs w:val="28"/>
          <w:cs/>
        </w:rPr>
        <w:t xml:space="preserve"> มิถุนายน </w:t>
      </w:r>
      <w:r w:rsidR="002A1F7E" w:rsidRPr="00BB4933">
        <w:rPr>
          <w:rFonts w:ascii="Browallia New" w:hAnsi="Browallia New" w:cs="Browallia New"/>
          <w:sz w:val="28"/>
          <w:szCs w:val="28"/>
        </w:rPr>
        <w:t>2566</w:t>
      </w:r>
      <w:r w:rsidR="002A1F7E" w:rsidRPr="00BB4933">
        <w:rPr>
          <w:rFonts w:ascii="Browallia New" w:hAnsi="Browallia New" w:cs="Browallia New"/>
          <w:sz w:val="28"/>
          <w:szCs w:val="28"/>
          <w:cs/>
        </w:rPr>
        <w:t xml:space="preserve"> </w:t>
      </w:r>
      <w:r w:rsidR="001F68D1" w:rsidRPr="00BB4933">
        <w:rPr>
          <w:rFonts w:ascii="Browallia New" w:hAnsi="Browallia New" w:cs="Browallia New"/>
          <w:sz w:val="28"/>
          <w:szCs w:val="28"/>
          <w:cs/>
        </w:rPr>
        <w:t>ผู้บริหารของบริษัทย่อยได้ใช้ดุลยพินิจในการประมาณค่าเสียหายที่อาจจะเกิดขึ้นจากผลของคดีดังกล่าวใน</w:t>
      </w:r>
      <w:r w:rsidR="001D72F7" w:rsidRPr="00BB4933">
        <w:rPr>
          <w:rFonts w:ascii="Browallia New" w:hAnsi="Browallia New" w:cs="Browallia New" w:hint="cs"/>
          <w:sz w:val="28"/>
          <w:szCs w:val="28"/>
          <w:cs/>
        </w:rPr>
        <w:t>ส่วนที่เกี่</w:t>
      </w:r>
      <w:r w:rsidR="006008F6" w:rsidRPr="00BB4933">
        <w:rPr>
          <w:rFonts w:ascii="Browallia New" w:hAnsi="Browallia New" w:cs="Browallia New" w:hint="cs"/>
          <w:sz w:val="28"/>
          <w:szCs w:val="28"/>
          <w:cs/>
        </w:rPr>
        <w:t>ยว</w:t>
      </w:r>
      <w:r w:rsidR="001D72F7" w:rsidRPr="00BB4933">
        <w:rPr>
          <w:rFonts w:ascii="Browallia New" w:hAnsi="Browallia New" w:cs="Browallia New" w:hint="cs"/>
          <w:sz w:val="28"/>
          <w:szCs w:val="28"/>
          <w:cs/>
        </w:rPr>
        <w:t>กับ</w:t>
      </w:r>
      <w:r w:rsidR="001F68D1" w:rsidRPr="00BB4933">
        <w:rPr>
          <w:rFonts w:ascii="Browallia New" w:hAnsi="Browallia New" w:cs="Browallia New" w:hint="cs"/>
          <w:sz w:val="28"/>
          <w:szCs w:val="28"/>
          <w:cs/>
        </w:rPr>
        <w:t>เจ้าหนี้การค้าและค่าใช้จ่ายค้างจ่าย</w:t>
      </w:r>
      <w:r w:rsidR="00D87313" w:rsidRPr="00BB4933">
        <w:rPr>
          <w:rFonts w:ascii="Browallia New" w:hAnsi="Browallia New" w:cs="Browallia New" w:hint="cs"/>
          <w:sz w:val="28"/>
          <w:szCs w:val="28"/>
          <w:cs/>
        </w:rPr>
        <w:t>ที่แสดงอยู่</w:t>
      </w:r>
      <w:r w:rsidR="001F68D1" w:rsidRPr="00BB4933">
        <w:rPr>
          <w:rFonts w:ascii="Browallia New" w:hAnsi="Browallia New" w:cs="Browallia New" w:hint="cs"/>
          <w:sz w:val="28"/>
          <w:szCs w:val="28"/>
          <w:cs/>
        </w:rPr>
        <w:t>ภายใต้</w:t>
      </w:r>
      <w:r w:rsidR="001F68D1" w:rsidRPr="00BB4933">
        <w:rPr>
          <w:rFonts w:ascii="Browallia New" w:hAnsi="Browallia New" w:cs="Browallia New"/>
          <w:sz w:val="28"/>
          <w:szCs w:val="28"/>
          <w:cs/>
        </w:rPr>
        <w:t>งบ</w:t>
      </w:r>
      <w:r w:rsidR="001F68D1" w:rsidRPr="00BB4933">
        <w:rPr>
          <w:rFonts w:ascii="Browallia New" w:hAnsi="Browallia New" w:cs="Browallia New" w:hint="cs"/>
          <w:sz w:val="28"/>
          <w:szCs w:val="28"/>
          <w:cs/>
        </w:rPr>
        <w:t>แสดงฐานะ</w:t>
      </w:r>
      <w:r w:rsidR="001F68D1" w:rsidRPr="00BB4933">
        <w:rPr>
          <w:rFonts w:ascii="Browallia New" w:hAnsi="Browallia New" w:cs="Browallia New"/>
          <w:sz w:val="28"/>
          <w:szCs w:val="28"/>
          <w:cs/>
        </w:rPr>
        <w:t>การเงิน อย่างไรก็ตามผลของคดีทั้งหมดยังไม่เป็นที่สิ้นสุด</w:t>
      </w:r>
      <w:r w:rsidR="00B13574">
        <w:rPr>
          <w:rFonts w:ascii="Browallia New" w:hAnsi="Browallia New" w:cs="Browallia New" w:hint="cs"/>
          <w:sz w:val="28"/>
          <w:szCs w:val="28"/>
          <w:cs/>
        </w:rPr>
        <w:t xml:space="preserve"> </w:t>
      </w:r>
      <w:r w:rsidR="00D174BC" w:rsidRPr="00D174BC">
        <w:rPr>
          <w:rFonts w:ascii="Browallia New" w:hAnsi="Browallia New" w:cs="Browallia New"/>
          <w:sz w:val="28"/>
          <w:szCs w:val="28"/>
          <w:cs/>
        </w:rPr>
        <w:t>ผู้บริหารจึงพิจารณาไม่ตั้งสำรองประมาณการค่าเสียหายดังกล่าว</w:t>
      </w:r>
      <w:r w:rsidR="001F68D1" w:rsidRPr="00BB4933">
        <w:rPr>
          <w:rFonts w:ascii="Browallia New" w:hAnsi="Browallia New" w:cs="Browallia New"/>
          <w:sz w:val="28"/>
          <w:szCs w:val="28"/>
          <w:cs/>
        </w:rPr>
        <w:t>ที่อาจจะเกิดขึ้นไม่มีนัยสำคัญต่องบการเงินรวม</w:t>
      </w:r>
    </w:p>
    <w:p w14:paraId="018B019D" w14:textId="77777777" w:rsidR="0096662D" w:rsidRPr="00A65115" w:rsidRDefault="0096662D" w:rsidP="009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751F272" w14:textId="77777777" w:rsidR="0096662D" w:rsidRPr="00996FCA" w:rsidRDefault="0096662D" w:rsidP="001B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sectPr w:rsidR="0096662D" w:rsidRPr="00996FCA" w:rsidSect="00DC039B">
      <w:footerReference w:type="default" r:id="rId13"/>
      <w:pgSz w:w="11909" w:h="16834" w:code="9"/>
      <w:pgMar w:top="1440" w:right="1136"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8FDF7" w14:textId="77777777" w:rsidR="006B7212" w:rsidRDefault="006B7212">
      <w:r>
        <w:separator/>
      </w:r>
    </w:p>
  </w:endnote>
  <w:endnote w:type="continuationSeparator" w:id="0">
    <w:p w14:paraId="26C92879" w14:textId="77777777" w:rsidR="006B7212" w:rsidRDefault="006B7212">
      <w:r>
        <w:continuationSeparator/>
      </w:r>
    </w:p>
  </w:endnote>
  <w:endnote w:type="continuationNotice" w:id="1">
    <w:p w14:paraId="59E56049" w14:textId="77777777" w:rsidR="006B7212" w:rsidRDefault="006B721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SLChalalaiClassicas">
    <w:altName w:val="Times New Roman"/>
    <w:charset w:val="01"/>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97" w:type="dxa"/>
      <w:tblInd w:w="90" w:type="dxa"/>
      <w:tblLook w:val="0000" w:firstRow="0" w:lastRow="0" w:firstColumn="0" w:lastColumn="0" w:noHBand="0" w:noVBand="0"/>
    </w:tblPr>
    <w:tblGrid>
      <w:gridCol w:w="4446"/>
      <w:gridCol w:w="4284"/>
      <w:gridCol w:w="567"/>
    </w:tblGrid>
    <w:tr w:rsidR="00E749CD" w14:paraId="3153C97C" w14:textId="77777777" w:rsidTr="00D23344">
      <w:trPr>
        <w:trHeight w:val="176"/>
      </w:trPr>
      <w:tc>
        <w:tcPr>
          <w:tcW w:w="4446" w:type="dxa"/>
          <w:tcBorders>
            <w:top w:val="nil"/>
            <w:left w:val="nil"/>
            <w:bottom w:val="nil"/>
            <w:right w:val="nil"/>
          </w:tcBorders>
          <w:noWrap/>
          <w:vAlign w:val="bottom"/>
        </w:tcPr>
        <w:p w14:paraId="3B0111CC"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284" w:type="dxa"/>
          <w:tcBorders>
            <w:top w:val="nil"/>
            <w:left w:val="nil"/>
            <w:bottom w:val="nil"/>
          </w:tcBorders>
          <w:noWrap/>
          <w:vAlign w:val="bottom"/>
        </w:tcPr>
        <w:p w14:paraId="33149F3E"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67" w:type="dxa"/>
          <w:tcBorders>
            <w:top w:val="nil"/>
            <w:left w:val="nil"/>
            <w:bottom w:val="nil"/>
            <w:right w:val="nil"/>
          </w:tcBorders>
          <w:vAlign w:val="bottom"/>
        </w:tcPr>
        <w:p w14:paraId="392DE916" w14:textId="7B3C6C46"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E749CD" w14:paraId="622C54D2" w14:textId="77777777" w:rsidTr="00D23344">
      <w:trPr>
        <w:trHeight w:val="190"/>
      </w:trPr>
      <w:tc>
        <w:tcPr>
          <w:tcW w:w="4446" w:type="dxa"/>
          <w:tcBorders>
            <w:top w:val="nil"/>
            <w:left w:val="nil"/>
            <w:bottom w:val="nil"/>
            <w:right w:val="nil"/>
          </w:tcBorders>
          <w:noWrap/>
          <w:vAlign w:val="bottom"/>
        </w:tcPr>
        <w:p w14:paraId="76656160" w14:textId="77777777" w:rsidR="00E749CD" w:rsidRDefault="00E749CD">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4284" w:type="dxa"/>
          <w:tcBorders>
            <w:top w:val="nil"/>
            <w:left w:val="nil"/>
            <w:bottom w:val="nil"/>
          </w:tcBorders>
          <w:noWrap/>
          <w:vAlign w:val="bottom"/>
        </w:tcPr>
        <w:p w14:paraId="2A559D15" w14:textId="77777777" w:rsidR="00E749CD" w:rsidRDefault="00E749CD">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67" w:type="dxa"/>
          <w:tcBorders>
            <w:top w:val="nil"/>
            <w:left w:val="nil"/>
            <w:bottom w:val="nil"/>
            <w:right w:val="nil"/>
          </w:tcBorders>
          <w:vAlign w:val="bottom"/>
        </w:tcPr>
        <w:p w14:paraId="3177F630" w14:textId="77777777" w:rsidR="00E749CD" w:rsidRDefault="00E749CD">
          <w:pPr>
            <w:rPr>
              <w:rFonts w:ascii="Browallia New" w:hAnsi="Browallia New" w:cs="Browallia New"/>
              <w:sz w:val="26"/>
              <w:szCs w:val="26"/>
            </w:rPr>
          </w:pPr>
        </w:p>
      </w:tc>
    </w:tr>
  </w:tbl>
  <w:p w14:paraId="59BEDDC5"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823" w:type="dxa"/>
      <w:tblInd w:w="567" w:type="dxa"/>
      <w:tblLook w:val="0000" w:firstRow="0" w:lastRow="0" w:firstColumn="0" w:lastColumn="0" w:noHBand="0" w:noVBand="0"/>
    </w:tblPr>
    <w:tblGrid>
      <w:gridCol w:w="6516"/>
      <w:gridCol w:w="5039"/>
      <w:gridCol w:w="2268"/>
    </w:tblGrid>
    <w:tr w:rsidR="0010709B" w14:paraId="1A04A921" w14:textId="77777777" w:rsidTr="00333BFE">
      <w:trPr>
        <w:trHeight w:val="176"/>
      </w:trPr>
      <w:tc>
        <w:tcPr>
          <w:tcW w:w="6516" w:type="dxa"/>
          <w:tcBorders>
            <w:top w:val="nil"/>
            <w:left w:val="nil"/>
            <w:bottom w:val="nil"/>
            <w:right w:val="nil"/>
          </w:tcBorders>
          <w:noWrap/>
          <w:vAlign w:val="bottom"/>
        </w:tcPr>
        <w:p w14:paraId="13296537" w14:textId="77777777" w:rsidR="0010709B" w:rsidRDefault="0010709B">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039" w:type="dxa"/>
          <w:tcBorders>
            <w:top w:val="nil"/>
            <w:left w:val="nil"/>
            <w:bottom w:val="nil"/>
          </w:tcBorders>
          <w:noWrap/>
          <w:vAlign w:val="bottom"/>
        </w:tcPr>
        <w:p w14:paraId="361CA022" w14:textId="77777777" w:rsidR="0010709B" w:rsidRPr="00C761A2" w:rsidRDefault="0010709B">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2268" w:type="dxa"/>
          <w:tcBorders>
            <w:top w:val="nil"/>
            <w:left w:val="nil"/>
            <w:bottom w:val="nil"/>
            <w:right w:val="nil"/>
          </w:tcBorders>
          <w:vAlign w:val="bottom"/>
        </w:tcPr>
        <w:p w14:paraId="03381830" w14:textId="77777777" w:rsidR="0010709B" w:rsidRPr="00C761A2" w:rsidRDefault="0010709B">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10709B" w14:paraId="3254AD51" w14:textId="77777777" w:rsidTr="00333BFE">
      <w:trPr>
        <w:trHeight w:val="190"/>
      </w:trPr>
      <w:tc>
        <w:tcPr>
          <w:tcW w:w="6516" w:type="dxa"/>
          <w:tcBorders>
            <w:top w:val="nil"/>
            <w:left w:val="nil"/>
            <w:bottom w:val="nil"/>
            <w:right w:val="nil"/>
          </w:tcBorders>
          <w:noWrap/>
          <w:vAlign w:val="bottom"/>
        </w:tcPr>
        <w:p w14:paraId="3FD9199A" w14:textId="77777777" w:rsidR="0010709B" w:rsidRDefault="0010709B">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5039" w:type="dxa"/>
          <w:tcBorders>
            <w:top w:val="nil"/>
            <w:left w:val="nil"/>
            <w:bottom w:val="nil"/>
          </w:tcBorders>
          <w:noWrap/>
          <w:vAlign w:val="bottom"/>
        </w:tcPr>
        <w:p w14:paraId="06B805C9" w14:textId="77777777" w:rsidR="0010709B" w:rsidRDefault="0010709B">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2268" w:type="dxa"/>
          <w:tcBorders>
            <w:top w:val="nil"/>
            <w:left w:val="nil"/>
            <w:bottom w:val="nil"/>
            <w:right w:val="nil"/>
          </w:tcBorders>
          <w:vAlign w:val="bottom"/>
        </w:tcPr>
        <w:p w14:paraId="5CC2A584" w14:textId="77777777" w:rsidR="0010709B" w:rsidRDefault="0010709B">
          <w:pPr>
            <w:rPr>
              <w:rFonts w:ascii="Browallia New" w:hAnsi="Browallia New" w:cs="Browallia New"/>
              <w:sz w:val="26"/>
              <w:szCs w:val="26"/>
            </w:rPr>
          </w:pPr>
        </w:p>
      </w:tc>
    </w:tr>
  </w:tbl>
  <w:p w14:paraId="7589D9A2" w14:textId="77777777" w:rsidR="005E6868" w:rsidRDefault="005E68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7" w:type="dxa"/>
      <w:tblInd w:w="250" w:type="dxa"/>
      <w:tblLook w:val="0000" w:firstRow="0" w:lastRow="0" w:firstColumn="0" w:lastColumn="0" w:noHBand="0" w:noVBand="0"/>
    </w:tblPr>
    <w:tblGrid>
      <w:gridCol w:w="4253"/>
      <w:gridCol w:w="4394"/>
      <w:gridCol w:w="540"/>
    </w:tblGrid>
    <w:tr w:rsidR="00E749CD" w14:paraId="3E208446" w14:textId="77777777">
      <w:trPr>
        <w:trHeight w:val="176"/>
      </w:trPr>
      <w:tc>
        <w:tcPr>
          <w:tcW w:w="4253" w:type="dxa"/>
          <w:tcBorders>
            <w:top w:val="nil"/>
            <w:left w:val="nil"/>
            <w:bottom w:val="nil"/>
            <w:right w:val="nil"/>
          </w:tcBorders>
          <w:noWrap/>
          <w:vAlign w:val="bottom"/>
        </w:tcPr>
        <w:p w14:paraId="731D9F94"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BDD2FA2"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35</w:t>
          </w:r>
          <w:r w:rsidRPr="00C761A2">
            <w:rPr>
              <w:rStyle w:val="PageNumber"/>
              <w:rFonts w:ascii="Browallia New" w:hAnsi="Browallia New" w:cs="Browallia New"/>
              <w:sz w:val="26"/>
              <w:szCs w:val="26"/>
            </w:rPr>
            <w:fldChar w:fldCharType="end"/>
          </w:r>
        </w:p>
      </w:tc>
    </w:tr>
    <w:tr w:rsidR="00E749CD" w14:paraId="1FC85814" w14:textId="77777777">
      <w:trPr>
        <w:trHeight w:val="190"/>
      </w:trPr>
      <w:tc>
        <w:tcPr>
          <w:tcW w:w="4253" w:type="dxa"/>
          <w:tcBorders>
            <w:top w:val="nil"/>
            <w:left w:val="nil"/>
            <w:bottom w:val="nil"/>
            <w:right w:val="nil"/>
          </w:tcBorders>
          <w:noWrap/>
          <w:vAlign w:val="bottom"/>
        </w:tcPr>
        <w:p w14:paraId="007F516B" w14:textId="77777777" w:rsidR="00E749CD" w:rsidRDefault="00E749CD">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4394" w:type="dxa"/>
          <w:tcBorders>
            <w:top w:val="nil"/>
            <w:left w:val="nil"/>
            <w:bottom w:val="nil"/>
          </w:tcBorders>
          <w:noWrap/>
          <w:vAlign w:val="bottom"/>
        </w:tcPr>
        <w:p w14:paraId="2F631D23" w14:textId="77777777" w:rsidR="00E749CD" w:rsidRDefault="00E749CD">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40" w:type="dxa"/>
          <w:tcBorders>
            <w:top w:val="nil"/>
            <w:left w:val="nil"/>
            <w:bottom w:val="nil"/>
            <w:right w:val="nil"/>
          </w:tcBorders>
          <w:vAlign w:val="bottom"/>
        </w:tcPr>
        <w:p w14:paraId="08618217" w14:textId="77777777" w:rsidR="00E749CD" w:rsidRDefault="00E749CD">
          <w:pPr>
            <w:rPr>
              <w:rFonts w:ascii="Browallia New" w:hAnsi="Browallia New" w:cs="Browallia New"/>
              <w:sz w:val="26"/>
              <w:szCs w:val="26"/>
            </w:rPr>
          </w:pPr>
        </w:p>
      </w:tc>
    </w:tr>
  </w:tbl>
  <w:p w14:paraId="63E7BD6F"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1A37A" w14:textId="77777777" w:rsidR="006B7212" w:rsidRDefault="006B7212">
      <w:r>
        <w:separator/>
      </w:r>
    </w:p>
  </w:footnote>
  <w:footnote w:type="continuationSeparator" w:id="0">
    <w:p w14:paraId="0FA55F57" w14:textId="77777777" w:rsidR="006B7212" w:rsidRDefault="006B7212">
      <w:r>
        <w:continuationSeparator/>
      </w:r>
    </w:p>
  </w:footnote>
  <w:footnote w:type="continuationNotice" w:id="1">
    <w:p w14:paraId="07E226C0" w14:textId="77777777" w:rsidR="006B7212" w:rsidRDefault="006B721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95C3271"/>
    <w:multiLevelType w:val="hybridMultilevel"/>
    <w:tmpl w:val="236EAF7C"/>
    <w:lvl w:ilvl="0" w:tplc="C7860460">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D35921"/>
    <w:multiLevelType w:val="multilevel"/>
    <w:tmpl w:val="FD2E6AB2"/>
    <w:lvl w:ilvl="0">
      <w:start w:val="3"/>
      <w:numFmt w:val="decimal"/>
      <w:lvlText w:val="%1"/>
      <w:lvlJc w:val="left"/>
      <w:pPr>
        <w:ind w:left="384" w:hanging="384"/>
      </w:pPr>
      <w:rPr>
        <w:rFonts w:hint="default"/>
      </w:rPr>
    </w:lvl>
    <w:lvl w:ilvl="1">
      <w:start w:val="2"/>
      <w:numFmt w:val="decimal"/>
      <w:lvlText w:val="%1.%2"/>
      <w:lvlJc w:val="left"/>
      <w:pPr>
        <w:ind w:left="852" w:hanging="384"/>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592" w:hanging="72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3888" w:hanging="108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184" w:hanging="1440"/>
      </w:pPr>
      <w:rPr>
        <w:rFonts w:hint="default"/>
      </w:rPr>
    </w:lvl>
  </w:abstractNum>
  <w:abstractNum w:abstractNumId="12" w15:restartNumberingAfterBreak="0">
    <w:nsid w:val="26635412"/>
    <w:multiLevelType w:val="hybridMultilevel"/>
    <w:tmpl w:val="AB30F568"/>
    <w:lvl w:ilvl="0" w:tplc="A622F7CA">
      <w:start w:val="1"/>
      <w:numFmt w:val="decimal"/>
      <w:pStyle w:val="AANumbering"/>
      <w:lvlText w:val="%1."/>
      <w:lvlJc w:val="left"/>
      <w:pPr>
        <w:tabs>
          <w:tab w:val="num" w:pos="283"/>
        </w:tabs>
        <w:ind w:left="283" w:hanging="283"/>
      </w:pPr>
      <w:rPr>
        <w:rFonts w:cs="Times New Roman"/>
      </w:rPr>
    </w:lvl>
    <w:lvl w:ilvl="1" w:tplc="B3E02910">
      <w:numFmt w:val="decimal"/>
      <w:lvlText w:val=""/>
      <w:lvlJc w:val="left"/>
    </w:lvl>
    <w:lvl w:ilvl="2" w:tplc="CBC4C864">
      <w:numFmt w:val="decimal"/>
      <w:lvlText w:val=""/>
      <w:lvlJc w:val="left"/>
    </w:lvl>
    <w:lvl w:ilvl="3" w:tplc="432A20A8">
      <w:numFmt w:val="decimal"/>
      <w:lvlText w:val=""/>
      <w:lvlJc w:val="left"/>
    </w:lvl>
    <w:lvl w:ilvl="4" w:tplc="100ACF84">
      <w:numFmt w:val="decimal"/>
      <w:lvlText w:val=""/>
      <w:lvlJc w:val="left"/>
    </w:lvl>
    <w:lvl w:ilvl="5" w:tplc="8FB46A22">
      <w:numFmt w:val="decimal"/>
      <w:lvlText w:val=""/>
      <w:lvlJc w:val="left"/>
    </w:lvl>
    <w:lvl w:ilvl="6" w:tplc="18CC8886">
      <w:numFmt w:val="decimal"/>
      <w:lvlText w:val=""/>
      <w:lvlJc w:val="left"/>
    </w:lvl>
    <w:lvl w:ilvl="7" w:tplc="F2C61602">
      <w:numFmt w:val="decimal"/>
      <w:lvlText w:val=""/>
      <w:lvlJc w:val="left"/>
    </w:lvl>
    <w:lvl w:ilvl="8" w:tplc="8FDEAD0C">
      <w:numFmt w:val="decimal"/>
      <w:lvlText w:val=""/>
      <w:lvlJc w:val="left"/>
    </w:lvl>
  </w:abstractNum>
  <w:abstractNum w:abstractNumId="13" w15:restartNumberingAfterBreak="0">
    <w:nsid w:val="2B0D55D7"/>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5"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A297125"/>
    <w:multiLevelType w:val="hybridMultilevel"/>
    <w:tmpl w:val="CC8A7736"/>
    <w:lvl w:ilvl="0" w:tplc="33860AC4">
      <w:start w:val="1"/>
      <w:numFmt w:val="bullet"/>
      <w:pStyle w:val="AA1stlevelbullet"/>
      <w:lvlText w:val=""/>
      <w:lvlJc w:val="left"/>
      <w:pPr>
        <w:tabs>
          <w:tab w:val="num" w:pos="283"/>
        </w:tabs>
        <w:ind w:left="283" w:hanging="283"/>
      </w:pPr>
      <w:rPr>
        <w:rFonts w:ascii="Times New Roman" w:hAnsi="Times New Roman" w:hint="default"/>
      </w:rPr>
    </w:lvl>
    <w:lvl w:ilvl="1" w:tplc="43B61082">
      <w:numFmt w:val="decimal"/>
      <w:lvlText w:val=""/>
      <w:lvlJc w:val="left"/>
    </w:lvl>
    <w:lvl w:ilvl="2" w:tplc="9C725328">
      <w:numFmt w:val="decimal"/>
      <w:lvlText w:val=""/>
      <w:lvlJc w:val="left"/>
    </w:lvl>
    <w:lvl w:ilvl="3" w:tplc="78225382">
      <w:numFmt w:val="decimal"/>
      <w:lvlText w:val=""/>
      <w:lvlJc w:val="left"/>
    </w:lvl>
    <w:lvl w:ilvl="4" w:tplc="36967106">
      <w:numFmt w:val="decimal"/>
      <w:lvlText w:val=""/>
      <w:lvlJc w:val="left"/>
    </w:lvl>
    <w:lvl w:ilvl="5" w:tplc="72861E8E">
      <w:numFmt w:val="decimal"/>
      <w:lvlText w:val=""/>
      <w:lvlJc w:val="left"/>
    </w:lvl>
    <w:lvl w:ilvl="6" w:tplc="B27E1F0C">
      <w:numFmt w:val="decimal"/>
      <w:lvlText w:val=""/>
      <w:lvlJc w:val="left"/>
    </w:lvl>
    <w:lvl w:ilvl="7" w:tplc="5122E232">
      <w:numFmt w:val="decimal"/>
      <w:lvlText w:val=""/>
      <w:lvlJc w:val="left"/>
    </w:lvl>
    <w:lvl w:ilvl="8" w:tplc="4956D888">
      <w:numFmt w:val="decimal"/>
      <w:lvlText w:val=""/>
      <w:lvlJc w:val="left"/>
    </w:lvl>
  </w:abstractNum>
  <w:abstractNum w:abstractNumId="17" w15:restartNumberingAfterBreak="0">
    <w:nsid w:val="3F431FB7"/>
    <w:multiLevelType w:val="multilevel"/>
    <w:tmpl w:val="C4102D84"/>
    <w:lvl w:ilvl="0">
      <w:start w:val="1"/>
      <w:numFmt w:val="bullet"/>
      <w:pStyle w:val="AA2ndlevelbullet"/>
      <w:lvlText w:val=""/>
      <w:lvlJc w:val="left"/>
      <w:pPr>
        <w:tabs>
          <w:tab w:val="num" w:pos="283"/>
        </w:tabs>
        <w:ind w:left="283" w:hanging="283"/>
      </w:pPr>
      <w:rPr>
        <w:rFonts w:ascii="Times New Roman" w:hAnsi="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9" w15:restartNumberingAfterBreak="0">
    <w:nsid w:val="523C02C5"/>
    <w:multiLevelType w:val="hybridMultilevel"/>
    <w:tmpl w:val="0809001D"/>
    <w:styleLink w:val="Style2"/>
    <w:lvl w:ilvl="0" w:tplc="962EE08C">
      <w:start w:val="21"/>
      <w:numFmt w:val="decimal"/>
      <w:lvlText w:val="%1"/>
      <w:lvlJc w:val="left"/>
      <w:pPr>
        <w:ind w:left="360" w:hanging="360"/>
      </w:pPr>
      <w:rPr>
        <w:rFonts w:ascii="Times New Roman" w:hAnsi="Times New Roman" w:hint="default"/>
        <w:color w:val="auto"/>
      </w:rPr>
    </w:lvl>
    <w:lvl w:ilvl="1" w:tplc="D8027B5E">
      <w:start w:val="1"/>
      <w:numFmt w:val="lowerLetter"/>
      <w:lvlText w:val="%2)"/>
      <w:lvlJc w:val="left"/>
      <w:pPr>
        <w:ind w:left="720" w:hanging="360"/>
      </w:pPr>
    </w:lvl>
    <w:lvl w:ilvl="2" w:tplc="3FE6CB90">
      <w:start w:val="1"/>
      <w:numFmt w:val="lowerRoman"/>
      <w:lvlText w:val="%3)"/>
      <w:lvlJc w:val="left"/>
      <w:pPr>
        <w:ind w:left="1080" w:hanging="360"/>
      </w:pPr>
    </w:lvl>
    <w:lvl w:ilvl="3" w:tplc="D39482E8">
      <w:start w:val="1"/>
      <w:numFmt w:val="decimal"/>
      <w:lvlText w:val="(%4)"/>
      <w:lvlJc w:val="left"/>
      <w:pPr>
        <w:ind w:left="1440" w:hanging="360"/>
      </w:pPr>
    </w:lvl>
    <w:lvl w:ilvl="4" w:tplc="70E8E0B6">
      <w:start w:val="1"/>
      <w:numFmt w:val="lowerLetter"/>
      <w:lvlText w:val="(%5)"/>
      <w:lvlJc w:val="left"/>
      <w:pPr>
        <w:ind w:left="1800" w:hanging="360"/>
      </w:pPr>
    </w:lvl>
    <w:lvl w:ilvl="5" w:tplc="57581F80">
      <w:start w:val="1"/>
      <w:numFmt w:val="lowerRoman"/>
      <w:lvlText w:val="(%6)"/>
      <w:lvlJc w:val="left"/>
      <w:pPr>
        <w:ind w:left="2160" w:hanging="360"/>
      </w:pPr>
    </w:lvl>
    <w:lvl w:ilvl="6" w:tplc="CD5E4C62">
      <w:start w:val="1"/>
      <w:numFmt w:val="decimal"/>
      <w:lvlText w:val="%7."/>
      <w:lvlJc w:val="left"/>
      <w:pPr>
        <w:ind w:left="2520" w:hanging="360"/>
      </w:pPr>
    </w:lvl>
    <w:lvl w:ilvl="7" w:tplc="A7084C2C">
      <w:start w:val="1"/>
      <w:numFmt w:val="lowerLetter"/>
      <w:lvlText w:val="%8."/>
      <w:lvlJc w:val="left"/>
      <w:pPr>
        <w:ind w:left="2880" w:hanging="360"/>
      </w:pPr>
    </w:lvl>
    <w:lvl w:ilvl="8" w:tplc="9D6263F6">
      <w:start w:val="1"/>
      <w:numFmt w:val="lowerRoman"/>
      <w:lvlText w:val="%9."/>
      <w:lvlJc w:val="left"/>
      <w:pPr>
        <w:ind w:left="3240" w:hanging="360"/>
      </w:pPr>
    </w:lvl>
  </w:abstractNum>
  <w:abstractNum w:abstractNumId="20" w15:restartNumberingAfterBreak="0">
    <w:nsid w:val="554F0524"/>
    <w:multiLevelType w:val="multilevel"/>
    <w:tmpl w:val="69C40A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63447665"/>
    <w:multiLevelType w:val="hybridMultilevel"/>
    <w:tmpl w:val="11D46B52"/>
    <w:lvl w:ilvl="0" w:tplc="8662F8C4">
      <w:numFmt w:val="bullet"/>
      <w:lvlText w:val="-"/>
      <w:lvlJc w:val="left"/>
      <w:pPr>
        <w:ind w:left="813" w:hanging="360"/>
      </w:pPr>
      <w:rPr>
        <w:rFonts w:ascii="Browallia New" w:eastAsia="Times New Roman" w:hAnsi="Browallia New" w:cs="Browalli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2" w15:restartNumberingAfterBreak="0">
    <w:nsid w:val="66AD448B"/>
    <w:multiLevelType w:val="hybridMultilevel"/>
    <w:tmpl w:val="E6002CD6"/>
    <w:lvl w:ilvl="0" w:tplc="7142628A">
      <w:start w:val="1"/>
      <w:numFmt w:val="lowerLetter"/>
      <w:pStyle w:val="ParagraphNumbering"/>
      <w:lvlText w:val="(%1)"/>
      <w:lvlJc w:val="left"/>
      <w:pPr>
        <w:tabs>
          <w:tab w:val="num" w:pos="705"/>
        </w:tabs>
        <w:ind w:left="705" w:hanging="705"/>
      </w:pPr>
      <w:rPr>
        <w:rFonts w:cs="Times New Roman" w:hint="default"/>
      </w:rPr>
    </w:lvl>
    <w:lvl w:ilvl="1" w:tplc="C9BCC672">
      <w:numFmt w:val="decimal"/>
      <w:lvlText w:val=""/>
      <w:lvlJc w:val="left"/>
    </w:lvl>
    <w:lvl w:ilvl="2" w:tplc="A934C722">
      <w:numFmt w:val="decimal"/>
      <w:lvlText w:val=""/>
      <w:lvlJc w:val="left"/>
    </w:lvl>
    <w:lvl w:ilvl="3" w:tplc="00E82B16">
      <w:numFmt w:val="decimal"/>
      <w:lvlText w:val=""/>
      <w:lvlJc w:val="left"/>
    </w:lvl>
    <w:lvl w:ilvl="4" w:tplc="3ECCAB66">
      <w:numFmt w:val="decimal"/>
      <w:lvlText w:val=""/>
      <w:lvlJc w:val="left"/>
    </w:lvl>
    <w:lvl w:ilvl="5" w:tplc="1728AECC">
      <w:numFmt w:val="decimal"/>
      <w:lvlText w:val=""/>
      <w:lvlJc w:val="left"/>
    </w:lvl>
    <w:lvl w:ilvl="6" w:tplc="386E64CE">
      <w:numFmt w:val="decimal"/>
      <w:lvlText w:val=""/>
      <w:lvlJc w:val="left"/>
    </w:lvl>
    <w:lvl w:ilvl="7" w:tplc="8BCC954E">
      <w:numFmt w:val="decimal"/>
      <w:lvlText w:val=""/>
      <w:lvlJc w:val="left"/>
    </w:lvl>
    <w:lvl w:ilvl="8" w:tplc="64A45E46">
      <w:numFmt w:val="decimal"/>
      <w:lvlText w:val=""/>
      <w:lvlJc w:val="left"/>
    </w:lvl>
  </w:abstractNum>
  <w:abstractNum w:abstractNumId="23" w15:restartNumberingAfterBreak="0">
    <w:nsid w:val="673E0B1D"/>
    <w:multiLevelType w:val="multilevel"/>
    <w:tmpl w:val="CF6AC42A"/>
    <w:lvl w:ilvl="0">
      <w:start w:val="3"/>
      <w:numFmt w:val="decimal"/>
      <w:lvlText w:val="%1"/>
      <w:lvlJc w:val="left"/>
      <w:pPr>
        <w:ind w:left="384" w:hanging="384"/>
      </w:pPr>
      <w:rPr>
        <w:rFonts w:hint="default"/>
      </w:rPr>
    </w:lvl>
    <w:lvl w:ilvl="1">
      <w:start w:val="1"/>
      <w:numFmt w:val="decimal"/>
      <w:lvlText w:val="%1.%2"/>
      <w:lvlJc w:val="left"/>
      <w:pPr>
        <w:ind w:left="613" w:hanging="384"/>
      </w:pPr>
      <w:rPr>
        <w:rFonts w:hint="default"/>
      </w:rPr>
    </w:lvl>
    <w:lvl w:ilvl="2">
      <w:start w:val="1"/>
      <w:numFmt w:val="decimal"/>
      <w:lvlText w:val="%1.2.1"/>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636" w:hanging="72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454" w:hanging="108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272" w:hanging="1440"/>
      </w:pPr>
      <w:rPr>
        <w:rFonts w:hint="default"/>
      </w:rPr>
    </w:lvl>
  </w:abstractNum>
  <w:abstractNum w:abstractNumId="24"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5"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1291202327">
    <w:abstractNumId w:val="9"/>
  </w:num>
  <w:num w:numId="2" w16cid:durableId="685987354">
    <w:abstractNumId w:val="7"/>
  </w:num>
  <w:num w:numId="3" w16cid:durableId="1329166543">
    <w:abstractNumId w:val="6"/>
  </w:num>
  <w:num w:numId="4" w16cid:durableId="1108159018">
    <w:abstractNumId w:val="5"/>
  </w:num>
  <w:num w:numId="5" w16cid:durableId="203055328">
    <w:abstractNumId w:val="8"/>
  </w:num>
  <w:num w:numId="6" w16cid:durableId="1228104903">
    <w:abstractNumId w:val="3"/>
  </w:num>
  <w:num w:numId="7" w16cid:durableId="1945916499">
    <w:abstractNumId w:val="2"/>
  </w:num>
  <w:num w:numId="8" w16cid:durableId="1667635453">
    <w:abstractNumId w:val="0"/>
  </w:num>
  <w:num w:numId="9" w16cid:durableId="340398595">
    <w:abstractNumId w:val="1"/>
  </w:num>
  <w:num w:numId="10" w16cid:durableId="1370228050">
    <w:abstractNumId w:val="4"/>
  </w:num>
  <w:num w:numId="11" w16cid:durableId="1919705691">
    <w:abstractNumId w:val="16"/>
  </w:num>
  <w:num w:numId="12" w16cid:durableId="66075868">
    <w:abstractNumId w:val="12"/>
  </w:num>
  <w:num w:numId="13" w16cid:durableId="1731222459">
    <w:abstractNumId w:val="22"/>
  </w:num>
  <w:num w:numId="14" w16cid:durableId="513422838">
    <w:abstractNumId w:val="14"/>
  </w:num>
  <w:num w:numId="15" w16cid:durableId="118761582">
    <w:abstractNumId w:val="17"/>
  </w:num>
  <w:num w:numId="16" w16cid:durableId="678510378">
    <w:abstractNumId w:val="13"/>
  </w:num>
  <w:num w:numId="17" w16cid:durableId="8412383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89773173">
    <w:abstractNumId w:val="19"/>
  </w:num>
  <w:num w:numId="19" w16cid:durableId="1629967485">
    <w:abstractNumId w:val="2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3934826">
    <w:abstractNumId w:val="21"/>
  </w:num>
  <w:num w:numId="21" w16cid:durableId="1456018862">
    <w:abstractNumId w:val="25"/>
  </w:num>
  <w:num w:numId="22" w16cid:durableId="1574654502">
    <w:abstractNumId w:val="18"/>
  </w:num>
  <w:num w:numId="23" w16cid:durableId="1133913349">
    <w:abstractNumId w:val="23"/>
  </w:num>
  <w:num w:numId="24" w16cid:durableId="709457716">
    <w:abstractNumId w:val="15"/>
  </w:num>
  <w:num w:numId="25" w16cid:durableId="996419523">
    <w:abstractNumId w:val="20"/>
  </w:num>
  <w:num w:numId="26" w16cid:durableId="370690656">
    <w:abstractNumId w:val="11"/>
  </w:num>
  <w:num w:numId="27" w16cid:durableId="1866555498">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230"/>
    <w:rsid w:val="00000279"/>
    <w:rsid w:val="00000394"/>
    <w:rsid w:val="00000407"/>
    <w:rsid w:val="000004DC"/>
    <w:rsid w:val="000005B8"/>
    <w:rsid w:val="000005D3"/>
    <w:rsid w:val="000006F9"/>
    <w:rsid w:val="000007B6"/>
    <w:rsid w:val="000008D2"/>
    <w:rsid w:val="0000090D"/>
    <w:rsid w:val="000009CE"/>
    <w:rsid w:val="000009DD"/>
    <w:rsid w:val="00000BD8"/>
    <w:rsid w:val="00000D08"/>
    <w:rsid w:val="00000DD4"/>
    <w:rsid w:val="00000EBD"/>
    <w:rsid w:val="00000F0B"/>
    <w:rsid w:val="000010B5"/>
    <w:rsid w:val="00001158"/>
    <w:rsid w:val="00001170"/>
    <w:rsid w:val="00001174"/>
    <w:rsid w:val="0000117D"/>
    <w:rsid w:val="000013CB"/>
    <w:rsid w:val="00001645"/>
    <w:rsid w:val="000016DC"/>
    <w:rsid w:val="000018F8"/>
    <w:rsid w:val="00001CD4"/>
    <w:rsid w:val="00001F4D"/>
    <w:rsid w:val="00001F4F"/>
    <w:rsid w:val="00001F64"/>
    <w:rsid w:val="00001FEB"/>
    <w:rsid w:val="00002050"/>
    <w:rsid w:val="00002185"/>
    <w:rsid w:val="00002511"/>
    <w:rsid w:val="00002572"/>
    <w:rsid w:val="00002593"/>
    <w:rsid w:val="000025FE"/>
    <w:rsid w:val="0000279E"/>
    <w:rsid w:val="00002BE9"/>
    <w:rsid w:val="00002E10"/>
    <w:rsid w:val="00002F1E"/>
    <w:rsid w:val="00003227"/>
    <w:rsid w:val="00003367"/>
    <w:rsid w:val="0000348D"/>
    <w:rsid w:val="000036BA"/>
    <w:rsid w:val="00003723"/>
    <w:rsid w:val="00003752"/>
    <w:rsid w:val="000038C4"/>
    <w:rsid w:val="00003ABC"/>
    <w:rsid w:val="00003BFA"/>
    <w:rsid w:val="00003C3A"/>
    <w:rsid w:val="00003D82"/>
    <w:rsid w:val="00004072"/>
    <w:rsid w:val="000040DF"/>
    <w:rsid w:val="00004178"/>
    <w:rsid w:val="00004262"/>
    <w:rsid w:val="000042F6"/>
    <w:rsid w:val="00004484"/>
    <w:rsid w:val="000044C1"/>
    <w:rsid w:val="000044E9"/>
    <w:rsid w:val="000047DE"/>
    <w:rsid w:val="0000487B"/>
    <w:rsid w:val="00004ACD"/>
    <w:rsid w:val="00004BF5"/>
    <w:rsid w:val="00004D44"/>
    <w:rsid w:val="00004EA1"/>
    <w:rsid w:val="000051E4"/>
    <w:rsid w:val="00005368"/>
    <w:rsid w:val="00005490"/>
    <w:rsid w:val="00005636"/>
    <w:rsid w:val="0000567E"/>
    <w:rsid w:val="00005864"/>
    <w:rsid w:val="00005876"/>
    <w:rsid w:val="00005A19"/>
    <w:rsid w:val="00005BA7"/>
    <w:rsid w:val="00005BAF"/>
    <w:rsid w:val="00005BEB"/>
    <w:rsid w:val="00005CAD"/>
    <w:rsid w:val="00005CBD"/>
    <w:rsid w:val="00005F13"/>
    <w:rsid w:val="00005F69"/>
    <w:rsid w:val="00005F6E"/>
    <w:rsid w:val="00005FB8"/>
    <w:rsid w:val="00006012"/>
    <w:rsid w:val="000060E8"/>
    <w:rsid w:val="00006370"/>
    <w:rsid w:val="000064DA"/>
    <w:rsid w:val="00006580"/>
    <w:rsid w:val="000067AE"/>
    <w:rsid w:val="000067B7"/>
    <w:rsid w:val="000069A8"/>
    <w:rsid w:val="00006A09"/>
    <w:rsid w:val="00006D98"/>
    <w:rsid w:val="00006E38"/>
    <w:rsid w:val="00006F39"/>
    <w:rsid w:val="0000733C"/>
    <w:rsid w:val="0000766E"/>
    <w:rsid w:val="0000773B"/>
    <w:rsid w:val="00007782"/>
    <w:rsid w:val="000079C8"/>
    <w:rsid w:val="00007B24"/>
    <w:rsid w:val="00007B32"/>
    <w:rsid w:val="00007BB4"/>
    <w:rsid w:val="00007BDD"/>
    <w:rsid w:val="00007CEA"/>
    <w:rsid w:val="00007D06"/>
    <w:rsid w:val="00007D24"/>
    <w:rsid w:val="00007D9E"/>
    <w:rsid w:val="0001010C"/>
    <w:rsid w:val="0001010F"/>
    <w:rsid w:val="00010313"/>
    <w:rsid w:val="000103B6"/>
    <w:rsid w:val="0001041D"/>
    <w:rsid w:val="00010492"/>
    <w:rsid w:val="000108C0"/>
    <w:rsid w:val="00010A3E"/>
    <w:rsid w:val="00010CEC"/>
    <w:rsid w:val="000110FF"/>
    <w:rsid w:val="00011115"/>
    <w:rsid w:val="000111F8"/>
    <w:rsid w:val="00011293"/>
    <w:rsid w:val="00011496"/>
    <w:rsid w:val="000114C6"/>
    <w:rsid w:val="000115FA"/>
    <w:rsid w:val="00011699"/>
    <w:rsid w:val="0001173B"/>
    <w:rsid w:val="00011797"/>
    <w:rsid w:val="000118AB"/>
    <w:rsid w:val="000118D0"/>
    <w:rsid w:val="00011DD8"/>
    <w:rsid w:val="00011E1E"/>
    <w:rsid w:val="00011E5E"/>
    <w:rsid w:val="00012116"/>
    <w:rsid w:val="00012123"/>
    <w:rsid w:val="000121C6"/>
    <w:rsid w:val="00012217"/>
    <w:rsid w:val="0001239B"/>
    <w:rsid w:val="000123BD"/>
    <w:rsid w:val="00012502"/>
    <w:rsid w:val="00012644"/>
    <w:rsid w:val="0001268D"/>
    <w:rsid w:val="00012824"/>
    <w:rsid w:val="000128A6"/>
    <w:rsid w:val="00012A37"/>
    <w:rsid w:val="00012C33"/>
    <w:rsid w:val="00013207"/>
    <w:rsid w:val="00013311"/>
    <w:rsid w:val="000133FC"/>
    <w:rsid w:val="0001357E"/>
    <w:rsid w:val="000136A7"/>
    <w:rsid w:val="00013A8D"/>
    <w:rsid w:val="00013CA2"/>
    <w:rsid w:val="00013CFB"/>
    <w:rsid w:val="00013EAA"/>
    <w:rsid w:val="00013EF2"/>
    <w:rsid w:val="0001418F"/>
    <w:rsid w:val="000144EE"/>
    <w:rsid w:val="000146A4"/>
    <w:rsid w:val="00014977"/>
    <w:rsid w:val="00014A02"/>
    <w:rsid w:val="00014A2C"/>
    <w:rsid w:val="00014C74"/>
    <w:rsid w:val="00015052"/>
    <w:rsid w:val="000151F5"/>
    <w:rsid w:val="000152D1"/>
    <w:rsid w:val="000152E1"/>
    <w:rsid w:val="0001542D"/>
    <w:rsid w:val="0001555D"/>
    <w:rsid w:val="0001561E"/>
    <w:rsid w:val="000156B7"/>
    <w:rsid w:val="00015748"/>
    <w:rsid w:val="00015806"/>
    <w:rsid w:val="0001581B"/>
    <w:rsid w:val="0001595F"/>
    <w:rsid w:val="00015AD6"/>
    <w:rsid w:val="00015B69"/>
    <w:rsid w:val="00015C6B"/>
    <w:rsid w:val="00015C80"/>
    <w:rsid w:val="00015D80"/>
    <w:rsid w:val="00016078"/>
    <w:rsid w:val="0001607F"/>
    <w:rsid w:val="00016145"/>
    <w:rsid w:val="000161AD"/>
    <w:rsid w:val="00016273"/>
    <w:rsid w:val="0001641C"/>
    <w:rsid w:val="00016488"/>
    <w:rsid w:val="00016A08"/>
    <w:rsid w:val="00016AC2"/>
    <w:rsid w:val="00016AF6"/>
    <w:rsid w:val="00016B50"/>
    <w:rsid w:val="00016B57"/>
    <w:rsid w:val="00016BE7"/>
    <w:rsid w:val="00016C30"/>
    <w:rsid w:val="00016FD1"/>
    <w:rsid w:val="000173F0"/>
    <w:rsid w:val="00017475"/>
    <w:rsid w:val="00017608"/>
    <w:rsid w:val="000176DC"/>
    <w:rsid w:val="000177CA"/>
    <w:rsid w:val="00017A10"/>
    <w:rsid w:val="00017DC0"/>
    <w:rsid w:val="0002006D"/>
    <w:rsid w:val="000200A5"/>
    <w:rsid w:val="00020208"/>
    <w:rsid w:val="000202B3"/>
    <w:rsid w:val="000202EF"/>
    <w:rsid w:val="00020442"/>
    <w:rsid w:val="00020526"/>
    <w:rsid w:val="00020643"/>
    <w:rsid w:val="000207A7"/>
    <w:rsid w:val="000208E9"/>
    <w:rsid w:val="00020915"/>
    <w:rsid w:val="00020943"/>
    <w:rsid w:val="00020ABF"/>
    <w:rsid w:val="00020AC2"/>
    <w:rsid w:val="00020BE2"/>
    <w:rsid w:val="00020C3A"/>
    <w:rsid w:val="00020E59"/>
    <w:rsid w:val="00021150"/>
    <w:rsid w:val="0002129B"/>
    <w:rsid w:val="000212AE"/>
    <w:rsid w:val="0002132E"/>
    <w:rsid w:val="000214A8"/>
    <w:rsid w:val="00021726"/>
    <w:rsid w:val="000217B1"/>
    <w:rsid w:val="000218C8"/>
    <w:rsid w:val="00021A28"/>
    <w:rsid w:val="00021C59"/>
    <w:rsid w:val="00021C83"/>
    <w:rsid w:val="00021D1E"/>
    <w:rsid w:val="00021D2B"/>
    <w:rsid w:val="00021EAD"/>
    <w:rsid w:val="0002207E"/>
    <w:rsid w:val="000220FF"/>
    <w:rsid w:val="00022116"/>
    <w:rsid w:val="00022276"/>
    <w:rsid w:val="000223AA"/>
    <w:rsid w:val="00022537"/>
    <w:rsid w:val="00022659"/>
    <w:rsid w:val="00022697"/>
    <w:rsid w:val="00022774"/>
    <w:rsid w:val="00022792"/>
    <w:rsid w:val="00022B5A"/>
    <w:rsid w:val="00022B8A"/>
    <w:rsid w:val="00022C08"/>
    <w:rsid w:val="00022D10"/>
    <w:rsid w:val="00022FBB"/>
    <w:rsid w:val="000230EF"/>
    <w:rsid w:val="0002316A"/>
    <w:rsid w:val="00023378"/>
    <w:rsid w:val="00023508"/>
    <w:rsid w:val="00023546"/>
    <w:rsid w:val="00023709"/>
    <w:rsid w:val="000237B1"/>
    <w:rsid w:val="00023A52"/>
    <w:rsid w:val="00023B2D"/>
    <w:rsid w:val="00023B7A"/>
    <w:rsid w:val="00023BA8"/>
    <w:rsid w:val="00023D82"/>
    <w:rsid w:val="00023FE4"/>
    <w:rsid w:val="00024196"/>
    <w:rsid w:val="00024433"/>
    <w:rsid w:val="0002449E"/>
    <w:rsid w:val="000246AB"/>
    <w:rsid w:val="000247E6"/>
    <w:rsid w:val="00024941"/>
    <w:rsid w:val="00024A42"/>
    <w:rsid w:val="00024BCC"/>
    <w:rsid w:val="00024C44"/>
    <w:rsid w:val="00024CEF"/>
    <w:rsid w:val="00024D95"/>
    <w:rsid w:val="00024D9A"/>
    <w:rsid w:val="00024F07"/>
    <w:rsid w:val="000250CF"/>
    <w:rsid w:val="0002515A"/>
    <w:rsid w:val="000251A8"/>
    <w:rsid w:val="00025231"/>
    <w:rsid w:val="000252AC"/>
    <w:rsid w:val="000252D7"/>
    <w:rsid w:val="0002530C"/>
    <w:rsid w:val="000253D9"/>
    <w:rsid w:val="00025562"/>
    <w:rsid w:val="000257E8"/>
    <w:rsid w:val="00025A82"/>
    <w:rsid w:val="00025A91"/>
    <w:rsid w:val="00025ABF"/>
    <w:rsid w:val="00025AC2"/>
    <w:rsid w:val="00025B31"/>
    <w:rsid w:val="00025C03"/>
    <w:rsid w:val="00025D90"/>
    <w:rsid w:val="00025E57"/>
    <w:rsid w:val="00025F93"/>
    <w:rsid w:val="00026064"/>
    <w:rsid w:val="00026118"/>
    <w:rsid w:val="000268A3"/>
    <w:rsid w:val="000269F5"/>
    <w:rsid w:val="00026AE9"/>
    <w:rsid w:val="00026B27"/>
    <w:rsid w:val="00026DDC"/>
    <w:rsid w:val="00026E41"/>
    <w:rsid w:val="00026E98"/>
    <w:rsid w:val="00027043"/>
    <w:rsid w:val="00027101"/>
    <w:rsid w:val="000271A9"/>
    <w:rsid w:val="000272FD"/>
    <w:rsid w:val="00027314"/>
    <w:rsid w:val="000274AC"/>
    <w:rsid w:val="000275F9"/>
    <w:rsid w:val="00027643"/>
    <w:rsid w:val="0002764E"/>
    <w:rsid w:val="000277C9"/>
    <w:rsid w:val="00027907"/>
    <w:rsid w:val="00027916"/>
    <w:rsid w:val="00027B74"/>
    <w:rsid w:val="00027C1D"/>
    <w:rsid w:val="00027C72"/>
    <w:rsid w:val="00027D01"/>
    <w:rsid w:val="00027E0D"/>
    <w:rsid w:val="00027EB9"/>
    <w:rsid w:val="00027F0C"/>
    <w:rsid w:val="00030178"/>
    <w:rsid w:val="0003039F"/>
    <w:rsid w:val="000303B2"/>
    <w:rsid w:val="0003057B"/>
    <w:rsid w:val="000305A3"/>
    <w:rsid w:val="000306C8"/>
    <w:rsid w:val="000306DA"/>
    <w:rsid w:val="000307D3"/>
    <w:rsid w:val="00030A2C"/>
    <w:rsid w:val="00030A3C"/>
    <w:rsid w:val="00030A75"/>
    <w:rsid w:val="00030ADC"/>
    <w:rsid w:val="00030B42"/>
    <w:rsid w:val="00030C27"/>
    <w:rsid w:val="00030C3C"/>
    <w:rsid w:val="00030ED2"/>
    <w:rsid w:val="00030FEF"/>
    <w:rsid w:val="00031099"/>
    <w:rsid w:val="00031225"/>
    <w:rsid w:val="00031229"/>
    <w:rsid w:val="000316BE"/>
    <w:rsid w:val="00031865"/>
    <w:rsid w:val="00031902"/>
    <w:rsid w:val="00031A92"/>
    <w:rsid w:val="00031B41"/>
    <w:rsid w:val="00031B7C"/>
    <w:rsid w:val="00031B88"/>
    <w:rsid w:val="00031D1D"/>
    <w:rsid w:val="00031E1A"/>
    <w:rsid w:val="00031E21"/>
    <w:rsid w:val="00031EC7"/>
    <w:rsid w:val="0003267D"/>
    <w:rsid w:val="00032699"/>
    <w:rsid w:val="00032769"/>
    <w:rsid w:val="000327B1"/>
    <w:rsid w:val="000327B3"/>
    <w:rsid w:val="000328B3"/>
    <w:rsid w:val="00032A92"/>
    <w:rsid w:val="00032CE2"/>
    <w:rsid w:val="00032D41"/>
    <w:rsid w:val="00032D64"/>
    <w:rsid w:val="00032E59"/>
    <w:rsid w:val="00032F86"/>
    <w:rsid w:val="00032FB2"/>
    <w:rsid w:val="000330FF"/>
    <w:rsid w:val="00033126"/>
    <w:rsid w:val="00033304"/>
    <w:rsid w:val="00033380"/>
    <w:rsid w:val="0003339E"/>
    <w:rsid w:val="000336D6"/>
    <w:rsid w:val="00033B32"/>
    <w:rsid w:val="00033BDE"/>
    <w:rsid w:val="00033C3F"/>
    <w:rsid w:val="00033D31"/>
    <w:rsid w:val="00033D41"/>
    <w:rsid w:val="0003430F"/>
    <w:rsid w:val="000343B7"/>
    <w:rsid w:val="00034461"/>
    <w:rsid w:val="000344AC"/>
    <w:rsid w:val="000344FA"/>
    <w:rsid w:val="00034507"/>
    <w:rsid w:val="000347B2"/>
    <w:rsid w:val="000347DE"/>
    <w:rsid w:val="00034828"/>
    <w:rsid w:val="000348BE"/>
    <w:rsid w:val="0003493E"/>
    <w:rsid w:val="00034983"/>
    <w:rsid w:val="00034A40"/>
    <w:rsid w:val="00034AAB"/>
    <w:rsid w:val="00034C21"/>
    <w:rsid w:val="00034C2B"/>
    <w:rsid w:val="00034C4F"/>
    <w:rsid w:val="00034D02"/>
    <w:rsid w:val="00034E7D"/>
    <w:rsid w:val="00034E7E"/>
    <w:rsid w:val="00034F98"/>
    <w:rsid w:val="00035022"/>
    <w:rsid w:val="00035229"/>
    <w:rsid w:val="000353BD"/>
    <w:rsid w:val="0003570E"/>
    <w:rsid w:val="00035884"/>
    <w:rsid w:val="00035984"/>
    <w:rsid w:val="00035ACC"/>
    <w:rsid w:val="00035AFE"/>
    <w:rsid w:val="00035BEA"/>
    <w:rsid w:val="00035C98"/>
    <w:rsid w:val="00035CEC"/>
    <w:rsid w:val="00035DB9"/>
    <w:rsid w:val="00035DF0"/>
    <w:rsid w:val="00035E67"/>
    <w:rsid w:val="00035EAB"/>
    <w:rsid w:val="0003605F"/>
    <w:rsid w:val="00036301"/>
    <w:rsid w:val="00036318"/>
    <w:rsid w:val="0003669A"/>
    <w:rsid w:val="000366C2"/>
    <w:rsid w:val="00036794"/>
    <w:rsid w:val="000369FF"/>
    <w:rsid w:val="00036AAD"/>
    <w:rsid w:val="00036CCE"/>
    <w:rsid w:val="00036D30"/>
    <w:rsid w:val="00036D3F"/>
    <w:rsid w:val="00036DB1"/>
    <w:rsid w:val="00036EC4"/>
    <w:rsid w:val="00036F05"/>
    <w:rsid w:val="00036F0A"/>
    <w:rsid w:val="000370A2"/>
    <w:rsid w:val="000374FC"/>
    <w:rsid w:val="000375E6"/>
    <w:rsid w:val="000376E0"/>
    <w:rsid w:val="000379F6"/>
    <w:rsid w:val="00037A1D"/>
    <w:rsid w:val="00037A28"/>
    <w:rsid w:val="00037B69"/>
    <w:rsid w:val="00037BF2"/>
    <w:rsid w:val="00037C1B"/>
    <w:rsid w:val="00037ED4"/>
    <w:rsid w:val="00037EF0"/>
    <w:rsid w:val="000400A1"/>
    <w:rsid w:val="000400FE"/>
    <w:rsid w:val="00040171"/>
    <w:rsid w:val="000402A0"/>
    <w:rsid w:val="00040385"/>
    <w:rsid w:val="00040530"/>
    <w:rsid w:val="00040556"/>
    <w:rsid w:val="0004067C"/>
    <w:rsid w:val="00040835"/>
    <w:rsid w:val="000408A9"/>
    <w:rsid w:val="000408D5"/>
    <w:rsid w:val="0004090D"/>
    <w:rsid w:val="000409B6"/>
    <w:rsid w:val="00040A86"/>
    <w:rsid w:val="00040B5A"/>
    <w:rsid w:val="00040BA7"/>
    <w:rsid w:val="00040BF6"/>
    <w:rsid w:val="00040CAC"/>
    <w:rsid w:val="00040DAC"/>
    <w:rsid w:val="00040F3B"/>
    <w:rsid w:val="00040FA5"/>
    <w:rsid w:val="00041073"/>
    <w:rsid w:val="00041192"/>
    <w:rsid w:val="000413A7"/>
    <w:rsid w:val="000414D8"/>
    <w:rsid w:val="0004154A"/>
    <w:rsid w:val="00041572"/>
    <w:rsid w:val="000417B8"/>
    <w:rsid w:val="000418A6"/>
    <w:rsid w:val="000418D6"/>
    <w:rsid w:val="00041AB5"/>
    <w:rsid w:val="00041C10"/>
    <w:rsid w:val="00041C65"/>
    <w:rsid w:val="0004243E"/>
    <w:rsid w:val="000424CE"/>
    <w:rsid w:val="0004255A"/>
    <w:rsid w:val="000426E8"/>
    <w:rsid w:val="00042A45"/>
    <w:rsid w:val="00042AF7"/>
    <w:rsid w:val="00042CC9"/>
    <w:rsid w:val="00042D25"/>
    <w:rsid w:val="00042DA7"/>
    <w:rsid w:val="00042DAB"/>
    <w:rsid w:val="00042E56"/>
    <w:rsid w:val="00042FE3"/>
    <w:rsid w:val="00043074"/>
    <w:rsid w:val="000430C3"/>
    <w:rsid w:val="000430C9"/>
    <w:rsid w:val="0004323B"/>
    <w:rsid w:val="00043548"/>
    <w:rsid w:val="000435DB"/>
    <w:rsid w:val="00043626"/>
    <w:rsid w:val="0004388A"/>
    <w:rsid w:val="00043892"/>
    <w:rsid w:val="000439A6"/>
    <w:rsid w:val="000439BC"/>
    <w:rsid w:val="000439BE"/>
    <w:rsid w:val="00043AE3"/>
    <w:rsid w:val="00043C69"/>
    <w:rsid w:val="00043F77"/>
    <w:rsid w:val="000440E6"/>
    <w:rsid w:val="00044346"/>
    <w:rsid w:val="000443D5"/>
    <w:rsid w:val="0004462C"/>
    <w:rsid w:val="00044905"/>
    <w:rsid w:val="00044C3F"/>
    <w:rsid w:val="00044E94"/>
    <w:rsid w:val="00045016"/>
    <w:rsid w:val="0004506E"/>
    <w:rsid w:val="000451B3"/>
    <w:rsid w:val="000452CE"/>
    <w:rsid w:val="0004541D"/>
    <w:rsid w:val="00045497"/>
    <w:rsid w:val="00045504"/>
    <w:rsid w:val="0004565D"/>
    <w:rsid w:val="000457D8"/>
    <w:rsid w:val="00045853"/>
    <w:rsid w:val="00045873"/>
    <w:rsid w:val="000459AF"/>
    <w:rsid w:val="00045C08"/>
    <w:rsid w:val="00045E74"/>
    <w:rsid w:val="000461E1"/>
    <w:rsid w:val="000462C7"/>
    <w:rsid w:val="00046312"/>
    <w:rsid w:val="0004645D"/>
    <w:rsid w:val="00046517"/>
    <w:rsid w:val="0004663F"/>
    <w:rsid w:val="0004669D"/>
    <w:rsid w:val="000466F2"/>
    <w:rsid w:val="00046947"/>
    <w:rsid w:val="000469A3"/>
    <w:rsid w:val="00046B59"/>
    <w:rsid w:val="00046D12"/>
    <w:rsid w:val="00046D64"/>
    <w:rsid w:val="00046E6A"/>
    <w:rsid w:val="00046E7F"/>
    <w:rsid w:val="00046ED8"/>
    <w:rsid w:val="00046FE1"/>
    <w:rsid w:val="00047057"/>
    <w:rsid w:val="000471FD"/>
    <w:rsid w:val="00047430"/>
    <w:rsid w:val="00047621"/>
    <w:rsid w:val="00047808"/>
    <w:rsid w:val="00047C35"/>
    <w:rsid w:val="00047D92"/>
    <w:rsid w:val="00047DB4"/>
    <w:rsid w:val="00050044"/>
    <w:rsid w:val="00050164"/>
    <w:rsid w:val="0005016C"/>
    <w:rsid w:val="00050269"/>
    <w:rsid w:val="00050294"/>
    <w:rsid w:val="00050301"/>
    <w:rsid w:val="00050380"/>
    <w:rsid w:val="000505B4"/>
    <w:rsid w:val="000506D7"/>
    <w:rsid w:val="0005077D"/>
    <w:rsid w:val="000509A9"/>
    <w:rsid w:val="00050A2B"/>
    <w:rsid w:val="00050B0D"/>
    <w:rsid w:val="00050B3F"/>
    <w:rsid w:val="00050DB5"/>
    <w:rsid w:val="00050DCB"/>
    <w:rsid w:val="00050F87"/>
    <w:rsid w:val="00050F99"/>
    <w:rsid w:val="00050FD0"/>
    <w:rsid w:val="000511A3"/>
    <w:rsid w:val="000511B5"/>
    <w:rsid w:val="00051395"/>
    <w:rsid w:val="00051473"/>
    <w:rsid w:val="0005159A"/>
    <w:rsid w:val="000517AF"/>
    <w:rsid w:val="000519B2"/>
    <w:rsid w:val="00051AAF"/>
    <w:rsid w:val="00051ABF"/>
    <w:rsid w:val="00051AF6"/>
    <w:rsid w:val="00051B06"/>
    <w:rsid w:val="00051B3D"/>
    <w:rsid w:val="00051B9B"/>
    <w:rsid w:val="00051BE4"/>
    <w:rsid w:val="00051DF9"/>
    <w:rsid w:val="00051F38"/>
    <w:rsid w:val="00052018"/>
    <w:rsid w:val="000520F1"/>
    <w:rsid w:val="00052151"/>
    <w:rsid w:val="000521EB"/>
    <w:rsid w:val="000522D7"/>
    <w:rsid w:val="00052453"/>
    <w:rsid w:val="0005248E"/>
    <w:rsid w:val="00052730"/>
    <w:rsid w:val="00052801"/>
    <w:rsid w:val="0005285B"/>
    <w:rsid w:val="00052BAA"/>
    <w:rsid w:val="00052D62"/>
    <w:rsid w:val="00052DE4"/>
    <w:rsid w:val="00053001"/>
    <w:rsid w:val="000530AA"/>
    <w:rsid w:val="00053322"/>
    <w:rsid w:val="00053517"/>
    <w:rsid w:val="00053681"/>
    <w:rsid w:val="00053955"/>
    <w:rsid w:val="00053ADA"/>
    <w:rsid w:val="00053D9E"/>
    <w:rsid w:val="00053DD3"/>
    <w:rsid w:val="00053F20"/>
    <w:rsid w:val="00054008"/>
    <w:rsid w:val="00054048"/>
    <w:rsid w:val="00054221"/>
    <w:rsid w:val="0005427A"/>
    <w:rsid w:val="000542AD"/>
    <w:rsid w:val="000543FC"/>
    <w:rsid w:val="0005441C"/>
    <w:rsid w:val="00054497"/>
    <w:rsid w:val="00054511"/>
    <w:rsid w:val="00054763"/>
    <w:rsid w:val="00054882"/>
    <w:rsid w:val="00054AAA"/>
    <w:rsid w:val="00054B47"/>
    <w:rsid w:val="00054C34"/>
    <w:rsid w:val="00054E90"/>
    <w:rsid w:val="000550B8"/>
    <w:rsid w:val="00055258"/>
    <w:rsid w:val="00055367"/>
    <w:rsid w:val="00055416"/>
    <w:rsid w:val="00055426"/>
    <w:rsid w:val="00055478"/>
    <w:rsid w:val="00055612"/>
    <w:rsid w:val="0005568A"/>
    <w:rsid w:val="000556C5"/>
    <w:rsid w:val="00055717"/>
    <w:rsid w:val="000557E3"/>
    <w:rsid w:val="00055889"/>
    <w:rsid w:val="000558F0"/>
    <w:rsid w:val="00055AD8"/>
    <w:rsid w:val="00055AE3"/>
    <w:rsid w:val="00055B23"/>
    <w:rsid w:val="00055B2D"/>
    <w:rsid w:val="00055DA5"/>
    <w:rsid w:val="00055DD6"/>
    <w:rsid w:val="00055EB1"/>
    <w:rsid w:val="000561AE"/>
    <w:rsid w:val="000561BC"/>
    <w:rsid w:val="000562EF"/>
    <w:rsid w:val="000563B3"/>
    <w:rsid w:val="00056458"/>
    <w:rsid w:val="000564C6"/>
    <w:rsid w:val="000568EB"/>
    <w:rsid w:val="00056987"/>
    <w:rsid w:val="00056C12"/>
    <w:rsid w:val="00056C76"/>
    <w:rsid w:val="00056CF3"/>
    <w:rsid w:val="00056F4F"/>
    <w:rsid w:val="0005705C"/>
    <w:rsid w:val="000570E1"/>
    <w:rsid w:val="0005711F"/>
    <w:rsid w:val="00057255"/>
    <w:rsid w:val="00057463"/>
    <w:rsid w:val="000575E5"/>
    <w:rsid w:val="000576DB"/>
    <w:rsid w:val="00057900"/>
    <w:rsid w:val="00057979"/>
    <w:rsid w:val="00057A1A"/>
    <w:rsid w:val="00057C7F"/>
    <w:rsid w:val="00057DBE"/>
    <w:rsid w:val="00057FA5"/>
    <w:rsid w:val="000600E0"/>
    <w:rsid w:val="0006069E"/>
    <w:rsid w:val="000606BA"/>
    <w:rsid w:val="00060801"/>
    <w:rsid w:val="0006085B"/>
    <w:rsid w:val="000609A5"/>
    <w:rsid w:val="00060A89"/>
    <w:rsid w:val="00060AE5"/>
    <w:rsid w:val="00060BAF"/>
    <w:rsid w:val="00060C3F"/>
    <w:rsid w:val="00060CAA"/>
    <w:rsid w:val="00060D3D"/>
    <w:rsid w:val="00060D4D"/>
    <w:rsid w:val="00060D72"/>
    <w:rsid w:val="00060E84"/>
    <w:rsid w:val="00060EBC"/>
    <w:rsid w:val="00060F10"/>
    <w:rsid w:val="000610CD"/>
    <w:rsid w:val="000613D1"/>
    <w:rsid w:val="00061500"/>
    <w:rsid w:val="000616D4"/>
    <w:rsid w:val="0006197E"/>
    <w:rsid w:val="000619EF"/>
    <w:rsid w:val="00061B60"/>
    <w:rsid w:val="00061BC5"/>
    <w:rsid w:val="00061C77"/>
    <w:rsid w:val="00061CA1"/>
    <w:rsid w:val="00061D2C"/>
    <w:rsid w:val="00061DF8"/>
    <w:rsid w:val="00061E3B"/>
    <w:rsid w:val="00061E5D"/>
    <w:rsid w:val="0006225B"/>
    <w:rsid w:val="0006230E"/>
    <w:rsid w:val="000623C9"/>
    <w:rsid w:val="000623D1"/>
    <w:rsid w:val="0006257B"/>
    <w:rsid w:val="00062647"/>
    <w:rsid w:val="000626C4"/>
    <w:rsid w:val="00062A53"/>
    <w:rsid w:val="00062ABF"/>
    <w:rsid w:val="00062B66"/>
    <w:rsid w:val="00062BC9"/>
    <w:rsid w:val="00062BD7"/>
    <w:rsid w:val="00062C16"/>
    <w:rsid w:val="00062C46"/>
    <w:rsid w:val="00062CB9"/>
    <w:rsid w:val="00062DD9"/>
    <w:rsid w:val="00062F4A"/>
    <w:rsid w:val="0006302F"/>
    <w:rsid w:val="0006315B"/>
    <w:rsid w:val="0006321F"/>
    <w:rsid w:val="00063264"/>
    <w:rsid w:val="00063311"/>
    <w:rsid w:val="00063711"/>
    <w:rsid w:val="000638C2"/>
    <w:rsid w:val="00063A9D"/>
    <w:rsid w:val="00063E38"/>
    <w:rsid w:val="00063F96"/>
    <w:rsid w:val="00064090"/>
    <w:rsid w:val="000640D6"/>
    <w:rsid w:val="000644BE"/>
    <w:rsid w:val="0006458D"/>
    <w:rsid w:val="000647A2"/>
    <w:rsid w:val="000647BA"/>
    <w:rsid w:val="000649BA"/>
    <w:rsid w:val="00064A2A"/>
    <w:rsid w:val="00064A6D"/>
    <w:rsid w:val="00064B1D"/>
    <w:rsid w:val="00064C97"/>
    <w:rsid w:val="00064FCA"/>
    <w:rsid w:val="0006506B"/>
    <w:rsid w:val="000650C0"/>
    <w:rsid w:val="00065232"/>
    <w:rsid w:val="0006550A"/>
    <w:rsid w:val="0006552F"/>
    <w:rsid w:val="000657FF"/>
    <w:rsid w:val="000658A8"/>
    <w:rsid w:val="00065A6D"/>
    <w:rsid w:val="00065A7B"/>
    <w:rsid w:val="00065F70"/>
    <w:rsid w:val="000661B7"/>
    <w:rsid w:val="000662A8"/>
    <w:rsid w:val="00066381"/>
    <w:rsid w:val="00066478"/>
    <w:rsid w:val="00066591"/>
    <w:rsid w:val="000666D9"/>
    <w:rsid w:val="000666E6"/>
    <w:rsid w:val="00066823"/>
    <w:rsid w:val="00066855"/>
    <w:rsid w:val="00066899"/>
    <w:rsid w:val="00066B33"/>
    <w:rsid w:val="00066B51"/>
    <w:rsid w:val="00066D2F"/>
    <w:rsid w:val="00066D78"/>
    <w:rsid w:val="00066D8D"/>
    <w:rsid w:val="00066FBF"/>
    <w:rsid w:val="00067040"/>
    <w:rsid w:val="0006734C"/>
    <w:rsid w:val="000673A9"/>
    <w:rsid w:val="0006747A"/>
    <w:rsid w:val="0006766B"/>
    <w:rsid w:val="0006772A"/>
    <w:rsid w:val="000678A5"/>
    <w:rsid w:val="00067A3C"/>
    <w:rsid w:val="00067A4D"/>
    <w:rsid w:val="00067E11"/>
    <w:rsid w:val="00067E7C"/>
    <w:rsid w:val="00067EBC"/>
    <w:rsid w:val="00067F11"/>
    <w:rsid w:val="00067F77"/>
    <w:rsid w:val="00070019"/>
    <w:rsid w:val="000701B0"/>
    <w:rsid w:val="00070281"/>
    <w:rsid w:val="0007029B"/>
    <w:rsid w:val="000702C8"/>
    <w:rsid w:val="0007044D"/>
    <w:rsid w:val="00070616"/>
    <w:rsid w:val="000706A2"/>
    <w:rsid w:val="000706BB"/>
    <w:rsid w:val="00070716"/>
    <w:rsid w:val="00070784"/>
    <w:rsid w:val="000707DA"/>
    <w:rsid w:val="0007086E"/>
    <w:rsid w:val="00070872"/>
    <w:rsid w:val="00070878"/>
    <w:rsid w:val="000708FD"/>
    <w:rsid w:val="00070AA8"/>
    <w:rsid w:val="00070B9D"/>
    <w:rsid w:val="00070BE0"/>
    <w:rsid w:val="00070EC4"/>
    <w:rsid w:val="00070EE9"/>
    <w:rsid w:val="0007103C"/>
    <w:rsid w:val="000713AA"/>
    <w:rsid w:val="00071597"/>
    <w:rsid w:val="000715D4"/>
    <w:rsid w:val="0007198F"/>
    <w:rsid w:val="00071A9E"/>
    <w:rsid w:val="00071D95"/>
    <w:rsid w:val="00071E27"/>
    <w:rsid w:val="00071F2A"/>
    <w:rsid w:val="00072997"/>
    <w:rsid w:val="00072A09"/>
    <w:rsid w:val="00072CC2"/>
    <w:rsid w:val="00072D66"/>
    <w:rsid w:val="00072E16"/>
    <w:rsid w:val="0007301E"/>
    <w:rsid w:val="00073040"/>
    <w:rsid w:val="000730BF"/>
    <w:rsid w:val="0007317C"/>
    <w:rsid w:val="000731A8"/>
    <w:rsid w:val="000731B3"/>
    <w:rsid w:val="0007330E"/>
    <w:rsid w:val="000733FA"/>
    <w:rsid w:val="00073426"/>
    <w:rsid w:val="000734B2"/>
    <w:rsid w:val="000736C0"/>
    <w:rsid w:val="000736DC"/>
    <w:rsid w:val="000736EE"/>
    <w:rsid w:val="00073726"/>
    <w:rsid w:val="0007374F"/>
    <w:rsid w:val="00073796"/>
    <w:rsid w:val="00073AA5"/>
    <w:rsid w:val="00073BC6"/>
    <w:rsid w:val="00073CEA"/>
    <w:rsid w:val="00073DA5"/>
    <w:rsid w:val="00073DD4"/>
    <w:rsid w:val="00073E41"/>
    <w:rsid w:val="00074025"/>
    <w:rsid w:val="00074054"/>
    <w:rsid w:val="000740CE"/>
    <w:rsid w:val="0007411B"/>
    <w:rsid w:val="000742D2"/>
    <w:rsid w:val="0007442C"/>
    <w:rsid w:val="00074525"/>
    <w:rsid w:val="000746F8"/>
    <w:rsid w:val="00074773"/>
    <w:rsid w:val="000747D4"/>
    <w:rsid w:val="00074903"/>
    <w:rsid w:val="00074B6A"/>
    <w:rsid w:val="00074B7A"/>
    <w:rsid w:val="00074BFA"/>
    <w:rsid w:val="00074E1A"/>
    <w:rsid w:val="00074E7B"/>
    <w:rsid w:val="00075048"/>
    <w:rsid w:val="000750A4"/>
    <w:rsid w:val="00075102"/>
    <w:rsid w:val="0007519C"/>
    <w:rsid w:val="00075292"/>
    <w:rsid w:val="00075301"/>
    <w:rsid w:val="00075321"/>
    <w:rsid w:val="00075331"/>
    <w:rsid w:val="00075388"/>
    <w:rsid w:val="0007544B"/>
    <w:rsid w:val="000755DA"/>
    <w:rsid w:val="0007567D"/>
    <w:rsid w:val="000759CC"/>
    <w:rsid w:val="00075A48"/>
    <w:rsid w:val="00075B7F"/>
    <w:rsid w:val="00075BD1"/>
    <w:rsid w:val="00075C1F"/>
    <w:rsid w:val="00075D54"/>
    <w:rsid w:val="00075EDD"/>
    <w:rsid w:val="00075F1F"/>
    <w:rsid w:val="00075FC4"/>
    <w:rsid w:val="00076208"/>
    <w:rsid w:val="0007629D"/>
    <w:rsid w:val="00076492"/>
    <w:rsid w:val="00076635"/>
    <w:rsid w:val="0007683D"/>
    <w:rsid w:val="000769E6"/>
    <w:rsid w:val="00076CD1"/>
    <w:rsid w:val="00076DA7"/>
    <w:rsid w:val="00076DAA"/>
    <w:rsid w:val="00076DDE"/>
    <w:rsid w:val="00076ED0"/>
    <w:rsid w:val="00076FC0"/>
    <w:rsid w:val="00077232"/>
    <w:rsid w:val="0007750E"/>
    <w:rsid w:val="000776C2"/>
    <w:rsid w:val="000776DC"/>
    <w:rsid w:val="0007778F"/>
    <w:rsid w:val="000777B2"/>
    <w:rsid w:val="000779D5"/>
    <w:rsid w:val="00077B75"/>
    <w:rsid w:val="00077C68"/>
    <w:rsid w:val="00077C80"/>
    <w:rsid w:val="00077E0F"/>
    <w:rsid w:val="00077E10"/>
    <w:rsid w:val="00077ED8"/>
    <w:rsid w:val="00080064"/>
    <w:rsid w:val="000802FA"/>
    <w:rsid w:val="00080356"/>
    <w:rsid w:val="00080432"/>
    <w:rsid w:val="000804A5"/>
    <w:rsid w:val="00080638"/>
    <w:rsid w:val="00080686"/>
    <w:rsid w:val="00080B6E"/>
    <w:rsid w:val="00080C38"/>
    <w:rsid w:val="00080C80"/>
    <w:rsid w:val="00080C9A"/>
    <w:rsid w:val="00080E13"/>
    <w:rsid w:val="00080F99"/>
    <w:rsid w:val="00081015"/>
    <w:rsid w:val="00081091"/>
    <w:rsid w:val="00081135"/>
    <w:rsid w:val="000811C4"/>
    <w:rsid w:val="000812ED"/>
    <w:rsid w:val="000812F0"/>
    <w:rsid w:val="00081589"/>
    <w:rsid w:val="00081653"/>
    <w:rsid w:val="000816A2"/>
    <w:rsid w:val="00081827"/>
    <w:rsid w:val="000818B0"/>
    <w:rsid w:val="00081912"/>
    <w:rsid w:val="00081954"/>
    <w:rsid w:val="00081A56"/>
    <w:rsid w:val="00081B5B"/>
    <w:rsid w:val="00081BAE"/>
    <w:rsid w:val="00081D96"/>
    <w:rsid w:val="00081E7C"/>
    <w:rsid w:val="00082025"/>
    <w:rsid w:val="000821B4"/>
    <w:rsid w:val="000821E1"/>
    <w:rsid w:val="0008233D"/>
    <w:rsid w:val="00082444"/>
    <w:rsid w:val="0008252B"/>
    <w:rsid w:val="000825FE"/>
    <w:rsid w:val="0008261F"/>
    <w:rsid w:val="0008272A"/>
    <w:rsid w:val="00082780"/>
    <w:rsid w:val="0008290B"/>
    <w:rsid w:val="00082911"/>
    <w:rsid w:val="00082AAE"/>
    <w:rsid w:val="00082ACB"/>
    <w:rsid w:val="00082CE8"/>
    <w:rsid w:val="00082D5A"/>
    <w:rsid w:val="000832DC"/>
    <w:rsid w:val="000833C0"/>
    <w:rsid w:val="0008341A"/>
    <w:rsid w:val="000835A3"/>
    <w:rsid w:val="000835CB"/>
    <w:rsid w:val="0008384A"/>
    <w:rsid w:val="000839A6"/>
    <w:rsid w:val="00083B3E"/>
    <w:rsid w:val="00083D05"/>
    <w:rsid w:val="00083D61"/>
    <w:rsid w:val="00083F8B"/>
    <w:rsid w:val="00083F92"/>
    <w:rsid w:val="00083FF2"/>
    <w:rsid w:val="00084120"/>
    <w:rsid w:val="00084589"/>
    <w:rsid w:val="0008465F"/>
    <w:rsid w:val="0008479E"/>
    <w:rsid w:val="0008483E"/>
    <w:rsid w:val="00084A08"/>
    <w:rsid w:val="00084AEA"/>
    <w:rsid w:val="00084B49"/>
    <w:rsid w:val="00084D62"/>
    <w:rsid w:val="00084D7A"/>
    <w:rsid w:val="00084D83"/>
    <w:rsid w:val="00084EF6"/>
    <w:rsid w:val="00084F3E"/>
    <w:rsid w:val="00085248"/>
    <w:rsid w:val="00085308"/>
    <w:rsid w:val="00085314"/>
    <w:rsid w:val="0008531B"/>
    <w:rsid w:val="00085459"/>
    <w:rsid w:val="000855C6"/>
    <w:rsid w:val="0008569A"/>
    <w:rsid w:val="00085803"/>
    <w:rsid w:val="00085938"/>
    <w:rsid w:val="00085D9F"/>
    <w:rsid w:val="00085F6B"/>
    <w:rsid w:val="0008606A"/>
    <w:rsid w:val="00086096"/>
    <w:rsid w:val="00086109"/>
    <w:rsid w:val="000861C3"/>
    <w:rsid w:val="00086215"/>
    <w:rsid w:val="00086240"/>
    <w:rsid w:val="000862AD"/>
    <w:rsid w:val="000862BB"/>
    <w:rsid w:val="00086328"/>
    <w:rsid w:val="0008636B"/>
    <w:rsid w:val="00086482"/>
    <w:rsid w:val="000864D6"/>
    <w:rsid w:val="000865DA"/>
    <w:rsid w:val="000866D2"/>
    <w:rsid w:val="00086760"/>
    <w:rsid w:val="00086972"/>
    <w:rsid w:val="000869CB"/>
    <w:rsid w:val="00086AFB"/>
    <w:rsid w:val="00086B87"/>
    <w:rsid w:val="00086C44"/>
    <w:rsid w:val="00086D1E"/>
    <w:rsid w:val="00086EE8"/>
    <w:rsid w:val="00086F04"/>
    <w:rsid w:val="00087033"/>
    <w:rsid w:val="00087213"/>
    <w:rsid w:val="00087288"/>
    <w:rsid w:val="00087340"/>
    <w:rsid w:val="000873D3"/>
    <w:rsid w:val="000873EF"/>
    <w:rsid w:val="000876F1"/>
    <w:rsid w:val="00087A0F"/>
    <w:rsid w:val="00087A39"/>
    <w:rsid w:val="00087BF1"/>
    <w:rsid w:val="00087C35"/>
    <w:rsid w:val="00087F21"/>
    <w:rsid w:val="0009009A"/>
    <w:rsid w:val="000900DB"/>
    <w:rsid w:val="00090118"/>
    <w:rsid w:val="0009015B"/>
    <w:rsid w:val="0009016D"/>
    <w:rsid w:val="00090218"/>
    <w:rsid w:val="0009027D"/>
    <w:rsid w:val="0009038D"/>
    <w:rsid w:val="00090492"/>
    <w:rsid w:val="00090578"/>
    <w:rsid w:val="000905A6"/>
    <w:rsid w:val="00090718"/>
    <w:rsid w:val="0009075F"/>
    <w:rsid w:val="00090A8E"/>
    <w:rsid w:val="00090DA9"/>
    <w:rsid w:val="00090E65"/>
    <w:rsid w:val="00090FB6"/>
    <w:rsid w:val="00090FD9"/>
    <w:rsid w:val="000912AF"/>
    <w:rsid w:val="00091470"/>
    <w:rsid w:val="00091575"/>
    <w:rsid w:val="000915B6"/>
    <w:rsid w:val="0009183F"/>
    <w:rsid w:val="000919CD"/>
    <w:rsid w:val="00091BD7"/>
    <w:rsid w:val="00091C29"/>
    <w:rsid w:val="00091DA4"/>
    <w:rsid w:val="00091E4C"/>
    <w:rsid w:val="00091EBB"/>
    <w:rsid w:val="00092321"/>
    <w:rsid w:val="0009238A"/>
    <w:rsid w:val="000924CF"/>
    <w:rsid w:val="00092646"/>
    <w:rsid w:val="00092687"/>
    <w:rsid w:val="000926D9"/>
    <w:rsid w:val="0009295F"/>
    <w:rsid w:val="00092BD6"/>
    <w:rsid w:val="00092D92"/>
    <w:rsid w:val="00093102"/>
    <w:rsid w:val="00093105"/>
    <w:rsid w:val="000931FB"/>
    <w:rsid w:val="0009326C"/>
    <w:rsid w:val="000933FD"/>
    <w:rsid w:val="00093585"/>
    <w:rsid w:val="00093649"/>
    <w:rsid w:val="000936B6"/>
    <w:rsid w:val="000936F1"/>
    <w:rsid w:val="00093909"/>
    <w:rsid w:val="0009393E"/>
    <w:rsid w:val="00093A8D"/>
    <w:rsid w:val="00093CD2"/>
    <w:rsid w:val="00093DDF"/>
    <w:rsid w:val="00093E5C"/>
    <w:rsid w:val="00093E60"/>
    <w:rsid w:val="00094057"/>
    <w:rsid w:val="00094532"/>
    <w:rsid w:val="00094572"/>
    <w:rsid w:val="00094577"/>
    <w:rsid w:val="000946AD"/>
    <w:rsid w:val="000947E9"/>
    <w:rsid w:val="00094A79"/>
    <w:rsid w:val="00094ABA"/>
    <w:rsid w:val="00094AF6"/>
    <w:rsid w:val="00094B1B"/>
    <w:rsid w:val="00094C03"/>
    <w:rsid w:val="00094F89"/>
    <w:rsid w:val="00095023"/>
    <w:rsid w:val="000950DD"/>
    <w:rsid w:val="00095138"/>
    <w:rsid w:val="0009516D"/>
    <w:rsid w:val="00095292"/>
    <w:rsid w:val="00095376"/>
    <w:rsid w:val="000953BA"/>
    <w:rsid w:val="00095444"/>
    <w:rsid w:val="0009561E"/>
    <w:rsid w:val="000957C7"/>
    <w:rsid w:val="00095B3E"/>
    <w:rsid w:val="00095B4C"/>
    <w:rsid w:val="00095BCD"/>
    <w:rsid w:val="00095D07"/>
    <w:rsid w:val="00095DF8"/>
    <w:rsid w:val="00095E18"/>
    <w:rsid w:val="0009605D"/>
    <w:rsid w:val="0009627D"/>
    <w:rsid w:val="000962C8"/>
    <w:rsid w:val="0009639D"/>
    <w:rsid w:val="00096441"/>
    <w:rsid w:val="00096637"/>
    <w:rsid w:val="000966A1"/>
    <w:rsid w:val="00096D3A"/>
    <w:rsid w:val="00096D3C"/>
    <w:rsid w:val="00096EE6"/>
    <w:rsid w:val="0009700A"/>
    <w:rsid w:val="0009704B"/>
    <w:rsid w:val="000971B7"/>
    <w:rsid w:val="0009730E"/>
    <w:rsid w:val="0009742A"/>
    <w:rsid w:val="00097528"/>
    <w:rsid w:val="0009782F"/>
    <w:rsid w:val="00097A3E"/>
    <w:rsid w:val="00097C2D"/>
    <w:rsid w:val="00097D8B"/>
    <w:rsid w:val="00097E1A"/>
    <w:rsid w:val="00097E7E"/>
    <w:rsid w:val="000A0036"/>
    <w:rsid w:val="000A037C"/>
    <w:rsid w:val="000A03EA"/>
    <w:rsid w:val="000A0435"/>
    <w:rsid w:val="000A04D7"/>
    <w:rsid w:val="000A04FB"/>
    <w:rsid w:val="000A0600"/>
    <w:rsid w:val="000A0611"/>
    <w:rsid w:val="000A0628"/>
    <w:rsid w:val="000A067D"/>
    <w:rsid w:val="000A082A"/>
    <w:rsid w:val="000A083B"/>
    <w:rsid w:val="000A0874"/>
    <w:rsid w:val="000A0CF8"/>
    <w:rsid w:val="000A0D01"/>
    <w:rsid w:val="000A0E39"/>
    <w:rsid w:val="000A0E8C"/>
    <w:rsid w:val="000A0F2E"/>
    <w:rsid w:val="000A105B"/>
    <w:rsid w:val="000A118D"/>
    <w:rsid w:val="000A12EA"/>
    <w:rsid w:val="000A15E2"/>
    <w:rsid w:val="000A17A2"/>
    <w:rsid w:val="000A1A76"/>
    <w:rsid w:val="000A1A8B"/>
    <w:rsid w:val="000A1CFE"/>
    <w:rsid w:val="000A1E8B"/>
    <w:rsid w:val="000A1F72"/>
    <w:rsid w:val="000A2030"/>
    <w:rsid w:val="000A2034"/>
    <w:rsid w:val="000A2076"/>
    <w:rsid w:val="000A2081"/>
    <w:rsid w:val="000A23D3"/>
    <w:rsid w:val="000A248E"/>
    <w:rsid w:val="000A25FC"/>
    <w:rsid w:val="000A272B"/>
    <w:rsid w:val="000A2761"/>
    <w:rsid w:val="000A299F"/>
    <w:rsid w:val="000A2EA1"/>
    <w:rsid w:val="000A2EAE"/>
    <w:rsid w:val="000A2F91"/>
    <w:rsid w:val="000A33D5"/>
    <w:rsid w:val="000A3452"/>
    <w:rsid w:val="000A34AB"/>
    <w:rsid w:val="000A36C3"/>
    <w:rsid w:val="000A36C8"/>
    <w:rsid w:val="000A37C8"/>
    <w:rsid w:val="000A38F0"/>
    <w:rsid w:val="000A390E"/>
    <w:rsid w:val="000A3A13"/>
    <w:rsid w:val="000A3A68"/>
    <w:rsid w:val="000A3B5F"/>
    <w:rsid w:val="000A3CA7"/>
    <w:rsid w:val="000A3DD7"/>
    <w:rsid w:val="000A3F73"/>
    <w:rsid w:val="000A3F7C"/>
    <w:rsid w:val="000A4756"/>
    <w:rsid w:val="000A47DC"/>
    <w:rsid w:val="000A48D7"/>
    <w:rsid w:val="000A48EA"/>
    <w:rsid w:val="000A4A68"/>
    <w:rsid w:val="000A4AC9"/>
    <w:rsid w:val="000A4AE8"/>
    <w:rsid w:val="000A4D59"/>
    <w:rsid w:val="000A4E07"/>
    <w:rsid w:val="000A4EE7"/>
    <w:rsid w:val="000A50F4"/>
    <w:rsid w:val="000A5157"/>
    <w:rsid w:val="000A529C"/>
    <w:rsid w:val="000A52FF"/>
    <w:rsid w:val="000A5350"/>
    <w:rsid w:val="000A5393"/>
    <w:rsid w:val="000A5443"/>
    <w:rsid w:val="000A54A9"/>
    <w:rsid w:val="000A54FA"/>
    <w:rsid w:val="000A584F"/>
    <w:rsid w:val="000A6054"/>
    <w:rsid w:val="000A6101"/>
    <w:rsid w:val="000A61AA"/>
    <w:rsid w:val="000A631A"/>
    <w:rsid w:val="000A6400"/>
    <w:rsid w:val="000A64D0"/>
    <w:rsid w:val="000A683D"/>
    <w:rsid w:val="000A68E3"/>
    <w:rsid w:val="000A69A1"/>
    <w:rsid w:val="000A6A5D"/>
    <w:rsid w:val="000A6E38"/>
    <w:rsid w:val="000A6EDA"/>
    <w:rsid w:val="000A6EFD"/>
    <w:rsid w:val="000A6FFE"/>
    <w:rsid w:val="000A7032"/>
    <w:rsid w:val="000A72D4"/>
    <w:rsid w:val="000A739C"/>
    <w:rsid w:val="000A73FE"/>
    <w:rsid w:val="000A7458"/>
    <w:rsid w:val="000A74EB"/>
    <w:rsid w:val="000A7501"/>
    <w:rsid w:val="000A754D"/>
    <w:rsid w:val="000A77AD"/>
    <w:rsid w:val="000A7A9F"/>
    <w:rsid w:val="000A7B99"/>
    <w:rsid w:val="000A7CE4"/>
    <w:rsid w:val="000A7F94"/>
    <w:rsid w:val="000A7FE5"/>
    <w:rsid w:val="000B0227"/>
    <w:rsid w:val="000B0279"/>
    <w:rsid w:val="000B034F"/>
    <w:rsid w:val="000B03DF"/>
    <w:rsid w:val="000B03E5"/>
    <w:rsid w:val="000B0404"/>
    <w:rsid w:val="000B081F"/>
    <w:rsid w:val="000B08EC"/>
    <w:rsid w:val="000B0C5E"/>
    <w:rsid w:val="000B0E49"/>
    <w:rsid w:val="000B0EA6"/>
    <w:rsid w:val="000B0F56"/>
    <w:rsid w:val="000B1046"/>
    <w:rsid w:val="000B1154"/>
    <w:rsid w:val="000B1284"/>
    <w:rsid w:val="000B12D5"/>
    <w:rsid w:val="000B13D4"/>
    <w:rsid w:val="000B13E6"/>
    <w:rsid w:val="000B1722"/>
    <w:rsid w:val="000B1735"/>
    <w:rsid w:val="000B182E"/>
    <w:rsid w:val="000B19E6"/>
    <w:rsid w:val="000B1B00"/>
    <w:rsid w:val="000B1BB8"/>
    <w:rsid w:val="000B1C39"/>
    <w:rsid w:val="000B1D75"/>
    <w:rsid w:val="000B1DAE"/>
    <w:rsid w:val="000B1E1C"/>
    <w:rsid w:val="000B1E4D"/>
    <w:rsid w:val="000B1EBC"/>
    <w:rsid w:val="000B1EC4"/>
    <w:rsid w:val="000B2103"/>
    <w:rsid w:val="000B211B"/>
    <w:rsid w:val="000B21C7"/>
    <w:rsid w:val="000B22DB"/>
    <w:rsid w:val="000B2381"/>
    <w:rsid w:val="000B2383"/>
    <w:rsid w:val="000B2565"/>
    <w:rsid w:val="000B2585"/>
    <w:rsid w:val="000B25F4"/>
    <w:rsid w:val="000B25FF"/>
    <w:rsid w:val="000B27F0"/>
    <w:rsid w:val="000B286F"/>
    <w:rsid w:val="000B290A"/>
    <w:rsid w:val="000B29C3"/>
    <w:rsid w:val="000B2AD1"/>
    <w:rsid w:val="000B2E0F"/>
    <w:rsid w:val="000B2F60"/>
    <w:rsid w:val="000B303C"/>
    <w:rsid w:val="000B3051"/>
    <w:rsid w:val="000B31DF"/>
    <w:rsid w:val="000B32A1"/>
    <w:rsid w:val="000B338C"/>
    <w:rsid w:val="000B33D1"/>
    <w:rsid w:val="000B37FD"/>
    <w:rsid w:val="000B3993"/>
    <w:rsid w:val="000B3D07"/>
    <w:rsid w:val="000B3D4E"/>
    <w:rsid w:val="000B3DA7"/>
    <w:rsid w:val="000B40F4"/>
    <w:rsid w:val="000B41BE"/>
    <w:rsid w:val="000B44DD"/>
    <w:rsid w:val="000B458E"/>
    <w:rsid w:val="000B4623"/>
    <w:rsid w:val="000B4696"/>
    <w:rsid w:val="000B489B"/>
    <w:rsid w:val="000B4906"/>
    <w:rsid w:val="000B4934"/>
    <w:rsid w:val="000B4A2C"/>
    <w:rsid w:val="000B4F41"/>
    <w:rsid w:val="000B4FB7"/>
    <w:rsid w:val="000B507B"/>
    <w:rsid w:val="000B5279"/>
    <w:rsid w:val="000B53E4"/>
    <w:rsid w:val="000B5436"/>
    <w:rsid w:val="000B545C"/>
    <w:rsid w:val="000B5728"/>
    <w:rsid w:val="000B57B3"/>
    <w:rsid w:val="000B57D4"/>
    <w:rsid w:val="000B5C04"/>
    <w:rsid w:val="000B6041"/>
    <w:rsid w:val="000B605A"/>
    <w:rsid w:val="000B60B2"/>
    <w:rsid w:val="000B627C"/>
    <w:rsid w:val="000B633E"/>
    <w:rsid w:val="000B6386"/>
    <w:rsid w:val="000B6466"/>
    <w:rsid w:val="000B6496"/>
    <w:rsid w:val="000B64E7"/>
    <w:rsid w:val="000B66FA"/>
    <w:rsid w:val="000B6804"/>
    <w:rsid w:val="000B685F"/>
    <w:rsid w:val="000B68FF"/>
    <w:rsid w:val="000B6B8B"/>
    <w:rsid w:val="000B6C3A"/>
    <w:rsid w:val="000B6CD7"/>
    <w:rsid w:val="000B6EE1"/>
    <w:rsid w:val="000B6F14"/>
    <w:rsid w:val="000B7040"/>
    <w:rsid w:val="000B7208"/>
    <w:rsid w:val="000B751B"/>
    <w:rsid w:val="000B7655"/>
    <w:rsid w:val="000B775F"/>
    <w:rsid w:val="000B77B2"/>
    <w:rsid w:val="000B7B68"/>
    <w:rsid w:val="000B7C43"/>
    <w:rsid w:val="000B7C74"/>
    <w:rsid w:val="000B7CCA"/>
    <w:rsid w:val="000B7D27"/>
    <w:rsid w:val="000B7DFD"/>
    <w:rsid w:val="000C03D9"/>
    <w:rsid w:val="000C0538"/>
    <w:rsid w:val="000C08A9"/>
    <w:rsid w:val="000C09A9"/>
    <w:rsid w:val="000C0A81"/>
    <w:rsid w:val="000C0AAC"/>
    <w:rsid w:val="000C0B3F"/>
    <w:rsid w:val="000C0EC1"/>
    <w:rsid w:val="000C1066"/>
    <w:rsid w:val="000C1580"/>
    <w:rsid w:val="000C15C9"/>
    <w:rsid w:val="000C16E4"/>
    <w:rsid w:val="000C17A2"/>
    <w:rsid w:val="000C187D"/>
    <w:rsid w:val="000C1944"/>
    <w:rsid w:val="000C1A03"/>
    <w:rsid w:val="000C1A04"/>
    <w:rsid w:val="000C1A3D"/>
    <w:rsid w:val="000C1DC5"/>
    <w:rsid w:val="000C1F48"/>
    <w:rsid w:val="000C1FDF"/>
    <w:rsid w:val="000C2258"/>
    <w:rsid w:val="000C24F6"/>
    <w:rsid w:val="000C254B"/>
    <w:rsid w:val="000C2A3F"/>
    <w:rsid w:val="000C2A5E"/>
    <w:rsid w:val="000C2B6C"/>
    <w:rsid w:val="000C2E06"/>
    <w:rsid w:val="000C2EF2"/>
    <w:rsid w:val="000C2EF3"/>
    <w:rsid w:val="000C30AD"/>
    <w:rsid w:val="000C31AA"/>
    <w:rsid w:val="000C3228"/>
    <w:rsid w:val="000C32A1"/>
    <w:rsid w:val="000C32C6"/>
    <w:rsid w:val="000C34CB"/>
    <w:rsid w:val="000C365A"/>
    <w:rsid w:val="000C368A"/>
    <w:rsid w:val="000C372C"/>
    <w:rsid w:val="000C386A"/>
    <w:rsid w:val="000C38BB"/>
    <w:rsid w:val="000C3932"/>
    <w:rsid w:val="000C39BA"/>
    <w:rsid w:val="000C3B48"/>
    <w:rsid w:val="000C3CB3"/>
    <w:rsid w:val="000C3D9E"/>
    <w:rsid w:val="000C3E07"/>
    <w:rsid w:val="000C3F62"/>
    <w:rsid w:val="000C3FC4"/>
    <w:rsid w:val="000C400F"/>
    <w:rsid w:val="000C4268"/>
    <w:rsid w:val="000C43EC"/>
    <w:rsid w:val="000C45DA"/>
    <w:rsid w:val="000C4A37"/>
    <w:rsid w:val="000C4B13"/>
    <w:rsid w:val="000C4BD8"/>
    <w:rsid w:val="000C4C22"/>
    <w:rsid w:val="000C4CE6"/>
    <w:rsid w:val="000C4D85"/>
    <w:rsid w:val="000C4E59"/>
    <w:rsid w:val="000C4F4F"/>
    <w:rsid w:val="000C4F94"/>
    <w:rsid w:val="000C5132"/>
    <w:rsid w:val="000C524B"/>
    <w:rsid w:val="000C532B"/>
    <w:rsid w:val="000C5425"/>
    <w:rsid w:val="000C5470"/>
    <w:rsid w:val="000C554D"/>
    <w:rsid w:val="000C5774"/>
    <w:rsid w:val="000C591A"/>
    <w:rsid w:val="000C5955"/>
    <w:rsid w:val="000C5A3D"/>
    <w:rsid w:val="000C5C2C"/>
    <w:rsid w:val="000C5F4D"/>
    <w:rsid w:val="000C5FB2"/>
    <w:rsid w:val="000C607C"/>
    <w:rsid w:val="000C60EC"/>
    <w:rsid w:val="000C611E"/>
    <w:rsid w:val="000C61E9"/>
    <w:rsid w:val="000C636D"/>
    <w:rsid w:val="000C65AE"/>
    <w:rsid w:val="000C6D19"/>
    <w:rsid w:val="000C6EAF"/>
    <w:rsid w:val="000C6FCB"/>
    <w:rsid w:val="000C7142"/>
    <w:rsid w:val="000C719D"/>
    <w:rsid w:val="000C7518"/>
    <w:rsid w:val="000C752C"/>
    <w:rsid w:val="000C755E"/>
    <w:rsid w:val="000C767A"/>
    <w:rsid w:val="000C7AA7"/>
    <w:rsid w:val="000C7B25"/>
    <w:rsid w:val="000C7E74"/>
    <w:rsid w:val="000C7FC5"/>
    <w:rsid w:val="000D00EC"/>
    <w:rsid w:val="000D0159"/>
    <w:rsid w:val="000D01E0"/>
    <w:rsid w:val="000D0370"/>
    <w:rsid w:val="000D03A6"/>
    <w:rsid w:val="000D03EC"/>
    <w:rsid w:val="000D0502"/>
    <w:rsid w:val="000D05A9"/>
    <w:rsid w:val="000D05E7"/>
    <w:rsid w:val="000D079A"/>
    <w:rsid w:val="000D0833"/>
    <w:rsid w:val="000D0971"/>
    <w:rsid w:val="000D1030"/>
    <w:rsid w:val="000D1035"/>
    <w:rsid w:val="000D12A8"/>
    <w:rsid w:val="000D1359"/>
    <w:rsid w:val="000D15D2"/>
    <w:rsid w:val="000D15D3"/>
    <w:rsid w:val="000D15F9"/>
    <w:rsid w:val="000D169C"/>
    <w:rsid w:val="000D172F"/>
    <w:rsid w:val="000D173C"/>
    <w:rsid w:val="000D19F2"/>
    <w:rsid w:val="000D1AD7"/>
    <w:rsid w:val="000D1C2F"/>
    <w:rsid w:val="000D1CA5"/>
    <w:rsid w:val="000D1D91"/>
    <w:rsid w:val="000D1E19"/>
    <w:rsid w:val="000D1E5B"/>
    <w:rsid w:val="000D2009"/>
    <w:rsid w:val="000D2047"/>
    <w:rsid w:val="000D2052"/>
    <w:rsid w:val="000D20A2"/>
    <w:rsid w:val="000D211E"/>
    <w:rsid w:val="000D2247"/>
    <w:rsid w:val="000D2282"/>
    <w:rsid w:val="000D22CD"/>
    <w:rsid w:val="000D249E"/>
    <w:rsid w:val="000D24E0"/>
    <w:rsid w:val="000D262E"/>
    <w:rsid w:val="000D2670"/>
    <w:rsid w:val="000D2CA1"/>
    <w:rsid w:val="000D2EDA"/>
    <w:rsid w:val="000D319F"/>
    <w:rsid w:val="000D3256"/>
    <w:rsid w:val="000D330A"/>
    <w:rsid w:val="000D3760"/>
    <w:rsid w:val="000D384A"/>
    <w:rsid w:val="000D38F0"/>
    <w:rsid w:val="000D3906"/>
    <w:rsid w:val="000D3B3A"/>
    <w:rsid w:val="000D3B7E"/>
    <w:rsid w:val="000D3C4E"/>
    <w:rsid w:val="000D3D2E"/>
    <w:rsid w:val="000D3E7B"/>
    <w:rsid w:val="000D3F01"/>
    <w:rsid w:val="000D3F5B"/>
    <w:rsid w:val="000D3F6C"/>
    <w:rsid w:val="000D42BF"/>
    <w:rsid w:val="000D4306"/>
    <w:rsid w:val="000D4391"/>
    <w:rsid w:val="000D44CB"/>
    <w:rsid w:val="000D44E4"/>
    <w:rsid w:val="000D45B4"/>
    <w:rsid w:val="000D4673"/>
    <w:rsid w:val="000D47F5"/>
    <w:rsid w:val="000D48D2"/>
    <w:rsid w:val="000D4938"/>
    <w:rsid w:val="000D49B2"/>
    <w:rsid w:val="000D4A4E"/>
    <w:rsid w:val="000D4AF7"/>
    <w:rsid w:val="000D4C06"/>
    <w:rsid w:val="000D4C3E"/>
    <w:rsid w:val="000D4C68"/>
    <w:rsid w:val="000D5054"/>
    <w:rsid w:val="000D50D7"/>
    <w:rsid w:val="000D5202"/>
    <w:rsid w:val="000D5230"/>
    <w:rsid w:val="000D530A"/>
    <w:rsid w:val="000D530C"/>
    <w:rsid w:val="000D556D"/>
    <w:rsid w:val="000D573A"/>
    <w:rsid w:val="000D585F"/>
    <w:rsid w:val="000D593E"/>
    <w:rsid w:val="000D59DA"/>
    <w:rsid w:val="000D5A9C"/>
    <w:rsid w:val="000D5E4B"/>
    <w:rsid w:val="000D6024"/>
    <w:rsid w:val="000D6062"/>
    <w:rsid w:val="000D6078"/>
    <w:rsid w:val="000D609F"/>
    <w:rsid w:val="000D60BF"/>
    <w:rsid w:val="000D60CF"/>
    <w:rsid w:val="000D6142"/>
    <w:rsid w:val="000D61B6"/>
    <w:rsid w:val="000D61D2"/>
    <w:rsid w:val="000D6290"/>
    <w:rsid w:val="000D66FC"/>
    <w:rsid w:val="000D672C"/>
    <w:rsid w:val="000D6802"/>
    <w:rsid w:val="000D6836"/>
    <w:rsid w:val="000D68EF"/>
    <w:rsid w:val="000D6AE1"/>
    <w:rsid w:val="000D6BA6"/>
    <w:rsid w:val="000D6BD0"/>
    <w:rsid w:val="000D6CEB"/>
    <w:rsid w:val="000D6CED"/>
    <w:rsid w:val="000D6D57"/>
    <w:rsid w:val="000D6D5D"/>
    <w:rsid w:val="000D6E43"/>
    <w:rsid w:val="000D6F50"/>
    <w:rsid w:val="000D7021"/>
    <w:rsid w:val="000D7437"/>
    <w:rsid w:val="000D7472"/>
    <w:rsid w:val="000D74EE"/>
    <w:rsid w:val="000D7603"/>
    <w:rsid w:val="000D770B"/>
    <w:rsid w:val="000D79D4"/>
    <w:rsid w:val="000D7A8A"/>
    <w:rsid w:val="000D7BED"/>
    <w:rsid w:val="000D7CEC"/>
    <w:rsid w:val="000D7E13"/>
    <w:rsid w:val="000D7EC7"/>
    <w:rsid w:val="000D7F39"/>
    <w:rsid w:val="000D7F3E"/>
    <w:rsid w:val="000D7FE4"/>
    <w:rsid w:val="000E012F"/>
    <w:rsid w:val="000E01D5"/>
    <w:rsid w:val="000E01FF"/>
    <w:rsid w:val="000E0307"/>
    <w:rsid w:val="000E0326"/>
    <w:rsid w:val="000E035D"/>
    <w:rsid w:val="000E0454"/>
    <w:rsid w:val="000E04DB"/>
    <w:rsid w:val="000E0633"/>
    <w:rsid w:val="000E065E"/>
    <w:rsid w:val="000E06E3"/>
    <w:rsid w:val="000E0C47"/>
    <w:rsid w:val="000E0D8D"/>
    <w:rsid w:val="000E0E41"/>
    <w:rsid w:val="000E0F2C"/>
    <w:rsid w:val="000E108B"/>
    <w:rsid w:val="000E11C7"/>
    <w:rsid w:val="000E11DA"/>
    <w:rsid w:val="000E120E"/>
    <w:rsid w:val="000E131E"/>
    <w:rsid w:val="000E1584"/>
    <w:rsid w:val="000E1594"/>
    <w:rsid w:val="000E1632"/>
    <w:rsid w:val="000E170E"/>
    <w:rsid w:val="000E1788"/>
    <w:rsid w:val="000E1964"/>
    <w:rsid w:val="000E1A36"/>
    <w:rsid w:val="000E1BEA"/>
    <w:rsid w:val="000E1CCE"/>
    <w:rsid w:val="000E206C"/>
    <w:rsid w:val="000E20E1"/>
    <w:rsid w:val="000E211A"/>
    <w:rsid w:val="000E2291"/>
    <w:rsid w:val="000E23A2"/>
    <w:rsid w:val="000E24FC"/>
    <w:rsid w:val="000E2514"/>
    <w:rsid w:val="000E25CD"/>
    <w:rsid w:val="000E2676"/>
    <w:rsid w:val="000E2743"/>
    <w:rsid w:val="000E29DE"/>
    <w:rsid w:val="000E2B8A"/>
    <w:rsid w:val="000E2C46"/>
    <w:rsid w:val="000E2C4C"/>
    <w:rsid w:val="000E2C66"/>
    <w:rsid w:val="000E2C71"/>
    <w:rsid w:val="000E2CBE"/>
    <w:rsid w:val="000E2EA7"/>
    <w:rsid w:val="000E2EFB"/>
    <w:rsid w:val="000E2FDA"/>
    <w:rsid w:val="000E3007"/>
    <w:rsid w:val="000E314A"/>
    <w:rsid w:val="000E344D"/>
    <w:rsid w:val="000E3535"/>
    <w:rsid w:val="000E37DC"/>
    <w:rsid w:val="000E3822"/>
    <w:rsid w:val="000E3932"/>
    <w:rsid w:val="000E3B85"/>
    <w:rsid w:val="000E3D02"/>
    <w:rsid w:val="000E3ECC"/>
    <w:rsid w:val="000E3F2F"/>
    <w:rsid w:val="000E41F2"/>
    <w:rsid w:val="000E42B0"/>
    <w:rsid w:val="000E442F"/>
    <w:rsid w:val="000E4924"/>
    <w:rsid w:val="000E4996"/>
    <w:rsid w:val="000E4A69"/>
    <w:rsid w:val="000E4A9C"/>
    <w:rsid w:val="000E4BF0"/>
    <w:rsid w:val="000E4C4B"/>
    <w:rsid w:val="000E4CEC"/>
    <w:rsid w:val="000E4D9B"/>
    <w:rsid w:val="000E4EB7"/>
    <w:rsid w:val="000E4F30"/>
    <w:rsid w:val="000E4F36"/>
    <w:rsid w:val="000E51AE"/>
    <w:rsid w:val="000E52F8"/>
    <w:rsid w:val="000E5631"/>
    <w:rsid w:val="000E56A7"/>
    <w:rsid w:val="000E57B8"/>
    <w:rsid w:val="000E59D2"/>
    <w:rsid w:val="000E5A51"/>
    <w:rsid w:val="000E5A6A"/>
    <w:rsid w:val="000E5A9E"/>
    <w:rsid w:val="000E5CD1"/>
    <w:rsid w:val="000E5D69"/>
    <w:rsid w:val="000E5E03"/>
    <w:rsid w:val="000E6021"/>
    <w:rsid w:val="000E61CA"/>
    <w:rsid w:val="000E61CD"/>
    <w:rsid w:val="000E641A"/>
    <w:rsid w:val="000E6527"/>
    <w:rsid w:val="000E6767"/>
    <w:rsid w:val="000E6971"/>
    <w:rsid w:val="000E6AE5"/>
    <w:rsid w:val="000E6C9B"/>
    <w:rsid w:val="000E6F9B"/>
    <w:rsid w:val="000E70DF"/>
    <w:rsid w:val="000E713A"/>
    <w:rsid w:val="000E713E"/>
    <w:rsid w:val="000E7304"/>
    <w:rsid w:val="000E73BC"/>
    <w:rsid w:val="000E75D5"/>
    <w:rsid w:val="000E770E"/>
    <w:rsid w:val="000E771E"/>
    <w:rsid w:val="000E7797"/>
    <w:rsid w:val="000E77C3"/>
    <w:rsid w:val="000E7AB6"/>
    <w:rsid w:val="000E7B55"/>
    <w:rsid w:val="000E7CB4"/>
    <w:rsid w:val="000F0073"/>
    <w:rsid w:val="000F033E"/>
    <w:rsid w:val="000F05BD"/>
    <w:rsid w:val="000F07E0"/>
    <w:rsid w:val="000F08B1"/>
    <w:rsid w:val="000F0EFD"/>
    <w:rsid w:val="000F0FA7"/>
    <w:rsid w:val="000F101F"/>
    <w:rsid w:val="000F1182"/>
    <w:rsid w:val="000F12C3"/>
    <w:rsid w:val="000F1479"/>
    <w:rsid w:val="000F14C1"/>
    <w:rsid w:val="000F1698"/>
    <w:rsid w:val="000F17A5"/>
    <w:rsid w:val="000F1863"/>
    <w:rsid w:val="000F19AD"/>
    <w:rsid w:val="000F19FB"/>
    <w:rsid w:val="000F1C1D"/>
    <w:rsid w:val="000F1CBB"/>
    <w:rsid w:val="000F1D30"/>
    <w:rsid w:val="000F1DBB"/>
    <w:rsid w:val="000F1DD2"/>
    <w:rsid w:val="000F1F23"/>
    <w:rsid w:val="000F20E7"/>
    <w:rsid w:val="000F2134"/>
    <w:rsid w:val="000F260B"/>
    <w:rsid w:val="000F2618"/>
    <w:rsid w:val="000F26B4"/>
    <w:rsid w:val="000F288F"/>
    <w:rsid w:val="000F2D2E"/>
    <w:rsid w:val="000F2DF4"/>
    <w:rsid w:val="000F2E76"/>
    <w:rsid w:val="000F2E85"/>
    <w:rsid w:val="000F2EAC"/>
    <w:rsid w:val="000F2F0D"/>
    <w:rsid w:val="000F2F7B"/>
    <w:rsid w:val="000F3031"/>
    <w:rsid w:val="000F303D"/>
    <w:rsid w:val="000F3414"/>
    <w:rsid w:val="000F3586"/>
    <w:rsid w:val="000F394A"/>
    <w:rsid w:val="000F394D"/>
    <w:rsid w:val="000F39DA"/>
    <w:rsid w:val="000F3B2B"/>
    <w:rsid w:val="000F3B3B"/>
    <w:rsid w:val="000F3B3F"/>
    <w:rsid w:val="000F3C39"/>
    <w:rsid w:val="000F3C74"/>
    <w:rsid w:val="000F4240"/>
    <w:rsid w:val="000F42B2"/>
    <w:rsid w:val="000F439D"/>
    <w:rsid w:val="000F459C"/>
    <w:rsid w:val="000F4963"/>
    <w:rsid w:val="000F49DC"/>
    <w:rsid w:val="000F4B42"/>
    <w:rsid w:val="000F4BFC"/>
    <w:rsid w:val="000F4C2E"/>
    <w:rsid w:val="000F4CA4"/>
    <w:rsid w:val="000F4FFD"/>
    <w:rsid w:val="000F5089"/>
    <w:rsid w:val="000F5241"/>
    <w:rsid w:val="000F52CB"/>
    <w:rsid w:val="000F54E0"/>
    <w:rsid w:val="000F5554"/>
    <w:rsid w:val="000F595F"/>
    <w:rsid w:val="000F5A56"/>
    <w:rsid w:val="000F5B08"/>
    <w:rsid w:val="000F5C55"/>
    <w:rsid w:val="000F5DE3"/>
    <w:rsid w:val="000F5E2B"/>
    <w:rsid w:val="000F6009"/>
    <w:rsid w:val="000F600B"/>
    <w:rsid w:val="000F6046"/>
    <w:rsid w:val="000F63C4"/>
    <w:rsid w:val="000F653F"/>
    <w:rsid w:val="000F672D"/>
    <w:rsid w:val="000F6766"/>
    <w:rsid w:val="000F67A0"/>
    <w:rsid w:val="000F6829"/>
    <w:rsid w:val="000F693D"/>
    <w:rsid w:val="000F6BFB"/>
    <w:rsid w:val="000F6D0E"/>
    <w:rsid w:val="000F711D"/>
    <w:rsid w:val="000F71EA"/>
    <w:rsid w:val="000F72DD"/>
    <w:rsid w:val="000F7458"/>
    <w:rsid w:val="000F746B"/>
    <w:rsid w:val="000F7503"/>
    <w:rsid w:val="000F7539"/>
    <w:rsid w:val="000F7559"/>
    <w:rsid w:val="000F7564"/>
    <w:rsid w:val="000F75C4"/>
    <w:rsid w:val="000F7704"/>
    <w:rsid w:val="000F7887"/>
    <w:rsid w:val="000F78E1"/>
    <w:rsid w:val="000F7ABE"/>
    <w:rsid w:val="000F7AC2"/>
    <w:rsid w:val="000F7B83"/>
    <w:rsid w:val="000F7BF9"/>
    <w:rsid w:val="000F7D18"/>
    <w:rsid w:val="000F7DE7"/>
    <w:rsid w:val="000F7F3D"/>
    <w:rsid w:val="00100064"/>
    <w:rsid w:val="001000EC"/>
    <w:rsid w:val="00100181"/>
    <w:rsid w:val="001001DE"/>
    <w:rsid w:val="00100264"/>
    <w:rsid w:val="00100294"/>
    <w:rsid w:val="0010043B"/>
    <w:rsid w:val="0010045A"/>
    <w:rsid w:val="00100503"/>
    <w:rsid w:val="00100551"/>
    <w:rsid w:val="00100587"/>
    <w:rsid w:val="0010095B"/>
    <w:rsid w:val="001009AC"/>
    <w:rsid w:val="00100CC1"/>
    <w:rsid w:val="00101105"/>
    <w:rsid w:val="001011C6"/>
    <w:rsid w:val="0010129E"/>
    <w:rsid w:val="00101353"/>
    <w:rsid w:val="0010135B"/>
    <w:rsid w:val="001013A5"/>
    <w:rsid w:val="001013CF"/>
    <w:rsid w:val="00101401"/>
    <w:rsid w:val="001014A8"/>
    <w:rsid w:val="001015EF"/>
    <w:rsid w:val="00101671"/>
    <w:rsid w:val="00101923"/>
    <w:rsid w:val="00101C28"/>
    <w:rsid w:val="00101C4D"/>
    <w:rsid w:val="00101C8A"/>
    <w:rsid w:val="00101CF4"/>
    <w:rsid w:val="00101D00"/>
    <w:rsid w:val="00101D16"/>
    <w:rsid w:val="00101F0D"/>
    <w:rsid w:val="00101F24"/>
    <w:rsid w:val="001023AB"/>
    <w:rsid w:val="001023B5"/>
    <w:rsid w:val="00102482"/>
    <w:rsid w:val="001024A9"/>
    <w:rsid w:val="00102687"/>
    <w:rsid w:val="001026F2"/>
    <w:rsid w:val="00102E7B"/>
    <w:rsid w:val="00102E89"/>
    <w:rsid w:val="001032F9"/>
    <w:rsid w:val="00103330"/>
    <w:rsid w:val="00103668"/>
    <w:rsid w:val="0010369F"/>
    <w:rsid w:val="001036C6"/>
    <w:rsid w:val="001036CC"/>
    <w:rsid w:val="00103815"/>
    <w:rsid w:val="001038C2"/>
    <w:rsid w:val="00103980"/>
    <w:rsid w:val="001039A5"/>
    <w:rsid w:val="00103C76"/>
    <w:rsid w:val="00103EB5"/>
    <w:rsid w:val="00103F18"/>
    <w:rsid w:val="00103F35"/>
    <w:rsid w:val="00103F82"/>
    <w:rsid w:val="0010411F"/>
    <w:rsid w:val="001043AA"/>
    <w:rsid w:val="001045E0"/>
    <w:rsid w:val="001048E6"/>
    <w:rsid w:val="00104A8B"/>
    <w:rsid w:val="00104B6F"/>
    <w:rsid w:val="00104D39"/>
    <w:rsid w:val="00104DAD"/>
    <w:rsid w:val="00104DCA"/>
    <w:rsid w:val="00104E1D"/>
    <w:rsid w:val="00104E6E"/>
    <w:rsid w:val="00105025"/>
    <w:rsid w:val="001052B4"/>
    <w:rsid w:val="00105338"/>
    <w:rsid w:val="001053AE"/>
    <w:rsid w:val="001054B9"/>
    <w:rsid w:val="0010551A"/>
    <w:rsid w:val="00105575"/>
    <w:rsid w:val="001057AF"/>
    <w:rsid w:val="0010591F"/>
    <w:rsid w:val="001059DE"/>
    <w:rsid w:val="00105C00"/>
    <w:rsid w:val="0010604C"/>
    <w:rsid w:val="00106074"/>
    <w:rsid w:val="001060FB"/>
    <w:rsid w:val="00106152"/>
    <w:rsid w:val="001064B3"/>
    <w:rsid w:val="00106543"/>
    <w:rsid w:val="00106549"/>
    <w:rsid w:val="00106662"/>
    <w:rsid w:val="001066BF"/>
    <w:rsid w:val="00106788"/>
    <w:rsid w:val="00106946"/>
    <w:rsid w:val="00106B9D"/>
    <w:rsid w:val="00106C07"/>
    <w:rsid w:val="00106D52"/>
    <w:rsid w:val="0010709B"/>
    <w:rsid w:val="001071ED"/>
    <w:rsid w:val="00107273"/>
    <w:rsid w:val="001075D2"/>
    <w:rsid w:val="00107612"/>
    <w:rsid w:val="0010767D"/>
    <w:rsid w:val="001079D4"/>
    <w:rsid w:val="00107A9B"/>
    <w:rsid w:val="00107B40"/>
    <w:rsid w:val="00107D22"/>
    <w:rsid w:val="00107E53"/>
    <w:rsid w:val="00107EB4"/>
    <w:rsid w:val="00107EC4"/>
    <w:rsid w:val="00107F31"/>
    <w:rsid w:val="00110214"/>
    <w:rsid w:val="001102B5"/>
    <w:rsid w:val="00110435"/>
    <w:rsid w:val="001105A2"/>
    <w:rsid w:val="001106CF"/>
    <w:rsid w:val="001107C9"/>
    <w:rsid w:val="001108AC"/>
    <w:rsid w:val="001108CB"/>
    <w:rsid w:val="0011092D"/>
    <w:rsid w:val="0011097B"/>
    <w:rsid w:val="0011099E"/>
    <w:rsid w:val="001109C6"/>
    <w:rsid w:val="00110AF7"/>
    <w:rsid w:val="00110C0A"/>
    <w:rsid w:val="00110C8A"/>
    <w:rsid w:val="00110DC2"/>
    <w:rsid w:val="00110F23"/>
    <w:rsid w:val="00110F7B"/>
    <w:rsid w:val="0011101B"/>
    <w:rsid w:val="00111099"/>
    <w:rsid w:val="001113B7"/>
    <w:rsid w:val="00111461"/>
    <w:rsid w:val="00111474"/>
    <w:rsid w:val="001114CB"/>
    <w:rsid w:val="0011153D"/>
    <w:rsid w:val="00111600"/>
    <w:rsid w:val="00111834"/>
    <w:rsid w:val="001118D0"/>
    <w:rsid w:val="001119F8"/>
    <w:rsid w:val="00111A76"/>
    <w:rsid w:val="00111C99"/>
    <w:rsid w:val="00111CE4"/>
    <w:rsid w:val="00111E6C"/>
    <w:rsid w:val="00111EC1"/>
    <w:rsid w:val="00111ED2"/>
    <w:rsid w:val="00111F5A"/>
    <w:rsid w:val="001122FA"/>
    <w:rsid w:val="001123BE"/>
    <w:rsid w:val="0011265C"/>
    <w:rsid w:val="0011279D"/>
    <w:rsid w:val="0011286C"/>
    <w:rsid w:val="00112AB6"/>
    <w:rsid w:val="00112DEC"/>
    <w:rsid w:val="00113139"/>
    <w:rsid w:val="00113227"/>
    <w:rsid w:val="00113269"/>
    <w:rsid w:val="00113448"/>
    <w:rsid w:val="00113A2A"/>
    <w:rsid w:val="00113A3C"/>
    <w:rsid w:val="00113CC8"/>
    <w:rsid w:val="00113D75"/>
    <w:rsid w:val="00113DDB"/>
    <w:rsid w:val="00113F0F"/>
    <w:rsid w:val="00113FC9"/>
    <w:rsid w:val="00114014"/>
    <w:rsid w:val="00114044"/>
    <w:rsid w:val="001141DA"/>
    <w:rsid w:val="0011425B"/>
    <w:rsid w:val="0011443A"/>
    <w:rsid w:val="00114548"/>
    <w:rsid w:val="00114575"/>
    <w:rsid w:val="0011489C"/>
    <w:rsid w:val="0011491F"/>
    <w:rsid w:val="00114B40"/>
    <w:rsid w:val="00114B7F"/>
    <w:rsid w:val="00114BD0"/>
    <w:rsid w:val="00114BE7"/>
    <w:rsid w:val="00114DA9"/>
    <w:rsid w:val="001151B3"/>
    <w:rsid w:val="0011529B"/>
    <w:rsid w:val="00115314"/>
    <w:rsid w:val="001153CD"/>
    <w:rsid w:val="00115507"/>
    <w:rsid w:val="0011560D"/>
    <w:rsid w:val="001157A2"/>
    <w:rsid w:val="001159F9"/>
    <w:rsid w:val="00115D8A"/>
    <w:rsid w:val="00116196"/>
    <w:rsid w:val="001163E6"/>
    <w:rsid w:val="00116402"/>
    <w:rsid w:val="0011665B"/>
    <w:rsid w:val="00116768"/>
    <w:rsid w:val="001168C3"/>
    <w:rsid w:val="00116A4B"/>
    <w:rsid w:val="00116BB9"/>
    <w:rsid w:val="00116BC3"/>
    <w:rsid w:val="00116BC6"/>
    <w:rsid w:val="00116C2B"/>
    <w:rsid w:val="00116D04"/>
    <w:rsid w:val="00116E32"/>
    <w:rsid w:val="00116E9B"/>
    <w:rsid w:val="00116ECD"/>
    <w:rsid w:val="00116FD2"/>
    <w:rsid w:val="001170B1"/>
    <w:rsid w:val="00117387"/>
    <w:rsid w:val="0011739A"/>
    <w:rsid w:val="001174F2"/>
    <w:rsid w:val="00117518"/>
    <w:rsid w:val="001176E3"/>
    <w:rsid w:val="001178DE"/>
    <w:rsid w:val="00117913"/>
    <w:rsid w:val="00117971"/>
    <w:rsid w:val="00117A45"/>
    <w:rsid w:val="00117AA1"/>
    <w:rsid w:val="00117AFF"/>
    <w:rsid w:val="00117B27"/>
    <w:rsid w:val="00117FEA"/>
    <w:rsid w:val="00120008"/>
    <w:rsid w:val="00120241"/>
    <w:rsid w:val="001202E7"/>
    <w:rsid w:val="001203C4"/>
    <w:rsid w:val="001203C6"/>
    <w:rsid w:val="001203F7"/>
    <w:rsid w:val="0012045B"/>
    <w:rsid w:val="001204A8"/>
    <w:rsid w:val="001206CC"/>
    <w:rsid w:val="0012084E"/>
    <w:rsid w:val="00120A32"/>
    <w:rsid w:val="00120A4E"/>
    <w:rsid w:val="00120B36"/>
    <w:rsid w:val="00120C54"/>
    <w:rsid w:val="00120CEA"/>
    <w:rsid w:val="00120D08"/>
    <w:rsid w:val="00120D21"/>
    <w:rsid w:val="00120F1A"/>
    <w:rsid w:val="00120F2C"/>
    <w:rsid w:val="00120FAB"/>
    <w:rsid w:val="00120FE0"/>
    <w:rsid w:val="0012101D"/>
    <w:rsid w:val="0012118C"/>
    <w:rsid w:val="001214B0"/>
    <w:rsid w:val="001214C6"/>
    <w:rsid w:val="001215D7"/>
    <w:rsid w:val="00121663"/>
    <w:rsid w:val="0012176E"/>
    <w:rsid w:val="00121A23"/>
    <w:rsid w:val="00121C0B"/>
    <w:rsid w:val="00121F06"/>
    <w:rsid w:val="00121FDB"/>
    <w:rsid w:val="001220C4"/>
    <w:rsid w:val="001222BD"/>
    <w:rsid w:val="001222EA"/>
    <w:rsid w:val="0012233C"/>
    <w:rsid w:val="001223A0"/>
    <w:rsid w:val="001229CC"/>
    <w:rsid w:val="00122A97"/>
    <w:rsid w:val="00122AB4"/>
    <w:rsid w:val="00122B84"/>
    <w:rsid w:val="00122BCB"/>
    <w:rsid w:val="00122DFE"/>
    <w:rsid w:val="00122FA8"/>
    <w:rsid w:val="00123161"/>
    <w:rsid w:val="00123225"/>
    <w:rsid w:val="001232B0"/>
    <w:rsid w:val="00123525"/>
    <w:rsid w:val="001235E5"/>
    <w:rsid w:val="001235F1"/>
    <w:rsid w:val="00123606"/>
    <w:rsid w:val="00123982"/>
    <w:rsid w:val="001239D4"/>
    <w:rsid w:val="00123A09"/>
    <w:rsid w:val="00123EF4"/>
    <w:rsid w:val="00123EF5"/>
    <w:rsid w:val="00123FC8"/>
    <w:rsid w:val="00124055"/>
    <w:rsid w:val="0012411F"/>
    <w:rsid w:val="001243F7"/>
    <w:rsid w:val="00124575"/>
    <w:rsid w:val="001245DE"/>
    <w:rsid w:val="00124641"/>
    <w:rsid w:val="00124728"/>
    <w:rsid w:val="001247D2"/>
    <w:rsid w:val="0012484A"/>
    <w:rsid w:val="001248F3"/>
    <w:rsid w:val="00124918"/>
    <w:rsid w:val="00124998"/>
    <w:rsid w:val="00124ACF"/>
    <w:rsid w:val="00124BB0"/>
    <w:rsid w:val="00124DCF"/>
    <w:rsid w:val="00125018"/>
    <w:rsid w:val="0012502A"/>
    <w:rsid w:val="0012538C"/>
    <w:rsid w:val="001256A4"/>
    <w:rsid w:val="0012572E"/>
    <w:rsid w:val="00125760"/>
    <w:rsid w:val="00125908"/>
    <w:rsid w:val="00125A1C"/>
    <w:rsid w:val="00125B46"/>
    <w:rsid w:val="001261DD"/>
    <w:rsid w:val="0012641B"/>
    <w:rsid w:val="001265BF"/>
    <w:rsid w:val="00126706"/>
    <w:rsid w:val="00126878"/>
    <w:rsid w:val="001269D3"/>
    <w:rsid w:val="00126A75"/>
    <w:rsid w:val="00126C7A"/>
    <w:rsid w:val="00126CC5"/>
    <w:rsid w:val="00126D21"/>
    <w:rsid w:val="00126D57"/>
    <w:rsid w:val="00126EDA"/>
    <w:rsid w:val="0012705E"/>
    <w:rsid w:val="001270B7"/>
    <w:rsid w:val="00127196"/>
    <w:rsid w:val="00127569"/>
    <w:rsid w:val="00127639"/>
    <w:rsid w:val="00127690"/>
    <w:rsid w:val="00127740"/>
    <w:rsid w:val="00127884"/>
    <w:rsid w:val="00127B5B"/>
    <w:rsid w:val="00127B78"/>
    <w:rsid w:val="00127CB4"/>
    <w:rsid w:val="00130077"/>
    <w:rsid w:val="001301E6"/>
    <w:rsid w:val="001301ED"/>
    <w:rsid w:val="00130208"/>
    <w:rsid w:val="0013020C"/>
    <w:rsid w:val="0013062A"/>
    <w:rsid w:val="001306D0"/>
    <w:rsid w:val="0013073D"/>
    <w:rsid w:val="0013076C"/>
    <w:rsid w:val="00130794"/>
    <w:rsid w:val="0013099D"/>
    <w:rsid w:val="001309F2"/>
    <w:rsid w:val="00130C7D"/>
    <w:rsid w:val="00130D5D"/>
    <w:rsid w:val="00130E9A"/>
    <w:rsid w:val="00130EA9"/>
    <w:rsid w:val="0013105F"/>
    <w:rsid w:val="0013175E"/>
    <w:rsid w:val="001317FB"/>
    <w:rsid w:val="001318BC"/>
    <w:rsid w:val="00131903"/>
    <w:rsid w:val="00131984"/>
    <w:rsid w:val="001319AC"/>
    <w:rsid w:val="00131A0C"/>
    <w:rsid w:val="00131A60"/>
    <w:rsid w:val="00131D6C"/>
    <w:rsid w:val="00131E5E"/>
    <w:rsid w:val="00131FC1"/>
    <w:rsid w:val="001322E6"/>
    <w:rsid w:val="0013231B"/>
    <w:rsid w:val="00132471"/>
    <w:rsid w:val="00132789"/>
    <w:rsid w:val="001328AD"/>
    <w:rsid w:val="001328D4"/>
    <w:rsid w:val="00132954"/>
    <w:rsid w:val="00132B9E"/>
    <w:rsid w:val="00132BB5"/>
    <w:rsid w:val="00132D20"/>
    <w:rsid w:val="00132F70"/>
    <w:rsid w:val="00132F79"/>
    <w:rsid w:val="00132F90"/>
    <w:rsid w:val="00132FFC"/>
    <w:rsid w:val="001330D6"/>
    <w:rsid w:val="0013314C"/>
    <w:rsid w:val="0013325E"/>
    <w:rsid w:val="00133452"/>
    <w:rsid w:val="00133608"/>
    <w:rsid w:val="00133847"/>
    <w:rsid w:val="001338F1"/>
    <w:rsid w:val="00133906"/>
    <w:rsid w:val="0013398F"/>
    <w:rsid w:val="001339BE"/>
    <w:rsid w:val="00133C47"/>
    <w:rsid w:val="00133C92"/>
    <w:rsid w:val="0013420B"/>
    <w:rsid w:val="0013423D"/>
    <w:rsid w:val="00134305"/>
    <w:rsid w:val="001345FF"/>
    <w:rsid w:val="001346D3"/>
    <w:rsid w:val="001347F7"/>
    <w:rsid w:val="001348E7"/>
    <w:rsid w:val="00134A66"/>
    <w:rsid w:val="00134C35"/>
    <w:rsid w:val="00134EBB"/>
    <w:rsid w:val="00134ECE"/>
    <w:rsid w:val="00134ED6"/>
    <w:rsid w:val="0013507C"/>
    <w:rsid w:val="001350F7"/>
    <w:rsid w:val="00135114"/>
    <w:rsid w:val="001351AB"/>
    <w:rsid w:val="001352AC"/>
    <w:rsid w:val="001352EC"/>
    <w:rsid w:val="00135438"/>
    <w:rsid w:val="00135446"/>
    <w:rsid w:val="00135483"/>
    <w:rsid w:val="001355F9"/>
    <w:rsid w:val="001356A9"/>
    <w:rsid w:val="001356B7"/>
    <w:rsid w:val="0013590E"/>
    <w:rsid w:val="00135A54"/>
    <w:rsid w:val="00135BD0"/>
    <w:rsid w:val="00135C62"/>
    <w:rsid w:val="00135C7B"/>
    <w:rsid w:val="00135CDD"/>
    <w:rsid w:val="00135D37"/>
    <w:rsid w:val="00135D7F"/>
    <w:rsid w:val="00135E75"/>
    <w:rsid w:val="00135ED4"/>
    <w:rsid w:val="00136083"/>
    <w:rsid w:val="0013611C"/>
    <w:rsid w:val="00136240"/>
    <w:rsid w:val="00136386"/>
    <w:rsid w:val="00136623"/>
    <w:rsid w:val="00136685"/>
    <w:rsid w:val="0013684E"/>
    <w:rsid w:val="00136920"/>
    <w:rsid w:val="00136961"/>
    <w:rsid w:val="001369DA"/>
    <w:rsid w:val="00136A54"/>
    <w:rsid w:val="00136ABF"/>
    <w:rsid w:val="00136B07"/>
    <w:rsid w:val="00136B6F"/>
    <w:rsid w:val="00136CC1"/>
    <w:rsid w:val="00136D40"/>
    <w:rsid w:val="00136DC6"/>
    <w:rsid w:val="001372C1"/>
    <w:rsid w:val="0013762A"/>
    <w:rsid w:val="001378A9"/>
    <w:rsid w:val="00137A9D"/>
    <w:rsid w:val="00137CBD"/>
    <w:rsid w:val="00137D23"/>
    <w:rsid w:val="00137E0B"/>
    <w:rsid w:val="00137FC7"/>
    <w:rsid w:val="00140351"/>
    <w:rsid w:val="001404D8"/>
    <w:rsid w:val="00140674"/>
    <w:rsid w:val="001409D1"/>
    <w:rsid w:val="00140B28"/>
    <w:rsid w:val="00140C31"/>
    <w:rsid w:val="00140C43"/>
    <w:rsid w:val="00140E21"/>
    <w:rsid w:val="00140EBD"/>
    <w:rsid w:val="001411BC"/>
    <w:rsid w:val="001411D5"/>
    <w:rsid w:val="00141744"/>
    <w:rsid w:val="00141834"/>
    <w:rsid w:val="00141888"/>
    <w:rsid w:val="001418B1"/>
    <w:rsid w:val="00141997"/>
    <w:rsid w:val="00141ABC"/>
    <w:rsid w:val="00141ADF"/>
    <w:rsid w:val="00141B1A"/>
    <w:rsid w:val="00141BB8"/>
    <w:rsid w:val="00141C6E"/>
    <w:rsid w:val="00141D2A"/>
    <w:rsid w:val="00141D31"/>
    <w:rsid w:val="00141EFE"/>
    <w:rsid w:val="00141F62"/>
    <w:rsid w:val="00142217"/>
    <w:rsid w:val="00142251"/>
    <w:rsid w:val="00142612"/>
    <w:rsid w:val="0014279A"/>
    <w:rsid w:val="001427DC"/>
    <w:rsid w:val="0014294A"/>
    <w:rsid w:val="0014297D"/>
    <w:rsid w:val="00142DF3"/>
    <w:rsid w:val="00142E0D"/>
    <w:rsid w:val="00142FE7"/>
    <w:rsid w:val="001433ED"/>
    <w:rsid w:val="00143555"/>
    <w:rsid w:val="0014372E"/>
    <w:rsid w:val="001437BF"/>
    <w:rsid w:val="00143825"/>
    <w:rsid w:val="00143952"/>
    <w:rsid w:val="00143AA2"/>
    <w:rsid w:val="00143AAA"/>
    <w:rsid w:val="00143AB5"/>
    <w:rsid w:val="00143AEA"/>
    <w:rsid w:val="00143BC9"/>
    <w:rsid w:val="00143C5A"/>
    <w:rsid w:val="00143D08"/>
    <w:rsid w:val="00143D4A"/>
    <w:rsid w:val="00143D8F"/>
    <w:rsid w:val="00143E46"/>
    <w:rsid w:val="00144014"/>
    <w:rsid w:val="001440E8"/>
    <w:rsid w:val="00144144"/>
    <w:rsid w:val="001441BC"/>
    <w:rsid w:val="00144208"/>
    <w:rsid w:val="0014421E"/>
    <w:rsid w:val="0014423E"/>
    <w:rsid w:val="0014429A"/>
    <w:rsid w:val="001442CA"/>
    <w:rsid w:val="0014451F"/>
    <w:rsid w:val="001446C1"/>
    <w:rsid w:val="001446C4"/>
    <w:rsid w:val="00144710"/>
    <w:rsid w:val="001447F7"/>
    <w:rsid w:val="00144805"/>
    <w:rsid w:val="0014495E"/>
    <w:rsid w:val="001449C4"/>
    <w:rsid w:val="001449E7"/>
    <w:rsid w:val="00144B8C"/>
    <w:rsid w:val="00144C7E"/>
    <w:rsid w:val="00144CD7"/>
    <w:rsid w:val="00144CF2"/>
    <w:rsid w:val="00144E1D"/>
    <w:rsid w:val="0014539F"/>
    <w:rsid w:val="001455D9"/>
    <w:rsid w:val="001455FA"/>
    <w:rsid w:val="00145700"/>
    <w:rsid w:val="00145914"/>
    <w:rsid w:val="0014597E"/>
    <w:rsid w:val="00145A09"/>
    <w:rsid w:val="00145A50"/>
    <w:rsid w:val="00145C74"/>
    <w:rsid w:val="00145CF6"/>
    <w:rsid w:val="00145D1E"/>
    <w:rsid w:val="00145D8F"/>
    <w:rsid w:val="00145E03"/>
    <w:rsid w:val="00145EB8"/>
    <w:rsid w:val="00145EEF"/>
    <w:rsid w:val="00145FC7"/>
    <w:rsid w:val="00146178"/>
    <w:rsid w:val="001462CE"/>
    <w:rsid w:val="00146627"/>
    <w:rsid w:val="001466AC"/>
    <w:rsid w:val="001468A8"/>
    <w:rsid w:val="00146A21"/>
    <w:rsid w:val="00146A84"/>
    <w:rsid w:val="00146DE7"/>
    <w:rsid w:val="00146EA8"/>
    <w:rsid w:val="0014700F"/>
    <w:rsid w:val="00147016"/>
    <w:rsid w:val="00147235"/>
    <w:rsid w:val="001472BD"/>
    <w:rsid w:val="001473C1"/>
    <w:rsid w:val="0014747E"/>
    <w:rsid w:val="00147524"/>
    <w:rsid w:val="00147552"/>
    <w:rsid w:val="00147688"/>
    <w:rsid w:val="00147742"/>
    <w:rsid w:val="00147A3C"/>
    <w:rsid w:val="00147AE8"/>
    <w:rsid w:val="00147AF2"/>
    <w:rsid w:val="00147C6C"/>
    <w:rsid w:val="00147CBE"/>
    <w:rsid w:val="00147D29"/>
    <w:rsid w:val="00147F3D"/>
    <w:rsid w:val="00147FE3"/>
    <w:rsid w:val="001500CA"/>
    <w:rsid w:val="0015021C"/>
    <w:rsid w:val="001503F9"/>
    <w:rsid w:val="001504D1"/>
    <w:rsid w:val="001506D8"/>
    <w:rsid w:val="0015077A"/>
    <w:rsid w:val="00150892"/>
    <w:rsid w:val="0015090C"/>
    <w:rsid w:val="00150BBC"/>
    <w:rsid w:val="00150BCA"/>
    <w:rsid w:val="00150C8D"/>
    <w:rsid w:val="00150D4C"/>
    <w:rsid w:val="00150E0A"/>
    <w:rsid w:val="00150E66"/>
    <w:rsid w:val="00150E87"/>
    <w:rsid w:val="00151389"/>
    <w:rsid w:val="001518C6"/>
    <w:rsid w:val="00151938"/>
    <w:rsid w:val="00151AB7"/>
    <w:rsid w:val="00151AF0"/>
    <w:rsid w:val="00151B66"/>
    <w:rsid w:val="00151EBB"/>
    <w:rsid w:val="00151F4C"/>
    <w:rsid w:val="001520EB"/>
    <w:rsid w:val="0015217D"/>
    <w:rsid w:val="0015218B"/>
    <w:rsid w:val="0015223F"/>
    <w:rsid w:val="001522BA"/>
    <w:rsid w:val="00152357"/>
    <w:rsid w:val="0015247F"/>
    <w:rsid w:val="00152558"/>
    <w:rsid w:val="001525D4"/>
    <w:rsid w:val="001525D8"/>
    <w:rsid w:val="00152603"/>
    <w:rsid w:val="0015277D"/>
    <w:rsid w:val="00152937"/>
    <w:rsid w:val="001529F5"/>
    <w:rsid w:val="00152A48"/>
    <w:rsid w:val="00152B59"/>
    <w:rsid w:val="00152C96"/>
    <w:rsid w:val="00152D95"/>
    <w:rsid w:val="00153088"/>
    <w:rsid w:val="001530FE"/>
    <w:rsid w:val="0015327A"/>
    <w:rsid w:val="001535BF"/>
    <w:rsid w:val="0015371A"/>
    <w:rsid w:val="00153770"/>
    <w:rsid w:val="0015380B"/>
    <w:rsid w:val="0015397E"/>
    <w:rsid w:val="001539E1"/>
    <w:rsid w:val="00153D7E"/>
    <w:rsid w:val="00153F5D"/>
    <w:rsid w:val="00153FEC"/>
    <w:rsid w:val="001542E1"/>
    <w:rsid w:val="001543EF"/>
    <w:rsid w:val="00154648"/>
    <w:rsid w:val="00154734"/>
    <w:rsid w:val="001547D7"/>
    <w:rsid w:val="0015482B"/>
    <w:rsid w:val="0015494C"/>
    <w:rsid w:val="0015494E"/>
    <w:rsid w:val="00154986"/>
    <w:rsid w:val="00154A1F"/>
    <w:rsid w:val="00154B00"/>
    <w:rsid w:val="00154B8F"/>
    <w:rsid w:val="00154BA8"/>
    <w:rsid w:val="00154BDB"/>
    <w:rsid w:val="00154BFB"/>
    <w:rsid w:val="00154EE3"/>
    <w:rsid w:val="00154FB3"/>
    <w:rsid w:val="00155338"/>
    <w:rsid w:val="0015540D"/>
    <w:rsid w:val="00155429"/>
    <w:rsid w:val="0015549F"/>
    <w:rsid w:val="001554B6"/>
    <w:rsid w:val="001554D0"/>
    <w:rsid w:val="0015576F"/>
    <w:rsid w:val="00155772"/>
    <w:rsid w:val="00155788"/>
    <w:rsid w:val="0015594E"/>
    <w:rsid w:val="00155A2A"/>
    <w:rsid w:val="00155A8F"/>
    <w:rsid w:val="00155AEA"/>
    <w:rsid w:val="00155C11"/>
    <w:rsid w:val="00155C3C"/>
    <w:rsid w:val="00155CE8"/>
    <w:rsid w:val="00155D6F"/>
    <w:rsid w:val="00155FC1"/>
    <w:rsid w:val="00156090"/>
    <w:rsid w:val="001560E7"/>
    <w:rsid w:val="0015623A"/>
    <w:rsid w:val="001563AC"/>
    <w:rsid w:val="0015642D"/>
    <w:rsid w:val="001564FC"/>
    <w:rsid w:val="0015650F"/>
    <w:rsid w:val="00156651"/>
    <w:rsid w:val="00156694"/>
    <w:rsid w:val="00156899"/>
    <w:rsid w:val="0015695F"/>
    <w:rsid w:val="00156A13"/>
    <w:rsid w:val="00156A3A"/>
    <w:rsid w:val="00156B82"/>
    <w:rsid w:val="00156C6F"/>
    <w:rsid w:val="00156C9A"/>
    <w:rsid w:val="00156D06"/>
    <w:rsid w:val="00156D09"/>
    <w:rsid w:val="00156E12"/>
    <w:rsid w:val="00156EB2"/>
    <w:rsid w:val="00156F86"/>
    <w:rsid w:val="00157111"/>
    <w:rsid w:val="0015718F"/>
    <w:rsid w:val="00157486"/>
    <w:rsid w:val="00157573"/>
    <w:rsid w:val="001576A7"/>
    <w:rsid w:val="001576CD"/>
    <w:rsid w:val="00157B97"/>
    <w:rsid w:val="00160100"/>
    <w:rsid w:val="00160162"/>
    <w:rsid w:val="00160182"/>
    <w:rsid w:val="00160212"/>
    <w:rsid w:val="00160294"/>
    <w:rsid w:val="001606D6"/>
    <w:rsid w:val="0016082D"/>
    <w:rsid w:val="001608B8"/>
    <w:rsid w:val="00160C2D"/>
    <w:rsid w:val="00160C6F"/>
    <w:rsid w:val="00160CD4"/>
    <w:rsid w:val="00160DE2"/>
    <w:rsid w:val="001610B9"/>
    <w:rsid w:val="00161319"/>
    <w:rsid w:val="0016132A"/>
    <w:rsid w:val="0016141D"/>
    <w:rsid w:val="0016144F"/>
    <w:rsid w:val="00161AC4"/>
    <w:rsid w:val="00161D3E"/>
    <w:rsid w:val="00161EB8"/>
    <w:rsid w:val="00162997"/>
    <w:rsid w:val="00162A32"/>
    <w:rsid w:val="00162B02"/>
    <w:rsid w:val="00162F70"/>
    <w:rsid w:val="001631B0"/>
    <w:rsid w:val="00163346"/>
    <w:rsid w:val="00163538"/>
    <w:rsid w:val="00163558"/>
    <w:rsid w:val="0016388B"/>
    <w:rsid w:val="001639B7"/>
    <w:rsid w:val="00163A5D"/>
    <w:rsid w:val="00163B20"/>
    <w:rsid w:val="00163B67"/>
    <w:rsid w:val="00163BA4"/>
    <w:rsid w:val="00163CE4"/>
    <w:rsid w:val="00163F5A"/>
    <w:rsid w:val="00164021"/>
    <w:rsid w:val="0016410A"/>
    <w:rsid w:val="00164208"/>
    <w:rsid w:val="00164498"/>
    <w:rsid w:val="0016449C"/>
    <w:rsid w:val="001646F0"/>
    <w:rsid w:val="0016491E"/>
    <w:rsid w:val="00164961"/>
    <w:rsid w:val="00164978"/>
    <w:rsid w:val="00164D8B"/>
    <w:rsid w:val="00164EBA"/>
    <w:rsid w:val="00164EE3"/>
    <w:rsid w:val="0016508B"/>
    <w:rsid w:val="00165327"/>
    <w:rsid w:val="0016558C"/>
    <w:rsid w:val="001656A7"/>
    <w:rsid w:val="0016580E"/>
    <w:rsid w:val="00165960"/>
    <w:rsid w:val="00165A03"/>
    <w:rsid w:val="00165D0D"/>
    <w:rsid w:val="00165D98"/>
    <w:rsid w:val="00165DB4"/>
    <w:rsid w:val="001662A7"/>
    <w:rsid w:val="001662F9"/>
    <w:rsid w:val="0016652F"/>
    <w:rsid w:val="00166633"/>
    <w:rsid w:val="00166830"/>
    <w:rsid w:val="0016692D"/>
    <w:rsid w:val="00166D77"/>
    <w:rsid w:val="00166FCB"/>
    <w:rsid w:val="00167299"/>
    <w:rsid w:val="001672E5"/>
    <w:rsid w:val="00167328"/>
    <w:rsid w:val="00167927"/>
    <w:rsid w:val="00167BE1"/>
    <w:rsid w:val="00167C4C"/>
    <w:rsid w:val="00167ED0"/>
    <w:rsid w:val="00170005"/>
    <w:rsid w:val="00170111"/>
    <w:rsid w:val="00170204"/>
    <w:rsid w:val="00170253"/>
    <w:rsid w:val="0017027D"/>
    <w:rsid w:val="001702C4"/>
    <w:rsid w:val="001704BD"/>
    <w:rsid w:val="001704CB"/>
    <w:rsid w:val="00170591"/>
    <w:rsid w:val="001709B1"/>
    <w:rsid w:val="00170A3E"/>
    <w:rsid w:val="00170D6D"/>
    <w:rsid w:val="00170D86"/>
    <w:rsid w:val="00170E39"/>
    <w:rsid w:val="00170FE8"/>
    <w:rsid w:val="0017112F"/>
    <w:rsid w:val="00171145"/>
    <w:rsid w:val="00171329"/>
    <w:rsid w:val="0017134F"/>
    <w:rsid w:val="001714B4"/>
    <w:rsid w:val="00171512"/>
    <w:rsid w:val="001715FA"/>
    <w:rsid w:val="00171842"/>
    <w:rsid w:val="001719DE"/>
    <w:rsid w:val="00171AB5"/>
    <w:rsid w:val="00171BBA"/>
    <w:rsid w:val="00171BBE"/>
    <w:rsid w:val="00171BF4"/>
    <w:rsid w:val="00171C25"/>
    <w:rsid w:val="00171C33"/>
    <w:rsid w:val="00171D04"/>
    <w:rsid w:val="00171D0C"/>
    <w:rsid w:val="00171EDD"/>
    <w:rsid w:val="00172530"/>
    <w:rsid w:val="0017257D"/>
    <w:rsid w:val="00172686"/>
    <w:rsid w:val="00172A22"/>
    <w:rsid w:val="00172BB0"/>
    <w:rsid w:val="00172D41"/>
    <w:rsid w:val="00172D46"/>
    <w:rsid w:val="00172D5D"/>
    <w:rsid w:val="00172D76"/>
    <w:rsid w:val="00172DDC"/>
    <w:rsid w:val="00173095"/>
    <w:rsid w:val="001732C9"/>
    <w:rsid w:val="0017344F"/>
    <w:rsid w:val="0017358D"/>
    <w:rsid w:val="0017363E"/>
    <w:rsid w:val="00173665"/>
    <w:rsid w:val="00173C83"/>
    <w:rsid w:val="00173D53"/>
    <w:rsid w:val="00173DAB"/>
    <w:rsid w:val="00173FCE"/>
    <w:rsid w:val="00173FEA"/>
    <w:rsid w:val="00173FEC"/>
    <w:rsid w:val="00174014"/>
    <w:rsid w:val="001741B2"/>
    <w:rsid w:val="001743F0"/>
    <w:rsid w:val="001745DE"/>
    <w:rsid w:val="001746AB"/>
    <w:rsid w:val="00174879"/>
    <w:rsid w:val="001749D9"/>
    <w:rsid w:val="00174B32"/>
    <w:rsid w:val="00174B9A"/>
    <w:rsid w:val="00174C7C"/>
    <w:rsid w:val="00174D75"/>
    <w:rsid w:val="00174DB9"/>
    <w:rsid w:val="00174EB8"/>
    <w:rsid w:val="00175449"/>
    <w:rsid w:val="00175556"/>
    <w:rsid w:val="00175660"/>
    <w:rsid w:val="00175679"/>
    <w:rsid w:val="001756AC"/>
    <w:rsid w:val="00175950"/>
    <w:rsid w:val="001759FF"/>
    <w:rsid w:val="00175A18"/>
    <w:rsid w:val="00175B24"/>
    <w:rsid w:val="00175BAA"/>
    <w:rsid w:val="00175BBB"/>
    <w:rsid w:val="00175BD9"/>
    <w:rsid w:val="00175BEE"/>
    <w:rsid w:val="00175C6D"/>
    <w:rsid w:val="00175F3A"/>
    <w:rsid w:val="0017600B"/>
    <w:rsid w:val="00176015"/>
    <w:rsid w:val="001760A1"/>
    <w:rsid w:val="00176126"/>
    <w:rsid w:val="00176154"/>
    <w:rsid w:val="00176375"/>
    <w:rsid w:val="001763DC"/>
    <w:rsid w:val="00176427"/>
    <w:rsid w:val="00176461"/>
    <w:rsid w:val="0017666C"/>
    <w:rsid w:val="001766DE"/>
    <w:rsid w:val="00176834"/>
    <w:rsid w:val="001769A0"/>
    <w:rsid w:val="001769A7"/>
    <w:rsid w:val="001769CF"/>
    <w:rsid w:val="00176A3A"/>
    <w:rsid w:val="00176C04"/>
    <w:rsid w:val="00176DB7"/>
    <w:rsid w:val="00176F00"/>
    <w:rsid w:val="00177023"/>
    <w:rsid w:val="0017719A"/>
    <w:rsid w:val="001771F3"/>
    <w:rsid w:val="001773F9"/>
    <w:rsid w:val="00177433"/>
    <w:rsid w:val="00177549"/>
    <w:rsid w:val="00177796"/>
    <w:rsid w:val="001777ED"/>
    <w:rsid w:val="00177863"/>
    <w:rsid w:val="001778ED"/>
    <w:rsid w:val="00177A52"/>
    <w:rsid w:val="00177B05"/>
    <w:rsid w:val="00177B89"/>
    <w:rsid w:val="00177D81"/>
    <w:rsid w:val="00177DC3"/>
    <w:rsid w:val="00177F03"/>
    <w:rsid w:val="00177F2B"/>
    <w:rsid w:val="00177F74"/>
    <w:rsid w:val="00180035"/>
    <w:rsid w:val="00180183"/>
    <w:rsid w:val="00180267"/>
    <w:rsid w:val="0018028C"/>
    <w:rsid w:val="001802E1"/>
    <w:rsid w:val="0018031D"/>
    <w:rsid w:val="001804C2"/>
    <w:rsid w:val="00180554"/>
    <w:rsid w:val="00180743"/>
    <w:rsid w:val="00180842"/>
    <w:rsid w:val="00180878"/>
    <w:rsid w:val="00180B1B"/>
    <w:rsid w:val="00180B71"/>
    <w:rsid w:val="00180E95"/>
    <w:rsid w:val="00180FD1"/>
    <w:rsid w:val="00181004"/>
    <w:rsid w:val="00181211"/>
    <w:rsid w:val="001817D8"/>
    <w:rsid w:val="0018182E"/>
    <w:rsid w:val="001818FC"/>
    <w:rsid w:val="00181906"/>
    <w:rsid w:val="00181939"/>
    <w:rsid w:val="001819BE"/>
    <w:rsid w:val="00181B38"/>
    <w:rsid w:val="00181B6F"/>
    <w:rsid w:val="00181BF7"/>
    <w:rsid w:val="00181CA1"/>
    <w:rsid w:val="00181F25"/>
    <w:rsid w:val="001821A9"/>
    <w:rsid w:val="001822D6"/>
    <w:rsid w:val="00182384"/>
    <w:rsid w:val="00182386"/>
    <w:rsid w:val="001824A4"/>
    <w:rsid w:val="00182672"/>
    <w:rsid w:val="00182753"/>
    <w:rsid w:val="0018285A"/>
    <w:rsid w:val="001828A7"/>
    <w:rsid w:val="00182A80"/>
    <w:rsid w:val="00182B2D"/>
    <w:rsid w:val="00182C5C"/>
    <w:rsid w:val="00182E43"/>
    <w:rsid w:val="00182F01"/>
    <w:rsid w:val="00183055"/>
    <w:rsid w:val="00183190"/>
    <w:rsid w:val="0018328C"/>
    <w:rsid w:val="00183479"/>
    <w:rsid w:val="001838D0"/>
    <w:rsid w:val="0018396A"/>
    <w:rsid w:val="00183987"/>
    <w:rsid w:val="00183A62"/>
    <w:rsid w:val="00183A9B"/>
    <w:rsid w:val="00183CC8"/>
    <w:rsid w:val="00183D05"/>
    <w:rsid w:val="00184039"/>
    <w:rsid w:val="001841AA"/>
    <w:rsid w:val="001844B0"/>
    <w:rsid w:val="00184702"/>
    <w:rsid w:val="00184990"/>
    <w:rsid w:val="001849D5"/>
    <w:rsid w:val="00184A87"/>
    <w:rsid w:val="00184BED"/>
    <w:rsid w:val="00184C17"/>
    <w:rsid w:val="00184C68"/>
    <w:rsid w:val="00184CA7"/>
    <w:rsid w:val="00184F40"/>
    <w:rsid w:val="00184FA6"/>
    <w:rsid w:val="00185007"/>
    <w:rsid w:val="00185014"/>
    <w:rsid w:val="0018544C"/>
    <w:rsid w:val="0018561D"/>
    <w:rsid w:val="001856F7"/>
    <w:rsid w:val="00185941"/>
    <w:rsid w:val="00185B93"/>
    <w:rsid w:val="00185E66"/>
    <w:rsid w:val="0018604B"/>
    <w:rsid w:val="00186129"/>
    <w:rsid w:val="0018616A"/>
    <w:rsid w:val="00186269"/>
    <w:rsid w:val="001866E6"/>
    <w:rsid w:val="0018683B"/>
    <w:rsid w:val="00186841"/>
    <w:rsid w:val="00186925"/>
    <w:rsid w:val="001869AA"/>
    <w:rsid w:val="00186A6F"/>
    <w:rsid w:val="00186B3A"/>
    <w:rsid w:val="00186CF1"/>
    <w:rsid w:val="00186E7A"/>
    <w:rsid w:val="00186F47"/>
    <w:rsid w:val="001873E4"/>
    <w:rsid w:val="001875D2"/>
    <w:rsid w:val="0018776F"/>
    <w:rsid w:val="00187833"/>
    <w:rsid w:val="00187934"/>
    <w:rsid w:val="0018797D"/>
    <w:rsid w:val="001879A8"/>
    <w:rsid w:val="00187D31"/>
    <w:rsid w:val="00187DDF"/>
    <w:rsid w:val="00187E69"/>
    <w:rsid w:val="00190009"/>
    <w:rsid w:val="00190079"/>
    <w:rsid w:val="00190201"/>
    <w:rsid w:val="00190461"/>
    <w:rsid w:val="00190519"/>
    <w:rsid w:val="001905EF"/>
    <w:rsid w:val="001907B1"/>
    <w:rsid w:val="001907B7"/>
    <w:rsid w:val="0019092C"/>
    <w:rsid w:val="00191105"/>
    <w:rsid w:val="00191113"/>
    <w:rsid w:val="001911C7"/>
    <w:rsid w:val="00191251"/>
    <w:rsid w:val="0019140E"/>
    <w:rsid w:val="001914B0"/>
    <w:rsid w:val="0019150C"/>
    <w:rsid w:val="0019162E"/>
    <w:rsid w:val="0019166D"/>
    <w:rsid w:val="001917C6"/>
    <w:rsid w:val="00191818"/>
    <w:rsid w:val="00191826"/>
    <w:rsid w:val="00191993"/>
    <w:rsid w:val="001919A9"/>
    <w:rsid w:val="00191A88"/>
    <w:rsid w:val="00191AC0"/>
    <w:rsid w:val="00191C2B"/>
    <w:rsid w:val="00191C3D"/>
    <w:rsid w:val="00191C9D"/>
    <w:rsid w:val="00191CA8"/>
    <w:rsid w:val="00191D52"/>
    <w:rsid w:val="00191DC3"/>
    <w:rsid w:val="00191E6B"/>
    <w:rsid w:val="00191E71"/>
    <w:rsid w:val="00191E9B"/>
    <w:rsid w:val="00191EC0"/>
    <w:rsid w:val="00191F51"/>
    <w:rsid w:val="00192050"/>
    <w:rsid w:val="001921A8"/>
    <w:rsid w:val="001921E9"/>
    <w:rsid w:val="0019221C"/>
    <w:rsid w:val="001923B5"/>
    <w:rsid w:val="001924F9"/>
    <w:rsid w:val="0019274E"/>
    <w:rsid w:val="00192838"/>
    <w:rsid w:val="00192981"/>
    <w:rsid w:val="001929FA"/>
    <w:rsid w:val="00192A2F"/>
    <w:rsid w:val="00192BE2"/>
    <w:rsid w:val="00192D67"/>
    <w:rsid w:val="00192EFF"/>
    <w:rsid w:val="00192F5F"/>
    <w:rsid w:val="00193006"/>
    <w:rsid w:val="00193010"/>
    <w:rsid w:val="0019318E"/>
    <w:rsid w:val="00193213"/>
    <w:rsid w:val="00193296"/>
    <w:rsid w:val="001932CD"/>
    <w:rsid w:val="001933A7"/>
    <w:rsid w:val="001933EF"/>
    <w:rsid w:val="0019350B"/>
    <w:rsid w:val="001936DE"/>
    <w:rsid w:val="00193711"/>
    <w:rsid w:val="001939B5"/>
    <w:rsid w:val="00193A16"/>
    <w:rsid w:val="00193A61"/>
    <w:rsid w:val="00193B1A"/>
    <w:rsid w:val="00193B3E"/>
    <w:rsid w:val="00193BA3"/>
    <w:rsid w:val="00193BCE"/>
    <w:rsid w:val="00193D4F"/>
    <w:rsid w:val="00193F28"/>
    <w:rsid w:val="00193FE8"/>
    <w:rsid w:val="0019421B"/>
    <w:rsid w:val="00194509"/>
    <w:rsid w:val="001945C7"/>
    <w:rsid w:val="00194658"/>
    <w:rsid w:val="00194788"/>
    <w:rsid w:val="00194809"/>
    <w:rsid w:val="00194B32"/>
    <w:rsid w:val="00194C1A"/>
    <w:rsid w:val="00194E70"/>
    <w:rsid w:val="00195029"/>
    <w:rsid w:val="00195097"/>
    <w:rsid w:val="001951CF"/>
    <w:rsid w:val="00195367"/>
    <w:rsid w:val="001953CF"/>
    <w:rsid w:val="0019551B"/>
    <w:rsid w:val="00195700"/>
    <w:rsid w:val="00195A26"/>
    <w:rsid w:val="00195AAE"/>
    <w:rsid w:val="00195AC0"/>
    <w:rsid w:val="00195BD0"/>
    <w:rsid w:val="00195C28"/>
    <w:rsid w:val="00195D39"/>
    <w:rsid w:val="00195E11"/>
    <w:rsid w:val="00195E95"/>
    <w:rsid w:val="00195FB8"/>
    <w:rsid w:val="00195FE4"/>
    <w:rsid w:val="00195FF5"/>
    <w:rsid w:val="00196048"/>
    <w:rsid w:val="001961FA"/>
    <w:rsid w:val="00196610"/>
    <w:rsid w:val="001966F0"/>
    <w:rsid w:val="001967C3"/>
    <w:rsid w:val="001967D5"/>
    <w:rsid w:val="0019693A"/>
    <w:rsid w:val="00196971"/>
    <w:rsid w:val="00196BC7"/>
    <w:rsid w:val="00196E7F"/>
    <w:rsid w:val="00196E82"/>
    <w:rsid w:val="00196FEF"/>
    <w:rsid w:val="00197208"/>
    <w:rsid w:val="00197303"/>
    <w:rsid w:val="00197312"/>
    <w:rsid w:val="00197375"/>
    <w:rsid w:val="00197494"/>
    <w:rsid w:val="001974B5"/>
    <w:rsid w:val="0019750A"/>
    <w:rsid w:val="00197AB9"/>
    <w:rsid w:val="00197B0D"/>
    <w:rsid w:val="00197D54"/>
    <w:rsid w:val="00197DC7"/>
    <w:rsid w:val="00197DF2"/>
    <w:rsid w:val="00197EAB"/>
    <w:rsid w:val="001A01AA"/>
    <w:rsid w:val="001A02E9"/>
    <w:rsid w:val="001A0353"/>
    <w:rsid w:val="001A0379"/>
    <w:rsid w:val="001A0403"/>
    <w:rsid w:val="001A04AB"/>
    <w:rsid w:val="001A055A"/>
    <w:rsid w:val="001A06EC"/>
    <w:rsid w:val="001A08DC"/>
    <w:rsid w:val="001A0B98"/>
    <w:rsid w:val="001A0C2C"/>
    <w:rsid w:val="001A0CF9"/>
    <w:rsid w:val="001A0E37"/>
    <w:rsid w:val="001A104E"/>
    <w:rsid w:val="001A1126"/>
    <w:rsid w:val="001A12B0"/>
    <w:rsid w:val="001A14FD"/>
    <w:rsid w:val="001A1745"/>
    <w:rsid w:val="001A1763"/>
    <w:rsid w:val="001A1A1A"/>
    <w:rsid w:val="001A1AD2"/>
    <w:rsid w:val="001A1C1A"/>
    <w:rsid w:val="001A1CE2"/>
    <w:rsid w:val="001A1F89"/>
    <w:rsid w:val="001A200B"/>
    <w:rsid w:val="001A233B"/>
    <w:rsid w:val="001A2387"/>
    <w:rsid w:val="001A2394"/>
    <w:rsid w:val="001A2485"/>
    <w:rsid w:val="001A2492"/>
    <w:rsid w:val="001A24FC"/>
    <w:rsid w:val="001A2784"/>
    <w:rsid w:val="001A27B5"/>
    <w:rsid w:val="001A28AD"/>
    <w:rsid w:val="001A2982"/>
    <w:rsid w:val="001A299B"/>
    <w:rsid w:val="001A2D44"/>
    <w:rsid w:val="001A2E82"/>
    <w:rsid w:val="001A2ED2"/>
    <w:rsid w:val="001A2EE0"/>
    <w:rsid w:val="001A3021"/>
    <w:rsid w:val="001A33A4"/>
    <w:rsid w:val="001A3500"/>
    <w:rsid w:val="001A3730"/>
    <w:rsid w:val="001A3A2D"/>
    <w:rsid w:val="001A3F4A"/>
    <w:rsid w:val="001A3FAA"/>
    <w:rsid w:val="001A3FDA"/>
    <w:rsid w:val="001A4084"/>
    <w:rsid w:val="001A4195"/>
    <w:rsid w:val="001A42A9"/>
    <w:rsid w:val="001A43EB"/>
    <w:rsid w:val="001A444F"/>
    <w:rsid w:val="001A4533"/>
    <w:rsid w:val="001A4828"/>
    <w:rsid w:val="001A487C"/>
    <w:rsid w:val="001A48AB"/>
    <w:rsid w:val="001A4976"/>
    <w:rsid w:val="001A4986"/>
    <w:rsid w:val="001A49E0"/>
    <w:rsid w:val="001A4ADB"/>
    <w:rsid w:val="001A4B38"/>
    <w:rsid w:val="001A4C42"/>
    <w:rsid w:val="001A4C4C"/>
    <w:rsid w:val="001A4CE1"/>
    <w:rsid w:val="001A51BE"/>
    <w:rsid w:val="001A52D6"/>
    <w:rsid w:val="001A5336"/>
    <w:rsid w:val="001A54CB"/>
    <w:rsid w:val="001A5520"/>
    <w:rsid w:val="001A5903"/>
    <w:rsid w:val="001A5910"/>
    <w:rsid w:val="001A5AEC"/>
    <w:rsid w:val="001A5B31"/>
    <w:rsid w:val="001A5E49"/>
    <w:rsid w:val="001A5F76"/>
    <w:rsid w:val="001A63A0"/>
    <w:rsid w:val="001A67A3"/>
    <w:rsid w:val="001A69F1"/>
    <w:rsid w:val="001A6A01"/>
    <w:rsid w:val="001A6BEE"/>
    <w:rsid w:val="001A6E27"/>
    <w:rsid w:val="001A6EBC"/>
    <w:rsid w:val="001A6ECA"/>
    <w:rsid w:val="001A73EC"/>
    <w:rsid w:val="001A744D"/>
    <w:rsid w:val="001A7624"/>
    <w:rsid w:val="001A76C9"/>
    <w:rsid w:val="001A77DD"/>
    <w:rsid w:val="001A78FF"/>
    <w:rsid w:val="001A7B71"/>
    <w:rsid w:val="001A7B8B"/>
    <w:rsid w:val="001A7CA0"/>
    <w:rsid w:val="001A7DD5"/>
    <w:rsid w:val="001B0134"/>
    <w:rsid w:val="001B023E"/>
    <w:rsid w:val="001B028F"/>
    <w:rsid w:val="001B0317"/>
    <w:rsid w:val="001B03F0"/>
    <w:rsid w:val="001B04E1"/>
    <w:rsid w:val="001B055B"/>
    <w:rsid w:val="001B05D9"/>
    <w:rsid w:val="001B06AF"/>
    <w:rsid w:val="001B071A"/>
    <w:rsid w:val="001B07AF"/>
    <w:rsid w:val="001B092F"/>
    <w:rsid w:val="001B09D5"/>
    <w:rsid w:val="001B0AE0"/>
    <w:rsid w:val="001B0B1F"/>
    <w:rsid w:val="001B0BB4"/>
    <w:rsid w:val="001B0E16"/>
    <w:rsid w:val="001B104B"/>
    <w:rsid w:val="001B1105"/>
    <w:rsid w:val="001B11D8"/>
    <w:rsid w:val="001B11E0"/>
    <w:rsid w:val="001B12BE"/>
    <w:rsid w:val="001B1333"/>
    <w:rsid w:val="001B13F5"/>
    <w:rsid w:val="001B1422"/>
    <w:rsid w:val="001B1452"/>
    <w:rsid w:val="001B14BA"/>
    <w:rsid w:val="001B153A"/>
    <w:rsid w:val="001B157B"/>
    <w:rsid w:val="001B1722"/>
    <w:rsid w:val="001B17F7"/>
    <w:rsid w:val="001B199F"/>
    <w:rsid w:val="001B19D4"/>
    <w:rsid w:val="001B1A19"/>
    <w:rsid w:val="001B1B78"/>
    <w:rsid w:val="001B1B98"/>
    <w:rsid w:val="001B1CD8"/>
    <w:rsid w:val="001B1D45"/>
    <w:rsid w:val="001B1D90"/>
    <w:rsid w:val="001B1DEB"/>
    <w:rsid w:val="001B1FD6"/>
    <w:rsid w:val="001B216F"/>
    <w:rsid w:val="001B2412"/>
    <w:rsid w:val="001B24AB"/>
    <w:rsid w:val="001B24BC"/>
    <w:rsid w:val="001B2584"/>
    <w:rsid w:val="001B25AF"/>
    <w:rsid w:val="001B2631"/>
    <w:rsid w:val="001B265F"/>
    <w:rsid w:val="001B2746"/>
    <w:rsid w:val="001B27D9"/>
    <w:rsid w:val="001B2851"/>
    <w:rsid w:val="001B2984"/>
    <w:rsid w:val="001B2B2E"/>
    <w:rsid w:val="001B2BF9"/>
    <w:rsid w:val="001B2DF0"/>
    <w:rsid w:val="001B2E92"/>
    <w:rsid w:val="001B2F85"/>
    <w:rsid w:val="001B2FDB"/>
    <w:rsid w:val="001B300F"/>
    <w:rsid w:val="001B3026"/>
    <w:rsid w:val="001B30D0"/>
    <w:rsid w:val="001B33C0"/>
    <w:rsid w:val="001B3465"/>
    <w:rsid w:val="001B349D"/>
    <w:rsid w:val="001B3705"/>
    <w:rsid w:val="001B3793"/>
    <w:rsid w:val="001B3833"/>
    <w:rsid w:val="001B38FF"/>
    <w:rsid w:val="001B395F"/>
    <w:rsid w:val="001B3A57"/>
    <w:rsid w:val="001B3A79"/>
    <w:rsid w:val="001B3AD1"/>
    <w:rsid w:val="001B3B65"/>
    <w:rsid w:val="001B3B7E"/>
    <w:rsid w:val="001B3E74"/>
    <w:rsid w:val="001B3FE3"/>
    <w:rsid w:val="001B4041"/>
    <w:rsid w:val="001B4053"/>
    <w:rsid w:val="001B41CA"/>
    <w:rsid w:val="001B41D1"/>
    <w:rsid w:val="001B4264"/>
    <w:rsid w:val="001B44B8"/>
    <w:rsid w:val="001B4581"/>
    <w:rsid w:val="001B45D3"/>
    <w:rsid w:val="001B474B"/>
    <w:rsid w:val="001B47C3"/>
    <w:rsid w:val="001B47F5"/>
    <w:rsid w:val="001B4857"/>
    <w:rsid w:val="001B487D"/>
    <w:rsid w:val="001B4C8B"/>
    <w:rsid w:val="001B4CCA"/>
    <w:rsid w:val="001B4D86"/>
    <w:rsid w:val="001B4F3E"/>
    <w:rsid w:val="001B509D"/>
    <w:rsid w:val="001B53E1"/>
    <w:rsid w:val="001B5423"/>
    <w:rsid w:val="001B5436"/>
    <w:rsid w:val="001B56D1"/>
    <w:rsid w:val="001B590A"/>
    <w:rsid w:val="001B59E8"/>
    <w:rsid w:val="001B5A4A"/>
    <w:rsid w:val="001B5C31"/>
    <w:rsid w:val="001B5CA4"/>
    <w:rsid w:val="001B5D43"/>
    <w:rsid w:val="001B5E10"/>
    <w:rsid w:val="001B5FEA"/>
    <w:rsid w:val="001B601F"/>
    <w:rsid w:val="001B60B9"/>
    <w:rsid w:val="001B6299"/>
    <w:rsid w:val="001B6351"/>
    <w:rsid w:val="001B647D"/>
    <w:rsid w:val="001B64CB"/>
    <w:rsid w:val="001B65F5"/>
    <w:rsid w:val="001B663A"/>
    <w:rsid w:val="001B66D3"/>
    <w:rsid w:val="001B672A"/>
    <w:rsid w:val="001B6927"/>
    <w:rsid w:val="001B69CB"/>
    <w:rsid w:val="001B6A50"/>
    <w:rsid w:val="001B6BBA"/>
    <w:rsid w:val="001B6BD1"/>
    <w:rsid w:val="001B6CC4"/>
    <w:rsid w:val="001B6DAA"/>
    <w:rsid w:val="001B6DEF"/>
    <w:rsid w:val="001B6EAE"/>
    <w:rsid w:val="001B6F8E"/>
    <w:rsid w:val="001B6FED"/>
    <w:rsid w:val="001B7096"/>
    <w:rsid w:val="001B717F"/>
    <w:rsid w:val="001B7241"/>
    <w:rsid w:val="001B7429"/>
    <w:rsid w:val="001B74E5"/>
    <w:rsid w:val="001B7655"/>
    <w:rsid w:val="001B777D"/>
    <w:rsid w:val="001B77AC"/>
    <w:rsid w:val="001B78DE"/>
    <w:rsid w:val="001B796B"/>
    <w:rsid w:val="001B7A18"/>
    <w:rsid w:val="001B7D9D"/>
    <w:rsid w:val="001B7E50"/>
    <w:rsid w:val="001C02C2"/>
    <w:rsid w:val="001C0354"/>
    <w:rsid w:val="001C0391"/>
    <w:rsid w:val="001C03A3"/>
    <w:rsid w:val="001C0459"/>
    <w:rsid w:val="001C04DB"/>
    <w:rsid w:val="001C04FA"/>
    <w:rsid w:val="001C06DD"/>
    <w:rsid w:val="001C0842"/>
    <w:rsid w:val="001C093B"/>
    <w:rsid w:val="001C0A9F"/>
    <w:rsid w:val="001C0B4E"/>
    <w:rsid w:val="001C0CC2"/>
    <w:rsid w:val="001C0E85"/>
    <w:rsid w:val="001C107D"/>
    <w:rsid w:val="001C12AC"/>
    <w:rsid w:val="001C174A"/>
    <w:rsid w:val="001C18E1"/>
    <w:rsid w:val="001C191C"/>
    <w:rsid w:val="001C1AF2"/>
    <w:rsid w:val="001C1BD9"/>
    <w:rsid w:val="001C1C6A"/>
    <w:rsid w:val="001C1C95"/>
    <w:rsid w:val="001C1D28"/>
    <w:rsid w:val="001C1D6E"/>
    <w:rsid w:val="001C2050"/>
    <w:rsid w:val="001C215C"/>
    <w:rsid w:val="001C237D"/>
    <w:rsid w:val="001C2450"/>
    <w:rsid w:val="001C2491"/>
    <w:rsid w:val="001C24CA"/>
    <w:rsid w:val="001C24D5"/>
    <w:rsid w:val="001C252A"/>
    <w:rsid w:val="001C275B"/>
    <w:rsid w:val="001C27E6"/>
    <w:rsid w:val="001C2A0D"/>
    <w:rsid w:val="001C2CF6"/>
    <w:rsid w:val="001C3178"/>
    <w:rsid w:val="001C3234"/>
    <w:rsid w:val="001C327C"/>
    <w:rsid w:val="001C334C"/>
    <w:rsid w:val="001C33B3"/>
    <w:rsid w:val="001C349C"/>
    <w:rsid w:val="001C3745"/>
    <w:rsid w:val="001C3786"/>
    <w:rsid w:val="001C3951"/>
    <w:rsid w:val="001C3AB7"/>
    <w:rsid w:val="001C3AE2"/>
    <w:rsid w:val="001C3B57"/>
    <w:rsid w:val="001C3C4F"/>
    <w:rsid w:val="001C3D8D"/>
    <w:rsid w:val="001C411D"/>
    <w:rsid w:val="001C41C5"/>
    <w:rsid w:val="001C4331"/>
    <w:rsid w:val="001C445B"/>
    <w:rsid w:val="001C461F"/>
    <w:rsid w:val="001C4794"/>
    <w:rsid w:val="001C4912"/>
    <w:rsid w:val="001C4926"/>
    <w:rsid w:val="001C4A28"/>
    <w:rsid w:val="001C4A6F"/>
    <w:rsid w:val="001C4AAA"/>
    <w:rsid w:val="001C4BCC"/>
    <w:rsid w:val="001C4D77"/>
    <w:rsid w:val="001C4DDA"/>
    <w:rsid w:val="001C4F81"/>
    <w:rsid w:val="001C534E"/>
    <w:rsid w:val="001C53C1"/>
    <w:rsid w:val="001C5436"/>
    <w:rsid w:val="001C57D7"/>
    <w:rsid w:val="001C58A6"/>
    <w:rsid w:val="001C58FD"/>
    <w:rsid w:val="001C5962"/>
    <w:rsid w:val="001C5A8F"/>
    <w:rsid w:val="001C5B19"/>
    <w:rsid w:val="001C5BD7"/>
    <w:rsid w:val="001C5C0B"/>
    <w:rsid w:val="001C5C34"/>
    <w:rsid w:val="001C5CEF"/>
    <w:rsid w:val="001C5D4A"/>
    <w:rsid w:val="001C5F5E"/>
    <w:rsid w:val="001C61A1"/>
    <w:rsid w:val="001C621A"/>
    <w:rsid w:val="001C63FF"/>
    <w:rsid w:val="001C6409"/>
    <w:rsid w:val="001C6441"/>
    <w:rsid w:val="001C6495"/>
    <w:rsid w:val="001C65E0"/>
    <w:rsid w:val="001C686C"/>
    <w:rsid w:val="001C6EAF"/>
    <w:rsid w:val="001C6F6C"/>
    <w:rsid w:val="001C7127"/>
    <w:rsid w:val="001C73E9"/>
    <w:rsid w:val="001C78CF"/>
    <w:rsid w:val="001C79DC"/>
    <w:rsid w:val="001C7A19"/>
    <w:rsid w:val="001C7BF0"/>
    <w:rsid w:val="001C7CE4"/>
    <w:rsid w:val="001C7F56"/>
    <w:rsid w:val="001D001B"/>
    <w:rsid w:val="001D0103"/>
    <w:rsid w:val="001D0282"/>
    <w:rsid w:val="001D02D9"/>
    <w:rsid w:val="001D0302"/>
    <w:rsid w:val="001D0308"/>
    <w:rsid w:val="001D040B"/>
    <w:rsid w:val="001D0421"/>
    <w:rsid w:val="001D04B5"/>
    <w:rsid w:val="001D0792"/>
    <w:rsid w:val="001D091F"/>
    <w:rsid w:val="001D0930"/>
    <w:rsid w:val="001D0967"/>
    <w:rsid w:val="001D097D"/>
    <w:rsid w:val="001D09B9"/>
    <w:rsid w:val="001D09C3"/>
    <w:rsid w:val="001D09C7"/>
    <w:rsid w:val="001D0B11"/>
    <w:rsid w:val="001D0B16"/>
    <w:rsid w:val="001D0C94"/>
    <w:rsid w:val="001D0EF1"/>
    <w:rsid w:val="001D0F52"/>
    <w:rsid w:val="001D1029"/>
    <w:rsid w:val="001D1039"/>
    <w:rsid w:val="001D106A"/>
    <w:rsid w:val="001D112E"/>
    <w:rsid w:val="001D126A"/>
    <w:rsid w:val="001D130C"/>
    <w:rsid w:val="001D13D3"/>
    <w:rsid w:val="001D15B0"/>
    <w:rsid w:val="001D1648"/>
    <w:rsid w:val="001D173B"/>
    <w:rsid w:val="001D19ED"/>
    <w:rsid w:val="001D1A68"/>
    <w:rsid w:val="001D1B63"/>
    <w:rsid w:val="001D1BAF"/>
    <w:rsid w:val="001D1CBE"/>
    <w:rsid w:val="001D1F54"/>
    <w:rsid w:val="001D22DA"/>
    <w:rsid w:val="001D244B"/>
    <w:rsid w:val="001D256A"/>
    <w:rsid w:val="001D25AA"/>
    <w:rsid w:val="001D26CB"/>
    <w:rsid w:val="001D26EA"/>
    <w:rsid w:val="001D28FF"/>
    <w:rsid w:val="001D2903"/>
    <w:rsid w:val="001D29AB"/>
    <w:rsid w:val="001D2A7A"/>
    <w:rsid w:val="001D2B09"/>
    <w:rsid w:val="001D2D1E"/>
    <w:rsid w:val="001D2E13"/>
    <w:rsid w:val="001D2E1A"/>
    <w:rsid w:val="001D2E5B"/>
    <w:rsid w:val="001D3021"/>
    <w:rsid w:val="001D31AE"/>
    <w:rsid w:val="001D347A"/>
    <w:rsid w:val="001D36C7"/>
    <w:rsid w:val="001D36E9"/>
    <w:rsid w:val="001D3A12"/>
    <w:rsid w:val="001D3BD6"/>
    <w:rsid w:val="001D3C7E"/>
    <w:rsid w:val="001D3D26"/>
    <w:rsid w:val="001D4101"/>
    <w:rsid w:val="001D413C"/>
    <w:rsid w:val="001D43C7"/>
    <w:rsid w:val="001D4455"/>
    <w:rsid w:val="001D4515"/>
    <w:rsid w:val="001D452F"/>
    <w:rsid w:val="001D45F7"/>
    <w:rsid w:val="001D46C1"/>
    <w:rsid w:val="001D4739"/>
    <w:rsid w:val="001D4773"/>
    <w:rsid w:val="001D4869"/>
    <w:rsid w:val="001D4898"/>
    <w:rsid w:val="001D48C2"/>
    <w:rsid w:val="001D4A34"/>
    <w:rsid w:val="001D4A66"/>
    <w:rsid w:val="001D4B1E"/>
    <w:rsid w:val="001D4BBF"/>
    <w:rsid w:val="001D4C5F"/>
    <w:rsid w:val="001D4CF7"/>
    <w:rsid w:val="001D4D4B"/>
    <w:rsid w:val="001D4D84"/>
    <w:rsid w:val="001D4E5A"/>
    <w:rsid w:val="001D4E98"/>
    <w:rsid w:val="001D4F89"/>
    <w:rsid w:val="001D4FF3"/>
    <w:rsid w:val="001D5114"/>
    <w:rsid w:val="001D5348"/>
    <w:rsid w:val="001D5398"/>
    <w:rsid w:val="001D53A4"/>
    <w:rsid w:val="001D53D7"/>
    <w:rsid w:val="001D568F"/>
    <w:rsid w:val="001D5748"/>
    <w:rsid w:val="001D574D"/>
    <w:rsid w:val="001D582B"/>
    <w:rsid w:val="001D5A50"/>
    <w:rsid w:val="001D5AFC"/>
    <w:rsid w:val="001D5BF0"/>
    <w:rsid w:val="001D5CA7"/>
    <w:rsid w:val="001D5E0E"/>
    <w:rsid w:val="001D5F41"/>
    <w:rsid w:val="001D5FF0"/>
    <w:rsid w:val="001D60F5"/>
    <w:rsid w:val="001D6106"/>
    <w:rsid w:val="001D61FA"/>
    <w:rsid w:val="001D620B"/>
    <w:rsid w:val="001D6274"/>
    <w:rsid w:val="001D62EA"/>
    <w:rsid w:val="001D63F4"/>
    <w:rsid w:val="001D66D6"/>
    <w:rsid w:val="001D69CD"/>
    <w:rsid w:val="001D6B9B"/>
    <w:rsid w:val="001D6E75"/>
    <w:rsid w:val="001D6E79"/>
    <w:rsid w:val="001D6EA8"/>
    <w:rsid w:val="001D6F5F"/>
    <w:rsid w:val="001D7096"/>
    <w:rsid w:val="001D7199"/>
    <w:rsid w:val="001D7206"/>
    <w:rsid w:val="001D72F7"/>
    <w:rsid w:val="001D734A"/>
    <w:rsid w:val="001D734C"/>
    <w:rsid w:val="001D736E"/>
    <w:rsid w:val="001D764E"/>
    <w:rsid w:val="001D768A"/>
    <w:rsid w:val="001D769A"/>
    <w:rsid w:val="001D76DD"/>
    <w:rsid w:val="001D7923"/>
    <w:rsid w:val="001D7A14"/>
    <w:rsid w:val="001D7B0F"/>
    <w:rsid w:val="001D7C04"/>
    <w:rsid w:val="001D7D9F"/>
    <w:rsid w:val="001E010D"/>
    <w:rsid w:val="001E02AE"/>
    <w:rsid w:val="001E04A9"/>
    <w:rsid w:val="001E04E2"/>
    <w:rsid w:val="001E0A1B"/>
    <w:rsid w:val="001E0A37"/>
    <w:rsid w:val="001E0A60"/>
    <w:rsid w:val="001E0CC7"/>
    <w:rsid w:val="001E0CED"/>
    <w:rsid w:val="001E10C7"/>
    <w:rsid w:val="001E114D"/>
    <w:rsid w:val="001E1194"/>
    <w:rsid w:val="001E122F"/>
    <w:rsid w:val="001E140A"/>
    <w:rsid w:val="001E14A2"/>
    <w:rsid w:val="001E185F"/>
    <w:rsid w:val="001E1912"/>
    <w:rsid w:val="001E1962"/>
    <w:rsid w:val="001E1A4D"/>
    <w:rsid w:val="001E1EEB"/>
    <w:rsid w:val="001E1F6B"/>
    <w:rsid w:val="001E20D4"/>
    <w:rsid w:val="001E2480"/>
    <w:rsid w:val="001E2574"/>
    <w:rsid w:val="001E275D"/>
    <w:rsid w:val="001E275E"/>
    <w:rsid w:val="001E292A"/>
    <w:rsid w:val="001E29C7"/>
    <w:rsid w:val="001E2A3C"/>
    <w:rsid w:val="001E2CCD"/>
    <w:rsid w:val="001E2D4E"/>
    <w:rsid w:val="001E2DB7"/>
    <w:rsid w:val="001E2E72"/>
    <w:rsid w:val="001E3002"/>
    <w:rsid w:val="001E3063"/>
    <w:rsid w:val="001E30E0"/>
    <w:rsid w:val="001E3263"/>
    <w:rsid w:val="001E33B0"/>
    <w:rsid w:val="001E3545"/>
    <w:rsid w:val="001E356E"/>
    <w:rsid w:val="001E3725"/>
    <w:rsid w:val="001E393C"/>
    <w:rsid w:val="001E3B49"/>
    <w:rsid w:val="001E3BC3"/>
    <w:rsid w:val="001E3BC8"/>
    <w:rsid w:val="001E3E66"/>
    <w:rsid w:val="001E3F37"/>
    <w:rsid w:val="001E401A"/>
    <w:rsid w:val="001E4234"/>
    <w:rsid w:val="001E433E"/>
    <w:rsid w:val="001E4485"/>
    <w:rsid w:val="001E4631"/>
    <w:rsid w:val="001E4883"/>
    <w:rsid w:val="001E4916"/>
    <w:rsid w:val="001E4917"/>
    <w:rsid w:val="001E4B5F"/>
    <w:rsid w:val="001E4C56"/>
    <w:rsid w:val="001E4E9E"/>
    <w:rsid w:val="001E4EF9"/>
    <w:rsid w:val="001E4F06"/>
    <w:rsid w:val="001E51A3"/>
    <w:rsid w:val="001E5269"/>
    <w:rsid w:val="001E5381"/>
    <w:rsid w:val="001E53DF"/>
    <w:rsid w:val="001E53FF"/>
    <w:rsid w:val="001E5479"/>
    <w:rsid w:val="001E54F3"/>
    <w:rsid w:val="001E55B3"/>
    <w:rsid w:val="001E56F8"/>
    <w:rsid w:val="001E56FA"/>
    <w:rsid w:val="001E5786"/>
    <w:rsid w:val="001E5AF7"/>
    <w:rsid w:val="001E5DBE"/>
    <w:rsid w:val="001E5E7B"/>
    <w:rsid w:val="001E5E8B"/>
    <w:rsid w:val="001E5F52"/>
    <w:rsid w:val="001E60E8"/>
    <w:rsid w:val="001E6162"/>
    <w:rsid w:val="001E63A6"/>
    <w:rsid w:val="001E63AC"/>
    <w:rsid w:val="001E64A5"/>
    <w:rsid w:val="001E650D"/>
    <w:rsid w:val="001E6516"/>
    <w:rsid w:val="001E657A"/>
    <w:rsid w:val="001E6586"/>
    <w:rsid w:val="001E65B1"/>
    <w:rsid w:val="001E6933"/>
    <w:rsid w:val="001E69E0"/>
    <w:rsid w:val="001E6A45"/>
    <w:rsid w:val="001E6BC1"/>
    <w:rsid w:val="001E6DAD"/>
    <w:rsid w:val="001E6DBA"/>
    <w:rsid w:val="001E6F90"/>
    <w:rsid w:val="001E6FDA"/>
    <w:rsid w:val="001E71C3"/>
    <w:rsid w:val="001E7497"/>
    <w:rsid w:val="001E76B5"/>
    <w:rsid w:val="001E76C3"/>
    <w:rsid w:val="001E7717"/>
    <w:rsid w:val="001E7862"/>
    <w:rsid w:val="001E798C"/>
    <w:rsid w:val="001E799E"/>
    <w:rsid w:val="001E7BC1"/>
    <w:rsid w:val="001E7D11"/>
    <w:rsid w:val="001E7E16"/>
    <w:rsid w:val="001E7EAE"/>
    <w:rsid w:val="001E7F04"/>
    <w:rsid w:val="001E7F17"/>
    <w:rsid w:val="001E7FFE"/>
    <w:rsid w:val="001F0103"/>
    <w:rsid w:val="001F032E"/>
    <w:rsid w:val="001F03BC"/>
    <w:rsid w:val="001F03E5"/>
    <w:rsid w:val="001F0731"/>
    <w:rsid w:val="001F07A7"/>
    <w:rsid w:val="001F08D5"/>
    <w:rsid w:val="001F0A02"/>
    <w:rsid w:val="001F0A4D"/>
    <w:rsid w:val="001F0AB9"/>
    <w:rsid w:val="001F0F89"/>
    <w:rsid w:val="001F10C7"/>
    <w:rsid w:val="001F1185"/>
    <w:rsid w:val="001F1190"/>
    <w:rsid w:val="001F13B1"/>
    <w:rsid w:val="001F1467"/>
    <w:rsid w:val="001F1596"/>
    <w:rsid w:val="001F160D"/>
    <w:rsid w:val="001F163C"/>
    <w:rsid w:val="001F1790"/>
    <w:rsid w:val="001F19E2"/>
    <w:rsid w:val="001F1A6F"/>
    <w:rsid w:val="001F1A7B"/>
    <w:rsid w:val="001F1BD3"/>
    <w:rsid w:val="001F1D67"/>
    <w:rsid w:val="001F1DAA"/>
    <w:rsid w:val="001F1E39"/>
    <w:rsid w:val="001F1E44"/>
    <w:rsid w:val="001F1E45"/>
    <w:rsid w:val="001F20C1"/>
    <w:rsid w:val="001F21BE"/>
    <w:rsid w:val="001F22C8"/>
    <w:rsid w:val="001F2361"/>
    <w:rsid w:val="001F241D"/>
    <w:rsid w:val="001F258A"/>
    <w:rsid w:val="001F25BB"/>
    <w:rsid w:val="001F2698"/>
    <w:rsid w:val="001F290C"/>
    <w:rsid w:val="001F295E"/>
    <w:rsid w:val="001F29EB"/>
    <w:rsid w:val="001F2A77"/>
    <w:rsid w:val="001F2AB1"/>
    <w:rsid w:val="001F2CAF"/>
    <w:rsid w:val="001F2CC7"/>
    <w:rsid w:val="001F2D9C"/>
    <w:rsid w:val="001F2EDB"/>
    <w:rsid w:val="001F2F17"/>
    <w:rsid w:val="001F2F43"/>
    <w:rsid w:val="001F303E"/>
    <w:rsid w:val="001F34F7"/>
    <w:rsid w:val="001F38A9"/>
    <w:rsid w:val="001F3B96"/>
    <w:rsid w:val="001F3C89"/>
    <w:rsid w:val="001F3E32"/>
    <w:rsid w:val="001F405F"/>
    <w:rsid w:val="001F40DE"/>
    <w:rsid w:val="001F40F6"/>
    <w:rsid w:val="001F425E"/>
    <w:rsid w:val="001F4342"/>
    <w:rsid w:val="001F4353"/>
    <w:rsid w:val="001F43B8"/>
    <w:rsid w:val="001F4541"/>
    <w:rsid w:val="001F45C1"/>
    <w:rsid w:val="001F4802"/>
    <w:rsid w:val="001F4849"/>
    <w:rsid w:val="001F49A0"/>
    <w:rsid w:val="001F4A8B"/>
    <w:rsid w:val="001F4AFA"/>
    <w:rsid w:val="001F4B8F"/>
    <w:rsid w:val="001F4C4F"/>
    <w:rsid w:val="001F4D49"/>
    <w:rsid w:val="001F4E2F"/>
    <w:rsid w:val="001F4EBE"/>
    <w:rsid w:val="001F4F89"/>
    <w:rsid w:val="001F4FD2"/>
    <w:rsid w:val="001F51C2"/>
    <w:rsid w:val="001F51CE"/>
    <w:rsid w:val="001F5304"/>
    <w:rsid w:val="001F5344"/>
    <w:rsid w:val="001F55BA"/>
    <w:rsid w:val="001F583D"/>
    <w:rsid w:val="001F5A64"/>
    <w:rsid w:val="001F5BD3"/>
    <w:rsid w:val="001F5C1F"/>
    <w:rsid w:val="001F5C6B"/>
    <w:rsid w:val="001F5CBE"/>
    <w:rsid w:val="001F5D5B"/>
    <w:rsid w:val="001F5DBF"/>
    <w:rsid w:val="001F6197"/>
    <w:rsid w:val="001F6239"/>
    <w:rsid w:val="001F62D6"/>
    <w:rsid w:val="001F64AF"/>
    <w:rsid w:val="001F64BA"/>
    <w:rsid w:val="001F6504"/>
    <w:rsid w:val="001F652D"/>
    <w:rsid w:val="001F6593"/>
    <w:rsid w:val="001F661E"/>
    <w:rsid w:val="001F677A"/>
    <w:rsid w:val="001F685F"/>
    <w:rsid w:val="001F68D1"/>
    <w:rsid w:val="001F69D2"/>
    <w:rsid w:val="001F6AFF"/>
    <w:rsid w:val="001F6B4E"/>
    <w:rsid w:val="001F6BE4"/>
    <w:rsid w:val="001F6C08"/>
    <w:rsid w:val="001F6DCB"/>
    <w:rsid w:val="001F6E9C"/>
    <w:rsid w:val="001F6EA0"/>
    <w:rsid w:val="001F70A4"/>
    <w:rsid w:val="001F7174"/>
    <w:rsid w:val="001F72F1"/>
    <w:rsid w:val="001F7325"/>
    <w:rsid w:val="001F732C"/>
    <w:rsid w:val="001F744A"/>
    <w:rsid w:val="001F75CF"/>
    <w:rsid w:val="001F7657"/>
    <w:rsid w:val="001F77E6"/>
    <w:rsid w:val="001F7883"/>
    <w:rsid w:val="001F7911"/>
    <w:rsid w:val="001F791C"/>
    <w:rsid w:val="001F7B58"/>
    <w:rsid w:val="001F7B8B"/>
    <w:rsid w:val="001F7C0A"/>
    <w:rsid w:val="001F7CCF"/>
    <w:rsid w:val="001F7DB3"/>
    <w:rsid w:val="001F7FEA"/>
    <w:rsid w:val="00200003"/>
    <w:rsid w:val="002001C8"/>
    <w:rsid w:val="00200258"/>
    <w:rsid w:val="00200313"/>
    <w:rsid w:val="00200436"/>
    <w:rsid w:val="0020061B"/>
    <w:rsid w:val="002006DF"/>
    <w:rsid w:val="0020072A"/>
    <w:rsid w:val="002009A8"/>
    <w:rsid w:val="00200A9B"/>
    <w:rsid w:val="00200ADE"/>
    <w:rsid w:val="00200B4D"/>
    <w:rsid w:val="00200EBA"/>
    <w:rsid w:val="00200FE5"/>
    <w:rsid w:val="00201001"/>
    <w:rsid w:val="0020103E"/>
    <w:rsid w:val="002011A9"/>
    <w:rsid w:val="00201255"/>
    <w:rsid w:val="002012C0"/>
    <w:rsid w:val="002012C4"/>
    <w:rsid w:val="0020152B"/>
    <w:rsid w:val="00201623"/>
    <w:rsid w:val="00201635"/>
    <w:rsid w:val="00201664"/>
    <w:rsid w:val="002016A2"/>
    <w:rsid w:val="00201A22"/>
    <w:rsid w:val="00201B38"/>
    <w:rsid w:val="00201B3B"/>
    <w:rsid w:val="00201C21"/>
    <w:rsid w:val="00201C5D"/>
    <w:rsid w:val="00201E4D"/>
    <w:rsid w:val="00201FC4"/>
    <w:rsid w:val="00202427"/>
    <w:rsid w:val="00202470"/>
    <w:rsid w:val="002026F5"/>
    <w:rsid w:val="0020278C"/>
    <w:rsid w:val="002027D0"/>
    <w:rsid w:val="00202AFB"/>
    <w:rsid w:val="00202B63"/>
    <w:rsid w:val="00202BE3"/>
    <w:rsid w:val="00202D1C"/>
    <w:rsid w:val="00202D7A"/>
    <w:rsid w:val="00202DE3"/>
    <w:rsid w:val="00202F4C"/>
    <w:rsid w:val="0020303D"/>
    <w:rsid w:val="00203202"/>
    <w:rsid w:val="0020332E"/>
    <w:rsid w:val="002033F6"/>
    <w:rsid w:val="002033FF"/>
    <w:rsid w:val="0020369B"/>
    <w:rsid w:val="00203790"/>
    <w:rsid w:val="002037E0"/>
    <w:rsid w:val="0020395C"/>
    <w:rsid w:val="00203A99"/>
    <w:rsid w:val="00203B4C"/>
    <w:rsid w:val="00203BB6"/>
    <w:rsid w:val="00203CAD"/>
    <w:rsid w:val="00203D66"/>
    <w:rsid w:val="00203DA0"/>
    <w:rsid w:val="00203EDB"/>
    <w:rsid w:val="00204168"/>
    <w:rsid w:val="002041BA"/>
    <w:rsid w:val="00204617"/>
    <w:rsid w:val="0020479C"/>
    <w:rsid w:val="002047AC"/>
    <w:rsid w:val="002049FE"/>
    <w:rsid w:val="00204A5D"/>
    <w:rsid w:val="00204B16"/>
    <w:rsid w:val="00204B6B"/>
    <w:rsid w:val="00204BC2"/>
    <w:rsid w:val="00204C30"/>
    <w:rsid w:val="00204DF5"/>
    <w:rsid w:val="00204E08"/>
    <w:rsid w:val="00205286"/>
    <w:rsid w:val="002052F9"/>
    <w:rsid w:val="002054F4"/>
    <w:rsid w:val="00205557"/>
    <w:rsid w:val="00205815"/>
    <w:rsid w:val="00205838"/>
    <w:rsid w:val="002058D7"/>
    <w:rsid w:val="00205A9E"/>
    <w:rsid w:val="00205AFB"/>
    <w:rsid w:val="00205B74"/>
    <w:rsid w:val="00205D05"/>
    <w:rsid w:val="00205DE0"/>
    <w:rsid w:val="00205E88"/>
    <w:rsid w:val="0020607D"/>
    <w:rsid w:val="0020613E"/>
    <w:rsid w:val="00206160"/>
    <w:rsid w:val="00206246"/>
    <w:rsid w:val="002063A9"/>
    <w:rsid w:val="002064EF"/>
    <w:rsid w:val="00206527"/>
    <w:rsid w:val="00206732"/>
    <w:rsid w:val="002069FD"/>
    <w:rsid w:val="00206A29"/>
    <w:rsid w:val="00206A45"/>
    <w:rsid w:val="00206A85"/>
    <w:rsid w:val="00206C23"/>
    <w:rsid w:val="00206E14"/>
    <w:rsid w:val="00207034"/>
    <w:rsid w:val="002070A5"/>
    <w:rsid w:val="002071EA"/>
    <w:rsid w:val="00207343"/>
    <w:rsid w:val="00207442"/>
    <w:rsid w:val="00207508"/>
    <w:rsid w:val="002075E1"/>
    <w:rsid w:val="00207683"/>
    <w:rsid w:val="0020795A"/>
    <w:rsid w:val="00207C82"/>
    <w:rsid w:val="00207C8C"/>
    <w:rsid w:val="00207CDE"/>
    <w:rsid w:val="00207D4F"/>
    <w:rsid w:val="00207D86"/>
    <w:rsid w:val="00207E95"/>
    <w:rsid w:val="00210022"/>
    <w:rsid w:val="00210085"/>
    <w:rsid w:val="002100C7"/>
    <w:rsid w:val="0021011E"/>
    <w:rsid w:val="00210164"/>
    <w:rsid w:val="002101EF"/>
    <w:rsid w:val="0021033E"/>
    <w:rsid w:val="002105DE"/>
    <w:rsid w:val="002106A8"/>
    <w:rsid w:val="002108DA"/>
    <w:rsid w:val="0021097A"/>
    <w:rsid w:val="002109A1"/>
    <w:rsid w:val="00210B70"/>
    <w:rsid w:val="00210B88"/>
    <w:rsid w:val="00210E5B"/>
    <w:rsid w:val="0021109D"/>
    <w:rsid w:val="00211213"/>
    <w:rsid w:val="002112D8"/>
    <w:rsid w:val="0021145B"/>
    <w:rsid w:val="002114BE"/>
    <w:rsid w:val="0021150B"/>
    <w:rsid w:val="002115A6"/>
    <w:rsid w:val="0021168A"/>
    <w:rsid w:val="00211971"/>
    <w:rsid w:val="002119B9"/>
    <w:rsid w:val="00211A1D"/>
    <w:rsid w:val="00211A29"/>
    <w:rsid w:val="00211B61"/>
    <w:rsid w:val="00211C99"/>
    <w:rsid w:val="00211CE2"/>
    <w:rsid w:val="00211E24"/>
    <w:rsid w:val="00211F25"/>
    <w:rsid w:val="00212031"/>
    <w:rsid w:val="00212148"/>
    <w:rsid w:val="0021226A"/>
    <w:rsid w:val="00212423"/>
    <w:rsid w:val="00212512"/>
    <w:rsid w:val="00212567"/>
    <w:rsid w:val="00212644"/>
    <w:rsid w:val="0021283E"/>
    <w:rsid w:val="00212872"/>
    <w:rsid w:val="002128FA"/>
    <w:rsid w:val="00212CFD"/>
    <w:rsid w:val="00212DBD"/>
    <w:rsid w:val="00213315"/>
    <w:rsid w:val="00213373"/>
    <w:rsid w:val="002133BB"/>
    <w:rsid w:val="0021341C"/>
    <w:rsid w:val="0021359F"/>
    <w:rsid w:val="002135B1"/>
    <w:rsid w:val="0021363D"/>
    <w:rsid w:val="00213704"/>
    <w:rsid w:val="00213765"/>
    <w:rsid w:val="00213809"/>
    <w:rsid w:val="002138D1"/>
    <w:rsid w:val="002139FA"/>
    <w:rsid w:val="00213A16"/>
    <w:rsid w:val="00213ACC"/>
    <w:rsid w:val="00213DFA"/>
    <w:rsid w:val="00214031"/>
    <w:rsid w:val="00214073"/>
    <w:rsid w:val="002140B9"/>
    <w:rsid w:val="0021441B"/>
    <w:rsid w:val="00214553"/>
    <w:rsid w:val="00214772"/>
    <w:rsid w:val="002147F1"/>
    <w:rsid w:val="0021480B"/>
    <w:rsid w:val="002148B2"/>
    <w:rsid w:val="002149A7"/>
    <w:rsid w:val="00214AB0"/>
    <w:rsid w:val="00214AEF"/>
    <w:rsid w:val="00214B50"/>
    <w:rsid w:val="00214C3C"/>
    <w:rsid w:val="00214D1D"/>
    <w:rsid w:val="00214DA5"/>
    <w:rsid w:val="00214FDA"/>
    <w:rsid w:val="0021504B"/>
    <w:rsid w:val="00215182"/>
    <w:rsid w:val="00215189"/>
    <w:rsid w:val="002152F1"/>
    <w:rsid w:val="0021545F"/>
    <w:rsid w:val="002154C2"/>
    <w:rsid w:val="002154E4"/>
    <w:rsid w:val="002154E8"/>
    <w:rsid w:val="002154F6"/>
    <w:rsid w:val="00215541"/>
    <w:rsid w:val="00215785"/>
    <w:rsid w:val="00215826"/>
    <w:rsid w:val="00215913"/>
    <w:rsid w:val="0021593E"/>
    <w:rsid w:val="00215957"/>
    <w:rsid w:val="002159AD"/>
    <w:rsid w:val="00215A75"/>
    <w:rsid w:val="00215ACF"/>
    <w:rsid w:val="00215B22"/>
    <w:rsid w:val="00216150"/>
    <w:rsid w:val="0021678A"/>
    <w:rsid w:val="002169E1"/>
    <w:rsid w:val="00216C03"/>
    <w:rsid w:val="00216DC2"/>
    <w:rsid w:val="00216DD4"/>
    <w:rsid w:val="00216EF7"/>
    <w:rsid w:val="00217536"/>
    <w:rsid w:val="002176C3"/>
    <w:rsid w:val="002176FB"/>
    <w:rsid w:val="0021782D"/>
    <w:rsid w:val="00217931"/>
    <w:rsid w:val="00217940"/>
    <w:rsid w:val="002179B4"/>
    <w:rsid w:val="00217A20"/>
    <w:rsid w:val="00217A22"/>
    <w:rsid w:val="00217BFB"/>
    <w:rsid w:val="00217C1D"/>
    <w:rsid w:val="0022023E"/>
    <w:rsid w:val="0022029F"/>
    <w:rsid w:val="002203ED"/>
    <w:rsid w:val="00220413"/>
    <w:rsid w:val="0022055F"/>
    <w:rsid w:val="0022061E"/>
    <w:rsid w:val="002206C3"/>
    <w:rsid w:val="00220913"/>
    <w:rsid w:val="002209BD"/>
    <w:rsid w:val="00220BDA"/>
    <w:rsid w:val="00220BEB"/>
    <w:rsid w:val="00220E5B"/>
    <w:rsid w:val="00220E7F"/>
    <w:rsid w:val="0022103B"/>
    <w:rsid w:val="00221477"/>
    <w:rsid w:val="00221629"/>
    <w:rsid w:val="00221828"/>
    <w:rsid w:val="00221917"/>
    <w:rsid w:val="00221941"/>
    <w:rsid w:val="00221B98"/>
    <w:rsid w:val="00221C29"/>
    <w:rsid w:val="00221CB0"/>
    <w:rsid w:val="00221D32"/>
    <w:rsid w:val="00221E3A"/>
    <w:rsid w:val="002220AC"/>
    <w:rsid w:val="0022218C"/>
    <w:rsid w:val="0022222B"/>
    <w:rsid w:val="002226A5"/>
    <w:rsid w:val="002227B5"/>
    <w:rsid w:val="002228D0"/>
    <w:rsid w:val="0022292E"/>
    <w:rsid w:val="00222A7F"/>
    <w:rsid w:val="00222C58"/>
    <w:rsid w:val="00222CED"/>
    <w:rsid w:val="00222DC3"/>
    <w:rsid w:val="00222E04"/>
    <w:rsid w:val="00222E43"/>
    <w:rsid w:val="00222E94"/>
    <w:rsid w:val="00222FD0"/>
    <w:rsid w:val="002231C7"/>
    <w:rsid w:val="0022324C"/>
    <w:rsid w:val="002232D5"/>
    <w:rsid w:val="002235EE"/>
    <w:rsid w:val="00223635"/>
    <w:rsid w:val="00223639"/>
    <w:rsid w:val="0022364A"/>
    <w:rsid w:val="002237AE"/>
    <w:rsid w:val="00223877"/>
    <w:rsid w:val="00223879"/>
    <w:rsid w:val="00223953"/>
    <w:rsid w:val="00223961"/>
    <w:rsid w:val="0022399B"/>
    <w:rsid w:val="00223C4F"/>
    <w:rsid w:val="00223CFA"/>
    <w:rsid w:val="00223D77"/>
    <w:rsid w:val="00223DF9"/>
    <w:rsid w:val="00223E95"/>
    <w:rsid w:val="0022419D"/>
    <w:rsid w:val="002242BA"/>
    <w:rsid w:val="00224318"/>
    <w:rsid w:val="0022464D"/>
    <w:rsid w:val="002247B9"/>
    <w:rsid w:val="0022493C"/>
    <w:rsid w:val="00224B1A"/>
    <w:rsid w:val="00224BBB"/>
    <w:rsid w:val="00224BBF"/>
    <w:rsid w:val="00224E22"/>
    <w:rsid w:val="00225194"/>
    <w:rsid w:val="0022519C"/>
    <w:rsid w:val="00225364"/>
    <w:rsid w:val="0022545C"/>
    <w:rsid w:val="0022553B"/>
    <w:rsid w:val="00225602"/>
    <w:rsid w:val="00225629"/>
    <w:rsid w:val="0022565B"/>
    <w:rsid w:val="002256E7"/>
    <w:rsid w:val="0022574E"/>
    <w:rsid w:val="002257DE"/>
    <w:rsid w:val="00225C8B"/>
    <w:rsid w:val="00225CC6"/>
    <w:rsid w:val="00225D16"/>
    <w:rsid w:val="00225DB5"/>
    <w:rsid w:val="00225E1A"/>
    <w:rsid w:val="00225E3E"/>
    <w:rsid w:val="0022614F"/>
    <w:rsid w:val="00226166"/>
    <w:rsid w:val="002263B3"/>
    <w:rsid w:val="002263D5"/>
    <w:rsid w:val="002264C1"/>
    <w:rsid w:val="002269F0"/>
    <w:rsid w:val="00226A22"/>
    <w:rsid w:val="00226B58"/>
    <w:rsid w:val="00226B62"/>
    <w:rsid w:val="00226BFB"/>
    <w:rsid w:val="00226C26"/>
    <w:rsid w:val="00226D66"/>
    <w:rsid w:val="00226DCC"/>
    <w:rsid w:val="00226F35"/>
    <w:rsid w:val="0022702D"/>
    <w:rsid w:val="002270BE"/>
    <w:rsid w:val="002271AB"/>
    <w:rsid w:val="0022733D"/>
    <w:rsid w:val="00227697"/>
    <w:rsid w:val="0022788D"/>
    <w:rsid w:val="00227894"/>
    <w:rsid w:val="0022789F"/>
    <w:rsid w:val="00227BDB"/>
    <w:rsid w:val="00227EA9"/>
    <w:rsid w:val="00227F98"/>
    <w:rsid w:val="00230002"/>
    <w:rsid w:val="002300C8"/>
    <w:rsid w:val="002300F7"/>
    <w:rsid w:val="002302CC"/>
    <w:rsid w:val="00230907"/>
    <w:rsid w:val="002309FD"/>
    <w:rsid w:val="00230C4A"/>
    <w:rsid w:val="00230D0F"/>
    <w:rsid w:val="00230F8A"/>
    <w:rsid w:val="00231006"/>
    <w:rsid w:val="00231055"/>
    <w:rsid w:val="002311F2"/>
    <w:rsid w:val="00231321"/>
    <w:rsid w:val="00231348"/>
    <w:rsid w:val="002313C6"/>
    <w:rsid w:val="0023153D"/>
    <w:rsid w:val="00231667"/>
    <w:rsid w:val="00231972"/>
    <w:rsid w:val="00231AED"/>
    <w:rsid w:val="00231D30"/>
    <w:rsid w:val="00231D55"/>
    <w:rsid w:val="00231D8A"/>
    <w:rsid w:val="00231EDF"/>
    <w:rsid w:val="00231F1B"/>
    <w:rsid w:val="00231F6E"/>
    <w:rsid w:val="00232099"/>
    <w:rsid w:val="00232159"/>
    <w:rsid w:val="002321BF"/>
    <w:rsid w:val="002321F3"/>
    <w:rsid w:val="0023241C"/>
    <w:rsid w:val="0023247C"/>
    <w:rsid w:val="00232A15"/>
    <w:rsid w:val="00232E9E"/>
    <w:rsid w:val="00232EBE"/>
    <w:rsid w:val="00232F9B"/>
    <w:rsid w:val="00232FC3"/>
    <w:rsid w:val="00233347"/>
    <w:rsid w:val="0023334E"/>
    <w:rsid w:val="00233377"/>
    <w:rsid w:val="00233523"/>
    <w:rsid w:val="00233645"/>
    <w:rsid w:val="00233700"/>
    <w:rsid w:val="00233711"/>
    <w:rsid w:val="00233739"/>
    <w:rsid w:val="0023373E"/>
    <w:rsid w:val="0023376A"/>
    <w:rsid w:val="002339BB"/>
    <w:rsid w:val="00233AB2"/>
    <w:rsid w:val="00233ACD"/>
    <w:rsid w:val="00233BBD"/>
    <w:rsid w:val="00233BCF"/>
    <w:rsid w:val="00233C88"/>
    <w:rsid w:val="00233E25"/>
    <w:rsid w:val="00234278"/>
    <w:rsid w:val="002344EB"/>
    <w:rsid w:val="002345D5"/>
    <w:rsid w:val="00234655"/>
    <w:rsid w:val="00234788"/>
    <w:rsid w:val="0023492B"/>
    <w:rsid w:val="00234CC7"/>
    <w:rsid w:val="00234D40"/>
    <w:rsid w:val="00234DB2"/>
    <w:rsid w:val="00234DCB"/>
    <w:rsid w:val="00234E14"/>
    <w:rsid w:val="00234FA3"/>
    <w:rsid w:val="00234FC3"/>
    <w:rsid w:val="002350BF"/>
    <w:rsid w:val="002351F7"/>
    <w:rsid w:val="00235266"/>
    <w:rsid w:val="00235305"/>
    <w:rsid w:val="00235381"/>
    <w:rsid w:val="0023542B"/>
    <w:rsid w:val="00235773"/>
    <w:rsid w:val="002357C9"/>
    <w:rsid w:val="00235887"/>
    <w:rsid w:val="00235A74"/>
    <w:rsid w:val="00235A8B"/>
    <w:rsid w:val="00235C3F"/>
    <w:rsid w:val="0023601D"/>
    <w:rsid w:val="00236088"/>
    <w:rsid w:val="00236216"/>
    <w:rsid w:val="00236259"/>
    <w:rsid w:val="00236431"/>
    <w:rsid w:val="00236433"/>
    <w:rsid w:val="002364B1"/>
    <w:rsid w:val="002366B4"/>
    <w:rsid w:val="002366C7"/>
    <w:rsid w:val="002366F9"/>
    <w:rsid w:val="0023670B"/>
    <w:rsid w:val="002368BE"/>
    <w:rsid w:val="00236925"/>
    <w:rsid w:val="0023692C"/>
    <w:rsid w:val="002369E2"/>
    <w:rsid w:val="00236A9C"/>
    <w:rsid w:val="00236BA0"/>
    <w:rsid w:val="00236BE9"/>
    <w:rsid w:val="00236C86"/>
    <w:rsid w:val="00236C89"/>
    <w:rsid w:val="00236F0D"/>
    <w:rsid w:val="00237037"/>
    <w:rsid w:val="002371FF"/>
    <w:rsid w:val="002372B6"/>
    <w:rsid w:val="0023747F"/>
    <w:rsid w:val="002375BF"/>
    <w:rsid w:val="00237A26"/>
    <w:rsid w:val="00237ADF"/>
    <w:rsid w:val="00237B2E"/>
    <w:rsid w:val="0024004F"/>
    <w:rsid w:val="00240357"/>
    <w:rsid w:val="00240382"/>
    <w:rsid w:val="00240413"/>
    <w:rsid w:val="002404D0"/>
    <w:rsid w:val="002405EB"/>
    <w:rsid w:val="00240679"/>
    <w:rsid w:val="002407CA"/>
    <w:rsid w:val="0024084D"/>
    <w:rsid w:val="00240A6B"/>
    <w:rsid w:val="00240D49"/>
    <w:rsid w:val="00240D88"/>
    <w:rsid w:val="00240E93"/>
    <w:rsid w:val="00240FC2"/>
    <w:rsid w:val="00241009"/>
    <w:rsid w:val="00241222"/>
    <w:rsid w:val="00241451"/>
    <w:rsid w:val="002415A9"/>
    <w:rsid w:val="0024166E"/>
    <w:rsid w:val="0024194F"/>
    <w:rsid w:val="00241AEC"/>
    <w:rsid w:val="0024205E"/>
    <w:rsid w:val="002420D0"/>
    <w:rsid w:val="00242285"/>
    <w:rsid w:val="00242369"/>
    <w:rsid w:val="0024249F"/>
    <w:rsid w:val="0024259F"/>
    <w:rsid w:val="00242750"/>
    <w:rsid w:val="002427D3"/>
    <w:rsid w:val="00242A56"/>
    <w:rsid w:val="00242B2A"/>
    <w:rsid w:val="00242E2C"/>
    <w:rsid w:val="00242E3D"/>
    <w:rsid w:val="00243306"/>
    <w:rsid w:val="00243357"/>
    <w:rsid w:val="0024348E"/>
    <w:rsid w:val="00243A70"/>
    <w:rsid w:val="00243B0B"/>
    <w:rsid w:val="00243BBA"/>
    <w:rsid w:val="00243BFA"/>
    <w:rsid w:val="00243C47"/>
    <w:rsid w:val="00243DCC"/>
    <w:rsid w:val="00243E41"/>
    <w:rsid w:val="00243EDC"/>
    <w:rsid w:val="00244009"/>
    <w:rsid w:val="00244085"/>
    <w:rsid w:val="002441EF"/>
    <w:rsid w:val="002441F8"/>
    <w:rsid w:val="00244365"/>
    <w:rsid w:val="0024441D"/>
    <w:rsid w:val="002444A2"/>
    <w:rsid w:val="002445DB"/>
    <w:rsid w:val="0024463C"/>
    <w:rsid w:val="002446CA"/>
    <w:rsid w:val="0024487A"/>
    <w:rsid w:val="002449A6"/>
    <w:rsid w:val="00244CBB"/>
    <w:rsid w:val="00244E84"/>
    <w:rsid w:val="00244EAB"/>
    <w:rsid w:val="00244F4B"/>
    <w:rsid w:val="0024510C"/>
    <w:rsid w:val="00245136"/>
    <w:rsid w:val="002452F4"/>
    <w:rsid w:val="00245343"/>
    <w:rsid w:val="00245707"/>
    <w:rsid w:val="002457FD"/>
    <w:rsid w:val="0024589A"/>
    <w:rsid w:val="002458B9"/>
    <w:rsid w:val="002458CA"/>
    <w:rsid w:val="00245BC9"/>
    <w:rsid w:val="00245C09"/>
    <w:rsid w:val="00245C21"/>
    <w:rsid w:val="00245E53"/>
    <w:rsid w:val="0024611D"/>
    <w:rsid w:val="00246312"/>
    <w:rsid w:val="00246469"/>
    <w:rsid w:val="002464DC"/>
    <w:rsid w:val="002464ED"/>
    <w:rsid w:val="002466E0"/>
    <w:rsid w:val="0024685B"/>
    <w:rsid w:val="002468AA"/>
    <w:rsid w:val="00246A12"/>
    <w:rsid w:val="00246BB2"/>
    <w:rsid w:val="00246D4D"/>
    <w:rsid w:val="00246DB0"/>
    <w:rsid w:val="00246F8C"/>
    <w:rsid w:val="0024701C"/>
    <w:rsid w:val="00247082"/>
    <w:rsid w:val="00247134"/>
    <w:rsid w:val="00247913"/>
    <w:rsid w:val="00247965"/>
    <w:rsid w:val="00247A90"/>
    <w:rsid w:val="00247B20"/>
    <w:rsid w:val="00247E84"/>
    <w:rsid w:val="00247F40"/>
    <w:rsid w:val="0025020F"/>
    <w:rsid w:val="0025028E"/>
    <w:rsid w:val="00250327"/>
    <w:rsid w:val="002503B2"/>
    <w:rsid w:val="00250408"/>
    <w:rsid w:val="00250482"/>
    <w:rsid w:val="00250725"/>
    <w:rsid w:val="002509A1"/>
    <w:rsid w:val="00250A09"/>
    <w:rsid w:val="00250BEB"/>
    <w:rsid w:val="00250C23"/>
    <w:rsid w:val="00250C37"/>
    <w:rsid w:val="00250CFB"/>
    <w:rsid w:val="00250F63"/>
    <w:rsid w:val="0025114F"/>
    <w:rsid w:val="00251225"/>
    <w:rsid w:val="00251249"/>
    <w:rsid w:val="002515B1"/>
    <w:rsid w:val="00251641"/>
    <w:rsid w:val="0025175E"/>
    <w:rsid w:val="00251810"/>
    <w:rsid w:val="00251AA5"/>
    <w:rsid w:val="00251AFF"/>
    <w:rsid w:val="00251D6D"/>
    <w:rsid w:val="00251DCA"/>
    <w:rsid w:val="00251E4C"/>
    <w:rsid w:val="00251E73"/>
    <w:rsid w:val="00251E97"/>
    <w:rsid w:val="00251F57"/>
    <w:rsid w:val="00251F96"/>
    <w:rsid w:val="00251FE9"/>
    <w:rsid w:val="00252022"/>
    <w:rsid w:val="002520B1"/>
    <w:rsid w:val="002523C0"/>
    <w:rsid w:val="0025278C"/>
    <w:rsid w:val="002528FA"/>
    <w:rsid w:val="00252B09"/>
    <w:rsid w:val="00252BF9"/>
    <w:rsid w:val="00252CE9"/>
    <w:rsid w:val="00252D2E"/>
    <w:rsid w:val="00252FC5"/>
    <w:rsid w:val="002530E4"/>
    <w:rsid w:val="0025311B"/>
    <w:rsid w:val="0025377F"/>
    <w:rsid w:val="0025397B"/>
    <w:rsid w:val="00253A02"/>
    <w:rsid w:val="00253BF4"/>
    <w:rsid w:val="00253CEE"/>
    <w:rsid w:val="00253D18"/>
    <w:rsid w:val="00253DC8"/>
    <w:rsid w:val="00253DFE"/>
    <w:rsid w:val="0025405E"/>
    <w:rsid w:val="00254115"/>
    <w:rsid w:val="00254287"/>
    <w:rsid w:val="00254288"/>
    <w:rsid w:val="002542A6"/>
    <w:rsid w:val="002542DD"/>
    <w:rsid w:val="0025439E"/>
    <w:rsid w:val="00254412"/>
    <w:rsid w:val="002544D0"/>
    <w:rsid w:val="00254766"/>
    <w:rsid w:val="002547E1"/>
    <w:rsid w:val="00254C3C"/>
    <w:rsid w:val="00255231"/>
    <w:rsid w:val="002554C0"/>
    <w:rsid w:val="002555A7"/>
    <w:rsid w:val="002555BF"/>
    <w:rsid w:val="002555E0"/>
    <w:rsid w:val="002556DA"/>
    <w:rsid w:val="0025589C"/>
    <w:rsid w:val="0025591E"/>
    <w:rsid w:val="00255929"/>
    <w:rsid w:val="00255B69"/>
    <w:rsid w:val="00255C72"/>
    <w:rsid w:val="00255D09"/>
    <w:rsid w:val="00255D1C"/>
    <w:rsid w:val="00255D96"/>
    <w:rsid w:val="00255DB9"/>
    <w:rsid w:val="00255ED1"/>
    <w:rsid w:val="0025605A"/>
    <w:rsid w:val="0025606E"/>
    <w:rsid w:val="0025608D"/>
    <w:rsid w:val="0025613A"/>
    <w:rsid w:val="00256301"/>
    <w:rsid w:val="0025638F"/>
    <w:rsid w:val="00256419"/>
    <w:rsid w:val="00256482"/>
    <w:rsid w:val="002564D4"/>
    <w:rsid w:val="00256539"/>
    <w:rsid w:val="0025659A"/>
    <w:rsid w:val="00256731"/>
    <w:rsid w:val="0025694A"/>
    <w:rsid w:val="00256A5E"/>
    <w:rsid w:val="00256ABE"/>
    <w:rsid w:val="00256B3A"/>
    <w:rsid w:val="00256B90"/>
    <w:rsid w:val="00256CF5"/>
    <w:rsid w:val="00256D9D"/>
    <w:rsid w:val="00256F14"/>
    <w:rsid w:val="00256F6E"/>
    <w:rsid w:val="002571B0"/>
    <w:rsid w:val="002575B6"/>
    <w:rsid w:val="0025772F"/>
    <w:rsid w:val="002577C6"/>
    <w:rsid w:val="00257850"/>
    <w:rsid w:val="00257918"/>
    <w:rsid w:val="00257950"/>
    <w:rsid w:val="00257C49"/>
    <w:rsid w:val="00257DA7"/>
    <w:rsid w:val="00257E98"/>
    <w:rsid w:val="0026024B"/>
    <w:rsid w:val="0026032A"/>
    <w:rsid w:val="002605B4"/>
    <w:rsid w:val="00260600"/>
    <w:rsid w:val="0026065E"/>
    <w:rsid w:val="00260740"/>
    <w:rsid w:val="0026094F"/>
    <w:rsid w:val="00260A8D"/>
    <w:rsid w:val="00260A99"/>
    <w:rsid w:val="00260AAC"/>
    <w:rsid w:val="00260B89"/>
    <w:rsid w:val="00260BE7"/>
    <w:rsid w:val="00260CEC"/>
    <w:rsid w:val="00260EEA"/>
    <w:rsid w:val="00260F04"/>
    <w:rsid w:val="00260F28"/>
    <w:rsid w:val="00260FD1"/>
    <w:rsid w:val="00260FF1"/>
    <w:rsid w:val="002611D2"/>
    <w:rsid w:val="002612AB"/>
    <w:rsid w:val="00261314"/>
    <w:rsid w:val="0026160C"/>
    <w:rsid w:val="0026186F"/>
    <w:rsid w:val="0026198B"/>
    <w:rsid w:val="00261ADE"/>
    <w:rsid w:val="00261AEE"/>
    <w:rsid w:val="00261B2F"/>
    <w:rsid w:val="00261B3B"/>
    <w:rsid w:val="00261C0C"/>
    <w:rsid w:val="00261C77"/>
    <w:rsid w:val="00261CAF"/>
    <w:rsid w:val="00261CD1"/>
    <w:rsid w:val="00261FA7"/>
    <w:rsid w:val="00262544"/>
    <w:rsid w:val="002625DD"/>
    <w:rsid w:val="00262653"/>
    <w:rsid w:val="00262687"/>
    <w:rsid w:val="00262691"/>
    <w:rsid w:val="002626B1"/>
    <w:rsid w:val="00262734"/>
    <w:rsid w:val="00262807"/>
    <w:rsid w:val="00262872"/>
    <w:rsid w:val="00262AF4"/>
    <w:rsid w:val="00262BD9"/>
    <w:rsid w:val="00262CF1"/>
    <w:rsid w:val="00262E17"/>
    <w:rsid w:val="00262E30"/>
    <w:rsid w:val="00262EC9"/>
    <w:rsid w:val="00262F18"/>
    <w:rsid w:val="00262F1B"/>
    <w:rsid w:val="00262F92"/>
    <w:rsid w:val="002633E4"/>
    <w:rsid w:val="0026347A"/>
    <w:rsid w:val="002635D1"/>
    <w:rsid w:val="00263865"/>
    <w:rsid w:val="00263937"/>
    <w:rsid w:val="00263989"/>
    <w:rsid w:val="00263AD7"/>
    <w:rsid w:val="00263C23"/>
    <w:rsid w:val="00263CED"/>
    <w:rsid w:val="00263F02"/>
    <w:rsid w:val="0026406C"/>
    <w:rsid w:val="0026408B"/>
    <w:rsid w:val="00264237"/>
    <w:rsid w:val="002645B8"/>
    <w:rsid w:val="00264884"/>
    <w:rsid w:val="002648B8"/>
    <w:rsid w:val="002649EE"/>
    <w:rsid w:val="00264A2F"/>
    <w:rsid w:val="00264A8D"/>
    <w:rsid w:val="00264DF2"/>
    <w:rsid w:val="00264E7D"/>
    <w:rsid w:val="00264F7B"/>
    <w:rsid w:val="00265329"/>
    <w:rsid w:val="00265683"/>
    <w:rsid w:val="002656BF"/>
    <w:rsid w:val="00265ACB"/>
    <w:rsid w:val="00265AF5"/>
    <w:rsid w:val="00265BD4"/>
    <w:rsid w:val="00265BDF"/>
    <w:rsid w:val="00265C31"/>
    <w:rsid w:val="00265CEE"/>
    <w:rsid w:val="00265D5B"/>
    <w:rsid w:val="00265DAE"/>
    <w:rsid w:val="00265DF0"/>
    <w:rsid w:val="00265F8B"/>
    <w:rsid w:val="0026611E"/>
    <w:rsid w:val="002664E5"/>
    <w:rsid w:val="002666FA"/>
    <w:rsid w:val="00266710"/>
    <w:rsid w:val="00266841"/>
    <w:rsid w:val="00266AE6"/>
    <w:rsid w:val="00266BAA"/>
    <w:rsid w:val="00266BE5"/>
    <w:rsid w:val="00266D3C"/>
    <w:rsid w:val="00266DBA"/>
    <w:rsid w:val="00266FCD"/>
    <w:rsid w:val="0026703A"/>
    <w:rsid w:val="00267196"/>
    <w:rsid w:val="0026760C"/>
    <w:rsid w:val="002676B3"/>
    <w:rsid w:val="00267760"/>
    <w:rsid w:val="00267865"/>
    <w:rsid w:val="00267D04"/>
    <w:rsid w:val="00267E5C"/>
    <w:rsid w:val="00267EA0"/>
    <w:rsid w:val="00270076"/>
    <w:rsid w:val="002701CE"/>
    <w:rsid w:val="002701FB"/>
    <w:rsid w:val="00270229"/>
    <w:rsid w:val="00270375"/>
    <w:rsid w:val="0027053C"/>
    <w:rsid w:val="002705F6"/>
    <w:rsid w:val="002706AA"/>
    <w:rsid w:val="00270979"/>
    <w:rsid w:val="0027098E"/>
    <w:rsid w:val="00270C54"/>
    <w:rsid w:val="00270CA8"/>
    <w:rsid w:val="00270D1A"/>
    <w:rsid w:val="00270E34"/>
    <w:rsid w:val="00271061"/>
    <w:rsid w:val="00271294"/>
    <w:rsid w:val="002712FA"/>
    <w:rsid w:val="00271738"/>
    <w:rsid w:val="00271771"/>
    <w:rsid w:val="002717E8"/>
    <w:rsid w:val="002718B6"/>
    <w:rsid w:val="00271B1E"/>
    <w:rsid w:val="00271B6A"/>
    <w:rsid w:val="00271C90"/>
    <w:rsid w:val="00271D30"/>
    <w:rsid w:val="00271FBE"/>
    <w:rsid w:val="0027203B"/>
    <w:rsid w:val="00272058"/>
    <w:rsid w:val="0027206D"/>
    <w:rsid w:val="00272101"/>
    <w:rsid w:val="00272115"/>
    <w:rsid w:val="002722B3"/>
    <w:rsid w:val="00272382"/>
    <w:rsid w:val="002724BC"/>
    <w:rsid w:val="00272573"/>
    <w:rsid w:val="00272639"/>
    <w:rsid w:val="0027267C"/>
    <w:rsid w:val="002726CC"/>
    <w:rsid w:val="0027270D"/>
    <w:rsid w:val="002729DD"/>
    <w:rsid w:val="00272B32"/>
    <w:rsid w:val="00272BA4"/>
    <w:rsid w:val="00272BAB"/>
    <w:rsid w:val="00272BDE"/>
    <w:rsid w:val="00272CA3"/>
    <w:rsid w:val="00272EB4"/>
    <w:rsid w:val="00272F69"/>
    <w:rsid w:val="00273022"/>
    <w:rsid w:val="00273092"/>
    <w:rsid w:val="002731CC"/>
    <w:rsid w:val="0027328F"/>
    <w:rsid w:val="0027337A"/>
    <w:rsid w:val="002734B4"/>
    <w:rsid w:val="00273537"/>
    <w:rsid w:val="00273668"/>
    <w:rsid w:val="002736C4"/>
    <w:rsid w:val="002738F3"/>
    <w:rsid w:val="002739BF"/>
    <w:rsid w:val="00273A9C"/>
    <w:rsid w:val="00273AB6"/>
    <w:rsid w:val="00273BBF"/>
    <w:rsid w:val="00273C1E"/>
    <w:rsid w:val="00273C43"/>
    <w:rsid w:val="00273C5A"/>
    <w:rsid w:val="00273D54"/>
    <w:rsid w:val="00273EFE"/>
    <w:rsid w:val="00274012"/>
    <w:rsid w:val="0027414B"/>
    <w:rsid w:val="002741D0"/>
    <w:rsid w:val="002743A0"/>
    <w:rsid w:val="002743E5"/>
    <w:rsid w:val="002744CE"/>
    <w:rsid w:val="002745E0"/>
    <w:rsid w:val="002748A1"/>
    <w:rsid w:val="002748CE"/>
    <w:rsid w:val="00274A2C"/>
    <w:rsid w:val="00274A4E"/>
    <w:rsid w:val="00274AD0"/>
    <w:rsid w:val="00274B02"/>
    <w:rsid w:val="0027521C"/>
    <w:rsid w:val="0027525D"/>
    <w:rsid w:val="00275268"/>
    <w:rsid w:val="00275320"/>
    <w:rsid w:val="0027535E"/>
    <w:rsid w:val="0027544F"/>
    <w:rsid w:val="002754F6"/>
    <w:rsid w:val="002755AD"/>
    <w:rsid w:val="00275664"/>
    <w:rsid w:val="0027580B"/>
    <w:rsid w:val="0027582F"/>
    <w:rsid w:val="00275A04"/>
    <w:rsid w:val="00275AB2"/>
    <w:rsid w:val="00275AFC"/>
    <w:rsid w:val="00275C37"/>
    <w:rsid w:val="00275C80"/>
    <w:rsid w:val="00275C9B"/>
    <w:rsid w:val="00275E20"/>
    <w:rsid w:val="00275F4A"/>
    <w:rsid w:val="002761E5"/>
    <w:rsid w:val="00276369"/>
    <w:rsid w:val="002764BC"/>
    <w:rsid w:val="002769A1"/>
    <w:rsid w:val="00277210"/>
    <w:rsid w:val="0027727E"/>
    <w:rsid w:val="00277324"/>
    <w:rsid w:val="00277363"/>
    <w:rsid w:val="002774BE"/>
    <w:rsid w:val="00277531"/>
    <w:rsid w:val="0027755D"/>
    <w:rsid w:val="00277663"/>
    <w:rsid w:val="00277852"/>
    <w:rsid w:val="0027787F"/>
    <w:rsid w:val="00277891"/>
    <w:rsid w:val="0027790A"/>
    <w:rsid w:val="00277DD3"/>
    <w:rsid w:val="00277E93"/>
    <w:rsid w:val="00280010"/>
    <w:rsid w:val="00280069"/>
    <w:rsid w:val="0028015B"/>
    <w:rsid w:val="002802AE"/>
    <w:rsid w:val="002802C9"/>
    <w:rsid w:val="0028036D"/>
    <w:rsid w:val="0028038A"/>
    <w:rsid w:val="002803C8"/>
    <w:rsid w:val="0028040D"/>
    <w:rsid w:val="00280695"/>
    <w:rsid w:val="00280822"/>
    <w:rsid w:val="00280A3C"/>
    <w:rsid w:val="00280B0F"/>
    <w:rsid w:val="00280B6D"/>
    <w:rsid w:val="00280B7A"/>
    <w:rsid w:val="00280C4D"/>
    <w:rsid w:val="00280CA9"/>
    <w:rsid w:val="00280D17"/>
    <w:rsid w:val="00280DFC"/>
    <w:rsid w:val="0028103D"/>
    <w:rsid w:val="00281068"/>
    <w:rsid w:val="00281107"/>
    <w:rsid w:val="0028110A"/>
    <w:rsid w:val="0028115A"/>
    <w:rsid w:val="00281241"/>
    <w:rsid w:val="0028127E"/>
    <w:rsid w:val="00281312"/>
    <w:rsid w:val="002813A7"/>
    <w:rsid w:val="0028140D"/>
    <w:rsid w:val="002814B3"/>
    <w:rsid w:val="00281507"/>
    <w:rsid w:val="00281519"/>
    <w:rsid w:val="00281520"/>
    <w:rsid w:val="00281687"/>
    <w:rsid w:val="00281784"/>
    <w:rsid w:val="002819F3"/>
    <w:rsid w:val="00281C5A"/>
    <w:rsid w:val="00281CB6"/>
    <w:rsid w:val="00281F66"/>
    <w:rsid w:val="00281FC0"/>
    <w:rsid w:val="002822B6"/>
    <w:rsid w:val="002822BB"/>
    <w:rsid w:val="0028255B"/>
    <w:rsid w:val="002828D3"/>
    <w:rsid w:val="0028292E"/>
    <w:rsid w:val="00282961"/>
    <w:rsid w:val="00282A24"/>
    <w:rsid w:val="00282AD9"/>
    <w:rsid w:val="00282CCF"/>
    <w:rsid w:val="00282E25"/>
    <w:rsid w:val="002832A2"/>
    <w:rsid w:val="00283380"/>
    <w:rsid w:val="002833AA"/>
    <w:rsid w:val="002834A8"/>
    <w:rsid w:val="002834B0"/>
    <w:rsid w:val="00283624"/>
    <w:rsid w:val="0028368F"/>
    <w:rsid w:val="002836AA"/>
    <w:rsid w:val="002836ED"/>
    <w:rsid w:val="0028387D"/>
    <w:rsid w:val="002839AB"/>
    <w:rsid w:val="00283A9B"/>
    <w:rsid w:val="00283BAE"/>
    <w:rsid w:val="00283C1A"/>
    <w:rsid w:val="00283C70"/>
    <w:rsid w:val="00283EFF"/>
    <w:rsid w:val="00283FF4"/>
    <w:rsid w:val="002840C2"/>
    <w:rsid w:val="00284556"/>
    <w:rsid w:val="00284594"/>
    <w:rsid w:val="0028465E"/>
    <w:rsid w:val="002846B6"/>
    <w:rsid w:val="002847B7"/>
    <w:rsid w:val="00284848"/>
    <w:rsid w:val="002848D2"/>
    <w:rsid w:val="00284993"/>
    <w:rsid w:val="00284AED"/>
    <w:rsid w:val="00284B17"/>
    <w:rsid w:val="00284CFC"/>
    <w:rsid w:val="00284D66"/>
    <w:rsid w:val="00284D9C"/>
    <w:rsid w:val="00284E1E"/>
    <w:rsid w:val="00285078"/>
    <w:rsid w:val="00285147"/>
    <w:rsid w:val="002851E5"/>
    <w:rsid w:val="002854EF"/>
    <w:rsid w:val="00285503"/>
    <w:rsid w:val="002855DC"/>
    <w:rsid w:val="00285793"/>
    <w:rsid w:val="00285A41"/>
    <w:rsid w:val="00285A61"/>
    <w:rsid w:val="00285CDD"/>
    <w:rsid w:val="00285CF4"/>
    <w:rsid w:val="00285DE1"/>
    <w:rsid w:val="00285ED9"/>
    <w:rsid w:val="00285EE1"/>
    <w:rsid w:val="002860AD"/>
    <w:rsid w:val="00286184"/>
    <w:rsid w:val="002862E6"/>
    <w:rsid w:val="00286312"/>
    <w:rsid w:val="0028671B"/>
    <w:rsid w:val="002867AC"/>
    <w:rsid w:val="00286929"/>
    <w:rsid w:val="0028696D"/>
    <w:rsid w:val="002869BB"/>
    <w:rsid w:val="00286BE1"/>
    <w:rsid w:val="00286C6F"/>
    <w:rsid w:val="00286DF6"/>
    <w:rsid w:val="00286EFE"/>
    <w:rsid w:val="00287161"/>
    <w:rsid w:val="00287196"/>
    <w:rsid w:val="002873C7"/>
    <w:rsid w:val="002875C0"/>
    <w:rsid w:val="002876E1"/>
    <w:rsid w:val="00287A19"/>
    <w:rsid w:val="00287B08"/>
    <w:rsid w:val="00287BFD"/>
    <w:rsid w:val="00287D0A"/>
    <w:rsid w:val="00287E37"/>
    <w:rsid w:val="00287E5E"/>
    <w:rsid w:val="00287E7B"/>
    <w:rsid w:val="00287F22"/>
    <w:rsid w:val="00290050"/>
    <w:rsid w:val="00290051"/>
    <w:rsid w:val="002900EF"/>
    <w:rsid w:val="002901E2"/>
    <w:rsid w:val="002904D3"/>
    <w:rsid w:val="00290579"/>
    <w:rsid w:val="00290801"/>
    <w:rsid w:val="0029094F"/>
    <w:rsid w:val="002909AB"/>
    <w:rsid w:val="00290A80"/>
    <w:rsid w:val="00290BA3"/>
    <w:rsid w:val="00290BE7"/>
    <w:rsid w:val="00290F00"/>
    <w:rsid w:val="00290F14"/>
    <w:rsid w:val="00291174"/>
    <w:rsid w:val="002911F1"/>
    <w:rsid w:val="00291247"/>
    <w:rsid w:val="00291424"/>
    <w:rsid w:val="0029143F"/>
    <w:rsid w:val="002914D8"/>
    <w:rsid w:val="00291688"/>
    <w:rsid w:val="0029169C"/>
    <w:rsid w:val="002916B7"/>
    <w:rsid w:val="002917BD"/>
    <w:rsid w:val="002918A7"/>
    <w:rsid w:val="0029191A"/>
    <w:rsid w:val="00291981"/>
    <w:rsid w:val="002919F5"/>
    <w:rsid w:val="00291B7E"/>
    <w:rsid w:val="00291E34"/>
    <w:rsid w:val="00291E4F"/>
    <w:rsid w:val="00291FAF"/>
    <w:rsid w:val="0029218C"/>
    <w:rsid w:val="002923B5"/>
    <w:rsid w:val="002925CD"/>
    <w:rsid w:val="0029261D"/>
    <w:rsid w:val="002926B0"/>
    <w:rsid w:val="00292A3C"/>
    <w:rsid w:val="00292A90"/>
    <w:rsid w:val="00292B79"/>
    <w:rsid w:val="00292BE4"/>
    <w:rsid w:val="00292C9B"/>
    <w:rsid w:val="00292FBC"/>
    <w:rsid w:val="00293043"/>
    <w:rsid w:val="0029307F"/>
    <w:rsid w:val="002931DF"/>
    <w:rsid w:val="00293211"/>
    <w:rsid w:val="0029341F"/>
    <w:rsid w:val="002934AE"/>
    <w:rsid w:val="0029378E"/>
    <w:rsid w:val="0029381E"/>
    <w:rsid w:val="00293974"/>
    <w:rsid w:val="002939A2"/>
    <w:rsid w:val="00293A46"/>
    <w:rsid w:val="00293A50"/>
    <w:rsid w:val="00293ABE"/>
    <w:rsid w:val="00293B37"/>
    <w:rsid w:val="00293B63"/>
    <w:rsid w:val="00293C46"/>
    <w:rsid w:val="00293C80"/>
    <w:rsid w:val="00293DC7"/>
    <w:rsid w:val="00293EA9"/>
    <w:rsid w:val="00293EAF"/>
    <w:rsid w:val="00293ECD"/>
    <w:rsid w:val="00293ED6"/>
    <w:rsid w:val="00293F1E"/>
    <w:rsid w:val="00293F84"/>
    <w:rsid w:val="0029400C"/>
    <w:rsid w:val="00294014"/>
    <w:rsid w:val="0029417A"/>
    <w:rsid w:val="0029423C"/>
    <w:rsid w:val="00294269"/>
    <w:rsid w:val="002943E6"/>
    <w:rsid w:val="00294460"/>
    <w:rsid w:val="0029453E"/>
    <w:rsid w:val="00294556"/>
    <w:rsid w:val="002946C5"/>
    <w:rsid w:val="00294702"/>
    <w:rsid w:val="002947AE"/>
    <w:rsid w:val="00294835"/>
    <w:rsid w:val="00294839"/>
    <w:rsid w:val="00294BF2"/>
    <w:rsid w:val="00294E15"/>
    <w:rsid w:val="00294FBD"/>
    <w:rsid w:val="00295060"/>
    <w:rsid w:val="002950D2"/>
    <w:rsid w:val="002955A6"/>
    <w:rsid w:val="00295664"/>
    <w:rsid w:val="0029578F"/>
    <w:rsid w:val="002957A8"/>
    <w:rsid w:val="00295946"/>
    <w:rsid w:val="00295CCD"/>
    <w:rsid w:val="00295DF8"/>
    <w:rsid w:val="00295F74"/>
    <w:rsid w:val="0029609A"/>
    <w:rsid w:val="0029610B"/>
    <w:rsid w:val="0029628C"/>
    <w:rsid w:val="00296517"/>
    <w:rsid w:val="00296698"/>
    <w:rsid w:val="002966B7"/>
    <w:rsid w:val="002968E3"/>
    <w:rsid w:val="00296D9A"/>
    <w:rsid w:val="00296E4D"/>
    <w:rsid w:val="00296FB2"/>
    <w:rsid w:val="00297034"/>
    <w:rsid w:val="00297121"/>
    <w:rsid w:val="00297263"/>
    <w:rsid w:val="002973C3"/>
    <w:rsid w:val="00297430"/>
    <w:rsid w:val="00297638"/>
    <w:rsid w:val="00297689"/>
    <w:rsid w:val="00297691"/>
    <w:rsid w:val="0029783E"/>
    <w:rsid w:val="00297B7D"/>
    <w:rsid w:val="00297C6F"/>
    <w:rsid w:val="00297C95"/>
    <w:rsid w:val="00297D1C"/>
    <w:rsid w:val="00297DAE"/>
    <w:rsid w:val="00297E49"/>
    <w:rsid w:val="00297E59"/>
    <w:rsid w:val="00297E5A"/>
    <w:rsid w:val="002A0028"/>
    <w:rsid w:val="002A024B"/>
    <w:rsid w:val="002A03C7"/>
    <w:rsid w:val="002A042A"/>
    <w:rsid w:val="002A04DB"/>
    <w:rsid w:val="002A07C5"/>
    <w:rsid w:val="002A07F7"/>
    <w:rsid w:val="002A086D"/>
    <w:rsid w:val="002A09C5"/>
    <w:rsid w:val="002A09C7"/>
    <w:rsid w:val="002A0C8F"/>
    <w:rsid w:val="002A0FB3"/>
    <w:rsid w:val="002A1008"/>
    <w:rsid w:val="002A12F2"/>
    <w:rsid w:val="002A138E"/>
    <w:rsid w:val="002A14E6"/>
    <w:rsid w:val="002A14F1"/>
    <w:rsid w:val="002A1566"/>
    <w:rsid w:val="002A1583"/>
    <w:rsid w:val="002A18B1"/>
    <w:rsid w:val="002A18D7"/>
    <w:rsid w:val="002A1A11"/>
    <w:rsid w:val="002A1A72"/>
    <w:rsid w:val="002A1A97"/>
    <w:rsid w:val="002A1B74"/>
    <w:rsid w:val="002A1EF6"/>
    <w:rsid w:val="002A1F7E"/>
    <w:rsid w:val="002A23A7"/>
    <w:rsid w:val="002A25BC"/>
    <w:rsid w:val="002A28C5"/>
    <w:rsid w:val="002A29DE"/>
    <w:rsid w:val="002A2A62"/>
    <w:rsid w:val="002A2B5D"/>
    <w:rsid w:val="002A2C3E"/>
    <w:rsid w:val="002A2C55"/>
    <w:rsid w:val="002A2CA8"/>
    <w:rsid w:val="002A2D8C"/>
    <w:rsid w:val="002A2E9F"/>
    <w:rsid w:val="002A2F92"/>
    <w:rsid w:val="002A30BB"/>
    <w:rsid w:val="002A31ED"/>
    <w:rsid w:val="002A357B"/>
    <w:rsid w:val="002A3631"/>
    <w:rsid w:val="002A3793"/>
    <w:rsid w:val="002A39C1"/>
    <w:rsid w:val="002A3A87"/>
    <w:rsid w:val="002A3C85"/>
    <w:rsid w:val="002A3D01"/>
    <w:rsid w:val="002A3E06"/>
    <w:rsid w:val="002A41A5"/>
    <w:rsid w:val="002A4279"/>
    <w:rsid w:val="002A47A8"/>
    <w:rsid w:val="002A48B3"/>
    <w:rsid w:val="002A49E0"/>
    <w:rsid w:val="002A4BA2"/>
    <w:rsid w:val="002A4BCB"/>
    <w:rsid w:val="002A4D91"/>
    <w:rsid w:val="002A4F2F"/>
    <w:rsid w:val="002A51C3"/>
    <w:rsid w:val="002A5214"/>
    <w:rsid w:val="002A5387"/>
    <w:rsid w:val="002A5529"/>
    <w:rsid w:val="002A557E"/>
    <w:rsid w:val="002A5601"/>
    <w:rsid w:val="002A5681"/>
    <w:rsid w:val="002A5763"/>
    <w:rsid w:val="002A5953"/>
    <w:rsid w:val="002A5A1E"/>
    <w:rsid w:val="002A5A38"/>
    <w:rsid w:val="002A5C8A"/>
    <w:rsid w:val="002A5CA1"/>
    <w:rsid w:val="002A5E4C"/>
    <w:rsid w:val="002A5FC0"/>
    <w:rsid w:val="002A610E"/>
    <w:rsid w:val="002A6159"/>
    <w:rsid w:val="002A63D8"/>
    <w:rsid w:val="002A647B"/>
    <w:rsid w:val="002A64EF"/>
    <w:rsid w:val="002A657A"/>
    <w:rsid w:val="002A65D8"/>
    <w:rsid w:val="002A6673"/>
    <w:rsid w:val="002A668B"/>
    <w:rsid w:val="002A66B0"/>
    <w:rsid w:val="002A66B5"/>
    <w:rsid w:val="002A67BC"/>
    <w:rsid w:val="002A681A"/>
    <w:rsid w:val="002A68EE"/>
    <w:rsid w:val="002A69DA"/>
    <w:rsid w:val="002A6A02"/>
    <w:rsid w:val="002A6B6F"/>
    <w:rsid w:val="002A6CCA"/>
    <w:rsid w:val="002A6D3B"/>
    <w:rsid w:val="002A6D96"/>
    <w:rsid w:val="002A706B"/>
    <w:rsid w:val="002A73F5"/>
    <w:rsid w:val="002A7415"/>
    <w:rsid w:val="002A75EA"/>
    <w:rsid w:val="002A7633"/>
    <w:rsid w:val="002A77D8"/>
    <w:rsid w:val="002A7969"/>
    <w:rsid w:val="002A7A65"/>
    <w:rsid w:val="002A7B65"/>
    <w:rsid w:val="002A7B7A"/>
    <w:rsid w:val="002A7BB7"/>
    <w:rsid w:val="002A7C38"/>
    <w:rsid w:val="002A7CA3"/>
    <w:rsid w:val="002A7DF9"/>
    <w:rsid w:val="002A7F8A"/>
    <w:rsid w:val="002A7FF2"/>
    <w:rsid w:val="002B005C"/>
    <w:rsid w:val="002B00FD"/>
    <w:rsid w:val="002B0193"/>
    <w:rsid w:val="002B02C7"/>
    <w:rsid w:val="002B0750"/>
    <w:rsid w:val="002B07CD"/>
    <w:rsid w:val="002B099E"/>
    <w:rsid w:val="002B0AB4"/>
    <w:rsid w:val="002B0C01"/>
    <w:rsid w:val="002B0E44"/>
    <w:rsid w:val="002B0EED"/>
    <w:rsid w:val="002B10CE"/>
    <w:rsid w:val="002B1144"/>
    <w:rsid w:val="002B1183"/>
    <w:rsid w:val="002B129D"/>
    <w:rsid w:val="002B12AF"/>
    <w:rsid w:val="002B12E6"/>
    <w:rsid w:val="002B133E"/>
    <w:rsid w:val="002B1427"/>
    <w:rsid w:val="002B1590"/>
    <w:rsid w:val="002B1594"/>
    <w:rsid w:val="002B16A1"/>
    <w:rsid w:val="002B16F5"/>
    <w:rsid w:val="002B178E"/>
    <w:rsid w:val="002B185D"/>
    <w:rsid w:val="002B185E"/>
    <w:rsid w:val="002B1A26"/>
    <w:rsid w:val="002B1CA9"/>
    <w:rsid w:val="002B1E2C"/>
    <w:rsid w:val="002B201E"/>
    <w:rsid w:val="002B24E5"/>
    <w:rsid w:val="002B253A"/>
    <w:rsid w:val="002B2584"/>
    <w:rsid w:val="002B2715"/>
    <w:rsid w:val="002B2920"/>
    <w:rsid w:val="002B2978"/>
    <w:rsid w:val="002B2A4D"/>
    <w:rsid w:val="002B2A55"/>
    <w:rsid w:val="002B2A61"/>
    <w:rsid w:val="002B2BD3"/>
    <w:rsid w:val="002B2C52"/>
    <w:rsid w:val="002B2D17"/>
    <w:rsid w:val="002B2D52"/>
    <w:rsid w:val="002B2E7B"/>
    <w:rsid w:val="002B2F1A"/>
    <w:rsid w:val="002B308E"/>
    <w:rsid w:val="002B313F"/>
    <w:rsid w:val="002B33C1"/>
    <w:rsid w:val="002B3503"/>
    <w:rsid w:val="002B3801"/>
    <w:rsid w:val="002B38DB"/>
    <w:rsid w:val="002B38DE"/>
    <w:rsid w:val="002B3998"/>
    <w:rsid w:val="002B39BE"/>
    <w:rsid w:val="002B3F8C"/>
    <w:rsid w:val="002B3FA8"/>
    <w:rsid w:val="002B41EC"/>
    <w:rsid w:val="002B4343"/>
    <w:rsid w:val="002B4354"/>
    <w:rsid w:val="002B450D"/>
    <w:rsid w:val="002B456B"/>
    <w:rsid w:val="002B45C4"/>
    <w:rsid w:val="002B45E1"/>
    <w:rsid w:val="002B46C8"/>
    <w:rsid w:val="002B47F2"/>
    <w:rsid w:val="002B48C3"/>
    <w:rsid w:val="002B48E1"/>
    <w:rsid w:val="002B49A7"/>
    <w:rsid w:val="002B4CB4"/>
    <w:rsid w:val="002B4D04"/>
    <w:rsid w:val="002B4F1B"/>
    <w:rsid w:val="002B536B"/>
    <w:rsid w:val="002B541E"/>
    <w:rsid w:val="002B54EE"/>
    <w:rsid w:val="002B56E7"/>
    <w:rsid w:val="002B5875"/>
    <w:rsid w:val="002B596C"/>
    <w:rsid w:val="002B59AE"/>
    <w:rsid w:val="002B5C21"/>
    <w:rsid w:val="002B5C92"/>
    <w:rsid w:val="002B5F42"/>
    <w:rsid w:val="002B5F58"/>
    <w:rsid w:val="002B5FC1"/>
    <w:rsid w:val="002B6110"/>
    <w:rsid w:val="002B6531"/>
    <w:rsid w:val="002B67E5"/>
    <w:rsid w:val="002B67EE"/>
    <w:rsid w:val="002B6AB1"/>
    <w:rsid w:val="002B6F10"/>
    <w:rsid w:val="002B7021"/>
    <w:rsid w:val="002B705D"/>
    <w:rsid w:val="002B716C"/>
    <w:rsid w:val="002B73A5"/>
    <w:rsid w:val="002B7431"/>
    <w:rsid w:val="002B7498"/>
    <w:rsid w:val="002B75F9"/>
    <w:rsid w:val="002B78F2"/>
    <w:rsid w:val="002B79E5"/>
    <w:rsid w:val="002B7A4D"/>
    <w:rsid w:val="002B7A8A"/>
    <w:rsid w:val="002B7A99"/>
    <w:rsid w:val="002B7AE3"/>
    <w:rsid w:val="002B7B1A"/>
    <w:rsid w:val="002B7CAC"/>
    <w:rsid w:val="002C00A5"/>
    <w:rsid w:val="002C00E2"/>
    <w:rsid w:val="002C013A"/>
    <w:rsid w:val="002C0204"/>
    <w:rsid w:val="002C0222"/>
    <w:rsid w:val="002C0446"/>
    <w:rsid w:val="002C06FC"/>
    <w:rsid w:val="002C0954"/>
    <w:rsid w:val="002C09E5"/>
    <w:rsid w:val="002C0CE5"/>
    <w:rsid w:val="002C0DE7"/>
    <w:rsid w:val="002C0E6C"/>
    <w:rsid w:val="002C1076"/>
    <w:rsid w:val="002C108C"/>
    <w:rsid w:val="002C11E3"/>
    <w:rsid w:val="002C1203"/>
    <w:rsid w:val="002C13F3"/>
    <w:rsid w:val="002C1540"/>
    <w:rsid w:val="002C16F1"/>
    <w:rsid w:val="002C16FF"/>
    <w:rsid w:val="002C1737"/>
    <w:rsid w:val="002C175A"/>
    <w:rsid w:val="002C1825"/>
    <w:rsid w:val="002C1895"/>
    <w:rsid w:val="002C190D"/>
    <w:rsid w:val="002C19DA"/>
    <w:rsid w:val="002C1A7D"/>
    <w:rsid w:val="002C1CA1"/>
    <w:rsid w:val="002C1D30"/>
    <w:rsid w:val="002C20AF"/>
    <w:rsid w:val="002C22E0"/>
    <w:rsid w:val="002C230B"/>
    <w:rsid w:val="002C23F0"/>
    <w:rsid w:val="002C240D"/>
    <w:rsid w:val="002C2422"/>
    <w:rsid w:val="002C245D"/>
    <w:rsid w:val="002C24C1"/>
    <w:rsid w:val="002C2718"/>
    <w:rsid w:val="002C2A64"/>
    <w:rsid w:val="002C2AF2"/>
    <w:rsid w:val="002C2B60"/>
    <w:rsid w:val="002C2B6E"/>
    <w:rsid w:val="002C2C96"/>
    <w:rsid w:val="002C2CE6"/>
    <w:rsid w:val="002C2D04"/>
    <w:rsid w:val="002C330A"/>
    <w:rsid w:val="002C33CF"/>
    <w:rsid w:val="002C3669"/>
    <w:rsid w:val="002C3A15"/>
    <w:rsid w:val="002C3A5D"/>
    <w:rsid w:val="002C3AE2"/>
    <w:rsid w:val="002C3EDC"/>
    <w:rsid w:val="002C40AF"/>
    <w:rsid w:val="002C415A"/>
    <w:rsid w:val="002C4175"/>
    <w:rsid w:val="002C4192"/>
    <w:rsid w:val="002C4206"/>
    <w:rsid w:val="002C42DB"/>
    <w:rsid w:val="002C42DF"/>
    <w:rsid w:val="002C43EC"/>
    <w:rsid w:val="002C443C"/>
    <w:rsid w:val="002C4766"/>
    <w:rsid w:val="002C4808"/>
    <w:rsid w:val="002C48AF"/>
    <w:rsid w:val="002C48D6"/>
    <w:rsid w:val="002C4968"/>
    <w:rsid w:val="002C4A58"/>
    <w:rsid w:val="002C4CB2"/>
    <w:rsid w:val="002C4D42"/>
    <w:rsid w:val="002C4D4B"/>
    <w:rsid w:val="002C519E"/>
    <w:rsid w:val="002C52ED"/>
    <w:rsid w:val="002C53C5"/>
    <w:rsid w:val="002C5448"/>
    <w:rsid w:val="002C5750"/>
    <w:rsid w:val="002C57BB"/>
    <w:rsid w:val="002C57F1"/>
    <w:rsid w:val="002C5882"/>
    <w:rsid w:val="002C59F8"/>
    <w:rsid w:val="002C5DC2"/>
    <w:rsid w:val="002C5E83"/>
    <w:rsid w:val="002C601B"/>
    <w:rsid w:val="002C607D"/>
    <w:rsid w:val="002C61E3"/>
    <w:rsid w:val="002C6398"/>
    <w:rsid w:val="002C641C"/>
    <w:rsid w:val="002C642F"/>
    <w:rsid w:val="002C6603"/>
    <w:rsid w:val="002C6800"/>
    <w:rsid w:val="002C680E"/>
    <w:rsid w:val="002C698E"/>
    <w:rsid w:val="002C6B65"/>
    <w:rsid w:val="002C6C27"/>
    <w:rsid w:val="002C6CD1"/>
    <w:rsid w:val="002C6EE8"/>
    <w:rsid w:val="002C711F"/>
    <w:rsid w:val="002C7351"/>
    <w:rsid w:val="002C7406"/>
    <w:rsid w:val="002C7530"/>
    <w:rsid w:val="002C7549"/>
    <w:rsid w:val="002C76FE"/>
    <w:rsid w:val="002C7821"/>
    <w:rsid w:val="002C7852"/>
    <w:rsid w:val="002C7882"/>
    <w:rsid w:val="002C79C7"/>
    <w:rsid w:val="002C7F05"/>
    <w:rsid w:val="002C7FCA"/>
    <w:rsid w:val="002D0042"/>
    <w:rsid w:val="002D00F4"/>
    <w:rsid w:val="002D013E"/>
    <w:rsid w:val="002D01F9"/>
    <w:rsid w:val="002D047A"/>
    <w:rsid w:val="002D05B7"/>
    <w:rsid w:val="002D08AF"/>
    <w:rsid w:val="002D0993"/>
    <w:rsid w:val="002D0A07"/>
    <w:rsid w:val="002D0CB6"/>
    <w:rsid w:val="002D0CF6"/>
    <w:rsid w:val="002D0CFD"/>
    <w:rsid w:val="002D0DC5"/>
    <w:rsid w:val="002D0E94"/>
    <w:rsid w:val="002D0FA5"/>
    <w:rsid w:val="002D0FAA"/>
    <w:rsid w:val="002D1189"/>
    <w:rsid w:val="002D1193"/>
    <w:rsid w:val="002D1218"/>
    <w:rsid w:val="002D12C0"/>
    <w:rsid w:val="002D13A0"/>
    <w:rsid w:val="002D13F4"/>
    <w:rsid w:val="002D1433"/>
    <w:rsid w:val="002D1493"/>
    <w:rsid w:val="002D1580"/>
    <w:rsid w:val="002D1685"/>
    <w:rsid w:val="002D17F8"/>
    <w:rsid w:val="002D1AD9"/>
    <w:rsid w:val="002D1CAB"/>
    <w:rsid w:val="002D1E9F"/>
    <w:rsid w:val="002D1EF0"/>
    <w:rsid w:val="002D223D"/>
    <w:rsid w:val="002D2284"/>
    <w:rsid w:val="002D22FC"/>
    <w:rsid w:val="002D26D8"/>
    <w:rsid w:val="002D274D"/>
    <w:rsid w:val="002D2763"/>
    <w:rsid w:val="002D28CB"/>
    <w:rsid w:val="002D2979"/>
    <w:rsid w:val="002D29D5"/>
    <w:rsid w:val="002D29D8"/>
    <w:rsid w:val="002D2A5E"/>
    <w:rsid w:val="002D2AE8"/>
    <w:rsid w:val="002D3070"/>
    <w:rsid w:val="002D3191"/>
    <w:rsid w:val="002D31CC"/>
    <w:rsid w:val="002D3245"/>
    <w:rsid w:val="002D35C1"/>
    <w:rsid w:val="002D37AF"/>
    <w:rsid w:val="002D3895"/>
    <w:rsid w:val="002D3939"/>
    <w:rsid w:val="002D3B76"/>
    <w:rsid w:val="002D4042"/>
    <w:rsid w:val="002D4320"/>
    <w:rsid w:val="002D44C5"/>
    <w:rsid w:val="002D466E"/>
    <w:rsid w:val="002D4787"/>
    <w:rsid w:val="002D480E"/>
    <w:rsid w:val="002D49B4"/>
    <w:rsid w:val="002D49F8"/>
    <w:rsid w:val="002D4B1C"/>
    <w:rsid w:val="002D4B41"/>
    <w:rsid w:val="002D4D58"/>
    <w:rsid w:val="002D4D5A"/>
    <w:rsid w:val="002D4DB7"/>
    <w:rsid w:val="002D4DFE"/>
    <w:rsid w:val="002D52F5"/>
    <w:rsid w:val="002D5333"/>
    <w:rsid w:val="002D55D0"/>
    <w:rsid w:val="002D5733"/>
    <w:rsid w:val="002D5765"/>
    <w:rsid w:val="002D58B1"/>
    <w:rsid w:val="002D5940"/>
    <w:rsid w:val="002D5C8A"/>
    <w:rsid w:val="002D5DDB"/>
    <w:rsid w:val="002D5E29"/>
    <w:rsid w:val="002D6047"/>
    <w:rsid w:val="002D60D4"/>
    <w:rsid w:val="002D6347"/>
    <w:rsid w:val="002D642C"/>
    <w:rsid w:val="002D644A"/>
    <w:rsid w:val="002D6581"/>
    <w:rsid w:val="002D67A2"/>
    <w:rsid w:val="002D689F"/>
    <w:rsid w:val="002D6B72"/>
    <w:rsid w:val="002D6C66"/>
    <w:rsid w:val="002D6CDB"/>
    <w:rsid w:val="002D6E92"/>
    <w:rsid w:val="002D6FC7"/>
    <w:rsid w:val="002D6FD1"/>
    <w:rsid w:val="002D7038"/>
    <w:rsid w:val="002D734E"/>
    <w:rsid w:val="002D749D"/>
    <w:rsid w:val="002D7540"/>
    <w:rsid w:val="002D7693"/>
    <w:rsid w:val="002D77B2"/>
    <w:rsid w:val="002D77CF"/>
    <w:rsid w:val="002D7A95"/>
    <w:rsid w:val="002D7B3C"/>
    <w:rsid w:val="002D7C06"/>
    <w:rsid w:val="002D7C38"/>
    <w:rsid w:val="002D7C50"/>
    <w:rsid w:val="002D7CDE"/>
    <w:rsid w:val="002D7F46"/>
    <w:rsid w:val="002E00A3"/>
    <w:rsid w:val="002E0197"/>
    <w:rsid w:val="002E01C4"/>
    <w:rsid w:val="002E025B"/>
    <w:rsid w:val="002E028C"/>
    <w:rsid w:val="002E0380"/>
    <w:rsid w:val="002E08C9"/>
    <w:rsid w:val="002E08F9"/>
    <w:rsid w:val="002E0AFF"/>
    <w:rsid w:val="002E0D3D"/>
    <w:rsid w:val="002E0D69"/>
    <w:rsid w:val="002E0DB9"/>
    <w:rsid w:val="002E0E72"/>
    <w:rsid w:val="002E0F27"/>
    <w:rsid w:val="002E0FCF"/>
    <w:rsid w:val="002E106D"/>
    <w:rsid w:val="002E1256"/>
    <w:rsid w:val="002E1316"/>
    <w:rsid w:val="002E13F2"/>
    <w:rsid w:val="002E1410"/>
    <w:rsid w:val="002E14C4"/>
    <w:rsid w:val="002E15F9"/>
    <w:rsid w:val="002E1854"/>
    <w:rsid w:val="002E1887"/>
    <w:rsid w:val="002E1950"/>
    <w:rsid w:val="002E1A97"/>
    <w:rsid w:val="002E1DD7"/>
    <w:rsid w:val="002E1E62"/>
    <w:rsid w:val="002E1EED"/>
    <w:rsid w:val="002E2012"/>
    <w:rsid w:val="002E2116"/>
    <w:rsid w:val="002E21B3"/>
    <w:rsid w:val="002E2434"/>
    <w:rsid w:val="002E276F"/>
    <w:rsid w:val="002E2E68"/>
    <w:rsid w:val="002E2E90"/>
    <w:rsid w:val="002E2EC5"/>
    <w:rsid w:val="002E3010"/>
    <w:rsid w:val="002E30BC"/>
    <w:rsid w:val="002E30FF"/>
    <w:rsid w:val="002E3142"/>
    <w:rsid w:val="002E31A9"/>
    <w:rsid w:val="002E31C6"/>
    <w:rsid w:val="002E33FD"/>
    <w:rsid w:val="002E360D"/>
    <w:rsid w:val="002E3863"/>
    <w:rsid w:val="002E38DD"/>
    <w:rsid w:val="002E38F2"/>
    <w:rsid w:val="002E3978"/>
    <w:rsid w:val="002E39E2"/>
    <w:rsid w:val="002E3A1B"/>
    <w:rsid w:val="002E3A63"/>
    <w:rsid w:val="002E3B6A"/>
    <w:rsid w:val="002E404E"/>
    <w:rsid w:val="002E406B"/>
    <w:rsid w:val="002E4074"/>
    <w:rsid w:val="002E409F"/>
    <w:rsid w:val="002E41A4"/>
    <w:rsid w:val="002E4344"/>
    <w:rsid w:val="002E4437"/>
    <w:rsid w:val="002E4750"/>
    <w:rsid w:val="002E4B7C"/>
    <w:rsid w:val="002E4BDD"/>
    <w:rsid w:val="002E4C6A"/>
    <w:rsid w:val="002E4D03"/>
    <w:rsid w:val="002E4EF0"/>
    <w:rsid w:val="002E4F06"/>
    <w:rsid w:val="002E4F7E"/>
    <w:rsid w:val="002E5031"/>
    <w:rsid w:val="002E5135"/>
    <w:rsid w:val="002E533D"/>
    <w:rsid w:val="002E5389"/>
    <w:rsid w:val="002E53DF"/>
    <w:rsid w:val="002E54E1"/>
    <w:rsid w:val="002E5884"/>
    <w:rsid w:val="002E5B13"/>
    <w:rsid w:val="002E5C4C"/>
    <w:rsid w:val="002E5D03"/>
    <w:rsid w:val="002E5F41"/>
    <w:rsid w:val="002E5FE4"/>
    <w:rsid w:val="002E6022"/>
    <w:rsid w:val="002E6156"/>
    <w:rsid w:val="002E6169"/>
    <w:rsid w:val="002E61BE"/>
    <w:rsid w:val="002E634B"/>
    <w:rsid w:val="002E64A4"/>
    <w:rsid w:val="002E64DB"/>
    <w:rsid w:val="002E6782"/>
    <w:rsid w:val="002E69E5"/>
    <w:rsid w:val="002E6CE8"/>
    <w:rsid w:val="002E6CF1"/>
    <w:rsid w:val="002E6EBF"/>
    <w:rsid w:val="002E7021"/>
    <w:rsid w:val="002E70D2"/>
    <w:rsid w:val="002E70E1"/>
    <w:rsid w:val="002E713C"/>
    <w:rsid w:val="002E722E"/>
    <w:rsid w:val="002E724D"/>
    <w:rsid w:val="002E72BE"/>
    <w:rsid w:val="002E768F"/>
    <w:rsid w:val="002E76E0"/>
    <w:rsid w:val="002E78E7"/>
    <w:rsid w:val="002E796D"/>
    <w:rsid w:val="002E79DC"/>
    <w:rsid w:val="002E7A55"/>
    <w:rsid w:val="002E7AF8"/>
    <w:rsid w:val="002E7BDF"/>
    <w:rsid w:val="002E7CF9"/>
    <w:rsid w:val="002E7DCE"/>
    <w:rsid w:val="002E7F07"/>
    <w:rsid w:val="002E7F8D"/>
    <w:rsid w:val="002E7FC7"/>
    <w:rsid w:val="002F015E"/>
    <w:rsid w:val="002F01F1"/>
    <w:rsid w:val="002F0348"/>
    <w:rsid w:val="002F03C8"/>
    <w:rsid w:val="002F0499"/>
    <w:rsid w:val="002F0557"/>
    <w:rsid w:val="002F07F6"/>
    <w:rsid w:val="002F08BC"/>
    <w:rsid w:val="002F08CC"/>
    <w:rsid w:val="002F0A06"/>
    <w:rsid w:val="002F0C53"/>
    <w:rsid w:val="002F0CEA"/>
    <w:rsid w:val="002F0D03"/>
    <w:rsid w:val="002F0DC7"/>
    <w:rsid w:val="002F0EE9"/>
    <w:rsid w:val="002F1025"/>
    <w:rsid w:val="002F116D"/>
    <w:rsid w:val="002F1197"/>
    <w:rsid w:val="002F127F"/>
    <w:rsid w:val="002F1332"/>
    <w:rsid w:val="002F1425"/>
    <w:rsid w:val="002F15B7"/>
    <w:rsid w:val="002F1668"/>
    <w:rsid w:val="002F1741"/>
    <w:rsid w:val="002F1949"/>
    <w:rsid w:val="002F1A8F"/>
    <w:rsid w:val="002F1AB7"/>
    <w:rsid w:val="002F1B25"/>
    <w:rsid w:val="002F1BC7"/>
    <w:rsid w:val="002F1D6E"/>
    <w:rsid w:val="002F1F00"/>
    <w:rsid w:val="002F2080"/>
    <w:rsid w:val="002F2229"/>
    <w:rsid w:val="002F24A1"/>
    <w:rsid w:val="002F2515"/>
    <w:rsid w:val="002F2617"/>
    <w:rsid w:val="002F2760"/>
    <w:rsid w:val="002F2791"/>
    <w:rsid w:val="002F27BD"/>
    <w:rsid w:val="002F2805"/>
    <w:rsid w:val="002F2B01"/>
    <w:rsid w:val="002F2C40"/>
    <w:rsid w:val="002F2C95"/>
    <w:rsid w:val="002F2E07"/>
    <w:rsid w:val="002F2F7F"/>
    <w:rsid w:val="002F2FC8"/>
    <w:rsid w:val="002F3083"/>
    <w:rsid w:val="002F3345"/>
    <w:rsid w:val="002F339F"/>
    <w:rsid w:val="002F36C6"/>
    <w:rsid w:val="002F37B0"/>
    <w:rsid w:val="002F3810"/>
    <w:rsid w:val="002F3893"/>
    <w:rsid w:val="002F3AE9"/>
    <w:rsid w:val="002F3B45"/>
    <w:rsid w:val="002F3D14"/>
    <w:rsid w:val="002F3DB2"/>
    <w:rsid w:val="002F3EB5"/>
    <w:rsid w:val="002F3F2F"/>
    <w:rsid w:val="002F40DC"/>
    <w:rsid w:val="002F4207"/>
    <w:rsid w:val="002F422B"/>
    <w:rsid w:val="002F45C2"/>
    <w:rsid w:val="002F467A"/>
    <w:rsid w:val="002F46A2"/>
    <w:rsid w:val="002F47F2"/>
    <w:rsid w:val="002F4A1C"/>
    <w:rsid w:val="002F4C58"/>
    <w:rsid w:val="002F4D6A"/>
    <w:rsid w:val="002F4F01"/>
    <w:rsid w:val="002F500C"/>
    <w:rsid w:val="002F51E2"/>
    <w:rsid w:val="002F558E"/>
    <w:rsid w:val="002F56F7"/>
    <w:rsid w:val="002F5891"/>
    <w:rsid w:val="002F594E"/>
    <w:rsid w:val="002F5AA4"/>
    <w:rsid w:val="002F5BA4"/>
    <w:rsid w:val="002F5C1F"/>
    <w:rsid w:val="002F5CF8"/>
    <w:rsid w:val="002F5ED0"/>
    <w:rsid w:val="002F60A2"/>
    <w:rsid w:val="002F6167"/>
    <w:rsid w:val="002F6353"/>
    <w:rsid w:val="002F63E0"/>
    <w:rsid w:val="002F6473"/>
    <w:rsid w:val="002F65D5"/>
    <w:rsid w:val="002F6661"/>
    <w:rsid w:val="002F6ABD"/>
    <w:rsid w:val="002F6ED3"/>
    <w:rsid w:val="002F6FA0"/>
    <w:rsid w:val="002F711A"/>
    <w:rsid w:val="002F728D"/>
    <w:rsid w:val="002F72E3"/>
    <w:rsid w:val="002F74B9"/>
    <w:rsid w:val="002F74BB"/>
    <w:rsid w:val="002F74C6"/>
    <w:rsid w:val="002F7653"/>
    <w:rsid w:val="002F7735"/>
    <w:rsid w:val="002F798A"/>
    <w:rsid w:val="002F7D8E"/>
    <w:rsid w:val="002F7E7C"/>
    <w:rsid w:val="002F7FA8"/>
    <w:rsid w:val="003004A9"/>
    <w:rsid w:val="003005B3"/>
    <w:rsid w:val="00300A62"/>
    <w:rsid w:val="00300B39"/>
    <w:rsid w:val="00300BFC"/>
    <w:rsid w:val="00300CD2"/>
    <w:rsid w:val="00300D4D"/>
    <w:rsid w:val="00300EB7"/>
    <w:rsid w:val="00300ED1"/>
    <w:rsid w:val="00300EFA"/>
    <w:rsid w:val="00300F72"/>
    <w:rsid w:val="00301006"/>
    <w:rsid w:val="003010B4"/>
    <w:rsid w:val="00301162"/>
    <w:rsid w:val="00301300"/>
    <w:rsid w:val="003013F4"/>
    <w:rsid w:val="0030144E"/>
    <w:rsid w:val="00301664"/>
    <w:rsid w:val="00301914"/>
    <w:rsid w:val="0030195B"/>
    <w:rsid w:val="00301A43"/>
    <w:rsid w:val="00301A6F"/>
    <w:rsid w:val="00301BD2"/>
    <w:rsid w:val="00301BDA"/>
    <w:rsid w:val="00301D6D"/>
    <w:rsid w:val="00301F88"/>
    <w:rsid w:val="0030201C"/>
    <w:rsid w:val="0030214E"/>
    <w:rsid w:val="003021D2"/>
    <w:rsid w:val="00302308"/>
    <w:rsid w:val="0030246C"/>
    <w:rsid w:val="003025F0"/>
    <w:rsid w:val="0030264B"/>
    <w:rsid w:val="00302715"/>
    <w:rsid w:val="00302753"/>
    <w:rsid w:val="00302793"/>
    <w:rsid w:val="00302868"/>
    <w:rsid w:val="00302949"/>
    <w:rsid w:val="0030296B"/>
    <w:rsid w:val="00302971"/>
    <w:rsid w:val="00302AF1"/>
    <w:rsid w:val="00302C6F"/>
    <w:rsid w:val="00302CE8"/>
    <w:rsid w:val="00302D89"/>
    <w:rsid w:val="00302F32"/>
    <w:rsid w:val="00302FC7"/>
    <w:rsid w:val="003032FE"/>
    <w:rsid w:val="00303433"/>
    <w:rsid w:val="00303644"/>
    <w:rsid w:val="00303828"/>
    <w:rsid w:val="00303987"/>
    <w:rsid w:val="00303B1B"/>
    <w:rsid w:val="00303BF2"/>
    <w:rsid w:val="00303C0F"/>
    <w:rsid w:val="00303CF6"/>
    <w:rsid w:val="00303F86"/>
    <w:rsid w:val="0030409E"/>
    <w:rsid w:val="003041B0"/>
    <w:rsid w:val="0030467C"/>
    <w:rsid w:val="00304770"/>
    <w:rsid w:val="003048D1"/>
    <w:rsid w:val="00304A5A"/>
    <w:rsid w:val="00304C67"/>
    <w:rsid w:val="00304CB2"/>
    <w:rsid w:val="00304D70"/>
    <w:rsid w:val="00305241"/>
    <w:rsid w:val="0030529F"/>
    <w:rsid w:val="003052C1"/>
    <w:rsid w:val="003053B3"/>
    <w:rsid w:val="003053F3"/>
    <w:rsid w:val="00305408"/>
    <w:rsid w:val="003055EC"/>
    <w:rsid w:val="0030598D"/>
    <w:rsid w:val="003059B9"/>
    <w:rsid w:val="00305A02"/>
    <w:rsid w:val="00305A61"/>
    <w:rsid w:val="00305B84"/>
    <w:rsid w:val="00305CCD"/>
    <w:rsid w:val="00305D4A"/>
    <w:rsid w:val="00305EBA"/>
    <w:rsid w:val="00305F4A"/>
    <w:rsid w:val="003060E2"/>
    <w:rsid w:val="00306278"/>
    <w:rsid w:val="00306366"/>
    <w:rsid w:val="003063D3"/>
    <w:rsid w:val="00306433"/>
    <w:rsid w:val="003064F9"/>
    <w:rsid w:val="003065A4"/>
    <w:rsid w:val="003065B9"/>
    <w:rsid w:val="003066A5"/>
    <w:rsid w:val="00306C7E"/>
    <w:rsid w:val="0030703F"/>
    <w:rsid w:val="00307484"/>
    <w:rsid w:val="00307769"/>
    <w:rsid w:val="003078AA"/>
    <w:rsid w:val="00307B3A"/>
    <w:rsid w:val="00307C6C"/>
    <w:rsid w:val="00307C81"/>
    <w:rsid w:val="00307D57"/>
    <w:rsid w:val="00307E35"/>
    <w:rsid w:val="003101AD"/>
    <w:rsid w:val="003101F9"/>
    <w:rsid w:val="003104C8"/>
    <w:rsid w:val="003105C6"/>
    <w:rsid w:val="003106DB"/>
    <w:rsid w:val="003106E2"/>
    <w:rsid w:val="00310711"/>
    <w:rsid w:val="0031075A"/>
    <w:rsid w:val="00310829"/>
    <w:rsid w:val="003108B1"/>
    <w:rsid w:val="00310A4F"/>
    <w:rsid w:val="00310AD2"/>
    <w:rsid w:val="00310C3A"/>
    <w:rsid w:val="00310DDA"/>
    <w:rsid w:val="00310F23"/>
    <w:rsid w:val="00310FC1"/>
    <w:rsid w:val="00311076"/>
    <w:rsid w:val="003110FE"/>
    <w:rsid w:val="00311157"/>
    <w:rsid w:val="0031116D"/>
    <w:rsid w:val="0031117E"/>
    <w:rsid w:val="003111B0"/>
    <w:rsid w:val="00311230"/>
    <w:rsid w:val="00311238"/>
    <w:rsid w:val="003116E1"/>
    <w:rsid w:val="0031181C"/>
    <w:rsid w:val="0031183A"/>
    <w:rsid w:val="00311893"/>
    <w:rsid w:val="00311914"/>
    <w:rsid w:val="00311ADC"/>
    <w:rsid w:val="00311AFD"/>
    <w:rsid w:val="00311B34"/>
    <w:rsid w:val="00311CBC"/>
    <w:rsid w:val="00311CCE"/>
    <w:rsid w:val="00311E94"/>
    <w:rsid w:val="00311F0F"/>
    <w:rsid w:val="00311F5E"/>
    <w:rsid w:val="00312062"/>
    <w:rsid w:val="003121A4"/>
    <w:rsid w:val="0031230B"/>
    <w:rsid w:val="003123B3"/>
    <w:rsid w:val="003123BF"/>
    <w:rsid w:val="00312427"/>
    <w:rsid w:val="00312445"/>
    <w:rsid w:val="003124ED"/>
    <w:rsid w:val="003124F7"/>
    <w:rsid w:val="003125B9"/>
    <w:rsid w:val="00312808"/>
    <w:rsid w:val="003128CD"/>
    <w:rsid w:val="00312A31"/>
    <w:rsid w:val="00312B4B"/>
    <w:rsid w:val="00312C20"/>
    <w:rsid w:val="00312C81"/>
    <w:rsid w:val="00312D2B"/>
    <w:rsid w:val="00312DBD"/>
    <w:rsid w:val="00312E35"/>
    <w:rsid w:val="00312E4C"/>
    <w:rsid w:val="0031313D"/>
    <w:rsid w:val="00313160"/>
    <w:rsid w:val="003132CD"/>
    <w:rsid w:val="00313C4D"/>
    <w:rsid w:val="00313C7F"/>
    <w:rsid w:val="00313F6E"/>
    <w:rsid w:val="00313FCE"/>
    <w:rsid w:val="00313FEC"/>
    <w:rsid w:val="0031419F"/>
    <w:rsid w:val="00314245"/>
    <w:rsid w:val="0031447F"/>
    <w:rsid w:val="00314559"/>
    <w:rsid w:val="00314594"/>
    <w:rsid w:val="003145CF"/>
    <w:rsid w:val="003146C7"/>
    <w:rsid w:val="0031492B"/>
    <w:rsid w:val="00314942"/>
    <w:rsid w:val="00314B1C"/>
    <w:rsid w:val="00314B79"/>
    <w:rsid w:val="00314BF5"/>
    <w:rsid w:val="00314CC5"/>
    <w:rsid w:val="00314E69"/>
    <w:rsid w:val="00314FF8"/>
    <w:rsid w:val="003150A1"/>
    <w:rsid w:val="003150B3"/>
    <w:rsid w:val="003151A2"/>
    <w:rsid w:val="00315300"/>
    <w:rsid w:val="0031535F"/>
    <w:rsid w:val="00315424"/>
    <w:rsid w:val="003154D8"/>
    <w:rsid w:val="0031573D"/>
    <w:rsid w:val="00315895"/>
    <w:rsid w:val="003158B1"/>
    <w:rsid w:val="003158D7"/>
    <w:rsid w:val="00315B3E"/>
    <w:rsid w:val="00315CE0"/>
    <w:rsid w:val="00315E46"/>
    <w:rsid w:val="00315F3A"/>
    <w:rsid w:val="00315FC8"/>
    <w:rsid w:val="00315FCA"/>
    <w:rsid w:val="00315FEC"/>
    <w:rsid w:val="0031601D"/>
    <w:rsid w:val="00316042"/>
    <w:rsid w:val="0031609F"/>
    <w:rsid w:val="003160BE"/>
    <w:rsid w:val="003160C8"/>
    <w:rsid w:val="00316274"/>
    <w:rsid w:val="00316357"/>
    <w:rsid w:val="003164D1"/>
    <w:rsid w:val="0031668E"/>
    <w:rsid w:val="00316860"/>
    <w:rsid w:val="003168FF"/>
    <w:rsid w:val="0031693D"/>
    <w:rsid w:val="00316A6F"/>
    <w:rsid w:val="00316AA4"/>
    <w:rsid w:val="00316AD4"/>
    <w:rsid w:val="00316AD9"/>
    <w:rsid w:val="00316AE1"/>
    <w:rsid w:val="00316B82"/>
    <w:rsid w:val="00316CEF"/>
    <w:rsid w:val="00316FB2"/>
    <w:rsid w:val="00317025"/>
    <w:rsid w:val="00317136"/>
    <w:rsid w:val="003171EC"/>
    <w:rsid w:val="0031726D"/>
    <w:rsid w:val="0031749C"/>
    <w:rsid w:val="00317881"/>
    <w:rsid w:val="0031798D"/>
    <w:rsid w:val="00317A9C"/>
    <w:rsid w:val="00317AA8"/>
    <w:rsid w:val="00317B34"/>
    <w:rsid w:val="00317B4F"/>
    <w:rsid w:val="00317DB6"/>
    <w:rsid w:val="00317E36"/>
    <w:rsid w:val="00317E52"/>
    <w:rsid w:val="00317FD0"/>
    <w:rsid w:val="00320017"/>
    <w:rsid w:val="003200C4"/>
    <w:rsid w:val="00320112"/>
    <w:rsid w:val="00320299"/>
    <w:rsid w:val="003207DE"/>
    <w:rsid w:val="0032086E"/>
    <w:rsid w:val="0032095F"/>
    <w:rsid w:val="00320BA1"/>
    <w:rsid w:val="00320CA6"/>
    <w:rsid w:val="00320D67"/>
    <w:rsid w:val="00320D8A"/>
    <w:rsid w:val="00320E3B"/>
    <w:rsid w:val="00320EAA"/>
    <w:rsid w:val="00320EBF"/>
    <w:rsid w:val="00320F9F"/>
    <w:rsid w:val="0032106F"/>
    <w:rsid w:val="00321147"/>
    <w:rsid w:val="003211D8"/>
    <w:rsid w:val="00321220"/>
    <w:rsid w:val="00321484"/>
    <w:rsid w:val="00321569"/>
    <w:rsid w:val="0032161A"/>
    <w:rsid w:val="00321708"/>
    <w:rsid w:val="00321721"/>
    <w:rsid w:val="003217C4"/>
    <w:rsid w:val="00321A91"/>
    <w:rsid w:val="00321B55"/>
    <w:rsid w:val="00321BE2"/>
    <w:rsid w:val="00321E38"/>
    <w:rsid w:val="00321E4C"/>
    <w:rsid w:val="00321F6B"/>
    <w:rsid w:val="00321FB5"/>
    <w:rsid w:val="0032215C"/>
    <w:rsid w:val="003221F6"/>
    <w:rsid w:val="00322285"/>
    <w:rsid w:val="003222EE"/>
    <w:rsid w:val="0032232B"/>
    <w:rsid w:val="00322367"/>
    <w:rsid w:val="003223AC"/>
    <w:rsid w:val="0032266D"/>
    <w:rsid w:val="00322835"/>
    <w:rsid w:val="00322841"/>
    <w:rsid w:val="00322907"/>
    <w:rsid w:val="00322A08"/>
    <w:rsid w:val="00322CB9"/>
    <w:rsid w:val="00322E4F"/>
    <w:rsid w:val="00322FBC"/>
    <w:rsid w:val="003231D3"/>
    <w:rsid w:val="00323578"/>
    <w:rsid w:val="00323611"/>
    <w:rsid w:val="00323D1B"/>
    <w:rsid w:val="00323FAC"/>
    <w:rsid w:val="0032403F"/>
    <w:rsid w:val="003243D1"/>
    <w:rsid w:val="003243E1"/>
    <w:rsid w:val="00324907"/>
    <w:rsid w:val="00324920"/>
    <w:rsid w:val="00324CFA"/>
    <w:rsid w:val="00324ED9"/>
    <w:rsid w:val="00324F9E"/>
    <w:rsid w:val="0032501F"/>
    <w:rsid w:val="00325157"/>
    <w:rsid w:val="00325259"/>
    <w:rsid w:val="0032535E"/>
    <w:rsid w:val="003253E5"/>
    <w:rsid w:val="00325493"/>
    <w:rsid w:val="00325548"/>
    <w:rsid w:val="00325594"/>
    <w:rsid w:val="0032563C"/>
    <w:rsid w:val="00325675"/>
    <w:rsid w:val="00325760"/>
    <w:rsid w:val="00325792"/>
    <w:rsid w:val="00325A5C"/>
    <w:rsid w:val="00325B19"/>
    <w:rsid w:val="00325CB0"/>
    <w:rsid w:val="00325CF6"/>
    <w:rsid w:val="00325DFF"/>
    <w:rsid w:val="00325E2A"/>
    <w:rsid w:val="00325F3A"/>
    <w:rsid w:val="00326063"/>
    <w:rsid w:val="003260B1"/>
    <w:rsid w:val="003260BD"/>
    <w:rsid w:val="0032616E"/>
    <w:rsid w:val="003261FF"/>
    <w:rsid w:val="003262B8"/>
    <w:rsid w:val="00326580"/>
    <w:rsid w:val="003268FF"/>
    <w:rsid w:val="003269AB"/>
    <w:rsid w:val="00326C9F"/>
    <w:rsid w:val="00326CFB"/>
    <w:rsid w:val="00326D95"/>
    <w:rsid w:val="00326DBC"/>
    <w:rsid w:val="00326DE3"/>
    <w:rsid w:val="00326E44"/>
    <w:rsid w:val="00326E66"/>
    <w:rsid w:val="00326EAB"/>
    <w:rsid w:val="0032721D"/>
    <w:rsid w:val="0032740A"/>
    <w:rsid w:val="00327447"/>
    <w:rsid w:val="0032763C"/>
    <w:rsid w:val="0032763E"/>
    <w:rsid w:val="0032779C"/>
    <w:rsid w:val="003277A0"/>
    <w:rsid w:val="003277D7"/>
    <w:rsid w:val="003279A9"/>
    <w:rsid w:val="003279D1"/>
    <w:rsid w:val="00327AAC"/>
    <w:rsid w:val="00327B1F"/>
    <w:rsid w:val="00327BA2"/>
    <w:rsid w:val="00327BE3"/>
    <w:rsid w:val="00327CEB"/>
    <w:rsid w:val="00327DC0"/>
    <w:rsid w:val="00327FA1"/>
    <w:rsid w:val="0033001F"/>
    <w:rsid w:val="00330714"/>
    <w:rsid w:val="003307B6"/>
    <w:rsid w:val="003307F2"/>
    <w:rsid w:val="003308C6"/>
    <w:rsid w:val="00330954"/>
    <w:rsid w:val="00330A0A"/>
    <w:rsid w:val="00330AFE"/>
    <w:rsid w:val="00330B13"/>
    <w:rsid w:val="00330B28"/>
    <w:rsid w:val="00330BA6"/>
    <w:rsid w:val="00330BAF"/>
    <w:rsid w:val="00330E18"/>
    <w:rsid w:val="00330EC5"/>
    <w:rsid w:val="00330ED9"/>
    <w:rsid w:val="00330F30"/>
    <w:rsid w:val="00331003"/>
    <w:rsid w:val="003310A5"/>
    <w:rsid w:val="0033113C"/>
    <w:rsid w:val="003312B2"/>
    <w:rsid w:val="003314AD"/>
    <w:rsid w:val="003314D2"/>
    <w:rsid w:val="003315D1"/>
    <w:rsid w:val="00331AE7"/>
    <w:rsid w:val="00331B7A"/>
    <w:rsid w:val="00331C85"/>
    <w:rsid w:val="00331EB1"/>
    <w:rsid w:val="00331EBC"/>
    <w:rsid w:val="003320FB"/>
    <w:rsid w:val="003321DC"/>
    <w:rsid w:val="003321E9"/>
    <w:rsid w:val="003321FD"/>
    <w:rsid w:val="00332427"/>
    <w:rsid w:val="003324B5"/>
    <w:rsid w:val="003324DC"/>
    <w:rsid w:val="00332503"/>
    <w:rsid w:val="003325F0"/>
    <w:rsid w:val="003326E9"/>
    <w:rsid w:val="00332791"/>
    <w:rsid w:val="003327F8"/>
    <w:rsid w:val="00332C13"/>
    <w:rsid w:val="00332C8A"/>
    <w:rsid w:val="00332D31"/>
    <w:rsid w:val="00332E12"/>
    <w:rsid w:val="00332E61"/>
    <w:rsid w:val="00332EBB"/>
    <w:rsid w:val="00333094"/>
    <w:rsid w:val="003330B8"/>
    <w:rsid w:val="0033312F"/>
    <w:rsid w:val="003331C3"/>
    <w:rsid w:val="00333261"/>
    <w:rsid w:val="003332D2"/>
    <w:rsid w:val="00333346"/>
    <w:rsid w:val="00333349"/>
    <w:rsid w:val="003333BB"/>
    <w:rsid w:val="003336CB"/>
    <w:rsid w:val="0033384F"/>
    <w:rsid w:val="003338E6"/>
    <w:rsid w:val="00333A6C"/>
    <w:rsid w:val="00333AA3"/>
    <w:rsid w:val="00333BFE"/>
    <w:rsid w:val="00333C15"/>
    <w:rsid w:val="00333CFF"/>
    <w:rsid w:val="00333F11"/>
    <w:rsid w:val="0033402C"/>
    <w:rsid w:val="0033404C"/>
    <w:rsid w:val="0033420F"/>
    <w:rsid w:val="00334260"/>
    <w:rsid w:val="003342B8"/>
    <w:rsid w:val="003344C6"/>
    <w:rsid w:val="003347B2"/>
    <w:rsid w:val="003347BC"/>
    <w:rsid w:val="00334853"/>
    <w:rsid w:val="00334932"/>
    <w:rsid w:val="00334A09"/>
    <w:rsid w:val="00334C79"/>
    <w:rsid w:val="00334D9C"/>
    <w:rsid w:val="00334E90"/>
    <w:rsid w:val="00335588"/>
    <w:rsid w:val="00335633"/>
    <w:rsid w:val="0033572F"/>
    <w:rsid w:val="00335812"/>
    <w:rsid w:val="00335DC9"/>
    <w:rsid w:val="00335DFC"/>
    <w:rsid w:val="00336174"/>
    <w:rsid w:val="00336233"/>
    <w:rsid w:val="0033659C"/>
    <w:rsid w:val="00336641"/>
    <w:rsid w:val="00336727"/>
    <w:rsid w:val="00336813"/>
    <w:rsid w:val="00336AF5"/>
    <w:rsid w:val="00336CB7"/>
    <w:rsid w:val="00336F07"/>
    <w:rsid w:val="00336FF9"/>
    <w:rsid w:val="003372BA"/>
    <w:rsid w:val="00337425"/>
    <w:rsid w:val="00337570"/>
    <w:rsid w:val="003377B3"/>
    <w:rsid w:val="0033780B"/>
    <w:rsid w:val="003378E5"/>
    <w:rsid w:val="00337976"/>
    <w:rsid w:val="00337C10"/>
    <w:rsid w:val="00337C4E"/>
    <w:rsid w:val="00337F69"/>
    <w:rsid w:val="0034009F"/>
    <w:rsid w:val="00340114"/>
    <w:rsid w:val="00340134"/>
    <w:rsid w:val="00340202"/>
    <w:rsid w:val="0034024A"/>
    <w:rsid w:val="0034026D"/>
    <w:rsid w:val="00340342"/>
    <w:rsid w:val="0034036B"/>
    <w:rsid w:val="00340431"/>
    <w:rsid w:val="0034055D"/>
    <w:rsid w:val="00340570"/>
    <w:rsid w:val="0034065F"/>
    <w:rsid w:val="003409E1"/>
    <w:rsid w:val="00340C41"/>
    <w:rsid w:val="00340CC7"/>
    <w:rsid w:val="00340CCD"/>
    <w:rsid w:val="00340F26"/>
    <w:rsid w:val="00340FE7"/>
    <w:rsid w:val="0034119B"/>
    <w:rsid w:val="003412C0"/>
    <w:rsid w:val="003413CD"/>
    <w:rsid w:val="00341550"/>
    <w:rsid w:val="0034165D"/>
    <w:rsid w:val="003417B9"/>
    <w:rsid w:val="0034186B"/>
    <w:rsid w:val="00341980"/>
    <w:rsid w:val="003419CD"/>
    <w:rsid w:val="00341A26"/>
    <w:rsid w:val="00341AFA"/>
    <w:rsid w:val="00341CD6"/>
    <w:rsid w:val="00341D5A"/>
    <w:rsid w:val="00341D8D"/>
    <w:rsid w:val="00341DCB"/>
    <w:rsid w:val="00341F1C"/>
    <w:rsid w:val="003420AB"/>
    <w:rsid w:val="0034217B"/>
    <w:rsid w:val="0034255C"/>
    <w:rsid w:val="003425FB"/>
    <w:rsid w:val="00342888"/>
    <w:rsid w:val="003428D1"/>
    <w:rsid w:val="003429DE"/>
    <w:rsid w:val="00342BB2"/>
    <w:rsid w:val="00342C78"/>
    <w:rsid w:val="00342DE7"/>
    <w:rsid w:val="00342E33"/>
    <w:rsid w:val="00342F4E"/>
    <w:rsid w:val="0034301B"/>
    <w:rsid w:val="0034302E"/>
    <w:rsid w:val="0034310D"/>
    <w:rsid w:val="003432B0"/>
    <w:rsid w:val="003432C4"/>
    <w:rsid w:val="003432D6"/>
    <w:rsid w:val="003432FC"/>
    <w:rsid w:val="003433AA"/>
    <w:rsid w:val="0034371F"/>
    <w:rsid w:val="0034385D"/>
    <w:rsid w:val="0034387D"/>
    <w:rsid w:val="003439A9"/>
    <w:rsid w:val="00343AEB"/>
    <w:rsid w:val="00343BF9"/>
    <w:rsid w:val="00343CBD"/>
    <w:rsid w:val="00343DCB"/>
    <w:rsid w:val="0034415D"/>
    <w:rsid w:val="00344263"/>
    <w:rsid w:val="00344404"/>
    <w:rsid w:val="0034448B"/>
    <w:rsid w:val="0034469D"/>
    <w:rsid w:val="003446B3"/>
    <w:rsid w:val="003447FA"/>
    <w:rsid w:val="00344810"/>
    <w:rsid w:val="003448C0"/>
    <w:rsid w:val="00344954"/>
    <w:rsid w:val="00344982"/>
    <w:rsid w:val="00344BFF"/>
    <w:rsid w:val="00344D93"/>
    <w:rsid w:val="00344EFA"/>
    <w:rsid w:val="00344F36"/>
    <w:rsid w:val="00344FBD"/>
    <w:rsid w:val="00345517"/>
    <w:rsid w:val="0034563B"/>
    <w:rsid w:val="0034585A"/>
    <w:rsid w:val="003458AD"/>
    <w:rsid w:val="003458E7"/>
    <w:rsid w:val="003459B6"/>
    <w:rsid w:val="00345A81"/>
    <w:rsid w:val="00345CE9"/>
    <w:rsid w:val="00345FDE"/>
    <w:rsid w:val="00345FE9"/>
    <w:rsid w:val="00345FF8"/>
    <w:rsid w:val="00346003"/>
    <w:rsid w:val="003462D5"/>
    <w:rsid w:val="00346307"/>
    <w:rsid w:val="003463E9"/>
    <w:rsid w:val="003465B7"/>
    <w:rsid w:val="00346604"/>
    <w:rsid w:val="00346636"/>
    <w:rsid w:val="003466A4"/>
    <w:rsid w:val="0034683C"/>
    <w:rsid w:val="00346956"/>
    <w:rsid w:val="00346A78"/>
    <w:rsid w:val="00346AFA"/>
    <w:rsid w:val="00346DB3"/>
    <w:rsid w:val="00346F23"/>
    <w:rsid w:val="00347082"/>
    <w:rsid w:val="00347185"/>
    <w:rsid w:val="003471D3"/>
    <w:rsid w:val="003471F4"/>
    <w:rsid w:val="003472D4"/>
    <w:rsid w:val="003472D5"/>
    <w:rsid w:val="00347323"/>
    <w:rsid w:val="00347384"/>
    <w:rsid w:val="003474E0"/>
    <w:rsid w:val="003475DA"/>
    <w:rsid w:val="0034783C"/>
    <w:rsid w:val="00347847"/>
    <w:rsid w:val="0034799F"/>
    <w:rsid w:val="00347A34"/>
    <w:rsid w:val="00347A3F"/>
    <w:rsid w:val="00347BE6"/>
    <w:rsid w:val="00347C5D"/>
    <w:rsid w:val="00347CCF"/>
    <w:rsid w:val="00347E07"/>
    <w:rsid w:val="00347FDE"/>
    <w:rsid w:val="00347FE8"/>
    <w:rsid w:val="0035004A"/>
    <w:rsid w:val="00350152"/>
    <w:rsid w:val="003502A9"/>
    <w:rsid w:val="003505D2"/>
    <w:rsid w:val="0035069E"/>
    <w:rsid w:val="003506E2"/>
    <w:rsid w:val="0035070B"/>
    <w:rsid w:val="00350858"/>
    <w:rsid w:val="00350CA9"/>
    <w:rsid w:val="00350FF5"/>
    <w:rsid w:val="003511BF"/>
    <w:rsid w:val="003511E2"/>
    <w:rsid w:val="00351253"/>
    <w:rsid w:val="003512CE"/>
    <w:rsid w:val="00351373"/>
    <w:rsid w:val="00351412"/>
    <w:rsid w:val="00351446"/>
    <w:rsid w:val="0035149D"/>
    <w:rsid w:val="003514D1"/>
    <w:rsid w:val="003514FD"/>
    <w:rsid w:val="00351625"/>
    <w:rsid w:val="003516CF"/>
    <w:rsid w:val="00351806"/>
    <w:rsid w:val="00351949"/>
    <w:rsid w:val="0035198C"/>
    <w:rsid w:val="003519A5"/>
    <w:rsid w:val="00351B3C"/>
    <w:rsid w:val="00351B3F"/>
    <w:rsid w:val="00351DE9"/>
    <w:rsid w:val="0035211D"/>
    <w:rsid w:val="00352317"/>
    <w:rsid w:val="0035238B"/>
    <w:rsid w:val="003523A6"/>
    <w:rsid w:val="0035241A"/>
    <w:rsid w:val="003526C8"/>
    <w:rsid w:val="00352781"/>
    <w:rsid w:val="003527DB"/>
    <w:rsid w:val="003528ED"/>
    <w:rsid w:val="003528EE"/>
    <w:rsid w:val="00352A48"/>
    <w:rsid w:val="00352AA4"/>
    <w:rsid w:val="00352AC9"/>
    <w:rsid w:val="00352D84"/>
    <w:rsid w:val="00352FB7"/>
    <w:rsid w:val="00353010"/>
    <w:rsid w:val="003530EF"/>
    <w:rsid w:val="003530FF"/>
    <w:rsid w:val="00353170"/>
    <w:rsid w:val="0035335B"/>
    <w:rsid w:val="003533D4"/>
    <w:rsid w:val="0035345C"/>
    <w:rsid w:val="003534E0"/>
    <w:rsid w:val="00353572"/>
    <w:rsid w:val="00353708"/>
    <w:rsid w:val="00353A4D"/>
    <w:rsid w:val="00353F31"/>
    <w:rsid w:val="003542EC"/>
    <w:rsid w:val="00354435"/>
    <w:rsid w:val="0035444E"/>
    <w:rsid w:val="003547A1"/>
    <w:rsid w:val="0035485D"/>
    <w:rsid w:val="003548DE"/>
    <w:rsid w:val="00354901"/>
    <w:rsid w:val="00354952"/>
    <w:rsid w:val="0035498F"/>
    <w:rsid w:val="00354A2C"/>
    <w:rsid w:val="00354A9C"/>
    <w:rsid w:val="00354B96"/>
    <w:rsid w:val="00355033"/>
    <w:rsid w:val="00355067"/>
    <w:rsid w:val="0035529D"/>
    <w:rsid w:val="00355408"/>
    <w:rsid w:val="00355643"/>
    <w:rsid w:val="00355736"/>
    <w:rsid w:val="00355755"/>
    <w:rsid w:val="003557E1"/>
    <w:rsid w:val="00355BE2"/>
    <w:rsid w:val="00355BE4"/>
    <w:rsid w:val="00356109"/>
    <w:rsid w:val="00356121"/>
    <w:rsid w:val="00356161"/>
    <w:rsid w:val="003561A4"/>
    <w:rsid w:val="003562EE"/>
    <w:rsid w:val="00356357"/>
    <w:rsid w:val="003563AC"/>
    <w:rsid w:val="003563AF"/>
    <w:rsid w:val="003563C0"/>
    <w:rsid w:val="003563C3"/>
    <w:rsid w:val="00356404"/>
    <w:rsid w:val="003564AF"/>
    <w:rsid w:val="003565F9"/>
    <w:rsid w:val="003566CC"/>
    <w:rsid w:val="00356902"/>
    <w:rsid w:val="00356A0A"/>
    <w:rsid w:val="00356C11"/>
    <w:rsid w:val="00356C53"/>
    <w:rsid w:val="00356D1B"/>
    <w:rsid w:val="00356E1F"/>
    <w:rsid w:val="00356F75"/>
    <w:rsid w:val="0035725F"/>
    <w:rsid w:val="00357320"/>
    <w:rsid w:val="003573CC"/>
    <w:rsid w:val="003575D2"/>
    <w:rsid w:val="003575F5"/>
    <w:rsid w:val="003576E8"/>
    <w:rsid w:val="003577CA"/>
    <w:rsid w:val="003577F3"/>
    <w:rsid w:val="00357858"/>
    <w:rsid w:val="00357B37"/>
    <w:rsid w:val="00357C70"/>
    <w:rsid w:val="00357CC4"/>
    <w:rsid w:val="00357D8B"/>
    <w:rsid w:val="00357EE5"/>
    <w:rsid w:val="00357F61"/>
    <w:rsid w:val="00360001"/>
    <w:rsid w:val="0036003F"/>
    <w:rsid w:val="003600ED"/>
    <w:rsid w:val="00360188"/>
    <w:rsid w:val="00360244"/>
    <w:rsid w:val="00360340"/>
    <w:rsid w:val="0036035A"/>
    <w:rsid w:val="003604D4"/>
    <w:rsid w:val="0036059F"/>
    <w:rsid w:val="0036075B"/>
    <w:rsid w:val="00360881"/>
    <w:rsid w:val="00360AA3"/>
    <w:rsid w:val="00360B41"/>
    <w:rsid w:val="00360C72"/>
    <w:rsid w:val="00360E2E"/>
    <w:rsid w:val="0036140A"/>
    <w:rsid w:val="00361522"/>
    <w:rsid w:val="00361527"/>
    <w:rsid w:val="00361634"/>
    <w:rsid w:val="00361746"/>
    <w:rsid w:val="003617FA"/>
    <w:rsid w:val="00361838"/>
    <w:rsid w:val="003618CA"/>
    <w:rsid w:val="00361A79"/>
    <w:rsid w:val="00361C02"/>
    <w:rsid w:val="00361C30"/>
    <w:rsid w:val="00361D4D"/>
    <w:rsid w:val="00361E25"/>
    <w:rsid w:val="00362509"/>
    <w:rsid w:val="00362730"/>
    <w:rsid w:val="00362739"/>
    <w:rsid w:val="0036280B"/>
    <w:rsid w:val="003629A9"/>
    <w:rsid w:val="003629EF"/>
    <w:rsid w:val="00362B48"/>
    <w:rsid w:val="00362C3B"/>
    <w:rsid w:val="00362C3E"/>
    <w:rsid w:val="00362DF6"/>
    <w:rsid w:val="00363076"/>
    <w:rsid w:val="003630AA"/>
    <w:rsid w:val="003633BC"/>
    <w:rsid w:val="003634C1"/>
    <w:rsid w:val="0036365B"/>
    <w:rsid w:val="003637E6"/>
    <w:rsid w:val="00363949"/>
    <w:rsid w:val="00363EA8"/>
    <w:rsid w:val="00363F05"/>
    <w:rsid w:val="003643BD"/>
    <w:rsid w:val="003643E1"/>
    <w:rsid w:val="0036455D"/>
    <w:rsid w:val="003646FD"/>
    <w:rsid w:val="00364746"/>
    <w:rsid w:val="003647E0"/>
    <w:rsid w:val="00364891"/>
    <w:rsid w:val="00364977"/>
    <w:rsid w:val="00364CF7"/>
    <w:rsid w:val="00365185"/>
    <w:rsid w:val="0036541F"/>
    <w:rsid w:val="00365476"/>
    <w:rsid w:val="003654FB"/>
    <w:rsid w:val="0036553A"/>
    <w:rsid w:val="00365550"/>
    <w:rsid w:val="00365551"/>
    <w:rsid w:val="00365716"/>
    <w:rsid w:val="00365987"/>
    <w:rsid w:val="00365A27"/>
    <w:rsid w:val="00365A5E"/>
    <w:rsid w:val="00365BE4"/>
    <w:rsid w:val="00365D88"/>
    <w:rsid w:val="003660CB"/>
    <w:rsid w:val="0036611F"/>
    <w:rsid w:val="0036627B"/>
    <w:rsid w:val="00366630"/>
    <w:rsid w:val="00366633"/>
    <w:rsid w:val="0036668C"/>
    <w:rsid w:val="003666B3"/>
    <w:rsid w:val="003666F0"/>
    <w:rsid w:val="003668A5"/>
    <w:rsid w:val="00366940"/>
    <w:rsid w:val="003669E0"/>
    <w:rsid w:val="00366BFC"/>
    <w:rsid w:val="00366C20"/>
    <w:rsid w:val="00366C69"/>
    <w:rsid w:val="00366CEE"/>
    <w:rsid w:val="00366EAB"/>
    <w:rsid w:val="00366FC1"/>
    <w:rsid w:val="00367026"/>
    <w:rsid w:val="00367189"/>
    <w:rsid w:val="00367377"/>
    <w:rsid w:val="00367716"/>
    <w:rsid w:val="0036772A"/>
    <w:rsid w:val="00367AA7"/>
    <w:rsid w:val="00367C11"/>
    <w:rsid w:val="00367C8B"/>
    <w:rsid w:val="00367CE1"/>
    <w:rsid w:val="00367EA1"/>
    <w:rsid w:val="00367EF3"/>
    <w:rsid w:val="00367F17"/>
    <w:rsid w:val="00370039"/>
    <w:rsid w:val="00370049"/>
    <w:rsid w:val="003700BA"/>
    <w:rsid w:val="003700DB"/>
    <w:rsid w:val="00370317"/>
    <w:rsid w:val="00370363"/>
    <w:rsid w:val="00370365"/>
    <w:rsid w:val="003704D8"/>
    <w:rsid w:val="00370C29"/>
    <w:rsid w:val="00370D75"/>
    <w:rsid w:val="00370D85"/>
    <w:rsid w:val="00370F27"/>
    <w:rsid w:val="00370F87"/>
    <w:rsid w:val="00370FF2"/>
    <w:rsid w:val="003710FA"/>
    <w:rsid w:val="00371247"/>
    <w:rsid w:val="00371395"/>
    <w:rsid w:val="00371572"/>
    <w:rsid w:val="00371733"/>
    <w:rsid w:val="00371765"/>
    <w:rsid w:val="00371905"/>
    <w:rsid w:val="00371CE6"/>
    <w:rsid w:val="00371D7D"/>
    <w:rsid w:val="00371ECA"/>
    <w:rsid w:val="00371EE0"/>
    <w:rsid w:val="00371F33"/>
    <w:rsid w:val="00372414"/>
    <w:rsid w:val="00372605"/>
    <w:rsid w:val="00372638"/>
    <w:rsid w:val="00372825"/>
    <w:rsid w:val="00372854"/>
    <w:rsid w:val="003728B0"/>
    <w:rsid w:val="003729F5"/>
    <w:rsid w:val="00372BA3"/>
    <w:rsid w:val="00372BD0"/>
    <w:rsid w:val="00372C97"/>
    <w:rsid w:val="00372D56"/>
    <w:rsid w:val="00372D9B"/>
    <w:rsid w:val="00372D9E"/>
    <w:rsid w:val="00372DFA"/>
    <w:rsid w:val="00372EDE"/>
    <w:rsid w:val="00372FA5"/>
    <w:rsid w:val="00372FA6"/>
    <w:rsid w:val="00373088"/>
    <w:rsid w:val="00373242"/>
    <w:rsid w:val="0037334E"/>
    <w:rsid w:val="0037337F"/>
    <w:rsid w:val="00373438"/>
    <w:rsid w:val="00373553"/>
    <w:rsid w:val="00373669"/>
    <w:rsid w:val="003736A1"/>
    <w:rsid w:val="003736AF"/>
    <w:rsid w:val="003737A6"/>
    <w:rsid w:val="003739AA"/>
    <w:rsid w:val="00373DD7"/>
    <w:rsid w:val="00373DFD"/>
    <w:rsid w:val="00373F74"/>
    <w:rsid w:val="0037416F"/>
    <w:rsid w:val="0037427A"/>
    <w:rsid w:val="00374432"/>
    <w:rsid w:val="00374815"/>
    <w:rsid w:val="0037491F"/>
    <w:rsid w:val="00374C15"/>
    <w:rsid w:val="00374D71"/>
    <w:rsid w:val="00374D9D"/>
    <w:rsid w:val="00374DEA"/>
    <w:rsid w:val="00374E5C"/>
    <w:rsid w:val="00374FA7"/>
    <w:rsid w:val="0037505D"/>
    <w:rsid w:val="00375111"/>
    <w:rsid w:val="00375514"/>
    <w:rsid w:val="003756B8"/>
    <w:rsid w:val="003757AA"/>
    <w:rsid w:val="00375A94"/>
    <w:rsid w:val="00375B6D"/>
    <w:rsid w:val="00375C76"/>
    <w:rsid w:val="00375E45"/>
    <w:rsid w:val="00375F3C"/>
    <w:rsid w:val="00376012"/>
    <w:rsid w:val="00376045"/>
    <w:rsid w:val="003761BA"/>
    <w:rsid w:val="0037622F"/>
    <w:rsid w:val="00376285"/>
    <w:rsid w:val="0037631A"/>
    <w:rsid w:val="0037650C"/>
    <w:rsid w:val="00376658"/>
    <w:rsid w:val="0037666D"/>
    <w:rsid w:val="003766C2"/>
    <w:rsid w:val="00376703"/>
    <w:rsid w:val="00376856"/>
    <w:rsid w:val="0037691B"/>
    <w:rsid w:val="0037697D"/>
    <w:rsid w:val="00376CD7"/>
    <w:rsid w:val="00376DE9"/>
    <w:rsid w:val="00376E6F"/>
    <w:rsid w:val="00377105"/>
    <w:rsid w:val="003772A9"/>
    <w:rsid w:val="003777CA"/>
    <w:rsid w:val="00377826"/>
    <w:rsid w:val="00377914"/>
    <w:rsid w:val="003779FF"/>
    <w:rsid w:val="00377A05"/>
    <w:rsid w:val="00377A82"/>
    <w:rsid w:val="00377AF1"/>
    <w:rsid w:val="00377B63"/>
    <w:rsid w:val="00377C45"/>
    <w:rsid w:val="00377DDD"/>
    <w:rsid w:val="00377E56"/>
    <w:rsid w:val="00377F12"/>
    <w:rsid w:val="00377F57"/>
    <w:rsid w:val="00377F79"/>
    <w:rsid w:val="00377F7D"/>
    <w:rsid w:val="00380116"/>
    <w:rsid w:val="0038017D"/>
    <w:rsid w:val="00380183"/>
    <w:rsid w:val="003801D3"/>
    <w:rsid w:val="003801DA"/>
    <w:rsid w:val="003802F7"/>
    <w:rsid w:val="003803E3"/>
    <w:rsid w:val="003804BB"/>
    <w:rsid w:val="0038052B"/>
    <w:rsid w:val="00380555"/>
    <w:rsid w:val="0038067A"/>
    <w:rsid w:val="003807B7"/>
    <w:rsid w:val="0038095D"/>
    <w:rsid w:val="00380970"/>
    <w:rsid w:val="00380AD7"/>
    <w:rsid w:val="00380B86"/>
    <w:rsid w:val="00380C49"/>
    <w:rsid w:val="00380ED2"/>
    <w:rsid w:val="00380F41"/>
    <w:rsid w:val="00380F80"/>
    <w:rsid w:val="00380FDD"/>
    <w:rsid w:val="00381018"/>
    <w:rsid w:val="00381212"/>
    <w:rsid w:val="003812C5"/>
    <w:rsid w:val="003814A5"/>
    <w:rsid w:val="00381599"/>
    <w:rsid w:val="003815AA"/>
    <w:rsid w:val="00381659"/>
    <w:rsid w:val="0038177C"/>
    <w:rsid w:val="00381784"/>
    <w:rsid w:val="003817B9"/>
    <w:rsid w:val="00381C56"/>
    <w:rsid w:val="00381D86"/>
    <w:rsid w:val="00381E61"/>
    <w:rsid w:val="0038207C"/>
    <w:rsid w:val="003820FE"/>
    <w:rsid w:val="003821F1"/>
    <w:rsid w:val="00382362"/>
    <w:rsid w:val="003824F2"/>
    <w:rsid w:val="00382568"/>
    <w:rsid w:val="00382674"/>
    <w:rsid w:val="003826DD"/>
    <w:rsid w:val="00382789"/>
    <w:rsid w:val="00382829"/>
    <w:rsid w:val="00382C0A"/>
    <w:rsid w:val="00382CD3"/>
    <w:rsid w:val="00382D28"/>
    <w:rsid w:val="00382D5E"/>
    <w:rsid w:val="00382E51"/>
    <w:rsid w:val="00382E5F"/>
    <w:rsid w:val="00382F73"/>
    <w:rsid w:val="00383013"/>
    <w:rsid w:val="003831AC"/>
    <w:rsid w:val="003831EB"/>
    <w:rsid w:val="00383303"/>
    <w:rsid w:val="003835C9"/>
    <w:rsid w:val="003836E8"/>
    <w:rsid w:val="00383943"/>
    <w:rsid w:val="00383A57"/>
    <w:rsid w:val="00383A8F"/>
    <w:rsid w:val="00383BED"/>
    <w:rsid w:val="00383CA3"/>
    <w:rsid w:val="00383D90"/>
    <w:rsid w:val="00383E7A"/>
    <w:rsid w:val="00383FF7"/>
    <w:rsid w:val="003841E5"/>
    <w:rsid w:val="0038421C"/>
    <w:rsid w:val="00384618"/>
    <w:rsid w:val="003847E6"/>
    <w:rsid w:val="003847E9"/>
    <w:rsid w:val="00384938"/>
    <w:rsid w:val="00384A12"/>
    <w:rsid w:val="00384AE0"/>
    <w:rsid w:val="00384C26"/>
    <w:rsid w:val="00384C2B"/>
    <w:rsid w:val="00384DFD"/>
    <w:rsid w:val="00384E7E"/>
    <w:rsid w:val="00385022"/>
    <w:rsid w:val="00385082"/>
    <w:rsid w:val="003850E7"/>
    <w:rsid w:val="0038518F"/>
    <w:rsid w:val="003851CE"/>
    <w:rsid w:val="0038520B"/>
    <w:rsid w:val="0038538A"/>
    <w:rsid w:val="0038542E"/>
    <w:rsid w:val="00385449"/>
    <w:rsid w:val="0038552B"/>
    <w:rsid w:val="003855C4"/>
    <w:rsid w:val="00385907"/>
    <w:rsid w:val="00385B70"/>
    <w:rsid w:val="00385BF2"/>
    <w:rsid w:val="00385E59"/>
    <w:rsid w:val="00385E5A"/>
    <w:rsid w:val="00386001"/>
    <w:rsid w:val="0038608B"/>
    <w:rsid w:val="0038626F"/>
    <w:rsid w:val="00386490"/>
    <w:rsid w:val="003864B1"/>
    <w:rsid w:val="003864BE"/>
    <w:rsid w:val="00386625"/>
    <w:rsid w:val="003868E0"/>
    <w:rsid w:val="00386A6C"/>
    <w:rsid w:val="00386AB3"/>
    <w:rsid w:val="00386DD4"/>
    <w:rsid w:val="00386F88"/>
    <w:rsid w:val="00386FBF"/>
    <w:rsid w:val="00386FC1"/>
    <w:rsid w:val="00387067"/>
    <w:rsid w:val="003871B6"/>
    <w:rsid w:val="003872A3"/>
    <w:rsid w:val="003872E1"/>
    <w:rsid w:val="00387395"/>
    <w:rsid w:val="003873A3"/>
    <w:rsid w:val="003873D8"/>
    <w:rsid w:val="0038753D"/>
    <w:rsid w:val="003875A6"/>
    <w:rsid w:val="00387601"/>
    <w:rsid w:val="00387622"/>
    <w:rsid w:val="003876F9"/>
    <w:rsid w:val="00387855"/>
    <w:rsid w:val="00387937"/>
    <w:rsid w:val="00387ACB"/>
    <w:rsid w:val="00387B8C"/>
    <w:rsid w:val="00387CA9"/>
    <w:rsid w:val="00387ED5"/>
    <w:rsid w:val="00387F31"/>
    <w:rsid w:val="00387FE6"/>
    <w:rsid w:val="003900BC"/>
    <w:rsid w:val="003904E7"/>
    <w:rsid w:val="00390612"/>
    <w:rsid w:val="003908A0"/>
    <w:rsid w:val="003909C9"/>
    <w:rsid w:val="00390A89"/>
    <w:rsid w:val="0039101D"/>
    <w:rsid w:val="00391383"/>
    <w:rsid w:val="003914F7"/>
    <w:rsid w:val="003915A8"/>
    <w:rsid w:val="0039199A"/>
    <w:rsid w:val="00391A84"/>
    <w:rsid w:val="00391A93"/>
    <w:rsid w:val="00391B7D"/>
    <w:rsid w:val="00391B8E"/>
    <w:rsid w:val="00391C87"/>
    <w:rsid w:val="00391F74"/>
    <w:rsid w:val="00391FEB"/>
    <w:rsid w:val="0039204C"/>
    <w:rsid w:val="00392139"/>
    <w:rsid w:val="0039215D"/>
    <w:rsid w:val="00392187"/>
    <w:rsid w:val="00392243"/>
    <w:rsid w:val="0039245D"/>
    <w:rsid w:val="003926C0"/>
    <w:rsid w:val="0039286D"/>
    <w:rsid w:val="00392A20"/>
    <w:rsid w:val="00392AF5"/>
    <w:rsid w:val="00392BE8"/>
    <w:rsid w:val="00392C8F"/>
    <w:rsid w:val="00392CE3"/>
    <w:rsid w:val="00392D14"/>
    <w:rsid w:val="00392D3C"/>
    <w:rsid w:val="00392E1C"/>
    <w:rsid w:val="00392E89"/>
    <w:rsid w:val="00392EE2"/>
    <w:rsid w:val="00392F5E"/>
    <w:rsid w:val="003931FA"/>
    <w:rsid w:val="00393688"/>
    <w:rsid w:val="003936A5"/>
    <w:rsid w:val="00393A3E"/>
    <w:rsid w:val="00393B8B"/>
    <w:rsid w:val="00393C14"/>
    <w:rsid w:val="00393E3F"/>
    <w:rsid w:val="00393E92"/>
    <w:rsid w:val="00393EE8"/>
    <w:rsid w:val="00393F47"/>
    <w:rsid w:val="00393FBE"/>
    <w:rsid w:val="003940B6"/>
    <w:rsid w:val="00394253"/>
    <w:rsid w:val="00394297"/>
    <w:rsid w:val="0039431E"/>
    <w:rsid w:val="003943E4"/>
    <w:rsid w:val="00394927"/>
    <w:rsid w:val="00394A93"/>
    <w:rsid w:val="00394BA5"/>
    <w:rsid w:val="00394C5E"/>
    <w:rsid w:val="00394CC4"/>
    <w:rsid w:val="00394CF0"/>
    <w:rsid w:val="00394E27"/>
    <w:rsid w:val="00394F3B"/>
    <w:rsid w:val="003950B9"/>
    <w:rsid w:val="0039515B"/>
    <w:rsid w:val="003951B8"/>
    <w:rsid w:val="00395235"/>
    <w:rsid w:val="0039525E"/>
    <w:rsid w:val="0039536D"/>
    <w:rsid w:val="003953A9"/>
    <w:rsid w:val="003953F1"/>
    <w:rsid w:val="003955F3"/>
    <w:rsid w:val="00395690"/>
    <w:rsid w:val="003956E1"/>
    <w:rsid w:val="0039571A"/>
    <w:rsid w:val="00395882"/>
    <w:rsid w:val="003958B3"/>
    <w:rsid w:val="0039593F"/>
    <w:rsid w:val="00395A3B"/>
    <w:rsid w:val="00395A40"/>
    <w:rsid w:val="00395BC7"/>
    <w:rsid w:val="00395CA2"/>
    <w:rsid w:val="00395D04"/>
    <w:rsid w:val="00395D0A"/>
    <w:rsid w:val="00395D73"/>
    <w:rsid w:val="00395E97"/>
    <w:rsid w:val="00395F59"/>
    <w:rsid w:val="00395F8F"/>
    <w:rsid w:val="00395FA7"/>
    <w:rsid w:val="00396007"/>
    <w:rsid w:val="00396180"/>
    <w:rsid w:val="0039628B"/>
    <w:rsid w:val="003963B5"/>
    <w:rsid w:val="00396575"/>
    <w:rsid w:val="003967FF"/>
    <w:rsid w:val="003968F8"/>
    <w:rsid w:val="00396902"/>
    <w:rsid w:val="003969CD"/>
    <w:rsid w:val="00396BD9"/>
    <w:rsid w:val="00396C13"/>
    <w:rsid w:val="00396D2C"/>
    <w:rsid w:val="00396D5D"/>
    <w:rsid w:val="00396F8C"/>
    <w:rsid w:val="00396FD9"/>
    <w:rsid w:val="00397151"/>
    <w:rsid w:val="003972F1"/>
    <w:rsid w:val="003973CD"/>
    <w:rsid w:val="00397680"/>
    <w:rsid w:val="00397944"/>
    <w:rsid w:val="003979F8"/>
    <w:rsid w:val="00397AA2"/>
    <w:rsid w:val="00397C8A"/>
    <w:rsid w:val="00397EA3"/>
    <w:rsid w:val="003A0126"/>
    <w:rsid w:val="003A0156"/>
    <w:rsid w:val="003A01A9"/>
    <w:rsid w:val="003A029A"/>
    <w:rsid w:val="003A0359"/>
    <w:rsid w:val="003A0370"/>
    <w:rsid w:val="003A0449"/>
    <w:rsid w:val="003A0656"/>
    <w:rsid w:val="003A0889"/>
    <w:rsid w:val="003A0B0A"/>
    <w:rsid w:val="003A0BD2"/>
    <w:rsid w:val="003A0D35"/>
    <w:rsid w:val="003A0DA1"/>
    <w:rsid w:val="003A0E29"/>
    <w:rsid w:val="003A0F55"/>
    <w:rsid w:val="003A0F69"/>
    <w:rsid w:val="003A0FEB"/>
    <w:rsid w:val="003A103E"/>
    <w:rsid w:val="003A11B2"/>
    <w:rsid w:val="003A1371"/>
    <w:rsid w:val="003A1440"/>
    <w:rsid w:val="003A1650"/>
    <w:rsid w:val="003A175D"/>
    <w:rsid w:val="003A1792"/>
    <w:rsid w:val="003A1799"/>
    <w:rsid w:val="003A17F8"/>
    <w:rsid w:val="003A18DC"/>
    <w:rsid w:val="003A193D"/>
    <w:rsid w:val="003A1DB3"/>
    <w:rsid w:val="003A1F60"/>
    <w:rsid w:val="003A20E7"/>
    <w:rsid w:val="003A22E8"/>
    <w:rsid w:val="003A2606"/>
    <w:rsid w:val="003A26A4"/>
    <w:rsid w:val="003A27CC"/>
    <w:rsid w:val="003A27D8"/>
    <w:rsid w:val="003A2BB1"/>
    <w:rsid w:val="003A2CCB"/>
    <w:rsid w:val="003A2CCC"/>
    <w:rsid w:val="003A2D78"/>
    <w:rsid w:val="003A2EDB"/>
    <w:rsid w:val="003A2F20"/>
    <w:rsid w:val="003A30BA"/>
    <w:rsid w:val="003A318B"/>
    <w:rsid w:val="003A3362"/>
    <w:rsid w:val="003A3389"/>
    <w:rsid w:val="003A350F"/>
    <w:rsid w:val="003A35A4"/>
    <w:rsid w:val="003A38B2"/>
    <w:rsid w:val="003A38C6"/>
    <w:rsid w:val="003A3D39"/>
    <w:rsid w:val="003A3D5B"/>
    <w:rsid w:val="003A3DE7"/>
    <w:rsid w:val="003A4011"/>
    <w:rsid w:val="003A417F"/>
    <w:rsid w:val="003A429E"/>
    <w:rsid w:val="003A460D"/>
    <w:rsid w:val="003A4732"/>
    <w:rsid w:val="003A479B"/>
    <w:rsid w:val="003A47CE"/>
    <w:rsid w:val="003A493B"/>
    <w:rsid w:val="003A4964"/>
    <w:rsid w:val="003A4B50"/>
    <w:rsid w:val="003A4C7E"/>
    <w:rsid w:val="003A4CB3"/>
    <w:rsid w:val="003A4DB3"/>
    <w:rsid w:val="003A4E1A"/>
    <w:rsid w:val="003A5374"/>
    <w:rsid w:val="003A53C8"/>
    <w:rsid w:val="003A5474"/>
    <w:rsid w:val="003A562D"/>
    <w:rsid w:val="003A5631"/>
    <w:rsid w:val="003A566F"/>
    <w:rsid w:val="003A569C"/>
    <w:rsid w:val="003A56EC"/>
    <w:rsid w:val="003A57C7"/>
    <w:rsid w:val="003A5ABB"/>
    <w:rsid w:val="003A5AC0"/>
    <w:rsid w:val="003A5AC6"/>
    <w:rsid w:val="003A5B22"/>
    <w:rsid w:val="003A5C6F"/>
    <w:rsid w:val="003A5CE5"/>
    <w:rsid w:val="003A6217"/>
    <w:rsid w:val="003A6306"/>
    <w:rsid w:val="003A6308"/>
    <w:rsid w:val="003A6607"/>
    <w:rsid w:val="003A6680"/>
    <w:rsid w:val="003A67A4"/>
    <w:rsid w:val="003A6873"/>
    <w:rsid w:val="003A696E"/>
    <w:rsid w:val="003A6AC4"/>
    <w:rsid w:val="003A6CDA"/>
    <w:rsid w:val="003A6CF5"/>
    <w:rsid w:val="003A6E6F"/>
    <w:rsid w:val="003A6EA1"/>
    <w:rsid w:val="003A6EFA"/>
    <w:rsid w:val="003A6F7F"/>
    <w:rsid w:val="003A701C"/>
    <w:rsid w:val="003A73AF"/>
    <w:rsid w:val="003A7482"/>
    <w:rsid w:val="003A769C"/>
    <w:rsid w:val="003A7727"/>
    <w:rsid w:val="003A7749"/>
    <w:rsid w:val="003A77A2"/>
    <w:rsid w:val="003A78AB"/>
    <w:rsid w:val="003A78B5"/>
    <w:rsid w:val="003A78D1"/>
    <w:rsid w:val="003A78EA"/>
    <w:rsid w:val="003A7940"/>
    <w:rsid w:val="003A7D45"/>
    <w:rsid w:val="003A7D82"/>
    <w:rsid w:val="003A7E5F"/>
    <w:rsid w:val="003B0092"/>
    <w:rsid w:val="003B0157"/>
    <w:rsid w:val="003B0211"/>
    <w:rsid w:val="003B0383"/>
    <w:rsid w:val="003B0489"/>
    <w:rsid w:val="003B08F7"/>
    <w:rsid w:val="003B0A49"/>
    <w:rsid w:val="003B0D07"/>
    <w:rsid w:val="003B0EA6"/>
    <w:rsid w:val="003B0F15"/>
    <w:rsid w:val="003B1362"/>
    <w:rsid w:val="003B1364"/>
    <w:rsid w:val="003B13C1"/>
    <w:rsid w:val="003B14D1"/>
    <w:rsid w:val="003B17BA"/>
    <w:rsid w:val="003B17E7"/>
    <w:rsid w:val="003B1A78"/>
    <w:rsid w:val="003B1B03"/>
    <w:rsid w:val="003B1D5B"/>
    <w:rsid w:val="003B1E61"/>
    <w:rsid w:val="003B1E74"/>
    <w:rsid w:val="003B2135"/>
    <w:rsid w:val="003B214A"/>
    <w:rsid w:val="003B21F6"/>
    <w:rsid w:val="003B2432"/>
    <w:rsid w:val="003B251C"/>
    <w:rsid w:val="003B2700"/>
    <w:rsid w:val="003B2769"/>
    <w:rsid w:val="003B283B"/>
    <w:rsid w:val="003B2903"/>
    <w:rsid w:val="003B29F8"/>
    <w:rsid w:val="003B2A13"/>
    <w:rsid w:val="003B2BA7"/>
    <w:rsid w:val="003B2CA3"/>
    <w:rsid w:val="003B2D1C"/>
    <w:rsid w:val="003B2E08"/>
    <w:rsid w:val="003B2E61"/>
    <w:rsid w:val="003B2E64"/>
    <w:rsid w:val="003B2EE9"/>
    <w:rsid w:val="003B2F25"/>
    <w:rsid w:val="003B31F4"/>
    <w:rsid w:val="003B3286"/>
    <w:rsid w:val="003B3563"/>
    <w:rsid w:val="003B3620"/>
    <w:rsid w:val="003B3675"/>
    <w:rsid w:val="003B3737"/>
    <w:rsid w:val="003B38E4"/>
    <w:rsid w:val="003B3930"/>
    <w:rsid w:val="003B3A28"/>
    <w:rsid w:val="003B3A76"/>
    <w:rsid w:val="003B3AFF"/>
    <w:rsid w:val="003B3B06"/>
    <w:rsid w:val="003B3D60"/>
    <w:rsid w:val="003B3F11"/>
    <w:rsid w:val="003B3F8D"/>
    <w:rsid w:val="003B3FAA"/>
    <w:rsid w:val="003B3FB3"/>
    <w:rsid w:val="003B405E"/>
    <w:rsid w:val="003B4199"/>
    <w:rsid w:val="003B438B"/>
    <w:rsid w:val="003B43C7"/>
    <w:rsid w:val="003B4405"/>
    <w:rsid w:val="003B44FB"/>
    <w:rsid w:val="003B453C"/>
    <w:rsid w:val="003B468A"/>
    <w:rsid w:val="003B4778"/>
    <w:rsid w:val="003B480F"/>
    <w:rsid w:val="003B48C1"/>
    <w:rsid w:val="003B4C3A"/>
    <w:rsid w:val="003B4F06"/>
    <w:rsid w:val="003B5085"/>
    <w:rsid w:val="003B52A1"/>
    <w:rsid w:val="003B53DE"/>
    <w:rsid w:val="003B541D"/>
    <w:rsid w:val="003B5681"/>
    <w:rsid w:val="003B592B"/>
    <w:rsid w:val="003B59F7"/>
    <w:rsid w:val="003B5AC9"/>
    <w:rsid w:val="003B5C3D"/>
    <w:rsid w:val="003B5D12"/>
    <w:rsid w:val="003B6066"/>
    <w:rsid w:val="003B6166"/>
    <w:rsid w:val="003B6260"/>
    <w:rsid w:val="003B62C0"/>
    <w:rsid w:val="003B6514"/>
    <w:rsid w:val="003B682E"/>
    <w:rsid w:val="003B6983"/>
    <w:rsid w:val="003B6A42"/>
    <w:rsid w:val="003B6A60"/>
    <w:rsid w:val="003B6A6F"/>
    <w:rsid w:val="003B6A74"/>
    <w:rsid w:val="003B6BF2"/>
    <w:rsid w:val="003B6C50"/>
    <w:rsid w:val="003B6C7F"/>
    <w:rsid w:val="003B6C91"/>
    <w:rsid w:val="003B6E16"/>
    <w:rsid w:val="003B6E65"/>
    <w:rsid w:val="003B6F7A"/>
    <w:rsid w:val="003B702C"/>
    <w:rsid w:val="003B7083"/>
    <w:rsid w:val="003B70F3"/>
    <w:rsid w:val="003B7131"/>
    <w:rsid w:val="003B71B1"/>
    <w:rsid w:val="003B7264"/>
    <w:rsid w:val="003B7326"/>
    <w:rsid w:val="003B73F4"/>
    <w:rsid w:val="003B74C6"/>
    <w:rsid w:val="003B74C7"/>
    <w:rsid w:val="003B74E3"/>
    <w:rsid w:val="003B759D"/>
    <w:rsid w:val="003B75C9"/>
    <w:rsid w:val="003B767F"/>
    <w:rsid w:val="003B7782"/>
    <w:rsid w:val="003B77CF"/>
    <w:rsid w:val="003B78A1"/>
    <w:rsid w:val="003B78A4"/>
    <w:rsid w:val="003B7936"/>
    <w:rsid w:val="003B7999"/>
    <w:rsid w:val="003B7A65"/>
    <w:rsid w:val="003B7B65"/>
    <w:rsid w:val="003B7BE9"/>
    <w:rsid w:val="003B7C05"/>
    <w:rsid w:val="003B7D30"/>
    <w:rsid w:val="003B7F37"/>
    <w:rsid w:val="003B7FC1"/>
    <w:rsid w:val="003B7FDC"/>
    <w:rsid w:val="003C0062"/>
    <w:rsid w:val="003C00FA"/>
    <w:rsid w:val="003C01D5"/>
    <w:rsid w:val="003C0492"/>
    <w:rsid w:val="003C04AB"/>
    <w:rsid w:val="003C067A"/>
    <w:rsid w:val="003C0748"/>
    <w:rsid w:val="003C0785"/>
    <w:rsid w:val="003C09C3"/>
    <w:rsid w:val="003C09F0"/>
    <w:rsid w:val="003C0A99"/>
    <w:rsid w:val="003C0B01"/>
    <w:rsid w:val="003C0B8C"/>
    <w:rsid w:val="003C0CA7"/>
    <w:rsid w:val="003C0D04"/>
    <w:rsid w:val="003C0D90"/>
    <w:rsid w:val="003C0E50"/>
    <w:rsid w:val="003C0EE8"/>
    <w:rsid w:val="003C0F29"/>
    <w:rsid w:val="003C117E"/>
    <w:rsid w:val="003C12F7"/>
    <w:rsid w:val="003C14B0"/>
    <w:rsid w:val="003C14D7"/>
    <w:rsid w:val="003C157B"/>
    <w:rsid w:val="003C1621"/>
    <w:rsid w:val="003C16B5"/>
    <w:rsid w:val="003C174E"/>
    <w:rsid w:val="003C19C4"/>
    <w:rsid w:val="003C1C41"/>
    <w:rsid w:val="003C226C"/>
    <w:rsid w:val="003C239E"/>
    <w:rsid w:val="003C23F8"/>
    <w:rsid w:val="003C25BC"/>
    <w:rsid w:val="003C25F6"/>
    <w:rsid w:val="003C260F"/>
    <w:rsid w:val="003C263F"/>
    <w:rsid w:val="003C2718"/>
    <w:rsid w:val="003C2BB9"/>
    <w:rsid w:val="003C2C04"/>
    <w:rsid w:val="003C2D34"/>
    <w:rsid w:val="003C2E5D"/>
    <w:rsid w:val="003C305F"/>
    <w:rsid w:val="003C314E"/>
    <w:rsid w:val="003C31BA"/>
    <w:rsid w:val="003C31E9"/>
    <w:rsid w:val="003C32CA"/>
    <w:rsid w:val="003C338D"/>
    <w:rsid w:val="003C33AB"/>
    <w:rsid w:val="003C3414"/>
    <w:rsid w:val="003C3624"/>
    <w:rsid w:val="003C3A6F"/>
    <w:rsid w:val="003C3AA5"/>
    <w:rsid w:val="003C3D4B"/>
    <w:rsid w:val="003C3F42"/>
    <w:rsid w:val="003C42A1"/>
    <w:rsid w:val="003C447B"/>
    <w:rsid w:val="003C452B"/>
    <w:rsid w:val="003C466B"/>
    <w:rsid w:val="003C46BC"/>
    <w:rsid w:val="003C4BC8"/>
    <w:rsid w:val="003C4BCB"/>
    <w:rsid w:val="003C4C56"/>
    <w:rsid w:val="003C4E09"/>
    <w:rsid w:val="003C4EC0"/>
    <w:rsid w:val="003C4FCF"/>
    <w:rsid w:val="003C500D"/>
    <w:rsid w:val="003C50C4"/>
    <w:rsid w:val="003C5354"/>
    <w:rsid w:val="003C5629"/>
    <w:rsid w:val="003C56D8"/>
    <w:rsid w:val="003C5828"/>
    <w:rsid w:val="003C598D"/>
    <w:rsid w:val="003C599C"/>
    <w:rsid w:val="003C5CA3"/>
    <w:rsid w:val="003C6043"/>
    <w:rsid w:val="003C6157"/>
    <w:rsid w:val="003C6229"/>
    <w:rsid w:val="003C6842"/>
    <w:rsid w:val="003C69E0"/>
    <w:rsid w:val="003C6A67"/>
    <w:rsid w:val="003C6BC0"/>
    <w:rsid w:val="003C6D5A"/>
    <w:rsid w:val="003C6D86"/>
    <w:rsid w:val="003C6E3E"/>
    <w:rsid w:val="003C6EC8"/>
    <w:rsid w:val="003C6ED7"/>
    <w:rsid w:val="003C7098"/>
    <w:rsid w:val="003C709B"/>
    <w:rsid w:val="003C73C7"/>
    <w:rsid w:val="003C7503"/>
    <w:rsid w:val="003C7682"/>
    <w:rsid w:val="003C778D"/>
    <w:rsid w:val="003C791A"/>
    <w:rsid w:val="003C7BFA"/>
    <w:rsid w:val="003C7C24"/>
    <w:rsid w:val="003C7C81"/>
    <w:rsid w:val="003C7C9C"/>
    <w:rsid w:val="003C7D6A"/>
    <w:rsid w:val="003D0001"/>
    <w:rsid w:val="003D00FA"/>
    <w:rsid w:val="003D02C5"/>
    <w:rsid w:val="003D049D"/>
    <w:rsid w:val="003D051D"/>
    <w:rsid w:val="003D06E2"/>
    <w:rsid w:val="003D09A8"/>
    <w:rsid w:val="003D0A54"/>
    <w:rsid w:val="003D0AC1"/>
    <w:rsid w:val="003D0BE5"/>
    <w:rsid w:val="003D0C6E"/>
    <w:rsid w:val="003D0EE0"/>
    <w:rsid w:val="003D0F37"/>
    <w:rsid w:val="003D0F3B"/>
    <w:rsid w:val="003D10D2"/>
    <w:rsid w:val="003D13DC"/>
    <w:rsid w:val="003D149C"/>
    <w:rsid w:val="003D15B6"/>
    <w:rsid w:val="003D15F6"/>
    <w:rsid w:val="003D1792"/>
    <w:rsid w:val="003D17FD"/>
    <w:rsid w:val="003D1862"/>
    <w:rsid w:val="003D18A9"/>
    <w:rsid w:val="003D19EE"/>
    <w:rsid w:val="003D1A41"/>
    <w:rsid w:val="003D1AB6"/>
    <w:rsid w:val="003D1F71"/>
    <w:rsid w:val="003D1F85"/>
    <w:rsid w:val="003D1F90"/>
    <w:rsid w:val="003D201D"/>
    <w:rsid w:val="003D218F"/>
    <w:rsid w:val="003D21C4"/>
    <w:rsid w:val="003D2214"/>
    <w:rsid w:val="003D2355"/>
    <w:rsid w:val="003D23A7"/>
    <w:rsid w:val="003D2502"/>
    <w:rsid w:val="003D2736"/>
    <w:rsid w:val="003D2901"/>
    <w:rsid w:val="003D2C81"/>
    <w:rsid w:val="003D2CC5"/>
    <w:rsid w:val="003D2D68"/>
    <w:rsid w:val="003D2E22"/>
    <w:rsid w:val="003D300A"/>
    <w:rsid w:val="003D3073"/>
    <w:rsid w:val="003D3115"/>
    <w:rsid w:val="003D3181"/>
    <w:rsid w:val="003D321E"/>
    <w:rsid w:val="003D3295"/>
    <w:rsid w:val="003D32AE"/>
    <w:rsid w:val="003D32BC"/>
    <w:rsid w:val="003D33D3"/>
    <w:rsid w:val="003D3600"/>
    <w:rsid w:val="003D36AB"/>
    <w:rsid w:val="003D3C04"/>
    <w:rsid w:val="003D3D20"/>
    <w:rsid w:val="003D3F7F"/>
    <w:rsid w:val="003D4135"/>
    <w:rsid w:val="003D4191"/>
    <w:rsid w:val="003D42E9"/>
    <w:rsid w:val="003D44B5"/>
    <w:rsid w:val="003D467A"/>
    <w:rsid w:val="003D4819"/>
    <w:rsid w:val="003D48BD"/>
    <w:rsid w:val="003D48D9"/>
    <w:rsid w:val="003D4917"/>
    <w:rsid w:val="003D4918"/>
    <w:rsid w:val="003D49EC"/>
    <w:rsid w:val="003D4A3C"/>
    <w:rsid w:val="003D4A97"/>
    <w:rsid w:val="003D4D6A"/>
    <w:rsid w:val="003D4EB4"/>
    <w:rsid w:val="003D4EEF"/>
    <w:rsid w:val="003D5153"/>
    <w:rsid w:val="003D529D"/>
    <w:rsid w:val="003D531F"/>
    <w:rsid w:val="003D5468"/>
    <w:rsid w:val="003D563B"/>
    <w:rsid w:val="003D57CB"/>
    <w:rsid w:val="003D57CF"/>
    <w:rsid w:val="003D57E6"/>
    <w:rsid w:val="003D5881"/>
    <w:rsid w:val="003D58B2"/>
    <w:rsid w:val="003D5B53"/>
    <w:rsid w:val="003D5B6D"/>
    <w:rsid w:val="003D5CE7"/>
    <w:rsid w:val="003D5DB2"/>
    <w:rsid w:val="003D5EC7"/>
    <w:rsid w:val="003D5F17"/>
    <w:rsid w:val="003D5FB2"/>
    <w:rsid w:val="003D60D2"/>
    <w:rsid w:val="003D62AC"/>
    <w:rsid w:val="003D62E1"/>
    <w:rsid w:val="003D6316"/>
    <w:rsid w:val="003D6341"/>
    <w:rsid w:val="003D66FE"/>
    <w:rsid w:val="003D6840"/>
    <w:rsid w:val="003D68BF"/>
    <w:rsid w:val="003D6929"/>
    <w:rsid w:val="003D6979"/>
    <w:rsid w:val="003D6A00"/>
    <w:rsid w:val="003D6B39"/>
    <w:rsid w:val="003D6C84"/>
    <w:rsid w:val="003D6CE3"/>
    <w:rsid w:val="003D6F0B"/>
    <w:rsid w:val="003D6FBF"/>
    <w:rsid w:val="003D7024"/>
    <w:rsid w:val="003D723B"/>
    <w:rsid w:val="003D7377"/>
    <w:rsid w:val="003D7379"/>
    <w:rsid w:val="003D7386"/>
    <w:rsid w:val="003D7771"/>
    <w:rsid w:val="003D78FE"/>
    <w:rsid w:val="003D7E81"/>
    <w:rsid w:val="003D7F56"/>
    <w:rsid w:val="003E00CA"/>
    <w:rsid w:val="003E02A9"/>
    <w:rsid w:val="003E02B8"/>
    <w:rsid w:val="003E03B7"/>
    <w:rsid w:val="003E041E"/>
    <w:rsid w:val="003E0638"/>
    <w:rsid w:val="003E06F7"/>
    <w:rsid w:val="003E0811"/>
    <w:rsid w:val="003E0C66"/>
    <w:rsid w:val="003E0C88"/>
    <w:rsid w:val="003E0EE8"/>
    <w:rsid w:val="003E1085"/>
    <w:rsid w:val="003E117A"/>
    <w:rsid w:val="003E1412"/>
    <w:rsid w:val="003E1774"/>
    <w:rsid w:val="003E1C1A"/>
    <w:rsid w:val="003E1E8D"/>
    <w:rsid w:val="003E1F6A"/>
    <w:rsid w:val="003E1FB1"/>
    <w:rsid w:val="003E200E"/>
    <w:rsid w:val="003E20A4"/>
    <w:rsid w:val="003E21C7"/>
    <w:rsid w:val="003E2246"/>
    <w:rsid w:val="003E22FB"/>
    <w:rsid w:val="003E24A8"/>
    <w:rsid w:val="003E271A"/>
    <w:rsid w:val="003E2A76"/>
    <w:rsid w:val="003E2CA1"/>
    <w:rsid w:val="003E2ED8"/>
    <w:rsid w:val="003E2FA5"/>
    <w:rsid w:val="003E2FCE"/>
    <w:rsid w:val="003E3063"/>
    <w:rsid w:val="003E3692"/>
    <w:rsid w:val="003E3774"/>
    <w:rsid w:val="003E3780"/>
    <w:rsid w:val="003E39B4"/>
    <w:rsid w:val="003E3CBD"/>
    <w:rsid w:val="003E3D13"/>
    <w:rsid w:val="003E3D21"/>
    <w:rsid w:val="003E4028"/>
    <w:rsid w:val="003E417E"/>
    <w:rsid w:val="003E41A3"/>
    <w:rsid w:val="003E422B"/>
    <w:rsid w:val="003E4660"/>
    <w:rsid w:val="003E4675"/>
    <w:rsid w:val="003E4687"/>
    <w:rsid w:val="003E47A1"/>
    <w:rsid w:val="003E47E1"/>
    <w:rsid w:val="003E47EB"/>
    <w:rsid w:val="003E481E"/>
    <w:rsid w:val="003E484A"/>
    <w:rsid w:val="003E4874"/>
    <w:rsid w:val="003E4909"/>
    <w:rsid w:val="003E4C07"/>
    <w:rsid w:val="003E4DDF"/>
    <w:rsid w:val="003E5000"/>
    <w:rsid w:val="003E5075"/>
    <w:rsid w:val="003E50CF"/>
    <w:rsid w:val="003E510A"/>
    <w:rsid w:val="003E51AC"/>
    <w:rsid w:val="003E5328"/>
    <w:rsid w:val="003E5360"/>
    <w:rsid w:val="003E53CD"/>
    <w:rsid w:val="003E5438"/>
    <w:rsid w:val="003E54A6"/>
    <w:rsid w:val="003E5682"/>
    <w:rsid w:val="003E5705"/>
    <w:rsid w:val="003E5823"/>
    <w:rsid w:val="003E5C4C"/>
    <w:rsid w:val="003E5E52"/>
    <w:rsid w:val="003E5EEE"/>
    <w:rsid w:val="003E5FBE"/>
    <w:rsid w:val="003E617B"/>
    <w:rsid w:val="003E62EA"/>
    <w:rsid w:val="003E6375"/>
    <w:rsid w:val="003E65D6"/>
    <w:rsid w:val="003E6646"/>
    <w:rsid w:val="003E695B"/>
    <w:rsid w:val="003E69D9"/>
    <w:rsid w:val="003E6A52"/>
    <w:rsid w:val="003E6A8F"/>
    <w:rsid w:val="003E6AC5"/>
    <w:rsid w:val="003E6C6C"/>
    <w:rsid w:val="003E6D78"/>
    <w:rsid w:val="003E6E4A"/>
    <w:rsid w:val="003E6F37"/>
    <w:rsid w:val="003E6F69"/>
    <w:rsid w:val="003E6FE6"/>
    <w:rsid w:val="003E7057"/>
    <w:rsid w:val="003E7115"/>
    <w:rsid w:val="003E71DD"/>
    <w:rsid w:val="003E7224"/>
    <w:rsid w:val="003E73E2"/>
    <w:rsid w:val="003E73EC"/>
    <w:rsid w:val="003E73EE"/>
    <w:rsid w:val="003E767B"/>
    <w:rsid w:val="003E76F5"/>
    <w:rsid w:val="003E770D"/>
    <w:rsid w:val="003E77AD"/>
    <w:rsid w:val="003E7852"/>
    <w:rsid w:val="003E7872"/>
    <w:rsid w:val="003E78BF"/>
    <w:rsid w:val="003E7A5E"/>
    <w:rsid w:val="003E7B85"/>
    <w:rsid w:val="003E7C9D"/>
    <w:rsid w:val="003E7E76"/>
    <w:rsid w:val="003F0023"/>
    <w:rsid w:val="003F00F9"/>
    <w:rsid w:val="003F039F"/>
    <w:rsid w:val="003F03D5"/>
    <w:rsid w:val="003F0417"/>
    <w:rsid w:val="003F048F"/>
    <w:rsid w:val="003F0518"/>
    <w:rsid w:val="003F0716"/>
    <w:rsid w:val="003F07A0"/>
    <w:rsid w:val="003F098D"/>
    <w:rsid w:val="003F0C22"/>
    <w:rsid w:val="003F0FC6"/>
    <w:rsid w:val="003F0FF2"/>
    <w:rsid w:val="003F10A5"/>
    <w:rsid w:val="003F118A"/>
    <w:rsid w:val="003F14CE"/>
    <w:rsid w:val="003F1600"/>
    <w:rsid w:val="003F1626"/>
    <w:rsid w:val="003F17AC"/>
    <w:rsid w:val="003F1812"/>
    <w:rsid w:val="003F1D34"/>
    <w:rsid w:val="003F1DE8"/>
    <w:rsid w:val="003F1E10"/>
    <w:rsid w:val="003F1E59"/>
    <w:rsid w:val="003F1EBA"/>
    <w:rsid w:val="003F1FEE"/>
    <w:rsid w:val="003F207E"/>
    <w:rsid w:val="003F20BC"/>
    <w:rsid w:val="003F20D4"/>
    <w:rsid w:val="003F20F4"/>
    <w:rsid w:val="003F21C3"/>
    <w:rsid w:val="003F21F9"/>
    <w:rsid w:val="003F2218"/>
    <w:rsid w:val="003F230F"/>
    <w:rsid w:val="003F23FC"/>
    <w:rsid w:val="003F24B1"/>
    <w:rsid w:val="003F2865"/>
    <w:rsid w:val="003F28E2"/>
    <w:rsid w:val="003F2AFD"/>
    <w:rsid w:val="003F2CE7"/>
    <w:rsid w:val="003F2ECD"/>
    <w:rsid w:val="003F2F71"/>
    <w:rsid w:val="003F2F8D"/>
    <w:rsid w:val="003F3054"/>
    <w:rsid w:val="003F3128"/>
    <w:rsid w:val="003F316A"/>
    <w:rsid w:val="003F33B1"/>
    <w:rsid w:val="003F3426"/>
    <w:rsid w:val="003F36C3"/>
    <w:rsid w:val="003F3A4D"/>
    <w:rsid w:val="003F3B38"/>
    <w:rsid w:val="003F3B99"/>
    <w:rsid w:val="003F3C44"/>
    <w:rsid w:val="003F3DEE"/>
    <w:rsid w:val="003F3E95"/>
    <w:rsid w:val="003F3EE9"/>
    <w:rsid w:val="003F3F20"/>
    <w:rsid w:val="003F402E"/>
    <w:rsid w:val="003F4051"/>
    <w:rsid w:val="003F4187"/>
    <w:rsid w:val="003F445C"/>
    <w:rsid w:val="003F4645"/>
    <w:rsid w:val="003F4737"/>
    <w:rsid w:val="003F4854"/>
    <w:rsid w:val="003F4883"/>
    <w:rsid w:val="003F491D"/>
    <w:rsid w:val="003F4DAD"/>
    <w:rsid w:val="003F4E77"/>
    <w:rsid w:val="003F4EE1"/>
    <w:rsid w:val="003F50FA"/>
    <w:rsid w:val="003F51AE"/>
    <w:rsid w:val="003F51F9"/>
    <w:rsid w:val="003F52B1"/>
    <w:rsid w:val="003F54CC"/>
    <w:rsid w:val="003F5661"/>
    <w:rsid w:val="003F57B1"/>
    <w:rsid w:val="003F57C6"/>
    <w:rsid w:val="003F584F"/>
    <w:rsid w:val="003F58BC"/>
    <w:rsid w:val="003F5984"/>
    <w:rsid w:val="003F5A96"/>
    <w:rsid w:val="003F5B2A"/>
    <w:rsid w:val="003F5C2B"/>
    <w:rsid w:val="003F5C8A"/>
    <w:rsid w:val="003F5DB6"/>
    <w:rsid w:val="003F5F86"/>
    <w:rsid w:val="003F5F90"/>
    <w:rsid w:val="003F5FC4"/>
    <w:rsid w:val="003F61B0"/>
    <w:rsid w:val="003F63C6"/>
    <w:rsid w:val="003F63D7"/>
    <w:rsid w:val="003F6462"/>
    <w:rsid w:val="003F65EA"/>
    <w:rsid w:val="003F6DAD"/>
    <w:rsid w:val="003F6E28"/>
    <w:rsid w:val="003F6F18"/>
    <w:rsid w:val="003F704B"/>
    <w:rsid w:val="003F70AE"/>
    <w:rsid w:val="003F7155"/>
    <w:rsid w:val="003F724E"/>
    <w:rsid w:val="003F7332"/>
    <w:rsid w:val="003F744A"/>
    <w:rsid w:val="003F74F8"/>
    <w:rsid w:val="003F753E"/>
    <w:rsid w:val="003F75B7"/>
    <w:rsid w:val="003F769E"/>
    <w:rsid w:val="003F77FA"/>
    <w:rsid w:val="003F7959"/>
    <w:rsid w:val="003F795F"/>
    <w:rsid w:val="003F7A6E"/>
    <w:rsid w:val="003F7D70"/>
    <w:rsid w:val="003F7E6E"/>
    <w:rsid w:val="003F7F27"/>
    <w:rsid w:val="0040014B"/>
    <w:rsid w:val="004002F3"/>
    <w:rsid w:val="00400481"/>
    <w:rsid w:val="00400604"/>
    <w:rsid w:val="00400667"/>
    <w:rsid w:val="0040077C"/>
    <w:rsid w:val="004009D6"/>
    <w:rsid w:val="00400AC7"/>
    <w:rsid w:val="00400D19"/>
    <w:rsid w:val="00400DB6"/>
    <w:rsid w:val="00400E46"/>
    <w:rsid w:val="004010ED"/>
    <w:rsid w:val="00401145"/>
    <w:rsid w:val="004013B6"/>
    <w:rsid w:val="00401619"/>
    <w:rsid w:val="0040173C"/>
    <w:rsid w:val="004018B9"/>
    <w:rsid w:val="004019C0"/>
    <w:rsid w:val="00401BEC"/>
    <w:rsid w:val="00401CBB"/>
    <w:rsid w:val="00402195"/>
    <w:rsid w:val="004021BB"/>
    <w:rsid w:val="004021E2"/>
    <w:rsid w:val="00402228"/>
    <w:rsid w:val="0040225A"/>
    <w:rsid w:val="004022FA"/>
    <w:rsid w:val="00402352"/>
    <w:rsid w:val="00402485"/>
    <w:rsid w:val="004025AD"/>
    <w:rsid w:val="0040261B"/>
    <w:rsid w:val="00402845"/>
    <w:rsid w:val="0040284B"/>
    <w:rsid w:val="0040292C"/>
    <w:rsid w:val="0040293D"/>
    <w:rsid w:val="00402B3C"/>
    <w:rsid w:val="00402CA1"/>
    <w:rsid w:val="00402CD4"/>
    <w:rsid w:val="00402D7F"/>
    <w:rsid w:val="00402DB0"/>
    <w:rsid w:val="0040308C"/>
    <w:rsid w:val="00403157"/>
    <w:rsid w:val="004031C8"/>
    <w:rsid w:val="004032C0"/>
    <w:rsid w:val="004034EF"/>
    <w:rsid w:val="004037C5"/>
    <w:rsid w:val="004037F7"/>
    <w:rsid w:val="0040381C"/>
    <w:rsid w:val="00403A60"/>
    <w:rsid w:val="00403FB4"/>
    <w:rsid w:val="00404003"/>
    <w:rsid w:val="00404370"/>
    <w:rsid w:val="004044E5"/>
    <w:rsid w:val="0040452B"/>
    <w:rsid w:val="004046C9"/>
    <w:rsid w:val="00404764"/>
    <w:rsid w:val="00404854"/>
    <w:rsid w:val="00404A38"/>
    <w:rsid w:val="00404A72"/>
    <w:rsid w:val="00404B59"/>
    <w:rsid w:val="00404F81"/>
    <w:rsid w:val="00405108"/>
    <w:rsid w:val="0040518D"/>
    <w:rsid w:val="0040519C"/>
    <w:rsid w:val="0040525F"/>
    <w:rsid w:val="00405291"/>
    <w:rsid w:val="004053C5"/>
    <w:rsid w:val="004053EC"/>
    <w:rsid w:val="00405427"/>
    <w:rsid w:val="0040572B"/>
    <w:rsid w:val="004057F3"/>
    <w:rsid w:val="0040593B"/>
    <w:rsid w:val="004059D9"/>
    <w:rsid w:val="00405AE9"/>
    <w:rsid w:val="00405C29"/>
    <w:rsid w:val="00405E9B"/>
    <w:rsid w:val="00405EEA"/>
    <w:rsid w:val="00406085"/>
    <w:rsid w:val="00406106"/>
    <w:rsid w:val="00406260"/>
    <w:rsid w:val="00406275"/>
    <w:rsid w:val="004062D4"/>
    <w:rsid w:val="0040631D"/>
    <w:rsid w:val="0040632F"/>
    <w:rsid w:val="0040636F"/>
    <w:rsid w:val="00406427"/>
    <w:rsid w:val="0040644A"/>
    <w:rsid w:val="004064E2"/>
    <w:rsid w:val="0040653D"/>
    <w:rsid w:val="00406567"/>
    <w:rsid w:val="004066C0"/>
    <w:rsid w:val="00406795"/>
    <w:rsid w:val="0040694F"/>
    <w:rsid w:val="00406A1F"/>
    <w:rsid w:val="00406BBE"/>
    <w:rsid w:val="00406DA0"/>
    <w:rsid w:val="00406DC9"/>
    <w:rsid w:val="00406F8E"/>
    <w:rsid w:val="004071E4"/>
    <w:rsid w:val="00407345"/>
    <w:rsid w:val="004073AE"/>
    <w:rsid w:val="00407682"/>
    <w:rsid w:val="004076F7"/>
    <w:rsid w:val="00407780"/>
    <w:rsid w:val="004077E0"/>
    <w:rsid w:val="00407851"/>
    <w:rsid w:val="00407A0D"/>
    <w:rsid w:val="00407B91"/>
    <w:rsid w:val="00407C59"/>
    <w:rsid w:val="00407D1A"/>
    <w:rsid w:val="00407F64"/>
    <w:rsid w:val="0041004C"/>
    <w:rsid w:val="00410399"/>
    <w:rsid w:val="00410485"/>
    <w:rsid w:val="004104B7"/>
    <w:rsid w:val="00410529"/>
    <w:rsid w:val="00410719"/>
    <w:rsid w:val="00410766"/>
    <w:rsid w:val="00410A28"/>
    <w:rsid w:val="00410A49"/>
    <w:rsid w:val="00410A4A"/>
    <w:rsid w:val="00410DB6"/>
    <w:rsid w:val="00410DD6"/>
    <w:rsid w:val="00410FA0"/>
    <w:rsid w:val="00411205"/>
    <w:rsid w:val="00411257"/>
    <w:rsid w:val="0041131C"/>
    <w:rsid w:val="00411619"/>
    <w:rsid w:val="00411679"/>
    <w:rsid w:val="00411687"/>
    <w:rsid w:val="0041169E"/>
    <w:rsid w:val="00411779"/>
    <w:rsid w:val="004117C8"/>
    <w:rsid w:val="0041182C"/>
    <w:rsid w:val="0041185E"/>
    <w:rsid w:val="004118C9"/>
    <w:rsid w:val="00411A0F"/>
    <w:rsid w:val="00411AF6"/>
    <w:rsid w:val="00411CE8"/>
    <w:rsid w:val="00411CF4"/>
    <w:rsid w:val="00411FED"/>
    <w:rsid w:val="00412158"/>
    <w:rsid w:val="004122D1"/>
    <w:rsid w:val="004123F7"/>
    <w:rsid w:val="00412408"/>
    <w:rsid w:val="00412978"/>
    <w:rsid w:val="00412A58"/>
    <w:rsid w:val="00412BF5"/>
    <w:rsid w:val="00412D19"/>
    <w:rsid w:val="00412D52"/>
    <w:rsid w:val="00412DE8"/>
    <w:rsid w:val="00412ED5"/>
    <w:rsid w:val="00412F09"/>
    <w:rsid w:val="00412F53"/>
    <w:rsid w:val="004130A4"/>
    <w:rsid w:val="004131DF"/>
    <w:rsid w:val="004132FE"/>
    <w:rsid w:val="0041355E"/>
    <w:rsid w:val="0041386A"/>
    <w:rsid w:val="004138DF"/>
    <w:rsid w:val="00413E07"/>
    <w:rsid w:val="00413F0A"/>
    <w:rsid w:val="00413F8E"/>
    <w:rsid w:val="004140A2"/>
    <w:rsid w:val="004140C4"/>
    <w:rsid w:val="0041422F"/>
    <w:rsid w:val="0041424A"/>
    <w:rsid w:val="0041459C"/>
    <w:rsid w:val="00414826"/>
    <w:rsid w:val="004148EC"/>
    <w:rsid w:val="00414933"/>
    <w:rsid w:val="00414A43"/>
    <w:rsid w:val="00414AE5"/>
    <w:rsid w:val="00414B5E"/>
    <w:rsid w:val="00414BE8"/>
    <w:rsid w:val="00414BEF"/>
    <w:rsid w:val="00415119"/>
    <w:rsid w:val="00415231"/>
    <w:rsid w:val="00415288"/>
    <w:rsid w:val="00415341"/>
    <w:rsid w:val="00415342"/>
    <w:rsid w:val="00415381"/>
    <w:rsid w:val="00415426"/>
    <w:rsid w:val="00415555"/>
    <w:rsid w:val="00415603"/>
    <w:rsid w:val="004157EB"/>
    <w:rsid w:val="00415863"/>
    <w:rsid w:val="004158D9"/>
    <w:rsid w:val="00415904"/>
    <w:rsid w:val="00415987"/>
    <w:rsid w:val="00415A02"/>
    <w:rsid w:val="00415CCF"/>
    <w:rsid w:val="00415F3D"/>
    <w:rsid w:val="004160EE"/>
    <w:rsid w:val="00416162"/>
    <w:rsid w:val="004162AD"/>
    <w:rsid w:val="00416372"/>
    <w:rsid w:val="00416480"/>
    <w:rsid w:val="004169BF"/>
    <w:rsid w:val="00416AE7"/>
    <w:rsid w:val="00416B36"/>
    <w:rsid w:val="00416E40"/>
    <w:rsid w:val="00417056"/>
    <w:rsid w:val="004170F0"/>
    <w:rsid w:val="004170F1"/>
    <w:rsid w:val="004172F1"/>
    <w:rsid w:val="00417356"/>
    <w:rsid w:val="00417433"/>
    <w:rsid w:val="00417481"/>
    <w:rsid w:val="004175C7"/>
    <w:rsid w:val="004179A7"/>
    <w:rsid w:val="00417D76"/>
    <w:rsid w:val="00417F5C"/>
    <w:rsid w:val="004201F3"/>
    <w:rsid w:val="00420242"/>
    <w:rsid w:val="004203C9"/>
    <w:rsid w:val="004203DA"/>
    <w:rsid w:val="004204D6"/>
    <w:rsid w:val="00420647"/>
    <w:rsid w:val="004208B7"/>
    <w:rsid w:val="00420A6F"/>
    <w:rsid w:val="00420B4B"/>
    <w:rsid w:val="00420DFB"/>
    <w:rsid w:val="00420FE0"/>
    <w:rsid w:val="004211E6"/>
    <w:rsid w:val="004211E9"/>
    <w:rsid w:val="00421222"/>
    <w:rsid w:val="004213BC"/>
    <w:rsid w:val="004213D9"/>
    <w:rsid w:val="0042143C"/>
    <w:rsid w:val="004216A0"/>
    <w:rsid w:val="0042188E"/>
    <w:rsid w:val="004218A2"/>
    <w:rsid w:val="00421A3D"/>
    <w:rsid w:val="00421D78"/>
    <w:rsid w:val="00421E74"/>
    <w:rsid w:val="00421EBD"/>
    <w:rsid w:val="004220C9"/>
    <w:rsid w:val="004221B2"/>
    <w:rsid w:val="004221CB"/>
    <w:rsid w:val="00422249"/>
    <w:rsid w:val="00422357"/>
    <w:rsid w:val="0042239D"/>
    <w:rsid w:val="00422560"/>
    <w:rsid w:val="0042267F"/>
    <w:rsid w:val="00422711"/>
    <w:rsid w:val="0042284F"/>
    <w:rsid w:val="00422979"/>
    <w:rsid w:val="00422B9B"/>
    <w:rsid w:val="00422E04"/>
    <w:rsid w:val="00422EEA"/>
    <w:rsid w:val="00422F07"/>
    <w:rsid w:val="004230C5"/>
    <w:rsid w:val="00423520"/>
    <w:rsid w:val="004236D3"/>
    <w:rsid w:val="00423BA3"/>
    <w:rsid w:val="00423C92"/>
    <w:rsid w:val="00423EF3"/>
    <w:rsid w:val="00423FB9"/>
    <w:rsid w:val="00423FF2"/>
    <w:rsid w:val="00424132"/>
    <w:rsid w:val="00424259"/>
    <w:rsid w:val="004242BF"/>
    <w:rsid w:val="0042446B"/>
    <w:rsid w:val="00424599"/>
    <w:rsid w:val="00424604"/>
    <w:rsid w:val="004246A7"/>
    <w:rsid w:val="00424777"/>
    <w:rsid w:val="00424800"/>
    <w:rsid w:val="00424A09"/>
    <w:rsid w:val="00424B7D"/>
    <w:rsid w:val="00424BAA"/>
    <w:rsid w:val="00424D01"/>
    <w:rsid w:val="00424E31"/>
    <w:rsid w:val="00424FE7"/>
    <w:rsid w:val="004250AB"/>
    <w:rsid w:val="00425263"/>
    <w:rsid w:val="004252CD"/>
    <w:rsid w:val="004253C0"/>
    <w:rsid w:val="004254DF"/>
    <w:rsid w:val="00425586"/>
    <w:rsid w:val="00425795"/>
    <w:rsid w:val="00425DD1"/>
    <w:rsid w:val="00425FC4"/>
    <w:rsid w:val="004261E1"/>
    <w:rsid w:val="00426278"/>
    <w:rsid w:val="004264A2"/>
    <w:rsid w:val="004267BC"/>
    <w:rsid w:val="004267C8"/>
    <w:rsid w:val="0042683F"/>
    <w:rsid w:val="00426C99"/>
    <w:rsid w:val="00426C9C"/>
    <w:rsid w:val="00426D45"/>
    <w:rsid w:val="00426F7E"/>
    <w:rsid w:val="00426FC9"/>
    <w:rsid w:val="0042706B"/>
    <w:rsid w:val="004272B0"/>
    <w:rsid w:val="004273FC"/>
    <w:rsid w:val="004276CE"/>
    <w:rsid w:val="004277B4"/>
    <w:rsid w:val="0042789A"/>
    <w:rsid w:val="004278D0"/>
    <w:rsid w:val="004279B6"/>
    <w:rsid w:val="00427A4A"/>
    <w:rsid w:val="00427B62"/>
    <w:rsid w:val="00427C74"/>
    <w:rsid w:val="00427D81"/>
    <w:rsid w:val="004300FD"/>
    <w:rsid w:val="00430377"/>
    <w:rsid w:val="004303C0"/>
    <w:rsid w:val="00430544"/>
    <w:rsid w:val="004305D8"/>
    <w:rsid w:val="00430705"/>
    <w:rsid w:val="00430755"/>
    <w:rsid w:val="0043076E"/>
    <w:rsid w:val="00430913"/>
    <w:rsid w:val="00430A1C"/>
    <w:rsid w:val="00430AB0"/>
    <w:rsid w:val="00430B15"/>
    <w:rsid w:val="00430E8F"/>
    <w:rsid w:val="00430F33"/>
    <w:rsid w:val="004311EE"/>
    <w:rsid w:val="0043131A"/>
    <w:rsid w:val="0043147E"/>
    <w:rsid w:val="00431565"/>
    <w:rsid w:val="004315F2"/>
    <w:rsid w:val="00431AD1"/>
    <w:rsid w:val="00431C4B"/>
    <w:rsid w:val="00431D59"/>
    <w:rsid w:val="00431D7A"/>
    <w:rsid w:val="00431ED2"/>
    <w:rsid w:val="0043221E"/>
    <w:rsid w:val="0043226F"/>
    <w:rsid w:val="004322E2"/>
    <w:rsid w:val="004323BC"/>
    <w:rsid w:val="004325E3"/>
    <w:rsid w:val="00432605"/>
    <w:rsid w:val="00432660"/>
    <w:rsid w:val="0043267B"/>
    <w:rsid w:val="00432786"/>
    <w:rsid w:val="004327A9"/>
    <w:rsid w:val="004327E4"/>
    <w:rsid w:val="004329D7"/>
    <w:rsid w:val="00432A73"/>
    <w:rsid w:val="00432BEA"/>
    <w:rsid w:val="00432D1F"/>
    <w:rsid w:val="00432FD2"/>
    <w:rsid w:val="004331C5"/>
    <w:rsid w:val="004334FD"/>
    <w:rsid w:val="0043364D"/>
    <w:rsid w:val="00433A2C"/>
    <w:rsid w:val="00433A90"/>
    <w:rsid w:val="00433D1E"/>
    <w:rsid w:val="00433E42"/>
    <w:rsid w:val="00433E51"/>
    <w:rsid w:val="00433F0D"/>
    <w:rsid w:val="00433F16"/>
    <w:rsid w:val="00433F2A"/>
    <w:rsid w:val="00433FD0"/>
    <w:rsid w:val="0043406E"/>
    <w:rsid w:val="004342F3"/>
    <w:rsid w:val="0043443F"/>
    <w:rsid w:val="004345C5"/>
    <w:rsid w:val="00434652"/>
    <w:rsid w:val="004347EC"/>
    <w:rsid w:val="004348DA"/>
    <w:rsid w:val="00434BF4"/>
    <w:rsid w:val="00434EBA"/>
    <w:rsid w:val="00434F28"/>
    <w:rsid w:val="00434F84"/>
    <w:rsid w:val="00434F9E"/>
    <w:rsid w:val="00434FB1"/>
    <w:rsid w:val="00435054"/>
    <w:rsid w:val="004350C9"/>
    <w:rsid w:val="004353E4"/>
    <w:rsid w:val="00435475"/>
    <w:rsid w:val="004357D1"/>
    <w:rsid w:val="004357EB"/>
    <w:rsid w:val="00435866"/>
    <w:rsid w:val="0043597F"/>
    <w:rsid w:val="004359A3"/>
    <w:rsid w:val="00435B4A"/>
    <w:rsid w:val="00435C58"/>
    <w:rsid w:val="00435E97"/>
    <w:rsid w:val="00435FDC"/>
    <w:rsid w:val="0043613A"/>
    <w:rsid w:val="004362EA"/>
    <w:rsid w:val="00436330"/>
    <w:rsid w:val="00436707"/>
    <w:rsid w:val="0043674F"/>
    <w:rsid w:val="00436757"/>
    <w:rsid w:val="00436BC1"/>
    <w:rsid w:val="00436DF9"/>
    <w:rsid w:val="00436EE4"/>
    <w:rsid w:val="00436F3B"/>
    <w:rsid w:val="004371F0"/>
    <w:rsid w:val="0043756B"/>
    <w:rsid w:val="00437694"/>
    <w:rsid w:val="004377A6"/>
    <w:rsid w:val="004377BA"/>
    <w:rsid w:val="004377E6"/>
    <w:rsid w:val="00437827"/>
    <w:rsid w:val="00437959"/>
    <w:rsid w:val="004379D1"/>
    <w:rsid w:val="00437BD0"/>
    <w:rsid w:val="00437C54"/>
    <w:rsid w:val="00437E50"/>
    <w:rsid w:val="0044002A"/>
    <w:rsid w:val="00440225"/>
    <w:rsid w:val="0044034F"/>
    <w:rsid w:val="004405E7"/>
    <w:rsid w:val="00440686"/>
    <w:rsid w:val="0044069D"/>
    <w:rsid w:val="00440751"/>
    <w:rsid w:val="00440D1B"/>
    <w:rsid w:val="00440D4B"/>
    <w:rsid w:val="00440E7B"/>
    <w:rsid w:val="00440F3B"/>
    <w:rsid w:val="004410E9"/>
    <w:rsid w:val="00441103"/>
    <w:rsid w:val="004411CB"/>
    <w:rsid w:val="0044121F"/>
    <w:rsid w:val="004413BB"/>
    <w:rsid w:val="004414BA"/>
    <w:rsid w:val="0044160F"/>
    <w:rsid w:val="0044169F"/>
    <w:rsid w:val="00441791"/>
    <w:rsid w:val="00441824"/>
    <w:rsid w:val="00441BED"/>
    <w:rsid w:val="00441BF7"/>
    <w:rsid w:val="00441F05"/>
    <w:rsid w:val="00442153"/>
    <w:rsid w:val="004426F8"/>
    <w:rsid w:val="004427AB"/>
    <w:rsid w:val="00442923"/>
    <w:rsid w:val="00442A03"/>
    <w:rsid w:val="00442BCA"/>
    <w:rsid w:val="00442C75"/>
    <w:rsid w:val="00442DD3"/>
    <w:rsid w:val="00442E4B"/>
    <w:rsid w:val="00442F3E"/>
    <w:rsid w:val="00442FA8"/>
    <w:rsid w:val="004430AE"/>
    <w:rsid w:val="004433FA"/>
    <w:rsid w:val="0044341F"/>
    <w:rsid w:val="00443465"/>
    <w:rsid w:val="0044349F"/>
    <w:rsid w:val="004435C7"/>
    <w:rsid w:val="0044388B"/>
    <w:rsid w:val="004438F1"/>
    <w:rsid w:val="004439F7"/>
    <w:rsid w:val="00443C18"/>
    <w:rsid w:val="00443D32"/>
    <w:rsid w:val="00443EBF"/>
    <w:rsid w:val="00443FC3"/>
    <w:rsid w:val="00443FDC"/>
    <w:rsid w:val="00444084"/>
    <w:rsid w:val="00444148"/>
    <w:rsid w:val="0044421B"/>
    <w:rsid w:val="0044421D"/>
    <w:rsid w:val="00444523"/>
    <w:rsid w:val="004445A6"/>
    <w:rsid w:val="0044461B"/>
    <w:rsid w:val="0044473D"/>
    <w:rsid w:val="00444766"/>
    <w:rsid w:val="00444A2F"/>
    <w:rsid w:val="00444A70"/>
    <w:rsid w:val="00444C20"/>
    <w:rsid w:val="00444E65"/>
    <w:rsid w:val="00444FA2"/>
    <w:rsid w:val="00444FD4"/>
    <w:rsid w:val="0044510E"/>
    <w:rsid w:val="004451E3"/>
    <w:rsid w:val="004453A5"/>
    <w:rsid w:val="00445466"/>
    <w:rsid w:val="004456D4"/>
    <w:rsid w:val="0044575D"/>
    <w:rsid w:val="004457EF"/>
    <w:rsid w:val="00445817"/>
    <w:rsid w:val="00445844"/>
    <w:rsid w:val="0044585C"/>
    <w:rsid w:val="00445869"/>
    <w:rsid w:val="00445D50"/>
    <w:rsid w:val="00445D77"/>
    <w:rsid w:val="00445E7D"/>
    <w:rsid w:val="00445F3C"/>
    <w:rsid w:val="00445FF7"/>
    <w:rsid w:val="00446044"/>
    <w:rsid w:val="00446137"/>
    <w:rsid w:val="00446151"/>
    <w:rsid w:val="004463C9"/>
    <w:rsid w:val="004464BB"/>
    <w:rsid w:val="004464F8"/>
    <w:rsid w:val="00446603"/>
    <w:rsid w:val="004467FA"/>
    <w:rsid w:val="00446A0C"/>
    <w:rsid w:val="00446B3C"/>
    <w:rsid w:val="00446ECA"/>
    <w:rsid w:val="00446FE3"/>
    <w:rsid w:val="00447036"/>
    <w:rsid w:val="004470C0"/>
    <w:rsid w:val="00447244"/>
    <w:rsid w:val="00447376"/>
    <w:rsid w:val="0044766D"/>
    <w:rsid w:val="0044769A"/>
    <w:rsid w:val="004476AA"/>
    <w:rsid w:val="0044774E"/>
    <w:rsid w:val="0044795E"/>
    <w:rsid w:val="004479E9"/>
    <w:rsid w:val="004479FB"/>
    <w:rsid w:val="00447A8C"/>
    <w:rsid w:val="00447BA2"/>
    <w:rsid w:val="00447F9C"/>
    <w:rsid w:val="004501E5"/>
    <w:rsid w:val="0045025F"/>
    <w:rsid w:val="0045032A"/>
    <w:rsid w:val="004503B7"/>
    <w:rsid w:val="00450633"/>
    <w:rsid w:val="004509E3"/>
    <w:rsid w:val="00450D34"/>
    <w:rsid w:val="00450D69"/>
    <w:rsid w:val="00450F20"/>
    <w:rsid w:val="0045120F"/>
    <w:rsid w:val="00451597"/>
    <w:rsid w:val="00451673"/>
    <w:rsid w:val="004518FF"/>
    <w:rsid w:val="00451A1C"/>
    <w:rsid w:val="00451A36"/>
    <w:rsid w:val="00451BE8"/>
    <w:rsid w:val="004523F0"/>
    <w:rsid w:val="00452415"/>
    <w:rsid w:val="00452599"/>
    <w:rsid w:val="004528BE"/>
    <w:rsid w:val="00452ADF"/>
    <w:rsid w:val="00452DB5"/>
    <w:rsid w:val="00452E17"/>
    <w:rsid w:val="00452FA0"/>
    <w:rsid w:val="00452FFC"/>
    <w:rsid w:val="00453001"/>
    <w:rsid w:val="00453180"/>
    <w:rsid w:val="004533F2"/>
    <w:rsid w:val="004535A9"/>
    <w:rsid w:val="00453605"/>
    <w:rsid w:val="00453693"/>
    <w:rsid w:val="00453917"/>
    <w:rsid w:val="00453AC0"/>
    <w:rsid w:val="00453B1C"/>
    <w:rsid w:val="00453B9D"/>
    <w:rsid w:val="00453C25"/>
    <w:rsid w:val="00453D83"/>
    <w:rsid w:val="00453E86"/>
    <w:rsid w:val="00453EAD"/>
    <w:rsid w:val="00453FA2"/>
    <w:rsid w:val="00454012"/>
    <w:rsid w:val="00454238"/>
    <w:rsid w:val="0045425C"/>
    <w:rsid w:val="0045427B"/>
    <w:rsid w:val="004542AD"/>
    <w:rsid w:val="00454448"/>
    <w:rsid w:val="004544A1"/>
    <w:rsid w:val="0045466A"/>
    <w:rsid w:val="004547D5"/>
    <w:rsid w:val="0045487A"/>
    <w:rsid w:val="00454896"/>
    <w:rsid w:val="004549C5"/>
    <w:rsid w:val="00454A5D"/>
    <w:rsid w:val="00454B55"/>
    <w:rsid w:val="00454CDB"/>
    <w:rsid w:val="00454D8E"/>
    <w:rsid w:val="00454DF8"/>
    <w:rsid w:val="00454F88"/>
    <w:rsid w:val="00454FBD"/>
    <w:rsid w:val="00455003"/>
    <w:rsid w:val="004551A2"/>
    <w:rsid w:val="004553D3"/>
    <w:rsid w:val="0045582A"/>
    <w:rsid w:val="0045591D"/>
    <w:rsid w:val="00455940"/>
    <w:rsid w:val="00455EC2"/>
    <w:rsid w:val="00455F30"/>
    <w:rsid w:val="004560BD"/>
    <w:rsid w:val="0045616E"/>
    <w:rsid w:val="0045641F"/>
    <w:rsid w:val="00456468"/>
    <w:rsid w:val="00456519"/>
    <w:rsid w:val="00456656"/>
    <w:rsid w:val="0045669F"/>
    <w:rsid w:val="004566BD"/>
    <w:rsid w:val="00456794"/>
    <w:rsid w:val="00456835"/>
    <w:rsid w:val="00456B0C"/>
    <w:rsid w:val="00456E3B"/>
    <w:rsid w:val="00457012"/>
    <w:rsid w:val="00457032"/>
    <w:rsid w:val="00457122"/>
    <w:rsid w:val="004572C4"/>
    <w:rsid w:val="0045754A"/>
    <w:rsid w:val="0045785F"/>
    <w:rsid w:val="00457889"/>
    <w:rsid w:val="004578AF"/>
    <w:rsid w:val="004578D5"/>
    <w:rsid w:val="00457AE9"/>
    <w:rsid w:val="00457B55"/>
    <w:rsid w:val="00457B63"/>
    <w:rsid w:val="00457CA2"/>
    <w:rsid w:val="00457F50"/>
    <w:rsid w:val="00460526"/>
    <w:rsid w:val="00460572"/>
    <w:rsid w:val="00460661"/>
    <w:rsid w:val="00460666"/>
    <w:rsid w:val="004607B4"/>
    <w:rsid w:val="00460A6F"/>
    <w:rsid w:val="00460B89"/>
    <w:rsid w:val="00460CAF"/>
    <w:rsid w:val="00460E79"/>
    <w:rsid w:val="00460FE0"/>
    <w:rsid w:val="004610D3"/>
    <w:rsid w:val="004611F9"/>
    <w:rsid w:val="0046125C"/>
    <w:rsid w:val="0046128C"/>
    <w:rsid w:val="004613E0"/>
    <w:rsid w:val="00461413"/>
    <w:rsid w:val="00461539"/>
    <w:rsid w:val="00461697"/>
    <w:rsid w:val="004616BB"/>
    <w:rsid w:val="004616CD"/>
    <w:rsid w:val="004617F2"/>
    <w:rsid w:val="00461868"/>
    <w:rsid w:val="00461877"/>
    <w:rsid w:val="004618CE"/>
    <w:rsid w:val="00461970"/>
    <w:rsid w:val="004619B0"/>
    <w:rsid w:val="004619EF"/>
    <w:rsid w:val="00461D15"/>
    <w:rsid w:val="00461D60"/>
    <w:rsid w:val="00461E61"/>
    <w:rsid w:val="00461E86"/>
    <w:rsid w:val="00461EFA"/>
    <w:rsid w:val="00461F61"/>
    <w:rsid w:val="0046204A"/>
    <w:rsid w:val="00462366"/>
    <w:rsid w:val="004624FA"/>
    <w:rsid w:val="0046251E"/>
    <w:rsid w:val="00462549"/>
    <w:rsid w:val="004625B2"/>
    <w:rsid w:val="0046274D"/>
    <w:rsid w:val="00462918"/>
    <w:rsid w:val="00462932"/>
    <w:rsid w:val="004629CE"/>
    <w:rsid w:val="00462AA6"/>
    <w:rsid w:val="00462BB6"/>
    <w:rsid w:val="00462C78"/>
    <w:rsid w:val="00462C98"/>
    <w:rsid w:val="00462E61"/>
    <w:rsid w:val="00462F71"/>
    <w:rsid w:val="00462F8F"/>
    <w:rsid w:val="0046305F"/>
    <w:rsid w:val="00463163"/>
    <w:rsid w:val="00463187"/>
    <w:rsid w:val="004634B2"/>
    <w:rsid w:val="0046354B"/>
    <w:rsid w:val="004635AF"/>
    <w:rsid w:val="004635B0"/>
    <w:rsid w:val="004635FF"/>
    <w:rsid w:val="004636C9"/>
    <w:rsid w:val="00463788"/>
    <w:rsid w:val="00463A0D"/>
    <w:rsid w:val="00463A8B"/>
    <w:rsid w:val="00463AA6"/>
    <w:rsid w:val="00463AF3"/>
    <w:rsid w:val="00463B6F"/>
    <w:rsid w:val="00463C15"/>
    <w:rsid w:val="00463CBD"/>
    <w:rsid w:val="00463D32"/>
    <w:rsid w:val="00463F89"/>
    <w:rsid w:val="0046408D"/>
    <w:rsid w:val="004644B9"/>
    <w:rsid w:val="0046458C"/>
    <w:rsid w:val="00464829"/>
    <w:rsid w:val="004648CC"/>
    <w:rsid w:val="00464997"/>
    <w:rsid w:val="00464A42"/>
    <w:rsid w:val="00464C09"/>
    <w:rsid w:val="00464C9F"/>
    <w:rsid w:val="00464CB4"/>
    <w:rsid w:val="00464CB5"/>
    <w:rsid w:val="00464E50"/>
    <w:rsid w:val="00464E87"/>
    <w:rsid w:val="00464F13"/>
    <w:rsid w:val="0046502A"/>
    <w:rsid w:val="00465077"/>
    <w:rsid w:val="0046512A"/>
    <w:rsid w:val="004654E1"/>
    <w:rsid w:val="00465583"/>
    <w:rsid w:val="004655D3"/>
    <w:rsid w:val="00465638"/>
    <w:rsid w:val="0046569F"/>
    <w:rsid w:val="004657B5"/>
    <w:rsid w:val="004657DF"/>
    <w:rsid w:val="004658B3"/>
    <w:rsid w:val="00465A3B"/>
    <w:rsid w:val="00465ADB"/>
    <w:rsid w:val="00465BC2"/>
    <w:rsid w:val="00465BF4"/>
    <w:rsid w:val="00465D07"/>
    <w:rsid w:val="00465D77"/>
    <w:rsid w:val="00465DB3"/>
    <w:rsid w:val="00465FE4"/>
    <w:rsid w:val="0046611D"/>
    <w:rsid w:val="00466183"/>
    <w:rsid w:val="00466507"/>
    <w:rsid w:val="0046651C"/>
    <w:rsid w:val="0046678F"/>
    <w:rsid w:val="004669AE"/>
    <w:rsid w:val="004669C9"/>
    <w:rsid w:val="00466AF7"/>
    <w:rsid w:val="00466BB1"/>
    <w:rsid w:val="00466E3E"/>
    <w:rsid w:val="00466F24"/>
    <w:rsid w:val="00466F9D"/>
    <w:rsid w:val="004670D9"/>
    <w:rsid w:val="0046754E"/>
    <w:rsid w:val="004675A6"/>
    <w:rsid w:val="004677B3"/>
    <w:rsid w:val="00467872"/>
    <w:rsid w:val="004678B1"/>
    <w:rsid w:val="00467D6F"/>
    <w:rsid w:val="00467DED"/>
    <w:rsid w:val="00467E0B"/>
    <w:rsid w:val="00467F58"/>
    <w:rsid w:val="00470038"/>
    <w:rsid w:val="004700BC"/>
    <w:rsid w:val="00470244"/>
    <w:rsid w:val="00470669"/>
    <w:rsid w:val="00470690"/>
    <w:rsid w:val="00470720"/>
    <w:rsid w:val="00470809"/>
    <w:rsid w:val="00470849"/>
    <w:rsid w:val="0047092D"/>
    <w:rsid w:val="004709C9"/>
    <w:rsid w:val="00470C08"/>
    <w:rsid w:val="00470F59"/>
    <w:rsid w:val="00471008"/>
    <w:rsid w:val="0047106E"/>
    <w:rsid w:val="004710B1"/>
    <w:rsid w:val="004711EC"/>
    <w:rsid w:val="004711F8"/>
    <w:rsid w:val="0047137E"/>
    <w:rsid w:val="00471413"/>
    <w:rsid w:val="00471562"/>
    <w:rsid w:val="00471619"/>
    <w:rsid w:val="0047167C"/>
    <w:rsid w:val="004718A8"/>
    <w:rsid w:val="004719CB"/>
    <w:rsid w:val="00471A74"/>
    <w:rsid w:val="00471BC6"/>
    <w:rsid w:val="00471CCF"/>
    <w:rsid w:val="00472031"/>
    <w:rsid w:val="004720DB"/>
    <w:rsid w:val="004721CA"/>
    <w:rsid w:val="0047227D"/>
    <w:rsid w:val="00472514"/>
    <w:rsid w:val="0047257F"/>
    <w:rsid w:val="00472698"/>
    <w:rsid w:val="0047289C"/>
    <w:rsid w:val="00472943"/>
    <w:rsid w:val="00472C4D"/>
    <w:rsid w:val="00472D0B"/>
    <w:rsid w:val="00472F0D"/>
    <w:rsid w:val="00473034"/>
    <w:rsid w:val="00473035"/>
    <w:rsid w:val="0047318F"/>
    <w:rsid w:val="00473215"/>
    <w:rsid w:val="00473312"/>
    <w:rsid w:val="00473375"/>
    <w:rsid w:val="00473669"/>
    <w:rsid w:val="00473686"/>
    <w:rsid w:val="004736D9"/>
    <w:rsid w:val="00473939"/>
    <w:rsid w:val="00473A21"/>
    <w:rsid w:val="00473BF7"/>
    <w:rsid w:val="004740A3"/>
    <w:rsid w:val="004740F8"/>
    <w:rsid w:val="0047410B"/>
    <w:rsid w:val="00474151"/>
    <w:rsid w:val="00474165"/>
    <w:rsid w:val="0047421E"/>
    <w:rsid w:val="00474595"/>
    <w:rsid w:val="004747B6"/>
    <w:rsid w:val="004747E7"/>
    <w:rsid w:val="0047495D"/>
    <w:rsid w:val="00474BD3"/>
    <w:rsid w:val="00474C7C"/>
    <w:rsid w:val="00474CED"/>
    <w:rsid w:val="00474D6C"/>
    <w:rsid w:val="00474F0D"/>
    <w:rsid w:val="00474F7B"/>
    <w:rsid w:val="00475076"/>
    <w:rsid w:val="004751DB"/>
    <w:rsid w:val="00475280"/>
    <w:rsid w:val="004752DE"/>
    <w:rsid w:val="00475400"/>
    <w:rsid w:val="004755A2"/>
    <w:rsid w:val="00475705"/>
    <w:rsid w:val="00475889"/>
    <w:rsid w:val="00475A7A"/>
    <w:rsid w:val="00475BCF"/>
    <w:rsid w:val="00475BD9"/>
    <w:rsid w:val="00475C85"/>
    <w:rsid w:val="00475CAC"/>
    <w:rsid w:val="00475D07"/>
    <w:rsid w:val="00475ED0"/>
    <w:rsid w:val="00475FA4"/>
    <w:rsid w:val="00476044"/>
    <w:rsid w:val="0047614C"/>
    <w:rsid w:val="004761E4"/>
    <w:rsid w:val="00476210"/>
    <w:rsid w:val="00476313"/>
    <w:rsid w:val="0047646F"/>
    <w:rsid w:val="00476541"/>
    <w:rsid w:val="004766B0"/>
    <w:rsid w:val="0047670F"/>
    <w:rsid w:val="004767DB"/>
    <w:rsid w:val="004769A9"/>
    <w:rsid w:val="004769DA"/>
    <w:rsid w:val="00476AC2"/>
    <w:rsid w:val="00476C21"/>
    <w:rsid w:val="00476C32"/>
    <w:rsid w:val="00476DC3"/>
    <w:rsid w:val="00476E23"/>
    <w:rsid w:val="00476F7F"/>
    <w:rsid w:val="0047703E"/>
    <w:rsid w:val="0047706B"/>
    <w:rsid w:val="00477092"/>
    <w:rsid w:val="00477339"/>
    <w:rsid w:val="00477508"/>
    <w:rsid w:val="004775DD"/>
    <w:rsid w:val="00477653"/>
    <w:rsid w:val="004776C1"/>
    <w:rsid w:val="00477B12"/>
    <w:rsid w:val="00477BCA"/>
    <w:rsid w:val="00477D49"/>
    <w:rsid w:val="00477F96"/>
    <w:rsid w:val="004803AB"/>
    <w:rsid w:val="00480654"/>
    <w:rsid w:val="004807A2"/>
    <w:rsid w:val="00480B4C"/>
    <w:rsid w:val="00480D35"/>
    <w:rsid w:val="00480D42"/>
    <w:rsid w:val="00480D5E"/>
    <w:rsid w:val="00480DB3"/>
    <w:rsid w:val="00480F97"/>
    <w:rsid w:val="00481030"/>
    <w:rsid w:val="00481650"/>
    <w:rsid w:val="004816B9"/>
    <w:rsid w:val="00481901"/>
    <w:rsid w:val="004819B4"/>
    <w:rsid w:val="004819EC"/>
    <w:rsid w:val="00481AD0"/>
    <w:rsid w:val="00481C1C"/>
    <w:rsid w:val="00481CF2"/>
    <w:rsid w:val="004820D2"/>
    <w:rsid w:val="00482179"/>
    <w:rsid w:val="00482212"/>
    <w:rsid w:val="004823E3"/>
    <w:rsid w:val="004823EC"/>
    <w:rsid w:val="00482569"/>
    <w:rsid w:val="004825CA"/>
    <w:rsid w:val="00482920"/>
    <w:rsid w:val="004829A8"/>
    <w:rsid w:val="00482B37"/>
    <w:rsid w:val="00482B7D"/>
    <w:rsid w:val="00482C0D"/>
    <w:rsid w:val="00482C10"/>
    <w:rsid w:val="00482E46"/>
    <w:rsid w:val="00482EDA"/>
    <w:rsid w:val="004830BC"/>
    <w:rsid w:val="00483123"/>
    <w:rsid w:val="00483161"/>
    <w:rsid w:val="00483259"/>
    <w:rsid w:val="004832DF"/>
    <w:rsid w:val="00483321"/>
    <w:rsid w:val="00483494"/>
    <w:rsid w:val="0048366B"/>
    <w:rsid w:val="00483715"/>
    <w:rsid w:val="0048384F"/>
    <w:rsid w:val="00483E3B"/>
    <w:rsid w:val="00484004"/>
    <w:rsid w:val="004840E3"/>
    <w:rsid w:val="0048417C"/>
    <w:rsid w:val="004841C8"/>
    <w:rsid w:val="0048438E"/>
    <w:rsid w:val="00484472"/>
    <w:rsid w:val="004844B6"/>
    <w:rsid w:val="004846A4"/>
    <w:rsid w:val="004846B2"/>
    <w:rsid w:val="004846E6"/>
    <w:rsid w:val="004847AF"/>
    <w:rsid w:val="00484995"/>
    <w:rsid w:val="004849DD"/>
    <w:rsid w:val="00484EBD"/>
    <w:rsid w:val="00484ECF"/>
    <w:rsid w:val="00484FB3"/>
    <w:rsid w:val="00485056"/>
    <w:rsid w:val="0048510B"/>
    <w:rsid w:val="00485150"/>
    <w:rsid w:val="00485321"/>
    <w:rsid w:val="0048541A"/>
    <w:rsid w:val="00485471"/>
    <w:rsid w:val="0048548C"/>
    <w:rsid w:val="004855A1"/>
    <w:rsid w:val="00485A65"/>
    <w:rsid w:val="00485C84"/>
    <w:rsid w:val="00485F35"/>
    <w:rsid w:val="0048607D"/>
    <w:rsid w:val="004860ED"/>
    <w:rsid w:val="004860FA"/>
    <w:rsid w:val="004861C7"/>
    <w:rsid w:val="0048625D"/>
    <w:rsid w:val="00486490"/>
    <w:rsid w:val="004864CA"/>
    <w:rsid w:val="004865C5"/>
    <w:rsid w:val="004866F7"/>
    <w:rsid w:val="0048674B"/>
    <w:rsid w:val="00486796"/>
    <w:rsid w:val="004867B9"/>
    <w:rsid w:val="00486829"/>
    <w:rsid w:val="00486A72"/>
    <w:rsid w:val="00486C32"/>
    <w:rsid w:val="00486C3F"/>
    <w:rsid w:val="00486D82"/>
    <w:rsid w:val="004870AE"/>
    <w:rsid w:val="004870BA"/>
    <w:rsid w:val="0048719E"/>
    <w:rsid w:val="004873C6"/>
    <w:rsid w:val="00487463"/>
    <w:rsid w:val="004874A3"/>
    <w:rsid w:val="00487582"/>
    <w:rsid w:val="00487699"/>
    <w:rsid w:val="00487939"/>
    <w:rsid w:val="00487977"/>
    <w:rsid w:val="004879BD"/>
    <w:rsid w:val="00487A9D"/>
    <w:rsid w:val="00487AAF"/>
    <w:rsid w:val="00487D13"/>
    <w:rsid w:val="0049001E"/>
    <w:rsid w:val="004900E0"/>
    <w:rsid w:val="004901ED"/>
    <w:rsid w:val="00490381"/>
    <w:rsid w:val="004904E7"/>
    <w:rsid w:val="004906CE"/>
    <w:rsid w:val="00490743"/>
    <w:rsid w:val="00490904"/>
    <w:rsid w:val="0049099A"/>
    <w:rsid w:val="004909C9"/>
    <w:rsid w:val="00490B52"/>
    <w:rsid w:val="00490C93"/>
    <w:rsid w:val="00490FFE"/>
    <w:rsid w:val="004912E9"/>
    <w:rsid w:val="00491522"/>
    <w:rsid w:val="004916EE"/>
    <w:rsid w:val="00491A5D"/>
    <w:rsid w:val="00491B2E"/>
    <w:rsid w:val="00491D09"/>
    <w:rsid w:val="00491D68"/>
    <w:rsid w:val="00491F29"/>
    <w:rsid w:val="00491FE9"/>
    <w:rsid w:val="00492040"/>
    <w:rsid w:val="0049206A"/>
    <w:rsid w:val="00492124"/>
    <w:rsid w:val="00492222"/>
    <w:rsid w:val="0049228B"/>
    <w:rsid w:val="004922C2"/>
    <w:rsid w:val="00492585"/>
    <w:rsid w:val="004925E9"/>
    <w:rsid w:val="00492791"/>
    <w:rsid w:val="0049281B"/>
    <w:rsid w:val="00492990"/>
    <w:rsid w:val="004929D0"/>
    <w:rsid w:val="004929E4"/>
    <w:rsid w:val="00492A36"/>
    <w:rsid w:val="00492B2F"/>
    <w:rsid w:val="00492CE1"/>
    <w:rsid w:val="00492EA1"/>
    <w:rsid w:val="004931EA"/>
    <w:rsid w:val="00493253"/>
    <w:rsid w:val="0049327B"/>
    <w:rsid w:val="0049329D"/>
    <w:rsid w:val="00493401"/>
    <w:rsid w:val="00493523"/>
    <w:rsid w:val="00493635"/>
    <w:rsid w:val="00493671"/>
    <w:rsid w:val="00493A9C"/>
    <w:rsid w:val="00493BA1"/>
    <w:rsid w:val="00493BFC"/>
    <w:rsid w:val="00493C04"/>
    <w:rsid w:val="00493DAE"/>
    <w:rsid w:val="00493EA6"/>
    <w:rsid w:val="00493EB1"/>
    <w:rsid w:val="004940AD"/>
    <w:rsid w:val="0049419A"/>
    <w:rsid w:val="0049429D"/>
    <w:rsid w:val="004942C2"/>
    <w:rsid w:val="004942C6"/>
    <w:rsid w:val="0049433D"/>
    <w:rsid w:val="004948CA"/>
    <w:rsid w:val="00494A58"/>
    <w:rsid w:val="00494BAF"/>
    <w:rsid w:val="00494C2D"/>
    <w:rsid w:val="00494CE4"/>
    <w:rsid w:val="00494D38"/>
    <w:rsid w:val="00494E67"/>
    <w:rsid w:val="00494F4D"/>
    <w:rsid w:val="0049506E"/>
    <w:rsid w:val="004950FA"/>
    <w:rsid w:val="00495128"/>
    <w:rsid w:val="0049515B"/>
    <w:rsid w:val="00495399"/>
    <w:rsid w:val="00495430"/>
    <w:rsid w:val="004954DA"/>
    <w:rsid w:val="00495885"/>
    <w:rsid w:val="004958D0"/>
    <w:rsid w:val="004958FB"/>
    <w:rsid w:val="00495937"/>
    <w:rsid w:val="00495A04"/>
    <w:rsid w:val="00495B38"/>
    <w:rsid w:val="00495B62"/>
    <w:rsid w:val="00495DFF"/>
    <w:rsid w:val="00495F70"/>
    <w:rsid w:val="004961C1"/>
    <w:rsid w:val="004962A1"/>
    <w:rsid w:val="00496335"/>
    <w:rsid w:val="004963CD"/>
    <w:rsid w:val="0049643E"/>
    <w:rsid w:val="00496812"/>
    <w:rsid w:val="00496966"/>
    <w:rsid w:val="004969D2"/>
    <w:rsid w:val="00496A2E"/>
    <w:rsid w:val="00496B55"/>
    <w:rsid w:val="00496B6E"/>
    <w:rsid w:val="00496CAF"/>
    <w:rsid w:val="00496CCD"/>
    <w:rsid w:val="00496E06"/>
    <w:rsid w:val="00496E8E"/>
    <w:rsid w:val="00496EA9"/>
    <w:rsid w:val="00496F0A"/>
    <w:rsid w:val="00496F19"/>
    <w:rsid w:val="004970EE"/>
    <w:rsid w:val="0049733B"/>
    <w:rsid w:val="004973AD"/>
    <w:rsid w:val="0049751C"/>
    <w:rsid w:val="0049756E"/>
    <w:rsid w:val="00497642"/>
    <w:rsid w:val="00497901"/>
    <w:rsid w:val="00497A7E"/>
    <w:rsid w:val="00497D1B"/>
    <w:rsid w:val="00497DD2"/>
    <w:rsid w:val="00497E2B"/>
    <w:rsid w:val="00497EBB"/>
    <w:rsid w:val="00497FF3"/>
    <w:rsid w:val="004A002D"/>
    <w:rsid w:val="004A00CB"/>
    <w:rsid w:val="004A021F"/>
    <w:rsid w:val="004A02CB"/>
    <w:rsid w:val="004A04DC"/>
    <w:rsid w:val="004A04EE"/>
    <w:rsid w:val="004A066B"/>
    <w:rsid w:val="004A0681"/>
    <w:rsid w:val="004A086F"/>
    <w:rsid w:val="004A095B"/>
    <w:rsid w:val="004A09EC"/>
    <w:rsid w:val="004A0A68"/>
    <w:rsid w:val="004A0B1A"/>
    <w:rsid w:val="004A0BB0"/>
    <w:rsid w:val="004A0D1B"/>
    <w:rsid w:val="004A0F1B"/>
    <w:rsid w:val="004A0F2B"/>
    <w:rsid w:val="004A1027"/>
    <w:rsid w:val="004A1130"/>
    <w:rsid w:val="004A11F6"/>
    <w:rsid w:val="004A1247"/>
    <w:rsid w:val="004A1592"/>
    <w:rsid w:val="004A15CB"/>
    <w:rsid w:val="004A17DB"/>
    <w:rsid w:val="004A1882"/>
    <w:rsid w:val="004A18F8"/>
    <w:rsid w:val="004A1B21"/>
    <w:rsid w:val="004A1C11"/>
    <w:rsid w:val="004A1FA8"/>
    <w:rsid w:val="004A1FAB"/>
    <w:rsid w:val="004A20A9"/>
    <w:rsid w:val="004A20FB"/>
    <w:rsid w:val="004A2183"/>
    <w:rsid w:val="004A2614"/>
    <w:rsid w:val="004A27D0"/>
    <w:rsid w:val="004A28A3"/>
    <w:rsid w:val="004A2973"/>
    <w:rsid w:val="004A2A8F"/>
    <w:rsid w:val="004A2C93"/>
    <w:rsid w:val="004A2EC4"/>
    <w:rsid w:val="004A2F88"/>
    <w:rsid w:val="004A3027"/>
    <w:rsid w:val="004A30B8"/>
    <w:rsid w:val="004A31C2"/>
    <w:rsid w:val="004A323A"/>
    <w:rsid w:val="004A354B"/>
    <w:rsid w:val="004A3564"/>
    <w:rsid w:val="004A35EA"/>
    <w:rsid w:val="004A3957"/>
    <w:rsid w:val="004A395B"/>
    <w:rsid w:val="004A3A5C"/>
    <w:rsid w:val="004A3A89"/>
    <w:rsid w:val="004A3BE9"/>
    <w:rsid w:val="004A3CF4"/>
    <w:rsid w:val="004A3D79"/>
    <w:rsid w:val="004A4060"/>
    <w:rsid w:val="004A443B"/>
    <w:rsid w:val="004A44A2"/>
    <w:rsid w:val="004A45BA"/>
    <w:rsid w:val="004A46F3"/>
    <w:rsid w:val="004A488F"/>
    <w:rsid w:val="004A490A"/>
    <w:rsid w:val="004A49FE"/>
    <w:rsid w:val="004A4A6A"/>
    <w:rsid w:val="004A4B52"/>
    <w:rsid w:val="004A4D64"/>
    <w:rsid w:val="004A4DB0"/>
    <w:rsid w:val="004A4EDC"/>
    <w:rsid w:val="004A4F8C"/>
    <w:rsid w:val="004A5073"/>
    <w:rsid w:val="004A5480"/>
    <w:rsid w:val="004A553F"/>
    <w:rsid w:val="004A5608"/>
    <w:rsid w:val="004A59D9"/>
    <w:rsid w:val="004A5B06"/>
    <w:rsid w:val="004A5DD2"/>
    <w:rsid w:val="004A5E61"/>
    <w:rsid w:val="004A5EBA"/>
    <w:rsid w:val="004A5ECA"/>
    <w:rsid w:val="004A5F58"/>
    <w:rsid w:val="004A5FD2"/>
    <w:rsid w:val="004A6258"/>
    <w:rsid w:val="004A633A"/>
    <w:rsid w:val="004A63BA"/>
    <w:rsid w:val="004A6406"/>
    <w:rsid w:val="004A645A"/>
    <w:rsid w:val="004A6569"/>
    <w:rsid w:val="004A6579"/>
    <w:rsid w:val="004A6684"/>
    <w:rsid w:val="004A6862"/>
    <w:rsid w:val="004A68CA"/>
    <w:rsid w:val="004A68D9"/>
    <w:rsid w:val="004A6913"/>
    <w:rsid w:val="004A69EC"/>
    <w:rsid w:val="004A6C25"/>
    <w:rsid w:val="004A6CC6"/>
    <w:rsid w:val="004A6E53"/>
    <w:rsid w:val="004A6ED5"/>
    <w:rsid w:val="004A6EFC"/>
    <w:rsid w:val="004A701C"/>
    <w:rsid w:val="004A7106"/>
    <w:rsid w:val="004A71D4"/>
    <w:rsid w:val="004A723A"/>
    <w:rsid w:val="004A734B"/>
    <w:rsid w:val="004A76B3"/>
    <w:rsid w:val="004A7730"/>
    <w:rsid w:val="004A7745"/>
    <w:rsid w:val="004A7899"/>
    <w:rsid w:val="004A78D0"/>
    <w:rsid w:val="004A7AEB"/>
    <w:rsid w:val="004A7CEF"/>
    <w:rsid w:val="004A7F35"/>
    <w:rsid w:val="004A7FAA"/>
    <w:rsid w:val="004B007F"/>
    <w:rsid w:val="004B00B7"/>
    <w:rsid w:val="004B020D"/>
    <w:rsid w:val="004B0569"/>
    <w:rsid w:val="004B0A94"/>
    <w:rsid w:val="004B0D02"/>
    <w:rsid w:val="004B0D35"/>
    <w:rsid w:val="004B1086"/>
    <w:rsid w:val="004B10E4"/>
    <w:rsid w:val="004B1166"/>
    <w:rsid w:val="004B121F"/>
    <w:rsid w:val="004B12B8"/>
    <w:rsid w:val="004B12C9"/>
    <w:rsid w:val="004B12EA"/>
    <w:rsid w:val="004B136C"/>
    <w:rsid w:val="004B13D5"/>
    <w:rsid w:val="004B1572"/>
    <w:rsid w:val="004B15CD"/>
    <w:rsid w:val="004B17C7"/>
    <w:rsid w:val="004B188C"/>
    <w:rsid w:val="004B1C39"/>
    <w:rsid w:val="004B1D09"/>
    <w:rsid w:val="004B1D73"/>
    <w:rsid w:val="004B1DF5"/>
    <w:rsid w:val="004B20C7"/>
    <w:rsid w:val="004B222C"/>
    <w:rsid w:val="004B2300"/>
    <w:rsid w:val="004B2347"/>
    <w:rsid w:val="004B23B8"/>
    <w:rsid w:val="004B24E8"/>
    <w:rsid w:val="004B257A"/>
    <w:rsid w:val="004B26A8"/>
    <w:rsid w:val="004B2987"/>
    <w:rsid w:val="004B2A01"/>
    <w:rsid w:val="004B2A37"/>
    <w:rsid w:val="004B2B25"/>
    <w:rsid w:val="004B2C94"/>
    <w:rsid w:val="004B2D06"/>
    <w:rsid w:val="004B2D45"/>
    <w:rsid w:val="004B310C"/>
    <w:rsid w:val="004B31CD"/>
    <w:rsid w:val="004B34E7"/>
    <w:rsid w:val="004B3510"/>
    <w:rsid w:val="004B3711"/>
    <w:rsid w:val="004B3806"/>
    <w:rsid w:val="004B38D7"/>
    <w:rsid w:val="004B392D"/>
    <w:rsid w:val="004B3AFA"/>
    <w:rsid w:val="004B3BFA"/>
    <w:rsid w:val="004B3CCB"/>
    <w:rsid w:val="004B3D3C"/>
    <w:rsid w:val="004B404D"/>
    <w:rsid w:val="004B4501"/>
    <w:rsid w:val="004B45FF"/>
    <w:rsid w:val="004B462B"/>
    <w:rsid w:val="004B466B"/>
    <w:rsid w:val="004B4730"/>
    <w:rsid w:val="004B4857"/>
    <w:rsid w:val="004B4950"/>
    <w:rsid w:val="004B4DE0"/>
    <w:rsid w:val="004B4EAE"/>
    <w:rsid w:val="004B5047"/>
    <w:rsid w:val="004B50C9"/>
    <w:rsid w:val="004B5132"/>
    <w:rsid w:val="004B529B"/>
    <w:rsid w:val="004B53D6"/>
    <w:rsid w:val="004B548F"/>
    <w:rsid w:val="004B55E9"/>
    <w:rsid w:val="004B57B0"/>
    <w:rsid w:val="004B585C"/>
    <w:rsid w:val="004B58D4"/>
    <w:rsid w:val="004B5B51"/>
    <w:rsid w:val="004B5C9E"/>
    <w:rsid w:val="004B5E68"/>
    <w:rsid w:val="004B5F8D"/>
    <w:rsid w:val="004B60F4"/>
    <w:rsid w:val="004B611C"/>
    <w:rsid w:val="004B622A"/>
    <w:rsid w:val="004B6365"/>
    <w:rsid w:val="004B646E"/>
    <w:rsid w:val="004B64D7"/>
    <w:rsid w:val="004B6522"/>
    <w:rsid w:val="004B655E"/>
    <w:rsid w:val="004B65C0"/>
    <w:rsid w:val="004B664C"/>
    <w:rsid w:val="004B6868"/>
    <w:rsid w:val="004B68BF"/>
    <w:rsid w:val="004B6BE0"/>
    <w:rsid w:val="004B6BFA"/>
    <w:rsid w:val="004B6C50"/>
    <w:rsid w:val="004B6C51"/>
    <w:rsid w:val="004B6C56"/>
    <w:rsid w:val="004B6D2F"/>
    <w:rsid w:val="004B6F38"/>
    <w:rsid w:val="004B724A"/>
    <w:rsid w:val="004B7346"/>
    <w:rsid w:val="004B7476"/>
    <w:rsid w:val="004B775C"/>
    <w:rsid w:val="004B7918"/>
    <w:rsid w:val="004B7ABD"/>
    <w:rsid w:val="004B7C00"/>
    <w:rsid w:val="004B7E04"/>
    <w:rsid w:val="004B7E40"/>
    <w:rsid w:val="004B7E41"/>
    <w:rsid w:val="004B7ECB"/>
    <w:rsid w:val="004B7FB5"/>
    <w:rsid w:val="004B7FB6"/>
    <w:rsid w:val="004C00A4"/>
    <w:rsid w:val="004C036D"/>
    <w:rsid w:val="004C0569"/>
    <w:rsid w:val="004C05A5"/>
    <w:rsid w:val="004C083D"/>
    <w:rsid w:val="004C08EE"/>
    <w:rsid w:val="004C096D"/>
    <w:rsid w:val="004C0C77"/>
    <w:rsid w:val="004C0C9F"/>
    <w:rsid w:val="004C0D57"/>
    <w:rsid w:val="004C0D9D"/>
    <w:rsid w:val="004C0F19"/>
    <w:rsid w:val="004C103A"/>
    <w:rsid w:val="004C107A"/>
    <w:rsid w:val="004C112D"/>
    <w:rsid w:val="004C1137"/>
    <w:rsid w:val="004C1220"/>
    <w:rsid w:val="004C140B"/>
    <w:rsid w:val="004C14E4"/>
    <w:rsid w:val="004C1543"/>
    <w:rsid w:val="004C1546"/>
    <w:rsid w:val="004C154D"/>
    <w:rsid w:val="004C169D"/>
    <w:rsid w:val="004C1A70"/>
    <w:rsid w:val="004C2097"/>
    <w:rsid w:val="004C25C1"/>
    <w:rsid w:val="004C2A52"/>
    <w:rsid w:val="004C2A9C"/>
    <w:rsid w:val="004C2E27"/>
    <w:rsid w:val="004C2FA1"/>
    <w:rsid w:val="004C31A5"/>
    <w:rsid w:val="004C32A5"/>
    <w:rsid w:val="004C3311"/>
    <w:rsid w:val="004C33EC"/>
    <w:rsid w:val="004C3402"/>
    <w:rsid w:val="004C34E2"/>
    <w:rsid w:val="004C37C6"/>
    <w:rsid w:val="004C38E2"/>
    <w:rsid w:val="004C3B57"/>
    <w:rsid w:val="004C3E0B"/>
    <w:rsid w:val="004C3E52"/>
    <w:rsid w:val="004C3F6B"/>
    <w:rsid w:val="004C3F81"/>
    <w:rsid w:val="004C4179"/>
    <w:rsid w:val="004C423D"/>
    <w:rsid w:val="004C434D"/>
    <w:rsid w:val="004C4412"/>
    <w:rsid w:val="004C44EB"/>
    <w:rsid w:val="004C45BD"/>
    <w:rsid w:val="004C46CB"/>
    <w:rsid w:val="004C4787"/>
    <w:rsid w:val="004C48F9"/>
    <w:rsid w:val="004C4951"/>
    <w:rsid w:val="004C49C5"/>
    <w:rsid w:val="004C4AC3"/>
    <w:rsid w:val="004C4C02"/>
    <w:rsid w:val="004C4C12"/>
    <w:rsid w:val="004C4C83"/>
    <w:rsid w:val="004C4C9A"/>
    <w:rsid w:val="004C4D49"/>
    <w:rsid w:val="004C4ECB"/>
    <w:rsid w:val="004C5207"/>
    <w:rsid w:val="004C52C0"/>
    <w:rsid w:val="004C53F5"/>
    <w:rsid w:val="004C559E"/>
    <w:rsid w:val="004C55EE"/>
    <w:rsid w:val="004C5905"/>
    <w:rsid w:val="004C591C"/>
    <w:rsid w:val="004C592A"/>
    <w:rsid w:val="004C5AA4"/>
    <w:rsid w:val="004C5BF3"/>
    <w:rsid w:val="004C5D60"/>
    <w:rsid w:val="004C5DA4"/>
    <w:rsid w:val="004C5DB5"/>
    <w:rsid w:val="004C5E28"/>
    <w:rsid w:val="004C5E40"/>
    <w:rsid w:val="004C5E97"/>
    <w:rsid w:val="004C5EB1"/>
    <w:rsid w:val="004C5F51"/>
    <w:rsid w:val="004C5F7C"/>
    <w:rsid w:val="004C61BC"/>
    <w:rsid w:val="004C6372"/>
    <w:rsid w:val="004C63E8"/>
    <w:rsid w:val="004C64BC"/>
    <w:rsid w:val="004C6629"/>
    <w:rsid w:val="004C69FA"/>
    <w:rsid w:val="004C6B35"/>
    <w:rsid w:val="004C6C2B"/>
    <w:rsid w:val="004C6C6A"/>
    <w:rsid w:val="004C6CE9"/>
    <w:rsid w:val="004C6DB1"/>
    <w:rsid w:val="004C70E7"/>
    <w:rsid w:val="004C70ED"/>
    <w:rsid w:val="004C718D"/>
    <w:rsid w:val="004C72F1"/>
    <w:rsid w:val="004C75C3"/>
    <w:rsid w:val="004C75F7"/>
    <w:rsid w:val="004C76DF"/>
    <w:rsid w:val="004C776E"/>
    <w:rsid w:val="004C7876"/>
    <w:rsid w:val="004C795C"/>
    <w:rsid w:val="004C7B92"/>
    <w:rsid w:val="004C7D20"/>
    <w:rsid w:val="004C7EC9"/>
    <w:rsid w:val="004C7FE0"/>
    <w:rsid w:val="004D01D2"/>
    <w:rsid w:val="004D0205"/>
    <w:rsid w:val="004D043B"/>
    <w:rsid w:val="004D04AB"/>
    <w:rsid w:val="004D04E3"/>
    <w:rsid w:val="004D061B"/>
    <w:rsid w:val="004D071C"/>
    <w:rsid w:val="004D0AEB"/>
    <w:rsid w:val="004D0B13"/>
    <w:rsid w:val="004D0B36"/>
    <w:rsid w:val="004D0C5F"/>
    <w:rsid w:val="004D0CF9"/>
    <w:rsid w:val="004D0D83"/>
    <w:rsid w:val="004D0E9E"/>
    <w:rsid w:val="004D0EB7"/>
    <w:rsid w:val="004D0F37"/>
    <w:rsid w:val="004D0FF3"/>
    <w:rsid w:val="004D1114"/>
    <w:rsid w:val="004D1169"/>
    <w:rsid w:val="004D12B0"/>
    <w:rsid w:val="004D13BD"/>
    <w:rsid w:val="004D1501"/>
    <w:rsid w:val="004D1591"/>
    <w:rsid w:val="004D1748"/>
    <w:rsid w:val="004D18BE"/>
    <w:rsid w:val="004D19B4"/>
    <w:rsid w:val="004D19E9"/>
    <w:rsid w:val="004D1EF7"/>
    <w:rsid w:val="004D1FCE"/>
    <w:rsid w:val="004D2099"/>
    <w:rsid w:val="004D2285"/>
    <w:rsid w:val="004D236A"/>
    <w:rsid w:val="004D23BA"/>
    <w:rsid w:val="004D24D7"/>
    <w:rsid w:val="004D2515"/>
    <w:rsid w:val="004D2539"/>
    <w:rsid w:val="004D25A0"/>
    <w:rsid w:val="004D261A"/>
    <w:rsid w:val="004D2AE7"/>
    <w:rsid w:val="004D2B47"/>
    <w:rsid w:val="004D2C0F"/>
    <w:rsid w:val="004D2DF4"/>
    <w:rsid w:val="004D2F7F"/>
    <w:rsid w:val="004D3115"/>
    <w:rsid w:val="004D3142"/>
    <w:rsid w:val="004D32CE"/>
    <w:rsid w:val="004D33C0"/>
    <w:rsid w:val="004D33CB"/>
    <w:rsid w:val="004D34E8"/>
    <w:rsid w:val="004D35C9"/>
    <w:rsid w:val="004D3647"/>
    <w:rsid w:val="004D37C2"/>
    <w:rsid w:val="004D37CD"/>
    <w:rsid w:val="004D39A8"/>
    <w:rsid w:val="004D39EC"/>
    <w:rsid w:val="004D3A87"/>
    <w:rsid w:val="004D3B0A"/>
    <w:rsid w:val="004D3C7D"/>
    <w:rsid w:val="004D3D42"/>
    <w:rsid w:val="004D3DDC"/>
    <w:rsid w:val="004D402E"/>
    <w:rsid w:val="004D406D"/>
    <w:rsid w:val="004D4258"/>
    <w:rsid w:val="004D45AE"/>
    <w:rsid w:val="004D46D5"/>
    <w:rsid w:val="004D4713"/>
    <w:rsid w:val="004D4915"/>
    <w:rsid w:val="004D49EC"/>
    <w:rsid w:val="004D4ACA"/>
    <w:rsid w:val="004D4ADB"/>
    <w:rsid w:val="004D4B48"/>
    <w:rsid w:val="004D4C73"/>
    <w:rsid w:val="004D4C79"/>
    <w:rsid w:val="004D4DD3"/>
    <w:rsid w:val="004D4E6B"/>
    <w:rsid w:val="004D4E72"/>
    <w:rsid w:val="004D4EAA"/>
    <w:rsid w:val="004D4F4A"/>
    <w:rsid w:val="004D50CF"/>
    <w:rsid w:val="004D5215"/>
    <w:rsid w:val="004D522E"/>
    <w:rsid w:val="004D5313"/>
    <w:rsid w:val="004D5369"/>
    <w:rsid w:val="004D5DD3"/>
    <w:rsid w:val="004D5E04"/>
    <w:rsid w:val="004D5E56"/>
    <w:rsid w:val="004D5F38"/>
    <w:rsid w:val="004D5FE6"/>
    <w:rsid w:val="004D605B"/>
    <w:rsid w:val="004D61AC"/>
    <w:rsid w:val="004D65B7"/>
    <w:rsid w:val="004D66F3"/>
    <w:rsid w:val="004D6781"/>
    <w:rsid w:val="004D67AB"/>
    <w:rsid w:val="004D68AF"/>
    <w:rsid w:val="004D68C8"/>
    <w:rsid w:val="004D6B6B"/>
    <w:rsid w:val="004D6B9E"/>
    <w:rsid w:val="004D6EC0"/>
    <w:rsid w:val="004D70F4"/>
    <w:rsid w:val="004D749D"/>
    <w:rsid w:val="004D776C"/>
    <w:rsid w:val="004D7A57"/>
    <w:rsid w:val="004D7E3E"/>
    <w:rsid w:val="004D7E4D"/>
    <w:rsid w:val="004D7F8B"/>
    <w:rsid w:val="004E00F4"/>
    <w:rsid w:val="004E0152"/>
    <w:rsid w:val="004E02CA"/>
    <w:rsid w:val="004E0687"/>
    <w:rsid w:val="004E0765"/>
    <w:rsid w:val="004E0A72"/>
    <w:rsid w:val="004E0B9C"/>
    <w:rsid w:val="004E0D54"/>
    <w:rsid w:val="004E101A"/>
    <w:rsid w:val="004E103B"/>
    <w:rsid w:val="004E11D1"/>
    <w:rsid w:val="004E13D0"/>
    <w:rsid w:val="004E1506"/>
    <w:rsid w:val="004E1577"/>
    <w:rsid w:val="004E1580"/>
    <w:rsid w:val="004E15BD"/>
    <w:rsid w:val="004E18CF"/>
    <w:rsid w:val="004E19A6"/>
    <w:rsid w:val="004E1B13"/>
    <w:rsid w:val="004E229B"/>
    <w:rsid w:val="004E22A7"/>
    <w:rsid w:val="004E285D"/>
    <w:rsid w:val="004E2957"/>
    <w:rsid w:val="004E29D6"/>
    <w:rsid w:val="004E2A1B"/>
    <w:rsid w:val="004E2A4F"/>
    <w:rsid w:val="004E2AE7"/>
    <w:rsid w:val="004E2BF6"/>
    <w:rsid w:val="004E2CB2"/>
    <w:rsid w:val="004E2D53"/>
    <w:rsid w:val="004E2F0C"/>
    <w:rsid w:val="004E32BA"/>
    <w:rsid w:val="004E3327"/>
    <w:rsid w:val="004E332B"/>
    <w:rsid w:val="004E3472"/>
    <w:rsid w:val="004E3616"/>
    <w:rsid w:val="004E36DC"/>
    <w:rsid w:val="004E376D"/>
    <w:rsid w:val="004E3B5E"/>
    <w:rsid w:val="004E3DBA"/>
    <w:rsid w:val="004E3E6B"/>
    <w:rsid w:val="004E3F9A"/>
    <w:rsid w:val="004E3FF0"/>
    <w:rsid w:val="004E4225"/>
    <w:rsid w:val="004E4276"/>
    <w:rsid w:val="004E4326"/>
    <w:rsid w:val="004E44B0"/>
    <w:rsid w:val="004E44FB"/>
    <w:rsid w:val="004E466A"/>
    <w:rsid w:val="004E466E"/>
    <w:rsid w:val="004E48C0"/>
    <w:rsid w:val="004E4A74"/>
    <w:rsid w:val="004E4C7A"/>
    <w:rsid w:val="004E4EFB"/>
    <w:rsid w:val="004E506C"/>
    <w:rsid w:val="004E51EB"/>
    <w:rsid w:val="004E5603"/>
    <w:rsid w:val="004E5B8F"/>
    <w:rsid w:val="004E5F81"/>
    <w:rsid w:val="004E600E"/>
    <w:rsid w:val="004E6175"/>
    <w:rsid w:val="004E6178"/>
    <w:rsid w:val="004E621D"/>
    <w:rsid w:val="004E6399"/>
    <w:rsid w:val="004E6464"/>
    <w:rsid w:val="004E64AC"/>
    <w:rsid w:val="004E66FA"/>
    <w:rsid w:val="004E6761"/>
    <w:rsid w:val="004E68DC"/>
    <w:rsid w:val="004E68E7"/>
    <w:rsid w:val="004E697E"/>
    <w:rsid w:val="004E69A8"/>
    <w:rsid w:val="004E69F8"/>
    <w:rsid w:val="004E6C6E"/>
    <w:rsid w:val="004E6C7E"/>
    <w:rsid w:val="004E6C93"/>
    <w:rsid w:val="004E6D1F"/>
    <w:rsid w:val="004E6D75"/>
    <w:rsid w:val="004E6E05"/>
    <w:rsid w:val="004E6F71"/>
    <w:rsid w:val="004E6F86"/>
    <w:rsid w:val="004E7422"/>
    <w:rsid w:val="004E74AD"/>
    <w:rsid w:val="004E7595"/>
    <w:rsid w:val="004E75B7"/>
    <w:rsid w:val="004E768F"/>
    <w:rsid w:val="004E7695"/>
    <w:rsid w:val="004E784C"/>
    <w:rsid w:val="004E7B5A"/>
    <w:rsid w:val="004F007C"/>
    <w:rsid w:val="004F008A"/>
    <w:rsid w:val="004F009B"/>
    <w:rsid w:val="004F00A6"/>
    <w:rsid w:val="004F01CC"/>
    <w:rsid w:val="004F02F3"/>
    <w:rsid w:val="004F0314"/>
    <w:rsid w:val="004F0420"/>
    <w:rsid w:val="004F05B0"/>
    <w:rsid w:val="004F0767"/>
    <w:rsid w:val="004F07FD"/>
    <w:rsid w:val="004F08BE"/>
    <w:rsid w:val="004F091C"/>
    <w:rsid w:val="004F0978"/>
    <w:rsid w:val="004F09A7"/>
    <w:rsid w:val="004F09F7"/>
    <w:rsid w:val="004F0C6D"/>
    <w:rsid w:val="004F0D58"/>
    <w:rsid w:val="004F0F61"/>
    <w:rsid w:val="004F105B"/>
    <w:rsid w:val="004F10CA"/>
    <w:rsid w:val="004F11CF"/>
    <w:rsid w:val="004F11F7"/>
    <w:rsid w:val="004F128F"/>
    <w:rsid w:val="004F12E8"/>
    <w:rsid w:val="004F12EF"/>
    <w:rsid w:val="004F1384"/>
    <w:rsid w:val="004F13ED"/>
    <w:rsid w:val="004F15F9"/>
    <w:rsid w:val="004F1630"/>
    <w:rsid w:val="004F179C"/>
    <w:rsid w:val="004F17E6"/>
    <w:rsid w:val="004F1850"/>
    <w:rsid w:val="004F194E"/>
    <w:rsid w:val="004F1A15"/>
    <w:rsid w:val="004F1B93"/>
    <w:rsid w:val="004F1BC2"/>
    <w:rsid w:val="004F1BE0"/>
    <w:rsid w:val="004F1D10"/>
    <w:rsid w:val="004F1D78"/>
    <w:rsid w:val="004F1DFA"/>
    <w:rsid w:val="004F1E01"/>
    <w:rsid w:val="004F1ED3"/>
    <w:rsid w:val="004F1EF7"/>
    <w:rsid w:val="004F2068"/>
    <w:rsid w:val="004F20C5"/>
    <w:rsid w:val="004F21C4"/>
    <w:rsid w:val="004F2272"/>
    <w:rsid w:val="004F22C8"/>
    <w:rsid w:val="004F23C8"/>
    <w:rsid w:val="004F2404"/>
    <w:rsid w:val="004F2432"/>
    <w:rsid w:val="004F24F9"/>
    <w:rsid w:val="004F2586"/>
    <w:rsid w:val="004F2593"/>
    <w:rsid w:val="004F25AA"/>
    <w:rsid w:val="004F2716"/>
    <w:rsid w:val="004F297D"/>
    <w:rsid w:val="004F2A12"/>
    <w:rsid w:val="004F2A53"/>
    <w:rsid w:val="004F2BF7"/>
    <w:rsid w:val="004F2CE4"/>
    <w:rsid w:val="004F2DBE"/>
    <w:rsid w:val="004F31EB"/>
    <w:rsid w:val="004F34D7"/>
    <w:rsid w:val="004F356C"/>
    <w:rsid w:val="004F35B3"/>
    <w:rsid w:val="004F35BE"/>
    <w:rsid w:val="004F363E"/>
    <w:rsid w:val="004F36D4"/>
    <w:rsid w:val="004F36F2"/>
    <w:rsid w:val="004F3959"/>
    <w:rsid w:val="004F39B1"/>
    <w:rsid w:val="004F39E1"/>
    <w:rsid w:val="004F3C2F"/>
    <w:rsid w:val="004F3C35"/>
    <w:rsid w:val="004F3D70"/>
    <w:rsid w:val="004F3D74"/>
    <w:rsid w:val="004F3DE2"/>
    <w:rsid w:val="004F405C"/>
    <w:rsid w:val="004F41FC"/>
    <w:rsid w:val="004F442B"/>
    <w:rsid w:val="004F4473"/>
    <w:rsid w:val="004F4586"/>
    <w:rsid w:val="004F4711"/>
    <w:rsid w:val="004F47A7"/>
    <w:rsid w:val="004F481A"/>
    <w:rsid w:val="004F4A30"/>
    <w:rsid w:val="004F4B62"/>
    <w:rsid w:val="004F4B90"/>
    <w:rsid w:val="004F4BC9"/>
    <w:rsid w:val="004F4BE3"/>
    <w:rsid w:val="004F4E0C"/>
    <w:rsid w:val="004F50B4"/>
    <w:rsid w:val="004F5120"/>
    <w:rsid w:val="004F5171"/>
    <w:rsid w:val="004F5663"/>
    <w:rsid w:val="004F5878"/>
    <w:rsid w:val="004F5D0F"/>
    <w:rsid w:val="004F5DFA"/>
    <w:rsid w:val="004F5DFC"/>
    <w:rsid w:val="004F63C8"/>
    <w:rsid w:val="004F6587"/>
    <w:rsid w:val="004F66BF"/>
    <w:rsid w:val="004F672A"/>
    <w:rsid w:val="004F688C"/>
    <w:rsid w:val="004F6A3B"/>
    <w:rsid w:val="004F6AA6"/>
    <w:rsid w:val="004F6ADB"/>
    <w:rsid w:val="004F6AEC"/>
    <w:rsid w:val="004F6B6A"/>
    <w:rsid w:val="004F6C47"/>
    <w:rsid w:val="004F70A3"/>
    <w:rsid w:val="004F70C1"/>
    <w:rsid w:val="004F70FC"/>
    <w:rsid w:val="004F7733"/>
    <w:rsid w:val="004F77C7"/>
    <w:rsid w:val="004F7BA5"/>
    <w:rsid w:val="004F7BAE"/>
    <w:rsid w:val="004F7D0D"/>
    <w:rsid w:val="0050007F"/>
    <w:rsid w:val="00500257"/>
    <w:rsid w:val="005003D1"/>
    <w:rsid w:val="005003FA"/>
    <w:rsid w:val="00500449"/>
    <w:rsid w:val="0050058C"/>
    <w:rsid w:val="005006F2"/>
    <w:rsid w:val="00500A23"/>
    <w:rsid w:val="00500A72"/>
    <w:rsid w:val="00500A74"/>
    <w:rsid w:val="00500BEC"/>
    <w:rsid w:val="00500E1B"/>
    <w:rsid w:val="00500F23"/>
    <w:rsid w:val="00501255"/>
    <w:rsid w:val="00501276"/>
    <w:rsid w:val="005013C3"/>
    <w:rsid w:val="0050142C"/>
    <w:rsid w:val="0050144B"/>
    <w:rsid w:val="00501535"/>
    <w:rsid w:val="0050179A"/>
    <w:rsid w:val="0050179E"/>
    <w:rsid w:val="005019C7"/>
    <w:rsid w:val="00501A59"/>
    <w:rsid w:val="00501B50"/>
    <w:rsid w:val="00501D0B"/>
    <w:rsid w:val="00501E20"/>
    <w:rsid w:val="00501F10"/>
    <w:rsid w:val="0050201D"/>
    <w:rsid w:val="005020B0"/>
    <w:rsid w:val="005021D1"/>
    <w:rsid w:val="0050224C"/>
    <w:rsid w:val="00502315"/>
    <w:rsid w:val="005023A0"/>
    <w:rsid w:val="00502518"/>
    <w:rsid w:val="00502901"/>
    <w:rsid w:val="00502929"/>
    <w:rsid w:val="00502A2B"/>
    <w:rsid w:val="00502B24"/>
    <w:rsid w:val="00502B4F"/>
    <w:rsid w:val="00502B91"/>
    <w:rsid w:val="00502BCB"/>
    <w:rsid w:val="00502BF8"/>
    <w:rsid w:val="00502C67"/>
    <w:rsid w:val="00502DF6"/>
    <w:rsid w:val="00502F61"/>
    <w:rsid w:val="0050311D"/>
    <w:rsid w:val="005033A6"/>
    <w:rsid w:val="00503477"/>
    <w:rsid w:val="0050352D"/>
    <w:rsid w:val="00503567"/>
    <w:rsid w:val="005035E7"/>
    <w:rsid w:val="005035FF"/>
    <w:rsid w:val="005037BF"/>
    <w:rsid w:val="0050386F"/>
    <w:rsid w:val="00503B6E"/>
    <w:rsid w:val="00503C53"/>
    <w:rsid w:val="00503D96"/>
    <w:rsid w:val="00503DB5"/>
    <w:rsid w:val="00503E45"/>
    <w:rsid w:val="00503E87"/>
    <w:rsid w:val="005041C1"/>
    <w:rsid w:val="005042BA"/>
    <w:rsid w:val="00504366"/>
    <w:rsid w:val="0050438A"/>
    <w:rsid w:val="0050445B"/>
    <w:rsid w:val="00504494"/>
    <w:rsid w:val="0050454F"/>
    <w:rsid w:val="005045D3"/>
    <w:rsid w:val="0050472A"/>
    <w:rsid w:val="005047B3"/>
    <w:rsid w:val="005048F6"/>
    <w:rsid w:val="00504BBC"/>
    <w:rsid w:val="00504BC5"/>
    <w:rsid w:val="00504C36"/>
    <w:rsid w:val="005051D7"/>
    <w:rsid w:val="0050547F"/>
    <w:rsid w:val="0050556B"/>
    <w:rsid w:val="0050594E"/>
    <w:rsid w:val="00505AA9"/>
    <w:rsid w:val="00505AE6"/>
    <w:rsid w:val="00505B8D"/>
    <w:rsid w:val="00505D0D"/>
    <w:rsid w:val="00505D4D"/>
    <w:rsid w:val="00505D7F"/>
    <w:rsid w:val="00505DF2"/>
    <w:rsid w:val="00505EE4"/>
    <w:rsid w:val="00506031"/>
    <w:rsid w:val="00506047"/>
    <w:rsid w:val="00506118"/>
    <w:rsid w:val="0050637B"/>
    <w:rsid w:val="005065AF"/>
    <w:rsid w:val="005065F3"/>
    <w:rsid w:val="00506625"/>
    <w:rsid w:val="00506776"/>
    <w:rsid w:val="00506795"/>
    <w:rsid w:val="00506AE4"/>
    <w:rsid w:val="00506CF9"/>
    <w:rsid w:val="00506ECE"/>
    <w:rsid w:val="00506F67"/>
    <w:rsid w:val="00507012"/>
    <w:rsid w:val="0050703C"/>
    <w:rsid w:val="00507196"/>
    <w:rsid w:val="00507346"/>
    <w:rsid w:val="00507377"/>
    <w:rsid w:val="005073F4"/>
    <w:rsid w:val="00507455"/>
    <w:rsid w:val="005074A5"/>
    <w:rsid w:val="005076C6"/>
    <w:rsid w:val="0050770A"/>
    <w:rsid w:val="0050773F"/>
    <w:rsid w:val="0050796D"/>
    <w:rsid w:val="005079AE"/>
    <w:rsid w:val="00507A9B"/>
    <w:rsid w:val="00507E01"/>
    <w:rsid w:val="00510027"/>
    <w:rsid w:val="0051045C"/>
    <w:rsid w:val="0051067A"/>
    <w:rsid w:val="00510A2B"/>
    <w:rsid w:val="00510B36"/>
    <w:rsid w:val="00510DF0"/>
    <w:rsid w:val="00510FF4"/>
    <w:rsid w:val="00511000"/>
    <w:rsid w:val="00511084"/>
    <w:rsid w:val="005110D8"/>
    <w:rsid w:val="005111CB"/>
    <w:rsid w:val="00511211"/>
    <w:rsid w:val="0051125F"/>
    <w:rsid w:val="005114DF"/>
    <w:rsid w:val="00511585"/>
    <w:rsid w:val="00511612"/>
    <w:rsid w:val="005117C1"/>
    <w:rsid w:val="0051186B"/>
    <w:rsid w:val="00511A97"/>
    <w:rsid w:val="00511AB9"/>
    <w:rsid w:val="00511CA0"/>
    <w:rsid w:val="00511DCE"/>
    <w:rsid w:val="00511F8E"/>
    <w:rsid w:val="00511F90"/>
    <w:rsid w:val="00511F9E"/>
    <w:rsid w:val="005120EC"/>
    <w:rsid w:val="00512242"/>
    <w:rsid w:val="00512433"/>
    <w:rsid w:val="005125EB"/>
    <w:rsid w:val="005127CB"/>
    <w:rsid w:val="0051290A"/>
    <w:rsid w:val="005129DB"/>
    <w:rsid w:val="00512AF5"/>
    <w:rsid w:val="00512C97"/>
    <w:rsid w:val="00512D10"/>
    <w:rsid w:val="00512D9F"/>
    <w:rsid w:val="00512F97"/>
    <w:rsid w:val="005130D7"/>
    <w:rsid w:val="00513158"/>
    <w:rsid w:val="0051327F"/>
    <w:rsid w:val="00513369"/>
    <w:rsid w:val="0051353F"/>
    <w:rsid w:val="005135DE"/>
    <w:rsid w:val="005136D9"/>
    <w:rsid w:val="0051381C"/>
    <w:rsid w:val="00513A8A"/>
    <w:rsid w:val="00513BA4"/>
    <w:rsid w:val="00513BF7"/>
    <w:rsid w:val="00513C66"/>
    <w:rsid w:val="00513D53"/>
    <w:rsid w:val="00513DCD"/>
    <w:rsid w:val="0051404F"/>
    <w:rsid w:val="0051420F"/>
    <w:rsid w:val="00514434"/>
    <w:rsid w:val="0051461E"/>
    <w:rsid w:val="0051474D"/>
    <w:rsid w:val="005147D9"/>
    <w:rsid w:val="005147EC"/>
    <w:rsid w:val="005147F2"/>
    <w:rsid w:val="00514BD9"/>
    <w:rsid w:val="00514D6B"/>
    <w:rsid w:val="00514F5A"/>
    <w:rsid w:val="00514FB3"/>
    <w:rsid w:val="00515062"/>
    <w:rsid w:val="005150A6"/>
    <w:rsid w:val="00515167"/>
    <w:rsid w:val="00515415"/>
    <w:rsid w:val="005154AF"/>
    <w:rsid w:val="005154FB"/>
    <w:rsid w:val="0051553B"/>
    <w:rsid w:val="00515696"/>
    <w:rsid w:val="0051573D"/>
    <w:rsid w:val="005157D4"/>
    <w:rsid w:val="005158B0"/>
    <w:rsid w:val="0051590E"/>
    <w:rsid w:val="00515B17"/>
    <w:rsid w:val="00515B2C"/>
    <w:rsid w:val="00515F15"/>
    <w:rsid w:val="005161B1"/>
    <w:rsid w:val="0051639A"/>
    <w:rsid w:val="005165EB"/>
    <w:rsid w:val="005166BC"/>
    <w:rsid w:val="00516783"/>
    <w:rsid w:val="00516A15"/>
    <w:rsid w:val="00516A66"/>
    <w:rsid w:val="00516C37"/>
    <w:rsid w:val="00516D46"/>
    <w:rsid w:val="00516E90"/>
    <w:rsid w:val="00516ECF"/>
    <w:rsid w:val="00516FDE"/>
    <w:rsid w:val="00517030"/>
    <w:rsid w:val="005170F0"/>
    <w:rsid w:val="0051713D"/>
    <w:rsid w:val="00517268"/>
    <w:rsid w:val="00517294"/>
    <w:rsid w:val="005172BA"/>
    <w:rsid w:val="005173DE"/>
    <w:rsid w:val="0051744A"/>
    <w:rsid w:val="005174BB"/>
    <w:rsid w:val="0051758F"/>
    <w:rsid w:val="005175E5"/>
    <w:rsid w:val="005177F3"/>
    <w:rsid w:val="0051786F"/>
    <w:rsid w:val="00517A00"/>
    <w:rsid w:val="00517AFB"/>
    <w:rsid w:val="00517B17"/>
    <w:rsid w:val="00517E78"/>
    <w:rsid w:val="00517EBE"/>
    <w:rsid w:val="00517EF2"/>
    <w:rsid w:val="00517F1C"/>
    <w:rsid w:val="00517F20"/>
    <w:rsid w:val="0052007B"/>
    <w:rsid w:val="00520106"/>
    <w:rsid w:val="0052014D"/>
    <w:rsid w:val="005201A8"/>
    <w:rsid w:val="00520214"/>
    <w:rsid w:val="00520295"/>
    <w:rsid w:val="0052079F"/>
    <w:rsid w:val="00520807"/>
    <w:rsid w:val="00520830"/>
    <w:rsid w:val="005209A7"/>
    <w:rsid w:val="00520A94"/>
    <w:rsid w:val="00520A98"/>
    <w:rsid w:val="00520AAB"/>
    <w:rsid w:val="00520B51"/>
    <w:rsid w:val="00520B84"/>
    <w:rsid w:val="00520CE8"/>
    <w:rsid w:val="00520EEB"/>
    <w:rsid w:val="00520F51"/>
    <w:rsid w:val="00521013"/>
    <w:rsid w:val="0052111C"/>
    <w:rsid w:val="0052117F"/>
    <w:rsid w:val="005211FB"/>
    <w:rsid w:val="0052129F"/>
    <w:rsid w:val="005212D1"/>
    <w:rsid w:val="005213F6"/>
    <w:rsid w:val="005218A2"/>
    <w:rsid w:val="0052190D"/>
    <w:rsid w:val="0052191A"/>
    <w:rsid w:val="00521A24"/>
    <w:rsid w:val="00521B33"/>
    <w:rsid w:val="00521C80"/>
    <w:rsid w:val="00521D55"/>
    <w:rsid w:val="00521D6F"/>
    <w:rsid w:val="00521D8C"/>
    <w:rsid w:val="0052212B"/>
    <w:rsid w:val="005221C5"/>
    <w:rsid w:val="0052228C"/>
    <w:rsid w:val="005222BC"/>
    <w:rsid w:val="00522406"/>
    <w:rsid w:val="0052272B"/>
    <w:rsid w:val="0052286E"/>
    <w:rsid w:val="00522896"/>
    <w:rsid w:val="00522A8C"/>
    <w:rsid w:val="00522B48"/>
    <w:rsid w:val="00522CB4"/>
    <w:rsid w:val="00522CBB"/>
    <w:rsid w:val="00522E55"/>
    <w:rsid w:val="00522E70"/>
    <w:rsid w:val="00522E8C"/>
    <w:rsid w:val="00523030"/>
    <w:rsid w:val="0052308A"/>
    <w:rsid w:val="00523152"/>
    <w:rsid w:val="005231A8"/>
    <w:rsid w:val="00523269"/>
    <w:rsid w:val="005234E3"/>
    <w:rsid w:val="00523738"/>
    <w:rsid w:val="00523A1F"/>
    <w:rsid w:val="00523D02"/>
    <w:rsid w:val="00523D1C"/>
    <w:rsid w:val="00524003"/>
    <w:rsid w:val="005240F1"/>
    <w:rsid w:val="00524292"/>
    <w:rsid w:val="005244FC"/>
    <w:rsid w:val="0052453A"/>
    <w:rsid w:val="00524588"/>
    <w:rsid w:val="005246E2"/>
    <w:rsid w:val="005247C0"/>
    <w:rsid w:val="0052487E"/>
    <w:rsid w:val="00524B04"/>
    <w:rsid w:val="00524B28"/>
    <w:rsid w:val="00524D17"/>
    <w:rsid w:val="00524DA6"/>
    <w:rsid w:val="00524F60"/>
    <w:rsid w:val="00525075"/>
    <w:rsid w:val="005250E5"/>
    <w:rsid w:val="0052510F"/>
    <w:rsid w:val="00525125"/>
    <w:rsid w:val="005251A2"/>
    <w:rsid w:val="005251A3"/>
    <w:rsid w:val="00525258"/>
    <w:rsid w:val="00525515"/>
    <w:rsid w:val="005255DD"/>
    <w:rsid w:val="00525611"/>
    <w:rsid w:val="005256D9"/>
    <w:rsid w:val="005257E8"/>
    <w:rsid w:val="005257EE"/>
    <w:rsid w:val="00525933"/>
    <w:rsid w:val="005259CE"/>
    <w:rsid w:val="00525A5B"/>
    <w:rsid w:val="00525A95"/>
    <w:rsid w:val="00525B54"/>
    <w:rsid w:val="00525DCB"/>
    <w:rsid w:val="0052624F"/>
    <w:rsid w:val="00526400"/>
    <w:rsid w:val="0052644A"/>
    <w:rsid w:val="00526601"/>
    <w:rsid w:val="0052666E"/>
    <w:rsid w:val="00526678"/>
    <w:rsid w:val="005266B5"/>
    <w:rsid w:val="0052682B"/>
    <w:rsid w:val="00526907"/>
    <w:rsid w:val="005269AC"/>
    <w:rsid w:val="00526A48"/>
    <w:rsid w:val="00526A7D"/>
    <w:rsid w:val="00526A9B"/>
    <w:rsid w:val="00526D86"/>
    <w:rsid w:val="00527159"/>
    <w:rsid w:val="005271A0"/>
    <w:rsid w:val="005271D8"/>
    <w:rsid w:val="005278B1"/>
    <w:rsid w:val="00527A29"/>
    <w:rsid w:val="00527B1F"/>
    <w:rsid w:val="00527B23"/>
    <w:rsid w:val="00527B4D"/>
    <w:rsid w:val="00527BF2"/>
    <w:rsid w:val="00527CCF"/>
    <w:rsid w:val="00527D06"/>
    <w:rsid w:val="00527DC7"/>
    <w:rsid w:val="005301C5"/>
    <w:rsid w:val="0053053F"/>
    <w:rsid w:val="005305E2"/>
    <w:rsid w:val="0053069D"/>
    <w:rsid w:val="00530763"/>
    <w:rsid w:val="005308B8"/>
    <w:rsid w:val="00530975"/>
    <w:rsid w:val="00530A4E"/>
    <w:rsid w:val="00530AD9"/>
    <w:rsid w:val="00530BC3"/>
    <w:rsid w:val="00530BCE"/>
    <w:rsid w:val="00530C56"/>
    <w:rsid w:val="00530D19"/>
    <w:rsid w:val="00530D57"/>
    <w:rsid w:val="00530E91"/>
    <w:rsid w:val="0053115C"/>
    <w:rsid w:val="005311DC"/>
    <w:rsid w:val="005312B5"/>
    <w:rsid w:val="005312E9"/>
    <w:rsid w:val="00531300"/>
    <w:rsid w:val="005313E3"/>
    <w:rsid w:val="00531628"/>
    <w:rsid w:val="00531951"/>
    <w:rsid w:val="00531A73"/>
    <w:rsid w:val="00531AFC"/>
    <w:rsid w:val="00531E50"/>
    <w:rsid w:val="00531E62"/>
    <w:rsid w:val="00531F63"/>
    <w:rsid w:val="00531F8F"/>
    <w:rsid w:val="00531FE6"/>
    <w:rsid w:val="00531FF8"/>
    <w:rsid w:val="00532201"/>
    <w:rsid w:val="0053229E"/>
    <w:rsid w:val="005322D8"/>
    <w:rsid w:val="005324AC"/>
    <w:rsid w:val="0053251F"/>
    <w:rsid w:val="00532526"/>
    <w:rsid w:val="005326F6"/>
    <w:rsid w:val="00532A8F"/>
    <w:rsid w:val="00532AFF"/>
    <w:rsid w:val="00532B0D"/>
    <w:rsid w:val="00532BB8"/>
    <w:rsid w:val="00532DDC"/>
    <w:rsid w:val="00532E76"/>
    <w:rsid w:val="0053323B"/>
    <w:rsid w:val="00533435"/>
    <w:rsid w:val="00533770"/>
    <w:rsid w:val="005337FC"/>
    <w:rsid w:val="00533813"/>
    <w:rsid w:val="005339E1"/>
    <w:rsid w:val="00533AB7"/>
    <w:rsid w:val="00533B3B"/>
    <w:rsid w:val="00533B7B"/>
    <w:rsid w:val="00533CEE"/>
    <w:rsid w:val="00533D10"/>
    <w:rsid w:val="00533E32"/>
    <w:rsid w:val="00533EB2"/>
    <w:rsid w:val="00533EC2"/>
    <w:rsid w:val="00533F51"/>
    <w:rsid w:val="00533F79"/>
    <w:rsid w:val="00534035"/>
    <w:rsid w:val="00534062"/>
    <w:rsid w:val="00534248"/>
    <w:rsid w:val="00534487"/>
    <w:rsid w:val="005345EF"/>
    <w:rsid w:val="0053463C"/>
    <w:rsid w:val="00534647"/>
    <w:rsid w:val="00534748"/>
    <w:rsid w:val="005347B6"/>
    <w:rsid w:val="00534A20"/>
    <w:rsid w:val="00534A6E"/>
    <w:rsid w:val="00534BD3"/>
    <w:rsid w:val="00534D52"/>
    <w:rsid w:val="00534FA2"/>
    <w:rsid w:val="00534FEA"/>
    <w:rsid w:val="0053500C"/>
    <w:rsid w:val="005350EF"/>
    <w:rsid w:val="005351A2"/>
    <w:rsid w:val="005352AE"/>
    <w:rsid w:val="00535530"/>
    <w:rsid w:val="005355C6"/>
    <w:rsid w:val="005356B9"/>
    <w:rsid w:val="00535A9F"/>
    <w:rsid w:val="00535AD5"/>
    <w:rsid w:val="00535BE0"/>
    <w:rsid w:val="00535BEA"/>
    <w:rsid w:val="00535CD3"/>
    <w:rsid w:val="00535D7E"/>
    <w:rsid w:val="00535DAE"/>
    <w:rsid w:val="0053607A"/>
    <w:rsid w:val="0053617E"/>
    <w:rsid w:val="005362B3"/>
    <w:rsid w:val="0053634C"/>
    <w:rsid w:val="00536649"/>
    <w:rsid w:val="00536765"/>
    <w:rsid w:val="00536A78"/>
    <w:rsid w:val="00536CA3"/>
    <w:rsid w:val="00536D6B"/>
    <w:rsid w:val="00536E01"/>
    <w:rsid w:val="00536ED7"/>
    <w:rsid w:val="00537591"/>
    <w:rsid w:val="005375BF"/>
    <w:rsid w:val="00537617"/>
    <w:rsid w:val="00537718"/>
    <w:rsid w:val="00537861"/>
    <w:rsid w:val="00537932"/>
    <w:rsid w:val="005379A5"/>
    <w:rsid w:val="00537A5D"/>
    <w:rsid w:val="00537BFD"/>
    <w:rsid w:val="00537C2E"/>
    <w:rsid w:val="00537C31"/>
    <w:rsid w:val="00537CA1"/>
    <w:rsid w:val="00537D90"/>
    <w:rsid w:val="00540295"/>
    <w:rsid w:val="005402AA"/>
    <w:rsid w:val="005403D1"/>
    <w:rsid w:val="0054069A"/>
    <w:rsid w:val="005407F7"/>
    <w:rsid w:val="005409E2"/>
    <w:rsid w:val="00540B4B"/>
    <w:rsid w:val="00540C39"/>
    <w:rsid w:val="00540CA4"/>
    <w:rsid w:val="00540E7E"/>
    <w:rsid w:val="00541012"/>
    <w:rsid w:val="0054111C"/>
    <w:rsid w:val="005414F2"/>
    <w:rsid w:val="00541596"/>
    <w:rsid w:val="00541659"/>
    <w:rsid w:val="0054167C"/>
    <w:rsid w:val="00541AF6"/>
    <w:rsid w:val="00541CDC"/>
    <w:rsid w:val="00541E2D"/>
    <w:rsid w:val="00541E56"/>
    <w:rsid w:val="00541EA2"/>
    <w:rsid w:val="00541EEA"/>
    <w:rsid w:val="0054229C"/>
    <w:rsid w:val="00542595"/>
    <w:rsid w:val="0054267C"/>
    <w:rsid w:val="005426AB"/>
    <w:rsid w:val="005427F9"/>
    <w:rsid w:val="005429B9"/>
    <w:rsid w:val="00542B03"/>
    <w:rsid w:val="00542B48"/>
    <w:rsid w:val="00542DC3"/>
    <w:rsid w:val="005430C9"/>
    <w:rsid w:val="005432B3"/>
    <w:rsid w:val="005433A6"/>
    <w:rsid w:val="005433FA"/>
    <w:rsid w:val="00543493"/>
    <w:rsid w:val="00543571"/>
    <w:rsid w:val="0054369B"/>
    <w:rsid w:val="0054378F"/>
    <w:rsid w:val="005439EF"/>
    <w:rsid w:val="00543A6B"/>
    <w:rsid w:val="00543B39"/>
    <w:rsid w:val="00543B61"/>
    <w:rsid w:val="00543D55"/>
    <w:rsid w:val="00543E32"/>
    <w:rsid w:val="00543E79"/>
    <w:rsid w:val="00543EA7"/>
    <w:rsid w:val="00543ECC"/>
    <w:rsid w:val="00543F5F"/>
    <w:rsid w:val="00544055"/>
    <w:rsid w:val="005441E3"/>
    <w:rsid w:val="005441E9"/>
    <w:rsid w:val="00544286"/>
    <w:rsid w:val="00544306"/>
    <w:rsid w:val="005443C3"/>
    <w:rsid w:val="0054458A"/>
    <w:rsid w:val="005445B9"/>
    <w:rsid w:val="00544827"/>
    <w:rsid w:val="005448BC"/>
    <w:rsid w:val="005448E8"/>
    <w:rsid w:val="00544A37"/>
    <w:rsid w:val="00544B5A"/>
    <w:rsid w:val="00544C9C"/>
    <w:rsid w:val="00544D17"/>
    <w:rsid w:val="00544F63"/>
    <w:rsid w:val="00545026"/>
    <w:rsid w:val="00545101"/>
    <w:rsid w:val="0054523A"/>
    <w:rsid w:val="005455D3"/>
    <w:rsid w:val="005455E8"/>
    <w:rsid w:val="0054573D"/>
    <w:rsid w:val="0054583F"/>
    <w:rsid w:val="005458A9"/>
    <w:rsid w:val="00545A86"/>
    <w:rsid w:val="00545CBD"/>
    <w:rsid w:val="00545D8B"/>
    <w:rsid w:val="00545DFA"/>
    <w:rsid w:val="00545E21"/>
    <w:rsid w:val="00545E97"/>
    <w:rsid w:val="00545EBB"/>
    <w:rsid w:val="00546008"/>
    <w:rsid w:val="00546094"/>
    <w:rsid w:val="005461E0"/>
    <w:rsid w:val="005463FF"/>
    <w:rsid w:val="0054648F"/>
    <w:rsid w:val="005464EC"/>
    <w:rsid w:val="005465BA"/>
    <w:rsid w:val="00546721"/>
    <w:rsid w:val="00546742"/>
    <w:rsid w:val="00546846"/>
    <w:rsid w:val="00546863"/>
    <w:rsid w:val="00546941"/>
    <w:rsid w:val="00546952"/>
    <w:rsid w:val="005469F3"/>
    <w:rsid w:val="00546A61"/>
    <w:rsid w:val="00546A74"/>
    <w:rsid w:val="00546CA2"/>
    <w:rsid w:val="00546DA6"/>
    <w:rsid w:val="00546E74"/>
    <w:rsid w:val="00547034"/>
    <w:rsid w:val="00547043"/>
    <w:rsid w:val="005470A7"/>
    <w:rsid w:val="005470F3"/>
    <w:rsid w:val="005477FB"/>
    <w:rsid w:val="005478F5"/>
    <w:rsid w:val="00547933"/>
    <w:rsid w:val="00547A76"/>
    <w:rsid w:val="00547BBC"/>
    <w:rsid w:val="00547DD6"/>
    <w:rsid w:val="00547FA3"/>
    <w:rsid w:val="00547FC2"/>
    <w:rsid w:val="005503FC"/>
    <w:rsid w:val="0055047F"/>
    <w:rsid w:val="00550480"/>
    <w:rsid w:val="00550519"/>
    <w:rsid w:val="0055057F"/>
    <w:rsid w:val="00550653"/>
    <w:rsid w:val="00550B1A"/>
    <w:rsid w:val="00550C58"/>
    <w:rsid w:val="00550CBB"/>
    <w:rsid w:val="00550E2C"/>
    <w:rsid w:val="00551092"/>
    <w:rsid w:val="00551361"/>
    <w:rsid w:val="005515BD"/>
    <w:rsid w:val="00551819"/>
    <w:rsid w:val="0055189D"/>
    <w:rsid w:val="00551A7C"/>
    <w:rsid w:val="00551AF2"/>
    <w:rsid w:val="00551F77"/>
    <w:rsid w:val="005520B2"/>
    <w:rsid w:val="0055210F"/>
    <w:rsid w:val="00552203"/>
    <w:rsid w:val="005524A3"/>
    <w:rsid w:val="005524B5"/>
    <w:rsid w:val="005525CF"/>
    <w:rsid w:val="005526D4"/>
    <w:rsid w:val="0055273E"/>
    <w:rsid w:val="00552767"/>
    <w:rsid w:val="0055282D"/>
    <w:rsid w:val="00552875"/>
    <w:rsid w:val="00552BBF"/>
    <w:rsid w:val="00552F5E"/>
    <w:rsid w:val="0055303F"/>
    <w:rsid w:val="005531FF"/>
    <w:rsid w:val="00553502"/>
    <w:rsid w:val="0055355B"/>
    <w:rsid w:val="0055367C"/>
    <w:rsid w:val="005536C2"/>
    <w:rsid w:val="005537B5"/>
    <w:rsid w:val="00553890"/>
    <w:rsid w:val="005539E5"/>
    <w:rsid w:val="00553A4A"/>
    <w:rsid w:val="00553A9B"/>
    <w:rsid w:val="00553BB7"/>
    <w:rsid w:val="00553CD4"/>
    <w:rsid w:val="00553CFA"/>
    <w:rsid w:val="00553E75"/>
    <w:rsid w:val="00553F2E"/>
    <w:rsid w:val="00554165"/>
    <w:rsid w:val="00554259"/>
    <w:rsid w:val="00554322"/>
    <w:rsid w:val="005543E0"/>
    <w:rsid w:val="005544A5"/>
    <w:rsid w:val="005545DA"/>
    <w:rsid w:val="005546C1"/>
    <w:rsid w:val="00554732"/>
    <w:rsid w:val="00554AA3"/>
    <w:rsid w:val="00554B92"/>
    <w:rsid w:val="00554BA3"/>
    <w:rsid w:val="00554D4E"/>
    <w:rsid w:val="00554E6B"/>
    <w:rsid w:val="00554ECF"/>
    <w:rsid w:val="00554ED8"/>
    <w:rsid w:val="00554F9D"/>
    <w:rsid w:val="00554FB5"/>
    <w:rsid w:val="0055501A"/>
    <w:rsid w:val="005551B2"/>
    <w:rsid w:val="005551EA"/>
    <w:rsid w:val="0055525C"/>
    <w:rsid w:val="0055528B"/>
    <w:rsid w:val="00555347"/>
    <w:rsid w:val="005553E6"/>
    <w:rsid w:val="00555422"/>
    <w:rsid w:val="0055544C"/>
    <w:rsid w:val="00555499"/>
    <w:rsid w:val="005555A6"/>
    <w:rsid w:val="0055561A"/>
    <w:rsid w:val="00555622"/>
    <w:rsid w:val="0055565F"/>
    <w:rsid w:val="005556D9"/>
    <w:rsid w:val="005556DE"/>
    <w:rsid w:val="005556E5"/>
    <w:rsid w:val="00555781"/>
    <w:rsid w:val="00555807"/>
    <w:rsid w:val="00555863"/>
    <w:rsid w:val="0055586F"/>
    <w:rsid w:val="00555938"/>
    <w:rsid w:val="00555A71"/>
    <w:rsid w:val="00555AFB"/>
    <w:rsid w:val="00555B51"/>
    <w:rsid w:val="00555D3C"/>
    <w:rsid w:val="00555D3E"/>
    <w:rsid w:val="00555DE6"/>
    <w:rsid w:val="00555EB9"/>
    <w:rsid w:val="00555F31"/>
    <w:rsid w:val="00555F87"/>
    <w:rsid w:val="005561C8"/>
    <w:rsid w:val="00556310"/>
    <w:rsid w:val="005565A2"/>
    <w:rsid w:val="005565DF"/>
    <w:rsid w:val="0055662C"/>
    <w:rsid w:val="0055694C"/>
    <w:rsid w:val="0055697F"/>
    <w:rsid w:val="00556C31"/>
    <w:rsid w:val="00556CB3"/>
    <w:rsid w:val="00556DF3"/>
    <w:rsid w:val="00556DFA"/>
    <w:rsid w:val="00556FF6"/>
    <w:rsid w:val="005570FA"/>
    <w:rsid w:val="0055726E"/>
    <w:rsid w:val="005575B1"/>
    <w:rsid w:val="0055763C"/>
    <w:rsid w:val="00557801"/>
    <w:rsid w:val="00557A19"/>
    <w:rsid w:val="00557A2A"/>
    <w:rsid w:val="00557A37"/>
    <w:rsid w:val="00557B9B"/>
    <w:rsid w:val="00557C43"/>
    <w:rsid w:val="00557C97"/>
    <w:rsid w:val="00557D6B"/>
    <w:rsid w:val="00557E6F"/>
    <w:rsid w:val="00557EF4"/>
    <w:rsid w:val="00557F64"/>
    <w:rsid w:val="00560343"/>
    <w:rsid w:val="00560443"/>
    <w:rsid w:val="00560566"/>
    <w:rsid w:val="005605ED"/>
    <w:rsid w:val="0056065A"/>
    <w:rsid w:val="00560705"/>
    <w:rsid w:val="0056079D"/>
    <w:rsid w:val="0056094D"/>
    <w:rsid w:val="0056097E"/>
    <w:rsid w:val="00560A11"/>
    <w:rsid w:val="00560A57"/>
    <w:rsid w:val="00560C09"/>
    <w:rsid w:val="00560CA5"/>
    <w:rsid w:val="00560E9D"/>
    <w:rsid w:val="00560F74"/>
    <w:rsid w:val="00561326"/>
    <w:rsid w:val="00561839"/>
    <w:rsid w:val="005619E8"/>
    <w:rsid w:val="00562080"/>
    <w:rsid w:val="00562082"/>
    <w:rsid w:val="005620C5"/>
    <w:rsid w:val="005621A8"/>
    <w:rsid w:val="0056221C"/>
    <w:rsid w:val="005622CD"/>
    <w:rsid w:val="005622D8"/>
    <w:rsid w:val="005622F3"/>
    <w:rsid w:val="005625BC"/>
    <w:rsid w:val="005628B1"/>
    <w:rsid w:val="00562A49"/>
    <w:rsid w:val="00562B63"/>
    <w:rsid w:val="00562C51"/>
    <w:rsid w:val="00562E23"/>
    <w:rsid w:val="00562E3F"/>
    <w:rsid w:val="00562F60"/>
    <w:rsid w:val="00563050"/>
    <w:rsid w:val="00563059"/>
    <w:rsid w:val="00563321"/>
    <w:rsid w:val="005633A9"/>
    <w:rsid w:val="005634CE"/>
    <w:rsid w:val="00563995"/>
    <w:rsid w:val="005639F8"/>
    <w:rsid w:val="00563C90"/>
    <w:rsid w:val="00563E7F"/>
    <w:rsid w:val="00563EC5"/>
    <w:rsid w:val="00563F57"/>
    <w:rsid w:val="00563F60"/>
    <w:rsid w:val="0056405B"/>
    <w:rsid w:val="005641DB"/>
    <w:rsid w:val="005645C2"/>
    <w:rsid w:val="005645F5"/>
    <w:rsid w:val="00564672"/>
    <w:rsid w:val="005646B0"/>
    <w:rsid w:val="00564751"/>
    <w:rsid w:val="005648EA"/>
    <w:rsid w:val="005648FA"/>
    <w:rsid w:val="00564BD3"/>
    <w:rsid w:val="00564C11"/>
    <w:rsid w:val="00564E45"/>
    <w:rsid w:val="00564F26"/>
    <w:rsid w:val="0056524E"/>
    <w:rsid w:val="00565509"/>
    <w:rsid w:val="00565619"/>
    <w:rsid w:val="00565649"/>
    <w:rsid w:val="00565652"/>
    <w:rsid w:val="00565779"/>
    <w:rsid w:val="005657B4"/>
    <w:rsid w:val="00565807"/>
    <w:rsid w:val="005659CA"/>
    <w:rsid w:val="00565B11"/>
    <w:rsid w:val="00565CBC"/>
    <w:rsid w:val="00565E2F"/>
    <w:rsid w:val="00565F01"/>
    <w:rsid w:val="00565F6B"/>
    <w:rsid w:val="00566049"/>
    <w:rsid w:val="005661C7"/>
    <w:rsid w:val="0056646A"/>
    <w:rsid w:val="0056646F"/>
    <w:rsid w:val="00566481"/>
    <w:rsid w:val="00566493"/>
    <w:rsid w:val="005667CF"/>
    <w:rsid w:val="005668A2"/>
    <w:rsid w:val="00566A06"/>
    <w:rsid w:val="00566A3A"/>
    <w:rsid w:val="00566BE7"/>
    <w:rsid w:val="00566BFF"/>
    <w:rsid w:val="00566D98"/>
    <w:rsid w:val="00566E3B"/>
    <w:rsid w:val="005671D1"/>
    <w:rsid w:val="00567249"/>
    <w:rsid w:val="00567D1D"/>
    <w:rsid w:val="00567D94"/>
    <w:rsid w:val="00567F4D"/>
    <w:rsid w:val="00567F5A"/>
    <w:rsid w:val="00567F6B"/>
    <w:rsid w:val="00570087"/>
    <w:rsid w:val="00570142"/>
    <w:rsid w:val="005701E0"/>
    <w:rsid w:val="00570299"/>
    <w:rsid w:val="005702AA"/>
    <w:rsid w:val="005704B1"/>
    <w:rsid w:val="005704CD"/>
    <w:rsid w:val="005704F3"/>
    <w:rsid w:val="005705B5"/>
    <w:rsid w:val="00570660"/>
    <w:rsid w:val="00570836"/>
    <w:rsid w:val="00570B58"/>
    <w:rsid w:val="00570B7F"/>
    <w:rsid w:val="00570C8A"/>
    <w:rsid w:val="00570C9F"/>
    <w:rsid w:val="00570EAA"/>
    <w:rsid w:val="00570EFF"/>
    <w:rsid w:val="00570F1F"/>
    <w:rsid w:val="00570F7A"/>
    <w:rsid w:val="0057100C"/>
    <w:rsid w:val="00571010"/>
    <w:rsid w:val="00571147"/>
    <w:rsid w:val="00571237"/>
    <w:rsid w:val="0057131A"/>
    <w:rsid w:val="005713A3"/>
    <w:rsid w:val="0057142F"/>
    <w:rsid w:val="00571478"/>
    <w:rsid w:val="00571497"/>
    <w:rsid w:val="00571606"/>
    <w:rsid w:val="005716B4"/>
    <w:rsid w:val="005717BA"/>
    <w:rsid w:val="00571824"/>
    <w:rsid w:val="0057184D"/>
    <w:rsid w:val="00571CDA"/>
    <w:rsid w:val="00571E1D"/>
    <w:rsid w:val="00571E5D"/>
    <w:rsid w:val="00571F5A"/>
    <w:rsid w:val="0057214D"/>
    <w:rsid w:val="00572250"/>
    <w:rsid w:val="00572337"/>
    <w:rsid w:val="0057247B"/>
    <w:rsid w:val="00572555"/>
    <w:rsid w:val="0057259F"/>
    <w:rsid w:val="00572740"/>
    <w:rsid w:val="005727EB"/>
    <w:rsid w:val="005727F2"/>
    <w:rsid w:val="00572BBF"/>
    <w:rsid w:val="00572C7F"/>
    <w:rsid w:val="00572CE5"/>
    <w:rsid w:val="00572D03"/>
    <w:rsid w:val="00572D77"/>
    <w:rsid w:val="00572E31"/>
    <w:rsid w:val="00572E3A"/>
    <w:rsid w:val="00572E8E"/>
    <w:rsid w:val="00572F3C"/>
    <w:rsid w:val="00573001"/>
    <w:rsid w:val="0057303A"/>
    <w:rsid w:val="005733B8"/>
    <w:rsid w:val="005734F3"/>
    <w:rsid w:val="0057353B"/>
    <w:rsid w:val="00573609"/>
    <w:rsid w:val="0057372D"/>
    <w:rsid w:val="005737CE"/>
    <w:rsid w:val="00573A51"/>
    <w:rsid w:val="00573A77"/>
    <w:rsid w:val="00573A96"/>
    <w:rsid w:val="00573A99"/>
    <w:rsid w:val="00573DC6"/>
    <w:rsid w:val="00573EBD"/>
    <w:rsid w:val="00573F31"/>
    <w:rsid w:val="005741C7"/>
    <w:rsid w:val="00574269"/>
    <w:rsid w:val="005744C1"/>
    <w:rsid w:val="0057471D"/>
    <w:rsid w:val="005747CF"/>
    <w:rsid w:val="00574848"/>
    <w:rsid w:val="00574907"/>
    <w:rsid w:val="0057492B"/>
    <w:rsid w:val="00574954"/>
    <w:rsid w:val="00574A12"/>
    <w:rsid w:val="00574B78"/>
    <w:rsid w:val="00574CD5"/>
    <w:rsid w:val="00574CD8"/>
    <w:rsid w:val="00574E62"/>
    <w:rsid w:val="00574ED3"/>
    <w:rsid w:val="00574F20"/>
    <w:rsid w:val="0057528C"/>
    <w:rsid w:val="0057531B"/>
    <w:rsid w:val="005754C3"/>
    <w:rsid w:val="00575529"/>
    <w:rsid w:val="0057553A"/>
    <w:rsid w:val="005755E3"/>
    <w:rsid w:val="005756AC"/>
    <w:rsid w:val="00575BC6"/>
    <w:rsid w:val="00575CAE"/>
    <w:rsid w:val="00575DBD"/>
    <w:rsid w:val="00575F1A"/>
    <w:rsid w:val="00575FE2"/>
    <w:rsid w:val="00575FF9"/>
    <w:rsid w:val="005760DA"/>
    <w:rsid w:val="00576442"/>
    <w:rsid w:val="005764A0"/>
    <w:rsid w:val="005764D6"/>
    <w:rsid w:val="005764F3"/>
    <w:rsid w:val="00576784"/>
    <w:rsid w:val="0057683B"/>
    <w:rsid w:val="00576B9E"/>
    <w:rsid w:val="00576C1A"/>
    <w:rsid w:val="00576C33"/>
    <w:rsid w:val="00576CE2"/>
    <w:rsid w:val="00576E52"/>
    <w:rsid w:val="00576EE9"/>
    <w:rsid w:val="00576F5F"/>
    <w:rsid w:val="00577096"/>
    <w:rsid w:val="0057721B"/>
    <w:rsid w:val="005772D3"/>
    <w:rsid w:val="005772ED"/>
    <w:rsid w:val="00577314"/>
    <w:rsid w:val="0057733B"/>
    <w:rsid w:val="0057736C"/>
    <w:rsid w:val="00577431"/>
    <w:rsid w:val="005774BE"/>
    <w:rsid w:val="00577579"/>
    <w:rsid w:val="005776C0"/>
    <w:rsid w:val="00577719"/>
    <w:rsid w:val="0057779A"/>
    <w:rsid w:val="00577848"/>
    <w:rsid w:val="00577A6C"/>
    <w:rsid w:val="00577AA7"/>
    <w:rsid w:val="00577AE5"/>
    <w:rsid w:val="00577BCC"/>
    <w:rsid w:val="00577BE2"/>
    <w:rsid w:val="00577C00"/>
    <w:rsid w:val="00577CD8"/>
    <w:rsid w:val="00577FC3"/>
    <w:rsid w:val="00580019"/>
    <w:rsid w:val="00580065"/>
    <w:rsid w:val="00580150"/>
    <w:rsid w:val="0058016F"/>
    <w:rsid w:val="005802D8"/>
    <w:rsid w:val="00580462"/>
    <w:rsid w:val="005804AF"/>
    <w:rsid w:val="0058051A"/>
    <w:rsid w:val="0058057B"/>
    <w:rsid w:val="005805FD"/>
    <w:rsid w:val="00580764"/>
    <w:rsid w:val="005807F2"/>
    <w:rsid w:val="00580886"/>
    <w:rsid w:val="00580C6C"/>
    <w:rsid w:val="00580D18"/>
    <w:rsid w:val="00580ECF"/>
    <w:rsid w:val="00580EF2"/>
    <w:rsid w:val="00581065"/>
    <w:rsid w:val="005810B1"/>
    <w:rsid w:val="005810F9"/>
    <w:rsid w:val="0058115E"/>
    <w:rsid w:val="005813BE"/>
    <w:rsid w:val="005813EB"/>
    <w:rsid w:val="0058141E"/>
    <w:rsid w:val="00581457"/>
    <w:rsid w:val="00581505"/>
    <w:rsid w:val="0058152D"/>
    <w:rsid w:val="0058159A"/>
    <w:rsid w:val="005816F6"/>
    <w:rsid w:val="00581738"/>
    <w:rsid w:val="00581795"/>
    <w:rsid w:val="005819E0"/>
    <w:rsid w:val="00581B4D"/>
    <w:rsid w:val="00581CE5"/>
    <w:rsid w:val="00581DFA"/>
    <w:rsid w:val="00581F54"/>
    <w:rsid w:val="0058206B"/>
    <w:rsid w:val="00582094"/>
    <w:rsid w:val="00582310"/>
    <w:rsid w:val="0058238F"/>
    <w:rsid w:val="005824C5"/>
    <w:rsid w:val="005825A9"/>
    <w:rsid w:val="00582692"/>
    <w:rsid w:val="00582892"/>
    <w:rsid w:val="00582944"/>
    <w:rsid w:val="00582AAB"/>
    <w:rsid w:val="00582AC1"/>
    <w:rsid w:val="00582C5B"/>
    <w:rsid w:val="00582F2E"/>
    <w:rsid w:val="00582FD3"/>
    <w:rsid w:val="0058309C"/>
    <w:rsid w:val="00583135"/>
    <w:rsid w:val="005831EF"/>
    <w:rsid w:val="005832A3"/>
    <w:rsid w:val="005832AA"/>
    <w:rsid w:val="005832B4"/>
    <w:rsid w:val="005832D0"/>
    <w:rsid w:val="0058333A"/>
    <w:rsid w:val="00583489"/>
    <w:rsid w:val="00583895"/>
    <w:rsid w:val="00583A5D"/>
    <w:rsid w:val="00583C61"/>
    <w:rsid w:val="00583C6F"/>
    <w:rsid w:val="00583E7E"/>
    <w:rsid w:val="00583F2B"/>
    <w:rsid w:val="00584008"/>
    <w:rsid w:val="00584040"/>
    <w:rsid w:val="0058411B"/>
    <w:rsid w:val="0058412F"/>
    <w:rsid w:val="00584191"/>
    <w:rsid w:val="00584236"/>
    <w:rsid w:val="0058443E"/>
    <w:rsid w:val="0058450B"/>
    <w:rsid w:val="0058453F"/>
    <w:rsid w:val="005845F3"/>
    <w:rsid w:val="00584791"/>
    <w:rsid w:val="00584868"/>
    <w:rsid w:val="005848A1"/>
    <w:rsid w:val="00584971"/>
    <w:rsid w:val="005849E3"/>
    <w:rsid w:val="00584B08"/>
    <w:rsid w:val="00584B43"/>
    <w:rsid w:val="00584E44"/>
    <w:rsid w:val="00584E51"/>
    <w:rsid w:val="00584F8C"/>
    <w:rsid w:val="0058506B"/>
    <w:rsid w:val="005850C8"/>
    <w:rsid w:val="00585193"/>
    <w:rsid w:val="0058547B"/>
    <w:rsid w:val="005854B6"/>
    <w:rsid w:val="00585890"/>
    <w:rsid w:val="005858F2"/>
    <w:rsid w:val="00585AF6"/>
    <w:rsid w:val="00585B54"/>
    <w:rsid w:val="00585CC1"/>
    <w:rsid w:val="00585D67"/>
    <w:rsid w:val="00585E16"/>
    <w:rsid w:val="00585EA0"/>
    <w:rsid w:val="00585F97"/>
    <w:rsid w:val="00585FB8"/>
    <w:rsid w:val="005862A6"/>
    <w:rsid w:val="00586300"/>
    <w:rsid w:val="00586370"/>
    <w:rsid w:val="00586489"/>
    <w:rsid w:val="005864A5"/>
    <w:rsid w:val="00586590"/>
    <w:rsid w:val="00586678"/>
    <w:rsid w:val="0058673D"/>
    <w:rsid w:val="00586934"/>
    <w:rsid w:val="005869E7"/>
    <w:rsid w:val="00586B32"/>
    <w:rsid w:val="00586CD7"/>
    <w:rsid w:val="00586EFE"/>
    <w:rsid w:val="00586FC1"/>
    <w:rsid w:val="00586FE7"/>
    <w:rsid w:val="00587142"/>
    <w:rsid w:val="00587171"/>
    <w:rsid w:val="005873EE"/>
    <w:rsid w:val="00587744"/>
    <w:rsid w:val="00587800"/>
    <w:rsid w:val="0058789E"/>
    <w:rsid w:val="00587AE6"/>
    <w:rsid w:val="00587BAC"/>
    <w:rsid w:val="00587D60"/>
    <w:rsid w:val="00587EAF"/>
    <w:rsid w:val="00590240"/>
    <w:rsid w:val="00590309"/>
    <w:rsid w:val="00590322"/>
    <w:rsid w:val="005904D7"/>
    <w:rsid w:val="0059061F"/>
    <w:rsid w:val="0059085E"/>
    <w:rsid w:val="005909A2"/>
    <w:rsid w:val="00590A6E"/>
    <w:rsid w:val="00590A93"/>
    <w:rsid w:val="00590C06"/>
    <w:rsid w:val="00590C20"/>
    <w:rsid w:val="00590C44"/>
    <w:rsid w:val="00590D94"/>
    <w:rsid w:val="00590DA8"/>
    <w:rsid w:val="00591134"/>
    <w:rsid w:val="00591173"/>
    <w:rsid w:val="005912C3"/>
    <w:rsid w:val="005912CE"/>
    <w:rsid w:val="00591325"/>
    <w:rsid w:val="005913C4"/>
    <w:rsid w:val="0059158C"/>
    <w:rsid w:val="005915D0"/>
    <w:rsid w:val="00591615"/>
    <w:rsid w:val="005916BD"/>
    <w:rsid w:val="005918AF"/>
    <w:rsid w:val="00591A83"/>
    <w:rsid w:val="00591A96"/>
    <w:rsid w:val="00591B8B"/>
    <w:rsid w:val="00591C29"/>
    <w:rsid w:val="00591EDC"/>
    <w:rsid w:val="00591F93"/>
    <w:rsid w:val="00591FAA"/>
    <w:rsid w:val="00592132"/>
    <w:rsid w:val="00592225"/>
    <w:rsid w:val="005922FE"/>
    <w:rsid w:val="0059236E"/>
    <w:rsid w:val="005924BF"/>
    <w:rsid w:val="00592656"/>
    <w:rsid w:val="00592737"/>
    <w:rsid w:val="00592870"/>
    <w:rsid w:val="005928AF"/>
    <w:rsid w:val="00592968"/>
    <w:rsid w:val="00592B2D"/>
    <w:rsid w:val="00592C77"/>
    <w:rsid w:val="00592E7E"/>
    <w:rsid w:val="00592EA0"/>
    <w:rsid w:val="005930CC"/>
    <w:rsid w:val="005931A3"/>
    <w:rsid w:val="005933CE"/>
    <w:rsid w:val="00593404"/>
    <w:rsid w:val="0059340C"/>
    <w:rsid w:val="00593427"/>
    <w:rsid w:val="00593443"/>
    <w:rsid w:val="0059391A"/>
    <w:rsid w:val="0059391F"/>
    <w:rsid w:val="00593946"/>
    <w:rsid w:val="00593A56"/>
    <w:rsid w:val="00593AF2"/>
    <w:rsid w:val="00593DCC"/>
    <w:rsid w:val="00594059"/>
    <w:rsid w:val="005940FE"/>
    <w:rsid w:val="00594182"/>
    <w:rsid w:val="0059422F"/>
    <w:rsid w:val="005942B8"/>
    <w:rsid w:val="005945EA"/>
    <w:rsid w:val="00594643"/>
    <w:rsid w:val="005947DF"/>
    <w:rsid w:val="005949AA"/>
    <w:rsid w:val="00594AB6"/>
    <w:rsid w:val="00594B55"/>
    <w:rsid w:val="00594CBD"/>
    <w:rsid w:val="00594CC4"/>
    <w:rsid w:val="00594CD7"/>
    <w:rsid w:val="00594D7C"/>
    <w:rsid w:val="00594FF1"/>
    <w:rsid w:val="00595030"/>
    <w:rsid w:val="005950B0"/>
    <w:rsid w:val="00595109"/>
    <w:rsid w:val="00595163"/>
    <w:rsid w:val="00595257"/>
    <w:rsid w:val="0059525F"/>
    <w:rsid w:val="00595371"/>
    <w:rsid w:val="00595459"/>
    <w:rsid w:val="00595756"/>
    <w:rsid w:val="00595798"/>
    <w:rsid w:val="0059589F"/>
    <w:rsid w:val="0059594E"/>
    <w:rsid w:val="00595AD1"/>
    <w:rsid w:val="00595AED"/>
    <w:rsid w:val="00595C47"/>
    <w:rsid w:val="00595CFD"/>
    <w:rsid w:val="00595D54"/>
    <w:rsid w:val="00595E8E"/>
    <w:rsid w:val="00595FD6"/>
    <w:rsid w:val="005960AE"/>
    <w:rsid w:val="00596134"/>
    <w:rsid w:val="00596435"/>
    <w:rsid w:val="005964AB"/>
    <w:rsid w:val="0059650F"/>
    <w:rsid w:val="00596588"/>
    <w:rsid w:val="005966E1"/>
    <w:rsid w:val="005966E6"/>
    <w:rsid w:val="005967F9"/>
    <w:rsid w:val="00596860"/>
    <w:rsid w:val="0059691D"/>
    <w:rsid w:val="00596B0D"/>
    <w:rsid w:val="00596BEF"/>
    <w:rsid w:val="00596F76"/>
    <w:rsid w:val="00597075"/>
    <w:rsid w:val="005970B6"/>
    <w:rsid w:val="00597232"/>
    <w:rsid w:val="005973BA"/>
    <w:rsid w:val="005975BE"/>
    <w:rsid w:val="00597637"/>
    <w:rsid w:val="005977A6"/>
    <w:rsid w:val="005978B0"/>
    <w:rsid w:val="00597979"/>
    <w:rsid w:val="00597B11"/>
    <w:rsid w:val="00597BC4"/>
    <w:rsid w:val="00597D37"/>
    <w:rsid w:val="00597FC3"/>
    <w:rsid w:val="005A00DA"/>
    <w:rsid w:val="005A0154"/>
    <w:rsid w:val="005A020B"/>
    <w:rsid w:val="005A02B5"/>
    <w:rsid w:val="005A02F9"/>
    <w:rsid w:val="005A0371"/>
    <w:rsid w:val="005A0582"/>
    <w:rsid w:val="005A0693"/>
    <w:rsid w:val="005A0799"/>
    <w:rsid w:val="005A08EC"/>
    <w:rsid w:val="005A0A77"/>
    <w:rsid w:val="005A0AD7"/>
    <w:rsid w:val="005A0CB4"/>
    <w:rsid w:val="005A0D3A"/>
    <w:rsid w:val="005A0E89"/>
    <w:rsid w:val="005A1055"/>
    <w:rsid w:val="005A12D4"/>
    <w:rsid w:val="005A1674"/>
    <w:rsid w:val="005A16D4"/>
    <w:rsid w:val="005A1857"/>
    <w:rsid w:val="005A18D1"/>
    <w:rsid w:val="005A1A1A"/>
    <w:rsid w:val="005A1AAD"/>
    <w:rsid w:val="005A1B18"/>
    <w:rsid w:val="005A1B94"/>
    <w:rsid w:val="005A1BE1"/>
    <w:rsid w:val="005A1D5C"/>
    <w:rsid w:val="005A1DF2"/>
    <w:rsid w:val="005A1F2B"/>
    <w:rsid w:val="005A2045"/>
    <w:rsid w:val="005A215D"/>
    <w:rsid w:val="005A21E9"/>
    <w:rsid w:val="005A23A9"/>
    <w:rsid w:val="005A2486"/>
    <w:rsid w:val="005A255D"/>
    <w:rsid w:val="005A2932"/>
    <w:rsid w:val="005A2C6C"/>
    <w:rsid w:val="005A2D1F"/>
    <w:rsid w:val="005A2F35"/>
    <w:rsid w:val="005A3025"/>
    <w:rsid w:val="005A30D1"/>
    <w:rsid w:val="005A315E"/>
    <w:rsid w:val="005A31F6"/>
    <w:rsid w:val="005A3388"/>
    <w:rsid w:val="005A34C4"/>
    <w:rsid w:val="005A3880"/>
    <w:rsid w:val="005A3988"/>
    <w:rsid w:val="005A39B0"/>
    <w:rsid w:val="005A3C8C"/>
    <w:rsid w:val="005A3C93"/>
    <w:rsid w:val="005A3DFA"/>
    <w:rsid w:val="005A3F1F"/>
    <w:rsid w:val="005A3FDA"/>
    <w:rsid w:val="005A40DE"/>
    <w:rsid w:val="005A417D"/>
    <w:rsid w:val="005A4237"/>
    <w:rsid w:val="005A4395"/>
    <w:rsid w:val="005A4633"/>
    <w:rsid w:val="005A4959"/>
    <w:rsid w:val="005A4C85"/>
    <w:rsid w:val="005A4D52"/>
    <w:rsid w:val="005A4E7F"/>
    <w:rsid w:val="005A4F45"/>
    <w:rsid w:val="005A5146"/>
    <w:rsid w:val="005A54DC"/>
    <w:rsid w:val="005A576F"/>
    <w:rsid w:val="005A5815"/>
    <w:rsid w:val="005A592E"/>
    <w:rsid w:val="005A59B4"/>
    <w:rsid w:val="005A5A46"/>
    <w:rsid w:val="005A5CF2"/>
    <w:rsid w:val="005A5DC6"/>
    <w:rsid w:val="005A5E13"/>
    <w:rsid w:val="005A5E85"/>
    <w:rsid w:val="005A5FEA"/>
    <w:rsid w:val="005A607F"/>
    <w:rsid w:val="005A60DE"/>
    <w:rsid w:val="005A60F4"/>
    <w:rsid w:val="005A615E"/>
    <w:rsid w:val="005A62A6"/>
    <w:rsid w:val="005A6435"/>
    <w:rsid w:val="005A6482"/>
    <w:rsid w:val="005A64A9"/>
    <w:rsid w:val="005A6656"/>
    <w:rsid w:val="005A677A"/>
    <w:rsid w:val="005A6984"/>
    <w:rsid w:val="005A69EE"/>
    <w:rsid w:val="005A6A3A"/>
    <w:rsid w:val="005A6B31"/>
    <w:rsid w:val="005A6CDD"/>
    <w:rsid w:val="005A6D15"/>
    <w:rsid w:val="005A6DB7"/>
    <w:rsid w:val="005A6E24"/>
    <w:rsid w:val="005A6EA6"/>
    <w:rsid w:val="005A6F05"/>
    <w:rsid w:val="005A6FCE"/>
    <w:rsid w:val="005A70F1"/>
    <w:rsid w:val="005A70FC"/>
    <w:rsid w:val="005A71BE"/>
    <w:rsid w:val="005A7290"/>
    <w:rsid w:val="005A73A4"/>
    <w:rsid w:val="005A7645"/>
    <w:rsid w:val="005A777F"/>
    <w:rsid w:val="005A7A92"/>
    <w:rsid w:val="005A7AE1"/>
    <w:rsid w:val="005A7F87"/>
    <w:rsid w:val="005A7FF1"/>
    <w:rsid w:val="005B000E"/>
    <w:rsid w:val="005B0012"/>
    <w:rsid w:val="005B010E"/>
    <w:rsid w:val="005B0276"/>
    <w:rsid w:val="005B0413"/>
    <w:rsid w:val="005B04AB"/>
    <w:rsid w:val="005B05FE"/>
    <w:rsid w:val="005B068C"/>
    <w:rsid w:val="005B09C2"/>
    <w:rsid w:val="005B0B9C"/>
    <w:rsid w:val="005B0D10"/>
    <w:rsid w:val="005B0E6B"/>
    <w:rsid w:val="005B0ED9"/>
    <w:rsid w:val="005B0FE5"/>
    <w:rsid w:val="005B102B"/>
    <w:rsid w:val="005B1082"/>
    <w:rsid w:val="005B110F"/>
    <w:rsid w:val="005B118C"/>
    <w:rsid w:val="005B123B"/>
    <w:rsid w:val="005B13A0"/>
    <w:rsid w:val="005B14E1"/>
    <w:rsid w:val="005B1600"/>
    <w:rsid w:val="005B168B"/>
    <w:rsid w:val="005B1829"/>
    <w:rsid w:val="005B1A2A"/>
    <w:rsid w:val="005B1C81"/>
    <w:rsid w:val="005B1D48"/>
    <w:rsid w:val="005B2056"/>
    <w:rsid w:val="005B2064"/>
    <w:rsid w:val="005B20D9"/>
    <w:rsid w:val="005B22F4"/>
    <w:rsid w:val="005B2411"/>
    <w:rsid w:val="005B252F"/>
    <w:rsid w:val="005B2567"/>
    <w:rsid w:val="005B25BF"/>
    <w:rsid w:val="005B2682"/>
    <w:rsid w:val="005B2B22"/>
    <w:rsid w:val="005B2D46"/>
    <w:rsid w:val="005B2E21"/>
    <w:rsid w:val="005B3588"/>
    <w:rsid w:val="005B3613"/>
    <w:rsid w:val="005B363C"/>
    <w:rsid w:val="005B3739"/>
    <w:rsid w:val="005B3AE2"/>
    <w:rsid w:val="005B3B2A"/>
    <w:rsid w:val="005B3B49"/>
    <w:rsid w:val="005B3D1F"/>
    <w:rsid w:val="005B419D"/>
    <w:rsid w:val="005B42F4"/>
    <w:rsid w:val="005B4410"/>
    <w:rsid w:val="005B4434"/>
    <w:rsid w:val="005B445F"/>
    <w:rsid w:val="005B4538"/>
    <w:rsid w:val="005B4865"/>
    <w:rsid w:val="005B4A35"/>
    <w:rsid w:val="005B4B7C"/>
    <w:rsid w:val="005B4BEB"/>
    <w:rsid w:val="005B4C69"/>
    <w:rsid w:val="005B4CA7"/>
    <w:rsid w:val="005B4CC2"/>
    <w:rsid w:val="005B4EAD"/>
    <w:rsid w:val="005B4EC3"/>
    <w:rsid w:val="005B4F90"/>
    <w:rsid w:val="005B50AE"/>
    <w:rsid w:val="005B50D0"/>
    <w:rsid w:val="005B5155"/>
    <w:rsid w:val="005B5567"/>
    <w:rsid w:val="005B55BC"/>
    <w:rsid w:val="005B58D0"/>
    <w:rsid w:val="005B5999"/>
    <w:rsid w:val="005B5A20"/>
    <w:rsid w:val="005B5A42"/>
    <w:rsid w:val="005B5AAB"/>
    <w:rsid w:val="005B5BC5"/>
    <w:rsid w:val="005B5E5E"/>
    <w:rsid w:val="005B5E86"/>
    <w:rsid w:val="005B5F5C"/>
    <w:rsid w:val="005B5FF4"/>
    <w:rsid w:val="005B64C6"/>
    <w:rsid w:val="005B64CC"/>
    <w:rsid w:val="005B651A"/>
    <w:rsid w:val="005B677C"/>
    <w:rsid w:val="005B67C0"/>
    <w:rsid w:val="005B6815"/>
    <w:rsid w:val="005B6A0E"/>
    <w:rsid w:val="005B6BE7"/>
    <w:rsid w:val="005B6C44"/>
    <w:rsid w:val="005B6C4B"/>
    <w:rsid w:val="005B6EDE"/>
    <w:rsid w:val="005B6F50"/>
    <w:rsid w:val="005B6F74"/>
    <w:rsid w:val="005B6F90"/>
    <w:rsid w:val="005B7007"/>
    <w:rsid w:val="005B7038"/>
    <w:rsid w:val="005B70AF"/>
    <w:rsid w:val="005B7270"/>
    <w:rsid w:val="005B742B"/>
    <w:rsid w:val="005B7435"/>
    <w:rsid w:val="005B76E6"/>
    <w:rsid w:val="005B7710"/>
    <w:rsid w:val="005B781C"/>
    <w:rsid w:val="005B7827"/>
    <w:rsid w:val="005B78C8"/>
    <w:rsid w:val="005B797B"/>
    <w:rsid w:val="005B79F8"/>
    <w:rsid w:val="005B7A7F"/>
    <w:rsid w:val="005B7A9A"/>
    <w:rsid w:val="005B7AE8"/>
    <w:rsid w:val="005B7B3B"/>
    <w:rsid w:val="005B7BE8"/>
    <w:rsid w:val="005B7C5E"/>
    <w:rsid w:val="005B7C67"/>
    <w:rsid w:val="005B7DC7"/>
    <w:rsid w:val="005B7EFD"/>
    <w:rsid w:val="005B7FE0"/>
    <w:rsid w:val="005C0017"/>
    <w:rsid w:val="005C01E8"/>
    <w:rsid w:val="005C01F7"/>
    <w:rsid w:val="005C01FA"/>
    <w:rsid w:val="005C046D"/>
    <w:rsid w:val="005C0563"/>
    <w:rsid w:val="005C06CE"/>
    <w:rsid w:val="005C06F0"/>
    <w:rsid w:val="005C0725"/>
    <w:rsid w:val="005C073A"/>
    <w:rsid w:val="005C074D"/>
    <w:rsid w:val="005C07FE"/>
    <w:rsid w:val="005C089B"/>
    <w:rsid w:val="005C08AA"/>
    <w:rsid w:val="005C094D"/>
    <w:rsid w:val="005C0A81"/>
    <w:rsid w:val="005C0B81"/>
    <w:rsid w:val="005C0CB6"/>
    <w:rsid w:val="005C0D55"/>
    <w:rsid w:val="005C0E2E"/>
    <w:rsid w:val="005C0E93"/>
    <w:rsid w:val="005C0F88"/>
    <w:rsid w:val="005C10C1"/>
    <w:rsid w:val="005C11CE"/>
    <w:rsid w:val="005C12EB"/>
    <w:rsid w:val="005C130F"/>
    <w:rsid w:val="005C168F"/>
    <w:rsid w:val="005C1834"/>
    <w:rsid w:val="005C19C2"/>
    <w:rsid w:val="005C1B98"/>
    <w:rsid w:val="005C1BEF"/>
    <w:rsid w:val="005C1C3A"/>
    <w:rsid w:val="005C1ED3"/>
    <w:rsid w:val="005C1EE3"/>
    <w:rsid w:val="005C1F0D"/>
    <w:rsid w:val="005C1F20"/>
    <w:rsid w:val="005C1FE3"/>
    <w:rsid w:val="005C20C7"/>
    <w:rsid w:val="005C21E6"/>
    <w:rsid w:val="005C2274"/>
    <w:rsid w:val="005C2436"/>
    <w:rsid w:val="005C2537"/>
    <w:rsid w:val="005C2592"/>
    <w:rsid w:val="005C2688"/>
    <w:rsid w:val="005C2A6D"/>
    <w:rsid w:val="005C2BDE"/>
    <w:rsid w:val="005C2CA8"/>
    <w:rsid w:val="005C2D93"/>
    <w:rsid w:val="005C3183"/>
    <w:rsid w:val="005C3367"/>
    <w:rsid w:val="005C3493"/>
    <w:rsid w:val="005C34C9"/>
    <w:rsid w:val="005C3501"/>
    <w:rsid w:val="005C3704"/>
    <w:rsid w:val="005C387F"/>
    <w:rsid w:val="005C3880"/>
    <w:rsid w:val="005C3934"/>
    <w:rsid w:val="005C3A56"/>
    <w:rsid w:val="005C3AA8"/>
    <w:rsid w:val="005C3BFF"/>
    <w:rsid w:val="005C3DF1"/>
    <w:rsid w:val="005C4017"/>
    <w:rsid w:val="005C407D"/>
    <w:rsid w:val="005C40B2"/>
    <w:rsid w:val="005C41C8"/>
    <w:rsid w:val="005C44B2"/>
    <w:rsid w:val="005C459A"/>
    <w:rsid w:val="005C4605"/>
    <w:rsid w:val="005C4618"/>
    <w:rsid w:val="005C4710"/>
    <w:rsid w:val="005C473D"/>
    <w:rsid w:val="005C474C"/>
    <w:rsid w:val="005C482E"/>
    <w:rsid w:val="005C484C"/>
    <w:rsid w:val="005C4958"/>
    <w:rsid w:val="005C4966"/>
    <w:rsid w:val="005C4B34"/>
    <w:rsid w:val="005C4BC5"/>
    <w:rsid w:val="005C4EA8"/>
    <w:rsid w:val="005C4F91"/>
    <w:rsid w:val="005C4FA6"/>
    <w:rsid w:val="005C4FFF"/>
    <w:rsid w:val="005C5086"/>
    <w:rsid w:val="005C526A"/>
    <w:rsid w:val="005C528A"/>
    <w:rsid w:val="005C528C"/>
    <w:rsid w:val="005C532D"/>
    <w:rsid w:val="005C5438"/>
    <w:rsid w:val="005C5727"/>
    <w:rsid w:val="005C5977"/>
    <w:rsid w:val="005C5B14"/>
    <w:rsid w:val="005C5E20"/>
    <w:rsid w:val="005C614C"/>
    <w:rsid w:val="005C6184"/>
    <w:rsid w:val="005C61AC"/>
    <w:rsid w:val="005C6223"/>
    <w:rsid w:val="005C6260"/>
    <w:rsid w:val="005C62BC"/>
    <w:rsid w:val="005C6406"/>
    <w:rsid w:val="005C6442"/>
    <w:rsid w:val="005C6517"/>
    <w:rsid w:val="005C6898"/>
    <w:rsid w:val="005C6B4A"/>
    <w:rsid w:val="005C6CFC"/>
    <w:rsid w:val="005C6D10"/>
    <w:rsid w:val="005C6D96"/>
    <w:rsid w:val="005C6E40"/>
    <w:rsid w:val="005C6F3E"/>
    <w:rsid w:val="005C7376"/>
    <w:rsid w:val="005C7694"/>
    <w:rsid w:val="005C770E"/>
    <w:rsid w:val="005C776D"/>
    <w:rsid w:val="005C78CF"/>
    <w:rsid w:val="005C7901"/>
    <w:rsid w:val="005C795C"/>
    <w:rsid w:val="005C7B78"/>
    <w:rsid w:val="005C7C37"/>
    <w:rsid w:val="005D00C2"/>
    <w:rsid w:val="005D031D"/>
    <w:rsid w:val="005D03A8"/>
    <w:rsid w:val="005D03C6"/>
    <w:rsid w:val="005D03E8"/>
    <w:rsid w:val="005D0542"/>
    <w:rsid w:val="005D0548"/>
    <w:rsid w:val="005D06FA"/>
    <w:rsid w:val="005D08FF"/>
    <w:rsid w:val="005D093E"/>
    <w:rsid w:val="005D099E"/>
    <w:rsid w:val="005D0B65"/>
    <w:rsid w:val="005D0CC0"/>
    <w:rsid w:val="005D0D03"/>
    <w:rsid w:val="005D0D6B"/>
    <w:rsid w:val="005D0EAE"/>
    <w:rsid w:val="005D0EBC"/>
    <w:rsid w:val="005D1059"/>
    <w:rsid w:val="005D10AE"/>
    <w:rsid w:val="005D1294"/>
    <w:rsid w:val="005D129D"/>
    <w:rsid w:val="005D1315"/>
    <w:rsid w:val="005D1370"/>
    <w:rsid w:val="005D147A"/>
    <w:rsid w:val="005D1605"/>
    <w:rsid w:val="005D1616"/>
    <w:rsid w:val="005D175A"/>
    <w:rsid w:val="005D18C2"/>
    <w:rsid w:val="005D1C89"/>
    <w:rsid w:val="005D1CC0"/>
    <w:rsid w:val="005D1D41"/>
    <w:rsid w:val="005D1E22"/>
    <w:rsid w:val="005D1E60"/>
    <w:rsid w:val="005D1E7C"/>
    <w:rsid w:val="005D22DC"/>
    <w:rsid w:val="005D244E"/>
    <w:rsid w:val="005D2468"/>
    <w:rsid w:val="005D2506"/>
    <w:rsid w:val="005D25AC"/>
    <w:rsid w:val="005D2623"/>
    <w:rsid w:val="005D277B"/>
    <w:rsid w:val="005D279F"/>
    <w:rsid w:val="005D2973"/>
    <w:rsid w:val="005D299C"/>
    <w:rsid w:val="005D29AC"/>
    <w:rsid w:val="005D29C2"/>
    <w:rsid w:val="005D2ADE"/>
    <w:rsid w:val="005D2C6E"/>
    <w:rsid w:val="005D2EB3"/>
    <w:rsid w:val="005D2EDB"/>
    <w:rsid w:val="005D2F56"/>
    <w:rsid w:val="005D30D7"/>
    <w:rsid w:val="005D379E"/>
    <w:rsid w:val="005D37FE"/>
    <w:rsid w:val="005D3987"/>
    <w:rsid w:val="005D3A08"/>
    <w:rsid w:val="005D3A98"/>
    <w:rsid w:val="005D3C34"/>
    <w:rsid w:val="005D3F34"/>
    <w:rsid w:val="005D407A"/>
    <w:rsid w:val="005D412F"/>
    <w:rsid w:val="005D4351"/>
    <w:rsid w:val="005D45CC"/>
    <w:rsid w:val="005D47C9"/>
    <w:rsid w:val="005D47EC"/>
    <w:rsid w:val="005D47F4"/>
    <w:rsid w:val="005D48E0"/>
    <w:rsid w:val="005D4908"/>
    <w:rsid w:val="005D4A5A"/>
    <w:rsid w:val="005D4AFE"/>
    <w:rsid w:val="005D4BAE"/>
    <w:rsid w:val="005D4BDD"/>
    <w:rsid w:val="005D4CD0"/>
    <w:rsid w:val="005D51E4"/>
    <w:rsid w:val="005D5694"/>
    <w:rsid w:val="005D5761"/>
    <w:rsid w:val="005D57E8"/>
    <w:rsid w:val="005D57F5"/>
    <w:rsid w:val="005D5864"/>
    <w:rsid w:val="005D58EF"/>
    <w:rsid w:val="005D5A64"/>
    <w:rsid w:val="005D5CE7"/>
    <w:rsid w:val="005D5DC9"/>
    <w:rsid w:val="005D5E13"/>
    <w:rsid w:val="005D5E4A"/>
    <w:rsid w:val="005D5F19"/>
    <w:rsid w:val="005D5F3F"/>
    <w:rsid w:val="005D6018"/>
    <w:rsid w:val="005D622C"/>
    <w:rsid w:val="005D624E"/>
    <w:rsid w:val="005D62B5"/>
    <w:rsid w:val="005D64B6"/>
    <w:rsid w:val="005D64DB"/>
    <w:rsid w:val="005D6501"/>
    <w:rsid w:val="005D6748"/>
    <w:rsid w:val="005D67AC"/>
    <w:rsid w:val="005D6914"/>
    <w:rsid w:val="005D6A83"/>
    <w:rsid w:val="005D6C06"/>
    <w:rsid w:val="005D7236"/>
    <w:rsid w:val="005D72A8"/>
    <w:rsid w:val="005D72DB"/>
    <w:rsid w:val="005D73D9"/>
    <w:rsid w:val="005D752C"/>
    <w:rsid w:val="005D77DC"/>
    <w:rsid w:val="005D7A8C"/>
    <w:rsid w:val="005D7DD5"/>
    <w:rsid w:val="005D7ED0"/>
    <w:rsid w:val="005D7FEE"/>
    <w:rsid w:val="005E0140"/>
    <w:rsid w:val="005E03C1"/>
    <w:rsid w:val="005E051C"/>
    <w:rsid w:val="005E0719"/>
    <w:rsid w:val="005E0B23"/>
    <w:rsid w:val="005E0BDD"/>
    <w:rsid w:val="005E0C45"/>
    <w:rsid w:val="005E0CFA"/>
    <w:rsid w:val="005E0FDA"/>
    <w:rsid w:val="005E10A5"/>
    <w:rsid w:val="005E11A7"/>
    <w:rsid w:val="005E160C"/>
    <w:rsid w:val="005E163C"/>
    <w:rsid w:val="005E16A5"/>
    <w:rsid w:val="005E18B1"/>
    <w:rsid w:val="005E1C48"/>
    <w:rsid w:val="005E1CA6"/>
    <w:rsid w:val="005E1CFE"/>
    <w:rsid w:val="005E234A"/>
    <w:rsid w:val="005E23B4"/>
    <w:rsid w:val="005E250E"/>
    <w:rsid w:val="005E26B3"/>
    <w:rsid w:val="005E2954"/>
    <w:rsid w:val="005E2B72"/>
    <w:rsid w:val="005E2BF7"/>
    <w:rsid w:val="005E2C1A"/>
    <w:rsid w:val="005E2D2C"/>
    <w:rsid w:val="005E2D4F"/>
    <w:rsid w:val="005E2F0A"/>
    <w:rsid w:val="005E2F0B"/>
    <w:rsid w:val="005E3145"/>
    <w:rsid w:val="005E32FC"/>
    <w:rsid w:val="005E3404"/>
    <w:rsid w:val="005E3442"/>
    <w:rsid w:val="005E34A2"/>
    <w:rsid w:val="005E3566"/>
    <w:rsid w:val="005E36F7"/>
    <w:rsid w:val="005E3970"/>
    <w:rsid w:val="005E3B3C"/>
    <w:rsid w:val="005E3B4A"/>
    <w:rsid w:val="005E3B54"/>
    <w:rsid w:val="005E3D18"/>
    <w:rsid w:val="005E3EC3"/>
    <w:rsid w:val="005E3ED1"/>
    <w:rsid w:val="005E3F6B"/>
    <w:rsid w:val="005E3FB2"/>
    <w:rsid w:val="005E4083"/>
    <w:rsid w:val="005E418B"/>
    <w:rsid w:val="005E42C1"/>
    <w:rsid w:val="005E44B1"/>
    <w:rsid w:val="005E4513"/>
    <w:rsid w:val="005E47C3"/>
    <w:rsid w:val="005E4B2F"/>
    <w:rsid w:val="005E4BC5"/>
    <w:rsid w:val="005E4C20"/>
    <w:rsid w:val="005E4D52"/>
    <w:rsid w:val="005E4D73"/>
    <w:rsid w:val="005E4EE4"/>
    <w:rsid w:val="005E4F5E"/>
    <w:rsid w:val="005E527A"/>
    <w:rsid w:val="005E52E2"/>
    <w:rsid w:val="005E5314"/>
    <w:rsid w:val="005E53C2"/>
    <w:rsid w:val="005E55EA"/>
    <w:rsid w:val="005E5653"/>
    <w:rsid w:val="005E567C"/>
    <w:rsid w:val="005E5688"/>
    <w:rsid w:val="005E5A17"/>
    <w:rsid w:val="005E5A89"/>
    <w:rsid w:val="005E5AD3"/>
    <w:rsid w:val="005E5E8B"/>
    <w:rsid w:val="005E60FF"/>
    <w:rsid w:val="005E6135"/>
    <w:rsid w:val="005E6211"/>
    <w:rsid w:val="005E639D"/>
    <w:rsid w:val="005E648B"/>
    <w:rsid w:val="005E664E"/>
    <w:rsid w:val="005E66DC"/>
    <w:rsid w:val="005E676B"/>
    <w:rsid w:val="005E6868"/>
    <w:rsid w:val="005E68DE"/>
    <w:rsid w:val="005E691F"/>
    <w:rsid w:val="005E69F5"/>
    <w:rsid w:val="005E6A6E"/>
    <w:rsid w:val="005E6ADE"/>
    <w:rsid w:val="005E6B3A"/>
    <w:rsid w:val="005E6D41"/>
    <w:rsid w:val="005E6EC6"/>
    <w:rsid w:val="005E6F66"/>
    <w:rsid w:val="005E6F84"/>
    <w:rsid w:val="005E6FB3"/>
    <w:rsid w:val="005E7012"/>
    <w:rsid w:val="005E710D"/>
    <w:rsid w:val="005E7124"/>
    <w:rsid w:val="005E728E"/>
    <w:rsid w:val="005E731F"/>
    <w:rsid w:val="005E7373"/>
    <w:rsid w:val="005E75B0"/>
    <w:rsid w:val="005E75B1"/>
    <w:rsid w:val="005E7695"/>
    <w:rsid w:val="005E76A0"/>
    <w:rsid w:val="005E76C9"/>
    <w:rsid w:val="005E76E5"/>
    <w:rsid w:val="005E77FF"/>
    <w:rsid w:val="005E7891"/>
    <w:rsid w:val="005E7913"/>
    <w:rsid w:val="005E797A"/>
    <w:rsid w:val="005E7A6F"/>
    <w:rsid w:val="005E7ADB"/>
    <w:rsid w:val="005E7B1E"/>
    <w:rsid w:val="005E7B40"/>
    <w:rsid w:val="005E7B9E"/>
    <w:rsid w:val="005E7BAA"/>
    <w:rsid w:val="005E7C71"/>
    <w:rsid w:val="005E7EBB"/>
    <w:rsid w:val="005E7EC1"/>
    <w:rsid w:val="005E7FE0"/>
    <w:rsid w:val="005F0206"/>
    <w:rsid w:val="005F035A"/>
    <w:rsid w:val="005F0379"/>
    <w:rsid w:val="005F04CB"/>
    <w:rsid w:val="005F04F3"/>
    <w:rsid w:val="005F0505"/>
    <w:rsid w:val="005F073C"/>
    <w:rsid w:val="005F0741"/>
    <w:rsid w:val="005F07D6"/>
    <w:rsid w:val="005F09E0"/>
    <w:rsid w:val="005F0C06"/>
    <w:rsid w:val="005F0C53"/>
    <w:rsid w:val="005F0D96"/>
    <w:rsid w:val="005F0DEE"/>
    <w:rsid w:val="005F0FA6"/>
    <w:rsid w:val="005F119B"/>
    <w:rsid w:val="005F11AC"/>
    <w:rsid w:val="005F125E"/>
    <w:rsid w:val="005F1290"/>
    <w:rsid w:val="005F12BB"/>
    <w:rsid w:val="005F14F8"/>
    <w:rsid w:val="005F1676"/>
    <w:rsid w:val="005F16D3"/>
    <w:rsid w:val="005F1739"/>
    <w:rsid w:val="005F1837"/>
    <w:rsid w:val="005F1CB3"/>
    <w:rsid w:val="005F1ECE"/>
    <w:rsid w:val="005F20A2"/>
    <w:rsid w:val="005F20C7"/>
    <w:rsid w:val="005F2126"/>
    <w:rsid w:val="005F22F0"/>
    <w:rsid w:val="005F23FF"/>
    <w:rsid w:val="005F256F"/>
    <w:rsid w:val="005F2653"/>
    <w:rsid w:val="005F2690"/>
    <w:rsid w:val="005F26B5"/>
    <w:rsid w:val="005F2708"/>
    <w:rsid w:val="005F273D"/>
    <w:rsid w:val="005F2981"/>
    <w:rsid w:val="005F299D"/>
    <w:rsid w:val="005F2BD4"/>
    <w:rsid w:val="005F2E46"/>
    <w:rsid w:val="005F2F53"/>
    <w:rsid w:val="005F304F"/>
    <w:rsid w:val="005F3054"/>
    <w:rsid w:val="005F31E5"/>
    <w:rsid w:val="005F32FA"/>
    <w:rsid w:val="005F3322"/>
    <w:rsid w:val="005F33EA"/>
    <w:rsid w:val="005F34F0"/>
    <w:rsid w:val="005F3663"/>
    <w:rsid w:val="005F3885"/>
    <w:rsid w:val="005F3960"/>
    <w:rsid w:val="005F3A3C"/>
    <w:rsid w:val="005F3C62"/>
    <w:rsid w:val="005F3CFC"/>
    <w:rsid w:val="005F3D77"/>
    <w:rsid w:val="005F3D84"/>
    <w:rsid w:val="005F3DB1"/>
    <w:rsid w:val="005F3E6C"/>
    <w:rsid w:val="005F3F89"/>
    <w:rsid w:val="005F3FDD"/>
    <w:rsid w:val="005F434D"/>
    <w:rsid w:val="005F43B7"/>
    <w:rsid w:val="005F43C9"/>
    <w:rsid w:val="005F463B"/>
    <w:rsid w:val="005F481B"/>
    <w:rsid w:val="005F4A08"/>
    <w:rsid w:val="005F4B5E"/>
    <w:rsid w:val="005F4E0B"/>
    <w:rsid w:val="005F4E45"/>
    <w:rsid w:val="005F4FF6"/>
    <w:rsid w:val="005F5091"/>
    <w:rsid w:val="005F513E"/>
    <w:rsid w:val="005F51F8"/>
    <w:rsid w:val="005F5221"/>
    <w:rsid w:val="005F53BC"/>
    <w:rsid w:val="005F53C2"/>
    <w:rsid w:val="005F546A"/>
    <w:rsid w:val="005F5785"/>
    <w:rsid w:val="005F57DC"/>
    <w:rsid w:val="005F57DD"/>
    <w:rsid w:val="005F584F"/>
    <w:rsid w:val="005F5C5F"/>
    <w:rsid w:val="005F5DFE"/>
    <w:rsid w:val="005F5EA3"/>
    <w:rsid w:val="005F5F77"/>
    <w:rsid w:val="005F60C8"/>
    <w:rsid w:val="005F61AF"/>
    <w:rsid w:val="005F6243"/>
    <w:rsid w:val="005F62C0"/>
    <w:rsid w:val="005F6366"/>
    <w:rsid w:val="005F63D6"/>
    <w:rsid w:val="005F65DB"/>
    <w:rsid w:val="005F66EB"/>
    <w:rsid w:val="005F6931"/>
    <w:rsid w:val="005F69C1"/>
    <w:rsid w:val="005F6A65"/>
    <w:rsid w:val="005F6B2F"/>
    <w:rsid w:val="005F6CFB"/>
    <w:rsid w:val="005F6D72"/>
    <w:rsid w:val="005F6FA7"/>
    <w:rsid w:val="005F6FB8"/>
    <w:rsid w:val="005F70A4"/>
    <w:rsid w:val="005F7118"/>
    <w:rsid w:val="005F7214"/>
    <w:rsid w:val="005F731F"/>
    <w:rsid w:val="005F73C5"/>
    <w:rsid w:val="005F74C9"/>
    <w:rsid w:val="005F77F6"/>
    <w:rsid w:val="005F7978"/>
    <w:rsid w:val="005F7BF5"/>
    <w:rsid w:val="005F7E13"/>
    <w:rsid w:val="005F7F6B"/>
    <w:rsid w:val="005F7FA9"/>
    <w:rsid w:val="005F7FCB"/>
    <w:rsid w:val="006000CA"/>
    <w:rsid w:val="006000DD"/>
    <w:rsid w:val="0060012D"/>
    <w:rsid w:val="0060022C"/>
    <w:rsid w:val="006006F2"/>
    <w:rsid w:val="006007E7"/>
    <w:rsid w:val="00600857"/>
    <w:rsid w:val="006008DB"/>
    <w:rsid w:val="006008F6"/>
    <w:rsid w:val="00600A29"/>
    <w:rsid w:val="00600A4F"/>
    <w:rsid w:val="00600BF3"/>
    <w:rsid w:val="00600C3A"/>
    <w:rsid w:val="00600CF3"/>
    <w:rsid w:val="00600D5E"/>
    <w:rsid w:val="00600E0B"/>
    <w:rsid w:val="00600E14"/>
    <w:rsid w:val="00600E49"/>
    <w:rsid w:val="00601177"/>
    <w:rsid w:val="006011B0"/>
    <w:rsid w:val="0060134A"/>
    <w:rsid w:val="0060151B"/>
    <w:rsid w:val="00601529"/>
    <w:rsid w:val="00601736"/>
    <w:rsid w:val="006019F3"/>
    <w:rsid w:val="00601D22"/>
    <w:rsid w:val="00601DD1"/>
    <w:rsid w:val="00601F26"/>
    <w:rsid w:val="00602199"/>
    <w:rsid w:val="00602266"/>
    <w:rsid w:val="00602284"/>
    <w:rsid w:val="006022F3"/>
    <w:rsid w:val="006023A6"/>
    <w:rsid w:val="00602799"/>
    <w:rsid w:val="00602843"/>
    <w:rsid w:val="0060293F"/>
    <w:rsid w:val="00602BDE"/>
    <w:rsid w:val="00602CCD"/>
    <w:rsid w:val="00603299"/>
    <w:rsid w:val="006032C8"/>
    <w:rsid w:val="006035BC"/>
    <w:rsid w:val="00603615"/>
    <w:rsid w:val="0060364B"/>
    <w:rsid w:val="00603915"/>
    <w:rsid w:val="00603983"/>
    <w:rsid w:val="00603B7C"/>
    <w:rsid w:val="00603BD7"/>
    <w:rsid w:val="00603C6E"/>
    <w:rsid w:val="00603E14"/>
    <w:rsid w:val="00603E2C"/>
    <w:rsid w:val="00603E83"/>
    <w:rsid w:val="00604018"/>
    <w:rsid w:val="00604152"/>
    <w:rsid w:val="00604252"/>
    <w:rsid w:val="006045DC"/>
    <w:rsid w:val="0060474B"/>
    <w:rsid w:val="00604753"/>
    <w:rsid w:val="006049B0"/>
    <w:rsid w:val="00604C2D"/>
    <w:rsid w:val="00604CB9"/>
    <w:rsid w:val="00604DB9"/>
    <w:rsid w:val="00604EC0"/>
    <w:rsid w:val="00604F19"/>
    <w:rsid w:val="006053A0"/>
    <w:rsid w:val="0060546E"/>
    <w:rsid w:val="00605584"/>
    <w:rsid w:val="006056BA"/>
    <w:rsid w:val="006056F5"/>
    <w:rsid w:val="006057B0"/>
    <w:rsid w:val="006057E2"/>
    <w:rsid w:val="00605B98"/>
    <w:rsid w:val="00605E3F"/>
    <w:rsid w:val="00605E83"/>
    <w:rsid w:val="0060611B"/>
    <w:rsid w:val="006061BA"/>
    <w:rsid w:val="006062A5"/>
    <w:rsid w:val="0060638A"/>
    <w:rsid w:val="00606638"/>
    <w:rsid w:val="006066EA"/>
    <w:rsid w:val="00606732"/>
    <w:rsid w:val="00606BFA"/>
    <w:rsid w:val="00606C0F"/>
    <w:rsid w:val="00606C3C"/>
    <w:rsid w:val="00606E5F"/>
    <w:rsid w:val="00606FAD"/>
    <w:rsid w:val="006070C2"/>
    <w:rsid w:val="00607117"/>
    <w:rsid w:val="00607359"/>
    <w:rsid w:val="0060744B"/>
    <w:rsid w:val="00607537"/>
    <w:rsid w:val="0060753C"/>
    <w:rsid w:val="006079D8"/>
    <w:rsid w:val="00607A3B"/>
    <w:rsid w:val="00607A5A"/>
    <w:rsid w:val="00607A78"/>
    <w:rsid w:val="00607BEE"/>
    <w:rsid w:val="00607C4C"/>
    <w:rsid w:val="00607D6B"/>
    <w:rsid w:val="00607D7B"/>
    <w:rsid w:val="00607D9A"/>
    <w:rsid w:val="00607F82"/>
    <w:rsid w:val="00610049"/>
    <w:rsid w:val="006100F8"/>
    <w:rsid w:val="006101D7"/>
    <w:rsid w:val="00610230"/>
    <w:rsid w:val="0061060B"/>
    <w:rsid w:val="0061076C"/>
    <w:rsid w:val="00610787"/>
    <w:rsid w:val="00610918"/>
    <w:rsid w:val="0061092C"/>
    <w:rsid w:val="00610997"/>
    <w:rsid w:val="00610B8F"/>
    <w:rsid w:val="00610BBF"/>
    <w:rsid w:val="00610C46"/>
    <w:rsid w:val="00610D11"/>
    <w:rsid w:val="00610D90"/>
    <w:rsid w:val="00610D96"/>
    <w:rsid w:val="00610D9C"/>
    <w:rsid w:val="00610FBF"/>
    <w:rsid w:val="0061113D"/>
    <w:rsid w:val="0061124D"/>
    <w:rsid w:val="00611286"/>
    <w:rsid w:val="006112A1"/>
    <w:rsid w:val="006113A3"/>
    <w:rsid w:val="00611586"/>
    <w:rsid w:val="00611656"/>
    <w:rsid w:val="006119AF"/>
    <w:rsid w:val="00611AC8"/>
    <w:rsid w:val="00611D1B"/>
    <w:rsid w:val="00612373"/>
    <w:rsid w:val="006124BF"/>
    <w:rsid w:val="00612535"/>
    <w:rsid w:val="0061257B"/>
    <w:rsid w:val="0061271D"/>
    <w:rsid w:val="006127C2"/>
    <w:rsid w:val="006127DB"/>
    <w:rsid w:val="0061283E"/>
    <w:rsid w:val="00612A93"/>
    <w:rsid w:val="00612AD6"/>
    <w:rsid w:val="00612BD3"/>
    <w:rsid w:val="00612C67"/>
    <w:rsid w:val="00612C9A"/>
    <w:rsid w:val="00612CF1"/>
    <w:rsid w:val="00612E0A"/>
    <w:rsid w:val="00612E67"/>
    <w:rsid w:val="00612FCE"/>
    <w:rsid w:val="00613080"/>
    <w:rsid w:val="00613156"/>
    <w:rsid w:val="00613268"/>
    <w:rsid w:val="0061344D"/>
    <w:rsid w:val="0061373C"/>
    <w:rsid w:val="00613788"/>
    <w:rsid w:val="006137B1"/>
    <w:rsid w:val="00613881"/>
    <w:rsid w:val="00613887"/>
    <w:rsid w:val="00613954"/>
    <w:rsid w:val="0061398F"/>
    <w:rsid w:val="00613A93"/>
    <w:rsid w:val="00613B46"/>
    <w:rsid w:val="00613D0B"/>
    <w:rsid w:val="00613DD1"/>
    <w:rsid w:val="00614057"/>
    <w:rsid w:val="0061405F"/>
    <w:rsid w:val="0061420F"/>
    <w:rsid w:val="006142EB"/>
    <w:rsid w:val="0061439C"/>
    <w:rsid w:val="006143D0"/>
    <w:rsid w:val="0061445D"/>
    <w:rsid w:val="0061446D"/>
    <w:rsid w:val="006144C5"/>
    <w:rsid w:val="00614548"/>
    <w:rsid w:val="006148C2"/>
    <w:rsid w:val="006148D7"/>
    <w:rsid w:val="00614F4C"/>
    <w:rsid w:val="006150B6"/>
    <w:rsid w:val="00615178"/>
    <w:rsid w:val="00615668"/>
    <w:rsid w:val="0061566C"/>
    <w:rsid w:val="006157CA"/>
    <w:rsid w:val="006158E1"/>
    <w:rsid w:val="00615C39"/>
    <w:rsid w:val="00615DBC"/>
    <w:rsid w:val="00615E0F"/>
    <w:rsid w:val="00615E65"/>
    <w:rsid w:val="00615FE9"/>
    <w:rsid w:val="00615FF3"/>
    <w:rsid w:val="00616028"/>
    <w:rsid w:val="0061612A"/>
    <w:rsid w:val="006161A0"/>
    <w:rsid w:val="00616307"/>
    <w:rsid w:val="006164E7"/>
    <w:rsid w:val="006165FF"/>
    <w:rsid w:val="00616654"/>
    <w:rsid w:val="0061687C"/>
    <w:rsid w:val="00616B2F"/>
    <w:rsid w:val="00616BB5"/>
    <w:rsid w:val="00617188"/>
    <w:rsid w:val="0061725D"/>
    <w:rsid w:val="00617315"/>
    <w:rsid w:val="00617343"/>
    <w:rsid w:val="00617348"/>
    <w:rsid w:val="006173A2"/>
    <w:rsid w:val="0061745E"/>
    <w:rsid w:val="00617587"/>
    <w:rsid w:val="0061772C"/>
    <w:rsid w:val="006177AD"/>
    <w:rsid w:val="0061797E"/>
    <w:rsid w:val="00617E75"/>
    <w:rsid w:val="00617EA9"/>
    <w:rsid w:val="00617FAB"/>
    <w:rsid w:val="0062001B"/>
    <w:rsid w:val="00620038"/>
    <w:rsid w:val="006206C9"/>
    <w:rsid w:val="006206D1"/>
    <w:rsid w:val="0062091E"/>
    <w:rsid w:val="00620B65"/>
    <w:rsid w:val="00620C52"/>
    <w:rsid w:val="00620C80"/>
    <w:rsid w:val="00620D7F"/>
    <w:rsid w:val="00620E4C"/>
    <w:rsid w:val="00620E60"/>
    <w:rsid w:val="00620E63"/>
    <w:rsid w:val="00620FB5"/>
    <w:rsid w:val="0062104A"/>
    <w:rsid w:val="006210FF"/>
    <w:rsid w:val="00621152"/>
    <w:rsid w:val="00621186"/>
    <w:rsid w:val="00621191"/>
    <w:rsid w:val="00621529"/>
    <w:rsid w:val="00621631"/>
    <w:rsid w:val="0062167A"/>
    <w:rsid w:val="006216A9"/>
    <w:rsid w:val="00621725"/>
    <w:rsid w:val="006218AE"/>
    <w:rsid w:val="0062190E"/>
    <w:rsid w:val="00621B93"/>
    <w:rsid w:val="00621E30"/>
    <w:rsid w:val="00621E4A"/>
    <w:rsid w:val="00621EBB"/>
    <w:rsid w:val="00621F92"/>
    <w:rsid w:val="00621FA7"/>
    <w:rsid w:val="0062222B"/>
    <w:rsid w:val="0062224D"/>
    <w:rsid w:val="006223F9"/>
    <w:rsid w:val="00622534"/>
    <w:rsid w:val="0062262E"/>
    <w:rsid w:val="00622646"/>
    <w:rsid w:val="00622675"/>
    <w:rsid w:val="006226A8"/>
    <w:rsid w:val="00622709"/>
    <w:rsid w:val="006227D0"/>
    <w:rsid w:val="006227E8"/>
    <w:rsid w:val="00622861"/>
    <w:rsid w:val="006228E7"/>
    <w:rsid w:val="00622962"/>
    <w:rsid w:val="006229EB"/>
    <w:rsid w:val="00622A26"/>
    <w:rsid w:val="00622A6B"/>
    <w:rsid w:val="00622BE7"/>
    <w:rsid w:val="00622F07"/>
    <w:rsid w:val="006231AD"/>
    <w:rsid w:val="006232C9"/>
    <w:rsid w:val="00623322"/>
    <w:rsid w:val="00623409"/>
    <w:rsid w:val="00623474"/>
    <w:rsid w:val="00623593"/>
    <w:rsid w:val="006235AB"/>
    <w:rsid w:val="006237F0"/>
    <w:rsid w:val="00623877"/>
    <w:rsid w:val="0062387D"/>
    <w:rsid w:val="006239F3"/>
    <w:rsid w:val="00623A4A"/>
    <w:rsid w:val="00623B46"/>
    <w:rsid w:val="00623B81"/>
    <w:rsid w:val="00623D42"/>
    <w:rsid w:val="00623F05"/>
    <w:rsid w:val="00623FBB"/>
    <w:rsid w:val="00624055"/>
    <w:rsid w:val="00624428"/>
    <w:rsid w:val="006244A6"/>
    <w:rsid w:val="0062472F"/>
    <w:rsid w:val="0062475C"/>
    <w:rsid w:val="00624832"/>
    <w:rsid w:val="00624978"/>
    <w:rsid w:val="00624A2E"/>
    <w:rsid w:val="00624A9C"/>
    <w:rsid w:val="00624AEA"/>
    <w:rsid w:val="00624DB0"/>
    <w:rsid w:val="00624EB3"/>
    <w:rsid w:val="00624EEE"/>
    <w:rsid w:val="00625009"/>
    <w:rsid w:val="006252E9"/>
    <w:rsid w:val="00625630"/>
    <w:rsid w:val="006258BA"/>
    <w:rsid w:val="00625C5D"/>
    <w:rsid w:val="00625D63"/>
    <w:rsid w:val="00625ECF"/>
    <w:rsid w:val="006262AE"/>
    <w:rsid w:val="0062635D"/>
    <w:rsid w:val="00626500"/>
    <w:rsid w:val="00626532"/>
    <w:rsid w:val="00626598"/>
    <w:rsid w:val="0062666D"/>
    <w:rsid w:val="0062687A"/>
    <w:rsid w:val="006269E9"/>
    <w:rsid w:val="00626A35"/>
    <w:rsid w:val="00626C5C"/>
    <w:rsid w:val="00626C9D"/>
    <w:rsid w:val="00626D05"/>
    <w:rsid w:val="00626D64"/>
    <w:rsid w:val="00626E4A"/>
    <w:rsid w:val="00626F66"/>
    <w:rsid w:val="00627015"/>
    <w:rsid w:val="006270A9"/>
    <w:rsid w:val="00627105"/>
    <w:rsid w:val="006271D2"/>
    <w:rsid w:val="006272E1"/>
    <w:rsid w:val="0062735A"/>
    <w:rsid w:val="00627502"/>
    <w:rsid w:val="00627627"/>
    <w:rsid w:val="00627725"/>
    <w:rsid w:val="00627897"/>
    <w:rsid w:val="00627917"/>
    <w:rsid w:val="00627B48"/>
    <w:rsid w:val="00627DC4"/>
    <w:rsid w:val="0063028A"/>
    <w:rsid w:val="00630447"/>
    <w:rsid w:val="00630C1D"/>
    <w:rsid w:val="00630C56"/>
    <w:rsid w:val="00630ECC"/>
    <w:rsid w:val="00630FA2"/>
    <w:rsid w:val="00630FDA"/>
    <w:rsid w:val="00631252"/>
    <w:rsid w:val="006316FD"/>
    <w:rsid w:val="00631A74"/>
    <w:rsid w:val="00631B18"/>
    <w:rsid w:val="00631C65"/>
    <w:rsid w:val="00631CDA"/>
    <w:rsid w:val="00631CF6"/>
    <w:rsid w:val="00631E97"/>
    <w:rsid w:val="00631F33"/>
    <w:rsid w:val="0063217D"/>
    <w:rsid w:val="00632284"/>
    <w:rsid w:val="006322D6"/>
    <w:rsid w:val="0063233B"/>
    <w:rsid w:val="00632381"/>
    <w:rsid w:val="006324B4"/>
    <w:rsid w:val="0063262B"/>
    <w:rsid w:val="00632731"/>
    <w:rsid w:val="00632902"/>
    <w:rsid w:val="00632A03"/>
    <w:rsid w:val="00632A51"/>
    <w:rsid w:val="00632A86"/>
    <w:rsid w:val="00632B5B"/>
    <w:rsid w:val="00632B88"/>
    <w:rsid w:val="00632BD7"/>
    <w:rsid w:val="00632BE6"/>
    <w:rsid w:val="00632D62"/>
    <w:rsid w:val="00632E71"/>
    <w:rsid w:val="00633081"/>
    <w:rsid w:val="00633092"/>
    <w:rsid w:val="0063311C"/>
    <w:rsid w:val="006331AD"/>
    <w:rsid w:val="00633250"/>
    <w:rsid w:val="00633271"/>
    <w:rsid w:val="0063340C"/>
    <w:rsid w:val="00633430"/>
    <w:rsid w:val="00633478"/>
    <w:rsid w:val="0063365B"/>
    <w:rsid w:val="00633755"/>
    <w:rsid w:val="00633804"/>
    <w:rsid w:val="00633A48"/>
    <w:rsid w:val="00633A6D"/>
    <w:rsid w:val="00633BCC"/>
    <w:rsid w:val="00633C6A"/>
    <w:rsid w:val="00633D2F"/>
    <w:rsid w:val="00633D42"/>
    <w:rsid w:val="00633EA1"/>
    <w:rsid w:val="00633EC4"/>
    <w:rsid w:val="00633F4F"/>
    <w:rsid w:val="00633F9F"/>
    <w:rsid w:val="006341B4"/>
    <w:rsid w:val="00634301"/>
    <w:rsid w:val="00634625"/>
    <w:rsid w:val="006347F6"/>
    <w:rsid w:val="0063489E"/>
    <w:rsid w:val="006348B0"/>
    <w:rsid w:val="006349BF"/>
    <w:rsid w:val="00634AA7"/>
    <w:rsid w:val="006354E0"/>
    <w:rsid w:val="00635560"/>
    <w:rsid w:val="0063561B"/>
    <w:rsid w:val="0063565F"/>
    <w:rsid w:val="00635660"/>
    <w:rsid w:val="006356B8"/>
    <w:rsid w:val="00635888"/>
    <w:rsid w:val="006358D7"/>
    <w:rsid w:val="00635A2E"/>
    <w:rsid w:val="00635D4A"/>
    <w:rsid w:val="00635E96"/>
    <w:rsid w:val="00635F5D"/>
    <w:rsid w:val="0063617D"/>
    <w:rsid w:val="0063619B"/>
    <w:rsid w:val="00636239"/>
    <w:rsid w:val="00636325"/>
    <w:rsid w:val="00636332"/>
    <w:rsid w:val="00636469"/>
    <w:rsid w:val="00636627"/>
    <w:rsid w:val="006366C9"/>
    <w:rsid w:val="006369E0"/>
    <w:rsid w:val="00636D07"/>
    <w:rsid w:val="00636D08"/>
    <w:rsid w:val="00636D40"/>
    <w:rsid w:val="00636FAF"/>
    <w:rsid w:val="00636FB2"/>
    <w:rsid w:val="00637072"/>
    <w:rsid w:val="00637432"/>
    <w:rsid w:val="00637561"/>
    <w:rsid w:val="0063762D"/>
    <w:rsid w:val="00637634"/>
    <w:rsid w:val="006376AA"/>
    <w:rsid w:val="006378F8"/>
    <w:rsid w:val="0063798C"/>
    <w:rsid w:val="00637B27"/>
    <w:rsid w:val="00637BCF"/>
    <w:rsid w:val="00637BFD"/>
    <w:rsid w:val="00637CA1"/>
    <w:rsid w:val="00637D96"/>
    <w:rsid w:val="00640003"/>
    <w:rsid w:val="0064014C"/>
    <w:rsid w:val="006401E5"/>
    <w:rsid w:val="0064032A"/>
    <w:rsid w:val="0064032D"/>
    <w:rsid w:val="00640463"/>
    <w:rsid w:val="0064047E"/>
    <w:rsid w:val="006404C4"/>
    <w:rsid w:val="0064060B"/>
    <w:rsid w:val="00640781"/>
    <w:rsid w:val="00640B23"/>
    <w:rsid w:val="00640B75"/>
    <w:rsid w:val="00640EB1"/>
    <w:rsid w:val="00640FFE"/>
    <w:rsid w:val="0064138F"/>
    <w:rsid w:val="00641428"/>
    <w:rsid w:val="00641529"/>
    <w:rsid w:val="0064180B"/>
    <w:rsid w:val="00641876"/>
    <w:rsid w:val="006419D5"/>
    <w:rsid w:val="00641BB8"/>
    <w:rsid w:val="00641DF0"/>
    <w:rsid w:val="00642012"/>
    <w:rsid w:val="006421F4"/>
    <w:rsid w:val="006422A6"/>
    <w:rsid w:val="0064236B"/>
    <w:rsid w:val="0064239B"/>
    <w:rsid w:val="0064246D"/>
    <w:rsid w:val="00642568"/>
    <w:rsid w:val="006425A6"/>
    <w:rsid w:val="006426E9"/>
    <w:rsid w:val="006427D1"/>
    <w:rsid w:val="00642A5D"/>
    <w:rsid w:val="00642AF8"/>
    <w:rsid w:val="00642B10"/>
    <w:rsid w:val="00642B4F"/>
    <w:rsid w:val="00642B55"/>
    <w:rsid w:val="00642E8C"/>
    <w:rsid w:val="00642ED4"/>
    <w:rsid w:val="00642EFD"/>
    <w:rsid w:val="0064305C"/>
    <w:rsid w:val="0064308C"/>
    <w:rsid w:val="006430F7"/>
    <w:rsid w:val="00643162"/>
    <w:rsid w:val="0064326F"/>
    <w:rsid w:val="006432BF"/>
    <w:rsid w:val="006433ED"/>
    <w:rsid w:val="0064355C"/>
    <w:rsid w:val="006436A6"/>
    <w:rsid w:val="006436EA"/>
    <w:rsid w:val="006437CC"/>
    <w:rsid w:val="0064383B"/>
    <w:rsid w:val="00643A3F"/>
    <w:rsid w:val="00643AEF"/>
    <w:rsid w:val="00643BA7"/>
    <w:rsid w:val="00643DAA"/>
    <w:rsid w:val="00643E41"/>
    <w:rsid w:val="00643E92"/>
    <w:rsid w:val="006441CF"/>
    <w:rsid w:val="006442A4"/>
    <w:rsid w:val="006442BD"/>
    <w:rsid w:val="0064435A"/>
    <w:rsid w:val="006444C1"/>
    <w:rsid w:val="006444E2"/>
    <w:rsid w:val="00644628"/>
    <w:rsid w:val="00644672"/>
    <w:rsid w:val="00644694"/>
    <w:rsid w:val="006448B5"/>
    <w:rsid w:val="0064494C"/>
    <w:rsid w:val="00644952"/>
    <w:rsid w:val="006449BF"/>
    <w:rsid w:val="00644A96"/>
    <w:rsid w:val="00644B71"/>
    <w:rsid w:val="00644B88"/>
    <w:rsid w:val="00644C72"/>
    <w:rsid w:val="00644D32"/>
    <w:rsid w:val="00644DAF"/>
    <w:rsid w:val="00644F52"/>
    <w:rsid w:val="006450D6"/>
    <w:rsid w:val="00645151"/>
    <w:rsid w:val="00645202"/>
    <w:rsid w:val="006453D8"/>
    <w:rsid w:val="0064549A"/>
    <w:rsid w:val="006454C4"/>
    <w:rsid w:val="006457C1"/>
    <w:rsid w:val="006457C5"/>
    <w:rsid w:val="00645B27"/>
    <w:rsid w:val="00645CF1"/>
    <w:rsid w:val="00645D85"/>
    <w:rsid w:val="00645F03"/>
    <w:rsid w:val="00645FE0"/>
    <w:rsid w:val="0064607D"/>
    <w:rsid w:val="006461CE"/>
    <w:rsid w:val="0064637A"/>
    <w:rsid w:val="006463B8"/>
    <w:rsid w:val="00646419"/>
    <w:rsid w:val="00646440"/>
    <w:rsid w:val="00646494"/>
    <w:rsid w:val="006464D5"/>
    <w:rsid w:val="00646500"/>
    <w:rsid w:val="006465AF"/>
    <w:rsid w:val="006466D4"/>
    <w:rsid w:val="006467EC"/>
    <w:rsid w:val="0064697A"/>
    <w:rsid w:val="00646A1B"/>
    <w:rsid w:val="00646A30"/>
    <w:rsid w:val="00647087"/>
    <w:rsid w:val="006470B3"/>
    <w:rsid w:val="00647127"/>
    <w:rsid w:val="00647202"/>
    <w:rsid w:val="006473D0"/>
    <w:rsid w:val="00647457"/>
    <w:rsid w:val="0064747A"/>
    <w:rsid w:val="00647553"/>
    <w:rsid w:val="00647664"/>
    <w:rsid w:val="006476B0"/>
    <w:rsid w:val="006476B3"/>
    <w:rsid w:val="006476DB"/>
    <w:rsid w:val="006476F5"/>
    <w:rsid w:val="00647754"/>
    <w:rsid w:val="00647779"/>
    <w:rsid w:val="006477D8"/>
    <w:rsid w:val="006478AB"/>
    <w:rsid w:val="006479BD"/>
    <w:rsid w:val="00647A05"/>
    <w:rsid w:val="00647C5D"/>
    <w:rsid w:val="00647CA6"/>
    <w:rsid w:val="00647D3B"/>
    <w:rsid w:val="00647D40"/>
    <w:rsid w:val="00647FDC"/>
    <w:rsid w:val="006500D3"/>
    <w:rsid w:val="0065030F"/>
    <w:rsid w:val="00650437"/>
    <w:rsid w:val="006504A4"/>
    <w:rsid w:val="006504F8"/>
    <w:rsid w:val="0065061E"/>
    <w:rsid w:val="006507F7"/>
    <w:rsid w:val="00650812"/>
    <w:rsid w:val="00650846"/>
    <w:rsid w:val="00650CC3"/>
    <w:rsid w:val="00650D85"/>
    <w:rsid w:val="00650E55"/>
    <w:rsid w:val="00650F78"/>
    <w:rsid w:val="00651005"/>
    <w:rsid w:val="0065129B"/>
    <w:rsid w:val="00651543"/>
    <w:rsid w:val="006515B8"/>
    <w:rsid w:val="006516E3"/>
    <w:rsid w:val="00651991"/>
    <w:rsid w:val="006519A0"/>
    <w:rsid w:val="00651AB2"/>
    <w:rsid w:val="00651ABD"/>
    <w:rsid w:val="00651C16"/>
    <w:rsid w:val="00651C66"/>
    <w:rsid w:val="00651CBD"/>
    <w:rsid w:val="00651D64"/>
    <w:rsid w:val="006521E2"/>
    <w:rsid w:val="00652232"/>
    <w:rsid w:val="00652432"/>
    <w:rsid w:val="00652435"/>
    <w:rsid w:val="006525A0"/>
    <w:rsid w:val="00652A2D"/>
    <w:rsid w:val="00652A42"/>
    <w:rsid w:val="00652A60"/>
    <w:rsid w:val="00652AFE"/>
    <w:rsid w:val="00652BDE"/>
    <w:rsid w:val="00652C84"/>
    <w:rsid w:val="00652CA1"/>
    <w:rsid w:val="00652F8E"/>
    <w:rsid w:val="00653009"/>
    <w:rsid w:val="0065312F"/>
    <w:rsid w:val="006532D9"/>
    <w:rsid w:val="0065332E"/>
    <w:rsid w:val="0065340A"/>
    <w:rsid w:val="0065353F"/>
    <w:rsid w:val="0065355D"/>
    <w:rsid w:val="00653BC2"/>
    <w:rsid w:val="00653BE2"/>
    <w:rsid w:val="00653EA3"/>
    <w:rsid w:val="00653F46"/>
    <w:rsid w:val="00654209"/>
    <w:rsid w:val="00654448"/>
    <w:rsid w:val="0065469D"/>
    <w:rsid w:val="0065472B"/>
    <w:rsid w:val="006548FF"/>
    <w:rsid w:val="006549D3"/>
    <w:rsid w:val="00654CB6"/>
    <w:rsid w:val="00654DCE"/>
    <w:rsid w:val="00654DF5"/>
    <w:rsid w:val="00654EF7"/>
    <w:rsid w:val="00654FBA"/>
    <w:rsid w:val="00655097"/>
    <w:rsid w:val="00655173"/>
    <w:rsid w:val="006552A1"/>
    <w:rsid w:val="00655527"/>
    <w:rsid w:val="0065557C"/>
    <w:rsid w:val="006556B7"/>
    <w:rsid w:val="00655749"/>
    <w:rsid w:val="00655783"/>
    <w:rsid w:val="00655846"/>
    <w:rsid w:val="006558DD"/>
    <w:rsid w:val="00655904"/>
    <w:rsid w:val="00655916"/>
    <w:rsid w:val="00655A6C"/>
    <w:rsid w:val="00655B8A"/>
    <w:rsid w:val="00655BBD"/>
    <w:rsid w:val="00655C4A"/>
    <w:rsid w:val="00655C87"/>
    <w:rsid w:val="00655D5C"/>
    <w:rsid w:val="00655DF4"/>
    <w:rsid w:val="0065604F"/>
    <w:rsid w:val="00656093"/>
    <w:rsid w:val="0065616B"/>
    <w:rsid w:val="00656180"/>
    <w:rsid w:val="00656279"/>
    <w:rsid w:val="00656352"/>
    <w:rsid w:val="00656388"/>
    <w:rsid w:val="00656512"/>
    <w:rsid w:val="006565B1"/>
    <w:rsid w:val="006568C7"/>
    <w:rsid w:val="00656A31"/>
    <w:rsid w:val="00656A9E"/>
    <w:rsid w:val="00656AA7"/>
    <w:rsid w:val="00656C50"/>
    <w:rsid w:val="00656CA8"/>
    <w:rsid w:val="00656D19"/>
    <w:rsid w:val="00656E5B"/>
    <w:rsid w:val="00656F38"/>
    <w:rsid w:val="00656FD5"/>
    <w:rsid w:val="00657064"/>
    <w:rsid w:val="0065715F"/>
    <w:rsid w:val="00657194"/>
    <w:rsid w:val="00657488"/>
    <w:rsid w:val="00657951"/>
    <w:rsid w:val="0065796E"/>
    <w:rsid w:val="00657A1C"/>
    <w:rsid w:val="00657A4E"/>
    <w:rsid w:val="00657A4F"/>
    <w:rsid w:val="00657C88"/>
    <w:rsid w:val="00657DBC"/>
    <w:rsid w:val="006600DD"/>
    <w:rsid w:val="006601E9"/>
    <w:rsid w:val="00660245"/>
    <w:rsid w:val="006605EA"/>
    <w:rsid w:val="00660773"/>
    <w:rsid w:val="006607E4"/>
    <w:rsid w:val="0066099A"/>
    <w:rsid w:val="00660A70"/>
    <w:rsid w:val="00660AEF"/>
    <w:rsid w:val="00660B0D"/>
    <w:rsid w:val="00660B17"/>
    <w:rsid w:val="00660BD9"/>
    <w:rsid w:val="00661160"/>
    <w:rsid w:val="006611F7"/>
    <w:rsid w:val="00661279"/>
    <w:rsid w:val="0066127F"/>
    <w:rsid w:val="00661362"/>
    <w:rsid w:val="006613B0"/>
    <w:rsid w:val="00661457"/>
    <w:rsid w:val="006614A3"/>
    <w:rsid w:val="00661838"/>
    <w:rsid w:val="006618DC"/>
    <w:rsid w:val="00661954"/>
    <w:rsid w:val="00661981"/>
    <w:rsid w:val="0066198B"/>
    <w:rsid w:val="00661CC1"/>
    <w:rsid w:val="00661CD5"/>
    <w:rsid w:val="00661D35"/>
    <w:rsid w:val="00661D75"/>
    <w:rsid w:val="00661DE3"/>
    <w:rsid w:val="00661EBF"/>
    <w:rsid w:val="00661F76"/>
    <w:rsid w:val="006621C9"/>
    <w:rsid w:val="00662351"/>
    <w:rsid w:val="0066235F"/>
    <w:rsid w:val="006624F6"/>
    <w:rsid w:val="00662528"/>
    <w:rsid w:val="006627DC"/>
    <w:rsid w:val="006628EB"/>
    <w:rsid w:val="00662AA2"/>
    <w:rsid w:val="00662C51"/>
    <w:rsid w:val="00662D6D"/>
    <w:rsid w:val="00662D9C"/>
    <w:rsid w:val="00662E63"/>
    <w:rsid w:val="00662EC3"/>
    <w:rsid w:val="00662F73"/>
    <w:rsid w:val="00663059"/>
    <w:rsid w:val="00663190"/>
    <w:rsid w:val="00663507"/>
    <w:rsid w:val="00663576"/>
    <w:rsid w:val="006635B0"/>
    <w:rsid w:val="00663818"/>
    <w:rsid w:val="00663945"/>
    <w:rsid w:val="00663A9B"/>
    <w:rsid w:val="00663AA0"/>
    <w:rsid w:val="00663AFA"/>
    <w:rsid w:val="00663B4F"/>
    <w:rsid w:val="00663D7B"/>
    <w:rsid w:val="00664074"/>
    <w:rsid w:val="0066436D"/>
    <w:rsid w:val="00664402"/>
    <w:rsid w:val="0066443F"/>
    <w:rsid w:val="006645D8"/>
    <w:rsid w:val="006647C7"/>
    <w:rsid w:val="006649BE"/>
    <w:rsid w:val="00664B2D"/>
    <w:rsid w:val="00664B44"/>
    <w:rsid w:val="00664C62"/>
    <w:rsid w:val="00664D22"/>
    <w:rsid w:val="00664DA6"/>
    <w:rsid w:val="00664FB1"/>
    <w:rsid w:val="00665085"/>
    <w:rsid w:val="00665258"/>
    <w:rsid w:val="00665292"/>
    <w:rsid w:val="00665405"/>
    <w:rsid w:val="00665776"/>
    <w:rsid w:val="00665834"/>
    <w:rsid w:val="00665893"/>
    <w:rsid w:val="0066595F"/>
    <w:rsid w:val="006659A1"/>
    <w:rsid w:val="00665A99"/>
    <w:rsid w:val="00665B91"/>
    <w:rsid w:val="00665EE9"/>
    <w:rsid w:val="006660CD"/>
    <w:rsid w:val="00666163"/>
    <w:rsid w:val="00666252"/>
    <w:rsid w:val="006663D4"/>
    <w:rsid w:val="00666448"/>
    <w:rsid w:val="00666582"/>
    <w:rsid w:val="006665DF"/>
    <w:rsid w:val="006666B7"/>
    <w:rsid w:val="0066691A"/>
    <w:rsid w:val="006669CC"/>
    <w:rsid w:val="00666A58"/>
    <w:rsid w:val="00666A7A"/>
    <w:rsid w:val="00666AA6"/>
    <w:rsid w:val="00666AB7"/>
    <w:rsid w:val="00666EBF"/>
    <w:rsid w:val="00666FC1"/>
    <w:rsid w:val="0066704E"/>
    <w:rsid w:val="00667095"/>
    <w:rsid w:val="006671C1"/>
    <w:rsid w:val="00667218"/>
    <w:rsid w:val="006672A9"/>
    <w:rsid w:val="00667462"/>
    <w:rsid w:val="00667491"/>
    <w:rsid w:val="006675D1"/>
    <w:rsid w:val="00667606"/>
    <w:rsid w:val="0066784A"/>
    <w:rsid w:val="00667A1E"/>
    <w:rsid w:val="00667B61"/>
    <w:rsid w:val="00667C3F"/>
    <w:rsid w:val="00667CB7"/>
    <w:rsid w:val="00667CF8"/>
    <w:rsid w:val="00667DEF"/>
    <w:rsid w:val="0067009A"/>
    <w:rsid w:val="006701DA"/>
    <w:rsid w:val="006704CD"/>
    <w:rsid w:val="0067053A"/>
    <w:rsid w:val="006705A7"/>
    <w:rsid w:val="006705BF"/>
    <w:rsid w:val="0067062C"/>
    <w:rsid w:val="00670784"/>
    <w:rsid w:val="0067095C"/>
    <w:rsid w:val="006709C7"/>
    <w:rsid w:val="00670A09"/>
    <w:rsid w:val="00670A67"/>
    <w:rsid w:val="00670C57"/>
    <w:rsid w:val="00670D3F"/>
    <w:rsid w:val="00670EFE"/>
    <w:rsid w:val="006710AD"/>
    <w:rsid w:val="0067112E"/>
    <w:rsid w:val="0067116A"/>
    <w:rsid w:val="00671270"/>
    <w:rsid w:val="00671429"/>
    <w:rsid w:val="006715B3"/>
    <w:rsid w:val="006716BD"/>
    <w:rsid w:val="00671789"/>
    <w:rsid w:val="00671798"/>
    <w:rsid w:val="006717EB"/>
    <w:rsid w:val="006717F2"/>
    <w:rsid w:val="00671816"/>
    <w:rsid w:val="00671903"/>
    <w:rsid w:val="006719AD"/>
    <w:rsid w:val="006719D1"/>
    <w:rsid w:val="00671A6D"/>
    <w:rsid w:val="00671AB0"/>
    <w:rsid w:val="00671B5C"/>
    <w:rsid w:val="00671D48"/>
    <w:rsid w:val="00671EB7"/>
    <w:rsid w:val="00671FC9"/>
    <w:rsid w:val="0067201D"/>
    <w:rsid w:val="00672066"/>
    <w:rsid w:val="006721D5"/>
    <w:rsid w:val="0067261C"/>
    <w:rsid w:val="006726B8"/>
    <w:rsid w:val="006726D8"/>
    <w:rsid w:val="006727BB"/>
    <w:rsid w:val="00672878"/>
    <w:rsid w:val="006728AC"/>
    <w:rsid w:val="006728CE"/>
    <w:rsid w:val="0067292C"/>
    <w:rsid w:val="006729DE"/>
    <w:rsid w:val="00672A55"/>
    <w:rsid w:val="00672A68"/>
    <w:rsid w:val="00672ABD"/>
    <w:rsid w:val="00672C0B"/>
    <w:rsid w:val="00672E91"/>
    <w:rsid w:val="00672E96"/>
    <w:rsid w:val="00672ED7"/>
    <w:rsid w:val="00672F38"/>
    <w:rsid w:val="0067334C"/>
    <w:rsid w:val="0067339F"/>
    <w:rsid w:val="00673426"/>
    <w:rsid w:val="00673499"/>
    <w:rsid w:val="006736BF"/>
    <w:rsid w:val="00673B21"/>
    <w:rsid w:val="00673DFB"/>
    <w:rsid w:val="00673F33"/>
    <w:rsid w:val="00673FD3"/>
    <w:rsid w:val="006745B9"/>
    <w:rsid w:val="006745F1"/>
    <w:rsid w:val="0067481D"/>
    <w:rsid w:val="006748D7"/>
    <w:rsid w:val="0067492F"/>
    <w:rsid w:val="00674AAA"/>
    <w:rsid w:val="00674C1A"/>
    <w:rsid w:val="00674C42"/>
    <w:rsid w:val="00674C5E"/>
    <w:rsid w:val="00674CDF"/>
    <w:rsid w:val="00674D94"/>
    <w:rsid w:val="00674DA3"/>
    <w:rsid w:val="00675093"/>
    <w:rsid w:val="0067510A"/>
    <w:rsid w:val="0067523D"/>
    <w:rsid w:val="00675328"/>
    <w:rsid w:val="006754D8"/>
    <w:rsid w:val="00675A4F"/>
    <w:rsid w:val="00675B8D"/>
    <w:rsid w:val="00675C75"/>
    <w:rsid w:val="00675CCF"/>
    <w:rsid w:val="00675D60"/>
    <w:rsid w:val="00675F96"/>
    <w:rsid w:val="00675FE1"/>
    <w:rsid w:val="006764F8"/>
    <w:rsid w:val="0067684C"/>
    <w:rsid w:val="006768E4"/>
    <w:rsid w:val="00676BB2"/>
    <w:rsid w:val="00676C7E"/>
    <w:rsid w:val="00676CCE"/>
    <w:rsid w:val="00676EE8"/>
    <w:rsid w:val="00677351"/>
    <w:rsid w:val="006773DB"/>
    <w:rsid w:val="00677479"/>
    <w:rsid w:val="00677714"/>
    <w:rsid w:val="006779CF"/>
    <w:rsid w:val="00677C9B"/>
    <w:rsid w:val="00677D32"/>
    <w:rsid w:val="00677DBA"/>
    <w:rsid w:val="00677DC1"/>
    <w:rsid w:val="00677DED"/>
    <w:rsid w:val="00677E3F"/>
    <w:rsid w:val="00677E70"/>
    <w:rsid w:val="0068021D"/>
    <w:rsid w:val="00680396"/>
    <w:rsid w:val="00680622"/>
    <w:rsid w:val="00680795"/>
    <w:rsid w:val="006807B6"/>
    <w:rsid w:val="006807D7"/>
    <w:rsid w:val="0068087A"/>
    <w:rsid w:val="006808CB"/>
    <w:rsid w:val="006809E6"/>
    <w:rsid w:val="00680A94"/>
    <w:rsid w:val="00680AC9"/>
    <w:rsid w:val="00680BCD"/>
    <w:rsid w:val="00680C1C"/>
    <w:rsid w:val="00680C5C"/>
    <w:rsid w:val="00680D15"/>
    <w:rsid w:val="00680DF1"/>
    <w:rsid w:val="00680E5B"/>
    <w:rsid w:val="00680E97"/>
    <w:rsid w:val="00680F28"/>
    <w:rsid w:val="0068106E"/>
    <w:rsid w:val="006810CD"/>
    <w:rsid w:val="00681207"/>
    <w:rsid w:val="00681231"/>
    <w:rsid w:val="0068126B"/>
    <w:rsid w:val="006812A8"/>
    <w:rsid w:val="006812DA"/>
    <w:rsid w:val="00681342"/>
    <w:rsid w:val="00681419"/>
    <w:rsid w:val="006814CB"/>
    <w:rsid w:val="006815A3"/>
    <w:rsid w:val="00681624"/>
    <w:rsid w:val="00681662"/>
    <w:rsid w:val="006818D8"/>
    <w:rsid w:val="006818EC"/>
    <w:rsid w:val="006819CA"/>
    <w:rsid w:val="00681A50"/>
    <w:rsid w:val="00681B1D"/>
    <w:rsid w:val="00681C0D"/>
    <w:rsid w:val="00681C57"/>
    <w:rsid w:val="00681CA8"/>
    <w:rsid w:val="00681E68"/>
    <w:rsid w:val="00681F4A"/>
    <w:rsid w:val="00682005"/>
    <w:rsid w:val="00682040"/>
    <w:rsid w:val="00682064"/>
    <w:rsid w:val="006823FE"/>
    <w:rsid w:val="00682432"/>
    <w:rsid w:val="006825E7"/>
    <w:rsid w:val="0068271A"/>
    <w:rsid w:val="00682735"/>
    <w:rsid w:val="0068275C"/>
    <w:rsid w:val="0068277E"/>
    <w:rsid w:val="00682A66"/>
    <w:rsid w:val="00682B33"/>
    <w:rsid w:val="00682BFF"/>
    <w:rsid w:val="00682C03"/>
    <w:rsid w:val="00682C87"/>
    <w:rsid w:val="00682DF9"/>
    <w:rsid w:val="00682E0E"/>
    <w:rsid w:val="00682E16"/>
    <w:rsid w:val="00683027"/>
    <w:rsid w:val="00683218"/>
    <w:rsid w:val="0068336D"/>
    <w:rsid w:val="0068353B"/>
    <w:rsid w:val="00683572"/>
    <w:rsid w:val="006835E6"/>
    <w:rsid w:val="00683632"/>
    <w:rsid w:val="00683671"/>
    <w:rsid w:val="00683678"/>
    <w:rsid w:val="00683714"/>
    <w:rsid w:val="006837F5"/>
    <w:rsid w:val="00683B45"/>
    <w:rsid w:val="00683B4A"/>
    <w:rsid w:val="00683C6E"/>
    <w:rsid w:val="00683D0A"/>
    <w:rsid w:val="00683D66"/>
    <w:rsid w:val="00684019"/>
    <w:rsid w:val="00684280"/>
    <w:rsid w:val="006843B2"/>
    <w:rsid w:val="006845B4"/>
    <w:rsid w:val="006845E4"/>
    <w:rsid w:val="00684854"/>
    <w:rsid w:val="00684951"/>
    <w:rsid w:val="0068496B"/>
    <w:rsid w:val="006849CC"/>
    <w:rsid w:val="00684A33"/>
    <w:rsid w:val="00684A75"/>
    <w:rsid w:val="00684AE9"/>
    <w:rsid w:val="00684B0D"/>
    <w:rsid w:val="00684F0F"/>
    <w:rsid w:val="0068509B"/>
    <w:rsid w:val="00685189"/>
    <w:rsid w:val="0068538F"/>
    <w:rsid w:val="00685464"/>
    <w:rsid w:val="006855C9"/>
    <w:rsid w:val="006856B0"/>
    <w:rsid w:val="00685858"/>
    <w:rsid w:val="0068592B"/>
    <w:rsid w:val="00685A82"/>
    <w:rsid w:val="00685B55"/>
    <w:rsid w:val="00685C6D"/>
    <w:rsid w:val="00685E98"/>
    <w:rsid w:val="0068605C"/>
    <w:rsid w:val="006860D4"/>
    <w:rsid w:val="0068630E"/>
    <w:rsid w:val="0068631D"/>
    <w:rsid w:val="00686551"/>
    <w:rsid w:val="0068656F"/>
    <w:rsid w:val="006865BF"/>
    <w:rsid w:val="006865F7"/>
    <w:rsid w:val="0068660D"/>
    <w:rsid w:val="006867F8"/>
    <w:rsid w:val="00686916"/>
    <w:rsid w:val="006869DF"/>
    <w:rsid w:val="006869FB"/>
    <w:rsid w:val="00686C6F"/>
    <w:rsid w:val="00686E30"/>
    <w:rsid w:val="0068729C"/>
    <w:rsid w:val="006872F2"/>
    <w:rsid w:val="0068743C"/>
    <w:rsid w:val="006874DA"/>
    <w:rsid w:val="00687644"/>
    <w:rsid w:val="00687802"/>
    <w:rsid w:val="006879AB"/>
    <w:rsid w:val="00687B13"/>
    <w:rsid w:val="00687F88"/>
    <w:rsid w:val="00690097"/>
    <w:rsid w:val="0069009E"/>
    <w:rsid w:val="00690239"/>
    <w:rsid w:val="006903A1"/>
    <w:rsid w:val="0069043B"/>
    <w:rsid w:val="006906C9"/>
    <w:rsid w:val="006906D8"/>
    <w:rsid w:val="00690737"/>
    <w:rsid w:val="0069099E"/>
    <w:rsid w:val="006909F7"/>
    <w:rsid w:val="00690A6E"/>
    <w:rsid w:val="00690A95"/>
    <w:rsid w:val="00690ACA"/>
    <w:rsid w:val="00690B00"/>
    <w:rsid w:val="00690B6D"/>
    <w:rsid w:val="00690D9D"/>
    <w:rsid w:val="00690F68"/>
    <w:rsid w:val="00690FAD"/>
    <w:rsid w:val="00691242"/>
    <w:rsid w:val="006912C1"/>
    <w:rsid w:val="0069132B"/>
    <w:rsid w:val="00691570"/>
    <w:rsid w:val="006918FC"/>
    <w:rsid w:val="00691A81"/>
    <w:rsid w:val="00691CEC"/>
    <w:rsid w:val="00691D01"/>
    <w:rsid w:val="00692057"/>
    <w:rsid w:val="006920A7"/>
    <w:rsid w:val="0069231A"/>
    <w:rsid w:val="00692326"/>
    <w:rsid w:val="00692613"/>
    <w:rsid w:val="006926FC"/>
    <w:rsid w:val="00692AD5"/>
    <w:rsid w:val="00692ADA"/>
    <w:rsid w:val="00692AF1"/>
    <w:rsid w:val="00692BBD"/>
    <w:rsid w:val="00692E66"/>
    <w:rsid w:val="006931C6"/>
    <w:rsid w:val="006931E9"/>
    <w:rsid w:val="00693348"/>
    <w:rsid w:val="006933A1"/>
    <w:rsid w:val="00693488"/>
    <w:rsid w:val="0069349E"/>
    <w:rsid w:val="006934A9"/>
    <w:rsid w:val="00693570"/>
    <w:rsid w:val="00693697"/>
    <w:rsid w:val="006936C8"/>
    <w:rsid w:val="006937A7"/>
    <w:rsid w:val="00693827"/>
    <w:rsid w:val="00693851"/>
    <w:rsid w:val="00693A20"/>
    <w:rsid w:val="00693AD9"/>
    <w:rsid w:val="00693AFD"/>
    <w:rsid w:val="00693CD3"/>
    <w:rsid w:val="00693D75"/>
    <w:rsid w:val="00693EA0"/>
    <w:rsid w:val="006940AE"/>
    <w:rsid w:val="00694319"/>
    <w:rsid w:val="00694711"/>
    <w:rsid w:val="0069479E"/>
    <w:rsid w:val="0069483D"/>
    <w:rsid w:val="00694AF6"/>
    <w:rsid w:val="00694DE1"/>
    <w:rsid w:val="00694DFB"/>
    <w:rsid w:val="00694EC5"/>
    <w:rsid w:val="00694F0A"/>
    <w:rsid w:val="00694FF7"/>
    <w:rsid w:val="006952BC"/>
    <w:rsid w:val="006954B1"/>
    <w:rsid w:val="0069552C"/>
    <w:rsid w:val="00695619"/>
    <w:rsid w:val="00695788"/>
    <w:rsid w:val="00695813"/>
    <w:rsid w:val="00695872"/>
    <w:rsid w:val="00695955"/>
    <w:rsid w:val="00695B73"/>
    <w:rsid w:val="00695D33"/>
    <w:rsid w:val="00695E12"/>
    <w:rsid w:val="00695FDD"/>
    <w:rsid w:val="0069608D"/>
    <w:rsid w:val="0069633B"/>
    <w:rsid w:val="00696346"/>
    <w:rsid w:val="006964EF"/>
    <w:rsid w:val="0069672B"/>
    <w:rsid w:val="00696879"/>
    <w:rsid w:val="006969AE"/>
    <w:rsid w:val="00696C8E"/>
    <w:rsid w:val="00697007"/>
    <w:rsid w:val="00697160"/>
    <w:rsid w:val="00697166"/>
    <w:rsid w:val="006971B8"/>
    <w:rsid w:val="006972DC"/>
    <w:rsid w:val="006973DF"/>
    <w:rsid w:val="006973E4"/>
    <w:rsid w:val="00697450"/>
    <w:rsid w:val="00697488"/>
    <w:rsid w:val="00697611"/>
    <w:rsid w:val="006976AD"/>
    <w:rsid w:val="00697AD0"/>
    <w:rsid w:val="00697CF5"/>
    <w:rsid w:val="00697CFF"/>
    <w:rsid w:val="00697E75"/>
    <w:rsid w:val="00697EFB"/>
    <w:rsid w:val="006A012B"/>
    <w:rsid w:val="006A02C8"/>
    <w:rsid w:val="006A05C1"/>
    <w:rsid w:val="006A0619"/>
    <w:rsid w:val="006A0850"/>
    <w:rsid w:val="006A0B1B"/>
    <w:rsid w:val="006A0CB9"/>
    <w:rsid w:val="006A0DB7"/>
    <w:rsid w:val="006A0E76"/>
    <w:rsid w:val="006A1146"/>
    <w:rsid w:val="006A1167"/>
    <w:rsid w:val="006A11EF"/>
    <w:rsid w:val="006A12A7"/>
    <w:rsid w:val="006A12C9"/>
    <w:rsid w:val="006A1492"/>
    <w:rsid w:val="006A1543"/>
    <w:rsid w:val="006A17FE"/>
    <w:rsid w:val="006A18CB"/>
    <w:rsid w:val="006A1A07"/>
    <w:rsid w:val="006A1AE6"/>
    <w:rsid w:val="006A1C24"/>
    <w:rsid w:val="006A1D65"/>
    <w:rsid w:val="006A1F8A"/>
    <w:rsid w:val="006A221C"/>
    <w:rsid w:val="006A22E6"/>
    <w:rsid w:val="006A22EA"/>
    <w:rsid w:val="006A2340"/>
    <w:rsid w:val="006A23B4"/>
    <w:rsid w:val="006A2422"/>
    <w:rsid w:val="006A2463"/>
    <w:rsid w:val="006A2555"/>
    <w:rsid w:val="006A26BD"/>
    <w:rsid w:val="006A27BD"/>
    <w:rsid w:val="006A2816"/>
    <w:rsid w:val="006A2850"/>
    <w:rsid w:val="006A299A"/>
    <w:rsid w:val="006A2A7E"/>
    <w:rsid w:val="006A2BEF"/>
    <w:rsid w:val="006A2CF4"/>
    <w:rsid w:val="006A2D93"/>
    <w:rsid w:val="006A2DC3"/>
    <w:rsid w:val="006A2DEE"/>
    <w:rsid w:val="006A2ED1"/>
    <w:rsid w:val="006A2FAE"/>
    <w:rsid w:val="006A2FD7"/>
    <w:rsid w:val="006A304C"/>
    <w:rsid w:val="006A30F7"/>
    <w:rsid w:val="006A37B8"/>
    <w:rsid w:val="006A3820"/>
    <w:rsid w:val="006A383E"/>
    <w:rsid w:val="006A3918"/>
    <w:rsid w:val="006A3D29"/>
    <w:rsid w:val="006A3D68"/>
    <w:rsid w:val="006A3DBA"/>
    <w:rsid w:val="006A3FBE"/>
    <w:rsid w:val="006A41EE"/>
    <w:rsid w:val="006A4383"/>
    <w:rsid w:val="006A4480"/>
    <w:rsid w:val="006A448D"/>
    <w:rsid w:val="006A47C1"/>
    <w:rsid w:val="006A482B"/>
    <w:rsid w:val="006A4930"/>
    <w:rsid w:val="006A4962"/>
    <w:rsid w:val="006A4981"/>
    <w:rsid w:val="006A498B"/>
    <w:rsid w:val="006A4AC6"/>
    <w:rsid w:val="006A4B17"/>
    <w:rsid w:val="006A4B6F"/>
    <w:rsid w:val="006A4BEA"/>
    <w:rsid w:val="006A4D1F"/>
    <w:rsid w:val="006A4E87"/>
    <w:rsid w:val="006A4F82"/>
    <w:rsid w:val="006A5105"/>
    <w:rsid w:val="006A51D5"/>
    <w:rsid w:val="006A529C"/>
    <w:rsid w:val="006A52ED"/>
    <w:rsid w:val="006A5549"/>
    <w:rsid w:val="006A55B5"/>
    <w:rsid w:val="006A55F2"/>
    <w:rsid w:val="006A56EB"/>
    <w:rsid w:val="006A5790"/>
    <w:rsid w:val="006A5A7A"/>
    <w:rsid w:val="006A5B76"/>
    <w:rsid w:val="006A5C19"/>
    <w:rsid w:val="006A5C3C"/>
    <w:rsid w:val="006A5C91"/>
    <w:rsid w:val="006A5C97"/>
    <w:rsid w:val="006A5DCD"/>
    <w:rsid w:val="006A5E0E"/>
    <w:rsid w:val="006A5FDF"/>
    <w:rsid w:val="006A62BD"/>
    <w:rsid w:val="006A632F"/>
    <w:rsid w:val="006A63D9"/>
    <w:rsid w:val="006A644D"/>
    <w:rsid w:val="006A64B1"/>
    <w:rsid w:val="006A665F"/>
    <w:rsid w:val="006A6879"/>
    <w:rsid w:val="006A687B"/>
    <w:rsid w:val="006A6A94"/>
    <w:rsid w:val="006A6ACF"/>
    <w:rsid w:val="006A6C02"/>
    <w:rsid w:val="006A6CCE"/>
    <w:rsid w:val="006A6EC4"/>
    <w:rsid w:val="006A6F83"/>
    <w:rsid w:val="006A7088"/>
    <w:rsid w:val="006A71C4"/>
    <w:rsid w:val="006A7391"/>
    <w:rsid w:val="006A73E8"/>
    <w:rsid w:val="006A74AC"/>
    <w:rsid w:val="006A7525"/>
    <w:rsid w:val="006A7635"/>
    <w:rsid w:val="006A7672"/>
    <w:rsid w:val="006A7719"/>
    <w:rsid w:val="006A7A58"/>
    <w:rsid w:val="006A7D7D"/>
    <w:rsid w:val="006A7D96"/>
    <w:rsid w:val="006B0030"/>
    <w:rsid w:val="006B00DD"/>
    <w:rsid w:val="006B010B"/>
    <w:rsid w:val="006B0167"/>
    <w:rsid w:val="006B01D6"/>
    <w:rsid w:val="006B050A"/>
    <w:rsid w:val="006B056E"/>
    <w:rsid w:val="006B0763"/>
    <w:rsid w:val="006B08D5"/>
    <w:rsid w:val="006B0ADD"/>
    <w:rsid w:val="006B0B09"/>
    <w:rsid w:val="006B0B1C"/>
    <w:rsid w:val="006B0B6D"/>
    <w:rsid w:val="006B0C35"/>
    <w:rsid w:val="006B0CC5"/>
    <w:rsid w:val="006B0D7C"/>
    <w:rsid w:val="006B11CF"/>
    <w:rsid w:val="006B12C8"/>
    <w:rsid w:val="006B1329"/>
    <w:rsid w:val="006B1494"/>
    <w:rsid w:val="006B14CC"/>
    <w:rsid w:val="006B14DF"/>
    <w:rsid w:val="006B1755"/>
    <w:rsid w:val="006B1778"/>
    <w:rsid w:val="006B186C"/>
    <w:rsid w:val="006B1D69"/>
    <w:rsid w:val="006B1E87"/>
    <w:rsid w:val="006B1F3E"/>
    <w:rsid w:val="006B2086"/>
    <w:rsid w:val="006B22F5"/>
    <w:rsid w:val="006B255B"/>
    <w:rsid w:val="006B27FE"/>
    <w:rsid w:val="006B2846"/>
    <w:rsid w:val="006B29EA"/>
    <w:rsid w:val="006B2D0B"/>
    <w:rsid w:val="006B30AF"/>
    <w:rsid w:val="006B312D"/>
    <w:rsid w:val="006B3130"/>
    <w:rsid w:val="006B3330"/>
    <w:rsid w:val="006B3507"/>
    <w:rsid w:val="006B35CA"/>
    <w:rsid w:val="006B363D"/>
    <w:rsid w:val="006B36D1"/>
    <w:rsid w:val="006B36DE"/>
    <w:rsid w:val="006B39F5"/>
    <w:rsid w:val="006B3AB4"/>
    <w:rsid w:val="006B3B86"/>
    <w:rsid w:val="006B3BA2"/>
    <w:rsid w:val="006B3BEB"/>
    <w:rsid w:val="006B4287"/>
    <w:rsid w:val="006B435B"/>
    <w:rsid w:val="006B43DF"/>
    <w:rsid w:val="006B472B"/>
    <w:rsid w:val="006B47C6"/>
    <w:rsid w:val="006B49AC"/>
    <w:rsid w:val="006B4A38"/>
    <w:rsid w:val="006B4A3B"/>
    <w:rsid w:val="006B4A87"/>
    <w:rsid w:val="006B4AED"/>
    <w:rsid w:val="006B4C4C"/>
    <w:rsid w:val="006B4C8F"/>
    <w:rsid w:val="006B4EC3"/>
    <w:rsid w:val="006B4EF4"/>
    <w:rsid w:val="006B4FAB"/>
    <w:rsid w:val="006B51D3"/>
    <w:rsid w:val="006B51DC"/>
    <w:rsid w:val="006B522F"/>
    <w:rsid w:val="006B52A9"/>
    <w:rsid w:val="006B549E"/>
    <w:rsid w:val="006B54AA"/>
    <w:rsid w:val="006B5512"/>
    <w:rsid w:val="006B5648"/>
    <w:rsid w:val="006B58E9"/>
    <w:rsid w:val="006B599A"/>
    <w:rsid w:val="006B5AAC"/>
    <w:rsid w:val="006B5C8A"/>
    <w:rsid w:val="006B5CDE"/>
    <w:rsid w:val="006B5D01"/>
    <w:rsid w:val="006B5D1F"/>
    <w:rsid w:val="006B5EF2"/>
    <w:rsid w:val="006B5F4C"/>
    <w:rsid w:val="006B60EE"/>
    <w:rsid w:val="006B619A"/>
    <w:rsid w:val="006B62BC"/>
    <w:rsid w:val="006B64CF"/>
    <w:rsid w:val="006B65E9"/>
    <w:rsid w:val="006B66F6"/>
    <w:rsid w:val="006B6A09"/>
    <w:rsid w:val="006B6CB6"/>
    <w:rsid w:val="006B6D1C"/>
    <w:rsid w:val="006B6F8B"/>
    <w:rsid w:val="006B7159"/>
    <w:rsid w:val="006B7212"/>
    <w:rsid w:val="006B7275"/>
    <w:rsid w:val="006B73A7"/>
    <w:rsid w:val="006B74D4"/>
    <w:rsid w:val="006B7507"/>
    <w:rsid w:val="006B76D2"/>
    <w:rsid w:val="006B76EA"/>
    <w:rsid w:val="006B7726"/>
    <w:rsid w:val="006B7757"/>
    <w:rsid w:val="006B779C"/>
    <w:rsid w:val="006B7A7C"/>
    <w:rsid w:val="006B7AA9"/>
    <w:rsid w:val="006B7B55"/>
    <w:rsid w:val="006B7B97"/>
    <w:rsid w:val="006B7BB4"/>
    <w:rsid w:val="006B7BE8"/>
    <w:rsid w:val="006B7D50"/>
    <w:rsid w:val="006B7D63"/>
    <w:rsid w:val="006B7EE4"/>
    <w:rsid w:val="006B7FE0"/>
    <w:rsid w:val="006C00B3"/>
    <w:rsid w:val="006C030D"/>
    <w:rsid w:val="006C03EC"/>
    <w:rsid w:val="006C040B"/>
    <w:rsid w:val="006C04EA"/>
    <w:rsid w:val="006C057F"/>
    <w:rsid w:val="006C05F0"/>
    <w:rsid w:val="006C063A"/>
    <w:rsid w:val="006C067F"/>
    <w:rsid w:val="006C0716"/>
    <w:rsid w:val="006C0962"/>
    <w:rsid w:val="006C09A7"/>
    <w:rsid w:val="006C09D0"/>
    <w:rsid w:val="006C0A52"/>
    <w:rsid w:val="006C0A5B"/>
    <w:rsid w:val="006C0ACE"/>
    <w:rsid w:val="006C0BD8"/>
    <w:rsid w:val="006C0CD4"/>
    <w:rsid w:val="006C0DFD"/>
    <w:rsid w:val="006C0EFD"/>
    <w:rsid w:val="006C0F46"/>
    <w:rsid w:val="006C10D4"/>
    <w:rsid w:val="006C10DA"/>
    <w:rsid w:val="006C114E"/>
    <w:rsid w:val="006C12B2"/>
    <w:rsid w:val="006C141B"/>
    <w:rsid w:val="006C1735"/>
    <w:rsid w:val="006C1897"/>
    <w:rsid w:val="006C1D44"/>
    <w:rsid w:val="006C1E59"/>
    <w:rsid w:val="006C1F03"/>
    <w:rsid w:val="006C1F0E"/>
    <w:rsid w:val="006C2002"/>
    <w:rsid w:val="006C20B6"/>
    <w:rsid w:val="006C2219"/>
    <w:rsid w:val="006C226A"/>
    <w:rsid w:val="006C2460"/>
    <w:rsid w:val="006C2484"/>
    <w:rsid w:val="006C24A4"/>
    <w:rsid w:val="006C253D"/>
    <w:rsid w:val="006C2562"/>
    <w:rsid w:val="006C2713"/>
    <w:rsid w:val="006C28DA"/>
    <w:rsid w:val="006C290F"/>
    <w:rsid w:val="006C2AFA"/>
    <w:rsid w:val="006C2B73"/>
    <w:rsid w:val="006C2C3D"/>
    <w:rsid w:val="006C2CBA"/>
    <w:rsid w:val="006C2D2F"/>
    <w:rsid w:val="006C2F3A"/>
    <w:rsid w:val="006C32BB"/>
    <w:rsid w:val="006C32E0"/>
    <w:rsid w:val="006C3406"/>
    <w:rsid w:val="006C343B"/>
    <w:rsid w:val="006C34F0"/>
    <w:rsid w:val="006C353A"/>
    <w:rsid w:val="006C36C8"/>
    <w:rsid w:val="006C371D"/>
    <w:rsid w:val="006C383B"/>
    <w:rsid w:val="006C3866"/>
    <w:rsid w:val="006C3911"/>
    <w:rsid w:val="006C3957"/>
    <w:rsid w:val="006C39D2"/>
    <w:rsid w:val="006C3A54"/>
    <w:rsid w:val="006C3A67"/>
    <w:rsid w:val="006C3A93"/>
    <w:rsid w:val="006C3C2B"/>
    <w:rsid w:val="006C3DEC"/>
    <w:rsid w:val="006C3F18"/>
    <w:rsid w:val="006C4007"/>
    <w:rsid w:val="006C4092"/>
    <w:rsid w:val="006C419D"/>
    <w:rsid w:val="006C46CA"/>
    <w:rsid w:val="006C4828"/>
    <w:rsid w:val="006C485F"/>
    <w:rsid w:val="006C4944"/>
    <w:rsid w:val="006C4980"/>
    <w:rsid w:val="006C4ADB"/>
    <w:rsid w:val="006C4BCA"/>
    <w:rsid w:val="006C4BD2"/>
    <w:rsid w:val="006C4BF0"/>
    <w:rsid w:val="006C4D08"/>
    <w:rsid w:val="006C4D53"/>
    <w:rsid w:val="006C50F6"/>
    <w:rsid w:val="006C5146"/>
    <w:rsid w:val="006C536D"/>
    <w:rsid w:val="006C53FB"/>
    <w:rsid w:val="006C545E"/>
    <w:rsid w:val="006C554E"/>
    <w:rsid w:val="006C555E"/>
    <w:rsid w:val="006C5767"/>
    <w:rsid w:val="006C5770"/>
    <w:rsid w:val="006C5A33"/>
    <w:rsid w:val="006C5A42"/>
    <w:rsid w:val="006C5ACB"/>
    <w:rsid w:val="006C5B60"/>
    <w:rsid w:val="006C5BBC"/>
    <w:rsid w:val="006C5C5E"/>
    <w:rsid w:val="006C5C93"/>
    <w:rsid w:val="006C5D85"/>
    <w:rsid w:val="006C5F40"/>
    <w:rsid w:val="006C5F86"/>
    <w:rsid w:val="006C5FA5"/>
    <w:rsid w:val="006C6476"/>
    <w:rsid w:val="006C64EF"/>
    <w:rsid w:val="006C6558"/>
    <w:rsid w:val="006C667D"/>
    <w:rsid w:val="006C68DA"/>
    <w:rsid w:val="006C69A3"/>
    <w:rsid w:val="006C6A10"/>
    <w:rsid w:val="006C6ADA"/>
    <w:rsid w:val="006C6AE0"/>
    <w:rsid w:val="006C6ED0"/>
    <w:rsid w:val="006C6FA1"/>
    <w:rsid w:val="006C713C"/>
    <w:rsid w:val="006C722F"/>
    <w:rsid w:val="006C7307"/>
    <w:rsid w:val="006C749F"/>
    <w:rsid w:val="006C754E"/>
    <w:rsid w:val="006C7776"/>
    <w:rsid w:val="006C7809"/>
    <w:rsid w:val="006C7924"/>
    <w:rsid w:val="006C798D"/>
    <w:rsid w:val="006C799A"/>
    <w:rsid w:val="006C7B45"/>
    <w:rsid w:val="006C7D81"/>
    <w:rsid w:val="006C7F85"/>
    <w:rsid w:val="006D0118"/>
    <w:rsid w:val="006D025A"/>
    <w:rsid w:val="006D033C"/>
    <w:rsid w:val="006D07C1"/>
    <w:rsid w:val="006D11AF"/>
    <w:rsid w:val="006D1304"/>
    <w:rsid w:val="006D139E"/>
    <w:rsid w:val="006D13AE"/>
    <w:rsid w:val="006D14CD"/>
    <w:rsid w:val="006D1527"/>
    <w:rsid w:val="006D16E8"/>
    <w:rsid w:val="006D1712"/>
    <w:rsid w:val="006D1818"/>
    <w:rsid w:val="006D1834"/>
    <w:rsid w:val="006D1917"/>
    <w:rsid w:val="006D19B1"/>
    <w:rsid w:val="006D1CF9"/>
    <w:rsid w:val="006D1E26"/>
    <w:rsid w:val="006D1EF5"/>
    <w:rsid w:val="006D2067"/>
    <w:rsid w:val="006D20AD"/>
    <w:rsid w:val="006D20C6"/>
    <w:rsid w:val="006D218E"/>
    <w:rsid w:val="006D2243"/>
    <w:rsid w:val="006D225C"/>
    <w:rsid w:val="006D273C"/>
    <w:rsid w:val="006D2740"/>
    <w:rsid w:val="006D2B71"/>
    <w:rsid w:val="006D2D05"/>
    <w:rsid w:val="006D2D29"/>
    <w:rsid w:val="006D31BB"/>
    <w:rsid w:val="006D31DA"/>
    <w:rsid w:val="006D327E"/>
    <w:rsid w:val="006D337C"/>
    <w:rsid w:val="006D33FD"/>
    <w:rsid w:val="006D3443"/>
    <w:rsid w:val="006D3473"/>
    <w:rsid w:val="006D3484"/>
    <w:rsid w:val="006D35BF"/>
    <w:rsid w:val="006D36B8"/>
    <w:rsid w:val="006D36D7"/>
    <w:rsid w:val="006D39A4"/>
    <w:rsid w:val="006D3B8C"/>
    <w:rsid w:val="006D3C84"/>
    <w:rsid w:val="006D3E0B"/>
    <w:rsid w:val="006D4290"/>
    <w:rsid w:val="006D46D5"/>
    <w:rsid w:val="006D49A6"/>
    <w:rsid w:val="006D4A21"/>
    <w:rsid w:val="006D4B61"/>
    <w:rsid w:val="006D4BF7"/>
    <w:rsid w:val="006D4C81"/>
    <w:rsid w:val="006D4D79"/>
    <w:rsid w:val="006D5096"/>
    <w:rsid w:val="006D52F6"/>
    <w:rsid w:val="006D532A"/>
    <w:rsid w:val="006D5459"/>
    <w:rsid w:val="006D553D"/>
    <w:rsid w:val="006D5602"/>
    <w:rsid w:val="006D5904"/>
    <w:rsid w:val="006D5979"/>
    <w:rsid w:val="006D59BD"/>
    <w:rsid w:val="006D5AA9"/>
    <w:rsid w:val="006D5AB9"/>
    <w:rsid w:val="006D5B21"/>
    <w:rsid w:val="006D5C20"/>
    <w:rsid w:val="006D5D26"/>
    <w:rsid w:val="006D5D89"/>
    <w:rsid w:val="006D5DBE"/>
    <w:rsid w:val="006D61F1"/>
    <w:rsid w:val="006D63F9"/>
    <w:rsid w:val="006D6455"/>
    <w:rsid w:val="006D6855"/>
    <w:rsid w:val="006D6908"/>
    <w:rsid w:val="006D690F"/>
    <w:rsid w:val="006D6930"/>
    <w:rsid w:val="006D6B8C"/>
    <w:rsid w:val="006D6C32"/>
    <w:rsid w:val="006D6C91"/>
    <w:rsid w:val="006D7095"/>
    <w:rsid w:val="006D72E4"/>
    <w:rsid w:val="006D73E4"/>
    <w:rsid w:val="006D7460"/>
    <w:rsid w:val="006D76CC"/>
    <w:rsid w:val="006D7727"/>
    <w:rsid w:val="006D77E5"/>
    <w:rsid w:val="006D7912"/>
    <w:rsid w:val="006D7BA2"/>
    <w:rsid w:val="006D7BC6"/>
    <w:rsid w:val="006D7CCC"/>
    <w:rsid w:val="006D7D4E"/>
    <w:rsid w:val="006D7DB3"/>
    <w:rsid w:val="006D7DD9"/>
    <w:rsid w:val="006D7DDF"/>
    <w:rsid w:val="006D7E5D"/>
    <w:rsid w:val="006D7FD7"/>
    <w:rsid w:val="006E002D"/>
    <w:rsid w:val="006E00D9"/>
    <w:rsid w:val="006E0166"/>
    <w:rsid w:val="006E016B"/>
    <w:rsid w:val="006E0659"/>
    <w:rsid w:val="006E065A"/>
    <w:rsid w:val="006E0789"/>
    <w:rsid w:val="006E0918"/>
    <w:rsid w:val="006E0CFB"/>
    <w:rsid w:val="006E0DA4"/>
    <w:rsid w:val="006E0DBA"/>
    <w:rsid w:val="006E0F29"/>
    <w:rsid w:val="006E104F"/>
    <w:rsid w:val="006E1130"/>
    <w:rsid w:val="006E1147"/>
    <w:rsid w:val="006E120F"/>
    <w:rsid w:val="006E12E8"/>
    <w:rsid w:val="006E1314"/>
    <w:rsid w:val="006E132E"/>
    <w:rsid w:val="006E1470"/>
    <w:rsid w:val="006E1525"/>
    <w:rsid w:val="006E1641"/>
    <w:rsid w:val="006E1698"/>
    <w:rsid w:val="006E1786"/>
    <w:rsid w:val="006E183A"/>
    <w:rsid w:val="006E1877"/>
    <w:rsid w:val="006E1B0C"/>
    <w:rsid w:val="006E1E8F"/>
    <w:rsid w:val="006E1EDB"/>
    <w:rsid w:val="006E1F9F"/>
    <w:rsid w:val="006E1FB3"/>
    <w:rsid w:val="006E203C"/>
    <w:rsid w:val="006E21C0"/>
    <w:rsid w:val="006E21D4"/>
    <w:rsid w:val="006E2270"/>
    <w:rsid w:val="006E22F1"/>
    <w:rsid w:val="006E23CC"/>
    <w:rsid w:val="006E24DA"/>
    <w:rsid w:val="006E25F6"/>
    <w:rsid w:val="006E26B8"/>
    <w:rsid w:val="006E26CC"/>
    <w:rsid w:val="006E26E5"/>
    <w:rsid w:val="006E298D"/>
    <w:rsid w:val="006E29D4"/>
    <w:rsid w:val="006E2A8B"/>
    <w:rsid w:val="006E2ACA"/>
    <w:rsid w:val="006E2BCF"/>
    <w:rsid w:val="006E2C06"/>
    <w:rsid w:val="006E2DCD"/>
    <w:rsid w:val="006E2EBA"/>
    <w:rsid w:val="006E2EFF"/>
    <w:rsid w:val="006E336A"/>
    <w:rsid w:val="006E336E"/>
    <w:rsid w:val="006E33DC"/>
    <w:rsid w:val="006E343D"/>
    <w:rsid w:val="006E356D"/>
    <w:rsid w:val="006E35DC"/>
    <w:rsid w:val="006E36F3"/>
    <w:rsid w:val="006E3736"/>
    <w:rsid w:val="006E3821"/>
    <w:rsid w:val="006E38D9"/>
    <w:rsid w:val="006E3C3E"/>
    <w:rsid w:val="006E4116"/>
    <w:rsid w:val="006E41EF"/>
    <w:rsid w:val="006E42EC"/>
    <w:rsid w:val="006E4439"/>
    <w:rsid w:val="006E4659"/>
    <w:rsid w:val="006E465E"/>
    <w:rsid w:val="006E4691"/>
    <w:rsid w:val="006E4703"/>
    <w:rsid w:val="006E47AD"/>
    <w:rsid w:val="006E4944"/>
    <w:rsid w:val="006E4984"/>
    <w:rsid w:val="006E4B10"/>
    <w:rsid w:val="006E4B34"/>
    <w:rsid w:val="006E4C2A"/>
    <w:rsid w:val="006E4D8E"/>
    <w:rsid w:val="006E4F2C"/>
    <w:rsid w:val="006E5322"/>
    <w:rsid w:val="006E544F"/>
    <w:rsid w:val="006E5903"/>
    <w:rsid w:val="006E5955"/>
    <w:rsid w:val="006E5D2F"/>
    <w:rsid w:val="006E6113"/>
    <w:rsid w:val="006E613B"/>
    <w:rsid w:val="006E6176"/>
    <w:rsid w:val="006E6185"/>
    <w:rsid w:val="006E619D"/>
    <w:rsid w:val="006E61D4"/>
    <w:rsid w:val="006E623C"/>
    <w:rsid w:val="006E650A"/>
    <w:rsid w:val="006E658F"/>
    <w:rsid w:val="006E671A"/>
    <w:rsid w:val="006E695C"/>
    <w:rsid w:val="006E6A23"/>
    <w:rsid w:val="006E6B56"/>
    <w:rsid w:val="006E6DEE"/>
    <w:rsid w:val="006E6E15"/>
    <w:rsid w:val="006E6E55"/>
    <w:rsid w:val="006E7124"/>
    <w:rsid w:val="006E73B2"/>
    <w:rsid w:val="006E753F"/>
    <w:rsid w:val="006E7929"/>
    <w:rsid w:val="006E7D19"/>
    <w:rsid w:val="006E7F80"/>
    <w:rsid w:val="006F01B3"/>
    <w:rsid w:val="006F044C"/>
    <w:rsid w:val="006F0708"/>
    <w:rsid w:val="006F0971"/>
    <w:rsid w:val="006F0CB9"/>
    <w:rsid w:val="006F0CE7"/>
    <w:rsid w:val="006F0D81"/>
    <w:rsid w:val="006F0D89"/>
    <w:rsid w:val="006F0DDB"/>
    <w:rsid w:val="006F0E29"/>
    <w:rsid w:val="006F0E50"/>
    <w:rsid w:val="006F0F00"/>
    <w:rsid w:val="006F0F4B"/>
    <w:rsid w:val="006F1062"/>
    <w:rsid w:val="006F126D"/>
    <w:rsid w:val="006F157A"/>
    <w:rsid w:val="006F15C0"/>
    <w:rsid w:val="006F1607"/>
    <w:rsid w:val="006F1672"/>
    <w:rsid w:val="006F1735"/>
    <w:rsid w:val="006F1748"/>
    <w:rsid w:val="006F1779"/>
    <w:rsid w:val="006F1878"/>
    <w:rsid w:val="006F1936"/>
    <w:rsid w:val="006F1B93"/>
    <w:rsid w:val="006F1B99"/>
    <w:rsid w:val="006F1C11"/>
    <w:rsid w:val="006F1D41"/>
    <w:rsid w:val="006F1E73"/>
    <w:rsid w:val="006F1E91"/>
    <w:rsid w:val="006F1F0F"/>
    <w:rsid w:val="006F1F24"/>
    <w:rsid w:val="006F2305"/>
    <w:rsid w:val="006F2510"/>
    <w:rsid w:val="006F257A"/>
    <w:rsid w:val="006F2635"/>
    <w:rsid w:val="006F26C3"/>
    <w:rsid w:val="006F2870"/>
    <w:rsid w:val="006F28A2"/>
    <w:rsid w:val="006F2925"/>
    <w:rsid w:val="006F29AF"/>
    <w:rsid w:val="006F2ABC"/>
    <w:rsid w:val="006F2E5F"/>
    <w:rsid w:val="006F2F80"/>
    <w:rsid w:val="006F2FF8"/>
    <w:rsid w:val="006F30CB"/>
    <w:rsid w:val="006F3274"/>
    <w:rsid w:val="006F36F8"/>
    <w:rsid w:val="006F3733"/>
    <w:rsid w:val="006F3B12"/>
    <w:rsid w:val="006F3BCA"/>
    <w:rsid w:val="006F3DE8"/>
    <w:rsid w:val="006F3E31"/>
    <w:rsid w:val="006F3EAD"/>
    <w:rsid w:val="006F4009"/>
    <w:rsid w:val="006F4256"/>
    <w:rsid w:val="006F4263"/>
    <w:rsid w:val="006F44DA"/>
    <w:rsid w:val="006F4626"/>
    <w:rsid w:val="006F4A0C"/>
    <w:rsid w:val="006F4A38"/>
    <w:rsid w:val="006F4AB8"/>
    <w:rsid w:val="006F4BED"/>
    <w:rsid w:val="006F4CDF"/>
    <w:rsid w:val="006F4D1E"/>
    <w:rsid w:val="006F4D8A"/>
    <w:rsid w:val="006F5186"/>
    <w:rsid w:val="006F544B"/>
    <w:rsid w:val="006F54F8"/>
    <w:rsid w:val="006F55A9"/>
    <w:rsid w:val="006F55AB"/>
    <w:rsid w:val="006F5700"/>
    <w:rsid w:val="006F583A"/>
    <w:rsid w:val="006F5864"/>
    <w:rsid w:val="006F5A38"/>
    <w:rsid w:val="006F5A44"/>
    <w:rsid w:val="006F5B15"/>
    <w:rsid w:val="006F5B44"/>
    <w:rsid w:val="006F5C12"/>
    <w:rsid w:val="006F5E1D"/>
    <w:rsid w:val="006F5E1F"/>
    <w:rsid w:val="006F5E91"/>
    <w:rsid w:val="006F5F63"/>
    <w:rsid w:val="006F5FAF"/>
    <w:rsid w:val="006F604A"/>
    <w:rsid w:val="006F6345"/>
    <w:rsid w:val="006F65D0"/>
    <w:rsid w:val="006F675F"/>
    <w:rsid w:val="006F67BD"/>
    <w:rsid w:val="006F67C3"/>
    <w:rsid w:val="006F6AAC"/>
    <w:rsid w:val="006F6C6F"/>
    <w:rsid w:val="006F6DA5"/>
    <w:rsid w:val="006F6E1E"/>
    <w:rsid w:val="006F6EF7"/>
    <w:rsid w:val="006F706E"/>
    <w:rsid w:val="006F7340"/>
    <w:rsid w:val="006F73F3"/>
    <w:rsid w:val="006F741C"/>
    <w:rsid w:val="006F7543"/>
    <w:rsid w:val="006F77C4"/>
    <w:rsid w:val="006F7961"/>
    <w:rsid w:val="006F7B12"/>
    <w:rsid w:val="006F7B7C"/>
    <w:rsid w:val="006F7CB4"/>
    <w:rsid w:val="006F7E86"/>
    <w:rsid w:val="006F7F2E"/>
    <w:rsid w:val="006F7F68"/>
    <w:rsid w:val="007001AA"/>
    <w:rsid w:val="007002A3"/>
    <w:rsid w:val="00700454"/>
    <w:rsid w:val="00700491"/>
    <w:rsid w:val="0070068E"/>
    <w:rsid w:val="00700736"/>
    <w:rsid w:val="0070074F"/>
    <w:rsid w:val="007008FE"/>
    <w:rsid w:val="007009FC"/>
    <w:rsid w:val="00700A1F"/>
    <w:rsid w:val="00700A96"/>
    <w:rsid w:val="00700B77"/>
    <w:rsid w:val="00700C0F"/>
    <w:rsid w:val="00700C67"/>
    <w:rsid w:val="00700CEB"/>
    <w:rsid w:val="00700D28"/>
    <w:rsid w:val="00700DED"/>
    <w:rsid w:val="00700EB7"/>
    <w:rsid w:val="00700F16"/>
    <w:rsid w:val="00700F2D"/>
    <w:rsid w:val="00700F53"/>
    <w:rsid w:val="00700F85"/>
    <w:rsid w:val="00700FC3"/>
    <w:rsid w:val="007012AC"/>
    <w:rsid w:val="0070135A"/>
    <w:rsid w:val="0070162B"/>
    <w:rsid w:val="00701759"/>
    <w:rsid w:val="00701762"/>
    <w:rsid w:val="0070188E"/>
    <w:rsid w:val="007018AB"/>
    <w:rsid w:val="007018B4"/>
    <w:rsid w:val="007018C6"/>
    <w:rsid w:val="007019D7"/>
    <w:rsid w:val="00701B31"/>
    <w:rsid w:val="00701D0C"/>
    <w:rsid w:val="00701E95"/>
    <w:rsid w:val="00701EBC"/>
    <w:rsid w:val="00701F30"/>
    <w:rsid w:val="00702043"/>
    <w:rsid w:val="00702190"/>
    <w:rsid w:val="00702193"/>
    <w:rsid w:val="00702222"/>
    <w:rsid w:val="00702274"/>
    <w:rsid w:val="0070227A"/>
    <w:rsid w:val="007022ED"/>
    <w:rsid w:val="007023A8"/>
    <w:rsid w:val="007023AC"/>
    <w:rsid w:val="00702533"/>
    <w:rsid w:val="00702598"/>
    <w:rsid w:val="007025F3"/>
    <w:rsid w:val="00702727"/>
    <w:rsid w:val="00702889"/>
    <w:rsid w:val="0070297C"/>
    <w:rsid w:val="00702A29"/>
    <w:rsid w:val="00702A33"/>
    <w:rsid w:val="00702A3F"/>
    <w:rsid w:val="00702AAA"/>
    <w:rsid w:val="00702ED6"/>
    <w:rsid w:val="00702F5C"/>
    <w:rsid w:val="00702F63"/>
    <w:rsid w:val="00703082"/>
    <w:rsid w:val="00703259"/>
    <w:rsid w:val="0070334C"/>
    <w:rsid w:val="00703422"/>
    <w:rsid w:val="007035C5"/>
    <w:rsid w:val="007037B3"/>
    <w:rsid w:val="00703890"/>
    <w:rsid w:val="00703916"/>
    <w:rsid w:val="007039E5"/>
    <w:rsid w:val="00703A52"/>
    <w:rsid w:val="00703B9A"/>
    <w:rsid w:val="00703C7F"/>
    <w:rsid w:val="00703FA4"/>
    <w:rsid w:val="00703FD4"/>
    <w:rsid w:val="007040B5"/>
    <w:rsid w:val="007042D2"/>
    <w:rsid w:val="00704341"/>
    <w:rsid w:val="007044AA"/>
    <w:rsid w:val="00704610"/>
    <w:rsid w:val="00704677"/>
    <w:rsid w:val="007047E3"/>
    <w:rsid w:val="00704B28"/>
    <w:rsid w:val="00704D6E"/>
    <w:rsid w:val="007050E6"/>
    <w:rsid w:val="007052EA"/>
    <w:rsid w:val="007054E2"/>
    <w:rsid w:val="007054E7"/>
    <w:rsid w:val="00705807"/>
    <w:rsid w:val="0070599F"/>
    <w:rsid w:val="00705A67"/>
    <w:rsid w:val="00705BA9"/>
    <w:rsid w:val="00705BAB"/>
    <w:rsid w:val="00705FA4"/>
    <w:rsid w:val="00705FD0"/>
    <w:rsid w:val="0070616F"/>
    <w:rsid w:val="00706189"/>
    <w:rsid w:val="0070669B"/>
    <w:rsid w:val="007066FC"/>
    <w:rsid w:val="0070689E"/>
    <w:rsid w:val="007068D7"/>
    <w:rsid w:val="00706A67"/>
    <w:rsid w:val="00706CE1"/>
    <w:rsid w:val="00706DFE"/>
    <w:rsid w:val="00706F95"/>
    <w:rsid w:val="0070705F"/>
    <w:rsid w:val="007070BE"/>
    <w:rsid w:val="007071B8"/>
    <w:rsid w:val="007075BD"/>
    <w:rsid w:val="007075C6"/>
    <w:rsid w:val="007076AE"/>
    <w:rsid w:val="007077CC"/>
    <w:rsid w:val="007078D5"/>
    <w:rsid w:val="0070793E"/>
    <w:rsid w:val="00707BD1"/>
    <w:rsid w:val="00707C02"/>
    <w:rsid w:val="00707CBC"/>
    <w:rsid w:val="00707D62"/>
    <w:rsid w:val="00707E49"/>
    <w:rsid w:val="00707E64"/>
    <w:rsid w:val="00707E7C"/>
    <w:rsid w:val="00707EA0"/>
    <w:rsid w:val="0071017F"/>
    <w:rsid w:val="007101E6"/>
    <w:rsid w:val="00710375"/>
    <w:rsid w:val="00710ABD"/>
    <w:rsid w:val="00710B6B"/>
    <w:rsid w:val="00710DC9"/>
    <w:rsid w:val="00710F16"/>
    <w:rsid w:val="0071100C"/>
    <w:rsid w:val="00711043"/>
    <w:rsid w:val="00711108"/>
    <w:rsid w:val="0071124E"/>
    <w:rsid w:val="0071125B"/>
    <w:rsid w:val="00711273"/>
    <w:rsid w:val="0071158B"/>
    <w:rsid w:val="0071161A"/>
    <w:rsid w:val="0071174A"/>
    <w:rsid w:val="00711A41"/>
    <w:rsid w:val="00711AEC"/>
    <w:rsid w:val="00711BF4"/>
    <w:rsid w:val="00711D37"/>
    <w:rsid w:val="00711D68"/>
    <w:rsid w:val="00711D88"/>
    <w:rsid w:val="00711DBA"/>
    <w:rsid w:val="00711E27"/>
    <w:rsid w:val="00712055"/>
    <w:rsid w:val="0071216C"/>
    <w:rsid w:val="007123AA"/>
    <w:rsid w:val="00712444"/>
    <w:rsid w:val="00712580"/>
    <w:rsid w:val="00712597"/>
    <w:rsid w:val="007125F0"/>
    <w:rsid w:val="007125F9"/>
    <w:rsid w:val="00712632"/>
    <w:rsid w:val="007129C3"/>
    <w:rsid w:val="00712A79"/>
    <w:rsid w:val="00712A8D"/>
    <w:rsid w:val="00712A96"/>
    <w:rsid w:val="00712AAD"/>
    <w:rsid w:val="00712B31"/>
    <w:rsid w:val="00712D6F"/>
    <w:rsid w:val="00712E8C"/>
    <w:rsid w:val="00712EB1"/>
    <w:rsid w:val="00712EF9"/>
    <w:rsid w:val="00712FE6"/>
    <w:rsid w:val="00713293"/>
    <w:rsid w:val="007132E6"/>
    <w:rsid w:val="00713344"/>
    <w:rsid w:val="00713548"/>
    <w:rsid w:val="0071396B"/>
    <w:rsid w:val="00713986"/>
    <w:rsid w:val="00713CBC"/>
    <w:rsid w:val="00713DE6"/>
    <w:rsid w:val="00713E96"/>
    <w:rsid w:val="00713EE9"/>
    <w:rsid w:val="0071416F"/>
    <w:rsid w:val="0071430B"/>
    <w:rsid w:val="007143D2"/>
    <w:rsid w:val="00714680"/>
    <w:rsid w:val="007146AD"/>
    <w:rsid w:val="007148A0"/>
    <w:rsid w:val="00714D03"/>
    <w:rsid w:val="00714D0F"/>
    <w:rsid w:val="00714FC5"/>
    <w:rsid w:val="00715013"/>
    <w:rsid w:val="00715124"/>
    <w:rsid w:val="0071537E"/>
    <w:rsid w:val="0071582B"/>
    <w:rsid w:val="00715949"/>
    <w:rsid w:val="00715A76"/>
    <w:rsid w:val="00715C8F"/>
    <w:rsid w:val="00715D3A"/>
    <w:rsid w:val="00715EDD"/>
    <w:rsid w:val="007160C3"/>
    <w:rsid w:val="007160E4"/>
    <w:rsid w:val="007161F0"/>
    <w:rsid w:val="007162A5"/>
    <w:rsid w:val="00716358"/>
    <w:rsid w:val="007163F5"/>
    <w:rsid w:val="00716490"/>
    <w:rsid w:val="007167EA"/>
    <w:rsid w:val="00716BE0"/>
    <w:rsid w:val="00716FA3"/>
    <w:rsid w:val="0071720C"/>
    <w:rsid w:val="00717329"/>
    <w:rsid w:val="007173AC"/>
    <w:rsid w:val="007175E7"/>
    <w:rsid w:val="00717630"/>
    <w:rsid w:val="00717693"/>
    <w:rsid w:val="007177DC"/>
    <w:rsid w:val="0071785D"/>
    <w:rsid w:val="00717D4E"/>
    <w:rsid w:val="00717EC9"/>
    <w:rsid w:val="0072039E"/>
    <w:rsid w:val="007203A3"/>
    <w:rsid w:val="00720447"/>
    <w:rsid w:val="00720498"/>
    <w:rsid w:val="00720519"/>
    <w:rsid w:val="00720AC0"/>
    <w:rsid w:val="00720BDF"/>
    <w:rsid w:val="00720C0E"/>
    <w:rsid w:val="00720C19"/>
    <w:rsid w:val="00720E89"/>
    <w:rsid w:val="00721270"/>
    <w:rsid w:val="00721393"/>
    <w:rsid w:val="007218B2"/>
    <w:rsid w:val="00721BDB"/>
    <w:rsid w:val="00721C82"/>
    <w:rsid w:val="00721C9D"/>
    <w:rsid w:val="00721CD8"/>
    <w:rsid w:val="00721CF8"/>
    <w:rsid w:val="00721DB8"/>
    <w:rsid w:val="00721E30"/>
    <w:rsid w:val="007222C8"/>
    <w:rsid w:val="00722333"/>
    <w:rsid w:val="007224B3"/>
    <w:rsid w:val="0072252E"/>
    <w:rsid w:val="00722780"/>
    <w:rsid w:val="00722944"/>
    <w:rsid w:val="00722A17"/>
    <w:rsid w:val="007230ED"/>
    <w:rsid w:val="00723201"/>
    <w:rsid w:val="0072325C"/>
    <w:rsid w:val="00723282"/>
    <w:rsid w:val="0072333E"/>
    <w:rsid w:val="0072351D"/>
    <w:rsid w:val="00723630"/>
    <w:rsid w:val="00723751"/>
    <w:rsid w:val="007237C1"/>
    <w:rsid w:val="007238BD"/>
    <w:rsid w:val="00723A4E"/>
    <w:rsid w:val="00723AEE"/>
    <w:rsid w:val="00723C6A"/>
    <w:rsid w:val="00723CC6"/>
    <w:rsid w:val="00723D12"/>
    <w:rsid w:val="00723D83"/>
    <w:rsid w:val="00723DA4"/>
    <w:rsid w:val="00724017"/>
    <w:rsid w:val="0072406B"/>
    <w:rsid w:val="007245CE"/>
    <w:rsid w:val="007246E9"/>
    <w:rsid w:val="00724864"/>
    <w:rsid w:val="007249B3"/>
    <w:rsid w:val="00724A59"/>
    <w:rsid w:val="00724ABC"/>
    <w:rsid w:val="00724E78"/>
    <w:rsid w:val="00724F22"/>
    <w:rsid w:val="0072522E"/>
    <w:rsid w:val="007254EB"/>
    <w:rsid w:val="007255BD"/>
    <w:rsid w:val="00725A9A"/>
    <w:rsid w:val="00725A9F"/>
    <w:rsid w:val="00725B15"/>
    <w:rsid w:val="00725C6F"/>
    <w:rsid w:val="00725F23"/>
    <w:rsid w:val="00726035"/>
    <w:rsid w:val="0072605F"/>
    <w:rsid w:val="007260A8"/>
    <w:rsid w:val="00726148"/>
    <w:rsid w:val="0072617C"/>
    <w:rsid w:val="00726204"/>
    <w:rsid w:val="0072626B"/>
    <w:rsid w:val="0072634D"/>
    <w:rsid w:val="00726374"/>
    <w:rsid w:val="00726810"/>
    <w:rsid w:val="007269E2"/>
    <w:rsid w:val="00726A61"/>
    <w:rsid w:val="00726A90"/>
    <w:rsid w:val="00726B12"/>
    <w:rsid w:val="00726D55"/>
    <w:rsid w:val="00726EF1"/>
    <w:rsid w:val="00727079"/>
    <w:rsid w:val="0072726B"/>
    <w:rsid w:val="0072747F"/>
    <w:rsid w:val="0072749A"/>
    <w:rsid w:val="00727528"/>
    <w:rsid w:val="0072764A"/>
    <w:rsid w:val="007276A6"/>
    <w:rsid w:val="0072794A"/>
    <w:rsid w:val="00727995"/>
    <w:rsid w:val="00727A40"/>
    <w:rsid w:val="00727A66"/>
    <w:rsid w:val="00727A9C"/>
    <w:rsid w:val="00727CFD"/>
    <w:rsid w:val="00727D82"/>
    <w:rsid w:val="00727E62"/>
    <w:rsid w:val="00730033"/>
    <w:rsid w:val="00730250"/>
    <w:rsid w:val="00730502"/>
    <w:rsid w:val="00730629"/>
    <w:rsid w:val="0073072E"/>
    <w:rsid w:val="0073075A"/>
    <w:rsid w:val="00730841"/>
    <w:rsid w:val="00730B83"/>
    <w:rsid w:val="00730CDF"/>
    <w:rsid w:val="00730FA8"/>
    <w:rsid w:val="00731166"/>
    <w:rsid w:val="007311FD"/>
    <w:rsid w:val="007314E3"/>
    <w:rsid w:val="00731542"/>
    <w:rsid w:val="007316B7"/>
    <w:rsid w:val="0073171A"/>
    <w:rsid w:val="00731C83"/>
    <w:rsid w:val="00731E3E"/>
    <w:rsid w:val="0073209F"/>
    <w:rsid w:val="00732189"/>
    <w:rsid w:val="007325A6"/>
    <w:rsid w:val="0073284F"/>
    <w:rsid w:val="00732891"/>
    <w:rsid w:val="00732928"/>
    <w:rsid w:val="007329FB"/>
    <w:rsid w:val="00732A16"/>
    <w:rsid w:val="00732CC1"/>
    <w:rsid w:val="00732EF9"/>
    <w:rsid w:val="00732F28"/>
    <w:rsid w:val="007330AB"/>
    <w:rsid w:val="0073320B"/>
    <w:rsid w:val="007334C5"/>
    <w:rsid w:val="00733640"/>
    <w:rsid w:val="0073390A"/>
    <w:rsid w:val="00733A15"/>
    <w:rsid w:val="00733AD4"/>
    <w:rsid w:val="00733B5A"/>
    <w:rsid w:val="00733BDE"/>
    <w:rsid w:val="00733CEC"/>
    <w:rsid w:val="00734058"/>
    <w:rsid w:val="00734330"/>
    <w:rsid w:val="0073450A"/>
    <w:rsid w:val="0073452B"/>
    <w:rsid w:val="00734584"/>
    <w:rsid w:val="007348C1"/>
    <w:rsid w:val="00734924"/>
    <w:rsid w:val="007349AD"/>
    <w:rsid w:val="00734B0F"/>
    <w:rsid w:val="00734CB3"/>
    <w:rsid w:val="00734D32"/>
    <w:rsid w:val="00734F8D"/>
    <w:rsid w:val="00734FB0"/>
    <w:rsid w:val="007351BD"/>
    <w:rsid w:val="0073524E"/>
    <w:rsid w:val="007352D3"/>
    <w:rsid w:val="0073546F"/>
    <w:rsid w:val="00735642"/>
    <w:rsid w:val="00735771"/>
    <w:rsid w:val="0073579B"/>
    <w:rsid w:val="007359A9"/>
    <w:rsid w:val="00735AF6"/>
    <w:rsid w:val="00735C58"/>
    <w:rsid w:val="00735DA7"/>
    <w:rsid w:val="0073607C"/>
    <w:rsid w:val="007360D3"/>
    <w:rsid w:val="0073628B"/>
    <w:rsid w:val="00736352"/>
    <w:rsid w:val="00736375"/>
    <w:rsid w:val="00736386"/>
    <w:rsid w:val="0073643A"/>
    <w:rsid w:val="00736485"/>
    <w:rsid w:val="0073652A"/>
    <w:rsid w:val="0073660A"/>
    <w:rsid w:val="00736719"/>
    <w:rsid w:val="00736B54"/>
    <w:rsid w:val="00736B9E"/>
    <w:rsid w:val="00736CC6"/>
    <w:rsid w:val="00736D01"/>
    <w:rsid w:val="00736D30"/>
    <w:rsid w:val="00736DB5"/>
    <w:rsid w:val="00736EDC"/>
    <w:rsid w:val="00736F17"/>
    <w:rsid w:val="00736F6E"/>
    <w:rsid w:val="00736FDF"/>
    <w:rsid w:val="0073702F"/>
    <w:rsid w:val="00737190"/>
    <w:rsid w:val="00737259"/>
    <w:rsid w:val="0073743E"/>
    <w:rsid w:val="00737848"/>
    <w:rsid w:val="0073786A"/>
    <w:rsid w:val="00737932"/>
    <w:rsid w:val="00737CEB"/>
    <w:rsid w:val="00737D1B"/>
    <w:rsid w:val="00737E5F"/>
    <w:rsid w:val="00737EE3"/>
    <w:rsid w:val="00737FEB"/>
    <w:rsid w:val="00740009"/>
    <w:rsid w:val="00740251"/>
    <w:rsid w:val="007402AA"/>
    <w:rsid w:val="00740497"/>
    <w:rsid w:val="007404DB"/>
    <w:rsid w:val="00740544"/>
    <w:rsid w:val="007406F0"/>
    <w:rsid w:val="0074072A"/>
    <w:rsid w:val="00740807"/>
    <w:rsid w:val="0074091F"/>
    <w:rsid w:val="00740995"/>
    <w:rsid w:val="00740A5F"/>
    <w:rsid w:val="00740AC6"/>
    <w:rsid w:val="00740B24"/>
    <w:rsid w:val="00740B6B"/>
    <w:rsid w:val="00740B77"/>
    <w:rsid w:val="00740C9E"/>
    <w:rsid w:val="00740D16"/>
    <w:rsid w:val="00740EDD"/>
    <w:rsid w:val="00740F12"/>
    <w:rsid w:val="007410A3"/>
    <w:rsid w:val="0074110D"/>
    <w:rsid w:val="00741112"/>
    <w:rsid w:val="007411C9"/>
    <w:rsid w:val="007411E7"/>
    <w:rsid w:val="00741868"/>
    <w:rsid w:val="00741949"/>
    <w:rsid w:val="007419E9"/>
    <w:rsid w:val="00741A5B"/>
    <w:rsid w:val="00741BF9"/>
    <w:rsid w:val="00741D03"/>
    <w:rsid w:val="00741DC6"/>
    <w:rsid w:val="0074201A"/>
    <w:rsid w:val="0074216E"/>
    <w:rsid w:val="0074217E"/>
    <w:rsid w:val="007423CD"/>
    <w:rsid w:val="0074246B"/>
    <w:rsid w:val="00742584"/>
    <w:rsid w:val="00742659"/>
    <w:rsid w:val="007427A8"/>
    <w:rsid w:val="007427E0"/>
    <w:rsid w:val="007427E9"/>
    <w:rsid w:val="00742C0A"/>
    <w:rsid w:val="00742CDC"/>
    <w:rsid w:val="00742E32"/>
    <w:rsid w:val="00742E3F"/>
    <w:rsid w:val="00742F52"/>
    <w:rsid w:val="00742F9E"/>
    <w:rsid w:val="00743085"/>
    <w:rsid w:val="00743196"/>
    <w:rsid w:val="0074323D"/>
    <w:rsid w:val="007432C7"/>
    <w:rsid w:val="00743340"/>
    <w:rsid w:val="0074335B"/>
    <w:rsid w:val="007434F8"/>
    <w:rsid w:val="00743635"/>
    <w:rsid w:val="00743665"/>
    <w:rsid w:val="00743763"/>
    <w:rsid w:val="0074378A"/>
    <w:rsid w:val="007438F2"/>
    <w:rsid w:val="00743B74"/>
    <w:rsid w:val="00743C51"/>
    <w:rsid w:val="00743D08"/>
    <w:rsid w:val="00743D79"/>
    <w:rsid w:val="00743E21"/>
    <w:rsid w:val="00743EA8"/>
    <w:rsid w:val="00743EB8"/>
    <w:rsid w:val="00743EEB"/>
    <w:rsid w:val="00743F31"/>
    <w:rsid w:val="00744095"/>
    <w:rsid w:val="007440BB"/>
    <w:rsid w:val="007441C9"/>
    <w:rsid w:val="00744426"/>
    <w:rsid w:val="007449FC"/>
    <w:rsid w:val="00744B23"/>
    <w:rsid w:val="00744D0E"/>
    <w:rsid w:val="00744D52"/>
    <w:rsid w:val="00744D60"/>
    <w:rsid w:val="0074545D"/>
    <w:rsid w:val="007455B0"/>
    <w:rsid w:val="00745747"/>
    <w:rsid w:val="0074592C"/>
    <w:rsid w:val="00745A0B"/>
    <w:rsid w:val="00745A63"/>
    <w:rsid w:val="00745A83"/>
    <w:rsid w:val="00745CC0"/>
    <w:rsid w:val="00745D6B"/>
    <w:rsid w:val="00745D9F"/>
    <w:rsid w:val="00746006"/>
    <w:rsid w:val="0074607A"/>
    <w:rsid w:val="007462D8"/>
    <w:rsid w:val="007463CF"/>
    <w:rsid w:val="0074645E"/>
    <w:rsid w:val="007464D4"/>
    <w:rsid w:val="00746741"/>
    <w:rsid w:val="007467B5"/>
    <w:rsid w:val="00746801"/>
    <w:rsid w:val="007468ED"/>
    <w:rsid w:val="007469C0"/>
    <w:rsid w:val="00746A2F"/>
    <w:rsid w:val="00746A84"/>
    <w:rsid w:val="00746B0A"/>
    <w:rsid w:val="00746B52"/>
    <w:rsid w:val="00746BBD"/>
    <w:rsid w:val="00746C09"/>
    <w:rsid w:val="00746C27"/>
    <w:rsid w:val="00746C52"/>
    <w:rsid w:val="0074701D"/>
    <w:rsid w:val="007471B6"/>
    <w:rsid w:val="00747459"/>
    <w:rsid w:val="0074754B"/>
    <w:rsid w:val="00747617"/>
    <w:rsid w:val="00747729"/>
    <w:rsid w:val="0074796C"/>
    <w:rsid w:val="00747A4D"/>
    <w:rsid w:val="00747AD9"/>
    <w:rsid w:val="00747AE2"/>
    <w:rsid w:val="00747BFC"/>
    <w:rsid w:val="00747C42"/>
    <w:rsid w:val="00747C45"/>
    <w:rsid w:val="00747C98"/>
    <w:rsid w:val="00747D56"/>
    <w:rsid w:val="00747E1C"/>
    <w:rsid w:val="00747E41"/>
    <w:rsid w:val="00750036"/>
    <w:rsid w:val="0075023E"/>
    <w:rsid w:val="0075037F"/>
    <w:rsid w:val="007506C0"/>
    <w:rsid w:val="007508E2"/>
    <w:rsid w:val="007509CF"/>
    <w:rsid w:val="00750B13"/>
    <w:rsid w:val="00750C52"/>
    <w:rsid w:val="00750CEC"/>
    <w:rsid w:val="00750F3F"/>
    <w:rsid w:val="00751086"/>
    <w:rsid w:val="00751099"/>
    <w:rsid w:val="007511CE"/>
    <w:rsid w:val="007511F5"/>
    <w:rsid w:val="00751543"/>
    <w:rsid w:val="0075166D"/>
    <w:rsid w:val="00751799"/>
    <w:rsid w:val="007518F1"/>
    <w:rsid w:val="00751B27"/>
    <w:rsid w:val="00751B46"/>
    <w:rsid w:val="00751F02"/>
    <w:rsid w:val="00751FD7"/>
    <w:rsid w:val="007523D1"/>
    <w:rsid w:val="007524DC"/>
    <w:rsid w:val="007525C0"/>
    <w:rsid w:val="0075264D"/>
    <w:rsid w:val="00752713"/>
    <w:rsid w:val="007528B6"/>
    <w:rsid w:val="00752ABA"/>
    <w:rsid w:val="00752B07"/>
    <w:rsid w:val="00752B9F"/>
    <w:rsid w:val="00752CB9"/>
    <w:rsid w:val="00752D66"/>
    <w:rsid w:val="00752D7C"/>
    <w:rsid w:val="00752D8D"/>
    <w:rsid w:val="00752ED1"/>
    <w:rsid w:val="00753309"/>
    <w:rsid w:val="00753314"/>
    <w:rsid w:val="00753319"/>
    <w:rsid w:val="00753411"/>
    <w:rsid w:val="0075346F"/>
    <w:rsid w:val="00753696"/>
    <w:rsid w:val="00753717"/>
    <w:rsid w:val="00753841"/>
    <w:rsid w:val="00753894"/>
    <w:rsid w:val="00753958"/>
    <w:rsid w:val="007539E6"/>
    <w:rsid w:val="007539F0"/>
    <w:rsid w:val="00753AF3"/>
    <w:rsid w:val="00753B5D"/>
    <w:rsid w:val="00753BCA"/>
    <w:rsid w:val="00753BE3"/>
    <w:rsid w:val="00753DFA"/>
    <w:rsid w:val="007542D1"/>
    <w:rsid w:val="0075439A"/>
    <w:rsid w:val="007543BF"/>
    <w:rsid w:val="0075487E"/>
    <w:rsid w:val="007548F8"/>
    <w:rsid w:val="00754A52"/>
    <w:rsid w:val="00754C08"/>
    <w:rsid w:val="00754CEF"/>
    <w:rsid w:val="00754D01"/>
    <w:rsid w:val="00754E57"/>
    <w:rsid w:val="00754E73"/>
    <w:rsid w:val="00754EF0"/>
    <w:rsid w:val="00755469"/>
    <w:rsid w:val="0075576B"/>
    <w:rsid w:val="00755858"/>
    <w:rsid w:val="007558D9"/>
    <w:rsid w:val="00755935"/>
    <w:rsid w:val="0075598A"/>
    <w:rsid w:val="007559E3"/>
    <w:rsid w:val="00755AC6"/>
    <w:rsid w:val="00755B27"/>
    <w:rsid w:val="00755C21"/>
    <w:rsid w:val="00755DAF"/>
    <w:rsid w:val="00755E37"/>
    <w:rsid w:val="00755E71"/>
    <w:rsid w:val="00755F7E"/>
    <w:rsid w:val="00756138"/>
    <w:rsid w:val="007563DA"/>
    <w:rsid w:val="00756441"/>
    <w:rsid w:val="00756660"/>
    <w:rsid w:val="00756891"/>
    <w:rsid w:val="007568A4"/>
    <w:rsid w:val="00756DB1"/>
    <w:rsid w:val="00757258"/>
    <w:rsid w:val="00757335"/>
    <w:rsid w:val="00757433"/>
    <w:rsid w:val="00757446"/>
    <w:rsid w:val="007574B1"/>
    <w:rsid w:val="007574DF"/>
    <w:rsid w:val="0075754F"/>
    <w:rsid w:val="00757649"/>
    <w:rsid w:val="00757653"/>
    <w:rsid w:val="00757948"/>
    <w:rsid w:val="007579D3"/>
    <w:rsid w:val="00757C96"/>
    <w:rsid w:val="00757CFD"/>
    <w:rsid w:val="00757D2C"/>
    <w:rsid w:val="00757DBD"/>
    <w:rsid w:val="00757F5F"/>
    <w:rsid w:val="007600AE"/>
    <w:rsid w:val="007603A6"/>
    <w:rsid w:val="007603B2"/>
    <w:rsid w:val="00760628"/>
    <w:rsid w:val="0076068D"/>
    <w:rsid w:val="007607E8"/>
    <w:rsid w:val="007607FE"/>
    <w:rsid w:val="007608C9"/>
    <w:rsid w:val="00760900"/>
    <w:rsid w:val="00760A86"/>
    <w:rsid w:val="00760C78"/>
    <w:rsid w:val="00760CF9"/>
    <w:rsid w:val="00760DA5"/>
    <w:rsid w:val="00760E7C"/>
    <w:rsid w:val="00760FAA"/>
    <w:rsid w:val="00760FDD"/>
    <w:rsid w:val="0076103B"/>
    <w:rsid w:val="0076110E"/>
    <w:rsid w:val="00761136"/>
    <w:rsid w:val="00761243"/>
    <w:rsid w:val="007612BC"/>
    <w:rsid w:val="007612CA"/>
    <w:rsid w:val="0076162A"/>
    <w:rsid w:val="0076192D"/>
    <w:rsid w:val="00761958"/>
    <w:rsid w:val="007619DC"/>
    <w:rsid w:val="00761AFD"/>
    <w:rsid w:val="00761CDC"/>
    <w:rsid w:val="00761D7E"/>
    <w:rsid w:val="00761DF0"/>
    <w:rsid w:val="00761E01"/>
    <w:rsid w:val="00761E86"/>
    <w:rsid w:val="00761EA0"/>
    <w:rsid w:val="00761EA7"/>
    <w:rsid w:val="00761F30"/>
    <w:rsid w:val="00761F8F"/>
    <w:rsid w:val="00761FD4"/>
    <w:rsid w:val="007621AB"/>
    <w:rsid w:val="0076220A"/>
    <w:rsid w:val="00762347"/>
    <w:rsid w:val="007624AF"/>
    <w:rsid w:val="0076253D"/>
    <w:rsid w:val="007625CD"/>
    <w:rsid w:val="007626B3"/>
    <w:rsid w:val="00762741"/>
    <w:rsid w:val="007627F6"/>
    <w:rsid w:val="0076292C"/>
    <w:rsid w:val="00762A37"/>
    <w:rsid w:val="00762A80"/>
    <w:rsid w:val="00762AF6"/>
    <w:rsid w:val="00762B3A"/>
    <w:rsid w:val="00762DE9"/>
    <w:rsid w:val="00762EB7"/>
    <w:rsid w:val="00762F5A"/>
    <w:rsid w:val="0076340F"/>
    <w:rsid w:val="0076378A"/>
    <w:rsid w:val="0076378B"/>
    <w:rsid w:val="007637E0"/>
    <w:rsid w:val="00763888"/>
    <w:rsid w:val="007638A2"/>
    <w:rsid w:val="007639DC"/>
    <w:rsid w:val="00763B07"/>
    <w:rsid w:val="00763C55"/>
    <w:rsid w:val="00763D69"/>
    <w:rsid w:val="00763E26"/>
    <w:rsid w:val="00763F26"/>
    <w:rsid w:val="00763F29"/>
    <w:rsid w:val="00764053"/>
    <w:rsid w:val="007640E6"/>
    <w:rsid w:val="007642BB"/>
    <w:rsid w:val="00764350"/>
    <w:rsid w:val="00764385"/>
    <w:rsid w:val="007644D1"/>
    <w:rsid w:val="007644E2"/>
    <w:rsid w:val="007645C1"/>
    <w:rsid w:val="00764712"/>
    <w:rsid w:val="007647E6"/>
    <w:rsid w:val="00764931"/>
    <w:rsid w:val="00764C2A"/>
    <w:rsid w:val="00764CAB"/>
    <w:rsid w:val="00764D05"/>
    <w:rsid w:val="00764E93"/>
    <w:rsid w:val="00764ED2"/>
    <w:rsid w:val="00765211"/>
    <w:rsid w:val="00765339"/>
    <w:rsid w:val="00765443"/>
    <w:rsid w:val="0076555F"/>
    <w:rsid w:val="00765875"/>
    <w:rsid w:val="0076588B"/>
    <w:rsid w:val="0076588F"/>
    <w:rsid w:val="00765899"/>
    <w:rsid w:val="007658EE"/>
    <w:rsid w:val="00765971"/>
    <w:rsid w:val="00765AA7"/>
    <w:rsid w:val="00765AC4"/>
    <w:rsid w:val="00765D1C"/>
    <w:rsid w:val="007662C2"/>
    <w:rsid w:val="0076650D"/>
    <w:rsid w:val="0076665C"/>
    <w:rsid w:val="00766681"/>
    <w:rsid w:val="007666F7"/>
    <w:rsid w:val="007667CF"/>
    <w:rsid w:val="007667DD"/>
    <w:rsid w:val="0076683A"/>
    <w:rsid w:val="00766902"/>
    <w:rsid w:val="00766911"/>
    <w:rsid w:val="0076694F"/>
    <w:rsid w:val="007669C2"/>
    <w:rsid w:val="00766A56"/>
    <w:rsid w:val="00766C35"/>
    <w:rsid w:val="00766C9E"/>
    <w:rsid w:val="00766D0B"/>
    <w:rsid w:val="00766D78"/>
    <w:rsid w:val="00766DA3"/>
    <w:rsid w:val="00766E16"/>
    <w:rsid w:val="00766F17"/>
    <w:rsid w:val="00767238"/>
    <w:rsid w:val="00767244"/>
    <w:rsid w:val="00767295"/>
    <w:rsid w:val="00767304"/>
    <w:rsid w:val="007674D5"/>
    <w:rsid w:val="00767660"/>
    <w:rsid w:val="0076781B"/>
    <w:rsid w:val="0076793E"/>
    <w:rsid w:val="00767956"/>
    <w:rsid w:val="007679DE"/>
    <w:rsid w:val="00767B88"/>
    <w:rsid w:val="00767C4E"/>
    <w:rsid w:val="00767D9C"/>
    <w:rsid w:val="007700D1"/>
    <w:rsid w:val="0077026C"/>
    <w:rsid w:val="00770276"/>
    <w:rsid w:val="007702CE"/>
    <w:rsid w:val="007702DC"/>
    <w:rsid w:val="0077031D"/>
    <w:rsid w:val="00770386"/>
    <w:rsid w:val="007704CF"/>
    <w:rsid w:val="007704E3"/>
    <w:rsid w:val="0077062C"/>
    <w:rsid w:val="007708C0"/>
    <w:rsid w:val="007708E1"/>
    <w:rsid w:val="0077097F"/>
    <w:rsid w:val="00770A60"/>
    <w:rsid w:val="00770A9A"/>
    <w:rsid w:val="00770AAB"/>
    <w:rsid w:val="00770ACF"/>
    <w:rsid w:val="00770ADE"/>
    <w:rsid w:val="00770C26"/>
    <w:rsid w:val="00770CF6"/>
    <w:rsid w:val="00770D08"/>
    <w:rsid w:val="00770DEF"/>
    <w:rsid w:val="00770F5F"/>
    <w:rsid w:val="00770F68"/>
    <w:rsid w:val="0077100A"/>
    <w:rsid w:val="0077103C"/>
    <w:rsid w:val="00771133"/>
    <w:rsid w:val="007713CE"/>
    <w:rsid w:val="0077143C"/>
    <w:rsid w:val="007715AC"/>
    <w:rsid w:val="0077194A"/>
    <w:rsid w:val="00771C7E"/>
    <w:rsid w:val="00771D45"/>
    <w:rsid w:val="00771D66"/>
    <w:rsid w:val="00772003"/>
    <w:rsid w:val="0077202B"/>
    <w:rsid w:val="007720D4"/>
    <w:rsid w:val="0077217F"/>
    <w:rsid w:val="007721C4"/>
    <w:rsid w:val="007721E3"/>
    <w:rsid w:val="00772273"/>
    <w:rsid w:val="007723A1"/>
    <w:rsid w:val="007724A9"/>
    <w:rsid w:val="00772505"/>
    <w:rsid w:val="00772514"/>
    <w:rsid w:val="007725B7"/>
    <w:rsid w:val="007729AA"/>
    <w:rsid w:val="00772AB4"/>
    <w:rsid w:val="00772C2B"/>
    <w:rsid w:val="00772C48"/>
    <w:rsid w:val="00772CD7"/>
    <w:rsid w:val="00772ED2"/>
    <w:rsid w:val="00772FE4"/>
    <w:rsid w:val="0077306B"/>
    <w:rsid w:val="0077308E"/>
    <w:rsid w:val="00773297"/>
    <w:rsid w:val="007733A1"/>
    <w:rsid w:val="007734BF"/>
    <w:rsid w:val="007736BE"/>
    <w:rsid w:val="00773723"/>
    <w:rsid w:val="00773934"/>
    <w:rsid w:val="007739DD"/>
    <w:rsid w:val="00773A68"/>
    <w:rsid w:val="00773A6B"/>
    <w:rsid w:val="00773ADD"/>
    <w:rsid w:val="00773AFD"/>
    <w:rsid w:val="00773BE1"/>
    <w:rsid w:val="00773C8D"/>
    <w:rsid w:val="00773F49"/>
    <w:rsid w:val="00773F6C"/>
    <w:rsid w:val="00774017"/>
    <w:rsid w:val="00774106"/>
    <w:rsid w:val="00774130"/>
    <w:rsid w:val="007741CD"/>
    <w:rsid w:val="0077428B"/>
    <w:rsid w:val="007743AC"/>
    <w:rsid w:val="007744AE"/>
    <w:rsid w:val="00774610"/>
    <w:rsid w:val="0077468B"/>
    <w:rsid w:val="007746EF"/>
    <w:rsid w:val="00774933"/>
    <w:rsid w:val="00774934"/>
    <w:rsid w:val="00774A97"/>
    <w:rsid w:val="00774D06"/>
    <w:rsid w:val="00774E2F"/>
    <w:rsid w:val="00774E8B"/>
    <w:rsid w:val="0077506A"/>
    <w:rsid w:val="007751B0"/>
    <w:rsid w:val="00775238"/>
    <w:rsid w:val="007753D7"/>
    <w:rsid w:val="00775437"/>
    <w:rsid w:val="007754DC"/>
    <w:rsid w:val="00775506"/>
    <w:rsid w:val="00775546"/>
    <w:rsid w:val="00775593"/>
    <w:rsid w:val="007756CE"/>
    <w:rsid w:val="00775751"/>
    <w:rsid w:val="007758C7"/>
    <w:rsid w:val="007758C8"/>
    <w:rsid w:val="00775C6D"/>
    <w:rsid w:val="00775C7E"/>
    <w:rsid w:val="00775DCB"/>
    <w:rsid w:val="0077600A"/>
    <w:rsid w:val="007760B4"/>
    <w:rsid w:val="007760E7"/>
    <w:rsid w:val="00776348"/>
    <w:rsid w:val="0077654B"/>
    <w:rsid w:val="007766CA"/>
    <w:rsid w:val="0077673B"/>
    <w:rsid w:val="007767B6"/>
    <w:rsid w:val="007768F9"/>
    <w:rsid w:val="00776943"/>
    <w:rsid w:val="00776947"/>
    <w:rsid w:val="00776BC8"/>
    <w:rsid w:val="00776C7F"/>
    <w:rsid w:val="00776E98"/>
    <w:rsid w:val="00776ECA"/>
    <w:rsid w:val="0077723E"/>
    <w:rsid w:val="007774BF"/>
    <w:rsid w:val="007774C7"/>
    <w:rsid w:val="00777515"/>
    <w:rsid w:val="007775F4"/>
    <w:rsid w:val="007779CB"/>
    <w:rsid w:val="00777A91"/>
    <w:rsid w:val="00777E9A"/>
    <w:rsid w:val="00777F94"/>
    <w:rsid w:val="00777FE3"/>
    <w:rsid w:val="007800A1"/>
    <w:rsid w:val="00780458"/>
    <w:rsid w:val="007804E6"/>
    <w:rsid w:val="007806D3"/>
    <w:rsid w:val="007809F2"/>
    <w:rsid w:val="00780A8A"/>
    <w:rsid w:val="00780AE6"/>
    <w:rsid w:val="00780BF1"/>
    <w:rsid w:val="00780C61"/>
    <w:rsid w:val="00780D17"/>
    <w:rsid w:val="00780E99"/>
    <w:rsid w:val="00781038"/>
    <w:rsid w:val="0078108A"/>
    <w:rsid w:val="007814EE"/>
    <w:rsid w:val="007817CB"/>
    <w:rsid w:val="00781955"/>
    <w:rsid w:val="00781B73"/>
    <w:rsid w:val="00781C44"/>
    <w:rsid w:val="00781DDA"/>
    <w:rsid w:val="00781ECC"/>
    <w:rsid w:val="00781F57"/>
    <w:rsid w:val="00781F86"/>
    <w:rsid w:val="0078202C"/>
    <w:rsid w:val="00782114"/>
    <w:rsid w:val="0078236C"/>
    <w:rsid w:val="007829D5"/>
    <w:rsid w:val="00782B7F"/>
    <w:rsid w:val="00782C09"/>
    <w:rsid w:val="00782E23"/>
    <w:rsid w:val="00782E78"/>
    <w:rsid w:val="00782F8A"/>
    <w:rsid w:val="00782F9B"/>
    <w:rsid w:val="00783036"/>
    <w:rsid w:val="0078313A"/>
    <w:rsid w:val="0078316E"/>
    <w:rsid w:val="00783286"/>
    <w:rsid w:val="0078346D"/>
    <w:rsid w:val="0078355B"/>
    <w:rsid w:val="00783796"/>
    <w:rsid w:val="0078384F"/>
    <w:rsid w:val="007838C7"/>
    <w:rsid w:val="007839A8"/>
    <w:rsid w:val="00783A32"/>
    <w:rsid w:val="00783DC4"/>
    <w:rsid w:val="00783EA1"/>
    <w:rsid w:val="00783F2F"/>
    <w:rsid w:val="00783F6F"/>
    <w:rsid w:val="00784033"/>
    <w:rsid w:val="00784234"/>
    <w:rsid w:val="00784254"/>
    <w:rsid w:val="0078425A"/>
    <w:rsid w:val="0078441A"/>
    <w:rsid w:val="00784611"/>
    <w:rsid w:val="0078463D"/>
    <w:rsid w:val="00784701"/>
    <w:rsid w:val="007847B6"/>
    <w:rsid w:val="007847C9"/>
    <w:rsid w:val="00784846"/>
    <w:rsid w:val="00784857"/>
    <w:rsid w:val="00784982"/>
    <w:rsid w:val="00784AB5"/>
    <w:rsid w:val="00784B9E"/>
    <w:rsid w:val="00784C06"/>
    <w:rsid w:val="00784E89"/>
    <w:rsid w:val="00784EF7"/>
    <w:rsid w:val="007850C4"/>
    <w:rsid w:val="007851CA"/>
    <w:rsid w:val="00785288"/>
    <w:rsid w:val="0078554B"/>
    <w:rsid w:val="00785660"/>
    <w:rsid w:val="0078580A"/>
    <w:rsid w:val="007858BA"/>
    <w:rsid w:val="00785C56"/>
    <w:rsid w:val="00785D39"/>
    <w:rsid w:val="00785DE8"/>
    <w:rsid w:val="00785E1B"/>
    <w:rsid w:val="00785EF7"/>
    <w:rsid w:val="00785FDD"/>
    <w:rsid w:val="00786360"/>
    <w:rsid w:val="0078647C"/>
    <w:rsid w:val="007864F9"/>
    <w:rsid w:val="00786586"/>
    <w:rsid w:val="007866BA"/>
    <w:rsid w:val="007868AD"/>
    <w:rsid w:val="00786AC5"/>
    <w:rsid w:val="00786B01"/>
    <w:rsid w:val="00786D94"/>
    <w:rsid w:val="00787132"/>
    <w:rsid w:val="0078735E"/>
    <w:rsid w:val="007873DA"/>
    <w:rsid w:val="00787483"/>
    <w:rsid w:val="007874B7"/>
    <w:rsid w:val="0078788E"/>
    <w:rsid w:val="007879D7"/>
    <w:rsid w:val="00787B9C"/>
    <w:rsid w:val="00787CB1"/>
    <w:rsid w:val="00787E77"/>
    <w:rsid w:val="00790098"/>
    <w:rsid w:val="0079024A"/>
    <w:rsid w:val="0079038D"/>
    <w:rsid w:val="00790660"/>
    <w:rsid w:val="007906C9"/>
    <w:rsid w:val="007906CF"/>
    <w:rsid w:val="007909C0"/>
    <w:rsid w:val="00790A01"/>
    <w:rsid w:val="00790CB5"/>
    <w:rsid w:val="00791014"/>
    <w:rsid w:val="007910E7"/>
    <w:rsid w:val="00791119"/>
    <w:rsid w:val="007912C2"/>
    <w:rsid w:val="00791432"/>
    <w:rsid w:val="007914BD"/>
    <w:rsid w:val="00791565"/>
    <w:rsid w:val="00791707"/>
    <w:rsid w:val="00791A54"/>
    <w:rsid w:val="00791BFC"/>
    <w:rsid w:val="00791D11"/>
    <w:rsid w:val="00791FEE"/>
    <w:rsid w:val="0079202C"/>
    <w:rsid w:val="007920AF"/>
    <w:rsid w:val="00792156"/>
    <w:rsid w:val="00792289"/>
    <w:rsid w:val="00792355"/>
    <w:rsid w:val="0079235D"/>
    <w:rsid w:val="0079243D"/>
    <w:rsid w:val="007924B3"/>
    <w:rsid w:val="00792543"/>
    <w:rsid w:val="00792966"/>
    <w:rsid w:val="00792A37"/>
    <w:rsid w:val="00792B19"/>
    <w:rsid w:val="00792B5B"/>
    <w:rsid w:val="00792C03"/>
    <w:rsid w:val="00792C07"/>
    <w:rsid w:val="00792EFD"/>
    <w:rsid w:val="00792F55"/>
    <w:rsid w:val="00792F85"/>
    <w:rsid w:val="00793051"/>
    <w:rsid w:val="00793081"/>
    <w:rsid w:val="007931D4"/>
    <w:rsid w:val="00793222"/>
    <w:rsid w:val="007932B2"/>
    <w:rsid w:val="007933E5"/>
    <w:rsid w:val="007935BD"/>
    <w:rsid w:val="007935F2"/>
    <w:rsid w:val="00793812"/>
    <w:rsid w:val="00793A1C"/>
    <w:rsid w:val="00793B79"/>
    <w:rsid w:val="00793B8F"/>
    <w:rsid w:val="00793BDD"/>
    <w:rsid w:val="00793D05"/>
    <w:rsid w:val="00793E44"/>
    <w:rsid w:val="00793EA5"/>
    <w:rsid w:val="00793EF4"/>
    <w:rsid w:val="00793F8D"/>
    <w:rsid w:val="00793FC7"/>
    <w:rsid w:val="00794206"/>
    <w:rsid w:val="007943FF"/>
    <w:rsid w:val="0079448E"/>
    <w:rsid w:val="007944D2"/>
    <w:rsid w:val="0079455E"/>
    <w:rsid w:val="007948D8"/>
    <w:rsid w:val="00794974"/>
    <w:rsid w:val="007949E3"/>
    <w:rsid w:val="00794BE7"/>
    <w:rsid w:val="00794CB8"/>
    <w:rsid w:val="00794D71"/>
    <w:rsid w:val="00794D75"/>
    <w:rsid w:val="00794EE7"/>
    <w:rsid w:val="00794FE9"/>
    <w:rsid w:val="007954EE"/>
    <w:rsid w:val="00795681"/>
    <w:rsid w:val="00795726"/>
    <w:rsid w:val="00795743"/>
    <w:rsid w:val="007957F4"/>
    <w:rsid w:val="0079580C"/>
    <w:rsid w:val="00795826"/>
    <w:rsid w:val="00795A5E"/>
    <w:rsid w:val="00795C03"/>
    <w:rsid w:val="00795EE5"/>
    <w:rsid w:val="00795F6C"/>
    <w:rsid w:val="00795FB2"/>
    <w:rsid w:val="00795FEC"/>
    <w:rsid w:val="007962D2"/>
    <w:rsid w:val="0079630A"/>
    <w:rsid w:val="007965AB"/>
    <w:rsid w:val="00796838"/>
    <w:rsid w:val="0079693A"/>
    <w:rsid w:val="00796990"/>
    <w:rsid w:val="00796CC5"/>
    <w:rsid w:val="00796E58"/>
    <w:rsid w:val="00796FC5"/>
    <w:rsid w:val="00796FC8"/>
    <w:rsid w:val="007973C4"/>
    <w:rsid w:val="00797410"/>
    <w:rsid w:val="007977E7"/>
    <w:rsid w:val="007978B9"/>
    <w:rsid w:val="007978F6"/>
    <w:rsid w:val="00797A8E"/>
    <w:rsid w:val="00797B08"/>
    <w:rsid w:val="00797C28"/>
    <w:rsid w:val="00797C7C"/>
    <w:rsid w:val="00797D18"/>
    <w:rsid w:val="00797DF7"/>
    <w:rsid w:val="00797E60"/>
    <w:rsid w:val="00797EC8"/>
    <w:rsid w:val="007A009A"/>
    <w:rsid w:val="007A0258"/>
    <w:rsid w:val="007A02C1"/>
    <w:rsid w:val="007A03C3"/>
    <w:rsid w:val="007A04C7"/>
    <w:rsid w:val="007A056D"/>
    <w:rsid w:val="007A06C6"/>
    <w:rsid w:val="007A0745"/>
    <w:rsid w:val="007A07CF"/>
    <w:rsid w:val="007A08D0"/>
    <w:rsid w:val="007A09E9"/>
    <w:rsid w:val="007A0A76"/>
    <w:rsid w:val="007A0AE0"/>
    <w:rsid w:val="007A0B65"/>
    <w:rsid w:val="007A0B85"/>
    <w:rsid w:val="007A0D12"/>
    <w:rsid w:val="007A131B"/>
    <w:rsid w:val="007A14DF"/>
    <w:rsid w:val="007A1681"/>
    <w:rsid w:val="007A18DC"/>
    <w:rsid w:val="007A1A75"/>
    <w:rsid w:val="007A1ADB"/>
    <w:rsid w:val="007A1C37"/>
    <w:rsid w:val="007A1CA4"/>
    <w:rsid w:val="007A1DE9"/>
    <w:rsid w:val="007A1FE8"/>
    <w:rsid w:val="007A208F"/>
    <w:rsid w:val="007A20C6"/>
    <w:rsid w:val="007A22B9"/>
    <w:rsid w:val="007A25BA"/>
    <w:rsid w:val="007A26A0"/>
    <w:rsid w:val="007A26A5"/>
    <w:rsid w:val="007A27AD"/>
    <w:rsid w:val="007A281E"/>
    <w:rsid w:val="007A2AB1"/>
    <w:rsid w:val="007A2AEF"/>
    <w:rsid w:val="007A2BEA"/>
    <w:rsid w:val="007A2C00"/>
    <w:rsid w:val="007A2CD3"/>
    <w:rsid w:val="007A2CDF"/>
    <w:rsid w:val="007A2D2F"/>
    <w:rsid w:val="007A2E70"/>
    <w:rsid w:val="007A2E9C"/>
    <w:rsid w:val="007A2F67"/>
    <w:rsid w:val="007A3109"/>
    <w:rsid w:val="007A3183"/>
    <w:rsid w:val="007A3203"/>
    <w:rsid w:val="007A3267"/>
    <w:rsid w:val="007A3401"/>
    <w:rsid w:val="007A342A"/>
    <w:rsid w:val="007A34E2"/>
    <w:rsid w:val="007A35B0"/>
    <w:rsid w:val="007A3642"/>
    <w:rsid w:val="007A3F80"/>
    <w:rsid w:val="007A3FBA"/>
    <w:rsid w:val="007A40F4"/>
    <w:rsid w:val="007A40F5"/>
    <w:rsid w:val="007A4410"/>
    <w:rsid w:val="007A4576"/>
    <w:rsid w:val="007A47EC"/>
    <w:rsid w:val="007A48FD"/>
    <w:rsid w:val="007A4977"/>
    <w:rsid w:val="007A4C13"/>
    <w:rsid w:val="007A4CFB"/>
    <w:rsid w:val="007A4D0E"/>
    <w:rsid w:val="007A501C"/>
    <w:rsid w:val="007A50FB"/>
    <w:rsid w:val="007A52D1"/>
    <w:rsid w:val="007A538A"/>
    <w:rsid w:val="007A54BD"/>
    <w:rsid w:val="007A561C"/>
    <w:rsid w:val="007A56E4"/>
    <w:rsid w:val="007A576D"/>
    <w:rsid w:val="007A59AD"/>
    <w:rsid w:val="007A59F1"/>
    <w:rsid w:val="007A5D65"/>
    <w:rsid w:val="007A5E7C"/>
    <w:rsid w:val="007A5F4A"/>
    <w:rsid w:val="007A613A"/>
    <w:rsid w:val="007A6295"/>
    <w:rsid w:val="007A62B8"/>
    <w:rsid w:val="007A6435"/>
    <w:rsid w:val="007A64D9"/>
    <w:rsid w:val="007A6780"/>
    <w:rsid w:val="007A6848"/>
    <w:rsid w:val="007A6860"/>
    <w:rsid w:val="007A6B9F"/>
    <w:rsid w:val="007A6C33"/>
    <w:rsid w:val="007A6C81"/>
    <w:rsid w:val="007A6E0C"/>
    <w:rsid w:val="007A7120"/>
    <w:rsid w:val="007A71FB"/>
    <w:rsid w:val="007A747F"/>
    <w:rsid w:val="007A75FD"/>
    <w:rsid w:val="007A77C2"/>
    <w:rsid w:val="007A77D6"/>
    <w:rsid w:val="007A7839"/>
    <w:rsid w:val="007A784A"/>
    <w:rsid w:val="007A784B"/>
    <w:rsid w:val="007A7972"/>
    <w:rsid w:val="007A7A47"/>
    <w:rsid w:val="007A7B11"/>
    <w:rsid w:val="007A7B51"/>
    <w:rsid w:val="007A7CA9"/>
    <w:rsid w:val="007A7D5E"/>
    <w:rsid w:val="007A7D91"/>
    <w:rsid w:val="007A7DA9"/>
    <w:rsid w:val="007A7E3D"/>
    <w:rsid w:val="007A7F09"/>
    <w:rsid w:val="007A7F28"/>
    <w:rsid w:val="007B025F"/>
    <w:rsid w:val="007B031C"/>
    <w:rsid w:val="007B047C"/>
    <w:rsid w:val="007B04A7"/>
    <w:rsid w:val="007B0517"/>
    <w:rsid w:val="007B0631"/>
    <w:rsid w:val="007B0977"/>
    <w:rsid w:val="007B0BEF"/>
    <w:rsid w:val="007B0F37"/>
    <w:rsid w:val="007B108D"/>
    <w:rsid w:val="007B1128"/>
    <w:rsid w:val="007B1237"/>
    <w:rsid w:val="007B1537"/>
    <w:rsid w:val="007B1577"/>
    <w:rsid w:val="007B1681"/>
    <w:rsid w:val="007B186E"/>
    <w:rsid w:val="007B1887"/>
    <w:rsid w:val="007B18A3"/>
    <w:rsid w:val="007B1923"/>
    <w:rsid w:val="007B19E8"/>
    <w:rsid w:val="007B1A58"/>
    <w:rsid w:val="007B1B0A"/>
    <w:rsid w:val="007B1E87"/>
    <w:rsid w:val="007B1F8F"/>
    <w:rsid w:val="007B2123"/>
    <w:rsid w:val="007B2139"/>
    <w:rsid w:val="007B22D7"/>
    <w:rsid w:val="007B238D"/>
    <w:rsid w:val="007B247D"/>
    <w:rsid w:val="007B24B4"/>
    <w:rsid w:val="007B2518"/>
    <w:rsid w:val="007B2625"/>
    <w:rsid w:val="007B2792"/>
    <w:rsid w:val="007B2843"/>
    <w:rsid w:val="007B28F2"/>
    <w:rsid w:val="007B2C13"/>
    <w:rsid w:val="007B2CB8"/>
    <w:rsid w:val="007B2CC2"/>
    <w:rsid w:val="007B2EB4"/>
    <w:rsid w:val="007B30A6"/>
    <w:rsid w:val="007B323A"/>
    <w:rsid w:val="007B3270"/>
    <w:rsid w:val="007B32BF"/>
    <w:rsid w:val="007B3495"/>
    <w:rsid w:val="007B3496"/>
    <w:rsid w:val="007B349E"/>
    <w:rsid w:val="007B39C0"/>
    <w:rsid w:val="007B3B4F"/>
    <w:rsid w:val="007B3BF0"/>
    <w:rsid w:val="007B3BF5"/>
    <w:rsid w:val="007B3CB5"/>
    <w:rsid w:val="007B3D0F"/>
    <w:rsid w:val="007B3F70"/>
    <w:rsid w:val="007B41AD"/>
    <w:rsid w:val="007B422A"/>
    <w:rsid w:val="007B422F"/>
    <w:rsid w:val="007B42C4"/>
    <w:rsid w:val="007B4403"/>
    <w:rsid w:val="007B4496"/>
    <w:rsid w:val="007B44FC"/>
    <w:rsid w:val="007B452F"/>
    <w:rsid w:val="007B48B1"/>
    <w:rsid w:val="007B4985"/>
    <w:rsid w:val="007B49F7"/>
    <w:rsid w:val="007B4A10"/>
    <w:rsid w:val="007B4ABE"/>
    <w:rsid w:val="007B4C98"/>
    <w:rsid w:val="007B4D1C"/>
    <w:rsid w:val="007B4DC0"/>
    <w:rsid w:val="007B4F17"/>
    <w:rsid w:val="007B539D"/>
    <w:rsid w:val="007B5488"/>
    <w:rsid w:val="007B5504"/>
    <w:rsid w:val="007B55FF"/>
    <w:rsid w:val="007B5653"/>
    <w:rsid w:val="007B5698"/>
    <w:rsid w:val="007B583A"/>
    <w:rsid w:val="007B5CD5"/>
    <w:rsid w:val="007B5F28"/>
    <w:rsid w:val="007B5FAB"/>
    <w:rsid w:val="007B61F7"/>
    <w:rsid w:val="007B652A"/>
    <w:rsid w:val="007B6722"/>
    <w:rsid w:val="007B67C7"/>
    <w:rsid w:val="007B67E8"/>
    <w:rsid w:val="007B68AC"/>
    <w:rsid w:val="007B6B89"/>
    <w:rsid w:val="007B6C30"/>
    <w:rsid w:val="007B6FB8"/>
    <w:rsid w:val="007B6FC4"/>
    <w:rsid w:val="007B737C"/>
    <w:rsid w:val="007B76F5"/>
    <w:rsid w:val="007B7928"/>
    <w:rsid w:val="007B7979"/>
    <w:rsid w:val="007B7A4F"/>
    <w:rsid w:val="007B7ACE"/>
    <w:rsid w:val="007B7C1D"/>
    <w:rsid w:val="007B7D8A"/>
    <w:rsid w:val="007B7E2A"/>
    <w:rsid w:val="007B7E4E"/>
    <w:rsid w:val="007B7ECF"/>
    <w:rsid w:val="007B7FD0"/>
    <w:rsid w:val="007C016A"/>
    <w:rsid w:val="007C0260"/>
    <w:rsid w:val="007C0370"/>
    <w:rsid w:val="007C045A"/>
    <w:rsid w:val="007C0515"/>
    <w:rsid w:val="007C0731"/>
    <w:rsid w:val="007C073C"/>
    <w:rsid w:val="007C07C2"/>
    <w:rsid w:val="007C080F"/>
    <w:rsid w:val="007C08BA"/>
    <w:rsid w:val="007C0C11"/>
    <w:rsid w:val="007C0D90"/>
    <w:rsid w:val="007C0D94"/>
    <w:rsid w:val="007C0E78"/>
    <w:rsid w:val="007C1042"/>
    <w:rsid w:val="007C1178"/>
    <w:rsid w:val="007C128E"/>
    <w:rsid w:val="007C13A2"/>
    <w:rsid w:val="007C1427"/>
    <w:rsid w:val="007C14C1"/>
    <w:rsid w:val="007C1844"/>
    <w:rsid w:val="007C186B"/>
    <w:rsid w:val="007C19A0"/>
    <w:rsid w:val="007C1A03"/>
    <w:rsid w:val="007C1AD3"/>
    <w:rsid w:val="007C1D20"/>
    <w:rsid w:val="007C1D6B"/>
    <w:rsid w:val="007C1D71"/>
    <w:rsid w:val="007C1DA8"/>
    <w:rsid w:val="007C1EB2"/>
    <w:rsid w:val="007C20E3"/>
    <w:rsid w:val="007C22C3"/>
    <w:rsid w:val="007C234F"/>
    <w:rsid w:val="007C2475"/>
    <w:rsid w:val="007C2887"/>
    <w:rsid w:val="007C2A93"/>
    <w:rsid w:val="007C2D42"/>
    <w:rsid w:val="007C2D7E"/>
    <w:rsid w:val="007C2FB8"/>
    <w:rsid w:val="007C30B8"/>
    <w:rsid w:val="007C3153"/>
    <w:rsid w:val="007C3213"/>
    <w:rsid w:val="007C32B1"/>
    <w:rsid w:val="007C32DF"/>
    <w:rsid w:val="007C3370"/>
    <w:rsid w:val="007C33A2"/>
    <w:rsid w:val="007C34BE"/>
    <w:rsid w:val="007C34D8"/>
    <w:rsid w:val="007C352C"/>
    <w:rsid w:val="007C3572"/>
    <w:rsid w:val="007C36C1"/>
    <w:rsid w:val="007C372A"/>
    <w:rsid w:val="007C3793"/>
    <w:rsid w:val="007C383B"/>
    <w:rsid w:val="007C3A44"/>
    <w:rsid w:val="007C3B60"/>
    <w:rsid w:val="007C3C3C"/>
    <w:rsid w:val="007C3D5B"/>
    <w:rsid w:val="007C3E4A"/>
    <w:rsid w:val="007C4209"/>
    <w:rsid w:val="007C436D"/>
    <w:rsid w:val="007C446F"/>
    <w:rsid w:val="007C4865"/>
    <w:rsid w:val="007C48E9"/>
    <w:rsid w:val="007C4AA9"/>
    <w:rsid w:val="007C4AE3"/>
    <w:rsid w:val="007C4D33"/>
    <w:rsid w:val="007C4D3B"/>
    <w:rsid w:val="007C4DB9"/>
    <w:rsid w:val="007C4DBD"/>
    <w:rsid w:val="007C4DF6"/>
    <w:rsid w:val="007C4E13"/>
    <w:rsid w:val="007C4E39"/>
    <w:rsid w:val="007C50D9"/>
    <w:rsid w:val="007C5283"/>
    <w:rsid w:val="007C52E9"/>
    <w:rsid w:val="007C536F"/>
    <w:rsid w:val="007C55AD"/>
    <w:rsid w:val="007C56D8"/>
    <w:rsid w:val="007C5748"/>
    <w:rsid w:val="007C5759"/>
    <w:rsid w:val="007C585A"/>
    <w:rsid w:val="007C591A"/>
    <w:rsid w:val="007C5961"/>
    <w:rsid w:val="007C5A76"/>
    <w:rsid w:val="007C5AE9"/>
    <w:rsid w:val="007C5C57"/>
    <w:rsid w:val="007C5C77"/>
    <w:rsid w:val="007C5DA5"/>
    <w:rsid w:val="007C607E"/>
    <w:rsid w:val="007C60F4"/>
    <w:rsid w:val="007C61FB"/>
    <w:rsid w:val="007C622D"/>
    <w:rsid w:val="007C6291"/>
    <w:rsid w:val="007C634A"/>
    <w:rsid w:val="007C63C7"/>
    <w:rsid w:val="007C6536"/>
    <w:rsid w:val="007C6559"/>
    <w:rsid w:val="007C6603"/>
    <w:rsid w:val="007C66F2"/>
    <w:rsid w:val="007C6797"/>
    <w:rsid w:val="007C67C0"/>
    <w:rsid w:val="007C686A"/>
    <w:rsid w:val="007C69AF"/>
    <w:rsid w:val="007C6A09"/>
    <w:rsid w:val="007C6A70"/>
    <w:rsid w:val="007C6C59"/>
    <w:rsid w:val="007C6E11"/>
    <w:rsid w:val="007C6E32"/>
    <w:rsid w:val="007C6E38"/>
    <w:rsid w:val="007C6E66"/>
    <w:rsid w:val="007C6F31"/>
    <w:rsid w:val="007C6FBA"/>
    <w:rsid w:val="007C7029"/>
    <w:rsid w:val="007C768B"/>
    <w:rsid w:val="007C775E"/>
    <w:rsid w:val="007C7785"/>
    <w:rsid w:val="007C782B"/>
    <w:rsid w:val="007C7878"/>
    <w:rsid w:val="007C797C"/>
    <w:rsid w:val="007C7AC0"/>
    <w:rsid w:val="007C7BC7"/>
    <w:rsid w:val="007C7E7E"/>
    <w:rsid w:val="007D00C2"/>
    <w:rsid w:val="007D01AA"/>
    <w:rsid w:val="007D02B6"/>
    <w:rsid w:val="007D0478"/>
    <w:rsid w:val="007D0493"/>
    <w:rsid w:val="007D0506"/>
    <w:rsid w:val="007D05EF"/>
    <w:rsid w:val="007D0AF4"/>
    <w:rsid w:val="007D0C2E"/>
    <w:rsid w:val="007D0C3F"/>
    <w:rsid w:val="007D0E88"/>
    <w:rsid w:val="007D10D1"/>
    <w:rsid w:val="007D12BA"/>
    <w:rsid w:val="007D15C4"/>
    <w:rsid w:val="007D187E"/>
    <w:rsid w:val="007D19C4"/>
    <w:rsid w:val="007D19DD"/>
    <w:rsid w:val="007D1A54"/>
    <w:rsid w:val="007D1A6A"/>
    <w:rsid w:val="007D1A99"/>
    <w:rsid w:val="007D1B35"/>
    <w:rsid w:val="007D1CB4"/>
    <w:rsid w:val="007D1D58"/>
    <w:rsid w:val="007D1D6E"/>
    <w:rsid w:val="007D1F5C"/>
    <w:rsid w:val="007D1F9C"/>
    <w:rsid w:val="007D20F6"/>
    <w:rsid w:val="007D22DE"/>
    <w:rsid w:val="007D2443"/>
    <w:rsid w:val="007D244F"/>
    <w:rsid w:val="007D24ED"/>
    <w:rsid w:val="007D268E"/>
    <w:rsid w:val="007D278D"/>
    <w:rsid w:val="007D27CA"/>
    <w:rsid w:val="007D2856"/>
    <w:rsid w:val="007D290C"/>
    <w:rsid w:val="007D2920"/>
    <w:rsid w:val="007D2DC7"/>
    <w:rsid w:val="007D2F0A"/>
    <w:rsid w:val="007D2FBE"/>
    <w:rsid w:val="007D3393"/>
    <w:rsid w:val="007D33D5"/>
    <w:rsid w:val="007D33DD"/>
    <w:rsid w:val="007D351A"/>
    <w:rsid w:val="007D3545"/>
    <w:rsid w:val="007D39D4"/>
    <w:rsid w:val="007D3B1D"/>
    <w:rsid w:val="007D3E90"/>
    <w:rsid w:val="007D43DF"/>
    <w:rsid w:val="007D4852"/>
    <w:rsid w:val="007D49AD"/>
    <w:rsid w:val="007D49BA"/>
    <w:rsid w:val="007D4AA3"/>
    <w:rsid w:val="007D4AF3"/>
    <w:rsid w:val="007D4B9F"/>
    <w:rsid w:val="007D4D2C"/>
    <w:rsid w:val="007D4D92"/>
    <w:rsid w:val="007D4ECF"/>
    <w:rsid w:val="007D4FBD"/>
    <w:rsid w:val="007D50D3"/>
    <w:rsid w:val="007D5253"/>
    <w:rsid w:val="007D5430"/>
    <w:rsid w:val="007D5445"/>
    <w:rsid w:val="007D597A"/>
    <w:rsid w:val="007D5C2A"/>
    <w:rsid w:val="007D5D81"/>
    <w:rsid w:val="007D5E07"/>
    <w:rsid w:val="007D60D3"/>
    <w:rsid w:val="007D6114"/>
    <w:rsid w:val="007D6155"/>
    <w:rsid w:val="007D6572"/>
    <w:rsid w:val="007D69F0"/>
    <w:rsid w:val="007D69F7"/>
    <w:rsid w:val="007D6AF0"/>
    <w:rsid w:val="007D6B60"/>
    <w:rsid w:val="007D6C12"/>
    <w:rsid w:val="007D6DD3"/>
    <w:rsid w:val="007D6E32"/>
    <w:rsid w:val="007D71B1"/>
    <w:rsid w:val="007D73F2"/>
    <w:rsid w:val="007D7734"/>
    <w:rsid w:val="007D77CA"/>
    <w:rsid w:val="007D78E1"/>
    <w:rsid w:val="007D7976"/>
    <w:rsid w:val="007D7B72"/>
    <w:rsid w:val="007D7B93"/>
    <w:rsid w:val="007D7BDA"/>
    <w:rsid w:val="007D7C4E"/>
    <w:rsid w:val="007D7CC7"/>
    <w:rsid w:val="007D7D6E"/>
    <w:rsid w:val="007D7D97"/>
    <w:rsid w:val="007D7E53"/>
    <w:rsid w:val="007D7ED0"/>
    <w:rsid w:val="007D7F58"/>
    <w:rsid w:val="007D7FE4"/>
    <w:rsid w:val="007E0030"/>
    <w:rsid w:val="007E007E"/>
    <w:rsid w:val="007E0166"/>
    <w:rsid w:val="007E0324"/>
    <w:rsid w:val="007E0771"/>
    <w:rsid w:val="007E0789"/>
    <w:rsid w:val="007E07F6"/>
    <w:rsid w:val="007E08D8"/>
    <w:rsid w:val="007E0909"/>
    <w:rsid w:val="007E0988"/>
    <w:rsid w:val="007E09B9"/>
    <w:rsid w:val="007E09F6"/>
    <w:rsid w:val="007E0A13"/>
    <w:rsid w:val="007E0A1A"/>
    <w:rsid w:val="007E0B97"/>
    <w:rsid w:val="007E0D60"/>
    <w:rsid w:val="007E0D9D"/>
    <w:rsid w:val="007E0E09"/>
    <w:rsid w:val="007E0EF8"/>
    <w:rsid w:val="007E1063"/>
    <w:rsid w:val="007E1092"/>
    <w:rsid w:val="007E10D9"/>
    <w:rsid w:val="007E11B5"/>
    <w:rsid w:val="007E125C"/>
    <w:rsid w:val="007E140A"/>
    <w:rsid w:val="007E1538"/>
    <w:rsid w:val="007E1742"/>
    <w:rsid w:val="007E1787"/>
    <w:rsid w:val="007E17D6"/>
    <w:rsid w:val="007E188D"/>
    <w:rsid w:val="007E1E91"/>
    <w:rsid w:val="007E1EBB"/>
    <w:rsid w:val="007E1F1A"/>
    <w:rsid w:val="007E1F20"/>
    <w:rsid w:val="007E1F3F"/>
    <w:rsid w:val="007E1FAF"/>
    <w:rsid w:val="007E216D"/>
    <w:rsid w:val="007E218A"/>
    <w:rsid w:val="007E22E3"/>
    <w:rsid w:val="007E2302"/>
    <w:rsid w:val="007E2461"/>
    <w:rsid w:val="007E26E4"/>
    <w:rsid w:val="007E2700"/>
    <w:rsid w:val="007E27FC"/>
    <w:rsid w:val="007E28AB"/>
    <w:rsid w:val="007E28E2"/>
    <w:rsid w:val="007E2B2D"/>
    <w:rsid w:val="007E2C8A"/>
    <w:rsid w:val="007E2CA1"/>
    <w:rsid w:val="007E2CB4"/>
    <w:rsid w:val="007E2F0B"/>
    <w:rsid w:val="007E30D0"/>
    <w:rsid w:val="007E328D"/>
    <w:rsid w:val="007E3346"/>
    <w:rsid w:val="007E3829"/>
    <w:rsid w:val="007E388B"/>
    <w:rsid w:val="007E3A9B"/>
    <w:rsid w:val="007E3C7F"/>
    <w:rsid w:val="007E3ED7"/>
    <w:rsid w:val="007E3F6D"/>
    <w:rsid w:val="007E43CC"/>
    <w:rsid w:val="007E4426"/>
    <w:rsid w:val="007E456B"/>
    <w:rsid w:val="007E4916"/>
    <w:rsid w:val="007E49F4"/>
    <w:rsid w:val="007E4D32"/>
    <w:rsid w:val="007E4D9B"/>
    <w:rsid w:val="007E4EF7"/>
    <w:rsid w:val="007E520C"/>
    <w:rsid w:val="007E5211"/>
    <w:rsid w:val="007E52BD"/>
    <w:rsid w:val="007E536F"/>
    <w:rsid w:val="007E5409"/>
    <w:rsid w:val="007E54C9"/>
    <w:rsid w:val="007E575D"/>
    <w:rsid w:val="007E5798"/>
    <w:rsid w:val="007E58D7"/>
    <w:rsid w:val="007E5A51"/>
    <w:rsid w:val="007E5BCC"/>
    <w:rsid w:val="007E5C0C"/>
    <w:rsid w:val="007E5DB2"/>
    <w:rsid w:val="007E5E6C"/>
    <w:rsid w:val="007E6007"/>
    <w:rsid w:val="007E600B"/>
    <w:rsid w:val="007E6101"/>
    <w:rsid w:val="007E618A"/>
    <w:rsid w:val="007E633B"/>
    <w:rsid w:val="007E6515"/>
    <w:rsid w:val="007E65D0"/>
    <w:rsid w:val="007E671F"/>
    <w:rsid w:val="007E67C5"/>
    <w:rsid w:val="007E67D7"/>
    <w:rsid w:val="007E698B"/>
    <w:rsid w:val="007E69E2"/>
    <w:rsid w:val="007E6A09"/>
    <w:rsid w:val="007E6BBC"/>
    <w:rsid w:val="007E6D22"/>
    <w:rsid w:val="007E6E3C"/>
    <w:rsid w:val="007E6F95"/>
    <w:rsid w:val="007E704F"/>
    <w:rsid w:val="007E70D2"/>
    <w:rsid w:val="007E716B"/>
    <w:rsid w:val="007E71BA"/>
    <w:rsid w:val="007E7547"/>
    <w:rsid w:val="007E7708"/>
    <w:rsid w:val="007E771C"/>
    <w:rsid w:val="007E7853"/>
    <w:rsid w:val="007E7969"/>
    <w:rsid w:val="007E7BFA"/>
    <w:rsid w:val="007E7E11"/>
    <w:rsid w:val="007E7E53"/>
    <w:rsid w:val="007E7E63"/>
    <w:rsid w:val="007F003E"/>
    <w:rsid w:val="007F00FD"/>
    <w:rsid w:val="007F0230"/>
    <w:rsid w:val="007F067C"/>
    <w:rsid w:val="007F0BED"/>
    <w:rsid w:val="007F0C1F"/>
    <w:rsid w:val="007F0CA0"/>
    <w:rsid w:val="007F0D25"/>
    <w:rsid w:val="007F0D2D"/>
    <w:rsid w:val="007F0D5C"/>
    <w:rsid w:val="007F0FB0"/>
    <w:rsid w:val="007F1034"/>
    <w:rsid w:val="007F12EA"/>
    <w:rsid w:val="007F1375"/>
    <w:rsid w:val="007F138F"/>
    <w:rsid w:val="007F1589"/>
    <w:rsid w:val="007F173E"/>
    <w:rsid w:val="007F1746"/>
    <w:rsid w:val="007F1776"/>
    <w:rsid w:val="007F1971"/>
    <w:rsid w:val="007F19F6"/>
    <w:rsid w:val="007F19FF"/>
    <w:rsid w:val="007F1A27"/>
    <w:rsid w:val="007F1ABA"/>
    <w:rsid w:val="007F1B3C"/>
    <w:rsid w:val="007F1BD1"/>
    <w:rsid w:val="007F1C77"/>
    <w:rsid w:val="007F1CEB"/>
    <w:rsid w:val="007F1D04"/>
    <w:rsid w:val="007F2193"/>
    <w:rsid w:val="007F22A8"/>
    <w:rsid w:val="007F2301"/>
    <w:rsid w:val="007F234F"/>
    <w:rsid w:val="007F267F"/>
    <w:rsid w:val="007F26A8"/>
    <w:rsid w:val="007F26D6"/>
    <w:rsid w:val="007F2B2C"/>
    <w:rsid w:val="007F2B88"/>
    <w:rsid w:val="007F2B9A"/>
    <w:rsid w:val="007F2B9F"/>
    <w:rsid w:val="007F2BBE"/>
    <w:rsid w:val="007F2CBE"/>
    <w:rsid w:val="007F2DCA"/>
    <w:rsid w:val="007F3070"/>
    <w:rsid w:val="007F3363"/>
    <w:rsid w:val="007F3396"/>
    <w:rsid w:val="007F34AE"/>
    <w:rsid w:val="007F351E"/>
    <w:rsid w:val="007F3569"/>
    <w:rsid w:val="007F36C6"/>
    <w:rsid w:val="007F37AD"/>
    <w:rsid w:val="007F3983"/>
    <w:rsid w:val="007F3A6D"/>
    <w:rsid w:val="007F3C7B"/>
    <w:rsid w:val="007F3CFD"/>
    <w:rsid w:val="007F3D47"/>
    <w:rsid w:val="007F3E4B"/>
    <w:rsid w:val="007F3F36"/>
    <w:rsid w:val="007F4075"/>
    <w:rsid w:val="007F413F"/>
    <w:rsid w:val="007F4166"/>
    <w:rsid w:val="007F4384"/>
    <w:rsid w:val="007F449B"/>
    <w:rsid w:val="007F4538"/>
    <w:rsid w:val="007F4597"/>
    <w:rsid w:val="007F45DB"/>
    <w:rsid w:val="007F46C8"/>
    <w:rsid w:val="007F47B8"/>
    <w:rsid w:val="007F47EB"/>
    <w:rsid w:val="007F48D3"/>
    <w:rsid w:val="007F4996"/>
    <w:rsid w:val="007F4B24"/>
    <w:rsid w:val="007F4B41"/>
    <w:rsid w:val="007F4BBA"/>
    <w:rsid w:val="007F4BCE"/>
    <w:rsid w:val="007F4CFF"/>
    <w:rsid w:val="007F4F2A"/>
    <w:rsid w:val="007F5034"/>
    <w:rsid w:val="007F50CE"/>
    <w:rsid w:val="007F51CE"/>
    <w:rsid w:val="007F545B"/>
    <w:rsid w:val="007F5590"/>
    <w:rsid w:val="007F56A5"/>
    <w:rsid w:val="007F586F"/>
    <w:rsid w:val="007F58E6"/>
    <w:rsid w:val="007F5BB5"/>
    <w:rsid w:val="007F5D6B"/>
    <w:rsid w:val="007F6051"/>
    <w:rsid w:val="007F60CB"/>
    <w:rsid w:val="007F658F"/>
    <w:rsid w:val="007F6736"/>
    <w:rsid w:val="007F675D"/>
    <w:rsid w:val="007F685C"/>
    <w:rsid w:val="007F689C"/>
    <w:rsid w:val="007F6CC2"/>
    <w:rsid w:val="007F6D88"/>
    <w:rsid w:val="007F6E30"/>
    <w:rsid w:val="007F6E61"/>
    <w:rsid w:val="007F6E8F"/>
    <w:rsid w:val="007F6FC2"/>
    <w:rsid w:val="007F7100"/>
    <w:rsid w:val="007F71DC"/>
    <w:rsid w:val="007F73B4"/>
    <w:rsid w:val="007F73D5"/>
    <w:rsid w:val="007F7680"/>
    <w:rsid w:val="007F7719"/>
    <w:rsid w:val="007F775A"/>
    <w:rsid w:val="007F78B2"/>
    <w:rsid w:val="007F78FE"/>
    <w:rsid w:val="007F7BC7"/>
    <w:rsid w:val="007F7F23"/>
    <w:rsid w:val="007F7FEE"/>
    <w:rsid w:val="0080006F"/>
    <w:rsid w:val="00800078"/>
    <w:rsid w:val="0080018C"/>
    <w:rsid w:val="00800195"/>
    <w:rsid w:val="0080019C"/>
    <w:rsid w:val="0080064C"/>
    <w:rsid w:val="00800854"/>
    <w:rsid w:val="0080099F"/>
    <w:rsid w:val="008009BD"/>
    <w:rsid w:val="00800B2C"/>
    <w:rsid w:val="00800B76"/>
    <w:rsid w:val="00800B8C"/>
    <w:rsid w:val="00800C6E"/>
    <w:rsid w:val="00800F21"/>
    <w:rsid w:val="00800F74"/>
    <w:rsid w:val="00800FC4"/>
    <w:rsid w:val="00801057"/>
    <w:rsid w:val="008010A7"/>
    <w:rsid w:val="008010AA"/>
    <w:rsid w:val="00801105"/>
    <w:rsid w:val="008011CA"/>
    <w:rsid w:val="008011F9"/>
    <w:rsid w:val="00801472"/>
    <w:rsid w:val="008014AB"/>
    <w:rsid w:val="008014CD"/>
    <w:rsid w:val="00801800"/>
    <w:rsid w:val="008018E2"/>
    <w:rsid w:val="008019E7"/>
    <w:rsid w:val="008019FD"/>
    <w:rsid w:val="00801A25"/>
    <w:rsid w:val="00801A59"/>
    <w:rsid w:val="00801BAA"/>
    <w:rsid w:val="00801CD6"/>
    <w:rsid w:val="008020A2"/>
    <w:rsid w:val="0080220E"/>
    <w:rsid w:val="008025E9"/>
    <w:rsid w:val="0080261B"/>
    <w:rsid w:val="00802756"/>
    <w:rsid w:val="008027C0"/>
    <w:rsid w:val="0080281C"/>
    <w:rsid w:val="0080284E"/>
    <w:rsid w:val="00802A39"/>
    <w:rsid w:val="00802B12"/>
    <w:rsid w:val="00802D83"/>
    <w:rsid w:val="00802F67"/>
    <w:rsid w:val="00802F68"/>
    <w:rsid w:val="00802F71"/>
    <w:rsid w:val="00802FB4"/>
    <w:rsid w:val="00802FDB"/>
    <w:rsid w:val="008030BC"/>
    <w:rsid w:val="008032A8"/>
    <w:rsid w:val="00803367"/>
    <w:rsid w:val="008033A9"/>
    <w:rsid w:val="00803769"/>
    <w:rsid w:val="0080388F"/>
    <w:rsid w:val="008038BF"/>
    <w:rsid w:val="008039DA"/>
    <w:rsid w:val="00803A15"/>
    <w:rsid w:val="00803A44"/>
    <w:rsid w:val="00803A55"/>
    <w:rsid w:val="00803B36"/>
    <w:rsid w:val="00803B6E"/>
    <w:rsid w:val="00803BD4"/>
    <w:rsid w:val="00803E9B"/>
    <w:rsid w:val="00803EAF"/>
    <w:rsid w:val="00803F74"/>
    <w:rsid w:val="00803FCF"/>
    <w:rsid w:val="008040D0"/>
    <w:rsid w:val="0080410F"/>
    <w:rsid w:val="008041AA"/>
    <w:rsid w:val="008041D8"/>
    <w:rsid w:val="008041FC"/>
    <w:rsid w:val="00804209"/>
    <w:rsid w:val="00804391"/>
    <w:rsid w:val="008046A5"/>
    <w:rsid w:val="0080470D"/>
    <w:rsid w:val="00804740"/>
    <w:rsid w:val="00804748"/>
    <w:rsid w:val="008047E5"/>
    <w:rsid w:val="0080481A"/>
    <w:rsid w:val="0080488F"/>
    <w:rsid w:val="0080490A"/>
    <w:rsid w:val="00804926"/>
    <w:rsid w:val="00804D8A"/>
    <w:rsid w:val="00804D8B"/>
    <w:rsid w:val="00804D92"/>
    <w:rsid w:val="00804F14"/>
    <w:rsid w:val="00804F89"/>
    <w:rsid w:val="00804FD0"/>
    <w:rsid w:val="00805052"/>
    <w:rsid w:val="00805072"/>
    <w:rsid w:val="00805198"/>
    <w:rsid w:val="008052E5"/>
    <w:rsid w:val="0080577B"/>
    <w:rsid w:val="00805840"/>
    <w:rsid w:val="0080588A"/>
    <w:rsid w:val="00805A38"/>
    <w:rsid w:val="00805AA8"/>
    <w:rsid w:val="00805C85"/>
    <w:rsid w:val="00805EB4"/>
    <w:rsid w:val="00805EC9"/>
    <w:rsid w:val="00805EFC"/>
    <w:rsid w:val="00806147"/>
    <w:rsid w:val="008061F3"/>
    <w:rsid w:val="00806270"/>
    <w:rsid w:val="0080635E"/>
    <w:rsid w:val="0080671A"/>
    <w:rsid w:val="00806869"/>
    <w:rsid w:val="00806871"/>
    <w:rsid w:val="00806A33"/>
    <w:rsid w:val="00806A59"/>
    <w:rsid w:val="00806C98"/>
    <w:rsid w:val="00806DAC"/>
    <w:rsid w:val="00806F9E"/>
    <w:rsid w:val="00807020"/>
    <w:rsid w:val="00807098"/>
    <w:rsid w:val="0080712B"/>
    <w:rsid w:val="008072AB"/>
    <w:rsid w:val="008073EE"/>
    <w:rsid w:val="00807627"/>
    <w:rsid w:val="00807637"/>
    <w:rsid w:val="0080772E"/>
    <w:rsid w:val="008078B4"/>
    <w:rsid w:val="008078E7"/>
    <w:rsid w:val="00807A1C"/>
    <w:rsid w:val="00807ADD"/>
    <w:rsid w:val="00807B89"/>
    <w:rsid w:val="00807E01"/>
    <w:rsid w:val="00807EAB"/>
    <w:rsid w:val="00807F0B"/>
    <w:rsid w:val="008102B7"/>
    <w:rsid w:val="00810309"/>
    <w:rsid w:val="008104C9"/>
    <w:rsid w:val="00810533"/>
    <w:rsid w:val="00810774"/>
    <w:rsid w:val="00810780"/>
    <w:rsid w:val="008109E7"/>
    <w:rsid w:val="00810A68"/>
    <w:rsid w:val="00810B9F"/>
    <w:rsid w:val="00810C37"/>
    <w:rsid w:val="00810D3D"/>
    <w:rsid w:val="00810E45"/>
    <w:rsid w:val="00810FE6"/>
    <w:rsid w:val="00810FE9"/>
    <w:rsid w:val="0081106C"/>
    <w:rsid w:val="00811325"/>
    <w:rsid w:val="0081149A"/>
    <w:rsid w:val="0081150E"/>
    <w:rsid w:val="008117DB"/>
    <w:rsid w:val="008117F8"/>
    <w:rsid w:val="008118F9"/>
    <w:rsid w:val="00811B30"/>
    <w:rsid w:val="00811B4E"/>
    <w:rsid w:val="00811E6A"/>
    <w:rsid w:val="00811EB0"/>
    <w:rsid w:val="00811F53"/>
    <w:rsid w:val="008120AD"/>
    <w:rsid w:val="008120B2"/>
    <w:rsid w:val="00812130"/>
    <w:rsid w:val="008121A5"/>
    <w:rsid w:val="008122AB"/>
    <w:rsid w:val="00812370"/>
    <w:rsid w:val="00812517"/>
    <w:rsid w:val="008126D1"/>
    <w:rsid w:val="008127A7"/>
    <w:rsid w:val="00812966"/>
    <w:rsid w:val="00812969"/>
    <w:rsid w:val="00812ACC"/>
    <w:rsid w:val="00812AEA"/>
    <w:rsid w:val="00812E1F"/>
    <w:rsid w:val="00812E8D"/>
    <w:rsid w:val="00812F16"/>
    <w:rsid w:val="008133C4"/>
    <w:rsid w:val="00813437"/>
    <w:rsid w:val="00813499"/>
    <w:rsid w:val="00813616"/>
    <w:rsid w:val="008137F2"/>
    <w:rsid w:val="008139B9"/>
    <w:rsid w:val="00813A0B"/>
    <w:rsid w:val="00813BF2"/>
    <w:rsid w:val="00813CB9"/>
    <w:rsid w:val="00813ED0"/>
    <w:rsid w:val="0081419D"/>
    <w:rsid w:val="008142F2"/>
    <w:rsid w:val="00814A0E"/>
    <w:rsid w:val="00814B1D"/>
    <w:rsid w:val="00814D27"/>
    <w:rsid w:val="00814EE5"/>
    <w:rsid w:val="00814F8D"/>
    <w:rsid w:val="00814FC9"/>
    <w:rsid w:val="00814FD2"/>
    <w:rsid w:val="00814FDB"/>
    <w:rsid w:val="00815025"/>
    <w:rsid w:val="00815172"/>
    <w:rsid w:val="008151D4"/>
    <w:rsid w:val="00815208"/>
    <w:rsid w:val="00815230"/>
    <w:rsid w:val="00815255"/>
    <w:rsid w:val="00815268"/>
    <w:rsid w:val="00815278"/>
    <w:rsid w:val="008152B8"/>
    <w:rsid w:val="00815397"/>
    <w:rsid w:val="00815428"/>
    <w:rsid w:val="0081552B"/>
    <w:rsid w:val="00815571"/>
    <w:rsid w:val="008155AB"/>
    <w:rsid w:val="0081569B"/>
    <w:rsid w:val="00815702"/>
    <w:rsid w:val="00815876"/>
    <w:rsid w:val="00815888"/>
    <w:rsid w:val="00815957"/>
    <w:rsid w:val="0081599E"/>
    <w:rsid w:val="008159C5"/>
    <w:rsid w:val="00815A50"/>
    <w:rsid w:val="00815A7D"/>
    <w:rsid w:val="00815AFF"/>
    <w:rsid w:val="00815B8A"/>
    <w:rsid w:val="00815C48"/>
    <w:rsid w:val="00815C9D"/>
    <w:rsid w:val="00815D38"/>
    <w:rsid w:val="00815DAC"/>
    <w:rsid w:val="00815DC1"/>
    <w:rsid w:val="00815ECB"/>
    <w:rsid w:val="00815F96"/>
    <w:rsid w:val="008160A6"/>
    <w:rsid w:val="0081619A"/>
    <w:rsid w:val="0081620C"/>
    <w:rsid w:val="0081636A"/>
    <w:rsid w:val="00816416"/>
    <w:rsid w:val="0081643D"/>
    <w:rsid w:val="0081648C"/>
    <w:rsid w:val="0081655B"/>
    <w:rsid w:val="0081674A"/>
    <w:rsid w:val="00816B9B"/>
    <w:rsid w:val="00816BA6"/>
    <w:rsid w:val="00816C89"/>
    <w:rsid w:val="00816CC0"/>
    <w:rsid w:val="008170FC"/>
    <w:rsid w:val="00817339"/>
    <w:rsid w:val="008173A2"/>
    <w:rsid w:val="008173D4"/>
    <w:rsid w:val="00817460"/>
    <w:rsid w:val="008177D5"/>
    <w:rsid w:val="0081791C"/>
    <w:rsid w:val="0081798C"/>
    <w:rsid w:val="00817B7A"/>
    <w:rsid w:val="00817E23"/>
    <w:rsid w:val="00820216"/>
    <w:rsid w:val="008206AA"/>
    <w:rsid w:val="0082071B"/>
    <w:rsid w:val="00820888"/>
    <w:rsid w:val="00820C60"/>
    <w:rsid w:val="00820CD6"/>
    <w:rsid w:val="00820E53"/>
    <w:rsid w:val="00820E61"/>
    <w:rsid w:val="00820EED"/>
    <w:rsid w:val="00820F2C"/>
    <w:rsid w:val="00820FFC"/>
    <w:rsid w:val="0082109F"/>
    <w:rsid w:val="008210D6"/>
    <w:rsid w:val="00821176"/>
    <w:rsid w:val="00821349"/>
    <w:rsid w:val="00821362"/>
    <w:rsid w:val="00821712"/>
    <w:rsid w:val="00821749"/>
    <w:rsid w:val="0082183D"/>
    <w:rsid w:val="00821948"/>
    <w:rsid w:val="00821B12"/>
    <w:rsid w:val="00821D37"/>
    <w:rsid w:val="00821DCD"/>
    <w:rsid w:val="00821EC9"/>
    <w:rsid w:val="008222CE"/>
    <w:rsid w:val="008224FB"/>
    <w:rsid w:val="0082265B"/>
    <w:rsid w:val="008227ED"/>
    <w:rsid w:val="00822B7B"/>
    <w:rsid w:val="00822CEE"/>
    <w:rsid w:val="00822D07"/>
    <w:rsid w:val="00822E4C"/>
    <w:rsid w:val="00822EB4"/>
    <w:rsid w:val="00822F95"/>
    <w:rsid w:val="0082302D"/>
    <w:rsid w:val="0082327A"/>
    <w:rsid w:val="0082331E"/>
    <w:rsid w:val="00823448"/>
    <w:rsid w:val="00823697"/>
    <w:rsid w:val="00823909"/>
    <w:rsid w:val="00823D7F"/>
    <w:rsid w:val="00824103"/>
    <w:rsid w:val="00824147"/>
    <w:rsid w:val="0082417C"/>
    <w:rsid w:val="0082442B"/>
    <w:rsid w:val="00824490"/>
    <w:rsid w:val="0082453D"/>
    <w:rsid w:val="00824554"/>
    <w:rsid w:val="00824712"/>
    <w:rsid w:val="00824844"/>
    <w:rsid w:val="0082487E"/>
    <w:rsid w:val="008249D8"/>
    <w:rsid w:val="008249E3"/>
    <w:rsid w:val="008249FC"/>
    <w:rsid w:val="00824B98"/>
    <w:rsid w:val="00824C2A"/>
    <w:rsid w:val="00824DDE"/>
    <w:rsid w:val="00824E9B"/>
    <w:rsid w:val="008250FB"/>
    <w:rsid w:val="00825152"/>
    <w:rsid w:val="00825207"/>
    <w:rsid w:val="0082526B"/>
    <w:rsid w:val="00825378"/>
    <w:rsid w:val="00825564"/>
    <w:rsid w:val="00825666"/>
    <w:rsid w:val="008256C9"/>
    <w:rsid w:val="008257A3"/>
    <w:rsid w:val="0082583B"/>
    <w:rsid w:val="00825863"/>
    <w:rsid w:val="008259CF"/>
    <w:rsid w:val="00825A17"/>
    <w:rsid w:val="00825A32"/>
    <w:rsid w:val="00825AEE"/>
    <w:rsid w:val="00825B22"/>
    <w:rsid w:val="00825B77"/>
    <w:rsid w:val="00825D71"/>
    <w:rsid w:val="00825E31"/>
    <w:rsid w:val="00825EA8"/>
    <w:rsid w:val="00825EB3"/>
    <w:rsid w:val="00825FFF"/>
    <w:rsid w:val="008260C1"/>
    <w:rsid w:val="00826228"/>
    <w:rsid w:val="0082626C"/>
    <w:rsid w:val="008263D1"/>
    <w:rsid w:val="008265A2"/>
    <w:rsid w:val="008265F5"/>
    <w:rsid w:val="0082681D"/>
    <w:rsid w:val="00826959"/>
    <w:rsid w:val="00826A88"/>
    <w:rsid w:val="00826B76"/>
    <w:rsid w:val="00826BCA"/>
    <w:rsid w:val="00826C06"/>
    <w:rsid w:val="00826D4C"/>
    <w:rsid w:val="00826E1F"/>
    <w:rsid w:val="00827341"/>
    <w:rsid w:val="00827471"/>
    <w:rsid w:val="008276F7"/>
    <w:rsid w:val="00827845"/>
    <w:rsid w:val="00827A11"/>
    <w:rsid w:val="00827A86"/>
    <w:rsid w:val="00827D74"/>
    <w:rsid w:val="00827F97"/>
    <w:rsid w:val="00827FF8"/>
    <w:rsid w:val="00830227"/>
    <w:rsid w:val="0083032F"/>
    <w:rsid w:val="008304F1"/>
    <w:rsid w:val="00830667"/>
    <w:rsid w:val="008306B5"/>
    <w:rsid w:val="00830711"/>
    <w:rsid w:val="0083086E"/>
    <w:rsid w:val="00830883"/>
    <w:rsid w:val="008308F6"/>
    <w:rsid w:val="00830A82"/>
    <w:rsid w:val="00830DCA"/>
    <w:rsid w:val="00830DD1"/>
    <w:rsid w:val="00830E9E"/>
    <w:rsid w:val="00830EC4"/>
    <w:rsid w:val="008310F1"/>
    <w:rsid w:val="0083113C"/>
    <w:rsid w:val="008311DA"/>
    <w:rsid w:val="008312C1"/>
    <w:rsid w:val="0083134F"/>
    <w:rsid w:val="008316CA"/>
    <w:rsid w:val="008318B5"/>
    <w:rsid w:val="008318FB"/>
    <w:rsid w:val="0083196A"/>
    <w:rsid w:val="008319AD"/>
    <w:rsid w:val="00831DA4"/>
    <w:rsid w:val="008321A9"/>
    <w:rsid w:val="00832256"/>
    <w:rsid w:val="0083240E"/>
    <w:rsid w:val="0083285E"/>
    <w:rsid w:val="00832A1F"/>
    <w:rsid w:val="00832B55"/>
    <w:rsid w:val="00832CC9"/>
    <w:rsid w:val="00832CF4"/>
    <w:rsid w:val="0083306D"/>
    <w:rsid w:val="0083318D"/>
    <w:rsid w:val="00833305"/>
    <w:rsid w:val="0083379B"/>
    <w:rsid w:val="008339E9"/>
    <w:rsid w:val="00833AB3"/>
    <w:rsid w:val="00833DF4"/>
    <w:rsid w:val="00833E48"/>
    <w:rsid w:val="00833E8D"/>
    <w:rsid w:val="00833FF0"/>
    <w:rsid w:val="008340F9"/>
    <w:rsid w:val="00834125"/>
    <w:rsid w:val="00834142"/>
    <w:rsid w:val="00834171"/>
    <w:rsid w:val="00834217"/>
    <w:rsid w:val="00834406"/>
    <w:rsid w:val="00834591"/>
    <w:rsid w:val="008345EE"/>
    <w:rsid w:val="0083497E"/>
    <w:rsid w:val="00834A9C"/>
    <w:rsid w:val="00834AF6"/>
    <w:rsid w:val="00834BF4"/>
    <w:rsid w:val="00834E88"/>
    <w:rsid w:val="008350C5"/>
    <w:rsid w:val="00835117"/>
    <w:rsid w:val="0083525A"/>
    <w:rsid w:val="008352CE"/>
    <w:rsid w:val="00835346"/>
    <w:rsid w:val="0083548A"/>
    <w:rsid w:val="008354C3"/>
    <w:rsid w:val="008355CE"/>
    <w:rsid w:val="00835691"/>
    <w:rsid w:val="00835695"/>
    <w:rsid w:val="008357D9"/>
    <w:rsid w:val="008357E5"/>
    <w:rsid w:val="00835A9E"/>
    <w:rsid w:val="00835CBB"/>
    <w:rsid w:val="00835D65"/>
    <w:rsid w:val="00835ECA"/>
    <w:rsid w:val="00835F24"/>
    <w:rsid w:val="00835F51"/>
    <w:rsid w:val="00836125"/>
    <w:rsid w:val="008361A1"/>
    <w:rsid w:val="008363A7"/>
    <w:rsid w:val="008363EF"/>
    <w:rsid w:val="00836461"/>
    <w:rsid w:val="00836477"/>
    <w:rsid w:val="008364E2"/>
    <w:rsid w:val="0083650E"/>
    <w:rsid w:val="0083678D"/>
    <w:rsid w:val="0083681D"/>
    <w:rsid w:val="0083682A"/>
    <w:rsid w:val="008368C8"/>
    <w:rsid w:val="00836933"/>
    <w:rsid w:val="00836995"/>
    <w:rsid w:val="00836C9E"/>
    <w:rsid w:val="00836DA7"/>
    <w:rsid w:val="00836E7D"/>
    <w:rsid w:val="00836E9E"/>
    <w:rsid w:val="00836F5B"/>
    <w:rsid w:val="00836FFE"/>
    <w:rsid w:val="0083719E"/>
    <w:rsid w:val="00837478"/>
    <w:rsid w:val="00837479"/>
    <w:rsid w:val="00837537"/>
    <w:rsid w:val="00837647"/>
    <w:rsid w:val="008377AE"/>
    <w:rsid w:val="0083798A"/>
    <w:rsid w:val="00837AD0"/>
    <w:rsid w:val="00837B7C"/>
    <w:rsid w:val="00837D86"/>
    <w:rsid w:val="00837F5C"/>
    <w:rsid w:val="00837F67"/>
    <w:rsid w:val="008400C3"/>
    <w:rsid w:val="008402C0"/>
    <w:rsid w:val="008403F5"/>
    <w:rsid w:val="0084042A"/>
    <w:rsid w:val="008404FB"/>
    <w:rsid w:val="00840621"/>
    <w:rsid w:val="0084075D"/>
    <w:rsid w:val="00840AD1"/>
    <w:rsid w:val="00840B94"/>
    <w:rsid w:val="00840BEB"/>
    <w:rsid w:val="00840C41"/>
    <w:rsid w:val="00840C9B"/>
    <w:rsid w:val="00840E54"/>
    <w:rsid w:val="0084114B"/>
    <w:rsid w:val="00841153"/>
    <w:rsid w:val="00841229"/>
    <w:rsid w:val="008412A5"/>
    <w:rsid w:val="00841323"/>
    <w:rsid w:val="00841465"/>
    <w:rsid w:val="00841474"/>
    <w:rsid w:val="008414BD"/>
    <w:rsid w:val="0084197C"/>
    <w:rsid w:val="00841A21"/>
    <w:rsid w:val="00841AEE"/>
    <w:rsid w:val="00841B6B"/>
    <w:rsid w:val="00841BCC"/>
    <w:rsid w:val="00841CB3"/>
    <w:rsid w:val="00841D10"/>
    <w:rsid w:val="00841D28"/>
    <w:rsid w:val="00841E0D"/>
    <w:rsid w:val="00841F79"/>
    <w:rsid w:val="00841FDF"/>
    <w:rsid w:val="00841FF9"/>
    <w:rsid w:val="0084220E"/>
    <w:rsid w:val="0084240F"/>
    <w:rsid w:val="008424EC"/>
    <w:rsid w:val="008425D1"/>
    <w:rsid w:val="0084266B"/>
    <w:rsid w:val="008426D8"/>
    <w:rsid w:val="00842768"/>
    <w:rsid w:val="00842970"/>
    <w:rsid w:val="008429E1"/>
    <w:rsid w:val="00842AB9"/>
    <w:rsid w:val="00842E75"/>
    <w:rsid w:val="00842F7B"/>
    <w:rsid w:val="0084308A"/>
    <w:rsid w:val="00843143"/>
    <w:rsid w:val="00843180"/>
    <w:rsid w:val="0084319B"/>
    <w:rsid w:val="00843213"/>
    <w:rsid w:val="00843226"/>
    <w:rsid w:val="008433FC"/>
    <w:rsid w:val="008435B7"/>
    <w:rsid w:val="0084361D"/>
    <w:rsid w:val="00843648"/>
    <w:rsid w:val="008438C1"/>
    <w:rsid w:val="008438C8"/>
    <w:rsid w:val="008439C0"/>
    <w:rsid w:val="008439E2"/>
    <w:rsid w:val="00843B22"/>
    <w:rsid w:val="00843B84"/>
    <w:rsid w:val="00843CFA"/>
    <w:rsid w:val="00843D2C"/>
    <w:rsid w:val="00843DA5"/>
    <w:rsid w:val="00843DDF"/>
    <w:rsid w:val="00843FEA"/>
    <w:rsid w:val="00844177"/>
    <w:rsid w:val="008441F0"/>
    <w:rsid w:val="008443AA"/>
    <w:rsid w:val="008444EC"/>
    <w:rsid w:val="00844579"/>
    <w:rsid w:val="00844621"/>
    <w:rsid w:val="00844670"/>
    <w:rsid w:val="00844861"/>
    <w:rsid w:val="00844A8F"/>
    <w:rsid w:val="00844EA0"/>
    <w:rsid w:val="00844EAC"/>
    <w:rsid w:val="00844FAA"/>
    <w:rsid w:val="00845511"/>
    <w:rsid w:val="00845571"/>
    <w:rsid w:val="00845735"/>
    <w:rsid w:val="00845759"/>
    <w:rsid w:val="0084580A"/>
    <w:rsid w:val="0084582E"/>
    <w:rsid w:val="00845850"/>
    <w:rsid w:val="00845A11"/>
    <w:rsid w:val="00845A4E"/>
    <w:rsid w:val="00845A92"/>
    <w:rsid w:val="00845B39"/>
    <w:rsid w:val="00845CF6"/>
    <w:rsid w:val="00845D84"/>
    <w:rsid w:val="00845E3B"/>
    <w:rsid w:val="00845FBD"/>
    <w:rsid w:val="00846059"/>
    <w:rsid w:val="008460D0"/>
    <w:rsid w:val="00846127"/>
    <w:rsid w:val="00846301"/>
    <w:rsid w:val="008463D9"/>
    <w:rsid w:val="0084645A"/>
    <w:rsid w:val="008464BC"/>
    <w:rsid w:val="0084650C"/>
    <w:rsid w:val="00846686"/>
    <w:rsid w:val="008466D2"/>
    <w:rsid w:val="0084677A"/>
    <w:rsid w:val="00846A55"/>
    <w:rsid w:val="00846C79"/>
    <w:rsid w:val="00846DC0"/>
    <w:rsid w:val="00846F46"/>
    <w:rsid w:val="00846FAE"/>
    <w:rsid w:val="008471DA"/>
    <w:rsid w:val="00847226"/>
    <w:rsid w:val="00847270"/>
    <w:rsid w:val="008474F5"/>
    <w:rsid w:val="00847510"/>
    <w:rsid w:val="00847563"/>
    <w:rsid w:val="008476A7"/>
    <w:rsid w:val="008476F8"/>
    <w:rsid w:val="00847793"/>
    <w:rsid w:val="0084790D"/>
    <w:rsid w:val="00847967"/>
    <w:rsid w:val="00847981"/>
    <w:rsid w:val="008479C0"/>
    <w:rsid w:val="00847D4F"/>
    <w:rsid w:val="00847E1C"/>
    <w:rsid w:val="00847E73"/>
    <w:rsid w:val="00847EE6"/>
    <w:rsid w:val="00850054"/>
    <w:rsid w:val="00850626"/>
    <w:rsid w:val="008507CE"/>
    <w:rsid w:val="0085082D"/>
    <w:rsid w:val="00850858"/>
    <w:rsid w:val="00850999"/>
    <w:rsid w:val="00850A69"/>
    <w:rsid w:val="00850AAD"/>
    <w:rsid w:val="00850B72"/>
    <w:rsid w:val="00850BDA"/>
    <w:rsid w:val="00850D9E"/>
    <w:rsid w:val="00851005"/>
    <w:rsid w:val="00851365"/>
    <w:rsid w:val="0085149A"/>
    <w:rsid w:val="008514AB"/>
    <w:rsid w:val="008514CC"/>
    <w:rsid w:val="008517E0"/>
    <w:rsid w:val="00851952"/>
    <w:rsid w:val="00851B9A"/>
    <w:rsid w:val="00851BFD"/>
    <w:rsid w:val="00851D47"/>
    <w:rsid w:val="00851E91"/>
    <w:rsid w:val="00852081"/>
    <w:rsid w:val="008520A8"/>
    <w:rsid w:val="008521F0"/>
    <w:rsid w:val="00852667"/>
    <w:rsid w:val="008528E8"/>
    <w:rsid w:val="0085295A"/>
    <w:rsid w:val="0085297E"/>
    <w:rsid w:val="00852A28"/>
    <w:rsid w:val="00852A41"/>
    <w:rsid w:val="00852AA2"/>
    <w:rsid w:val="00852AFD"/>
    <w:rsid w:val="00852CDA"/>
    <w:rsid w:val="00852D53"/>
    <w:rsid w:val="00852D5D"/>
    <w:rsid w:val="00852DA6"/>
    <w:rsid w:val="00852E10"/>
    <w:rsid w:val="00852F30"/>
    <w:rsid w:val="00852FB4"/>
    <w:rsid w:val="00852FDC"/>
    <w:rsid w:val="00853359"/>
    <w:rsid w:val="008537AD"/>
    <w:rsid w:val="008537E0"/>
    <w:rsid w:val="0085383F"/>
    <w:rsid w:val="0085386C"/>
    <w:rsid w:val="0085395F"/>
    <w:rsid w:val="008539F7"/>
    <w:rsid w:val="00853AF4"/>
    <w:rsid w:val="00853B14"/>
    <w:rsid w:val="00853DC4"/>
    <w:rsid w:val="00853E66"/>
    <w:rsid w:val="00853EA3"/>
    <w:rsid w:val="00853FAE"/>
    <w:rsid w:val="00854185"/>
    <w:rsid w:val="00854213"/>
    <w:rsid w:val="00854964"/>
    <w:rsid w:val="00854BF9"/>
    <w:rsid w:val="00854CB2"/>
    <w:rsid w:val="00854CF9"/>
    <w:rsid w:val="00854D36"/>
    <w:rsid w:val="00854DC9"/>
    <w:rsid w:val="00854F21"/>
    <w:rsid w:val="0085518B"/>
    <w:rsid w:val="008553D8"/>
    <w:rsid w:val="00855520"/>
    <w:rsid w:val="008556AF"/>
    <w:rsid w:val="008556C6"/>
    <w:rsid w:val="00855702"/>
    <w:rsid w:val="00855709"/>
    <w:rsid w:val="0085571C"/>
    <w:rsid w:val="00855922"/>
    <w:rsid w:val="00855B22"/>
    <w:rsid w:val="00855B62"/>
    <w:rsid w:val="00855D10"/>
    <w:rsid w:val="00855D2D"/>
    <w:rsid w:val="00855F02"/>
    <w:rsid w:val="00855FCE"/>
    <w:rsid w:val="0085601D"/>
    <w:rsid w:val="00856269"/>
    <w:rsid w:val="008562FF"/>
    <w:rsid w:val="0085659C"/>
    <w:rsid w:val="008566A7"/>
    <w:rsid w:val="008566F3"/>
    <w:rsid w:val="00856827"/>
    <w:rsid w:val="0085696F"/>
    <w:rsid w:val="00856B03"/>
    <w:rsid w:val="00856F70"/>
    <w:rsid w:val="00857030"/>
    <w:rsid w:val="00857099"/>
    <w:rsid w:val="00857421"/>
    <w:rsid w:val="00857573"/>
    <w:rsid w:val="008575AE"/>
    <w:rsid w:val="0085760F"/>
    <w:rsid w:val="00857756"/>
    <w:rsid w:val="00857B37"/>
    <w:rsid w:val="00857BB3"/>
    <w:rsid w:val="00857C33"/>
    <w:rsid w:val="00857C8B"/>
    <w:rsid w:val="00857E4B"/>
    <w:rsid w:val="00857E4D"/>
    <w:rsid w:val="00857F0C"/>
    <w:rsid w:val="008601DD"/>
    <w:rsid w:val="00860217"/>
    <w:rsid w:val="0086025D"/>
    <w:rsid w:val="00860499"/>
    <w:rsid w:val="00860663"/>
    <w:rsid w:val="008606CB"/>
    <w:rsid w:val="008606EB"/>
    <w:rsid w:val="00860716"/>
    <w:rsid w:val="00860838"/>
    <w:rsid w:val="008608FE"/>
    <w:rsid w:val="00860A8D"/>
    <w:rsid w:val="00860D5D"/>
    <w:rsid w:val="00860DD4"/>
    <w:rsid w:val="00860E97"/>
    <w:rsid w:val="0086127B"/>
    <w:rsid w:val="00861386"/>
    <w:rsid w:val="0086149E"/>
    <w:rsid w:val="008614B9"/>
    <w:rsid w:val="00861706"/>
    <w:rsid w:val="0086171B"/>
    <w:rsid w:val="00861894"/>
    <w:rsid w:val="008618A0"/>
    <w:rsid w:val="00861963"/>
    <w:rsid w:val="0086197E"/>
    <w:rsid w:val="00861A3E"/>
    <w:rsid w:val="00861A8E"/>
    <w:rsid w:val="00861B49"/>
    <w:rsid w:val="00861B5B"/>
    <w:rsid w:val="00861BE0"/>
    <w:rsid w:val="00861D80"/>
    <w:rsid w:val="00861DA1"/>
    <w:rsid w:val="00861DF1"/>
    <w:rsid w:val="0086215C"/>
    <w:rsid w:val="0086232E"/>
    <w:rsid w:val="00862346"/>
    <w:rsid w:val="00862551"/>
    <w:rsid w:val="0086258B"/>
    <w:rsid w:val="00862814"/>
    <w:rsid w:val="0086282A"/>
    <w:rsid w:val="00862B87"/>
    <w:rsid w:val="00862CC5"/>
    <w:rsid w:val="00862D34"/>
    <w:rsid w:val="00862D43"/>
    <w:rsid w:val="00862FEC"/>
    <w:rsid w:val="00862FF9"/>
    <w:rsid w:val="00863097"/>
    <w:rsid w:val="00863160"/>
    <w:rsid w:val="00863168"/>
    <w:rsid w:val="008632A0"/>
    <w:rsid w:val="00863334"/>
    <w:rsid w:val="0086342B"/>
    <w:rsid w:val="008634C2"/>
    <w:rsid w:val="008634D5"/>
    <w:rsid w:val="00863549"/>
    <w:rsid w:val="008635CA"/>
    <w:rsid w:val="008635CE"/>
    <w:rsid w:val="00863620"/>
    <w:rsid w:val="0086369E"/>
    <w:rsid w:val="0086377B"/>
    <w:rsid w:val="00863782"/>
    <w:rsid w:val="00863816"/>
    <w:rsid w:val="00863A43"/>
    <w:rsid w:val="00863B24"/>
    <w:rsid w:val="00863BFB"/>
    <w:rsid w:val="00863C15"/>
    <w:rsid w:val="00863CE1"/>
    <w:rsid w:val="00863F09"/>
    <w:rsid w:val="00863F69"/>
    <w:rsid w:val="0086400F"/>
    <w:rsid w:val="00864038"/>
    <w:rsid w:val="008640E0"/>
    <w:rsid w:val="00864151"/>
    <w:rsid w:val="00864176"/>
    <w:rsid w:val="008643E2"/>
    <w:rsid w:val="0086442B"/>
    <w:rsid w:val="0086471C"/>
    <w:rsid w:val="008647D2"/>
    <w:rsid w:val="00864819"/>
    <w:rsid w:val="00864D5B"/>
    <w:rsid w:val="00864D64"/>
    <w:rsid w:val="00864E96"/>
    <w:rsid w:val="0086504C"/>
    <w:rsid w:val="00865244"/>
    <w:rsid w:val="0086546F"/>
    <w:rsid w:val="008654D2"/>
    <w:rsid w:val="008654D5"/>
    <w:rsid w:val="0086550E"/>
    <w:rsid w:val="008655B0"/>
    <w:rsid w:val="0086565D"/>
    <w:rsid w:val="008656FC"/>
    <w:rsid w:val="008658EA"/>
    <w:rsid w:val="0086590F"/>
    <w:rsid w:val="00865952"/>
    <w:rsid w:val="008659E8"/>
    <w:rsid w:val="00865B6B"/>
    <w:rsid w:val="0086617B"/>
    <w:rsid w:val="00866195"/>
    <w:rsid w:val="00866342"/>
    <w:rsid w:val="0086635E"/>
    <w:rsid w:val="0086636B"/>
    <w:rsid w:val="008664D6"/>
    <w:rsid w:val="008665A9"/>
    <w:rsid w:val="0086668A"/>
    <w:rsid w:val="008667A1"/>
    <w:rsid w:val="00866A57"/>
    <w:rsid w:val="00866B50"/>
    <w:rsid w:val="00866C45"/>
    <w:rsid w:val="00866CE2"/>
    <w:rsid w:val="00866DF1"/>
    <w:rsid w:val="00867019"/>
    <w:rsid w:val="00867062"/>
    <w:rsid w:val="008670EF"/>
    <w:rsid w:val="00867173"/>
    <w:rsid w:val="0086718B"/>
    <w:rsid w:val="00867276"/>
    <w:rsid w:val="00867383"/>
    <w:rsid w:val="0086749A"/>
    <w:rsid w:val="008674E8"/>
    <w:rsid w:val="008674EF"/>
    <w:rsid w:val="008675F6"/>
    <w:rsid w:val="0086774E"/>
    <w:rsid w:val="008677D4"/>
    <w:rsid w:val="00867861"/>
    <w:rsid w:val="008678D2"/>
    <w:rsid w:val="008679D3"/>
    <w:rsid w:val="00867A1C"/>
    <w:rsid w:val="00867BCF"/>
    <w:rsid w:val="008700B4"/>
    <w:rsid w:val="008700FE"/>
    <w:rsid w:val="00870123"/>
    <w:rsid w:val="00870226"/>
    <w:rsid w:val="008704D3"/>
    <w:rsid w:val="0087055D"/>
    <w:rsid w:val="0087080F"/>
    <w:rsid w:val="008709FE"/>
    <w:rsid w:val="00870ACF"/>
    <w:rsid w:val="00870CD5"/>
    <w:rsid w:val="00870DD2"/>
    <w:rsid w:val="00871000"/>
    <w:rsid w:val="0087126C"/>
    <w:rsid w:val="008715C3"/>
    <w:rsid w:val="0087178F"/>
    <w:rsid w:val="00871A15"/>
    <w:rsid w:val="00871A26"/>
    <w:rsid w:val="00871C16"/>
    <w:rsid w:val="00871EA3"/>
    <w:rsid w:val="00871EF4"/>
    <w:rsid w:val="008722A8"/>
    <w:rsid w:val="008725B5"/>
    <w:rsid w:val="0087265A"/>
    <w:rsid w:val="00872724"/>
    <w:rsid w:val="008727F9"/>
    <w:rsid w:val="008729A2"/>
    <w:rsid w:val="00872AB2"/>
    <w:rsid w:val="00872D78"/>
    <w:rsid w:val="00872D9D"/>
    <w:rsid w:val="00872E52"/>
    <w:rsid w:val="008730DA"/>
    <w:rsid w:val="008730F4"/>
    <w:rsid w:val="00873109"/>
    <w:rsid w:val="00873218"/>
    <w:rsid w:val="00873607"/>
    <w:rsid w:val="0087360F"/>
    <w:rsid w:val="008736D8"/>
    <w:rsid w:val="00873751"/>
    <w:rsid w:val="00873801"/>
    <w:rsid w:val="0087389E"/>
    <w:rsid w:val="00873998"/>
    <w:rsid w:val="00873B79"/>
    <w:rsid w:val="00873BC3"/>
    <w:rsid w:val="00873CDE"/>
    <w:rsid w:val="00873E18"/>
    <w:rsid w:val="00873EEA"/>
    <w:rsid w:val="00873FB7"/>
    <w:rsid w:val="008740B9"/>
    <w:rsid w:val="008740D3"/>
    <w:rsid w:val="00874235"/>
    <w:rsid w:val="008742BB"/>
    <w:rsid w:val="00874771"/>
    <w:rsid w:val="0087490B"/>
    <w:rsid w:val="008749CC"/>
    <w:rsid w:val="00874A97"/>
    <w:rsid w:val="00874BF2"/>
    <w:rsid w:val="00874CC4"/>
    <w:rsid w:val="00874FEE"/>
    <w:rsid w:val="008750B5"/>
    <w:rsid w:val="00875136"/>
    <w:rsid w:val="0087522C"/>
    <w:rsid w:val="00875304"/>
    <w:rsid w:val="0087550C"/>
    <w:rsid w:val="008756CA"/>
    <w:rsid w:val="00875851"/>
    <w:rsid w:val="008758FC"/>
    <w:rsid w:val="00875B37"/>
    <w:rsid w:val="00875B42"/>
    <w:rsid w:val="00875C9D"/>
    <w:rsid w:val="00875CD7"/>
    <w:rsid w:val="00875D89"/>
    <w:rsid w:val="00875DA9"/>
    <w:rsid w:val="00876292"/>
    <w:rsid w:val="00876305"/>
    <w:rsid w:val="00876459"/>
    <w:rsid w:val="00876476"/>
    <w:rsid w:val="008764B8"/>
    <w:rsid w:val="008764D2"/>
    <w:rsid w:val="00876555"/>
    <w:rsid w:val="00876702"/>
    <w:rsid w:val="0087671D"/>
    <w:rsid w:val="008767CF"/>
    <w:rsid w:val="008769FE"/>
    <w:rsid w:val="008769FF"/>
    <w:rsid w:val="00876B69"/>
    <w:rsid w:val="00876B75"/>
    <w:rsid w:val="00876BF1"/>
    <w:rsid w:val="00876C05"/>
    <w:rsid w:val="00876C31"/>
    <w:rsid w:val="00876CE8"/>
    <w:rsid w:val="00876FCA"/>
    <w:rsid w:val="00876FCF"/>
    <w:rsid w:val="0087704F"/>
    <w:rsid w:val="00877167"/>
    <w:rsid w:val="008771B8"/>
    <w:rsid w:val="008771C9"/>
    <w:rsid w:val="00877240"/>
    <w:rsid w:val="008773D6"/>
    <w:rsid w:val="008773F6"/>
    <w:rsid w:val="008774A1"/>
    <w:rsid w:val="00877604"/>
    <w:rsid w:val="00877692"/>
    <w:rsid w:val="008776AB"/>
    <w:rsid w:val="00877777"/>
    <w:rsid w:val="008777F1"/>
    <w:rsid w:val="00877868"/>
    <w:rsid w:val="00877892"/>
    <w:rsid w:val="008778F4"/>
    <w:rsid w:val="00877A53"/>
    <w:rsid w:val="00877A6A"/>
    <w:rsid w:val="00877ECE"/>
    <w:rsid w:val="00877F74"/>
    <w:rsid w:val="00877FEF"/>
    <w:rsid w:val="00880078"/>
    <w:rsid w:val="00880273"/>
    <w:rsid w:val="00880883"/>
    <w:rsid w:val="00880908"/>
    <w:rsid w:val="00880950"/>
    <w:rsid w:val="008809E7"/>
    <w:rsid w:val="00880CAB"/>
    <w:rsid w:val="00880D5C"/>
    <w:rsid w:val="00880D9D"/>
    <w:rsid w:val="00880E5F"/>
    <w:rsid w:val="00881182"/>
    <w:rsid w:val="00881388"/>
    <w:rsid w:val="00881485"/>
    <w:rsid w:val="0088187C"/>
    <w:rsid w:val="008818A8"/>
    <w:rsid w:val="00881926"/>
    <w:rsid w:val="00881B70"/>
    <w:rsid w:val="00881C41"/>
    <w:rsid w:val="00881CA0"/>
    <w:rsid w:val="00881D06"/>
    <w:rsid w:val="00881EC1"/>
    <w:rsid w:val="0088209B"/>
    <w:rsid w:val="008822AB"/>
    <w:rsid w:val="00882360"/>
    <w:rsid w:val="008823CA"/>
    <w:rsid w:val="008823FD"/>
    <w:rsid w:val="008824BB"/>
    <w:rsid w:val="0088254D"/>
    <w:rsid w:val="008827B7"/>
    <w:rsid w:val="00882872"/>
    <w:rsid w:val="00882A93"/>
    <w:rsid w:val="00882B2A"/>
    <w:rsid w:val="00882E15"/>
    <w:rsid w:val="0088301B"/>
    <w:rsid w:val="008832C6"/>
    <w:rsid w:val="00883489"/>
    <w:rsid w:val="0088351C"/>
    <w:rsid w:val="008835AE"/>
    <w:rsid w:val="008835DD"/>
    <w:rsid w:val="008835DF"/>
    <w:rsid w:val="00883966"/>
    <w:rsid w:val="00883AB5"/>
    <w:rsid w:val="00883C22"/>
    <w:rsid w:val="00883E8A"/>
    <w:rsid w:val="00884438"/>
    <w:rsid w:val="00884553"/>
    <w:rsid w:val="0088460A"/>
    <w:rsid w:val="0088479E"/>
    <w:rsid w:val="00884B40"/>
    <w:rsid w:val="00884E87"/>
    <w:rsid w:val="008850EC"/>
    <w:rsid w:val="00885155"/>
    <w:rsid w:val="008851E2"/>
    <w:rsid w:val="00885206"/>
    <w:rsid w:val="00885381"/>
    <w:rsid w:val="00885397"/>
    <w:rsid w:val="008853BF"/>
    <w:rsid w:val="008854F8"/>
    <w:rsid w:val="00885599"/>
    <w:rsid w:val="0088573E"/>
    <w:rsid w:val="00885914"/>
    <w:rsid w:val="008859A8"/>
    <w:rsid w:val="00885A1E"/>
    <w:rsid w:val="00885B02"/>
    <w:rsid w:val="00885BDE"/>
    <w:rsid w:val="00885BEF"/>
    <w:rsid w:val="00885CFF"/>
    <w:rsid w:val="00885FBF"/>
    <w:rsid w:val="0088624E"/>
    <w:rsid w:val="0088651F"/>
    <w:rsid w:val="0088669C"/>
    <w:rsid w:val="008866EA"/>
    <w:rsid w:val="00886D72"/>
    <w:rsid w:val="00886E34"/>
    <w:rsid w:val="0088702B"/>
    <w:rsid w:val="0088719A"/>
    <w:rsid w:val="008871E3"/>
    <w:rsid w:val="0088722E"/>
    <w:rsid w:val="00887341"/>
    <w:rsid w:val="00887450"/>
    <w:rsid w:val="008876FF"/>
    <w:rsid w:val="00887970"/>
    <w:rsid w:val="00887995"/>
    <w:rsid w:val="00887B24"/>
    <w:rsid w:val="00887BD0"/>
    <w:rsid w:val="00887C0E"/>
    <w:rsid w:val="00887C78"/>
    <w:rsid w:val="00887DA3"/>
    <w:rsid w:val="00887DF2"/>
    <w:rsid w:val="00887E2D"/>
    <w:rsid w:val="00887FDB"/>
    <w:rsid w:val="00890035"/>
    <w:rsid w:val="00890146"/>
    <w:rsid w:val="008902E9"/>
    <w:rsid w:val="008902F8"/>
    <w:rsid w:val="00890351"/>
    <w:rsid w:val="0089045A"/>
    <w:rsid w:val="008906C3"/>
    <w:rsid w:val="008908C0"/>
    <w:rsid w:val="00890980"/>
    <w:rsid w:val="008909DA"/>
    <w:rsid w:val="008909F2"/>
    <w:rsid w:val="00890CF7"/>
    <w:rsid w:val="00890DAE"/>
    <w:rsid w:val="00891023"/>
    <w:rsid w:val="008910F7"/>
    <w:rsid w:val="008911BB"/>
    <w:rsid w:val="008911F8"/>
    <w:rsid w:val="00891424"/>
    <w:rsid w:val="008914CF"/>
    <w:rsid w:val="00891776"/>
    <w:rsid w:val="00891900"/>
    <w:rsid w:val="00891951"/>
    <w:rsid w:val="00891964"/>
    <w:rsid w:val="00891968"/>
    <w:rsid w:val="00891B3D"/>
    <w:rsid w:val="00891D6E"/>
    <w:rsid w:val="00891F13"/>
    <w:rsid w:val="00891F74"/>
    <w:rsid w:val="00892009"/>
    <w:rsid w:val="00892037"/>
    <w:rsid w:val="00892161"/>
    <w:rsid w:val="008921AC"/>
    <w:rsid w:val="00892381"/>
    <w:rsid w:val="0089238D"/>
    <w:rsid w:val="00892449"/>
    <w:rsid w:val="008924F0"/>
    <w:rsid w:val="008924FA"/>
    <w:rsid w:val="00892679"/>
    <w:rsid w:val="008929A9"/>
    <w:rsid w:val="00892A2C"/>
    <w:rsid w:val="00892A75"/>
    <w:rsid w:val="00892BB7"/>
    <w:rsid w:val="00892C5E"/>
    <w:rsid w:val="00892CEA"/>
    <w:rsid w:val="00892D2E"/>
    <w:rsid w:val="00892DB3"/>
    <w:rsid w:val="00892FEC"/>
    <w:rsid w:val="0089302A"/>
    <w:rsid w:val="00893037"/>
    <w:rsid w:val="0089303A"/>
    <w:rsid w:val="008930DF"/>
    <w:rsid w:val="008931BD"/>
    <w:rsid w:val="008931D7"/>
    <w:rsid w:val="00893276"/>
    <w:rsid w:val="0089327B"/>
    <w:rsid w:val="008932EF"/>
    <w:rsid w:val="00893332"/>
    <w:rsid w:val="00893425"/>
    <w:rsid w:val="0089343C"/>
    <w:rsid w:val="0089349C"/>
    <w:rsid w:val="00893511"/>
    <w:rsid w:val="008935EC"/>
    <w:rsid w:val="00893669"/>
    <w:rsid w:val="008936CE"/>
    <w:rsid w:val="0089371F"/>
    <w:rsid w:val="00893AD2"/>
    <w:rsid w:val="00893C65"/>
    <w:rsid w:val="00893D58"/>
    <w:rsid w:val="00893F7C"/>
    <w:rsid w:val="00893F97"/>
    <w:rsid w:val="00894108"/>
    <w:rsid w:val="00894260"/>
    <w:rsid w:val="008942C3"/>
    <w:rsid w:val="00894651"/>
    <w:rsid w:val="00894667"/>
    <w:rsid w:val="00894747"/>
    <w:rsid w:val="0089486D"/>
    <w:rsid w:val="008948D7"/>
    <w:rsid w:val="00894A05"/>
    <w:rsid w:val="00894B5E"/>
    <w:rsid w:val="00894BBC"/>
    <w:rsid w:val="00894CB1"/>
    <w:rsid w:val="00894CEC"/>
    <w:rsid w:val="00894D32"/>
    <w:rsid w:val="00894D7D"/>
    <w:rsid w:val="00894F4B"/>
    <w:rsid w:val="00894F72"/>
    <w:rsid w:val="00895160"/>
    <w:rsid w:val="00895265"/>
    <w:rsid w:val="008953BD"/>
    <w:rsid w:val="0089574E"/>
    <w:rsid w:val="008957A7"/>
    <w:rsid w:val="008957C9"/>
    <w:rsid w:val="00895869"/>
    <w:rsid w:val="00895954"/>
    <w:rsid w:val="00895B20"/>
    <w:rsid w:val="00895B4F"/>
    <w:rsid w:val="00895BC0"/>
    <w:rsid w:val="00895D58"/>
    <w:rsid w:val="008960AE"/>
    <w:rsid w:val="0089614B"/>
    <w:rsid w:val="008961E9"/>
    <w:rsid w:val="00896265"/>
    <w:rsid w:val="008965A0"/>
    <w:rsid w:val="008967EC"/>
    <w:rsid w:val="00896866"/>
    <w:rsid w:val="0089688D"/>
    <w:rsid w:val="008968CA"/>
    <w:rsid w:val="008969E3"/>
    <w:rsid w:val="00896A8D"/>
    <w:rsid w:val="00896BDC"/>
    <w:rsid w:val="00896D09"/>
    <w:rsid w:val="00896EA5"/>
    <w:rsid w:val="00897076"/>
    <w:rsid w:val="00897256"/>
    <w:rsid w:val="00897294"/>
    <w:rsid w:val="008972E0"/>
    <w:rsid w:val="008973DD"/>
    <w:rsid w:val="00897443"/>
    <w:rsid w:val="00897656"/>
    <w:rsid w:val="0089771C"/>
    <w:rsid w:val="008977B9"/>
    <w:rsid w:val="00897839"/>
    <w:rsid w:val="00897955"/>
    <w:rsid w:val="00897A69"/>
    <w:rsid w:val="00897C71"/>
    <w:rsid w:val="00897F04"/>
    <w:rsid w:val="008A00FD"/>
    <w:rsid w:val="008A0287"/>
    <w:rsid w:val="008A0293"/>
    <w:rsid w:val="008A042E"/>
    <w:rsid w:val="008A04F1"/>
    <w:rsid w:val="008A04FF"/>
    <w:rsid w:val="008A057E"/>
    <w:rsid w:val="008A068A"/>
    <w:rsid w:val="008A0985"/>
    <w:rsid w:val="008A09B6"/>
    <w:rsid w:val="008A09FB"/>
    <w:rsid w:val="008A0A20"/>
    <w:rsid w:val="008A0EB8"/>
    <w:rsid w:val="008A12D2"/>
    <w:rsid w:val="008A15B1"/>
    <w:rsid w:val="008A164F"/>
    <w:rsid w:val="008A17C1"/>
    <w:rsid w:val="008A17E7"/>
    <w:rsid w:val="008A1943"/>
    <w:rsid w:val="008A1CAE"/>
    <w:rsid w:val="008A1EAE"/>
    <w:rsid w:val="008A1FB8"/>
    <w:rsid w:val="008A1FFC"/>
    <w:rsid w:val="008A2045"/>
    <w:rsid w:val="008A215F"/>
    <w:rsid w:val="008A21DB"/>
    <w:rsid w:val="008A21EA"/>
    <w:rsid w:val="008A2275"/>
    <w:rsid w:val="008A239C"/>
    <w:rsid w:val="008A262B"/>
    <w:rsid w:val="008A2648"/>
    <w:rsid w:val="008A2955"/>
    <w:rsid w:val="008A2963"/>
    <w:rsid w:val="008A2982"/>
    <w:rsid w:val="008A29F0"/>
    <w:rsid w:val="008A2A93"/>
    <w:rsid w:val="008A2AC4"/>
    <w:rsid w:val="008A2C1B"/>
    <w:rsid w:val="008A2D6F"/>
    <w:rsid w:val="008A2DCC"/>
    <w:rsid w:val="008A2EB6"/>
    <w:rsid w:val="008A2F10"/>
    <w:rsid w:val="008A2F62"/>
    <w:rsid w:val="008A3153"/>
    <w:rsid w:val="008A31DB"/>
    <w:rsid w:val="008A32C4"/>
    <w:rsid w:val="008A346B"/>
    <w:rsid w:val="008A34E4"/>
    <w:rsid w:val="008A35DF"/>
    <w:rsid w:val="008A38C0"/>
    <w:rsid w:val="008A3913"/>
    <w:rsid w:val="008A3B14"/>
    <w:rsid w:val="008A3C47"/>
    <w:rsid w:val="008A3D18"/>
    <w:rsid w:val="008A3D4E"/>
    <w:rsid w:val="008A402B"/>
    <w:rsid w:val="008A40CA"/>
    <w:rsid w:val="008A419B"/>
    <w:rsid w:val="008A41E1"/>
    <w:rsid w:val="008A4278"/>
    <w:rsid w:val="008A4281"/>
    <w:rsid w:val="008A443A"/>
    <w:rsid w:val="008A45C4"/>
    <w:rsid w:val="008A492D"/>
    <w:rsid w:val="008A494B"/>
    <w:rsid w:val="008A4CCF"/>
    <w:rsid w:val="008A510B"/>
    <w:rsid w:val="008A513C"/>
    <w:rsid w:val="008A5184"/>
    <w:rsid w:val="008A530F"/>
    <w:rsid w:val="008A54CB"/>
    <w:rsid w:val="008A5597"/>
    <w:rsid w:val="008A5693"/>
    <w:rsid w:val="008A5704"/>
    <w:rsid w:val="008A5868"/>
    <w:rsid w:val="008A588C"/>
    <w:rsid w:val="008A58CC"/>
    <w:rsid w:val="008A58D4"/>
    <w:rsid w:val="008A599F"/>
    <w:rsid w:val="008A5C93"/>
    <w:rsid w:val="008A5E55"/>
    <w:rsid w:val="008A5EC8"/>
    <w:rsid w:val="008A5F00"/>
    <w:rsid w:val="008A5FEC"/>
    <w:rsid w:val="008A6091"/>
    <w:rsid w:val="008A60F0"/>
    <w:rsid w:val="008A60F1"/>
    <w:rsid w:val="008A6235"/>
    <w:rsid w:val="008A6342"/>
    <w:rsid w:val="008A6350"/>
    <w:rsid w:val="008A63DF"/>
    <w:rsid w:val="008A6476"/>
    <w:rsid w:val="008A64AD"/>
    <w:rsid w:val="008A65B5"/>
    <w:rsid w:val="008A65E4"/>
    <w:rsid w:val="008A672A"/>
    <w:rsid w:val="008A690D"/>
    <w:rsid w:val="008A69BE"/>
    <w:rsid w:val="008A6D5C"/>
    <w:rsid w:val="008A6D5E"/>
    <w:rsid w:val="008A6FE6"/>
    <w:rsid w:val="008A7195"/>
    <w:rsid w:val="008A7236"/>
    <w:rsid w:val="008A7274"/>
    <w:rsid w:val="008A732D"/>
    <w:rsid w:val="008A734E"/>
    <w:rsid w:val="008A73FE"/>
    <w:rsid w:val="008A7584"/>
    <w:rsid w:val="008A76A6"/>
    <w:rsid w:val="008A77F5"/>
    <w:rsid w:val="008A7895"/>
    <w:rsid w:val="008A7A8E"/>
    <w:rsid w:val="008A7B4F"/>
    <w:rsid w:val="008A7BCE"/>
    <w:rsid w:val="008A7C70"/>
    <w:rsid w:val="008A7D20"/>
    <w:rsid w:val="008A7D4D"/>
    <w:rsid w:val="008A7EE3"/>
    <w:rsid w:val="008B00EE"/>
    <w:rsid w:val="008B046E"/>
    <w:rsid w:val="008B072B"/>
    <w:rsid w:val="008B0A77"/>
    <w:rsid w:val="008B0AD4"/>
    <w:rsid w:val="008B0D5D"/>
    <w:rsid w:val="008B0D75"/>
    <w:rsid w:val="008B0DBC"/>
    <w:rsid w:val="008B0E50"/>
    <w:rsid w:val="008B168F"/>
    <w:rsid w:val="008B16F7"/>
    <w:rsid w:val="008B1840"/>
    <w:rsid w:val="008B1870"/>
    <w:rsid w:val="008B1B00"/>
    <w:rsid w:val="008B1C0B"/>
    <w:rsid w:val="008B1CBE"/>
    <w:rsid w:val="008B1E51"/>
    <w:rsid w:val="008B1E92"/>
    <w:rsid w:val="008B1E98"/>
    <w:rsid w:val="008B1FC1"/>
    <w:rsid w:val="008B205A"/>
    <w:rsid w:val="008B2127"/>
    <w:rsid w:val="008B2354"/>
    <w:rsid w:val="008B2376"/>
    <w:rsid w:val="008B23D5"/>
    <w:rsid w:val="008B2405"/>
    <w:rsid w:val="008B25DE"/>
    <w:rsid w:val="008B2601"/>
    <w:rsid w:val="008B268D"/>
    <w:rsid w:val="008B2711"/>
    <w:rsid w:val="008B2808"/>
    <w:rsid w:val="008B297D"/>
    <w:rsid w:val="008B2BD6"/>
    <w:rsid w:val="008B2C4E"/>
    <w:rsid w:val="008B2CB2"/>
    <w:rsid w:val="008B2CB5"/>
    <w:rsid w:val="008B2E69"/>
    <w:rsid w:val="008B2F9F"/>
    <w:rsid w:val="008B2FF4"/>
    <w:rsid w:val="008B3024"/>
    <w:rsid w:val="008B3237"/>
    <w:rsid w:val="008B32DA"/>
    <w:rsid w:val="008B336C"/>
    <w:rsid w:val="008B34BA"/>
    <w:rsid w:val="008B39E3"/>
    <w:rsid w:val="008B3B1F"/>
    <w:rsid w:val="008B3B82"/>
    <w:rsid w:val="008B3BE0"/>
    <w:rsid w:val="008B3D0C"/>
    <w:rsid w:val="008B3D59"/>
    <w:rsid w:val="008B3EFF"/>
    <w:rsid w:val="008B3F42"/>
    <w:rsid w:val="008B41FE"/>
    <w:rsid w:val="008B453B"/>
    <w:rsid w:val="008B47C5"/>
    <w:rsid w:val="008B48F1"/>
    <w:rsid w:val="008B49A8"/>
    <w:rsid w:val="008B4AE6"/>
    <w:rsid w:val="008B4B15"/>
    <w:rsid w:val="008B4BB4"/>
    <w:rsid w:val="008B4BC9"/>
    <w:rsid w:val="008B4CCC"/>
    <w:rsid w:val="008B4D9D"/>
    <w:rsid w:val="008B4E99"/>
    <w:rsid w:val="008B4EB8"/>
    <w:rsid w:val="008B4EC4"/>
    <w:rsid w:val="008B4FC0"/>
    <w:rsid w:val="008B4FEC"/>
    <w:rsid w:val="008B5243"/>
    <w:rsid w:val="008B52BC"/>
    <w:rsid w:val="008B533D"/>
    <w:rsid w:val="008B5465"/>
    <w:rsid w:val="008B5745"/>
    <w:rsid w:val="008B57AC"/>
    <w:rsid w:val="008B584C"/>
    <w:rsid w:val="008B59DF"/>
    <w:rsid w:val="008B5B10"/>
    <w:rsid w:val="008B5BB8"/>
    <w:rsid w:val="008B5BFB"/>
    <w:rsid w:val="008B5C2E"/>
    <w:rsid w:val="008B5C88"/>
    <w:rsid w:val="008B5E05"/>
    <w:rsid w:val="008B5E1E"/>
    <w:rsid w:val="008B5F1D"/>
    <w:rsid w:val="008B600C"/>
    <w:rsid w:val="008B6120"/>
    <w:rsid w:val="008B6523"/>
    <w:rsid w:val="008B683E"/>
    <w:rsid w:val="008B6A31"/>
    <w:rsid w:val="008B6C19"/>
    <w:rsid w:val="008B6F61"/>
    <w:rsid w:val="008B75D4"/>
    <w:rsid w:val="008B769E"/>
    <w:rsid w:val="008B76AE"/>
    <w:rsid w:val="008B7944"/>
    <w:rsid w:val="008B7CBB"/>
    <w:rsid w:val="008B7CBE"/>
    <w:rsid w:val="008C035B"/>
    <w:rsid w:val="008C046C"/>
    <w:rsid w:val="008C04ED"/>
    <w:rsid w:val="008C08D0"/>
    <w:rsid w:val="008C0A49"/>
    <w:rsid w:val="008C0B1C"/>
    <w:rsid w:val="008C0C34"/>
    <w:rsid w:val="008C0C3E"/>
    <w:rsid w:val="008C0CB5"/>
    <w:rsid w:val="008C0D30"/>
    <w:rsid w:val="008C0D3C"/>
    <w:rsid w:val="008C0E7E"/>
    <w:rsid w:val="008C113B"/>
    <w:rsid w:val="008C115A"/>
    <w:rsid w:val="008C1217"/>
    <w:rsid w:val="008C1265"/>
    <w:rsid w:val="008C1331"/>
    <w:rsid w:val="008C139A"/>
    <w:rsid w:val="008C13D8"/>
    <w:rsid w:val="008C14EF"/>
    <w:rsid w:val="008C1667"/>
    <w:rsid w:val="008C16D4"/>
    <w:rsid w:val="008C1833"/>
    <w:rsid w:val="008C18A3"/>
    <w:rsid w:val="008C1936"/>
    <w:rsid w:val="008C1C17"/>
    <w:rsid w:val="008C1C65"/>
    <w:rsid w:val="008C2026"/>
    <w:rsid w:val="008C212D"/>
    <w:rsid w:val="008C214E"/>
    <w:rsid w:val="008C23ED"/>
    <w:rsid w:val="008C2422"/>
    <w:rsid w:val="008C2B79"/>
    <w:rsid w:val="008C2BE9"/>
    <w:rsid w:val="008C2C65"/>
    <w:rsid w:val="008C2DC6"/>
    <w:rsid w:val="008C2E68"/>
    <w:rsid w:val="008C2F33"/>
    <w:rsid w:val="008C2FF7"/>
    <w:rsid w:val="008C31AE"/>
    <w:rsid w:val="008C3209"/>
    <w:rsid w:val="008C32A3"/>
    <w:rsid w:val="008C3596"/>
    <w:rsid w:val="008C383C"/>
    <w:rsid w:val="008C3978"/>
    <w:rsid w:val="008C3B81"/>
    <w:rsid w:val="008C3BFA"/>
    <w:rsid w:val="008C3E58"/>
    <w:rsid w:val="008C3EDB"/>
    <w:rsid w:val="008C3EDD"/>
    <w:rsid w:val="008C3F95"/>
    <w:rsid w:val="008C4090"/>
    <w:rsid w:val="008C4342"/>
    <w:rsid w:val="008C44C8"/>
    <w:rsid w:val="008C457F"/>
    <w:rsid w:val="008C45AE"/>
    <w:rsid w:val="008C4737"/>
    <w:rsid w:val="008C4832"/>
    <w:rsid w:val="008C4A02"/>
    <w:rsid w:val="008C4E7E"/>
    <w:rsid w:val="008C4EE3"/>
    <w:rsid w:val="008C50B1"/>
    <w:rsid w:val="008C52C9"/>
    <w:rsid w:val="008C52CE"/>
    <w:rsid w:val="008C533C"/>
    <w:rsid w:val="008C53BC"/>
    <w:rsid w:val="008C56B1"/>
    <w:rsid w:val="008C57C4"/>
    <w:rsid w:val="008C581C"/>
    <w:rsid w:val="008C584B"/>
    <w:rsid w:val="008C591A"/>
    <w:rsid w:val="008C5945"/>
    <w:rsid w:val="008C598B"/>
    <w:rsid w:val="008C5ABD"/>
    <w:rsid w:val="008C5BF1"/>
    <w:rsid w:val="008C5CEC"/>
    <w:rsid w:val="008C5DA4"/>
    <w:rsid w:val="008C5DF3"/>
    <w:rsid w:val="008C5E6E"/>
    <w:rsid w:val="008C5F96"/>
    <w:rsid w:val="008C6083"/>
    <w:rsid w:val="008C6171"/>
    <w:rsid w:val="008C62D3"/>
    <w:rsid w:val="008C6557"/>
    <w:rsid w:val="008C65BD"/>
    <w:rsid w:val="008C66E8"/>
    <w:rsid w:val="008C6782"/>
    <w:rsid w:val="008C67C5"/>
    <w:rsid w:val="008C6860"/>
    <w:rsid w:val="008C6887"/>
    <w:rsid w:val="008C6939"/>
    <w:rsid w:val="008C6984"/>
    <w:rsid w:val="008C6ABB"/>
    <w:rsid w:val="008C6FED"/>
    <w:rsid w:val="008C74C7"/>
    <w:rsid w:val="008C7837"/>
    <w:rsid w:val="008C789A"/>
    <w:rsid w:val="008C78B8"/>
    <w:rsid w:val="008C7CD2"/>
    <w:rsid w:val="008D0026"/>
    <w:rsid w:val="008D006A"/>
    <w:rsid w:val="008D0082"/>
    <w:rsid w:val="008D0196"/>
    <w:rsid w:val="008D0245"/>
    <w:rsid w:val="008D0330"/>
    <w:rsid w:val="008D035A"/>
    <w:rsid w:val="008D03D9"/>
    <w:rsid w:val="008D04E0"/>
    <w:rsid w:val="008D0525"/>
    <w:rsid w:val="008D07B3"/>
    <w:rsid w:val="008D0841"/>
    <w:rsid w:val="008D08A1"/>
    <w:rsid w:val="008D0946"/>
    <w:rsid w:val="008D09E7"/>
    <w:rsid w:val="008D0B76"/>
    <w:rsid w:val="008D0C30"/>
    <w:rsid w:val="008D0E88"/>
    <w:rsid w:val="008D0F2E"/>
    <w:rsid w:val="008D0F31"/>
    <w:rsid w:val="008D0FCE"/>
    <w:rsid w:val="008D1041"/>
    <w:rsid w:val="008D135F"/>
    <w:rsid w:val="008D144C"/>
    <w:rsid w:val="008D16C4"/>
    <w:rsid w:val="008D1773"/>
    <w:rsid w:val="008D17AB"/>
    <w:rsid w:val="008D199B"/>
    <w:rsid w:val="008D1AC1"/>
    <w:rsid w:val="008D1D54"/>
    <w:rsid w:val="008D1DB6"/>
    <w:rsid w:val="008D1DD5"/>
    <w:rsid w:val="008D1E69"/>
    <w:rsid w:val="008D20CC"/>
    <w:rsid w:val="008D20F1"/>
    <w:rsid w:val="008D2104"/>
    <w:rsid w:val="008D21BB"/>
    <w:rsid w:val="008D229B"/>
    <w:rsid w:val="008D244B"/>
    <w:rsid w:val="008D2569"/>
    <w:rsid w:val="008D2786"/>
    <w:rsid w:val="008D2888"/>
    <w:rsid w:val="008D2949"/>
    <w:rsid w:val="008D29BD"/>
    <w:rsid w:val="008D29C0"/>
    <w:rsid w:val="008D2C68"/>
    <w:rsid w:val="008D2D89"/>
    <w:rsid w:val="008D2D95"/>
    <w:rsid w:val="008D2E4E"/>
    <w:rsid w:val="008D2F95"/>
    <w:rsid w:val="008D3153"/>
    <w:rsid w:val="008D3341"/>
    <w:rsid w:val="008D3431"/>
    <w:rsid w:val="008D378C"/>
    <w:rsid w:val="008D37AD"/>
    <w:rsid w:val="008D387B"/>
    <w:rsid w:val="008D3921"/>
    <w:rsid w:val="008D3A14"/>
    <w:rsid w:val="008D3A6A"/>
    <w:rsid w:val="008D3AA9"/>
    <w:rsid w:val="008D3B00"/>
    <w:rsid w:val="008D3E2C"/>
    <w:rsid w:val="008D3F25"/>
    <w:rsid w:val="008D3F2F"/>
    <w:rsid w:val="008D40A9"/>
    <w:rsid w:val="008D40E9"/>
    <w:rsid w:val="008D41DF"/>
    <w:rsid w:val="008D41FD"/>
    <w:rsid w:val="008D44ED"/>
    <w:rsid w:val="008D4844"/>
    <w:rsid w:val="008D49C9"/>
    <w:rsid w:val="008D4A3F"/>
    <w:rsid w:val="008D4AF4"/>
    <w:rsid w:val="008D4CED"/>
    <w:rsid w:val="008D4F5C"/>
    <w:rsid w:val="008D54D9"/>
    <w:rsid w:val="008D57E5"/>
    <w:rsid w:val="008D57FB"/>
    <w:rsid w:val="008D582C"/>
    <w:rsid w:val="008D58EC"/>
    <w:rsid w:val="008D58F5"/>
    <w:rsid w:val="008D5915"/>
    <w:rsid w:val="008D5AE0"/>
    <w:rsid w:val="008D5B23"/>
    <w:rsid w:val="008D5BE2"/>
    <w:rsid w:val="008D5F3A"/>
    <w:rsid w:val="008D5F48"/>
    <w:rsid w:val="008D5F97"/>
    <w:rsid w:val="008D60BF"/>
    <w:rsid w:val="008D60DE"/>
    <w:rsid w:val="008D6353"/>
    <w:rsid w:val="008D6455"/>
    <w:rsid w:val="008D6477"/>
    <w:rsid w:val="008D656F"/>
    <w:rsid w:val="008D6705"/>
    <w:rsid w:val="008D67A6"/>
    <w:rsid w:val="008D67AA"/>
    <w:rsid w:val="008D67BB"/>
    <w:rsid w:val="008D6C4B"/>
    <w:rsid w:val="008D6D39"/>
    <w:rsid w:val="008D6DBA"/>
    <w:rsid w:val="008D6E6A"/>
    <w:rsid w:val="008D6E86"/>
    <w:rsid w:val="008D6FB7"/>
    <w:rsid w:val="008D72C3"/>
    <w:rsid w:val="008D72EA"/>
    <w:rsid w:val="008D77C6"/>
    <w:rsid w:val="008D7B74"/>
    <w:rsid w:val="008D7B88"/>
    <w:rsid w:val="008D7C04"/>
    <w:rsid w:val="008D7D14"/>
    <w:rsid w:val="008D7DD1"/>
    <w:rsid w:val="008D7EB6"/>
    <w:rsid w:val="008D7ECC"/>
    <w:rsid w:val="008D7EDA"/>
    <w:rsid w:val="008E001C"/>
    <w:rsid w:val="008E0055"/>
    <w:rsid w:val="008E018A"/>
    <w:rsid w:val="008E06DF"/>
    <w:rsid w:val="008E07B0"/>
    <w:rsid w:val="008E0952"/>
    <w:rsid w:val="008E0955"/>
    <w:rsid w:val="008E0A64"/>
    <w:rsid w:val="008E0AC2"/>
    <w:rsid w:val="008E0BE5"/>
    <w:rsid w:val="008E0CB0"/>
    <w:rsid w:val="008E0EB7"/>
    <w:rsid w:val="008E1046"/>
    <w:rsid w:val="008E1256"/>
    <w:rsid w:val="008E1471"/>
    <w:rsid w:val="008E147B"/>
    <w:rsid w:val="008E14FE"/>
    <w:rsid w:val="008E159C"/>
    <w:rsid w:val="008E15A9"/>
    <w:rsid w:val="008E15E0"/>
    <w:rsid w:val="008E170C"/>
    <w:rsid w:val="008E17F4"/>
    <w:rsid w:val="008E1852"/>
    <w:rsid w:val="008E1865"/>
    <w:rsid w:val="008E19B4"/>
    <w:rsid w:val="008E2139"/>
    <w:rsid w:val="008E2271"/>
    <w:rsid w:val="008E265C"/>
    <w:rsid w:val="008E2BC4"/>
    <w:rsid w:val="008E2E32"/>
    <w:rsid w:val="008E2FCB"/>
    <w:rsid w:val="008E3071"/>
    <w:rsid w:val="008E3216"/>
    <w:rsid w:val="008E33C6"/>
    <w:rsid w:val="008E33D8"/>
    <w:rsid w:val="008E34ED"/>
    <w:rsid w:val="008E3580"/>
    <w:rsid w:val="008E3621"/>
    <w:rsid w:val="008E364F"/>
    <w:rsid w:val="008E369C"/>
    <w:rsid w:val="008E371A"/>
    <w:rsid w:val="008E395A"/>
    <w:rsid w:val="008E3B98"/>
    <w:rsid w:val="008E3BAF"/>
    <w:rsid w:val="008E3BD2"/>
    <w:rsid w:val="008E3C28"/>
    <w:rsid w:val="008E3DA2"/>
    <w:rsid w:val="008E3FD8"/>
    <w:rsid w:val="008E4032"/>
    <w:rsid w:val="008E4239"/>
    <w:rsid w:val="008E426E"/>
    <w:rsid w:val="008E43FE"/>
    <w:rsid w:val="008E4408"/>
    <w:rsid w:val="008E4519"/>
    <w:rsid w:val="008E46BA"/>
    <w:rsid w:val="008E4815"/>
    <w:rsid w:val="008E4CDC"/>
    <w:rsid w:val="008E500F"/>
    <w:rsid w:val="008E5053"/>
    <w:rsid w:val="008E51F2"/>
    <w:rsid w:val="008E53B6"/>
    <w:rsid w:val="008E53FF"/>
    <w:rsid w:val="008E5467"/>
    <w:rsid w:val="008E546A"/>
    <w:rsid w:val="008E5600"/>
    <w:rsid w:val="008E5828"/>
    <w:rsid w:val="008E5AA1"/>
    <w:rsid w:val="008E5ACA"/>
    <w:rsid w:val="008E5C13"/>
    <w:rsid w:val="008E5E25"/>
    <w:rsid w:val="008E5ECE"/>
    <w:rsid w:val="008E5F2E"/>
    <w:rsid w:val="008E5F49"/>
    <w:rsid w:val="008E5F4F"/>
    <w:rsid w:val="008E60C2"/>
    <w:rsid w:val="008E613B"/>
    <w:rsid w:val="008E61C3"/>
    <w:rsid w:val="008E626B"/>
    <w:rsid w:val="008E6786"/>
    <w:rsid w:val="008E6856"/>
    <w:rsid w:val="008E69A8"/>
    <w:rsid w:val="008E6B4F"/>
    <w:rsid w:val="008E6D2A"/>
    <w:rsid w:val="008E6D33"/>
    <w:rsid w:val="008E6D37"/>
    <w:rsid w:val="008E6EE9"/>
    <w:rsid w:val="008E6F74"/>
    <w:rsid w:val="008E715E"/>
    <w:rsid w:val="008E74D7"/>
    <w:rsid w:val="008E78C6"/>
    <w:rsid w:val="008E7956"/>
    <w:rsid w:val="008E7A04"/>
    <w:rsid w:val="008E7A57"/>
    <w:rsid w:val="008E7B96"/>
    <w:rsid w:val="008E7BD9"/>
    <w:rsid w:val="008E7F82"/>
    <w:rsid w:val="008F02D9"/>
    <w:rsid w:val="008F034E"/>
    <w:rsid w:val="008F03F5"/>
    <w:rsid w:val="008F05FF"/>
    <w:rsid w:val="008F0877"/>
    <w:rsid w:val="008F0B3E"/>
    <w:rsid w:val="008F0B5F"/>
    <w:rsid w:val="008F0BA1"/>
    <w:rsid w:val="008F0BEE"/>
    <w:rsid w:val="008F1128"/>
    <w:rsid w:val="008F11F2"/>
    <w:rsid w:val="008F138C"/>
    <w:rsid w:val="008F157D"/>
    <w:rsid w:val="008F1615"/>
    <w:rsid w:val="008F1902"/>
    <w:rsid w:val="008F191D"/>
    <w:rsid w:val="008F1940"/>
    <w:rsid w:val="008F1A33"/>
    <w:rsid w:val="008F1C4A"/>
    <w:rsid w:val="008F1D51"/>
    <w:rsid w:val="008F1DD5"/>
    <w:rsid w:val="008F1EC4"/>
    <w:rsid w:val="008F1EE2"/>
    <w:rsid w:val="008F1F1E"/>
    <w:rsid w:val="008F2054"/>
    <w:rsid w:val="008F2174"/>
    <w:rsid w:val="008F24C3"/>
    <w:rsid w:val="008F24DC"/>
    <w:rsid w:val="008F2531"/>
    <w:rsid w:val="008F25F9"/>
    <w:rsid w:val="008F2630"/>
    <w:rsid w:val="008F265C"/>
    <w:rsid w:val="008F2692"/>
    <w:rsid w:val="008F27B0"/>
    <w:rsid w:val="008F2841"/>
    <w:rsid w:val="008F2A01"/>
    <w:rsid w:val="008F2A03"/>
    <w:rsid w:val="008F2C8F"/>
    <w:rsid w:val="008F2EBC"/>
    <w:rsid w:val="008F2F32"/>
    <w:rsid w:val="008F3073"/>
    <w:rsid w:val="008F3100"/>
    <w:rsid w:val="008F3234"/>
    <w:rsid w:val="008F3346"/>
    <w:rsid w:val="008F34AA"/>
    <w:rsid w:val="008F3506"/>
    <w:rsid w:val="008F355C"/>
    <w:rsid w:val="008F37DC"/>
    <w:rsid w:val="008F3966"/>
    <w:rsid w:val="008F3AA9"/>
    <w:rsid w:val="008F3B9D"/>
    <w:rsid w:val="008F3BD4"/>
    <w:rsid w:val="008F3D25"/>
    <w:rsid w:val="008F3E8D"/>
    <w:rsid w:val="008F3F2A"/>
    <w:rsid w:val="008F3FAF"/>
    <w:rsid w:val="008F40FE"/>
    <w:rsid w:val="008F41EF"/>
    <w:rsid w:val="008F4428"/>
    <w:rsid w:val="008F446E"/>
    <w:rsid w:val="008F44DD"/>
    <w:rsid w:val="008F4531"/>
    <w:rsid w:val="008F4699"/>
    <w:rsid w:val="008F46C6"/>
    <w:rsid w:val="008F4827"/>
    <w:rsid w:val="008F4941"/>
    <w:rsid w:val="008F4BBB"/>
    <w:rsid w:val="008F4C6B"/>
    <w:rsid w:val="008F4E19"/>
    <w:rsid w:val="008F4E7A"/>
    <w:rsid w:val="008F5120"/>
    <w:rsid w:val="008F512F"/>
    <w:rsid w:val="008F5366"/>
    <w:rsid w:val="008F536A"/>
    <w:rsid w:val="008F5377"/>
    <w:rsid w:val="008F53AE"/>
    <w:rsid w:val="008F545B"/>
    <w:rsid w:val="008F54CE"/>
    <w:rsid w:val="008F54E1"/>
    <w:rsid w:val="008F55AC"/>
    <w:rsid w:val="008F566C"/>
    <w:rsid w:val="008F580D"/>
    <w:rsid w:val="008F5856"/>
    <w:rsid w:val="008F591E"/>
    <w:rsid w:val="008F5A2F"/>
    <w:rsid w:val="008F5C46"/>
    <w:rsid w:val="008F5C59"/>
    <w:rsid w:val="008F5CB2"/>
    <w:rsid w:val="008F5CBF"/>
    <w:rsid w:val="008F5D57"/>
    <w:rsid w:val="008F5D96"/>
    <w:rsid w:val="008F5D9D"/>
    <w:rsid w:val="008F5E06"/>
    <w:rsid w:val="008F5E6F"/>
    <w:rsid w:val="008F604A"/>
    <w:rsid w:val="008F636A"/>
    <w:rsid w:val="008F65DE"/>
    <w:rsid w:val="008F66F0"/>
    <w:rsid w:val="008F681E"/>
    <w:rsid w:val="008F6971"/>
    <w:rsid w:val="008F6975"/>
    <w:rsid w:val="008F7000"/>
    <w:rsid w:val="008F7027"/>
    <w:rsid w:val="008F712C"/>
    <w:rsid w:val="008F718A"/>
    <w:rsid w:val="008F73AB"/>
    <w:rsid w:val="008F7560"/>
    <w:rsid w:val="008F78B2"/>
    <w:rsid w:val="008F7A5C"/>
    <w:rsid w:val="008F7B70"/>
    <w:rsid w:val="008F7BA6"/>
    <w:rsid w:val="008F7EF1"/>
    <w:rsid w:val="008F7FD6"/>
    <w:rsid w:val="00900118"/>
    <w:rsid w:val="0090019C"/>
    <w:rsid w:val="009001D3"/>
    <w:rsid w:val="009002B4"/>
    <w:rsid w:val="009005BA"/>
    <w:rsid w:val="00900654"/>
    <w:rsid w:val="0090097B"/>
    <w:rsid w:val="00900A0F"/>
    <w:rsid w:val="00900AD1"/>
    <w:rsid w:val="00900AEB"/>
    <w:rsid w:val="00900B5A"/>
    <w:rsid w:val="00900C40"/>
    <w:rsid w:val="00900CD1"/>
    <w:rsid w:val="00900CE8"/>
    <w:rsid w:val="00900EE8"/>
    <w:rsid w:val="00900F29"/>
    <w:rsid w:val="00900FCD"/>
    <w:rsid w:val="00901080"/>
    <w:rsid w:val="009011EE"/>
    <w:rsid w:val="009012D5"/>
    <w:rsid w:val="0090130F"/>
    <w:rsid w:val="0090148D"/>
    <w:rsid w:val="009014E2"/>
    <w:rsid w:val="0090155F"/>
    <w:rsid w:val="009016F8"/>
    <w:rsid w:val="00901738"/>
    <w:rsid w:val="009017F8"/>
    <w:rsid w:val="0090186A"/>
    <w:rsid w:val="00901A7B"/>
    <w:rsid w:val="00901C3D"/>
    <w:rsid w:val="00901C62"/>
    <w:rsid w:val="00901CFE"/>
    <w:rsid w:val="00901DB9"/>
    <w:rsid w:val="00901EE3"/>
    <w:rsid w:val="0090206C"/>
    <w:rsid w:val="009020A9"/>
    <w:rsid w:val="0090215B"/>
    <w:rsid w:val="00902221"/>
    <w:rsid w:val="009022A2"/>
    <w:rsid w:val="0090230C"/>
    <w:rsid w:val="00902410"/>
    <w:rsid w:val="009025FD"/>
    <w:rsid w:val="00902691"/>
    <w:rsid w:val="00902763"/>
    <w:rsid w:val="009027FB"/>
    <w:rsid w:val="0090283F"/>
    <w:rsid w:val="009028E9"/>
    <w:rsid w:val="0090292C"/>
    <w:rsid w:val="00902A66"/>
    <w:rsid w:val="00902AAA"/>
    <w:rsid w:val="00902CF1"/>
    <w:rsid w:val="00902D88"/>
    <w:rsid w:val="00902DF4"/>
    <w:rsid w:val="00902DFC"/>
    <w:rsid w:val="00902FF0"/>
    <w:rsid w:val="00903084"/>
    <w:rsid w:val="009030A0"/>
    <w:rsid w:val="009032D7"/>
    <w:rsid w:val="00903323"/>
    <w:rsid w:val="009034C2"/>
    <w:rsid w:val="009034F1"/>
    <w:rsid w:val="00903530"/>
    <w:rsid w:val="00903719"/>
    <w:rsid w:val="009037C4"/>
    <w:rsid w:val="00903808"/>
    <w:rsid w:val="009038A5"/>
    <w:rsid w:val="00903A25"/>
    <w:rsid w:val="00903AF0"/>
    <w:rsid w:val="00903D47"/>
    <w:rsid w:val="00903FCD"/>
    <w:rsid w:val="0090420A"/>
    <w:rsid w:val="0090421D"/>
    <w:rsid w:val="00904274"/>
    <w:rsid w:val="009042DC"/>
    <w:rsid w:val="009042EC"/>
    <w:rsid w:val="0090445D"/>
    <w:rsid w:val="0090459C"/>
    <w:rsid w:val="00904812"/>
    <w:rsid w:val="00904846"/>
    <w:rsid w:val="009048DC"/>
    <w:rsid w:val="00904B51"/>
    <w:rsid w:val="00904D5B"/>
    <w:rsid w:val="00904D81"/>
    <w:rsid w:val="00904D92"/>
    <w:rsid w:val="00904E90"/>
    <w:rsid w:val="00904EA6"/>
    <w:rsid w:val="00904F96"/>
    <w:rsid w:val="0090509B"/>
    <w:rsid w:val="00905125"/>
    <w:rsid w:val="009051C1"/>
    <w:rsid w:val="00905552"/>
    <w:rsid w:val="009055AF"/>
    <w:rsid w:val="009055F0"/>
    <w:rsid w:val="0090577F"/>
    <w:rsid w:val="0090592C"/>
    <w:rsid w:val="00905AB8"/>
    <w:rsid w:val="00905E13"/>
    <w:rsid w:val="00905F81"/>
    <w:rsid w:val="00906134"/>
    <w:rsid w:val="009064C0"/>
    <w:rsid w:val="00906577"/>
    <w:rsid w:val="009066D2"/>
    <w:rsid w:val="009067CE"/>
    <w:rsid w:val="009068BF"/>
    <w:rsid w:val="00906ECF"/>
    <w:rsid w:val="00907075"/>
    <w:rsid w:val="0090728F"/>
    <w:rsid w:val="009072FF"/>
    <w:rsid w:val="00907386"/>
    <w:rsid w:val="00907435"/>
    <w:rsid w:val="0090746A"/>
    <w:rsid w:val="009074AB"/>
    <w:rsid w:val="00907521"/>
    <w:rsid w:val="009075B7"/>
    <w:rsid w:val="00907611"/>
    <w:rsid w:val="009076DE"/>
    <w:rsid w:val="009078C9"/>
    <w:rsid w:val="0090799F"/>
    <w:rsid w:val="00907A57"/>
    <w:rsid w:val="00907A64"/>
    <w:rsid w:val="00907A83"/>
    <w:rsid w:val="00907D0D"/>
    <w:rsid w:val="00907F20"/>
    <w:rsid w:val="00910470"/>
    <w:rsid w:val="00910588"/>
    <w:rsid w:val="00910758"/>
    <w:rsid w:val="00910796"/>
    <w:rsid w:val="00910855"/>
    <w:rsid w:val="00910948"/>
    <w:rsid w:val="00910BD5"/>
    <w:rsid w:val="00910C09"/>
    <w:rsid w:val="00910C94"/>
    <w:rsid w:val="00911098"/>
    <w:rsid w:val="0091112E"/>
    <w:rsid w:val="009111CA"/>
    <w:rsid w:val="009112A9"/>
    <w:rsid w:val="009112E4"/>
    <w:rsid w:val="009112FD"/>
    <w:rsid w:val="009113BB"/>
    <w:rsid w:val="00911418"/>
    <w:rsid w:val="0091148A"/>
    <w:rsid w:val="0091148E"/>
    <w:rsid w:val="0091165C"/>
    <w:rsid w:val="009116E2"/>
    <w:rsid w:val="00911700"/>
    <w:rsid w:val="00911956"/>
    <w:rsid w:val="00911A93"/>
    <w:rsid w:val="00911B5A"/>
    <w:rsid w:val="00911B86"/>
    <w:rsid w:val="00911CDC"/>
    <w:rsid w:val="00911DB7"/>
    <w:rsid w:val="00911F77"/>
    <w:rsid w:val="00911F91"/>
    <w:rsid w:val="00912303"/>
    <w:rsid w:val="009123DC"/>
    <w:rsid w:val="009125AC"/>
    <w:rsid w:val="009125B1"/>
    <w:rsid w:val="009125F2"/>
    <w:rsid w:val="0091299A"/>
    <w:rsid w:val="00912B5C"/>
    <w:rsid w:val="00912B85"/>
    <w:rsid w:val="00912BDC"/>
    <w:rsid w:val="00912D81"/>
    <w:rsid w:val="00912D8B"/>
    <w:rsid w:val="00912F89"/>
    <w:rsid w:val="0091309F"/>
    <w:rsid w:val="009130ED"/>
    <w:rsid w:val="0091312A"/>
    <w:rsid w:val="009134F7"/>
    <w:rsid w:val="009135AE"/>
    <w:rsid w:val="0091379F"/>
    <w:rsid w:val="009137D5"/>
    <w:rsid w:val="0091380A"/>
    <w:rsid w:val="00913970"/>
    <w:rsid w:val="00913A12"/>
    <w:rsid w:val="00913D79"/>
    <w:rsid w:val="00913DFD"/>
    <w:rsid w:val="00913F87"/>
    <w:rsid w:val="0091445F"/>
    <w:rsid w:val="00914514"/>
    <w:rsid w:val="00914582"/>
    <w:rsid w:val="009145EC"/>
    <w:rsid w:val="0091462F"/>
    <w:rsid w:val="00914704"/>
    <w:rsid w:val="0091499C"/>
    <w:rsid w:val="00914A98"/>
    <w:rsid w:val="00914B0A"/>
    <w:rsid w:val="00914C72"/>
    <w:rsid w:val="00914D9F"/>
    <w:rsid w:val="00914DE7"/>
    <w:rsid w:val="00914E14"/>
    <w:rsid w:val="00914E6F"/>
    <w:rsid w:val="00914EA8"/>
    <w:rsid w:val="00914EF6"/>
    <w:rsid w:val="009151E5"/>
    <w:rsid w:val="00915353"/>
    <w:rsid w:val="00915406"/>
    <w:rsid w:val="009156BA"/>
    <w:rsid w:val="00915816"/>
    <w:rsid w:val="00915A5E"/>
    <w:rsid w:val="00915D2C"/>
    <w:rsid w:val="00915D53"/>
    <w:rsid w:val="00915D59"/>
    <w:rsid w:val="00915DA6"/>
    <w:rsid w:val="00915DC4"/>
    <w:rsid w:val="00915DE8"/>
    <w:rsid w:val="00915F76"/>
    <w:rsid w:val="009160C6"/>
    <w:rsid w:val="009160DE"/>
    <w:rsid w:val="009161E1"/>
    <w:rsid w:val="0091627D"/>
    <w:rsid w:val="0091647C"/>
    <w:rsid w:val="00916599"/>
    <w:rsid w:val="00916779"/>
    <w:rsid w:val="00916865"/>
    <w:rsid w:val="00916932"/>
    <w:rsid w:val="00916999"/>
    <w:rsid w:val="00916A36"/>
    <w:rsid w:val="00916A5B"/>
    <w:rsid w:val="00916B12"/>
    <w:rsid w:val="00916B8D"/>
    <w:rsid w:val="00916BB4"/>
    <w:rsid w:val="00916D6C"/>
    <w:rsid w:val="00916D80"/>
    <w:rsid w:val="00916E0E"/>
    <w:rsid w:val="00916FE5"/>
    <w:rsid w:val="0091703D"/>
    <w:rsid w:val="00917186"/>
    <w:rsid w:val="00917291"/>
    <w:rsid w:val="00917311"/>
    <w:rsid w:val="009173B8"/>
    <w:rsid w:val="009173FD"/>
    <w:rsid w:val="009175F6"/>
    <w:rsid w:val="009177BC"/>
    <w:rsid w:val="009178D5"/>
    <w:rsid w:val="0091799C"/>
    <w:rsid w:val="009179CB"/>
    <w:rsid w:val="00917A5F"/>
    <w:rsid w:val="00917A9A"/>
    <w:rsid w:val="00917AEA"/>
    <w:rsid w:val="00917B26"/>
    <w:rsid w:val="00917B42"/>
    <w:rsid w:val="00917D77"/>
    <w:rsid w:val="00920058"/>
    <w:rsid w:val="0092006D"/>
    <w:rsid w:val="00920348"/>
    <w:rsid w:val="009203DF"/>
    <w:rsid w:val="0092058B"/>
    <w:rsid w:val="00920655"/>
    <w:rsid w:val="00920853"/>
    <w:rsid w:val="0092085F"/>
    <w:rsid w:val="00920998"/>
    <w:rsid w:val="00920B47"/>
    <w:rsid w:val="00920E3E"/>
    <w:rsid w:val="0092110A"/>
    <w:rsid w:val="0092115B"/>
    <w:rsid w:val="00921298"/>
    <w:rsid w:val="00921318"/>
    <w:rsid w:val="0092135A"/>
    <w:rsid w:val="009215C0"/>
    <w:rsid w:val="009219C7"/>
    <w:rsid w:val="00921A36"/>
    <w:rsid w:val="00921AFE"/>
    <w:rsid w:val="00921C42"/>
    <w:rsid w:val="00921D42"/>
    <w:rsid w:val="00921E07"/>
    <w:rsid w:val="00921E13"/>
    <w:rsid w:val="00921FF1"/>
    <w:rsid w:val="009220A5"/>
    <w:rsid w:val="009220CC"/>
    <w:rsid w:val="009222C1"/>
    <w:rsid w:val="0092266A"/>
    <w:rsid w:val="009226A3"/>
    <w:rsid w:val="009228A0"/>
    <w:rsid w:val="00922994"/>
    <w:rsid w:val="00922BC9"/>
    <w:rsid w:val="00922C93"/>
    <w:rsid w:val="00922CD2"/>
    <w:rsid w:val="0092326F"/>
    <w:rsid w:val="009232B6"/>
    <w:rsid w:val="00923370"/>
    <w:rsid w:val="00923738"/>
    <w:rsid w:val="00923826"/>
    <w:rsid w:val="009239E3"/>
    <w:rsid w:val="00923A4F"/>
    <w:rsid w:val="00923A5B"/>
    <w:rsid w:val="00923AC0"/>
    <w:rsid w:val="00923C59"/>
    <w:rsid w:val="00923D05"/>
    <w:rsid w:val="00923DBC"/>
    <w:rsid w:val="00923DE8"/>
    <w:rsid w:val="00923E31"/>
    <w:rsid w:val="00923E73"/>
    <w:rsid w:val="00923E7A"/>
    <w:rsid w:val="0092400E"/>
    <w:rsid w:val="00924022"/>
    <w:rsid w:val="00924346"/>
    <w:rsid w:val="009243DF"/>
    <w:rsid w:val="009243E5"/>
    <w:rsid w:val="00924435"/>
    <w:rsid w:val="009245B7"/>
    <w:rsid w:val="00924A12"/>
    <w:rsid w:val="00924A6E"/>
    <w:rsid w:val="00924ED3"/>
    <w:rsid w:val="00924FCE"/>
    <w:rsid w:val="0092509B"/>
    <w:rsid w:val="009250F2"/>
    <w:rsid w:val="00925113"/>
    <w:rsid w:val="0092514E"/>
    <w:rsid w:val="00925154"/>
    <w:rsid w:val="009251C6"/>
    <w:rsid w:val="009251EF"/>
    <w:rsid w:val="00925361"/>
    <w:rsid w:val="0092536E"/>
    <w:rsid w:val="00925425"/>
    <w:rsid w:val="0092548B"/>
    <w:rsid w:val="009256F3"/>
    <w:rsid w:val="00925728"/>
    <w:rsid w:val="00925C2E"/>
    <w:rsid w:val="00925C40"/>
    <w:rsid w:val="00925C56"/>
    <w:rsid w:val="00926029"/>
    <w:rsid w:val="0092603E"/>
    <w:rsid w:val="0092605B"/>
    <w:rsid w:val="00926337"/>
    <w:rsid w:val="00926470"/>
    <w:rsid w:val="009266A1"/>
    <w:rsid w:val="00926784"/>
    <w:rsid w:val="00926787"/>
    <w:rsid w:val="00926863"/>
    <w:rsid w:val="0092693F"/>
    <w:rsid w:val="00926A41"/>
    <w:rsid w:val="00926ABB"/>
    <w:rsid w:val="00926AD8"/>
    <w:rsid w:val="00926BAA"/>
    <w:rsid w:val="00926BCA"/>
    <w:rsid w:val="00926C4E"/>
    <w:rsid w:val="00926C52"/>
    <w:rsid w:val="00926DC3"/>
    <w:rsid w:val="00926FF4"/>
    <w:rsid w:val="0092710C"/>
    <w:rsid w:val="00927167"/>
    <w:rsid w:val="0092721F"/>
    <w:rsid w:val="00927233"/>
    <w:rsid w:val="009273B6"/>
    <w:rsid w:val="009273BB"/>
    <w:rsid w:val="0092747D"/>
    <w:rsid w:val="009274C6"/>
    <w:rsid w:val="0092785B"/>
    <w:rsid w:val="0092790A"/>
    <w:rsid w:val="00927A94"/>
    <w:rsid w:val="00927BD3"/>
    <w:rsid w:val="00927F09"/>
    <w:rsid w:val="00927F56"/>
    <w:rsid w:val="009300EC"/>
    <w:rsid w:val="00930181"/>
    <w:rsid w:val="009301B7"/>
    <w:rsid w:val="00930348"/>
    <w:rsid w:val="00930405"/>
    <w:rsid w:val="009304A9"/>
    <w:rsid w:val="0093076A"/>
    <w:rsid w:val="00930771"/>
    <w:rsid w:val="00930C1E"/>
    <w:rsid w:val="00930DE0"/>
    <w:rsid w:val="009310C0"/>
    <w:rsid w:val="00931176"/>
    <w:rsid w:val="00931499"/>
    <w:rsid w:val="009314F5"/>
    <w:rsid w:val="00931624"/>
    <w:rsid w:val="0093168F"/>
    <w:rsid w:val="009316EB"/>
    <w:rsid w:val="00931764"/>
    <w:rsid w:val="009317E8"/>
    <w:rsid w:val="00931800"/>
    <w:rsid w:val="0093189A"/>
    <w:rsid w:val="00931D5C"/>
    <w:rsid w:val="00931E10"/>
    <w:rsid w:val="00932298"/>
    <w:rsid w:val="009324EB"/>
    <w:rsid w:val="00932651"/>
    <w:rsid w:val="009326F6"/>
    <w:rsid w:val="009327C0"/>
    <w:rsid w:val="0093281D"/>
    <w:rsid w:val="00932887"/>
    <w:rsid w:val="0093288F"/>
    <w:rsid w:val="009329E7"/>
    <w:rsid w:val="009329EF"/>
    <w:rsid w:val="00932A9A"/>
    <w:rsid w:val="00932AAE"/>
    <w:rsid w:val="00932AB9"/>
    <w:rsid w:val="0093304C"/>
    <w:rsid w:val="009331F8"/>
    <w:rsid w:val="00933246"/>
    <w:rsid w:val="009332C4"/>
    <w:rsid w:val="0093340D"/>
    <w:rsid w:val="009334CF"/>
    <w:rsid w:val="00933548"/>
    <w:rsid w:val="0093356B"/>
    <w:rsid w:val="00933620"/>
    <w:rsid w:val="0093389C"/>
    <w:rsid w:val="0093397A"/>
    <w:rsid w:val="009339E7"/>
    <w:rsid w:val="00933CDD"/>
    <w:rsid w:val="00933E3D"/>
    <w:rsid w:val="00933EC6"/>
    <w:rsid w:val="00933F00"/>
    <w:rsid w:val="00933F21"/>
    <w:rsid w:val="00933FBA"/>
    <w:rsid w:val="009340E0"/>
    <w:rsid w:val="00934204"/>
    <w:rsid w:val="00934262"/>
    <w:rsid w:val="00934331"/>
    <w:rsid w:val="009343B3"/>
    <w:rsid w:val="00934654"/>
    <w:rsid w:val="009347FE"/>
    <w:rsid w:val="009348A4"/>
    <w:rsid w:val="00934A34"/>
    <w:rsid w:val="00934A76"/>
    <w:rsid w:val="00934AA6"/>
    <w:rsid w:val="00934AB6"/>
    <w:rsid w:val="00934ABD"/>
    <w:rsid w:val="00934B36"/>
    <w:rsid w:val="00934E2E"/>
    <w:rsid w:val="00934F26"/>
    <w:rsid w:val="0093504E"/>
    <w:rsid w:val="009350F5"/>
    <w:rsid w:val="009352A4"/>
    <w:rsid w:val="00935579"/>
    <w:rsid w:val="009356B4"/>
    <w:rsid w:val="0093575C"/>
    <w:rsid w:val="0093586D"/>
    <w:rsid w:val="00935A48"/>
    <w:rsid w:val="00935B42"/>
    <w:rsid w:val="00935C22"/>
    <w:rsid w:val="00935CA4"/>
    <w:rsid w:val="00935D49"/>
    <w:rsid w:val="00935EEB"/>
    <w:rsid w:val="00935FD5"/>
    <w:rsid w:val="00936268"/>
    <w:rsid w:val="009362AF"/>
    <w:rsid w:val="009363CD"/>
    <w:rsid w:val="00936731"/>
    <w:rsid w:val="00936918"/>
    <w:rsid w:val="009369F3"/>
    <w:rsid w:val="00936A2D"/>
    <w:rsid w:val="00936B85"/>
    <w:rsid w:val="00936BF6"/>
    <w:rsid w:val="00936CC1"/>
    <w:rsid w:val="00936E52"/>
    <w:rsid w:val="00936E7D"/>
    <w:rsid w:val="00936F23"/>
    <w:rsid w:val="00936FD6"/>
    <w:rsid w:val="009370C1"/>
    <w:rsid w:val="009373AD"/>
    <w:rsid w:val="00937539"/>
    <w:rsid w:val="0093757D"/>
    <w:rsid w:val="00937588"/>
    <w:rsid w:val="00937658"/>
    <w:rsid w:val="00937689"/>
    <w:rsid w:val="00937780"/>
    <w:rsid w:val="009378A2"/>
    <w:rsid w:val="0093790F"/>
    <w:rsid w:val="0093791F"/>
    <w:rsid w:val="00937A4D"/>
    <w:rsid w:val="00937C3E"/>
    <w:rsid w:val="00937CB1"/>
    <w:rsid w:val="00937CC3"/>
    <w:rsid w:val="00940248"/>
    <w:rsid w:val="00940391"/>
    <w:rsid w:val="0094041B"/>
    <w:rsid w:val="0094050C"/>
    <w:rsid w:val="00940606"/>
    <w:rsid w:val="0094063E"/>
    <w:rsid w:val="00940669"/>
    <w:rsid w:val="00940687"/>
    <w:rsid w:val="00940834"/>
    <w:rsid w:val="00940888"/>
    <w:rsid w:val="009408EB"/>
    <w:rsid w:val="009409A8"/>
    <w:rsid w:val="00940B03"/>
    <w:rsid w:val="00940CB2"/>
    <w:rsid w:val="00940CF9"/>
    <w:rsid w:val="00940E38"/>
    <w:rsid w:val="00940EA0"/>
    <w:rsid w:val="00940FC0"/>
    <w:rsid w:val="0094102E"/>
    <w:rsid w:val="00941069"/>
    <w:rsid w:val="0094114F"/>
    <w:rsid w:val="00941211"/>
    <w:rsid w:val="00941338"/>
    <w:rsid w:val="0094145F"/>
    <w:rsid w:val="009414F7"/>
    <w:rsid w:val="0094166A"/>
    <w:rsid w:val="00941680"/>
    <w:rsid w:val="009416F5"/>
    <w:rsid w:val="00941777"/>
    <w:rsid w:val="00941780"/>
    <w:rsid w:val="009417F8"/>
    <w:rsid w:val="00941816"/>
    <w:rsid w:val="0094181A"/>
    <w:rsid w:val="009418F3"/>
    <w:rsid w:val="00941AAF"/>
    <w:rsid w:val="00941B19"/>
    <w:rsid w:val="00941BC1"/>
    <w:rsid w:val="00941C32"/>
    <w:rsid w:val="00941D36"/>
    <w:rsid w:val="00941E29"/>
    <w:rsid w:val="009422E5"/>
    <w:rsid w:val="00942412"/>
    <w:rsid w:val="00942443"/>
    <w:rsid w:val="009426CA"/>
    <w:rsid w:val="0094273A"/>
    <w:rsid w:val="0094297D"/>
    <w:rsid w:val="009429AC"/>
    <w:rsid w:val="00942A03"/>
    <w:rsid w:val="00942A5A"/>
    <w:rsid w:val="00942B03"/>
    <w:rsid w:val="00942C2F"/>
    <w:rsid w:val="00942CA2"/>
    <w:rsid w:val="00942D0F"/>
    <w:rsid w:val="00942D30"/>
    <w:rsid w:val="0094307E"/>
    <w:rsid w:val="00943479"/>
    <w:rsid w:val="00943499"/>
    <w:rsid w:val="00943837"/>
    <w:rsid w:val="0094394D"/>
    <w:rsid w:val="009439AB"/>
    <w:rsid w:val="009439FD"/>
    <w:rsid w:val="00943A74"/>
    <w:rsid w:val="00943E95"/>
    <w:rsid w:val="009441C9"/>
    <w:rsid w:val="00944310"/>
    <w:rsid w:val="00944345"/>
    <w:rsid w:val="00944401"/>
    <w:rsid w:val="009445DF"/>
    <w:rsid w:val="009447BF"/>
    <w:rsid w:val="00944A6E"/>
    <w:rsid w:val="00944B2F"/>
    <w:rsid w:val="00944B35"/>
    <w:rsid w:val="00944B63"/>
    <w:rsid w:val="00944BA6"/>
    <w:rsid w:val="00944BC6"/>
    <w:rsid w:val="00944C40"/>
    <w:rsid w:val="00944C50"/>
    <w:rsid w:val="00944E22"/>
    <w:rsid w:val="009450E7"/>
    <w:rsid w:val="00945B35"/>
    <w:rsid w:val="00945BF9"/>
    <w:rsid w:val="00945E37"/>
    <w:rsid w:val="009461E5"/>
    <w:rsid w:val="009462FD"/>
    <w:rsid w:val="009463F7"/>
    <w:rsid w:val="00946493"/>
    <w:rsid w:val="009464F9"/>
    <w:rsid w:val="009465CB"/>
    <w:rsid w:val="00946925"/>
    <w:rsid w:val="00946ED5"/>
    <w:rsid w:val="00947092"/>
    <w:rsid w:val="00947531"/>
    <w:rsid w:val="0094769B"/>
    <w:rsid w:val="0094769D"/>
    <w:rsid w:val="009478C3"/>
    <w:rsid w:val="00947B17"/>
    <w:rsid w:val="00947C70"/>
    <w:rsid w:val="00947E9E"/>
    <w:rsid w:val="009500D6"/>
    <w:rsid w:val="00950168"/>
    <w:rsid w:val="0095027B"/>
    <w:rsid w:val="0095077C"/>
    <w:rsid w:val="00950860"/>
    <w:rsid w:val="0095095D"/>
    <w:rsid w:val="00950BC1"/>
    <w:rsid w:val="00950C57"/>
    <w:rsid w:val="00950CBC"/>
    <w:rsid w:val="00950CEC"/>
    <w:rsid w:val="00950E6D"/>
    <w:rsid w:val="00950F77"/>
    <w:rsid w:val="00950FB3"/>
    <w:rsid w:val="0095109A"/>
    <w:rsid w:val="009510B0"/>
    <w:rsid w:val="00951126"/>
    <w:rsid w:val="0095127C"/>
    <w:rsid w:val="0095133F"/>
    <w:rsid w:val="00951354"/>
    <w:rsid w:val="00951864"/>
    <w:rsid w:val="00951994"/>
    <w:rsid w:val="00951B54"/>
    <w:rsid w:val="00951E4A"/>
    <w:rsid w:val="00951E5A"/>
    <w:rsid w:val="00951E7F"/>
    <w:rsid w:val="00951FAC"/>
    <w:rsid w:val="00951FF5"/>
    <w:rsid w:val="009524EA"/>
    <w:rsid w:val="00952503"/>
    <w:rsid w:val="0095264C"/>
    <w:rsid w:val="0095271F"/>
    <w:rsid w:val="0095284C"/>
    <w:rsid w:val="0095285A"/>
    <w:rsid w:val="009528D1"/>
    <w:rsid w:val="00952913"/>
    <w:rsid w:val="00952A09"/>
    <w:rsid w:val="00952A69"/>
    <w:rsid w:val="00952BF2"/>
    <w:rsid w:val="00953102"/>
    <w:rsid w:val="0095322A"/>
    <w:rsid w:val="0095356C"/>
    <w:rsid w:val="009535C1"/>
    <w:rsid w:val="009535F1"/>
    <w:rsid w:val="009536F2"/>
    <w:rsid w:val="0095370E"/>
    <w:rsid w:val="00953720"/>
    <w:rsid w:val="00953751"/>
    <w:rsid w:val="00953757"/>
    <w:rsid w:val="00953922"/>
    <w:rsid w:val="0095397B"/>
    <w:rsid w:val="009539B0"/>
    <w:rsid w:val="00953A63"/>
    <w:rsid w:val="00953BDB"/>
    <w:rsid w:val="00953C78"/>
    <w:rsid w:val="00953C8E"/>
    <w:rsid w:val="009542CC"/>
    <w:rsid w:val="00954476"/>
    <w:rsid w:val="00954582"/>
    <w:rsid w:val="00954704"/>
    <w:rsid w:val="009547BC"/>
    <w:rsid w:val="009547D4"/>
    <w:rsid w:val="00954815"/>
    <w:rsid w:val="009549B3"/>
    <w:rsid w:val="00954A42"/>
    <w:rsid w:val="00954ACF"/>
    <w:rsid w:val="00954C59"/>
    <w:rsid w:val="00954CA1"/>
    <w:rsid w:val="00954DBA"/>
    <w:rsid w:val="0095504C"/>
    <w:rsid w:val="009550A3"/>
    <w:rsid w:val="0095510C"/>
    <w:rsid w:val="00955124"/>
    <w:rsid w:val="00955146"/>
    <w:rsid w:val="0095522A"/>
    <w:rsid w:val="00955238"/>
    <w:rsid w:val="0095526B"/>
    <w:rsid w:val="00955304"/>
    <w:rsid w:val="00955334"/>
    <w:rsid w:val="0095553E"/>
    <w:rsid w:val="009558B5"/>
    <w:rsid w:val="009558FD"/>
    <w:rsid w:val="00955903"/>
    <w:rsid w:val="00955D72"/>
    <w:rsid w:val="00956021"/>
    <w:rsid w:val="009560A8"/>
    <w:rsid w:val="009560B5"/>
    <w:rsid w:val="009560E3"/>
    <w:rsid w:val="00956183"/>
    <w:rsid w:val="009561A0"/>
    <w:rsid w:val="00956394"/>
    <w:rsid w:val="0095642C"/>
    <w:rsid w:val="0095645F"/>
    <w:rsid w:val="00956687"/>
    <w:rsid w:val="0095677F"/>
    <w:rsid w:val="00956973"/>
    <w:rsid w:val="009569FC"/>
    <w:rsid w:val="00956B84"/>
    <w:rsid w:val="00956D4E"/>
    <w:rsid w:val="00956DDF"/>
    <w:rsid w:val="00956EB9"/>
    <w:rsid w:val="0095713E"/>
    <w:rsid w:val="00957149"/>
    <w:rsid w:val="009571BA"/>
    <w:rsid w:val="0095727C"/>
    <w:rsid w:val="009574B8"/>
    <w:rsid w:val="00957522"/>
    <w:rsid w:val="0095795E"/>
    <w:rsid w:val="00957F8D"/>
    <w:rsid w:val="00957FE1"/>
    <w:rsid w:val="00957FEC"/>
    <w:rsid w:val="009601A0"/>
    <w:rsid w:val="00960448"/>
    <w:rsid w:val="0096047E"/>
    <w:rsid w:val="009604AA"/>
    <w:rsid w:val="00960806"/>
    <w:rsid w:val="009608C9"/>
    <w:rsid w:val="00960928"/>
    <w:rsid w:val="009609CB"/>
    <w:rsid w:val="00960CE3"/>
    <w:rsid w:val="00960E7E"/>
    <w:rsid w:val="00960ECD"/>
    <w:rsid w:val="00961161"/>
    <w:rsid w:val="00961185"/>
    <w:rsid w:val="0096121A"/>
    <w:rsid w:val="00961273"/>
    <w:rsid w:val="0096181E"/>
    <w:rsid w:val="0096186C"/>
    <w:rsid w:val="00961908"/>
    <w:rsid w:val="00961BA5"/>
    <w:rsid w:val="00961D35"/>
    <w:rsid w:val="00961DFC"/>
    <w:rsid w:val="0096200A"/>
    <w:rsid w:val="009622AC"/>
    <w:rsid w:val="009624FA"/>
    <w:rsid w:val="009625FE"/>
    <w:rsid w:val="00962611"/>
    <w:rsid w:val="0096269E"/>
    <w:rsid w:val="009626B1"/>
    <w:rsid w:val="00962966"/>
    <w:rsid w:val="00962AAF"/>
    <w:rsid w:val="00962CA1"/>
    <w:rsid w:val="00962CA8"/>
    <w:rsid w:val="00962E24"/>
    <w:rsid w:val="00962F14"/>
    <w:rsid w:val="00963473"/>
    <w:rsid w:val="00963500"/>
    <w:rsid w:val="009635E0"/>
    <w:rsid w:val="009638CB"/>
    <w:rsid w:val="00963987"/>
    <w:rsid w:val="00963B5A"/>
    <w:rsid w:val="00963C28"/>
    <w:rsid w:val="00963D0C"/>
    <w:rsid w:val="00963E81"/>
    <w:rsid w:val="0096400A"/>
    <w:rsid w:val="0096404C"/>
    <w:rsid w:val="00964051"/>
    <w:rsid w:val="0096411D"/>
    <w:rsid w:val="009643AA"/>
    <w:rsid w:val="009645B4"/>
    <w:rsid w:val="00964605"/>
    <w:rsid w:val="00964634"/>
    <w:rsid w:val="00964762"/>
    <w:rsid w:val="009647EB"/>
    <w:rsid w:val="0096485B"/>
    <w:rsid w:val="0096487A"/>
    <w:rsid w:val="00964912"/>
    <w:rsid w:val="00964CF2"/>
    <w:rsid w:val="00964FF4"/>
    <w:rsid w:val="009651E7"/>
    <w:rsid w:val="009651FF"/>
    <w:rsid w:val="00965227"/>
    <w:rsid w:val="00965316"/>
    <w:rsid w:val="00965333"/>
    <w:rsid w:val="009653D7"/>
    <w:rsid w:val="009653DE"/>
    <w:rsid w:val="0096543D"/>
    <w:rsid w:val="00965572"/>
    <w:rsid w:val="009656E7"/>
    <w:rsid w:val="00965C9E"/>
    <w:rsid w:val="00965D80"/>
    <w:rsid w:val="00965E3B"/>
    <w:rsid w:val="00965E6D"/>
    <w:rsid w:val="00965E9D"/>
    <w:rsid w:val="00965EBD"/>
    <w:rsid w:val="00965F76"/>
    <w:rsid w:val="00965F97"/>
    <w:rsid w:val="00966263"/>
    <w:rsid w:val="009662DB"/>
    <w:rsid w:val="009662E4"/>
    <w:rsid w:val="00966312"/>
    <w:rsid w:val="009663CD"/>
    <w:rsid w:val="00966471"/>
    <w:rsid w:val="00966510"/>
    <w:rsid w:val="00966542"/>
    <w:rsid w:val="009665FD"/>
    <w:rsid w:val="0096662D"/>
    <w:rsid w:val="00966AB3"/>
    <w:rsid w:val="00966B1D"/>
    <w:rsid w:val="00966DB4"/>
    <w:rsid w:val="00967152"/>
    <w:rsid w:val="00967258"/>
    <w:rsid w:val="0096734A"/>
    <w:rsid w:val="00967403"/>
    <w:rsid w:val="009675BE"/>
    <w:rsid w:val="0096766B"/>
    <w:rsid w:val="0096796A"/>
    <w:rsid w:val="00967AD9"/>
    <w:rsid w:val="00967B33"/>
    <w:rsid w:val="00967C66"/>
    <w:rsid w:val="00967CD6"/>
    <w:rsid w:val="00967D1D"/>
    <w:rsid w:val="00967D33"/>
    <w:rsid w:val="00967DD0"/>
    <w:rsid w:val="00967E20"/>
    <w:rsid w:val="00967F9A"/>
    <w:rsid w:val="00970213"/>
    <w:rsid w:val="009702B4"/>
    <w:rsid w:val="00970540"/>
    <w:rsid w:val="00970630"/>
    <w:rsid w:val="009706A3"/>
    <w:rsid w:val="00970777"/>
    <w:rsid w:val="009707D4"/>
    <w:rsid w:val="0097099E"/>
    <w:rsid w:val="00970AC8"/>
    <w:rsid w:val="00970BC7"/>
    <w:rsid w:val="00970CDA"/>
    <w:rsid w:val="00970D7B"/>
    <w:rsid w:val="00970DDC"/>
    <w:rsid w:val="009710F0"/>
    <w:rsid w:val="0097113C"/>
    <w:rsid w:val="00971209"/>
    <w:rsid w:val="009713AA"/>
    <w:rsid w:val="0097141E"/>
    <w:rsid w:val="009714AC"/>
    <w:rsid w:val="0097151F"/>
    <w:rsid w:val="009716B9"/>
    <w:rsid w:val="00971F33"/>
    <w:rsid w:val="00971FA2"/>
    <w:rsid w:val="00972094"/>
    <w:rsid w:val="009723AA"/>
    <w:rsid w:val="00972422"/>
    <w:rsid w:val="009724DD"/>
    <w:rsid w:val="00972535"/>
    <w:rsid w:val="009725B7"/>
    <w:rsid w:val="009726A6"/>
    <w:rsid w:val="0097288A"/>
    <w:rsid w:val="009729FB"/>
    <w:rsid w:val="00972A9A"/>
    <w:rsid w:val="00972BBC"/>
    <w:rsid w:val="00972EC0"/>
    <w:rsid w:val="00972FB9"/>
    <w:rsid w:val="0097302D"/>
    <w:rsid w:val="00973067"/>
    <w:rsid w:val="0097319C"/>
    <w:rsid w:val="00973319"/>
    <w:rsid w:val="009733ED"/>
    <w:rsid w:val="0097359D"/>
    <w:rsid w:val="0097380C"/>
    <w:rsid w:val="00973973"/>
    <w:rsid w:val="009739C0"/>
    <w:rsid w:val="00973C8A"/>
    <w:rsid w:val="00973D92"/>
    <w:rsid w:val="00973DA8"/>
    <w:rsid w:val="00973E33"/>
    <w:rsid w:val="00973ED5"/>
    <w:rsid w:val="00973ED6"/>
    <w:rsid w:val="009740A2"/>
    <w:rsid w:val="009742A4"/>
    <w:rsid w:val="009742A9"/>
    <w:rsid w:val="00974388"/>
    <w:rsid w:val="0097438D"/>
    <w:rsid w:val="0097450A"/>
    <w:rsid w:val="009745F3"/>
    <w:rsid w:val="00974614"/>
    <w:rsid w:val="009749AE"/>
    <w:rsid w:val="009749CB"/>
    <w:rsid w:val="009749F7"/>
    <w:rsid w:val="00974A1B"/>
    <w:rsid w:val="00974E7B"/>
    <w:rsid w:val="009750A2"/>
    <w:rsid w:val="009751DC"/>
    <w:rsid w:val="009752B3"/>
    <w:rsid w:val="00975A05"/>
    <w:rsid w:val="00975BBE"/>
    <w:rsid w:val="00975CFF"/>
    <w:rsid w:val="00975D5C"/>
    <w:rsid w:val="00975F78"/>
    <w:rsid w:val="0097603C"/>
    <w:rsid w:val="00976079"/>
    <w:rsid w:val="00976291"/>
    <w:rsid w:val="009762A0"/>
    <w:rsid w:val="00976304"/>
    <w:rsid w:val="00976484"/>
    <w:rsid w:val="00976528"/>
    <w:rsid w:val="009765BE"/>
    <w:rsid w:val="009765F3"/>
    <w:rsid w:val="00976724"/>
    <w:rsid w:val="0097673E"/>
    <w:rsid w:val="009768CA"/>
    <w:rsid w:val="009769BE"/>
    <w:rsid w:val="00976A53"/>
    <w:rsid w:val="00976B89"/>
    <w:rsid w:val="00976DA7"/>
    <w:rsid w:val="00976DCC"/>
    <w:rsid w:val="0097712E"/>
    <w:rsid w:val="00977151"/>
    <w:rsid w:val="009771AA"/>
    <w:rsid w:val="00977280"/>
    <w:rsid w:val="009775A3"/>
    <w:rsid w:val="0097770F"/>
    <w:rsid w:val="0097778E"/>
    <w:rsid w:val="009778DF"/>
    <w:rsid w:val="009778E4"/>
    <w:rsid w:val="00977954"/>
    <w:rsid w:val="00977987"/>
    <w:rsid w:val="009779A7"/>
    <w:rsid w:val="009779AF"/>
    <w:rsid w:val="00977B93"/>
    <w:rsid w:val="00977B95"/>
    <w:rsid w:val="00977BA4"/>
    <w:rsid w:val="00977E13"/>
    <w:rsid w:val="00977F1A"/>
    <w:rsid w:val="00977F4E"/>
    <w:rsid w:val="00977F51"/>
    <w:rsid w:val="00977F5A"/>
    <w:rsid w:val="00980096"/>
    <w:rsid w:val="00980272"/>
    <w:rsid w:val="0098041D"/>
    <w:rsid w:val="009805B0"/>
    <w:rsid w:val="00980652"/>
    <w:rsid w:val="009806FC"/>
    <w:rsid w:val="00980754"/>
    <w:rsid w:val="00980857"/>
    <w:rsid w:val="00980938"/>
    <w:rsid w:val="0098096A"/>
    <w:rsid w:val="009809D3"/>
    <w:rsid w:val="00980E71"/>
    <w:rsid w:val="00981253"/>
    <w:rsid w:val="0098143D"/>
    <w:rsid w:val="009814D7"/>
    <w:rsid w:val="009815DC"/>
    <w:rsid w:val="00981725"/>
    <w:rsid w:val="00981894"/>
    <w:rsid w:val="0098190D"/>
    <w:rsid w:val="00981B3A"/>
    <w:rsid w:val="00981BE3"/>
    <w:rsid w:val="00981C39"/>
    <w:rsid w:val="00981C8B"/>
    <w:rsid w:val="00981CA9"/>
    <w:rsid w:val="00981D16"/>
    <w:rsid w:val="00981D23"/>
    <w:rsid w:val="00981E9C"/>
    <w:rsid w:val="009820FA"/>
    <w:rsid w:val="00982163"/>
    <w:rsid w:val="009821D9"/>
    <w:rsid w:val="0098221C"/>
    <w:rsid w:val="00982296"/>
    <w:rsid w:val="009823B6"/>
    <w:rsid w:val="009827D9"/>
    <w:rsid w:val="0098288D"/>
    <w:rsid w:val="00982936"/>
    <w:rsid w:val="00982946"/>
    <w:rsid w:val="00982AD2"/>
    <w:rsid w:val="00982BC1"/>
    <w:rsid w:val="00982BD0"/>
    <w:rsid w:val="00982CB7"/>
    <w:rsid w:val="00982CFA"/>
    <w:rsid w:val="00982D43"/>
    <w:rsid w:val="00982D83"/>
    <w:rsid w:val="00982F6F"/>
    <w:rsid w:val="00982FAD"/>
    <w:rsid w:val="009832DA"/>
    <w:rsid w:val="0098340D"/>
    <w:rsid w:val="009836F1"/>
    <w:rsid w:val="009837B8"/>
    <w:rsid w:val="009837DD"/>
    <w:rsid w:val="0098385D"/>
    <w:rsid w:val="00983A13"/>
    <w:rsid w:val="00983B2C"/>
    <w:rsid w:val="00983C06"/>
    <w:rsid w:val="00983DC9"/>
    <w:rsid w:val="00983E4C"/>
    <w:rsid w:val="00983ECC"/>
    <w:rsid w:val="00983ED5"/>
    <w:rsid w:val="00983F90"/>
    <w:rsid w:val="00984071"/>
    <w:rsid w:val="009841C3"/>
    <w:rsid w:val="00984208"/>
    <w:rsid w:val="009844C9"/>
    <w:rsid w:val="009844F9"/>
    <w:rsid w:val="00984533"/>
    <w:rsid w:val="00984671"/>
    <w:rsid w:val="009847E0"/>
    <w:rsid w:val="009847F8"/>
    <w:rsid w:val="00984C54"/>
    <w:rsid w:val="00984D13"/>
    <w:rsid w:val="00985071"/>
    <w:rsid w:val="00985269"/>
    <w:rsid w:val="009852D5"/>
    <w:rsid w:val="0098535A"/>
    <w:rsid w:val="009854FF"/>
    <w:rsid w:val="00985517"/>
    <w:rsid w:val="0098556F"/>
    <w:rsid w:val="00985604"/>
    <w:rsid w:val="009856E3"/>
    <w:rsid w:val="00985867"/>
    <w:rsid w:val="009858CC"/>
    <w:rsid w:val="009859C9"/>
    <w:rsid w:val="00985C5F"/>
    <w:rsid w:val="00985D30"/>
    <w:rsid w:val="00986470"/>
    <w:rsid w:val="009864FB"/>
    <w:rsid w:val="0098659E"/>
    <w:rsid w:val="009868DB"/>
    <w:rsid w:val="00986918"/>
    <w:rsid w:val="009869D3"/>
    <w:rsid w:val="00986A7F"/>
    <w:rsid w:val="00986BD5"/>
    <w:rsid w:val="00986FB9"/>
    <w:rsid w:val="00987207"/>
    <w:rsid w:val="009872F0"/>
    <w:rsid w:val="0098732F"/>
    <w:rsid w:val="009874E0"/>
    <w:rsid w:val="0098756E"/>
    <w:rsid w:val="00987A5E"/>
    <w:rsid w:val="00987B55"/>
    <w:rsid w:val="00987B60"/>
    <w:rsid w:val="00987B6C"/>
    <w:rsid w:val="00987BEE"/>
    <w:rsid w:val="00987CA2"/>
    <w:rsid w:val="00987D3B"/>
    <w:rsid w:val="00987D81"/>
    <w:rsid w:val="00987E97"/>
    <w:rsid w:val="00987F0E"/>
    <w:rsid w:val="009903E9"/>
    <w:rsid w:val="009904DF"/>
    <w:rsid w:val="009906DC"/>
    <w:rsid w:val="00990777"/>
    <w:rsid w:val="009907A5"/>
    <w:rsid w:val="009907C0"/>
    <w:rsid w:val="0099080B"/>
    <w:rsid w:val="00990DE6"/>
    <w:rsid w:val="00990E06"/>
    <w:rsid w:val="00990E0C"/>
    <w:rsid w:val="00990E62"/>
    <w:rsid w:val="00990FDD"/>
    <w:rsid w:val="009910A5"/>
    <w:rsid w:val="009910CB"/>
    <w:rsid w:val="00991148"/>
    <w:rsid w:val="00991492"/>
    <w:rsid w:val="00991503"/>
    <w:rsid w:val="0099152C"/>
    <w:rsid w:val="009915F9"/>
    <w:rsid w:val="009918C2"/>
    <w:rsid w:val="009918EC"/>
    <w:rsid w:val="00991B23"/>
    <w:rsid w:val="00991EA8"/>
    <w:rsid w:val="009921FE"/>
    <w:rsid w:val="00992236"/>
    <w:rsid w:val="0099240A"/>
    <w:rsid w:val="00992451"/>
    <w:rsid w:val="00992561"/>
    <w:rsid w:val="009925E6"/>
    <w:rsid w:val="00992846"/>
    <w:rsid w:val="009928A3"/>
    <w:rsid w:val="00992934"/>
    <w:rsid w:val="00992999"/>
    <w:rsid w:val="00992A6E"/>
    <w:rsid w:val="00992BD3"/>
    <w:rsid w:val="00992BE4"/>
    <w:rsid w:val="00992D0D"/>
    <w:rsid w:val="00992D12"/>
    <w:rsid w:val="00992DE5"/>
    <w:rsid w:val="00992E39"/>
    <w:rsid w:val="00992F04"/>
    <w:rsid w:val="0099311A"/>
    <w:rsid w:val="00993264"/>
    <w:rsid w:val="009933BA"/>
    <w:rsid w:val="0099345F"/>
    <w:rsid w:val="00993562"/>
    <w:rsid w:val="009936A7"/>
    <w:rsid w:val="009936EF"/>
    <w:rsid w:val="00993769"/>
    <w:rsid w:val="009937EF"/>
    <w:rsid w:val="00993811"/>
    <w:rsid w:val="00993835"/>
    <w:rsid w:val="00993996"/>
    <w:rsid w:val="00993B1D"/>
    <w:rsid w:val="00993BC8"/>
    <w:rsid w:val="00993D57"/>
    <w:rsid w:val="00993D87"/>
    <w:rsid w:val="00993D9A"/>
    <w:rsid w:val="00993E3C"/>
    <w:rsid w:val="00993ED3"/>
    <w:rsid w:val="00993EF4"/>
    <w:rsid w:val="0099426E"/>
    <w:rsid w:val="009942C9"/>
    <w:rsid w:val="009944D5"/>
    <w:rsid w:val="00994575"/>
    <w:rsid w:val="00994807"/>
    <w:rsid w:val="0099484F"/>
    <w:rsid w:val="0099486B"/>
    <w:rsid w:val="00994907"/>
    <w:rsid w:val="00994A2A"/>
    <w:rsid w:val="00994D3C"/>
    <w:rsid w:val="0099532C"/>
    <w:rsid w:val="009953CE"/>
    <w:rsid w:val="00995407"/>
    <w:rsid w:val="009954B5"/>
    <w:rsid w:val="0099559A"/>
    <w:rsid w:val="00995603"/>
    <w:rsid w:val="009956D4"/>
    <w:rsid w:val="009959D2"/>
    <w:rsid w:val="00995A00"/>
    <w:rsid w:val="00995AF8"/>
    <w:rsid w:val="00995BA9"/>
    <w:rsid w:val="00995C82"/>
    <w:rsid w:val="00995E0F"/>
    <w:rsid w:val="0099600A"/>
    <w:rsid w:val="009962FD"/>
    <w:rsid w:val="0099644C"/>
    <w:rsid w:val="00996481"/>
    <w:rsid w:val="00996514"/>
    <w:rsid w:val="009966BF"/>
    <w:rsid w:val="009966EC"/>
    <w:rsid w:val="00996781"/>
    <w:rsid w:val="00996789"/>
    <w:rsid w:val="00996872"/>
    <w:rsid w:val="009968FC"/>
    <w:rsid w:val="00996A34"/>
    <w:rsid w:val="00996AD8"/>
    <w:rsid w:val="00996BD0"/>
    <w:rsid w:val="00996C99"/>
    <w:rsid w:val="00996CF1"/>
    <w:rsid w:val="00996FCA"/>
    <w:rsid w:val="00996FF5"/>
    <w:rsid w:val="0099711F"/>
    <w:rsid w:val="0099723F"/>
    <w:rsid w:val="0099751F"/>
    <w:rsid w:val="0099764C"/>
    <w:rsid w:val="009976B9"/>
    <w:rsid w:val="009976CD"/>
    <w:rsid w:val="00997762"/>
    <w:rsid w:val="009978DE"/>
    <w:rsid w:val="00997A39"/>
    <w:rsid w:val="00997A6E"/>
    <w:rsid w:val="00997B05"/>
    <w:rsid w:val="00997E68"/>
    <w:rsid w:val="00997EBC"/>
    <w:rsid w:val="00997EE7"/>
    <w:rsid w:val="009A0043"/>
    <w:rsid w:val="009A0061"/>
    <w:rsid w:val="009A009F"/>
    <w:rsid w:val="009A01F3"/>
    <w:rsid w:val="009A02A1"/>
    <w:rsid w:val="009A02DF"/>
    <w:rsid w:val="009A0792"/>
    <w:rsid w:val="009A0978"/>
    <w:rsid w:val="009A0A2E"/>
    <w:rsid w:val="009A0AC1"/>
    <w:rsid w:val="009A0D44"/>
    <w:rsid w:val="009A0D4B"/>
    <w:rsid w:val="009A0F3C"/>
    <w:rsid w:val="009A0F77"/>
    <w:rsid w:val="009A0FA9"/>
    <w:rsid w:val="009A1266"/>
    <w:rsid w:val="009A128E"/>
    <w:rsid w:val="009A129A"/>
    <w:rsid w:val="009A144D"/>
    <w:rsid w:val="009A151D"/>
    <w:rsid w:val="009A153B"/>
    <w:rsid w:val="009A16F5"/>
    <w:rsid w:val="009A1839"/>
    <w:rsid w:val="009A1EA7"/>
    <w:rsid w:val="009A1EC2"/>
    <w:rsid w:val="009A2069"/>
    <w:rsid w:val="009A2145"/>
    <w:rsid w:val="009A223D"/>
    <w:rsid w:val="009A2356"/>
    <w:rsid w:val="009A236F"/>
    <w:rsid w:val="009A24E1"/>
    <w:rsid w:val="009A25B9"/>
    <w:rsid w:val="009A2601"/>
    <w:rsid w:val="009A267C"/>
    <w:rsid w:val="009A26D6"/>
    <w:rsid w:val="009A2810"/>
    <w:rsid w:val="009A28A3"/>
    <w:rsid w:val="009A28E3"/>
    <w:rsid w:val="009A2DBA"/>
    <w:rsid w:val="009A2E23"/>
    <w:rsid w:val="009A2F91"/>
    <w:rsid w:val="009A2FDF"/>
    <w:rsid w:val="009A32B1"/>
    <w:rsid w:val="009A3303"/>
    <w:rsid w:val="009A33B2"/>
    <w:rsid w:val="009A359B"/>
    <w:rsid w:val="009A36A1"/>
    <w:rsid w:val="009A36F9"/>
    <w:rsid w:val="009A38DB"/>
    <w:rsid w:val="009A38FF"/>
    <w:rsid w:val="009A3923"/>
    <w:rsid w:val="009A392C"/>
    <w:rsid w:val="009A3B2C"/>
    <w:rsid w:val="009A3B50"/>
    <w:rsid w:val="009A3CB7"/>
    <w:rsid w:val="009A3D9A"/>
    <w:rsid w:val="009A4031"/>
    <w:rsid w:val="009A40B9"/>
    <w:rsid w:val="009A4126"/>
    <w:rsid w:val="009A4218"/>
    <w:rsid w:val="009A425A"/>
    <w:rsid w:val="009A4482"/>
    <w:rsid w:val="009A4684"/>
    <w:rsid w:val="009A47D4"/>
    <w:rsid w:val="009A47F8"/>
    <w:rsid w:val="009A492A"/>
    <w:rsid w:val="009A4BC5"/>
    <w:rsid w:val="009A4C61"/>
    <w:rsid w:val="009A4C6F"/>
    <w:rsid w:val="009A4DC2"/>
    <w:rsid w:val="009A5165"/>
    <w:rsid w:val="009A51D1"/>
    <w:rsid w:val="009A52D4"/>
    <w:rsid w:val="009A541F"/>
    <w:rsid w:val="009A57E5"/>
    <w:rsid w:val="009A593C"/>
    <w:rsid w:val="009A5A60"/>
    <w:rsid w:val="009A5C39"/>
    <w:rsid w:val="009A5D31"/>
    <w:rsid w:val="009A5DF3"/>
    <w:rsid w:val="009A5EF2"/>
    <w:rsid w:val="009A607A"/>
    <w:rsid w:val="009A61B4"/>
    <w:rsid w:val="009A626A"/>
    <w:rsid w:val="009A631A"/>
    <w:rsid w:val="009A6546"/>
    <w:rsid w:val="009A6705"/>
    <w:rsid w:val="009A6711"/>
    <w:rsid w:val="009A6762"/>
    <w:rsid w:val="009A6899"/>
    <w:rsid w:val="009A69BA"/>
    <w:rsid w:val="009A6A69"/>
    <w:rsid w:val="009A6B11"/>
    <w:rsid w:val="009A6C9A"/>
    <w:rsid w:val="009A70EA"/>
    <w:rsid w:val="009A7258"/>
    <w:rsid w:val="009A73A3"/>
    <w:rsid w:val="009A73B0"/>
    <w:rsid w:val="009A7615"/>
    <w:rsid w:val="009A7627"/>
    <w:rsid w:val="009A763A"/>
    <w:rsid w:val="009A767A"/>
    <w:rsid w:val="009A78E3"/>
    <w:rsid w:val="009A7E70"/>
    <w:rsid w:val="009A7E87"/>
    <w:rsid w:val="009A7E89"/>
    <w:rsid w:val="009A7FE1"/>
    <w:rsid w:val="009B0012"/>
    <w:rsid w:val="009B0061"/>
    <w:rsid w:val="009B0116"/>
    <w:rsid w:val="009B0143"/>
    <w:rsid w:val="009B01E1"/>
    <w:rsid w:val="009B03A3"/>
    <w:rsid w:val="009B0405"/>
    <w:rsid w:val="009B0476"/>
    <w:rsid w:val="009B089D"/>
    <w:rsid w:val="009B09D2"/>
    <w:rsid w:val="009B0A43"/>
    <w:rsid w:val="009B0B5B"/>
    <w:rsid w:val="009B0B60"/>
    <w:rsid w:val="009B0CAA"/>
    <w:rsid w:val="009B0D00"/>
    <w:rsid w:val="009B1004"/>
    <w:rsid w:val="009B105E"/>
    <w:rsid w:val="009B11DA"/>
    <w:rsid w:val="009B12AF"/>
    <w:rsid w:val="009B1685"/>
    <w:rsid w:val="009B168E"/>
    <w:rsid w:val="009B171B"/>
    <w:rsid w:val="009B17C3"/>
    <w:rsid w:val="009B18D8"/>
    <w:rsid w:val="009B1B0F"/>
    <w:rsid w:val="009B1C19"/>
    <w:rsid w:val="009B1C3C"/>
    <w:rsid w:val="009B1C68"/>
    <w:rsid w:val="009B1C9D"/>
    <w:rsid w:val="009B1D86"/>
    <w:rsid w:val="009B1E5A"/>
    <w:rsid w:val="009B1E5B"/>
    <w:rsid w:val="009B1FAF"/>
    <w:rsid w:val="009B2057"/>
    <w:rsid w:val="009B223E"/>
    <w:rsid w:val="009B2264"/>
    <w:rsid w:val="009B248A"/>
    <w:rsid w:val="009B260A"/>
    <w:rsid w:val="009B2701"/>
    <w:rsid w:val="009B2759"/>
    <w:rsid w:val="009B28AE"/>
    <w:rsid w:val="009B2A16"/>
    <w:rsid w:val="009B2A1B"/>
    <w:rsid w:val="009B2B27"/>
    <w:rsid w:val="009B2BB2"/>
    <w:rsid w:val="009B2D7B"/>
    <w:rsid w:val="009B2D8A"/>
    <w:rsid w:val="009B2F8B"/>
    <w:rsid w:val="009B31DB"/>
    <w:rsid w:val="009B323A"/>
    <w:rsid w:val="009B32C0"/>
    <w:rsid w:val="009B333D"/>
    <w:rsid w:val="009B3364"/>
    <w:rsid w:val="009B3644"/>
    <w:rsid w:val="009B3650"/>
    <w:rsid w:val="009B3986"/>
    <w:rsid w:val="009B3BFB"/>
    <w:rsid w:val="009B3F54"/>
    <w:rsid w:val="009B3FF1"/>
    <w:rsid w:val="009B4130"/>
    <w:rsid w:val="009B4324"/>
    <w:rsid w:val="009B44C5"/>
    <w:rsid w:val="009B45D5"/>
    <w:rsid w:val="009B45E8"/>
    <w:rsid w:val="009B46E7"/>
    <w:rsid w:val="009B494B"/>
    <w:rsid w:val="009B4CE1"/>
    <w:rsid w:val="009B4D14"/>
    <w:rsid w:val="009B4DB4"/>
    <w:rsid w:val="009B4E27"/>
    <w:rsid w:val="009B5049"/>
    <w:rsid w:val="009B514B"/>
    <w:rsid w:val="009B53D3"/>
    <w:rsid w:val="009B53D4"/>
    <w:rsid w:val="009B5417"/>
    <w:rsid w:val="009B553A"/>
    <w:rsid w:val="009B5612"/>
    <w:rsid w:val="009B562B"/>
    <w:rsid w:val="009B5684"/>
    <w:rsid w:val="009B56F2"/>
    <w:rsid w:val="009B56F7"/>
    <w:rsid w:val="009B5816"/>
    <w:rsid w:val="009B58AD"/>
    <w:rsid w:val="009B592A"/>
    <w:rsid w:val="009B595B"/>
    <w:rsid w:val="009B59AC"/>
    <w:rsid w:val="009B5ADC"/>
    <w:rsid w:val="009B5AF5"/>
    <w:rsid w:val="009B5B3E"/>
    <w:rsid w:val="009B60B9"/>
    <w:rsid w:val="009B60D4"/>
    <w:rsid w:val="009B62E6"/>
    <w:rsid w:val="009B6505"/>
    <w:rsid w:val="009B650D"/>
    <w:rsid w:val="009B65F8"/>
    <w:rsid w:val="009B6737"/>
    <w:rsid w:val="009B6942"/>
    <w:rsid w:val="009B69F8"/>
    <w:rsid w:val="009B6B81"/>
    <w:rsid w:val="009B6B86"/>
    <w:rsid w:val="009B6BA2"/>
    <w:rsid w:val="009B6F11"/>
    <w:rsid w:val="009B6F63"/>
    <w:rsid w:val="009B6FB0"/>
    <w:rsid w:val="009B7050"/>
    <w:rsid w:val="009B70B5"/>
    <w:rsid w:val="009B7213"/>
    <w:rsid w:val="009B73D6"/>
    <w:rsid w:val="009B74C8"/>
    <w:rsid w:val="009B74EB"/>
    <w:rsid w:val="009B76F5"/>
    <w:rsid w:val="009B78C3"/>
    <w:rsid w:val="009B7AAB"/>
    <w:rsid w:val="009B7EBF"/>
    <w:rsid w:val="009B7EC5"/>
    <w:rsid w:val="009C00F0"/>
    <w:rsid w:val="009C00F9"/>
    <w:rsid w:val="009C020B"/>
    <w:rsid w:val="009C0338"/>
    <w:rsid w:val="009C0383"/>
    <w:rsid w:val="009C0511"/>
    <w:rsid w:val="009C0552"/>
    <w:rsid w:val="009C05A1"/>
    <w:rsid w:val="009C082C"/>
    <w:rsid w:val="009C0A5B"/>
    <w:rsid w:val="009C0AE2"/>
    <w:rsid w:val="009C0D51"/>
    <w:rsid w:val="009C0D57"/>
    <w:rsid w:val="009C0D7E"/>
    <w:rsid w:val="009C0E94"/>
    <w:rsid w:val="009C0F69"/>
    <w:rsid w:val="009C0FD0"/>
    <w:rsid w:val="009C1051"/>
    <w:rsid w:val="009C11C7"/>
    <w:rsid w:val="009C1420"/>
    <w:rsid w:val="009C1432"/>
    <w:rsid w:val="009C1439"/>
    <w:rsid w:val="009C14B0"/>
    <w:rsid w:val="009C1509"/>
    <w:rsid w:val="009C15C7"/>
    <w:rsid w:val="009C16E1"/>
    <w:rsid w:val="009C172F"/>
    <w:rsid w:val="009C18D5"/>
    <w:rsid w:val="009C1D0B"/>
    <w:rsid w:val="009C1D22"/>
    <w:rsid w:val="009C1D2A"/>
    <w:rsid w:val="009C1D5B"/>
    <w:rsid w:val="009C1D71"/>
    <w:rsid w:val="009C1D9B"/>
    <w:rsid w:val="009C21E8"/>
    <w:rsid w:val="009C243A"/>
    <w:rsid w:val="009C270E"/>
    <w:rsid w:val="009C2854"/>
    <w:rsid w:val="009C2948"/>
    <w:rsid w:val="009C2AF3"/>
    <w:rsid w:val="009C2E96"/>
    <w:rsid w:val="009C2F18"/>
    <w:rsid w:val="009C2F8F"/>
    <w:rsid w:val="009C2FF5"/>
    <w:rsid w:val="009C32AF"/>
    <w:rsid w:val="009C336A"/>
    <w:rsid w:val="009C33E8"/>
    <w:rsid w:val="009C33F1"/>
    <w:rsid w:val="009C342C"/>
    <w:rsid w:val="009C34BF"/>
    <w:rsid w:val="009C3639"/>
    <w:rsid w:val="009C3749"/>
    <w:rsid w:val="009C38DC"/>
    <w:rsid w:val="009C3A18"/>
    <w:rsid w:val="009C3AFE"/>
    <w:rsid w:val="009C3DFF"/>
    <w:rsid w:val="009C3ED6"/>
    <w:rsid w:val="009C41FF"/>
    <w:rsid w:val="009C424F"/>
    <w:rsid w:val="009C4288"/>
    <w:rsid w:val="009C428F"/>
    <w:rsid w:val="009C4391"/>
    <w:rsid w:val="009C4565"/>
    <w:rsid w:val="009C45AD"/>
    <w:rsid w:val="009C45B6"/>
    <w:rsid w:val="009C468D"/>
    <w:rsid w:val="009C46C6"/>
    <w:rsid w:val="009C4916"/>
    <w:rsid w:val="009C4B9B"/>
    <w:rsid w:val="009C4DC3"/>
    <w:rsid w:val="009C4FEF"/>
    <w:rsid w:val="009C5331"/>
    <w:rsid w:val="009C5381"/>
    <w:rsid w:val="009C54D5"/>
    <w:rsid w:val="009C55AA"/>
    <w:rsid w:val="009C55D5"/>
    <w:rsid w:val="009C5641"/>
    <w:rsid w:val="009C5685"/>
    <w:rsid w:val="009C5B5E"/>
    <w:rsid w:val="009C5C3E"/>
    <w:rsid w:val="009C5CBB"/>
    <w:rsid w:val="009C5D80"/>
    <w:rsid w:val="009C5DF2"/>
    <w:rsid w:val="009C5EF8"/>
    <w:rsid w:val="009C5F9C"/>
    <w:rsid w:val="009C6082"/>
    <w:rsid w:val="009C61AC"/>
    <w:rsid w:val="009C622A"/>
    <w:rsid w:val="009C622E"/>
    <w:rsid w:val="009C6263"/>
    <w:rsid w:val="009C637E"/>
    <w:rsid w:val="009C6424"/>
    <w:rsid w:val="009C655F"/>
    <w:rsid w:val="009C65A4"/>
    <w:rsid w:val="009C6993"/>
    <w:rsid w:val="009C6A8B"/>
    <w:rsid w:val="009C6BB0"/>
    <w:rsid w:val="009C6C44"/>
    <w:rsid w:val="009C6C86"/>
    <w:rsid w:val="009C6CEF"/>
    <w:rsid w:val="009C6E93"/>
    <w:rsid w:val="009C6EEC"/>
    <w:rsid w:val="009C710F"/>
    <w:rsid w:val="009C7412"/>
    <w:rsid w:val="009C7589"/>
    <w:rsid w:val="009C76E1"/>
    <w:rsid w:val="009C7953"/>
    <w:rsid w:val="009C795A"/>
    <w:rsid w:val="009C7A2F"/>
    <w:rsid w:val="009D0080"/>
    <w:rsid w:val="009D009E"/>
    <w:rsid w:val="009D00FA"/>
    <w:rsid w:val="009D01C3"/>
    <w:rsid w:val="009D0231"/>
    <w:rsid w:val="009D03DB"/>
    <w:rsid w:val="009D0455"/>
    <w:rsid w:val="009D0503"/>
    <w:rsid w:val="009D0509"/>
    <w:rsid w:val="009D0539"/>
    <w:rsid w:val="009D0881"/>
    <w:rsid w:val="009D0BEA"/>
    <w:rsid w:val="009D0D66"/>
    <w:rsid w:val="009D0DB8"/>
    <w:rsid w:val="009D102E"/>
    <w:rsid w:val="009D10B7"/>
    <w:rsid w:val="009D10D5"/>
    <w:rsid w:val="009D113D"/>
    <w:rsid w:val="009D1469"/>
    <w:rsid w:val="009D15C7"/>
    <w:rsid w:val="009D1731"/>
    <w:rsid w:val="009D196C"/>
    <w:rsid w:val="009D19BF"/>
    <w:rsid w:val="009D1AA0"/>
    <w:rsid w:val="009D1B75"/>
    <w:rsid w:val="009D1CC5"/>
    <w:rsid w:val="009D1CDC"/>
    <w:rsid w:val="009D1E4E"/>
    <w:rsid w:val="009D1E9F"/>
    <w:rsid w:val="009D2162"/>
    <w:rsid w:val="009D224D"/>
    <w:rsid w:val="009D2276"/>
    <w:rsid w:val="009D22EC"/>
    <w:rsid w:val="009D2376"/>
    <w:rsid w:val="009D23FF"/>
    <w:rsid w:val="009D2517"/>
    <w:rsid w:val="009D2712"/>
    <w:rsid w:val="009D28F1"/>
    <w:rsid w:val="009D2A65"/>
    <w:rsid w:val="009D2A8E"/>
    <w:rsid w:val="009D2BA1"/>
    <w:rsid w:val="009D2C2C"/>
    <w:rsid w:val="009D2CF2"/>
    <w:rsid w:val="009D2D59"/>
    <w:rsid w:val="009D2F15"/>
    <w:rsid w:val="009D2FB5"/>
    <w:rsid w:val="009D3226"/>
    <w:rsid w:val="009D322E"/>
    <w:rsid w:val="009D33D8"/>
    <w:rsid w:val="009D3549"/>
    <w:rsid w:val="009D357D"/>
    <w:rsid w:val="009D3583"/>
    <w:rsid w:val="009D36BF"/>
    <w:rsid w:val="009D3744"/>
    <w:rsid w:val="009D37E5"/>
    <w:rsid w:val="009D38B6"/>
    <w:rsid w:val="009D38FE"/>
    <w:rsid w:val="009D3906"/>
    <w:rsid w:val="009D395E"/>
    <w:rsid w:val="009D39CC"/>
    <w:rsid w:val="009D3FC1"/>
    <w:rsid w:val="009D40B6"/>
    <w:rsid w:val="009D41DF"/>
    <w:rsid w:val="009D4266"/>
    <w:rsid w:val="009D42C0"/>
    <w:rsid w:val="009D437D"/>
    <w:rsid w:val="009D4415"/>
    <w:rsid w:val="009D44EB"/>
    <w:rsid w:val="009D480D"/>
    <w:rsid w:val="009D4931"/>
    <w:rsid w:val="009D4A71"/>
    <w:rsid w:val="009D4B26"/>
    <w:rsid w:val="009D4BEF"/>
    <w:rsid w:val="009D4C4D"/>
    <w:rsid w:val="009D4CD3"/>
    <w:rsid w:val="009D5030"/>
    <w:rsid w:val="009D51AA"/>
    <w:rsid w:val="009D535F"/>
    <w:rsid w:val="009D541A"/>
    <w:rsid w:val="009D54BC"/>
    <w:rsid w:val="009D55A5"/>
    <w:rsid w:val="009D5902"/>
    <w:rsid w:val="009D5A9C"/>
    <w:rsid w:val="009D5B26"/>
    <w:rsid w:val="009D5B43"/>
    <w:rsid w:val="009D5C33"/>
    <w:rsid w:val="009D5C9C"/>
    <w:rsid w:val="009D5CA0"/>
    <w:rsid w:val="009D5CBD"/>
    <w:rsid w:val="009D5DB7"/>
    <w:rsid w:val="009D5DDA"/>
    <w:rsid w:val="009D5E5E"/>
    <w:rsid w:val="009D60E2"/>
    <w:rsid w:val="009D6294"/>
    <w:rsid w:val="009D6434"/>
    <w:rsid w:val="009D645B"/>
    <w:rsid w:val="009D65FC"/>
    <w:rsid w:val="009D66F5"/>
    <w:rsid w:val="009D6976"/>
    <w:rsid w:val="009D6A03"/>
    <w:rsid w:val="009D6ABE"/>
    <w:rsid w:val="009D6B30"/>
    <w:rsid w:val="009D6CF6"/>
    <w:rsid w:val="009D6D99"/>
    <w:rsid w:val="009D6E61"/>
    <w:rsid w:val="009D6F45"/>
    <w:rsid w:val="009D6F9C"/>
    <w:rsid w:val="009D70C7"/>
    <w:rsid w:val="009D7264"/>
    <w:rsid w:val="009D72DC"/>
    <w:rsid w:val="009D7351"/>
    <w:rsid w:val="009D7362"/>
    <w:rsid w:val="009D74AC"/>
    <w:rsid w:val="009D7751"/>
    <w:rsid w:val="009D77B9"/>
    <w:rsid w:val="009D783B"/>
    <w:rsid w:val="009D7884"/>
    <w:rsid w:val="009D7973"/>
    <w:rsid w:val="009D7B4B"/>
    <w:rsid w:val="009D7C58"/>
    <w:rsid w:val="009D7F4E"/>
    <w:rsid w:val="009D7F5D"/>
    <w:rsid w:val="009E0020"/>
    <w:rsid w:val="009E0094"/>
    <w:rsid w:val="009E0140"/>
    <w:rsid w:val="009E035C"/>
    <w:rsid w:val="009E03DE"/>
    <w:rsid w:val="009E04F4"/>
    <w:rsid w:val="009E05E2"/>
    <w:rsid w:val="009E0719"/>
    <w:rsid w:val="009E0783"/>
    <w:rsid w:val="009E0789"/>
    <w:rsid w:val="009E0859"/>
    <w:rsid w:val="009E08A1"/>
    <w:rsid w:val="009E0ABD"/>
    <w:rsid w:val="009E10BC"/>
    <w:rsid w:val="009E1106"/>
    <w:rsid w:val="009E118C"/>
    <w:rsid w:val="009E1201"/>
    <w:rsid w:val="009E158D"/>
    <w:rsid w:val="009E166B"/>
    <w:rsid w:val="009E1722"/>
    <w:rsid w:val="009E177F"/>
    <w:rsid w:val="009E1793"/>
    <w:rsid w:val="009E18CA"/>
    <w:rsid w:val="009E1B20"/>
    <w:rsid w:val="009E1B2A"/>
    <w:rsid w:val="009E1BB3"/>
    <w:rsid w:val="009E1E1F"/>
    <w:rsid w:val="009E1EF1"/>
    <w:rsid w:val="009E207F"/>
    <w:rsid w:val="009E208A"/>
    <w:rsid w:val="009E2229"/>
    <w:rsid w:val="009E2354"/>
    <w:rsid w:val="009E29D0"/>
    <w:rsid w:val="009E2A36"/>
    <w:rsid w:val="009E2D7D"/>
    <w:rsid w:val="009E2F5D"/>
    <w:rsid w:val="009E3092"/>
    <w:rsid w:val="009E31A1"/>
    <w:rsid w:val="009E3338"/>
    <w:rsid w:val="009E3458"/>
    <w:rsid w:val="009E349B"/>
    <w:rsid w:val="009E3514"/>
    <w:rsid w:val="009E395C"/>
    <w:rsid w:val="009E39A2"/>
    <w:rsid w:val="009E3A9D"/>
    <w:rsid w:val="009E3CC1"/>
    <w:rsid w:val="009E3D5C"/>
    <w:rsid w:val="009E437F"/>
    <w:rsid w:val="009E44A5"/>
    <w:rsid w:val="009E44DF"/>
    <w:rsid w:val="009E461D"/>
    <w:rsid w:val="009E465E"/>
    <w:rsid w:val="009E46FF"/>
    <w:rsid w:val="009E49F5"/>
    <w:rsid w:val="009E4A3C"/>
    <w:rsid w:val="009E4EE4"/>
    <w:rsid w:val="009E4F31"/>
    <w:rsid w:val="009E4F36"/>
    <w:rsid w:val="009E50CE"/>
    <w:rsid w:val="009E5261"/>
    <w:rsid w:val="009E527C"/>
    <w:rsid w:val="009E527E"/>
    <w:rsid w:val="009E530D"/>
    <w:rsid w:val="009E556D"/>
    <w:rsid w:val="009E55B2"/>
    <w:rsid w:val="009E576C"/>
    <w:rsid w:val="009E57AD"/>
    <w:rsid w:val="009E57BA"/>
    <w:rsid w:val="009E58E2"/>
    <w:rsid w:val="009E590D"/>
    <w:rsid w:val="009E5A32"/>
    <w:rsid w:val="009E5B2A"/>
    <w:rsid w:val="009E5FCD"/>
    <w:rsid w:val="009E5FE0"/>
    <w:rsid w:val="009E6052"/>
    <w:rsid w:val="009E617B"/>
    <w:rsid w:val="009E62A5"/>
    <w:rsid w:val="009E6471"/>
    <w:rsid w:val="009E65E9"/>
    <w:rsid w:val="009E66FB"/>
    <w:rsid w:val="009E67BC"/>
    <w:rsid w:val="009E684A"/>
    <w:rsid w:val="009E689B"/>
    <w:rsid w:val="009E6A1C"/>
    <w:rsid w:val="009E6C71"/>
    <w:rsid w:val="009E6FD6"/>
    <w:rsid w:val="009E70B0"/>
    <w:rsid w:val="009E7190"/>
    <w:rsid w:val="009E71C2"/>
    <w:rsid w:val="009E7214"/>
    <w:rsid w:val="009E7228"/>
    <w:rsid w:val="009E7234"/>
    <w:rsid w:val="009E7463"/>
    <w:rsid w:val="009E7493"/>
    <w:rsid w:val="009E7722"/>
    <w:rsid w:val="009E7807"/>
    <w:rsid w:val="009E78E2"/>
    <w:rsid w:val="009E7B6B"/>
    <w:rsid w:val="009E7BE9"/>
    <w:rsid w:val="009E7EB5"/>
    <w:rsid w:val="009E7ED3"/>
    <w:rsid w:val="009F0292"/>
    <w:rsid w:val="009F03AE"/>
    <w:rsid w:val="009F03CB"/>
    <w:rsid w:val="009F07A7"/>
    <w:rsid w:val="009F0860"/>
    <w:rsid w:val="009F0A90"/>
    <w:rsid w:val="009F0B97"/>
    <w:rsid w:val="009F0CE5"/>
    <w:rsid w:val="009F11B4"/>
    <w:rsid w:val="009F1266"/>
    <w:rsid w:val="009F12DD"/>
    <w:rsid w:val="009F14EC"/>
    <w:rsid w:val="009F15C0"/>
    <w:rsid w:val="009F15FC"/>
    <w:rsid w:val="009F1645"/>
    <w:rsid w:val="009F1663"/>
    <w:rsid w:val="009F173A"/>
    <w:rsid w:val="009F1ABF"/>
    <w:rsid w:val="009F1BE1"/>
    <w:rsid w:val="009F1D62"/>
    <w:rsid w:val="009F1E55"/>
    <w:rsid w:val="009F1F1F"/>
    <w:rsid w:val="009F2114"/>
    <w:rsid w:val="009F230C"/>
    <w:rsid w:val="009F23C6"/>
    <w:rsid w:val="009F257B"/>
    <w:rsid w:val="009F25A6"/>
    <w:rsid w:val="009F2635"/>
    <w:rsid w:val="009F2712"/>
    <w:rsid w:val="009F28A6"/>
    <w:rsid w:val="009F2A1D"/>
    <w:rsid w:val="009F2F16"/>
    <w:rsid w:val="009F30EB"/>
    <w:rsid w:val="009F3341"/>
    <w:rsid w:val="009F34EF"/>
    <w:rsid w:val="009F357A"/>
    <w:rsid w:val="009F369C"/>
    <w:rsid w:val="009F37DD"/>
    <w:rsid w:val="009F38E7"/>
    <w:rsid w:val="009F3AA6"/>
    <w:rsid w:val="009F3AAA"/>
    <w:rsid w:val="009F3B17"/>
    <w:rsid w:val="009F3DEE"/>
    <w:rsid w:val="009F3F4C"/>
    <w:rsid w:val="009F419F"/>
    <w:rsid w:val="009F4360"/>
    <w:rsid w:val="009F4453"/>
    <w:rsid w:val="009F4544"/>
    <w:rsid w:val="009F4610"/>
    <w:rsid w:val="009F471F"/>
    <w:rsid w:val="009F48EB"/>
    <w:rsid w:val="009F49B3"/>
    <w:rsid w:val="009F4A17"/>
    <w:rsid w:val="009F4A1E"/>
    <w:rsid w:val="009F4AC2"/>
    <w:rsid w:val="009F4B19"/>
    <w:rsid w:val="009F4C3D"/>
    <w:rsid w:val="009F4CDC"/>
    <w:rsid w:val="009F4D18"/>
    <w:rsid w:val="009F4D70"/>
    <w:rsid w:val="009F4ECB"/>
    <w:rsid w:val="009F506F"/>
    <w:rsid w:val="009F52F9"/>
    <w:rsid w:val="009F5557"/>
    <w:rsid w:val="009F595A"/>
    <w:rsid w:val="009F5B27"/>
    <w:rsid w:val="009F5B96"/>
    <w:rsid w:val="009F5BB2"/>
    <w:rsid w:val="009F5BBD"/>
    <w:rsid w:val="009F5FE4"/>
    <w:rsid w:val="009F622B"/>
    <w:rsid w:val="009F62DE"/>
    <w:rsid w:val="009F630F"/>
    <w:rsid w:val="009F635D"/>
    <w:rsid w:val="009F63E7"/>
    <w:rsid w:val="009F63F1"/>
    <w:rsid w:val="009F641D"/>
    <w:rsid w:val="009F6508"/>
    <w:rsid w:val="009F66DA"/>
    <w:rsid w:val="009F6929"/>
    <w:rsid w:val="009F698E"/>
    <w:rsid w:val="009F6A86"/>
    <w:rsid w:val="009F6AAD"/>
    <w:rsid w:val="009F6B35"/>
    <w:rsid w:val="009F6B47"/>
    <w:rsid w:val="009F6D0C"/>
    <w:rsid w:val="009F6E29"/>
    <w:rsid w:val="009F6E81"/>
    <w:rsid w:val="009F70F1"/>
    <w:rsid w:val="009F719B"/>
    <w:rsid w:val="009F762E"/>
    <w:rsid w:val="009F76B9"/>
    <w:rsid w:val="009F785D"/>
    <w:rsid w:val="009F7909"/>
    <w:rsid w:val="009F7A27"/>
    <w:rsid w:val="009F7A3C"/>
    <w:rsid w:val="009F7BEF"/>
    <w:rsid w:val="009F7DBB"/>
    <w:rsid w:val="009F7DBD"/>
    <w:rsid w:val="009F7DE6"/>
    <w:rsid w:val="009F7F0A"/>
    <w:rsid w:val="009F7F86"/>
    <w:rsid w:val="009F7F98"/>
    <w:rsid w:val="009F7FFE"/>
    <w:rsid w:val="00A000EC"/>
    <w:rsid w:val="00A00114"/>
    <w:rsid w:val="00A00139"/>
    <w:rsid w:val="00A00193"/>
    <w:rsid w:val="00A0024F"/>
    <w:rsid w:val="00A00435"/>
    <w:rsid w:val="00A005B7"/>
    <w:rsid w:val="00A007B8"/>
    <w:rsid w:val="00A0098B"/>
    <w:rsid w:val="00A009D9"/>
    <w:rsid w:val="00A00E0E"/>
    <w:rsid w:val="00A00EF4"/>
    <w:rsid w:val="00A0103E"/>
    <w:rsid w:val="00A0116C"/>
    <w:rsid w:val="00A01361"/>
    <w:rsid w:val="00A01592"/>
    <w:rsid w:val="00A015FC"/>
    <w:rsid w:val="00A01701"/>
    <w:rsid w:val="00A01903"/>
    <w:rsid w:val="00A01C0D"/>
    <w:rsid w:val="00A01C46"/>
    <w:rsid w:val="00A02021"/>
    <w:rsid w:val="00A02235"/>
    <w:rsid w:val="00A0225B"/>
    <w:rsid w:val="00A0243A"/>
    <w:rsid w:val="00A02445"/>
    <w:rsid w:val="00A02519"/>
    <w:rsid w:val="00A02736"/>
    <w:rsid w:val="00A029DB"/>
    <w:rsid w:val="00A02A50"/>
    <w:rsid w:val="00A02A96"/>
    <w:rsid w:val="00A02C98"/>
    <w:rsid w:val="00A02F86"/>
    <w:rsid w:val="00A0316E"/>
    <w:rsid w:val="00A031F4"/>
    <w:rsid w:val="00A032CA"/>
    <w:rsid w:val="00A03313"/>
    <w:rsid w:val="00A03397"/>
    <w:rsid w:val="00A03489"/>
    <w:rsid w:val="00A0359C"/>
    <w:rsid w:val="00A03643"/>
    <w:rsid w:val="00A03722"/>
    <w:rsid w:val="00A038EA"/>
    <w:rsid w:val="00A0397C"/>
    <w:rsid w:val="00A03A59"/>
    <w:rsid w:val="00A03A99"/>
    <w:rsid w:val="00A03B32"/>
    <w:rsid w:val="00A03BDA"/>
    <w:rsid w:val="00A03D58"/>
    <w:rsid w:val="00A03D5D"/>
    <w:rsid w:val="00A03F0E"/>
    <w:rsid w:val="00A041CB"/>
    <w:rsid w:val="00A043B1"/>
    <w:rsid w:val="00A0456B"/>
    <w:rsid w:val="00A04618"/>
    <w:rsid w:val="00A046AE"/>
    <w:rsid w:val="00A047B2"/>
    <w:rsid w:val="00A049B9"/>
    <w:rsid w:val="00A04AFD"/>
    <w:rsid w:val="00A04CAA"/>
    <w:rsid w:val="00A04D75"/>
    <w:rsid w:val="00A04DCE"/>
    <w:rsid w:val="00A04FE8"/>
    <w:rsid w:val="00A05268"/>
    <w:rsid w:val="00A052C3"/>
    <w:rsid w:val="00A0537F"/>
    <w:rsid w:val="00A054C0"/>
    <w:rsid w:val="00A059BC"/>
    <w:rsid w:val="00A05A88"/>
    <w:rsid w:val="00A05BB9"/>
    <w:rsid w:val="00A05CEF"/>
    <w:rsid w:val="00A05E27"/>
    <w:rsid w:val="00A05EAD"/>
    <w:rsid w:val="00A05F8C"/>
    <w:rsid w:val="00A05FA0"/>
    <w:rsid w:val="00A06104"/>
    <w:rsid w:val="00A06312"/>
    <w:rsid w:val="00A063C5"/>
    <w:rsid w:val="00A06535"/>
    <w:rsid w:val="00A065AF"/>
    <w:rsid w:val="00A06665"/>
    <w:rsid w:val="00A06749"/>
    <w:rsid w:val="00A06774"/>
    <w:rsid w:val="00A0682A"/>
    <w:rsid w:val="00A0688A"/>
    <w:rsid w:val="00A06894"/>
    <w:rsid w:val="00A068B3"/>
    <w:rsid w:val="00A069B7"/>
    <w:rsid w:val="00A06AD8"/>
    <w:rsid w:val="00A06CAB"/>
    <w:rsid w:val="00A06DA7"/>
    <w:rsid w:val="00A06DCC"/>
    <w:rsid w:val="00A06EA4"/>
    <w:rsid w:val="00A07158"/>
    <w:rsid w:val="00A0747E"/>
    <w:rsid w:val="00A0749E"/>
    <w:rsid w:val="00A076AE"/>
    <w:rsid w:val="00A077FB"/>
    <w:rsid w:val="00A07A99"/>
    <w:rsid w:val="00A07A9F"/>
    <w:rsid w:val="00A07AB0"/>
    <w:rsid w:val="00A07C27"/>
    <w:rsid w:val="00A07E06"/>
    <w:rsid w:val="00A10037"/>
    <w:rsid w:val="00A10247"/>
    <w:rsid w:val="00A1042E"/>
    <w:rsid w:val="00A1044E"/>
    <w:rsid w:val="00A104E8"/>
    <w:rsid w:val="00A105FC"/>
    <w:rsid w:val="00A1070D"/>
    <w:rsid w:val="00A107EE"/>
    <w:rsid w:val="00A10AD7"/>
    <w:rsid w:val="00A10C97"/>
    <w:rsid w:val="00A10D3B"/>
    <w:rsid w:val="00A10F0F"/>
    <w:rsid w:val="00A1120E"/>
    <w:rsid w:val="00A112B4"/>
    <w:rsid w:val="00A1167E"/>
    <w:rsid w:val="00A116E6"/>
    <w:rsid w:val="00A11B11"/>
    <w:rsid w:val="00A12065"/>
    <w:rsid w:val="00A123AF"/>
    <w:rsid w:val="00A1254E"/>
    <w:rsid w:val="00A12564"/>
    <w:rsid w:val="00A12566"/>
    <w:rsid w:val="00A1262F"/>
    <w:rsid w:val="00A126F0"/>
    <w:rsid w:val="00A12953"/>
    <w:rsid w:val="00A12D9E"/>
    <w:rsid w:val="00A12E4F"/>
    <w:rsid w:val="00A12F0A"/>
    <w:rsid w:val="00A1308F"/>
    <w:rsid w:val="00A13135"/>
    <w:rsid w:val="00A131E4"/>
    <w:rsid w:val="00A13316"/>
    <w:rsid w:val="00A1362B"/>
    <w:rsid w:val="00A137E7"/>
    <w:rsid w:val="00A13863"/>
    <w:rsid w:val="00A13AE7"/>
    <w:rsid w:val="00A13BA0"/>
    <w:rsid w:val="00A13BA6"/>
    <w:rsid w:val="00A13D89"/>
    <w:rsid w:val="00A13D91"/>
    <w:rsid w:val="00A13DD7"/>
    <w:rsid w:val="00A13EE4"/>
    <w:rsid w:val="00A1403F"/>
    <w:rsid w:val="00A142ED"/>
    <w:rsid w:val="00A14383"/>
    <w:rsid w:val="00A1444F"/>
    <w:rsid w:val="00A14483"/>
    <w:rsid w:val="00A1448C"/>
    <w:rsid w:val="00A145ED"/>
    <w:rsid w:val="00A145F3"/>
    <w:rsid w:val="00A14617"/>
    <w:rsid w:val="00A146AE"/>
    <w:rsid w:val="00A14735"/>
    <w:rsid w:val="00A147FD"/>
    <w:rsid w:val="00A14940"/>
    <w:rsid w:val="00A149D6"/>
    <w:rsid w:val="00A14A12"/>
    <w:rsid w:val="00A14ADB"/>
    <w:rsid w:val="00A14CA9"/>
    <w:rsid w:val="00A14D04"/>
    <w:rsid w:val="00A14D51"/>
    <w:rsid w:val="00A14F92"/>
    <w:rsid w:val="00A14FA8"/>
    <w:rsid w:val="00A1503C"/>
    <w:rsid w:val="00A15292"/>
    <w:rsid w:val="00A152E0"/>
    <w:rsid w:val="00A15524"/>
    <w:rsid w:val="00A1555A"/>
    <w:rsid w:val="00A15562"/>
    <w:rsid w:val="00A156E2"/>
    <w:rsid w:val="00A15999"/>
    <w:rsid w:val="00A15C1D"/>
    <w:rsid w:val="00A15C2C"/>
    <w:rsid w:val="00A15C9B"/>
    <w:rsid w:val="00A15E47"/>
    <w:rsid w:val="00A15E97"/>
    <w:rsid w:val="00A160E1"/>
    <w:rsid w:val="00A163AC"/>
    <w:rsid w:val="00A1643A"/>
    <w:rsid w:val="00A1649B"/>
    <w:rsid w:val="00A16617"/>
    <w:rsid w:val="00A1679F"/>
    <w:rsid w:val="00A1686B"/>
    <w:rsid w:val="00A168E3"/>
    <w:rsid w:val="00A16928"/>
    <w:rsid w:val="00A1694E"/>
    <w:rsid w:val="00A16A01"/>
    <w:rsid w:val="00A16A15"/>
    <w:rsid w:val="00A16A49"/>
    <w:rsid w:val="00A16C19"/>
    <w:rsid w:val="00A16CD2"/>
    <w:rsid w:val="00A16F4D"/>
    <w:rsid w:val="00A16F74"/>
    <w:rsid w:val="00A16FE9"/>
    <w:rsid w:val="00A17007"/>
    <w:rsid w:val="00A17061"/>
    <w:rsid w:val="00A1713C"/>
    <w:rsid w:val="00A1720F"/>
    <w:rsid w:val="00A172AD"/>
    <w:rsid w:val="00A172C6"/>
    <w:rsid w:val="00A17325"/>
    <w:rsid w:val="00A173C5"/>
    <w:rsid w:val="00A1741A"/>
    <w:rsid w:val="00A17523"/>
    <w:rsid w:val="00A1757F"/>
    <w:rsid w:val="00A175A8"/>
    <w:rsid w:val="00A17744"/>
    <w:rsid w:val="00A17745"/>
    <w:rsid w:val="00A1779A"/>
    <w:rsid w:val="00A177FC"/>
    <w:rsid w:val="00A17849"/>
    <w:rsid w:val="00A178E7"/>
    <w:rsid w:val="00A17939"/>
    <w:rsid w:val="00A17A96"/>
    <w:rsid w:val="00A17BAD"/>
    <w:rsid w:val="00A2028C"/>
    <w:rsid w:val="00A20542"/>
    <w:rsid w:val="00A20691"/>
    <w:rsid w:val="00A20979"/>
    <w:rsid w:val="00A209D7"/>
    <w:rsid w:val="00A20C34"/>
    <w:rsid w:val="00A20D22"/>
    <w:rsid w:val="00A20D52"/>
    <w:rsid w:val="00A20DA7"/>
    <w:rsid w:val="00A20E81"/>
    <w:rsid w:val="00A20EEE"/>
    <w:rsid w:val="00A21336"/>
    <w:rsid w:val="00A21435"/>
    <w:rsid w:val="00A2146E"/>
    <w:rsid w:val="00A215FC"/>
    <w:rsid w:val="00A21AC0"/>
    <w:rsid w:val="00A21E1A"/>
    <w:rsid w:val="00A21EC4"/>
    <w:rsid w:val="00A21FDD"/>
    <w:rsid w:val="00A22024"/>
    <w:rsid w:val="00A22049"/>
    <w:rsid w:val="00A2204F"/>
    <w:rsid w:val="00A22671"/>
    <w:rsid w:val="00A22878"/>
    <w:rsid w:val="00A22880"/>
    <w:rsid w:val="00A228BF"/>
    <w:rsid w:val="00A228C9"/>
    <w:rsid w:val="00A228DA"/>
    <w:rsid w:val="00A22A83"/>
    <w:rsid w:val="00A22B66"/>
    <w:rsid w:val="00A22C01"/>
    <w:rsid w:val="00A22C94"/>
    <w:rsid w:val="00A2331D"/>
    <w:rsid w:val="00A23348"/>
    <w:rsid w:val="00A23361"/>
    <w:rsid w:val="00A2336B"/>
    <w:rsid w:val="00A233F0"/>
    <w:rsid w:val="00A234D0"/>
    <w:rsid w:val="00A235D3"/>
    <w:rsid w:val="00A2367F"/>
    <w:rsid w:val="00A236D1"/>
    <w:rsid w:val="00A23817"/>
    <w:rsid w:val="00A2382B"/>
    <w:rsid w:val="00A23A7E"/>
    <w:rsid w:val="00A23C22"/>
    <w:rsid w:val="00A23CF2"/>
    <w:rsid w:val="00A23CFD"/>
    <w:rsid w:val="00A23DBA"/>
    <w:rsid w:val="00A23EDE"/>
    <w:rsid w:val="00A24167"/>
    <w:rsid w:val="00A242A2"/>
    <w:rsid w:val="00A242F7"/>
    <w:rsid w:val="00A243C1"/>
    <w:rsid w:val="00A24495"/>
    <w:rsid w:val="00A2462A"/>
    <w:rsid w:val="00A24640"/>
    <w:rsid w:val="00A246B5"/>
    <w:rsid w:val="00A24716"/>
    <w:rsid w:val="00A24760"/>
    <w:rsid w:val="00A247EF"/>
    <w:rsid w:val="00A2481E"/>
    <w:rsid w:val="00A24829"/>
    <w:rsid w:val="00A249E1"/>
    <w:rsid w:val="00A24A11"/>
    <w:rsid w:val="00A24CAA"/>
    <w:rsid w:val="00A24F79"/>
    <w:rsid w:val="00A25020"/>
    <w:rsid w:val="00A251CA"/>
    <w:rsid w:val="00A25316"/>
    <w:rsid w:val="00A2542A"/>
    <w:rsid w:val="00A25565"/>
    <w:rsid w:val="00A25569"/>
    <w:rsid w:val="00A255C2"/>
    <w:rsid w:val="00A2578D"/>
    <w:rsid w:val="00A25ABF"/>
    <w:rsid w:val="00A25BC8"/>
    <w:rsid w:val="00A25C07"/>
    <w:rsid w:val="00A25C22"/>
    <w:rsid w:val="00A25D28"/>
    <w:rsid w:val="00A25F54"/>
    <w:rsid w:val="00A2626B"/>
    <w:rsid w:val="00A262A0"/>
    <w:rsid w:val="00A2633F"/>
    <w:rsid w:val="00A2647E"/>
    <w:rsid w:val="00A2658D"/>
    <w:rsid w:val="00A26642"/>
    <w:rsid w:val="00A26665"/>
    <w:rsid w:val="00A26769"/>
    <w:rsid w:val="00A268B8"/>
    <w:rsid w:val="00A26A4B"/>
    <w:rsid w:val="00A26D95"/>
    <w:rsid w:val="00A26E95"/>
    <w:rsid w:val="00A27182"/>
    <w:rsid w:val="00A271F2"/>
    <w:rsid w:val="00A27298"/>
    <w:rsid w:val="00A27434"/>
    <w:rsid w:val="00A2774A"/>
    <w:rsid w:val="00A2777B"/>
    <w:rsid w:val="00A277CD"/>
    <w:rsid w:val="00A2787C"/>
    <w:rsid w:val="00A27A0A"/>
    <w:rsid w:val="00A27ADF"/>
    <w:rsid w:val="00A27B47"/>
    <w:rsid w:val="00A27CA1"/>
    <w:rsid w:val="00A27D04"/>
    <w:rsid w:val="00A27D76"/>
    <w:rsid w:val="00A27E16"/>
    <w:rsid w:val="00A27F7F"/>
    <w:rsid w:val="00A27FA1"/>
    <w:rsid w:val="00A30126"/>
    <w:rsid w:val="00A301B5"/>
    <w:rsid w:val="00A301EB"/>
    <w:rsid w:val="00A3034B"/>
    <w:rsid w:val="00A30488"/>
    <w:rsid w:val="00A3054A"/>
    <w:rsid w:val="00A305C3"/>
    <w:rsid w:val="00A3094F"/>
    <w:rsid w:val="00A30A4C"/>
    <w:rsid w:val="00A30B6D"/>
    <w:rsid w:val="00A30CE0"/>
    <w:rsid w:val="00A30D66"/>
    <w:rsid w:val="00A30EA8"/>
    <w:rsid w:val="00A30F8C"/>
    <w:rsid w:val="00A30FEA"/>
    <w:rsid w:val="00A31131"/>
    <w:rsid w:val="00A31300"/>
    <w:rsid w:val="00A316D9"/>
    <w:rsid w:val="00A317B5"/>
    <w:rsid w:val="00A31B25"/>
    <w:rsid w:val="00A31BBC"/>
    <w:rsid w:val="00A31BBD"/>
    <w:rsid w:val="00A31C1D"/>
    <w:rsid w:val="00A31C34"/>
    <w:rsid w:val="00A31D22"/>
    <w:rsid w:val="00A31D9F"/>
    <w:rsid w:val="00A31DCC"/>
    <w:rsid w:val="00A31EB5"/>
    <w:rsid w:val="00A31FAC"/>
    <w:rsid w:val="00A3212A"/>
    <w:rsid w:val="00A321FD"/>
    <w:rsid w:val="00A32297"/>
    <w:rsid w:val="00A322A1"/>
    <w:rsid w:val="00A323B4"/>
    <w:rsid w:val="00A32510"/>
    <w:rsid w:val="00A325B5"/>
    <w:rsid w:val="00A3278A"/>
    <w:rsid w:val="00A3288E"/>
    <w:rsid w:val="00A329C5"/>
    <w:rsid w:val="00A32C75"/>
    <w:rsid w:val="00A33030"/>
    <w:rsid w:val="00A3308A"/>
    <w:rsid w:val="00A3314D"/>
    <w:rsid w:val="00A33238"/>
    <w:rsid w:val="00A33368"/>
    <w:rsid w:val="00A33405"/>
    <w:rsid w:val="00A33412"/>
    <w:rsid w:val="00A33444"/>
    <w:rsid w:val="00A33452"/>
    <w:rsid w:val="00A335E6"/>
    <w:rsid w:val="00A336AE"/>
    <w:rsid w:val="00A3388C"/>
    <w:rsid w:val="00A339FE"/>
    <w:rsid w:val="00A33AC1"/>
    <w:rsid w:val="00A33ACE"/>
    <w:rsid w:val="00A33E5B"/>
    <w:rsid w:val="00A340E2"/>
    <w:rsid w:val="00A34405"/>
    <w:rsid w:val="00A34783"/>
    <w:rsid w:val="00A34818"/>
    <w:rsid w:val="00A3496F"/>
    <w:rsid w:val="00A34A67"/>
    <w:rsid w:val="00A34ED3"/>
    <w:rsid w:val="00A34F10"/>
    <w:rsid w:val="00A34FE6"/>
    <w:rsid w:val="00A352C1"/>
    <w:rsid w:val="00A35B59"/>
    <w:rsid w:val="00A35C0D"/>
    <w:rsid w:val="00A35C20"/>
    <w:rsid w:val="00A35C51"/>
    <w:rsid w:val="00A35ECF"/>
    <w:rsid w:val="00A3603D"/>
    <w:rsid w:val="00A360AB"/>
    <w:rsid w:val="00A360AE"/>
    <w:rsid w:val="00A36165"/>
    <w:rsid w:val="00A36376"/>
    <w:rsid w:val="00A364E0"/>
    <w:rsid w:val="00A3669B"/>
    <w:rsid w:val="00A3673B"/>
    <w:rsid w:val="00A369F6"/>
    <w:rsid w:val="00A36A05"/>
    <w:rsid w:val="00A36A20"/>
    <w:rsid w:val="00A36A23"/>
    <w:rsid w:val="00A36BA7"/>
    <w:rsid w:val="00A36C16"/>
    <w:rsid w:val="00A36D96"/>
    <w:rsid w:val="00A37259"/>
    <w:rsid w:val="00A3725B"/>
    <w:rsid w:val="00A37461"/>
    <w:rsid w:val="00A374FB"/>
    <w:rsid w:val="00A375F2"/>
    <w:rsid w:val="00A37606"/>
    <w:rsid w:val="00A37608"/>
    <w:rsid w:val="00A37A82"/>
    <w:rsid w:val="00A37B03"/>
    <w:rsid w:val="00A37C70"/>
    <w:rsid w:val="00A37FD3"/>
    <w:rsid w:val="00A400DE"/>
    <w:rsid w:val="00A40165"/>
    <w:rsid w:val="00A4027A"/>
    <w:rsid w:val="00A405EC"/>
    <w:rsid w:val="00A40605"/>
    <w:rsid w:val="00A40631"/>
    <w:rsid w:val="00A4064C"/>
    <w:rsid w:val="00A4095F"/>
    <w:rsid w:val="00A40AE4"/>
    <w:rsid w:val="00A40B92"/>
    <w:rsid w:val="00A40B9B"/>
    <w:rsid w:val="00A40C09"/>
    <w:rsid w:val="00A4129A"/>
    <w:rsid w:val="00A4129D"/>
    <w:rsid w:val="00A4135C"/>
    <w:rsid w:val="00A41439"/>
    <w:rsid w:val="00A415E1"/>
    <w:rsid w:val="00A41668"/>
    <w:rsid w:val="00A41711"/>
    <w:rsid w:val="00A41818"/>
    <w:rsid w:val="00A41905"/>
    <w:rsid w:val="00A419AA"/>
    <w:rsid w:val="00A419EF"/>
    <w:rsid w:val="00A41ACC"/>
    <w:rsid w:val="00A41B73"/>
    <w:rsid w:val="00A41BA8"/>
    <w:rsid w:val="00A41D10"/>
    <w:rsid w:val="00A41D64"/>
    <w:rsid w:val="00A41E06"/>
    <w:rsid w:val="00A423AC"/>
    <w:rsid w:val="00A42457"/>
    <w:rsid w:val="00A424DA"/>
    <w:rsid w:val="00A424EB"/>
    <w:rsid w:val="00A4251A"/>
    <w:rsid w:val="00A42553"/>
    <w:rsid w:val="00A426BD"/>
    <w:rsid w:val="00A42A1E"/>
    <w:rsid w:val="00A42ABC"/>
    <w:rsid w:val="00A42B75"/>
    <w:rsid w:val="00A42D7F"/>
    <w:rsid w:val="00A42DF3"/>
    <w:rsid w:val="00A42E4E"/>
    <w:rsid w:val="00A42F40"/>
    <w:rsid w:val="00A42F6A"/>
    <w:rsid w:val="00A43036"/>
    <w:rsid w:val="00A430C7"/>
    <w:rsid w:val="00A4353B"/>
    <w:rsid w:val="00A43622"/>
    <w:rsid w:val="00A437DE"/>
    <w:rsid w:val="00A437FC"/>
    <w:rsid w:val="00A438F5"/>
    <w:rsid w:val="00A43919"/>
    <w:rsid w:val="00A43963"/>
    <w:rsid w:val="00A43A50"/>
    <w:rsid w:val="00A43BFB"/>
    <w:rsid w:val="00A43C09"/>
    <w:rsid w:val="00A43D90"/>
    <w:rsid w:val="00A43F87"/>
    <w:rsid w:val="00A4400A"/>
    <w:rsid w:val="00A44142"/>
    <w:rsid w:val="00A44188"/>
    <w:rsid w:val="00A44205"/>
    <w:rsid w:val="00A4423A"/>
    <w:rsid w:val="00A44272"/>
    <w:rsid w:val="00A443B1"/>
    <w:rsid w:val="00A4455A"/>
    <w:rsid w:val="00A44712"/>
    <w:rsid w:val="00A44A30"/>
    <w:rsid w:val="00A44A8D"/>
    <w:rsid w:val="00A44B46"/>
    <w:rsid w:val="00A44C90"/>
    <w:rsid w:val="00A44D4D"/>
    <w:rsid w:val="00A44FE3"/>
    <w:rsid w:val="00A4521B"/>
    <w:rsid w:val="00A45222"/>
    <w:rsid w:val="00A4527E"/>
    <w:rsid w:val="00A45308"/>
    <w:rsid w:val="00A455A7"/>
    <w:rsid w:val="00A456AB"/>
    <w:rsid w:val="00A457B1"/>
    <w:rsid w:val="00A457D0"/>
    <w:rsid w:val="00A4584A"/>
    <w:rsid w:val="00A458C0"/>
    <w:rsid w:val="00A458C1"/>
    <w:rsid w:val="00A45917"/>
    <w:rsid w:val="00A45A48"/>
    <w:rsid w:val="00A45B74"/>
    <w:rsid w:val="00A45BC5"/>
    <w:rsid w:val="00A45CFB"/>
    <w:rsid w:val="00A45ED8"/>
    <w:rsid w:val="00A4625A"/>
    <w:rsid w:val="00A46290"/>
    <w:rsid w:val="00A46302"/>
    <w:rsid w:val="00A464A4"/>
    <w:rsid w:val="00A464DF"/>
    <w:rsid w:val="00A465AF"/>
    <w:rsid w:val="00A465D0"/>
    <w:rsid w:val="00A46633"/>
    <w:rsid w:val="00A46649"/>
    <w:rsid w:val="00A46674"/>
    <w:rsid w:val="00A466B4"/>
    <w:rsid w:val="00A4674B"/>
    <w:rsid w:val="00A46765"/>
    <w:rsid w:val="00A46780"/>
    <w:rsid w:val="00A46789"/>
    <w:rsid w:val="00A4693D"/>
    <w:rsid w:val="00A469F3"/>
    <w:rsid w:val="00A46BB4"/>
    <w:rsid w:val="00A46BE5"/>
    <w:rsid w:val="00A46C88"/>
    <w:rsid w:val="00A46CB3"/>
    <w:rsid w:val="00A46D59"/>
    <w:rsid w:val="00A46D73"/>
    <w:rsid w:val="00A46EC3"/>
    <w:rsid w:val="00A46FD2"/>
    <w:rsid w:val="00A472A8"/>
    <w:rsid w:val="00A473C1"/>
    <w:rsid w:val="00A47409"/>
    <w:rsid w:val="00A47491"/>
    <w:rsid w:val="00A47661"/>
    <w:rsid w:val="00A4767C"/>
    <w:rsid w:val="00A476B9"/>
    <w:rsid w:val="00A47815"/>
    <w:rsid w:val="00A4788D"/>
    <w:rsid w:val="00A47B05"/>
    <w:rsid w:val="00A47BA0"/>
    <w:rsid w:val="00A47C44"/>
    <w:rsid w:val="00A47C96"/>
    <w:rsid w:val="00A47CB0"/>
    <w:rsid w:val="00A47DA2"/>
    <w:rsid w:val="00A50210"/>
    <w:rsid w:val="00A5021B"/>
    <w:rsid w:val="00A50246"/>
    <w:rsid w:val="00A502F9"/>
    <w:rsid w:val="00A506C9"/>
    <w:rsid w:val="00A5081B"/>
    <w:rsid w:val="00A50D1B"/>
    <w:rsid w:val="00A512EE"/>
    <w:rsid w:val="00A517C3"/>
    <w:rsid w:val="00A51806"/>
    <w:rsid w:val="00A518E1"/>
    <w:rsid w:val="00A51A2F"/>
    <w:rsid w:val="00A51A4C"/>
    <w:rsid w:val="00A51AFE"/>
    <w:rsid w:val="00A51CB0"/>
    <w:rsid w:val="00A520AA"/>
    <w:rsid w:val="00A520C9"/>
    <w:rsid w:val="00A521F0"/>
    <w:rsid w:val="00A52267"/>
    <w:rsid w:val="00A522A3"/>
    <w:rsid w:val="00A52382"/>
    <w:rsid w:val="00A52383"/>
    <w:rsid w:val="00A52501"/>
    <w:rsid w:val="00A5256A"/>
    <w:rsid w:val="00A526B8"/>
    <w:rsid w:val="00A526C8"/>
    <w:rsid w:val="00A528D4"/>
    <w:rsid w:val="00A52A41"/>
    <w:rsid w:val="00A52A4C"/>
    <w:rsid w:val="00A52AAC"/>
    <w:rsid w:val="00A52D48"/>
    <w:rsid w:val="00A52F83"/>
    <w:rsid w:val="00A5302B"/>
    <w:rsid w:val="00A5316D"/>
    <w:rsid w:val="00A53171"/>
    <w:rsid w:val="00A5339D"/>
    <w:rsid w:val="00A533C0"/>
    <w:rsid w:val="00A533E8"/>
    <w:rsid w:val="00A534D4"/>
    <w:rsid w:val="00A53542"/>
    <w:rsid w:val="00A535EA"/>
    <w:rsid w:val="00A537CF"/>
    <w:rsid w:val="00A53851"/>
    <w:rsid w:val="00A53C7D"/>
    <w:rsid w:val="00A53DAA"/>
    <w:rsid w:val="00A53E3C"/>
    <w:rsid w:val="00A53E8E"/>
    <w:rsid w:val="00A53E92"/>
    <w:rsid w:val="00A53F4F"/>
    <w:rsid w:val="00A53FE6"/>
    <w:rsid w:val="00A54078"/>
    <w:rsid w:val="00A540E5"/>
    <w:rsid w:val="00A5427E"/>
    <w:rsid w:val="00A542CC"/>
    <w:rsid w:val="00A542CE"/>
    <w:rsid w:val="00A542D0"/>
    <w:rsid w:val="00A54986"/>
    <w:rsid w:val="00A54B35"/>
    <w:rsid w:val="00A54CED"/>
    <w:rsid w:val="00A54E04"/>
    <w:rsid w:val="00A54EDF"/>
    <w:rsid w:val="00A54F9A"/>
    <w:rsid w:val="00A55102"/>
    <w:rsid w:val="00A55230"/>
    <w:rsid w:val="00A55430"/>
    <w:rsid w:val="00A5562B"/>
    <w:rsid w:val="00A55810"/>
    <w:rsid w:val="00A55A8D"/>
    <w:rsid w:val="00A55AD7"/>
    <w:rsid w:val="00A55E55"/>
    <w:rsid w:val="00A55F48"/>
    <w:rsid w:val="00A55FDC"/>
    <w:rsid w:val="00A5622B"/>
    <w:rsid w:val="00A562CE"/>
    <w:rsid w:val="00A56599"/>
    <w:rsid w:val="00A5666C"/>
    <w:rsid w:val="00A566DA"/>
    <w:rsid w:val="00A567CF"/>
    <w:rsid w:val="00A56901"/>
    <w:rsid w:val="00A56942"/>
    <w:rsid w:val="00A56AB4"/>
    <w:rsid w:val="00A56B16"/>
    <w:rsid w:val="00A56B58"/>
    <w:rsid w:val="00A56BC9"/>
    <w:rsid w:val="00A56DA4"/>
    <w:rsid w:val="00A56E05"/>
    <w:rsid w:val="00A57197"/>
    <w:rsid w:val="00A571BA"/>
    <w:rsid w:val="00A5723F"/>
    <w:rsid w:val="00A577FD"/>
    <w:rsid w:val="00A578E4"/>
    <w:rsid w:val="00A579B6"/>
    <w:rsid w:val="00A57AB7"/>
    <w:rsid w:val="00A57B2D"/>
    <w:rsid w:val="00A57B6F"/>
    <w:rsid w:val="00A57B74"/>
    <w:rsid w:val="00A57B8F"/>
    <w:rsid w:val="00A57C19"/>
    <w:rsid w:val="00A57C8E"/>
    <w:rsid w:val="00A57D95"/>
    <w:rsid w:val="00A60505"/>
    <w:rsid w:val="00A6056A"/>
    <w:rsid w:val="00A609F5"/>
    <w:rsid w:val="00A60AE9"/>
    <w:rsid w:val="00A60BAD"/>
    <w:rsid w:val="00A60DEC"/>
    <w:rsid w:val="00A61084"/>
    <w:rsid w:val="00A6138B"/>
    <w:rsid w:val="00A6138F"/>
    <w:rsid w:val="00A613EB"/>
    <w:rsid w:val="00A61447"/>
    <w:rsid w:val="00A6152E"/>
    <w:rsid w:val="00A615D6"/>
    <w:rsid w:val="00A615F1"/>
    <w:rsid w:val="00A616D2"/>
    <w:rsid w:val="00A61703"/>
    <w:rsid w:val="00A6170F"/>
    <w:rsid w:val="00A61790"/>
    <w:rsid w:val="00A617C3"/>
    <w:rsid w:val="00A61828"/>
    <w:rsid w:val="00A61950"/>
    <w:rsid w:val="00A619D7"/>
    <w:rsid w:val="00A61D2C"/>
    <w:rsid w:val="00A61D9D"/>
    <w:rsid w:val="00A61E94"/>
    <w:rsid w:val="00A61F29"/>
    <w:rsid w:val="00A62273"/>
    <w:rsid w:val="00A622FC"/>
    <w:rsid w:val="00A62506"/>
    <w:rsid w:val="00A6251F"/>
    <w:rsid w:val="00A62632"/>
    <w:rsid w:val="00A62660"/>
    <w:rsid w:val="00A6278E"/>
    <w:rsid w:val="00A627D3"/>
    <w:rsid w:val="00A62809"/>
    <w:rsid w:val="00A6289B"/>
    <w:rsid w:val="00A62CF6"/>
    <w:rsid w:val="00A6325C"/>
    <w:rsid w:val="00A63314"/>
    <w:rsid w:val="00A6332E"/>
    <w:rsid w:val="00A63586"/>
    <w:rsid w:val="00A635A5"/>
    <w:rsid w:val="00A6376A"/>
    <w:rsid w:val="00A63FCB"/>
    <w:rsid w:val="00A64282"/>
    <w:rsid w:val="00A6441A"/>
    <w:rsid w:val="00A64496"/>
    <w:rsid w:val="00A648EE"/>
    <w:rsid w:val="00A649DE"/>
    <w:rsid w:val="00A64A82"/>
    <w:rsid w:val="00A64C07"/>
    <w:rsid w:val="00A6500D"/>
    <w:rsid w:val="00A6506F"/>
    <w:rsid w:val="00A65074"/>
    <w:rsid w:val="00A65115"/>
    <w:rsid w:val="00A65143"/>
    <w:rsid w:val="00A653C0"/>
    <w:rsid w:val="00A65416"/>
    <w:rsid w:val="00A65484"/>
    <w:rsid w:val="00A6548E"/>
    <w:rsid w:val="00A65741"/>
    <w:rsid w:val="00A6590A"/>
    <w:rsid w:val="00A65B52"/>
    <w:rsid w:val="00A65C9A"/>
    <w:rsid w:val="00A65F7B"/>
    <w:rsid w:val="00A65FD9"/>
    <w:rsid w:val="00A66189"/>
    <w:rsid w:val="00A66756"/>
    <w:rsid w:val="00A66833"/>
    <w:rsid w:val="00A668F5"/>
    <w:rsid w:val="00A66958"/>
    <w:rsid w:val="00A669BC"/>
    <w:rsid w:val="00A66ACB"/>
    <w:rsid w:val="00A66B73"/>
    <w:rsid w:val="00A66C4E"/>
    <w:rsid w:val="00A66F00"/>
    <w:rsid w:val="00A66F48"/>
    <w:rsid w:val="00A66FF6"/>
    <w:rsid w:val="00A671B1"/>
    <w:rsid w:val="00A671D4"/>
    <w:rsid w:val="00A67231"/>
    <w:rsid w:val="00A672A9"/>
    <w:rsid w:val="00A67309"/>
    <w:rsid w:val="00A674F8"/>
    <w:rsid w:val="00A67765"/>
    <w:rsid w:val="00A67A88"/>
    <w:rsid w:val="00A67C8C"/>
    <w:rsid w:val="00A67CEB"/>
    <w:rsid w:val="00A67D44"/>
    <w:rsid w:val="00A67F3B"/>
    <w:rsid w:val="00A67FBA"/>
    <w:rsid w:val="00A7004C"/>
    <w:rsid w:val="00A700F7"/>
    <w:rsid w:val="00A702ED"/>
    <w:rsid w:val="00A705D0"/>
    <w:rsid w:val="00A70796"/>
    <w:rsid w:val="00A708AE"/>
    <w:rsid w:val="00A708C7"/>
    <w:rsid w:val="00A7095F"/>
    <w:rsid w:val="00A70979"/>
    <w:rsid w:val="00A70AD0"/>
    <w:rsid w:val="00A70B24"/>
    <w:rsid w:val="00A70D41"/>
    <w:rsid w:val="00A70E89"/>
    <w:rsid w:val="00A70EB5"/>
    <w:rsid w:val="00A70F70"/>
    <w:rsid w:val="00A70FF2"/>
    <w:rsid w:val="00A71035"/>
    <w:rsid w:val="00A7106A"/>
    <w:rsid w:val="00A71160"/>
    <w:rsid w:val="00A7123E"/>
    <w:rsid w:val="00A714E3"/>
    <w:rsid w:val="00A71520"/>
    <w:rsid w:val="00A715EF"/>
    <w:rsid w:val="00A716F6"/>
    <w:rsid w:val="00A71722"/>
    <w:rsid w:val="00A71A37"/>
    <w:rsid w:val="00A71CC6"/>
    <w:rsid w:val="00A71D82"/>
    <w:rsid w:val="00A71DD6"/>
    <w:rsid w:val="00A71F1E"/>
    <w:rsid w:val="00A720FB"/>
    <w:rsid w:val="00A7223E"/>
    <w:rsid w:val="00A72374"/>
    <w:rsid w:val="00A72385"/>
    <w:rsid w:val="00A7238D"/>
    <w:rsid w:val="00A723A5"/>
    <w:rsid w:val="00A725E3"/>
    <w:rsid w:val="00A72663"/>
    <w:rsid w:val="00A7280E"/>
    <w:rsid w:val="00A72AAA"/>
    <w:rsid w:val="00A72BBF"/>
    <w:rsid w:val="00A72D96"/>
    <w:rsid w:val="00A72FA4"/>
    <w:rsid w:val="00A73005"/>
    <w:rsid w:val="00A73030"/>
    <w:rsid w:val="00A73035"/>
    <w:rsid w:val="00A7311D"/>
    <w:rsid w:val="00A7313F"/>
    <w:rsid w:val="00A73380"/>
    <w:rsid w:val="00A73501"/>
    <w:rsid w:val="00A735E7"/>
    <w:rsid w:val="00A73667"/>
    <w:rsid w:val="00A7366A"/>
    <w:rsid w:val="00A736EF"/>
    <w:rsid w:val="00A73728"/>
    <w:rsid w:val="00A73744"/>
    <w:rsid w:val="00A738E6"/>
    <w:rsid w:val="00A73B2B"/>
    <w:rsid w:val="00A73B32"/>
    <w:rsid w:val="00A73BA5"/>
    <w:rsid w:val="00A73CD1"/>
    <w:rsid w:val="00A73CEE"/>
    <w:rsid w:val="00A73D9C"/>
    <w:rsid w:val="00A73E00"/>
    <w:rsid w:val="00A73F2A"/>
    <w:rsid w:val="00A73F6E"/>
    <w:rsid w:val="00A740BA"/>
    <w:rsid w:val="00A743D0"/>
    <w:rsid w:val="00A745A8"/>
    <w:rsid w:val="00A745DE"/>
    <w:rsid w:val="00A745F0"/>
    <w:rsid w:val="00A74621"/>
    <w:rsid w:val="00A74654"/>
    <w:rsid w:val="00A7473A"/>
    <w:rsid w:val="00A7483F"/>
    <w:rsid w:val="00A7484B"/>
    <w:rsid w:val="00A748A5"/>
    <w:rsid w:val="00A748E9"/>
    <w:rsid w:val="00A74A6D"/>
    <w:rsid w:val="00A74ADC"/>
    <w:rsid w:val="00A74B63"/>
    <w:rsid w:val="00A74C2D"/>
    <w:rsid w:val="00A75204"/>
    <w:rsid w:val="00A75615"/>
    <w:rsid w:val="00A758E9"/>
    <w:rsid w:val="00A75978"/>
    <w:rsid w:val="00A759A3"/>
    <w:rsid w:val="00A75A16"/>
    <w:rsid w:val="00A75F6C"/>
    <w:rsid w:val="00A76168"/>
    <w:rsid w:val="00A762A1"/>
    <w:rsid w:val="00A7639B"/>
    <w:rsid w:val="00A76506"/>
    <w:rsid w:val="00A767C5"/>
    <w:rsid w:val="00A76910"/>
    <w:rsid w:val="00A76B92"/>
    <w:rsid w:val="00A76C26"/>
    <w:rsid w:val="00A76E34"/>
    <w:rsid w:val="00A76EAD"/>
    <w:rsid w:val="00A770F7"/>
    <w:rsid w:val="00A77133"/>
    <w:rsid w:val="00A77141"/>
    <w:rsid w:val="00A771E3"/>
    <w:rsid w:val="00A77301"/>
    <w:rsid w:val="00A773DE"/>
    <w:rsid w:val="00A775EB"/>
    <w:rsid w:val="00A77620"/>
    <w:rsid w:val="00A7772D"/>
    <w:rsid w:val="00A777BC"/>
    <w:rsid w:val="00A77A63"/>
    <w:rsid w:val="00A77BC5"/>
    <w:rsid w:val="00A77C20"/>
    <w:rsid w:val="00A77C2E"/>
    <w:rsid w:val="00A77C6F"/>
    <w:rsid w:val="00A77D06"/>
    <w:rsid w:val="00A77D83"/>
    <w:rsid w:val="00A77E41"/>
    <w:rsid w:val="00A77ED6"/>
    <w:rsid w:val="00A77EE6"/>
    <w:rsid w:val="00A77F28"/>
    <w:rsid w:val="00A77F40"/>
    <w:rsid w:val="00A800E4"/>
    <w:rsid w:val="00A80112"/>
    <w:rsid w:val="00A801AD"/>
    <w:rsid w:val="00A80337"/>
    <w:rsid w:val="00A8033F"/>
    <w:rsid w:val="00A8058C"/>
    <w:rsid w:val="00A80654"/>
    <w:rsid w:val="00A806C7"/>
    <w:rsid w:val="00A80721"/>
    <w:rsid w:val="00A807B7"/>
    <w:rsid w:val="00A809DE"/>
    <w:rsid w:val="00A80BFE"/>
    <w:rsid w:val="00A80CAD"/>
    <w:rsid w:val="00A80D85"/>
    <w:rsid w:val="00A80E6F"/>
    <w:rsid w:val="00A8106A"/>
    <w:rsid w:val="00A810D8"/>
    <w:rsid w:val="00A811D1"/>
    <w:rsid w:val="00A8133A"/>
    <w:rsid w:val="00A813F3"/>
    <w:rsid w:val="00A81400"/>
    <w:rsid w:val="00A81444"/>
    <w:rsid w:val="00A814D1"/>
    <w:rsid w:val="00A81708"/>
    <w:rsid w:val="00A817A5"/>
    <w:rsid w:val="00A8183A"/>
    <w:rsid w:val="00A81C42"/>
    <w:rsid w:val="00A81C7B"/>
    <w:rsid w:val="00A81CAD"/>
    <w:rsid w:val="00A81F81"/>
    <w:rsid w:val="00A81FFF"/>
    <w:rsid w:val="00A8202B"/>
    <w:rsid w:val="00A82228"/>
    <w:rsid w:val="00A8236E"/>
    <w:rsid w:val="00A82669"/>
    <w:rsid w:val="00A82865"/>
    <w:rsid w:val="00A82869"/>
    <w:rsid w:val="00A829E1"/>
    <w:rsid w:val="00A82ABC"/>
    <w:rsid w:val="00A82B16"/>
    <w:rsid w:val="00A82C07"/>
    <w:rsid w:val="00A82DF5"/>
    <w:rsid w:val="00A82E10"/>
    <w:rsid w:val="00A82EFD"/>
    <w:rsid w:val="00A82F31"/>
    <w:rsid w:val="00A82FC0"/>
    <w:rsid w:val="00A82FF8"/>
    <w:rsid w:val="00A831A1"/>
    <w:rsid w:val="00A8323B"/>
    <w:rsid w:val="00A832C1"/>
    <w:rsid w:val="00A83394"/>
    <w:rsid w:val="00A83482"/>
    <w:rsid w:val="00A8348D"/>
    <w:rsid w:val="00A8384A"/>
    <w:rsid w:val="00A83899"/>
    <w:rsid w:val="00A8398E"/>
    <w:rsid w:val="00A83EBF"/>
    <w:rsid w:val="00A83EFB"/>
    <w:rsid w:val="00A840D5"/>
    <w:rsid w:val="00A842B0"/>
    <w:rsid w:val="00A843B6"/>
    <w:rsid w:val="00A8448B"/>
    <w:rsid w:val="00A8449B"/>
    <w:rsid w:val="00A8452B"/>
    <w:rsid w:val="00A84584"/>
    <w:rsid w:val="00A8459B"/>
    <w:rsid w:val="00A845BB"/>
    <w:rsid w:val="00A847EC"/>
    <w:rsid w:val="00A84A60"/>
    <w:rsid w:val="00A84BF4"/>
    <w:rsid w:val="00A84D07"/>
    <w:rsid w:val="00A84F1F"/>
    <w:rsid w:val="00A84F86"/>
    <w:rsid w:val="00A85381"/>
    <w:rsid w:val="00A855B7"/>
    <w:rsid w:val="00A85633"/>
    <w:rsid w:val="00A8564A"/>
    <w:rsid w:val="00A858A4"/>
    <w:rsid w:val="00A85A29"/>
    <w:rsid w:val="00A85A31"/>
    <w:rsid w:val="00A85B2A"/>
    <w:rsid w:val="00A85C33"/>
    <w:rsid w:val="00A85C79"/>
    <w:rsid w:val="00A85D76"/>
    <w:rsid w:val="00A860A1"/>
    <w:rsid w:val="00A86169"/>
    <w:rsid w:val="00A86193"/>
    <w:rsid w:val="00A86209"/>
    <w:rsid w:val="00A8624A"/>
    <w:rsid w:val="00A862B3"/>
    <w:rsid w:val="00A863EC"/>
    <w:rsid w:val="00A864D2"/>
    <w:rsid w:val="00A8653F"/>
    <w:rsid w:val="00A8658E"/>
    <w:rsid w:val="00A86B5C"/>
    <w:rsid w:val="00A86C6B"/>
    <w:rsid w:val="00A86E5D"/>
    <w:rsid w:val="00A86F01"/>
    <w:rsid w:val="00A86F8C"/>
    <w:rsid w:val="00A86FA8"/>
    <w:rsid w:val="00A8707B"/>
    <w:rsid w:val="00A8709E"/>
    <w:rsid w:val="00A871F0"/>
    <w:rsid w:val="00A873F8"/>
    <w:rsid w:val="00A8748E"/>
    <w:rsid w:val="00A87584"/>
    <w:rsid w:val="00A875AF"/>
    <w:rsid w:val="00A87775"/>
    <w:rsid w:val="00A87819"/>
    <w:rsid w:val="00A878E2"/>
    <w:rsid w:val="00A878F3"/>
    <w:rsid w:val="00A87A03"/>
    <w:rsid w:val="00A87A4D"/>
    <w:rsid w:val="00A87A5D"/>
    <w:rsid w:val="00A87C89"/>
    <w:rsid w:val="00A87CE2"/>
    <w:rsid w:val="00A87DD9"/>
    <w:rsid w:val="00A87E66"/>
    <w:rsid w:val="00A87E83"/>
    <w:rsid w:val="00A87FE3"/>
    <w:rsid w:val="00A87FF9"/>
    <w:rsid w:val="00A90012"/>
    <w:rsid w:val="00A902B3"/>
    <w:rsid w:val="00A9032E"/>
    <w:rsid w:val="00A905C5"/>
    <w:rsid w:val="00A90663"/>
    <w:rsid w:val="00A907E4"/>
    <w:rsid w:val="00A907E9"/>
    <w:rsid w:val="00A9081E"/>
    <w:rsid w:val="00A90844"/>
    <w:rsid w:val="00A909DE"/>
    <w:rsid w:val="00A909EB"/>
    <w:rsid w:val="00A90A9B"/>
    <w:rsid w:val="00A90B8D"/>
    <w:rsid w:val="00A90C54"/>
    <w:rsid w:val="00A90FF1"/>
    <w:rsid w:val="00A91020"/>
    <w:rsid w:val="00A910DC"/>
    <w:rsid w:val="00A910F5"/>
    <w:rsid w:val="00A91136"/>
    <w:rsid w:val="00A912D0"/>
    <w:rsid w:val="00A91376"/>
    <w:rsid w:val="00A913C2"/>
    <w:rsid w:val="00A91630"/>
    <w:rsid w:val="00A91815"/>
    <w:rsid w:val="00A91869"/>
    <w:rsid w:val="00A91956"/>
    <w:rsid w:val="00A91B22"/>
    <w:rsid w:val="00A91B9E"/>
    <w:rsid w:val="00A91D62"/>
    <w:rsid w:val="00A91E05"/>
    <w:rsid w:val="00A91E55"/>
    <w:rsid w:val="00A91FF0"/>
    <w:rsid w:val="00A92061"/>
    <w:rsid w:val="00A92164"/>
    <w:rsid w:val="00A925F3"/>
    <w:rsid w:val="00A92698"/>
    <w:rsid w:val="00A927A2"/>
    <w:rsid w:val="00A928A8"/>
    <w:rsid w:val="00A9298B"/>
    <w:rsid w:val="00A92A3E"/>
    <w:rsid w:val="00A92C9E"/>
    <w:rsid w:val="00A92D44"/>
    <w:rsid w:val="00A92F7F"/>
    <w:rsid w:val="00A92FB7"/>
    <w:rsid w:val="00A93030"/>
    <w:rsid w:val="00A93039"/>
    <w:rsid w:val="00A933AF"/>
    <w:rsid w:val="00A934D9"/>
    <w:rsid w:val="00A93693"/>
    <w:rsid w:val="00A93699"/>
    <w:rsid w:val="00A93713"/>
    <w:rsid w:val="00A937B3"/>
    <w:rsid w:val="00A938A2"/>
    <w:rsid w:val="00A93C8E"/>
    <w:rsid w:val="00A93D00"/>
    <w:rsid w:val="00A93E68"/>
    <w:rsid w:val="00A93F56"/>
    <w:rsid w:val="00A941B2"/>
    <w:rsid w:val="00A941C4"/>
    <w:rsid w:val="00A94218"/>
    <w:rsid w:val="00A94271"/>
    <w:rsid w:val="00A943BC"/>
    <w:rsid w:val="00A943F3"/>
    <w:rsid w:val="00A94403"/>
    <w:rsid w:val="00A94529"/>
    <w:rsid w:val="00A94531"/>
    <w:rsid w:val="00A9455F"/>
    <w:rsid w:val="00A9457B"/>
    <w:rsid w:val="00A9471A"/>
    <w:rsid w:val="00A94827"/>
    <w:rsid w:val="00A94BBA"/>
    <w:rsid w:val="00A94D07"/>
    <w:rsid w:val="00A94EE1"/>
    <w:rsid w:val="00A94F5A"/>
    <w:rsid w:val="00A94F76"/>
    <w:rsid w:val="00A94FEB"/>
    <w:rsid w:val="00A95183"/>
    <w:rsid w:val="00A951B5"/>
    <w:rsid w:val="00A9527C"/>
    <w:rsid w:val="00A953A7"/>
    <w:rsid w:val="00A953D2"/>
    <w:rsid w:val="00A95741"/>
    <w:rsid w:val="00A9581D"/>
    <w:rsid w:val="00A95EC8"/>
    <w:rsid w:val="00A95F26"/>
    <w:rsid w:val="00A95F44"/>
    <w:rsid w:val="00A960E4"/>
    <w:rsid w:val="00A962CB"/>
    <w:rsid w:val="00A962FE"/>
    <w:rsid w:val="00A963E3"/>
    <w:rsid w:val="00A964BC"/>
    <w:rsid w:val="00A964FB"/>
    <w:rsid w:val="00A9658D"/>
    <w:rsid w:val="00A967C4"/>
    <w:rsid w:val="00A96985"/>
    <w:rsid w:val="00A96A50"/>
    <w:rsid w:val="00A96AE8"/>
    <w:rsid w:val="00A96C7A"/>
    <w:rsid w:val="00A96E20"/>
    <w:rsid w:val="00A96E5B"/>
    <w:rsid w:val="00A96FD4"/>
    <w:rsid w:val="00A9735A"/>
    <w:rsid w:val="00A9749E"/>
    <w:rsid w:val="00A97587"/>
    <w:rsid w:val="00A975AF"/>
    <w:rsid w:val="00A97852"/>
    <w:rsid w:val="00A97A04"/>
    <w:rsid w:val="00A97A0F"/>
    <w:rsid w:val="00A97A4C"/>
    <w:rsid w:val="00A97A90"/>
    <w:rsid w:val="00A97AA6"/>
    <w:rsid w:val="00A97BBB"/>
    <w:rsid w:val="00A97C11"/>
    <w:rsid w:val="00A97E9E"/>
    <w:rsid w:val="00AA004A"/>
    <w:rsid w:val="00AA057F"/>
    <w:rsid w:val="00AA0780"/>
    <w:rsid w:val="00AA084D"/>
    <w:rsid w:val="00AA0949"/>
    <w:rsid w:val="00AA0A73"/>
    <w:rsid w:val="00AA0B07"/>
    <w:rsid w:val="00AA0B5D"/>
    <w:rsid w:val="00AA0B66"/>
    <w:rsid w:val="00AA0D7F"/>
    <w:rsid w:val="00AA0DF7"/>
    <w:rsid w:val="00AA0E31"/>
    <w:rsid w:val="00AA0F03"/>
    <w:rsid w:val="00AA11F1"/>
    <w:rsid w:val="00AA12A9"/>
    <w:rsid w:val="00AA13B7"/>
    <w:rsid w:val="00AA141C"/>
    <w:rsid w:val="00AA151F"/>
    <w:rsid w:val="00AA1850"/>
    <w:rsid w:val="00AA1913"/>
    <w:rsid w:val="00AA1A86"/>
    <w:rsid w:val="00AA1AB9"/>
    <w:rsid w:val="00AA1D50"/>
    <w:rsid w:val="00AA1DD6"/>
    <w:rsid w:val="00AA2105"/>
    <w:rsid w:val="00AA2115"/>
    <w:rsid w:val="00AA220F"/>
    <w:rsid w:val="00AA22A2"/>
    <w:rsid w:val="00AA22DA"/>
    <w:rsid w:val="00AA261D"/>
    <w:rsid w:val="00AA2735"/>
    <w:rsid w:val="00AA2B6C"/>
    <w:rsid w:val="00AA2BF2"/>
    <w:rsid w:val="00AA2E3E"/>
    <w:rsid w:val="00AA321D"/>
    <w:rsid w:val="00AA3617"/>
    <w:rsid w:val="00AA3715"/>
    <w:rsid w:val="00AA3764"/>
    <w:rsid w:val="00AA37F3"/>
    <w:rsid w:val="00AA383B"/>
    <w:rsid w:val="00AA3906"/>
    <w:rsid w:val="00AA3A0F"/>
    <w:rsid w:val="00AA3A40"/>
    <w:rsid w:val="00AA3B0E"/>
    <w:rsid w:val="00AA3D62"/>
    <w:rsid w:val="00AA3EA0"/>
    <w:rsid w:val="00AA3F68"/>
    <w:rsid w:val="00AA3F95"/>
    <w:rsid w:val="00AA404F"/>
    <w:rsid w:val="00AA42E8"/>
    <w:rsid w:val="00AA435B"/>
    <w:rsid w:val="00AA4593"/>
    <w:rsid w:val="00AA477A"/>
    <w:rsid w:val="00AA47D7"/>
    <w:rsid w:val="00AA4982"/>
    <w:rsid w:val="00AA4B7A"/>
    <w:rsid w:val="00AA4B8F"/>
    <w:rsid w:val="00AA4BA4"/>
    <w:rsid w:val="00AA4C41"/>
    <w:rsid w:val="00AA4CEB"/>
    <w:rsid w:val="00AA4E97"/>
    <w:rsid w:val="00AA4EA8"/>
    <w:rsid w:val="00AA4F66"/>
    <w:rsid w:val="00AA4FBF"/>
    <w:rsid w:val="00AA512B"/>
    <w:rsid w:val="00AA51BE"/>
    <w:rsid w:val="00AA5255"/>
    <w:rsid w:val="00AA5350"/>
    <w:rsid w:val="00AA548D"/>
    <w:rsid w:val="00AA55CF"/>
    <w:rsid w:val="00AA567F"/>
    <w:rsid w:val="00AA56C4"/>
    <w:rsid w:val="00AA5708"/>
    <w:rsid w:val="00AA594B"/>
    <w:rsid w:val="00AA5975"/>
    <w:rsid w:val="00AA5B46"/>
    <w:rsid w:val="00AA5B59"/>
    <w:rsid w:val="00AA5DAB"/>
    <w:rsid w:val="00AA5F68"/>
    <w:rsid w:val="00AA5F6A"/>
    <w:rsid w:val="00AA5F88"/>
    <w:rsid w:val="00AA6056"/>
    <w:rsid w:val="00AA605D"/>
    <w:rsid w:val="00AA60FD"/>
    <w:rsid w:val="00AA6136"/>
    <w:rsid w:val="00AA614C"/>
    <w:rsid w:val="00AA6260"/>
    <w:rsid w:val="00AA6422"/>
    <w:rsid w:val="00AA6A81"/>
    <w:rsid w:val="00AA6B9D"/>
    <w:rsid w:val="00AA6C63"/>
    <w:rsid w:val="00AA6E0D"/>
    <w:rsid w:val="00AA7018"/>
    <w:rsid w:val="00AA708F"/>
    <w:rsid w:val="00AA70B2"/>
    <w:rsid w:val="00AA70B4"/>
    <w:rsid w:val="00AA70D6"/>
    <w:rsid w:val="00AA7170"/>
    <w:rsid w:val="00AA7244"/>
    <w:rsid w:val="00AA72EC"/>
    <w:rsid w:val="00AA734B"/>
    <w:rsid w:val="00AA74ED"/>
    <w:rsid w:val="00AA75FC"/>
    <w:rsid w:val="00AA76FB"/>
    <w:rsid w:val="00AA7788"/>
    <w:rsid w:val="00AA792C"/>
    <w:rsid w:val="00AA7985"/>
    <w:rsid w:val="00AA79F5"/>
    <w:rsid w:val="00AA7A46"/>
    <w:rsid w:val="00AA7B2D"/>
    <w:rsid w:val="00AA7C38"/>
    <w:rsid w:val="00AA7C48"/>
    <w:rsid w:val="00AB011C"/>
    <w:rsid w:val="00AB0122"/>
    <w:rsid w:val="00AB0395"/>
    <w:rsid w:val="00AB0501"/>
    <w:rsid w:val="00AB050E"/>
    <w:rsid w:val="00AB062B"/>
    <w:rsid w:val="00AB071B"/>
    <w:rsid w:val="00AB08F3"/>
    <w:rsid w:val="00AB097D"/>
    <w:rsid w:val="00AB0D4C"/>
    <w:rsid w:val="00AB10B7"/>
    <w:rsid w:val="00AB10BB"/>
    <w:rsid w:val="00AB10D4"/>
    <w:rsid w:val="00AB11BC"/>
    <w:rsid w:val="00AB1351"/>
    <w:rsid w:val="00AB14B2"/>
    <w:rsid w:val="00AB157A"/>
    <w:rsid w:val="00AB17B5"/>
    <w:rsid w:val="00AB1BE0"/>
    <w:rsid w:val="00AB1C3C"/>
    <w:rsid w:val="00AB1C48"/>
    <w:rsid w:val="00AB1C91"/>
    <w:rsid w:val="00AB1D15"/>
    <w:rsid w:val="00AB1DAF"/>
    <w:rsid w:val="00AB1E0F"/>
    <w:rsid w:val="00AB1F6C"/>
    <w:rsid w:val="00AB242E"/>
    <w:rsid w:val="00AB2523"/>
    <w:rsid w:val="00AB2975"/>
    <w:rsid w:val="00AB2A60"/>
    <w:rsid w:val="00AB2A79"/>
    <w:rsid w:val="00AB2D48"/>
    <w:rsid w:val="00AB2E68"/>
    <w:rsid w:val="00AB3152"/>
    <w:rsid w:val="00AB3258"/>
    <w:rsid w:val="00AB32BF"/>
    <w:rsid w:val="00AB343B"/>
    <w:rsid w:val="00AB345D"/>
    <w:rsid w:val="00AB3484"/>
    <w:rsid w:val="00AB34B2"/>
    <w:rsid w:val="00AB356A"/>
    <w:rsid w:val="00AB3705"/>
    <w:rsid w:val="00AB37EA"/>
    <w:rsid w:val="00AB38BE"/>
    <w:rsid w:val="00AB3A28"/>
    <w:rsid w:val="00AB3A3F"/>
    <w:rsid w:val="00AB3A63"/>
    <w:rsid w:val="00AB3A9D"/>
    <w:rsid w:val="00AB3B7F"/>
    <w:rsid w:val="00AB4039"/>
    <w:rsid w:val="00AB408B"/>
    <w:rsid w:val="00AB4230"/>
    <w:rsid w:val="00AB429C"/>
    <w:rsid w:val="00AB4382"/>
    <w:rsid w:val="00AB4694"/>
    <w:rsid w:val="00AB47A9"/>
    <w:rsid w:val="00AB492B"/>
    <w:rsid w:val="00AB4996"/>
    <w:rsid w:val="00AB4A2D"/>
    <w:rsid w:val="00AB4C06"/>
    <w:rsid w:val="00AB4C6A"/>
    <w:rsid w:val="00AB4DCF"/>
    <w:rsid w:val="00AB4FA4"/>
    <w:rsid w:val="00AB5023"/>
    <w:rsid w:val="00AB5073"/>
    <w:rsid w:val="00AB5091"/>
    <w:rsid w:val="00AB5099"/>
    <w:rsid w:val="00AB510B"/>
    <w:rsid w:val="00AB511B"/>
    <w:rsid w:val="00AB541C"/>
    <w:rsid w:val="00AB552E"/>
    <w:rsid w:val="00AB556B"/>
    <w:rsid w:val="00AB5732"/>
    <w:rsid w:val="00AB5829"/>
    <w:rsid w:val="00AB585A"/>
    <w:rsid w:val="00AB596B"/>
    <w:rsid w:val="00AB6050"/>
    <w:rsid w:val="00AB61BC"/>
    <w:rsid w:val="00AB620F"/>
    <w:rsid w:val="00AB62EF"/>
    <w:rsid w:val="00AB633E"/>
    <w:rsid w:val="00AB64FE"/>
    <w:rsid w:val="00AB662F"/>
    <w:rsid w:val="00AB69A0"/>
    <w:rsid w:val="00AB6B76"/>
    <w:rsid w:val="00AB6BCE"/>
    <w:rsid w:val="00AB6CE4"/>
    <w:rsid w:val="00AB6F60"/>
    <w:rsid w:val="00AB6FE0"/>
    <w:rsid w:val="00AB73F0"/>
    <w:rsid w:val="00AB73F3"/>
    <w:rsid w:val="00AB744E"/>
    <w:rsid w:val="00AB7997"/>
    <w:rsid w:val="00AB7B31"/>
    <w:rsid w:val="00AB7B80"/>
    <w:rsid w:val="00AB7BD0"/>
    <w:rsid w:val="00AB7FBA"/>
    <w:rsid w:val="00ABBC80"/>
    <w:rsid w:val="00AC0057"/>
    <w:rsid w:val="00AC0314"/>
    <w:rsid w:val="00AC063E"/>
    <w:rsid w:val="00AC06FF"/>
    <w:rsid w:val="00AC090E"/>
    <w:rsid w:val="00AC0C8A"/>
    <w:rsid w:val="00AC0D9C"/>
    <w:rsid w:val="00AC0FD0"/>
    <w:rsid w:val="00AC0FE8"/>
    <w:rsid w:val="00AC1001"/>
    <w:rsid w:val="00AC10A1"/>
    <w:rsid w:val="00AC1128"/>
    <w:rsid w:val="00AC12D1"/>
    <w:rsid w:val="00AC1779"/>
    <w:rsid w:val="00AC1962"/>
    <w:rsid w:val="00AC1A5F"/>
    <w:rsid w:val="00AC1B20"/>
    <w:rsid w:val="00AC1BE3"/>
    <w:rsid w:val="00AC1DAC"/>
    <w:rsid w:val="00AC1E61"/>
    <w:rsid w:val="00AC1F6C"/>
    <w:rsid w:val="00AC1FA6"/>
    <w:rsid w:val="00AC1FAB"/>
    <w:rsid w:val="00AC1FBC"/>
    <w:rsid w:val="00AC20A5"/>
    <w:rsid w:val="00AC20D7"/>
    <w:rsid w:val="00AC2377"/>
    <w:rsid w:val="00AC251F"/>
    <w:rsid w:val="00AC25AA"/>
    <w:rsid w:val="00AC26B3"/>
    <w:rsid w:val="00AC2860"/>
    <w:rsid w:val="00AC28AE"/>
    <w:rsid w:val="00AC2958"/>
    <w:rsid w:val="00AC2A64"/>
    <w:rsid w:val="00AC2B43"/>
    <w:rsid w:val="00AC2F5D"/>
    <w:rsid w:val="00AC2FC1"/>
    <w:rsid w:val="00AC31B6"/>
    <w:rsid w:val="00AC3306"/>
    <w:rsid w:val="00AC3389"/>
    <w:rsid w:val="00AC346B"/>
    <w:rsid w:val="00AC34BF"/>
    <w:rsid w:val="00AC35AE"/>
    <w:rsid w:val="00AC382B"/>
    <w:rsid w:val="00AC3931"/>
    <w:rsid w:val="00AC39D1"/>
    <w:rsid w:val="00AC39DE"/>
    <w:rsid w:val="00AC4233"/>
    <w:rsid w:val="00AC427F"/>
    <w:rsid w:val="00AC42F6"/>
    <w:rsid w:val="00AC430F"/>
    <w:rsid w:val="00AC4389"/>
    <w:rsid w:val="00AC4808"/>
    <w:rsid w:val="00AC4869"/>
    <w:rsid w:val="00AC48EB"/>
    <w:rsid w:val="00AC49CF"/>
    <w:rsid w:val="00AC49FD"/>
    <w:rsid w:val="00AC4C43"/>
    <w:rsid w:val="00AC4CE7"/>
    <w:rsid w:val="00AC4EB8"/>
    <w:rsid w:val="00AC52A4"/>
    <w:rsid w:val="00AC5415"/>
    <w:rsid w:val="00AC54EE"/>
    <w:rsid w:val="00AC5511"/>
    <w:rsid w:val="00AC56FA"/>
    <w:rsid w:val="00AC576B"/>
    <w:rsid w:val="00AC58E2"/>
    <w:rsid w:val="00AC596C"/>
    <w:rsid w:val="00AC5A7E"/>
    <w:rsid w:val="00AC5B33"/>
    <w:rsid w:val="00AC5CFF"/>
    <w:rsid w:val="00AC5DCF"/>
    <w:rsid w:val="00AC5DD3"/>
    <w:rsid w:val="00AC5DDF"/>
    <w:rsid w:val="00AC5F69"/>
    <w:rsid w:val="00AC6124"/>
    <w:rsid w:val="00AC61D3"/>
    <w:rsid w:val="00AC63AE"/>
    <w:rsid w:val="00AC656A"/>
    <w:rsid w:val="00AC68D1"/>
    <w:rsid w:val="00AC69F3"/>
    <w:rsid w:val="00AC6AC1"/>
    <w:rsid w:val="00AC6D1F"/>
    <w:rsid w:val="00AC6F62"/>
    <w:rsid w:val="00AC7296"/>
    <w:rsid w:val="00AC72DF"/>
    <w:rsid w:val="00AC738D"/>
    <w:rsid w:val="00AC73B0"/>
    <w:rsid w:val="00AC746B"/>
    <w:rsid w:val="00AC7487"/>
    <w:rsid w:val="00AC770F"/>
    <w:rsid w:val="00AC77C3"/>
    <w:rsid w:val="00AC783D"/>
    <w:rsid w:val="00AC795D"/>
    <w:rsid w:val="00AC796F"/>
    <w:rsid w:val="00AC7975"/>
    <w:rsid w:val="00AC7A3C"/>
    <w:rsid w:val="00AC7AD8"/>
    <w:rsid w:val="00AC7C4E"/>
    <w:rsid w:val="00AC7D17"/>
    <w:rsid w:val="00AC7E67"/>
    <w:rsid w:val="00AC7E7C"/>
    <w:rsid w:val="00AC7FD7"/>
    <w:rsid w:val="00AD005C"/>
    <w:rsid w:val="00AD0168"/>
    <w:rsid w:val="00AD0187"/>
    <w:rsid w:val="00AD0345"/>
    <w:rsid w:val="00AD0566"/>
    <w:rsid w:val="00AD0567"/>
    <w:rsid w:val="00AD0781"/>
    <w:rsid w:val="00AD0844"/>
    <w:rsid w:val="00AD0B48"/>
    <w:rsid w:val="00AD0D08"/>
    <w:rsid w:val="00AD0D0A"/>
    <w:rsid w:val="00AD0D11"/>
    <w:rsid w:val="00AD0D70"/>
    <w:rsid w:val="00AD0E61"/>
    <w:rsid w:val="00AD0FB8"/>
    <w:rsid w:val="00AD1038"/>
    <w:rsid w:val="00AD10BD"/>
    <w:rsid w:val="00AD1253"/>
    <w:rsid w:val="00AD1308"/>
    <w:rsid w:val="00AD1349"/>
    <w:rsid w:val="00AD1358"/>
    <w:rsid w:val="00AD13F6"/>
    <w:rsid w:val="00AD144A"/>
    <w:rsid w:val="00AD1515"/>
    <w:rsid w:val="00AD1520"/>
    <w:rsid w:val="00AD1596"/>
    <w:rsid w:val="00AD15FE"/>
    <w:rsid w:val="00AD1603"/>
    <w:rsid w:val="00AD16D0"/>
    <w:rsid w:val="00AD19C1"/>
    <w:rsid w:val="00AD1AA6"/>
    <w:rsid w:val="00AD1B15"/>
    <w:rsid w:val="00AD1B2D"/>
    <w:rsid w:val="00AD1EEF"/>
    <w:rsid w:val="00AD204E"/>
    <w:rsid w:val="00AD21C5"/>
    <w:rsid w:val="00AD2239"/>
    <w:rsid w:val="00AD24B9"/>
    <w:rsid w:val="00AD2803"/>
    <w:rsid w:val="00AD28F9"/>
    <w:rsid w:val="00AD291E"/>
    <w:rsid w:val="00AD2A5B"/>
    <w:rsid w:val="00AD2D39"/>
    <w:rsid w:val="00AD2D45"/>
    <w:rsid w:val="00AD2D85"/>
    <w:rsid w:val="00AD2D94"/>
    <w:rsid w:val="00AD2E19"/>
    <w:rsid w:val="00AD2E3D"/>
    <w:rsid w:val="00AD2E4F"/>
    <w:rsid w:val="00AD2F21"/>
    <w:rsid w:val="00AD3289"/>
    <w:rsid w:val="00AD3386"/>
    <w:rsid w:val="00AD33DA"/>
    <w:rsid w:val="00AD3685"/>
    <w:rsid w:val="00AD3811"/>
    <w:rsid w:val="00AD38B3"/>
    <w:rsid w:val="00AD39AA"/>
    <w:rsid w:val="00AD3A25"/>
    <w:rsid w:val="00AD3AFE"/>
    <w:rsid w:val="00AD3BC1"/>
    <w:rsid w:val="00AD3E9D"/>
    <w:rsid w:val="00AD4213"/>
    <w:rsid w:val="00AD42F0"/>
    <w:rsid w:val="00AD432D"/>
    <w:rsid w:val="00AD43C0"/>
    <w:rsid w:val="00AD455A"/>
    <w:rsid w:val="00AD47C8"/>
    <w:rsid w:val="00AD48F8"/>
    <w:rsid w:val="00AD49C8"/>
    <w:rsid w:val="00AD4A0C"/>
    <w:rsid w:val="00AD4F06"/>
    <w:rsid w:val="00AD4FD4"/>
    <w:rsid w:val="00AD5135"/>
    <w:rsid w:val="00AD5610"/>
    <w:rsid w:val="00AD5681"/>
    <w:rsid w:val="00AD5780"/>
    <w:rsid w:val="00AD5A25"/>
    <w:rsid w:val="00AD5BE0"/>
    <w:rsid w:val="00AD5C1F"/>
    <w:rsid w:val="00AD5ED9"/>
    <w:rsid w:val="00AD5F23"/>
    <w:rsid w:val="00AD6032"/>
    <w:rsid w:val="00AD60EE"/>
    <w:rsid w:val="00AD6182"/>
    <w:rsid w:val="00AD6245"/>
    <w:rsid w:val="00AD654F"/>
    <w:rsid w:val="00AD6634"/>
    <w:rsid w:val="00AD6726"/>
    <w:rsid w:val="00AD6756"/>
    <w:rsid w:val="00AD68AD"/>
    <w:rsid w:val="00AD69F3"/>
    <w:rsid w:val="00AD6A8C"/>
    <w:rsid w:val="00AD6B3D"/>
    <w:rsid w:val="00AD6C2C"/>
    <w:rsid w:val="00AD6D8D"/>
    <w:rsid w:val="00AD6E61"/>
    <w:rsid w:val="00AD71B2"/>
    <w:rsid w:val="00AD7250"/>
    <w:rsid w:val="00AD79F4"/>
    <w:rsid w:val="00AD7B0A"/>
    <w:rsid w:val="00AD7C3C"/>
    <w:rsid w:val="00AD7C8D"/>
    <w:rsid w:val="00AD7EAB"/>
    <w:rsid w:val="00AD7FED"/>
    <w:rsid w:val="00AE018A"/>
    <w:rsid w:val="00AE01A6"/>
    <w:rsid w:val="00AE0207"/>
    <w:rsid w:val="00AE0232"/>
    <w:rsid w:val="00AE04B0"/>
    <w:rsid w:val="00AE0507"/>
    <w:rsid w:val="00AE087C"/>
    <w:rsid w:val="00AE0A74"/>
    <w:rsid w:val="00AE0AA0"/>
    <w:rsid w:val="00AE0C17"/>
    <w:rsid w:val="00AE0C9E"/>
    <w:rsid w:val="00AE0D25"/>
    <w:rsid w:val="00AE0D68"/>
    <w:rsid w:val="00AE0D87"/>
    <w:rsid w:val="00AE0DA5"/>
    <w:rsid w:val="00AE0E35"/>
    <w:rsid w:val="00AE0E82"/>
    <w:rsid w:val="00AE0FE4"/>
    <w:rsid w:val="00AE1169"/>
    <w:rsid w:val="00AE12D0"/>
    <w:rsid w:val="00AE1300"/>
    <w:rsid w:val="00AE1439"/>
    <w:rsid w:val="00AE14C1"/>
    <w:rsid w:val="00AE189A"/>
    <w:rsid w:val="00AE1A6C"/>
    <w:rsid w:val="00AE1BE5"/>
    <w:rsid w:val="00AE1D04"/>
    <w:rsid w:val="00AE1D4B"/>
    <w:rsid w:val="00AE1ED9"/>
    <w:rsid w:val="00AE1F04"/>
    <w:rsid w:val="00AE1FC4"/>
    <w:rsid w:val="00AE20D6"/>
    <w:rsid w:val="00AE2123"/>
    <w:rsid w:val="00AE216B"/>
    <w:rsid w:val="00AE2194"/>
    <w:rsid w:val="00AE21B2"/>
    <w:rsid w:val="00AE2305"/>
    <w:rsid w:val="00AE242B"/>
    <w:rsid w:val="00AE2503"/>
    <w:rsid w:val="00AE2639"/>
    <w:rsid w:val="00AE2B51"/>
    <w:rsid w:val="00AE2CAE"/>
    <w:rsid w:val="00AE2F6D"/>
    <w:rsid w:val="00AE31F1"/>
    <w:rsid w:val="00AE3274"/>
    <w:rsid w:val="00AE3287"/>
    <w:rsid w:val="00AE333C"/>
    <w:rsid w:val="00AE33C4"/>
    <w:rsid w:val="00AE342E"/>
    <w:rsid w:val="00AE366D"/>
    <w:rsid w:val="00AE36C9"/>
    <w:rsid w:val="00AE3994"/>
    <w:rsid w:val="00AE3A33"/>
    <w:rsid w:val="00AE3B30"/>
    <w:rsid w:val="00AE3D90"/>
    <w:rsid w:val="00AE3F0A"/>
    <w:rsid w:val="00AE3FA7"/>
    <w:rsid w:val="00AE4187"/>
    <w:rsid w:val="00AE42CB"/>
    <w:rsid w:val="00AE4528"/>
    <w:rsid w:val="00AE4685"/>
    <w:rsid w:val="00AE4929"/>
    <w:rsid w:val="00AE495D"/>
    <w:rsid w:val="00AE4AF4"/>
    <w:rsid w:val="00AE4B44"/>
    <w:rsid w:val="00AE4B8E"/>
    <w:rsid w:val="00AE4C43"/>
    <w:rsid w:val="00AE4E0D"/>
    <w:rsid w:val="00AE4F33"/>
    <w:rsid w:val="00AE5096"/>
    <w:rsid w:val="00AE511B"/>
    <w:rsid w:val="00AE5157"/>
    <w:rsid w:val="00AE51A6"/>
    <w:rsid w:val="00AE5227"/>
    <w:rsid w:val="00AE52F1"/>
    <w:rsid w:val="00AE54D9"/>
    <w:rsid w:val="00AE5651"/>
    <w:rsid w:val="00AE578A"/>
    <w:rsid w:val="00AE5807"/>
    <w:rsid w:val="00AE5836"/>
    <w:rsid w:val="00AE5AD1"/>
    <w:rsid w:val="00AE5B34"/>
    <w:rsid w:val="00AE5C5E"/>
    <w:rsid w:val="00AE5D00"/>
    <w:rsid w:val="00AE5DAA"/>
    <w:rsid w:val="00AE6011"/>
    <w:rsid w:val="00AE6013"/>
    <w:rsid w:val="00AE60A0"/>
    <w:rsid w:val="00AE611F"/>
    <w:rsid w:val="00AE61FD"/>
    <w:rsid w:val="00AE6229"/>
    <w:rsid w:val="00AE6264"/>
    <w:rsid w:val="00AE6283"/>
    <w:rsid w:val="00AE6284"/>
    <w:rsid w:val="00AE6320"/>
    <w:rsid w:val="00AE63B2"/>
    <w:rsid w:val="00AE6672"/>
    <w:rsid w:val="00AE68B2"/>
    <w:rsid w:val="00AE69E0"/>
    <w:rsid w:val="00AE6B90"/>
    <w:rsid w:val="00AE6D6E"/>
    <w:rsid w:val="00AE7491"/>
    <w:rsid w:val="00AE7647"/>
    <w:rsid w:val="00AE7898"/>
    <w:rsid w:val="00AE7900"/>
    <w:rsid w:val="00AE7B76"/>
    <w:rsid w:val="00AE7B9C"/>
    <w:rsid w:val="00AE7CC8"/>
    <w:rsid w:val="00AE7D1F"/>
    <w:rsid w:val="00AE7D76"/>
    <w:rsid w:val="00AF016B"/>
    <w:rsid w:val="00AF017A"/>
    <w:rsid w:val="00AF0476"/>
    <w:rsid w:val="00AF048C"/>
    <w:rsid w:val="00AF04B6"/>
    <w:rsid w:val="00AF0740"/>
    <w:rsid w:val="00AF07D8"/>
    <w:rsid w:val="00AF080C"/>
    <w:rsid w:val="00AF0956"/>
    <w:rsid w:val="00AF09F6"/>
    <w:rsid w:val="00AF0AA1"/>
    <w:rsid w:val="00AF0C6C"/>
    <w:rsid w:val="00AF0C7D"/>
    <w:rsid w:val="00AF0CCA"/>
    <w:rsid w:val="00AF0CF2"/>
    <w:rsid w:val="00AF0D4F"/>
    <w:rsid w:val="00AF0FA2"/>
    <w:rsid w:val="00AF1007"/>
    <w:rsid w:val="00AF1071"/>
    <w:rsid w:val="00AF1095"/>
    <w:rsid w:val="00AF11BD"/>
    <w:rsid w:val="00AF1250"/>
    <w:rsid w:val="00AF152D"/>
    <w:rsid w:val="00AF1567"/>
    <w:rsid w:val="00AF1881"/>
    <w:rsid w:val="00AF1AD3"/>
    <w:rsid w:val="00AF1B1C"/>
    <w:rsid w:val="00AF1B7B"/>
    <w:rsid w:val="00AF1BCE"/>
    <w:rsid w:val="00AF1D49"/>
    <w:rsid w:val="00AF1EC0"/>
    <w:rsid w:val="00AF1F7F"/>
    <w:rsid w:val="00AF2381"/>
    <w:rsid w:val="00AF2471"/>
    <w:rsid w:val="00AF2490"/>
    <w:rsid w:val="00AF253E"/>
    <w:rsid w:val="00AF2633"/>
    <w:rsid w:val="00AF27C9"/>
    <w:rsid w:val="00AF2808"/>
    <w:rsid w:val="00AF280A"/>
    <w:rsid w:val="00AF282F"/>
    <w:rsid w:val="00AF287B"/>
    <w:rsid w:val="00AF2928"/>
    <w:rsid w:val="00AF2A7C"/>
    <w:rsid w:val="00AF2AB3"/>
    <w:rsid w:val="00AF2B9D"/>
    <w:rsid w:val="00AF2C5B"/>
    <w:rsid w:val="00AF2D89"/>
    <w:rsid w:val="00AF2ED2"/>
    <w:rsid w:val="00AF2FEA"/>
    <w:rsid w:val="00AF3078"/>
    <w:rsid w:val="00AF3143"/>
    <w:rsid w:val="00AF319E"/>
    <w:rsid w:val="00AF33CB"/>
    <w:rsid w:val="00AF34C8"/>
    <w:rsid w:val="00AF366F"/>
    <w:rsid w:val="00AF367A"/>
    <w:rsid w:val="00AF3763"/>
    <w:rsid w:val="00AF3824"/>
    <w:rsid w:val="00AF387C"/>
    <w:rsid w:val="00AF39BB"/>
    <w:rsid w:val="00AF3A2D"/>
    <w:rsid w:val="00AF3CEC"/>
    <w:rsid w:val="00AF3D4D"/>
    <w:rsid w:val="00AF40F4"/>
    <w:rsid w:val="00AF412E"/>
    <w:rsid w:val="00AF44C3"/>
    <w:rsid w:val="00AF4575"/>
    <w:rsid w:val="00AF477E"/>
    <w:rsid w:val="00AF49E5"/>
    <w:rsid w:val="00AF4AD9"/>
    <w:rsid w:val="00AF4B9D"/>
    <w:rsid w:val="00AF4C1B"/>
    <w:rsid w:val="00AF4C5B"/>
    <w:rsid w:val="00AF4C98"/>
    <w:rsid w:val="00AF514C"/>
    <w:rsid w:val="00AF515E"/>
    <w:rsid w:val="00AF52AC"/>
    <w:rsid w:val="00AF5334"/>
    <w:rsid w:val="00AF54CE"/>
    <w:rsid w:val="00AF55CD"/>
    <w:rsid w:val="00AF56EA"/>
    <w:rsid w:val="00AF5BF5"/>
    <w:rsid w:val="00AF5CBF"/>
    <w:rsid w:val="00AF5CFE"/>
    <w:rsid w:val="00AF5D69"/>
    <w:rsid w:val="00AF5D82"/>
    <w:rsid w:val="00AF5DD0"/>
    <w:rsid w:val="00AF5EE9"/>
    <w:rsid w:val="00AF60B3"/>
    <w:rsid w:val="00AF6110"/>
    <w:rsid w:val="00AF61DE"/>
    <w:rsid w:val="00AF6325"/>
    <w:rsid w:val="00AF6445"/>
    <w:rsid w:val="00AF64EE"/>
    <w:rsid w:val="00AF656E"/>
    <w:rsid w:val="00AF6844"/>
    <w:rsid w:val="00AF6881"/>
    <w:rsid w:val="00AF6DFE"/>
    <w:rsid w:val="00AF6EA0"/>
    <w:rsid w:val="00AF70CD"/>
    <w:rsid w:val="00AF7110"/>
    <w:rsid w:val="00AF756D"/>
    <w:rsid w:val="00AF7631"/>
    <w:rsid w:val="00AF76B1"/>
    <w:rsid w:val="00AF7842"/>
    <w:rsid w:val="00AF7A2A"/>
    <w:rsid w:val="00AF7B65"/>
    <w:rsid w:val="00AF7CBF"/>
    <w:rsid w:val="00AF7CFD"/>
    <w:rsid w:val="00AF7E36"/>
    <w:rsid w:val="00AF7EDA"/>
    <w:rsid w:val="00AF7EE5"/>
    <w:rsid w:val="00AF7F3E"/>
    <w:rsid w:val="00AF7F73"/>
    <w:rsid w:val="00AF7FC0"/>
    <w:rsid w:val="00AF7FD4"/>
    <w:rsid w:val="00B00064"/>
    <w:rsid w:val="00B00277"/>
    <w:rsid w:val="00B0053E"/>
    <w:rsid w:val="00B0083F"/>
    <w:rsid w:val="00B00842"/>
    <w:rsid w:val="00B00B52"/>
    <w:rsid w:val="00B00C92"/>
    <w:rsid w:val="00B00CB5"/>
    <w:rsid w:val="00B00D1F"/>
    <w:rsid w:val="00B00D50"/>
    <w:rsid w:val="00B00D62"/>
    <w:rsid w:val="00B01112"/>
    <w:rsid w:val="00B01291"/>
    <w:rsid w:val="00B012C1"/>
    <w:rsid w:val="00B012DD"/>
    <w:rsid w:val="00B012F7"/>
    <w:rsid w:val="00B01642"/>
    <w:rsid w:val="00B01925"/>
    <w:rsid w:val="00B01A94"/>
    <w:rsid w:val="00B01AB4"/>
    <w:rsid w:val="00B01E38"/>
    <w:rsid w:val="00B01EDA"/>
    <w:rsid w:val="00B01F04"/>
    <w:rsid w:val="00B01F55"/>
    <w:rsid w:val="00B02049"/>
    <w:rsid w:val="00B02221"/>
    <w:rsid w:val="00B022D1"/>
    <w:rsid w:val="00B02424"/>
    <w:rsid w:val="00B02539"/>
    <w:rsid w:val="00B02661"/>
    <w:rsid w:val="00B026B3"/>
    <w:rsid w:val="00B027CC"/>
    <w:rsid w:val="00B02821"/>
    <w:rsid w:val="00B02BA8"/>
    <w:rsid w:val="00B02BB9"/>
    <w:rsid w:val="00B02ECC"/>
    <w:rsid w:val="00B03068"/>
    <w:rsid w:val="00B033D0"/>
    <w:rsid w:val="00B034D3"/>
    <w:rsid w:val="00B03524"/>
    <w:rsid w:val="00B03619"/>
    <w:rsid w:val="00B0378E"/>
    <w:rsid w:val="00B037FA"/>
    <w:rsid w:val="00B038FE"/>
    <w:rsid w:val="00B03B57"/>
    <w:rsid w:val="00B03BD9"/>
    <w:rsid w:val="00B03C86"/>
    <w:rsid w:val="00B03CCE"/>
    <w:rsid w:val="00B03D45"/>
    <w:rsid w:val="00B03E10"/>
    <w:rsid w:val="00B03E4D"/>
    <w:rsid w:val="00B03E73"/>
    <w:rsid w:val="00B040CE"/>
    <w:rsid w:val="00B04135"/>
    <w:rsid w:val="00B042E9"/>
    <w:rsid w:val="00B04322"/>
    <w:rsid w:val="00B0442E"/>
    <w:rsid w:val="00B0461D"/>
    <w:rsid w:val="00B046F1"/>
    <w:rsid w:val="00B047EE"/>
    <w:rsid w:val="00B049F9"/>
    <w:rsid w:val="00B04A4E"/>
    <w:rsid w:val="00B04B2A"/>
    <w:rsid w:val="00B04BE1"/>
    <w:rsid w:val="00B04C8B"/>
    <w:rsid w:val="00B04CCD"/>
    <w:rsid w:val="00B04F2A"/>
    <w:rsid w:val="00B04F6F"/>
    <w:rsid w:val="00B0500F"/>
    <w:rsid w:val="00B05262"/>
    <w:rsid w:val="00B052A8"/>
    <w:rsid w:val="00B05394"/>
    <w:rsid w:val="00B055C3"/>
    <w:rsid w:val="00B05669"/>
    <w:rsid w:val="00B0589B"/>
    <w:rsid w:val="00B059AF"/>
    <w:rsid w:val="00B059D5"/>
    <w:rsid w:val="00B05AE8"/>
    <w:rsid w:val="00B05B3A"/>
    <w:rsid w:val="00B05D52"/>
    <w:rsid w:val="00B06266"/>
    <w:rsid w:val="00B0637C"/>
    <w:rsid w:val="00B0640F"/>
    <w:rsid w:val="00B06644"/>
    <w:rsid w:val="00B0677D"/>
    <w:rsid w:val="00B0679F"/>
    <w:rsid w:val="00B06851"/>
    <w:rsid w:val="00B06889"/>
    <w:rsid w:val="00B069BC"/>
    <w:rsid w:val="00B06A91"/>
    <w:rsid w:val="00B06ABB"/>
    <w:rsid w:val="00B06EF3"/>
    <w:rsid w:val="00B06F8C"/>
    <w:rsid w:val="00B07039"/>
    <w:rsid w:val="00B073E3"/>
    <w:rsid w:val="00B0749E"/>
    <w:rsid w:val="00B0771A"/>
    <w:rsid w:val="00B077F1"/>
    <w:rsid w:val="00B079BF"/>
    <w:rsid w:val="00B07A34"/>
    <w:rsid w:val="00B07A36"/>
    <w:rsid w:val="00B07C35"/>
    <w:rsid w:val="00B07C51"/>
    <w:rsid w:val="00B07DDC"/>
    <w:rsid w:val="00B07E35"/>
    <w:rsid w:val="00B07E7B"/>
    <w:rsid w:val="00B07F97"/>
    <w:rsid w:val="00B10428"/>
    <w:rsid w:val="00B10459"/>
    <w:rsid w:val="00B104E9"/>
    <w:rsid w:val="00B10537"/>
    <w:rsid w:val="00B1057A"/>
    <w:rsid w:val="00B10BFA"/>
    <w:rsid w:val="00B10CFF"/>
    <w:rsid w:val="00B1104B"/>
    <w:rsid w:val="00B11055"/>
    <w:rsid w:val="00B11059"/>
    <w:rsid w:val="00B11091"/>
    <w:rsid w:val="00B1113F"/>
    <w:rsid w:val="00B11270"/>
    <w:rsid w:val="00B112C0"/>
    <w:rsid w:val="00B112EA"/>
    <w:rsid w:val="00B1130B"/>
    <w:rsid w:val="00B1133B"/>
    <w:rsid w:val="00B113A0"/>
    <w:rsid w:val="00B11475"/>
    <w:rsid w:val="00B114B3"/>
    <w:rsid w:val="00B11523"/>
    <w:rsid w:val="00B11843"/>
    <w:rsid w:val="00B11BA4"/>
    <w:rsid w:val="00B11E5D"/>
    <w:rsid w:val="00B11F57"/>
    <w:rsid w:val="00B11F7F"/>
    <w:rsid w:val="00B12169"/>
    <w:rsid w:val="00B12262"/>
    <w:rsid w:val="00B12325"/>
    <w:rsid w:val="00B12479"/>
    <w:rsid w:val="00B124C7"/>
    <w:rsid w:val="00B12A33"/>
    <w:rsid w:val="00B12B20"/>
    <w:rsid w:val="00B12CDE"/>
    <w:rsid w:val="00B12D44"/>
    <w:rsid w:val="00B13082"/>
    <w:rsid w:val="00B132BB"/>
    <w:rsid w:val="00B13364"/>
    <w:rsid w:val="00B13375"/>
    <w:rsid w:val="00B134C4"/>
    <w:rsid w:val="00B13574"/>
    <w:rsid w:val="00B135C1"/>
    <w:rsid w:val="00B1368D"/>
    <w:rsid w:val="00B137F1"/>
    <w:rsid w:val="00B1389B"/>
    <w:rsid w:val="00B13A32"/>
    <w:rsid w:val="00B13AFF"/>
    <w:rsid w:val="00B13F0E"/>
    <w:rsid w:val="00B1405F"/>
    <w:rsid w:val="00B140A0"/>
    <w:rsid w:val="00B14189"/>
    <w:rsid w:val="00B14341"/>
    <w:rsid w:val="00B14413"/>
    <w:rsid w:val="00B14418"/>
    <w:rsid w:val="00B1448E"/>
    <w:rsid w:val="00B1455B"/>
    <w:rsid w:val="00B14942"/>
    <w:rsid w:val="00B14A49"/>
    <w:rsid w:val="00B14C25"/>
    <w:rsid w:val="00B14CD6"/>
    <w:rsid w:val="00B14CE8"/>
    <w:rsid w:val="00B14D2F"/>
    <w:rsid w:val="00B14F1D"/>
    <w:rsid w:val="00B150FF"/>
    <w:rsid w:val="00B151AF"/>
    <w:rsid w:val="00B151B9"/>
    <w:rsid w:val="00B151D9"/>
    <w:rsid w:val="00B15243"/>
    <w:rsid w:val="00B15316"/>
    <w:rsid w:val="00B154AF"/>
    <w:rsid w:val="00B15513"/>
    <w:rsid w:val="00B1570D"/>
    <w:rsid w:val="00B15875"/>
    <w:rsid w:val="00B15879"/>
    <w:rsid w:val="00B15889"/>
    <w:rsid w:val="00B15942"/>
    <w:rsid w:val="00B15971"/>
    <w:rsid w:val="00B15A4B"/>
    <w:rsid w:val="00B15A7D"/>
    <w:rsid w:val="00B15AD3"/>
    <w:rsid w:val="00B15BBB"/>
    <w:rsid w:val="00B15BC7"/>
    <w:rsid w:val="00B15C1E"/>
    <w:rsid w:val="00B15D51"/>
    <w:rsid w:val="00B15ECD"/>
    <w:rsid w:val="00B16142"/>
    <w:rsid w:val="00B16174"/>
    <w:rsid w:val="00B162AB"/>
    <w:rsid w:val="00B162EB"/>
    <w:rsid w:val="00B16360"/>
    <w:rsid w:val="00B16525"/>
    <w:rsid w:val="00B165A1"/>
    <w:rsid w:val="00B16869"/>
    <w:rsid w:val="00B16AED"/>
    <w:rsid w:val="00B16B19"/>
    <w:rsid w:val="00B16B53"/>
    <w:rsid w:val="00B16BA9"/>
    <w:rsid w:val="00B16E02"/>
    <w:rsid w:val="00B16FA4"/>
    <w:rsid w:val="00B170C5"/>
    <w:rsid w:val="00B1715A"/>
    <w:rsid w:val="00B172E3"/>
    <w:rsid w:val="00B172F3"/>
    <w:rsid w:val="00B1736A"/>
    <w:rsid w:val="00B17489"/>
    <w:rsid w:val="00B17510"/>
    <w:rsid w:val="00B17657"/>
    <w:rsid w:val="00B1768F"/>
    <w:rsid w:val="00B176DF"/>
    <w:rsid w:val="00B17741"/>
    <w:rsid w:val="00B1782B"/>
    <w:rsid w:val="00B179A9"/>
    <w:rsid w:val="00B17BC0"/>
    <w:rsid w:val="00B17D1B"/>
    <w:rsid w:val="00B200EC"/>
    <w:rsid w:val="00B2027C"/>
    <w:rsid w:val="00B205EE"/>
    <w:rsid w:val="00B20997"/>
    <w:rsid w:val="00B20CFC"/>
    <w:rsid w:val="00B20D47"/>
    <w:rsid w:val="00B20DF9"/>
    <w:rsid w:val="00B20EB1"/>
    <w:rsid w:val="00B21032"/>
    <w:rsid w:val="00B21245"/>
    <w:rsid w:val="00B212C6"/>
    <w:rsid w:val="00B218F1"/>
    <w:rsid w:val="00B21C13"/>
    <w:rsid w:val="00B21C31"/>
    <w:rsid w:val="00B21CE8"/>
    <w:rsid w:val="00B21D0C"/>
    <w:rsid w:val="00B2202F"/>
    <w:rsid w:val="00B22071"/>
    <w:rsid w:val="00B22129"/>
    <w:rsid w:val="00B22323"/>
    <w:rsid w:val="00B2267B"/>
    <w:rsid w:val="00B22729"/>
    <w:rsid w:val="00B227CA"/>
    <w:rsid w:val="00B227E0"/>
    <w:rsid w:val="00B229BF"/>
    <w:rsid w:val="00B22A2D"/>
    <w:rsid w:val="00B22C08"/>
    <w:rsid w:val="00B22C20"/>
    <w:rsid w:val="00B22D7C"/>
    <w:rsid w:val="00B22F07"/>
    <w:rsid w:val="00B22F3F"/>
    <w:rsid w:val="00B22F4B"/>
    <w:rsid w:val="00B2310F"/>
    <w:rsid w:val="00B23300"/>
    <w:rsid w:val="00B235B5"/>
    <w:rsid w:val="00B23778"/>
    <w:rsid w:val="00B237A6"/>
    <w:rsid w:val="00B23999"/>
    <w:rsid w:val="00B239C3"/>
    <w:rsid w:val="00B23BF9"/>
    <w:rsid w:val="00B23D28"/>
    <w:rsid w:val="00B23E26"/>
    <w:rsid w:val="00B23E4A"/>
    <w:rsid w:val="00B23FDE"/>
    <w:rsid w:val="00B24158"/>
    <w:rsid w:val="00B24181"/>
    <w:rsid w:val="00B241BC"/>
    <w:rsid w:val="00B2444E"/>
    <w:rsid w:val="00B2454A"/>
    <w:rsid w:val="00B2474E"/>
    <w:rsid w:val="00B24962"/>
    <w:rsid w:val="00B24B95"/>
    <w:rsid w:val="00B24BA2"/>
    <w:rsid w:val="00B24D29"/>
    <w:rsid w:val="00B24D3D"/>
    <w:rsid w:val="00B24F98"/>
    <w:rsid w:val="00B24FDD"/>
    <w:rsid w:val="00B2505A"/>
    <w:rsid w:val="00B2520A"/>
    <w:rsid w:val="00B25215"/>
    <w:rsid w:val="00B25269"/>
    <w:rsid w:val="00B253E2"/>
    <w:rsid w:val="00B25591"/>
    <w:rsid w:val="00B256B2"/>
    <w:rsid w:val="00B2584A"/>
    <w:rsid w:val="00B25A68"/>
    <w:rsid w:val="00B25B0C"/>
    <w:rsid w:val="00B25C5F"/>
    <w:rsid w:val="00B25D24"/>
    <w:rsid w:val="00B25FA2"/>
    <w:rsid w:val="00B2601B"/>
    <w:rsid w:val="00B2610F"/>
    <w:rsid w:val="00B26124"/>
    <w:rsid w:val="00B265C1"/>
    <w:rsid w:val="00B266B7"/>
    <w:rsid w:val="00B2676A"/>
    <w:rsid w:val="00B26865"/>
    <w:rsid w:val="00B268BA"/>
    <w:rsid w:val="00B269F2"/>
    <w:rsid w:val="00B269F3"/>
    <w:rsid w:val="00B26A7F"/>
    <w:rsid w:val="00B26D43"/>
    <w:rsid w:val="00B26D61"/>
    <w:rsid w:val="00B26DAA"/>
    <w:rsid w:val="00B26DE2"/>
    <w:rsid w:val="00B270A4"/>
    <w:rsid w:val="00B27138"/>
    <w:rsid w:val="00B27280"/>
    <w:rsid w:val="00B273E2"/>
    <w:rsid w:val="00B275C6"/>
    <w:rsid w:val="00B2769A"/>
    <w:rsid w:val="00B2777E"/>
    <w:rsid w:val="00B27783"/>
    <w:rsid w:val="00B2783C"/>
    <w:rsid w:val="00B27930"/>
    <w:rsid w:val="00B279E6"/>
    <w:rsid w:val="00B27BE3"/>
    <w:rsid w:val="00B27D2B"/>
    <w:rsid w:val="00B27D5C"/>
    <w:rsid w:val="00B27E94"/>
    <w:rsid w:val="00B3004F"/>
    <w:rsid w:val="00B3007E"/>
    <w:rsid w:val="00B30200"/>
    <w:rsid w:val="00B303B6"/>
    <w:rsid w:val="00B3043E"/>
    <w:rsid w:val="00B30867"/>
    <w:rsid w:val="00B30986"/>
    <w:rsid w:val="00B30A0D"/>
    <w:rsid w:val="00B30A2E"/>
    <w:rsid w:val="00B30B03"/>
    <w:rsid w:val="00B30C11"/>
    <w:rsid w:val="00B30CD8"/>
    <w:rsid w:val="00B30DAA"/>
    <w:rsid w:val="00B30DBF"/>
    <w:rsid w:val="00B31006"/>
    <w:rsid w:val="00B3110C"/>
    <w:rsid w:val="00B3111F"/>
    <w:rsid w:val="00B31158"/>
    <w:rsid w:val="00B31229"/>
    <w:rsid w:val="00B315BB"/>
    <w:rsid w:val="00B3161C"/>
    <w:rsid w:val="00B318C8"/>
    <w:rsid w:val="00B318CC"/>
    <w:rsid w:val="00B31982"/>
    <w:rsid w:val="00B319C2"/>
    <w:rsid w:val="00B319D7"/>
    <w:rsid w:val="00B31AFA"/>
    <w:rsid w:val="00B31B04"/>
    <w:rsid w:val="00B31BAA"/>
    <w:rsid w:val="00B31C65"/>
    <w:rsid w:val="00B31D10"/>
    <w:rsid w:val="00B31EE3"/>
    <w:rsid w:val="00B31EFD"/>
    <w:rsid w:val="00B31F2A"/>
    <w:rsid w:val="00B32098"/>
    <w:rsid w:val="00B3244B"/>
    <w:rsid w:val="00B32530"/>
    <w:rsid w:val="00B32545"/>
    <w:rsid w:val="00B32698"/>
    <w:rsid w:val="00B32719"/>
    <w:rsid w:val="00B329E1"/>
    <w:rsid w:val="00B32A7E"/>
    <w:rsid w:val="00B32B33"/>
    <w:rsid w:val="00B32CAA"/>
    <w:rsid w:val="00B32EB0"/>
    <w:rsid w:val="00B33039"/>
    <w:rsid w:val="00B33155"/>
    <w:rsid w:val="00B333D8"/>
    <w:rsid w:val="00B33551"/>
    <w:rsid w:val="00B335BE"/>
    <w:rsid w:val="00B335F7"/>
    <w:rsid w:val="00B33615"/>
    <w:rsid w:val="00B339D7"/>
    <w:rsid w:val="00B33B30"/>
    <w:rsid w:val="00B33C0D"/>
    <w:rsid w:val="00B33F2E"/>
    <w:rsid w:val="00B342B5"/>
    <w:rsid w:val="00B34525"/>
    <w:rsid w:val="00B345C9"/>
    <w:rsid w:val="00B34738"/>
    <w:rsid w:val="00B34786"/>
    <w:rsid w:val="00B348C1"/>
    <w:rsid w:val="00B348CA"/>
    <w:rsid w:val="00B348EF"/>
    <w:rsid w:val="00B34934"/>
    <w:rsid w:val="00B34A1F"/>
    <w:rsid w:val="00B34A5C"/>
    <w:rsid w:val="00B34D5F"/>
    <w:rsid w:val="00B34D60"/>
    <w:rsid w:val="00B34E6A"/>
    <w:rsid w:val="00B34EF1"/>
    <w:rsid w:val="00B34F32"/>
    <w:rsid w:val="00B35053"/>
    <w:rsid w:val="00B35100"/>
    <w:rsid w:val="00B351CA"/>
    <w:rsid w:val="00B35226"/>
    <w:rsid w:val="00B35268"/>
    <w:rsid w:val="00B35287"/>
    <w:rsid w:val="00B3530A"/>
    <w:rsid w:val="00B353D2"/>
    <w:rsid w:val="00B3549A"/>
    <w:rsid w:val="00B354A9"/>
    <w:rsid w:val="00B354EE"/>
    <w:rsid w:val="00B355E3"/>
    <w:rsid w:val="00B35832"/>
    <w:rsid w:val="00B358E1"/>
    <w:rsid w:val="00B35A19"/>
    <w:rsid w:val="00B35A8D"/>
    <w:rsid w:val="00B35B18"/>
    <w:rsid w:val="00B35B60"/>
    <w:rsid w:val="00B35CF9"/>
    <w:rsid w:val="00B35E0E"/>
    <w:rsid w:val="00B35F23"/>
    <w:rsid w:val="00B35FD4"/>
    <w:rsid w:val="00B362D3"/>
    <w:rsid w:val="00B362E1"/>
    <w:rsid w:val="00B36359"/>
    <w:rsid w:val="00B36387"/>
    <w:rsid w:val="00B363AD"/>
    <w:rsid w:val="00B36536"/>
    <w:rsid w:val="00B36548"/>
    <w:rsid w:val="00B366B0"/>
    <w:rsid w:val="00B36705"/>
    <w:rsid w:val="00B368C1"/>
    <w:rsid w:val="00B36925"/>
    <w:rsid w:val="00B36968"/>
    <w:rsid w:val="00B36B1B"/>
    <w:rsid w:val="00B36C35"/>
    <w:rsid w:val="00B36C79"/>
    <w:rsid w:val="00B36C7E"/>
    <w:rsid w:val="00B36C86"/>
    <w:rsid w:val="00B36D99"/>
    <w:rsid w:val="00B36E2B"/>
    <w:rsid w:val="00B36E6F"/>
    <w:rsid w:val="00B36EA5"/>
    <w:rsid w:val="00B36F5D"/>
    <w:rsid w:val="00B36FDF"/>
    <w:rsid w:val="00B370B5"/>
    <w:rsid w:val="00B37115"/>
    <w:rsid w:val="00B37183"/>
    <w:rsid w:val="00B3741A"/>
    <w:rsid w:val="00B37654"/>
    <w:rsid w:val="00B3773F"/>
    <w:rsid w:val="00B37A41"/>
    <w:rsid w:val="00B37A67"/>
    <w:rsid w:val="00B37F68"/>
    <w:rsid w:val="00B400EA"/>
    <w:rsid w:val="00B4064C"/>
    <w:rsid w:val="00B4066E"/>
    <w:rsid w:val="00B406F6"/>
    <w:rsid w:val="00B4070C"/>
    <w:rsid w:val="00B4086C"/>
    <w:rsid w:val="00B408F4"/>
    <w:rsid w:val="00B4090A"/>
    <w:rsid w:val="00B40995"/>
    <w:rsid w:val="00B40A89"/>
    <w:rsid w:val="00B40B07"/>
    <w:rsid w:val="00B40EE9"/>
    <w:rsid w:val="00B410CB"/>
    <w:rsid w:val="00B41147"/>
    <w:rsid w:val="00B412CF"/>
    <w:rsid w:val="00B4158F"/>
    <w:rsid w:val="00B419BE"/>
    <w:rsid w:val="00B41A9B"/>
    <w:rsid w:val="00B41CF7"/>
    <w:rsid w:val="00B41D25"/>
    <w:rsid w:val="00B41D64"/>
    <w:rsid w:val="00B41DB6"/>
    <w:rsid w:val="00B41DC5"/>
    <w:rsid w:val="00B41FF7"/>
    <w:rsid w:val="00B421B5"/>
    <w:rsid w:val="00B42368"/>
    <w:rsid w:val="00B42609"/>
    <w:rsid w:val="00B4270B"/>
    <w:rsid w:val="00B4270C"/>
    <w:rsid w:val="00B42884"/>
    <w:rsid w:val="00B428D4"/>
    <w:rsid w:val="00B4294D"/>
    <w:rsid w:val="00B42C4E"/>
    <w:rsid w:val="00B42DED"/>
    <w:rsid w:val="00B42F62"/>
    <w:rsid w:val="00B4317C"/>
    <w:rsid w:val="00B43251"/>
    <w:rsid w:val="00B43267"/>
    <w:rsid w:val="00B435E0"/>
    <w:rsid w:val="00B43639"/>
    <w:rsid w:val="00B4366C"/>
    <w:rsid w:val="00B43676"/>
    <w:rsid w:val="00B4368E"/>
    <w:rsid w:val="00B43707"/>
    <w:rsid w:val="00B4384B"/>
    <w:rsid w:val="00B4389A"/>
    <w:rsid w:val="00B43A76"/>
    <w:rsid w:val="00B43AA9"/>
    <w:rsid w:val="00B43BA9"/>
    <w:rsid w:val="00B43C4B"/>
    <w:rsid w:val="00B43D7D"/>
    <w:rsid w:val="00B43E20"/>
    <w:rsid w:val="00B43EAD"/>
    <w:rsid w:val="00B43EDA"/>
    <w:rsid w:val="00B44049"/>
    <w:rsid w:val="00B441F7"/>
    <w:rsid w:val="00B441FE"/>
    <w:rsid w:val="00B442B5"/>
    <w:rsid w:val="00B44304"/>
    <w:rsid w:val="00B4444C"/>
    <w:rsid w:val="00B44576"/>
    <w:rsid w:val="00B44651"/>
    <w:rsid w:val="00B446DF"/>
    <w:rsid w:val="00B447FE"/>
    <w:rsid w:val="00B44809"/>
    <w:rsid w:val="00B44900"/>
    <w:rsid w:val="00B44925"/>
    <w:rsid w:val="00B44C11"/>
    <w:rsid w:val="00B454EC"/>
    <w:rsid w:val="00B45507"/>
    <w:rsid w:val="00B455F7"/>
    <w:rsid w:val="00B45665"/>
    <w:rsid w:val="00B45A24"/>
    <w:rsid w:val="00B45C3A"/>
    <w:rsid w:val="00B45CE1"/>
    <w:rsid w:val="00B45F65"/>
    <w:rsid w:val="00B461AF"/>
    <w:rsid w:val="00B461C6"/>
    <w:rsid w:val="00B461F6"/>
    <w:rsid w:val="00B46389"/>
    <w:rsid w:val="00B464CA"/>
    <w:rsid w:val="00B46657"/>
    <w:rsid w:val="00B4674E"/>
    <w:rsid w:val="00B4687C"/>
    <w:rsid w:val="00B469D8"/>
    <w:rsid w:val="00B46B32"/>
    <w:rsid w:val="00B46B3B"/>
    <w:rsid w:val="00B46B92"/>
    <w:rsid w:val="00B46E1F"/>
    <w:rsid w:val="00B46EB5"/>
    <w:rsid w:val="00B46FA2"/>
    <w:rsid w:val="00B46FD2"/>
    <w:rsid w:val="00B472F8"/>
    <w:rsid w:val="00B474BE"/>
    <w:rsid w:val="00B47573"/>
    <w:rsid w:val="00B47594"/>
    <w:rsid w:val="00B477DD"/>
    <w:rsid w:val="00B47845"/>
    <w:rsid w:val="00B479E4"/>
    <w:rsid w:val="00B47A1E"/>
    <w:rsid w:val="00B47B03"/>
    <w:rsid w:val="00B47BF6"/>
    <w:rsid w:val="00B47CCC"/>
    <w:rsid w:val="00B47D6B"/>
    <w:rsid w:val="00B500A9"/>
    <w:rsid w:val="00B50139"/>
    <w:rsid w:val="00B502B6"/>
    <w:rsid w:val="00B50327"/>
    <w:rsid w:val="00B5040B"/>
    <w:rsid w:val="00B505F8"/>
    <w:rsid w:val="00B5067D"/>
    <w:rsid w:val="00B507D9"/>
    <w:rsid w:val="00B50C67"/>
    <w:rsid w:val="00B50D48"/>
    <w:rsid w:val="00B50D52"/>
    <w:rsid w:val="00B511C2"/>
    <w:rsid w:val="00B5147A"/>
    <w:rsid w:val="00B51607"/>
    <w:rsid w:val="00B5166D"/>
    <w:rsid w:val="00B51796"/>
    <w:rsid w:val="00B51938"/>
    <w:rsid w:val="00B51974"/>
    <w:rsid w:val="00B519D4"/>
    <w:rsid w:val="00B51A04"/>
    <w:rsid w:val="00B51B79"/>
    <w:rsid w:val="00B51B85"/>
    <w:rsid w:val="00B51BEA"/>
    <w:rsid w:val="00B51F87"/>
    <w:rsid w:val="00B52485"/>
    <w:rsid w:val="00B524BC"/>
    <w:rsid w:val="00B5253B"/>
    <w:rsid w:val="00B5265A"/>
    <w:rsid w:val="00B52665"/>
    <w:rsid w:val="00B527CB"/>
    <w:rsid w:val="00B5288B"/>
    <w:rsid w:val="00B529DC"/>
    <w:rsid w:val="00B52A56"/>
    <w:rsid w:val="00B52B46"/>
    <w:rsid w:val="00B52BE7"/>
    <w:rsid w:val="00B52CC1"/>
    <w:rsid w:val="00B52D61"/>
    <w:rsid w:val="00B52DF4"/>
    <w:rsid w:val="00B52F07"/>
    <w:rsid w:val="00B533EB"/>
    <w:rsid w:val="00B5352F"/>
    <w:rsid w:val="00B5358A"/>
    <w:rsid w:val="00B5359C"/>
    <w:rsid w:val="00B536A3"/>
    <w:rsid w:val="00B5384B"/>
    <w:rsid w:val="00B53990"/>
    <w:rsid w:val="00B53E55"/>
    <w:rsid w:val="00B53F43"/>
    <w:rsid w:val="00B53F51"/>
    <w:rsid w:val="00B53F63"/>
    <w:rsid w:val="00B53FB5"/>
    <w:rsid w:val="00B54125"/>
    <w:rsid w:val="00B541D9"/>
    <w:rsid w:val="00B54409"/>
    <w:rsid w:val="00B54695"/>
    <w:rsid w:val="00B5478F"/>
    <w:rsid w:val="00B54ABF"/>
    <w:rsid w:val="00B54AEC"/>
    <w:rsid w:val="00B54B78"/>
    <w:rsid w:val="00B54C2D"/>
    <w:rsid w:val="00B54DC6"/>
    <w:rsid w:val="00B54F62"/>
    <w:rsid w:val="00B5514F"/>
    <w:rsid w:val="00B55184"/>
    <w:rsid w:val="00B552C2"/>
    <w:rsid w:val="00B55320"/>
    <w:rsid w:val="00B55502"/>
    <w:rsid w:val="00B55531"/>
    <w:rsid w:val="00B5553D"/>
    <w:rsid w:val="00B555AF"/>
    <w:rsid w:val="00B55689"/>
    <w:rsid w:val="00B556CB"/>
    <w:rsid w:val="00B55816"/>
    <w:rsid w:val="00B558F6"/>
    <w:rsid w:val="00B55963"/>
    <w:rsid w:val="00B55ABC"/>
    <w:rsid w:val="00B55B09"/>
    <w:rsid w:val="00B55B37"/>
    <w:rsid w:val="00B55F7D"/>
    <w:rsid w:val="00B560A0"/>
    <w:rsid w:val="00B560BF"/>
    <w:rsid w:val="00B560FA"/>
    <w:rsid w:val="00B56261"/>
    <w:rsid w:val="00B56327"/>
    <w:rsid w:val="00B56454"/>
    <w:rsid w:val="00B564FD"/>
    <w:rsid w:val="00B56607"/>
    <w:rsid w:val="00B566F5"/>
    <w:rsid w:val="00B56920"/>
    <w:rsid w:val="00B56A16"/>
    <w:rsid w:val="00B56A1F"/>
    <w:rsid w:val="00B56AAF"/>
    <w:rsid w:val="00B56B1A"/>
    <w:rsid w:val="00B56FEB"/>
    <w:rsid w:val="00B56FF6"/>
    <w:rsid w:val="00B571E0"/>
    <w:rsid w:val="00B575A6"/>
    <w:rsid w:val="00B5764D"/>
    <w:rsid w:val="00B57730"/>
    <w:rsid w:val="00B578A6"/>
    <w:rsid w:val="00B57B5C"/>
    <w:rsid w:val="00B57BC5"/>
    <w:rsid w:val="00B57C52"/>
    <w:rsid w:val="00B57CAE"/>
    <w:rsid w:val="00B57CAF"/>
    <w:rsid w:val="00B57D23"/>
    <w:rsid w:val="00B6012E"/>
    <w:rsid w:val="00B601D3"/>
    <w:rsid w:val="00B6046B"/>
    <w:rsid w:val="00B606DE"/>
    <w:rsid w:val="00B607E5"/>
    <w:rsid w:val="00B60944"/>
    <w:rsid w:val="00B60AFA"/>
    <w:rsid w:val="00B60F2C"/>
    <w:rsid w:val="00B611C6"/>
    <w:rsid w:val="00B61292"/>
    <w:rsid w:val="00B6131E"/>
    <w:rsid w:val="00B61372"/>
    <w:rsid w:val="00B618B7"/>
    <w:rsid w:val="00B61A52"/>
    <w:rsid w:val="00B61BF2"/>
    <w:rsid w:val="00B61BF8"/>
    <w:rsid w:val="00B61C27"/>
    <w:rsid w:val="00B61DD8"/>
    <w:rsid w:val="00B61EBF"/>
    <w:rsid w:val="00B621B4"/>
    <w:rsid w:val="00B6234C"/>
    <w:rsid w:val="00B62355"/>
    <w:rsid w:val="00B6253C"/>
    <w:rsid w:val="00B6277F"/>
    <w:rsid w:val="00B627CF"/>
    <w:rsid w:val="00B62D77"/>
    <w:rsid w:val="00B62D9F"/>
    <w:rsid w:val="00B62DBC"/>
    <w:rsid w:val="00B62E66"/>
    <w:rsid w:val="00B62FA5"/>
    <w:rsid w:val="00B6300C"/>
    <w:rsid w:val="00B631B7"/>
    <w:rsid w:val="00B6331C"/>
    <w:rsid w:val="00B633FD"/>
    <w:rsid w:val="00B634CB"/>
    <w:rsid w:val="00B6358B"/>
    <w:rsid w:val="00B6361F"/>
    <w:rsid w:val="00B63844"/>
    <w:rsid w:val="00B63989"/>
    <w:rsid w:val="00B6399A"/>
    <w:rsid w:val="00B639F9"/>
    <w:rsid w:val="00B63E63"/>
    <w:rsid w:val="00B63F1E"/>
    <w:rsid w:val="00B64151"/>
    <w:rsid w:val="00B64166"/>
    <w:rsid w:val="00B64354"/>
    <w:rsid w:val="00B643DC"/>
    <w:rsid w:val="00B6445F"/>
    <w:rsid w:val="00B6449E"/>
    <w:rsid w:val="00B646CF"/>
    <w:rsid w:val="00B646E5"/>
    <w:rsid w:val="00B64885"/>
    <w:rsid w:val="00B6489C"/>
    <w:rsid w:val="00B64B13"/>
    <w:rsid w:val="00B64BE7"/>
    <w:rsid w:val="00B64D89"/>
    <w:rsid w:val="00B64E0D"/>
    <w:rsid w:val="00B64F46"/>
    <w:rsid w:val="00B64F9D"/>
    <w:rsid w:val="00B65133"/>
    <w:rsid w:val="00B6514D"/>
    <w:rsid w:val="00B651AE"/>
    <w:rsid w:val="00B65296"/>
    <w:rsid w:val="00B65297"/>
    <w:rsid w:val="00B65361"/>
    <w:rsid w:val="00B654DE"/>
    <w:rsid w:val="00B65916"/>
    <w:rsid w:val="00B6591C"/>
    <w:rsid w:val="00B65922"/>
    <w:rsid w:val="00B659BF"/>
    <w:rsid w:val="00B65B38"/>
    <w:rsid w:val="00B65B56"/>
    <w:rsid w:val="00B65BC5"/>
    <w:rsid w:val="00B65C15"/>
    <w:rsid w:val="00B65D1B"/>
    <w:rsid w:val="00B65D51"/>
    <w:rsid w:val="00B65DAC"/>
    <w:rsid w:val="00B6605C"/>
    <w:rsid w:val="00B660FA"/>
    <w:rsid w:val="00B66128"/>
    <w:rsid w:val="00B6612F"/>
    <w:rsid w:val="00B6628E"/>
    <w:rsid w:val="00B6630E"/>
    <w:rsid w:val="00B66427"/>
    <w:rsid w:val="00B66547"/>
    <w:rsid w:val="00B667BB"/>
    <w:rsid w:val="00B6683C"/>
    <w:rsid w:val="00B66909"/>
    <w:rsid w:val="00B66921"/>
    <w:rsid w:val="00B66969"/>
    <w:rsid w:val="00B669A5"/>
    <w:rsid w:val="00B66C13"/>
    <w:rsid w:val="00B66C95"/>
    <w:rsid w:val="00B66DFD"/>
    <w:rsid w:val="00B66F06"/>
    <w:rsid w:val="00B66FA6"/>
    <w:rsid w:val="00B670AC"/>
    <w:rsid w:val="00B671DC"/>
    <w:rsid w:val="00B6748D"/>
    <w:rsid w:val="00B674B3"/>
    <w:rsid w:val="00B674B8"/>
    <w:rsid w:val="00B675F0"/>
    <w:rsid w:val="00B675FE"/>
    <w:rsid w:val="00B6782F"/>
    <w:rsid w:val="00B67927"/>
    <w:rsid w:val="00B67B7A"/>
    <w:rsid w:val="00B67E41"/>
    <w:rsid w:val="00B7013B"/>
    <w:rsid w:val="00B7025C"/>
    <w:rsid w:val="00B70532"/>
    <w:rsid w:val="00B70614"/>
    <w:rsid w:val="00B707DE"/>
    <w:rsid w:val="00B70887"/>
    <w:rsid w:val="00B70ADD"/>
    <w:rsid w:val="00B70B20"/>
    <w:rsid w:val="00B70CAD"/>
    <w:rsid w:val="00B70D05"/>
    <w:rsid w:val="00B70DB9"/>
    <w:rsid w:val="00B71327"/>
    <w:rsid w:val="00B7141F"/>
    <w:rsid w:val="00B7144F"/>
    <w:rsid w:val="00B7147B"/>
    <w:rsid w:val="00B71638"/>
    <w:rsid w:val="00B717EA"/>
    <w:rsid w:val="00B71884"/>
    <w:rsid w:val="00B719A3"/>
    <w:rsid w:val="00B719E4"/>
    <w:rsid w:val="00B71DA6"/>
    <w:rsid w:val="00B71F22"/>
    <w:rsid w:val="00B72138"/>
    <w:rsid w:val="00B72239"/>
    <w:rsid w:val="00B72288"/>
    <w:rsid w:val="00B722BB"/>
    <w:rsid w:val="00B722F1"/>
    <w:rsid w:val="00B72553"/>
    <w:rsid w:val="00B7263F"/>
    <w:rsid w:val="00B72667"/>
    <w:rsid w:val="00B72ACD"/>
    <w:rsid w:val="00B72AD3"/>
    <w:rsid w:val="00B72C60"/>
    <w:rsid w:val="00B72C84"/>
    <w:rsid w:val="00B72D10"/>
    <w:rsid w:val="00B72DC7"/>
    <w:rsid w:val="00B72EF9"/>
    <w:rsid w:val="00B72EFB"/>
    <w:rsid w:val="00B72F53"/>
    <w:rsid w:val="00B72FD0"/>
    <w:rsid w:val="00B732C9"/>
    <w:rsid w:val="00B7342C"/>
    <w:rsid w:val="00B7351F"/>
    <w:rsid w:val="00B737D5"/>
    <w:rsid w:val="00B73D5E"/>
    <w:rsid w:val="00B7403C"/>
    <w:rsid w:val="00B74086"/>
    <w:rsid w:val="00B74099"/>
    <w:rsid w:val="00B74160"/>
    <w:rsid w:val="00B74184"/>
    <w:rsid w:val="00B7430F"/>
    <w:rsid w:val="00B74317"/>
    <w:rsid w:val="00B7442A"/>
    <w:rsid w:val="00B745C0"/>
    <w:rsid w:val="00B745DA"/>
    <w:rsid w:val="00B746A7"/>
    <w:rsid w:val="00B7479A"/>
    <w:rsid w:val="00B7482D"/>
    <w:rsid w:val="00B74A55"/>
    <w:rsid w:val="00B74CC2"/>
    <w:rsid w:val="00B74FBD"/>
    <w:rsid w:val="00B753CF"/>
    <w:rsid w:val="00B755FB"/>
    <w:rsid w:val="00B7568C"/>
    <w:rsid w:val="00B7572D"/>
    <w:rsid w:val="00B75A29"/>
    <w:rsid w:val="00B75A83"/>
    <w:rsid w:val="00B75AA5"/>
    <w:rsid w:val="00B75B27"/>
    <w:rsid w:val="00B75DAD"/>
    <w:rsid w:val="00B760FA"/>
    <w:rsid w:val="00B76122"/>
    <w:rsid w:val="00B76222"/>
    <w:rsid w:val="00B762AC"/>
    <w:rsid w:val="00B762DD"/>
    <w:rsid w:val="00B7646B"/>
    <w:rsid w:val="00B764C3"/>
    <w:rsid w:val="00B768B7"/>
    <w:rsid w:val="00B7690D"/>
    <w:rsid w:val="00B7697E"/>
    <w:rsid w:val="00B76C1E"/>
    <w:rsid w:val="00B76D34"/>
    <w:rsid w:val="00B76DE7"/>
    <w:rsid w:val="00B770B9"/>
    <w:rsid w:val="00B771CC"/>
    <w:rsid w:val="00B7720D"/>
    <w:rsid w:val="00B77222"/>
    <w:rsid w:val="00B772B2"/>
    <w:rsid w:val="00B7751C"/>
    <w:rsid w:val="00B7761A"/>
    <w:rsid w:val="00B7784F"/>
    <w:rsid w:val="00B778E1"/>
    <w:rsid w:val="00B77921"/>
    <w:rsid w:val="00B77AE4"/>
    <w:rsid w:val="00B77AFC"/>
    <w:rsid w:val="00B77CE3"/>
    <w:rsid w:val="00B77DB5"/>
    <w:rsid w:val="00B77E0F"/>
    <w:rsid w:val="00B8036C"/>
    <w:rsid w:val="00B8045E"/>
    <w:rsid w:val="00B804A7"/>
    <w:rsid w:val="00B805B6"/>
    <w:rsid w:val="00B806FE"/>
    <w:rsid w:val="00B809E6"/>
    <w:rsid w:val="00B80A6C"/>
    <w:rsid w:val="00B80C91"/>
    <w:rsid w:val="00B80CCA"/>
    <w:rsid w:val="00B80E38"/>
    <w:rsid w:val="00B80E3A"/>
    <w:rsid w:val="00B80F0E"/>
    <w:rsid w:val="00B80F25"/>
    <w:rsid w:val="00B8103A"/>
    <w:rsid w:val="00B8123B"/>
    <w:rsid w:val="00B8139C"/>
    <w:rsid w:val="00B813E6"/>
    <w:rsid w:val="00B814AD"/>
    <w:rsid w:val="00B81528"/>
    <w:rsid w:val="00B816C5"/>
    <w:rsid w:val="00B81710"/>
    <w:rsid w:val="00B8171A"/>
    <w:rsid w:val="00B817A6"/>
    <w:rsid w:val="00B817B6"/>
    <w:rsid w:val="00B81921"/>
    <w:rsid w:val="00B8199E"/>
    <w:rsid w:val="00B819CA"/>
    <w:rsid w:val="00B81A0B"/>
    <w:rsid w:val="00B81CAE"/>
    <w:rsid w:val="00B82192"/>
    <w:rsid w:val="00B821A6"/>
    <w:rsid w:val="00B82210"/>
    <w:rsid w:val="00B82314"/>
    <w:rsid w:val="00B8233D"/>
    <w:rsid w:val="00B8240C"/>
    <w:rsid w:val="00B824E7"/>
    <w:rsid w:val="00B8258D"/>
    <w:rsid w:val="00B82827"/>
    <w:rsid w:val="00B8298A"/>
    <w:rsid w:val="00B82A0D"/>
    <w:rsid w:val="00B82A13"/>
    <w:rsid w:val="00B82AF0"/>
    <w:rsid w:val="00B82B1E"/>
    <w:rsid w:val="00B82B2A"/>
    <w:rsid w:val="00B82C6E"/>
    <w:rsid w:val="00B82E6E"/>
    <w:rsid w:val="00B82F99"/>
    <w:rsid w:val="00B83006"/>
    <w:rsid w:val="00B832B5"/>
    <w:rsid w:val="00B83539"/>
    <w:rsid w:val="00B83846"/>
    <w:rsid w:val="00B8384C"/>
    <w:rsid w:val="00B8388C"/>
    <w:rsid w:val="00B83C97"/>
    <w:rsid w:val="00B83F62"/>
    <w:rsid w:val="00B84198"/>
    <w:rsid w:val="00B842F2"/>
    <w:rsid w:val="00B84312"/>
    <w:rsid w:val="00B84362"/>
    <w:rsid w:val="00B8453A"/>
    <w:rsid w:val="00B846D6"/>
    <w:rsid w:val="00B84870"/>
    <w:rsid w:val="00B8498C"/>
    <w:rsid w:val="00B84A05"/>
    <w:rsid w:val="00B84A52"/>
    <w:rsid w:val="00B84AAA"/>
    <w:rsid w:val="00B84B7B"/>
    <w:rsid w:val="00B84E34"/>
    <w:rsid w:val="00B84EF2"/>
    <w:rsid w:val="00B85042"/>
    <w:rsid w:val="00B851A3"/>
    <w:rsid w:val="00B85505"/>
    <w:rsid w:val="00B855AE"/>
    <w:rsid w:val="00B856DE"/>
    <w:rsid w:val="00B856F0"/>
    <w:rsid w:val="00B857A8"/>
    <w:rsid w:val="00B85AFF"/>
    <w:rsid w:val="00B85BC5"/>
    <w:rsid w:val="00B85DDD"/>
    <w:rsid w:val="00B85E9B"/>
    <w:rsid w:val="00B85EBB"/>
    <w:rsid w:val="00B85F7B"/>
    <w:rsid w:val="00B86024"/>
    <w:rsid w:val="00B8619E"/>
    <w:rsid w:val="00B862E1"/>
    <w:rsid w:val="00B863FE"/>
    <w:rsid w:val="00B8650D"/>
    <w:rsid w:val="00B866AE"/>
    <w:rsid w:val="00B866FA"/>
    <w:rsid w:val="00B867B1"/>
    <w:rsid w:val="00B8697B"/>
    <w:rsid w:val="00B86988"/>
    <w:rsid w:val="00B86A04"/>
    <w:rsid w:val="00B86A6E"/>
    <w:rsid w:val="00B870DF"/>
    <w:rsid w:val="00B87105"/>
    <w:rsid w:val="00B87195"/>
    <w:rsid w:val="00B87304"/>
    <w:rsid w:val="00B87381"/>
    <w:rsid w:val="00B877D8"/>
    <w:rsid w:val="00B87804"/>
    <w:rsid w:val="00B8791D"/>
    <w:rsid w:val="00B87A37"/>
    <w:rsid w:val="00B87BA4"/>
    <w:rsid w:val="00B87BF5"/>
    <w:rsid w:val="00B87D6D"/>
    <w:rsid w:val="00B87F31"/>
    <w:rsid w:val="00B90220"/>
    <w:rsid w:val="00B90260"/>
    <w:rsid w:val="00B90477"/>
    <w:rsid w:val="00B905E6"/>
    <w:rsid w:val="00B90752"/>
    <w:rsid w:val="00B9085B"/>
    <w:rsid w:val="00B9095D"/>
    <w:rsid w:val="00B90B28"/>
    <w:rsid w:val="00B90B57"/>
    <w:rsid w:val="00B90BDF"/>
    <w:rsid w:val="00B90D9F"/>
    <w:rsid w:val="00B90F0D"/>
    <w:rsid w:val="00B9120E"/>
    <w:rsid w:val="00B913A0"/>
    <w:rsid w:val="00B91440"/>
    <w:rsid w:val="00B91538"/>
    <w:rsid w:val="00B91631"/>
    <w:rsid w:val="00B91780"/>
    <w:rsid w:val="00B91800"/>
    <w:rsid w:val="00B918F9"/>
    <w:rsid w:val="00B9194F"/>
    <w:rsid w:val="00B91B39"/>
    <w:rsid w:val="00B91D5C"/>
    <w:rsid w:val="00B91ED6"/>
    <w:rsid w:val="00B923E9"/>
    <w:rsid w:val="00B92491"/>
    <w:rsid w:val="00B92496"/>
    <w:rsid w:val="00B9258A"/>
    <w:rsid w:val="00B925A7"/>
    <w:rsid w:val="00B9279E"/>
    <w:rsid w:val="00B927EE"/>
    <w:rsid w:val="00B92809"/>
    <w:rsid w:val="00B9283A"/>
    <w:rsid w:val="00B928CA"/>
    <w:rsid w:val="00B92955"/>
    <w:rsid w:val="00B929C1"/>
    <w:rsid w:val="00B92E3E"/>
    <w:rsid w:val="00B92F47"/>
    <w:rsid w:val="00B92FB5"/>
    <w:rsid w:val="00B93061"/>
    <w:rsid w:val="00B9311A"/>
    <w:rsid w:val="00B934E3"/>
    <w:rsid w:val="00B936BB"/>
    <w:rsid w:val="00B936DB"/>
    <w:rsid w:val="00B937E4"/>
    <w:rsid w:val="00B9382F"/>
    <w:rsid w:val="00B93AD8"/>
    <w:rsid w:val="00B93D11"/>
    <w:rsid w:val="00B93DED"/>
    <w:rsid w:val="00B93F2F"/>
    <w:rsid w:val="00B93FBA"/>
    <w:rsid w:val="00B94051"/>
    <w:rsid w:val="00B9410C"/>
    <w:rsid w:val="00B942CE"/>
    <w:rsid w:val="00B94315"/>
    <w:rsid w:val="00B943BE"/>
    <w:rsid w:val="00B944A3"/>
    <w:rsid w:val="00B944A9"/>
    <w:rsid w:val="00B94545"/>
    <w:rsid w:val="00B94743"/>
    <w:rsid w:val="00B947CC"/>
    <w:rsid w:val="00B947D9"/>
    <w:rsid w:val="00B949EF"/>
    <w:rsid w:val="00B95074"/>
    <w:rsid w:val="00B950AE"/>
    <w:rsid w:val="00B9538B"/>
    <w:rsid w:val="00B953CF"/>
    <w:rsid w:val="00B9547D"/>
    <w:rsid w:val="00B956ED"/>
    <w:rsid w:val="00B95751"/>
    <w:rsid w:val="00B957BA"/>
    <w:rsid w:val="00B95864"/>
    <w:rsid w:val="00B95951"/>
    <w:rsid w:val="00B95DBD"/>
    <w:rsid w:val="00B95ECA"/>
    <w:rsid w:val="00B95F65"/>
    <w:rsid w:val="00B96052"/>
    <w:rsid w:val="00B9605B"/>
    <w:rsid w:val="00B9645B"/>
    <w:rsid w:val="00B96698"/>
    <w:rsid w:val="00B96782"/>
    <w:rsid w:val="00B96859"/>
    <w:rsid w:val="00B96994"/>
    <w:rsid w:val="00B96AD4"/>
    <w:rsid w:val="00B96B80"/>
    <w:rsid w:val="00B96B8F"/>
    <w:rsid w:val="00B96C59"/>
    <w:rsid w:val="00B96CD2"/>
    <w:rsid w:val="00B96CD6"/>
    <w:rsid w:val="00B96D93"/>
    <w:rsid w:val="00B96E97"/>
    <w:rsid w:val="00B96F84"/>
    <w:rsid w:val="00B9701F"/>
    <w:rsid w:val="00B97043"/>
    <w:rsid w:val="00B97113"/>
    <w:rsid w:val="00B9720D"/>
    <w:rsid w:val="00B9733F"/>
    <w:rsid w:val="00B97353"/>
    <w:rsid w:val="00B97633"/>
    <w:rsid w:val="00B976FD"/>
    <w:rsid w:val="00B97736"/>
    <w:rsid w:val="00B97841"/>
    <w:rsid w:val="00B979B6"/>
    <w:rsid w:val="00B97B0D"/>
    <w:rsid w:val="00B97B61"/>
    <w:rsid w:val="00B97BC5"/>
    <w:rsid w:val="00BA00AA"/>
    <w:rsid w:val="00BA011F"/>
    <w:rsid w:val="00BA021E"/>
    <w:rsid w:val="00BA032F"/>
    <w:rsid w:val="00BA03C7"/>
    <w:rsid w:val="00BA0457"/>
    <w:rsid w:val="00BA048E"/>
    <w:rsid w:val="00BA04E9"/>
    <w:rsid w:val="00BA0507"/>
    <w:rsid w:val="00BA056D"/>
    <w:rsid w:val="00BA0974"/>
    <w:rsid w:val="00BA0990"/>
    <w:rsid w:val="00BA0C02"/>
    <w:rsid w:val="00BA0C3E"/>
    <w:rsid w:val="00BA0D83"/>
    <w:rsid w:val="00BA0DCD"/>
    <w:rsid w:val="00BA1033"/>
    <w:rsid w:val="00BA103D"/>
    <w:rsid w:val="00BA10A0"/>
    <w:rsid w:val="00BA119F"/>
    <w:rsid w:val="00BA1269"/>
    <w:rsid w:val="00BA132B"/>
    <w:rsid w:val="00BA14E8"/>
    <w:rsid w:val="00BA158C"/>
    <w:rsid w:val="00BA15B8"/>
    <w:rsid w:val="00BA175D"/>
    <w:rsid w:val="00BA187A"/>
    <w:rsid w:val="00BA18FB"/>
    <w:rsid w:val="00BA1B45"/>
    <w:rsid w:val="00BA1C57"/>
    <w:rsid w:val="00BA1C85"/>
    <w:rsid w:val="00BA1C8C"/>
    <w:rsid w:val="00BA1FD4"/>
    <w:rsid w:val="00BA20D6"/>
    <w:rsid w:val="00BA2199"/>
    <w:rsid w:val="00BA21DA"/>
    <w:rsid w:val="00BA2498"/>
    <w:rsid w:val="00BA29B2"/>
    <w:rsid w:val="00BA2BCE"/>
    <w:rsid w:val="00BA2BFB"/>
    <w:rsid w:val="00BA2C85"/>
    <w:rsid w:val="00BA2D61"/>
    <w:rsid w:val="00BA2DCF"/>
    <w:rsid w:val="00BA2E12"/>
    <w:rsid w:val="00BA2E86"/>
    <w:rsid w:val="00BA2F1F"/>
    <w:rsid w:val="00BA30BE"/>
    <w:rsid w:val="00BA311A"/>
    <w:rsid w:val="00BA323C"/>
    <w:rsid w:val="00BA3561"/>
    <w:rsid w:val="00BA3922"/>
    <w:rsid w:val="00BA3EE4"/>
    <w:rsid w:val="00BA3F1C"/>
    <w:rsid w:val="00BA3F4A"/>
    <w:rsid w:val="00BA434C"/>
    <w:rsid w:val="00BA450F"/>
    <w:rsid w:val="00BA452A"/>
    <w:rsid w:val="00BA48A9"/>
    <w:rsid w:val="00BA4A44"/>
    <w:rsid w:val="00BA4B63"/>
    <w:rsid w:val="00BA4BDF"/>
    <w:rsid w:val="00BA4C13"/>
    <w:rsid w:val="00BA4CCF"/>
    <w:rsid w:val="00BA4D01"/>
    <w:rsid w:val="00BA4DC6"/>
    <w:rsid w:val="00BA4FBB"/>
    <w:rsid w:val="00BA510C"/>
    <w:rsid w:val="00BA521C"/>
    <w:rsid w:val="00BA52D5"/>
    <w:rsid w:val="00BA5383"/>
    <w:rsid w:val="00BA5388"/>
    <w:rsid w:val="00BA53DE"/>
    <w:rsid w:val="00BA5911"/>
    <w:rsid w:val="00BA5943"/>
    <w:rsid w:val="00BA5C47"/>
    <w:rsid w:val="00BA5E82"/>
    <w:rsid w:val="00BA5FEF"/>
    <w:rsid w:val="00BA6052"/>
    <w:rsid w:val="00BA6053"/>
    <w:rsid w:val="00BA6222"/>
    <w:rsid w:val="00BA6356"/>
    <w:rsid w:val="00BA63FF"/>
    <w:rsid w:val="00BA65DE"/>
    <w:rsid w:val="00BA6667"/>
    <w:rsid w:val="00BA6703"/>
    <w:rsid w:val="00BA676E"/>
    <w:rsid w:val="00BA67CF"/>
    <w:rsid w:val="00BA68F4"/>
    <w:rsid w:val="00BA69C0"/>
    <w:rsid w:val="00BA6BCF"/>
    <w:rsid w:val="00BA6BDC"/>
    <w:rsid w:val="00BA6C4B"/>
    <w:rsid w:val="00BA6CBA"/>
    <w:rsid w:val="00BA6FA6"/>
    <w:rsid w:val="00BA6FF4"/>
    <w:rsid w:val="00BA70E5"/>
    <w:rsid w:val="00BA741C"/>
    <w:rsid w:val="00BA7458"/>
    <w:rsid w:val="00BA746E"/>
    <w:rsid w:val="00BA748F"/>
    <w:rsid w:val="00BA74DF"/>
    <w:rsid w:val="00BA7544"/>
    <w:rsid w:val="00BA771E"/>
    <w:rsid w:val="00BA7831"/>
    <w:rsid w:val="00BA7908"/>
    <w:rsid w:val="00BA79E3"/>
    <w:rsid w:val="00BA7A03"/>
    <w:rsid w:val="00BA7C07"/>
    <w:rsid w:val="00BA7CE8"/>
    <w:rsid w:val="00BA7DE4"/>
    <w:rsid w:val="00BA7E38"/>
    <w:rsid w:val="00BA7ED8"/>
    <w:rsid w:val="00BA7EE7"/>
    <w:rsid w:val="00BB019E"/>
    <w:rsid w:val="00BB035E"/>
    <w:rsid w:val="00BB03FC"/>
    <w:rsid w:val="00BB0458"/>
    <w:rsid w:val="00BB0557"/>
    <w:rsid w:val="00BB0692"/>
    <w:rsid w:val="00BB06F8"/>
    <w:rsid w:val="00BB0845"/>
    <w:rsid w:val="00BB0A79"/>
    <w:rsid w:val="00BB0B04"/>
    <w:rsid w:val="00BB0C15"/>
    <w:rsid w:val="00BB0CDC"/>
    <w:rsid w:val="00BB0D22"/>
    <w:rsid w:val="00BB0D26"/>
    <w:rsid w:val="00BB0EC6"/>
    <w:rsid w:val="00BB1145"/>
    <w:rsid w:val="00BB1188"/>
    <w:rsid w:val="00BB11E8"/>
    <w:rsid w:val="00BB11F7"/>
    <w:rsid w:val="00BB1254"/>
    <w:rsid w:val="00BB1415"/>
    <w:rsid w:val="00BB1648"/>
    <w:rsid w:val="00BB17B9"/>
    <w:rsid w:val="00BB18B7"/>
    <w:rsid w:val="00BB1A51"/>
    <w:rsid w:val="00BB1B51"/>
    <w:rsid w:val="00BB1D32"/>
    <w:rsid w:val="00BB1DE2"/>
    <w:rsid w:val="00BB208C"/>
    <w:rsid w:val="00BB225B"/>
    <w:rsid w:val="00BB228E"/>
    <w:rsid w:val="00BB231D"/>
    <w:rsid w:val="00BB238B"/>
    <w:rsid w:val="00BB24CD"/>
    <w:rsid w:val="00BB25BA"/>
    <w:rsid w:val="00BB265B"/>
    <w:rsid w:val="00BB27E7"/>
    <w:rsid w:val="00BB287A"/>
    <w:rsid w:val="00BB2ACC"/>
    <w:rsid w:val="00BB2B06"/>
    <w:rsid w:val="00BB2BE9"/>
    <w:rsid w:val="00BB2CBC"/>
    <w:rsid w:val="00BB2DD8"/>
    <w:rsid w:val="00BB2E33"/>
    <w:rsid w:val="00BB3054"/>
    <w:rsid w:val="00BB315E"/>
    <w:rsid w:val="00BB34FB"/>
    <w:rsid w:val="00BB3583"/>
    <w:rsid w:val="00BB35D2"/>
    <w:rsid w:val="00BB3665"/>
    <w:rsid w:val="00BB381E"/>
    <w:rsid w:val="00BB394D"/>
    <w:rsid w:val="00BB3971"/>
    <w:rsid w:val="00BB3E1C"/>
    <w:rsid w:val="00BB3E21"/>
    <w:rsid w:val="00BB4310"/>
    <w:rsid w:val="00BB43AA"/>
    <w:rsid w:val="00BB43B0"/>
    <w:rsid w:val="00BB44A8"/>
    <w:rsid w:val="00BB4503"/>
    <w:rsid w:val="00BB457B"/>
    <w:rsid w:val="00BB47CB"/>
    <w:rsid w:val="00BB480C"/>
    <w:rsid w:val="00BB4852"/>
    <w:rsid w:val="00BB4904"/>
    <w:rsid w:val="00BB4933"/>
    <w:rsid w:val="00BB4A4E"/>
    <w:rsid w:val="00BB515A"/>
    <w:rsid w:val="00BB549F"/>
    <w:rsid w:val="00BB569F"/>
    <w:rsid w:val="00BB56BF"/>
    <w:rsid w:val="00BB5782"/>
    <w:rsid w:val="00BB579B"/>
    <w:rsid w:val="00BB594F"/>
    <w:rsid w:val="00BB595C"/>
    <w:rsid w:val="00BB59BA"/>
    <w:rsid w:val="00BB5DF8"/>
    <w:rsid w:val="00BB5E60"/>
    <w:rsid w:val="00BB5F0B"/>
    <w:rsid w:val="00BB5F3E"/>
    <w:rsid w:val="00BB5F73"/>
    <w:rsid w:val="00BB61CB"/>
    <w:rsid w:val="00BB632E"/>
    <w:rsid w:val="00BB633A"/>
    <w:rsid w:val="00BB651D"/>
    <w:rsid w:val="00BB6577"/>
    <w:rsid w:val="00BB65F8"/>
    <w:rsid w:val="00BB6948"/>
    <w:rsid w:val="00BB6A05"/>
    <w:rsid w:val="00BB6A43"/>
    <w:rsid w:val="00BB6A7C"/>
    <w:rsid w:val="00BB6A9E"/>
    <w:rsid w:val="00BB70B0"/>
    <w:rsid w:val="00BB70FF"/>
    <w:rsid w:val="00BB7189"/>
    <w:rsid w:val="00BB7215"/>
    <w:rsid w:val="00BB724D"/>
    <w:rsid w:val="00BB7290"/>
    <w:rsid w:val="00BB753B"/>
    <w:rsid w:val="00BB7549"/>
    <w:rsid w:val="00BB76A6"/>
    <w:rsid w:val="00BB7915"/>
    <w:rsid w:val="00BB7988"/>
    <w:rsid w:val="00BB7BA4"/>
    <w:rsid w:val="00BB7BCB"/>
    <w:rsid w:val="00BB7BE1"/>
    <w:rsid w:val="00BB7DB4"/>
    <w:rsid w:val="00BB7F67"/>
    <w:rsid w:val="00BC00D6"/>
    <w:rsid w:val="00BC04D6"/>
    <w:rsid w:val="00BC050B"/>
    <w:rsid w:val="00BC060D"/>
    <w:rsid w:val="00BC0A99"/>
    <w:rsid w:val="00BC0C8C"/>
    <w:rsid w:val="00BC0D5D"/>
    <w:rsid w:val="00BC0E37"/>
    <w:rsid w:val="00BC0E88"/>
    <w:rsid w:val="00BC0EF5"/>
    <w:rsid w:val="00BC10A4"/>
    <w:rsid w:val="00BC1141"/>
    <w:rsid w:val="00BC1145"/>
    <w:rsid w:val="00BC11A2"/>
    <w:rsid w:val="00BC11E1"/>
    <w:rsid w:val="00BC1205"/>
    <w:rsid w:val="00BC1272"/>
    <w:rsid w:val="00BC14C2"/>
    <w:rsid w:val="00BC160D"/>
    <w:rsid w:val="00BC17AA"/>
    <w:rsid w:val="00BC184F"/>
    <w:rsid w:val="00BC185A"/>
    <w:rsid w:val="00BC18F7"/>
    <w:rsid w:val="00BC1EFC"/>
    <w:rsid w:val="00BC2092"/>
    <w:rsid w:val="00BC20D5"/>
    <w:rsid w:val="00BC2253"/>
    <w:rsid w:val="00BC244D"/>
    <w:rsid w:val="00BC25C0"/>
    <w:rsid w:val="00BC2712"/>
    <w:rsid w:val="00BC2780"/>
    <w:rsid w:val="00BC2809"/>
    <w:rsid w:val="00BC2848"/>
    <w:rsid w:val="00BC2903"/>
    <w:rsid w:val="00BC2D73"/>
    <w:rsid w:val="00BC2E98"/>
    <w:rsid w:val="00BC31B5"/>
    <w:rsid w:val="00BC32EC"/>
    <w:rsid w:val="00BC36B9"/>
    <w:rsid w:val="00BC3712"/>
    <w:rsid w:val="00BC3765"/>
    <w:rsid w:val="00BC37A2"/>
    <w:rsid w:val="00BC38A7"/>
    <w:rsid w:val="00BC3910"/>
    <w:rsid w:val="00BC3942"/>
    <w:rsid w:val="00BC3B1D"/>
    <w:rsid w:val="00BC3C6F"/>
    <w:rsid w:val="00BC3E1F"/>
    <w:rsid w:val="00BC406E"/>
    <w:rsid w:val="00BC408D"/>
    <w:rsid w:val="00BC40CA"/>
    <w:rsid w:val="00BC426F"/>
    <w:rsid w:val="00BC4284"/>
    <w:rsid w:val="00BC43C9"/>
    <w:rsid w:val="00BC4428"/>
    <w:rsid w:val="00BC4681"/>
    <w:rsid w:val="00BC46E6"/>
    <w:rsid w:val="00BC47A6"/>
    <w:rsid w:val="00BC49B5"/>
    <w:rsid w:val="00BC49CA"/>
    <w:rsid w:val="00BC4CB6"/>
    <w:rsid w:val="00BC4CE0"/>
    <w:rsid w:val="00BC4D58"/>
    <w:rsid w:val="00BC4E54"/>
    <w:rsid w:val="00BC504F"/>
    <w:rsid w:val="00BC5072"/>
    <w:rsid w:val="00BC50E0"/>
    <w:rsid w:val="00BC50F6"/>
    <w:rsid w:val="00BC51CD"/>
    <w:rsid w:val="00BC52BA"/>
    <w:rsid w:val="00BC5331"/>
    <w:rsid w:val="00BC53C3"/>
    <w:rsid w:val="00BC576F"/>
    <w:rsid w:val="00BC57F1"/>
    <w:rsid w:val="00BC59D8"/>
    <w:rsid w:val="00BC59EE"/>
    <w:rsid w:val="00BC5A56"/>
    <w:rsid w:val="00BC5AF5"/>
    <w:rsid w:val="00BC5DC4"/>
    <w:rsid w:val="00BC5E2B"/>
    <w:rsid w:val="00BC5E40"/>
    <w:rsid w:val="00BC5E80"/>
    <w:rsid w:val="00BC6023"/>
    <w:rsid w:val="00BC60F2"/>
    <w:rsid w:val="00BC62EB"/>
    <w:rsid w:val="00BC62FE"/>
    <w:rsid w:val="00BC67C2"/>
    <w:rsid w:val="00BC683B"/>
    <w:rsid w:val="00BC68E6"/>
    <w:rsid w:val="00BC693E"/>
    <w:rsid w:val="00BC69AB"/>
    <w:rsid w:val="00BC6A9E"/>
    <w:rsid w:val="00BC6B36"/>
    <w:rsid w:val="00BC6C96"/>
    <w:rsid w:val="00BC6D02"/>
    <w:rsid w:val="00BC6E88"/>
    <w:rsid w:val="00BC71C1"/>
    <w:rsid w:val="00BC71E3"/>
    <w:rsid w:val="00BC71E9"/>
    <w:rsid w:val="00BC7236"/>
    <w:rsid w:val="00BC7338"/>
    <w:rsid w:val="00BC7377"/>
    <w:rsid w:val="00BC73F3"/>
    <w:rsid w:val="00BC7441"/>
    <w:rsid w:val="00BC7445"/>
    <w:rsid w:val="00BC769C"/>
    <w:rsid w:val="00BC76C0"/>
    <w:rsid w:val="00BC7711"/>
    <w:rsid w:val="00BC78A0"/>
    <w:rsid w:val="00BC799E"/>
    <w:rsid w:val="00BC7B14"/>
    <w:rsid w:val="00BC7B48"/>
    <w:rsid w:val="00BC7BB1"/>
    <w:rsid w:val="00BC7D96"/>
    <w:rsid w:val="00BC7F0B"/>
    <w:rsid w:val="00BC7FA4"/>
    <w:rsid w:val="00BD0267"/>
    <w:rsid w:val="00BD02DB"/>
    <w:rsid w:val="00BD03B1"/>
    <w:rsid w:val="00BD0634"/>
    <w:rsid w:val="00BD06B8"/>
    <w:rsid w:val="00BD07B7"/>
    <w:rsid w:val="00BD095A"/>
    <w:rsid w:val="00BD09C8"/>
    <w:rsid w:val="00BD0BDE"/>
    <w:rsid w:val="00BD0C21"/>
    <w:rsid w:val="00BD0C6D"/>
    <w:rsid w:val="00BD0C71"/>
    <w:rsid w:val="00BD0DCE"/>
    <w:rsid w:val="00BD0E98"/>
    <w:rsid w:val="00BD0EBD"/>
    <w:rsid w:val="00BD1223"/>
    <w:rsid w:val="00BD1593"/>
    <w:rsid w:val="00BD161B"/>
    <w:rsid w:val="00BD1701"/>
    <w:rsid w:val="00BD1786"/>
    <w:rsid w:val="00BD17EE"/>
    <w:rsid w:val="00BD1854"/>
    <w:rsid w:val="00BD186F"/>
    <w:rsid w:val="00BD1923"/>
    <w:rsid w:val="00BD198B"/>
    <w:rsid w:val="00BD19EE"/>
    <w:rsid w:val="00BD1B33"/>
    <w:rsid w:val="00BD1CFA"/>
    <w:rsid w:val="00BD1DD6"/>
    <w:rsid w:val="00BD1F63"/>
    <w:rsid w:val="00BD2076"/>
    <w:rsid w:val="00BD2223"/>
    <w:rsid w:val="00BD22DC"/>
    <w:rsid w:val="00BD26B8"/>
    <w:rsid w:val="00BD26E7"/>
    <w:rsid w:val="00BD274E"/>
    <w:rsid w:val="00BD27BB"/>
    <w:rsid w:val="00BD2A4F"/>
    <w:rsid w:val="00BD2AC5"/>
    <w:rsid w:val="00BD2B19"/>
    <w:rsid w:val="00BD2B36"/>
    <w:rsid w:val="00BD2BA1"/>
    <w:rsid w:val="00BD2BA7"/>
    <w:rsid w:val="00BD30C3"/>
    <w:rsid w:val="00BD31BD"/>
    <w:rsid w:val="00BD341F"/>
    <w:rsid w:val="00BD3627"/>
    <w:rsid w:val="00BD36A1"/>
    <w:rsid w:val="00BD372F"/>
    <w:rsid w:val="00BD3D8E"/>
    <w:rsid w:val="00BD3DC1"/>
    <w:rsid w:val="00BD4042"/>
    <w:rsid w:val="00BD404F"/>
    <w:rsid w:val="00BD43A9"/>
    <w:rsid w:val="00BD43EF"/>
    <w:rsid w:val="00BD4821"/>
    <w:rsid w:val="00BD4938"/>
    <w:rsid w:val="00BD4ADF"/>
    <w:rsid w:val="00BD4B76"/>
    <w:rsid w:val="00BD4B77"/>
    <w:rsid w:val="00BD4E98"/>
    <w:rsid w:val="00BD4ECD"/>
    <w:rsid w:val="00BD4EE4"/>
    <w:rsid w:val="00BD50BD"/>
    <w:rsid w:val="00BD5427"/>
    <w:rsid w:val="00BD5499"/>
    <w:rsid w:val="00BD54B0"/>
    <w:rsid w:val="00BD55F8"/>
    <w:rsid w:val="00BD56E9"/>
    <w:rsid w:val="00BD5A3D"/>
    <w:rsid w:val="00BD5ADB"/>
    <w:rsid w:val="00BD5BF6"/>
    <w:rsid w:val="00BD5EA0"/>
    <w:rsid w:val="00BD6211"/>
    <w:rsid w:val="00BD6283"/>
    <w:rsid w:val="00BD65E0"/>
    <w:rsid w:val="00BD68FD"/>
    <w:rsid w:val="00BD6B24"/>
    <w:rsid w:val="00BD6B30"/>
    <w:rsid w:val="00BD6B53"/>
    <w:rsid w:val="00BD6D06"/>
    <w:rsid w:val="00BD6DCA"/>
    <w:rsid w:val="00BD6EFF"/>
    <w:rsid w:val="00BD7131"/>
    <w:rsid w:val="00BD71BE"/>
    <w:rsid w:val="00BD7222"/>
    <w:rsid w:val="00BD732E"/>
    <w:rsid w:val="00BD7496"/>
    <w:rsid w:val="00BD7583"/>
    <w:rsid w:val="00BD75DE"/>
    <w:rsid w:val="00BD75FD"/>
    <w:rsid w:val="00BD7620"/>
    <w:rsid w:val="00BD76E0"/>
    <w:rsid w:val="00BD7823"/>
    <w:rsid w:val="00BD7A9B"/>
    <w:rsid w:val="00BD7CC8"/>
    <w:rsid w:val="00BD7CED"/>
    <w:rsid w:val="00BD7DF2"/>
    <w:rsid w:val="00BD7EF4"/>
    <w:rsid w:val="00BE0189"/>
    <w:rsid w:val="00BE01ED"/>
    <w:rsid w:val="00BE038D"/>
    <w:rsid w:val="00BE03AF"/>
    <w:rsid w:val="00BE0491"/>
    <w:rsid w:val="00BE056F"/>
    <w:rsid w:val="00BE05FC"/>
    <w:rsid w:val="00BE0775"/>
    <w:rsid w:val="00BE0870"/>
    <w:rsid w:val="00BE09B8"/>
    <w:rsid w:val="00BE0C35"/>
    <w:rsid w:val="00BE0C60"/>
    <w:rsid w:val="00BE0DFE"/>
    <w:rsid w:val="00BE0E30"/>
    <w:rsid w:val="00BE0E81"/>
    <w:rsid w:val="00BE1146"/>
    <w:rsid w:val="00BE1681"/>
    <w:rsid w:val="00BE17C1"/>
    <w:rsid w:val="00BE17FA"/>
    <w:rsid w:val="00BE1801"/>
    <w:rsid w:val="00BE1845"/>
    <w:rsid w:val="00BE186C"/>
    <w:rsid w:val="00BE18B9"/>
    <w:rsid w:val="00BE1C0E"/>
    <w:rsid w:val="00BE1E7A"/>
    <w:rsid w:val="00BE1F1A"/>
    <w:rsid w:val="00BE21EE"/>
    <w:rsid w:val="00BE2408"/>
    <w:rsid w:val="00BE2469"/>
    <w:rsid w:val="00BE249F"/>
    <w:rsid w:val="00BE24FA"/>
    <w:rsid w:val="00BE2564"/>
    <w:rsid w:val="00BE2652"/>
    <w:rsid w:val="00BE265D"/>
    <w:rsid w:val="00BE2857"/>
    <w:rsid w:val="00BE2862"/>
    <w:rsid w:val="00BE29B6"/>
    <w:rsid w:val="00BE2A53"/>
    <w:rsid w:val="00BE2AE7"/>
    <w:rsid w:val="00BE2AF2"/>
    <w:rsid w:val="00BE2B12"/>
    <w:rsid w:val="00BE2DFF"/>
    <w:rsid w:val="00BE2E13"/>
    <w:rsid w:val="00BE2E65"/>
    <w:rsid w:val="00BE313C"/>
    <w:rsid w:val="00BE35A9"/>
    <w:rsid w:val="00BE3754"/>
    <w:rsid w:val="00BE37B7"/>
    <w:rsid w:val="00BE387F"/>
    <w:rsid w:val="00BE38DE"/>
    <w:rsid w:val="00BE394C"/>
    <w:rsid w:val="00BE39A0"/>
    <w:rsid w:val="00BE3A0A"/>
    <w:rsid w:val="00BE3C1A"/>
    <w:rsid w:val="00BE3CB2"/>
    <w:rsid w:val="00BE3F42"/>
    <w:rsid w:val="00BE412C"/>
    <w:rsid w:val="00BE4241"/>
    <w:rsid w:val="00BE4279"/>
    <w:rsid w:val="00BE42F2"/>
    <w:rsid w:val="00BE443B"/>
    <w:rsid w:val="00BE444F"/>
    <w:rsid w:val="00BE485D"/>
    <w:rsid w:val="00BE485E"/>
    <w:rsid w:val="00BE4E9F"/>
    <w:rsid w:val="00BE5258"/>
    <w:rsid w:val="00BE52AB"/>
    <w:rsid w:val="00BE5505"/>
    <w:rsid w:val="00BE55E4"/>
    <w:rsid w:val="00BE5E18"/>
    <w:rsid w:val="00BE650F"/>
    <w:rsid w:val="00BE6525"/>
    <w:rsid w:val="00BE65C9"/>
    <w:rsid w:val="00BE674D"/>
    <w:rsid w:val="00BE6839"/>
    <w:rsid w:val="00BE6AAD"/>
    <w:rsid w:val="00BE6BD0"/>
    <w:rsid w:val="00BE6CBC"/>
    <w:rsid w:val="00BE6D7E"/>
    <w:rsid w:val="00BE6D80"/>
    <w:rsid w:val="00BE6F1C"/>
    <w:rsid w:val="00BE724E"/>
    <w:rsid w:val="00BE7376"/>
    <w:rsid w:val="00BE738D"/>
    <w:rsid w:val="00BE73C5"/>
    <w:rsid w:val="00BE76DB"/>
    <w:rsid w:val="00BE77AA"/>
    <w:rsid w:val="00BE77DF"/>
    <w:rsid w:val="00BE780E"/>
    <w:rsid w:val="00BE7837"/>
    <w:rsid w:val="00BE7AF6"/>
    <w:rsid w:val="00BE7D48"/>
    <w:rsid w:val="00BE7DE0"/>
    <w:rsid w:val="00BE7F98"/>
    <w:rsid w:val="00BF0027"/>
    <w:rsid w:val="00BF0079"/>
    <w:rsid w:val="00BF0158"/>
    <w:rsid w:val="00BF0163"/>
    <w:rsid w:val="00BF018F"/>
    <w:rsid w:val="00BF0426"/>
    <w:rsid w:val="00BF06A4"/>
    <w:rsid w:val="00BF06BC"/>
    <w:rsid w:val="00BF0824"/>
    <w:rsid w:val="00BF0832"/>
    <w:rsid w:val="00BF0A7E"/>
    <w:rsid w:val="00BF0AB5"/>
    <w:rsid w:val="00BF0C0A"/>
    <w:rsid w:val="00BF0CD2"/>
    <w:rsid w:val="00BF0D30"/>
    <w:rsid w:val="00BF0E4F"/>
    <w:rsid w:val="00BF1008"/>
    <w:rsid w:val="00BF11E7"/>
    <w:rsid w:val="00BF12FD"/>
    <w:rsid w:val="00BF130D"/>
    <w:rsid w:val="00BF1374"/>
    <w:rsid w:val="00BF14B3"/>
    <w:rsid w:val="00BF16A2"/>
    <w:rsid w:val="00BF16B0"/>
    <w:rsid w:val="00BF178B"/>
    <w:rsid w:val="00BF183B"/>
    <w:rsid w:val="00BF1887"/>
    <w:rsid w:val="00BF1ADE"/>
    <w:rsid w:val="00BF1BBC"/>
    <w:rsid w:val="00BF1C01"/>
    <w:rsid w:val="00BF1C3B"/>
    <w:rsid w:val="00BF1ED7"/>
    <w:rsid w:val="00BF1F20"/>
    <w:rsid w:val="00BF249C"/>
    <w:rsid w:val="00BF250A"/>
    <w:rsid w:val="00BF252A"/>
    <w:rsid w:val="00BF2568"/>
    <w:rsid w:val="00BF25BA"/>
    <w:rsid w:val="00BF265A"/>
    <w:rsid w:val="00BF2675"/>
    <w:rsid w:val="00BF2987"/>
    <w:rsid w:val="00BF29E2"/>
    <w:rsid w:val="00BF29F8"/>
    <w:rsid w:val="00BF2A04"/>
    <w:rsid w:val="00BF2A57"/>
    <w:rsid w:val="00BF2B36"/>
    <w:rsid w:val="00BF2B3D"/>
    <w:rsid w:val="00BF2B6E"/>
    <w:rsid w:val="00BF2BD0"/>
    <w:rsid w:val="00BF2EB7"/>
    <w:rsid w:val="00BF2EBB"/>
    <w:rsid w:val="00BF2F07"/>
    <w:rsid w:val="00BF3061"/>
    <w:rsid w:val="00BF3284"/>
    <w:rsid w:val="00BF33E7"/>
    <w:rsid w:val="00BF35C1"/>
    <w:rsid w:val="00BF369A"/>
    <w:rsid w:val="00BF370B"/>
    <w:rsid w:val="00BF3A7F"/>
    <w:rsid w:val="00BF3BEA"/>
    <w:rsid w:val="00BF3C32"/>
    <w:rsid w:val="00BF3D85"/>
    <w:rsid w:val="00BF3E5B"/>
    <w:rsid w:val="00BF403E"/>
    <w:rsid w:val="00BF4063"/>
    <w:rsid w:val="00BF461F"/>
    <w:rsid w:val="00BF464D"/>
    <w:rsid w:val="00BF475D"/>
    <w:rsid w:val="00BF4777"/>
    <w:rsid w:val="00BF487E"/>
    <w:rsid w:val="00BF495A"/>
    <w:rsid w:val="00BF4A54"/>
    <w:rsid w:val="00BF4B74"/>
    <w:rsid w:val="00BF4BE0"/>
    <w:rsid w:val="00BF4C62"/>
    <w:rsid w:val="00BF4D67"/>
    <w:rsid w:val="00BF4E0A"/>
    <w:rsid w:val="00BF4E37"/>
    <w:rsid w:val="00BF4F6E"/>
    <w:rsid w:val="00BF5097"/>
    <w:rsid w:val="00BF50B8"/>
    <w:rsid w:val="00BF513C"/>
    <w:rsid w:val="00BF5291"/>
    <w:rsid w:val="00BF52EC"/>
    <w:rsid w:val="00BF545A"/>
    <w:rsid w:val="00BF5756"/>
    <w:rsid w:val="00BF5765"/>
    <w:rsid w:val="00BF57B4"/>
    <w:rsid w:val="00BF58FC"/>
    <w:rsid w:val="00BF5A5B"/>
    <w:rsid w:val="00BF5B34"/>
    <w:rsid w:val="00BF5B73"/>
    <w:rsid w:val="00BF5C32"/>
    <w:rsid w:val="00BF5C85"/>
    <w:rsid w:val="00BF5E58"/>
    <w:rsid w:val="00BF5E9E"/>
    <w:rsid w:val="00BF5EC8"/>
    <w:rsid w:val="00BF5F9B"/>
    <w:rsid w:val="00BF60B1"/>
    <w:rsid w:val="00BF60FF"/>
    <w:rsid w:val="00BF62AE"/>
    <w:rsid w:val="00BF63BC"/>
    <w:rsid w:val="00BF64B4"/>
    <w:rsid w:val="00BF6505"/>
    <w:rsid w:val="00BF658C"/>
    <w:rsid w:val="00BF66EE"/>
    <w:rsid w:val="00BF6778"/>
    <w:rsid w:val="00BF677F"/>
    <w:rsid w:val="00BF680C"/>
    <w:rsid w:val="00BF6822"/>
    <w:rsid w:val="00BF6AE6"/>
    <w:rsid w:val="00BF6DF7"/>
    <w:rsid w:val="00BF6E81"/>
    <w:rsid w:val="00BF7031"/>
    <w:rsid w:val="00BF7046"/>
    <w:rsid w:val="00BF70A1"/>
    <w:rsid w:val="00BF71CD"/>
    <w:rsid w:val="00BF767F"/>
    <w:rsid w:val="00BF7746"/>
    <w:rsid w:val="00BF7767"/>
    <w:rsid w:val="00BF7899"/>
    <w:rsid w:val="00BF78F2"/>
    <w:rsid w:val="00BF791F"/>
    <w:rsid w:val="00BF7965"/>
    <w:rsid w:val="00BF798F"/>
    <w:rsid w:val="00BF7E8B"/>
    <w:rsid w:val="00BF7F56"/>
    <w:rsid w:val="00C00298"/>
    <w:rsid w:val="00C003B7"/>
    <w:rsid w:val="00C00636"/>
    <w:rsid w:val="00C006C1"/>
    <w:rsid w:val="00C0077E"/>
    <w:rsid w:val="00C0084A"/>
    <w:rsid w:val="00C0085E"/>
    <w:rsid w:val="00C008C1"/>
    <w:rsid w:val="00C0091E"/>
    <w:rsid w:val="00C00BDF"/>
    <w:rsid w:val="00C00C9C"/>
    <w:rsid w:val="00C00DAD"/>
    <w:rsid w:val="00C0101B"/>
    <w:rsid w:val="00C011E3"/>
    <w:rsid w:val="00C0129A"/>
    <w:rsid w:val="00C01494"/>
    <w:rsid w:val="00C014B0"/>
    <w:rsid w:val="00C0155F"/>
    <w:rsid w:val="00C0159E"/>
    <w:rsid w:val="00C01680"/>
    <w:rsid w:val="00C016C0"/>
    <w:rsid w:val="00C017AF"/>
    <w:rsid w:val="00C017EE"/>
    <w:rsid w:val="00C01825"/>
    <w:rsid w:val="00C01962"/>
    <w:rsid w:val="00C01979"/>
    <w:rsid w:val="00C019AB"/>
    <w:rsid w:val="00C01CD6"/>
    <w:rsid w:val="00C01E4F"/>
    <w:rsid w:val="00C01FC7"/>
    <w:rsid w:val="00C020B3"/>
    <w:rsid w:val="00C021E1"/>
    <w:rsid w:val="00C02257"/>
    <w:rsid w:val="00C022D9"/>
    <w:rsid w:val="00C023A5"/>
    <w:rsid w:val="00C02756"/>
    <w:rsid w:val="00C02796"/>
    <w:rsid w:val="00C027F2"/>
    <w:rsid w:val="00C02907"/>
    <w:rsid w:val="00C02A32"/>
    <w:rsid w:val="00C02BAE"/>
    <w:rsid w:val="00C02CF7"/>
    <w:rsid w:val="00C02DE7"/>
    <w:rsid w:val="00C02DFA"/>
    <w:rsid w:val="00C02EBC"/>
    <w:rsid w:val="00C02FCC"/>
    <w:rsid w:val="00C030C0"/>
    <w:rsid w:val="00C0310D"/>
    <w:rsid w:val="00C03223"/>
    <w:rsid w:val="00C03272"/>
    <w:rsid w:val="00C033F3"/>
    <w:rsid w:val="00C034F0"/>
    <w:rsid w:val="00C036C6"/>
    <w:rsid w:val="00C0389B"/>
    <w:rsid w:val="00C03929"/>
    <w:rsid w:val="00C03DDF"/>
    <w:rsid w:val="00C0433A"/>
    <w:rsid w:val="00C0438D"/>
    <w:rsid w:val="00C045F8"/>
    <w:rsid w:val="00C0467F"/>
    <w:rsid w:val="00C04786"/>
    <w:rsid w:val="00C048C3"/>
    <w:rsid w:val="00C04979"/>
    <w:rsid w:val="00C049EF"/>
    <w:rsid w:val="00C04B15"/>
    <w:rsid w:val="00C04B7B"/>
    <w:rsid w:val="00C04BB5"/>
    <w:rsid w:val="00C04C18"/>
    <w:rsid w:val="00C04D87"/>
    <w:rsid w:val="00C0517E"/>
    <w:rsid w:val="00C051E2"/>
    <w:rsid w:val="00C05220"/>
    <w:rsid w:val="00C05547"/>
    <w:rsid w:val="00C05ACF"/>
    <w:rsid w:val="00C05B04"/>
    <w:rsid w:val="00C05BDE"/>
    <w:rsid w:val="00C05D58"/>
    <w:rsid w:val="00C05DC3"/>
    <w:rsid w:val="00C05EBA"/>
    <w:rsid w:val="00C05F5E"/>
    <w:rsid w:val="00C05F8F"/>
    <w:rsid w:val="00C060A0"/>
    <w:rsid w:val="00C060BD"/>
    <w:rsid w:val="00C061BE"/>
    <w:rsid w:val="00C06208"/>
    <w:rsid w:val="00C062B2"/>
    <w:rsid w:val="00C06310"/>
    <w:rsid w:val="00C0642E"/>
    <w:rsid w:val="00C06492"/>
    <w:rsid w:val="00C06598"/>
    <w:rsid w:val="00C065D0"/>
    <w:rsid w:val="00C065D1"/>
    <w:rsid w:val="00C06738"/>
    <w:rsid w:val="00C069B7"/>
    <w:rsid w:val="00C06A1C"/>
    <w:rsid w:val="00C06AB9"/>
    <w:rsid w:val="00C06B84"/>
    <w:rsid w:val="00C06D00"/>
    <w:rsid w:val="00C06DC8"/>
    <w:rsid w:val="00C06FB7"/>
    <w:rsid w:val="00C07034"/>
    <w:rsid w:val="00C0709E"/>
    <w:rsid w:val="00C072E3"/>
    <w:rsid w:val="00C07303"/>
    <w:rsid w:val="00C07438"/>
    <w:rsid w:val="00C074A2"/>
    <w:rsid w:val="00C0769A"/>
    <w:rsid w:val="00C07808"/>
    <w:rsid w:val="00C07A35"/>
    <w:rsid w:val="00C07C2E"/>
    <w:rsid w:val="00C07D4A"/>
    <w:rsid w:val="00C07ED2"/>
    <w:rsid w:val="00C100AD"/>
    <w:rsid w:val="00C104BA"/>
    <w:rsid w:val="00C10503"/>
    <w:rsid w:val="00C10660"/>
    <w:rsid w:val="00C106C3"/>
    <w:rsid w:val="00C1094F"/>
    <w:rsid w:val="00C10A7E"/>
    <w:rsid w:val="00C10A8F"/>
    <w:rsid w:val="00C10C88"/>
    <w:rsid w:val="00C10E61"/>
    <w:rsid w:val="00C11080"/>
    <w:rsid w:val="00C110AB"/>
    <w:rsid w:val="00C11161"/>
    <w:rsid w:val="00C11219"/>
    <w:rsid w:val="00C11361"/>
    <w:rsid w:val="00C114A5"/>
    <w:rsid w:val="00C115FE"/>
    <w:rsid w:val="00C1178B"/>
    <w:rsid w:val="00C117DF"/>
    <w:rsid w:val="00C1182A"/>
    <w:rsid w:val="00C118A3"/>
    <w:rsid w:val="00C11ABC"/>
    <w:rsid w:val="00C11C07"/>
    <w:rsid w:val="00C11DC6"/>
    <w:rsid w:val="00C11F17"/>
    <w:rsid w:val="00C11F52"/>
    <w:rsid w:val="00C121C8"/>
    <w:rsid w:val="00C121E2"/>
    <w:rsid w:val="00C122BB"/>
    <w:rsid w:val="00C122D3"/>
    <w:rsid w:val="00C12513"/>
    <w:rsid w:val="00C12753"/>
    <w:rsid w:val="00C1276B"/>
    <w:rsid w:val="00C128A0"/>
    <w:rsid w:val="00C12947"/>
    <w:rsid w:val="00C12975"/>
    <w:rsid w:val="00C12A27"/>
    <w:rsid w:val="00C12A35"/>
    <w:rsid w:val="00C12B7C"/>
    <w:rsid w:val="00C12C72"/>
    <w:rsid w:val="00C12CD0"/>
    <w:rsid w:val="00C12D03"/>
    <w:rsid w:val="00C12D59"/>
    <w:rsid w:val="00C12DE5"/>
    <w:rsid w:val="00C12E4B"/>
    <w:rsid w:val="00C12E91"/>
    <w:rsid w:val="00C12E9D"/>
    <w:rsid w:val="00C12EC2"/>
    <w:rsid w:val="00C12F56"/>
    <w:rsid w:val="00C13016"/>
    <w:rsid w:val="00C130CE"/>
    <w:rsid w:val="00C132F9"/>
    <w:rsid w:val="00C135F2"/>
    <w:rsid w:val="00C13600"/>
    <w:rsid w:val="00C13788"/>
    <w:rsid w:val="00C13854"/>
    <w:rsid w:val="00C138C4"/>
    <w:rsid w:val="00C13CBC"/>
    <w:rsid w:val="00C1420B"/>
    <w:rsid w:val="00C1438E"/>
    <w:rsid w:val="00C143A4"/>
    <w:rsid w:val="00C1478E"/>
    <w:rsid w:val="00C1495E"/>
    <w:rsid w:val="00C14A1C"/>
    <w:rsid w:val="00C14A46"/>
    <w:rsid w:val="00C14AC9"/>
    <w:rsid w:val="00C14AE8"/>
    <w:rsid w:val="00C14D2B"/>
    <w:rsid w:val="00C153C1"/>
    <w:rsid w:val="00C1555C"/>
    <w:rsid w:val="00C1566C"/>
    <w:rsid w:val="00C15708"/>
    <w:rsid w:val="00C15B13"/>
    <w:rsid w:val="00C15D53"/>
    <w:rsid w:val="00C15D94"/>
    <w:rsid w:val="00C15DA3"/>
    <w:rsid w:val="00C15DC2"/>
    <w:rsid w:val="00C15DD2"/>
    <w:rsid w:val="00C16069"/>
    <w:rsid w:val="00C1607F"/>
    <w:rsid w:val="00C16214"/>
    <w:rsid w:val="00C1627D"/>
    <w:rsid w:val="00C16536"/>
    <w:rsid w:val="00C1661B"/>
    <w:rsid w:val="00C16643"/>
    <w:rsid w:val="00C16781"/>
    <w:rsid w:val="00C168ED"/>
    <w:rsid w:val="00C169A1"/>
    <w:rsid w:val="00C16AEA"/>
    <w:rsid w:val="00C16C57"/>
    <w:rsid w:val="00C16C6E"/>
    <w:rsid w:val="00C16CC4"/>
    <w:rsid w:val="00C16DC8"/>
    <w:rsid w:val="00C16F00"/>
    <w:rsid w:val="00C17031"/>
    <w:rsid w:val="00C1732D"/>
    <w:rsid w:val="00C173C5"/>
    <w:rsid w:val="00C1749E"/>
    <w:rsid w:val="00C174A4"/>
    <w:rsid w:val="00C17581"/>
    <w:rsid w:val="00C176EB"/>
    <w:rsid w:val="00C176EC"/>
    <w:rsid w:val="00C17921"/>
    <w:rsid w:val="00C17973"/>
    <w:rsid w:val="00C179EE"/>
    <w:rsid w:val="00C17BCD"/>
    <w:rsid w:val="00C17C08"/>
    <w:rsid w:val="00C17D12"/>
    <w:rsid w:val="00C17D8C"/>
    <w:rsid w:val="00C17E75"/>
    <w:rsid w:val="00C17E97"/>
    <w:rsid w:val="00C17EA9"/>
    <w:rsid w:val="00C20102"/>
    <w:rsid w:val="00C20241"/>
    <w:rsid w:val="00C20312"/>
    <w:rsid w:val="00C20316"/>
    <w:rsid w:val="00C20336"/>
    <w:rsid w:val="00C20377"/>
    <w:rsid w:val="00C20412"/>
    <w:rsid w:val="00C2072D"/>
    <w:rsid w:val="00C2073E"/>
    <w:rsid w:val="00C2094E"/>
    <w:rsid w:val="00C209C2"/>
    <w:rsid w:val="00C20A55"/>
    <w:rsid w:val="00C20B8A"/>
    <w:rsid w:val="00C20BE5"/>
    <w:rsid w:val="00C20C43"/>
    <w:rsid w:val="00C20D0B"/>
    <w:rsid w:val="00C20D95"/>
    <w:rsid w:val="00C20DB6"/>
    <w:rsid w:val="00C20DFD"/>
    <w:rsid w:val="00C20F8D"/>
    <w:rsid w:val="00C210A6"/>
    <w:rsid w:val="00C2123B"/>
    <w:rsid w:val="00C212B1"/>
    <w:rsid w:val="00C21758"/>
    <w:rsid w:val="00C21942"/>
    <w:rsid w:val="00C21990"/>
    <w:rsid w:val="00C21A9F"/>
    <w:rsid w:val="00C21BB3"/>
    <w:rsid w:val="00C21C3E"/>
    <w:rsid w:val="00C21C77"/>
    <w:rsid w:val="00C21D0E"/>
    <w:rsid w:val="00C21D62"/>
    <w:rsid w:val="00C21F52"/>
    <w:rsid w:val="00C220E9"/>
    <w:rsid w:val="00C22148"/>
    <w:rsid w:val="00C22215"/>
    <w:rsid w:val="00C22270"/>
    <w:rsid w:val="00C2233D"/>
    <w:rsid w:val="00C2234E"/>
    <w:rsid w:val="00C22467"/>
    <w:rsid w:val="00C2266F"/>
    <w:rsid w:val="00C226E7"/>
    <w:rsid w:val="00C22734"/>
    <w:rsid w:val="00C22782"/>
    <w:rsid w:val="00C22905"/>
    <w:rsid w:val="00C22908"/>
    <w:rsid w:val="00C22991"/>
    <w:rsid w:val="00C229D9"/>
    <w:rsid w:val="00C22B78"/>
    <w:rsid w:val="00C22BF0"/>
    <w:rsid w:val="00C22DE0"/>
    <w:rsid w:val="00C22EE0"/>
    <w:rsid w:val="00C22FAC"/>
    <w:rsid w:val="00C230E7"/>
    <w:rsid w:val="00C2316C"/>
    <w:rsid w:val="00C23221"/>
    <w:rsid w:val="00C23285"/>
    <w:rsid w:val="00C233EF"/>
    <w:rsid w:val="00C2365B"/>
    <w:rsid w:val="00C23739"/>
    <w:rsid w:val="00C23852"/>
    <w:rsid w:val="00C23AE6"/>
    <w:rsid w:val="00C23B36"/>
    <w:rsid w:val="00C23C98"/>
    <w:rsid w:val="00C23D4C"/>
    <w:rsid w:val="00C23D69"/>
    <w:rsid w:val="00C23DF3"/>
    <w:rsid w:val="00C23E27"/>
    <w:rsid w:val="00C23F0E"/>
    <w:rsid w:val="00C241A3"/>
    <w:rsid w:val="00C241D9"/>
    <w:rsid w:val="00C24230"/>
    <w:rsid w:val="00C2426B"/>
    <w:rsid w:val="00C2431D"/>
    <w:rsid w:val="00C243B8"/>
    <w:rsid w:val="00C24410"/>
    <w:rsid w:val="00C244FF"/>
    <w:rsid w:val="00C245CD"/>
    <w:rsid w:val="00C2475D"/>
    <w:rsid w:val="00C2478B"/>
    <w:rsid w:val="00C24998"/>
    <w:rsid w:val="00C24A16"/>
    <w:rsid w:val="00C24ADE"/>
    <w:rsid w:val="00C24BD5"/>
    <w:rsid w:val="00C24C57"/>
    <w:rsid w:val="00C24F74"/>
    <w:rsid w:val="00C2526B"/>
    <w:rsid w:val="00C25437"/>
    <w:rsid w:val="00C2546C"/>
    <w:rsid w:val="00C2548D"/>
    <w:rsid w:val="00C2555B"/>
    <w:rsid w:val="00C25568"/>
    <w:rsid w:val="00C25703"/>
    <w:rsid w:val="00C2572C"/>
    <w:rsid w:val="00C25872"/>
    <w:rsid w:val="00C259CD"/>
    <w:rsid w:val="00C25A31"/>
    <w:rsid w:val="00C25AC9"/>
    <w:rsid w:val="00C25ADE"/>
    <w:rsid w:val="00C25CF0"/>
    <w:rsid w:val="00C25D51"/>
    <w:rsid w:val="00C25F18"/>
    <w:rsid w:val="00C2607A"/>
    <w:rsid w:val="00C261E8"/>
    <w:rsid w:val="00C263AD"/>
    <w:rsid w:val="00C26442"/>
    <w:rsid w:val="00C26482"/>
    <w:rsid w:val="00C264EE"/>
    <w:rsid w:val="00C268FD"/>
    <w:rsid w:val="00C269A1"/>
    <w:rsid w:val="00C26A29"/>
    <w:rsid w:val="00C26BF3"/>
    <w:rsid w:val="00C26DA8"/>
    <w:rsid w:val="00C26E00"/>
    <w:rsid w:val="00C26F29"/>
    <w:rsid w:val="00C27180"/>
    <w:rsid w:val="00C271F0"/>
    <w:rsid w:val="00C272CF"/>
    <w:rsid w:val="00C272EA"/>
    <w:rsid w:val="00C2734A"/>
    <w:rsid w:val="00C27398"/>
    <w:rsid w:val="00C273F0"/>
    <w:rsid w:val="00C27429"/>
    <w:rsid w:val="00C275C1"/>
    <w:rsid w:val="00C27683"/>
    <w:rsid w:val="00C2796E"/>
    <w:rsid w:val="00C27976"/>
    <w:rsid w:val="00C27B8B"/>
    <w:rsid w:val="00C27BA8"/>
    <w:rsid w:val="00C27D79"/>
    <w:rsid w:val="00C3004C"/>
    <w:rsid w:val="00C30075"/>
    <w:rsid w:val="00C3013A"/>
    <w:rsid w:val="00C30315"/>
    <w:rsid w:val="00C304F7"/>
    <w:rsid w:val="00C30643"/>
    <w:rsid w:val="00C30983"/>
    <w:rsid w:val="00C30AC1"/>
    <w:rsid w:val="00C30ACB"/>
    <w:rsid w:val="00C30CEB"/>
    <w:rsid w:val="00C30D6B"/>
    <w:rsid w:val="00C30F9F"/>
    <w:rsid w:val="00C3109D"/>
    <w:rsid w:val="00C31100"/>
    <w:rsid w:val="00C3113D"/>
    <w:rsid w:val="00C312E1"/>
    <w:rsid w:val="00C31740"/>
    <w:rsid w:val="00C31982"/>
    <w:rsid w:val="00C31B00"/>
    <w:rsid w:val="00C31B93"/>
    <w:rsid w:val="00C31BB7"/>
    <w:rsid w:val="00C31D8A"/>
    <w:rsid w:val="00C31F0C"/>
    <w:rsid w:val="00C320BC"/>
    <w:rsid w:val="00C32116"/>
    <w:rsid w:val="00C3229A"/>
    <w:rsid w:val="00C3233A"/>
    <w:rsid w:val="00C3235D"/>
    <w:rsid w:val="00C323F3"/>
    <w:rsid w:val="00C32467"/>
    <w:rsid w:val="00C3273F"/>
    <w:rsid w:val="00C32938"/>
    <w:rsid w:val="00C32B4D"/>
    <w:rsid w:val="00C32DA6"/>
    <w:rsid w:val="00C32F17"/>
    <w:rsid w:val="00C32FD4"/>
    <w:rsid w:val="00C330B4"/>
    <w:rsid w:val="00C33216"/>
    <w:rsid w:val="00C33422"/>
    <w:rsid w:val="00C334C5"/>
    <w:rsid w:val="00C33864"/>
    <w:rsid w:val="00C33875"/>
    <w:rsid w:val="00C33A85"/>
    <w:rsid w:val="00C33AFF"/>
    <w:rsid w:val="00C33C76"/>
    <w:rsid w:val="00C33F28"/>
    <w:rsid w:val="00C33F75"/>
    <w:rsid w:val="00C34004"/>
    <w:rsid w:val="00C3406C"/>
    <w:rsid w:val="00C34086"/>
    <w:rsid w:val="00C340D2"/>
    <w:rsid w:val="00C341A6"/>
    <w:rsid w:val="00C341F6"/>
    <w:rsid w:val="00C342FE"/>
    <w:rsid w:val="00C34330"/>
    <w:rsid w:val="00C343D4"/>
    <w:rsid w:val="00C344A4"/>
    <w:rsid w:val="00C345DC"/>
    <w:rsid w:val="00C346DD"/>
    <w:rsid w:val="00C3477F"/>
    <w:rsid w:val="00C348B3"/>
    <w:rsid w:val="00C3494D"/>
    <w:rsid w:val="00C34AAA"/>
    <w:rsid w:val="00C34B3B"/>
    <w:rsid w:val="00C34B58"/>
    <w:rsid w:val="00C34CC0"/>
    <w:rsid w:val="00C34DA3"/>
    <w:rsid w:val="00C34DD0"/>
    <w:rsid w:val="00C34E22"/>
    <w:rsid w:val="00C350A0"/>
    <w:rsid w:val="00C35295"/>
    <w:rsid w:val="00C352BD"/>
    <w:rsid w:val="00C35597"/>
    <w:rsid w:val="00C3560B"/>
    <w:rsid w:val="00C35614"/>
    <w:rsid w:val="00C35673"/>
    <w:rsid w:val="00C35B8A"/>
    <w:rsid w:val="00C35B8B"/>
    <w:rsid w:val="00C35C56"/>
    <w:rsid w:val="00C35EAA"/>
    <w:rsid w:val="00C36281"/>
    <w:rsid w:val="00C363E6"/>
    <w:rsid w:val="00C36554"/>
    <w:rsid w:val="00C36644"/>
    <w:rsid w:val="00C3664D"/>
    <w:rsid w:val="00C3667D"/>
    <w:rsid w:val="00C36731"/>
    <w:rsid w:val="00C36747"/>
    <w:rsid w:val="00C369F1"/>
    <w:rsid w:val="00C36CEF"/>
    <w:rsid w:val="00C36D25"/>
    <w:rsid w:val="00C37064"/>
    <w:rsid w:val="00C3714E"/>
    <w:rsid w:val="00C37164"/>
    <w:rsid w:val="00C37179"/>
    <w:rsid w:val="00C371C0"/>
    <w:rsid w:val="00C37570"/>
    <w:rsid w:val="00C37618"/>
    <w:rsid w:val="00C37777"/>
    <w:rsid w:val="00C37861"/>
    <w:rsid w:val="00C3789C"/>
    <w:rsid w:val="00C37A2D"/>
    <w:rsid w:val="00C37ACC"/>
    <w:rsid w:val="00C37B73"/>
    <w:rsid w:val="00C37BA3"/>
    <w:rsid w:val="00C37E09"/>
    <w:rsid w:val="00C37E6B"/>
    <w:rsid w:val="00C37EE0"/>
    <w:rsid w:val="00C4005F"/>
    <w:rsid w:val="00C40073"/>
    <w:rsid w:val="00C40319"/>
    <w:rsid w:val="00C4044C"/>
    <w:rsid w:val="00C404D0"/>
    <w:rsid w:val="00C40533"/>
    <w:rsid w:val="00C40583"/>
    <w:rsid w:val="00C407EB"/>
    <w:rsid w:val="00C4096C"/>
    <w:rsid w:val="00C409FE"/>
    <w:rsid w:val="00C40BFC"/>
    <w:rsid w:val="00C40DA0"/>
    <w:rsid w:val="00C40E5B"/>
    <w:rsid w:val="00C40EFC"/>
    <w:rsid w:val="00C40F59"/>
    <w:rsid w:val="00C41069"/>
    <w:rsid w:val="00C41173"/>
    <w:rsid w:val="00C41189"/>
    <w:rsid w:val="00C412E5"/>
    <w:rsid w:val="00C414D0"/>
    <w:rsid w:val="00C4175F"/>
    <w:rsid w:val="00C41B96"/>
    <w:rsid w:val="00C41CCD"/>
    <w:rsid w:val="00C41D22"/>
    <w:rsid w:val="00C41DD9"/>
    <w:rsid w:val="00C41FB1"/>
    <w:rsid w:val="00C4201B"/>
    <w:rsid w:val="00C420C5"/>
    <w:rsid w:val="00C42118"/>
    <w:rsid w:val="00C42654"/>
    <w:rsid w:val="00C42664"/>
    <w:rsid w:val="00C42711"/>
    <w:rsid w:val="00C427A2"/>
    <w:rsid w:val="00C429F1"/>
    <w:rsid w:val="00C42A05"/>
    <w:rsid w:val="00C42C97"/>
    <w:rsid w:val="00C42CE3"/>
    <w:rsid w:val="00C42D14"/>
    <w:rsid w:val="00C42D80"/>
    <w:rsid w:val="00C42E81"/>
    <w:rsid w:val="00C42FAB"/>
    <w:rsid w:val="00C432F0"/>
    <w:rsid w:val="00C432FA"/>
    <w:rsid w:val="00C4339B"/>
    <w:rsid w:val="00C4361B"/>
    <w:rsid w:val="00C436DE"/>
    <w:rsid w:val="00C43763"/>
    <w:rsid w:val="00C4377D"/>
    <w:rsid w:val="00C43822"/>
    <w:rsid w:val="00C43A92"/>
    <w:rsid w:val="00C43C89"/>
    <w:rsid w:val="00C43EDA"/>
    <w:rsid w:val="00C43F6B"/>
    <w:rsid w:val="00C43FC3"/>
    <w:rsid w:val="00C442E3"/>
    <w:rsid w:val="00C4444E"/>
    <w:rsid w:val="00C44491"/>
    <w:rsid w:val="00C444B6"/>
    <w:rsid w:val="00C444E8"/>
    <w:rsid w:val="00C446DA"/>
    <w:rsid w:val="00C44747"/>
    <w:rsid w:val="00C44825"/>
    <w:rsid w:val="00C44872"/>
    <w:rsid w:val="00C449F1"/>
    <w:rsid w:val="00C44A86"/>
    <w:rsid w:val="00C44AD1"/>
    <w:rsid w:val="00C44AF1"/>
    <w:rsid w:val="00C44B1D"/>
    <w:rsid w:val="00C44BE4"/>
    <w:rsid w:val="00C44DEE"/>
    <w:rsid w:val="00C45017"/>
    <w:rsid w:val="00C45052"/>
    <w:rsid w:val="00C4507B"/>
    <w:rsid w:val="00C45093"/>
    <w:rsid w:val="00C45100"/>
    <w:rsid w:val="00C451D0"/>
    <w:rsid w:val="00C45246"/>
    <w:rsid w:val="00C45250"/>
    <w:rsid w:val="00C4558C"/>
    <w:rsid w:val="00C457A4"/>
    <w:rsid w:val="00C45C99"/>
    <w:rsid w:val="00C45DEE"/>
    <w:rsid w:val="00C45E79"/>
    <w:rsid w:val="00C45EDC"/>
    <w:rsid w:val="00C460C9"/>
    <w:rsid w:val="00C460FA"/>
    <w:rsid w:val="00C46226"/>
    <w:rsid w:val="00C46495"/>
    <w:rsid w:val="00C4655D"/>
    <w:rsid w:val="00C46560"/>
    <w:rsid w:val="00C46751"/>
    <w:rsid w:val="00C4679E"/>
    <w:rsid w:val="00C46A5F"/>
    <w:rsid w:val="00C46B88"/>
    <w:rsid w:val="00C46C3D"/>
    <w:rsid w:val="00C46FAC"/>
    <w:rsid w:val="00C4708C"/>
    <w:rsid w:val="00C47198"/>
    <w:rsid w:val="00C472DE"/>
    <w:rsid w:val="00C473AF"/>
    <w:rsid w:val="00C47425"/>
    <w:rsid w:val="00C4746C"/>
    <w:rsid w:val="00C474C1"/>
    <w:rsid w:val="00C47757"/>
    <w:rsid w:val="00C4775A"/>
    <w:rsid w:val="00C47879"/>
    <w:rsid w:val="00C47943"/>
    <w:rsid w:val="00C47950"/>
    <w:rsid w:val="00C47992"/>
    <w:rsid w:val="00C479FE"/>
    <w:rsid w:val="00C47A36"/>
    <w:rsid w:val="00C47C04"/>
    <w:rsid w:val="00C47D54"/>
    <w:rsid w:val="00C47D76"/>
    <w:rsid w:val="00C500BC"/>
    <w:rsid w:val="00C50184"/>
    <w:rsid w:val="00C501A4"/>
    <w:rsid w:val="00C502CA"/>
    <w:rsid w:val="00C5032D"/>
    <w:rsid w:val="00C50382"/>
    <w:rsid w:val="00C5068B"/>
    <w:rsid w:val="00C5072A"/>
    <w:rsid w:val="00C5092F"/>
    <w:rsid w:val="00C50AE1"/>
    <w:rsid w:val="00C50BA4"/>
    <w:rsid w:val="00C50BF3"/>
    <w:rsid w:val="00C50BF6"/>
    <w:rsid w:val="00C50CC1"/>
    <w:rsid w:val="00C50CCD"/>
    <w:rsid w:val="00C50D37"/>
    <w:rsid w:val="00C50D43"/>
    <w:rsid w:val="00C50DA2"/>
    <w:rsid w:val="00C51213"/>
    <w:rsid w:val="00C51298"/>
    <w:rsid w:val="00C513E2"/>
    <w:rsid w:val="00C513F4"/>
    <w:rsid w:val="00C5143F"/>
    <w:rsid w:val="00C51450"/>
    <w:rsid w:val="00C51585"/>
    <w:rsid w:val="00C51684"/>
    <w:rsid w:val="00C5182D"/>
    <w:rsid w:val="00C5191E"/>
    <w:rsid w:val="00C51A3F"/>
    <w:rsid w:val="00C51B58"/>
    <w:rsid w:val="00C51C49"/>
    <w:rsid w:val="00C51D59"/>
    <w:rsid w:val="00C51F06"/>
    <w:rsid w:val="00C51F41"/>
    <w:rsid w:val="00C5208C"/>
    <w:rsid w:val="00C520E2"/>
    <w:rsid w:val="00C524AF"/>
    <w:rsid w:val="00C525CF"/>
    <w:rsid w:val="00C525EB"/>
    <w:rsid w:val="00C52712"/>
    <w:rsid w:val="00C5283A"/>
    <w:rsid w:val="00C529E9"/>
    <w:rsid w:val="00C52A53"/>
    <w:rsid w:val="00C52B18"/>
    <w:rsid w:val="00C52B99"/>
    <w:rsid w:val="00C52D3D"/>
    <w:rsid w:val="00C52FE5"/>
    <w:rsid w:val="00C53132"/>
    <w:rsid w:val="00C53199"/>
    <w:rsid w:val="00C531A5"/>
    <w:rsid w:val="00C532C5"/>
    <w:rsid w:val="00C5342C"/>
    <w:rsid w:val="00C5345D"/>
    <w:rsid w:val="00C53467"/>
    <w:rsid w:val="00C5359C"/>
    <w:rsid w:val="00C53605"/>
    <w:rsid w:val="00C53741"/>
    <w:rsid w:val="00C53AAD"/>
    <w:rsid w:val="00C53BE3"/>
    <w:rsid w:val="00C53BF6"/>
    <w:rsid w:val="00C53D1A"/>
    <w:rsid w:val="00C53DBB"/>
    <w:rsid w:val="00C5404F"/>
    <w:rsid w:val="00C540DF"/>
    <w:rsid w:val="00C54401"/>
    <w:rsid w:val="00C545A4"/>
    <w:rsid w:val="00C548C6"/>
    <w:rsid w:val="00C549F2"/>
    <w:rsid w:val="00C54D8C"/>
    <w:rsid w:val="00C55087"/>
    <w:rsid w:val="00C55337"/>
    <w:rsid w:val="00C5559B"/>
    <w:rsid w:val="00C55634"/>
    <w:rsid w:val="00C558DD"/>
    <w:rsid w:val="00C55980"/>
    <w:rsid w:val="00C55994"/>
    <w:rsid w:val="00C55BBC"/>
    <w:rsid w:val="00C55BBE"/>
    <w:rsid w:val="00C55C07"/>
    <w:rsid w:val="00C55CB8"/>
    <w:rsid w:val="00C55D41"/>
    <w:rsid w:val="00C55ECC"/>
    <w:rsid w:val="00C55F37"/>
    <w:rsid w:val="00C55F92"/>
    <w:rsid w:val="00C561AB"/>
    <w:rsid w:val="00C56259"/>
    <w:rsid w:val="00C56265"/>
    <w:rsid w:val="00C56420"/>
    <w:rsid w:val="00C56465"/>
    <w:rsid w:val="00C56587"/>
    <w:rsid w:val="00C56752"/>
    <w:rsid w:val="00C56852"/>
    <w:rsid w:val="00C568DB"/>
    <w:rsid w:val="00C56903"/>
    <w:rsid w:val="00C56951"/>
    <w:rsid w:val="00C569F1"/>
    <w:rsid w:val="00C56B51"/>
    <w:rsid w:val="00C56B93"/>
    <w:rsid w:val="00C56BB0"/>
    <w:rsid w:val="00C56D35"/>
    <w:rsid w:val="00C56E9B"/>
    <w:rsid w:val="00C56FC1"/>
    <w:rsid w:val="00C5705D"/>
    <w:rsid w:val="00C57464"/>
    <w:rsid w:val="00C5753A"/>
    <w:rsid w:val="00C575E1"/>
    <w:rsid w:val="00C5770B"/>
    <w:rsid w:val="00C5776B"/>
    <w:rsid w:val="00C57865"/>
    <w:rsid w:val="00C578AB"/>
    <w:rsid w:val="00C57A4A"/>
    <w:rsid w:val="00C57AEF"/>
    <w:rsid w:val="00C57EE1"/>
    <w:rsid w:val="00C57F8E"/>
    <w:rsid w:val="00C600D8"/>
    <w:rsid w:val="00C60398"/>
    <w:rsid w:val="00C603C6"/>
    <w:rsid w:val="00C60509"/>
    <w:rsid w:val="00C60641"/>
    <w:rsid w:val="00C606FA"/>
    <w:rsid w:val="00C6073D"/>
    <w:rsid w:val="00C60914"/>
    <w:rsid w:val="00C60976"/>
    <w:rsid w:val="00C60B96"/>
    <w:rsid w:val="00C60CAE"/>
    <w:rsid w:val="00C60F1F"/>
    <w:rsid w:val="00C6108E"/>
    <w:rsid w:val="00C614BA"/>
    <w:rsid w:val="00C61681"/>
    <w:rsid w:val="00C61A77"/>
    <w:rsid w:val="00C61EC9"/>
    <w:rsid w:val="00C61F1C"/>
    <w:rsid w:val="00C61F8E"/>
    <w:rsid w:val="00C62245"/>
    <w:rsid w:val="00C6234B"/>
    <w:rsid w:val="00C62588"/>
    <w:rsid w:val="00C629B6"/>
    <w:rsid w:val="00C62A28"/>
    <w:rsid w:val="00C62AE1"/>
    <w:rsid w:val="00C62D12"/>
    <w:rsid w:val="00C62D88"/>
    <w:rsid w:val="00C62E05"/>
    <w:rsid w:val="00C62F84"/>
    <w:rsid w:val="00C63039"/>
    <w:rsid w:val="00C630D2"/>
    <w:rsid w:val="00C630F0"/>
    <w:rsid w:val="00C63107"/>
    <w:rsid w:val="00C631A7"/>
    <w:rsid w:val="00C6326A"/>
    <w:rsid w:val="00C6346B"/>
    <w:rsid w:val="00C637A9"/>
    <w:rsid w:val="00C63947"/>
    <w:rsid w:val="00C63F17"/>
    <w:rsid w:val="00C63F45"/>
    <w:rsid w:val="00C63F51"/>
    <w:rsid w:val="00C63FF6"/>
    <w:rsid w:val="00C640E7"/>
    <w:rsid w:val="00C641C3"/>
    <w:rsid w:val="00C64231"/>
    <w:rsid w:val="00C646E2"/>
    <w:rsid w:val="00C64770"/>
    <w:rsid w:val="00C648F9"/>
    <w:rsid w:val="00C64906"/>
    <w:rsid w:val="00C64922"/>
    <w:rsid w:val="00C649B8"/>
    <w:rsid w:val="00C64DC5"/>
    <w:rsid w:val="00C64FE6"/>
    <w:rsid w:val="00C6509A"/>
    <w:rsid w:val="00C650A4"/>
    <w:rsid w:val="00C65112"/>
    <w:rsid w:val="00C65296"/>
    <w:rsid w:val="00C65553"/>
    <w:rsid w:val="00C65574"/>
    <w:rsid w:val="00C6563E"/>
    <w:rsid w:val="00C65703"/>
    <w:rsid w:val="00C658C9"/>
    <w:rsid w:val="00C659E3"/>
    <w:rsid w:val="00C65CA7"/>
    <w:rsid w:val="00C65D12"/>
    <w:rsid w:val="00C65E4B"/>
    <w:rsid w:val="00C65EA6"/>
    <w:rsid w:val="00C660BF"/>
    <w:rsid w:val="00C66152"/>
    <w:rsid w:val="00C66347"/>
    <w:rsid w:val="00C66401"/>
    <w:rsid w:val="00C6646C"/>
    <w:rsid w:val="00C6663F"/>
    <w:rsid w:val="00C667B7"/>
    <w:rsid w:val="00C66905"/>
    <w:rsid w:val="00C669B1"/>
    <w:rsid w:val="00C66A6E"/>
    <w:rsid w:val="00C66AB8"/>
    <w:rsid w:val="00C66B04"/>
    <w:rsid w:val="00C66BFB"/>
    <w:rsid w:val="00C66DA8"/>
    <w:rsid w:val="00C6701D"/>
    <w:rsid w:val="00C67260"/>
    <w:rsid w:val="00C672FA"/>
    <w:rsid w:val="00C67356"/>
    <w:rsid w:val="00C6763A"/>
    <w:rsid w:val="00C67928"/>
    <w:rsid w:val="00C67E48"/>
    <w:rsid w:val="00C67FC8"/>
    <w:rsid w:val="00C7058D"/>
    <w:rsid w:val="00C70698"/>
    <w:rsid w:val="00C707C2"/>
    <w:rsid w:val="00C7090E"/>
    <w:rsid w:val="00C70A7E"/>
    <w:rsid w:val="00C70B27"/>
    <w:rsid w:val="00C70D83"/>
    <w:rsid w:val="00C70E63"/>
    <w:rsid w:val="00C71189"/>
    <w:rsid w:val="00C711D1"/>
    <w:rsid w:val="00C71577"/>
    <w:rsid w:val="00C7182B"/>
    <w:rsid w:val="00C71968"/>
    <w:rsid w:val="00C71998"/>
    <w:rsid w:val="00C71A19"/>
    <w:rsid w:val="00C71A27"/>
    <w:rsid w:val="00C71C74"/>
    <w:rsid w:val="00C71C81"/>
    <w:rsid w:val="00C71CB2"/>
    <w:rsid w:val="00C71D04"/>
    <w:rsid w:val="00C71D5B"/>
    <w:rsid w:val="00C72043"/>
    <w:rsid w:val="00C72290"/>
    <w:rsid w:val="00C727F2"/>
    <w:rsid w:val="00C72D0E"/>
    <w:rsid w:val="00C72D9E"/>
    <w:rsid w:val="00C72E92"/>
    <w:rsid w:val="00C73181"/>
    <w:rsid w:val="00C7334C"/>
    <w:rsid w:val="00C733F4"/>
    <w:rsid w:val="00C7342F"/>
    <w:rsid w:val="00C7365D"/>
    <w:rsid w:val="00C736CA"/>
    <w:rsid w:val="00C737ED"/>
    <w:rsid w:val="00C7380E"/>
    <w:rsid w:val="00C739FC"/>
    <w:rsid w:val="00C73BB3"/>
    <w:rsid w:val="00C73D6A"/>
    <w:rsid w:val="00C73DAD"/>
    <w:rsid w:val="00C73F63"/>
    <w:rsid w:val="00C74028"/>
    <w:rsid w:val="00C7415B"/>
    <w:rsid w:val="00C741D9"/>
    <w:rsid w:val="00C74246"/>
    <w:rsid w:val="00C74595"/>
    <w:rsid w:val="00C7470A"/>
    <w:rsid w:val="00C74C34"/>
    <w:rsid w:val="00C74CC7"/>
    <w:rsid w:val="00C74E41"/>
    <w:rsid w:val="00C74EF3"/>
    <w:rsid w:val="00C74F44"/>
    <w:rsid w:val="00C75006"/>
    <w:rsid w:val="00C752EE"/>
    <w:rsid w:val="00C75325"/>
    <w:rsid w:val="00C75341"/>
    <w:rsid w:val="00C75348"/>
    <w:rsid w:val="00C753D1"/>
    <w:rsid w:val="00C75414"/>
    <w:rsid w:val="00C754BE"/>
    <w:rsid w:val="00C7557D"/>
    <w:rsid w:val="00C757BC"/>
    <w:rsid w:val="00C757EA"/>
    <w:rsid w:val="00C75904"/>
    <w:rsid w:val="00C75929"/>
    <w:rsid w:val="00C75998"/>
    <w:rsid w:val="00C759AE"/>
    <w:rsid w:val="00C759E4"/>
    <w:rsid w:val="00C75C60"/>
    <w:rsid w:val="00C75E64"/>
    <w:rsid w:val="00C75F35"/>
    <w:rsid w:val="00C761A2"/>
    <w:rsid w:val="00C762E2"/>
    <w:rsid w:val="00C763D0"/>
    <w:rsid w:val="00C763F6"/>
    <w:rsid w:val="00C7655D"/>
    <w:rsid w:val="00C766F5"/>
    <w:rsid w:val="00C76930"/>
    <w:rsid w:val="00C76D98"/>
    <w:rsid w:val="00C76E7B"/>
    <w:rsid w:val="00C76F00"/>
    <w:rsid w:val="00C7704D"/>
    <w:rsid w:val="00C7724F"/>
    <w:rsid w:val="00C7725B"/>
    <w:rsid w:val="00C7738B"/>
    <w:rsid w:val="00C77510"/>
    <w:rsid w:val="00C7762E"/>
    <w:rsid w:val="00C77777"/>
    <w:rsid w:val="00C7784B"/>
    <w:rsid w:val="00C778DF"/>
    <w:rsid w:val="00C77A48"/>
    <w:rsid w:val="00C77A74"/>
    <w:rsid w:val="00C77A83"/>
    <w:rsid w:val="00C77C5C"/>
    <w:rsid w:val="00C77E0D"/>
    <w:rsid w:val="00C77EDD"/>
    <w:rsid w:val="00C77F21"/>
    <w:rsid w:val="00C77F85"/>
    <w:rsid w:val="00C80011"/>
    <w:rsid w:val="00C800D5"/>
    <w:rsid w:val="00C8025F"/>
    <w:rsid w:val="00C802A0"/>
    <w:rsid w:val="00C802D0"/>
    <w:rsid w:val="00C80307"/>
    <w:rsid w:val="00C80467"/>
    <w:rsid w:val="00C80609"/>
    <w:rsid w:val="00C8083A"/>
    <w:rsid w:val="00C80AB5"/>
    <w:rsid w:val="00C80B29"/>
    <w:rsid w:val="00C80C8C"/>
    <w:rsid w:val="00C80E44"/>
    <w:rsid w:val="00C80E80"/>
    <w:rsid w:val="00C81172"/>
    <w:rsid w:val="00C811F5"/>
    <w:rsid w:val="00C8131F"/>
    <w:rsid w:val="00C8134D"/>
    <w:rsid w:val="00C81765"/>
    <w:rsid w:val="00C817EF"/>
    <w:rsid w:val="00C819D2"/>
    <w:rsid w:val="00C81BCE"/>
    <w:rsid w:val="00C81ED2"/>
    <w:rsid w:val="00C81F04"/>
    <w:rsid w:val="00C81F4A"/>
    <w:rsid w:val="00C820A5"/>
    <w:rsid w:val="00C82157"/>
    <w:rsid w:val="00C82515"/>
    <w:rsid w:val="00C8263D"/>
    <w:rsid w:val="00C827D2"/>
    <w:rsid w:val="00C828C1"/>
    <w:rsid w:val="00C82A9D"/>
    <w:rsid w:val="00C82BDB"/>
    <w:rsid w:val="00C82D3C"/>
    <w:rsid w:val="00C83228"/>
    <w:rsid w:val="00C83236"/>
    <w:rsid w:val="00C83774"/>
    <w:rsid w:val="00C837FD"/>
    <w:rsid w:val="00C83AAB"/>
    <w:rsid w:val="00C83B32"/>
    <w:rsid w:val="00C83B89"/>
    <w:rsid w:val="00C83C8F"/>
    <w:rsid w:val="00C8408E"/>
    <w:rsid w:val="00C8479E"/>
    <w:rsid w:val="00C84820"/>
    <w:rsid w:val="00C848CD"/>
    <w:rsid w:val="00C84B2C"/>
    <w:rsid w:val="00C84B84"/>
    <w:rsid w:val="00C84C55"/>
    <w:rsid w:val="00C84CAD"/>
    <w:rsid w:val="00C84DD4"/>
    <w:rsid w:val="00C84E10"/>
    <w:rsid w:val="00C852B1"/>
    <w:rsid w:val="00C8534A"/>
    <w:rsid w:val="00C853BF"/>
    <w:rsid w:val="00C855B8"/>
    <w:rsid w:val="00C85654"/>
    <w:rsid w:val="00C859E3"/>
    <w:rsid w:val="00C85B05"/>
    <w:rsid w:val="00C85B8D"/>
    <w:rsid w:val="00C85E26"/>
    <w:rsid w:val="00C85E33"/>
    <w:rsid w:val="00C85E71"/>
    <w:rsid w:val="00C86149"/>
    <w:rsid w:val="00C8643D"/>
    <w:rsid w:val="00C86446"/>
    <w:rsid w:val="00C865A4"/>
    <w:rsid w:val="00C865D4"/>
    <w:rsid w:val="00C86656"/>
    <w:rsid w:val="00C86F27"/>
    <w:rsid w:val="00C86F5E"/>
    <w:rsid w:val="00C8707D"/>
    <w:rsid w:val="00C871E6"/>
    <w:rsid w:val="00C87266"/>
    <w:rsid w:val="00C8732E"/>
    <w:rsid w:val="00C873FE"/>
    <w:rsid w:val="00C87552"/>
    <w:rsid w:val="00C8772D"/>
    <w:rsid w:val="00C87786"/>
    <w:rsid w:val="00C87A3C"/>
    <w:rsid w:val="00C87A7B"/>
    <w:rsid w:val="00C87AD3"/>
    <w:rsid w:val="00C87CCC"/>
    <w:rsid w:val="00C87D1E"/>
    <w:rsid w:val="00C901C0"/>
    <w:rsid w:val="00C90668"/>
    <w:rsid w:val="00C90731"/>
    <w:rsid w:val="00C90774"/>
    <w:rsid w:val="00C907BF"/>
    <w:rsid w:val="00C907D8"/>
    <w:rsid w:val="00C9081C"/>
    <w:rsid w:val="00C90867"/>
    <w:rsid w:val="00C909B2"/>
    <w:rsid w:val="00C90E75"/>
    <w:rsid w:val="00C90F4F"/>
    <w:rsid w:val="00C91009"/>
    <w:rsid w:val="00C91214"/>
    <w:rsid w:val="00C91294"/>
    <w:rsid w:val="00C915DC"/>
    <w:rsid w:val="00C9166D"/>
    <w:rsid w:val="00C91678"/>
    <w:rsid w:val="00C916ED"/>
    <w:rsid w:val="00C9179C"/>
    <w:rsid w:val="00C91926"/>
    <w:rsid w:val="00C9194E"/>
    <w:rsid w:val="00C919B2"/>
    <w:rsid w:val="00C91D0D"/>
    <w:rsid w:val="00C91E4F"/>
    <w:rsid w:val="00C91ECE"/>
    <w:rsid w:val="00C91FDF"/>
    <w:rsid w:val="00C9200F"/>
    <w:rsid w:val="00C9215D"/>
    <w:rsid w:val="00C922E7"/>
    <w:rsid w:val="00C9259A"/>
    <w:rsid w:val="00C928C1"/>
    <w:rsid w:val="00C92951"/>
    <w:rsid w:val="00C92957"/>
    <w:rsid w:val="00C929C7"/>
    <w:rsid w:val="00C92E77"/>
    <w:rsid w:val="00C92FAE"/>
    <w:rsid w:val="00C92FBC"/>
    <w:rsid w:val="00C92FE6"/>
    <w:rsid w:val="00C93560"/>
    <w:rsid w:val="00C935D4"/>
    <w:rsid w:val="00C93683"/>
    <w:rsid w:val="00C93758"/>
    <w:rsid w:val="00C93847"/>
    <w:rsid w:val="00C9392D"/>
    <w:rsid w:val="00C942BA"/>
    <w:rsid w:val="00C9437E"/>
    <w:rsid w:val="00C944BB"/>
    <w:rsid w:val="00C94780"/>
    <w:rsid w:val="00C94786"/>
    <w:rsid w:val="00C9483E"/>
    <w:rsid w:val="00C94967"/>
    <w:rsid w:val="00C94A15"/>
    <w:rsid w:val="00C94B64"/>
    <w:rsid w:val="00C94CE1"/>
    <w:rsid w:val="00C94D0D"/>
    <w:rsid w:val="00C94E60"/>
    <w:rsid w:val="00C9502C"/>
    <w:rsid w:val="00C951C2"/>
    <w:rsid w:val="00C951ED"/>
    <w:rsid w:val="00C95348"/>
    <w:rsid w:val="00C954B6"/>
    <w:rsid w:val="00C95563"/>
    <w:rsid w:val="00C95695"/>
    <w:rsid w:val="00C9572F"/>
    <w:rsid w:val="00C95748"/>
    <w:rsid w:val="00C95795"/>
    <w:rsid w:val="00C958AD"/>
    <w:rsid w:val="00C958B3"/>
    <w:rsid w:val="00C958F0"/>
    <w:rsid w:val="00C959FE"/>
    <w:rsid w:val="00C95A6A"/>
    <w:rsid w:val="00C95ADD"/>
    <w:rsid w:val="00C95C7C"/>
    <w:rsid w:val="00C95EA3"/>
    <w:rsid w:val="00C95F5F"/>
    <w:rsid w:val="00C95F9D"/>
    <w:rsid w:val="00C95FCA"/>
    <w:rsid w:val="00C961D5"/>
    <w:rsid w:val="00C961F5"/>
    <w:rsid w:val="00C96309"/>
    <w:rsid w:val="00C963F7"/>
    <w:rsid w:val="00C96566"/>
    <w:rsid w:val="00C96597"/>
    <w:rsid w:val="00C96693"/>
    <w:rsid w:val="00C967FA"/>
    <w:rsid w:val="00C96946"/>
    <w:rsid w:val="00C96A02"/>
    <w:rsid w:val="00C96A5C"/>
    <w:rsid w:val="00C96AD1"/>
    <w:rsid w:val="00C96AF0"/>
    <w:rsid w:val="00C96BCA"/>
    <w:rsid w:val="00C96E15"/>
    <w:rsid w:val="00C96E1E"/>
    <w:rsid w:val="00C96E4F"/>
    <w:rsid w:val="00C96F04"/>
    <w:rsid w:val="00C96F20"/>
    <w:rsid w:val="00C96F34"/>
    <w:rsid w:val="00C9707D"/>
    <w:rsid w:val="00C9719E"/>
    <w:rsid w:val="00C971D4"/>
    <w:rsid w:val="00C97286"/>
    <w:rsid w:val="00C97388"/>
    <w:rsid w:val="00C975DD"/>
    <w:rsid w:val="00C9766B"/>
    <w:rsid w:val="00C97674"/>
    <w:rsid w:val="00C976AB"/>
    <w:rsid w:val="00C979EE"/>
    <w:rsid w:val="00C97A3C"/>
    <w:rsid w:val="00C97ACF"/>
    <w:rsid w:val="00C97B49"/>
    <w:rsid w:val="00C97D64"/>
    <w:rsid w:val="00C97D78"/>
    <w:rsid w:val="00CA0051"/>
    <w:rsid w:val="00CA0163"/>
    <w:rsid w:val="00CA02C4"/>
    <w:rsid w:val="00CA054B"/>
    <w:rsid w:val="00CA07CE"/>
    <w:rsid w:val="00CA0A4B"/>
    <w:rsid w:val="00CA0A4D"/>
    <w:rsid w:val="00CA0A98"/>
    <w:rsid w:val="00CA0C34"/>
    <w:rsid w:val="00CA0C3E"/>
    <w:rsid w:val="00CA0C4B"/>
    <w:rsid w:val="00CA0C90"/>
    <w:rsid w:val="00CA0D4B"/>
    <w:rsid w:val="00CA0DF2"/>
    <w:rsid w:val="00CA0EC6"/>
    <w:rsid w:val="00CA11B2"/>
    <w:rsid w:val="00CA12E0"/>
    <w:rsid w:val="00CA152F"/>
    <w:rsid w:val="00CA1557"/>
    <w:rsid w:val="00CA182E"/>
    <w:rsid w:val="00CA1898"/>
    <w:rsid w:val="00CA1BC4"/>
    <w:rsid w:val="00CA1F58"/>
    <w:rsid w:val="00CA1F6F"/>
    <w:rsid w:val="00CA2065"/>
    <w:rsid w:val="00CA20D8"/>
    <w:rsid w:val="00CA2103"/>
    <w:rsid w:val="00CA2231"/>
    <w:rsid w:val="00CA2255"/>
    <w:rsid w:val="00CA22AB"/>
    <w:rsid w:val="00CA245E"/>
    <w:rsid w:val="00CA2472"/>
    <w:rsid w:val="00CA24EB"/>
    <w:rsid w:val="00CA258D"/>
    <w:rsid w:val="00CA28E8"/>
    <w:rsid w:val="00CA2939"/>
    <w:rsid w:val="00CA2E95"/>
    <w:rsid w:val="00CA2EEF"/>
    <w:rsid w:val="00CA2F0D"/>
    <w:rsid w:val="00CA3073"/>
    <w:rsid w:val="00CA3179"/>
    <w:rsid w:val="00CA322F"/>
    <w:rsid w:val="00CA32B7"/>
    <w:rsid w:val="00CA33E6"/>
    <w:rsid w:val="00CA366B"/>
    <w:rsid w:val="00CA3700"/>
    <w:rsid w:val="00CA3814"/>
    <w:rsid w:val="00CA383C"/>
    <w:rsid w:val="00CA387D"/>
    <w:rsid w:val="00CA3990"/>
    <w:rsid w:val="00CA39F9"/>
    <w:rsid w:val="00CA3AB4"/>
    <w:rsid w:val="00CA3ABB"/>
    <w:rsid w:val="00CA3D15"/>
    <w:rsid w:val="00CA4033"/>
    <w:rsid w:val="00CA41BF"/>
    <w:rsid w:val="00CA4411"/>
    <w:rsid w:val="00CA44A8"/>
    <w:rsid w:val="00CA4527"/>
    <w:rsid w:val="00CA4B13"/>
    <w:rsid w:val="00CA4DBF"/>
    <w:rsid w:val="00CA4F0C"/>
    <w:rsid w:val="00CA4F85"/>
    <w:rsid w:val="00CA4F86"/>
    <w:rsid w:val="00CA51C2"/>
    <w:rsid w:val="00CA520C"/>
    <w:rsid w:val="00CA54CC"/>
    <w:rsid w:val="00CA5583"/>
    <w:rsid w:val="00CA5586"/>
    <w:rsid w:val="00CA59BA"/>
    <w:rsid w:val="00CA5B68"/>
    <w:rsid w:val="00CA609E"/>
    <w:rsid w:val="00CA60A9"/>
    <w:rsid w:val="00CA60F3"/>
    <w:rsid w:val="00CA61B9"/>
    <w:rsid w:val="00CA62B1"/>
    <w:rsid w:val="00CA6459"/>
    <w:rsid w:val="00CA65AB"/>
    <w:rsid w:val="00CA68B7"/>
    <w:rsid w:val="00CA6C5A"/>
    <w:rsid w:val="00CA6D00"/>
    <w:rsid w:val="00CA712E"/>
    <w:rsid w:val="00CA719C"/>
    <w:rsid w:val="00CA73B5"/>
    <w:rsid w:val="00CA7452"/>
    <w:rsid w:val="00CA746A"/>
    <w:rsid w:val="00CA7695"/>
    <w:rsid w:val="00CA782D"/>
    <w:rsid w:val="00CA79F1"/>
    <w:rsid w:val="00CA7A28"/>
    <w:rsid w:val="00CA7CDE"/>
    <w:rsid w:val="00CA7CE0"/>
    <w:rsid w:val="00CA7CE7"/>
    <w:rsid w:val="00CA7E1D"/>
    <w:rsid w:val="00CA7E46"/>
    <w:rsid w:val="00CA7E49"/>
    <w:rsid w:val="00CA7E7D"/>
    <w:rsid w:val="00CB0180"/>
    <w:rsid w:val="00CB0361"/>
    <w:rsid w:val="00CB0488"/>
    <w:rsid w:val="00CB08CD"/>
    <w:rsid w:val="00CB0DD0"/>
    <w:rsid w:val="00CB0E68"/>
    <w:rsid w:val="00CB0EFC"/>
    <w:rsid w:val="00CB1380"/>
    <w:rsid w:val="00CB14A4"/>
    <w:rsid w:val="00CB1599"/>
    <w:rsid w:val="00CB1761"/>
    <w:rsid w:val="00CB186A"/>
    <w:rsid w:val="00CB1B69"/>
    <w:rsid w:val="00CB1C5E"/>
    <w:rsid w:val="00CB1D0A"/>
    <w:rsid w:val="00CB1E88"/>
    <w:rsid w:val="00CB209B"/>
    <w:rsid w:val="00CB2188"/>
    <w:rsid w:val="00CB2270"/>
    <w:rsid w:val="00CB2449"/>
    <w:rsid w:val="00CB25AD"/>
    <w:rsid w:val="00CB29BA"/>
    <w:rsid w:val="00CB2D5A"/>
    <w:rsid w:val="00CB2E06"/>
    <w:rsid w:val="00CB2EBD"/>
    <w:rsid w:val="00CB301C"/>
    <w:rsid w:val="00CB31A7"/>
    <w:rsid w:val="00CB3273"/>
    <w:rsid w:val="00CB32A4"/>
    <w:rsid w:val="00CB32D3"/>
    <w:rsid w:val="00CB34A7"/>
    <w:rsid w:val="00CB34DB"/>
    <w:rsid w:val="00CB3599"/>
    <w:rsid w:val="00CB35AD"/>
    <w:rsid w:val="00CB3628"/>
    <w:rsid w:val="00CB3634"/>
    <w:rsid w:val="00CB37A7"/>
    <w:rsid w:val="00CB3838"/>
    <w:rsid w:val="00CB3923"/>
    <w:rsid w:val="00CB3964"/>
    <w:rsid w:val="00CB3A69"/>
    <w:rsid w:val="00CB3BD6"/>
    <w:rsid w:val="00CB3C2E"/>
    <w:rsid w:val="00CB3C42"/>
    <w:rsid w:val="00CB3D2C"/>
    <w:rsid w:val="00CB3D62"/>
    <w:rsid w:val="00CB3D8C"/>
    <w:rsid w:val="00CB3DAC"/>
    <w:rsid w:val="00CB3EA4"/>
    <w:rsid w:val="00CB420F"/>
    <w:rsid w:val="00CB4212"/>
    <w:rsid w:val="00CB4324"/>
    <w:rsid w:val="00CB4529"/>
    <w:rsid w:val="00CB4717"/>
    <w:rsid w:val="00CB473F"/>
    <w:rsid w:val="00CB48EF"/>
    <w:rsid w:val="00CB4B74"/>
    <w:rsid w:val="00CB4C7E"/>
    <w:rsid w:val="00CB5103"/>
    <w:rsid w:val="00CB5167"/>
    <w:rsid w:val="00CB5240"/>
    <w:rsid w:val="00CB54BA"/>
    <w:rsid w:val="00CB54E3"/>
    <w:rsid w:val="00CB5635"/>
    <w:rsid w:val="00CB5715"/>
    <w:rsid w:val="00CB5777"/>
    <w:rsid w:val="00CB58DE"/>
    <w:rsid w:val="00CB5968"/>
    <w:rsid w:val="00CB5B17"/>
    <w:rsid w:val="00CB5B9C"/>
    <w:rsid w:val="00CB5DB2"/>
    <w:rsid w:val="00CB5DDE"/>
    <w:rsid w:val="00CB6368"/>
    <w:rsid w:val="00CB6493"/>
    <w:rsid w:val="00CB6506"/>
    <w:rsid w:val="00CB657C"/>
    <w:rsid w:val="00CB66D3"/>
    <w:rsid w:val="00CB67B9"/>
    <w:rsid w:val="00CB68E8"/>
    <w:rsid w:val="00CB6AD2"/>
    <w:rsid w:val="00CB6B26"/>
    <w:rsid w:val="00CB6C38"/>
    <w:rsid w:val="00CB6D5F"/>
    <w:rsid w:val="00CB6D67"/>
    <w:rsid w:val="00CB6F40"/>
    <w:rsid w:val="00CB6FE8"/>
    <w:rsid w:val="00CB703B"/>
    <w:rsid w:val="00CB7080"/>
    <w:rsid w:val="00CB70BE"/>
    <w:rsid w:val="00CB70E1"/>
    <w:rsid w:val="00CB7179"/>
    <w:rsid w:val="00CB718F"/>
    <w:rsid w:val="00CB71C4"/>
    <w:rsid w:val="00CB7503"/>
    <w:rsid w:val="00CB7600"/>
    <w:rsid w:val="00CB787A"/>
    <w:rsid w:val="00CB79E0"/>
    <w:rsid w:val="00CB7AB6"/>
    <w:rsid w:val="00CB7B26"/>
    <w:rsid w:val="00CB7B4D"/>
    <w:rsid w:val="00CB7BDC"/>
    <w:rsid w:val="00CC0175"/>
    <w:rsid w:val="00CC01B4"/>
    <w:rsid w:val="00CC0338"/>
    <w:rsid w:val="00CC0948"/>
    <w:rsid w:val="00CC098E"/>
    <w:rsid w:val="00CC0A86"/>
    <w:rsid w:val="00CC10F8"/>
    <w:rsid w:val="00CC11D9"/>
    <w:rsid w:val="00CC121A"/>
    <w:rsid w:val="00CC129F"/>
    <w:rsid w:val="00CC13EB"/>
    <w:rsid w:val="00CC1446"/>
    <w:rsid w:val="00CC1741"/>
    <w:rsid w:val="00CC17FF"/>
    <w:rsid w:val="00CC1832"/>
    <w:rsid w:val="00CC1847"/>
    <w:rsid w:val="00CC1AAC"/>
    <w:rsid w:val="00CC1C00"/>
    <w:rsid w:val="00CC1D6C"/>
    <w:rsid w:val="00CC1E3A"/>
    <w:rsid w:val="00CC1FB0"/>
    <w:rsid w:val="00CC20DE"/>
    <w:rsid w:val="00CC2172"/>
    <w:rsid w:val="00CC2206"/>
    <w:rsid w:val="00CC2249"/>
    <w:rsid w:val="00CC2265"/>
    <w:rsid w:val="00CC2497"/>
    <w:rsid w:val="00CC2628"/>
    <w:rsid w:val="00CC26B7"/>
    <w:rsid w:val="00CC273C"/>
    <w:rsid w:val="00CC299F"/>
    <w:rsid w:val="00CC2D79"/>
    <w:rsid w:val="00CC2F17"/>
    <w:rsid w:val="00CC2FD7"/>
    <w:rsid w:val="00CC3238"/>
    <w:rsid w:val="00CC326F"/>
    <w:rsid w:val="00CC347F"/>
    <w:rsid w:val="00CC34B2"/>
    <w:rsid w:val="00CC34CF"/>
    <w:rsid w:val="00CC34F3"/>
    <w:rsid w:val="00CC360A"/>
    <w:rsid w:val="00CC361D"/>
    <w:rsid w:val="00CC36FE"/>
    <w:rsid w:val="00CC37AB"/>
    <w:rsid w:val="00CC3867"/>
    <w:rsid w:val="00CC38BE"/>
    <w:rsid w:val="00CC3A44"/>
    <w:rsid w:val="00CC3A6B"/>
    <w:rsid w:val="00CC3AA8"/>
    <w:rsid w:val="00CC3BE5"/>
    <w:rsid w:val="00CC3D31"/>
    <w:rsid w:val="00CC3D36"/>
    <w:rsid w:val="00CC3DEC"/>
    <w:rsid w:val="00CC3E26"/>
    <w:rsid w:val="00CC3E9C"/>
    <w:rsid w:val="00CC3F39"/>
    <w:rsid w:val="00CC3FDD"/>
    <w:rsid w:val="00CC402A"/>
    <w:rsid w:val="00CC403F"/>
    <w:rsid w:val="00CC40EA"/>
    <w:rsid w:val="00CC41C6"/>
    <w:rsid w:val="00CC41FB"/>
    <w:rsid w:val="00CC4241"/>
    <w:rsid w:val="00CC43C9"/>
    <w:rsid w:val="00CC44DB"/>
    <w:rsid w:val="00CC45CC"/>
    <w:rsid w:val="00CC472C"/>
    <w:rsid w:val="00CC47D9"/>
    <w:rsid w:val="00CC4858"/>
    <w:rsid w:val="00CC49E9"/>
    <w:rsid w:val="00CC4A10"/>
    <w:rsid w:val="00CC4AD3"/>
    <w:rsid w:val="00CC4B3E"/>
    <w:rsid w:val="00CC4BCF"/>
    <w:rsid w:val="00CC4C3D"/>
    <w:rsid w:val="00CC4DF7"/>
    <w:rsid w:val="00CC500D"/>
    <w:rsid w:val="00CC5202"/>
    <w:rsid w:val="00CC52F3"/>
    <w:rsid w:val="00CC53EA"/>
    <w:rsid w:val="00CC5453"/>
    <w:rsid w:val="00CC57CC"/>
    <w:rsid w:val="00CC58AB"/>
    <w:rsid w:val="00CC58E8"/>
    <w:rsid w:val="00CC5B6E"/>
    <w:rsid w:val="00CC5C68"/>
    <w:rsid w:val="00CC5D1B"/>
    <w:rsid w:val="00CC605A"/>
    <w:rsid w:val="00CC61E4"/>
    <w:rsid w:val="00CC6375"/>
    <w:rsid w:val="00CC64AA"/>
    <w:rsid w:val="00CC662A"/>
    <w:rsid w:val="00CC694A"/>
    <w:rsid w:val="00CC6B98"/>
    <w:rsid w:val="00CC6CBD"/>
    <w:rsid w:val="00CC6D3B"/>
    <w:rsid w:val="00CC6FF6"/>
    <w:rsid w:val="00CC7027"/>
    <w:rsid w:val="00CC70FD"/>
    <w:rsid w:val="00CC717F"/>
    <w:rsid w:val="00CC722C"/>
    <w:rsid w:val="00CC7447"/>
    <w:rsid w:val="00CC75FA"/>
    <w:rsid w:val="00CC762F"/>
    <w:rsid w:val="00CC7651"/>
    <w:rsid w:val="00CC7808"/>
    <w:rsid w:val="00CC782D"/>
    <w:rsid w:val="00CC7B43"/>
    <w:rsid w:val="00CC7C42"/>
    <w:rsid w:val="00CC7CCE"/>
    <w:rsid w:val="00CC7E9C"/>
    <w:rsid w:val="00CC7F14"/>
    <w:rsid w:val="00CD00B3"/>
    <w:rsid w:val="00CD0145"/>
    <w:rsid w:val="00CD01AD"/>
    <w:rsid w:val="00CD02B1"/>
    <w:rsid w:val="00CD02D0"/>
    <w:rsid w:val="00CD03E0"/>
    <w:rsid w:val="00CD04E7"/>
    <w:rsid w:val="00CD0560"/>
    <w:rsid w:val="00CD07C7"/>
    <w:rsid w:val="00CD0845"/>
    <w:rsid w:val="00CD09DA"/>
    <w:rsid w:val="00CD09E2"/>
    <w:rsid w:val="00CD09FA"/>
    <w:rsid w:val="00CD10EE"/>
    <w:rsid w:val="00CD12C2"/>
    <w:rsid w:val="00CD1634"/>
    <w:rsid w:val="00CD1680"/>
    <w:rsid w:val="00CD16BE"/>
    <w:rsid w:val="00CD1745"/>
    <w:rsid w:val="00CD197F"/>
    <w:rsid w:val="00CD199F"/>
    <w:rsid w:val="00CD19E9"/>
    <w:rsid w:val="00CD1C17"/>
    <w:rsid w:val="00CD1D15"/>
    <w:rsid w:val="00CD1E78"/>
    <w:rsid w:val="00CD1FCD"/>
    <w:rsid w:val="00CD2118"/>
    <w:rsid w:val="00CD21E6"/>
    <w:rsid w:val="00CD22DB"/>
    <w:rsid w:val="00CD2504"/>
    <w:rsid w:val="00CD263C"/>
    <w:rsid w:val="00CD2799"/>
    <w:rsid w:val="00CD27E6"/>
    <w:rsid w:val="00CD2BC9"/>
    <w:rsid w:val="00CD2CF4"/>
    <w:rsid w:val="00CD2E15"/>
    <w:rsid w:val="00CD2EEE"/>
    <w:rsid w:val="00CD2F26"/>
    <w:rsid w:val="00CD2F3D"/>
    <w:rsid w:val="00CD3065"/>
    <w:rsid w:val="00CD30B6"/>
    <w:rsid w:val="00CD3118"/>
    <w:rsid w:val="00CD3178"/>
    <w:rsid w:val="00CD3538"/>
    <w:rsid w:val="00CD36D7"/>
    <w:rsid w:val="00CD37AA"/>
    <w:rsid w:val="00CD392A"/>
    <w:rsid w:val="00CD3983"/>
    <w:rsid w:val="00CD39E9"/>
    <w:rsid w:val="00CD3A27"/>
    <w:rsid w:val="00CD3B1D"/>
    <w:rsid w:val="00CD3E24"/>
    <w:rsid w:val="00CD3F34"/>
    <w:rsid w:val="00CD4084"/>
    <w:rsid w:val="00CD40EC"/>
    <w:rsid w:val="00CD4148"/>
    <w:rsid w:val="00CD429D"/>
    <w:rsid w:val="00CD42BE"/>
    <w:rsid w:val="00CD43CC"/>
    <w:rsid w:val="00CD446E"/>
    <w:rsid w:val="00CD455F"/>
    <w:rsid w:val="00CD47D7"/>
    <w:rsid w:val="00CD4A7D"/>
    <w:rsid w:val="00CD4AA3"/>
    <w:rsid w:val="00CD4DF2"/>
    <w:rsid w:val="00CD4E20"/>
    <w:rsid w:val="00CD4FAB"/>
    <w:rsid w:val="00CD5066"/>
    <w:rsid w:val="00CD50AF"/>
    <w:rsid w:val="00CD51CF"/>
    <w:rsid w:val="00CD5307"/>
    <w:rsid w:val="00CD53D5"/>
    <w:rsid w:val="00CD543D"/>
    <w:rsid w:val="00CD5463"/>
    <w:rsid w:val="00CD556B"/>
    <w:rsid w:val="00CD573B"/>
    <w:rsid w:val="00CD577E"/>
    <w:rsid w:val="00CD57F6"/>
    <w:rsid w:val="00CD58B0"/>
    <w:rsid w:val="00CD5AEC"/>
    <w:rsid w:val="00CD5DFB"/>
    <w:rsid w:val="00CD5E00"/>
    <w:rsid w:val="00CD5F1D"/>
    <w:rsid w:val="00CD5F7D"/>
    <w:rsid w:val="00CD609A"/>
    <w:rsid w:val="00CD6246"/>
    <w:rsid w:val="00CD62FD"/>
    <w:rsid w:val="00CD633E"/>
    <w:rsid w:val="00CD6695"/>
    <w:rsid w:val="00CD67B7"/>
    <w:rsid w:val="00CD69B5"/>
    <w:rsid w:val="00CD6A9D"/>
    <w:rsid w:val="00CD6AF2"/>
    <w:rsid w:val="00CD6C06"/>
    <w:rsid w:val="00CD6D01"/>
    <w:rsid w:val="00CD6E27"/>
    <w:rsid w:val="00CD6E7B"/>
    <w:rsid w:val="00CD6E81"/>
    <w:rsid w:val="00CD6F87"/>
    <w:rsid w:val="00CD715E"/>
    <w:rsid w:val="00CD7386"/>
    <w:rsid w:val="00CD7516"/>
    <w:rsid w:val="00CD75CC"/>
    <w:rsid w:val="00CD7629"/>
    <w:rsid w:val="00CD76DF"/>
    <w:rsid w:val="00CD7990"/>
    <w:rsid w:val="00CD7A22"/>
    <w:rsid w:val="00CD7A8D"/>
    <w:rsid w:val="00CD7AF6"/>
    <w:rsid w:val="00CD7BC5"/>
    <w:rsid w:val="00CD7D4E"/>
    <w:rsid w:val="00CD7D74"/>
    <w:rsid w:val="00CD7EF5"/>
    <w:rsid w:val="00CE00D0"/>
    <w:rsid w:val="00CE0142"/>
    <w:rsid w:val="00CE01F8"/>
    <w:rsid w:val="00CE037E"/>
    <w:rsid w:val="00CE050B"/>
    <w:rsid w:val="00CE05E0"/>
    <w:rsid w:val="00CE0639"/>
    <w:rsid w:val="00CE067C"/>
    <w:rsid w:val="00CE06E4"/>
    <w:rsid w:val="00CE06EF"/>
    <w:rsid w:val="00CE07C1"/>
    <w:rsid w:val="00CE0934"/>
    <w:rsid w:val="00CE09DE"/>
    <w:rsid w:val="00CE0A61"/>
    <w:rsid w:val="00CE0C65"/>
    <w:rsid w:val="00CE0D9D"/>
    <w:rsid w:val="00CE0F59"/>
    <w:rsid w:val="00CE0FC7"/>
    <w:rsid w:val="00CE10E4"/>
    <w:rsid w:val="00CE110B"/>
    <w:rsid w:val="00CE114C"/>
    <w:rsid w:val="00CE121E"/>
    <w:rsid w:val="00CE14E6"/>
    <w:rsid w:val="00CE15D3"/>
    <w:rsid w:val="00CE17A9"/>
    <w:rsid w:val="00CE17F0"/>
    <w:rsid w:val="00CE1802"/>
    <w:rsid w:val="00CE1806"/>
    <w:rsid w:val="00CE1863"/>
    <w:rsid w:val="00CE18F2"/>
    <w:rsid w:val="00CE1904"/>
    <w:rsid w:val="00CE1A20"/>
    <w:rsid w:val="00CE1C2A"/>
    <w:rsid w:val="00CE1E0D"/>
    <w:rsid w:val="00CE20DC"/>
    <w:rsid w:val="00CE22FC"/>
    <w:rsid w:val="00CE22FD"/>
    <w:rsid w:val="00CE2438"/>
    <w:rsid w:val="00CE24B3"/>
    <w:rsid w:val="00CE2683"/>
    <w:rsid w:val="00CE2727"/>
    <w:rsid w:val="00CE2CD6"/>
    <w:rsid w:val="00CE2E1E"/>
    <w:rsid w:val="00CE2E29"/>
    <w:rsid w:val="00CE2E93"/>
    <w:rsid w:val="00CE2E9A"/>
    <w:rsid w:val="00CE2F00"/>
    <w:rsid w:val="00CE2FD6"/>
    <w:rsid w:val="00CE3019"/>
    <w:rsid w:val="00CE337C"/>
    <w:rsid w:val="00CE33C0"/>
    <w:rsid w:val="00CE3978"/>
    <w:rsid w:val="00CE3ABC"/>
    <w:rsid w:val="00CE3B63"/>
    <w:rsid w:val="00CE3C10"/>
    <w:rsid w:val="00CE3D5C"/>
    <w:rsid w:val="00CE3EC2"/>
    <w:rsid w:val="00CE3EEB"/>
    <w:rsid w:val="00CE3EF9"/>
    <w:rsid w:val="00CE401F"/>
    <w:rsid w:val="00CE41BA"/>
    <w:rsid w:val="00CE426A"/>
    <w:rsid w:val="00CE4345"/>
    <w:rsid w:val="00CE4437"/>
    <w:rsid w:val="00CE4466"/>
    <w:rsid w:val="00CE46E7"/>
    <w:rsid w:val="00CE4730"/>
    <w:rsid w:val="00CE4A19"/>
    <w:rsid w:val="00CE4B06"/>
    <w:rsid w:val="00CE4B1E"/>
    <w:rsid w:val="00CE4B78"/>
    <w:rsid w:val="00CE4B99"/>
    <w:rsid w:val="00CE4BE6"/>
    <w:rsid w:val="00CE5211"/>
    <w:rsid w:val="00CE5526"/>
    <w:rsid w:val="00CE55AA"/>
    <w:rsid w:val="00CE5724"/>
    <w:rsid w:val="00CE57A4"/>
    <w:rsid w:val="00CE58B3"/>
    <w:rsid w:val="00CE5903"/>
    <w:rsid w:val="00CE59CF"/>
    <w:rsid w:val="00CE5CC7"/>
    <w:rsid w:val="00CE5CEA"/>
    <w:rsid w:val="00CE62C7"/>
    <w:rsid w:val="00CE643F"/>
    <w:rsid w:val="00CE68C6"/>
    <w:rsid w:val="00CE6AD6"/>
    <w:rsid w:val="00CE6BE8"/>
    <w:rsid w:val="00CE6C88"/>
    <w:rsid w:val="00CE6C9F"/>
    <w:rsid w:val="00CE6CD8"/>
    <w:rsid w:val="00CE7026"/>
    <w:rsid w:val="00CE72A6"/>
    <w:rsid w:val="00CE73A6"/>
    <w:rsid w:val="00CE76FE"/>
    <w:rsid w:val="00CE77DB"/>
    <w:rsid w:val="00CE7914"/>
    <w:rsid w:val="00CE79F4"/>
    <w:rsid w:val="00CE7A99"/>
    <w:rsid w:val="00CE7B0F"/>
    <w:rsid w:val="00CE7B4C"/>
    <w:rsid w:val="00CE7CD7"/>
    <w:rsid w:val="00CE7D07"/>
    <w:rsid w:val="00CE7E3D"/>
    <w:rsid w:val="00CE7FC6"/>
    <w:rsid w:val="00CF0129"/>
    <w:rsid w:val="00CF026D"/>
    <w:rsid w:val="00CF0357"/>
    <w:rsid w:val="00CF0397"/>
    <w:rsid w:val="00CF03BE"/>
    <w:rsid w:val="00CF0577"/>
    <w:rsid w:val="00CF05B7"/>
    <w:rsid w:val="00CF072C"/>
    <w:rsid w:val="00CF076C"/>
    <w:rsid w:val="00CF078B"/>
    <w:rsid w:val="00CF07E3"/>
    <w:rsid w:val="00CF0951"/>
    <w:rsid w:val="00CF09D7"/>
    <w:rsid w:val="00CF0B02"/>
    <w:rsid w:val="00CF0B75"/>
    <w:rsid w:val="00CF0F0C"/>
    <w:rsid w:val="00CF0FF2"/>
    <w:rsid w:val="00CF107C"/>
    <w:rsid w:val="00CF1292"/>
    <w:rsid w:val="00CF151B"/>
    <w:rsid w:val="00CF1850"/>
    <w:rsid w:val="00CF1851"/>
    <w:rsid w:val="00CF1934"/>
    <w:rsid w:val="00CF193A"/>
    <w:rsid w:val="00CF1AD2"/>
    <w:rsid w:val="00CF1ADF"/>
    <w:rsid w:val="00CF2181"/>
    <w:rsid w:val="00CF2182"/>
    <w:rsid w:val="00CF21DA"/>
    <w:rsid w:val="00CF230B"/>
    <w:rsid w:val="00CF247A"/>
    <w:rsid w:val="00CF24C9"/>
    <w:rsid w:val="00CF255E"/>
    <w:rsid w:val="00CF2851"/>
    <w:rsid w:val="00CF289D"/>
    <w:rsid w:val="00CF2913"/>
    <w:rsid w:val="00CF292E"/>
    <w:rsid w:val="00CF2AC9"/>
    <w:rsid w:val="00CF2AF8"/>
    <w:rsid w:val="00CF2B92"/>
    <w:rsid w:val="00CF2D5F"/>
    <w:rsid w:val="00CF344B"/>
    <w:rsid w:val="00CF3496"/>
    <w:rsid w:val="00CF36E8"/>
    <w:rsid w:val="00CF3935"/>
    <w:rsid w:val="00CF3D0C"/>
    <w:rsid w:val="00CF3D99"/>
    <w:rsid w:val="00CF3EF7"/>
    <w:rsid w:val="00CF4157"/>
    <w:rsid w:val="00CF41D6"/>
    <w:rsid w:val="00CF41F4"/>
    <w:rsid w:val="00CF435E"/>
    <w:rsid w:val="00CF4667"/>
    <w:rsid w:val="00CF47D3"/>
    <w:rsid w:val="00CF4A76"/>
    <w:rsid w:val="00CF4E4B"/>
    <w:rsid w:val="00CF4F17"/>
    <w:rsid w:val="00CF4FBC"/>
    <w:rsid w:val="00CF5058"/>
    <w:rsid w:val="00CF53B7"/>
    <w:rsid w:val="00CF5440"/>
    <w:rsid w:val="00CF5602"/>
    <w:rsid w:val="00CF578D"/>
    <w:rsid w:val="00CF58AF"/>
    <w:rsid w:val="00CF59F1"/>
    <w:rsid w:val="00CF5ECA"/>
    <w:rsid w:val="00CF611C"/>
    <w:rsid w:val="00CF61FC"/>
    <w:rsid w:val="00CF658A"/>
    <w:rsid w:val="00CF6627"/>
    <w:rsid w:val="00CF689E"/>
    <w:rsid w:val="00CF6995"/>
    <w:rsid w:val="00CF69B3"/>
    <w:rsid w:val="00CF6B2E"/>
    <w:rsid w:val="00CF6D14"/>
    <w:rsid w:val="00CF6D5C"/>
    <w:rsid w:val="00CF6F4A"/>
    <w:rsid w:val="00CF6FF4"/>
    <w:rsid w:val="00CF720B"/>
    <w:rsid w:val="00CF73B8"/>
    <w:rsid w:val="00CF762A"/>
    <w:rsid w:val="00CF768E"/>
    <w:rsid w:val="00CF7699"/>
    <w:rsid w:val="00CF76F4"/>
    <w:rsid w:val="00CF78B6"/>
    <w:rsid w:val="00CF79CE"/>
    <w:rsid w:val="00CF7A67"/>
    <w:rsid w:val="00CF7A81"/>
    <w:rsid w:val="00CF7B65"/>
    <w:rsid w:val="00CF7B92"/>
    <w:rsid w:val="00CF7DC0"/>
    <w:rsid w:val="00CF7E2A"/>
    <w:rsid w:val="00CF7F24"/>
    <w:rsid w:val="00CF7FAB"/>
    <w:rsid w:val="00D00091"/>
    <w:rsid w:val="00D0013E"/>
    <w:rsid w:val="00D0014A"/>
    <w:rsid w:val="00D001D1"/>
    <w:rsid w:val="00D001D7"/>
    <w:rsid w:val="00D00212"/>
    <w:rsid w:val="00D002B1"/>
    <w:rsid w:val="00D0030B"/>
    <w:rsid w:val="00D003F4"/>
    <w:rsid w:val="00D00565"/>
    <w:rsid w:val="00D005BC"/>
    <w:rsid w:val="00D008D1"/>
    <w:rsid w:val="00D01028"/>
    <w:rsid w:val="00D010C9"/>
    <w:rsid w:val="00D010CC"/>
    <w:rsid w:val="00D011F8"/>
    <w:rsid w:val="00D0157C"/>
    <w:rsid w:val="00D01593"/>
    <w:rsid w:val="00D0159C"/>
    <w:rsid w:val="00D015FE"/>
    <w:rsid w:val="00D0164F"/>
    <w:rsid w:val="00D01738"/>
    <w:rsid w:val="00D01855"/>
    <w:rsid w:val="00D019E2"/>
    <w:rsid w:val="00D01B2E"/>
    <w:rsid w:val="00D01C19"/>
    <w:rsid w:val="00D01E99"/>
    <w:rsid w:val="00D01F72"/>
    <w:rsid w:val="00D023AC"/>
    <w:rsid w:val="00D025A5"/>
    <w:rsid w:val="00D0263D"/>
    <w:rsid w:val="00D02646"/>
    <w:rsid w:val="00D0266A"/>
    <w:rsid w:val="00D0276D"/>
    <w:rsid w:val="00D02785"/>
    <w:rsid w:val="00D02867"/>
    <w:rsid w:val="00D02C45"/>
    <w:rsid w:val="00D02E91"/>
    <w:rsid w:val="00D02F0D"/>
    <w:rsid w:val="00D0310C"/>
    <w:rsid w:val="00D03321"/>
    <w:rsid w:val="00D033CD"/>
    <w:rsid w:val="00D03428"/>
    <w:rsid w:val="00D03479"/>
    <w:rsid w:val="00D0350C"/>
    <w:rsid w:val="00D036F1"/>
    <w:rsid w:val="00D036FD"/>
    <w:rsid w:val="00D037BA"/>
    <w:rsid w:val="00D037D2"/>
    <w:rsid w:val="00D0382D"/>
    <w:rsid w:val="00D0383C"/>
    <w:rsid w:val="00D03863"/>
    <w:rsid w:val="00D03AFF"/>
    <w:rsid w:val="00D03B06"/>
    <w:rsid w:val="00D03C1F"/>
    <w:rsid w:val="00D03EFA"/>
    <w:rsid w:val="00D03F2E"/>
    <w:rsid w:val="00D0402B"/>
    <w:rsid w:val="00D040A4"/>
    <w:rsid w:val="00D0433B"/>
    <w:rsid w:val="00D04717"/>
    <w:rsid w:val="00D04746"/>
    <w:rsid w:val="00D04767"/>
    <w:rsid w:val="00D047F2"/>
    <w:rsid w:val="00D04947"/>
    <w:rsid w:val="00D04976"/>
    <w:rsid w:val="00D049FE"/>
    <w:rsid w:val="00D04BB9"/>
    <w:rsid w:val="00D04DA8"/>
    <w:rsid w:val="00D04DC2"/>
    <w:rsid w:val="00D04DF0"/>
    <w:rsid w:val="00D04F35"/>
    <w:rsid w:val="00D04FC1"/>
    <w:rsid w:val="00D04FD6"/>
    <w:rsid w:val="00D051BD"/>
    <w:rsid w:val="00D05269"/>
    <w:rsid w:val="00D052A6"/>
    <w:rsid w:val="00D05334"/>
    <w:rsid w:val="00D053B6"/>
    <w:rsid w:val="00D05462"/>
    <w:rsid w:val="00D05508"/>
    <w:rsid w:val="00D0555E"/>
    <w:rsid w:val="00D05892"/>
    <w:rsid w:val="00D05A4F"/>
    <w:rsid w:val="00D05E3E"/>
    <w:rsid w:val="00D05F3C"/>
    <w:rsid w:val="00D065EE"/>
    <w:rsid w:val="00D065FB"/>
    <w:rsid w:val="00D06633"/>
    <w:rsid w:val="00D0693E"/>
    <w:rsid w:val="00D06951"/>
    <w:rsid w:val="00D06BFF"/>
    <w:rsid w:val="00D06C33"/>
    <w:rsid w:val="00D06D6F"/>
    <w:rsid w:val="00D06DC0"/>
    <w:rsid w:val="00D06DC6"/>
    <w:rsid w:val="00D06E43"/>
    <w:rsid w:val="00D06F5F"/>
    <w:rsid w:val="00D07093"/>
    <w:rsid w:val="00D070BE"/>
    <w:rsid w:val="00D07191"/>
    <w:rsid w:val="00D07882"/>
    <w:rsid w:val="00D078D9"/>
    <w:rsid w:val="00D07910"/>
    <w:rsid w:val="00D07942"/>
    <w:rsid w:val="00D07A83"/>
    <w:rsid w:val="00D07B36"/>
    <w:rsid w:val="00D07BD5"/>
    <w:rsid w:val="00D07DD9"/>
    <w:rsid w:val="00D07ED9"/>
    <w:rsid w:val="00D10062"/>
    <w:rsid w:val="00D101BE"/>
    <w:rsid w:val="00D101C6"/>
    <w:rsid w:val="00D10202"/>
    <w:rsid w:val="00D1021E"/>
    <w:rsid w:val="00D10C49"/>
    <w:rsid w:val="00D10CE0"/>
    <w:rsid w:val="00D10E47"/>
    <w:rsid w:val="00D10EFF"/>
    <w:rsid w:val="00D1103C"/>
    <w:rsid w:val="00D110CD"/>
    <w:rsid w:val="00D11123"/>
    <w:rsid w:val="00D112E1"/>
    <w:rsid w:val="00D1134C"/>
    <w:rsid w:val="00D113F6"/>
    <w:rsid w:val="00D1145C"/>
    <w:rsid w:val="00D1147A"/>
    <w:rsid w:val="00D118B8"/>
    <w:rsid w:val="00D1196A"/>
    <w:rsid w:val="00D119EF"/>
    <w:rsid w:val="00D11A48"/>
    <w:rsid w:val="00D11A68"/>
    <w:rsid w:val="00D11B2F"/>
    <w:rsid w:val="00D11BCE"/>
    <w:rsid w:val="00D11BF3"/>
    <w:rsid w:val="00D11D07"/>
    <w:rsid w:val="00D11D4B"/>
    <w:rsid w:val="00D12061"/>
    <w:rsid w:val="00D120B6"/>
    <w:rsid w:val="00D12136"/>
    <w:rsid w:val="00D12161"/>
    <w:rsid w:val="00D121D3"/>
    <w:rsid w:val="00D12235"/>
    <w:rsid w:val="00D12372"/>
    <w:rsid w:val="00D124B7"/>
    <w:rsid w:val="00D124C8"/>
    <w:rsid w:val="00D12500"/>
    <w:rsid w:val="00D1251A"/>
    <w:rsid w:val="00D12558"/>
    <w:rsid w:val="00D125ED"/>
    <w:rsid w:val="00D125F7"/>
    <w:rsid w:val="00D12653"/>
    <w:rsid w:val="00D12699"/>
    <w:rsid w:val="00D126DA"/>
    <w:rsid w:val="00D12706"/>
    <w:rsid w:val="00D127F1"/>
    <w:rsid w:val="00D1290D"/>
    <w:rsid w:val="00D12B06"/>
    <w:rsid w:val="00D12C9B"/>
    <w:rsid w:val="00D12D1B"/>
    <w:rsid w:val="00D12D30"/>
    <w:rsid w:val="00D12DB0"/>
    <w:rsid w:val="00D12E8D"/>
    <w:rsid w:val="00D12FA9"/>
    <w:rsid w:val="00D1300F"/>
    <w:rsid w:val="00D130E3"/>
    <w:rsid w:val="00D13141"/>
    <w:rsid w:val="00D13460"/>
    <w:rsid w:val="00D136B0"/>
    <w:rsid w:val="00D13742"/>
    <w:rsid w:val="00D137C7"/>
    <w:rsid w:val="00D13805"/>
    <w:rsid w:val="00D138B4"/>
    <w:rsid w:val="00D13B51"/>
    <w:rsid w:val="00D13D23"/>
    <w:rsid w:val="00D13D41"/>
    <w:rsid w:val="00D13D52"/>
    <w:rsid w:val="00D13F15"/>
    <w:rsid w:val="00D14171"/>
    <w:rsid w:val="00D141F5"/>
    <w:rsid w:val="00D1422B"/>
    <w:rsid w:val="00D1428B"/>
    <w:rsid w:val="00D14335"/>
    <w:rsid w:val="00D1444C"/>
    <w:rsid w:val="00D145E0"/>
    <w:rsid w:val="00D1462A"/>
    <w:rsid w:val="00D146BF"/>
    <w:rsid w:val="00D14772"/>
    <w:rsid w:val="00D14944"/>
    <w:rsid w:val="00D14DB6"/>
    <w:rsid w:val="00D14E04"/>
    <w:rsid w:val="00D14E1A"/>
    <w:rsid w:val="00D14E70"/>
    <w:rsid w:val="00D14E8A"/>
    <w:rsid w:val="00D1500A"/>
    <w:rsid w:val="00D151C8"/>
    <w:rsid w:val="00D155C5"/>
    <w:rsid w:val="00D156AE"/>
    <w:rsid w:val="00D15711"/>
    <w:rsid w:val="00D157E8"/>
    <w:rsid w:val="00D1587D"/>
    <w:rsid w:val="00D158D9"/>
    <w:rsid w:val="00D158E5"/>
    <w:rsid w:val="00D1597A"/>
    <w:rsid w:val="00D159B5"/>
    <w:rsid w:val="00D15C32"/>
    <w:rsid w:val="00D15F35"/>
    <w:rsid w:val="00D15F3A"/>
    <w:rsid w:val="00D15F97"/>
    <w:rsid w:val="00D15FA5"/>
    <w:rsid w:val="00D160DA"/>
    <w:rsid w:val="00D161B5"/>
    <w:rsid w:val="00D161E2"/>
    <w:rsid w:val="00D164AF"/>
    <w:rsid w:val="00D1652E"/>
    <w:rsid w:val="00D167C7"/>
    <w:rsid w:val="00D16CE7"/>
    <w:rsid w:val="00D16D1D"/>
    <w:rsid w:val="00D16E46"/>
    <w:rsid w:val="00D16ED2"/>
    <w:rsid w:val="00D17078"/>
    <w:rsid w:val="00D1730B"/>
    <w:rsid w:val="00D173C2"/>
    <w:rsid w:val="00D1740F"/>
    <w:rsid w:val="00D1742B"/>
    <w:rsid w:val="00D17442"/>
    <w:rsid w:val="00D174BC"/>
    <w:rsid w:val="00D17591"/>
    <w:rsid w:val="00D175BF"/>
    <w:rsid w:val="00D17660"/>
    <w:rsid w:val="00D176CD"/>
    <w:rsid w:val="00D17993"/>
    <w:rsid w:val="00D179C3"/>
    <w:rsid w:val="00D17B1F"/>
    <w:rsid w:val="00D17CD9"/>
    <w:rsid w:val="00D17F49"/>
    <w:rsid w:val="00D20034"/>
    <w:rsid w:val="00D20047"/>
    <w:rsid w:val="00D200C1"/>
    <w:rsid w:val="00D2035D"/>
    <w:rsid w:val="00D204FB"/>
    <w:rsid w:val="00D205BF"/>
    <w:rsid w:val="00D207CF"/>
    <w:rsid w:val="00D207F8"/>
    <w:rsid w:val="00D208D2"/>
    <w:rsid w:val="00D20981"/>
    <w:rsid w:val="00D20A80"/>
    <w:rsid w:val="00D20B53"/>
    <w:rsid w:val="00D20B8B"/>
    <w:rsid w:val="00D20C77"/>
    <w:rsid w:val="00D20D46"/>
    <w:rsid w:val="00D20D75"/>
    <w:rsid w:val="00D20F39"/>
    <w:rsid w:val="00D20F46"/>
    <w:rsid w:val="00D210A1"/>
    <w:rsid w:val="00D21169"/>
    <w:rsid w:val="00D2137B"/>
    <w:rsid w:val="00D213F2"/>
    <w:rsid w:val="00D21542"/>
    <w:rsid w:val="00D215A0"/>
    <w:rsid w:val="00D216ED"/>
    <w:rsid w:val="00D21718"/>
    <w:rsid w:val="00D21AEC"/>
    <w:rsid w:val="00D21CE1"/>
    <w:rsid w:val="00D21D7F"/>
    <w:rsid w:val="00D21ED5"/>
    <w:rsid w:val="00D21F3B"/>
    <w:rsid w:val="00D22047"/>
    <w:rsid w:val="00D222A4"/>
    <w:rsid w:val="00D22404"/>
    <w:rsid w:val="00D22678"/>
    <w:rsid w:val="00D22695"/>
    <w:rsid w:val="00D226F4"/>
    <w:rsid w:val="00D227AA"/>
    <w:rsid w:val="00D2283D"/>
    <w:rsid w:val="00D228DD"/>
    <w:rsid w:val="00D228DF"/>
    <w:rsid w:val="00D229F9"/>
    <w:rsid w:val="00D22A64"/>
    <w:rsid w:val="00D22A9B"/>
    <w:rsid w:val="00D22C13"/>
    <w:rsid w:val="00D22CEB"/>
    <w:rsid w:val="00D22E13"/>
    <w:rsid w:val="00D22E70"/>
    <w:rsid w:val="00D22E7D"/>
    <w:rsid w:val="00D22E82"/>
    <w:rsid w:val="00D22E9C"/>
    <w:rsid w:val="00D22EC1"/>
    <w:rsid w:val="00D22FC5"/>
    <w:rsid w:val="00D230A6"/>
    <w:rsid w:val="00D23344"/>
    <w:rsid w:val="00D23370"/>
    <w:rsid w:val="00D2341B"/>
    <w:rsid w:val="00D2360C"/>
    <w:rsid w:val="00D2376B"/>
    <w:rsid w:val="00D237E8"/>
    <w:rsid w:val="00D23969"/>
    <w:rsid w:val="00D23BC1"/>
    <w:rsid w:val="00D23C0D"/>
    <w:rsid w:val="00D23C34"/>
    <w:rsid w:val="00D23C80"/>
    <w:rsid w:val="00D2400D"/>
    <w:rsid w:val="00D241C6"/>
    <w:rsid w:val="00D241DE"/>
    <w:rsid w:val="00D244A5"/>
    <w:rsid w:val="00D244AC"/>
    <w:rsid w:val="00D24593"/>
    <w:rsid w:val="00D24596"/>
    <w:rsid w:val="00D24D32"/>
    <w:rsid w:val="00D24E30"/>
    <w:rsid w:val="00D24FBD"/>
    <w:rsid w:val="00D250E5"/>
    <w:rsid w:val="00D25159"/>
    <w:rsid w:val="00D25166"/>
    <w:rsid w:val="00D25279"/>
    <w:rsid w:val="00D2590A"/>
    <w:rsid w:val="00D25962"/>
    <w:rsid w:val="00D259AB"/>
    <w:rsid w:val="00D259C5"/>
    <w:rsid w:val="00D259D9"/>
    <w:rsid w:val="00D25C76"/>
    <w:rsid w:val="00D25E3B"/>
    <w:rsid w:val="00D26289"/>
    <w:rsid w:val="00D263CF"/>
    <w:rsid w:val="00D26608"/>
    <w:rsid w:val="00D26761"/>
    <w:rsid w:val="00D267FA"/>
    <w:rsid w:val="00D26883"/>
    <w:rsid w:val="00D268D6"/>
    <w:rsid w:val="00D26A61"/>
    <w:rsid w:val="00D26B48"/>
    <w:rsid w:val="00D26BAC"/>
    <w:rsid w:val="00D26C9B"/>
    <w:rsid w:val="00D26D48"/>
    <w:rsid w:val="00D26F44"/>
    <w:rsid w:val="00D27049"/>
    <w:rsid w:val="00D275E1"/>
    <w:rsid w:val="00D2767B"/>
    <w:rsid w:val="00D27708"/>
    <w:rsid w:val="00D27784"/>
    <w:rsid w:val="00D277A0"/>
    <w:rsid w:val="00D278B5"/>
    <w:rsid w:val="00D2797F"/>
    <w:rsid w:val="00D27D9C"/>
    <w:rsid w:val="00D27F9E"/>
    <w:rsid w:val="00D300A9"/>
    <w:rsid w:val="00D300C0"/>
    <w:rsid w:val="00D302DC"/>
    <w:rsid w:val="00D30577"/>
    <w:rsid w:val="00D30908"/>
    <w:rsid w:val="00D3090E"/>
    <w:rsid w:val="00D30A20"/>
    <w:rsid w:val="00D30C66"/>
    <w:rsid w:val="00D30CCD"/>
    <w:rsid w:val="00D30CF2"/>
    <w:rsid w:val="00D30D5A"/>
    <w:rsid w:val="00D31098"/>
    <w:rsid w:val="00D3117A"/>
    <w:rsid w:val="00D3118C"/>
    <w:rsid w:val="00D31388"/>
    <w:rsid w:val="00D313D3"/>
    <w:rsid w:val="00D31425"/>
    <w:rsid w:val="00D316F5"/>
    <w:rsid w:val="00D31748"/>
    <w:rsid w:val="00D3178B"/>
    <w:rsid w:val="00D317EE"/>
    <w:rsid w:val="00D31853"/>
    <w:rsid w:val="00D31975"/>
    <w:rsid w:val="00D31A20"/>
    <w:rsid w:val="00D31B25"/>
    <w:rsid w:val="00D31BC3"/>
    <w:rsid w:val="00D31D3D"/>
    <w:rsid w:val="00D31E26"/>
    <w:rsid w:val="00D31F3C"/>
    <w:rsid w:val="00D31FA1"/>
    <w:rsid w:val="00D32031"/>
    <w:rsid w:val="00D321D9"/>
    <w:rsid w:val="00D323A6"/>
    <w:rsid w:val="00D323CA"/>
    <w:rsid w:val="00D323E0"/>
    <w:rsid w:val="00D32484"/>
    <w:rsid w:val="00D325B3"/>
    <w:rsid w:val="00D325C8"/>
    <w:rsid w:val="00D326EE"/>
    <w:rsid w:val="00D3273D"/>
    <w:rsid w:val="00D327EF"/>
    <w:rsid w:val="00D32857"/>
    <w:rsid w:val="00D3297D"/>
    <w:rsid w:val="00D329B4"/>
    <w:rsid w:val="00D32A9A"/>
    <w:rsid w:val="00D32AC8"/>
    <w:rsid w:val="00D32AE0"/>
    <w:rsid w:val="00D32B33"/>
    <w:rsid w:val="00D32C75"/>
    <w:rsid w:val="00D32EAD"/>
    <w:rsid w:val="00D32EDA"/>
    <w:rsid w:val="00D330EF"/>
    <w:rsid w:val="00D333A3"/>
    <w:rsid w:val="00D33498"/>
    <w:rsid w:val="00D3362F"/>
    <w:rsid w:val="00D337B3"/>
    <w:rsid w:val="00D338FE"/>
    <w:rsid w:val="00D33905"/>
    <w:rsid w:val="00D3394B"/>
    <w:rsid w:val="00D33A18"/>
    <w:rsid w:val="00D33A90"/>
    <w:rsid w:val="00D33C52"/>
    <w:rsid w:val="00D33CF2"/>
    <w:rsid w:val="00D33DFD"/>
    <w:rsid w:val="00D33F25"/>
    <w:rsid w:val="00D33F61"/>
    <w:rsid w:val="00D33FC3"/>
    <w:rsid w:val="00D340C9"/>
    <w:rsid w:val="00D34144"/>
    <w:rsid w:val="00D34350"/>
    <w:rsid w:val="00D34414"/>
    <w:rsid w:val="00D34434"/>
    <w:rsid w:val="00D34495"/>
    <w:rsid w:val="00D3467D"/>
    <w:rsid w:val="00D346CD"/>
    <w:rsid w:val="00D349CE"/>
    <w:rsid w:val="00D349EC"/>
    <w:rsid w:val="00D34A94"/>
    <w:rsid w:val="00D34AA4"/>
    <w:rsid w:val="00D34BD8"/>
    <w:rsid w:val="00D34D2C"/>
    <w:rsid w:val="00D34E2D"/>
    <w:rsid w:val="00D34E4A"/>
    <w:rsid w:val="00D35079"/>
    <w:rsid w:val="00D350EF"/>
    <w:rsid w:val="00D35174"/>
    <w:rsid w:val="00D352BC"/>
    <w:rsid w:val="00D354ED"/>
    <w:rsid w:val="00D35500"/>
    <w:rsid w:val="00D35576"/>
    <w:rsid w:val="00D35579"/>
    <w:rsid w:val="00D35593"/>
    <w:rsid w:val="00D355C5"/>
    <w:rsid w:val="00D35744"/>
    <w:rsid w:val="00D357D3"/>
    <w:rsid w:val="00D35BF3"/>
    <w:rsid w:val="00D35F6B"/>
    <w:rsid w:val="00D35FF0"/>
    <w:rsid w:val="00D3612A"/>
    <w:rsid w:val="00D361F5"/>
    <w:rsid w:val="00D3642D"/>
    <w:rsid w:val="00D364B7"/>
    <w:rsid w:val="00D3659E"/>
    <w:rsid w:val="00D365AB"/>
    <w:rsid w:val="00D365F3"/>
    <w:rsid w:val="00D368B2"/>
    <w:rsid w:val="00D3690C"/>
    <w:rsid w:val="00D3696D"/>
    <w:rsid w:val="00D36DBC"/>
    <w:rsid w:val="00D36DFD"/>
    <w:rsid w:val="00D36E1E"/>
    <w:rsid w:val="00D37176"/>
    <w:rsid w:val="00D37229"/>
    <w:rsid w:val="00D37311"/>
    <w:rsid w:val="00D37355"/>
    <w:rsid w:val="00D37445"/>
    <w:rsid w:val="00D376A2"/>
    <w:rsid w:val="00D378A1"/>
    <w:rsid w:val="00D37C20"/>
    <w:rsid w:val="00D40120"/>
    <w:rsid w:val="00D401DD"/>
    <w:rsid w:val="00D40263"/>
    <w:rsid w:val="00D402B8"/>
    <w:rsid w:val="00D4031C"/>
    <w:rsid w:val="00D40328"/>
    <w:rsid w:val="00D4034A"/>
    <w:rsid w:val="00D4037C"/>
    <w:rsid w:val="00D4040F"/>
    <w:rsid w:val="00D40421"/>
    <w:rsid w:val="00D405EB"/>
    <w:rsid w:val="00D406DB"/>
    <w:rsid w:val="00D4074F"/>
    <w:rsid w:val="00D40756"/>
    <w:rsid w:val="00D40AB7"/>
    <w:rsid w:val="00D40ACC"/>
    <w:rsid w:val="00D40AF4"/>
    <w:rsid w:val="00D40B10"/>
    <w:rsid w:val="00D40BB1"/>
    <w:rsid w:val="00D40BE3"/>
    <w:rsid w:val="00D40C58"/>
    <w:rsid w:val="00D40E4F"/>
    <w:rsid w:val="00D40E73"/>
    <w:rsid w:val="00D410BA"/>
    <w:rsid w:val="00D410F6"/>
    <w:rsid w:val="00D411B6"/>
    <w:rsid w:val="00D41264"/>
    <w:rsid w:val="00D41375"/>
    <w:rsid w:val="00D4141E"/>
    <w:rsid w:val="00D4154C"/>
    <w:rsid w:val="00D4158D"/>
    <w:rsid w:val="00D41666"/>
    <w:rsid w:val="00D4175F"/>
    <w:rsid w:val="00D41771"/>
    <w:rsid w:val="00D41837"/>
    <w:rsid w:val="00D41869"/>
    <w:rsid w:val="00D41877"/>
    <w:rsid w:val="00D4197D"/>
    <w:rsid w:val="00D41AA2"/>
    <w:rsid w:val="00D41ABB"/>
    <w:rsid w:val="00D41BE0"/>
    <w:rsid w:val="00D41DDC"/>
    <w:rsid w:val="00D41EC1"/>
    <w:rsid w:val="00D41FBA"/>
    <w:rsid w:val="00D4213B"/>
    <w:rsid w:val="00D421B7"/>
    <w:rsid w:val="00D4222E"/>
    <w:rsid w:val="00D42273"/>
    <w:rsid w:val="00D42725"/>
    <w:rsid w:val="00D428EB"/>
    <w:rsid w:val="00D4292D"/>
    <w:rsid w:val="00D42A12"/>
    <w:rsid w:val="00D42A5E"/>
    <w:rsid w:val="00D42B15"/>
    <w:rsid w:val="00D42DEF"/>
    <w:rsid w:val="00D42E0B"/>
    <w:rsid w:val="00D42E61"/>
    <w:rsid w:val="00D42FE7"/>
    <w:rsid w:val="00D430F5"/>
    <w:rsid w:val="00D4321E"/>
    <w:rsid w:val="00D432D1"/>
    <w:rsid w:val="00D432E4"/>
    <w:rsid w:val="00D434CC"/>
    <w:rsid w:val="00D435F4"/>
    <w:rsid w:val="00D43721"/>
    <w:rsid w:val="00D438B6"/>
    <w:rsid w:val="00D43936"/>
    <w:rsid w:val="00D43B83"/>
    <w:rsid w:val="00D43C01"/>
    <w:rsid w:val="00D43C6B"/>
    <w:rsid w:val="00D43EAD"/>
    <w:rsid w:val="00D43EDA"/>
    <w:rsid w:val="00D43EF3"/>
    <w:rsid w:val="00D43FDB"/>
    <w:rsid w:val="00D4402B"/>
    <w:rsid w:val="00D4409E"/>
    <w:rsid w:val="00D441CB"/>
    <w:rsid w:val="00D442B2"/>
    <w:rsid w:val="00D445EF"/>
    <w:rsid w:val="00D44676"/>
    <w:rsid w:val="00D44746"/>
    <w:rsid w:val="00D449E2"/>
    <w:rsid w:val="00D44A80"/>
    <w:rsid w:val="00D44B9A"/>
    <w:rsid w:val="00D44E8A"/>
    <w:rsid w:val="00D44F28"/>
    <w:rsid w:val="00D452E4"/>
    <w:rsid w:val="00D45535"/>
    <w:rsid w:val="00D45792"/>
    <w:rsid w:val="00D457E9"/>
    <w:rsid w:val="00D4593F"/>
    <w:rsid w:val="00D45AF8"/>
    <w:rsid w:val="00D45B4A"/>
    <w:rsid w:val="00D45B54"/>
    <w:rsid w:val="00D45C6C"/>
    <w:rsid w:val="00D45CA7"/>
    <w:rsid w:val="00D45F0B"/>
    <w:rsid w:val="00D45F35"/>
    <w:rsid w:val="00D46105"/>
    <w:rsid w:val="00D46329"/>
    <w:rsid w:val="00D463FD"/>
    <w:rsid w:val="00D4641C"/>
    <w:rsid w:val="00D464AB"/>
    <w:rsid w:val="00D464DA"/>
    <w:rsid w:val="00D4658D"/>
    <w:rsid w:val="00D46599"/>
    <w:rsid w:val="00D4683F"/>
    <w:rsid w:val="00D46919"/>
    <w:rsid w:val="00D469B5"/>
    <w:rsid w:val="00D46BA7"/>
    <w:rsid w:val="00D46BE7"/>
    <w:rsid w:val="00D46CB1"/>
    <w:rsid w:val="00D46D1F"/>
    <w:rsid w:val="00D471D6"/>
    <w:rsid w:val="00D4730E"/>
    <w:rsid w:val="00D4739A"/>
    <w:rsid w:val="00D473AD"/>
    <w:rsid w:val="00D4747B"/>
    <w:rsid w:val="00D47503"/>
    <w:rsid w:val="00D47608"/>
    <w:rsid w:val="00D4773C"/>
    <w:rsid w:val="00D47763"/>
    <w:rsid w:val="00D477DA"/>
    <w:rsid w:val="00D4785A"/>
    <w:rsid w:val="00D47868"/>
    <w:rsid w:val="00D47A00"/>
    <w:rsid w:val="00D47B50"/>
    <w:rsid w:val="00D47C47"/>
    <w:rsid w:val="00D47C75"/>
    <w:rsid w:val="00D47DE7"/>
    <w:rsid w:val="00D47E57"/>
    <w:rsid w:val="00D50217"/>
    <w:rsid w:val="00D5042E"/>
    <w:rsid w:val="00D504C7"/>
    <w:rsid w:val="00D506D2"/>
    <w:rsid w:val="00D5071F"/>
    <w:rsid w:val="00D50943"/>
    <w:rsid w:val="00D50AAA"/>
    <w:rsid w:val="00D50DF9"/>
    <w:rsid w:val="00D50EA5"/>
    <w:rsid w:val="00D50FC8"/>
    <w:rsid w:val="00D51045"/>
    <w:rsid w:val="00D51093"/>
    <w:rsid w:val="00D511CD"/>
    <w:rsid w:val="00D51386"/>
    <w:rsid w:val="00D514E8"/>
    <w:rsid w:val="00D51658"/>
    <w:rsid w:val="00D51A9E"/>
    <w:rsid w:val="00D51CF1"/>
    <w:rsid w:val="00D51DC8"/>
    <w:rsid w:val="00D52025"/>
    <w:rsid w:val="00D521F1"/>
    <w:rsid w:val="00D5283E"/>
    <w:rsid w:val="00D52A54"/>
    <w:rsid w:val="00D52C32"/>
    <w:rsid w:val="00D52C9C"/>
    <w:rsid w:val="00D52D6B"/>
    <w:rsid w:val="00D52DA5"/>
    <w:rsid w:val="00D52EB4"/>
    <w:rsid w:val="00D52F63"/>
    <w:rsid w:val="00D53160"/>
    <w:rsid w:val="00D53289"/>
    <w:rsid w:val="00D532BC"/>
    <w:rsid w:val="00D53462"/>
    <w:rsid w:val="00D534D4"/>
    <w:rsid w:val="00D535E7"/>
    <w:rsid w:val="00D538BE"/>
    <w:rsid w:val="00D53925"/>
    <w:rsid w:val="00D53A1D"/>
    <w:rsid w:val="00D53E47"/>
    <w:rsid w:val="00D53EC9"/>
    <w:rsid w:val="00D53F8B"/>
    <w:rsid w:val="00D54048"/>
    <w:rsid w:val="00D54297"/>
    <w:rsid w:val="00D54320"/>
    <w:rsid w:val="00D543F2"/>
    <w:rsid w:val="00D54432"/>
    <w:rsid w:val="00D54447"/>
    <w:rsid w:val="00D546C5"/>
    <w:rsid w:val="00D54841"/>
    <w:rsid w:val="00D548EC"/>
    <w:rsid w:val="00D5495C"/>
    <w:rsid w:val="00D54B2C"/>
    <w:rsid w:val="00D54BE6"/>
    <w:rsid w:val="00D54C5B"/>
    <w:rsid w:val="00D5505D"/>
    <w:rsid w:val="00D5528F"/>
    <w:rsid w:val="00D55292"/>
    <w:rsid w:val="00D552C1"/>
    <w:rsid w:val="00D55345"/>
    <w:rsid w:val="00D55478"/>
    <w:rsid w:val="00D554C0"/>
    <w:rsid w:val="00D555ED"/>
    <w:rsid w:val="00D55718"/>
    <w:rsid w:val="00D55A41"/>
    <w:rsid w:val="00D55A43"/>
    <w:rsid w:val="00D55ABB"/>
    <w:rsid w:val="00D55DC5"/>
    <w:rsid w:val="00D55EE0"/>
    <w:rsid w:val="00D55EF7"/>
    <w:rsid w:val="00D55F76"/>
    <w:rsid w:val="00D564A8"/>
    <w:rsid w:val="00D565E0"/>
    <w:rsid w:val="00D56757"/>
    <w:rsid w:val="00D56A1E"/>
    <w:rsid w:val="00D56B22"/>
    <w:rsid w:val="00D56D43"/>
    <w:rsid w:val="00D56DEB"/>
    <w:rsid w:val="00D57349"/>
    <w:rsid w:val="00D57539"/>
    <w:rsid w:val="00D5754D"/>
    <w:rsid w:val="00D576A4"/>
    <w:rsid w:val="00D57736"/>
    <w:rsid w:val="00D5773F"/>
    <w:rsid w:val="00D5795C"/>
    <w:rsid w:val="00D57A19"/>
    <w:rsid w:val="00D57A8D"/>
    <w:rsid w:val="00D57B62"/>
    <w:rsid w:val="00D57E06"/>
    <w:rsid w:val="00D57E3A"/>
    <w:rsid w:val="00D57F02"/>
    <w:rsid w:val="00D57FA2"/>
    <w:rsid w:val="00D57FFC"/>
    <w:rsid w:val="00D6014A"/>
    <w:rsid w:val="00D6026A"/>
    <w:rsid w:val="00D602E3"/>
    <w:rsid w:val="00D6057F"/>
    <w:rsid w:val="00D6059D"/>
    <w:rsid w:val="00D605A0"/>
    <w:rsid w:val="00D608F7"/>
    <w:rsid w:val="00D60904"/>
    <w:rsid w:val="00D60968"/>
    <w:rsid w:val="00D609C3"/>
    <w:rsid w:val="00D60BBC"/>
    <w:rsid w:val="00D60C66"/>
    <w:rsid w:val="00D60D52"/>
    <w:rsid w:val="00D60FE1"/>
    <w:rsid w:val="00D610E9"/>
    <w:rsid w:val="00D61319"/>
    <w:rsid w:val="00D614A2"/>
    <w:rsid w:val="00D6153A"/>
    <w:rsid w:val="00D6156E"/>
    <w:rsid w:val="00D615FC"/>
    <w:rsid w:val="00D61771"/>
    <w:rsid w:val="00D61825"/>
    <w:rsid w:val="00D618AA"/>
    <w:rsid w:val="00D618FA"/>
    <w:rsid w:val="00D6195A"/>
    <w:rsid w:val="00D61B10"/>
    <w:rsid w:val="00D61C22"/>
    <w:rsid w:val="00D61C9B"/>
    <w:rsid w:val="00D61D3E"/>
    <w:rsid w:val="00D61E41"/>
    <w:rsid w:val="00D61F0E"/>
    <w:rsid w:val="00D62004"/>
    <w:rsid w:val="00D620D9"/>
    <w:rsid w:val="00D62190"/>
    <w:rsid w:val="00D6233D"/>
    <w:rsid w:val="00D62392"/>
    <w:rsid w:val="00D6246B"/>
    <w:rsid w:val="00D62509"/>
    <w:rsid w:val="00D625A4"/>
    <w:rsid w:val="00D62729"/>
    <w:rsid w:val="00D62796"/>
    <w:rsid w:val="00D628AF"/>
    <w:rsid w:val="00D6295D"/>
    <w:rsid w:val="00D62A55"/>
    <w:rsid w:val="00D62BA2"/>
    <w:rsid w:val="00D62D2B"/>
    <w:rsid w:val="00D62F29"/>
    <w:rsid w:val="00D62F62"/>
    <w:rsid w:val="00D62F78"/>
    <w:rsid w:val="00D63136"/>
    <w:rsid w:val="00D631C6"/>
    <w:rsid w:val="00D631E1"/>
    <w:rsid w:val="00D63206"/>
    <w:rsid w:val="00D632BD"/>
    <w:rsid w:val="00D633A1"/>
    <w:rsid w:val="00D63655"/>
    <w:rsid w:val="00D637DE"/>
    <w:rsid w:val="00D63874"/>
    <w:rsid w:val="00D638AF"/>
    <w:rsid w:val="00D63C2B"/>
    <w:rsid w:val="00D63C40"/>
    <w:rsid w:val="00D63C60"/>
    <w:rsid w:val="00D63E5D"/>
    <w:rsid w:val="00D640B6"/>
    <w:rsid w:val="00D6425D"/>
    <w:rsid w:val="00D643C7"/>
    <w:rsid w:val="00D6446F"/>
    <w:rsid w:val="00D64524"/>
    <w:rsid w:val="00D64781"/>
    <w:rsid w:val="00D64809"/>
    <w:rsid w:val="00D64882"/>
    <w:rsid w:val="00D648DD"/>
    <w:rsid w:val="00D649DC"/>
    <w:rsid w:val="00D64A8F"/>
    <w:rsid w:val="00D64BAC"/>
    <w:rsid w:val="00D64C84"/>
    <w:rsid w:val="00D64E20"/>
    <w:rsid w:val="00D64E44"/>
    <w:rsid w:val="00D64E6A"/>
    <w:rsid w:val="00D64F19"/>
    <w:rsid w:val="00D650FE"/>
    <w:rsid w:val="00D65194"/>
    <w:rsid w:val="00D651E5"/>
    <w:rsid w:val="00D65315"/>
    <w:rsid w:val="00D65483"/>
    <w:rsid w:val="00D654B9"/>
    <w:rsid w:val="00D65608"/>
    <w:rsid w:val="00D65622"/>
    <w:rsid w:val="00D656F2"/>
    <w:rsid w:val="00D656F8"/>
    <w:rsid w:val="00D65858"/>
    <w:rsid w:val="00D658E3"/>
    <w:rsid w:val="00D65966"/>
    <w:rsid w:val="00D659E7"/>
    <w:rsid w:val="00D65A02"/>
    <w:rsid w:val="00D65A33"/>
    <w:rsid w:val="00D65A79"/>
    <w:rsid w:val="00D65F51"/>
    <w:rsid w:val="00D66139"/>
    <w:rsid w:val="00D66180"/>
    <w:rsid w:val="00D662FF"/>
    <w:rsid w:val="00D6633B"/>
    <w:rsid w:val="00D66357"/>
    <w:rsid w:val="00D66464"/>
    <w:rsid w:val="00D666F6"/>
    <w:rsid w:val="00D66A35"/>
    <w:rsid w:val="00D66A81"/>
    <w:rsid w:val="00D66A88"/>
    <w:rsid w:val="00D66AA3"/>
    <w:rsid w:val="00D66AF8"/>
    <w:rsid w:val="00D66C23"/>
    <w:rsid w:val="00D66C9D"/>
    <w:rsid w:val="00D66CB0"/>
    <w:rsid w:val="00D66D33"/>
    <w:rsid w:val="00D66E4F"/>
    <w:rsid w:val="00D66FE3"/>
    <w:rsid w:val="00D670AB"/>
    <w:rsid w:val="00D671E9"/>
    <w:rsid w:val="00D674D2"/>
    <w:rsid w:val="00D6756A"/>
    <w:rsid w:val="00D675EA"/>
    <w:rsid w:val="00D676BD"/>
    <w:rsid w:val="00D679A7"/>
    <w:rsid w:val="00D67A34"/>
    <w:rsid w:val="00D67A3B"/>
    <w:rsid w:val="00D67AE0"/>
    <w:rsid w:val="00D67AFD"/>
    <w:rsid w:val="00D70240"/>
    <w:rsid w:val="00D7028D"/>
    <w:rsid w:val="00D702A1"/>
    <w:rsid w:val="00D702F4"/>
    <w:rsid w:val="00D70306"/>
    <w:rsid w:val="00D703D0"/>
    <w:rsid w:val="00D703F2"/>
    <w:rsid w:val="00D7040E"/>
    <w:rsid w:val="00D70575"/>
    <w:rsid w:val="00D70648"/>
    <w:rsid w:val="00D706A4"/>
    <w:rsid w:val="00D708D6"/>
    <w:rsid w:val="00D70910"/>
    <w:rsid w:val="00D70947"/>
    <w:rsid w:val="00D70999"/>
    <w:rsid w:val="00D709FB"/>
    <w:rsid w:val="00D70EA7"/>
    <w:rsid w:val="00D70EE9"/>
    <w:rsid w:val="00D710B6"/>
    <w:rsid w:val="00D710EB"/>
    <w:rsid w:val="00D7138B"/>
    <w:rsid w:val="00D71806"/>
    <w:rsid w:val="00D71830"/>
    <w:rsid w:val="00D71A63"/>
    <w:rsid w:val="00D71A86"/>
    <w:rsid w:val="00D71A8A"/>
    <w:rsid w:val="00D71B1C"/>
    <w:rsid w:val="00D71BE4"/>
    <w:rsid w:val="00D71C69"/>
    <w:rsid w:val="00D720EE"/>
    <w:rsid w:val="00D72187"/>
    <w:rsid w:val="00D721E6"/>
    <w:rsid w:val="00D72216"/>
    <w:rsid w:val="00D7223B"/>
    <w:rsid w:val="00D722F3"/>
    <w:rsid w:val="00D72400"/>
    <w:rsid w:val="00D725A8"/>
    <w:rsid w:val="00D72686"/>
    <w:rsid w:val="00D72729"/>
    <w:rsid w:val="00D7284E"/>
    <w:rsid w:val="00D728DE"/>
    <w:rsid w:val="00D729B1"/>
    <w:rsid w:val="00D729C4"/>
    <w:rsid w:val="00D73003"/>
    <w:rsid w:val="00D7321C"/>
    <w:rsid w:val="00D7343D"/>
    <w:rsid w:val="00D73491"/>
    <w:rsid w:val="00D734CB"/>
    <w:rsid w:val="00D73808"/>
    <w:rsid w:val="00D73B2D"/>
    <w:rsid w:val="00D73B30"/>
    <w:rsid w:val="00D73B6B"/>
    <w:rsid w:val="00D73C0B"/>
    <w:rsid w:val="00D73CDD"/>
    <w:rsid w:val="00D73DEA"/>
    <w:rsid w:val="00D73E4E"/>
    <w:rsid w:val="00D73ECD"/>
    <w:rsid w:val="00D73FED"/>
    <w:rsid w:val="00D7443F"/>
    <w:rsid w:val="00D74582"/>
    <w:rsid w:val="00D7460B"/>
    <w:rsid w:val="00D74763"/>
    <w:rsid w:val="00D74852"/>
    <w:rsid w:val="00D748C3"/>
    <w:rsid w:val="00D748CD"/>
    <w:rsid w:val="00D74979"/>
    <w:rsid w:val="00D74985"/>
    <w:rsid w:val="00D74ADB"/>
    <w:rsid w:val="00D74B24"/>
    <w:rsid w:val="00D74C38"/>
    <w:rsid w:val="00D74DC6"/>
    <w:rsid w:val="00D74ECE"/>
    <w:rsid w:val="00D74F6B"/>
    <w:rsid w:val="00D7500B"/>
    <w:rsid w:val="00D7513B"/>
    <w:rsid w:val="00D75561"/>
    <w:rsid w:val="00D756D2"/>
    <w:rsid w:val="00D7592F"/>
    <w:rsid w:val="00D75BD9"/>
    <w:rsid w:val="00D75CF8"/>
    <w:rsid w:val="00D75DBF"/>
    <w:rsid w:val="00D75E1E"/>
    <w:rsid w:val="00D76290"/>
    <w:rsid w:val="00D76355"/>
    <w:rsid w:val="00D763D1"/>
    <w:rsid w:val="00D76605"/>
    <w:rsid w:val="00D76658"/>
    <w:rsid w:val="00D766A6"/>
    <w:rsid w:val="00D76737"/>
    <w:rsid w:val="00D767FA"/>
    <w:rsid w:val="00D76957"/>
    <w:rsid w:val="00D76992"/>
    <w:rsid w:val="00D76AF9"/>
    <w:rsid w:val="00D76CB2"/>
    <w:rsid w:val="00D76F6A"/>
    <w:rsid w:val="00D77421"/>
    <w:rsid w:val="00D775DE"/>
    <w:rsid w:val="00D77671"/>
    <w:rsid w:val="00D77793"/>
    <w:rsid w:val="00D77885"/>
    <w:rsid w:val="00D778AB"/>
    <w:rsid w:val="00D778D7"/>
    <w:rsid w:val="00D779AA"/>
    <w:rsid w:val="00D801D3"/>
    <w:rsid w:val="00D804CA"/>
    <w:rsid w:val="00D804D2"/>
    <w:rsid w:val="00D804D9"/>
    <w:rsid w:val="00D80702"/>
    <w:rsid w:val="00D807B0"/>
    <w:rsid w:val="00D808E4"/>
    <w:rsid w:val="00D808FC"/>
    <w:rsid w:val="00D80BE0"/>
    <w:rsid w:val="00D80CE6"/>
    <w:rsid w:val="00D80CFE"/>
    <w:rsid w:val="00D81166"/>
    <w:rsid w:val="00D81394"/>
    <w:rsid w:val="00D813AD"/>
    <w:rsid w:val="00D813F0"/>
    <w:rsid w:val="00D816B0"/>
    <w:rsid w:val="00D816ED"/>
    <w:rsid w:val="00D81837"/>
    <w:rsid w:val="00D81873"/>
    <w:rsid w:val="00D818E4"/>
    <w:rsid w:val="00D81935"/>
    <w:rsid w:val="00D81978"/>
    <w:rsid w:val="00D819A0"/>
    <w:rsid w:val="00D81EA0"/>
    <w:rsid w:val="00D81F7D"/>
    <w:rsid w:val="00D823BE"/>
    <w:rsid w:val="00D823F7"/>
    <w:rsid w:val="00D8240E"/>
    <w:rsid w:val="00D82457"/>
    <w:rsid w:val="00D824CB"/>
    <w:rsid w:val="00D826FF"/>
    <w:rsid w:val="00D828D9"/>
    <w:rsid w:val="00D82908"/>
    <w:rsid w:val="00D8291D"/>
    <w:rsid w:val="00D82996"/>
    <w:rsid w:val="00D829A7"/>
    <w:rsid w:val="00D82A4D"/>
    <w:rsid w:val="00D82B53"/>
    <w:rsid w:val="00D82BCF"/>
    <w:rsid w:val="00D82C5B"/>
    <w:rsid w:val="00D82D4E"/>
    <w:rsid w:val="00D82EE3"/>
    <w:rsid w:val="00D82F18"/>
    <w:rsid w:val="00D830A5"/>
    <w:rsid w:val="00D8313B"/>
    <w:rsid w:val="00D83148"/>
    <w:rsid w:val="00D831B7"/>
    <w:rsid w:val="00D832C8"/>
    <w:rsid w:val="00D8354A"/>
    <w:rsid w:val="00D838CB"/>
    <w:rsid w:val="00D83957"/>
    <w:rsid w:val="00D83BE0"/>
    <w:rsid w:val="00D83BFC"/>
    <w:rsid w:val="00D83C0E"/>
    <w:rsid w:val="00D83D83"/>
    <w:rsid w:val="00D83DB4"/>
    <w:rsid w:val="00D83EDF"/>
    <w:rsid w:val="00D83FDD"/>
    <w:rsid w:val="00D842E5"/>
    <w:rsid w:val="00D842FE"/>
    <w:rsid w:val="00D8434A"/>
    <w:rsid w:val="00D843CB"/>
    <w:rsid w:val="00D8449C"/>
    <w:rsid w:val="00D844DD"/>
    <w:rsid w:val="00D845C5"/>
    <w:rsid w:val="00D846E8"/>
    <w:rsid w:val="00D84793"/>
    <w:rsid w:val="00D84863"/>
    <w:rsid w:val="00D848B2"/>
    <w:rsid w:val="00D8499E"/>
    <w:rsid w:val="00D84A4B"/>
    <w:rsid w:val="00D84B1D"/>
    <w:rsid w:val="00D84BD3"/>
    <w:rsid w:val="00D84F0D"/>
    <w:rsid w:val="00D84FA6"/>
    <w:rsid w:val="00D84FC8"/>
    <w:rsid w:val="00D850A9"/>
    <w:rsid w:val="00D85165"/>
    <w:rsid w:val="00D85401"/>
    <w:rsid w:val="00D8550A"/>
    <w:rsid w:val="00D8561F"/>
    <w:rsid w:val="00D8564D"/>
    <w:rsid w:val="00D85951"/>
    <w:rsid w:val="00D85A29"/>
    <w:rsid w:val="00D85B84"/>
    <w:rsid w:val="00D85BAA"/>
    <w:rsid w:val="00D85BE6"/>
    <w:rsid w:val="00D85C28"/>
    <w:rsid w:val="00D85D1B"/>
    <w:rsid w:val="00D85EC3"/>
    <w:rsid w:val="00D86065"/>
    <w:rsid w:val="00D86085"/>
    <w:rsid w:val="00D860FC"/>
    <w:rsid w:val="00D8616B"/>
    <w:rsid w:val="00D861DA"/>
    <w:rsid w:val="00D86260"/>
    <w:rsid w:val="00D862AC"/>
    <w:rsid w:val="00D86633"/>
    <w:rsid w:val="00D867F4"/>
    <w:rsid w:val="00D86878"/>
    <w:rsid w:val="00D869EC"/>
    <w:rsid w:val="00D86BD5"/>
    <w:rsid w:val="00D86D6E"/>
    <w:rsid w:val="00D86DC9"/>
    <w:rsid w:val="00D86EFB"/>
    <w:rsid w:val="00D8704B"/>
    <w:rsid w:val="00D87070"/>
    <w:rsid w:val="00D870E5"/>
    <w:rsid w:val="00D8711C"/>
    <w:rsid w:val="00D8719C"/>
    <w:rsid w:val="00D871A5"/>
    <w:rsid w:val="00D87298"/>
    <w:rsid w:val="00D87313"/>
    <w:rsid w:val="00D8732C"/>
    <w:rsid w:val="00D875CF"/>
    <w:rsid w:val="00D876BF"/>
    <w:rsid w:val="00D876DA"/>
    <w:rsid w:val="00D87764"/>
    <w:rsid w:val="00D877A1"/>
    <w:rsid w:val="00D877B5"/>
    <w:rsid w:val="00D877F0"/>
    <w:rsid w:val="00D87801"/>
    <w:rsid w:val="00D87A03"/>
    <w:rsid w:val="00D87AB6"/>
    <w:rsid w:val="00D87AE8"/>
    <w:rsid w:val="00D87CE4"/>
    <w:rsid w:val="00D87D20"/>
    <w:rsid w:val="00D87E14"/>
    <w:rsid w:val="00D87EE6"/>
    <w:rsid w:val="00D87FC1"/>
    <w:rsid w:val="00D901A5"/>
    <w:rsid w:val="00D90246"/>
    <w:rsid w:val="00D90423"/>
    <w:rsid w:val="00D9050E"/>
    <w:rsid w:val="00D9065A"/>
    <w:rsid w:val="00D9066B"/>
    <w:rsid w:val="00D907DF"/>
    <w:rsid w:val="00D90965"/>
    <w:rsid w:val="00D90980"/>
    <w:rsid w:val="00D909DF"/>
    <w:rsid w:val="00D90A4F"/>
    <w:rsid w:val="00D90C27"/>
    <w:rsid w:val="00D90CD3"/>
    <w:rsid w:val="00D90D77"/>
    <w:rsid w:val="00D90F11"/>
    <w:rsid w:val="00D90F76"/>
    <w:rsid w:val="00D90FB6"/>
    <w:rsid w:val="00D91019"/>
    <w:rsid w:val="00D91034"/>
    <w:rsid w:val="00D913C1"/>
    <w:rsid w:val="00D9157D"/>
    <w:rsid w:val="00D916DE"/>
    <w:rsid w:val="00D9194B"/>
    <w:rsid w:val="00D919A8"/>
    <w:rsid w:val="00D919ED"/>
    <w:rsid w:val="00D91AFB"/>
    <w:rsid w:val="00D91B2D"/>
    <w:rsid w:val="00D91B47"/>
    <w:rsid w:val="00D91C50"/>
    <w:rsid w:val="00D91C98"/>
    <w:rsid w:val="00D91CD5"/>
    <w:rsid w:val="00D91CFA"/>
    <w:rsid w:val="00D91EDD"/>
    <w:rsid w:val="00D91EF9"/>
    <w:rsid w:val="00D91F9C"/>
    <w:rsid w:val="00D9218B"/>
    <w:rsid w:val="00D92389"/>
    <w:rsid w:val="00D924F3"/>
    <w:rsid w:val="00D9270C"/>
    <w:rsid w:val="00D9277E"/>
    <w:rsid w:val="00D927F1"/>
    <w:rsid w:val="00D92866"/>
    <w:rsid w:val="00D92949"/>
    <w:rsid w:val="00D92954"/>
    <w:rsid w:val="00D9299D"/>
    <w:rsid w:val="00D92A37"/>
    <w:rsid w:val="00D92C56"/>
    <w:rsid w:val="00D92CE2"/>
    <w:rsid w:val="00D92DE3"/>
    <w:rsid w:val="00D92E0D"/>
    <w:rsid w:val="00D92EEC"/>
    <w:rsid w:val="00D92F63"/>
    <w:rsid w:val="00D93095"/>
    <w:rsid w:val="00D930A6"/>
    <w:rsid w:val="00D93179"/>
    <w:rsid w:val="00D932DF"/>
    <w:rsid w:val="00D93498"/>
    <w:rsid w:val="00D934F7"/>
    <w:rsid w:val="00D93567"/>
    <w:rsid w:val="00D935EC"/>
    <w:rsid w:val="00D936BB"/>
    <w:rsid w:val="00D93739"/>
    <w:rsid w:val="00D93765"/>
    <w:rsid w:val="00D93770"/>
    <w:rsid w:val="00D937AC"/>
    <w:rsid w:val="00D93826"/>
    <w:rsid w:val="00D93837"/>
    <w:rsid w:val="00D93962"/>
    <w:rsid w:val="00D93976"/>
    <w:rsid w:val="00D93A5E"/>
    <w:rsid w:val="00D93B53"/>
    <w:rsid w:val="00D93CA5"/>
    <w:rsid w:val="00D93D42"/>
    <w:rsid w:val="00D93DAB"/>
    <w:rsid w:val="00D93DB7"/>
    <w:rsid w:val="00D93DC7"/>
    <w:rsid w:val="00D93E44"/>
    <w:rsid w:val="00D942C8"/>
    <w:rsid w:val="00D942E2"/>
    <w:rsid w:val="00D942EE"/>
    <w:rsid w:val="00D942F7"/>
    <w:rsid w:val="00D9441C"/>
    <w:rsid w:val="00D94548"/>
    <w:rsid w:val="00D94679"/>
    <w:rsid w:val="00D946A9"/>
    <w:rsid w:val="00D94BA2"/>
    <w:rsid w:val="00D94C2C"/>
    <w:rsid w:val="00D94D41"/>
    <w:rsid w:val="00D94E49"/>
    <w:rsid w:val="00D94EC6"/>
    <w:rsid w:val="00D95041"/>
    <w:rsid w:val="00D95186"/>
    <w:rsid w:val="00D951B1"/>
    <w:rsid w:val="00D952E2"/>
    <w:rsid w:val="00D95338"/>
    <w:rsid w:val="00D954C7"/>
    <w:rsid w:val="00D95546"/>
    <w:rsid w:val="00D955AF"/>
    <w:rsid w:val="00D955FC"/>
    <w:rsid w:val="00D95F16"/>
    <w:rsid w:val="00D95FC7"/>
    <w:rsid w:val="00D96262"/>
    <w:rsid w:val="00D96301"/>
    <w:rsid w:val="00D964AE"/>
    <w:rsid w:val="00D965B3"/>
    <w:rsid w:val="00D966D8"/>
    <w:rsid w:val="00D969CF"/>
    <w:rsid w:val="00D96ABA"/>
    <w:rsid w:val="00D96AED"/>
    <w:rsid w:val="00D96E3B"/>
    <w:rsid w:val="00D96E4F"/>
    <w:rsid w:val="00D970AF"/>
    <w:rsid w:val="00D970E5"/>
    <w:rsid w:val="00D972B0"/>
    <w:rsid w:val="00D9732B"/>
    <w:rsid w:val="00D973EB"/>
    <w:rsid w:val="00D97427"/>
    <w:rsid w:val="00D9749A"/>
    <w:rsid w:val="00D97896"/>
    <w:rsid w:val="00D97A58"/>
    <w:rsid w:val="00D97B75"/>
    <w:rsid w:val="00D97BE3"/>
    <w:rsid w:val="00D97F8E"/>
    <w:rsid w:val="00DA0161"/>
    <w:rsid w:val="00DA022B"/>
    <w:rsid w:val="00DA03A7"/>
    <w:rsid w:val="00DA0471"/>
    <w:rsid w:val="00DA0694"/>
    <w:rsid w:val="00DA0787"/>
    <w:rsid w:val="00DA09A8"/>
    <w:rsid w:val="00DA0B9B"/>
    <w:rsid w:val="00DA0D53"/>
    <w:rsid w:val="00DA0DFD"/>
    <w:rsid w:val="00DA0EA8"/>
    <w:rsid w:val="00DA105E"/>
    <w:rsid w:val="00DA10A1"/>
    <w:rsid w:val="00DA1287"/>
    <w:rsid w:val="00DA1303"/>
    <w:rsid w:val="00DA164B"/>
    <w:rsid w:val="00DA1795"/>
    <w:rsid w:val="00DA180F"/>
    <w:rsid w:val="00DA1853"/>
    <w:rsid w:val="00DA19BA"/>
    <w:rsid w:val="00DA1A98"/>
    <w:rsid w:val="00DA1AD8"/>
    <w:rsid w:val="00DA1B9B"/>
    <w:rsid w:val="00DA1EC7"/>
    <w:rsid w:val="00DA1ED8"/>
    <w:rsid w:val="00DA1F0B"/>
    <w:rsid w:val="00DA20F5"/>
    <w:rsid w:val="00DA2114"/>
    <w:rsid w:val="00DA225A"/>
    <w:rsid w:val="00DA2323"/>
    <w:rsid w:val="00DA23EF"/>
    <w:rsid w:val="00DA2504"/>
    <w:rsid w:val="00DA278F"/>
    <w:rsid w:val="00DA299D"/>
    <w:rsid w:val="00DA2B92"/>
    <w:rsid w:val="00DA2B93"/>
    <w:rsid w:val="00DA2BEE"/>
    <w:rsid w:val="00DA2D37"/>
    <w:rsid w:val="00DA304A"/>
    <w:rsid w:val="00DA313C"/>
    <w:rsid w:val="00DA3155"/>
    <w:rsid w:val="00DA3233"/>
    <w:rsid w:val="00DA3251"/>
    <w:rsid w:val="00DA3303"/>
    <w:rsid w:val="00DA33DE"/>
    <w:rsid w:val="00DA3471"/>
    <w:rsid w:val="00DA3555"/>
    <w:rsid w:val="00DA35F6"/>
    <w:rsid w:val="00DA3AAC"/>
    <w:rsid w:val="00DA3AE8"/>
    <w:rsid w:val="00DA3B6B"/>
    <w:rsid w:val="00DA3C95"/>
    <w:rsid w:val="00DA3C99"/>
    <w:rsid w:val="00DA3C9A"/>
    <w:rsid w:val="00DA3CB5"/>
    <w:rsid w:val="00DA3E0C"/>
    <w:rsid w:val="00DA3EEC"/>
    <w:rsid w:val="00DA403C"/>
    <w:rsid w:val="00DA426A"/>
    <w:rsid w:val="00DA458E"/>
    <w:rsid w:val="00DA46BE"/>
    <w:rsid w:val="00DA46F4"/>
    <w:rsid w:val="00DA4811"/>
    <w:rsid w:val="00DA4922"/>
    <w:rsid w:val="00DA4A36"/>
    <w:rsid w:val="00DA4B81"/>
    <w:rsid w:val="00DA4C0C"/>
    <w:rsid w:val="00DA4D67"/>
    <w:rsid w:val="00DA4DAD"/>
    <w:rsid w:val="00DA4E34"/>
    <w:rsid w:val="00DA4E7C"/>
    <w:rsid w:val="00DA4EEF"/>
    <w:rsid w:val="00DA4F3F"/>
    <w:rsid w:val="00DA4F65"/>
    <w:rsid w:val="00DA52E6"/>
    <w:rsid w:val="00DA53CC"/>
    <w:rsid w:val="00DA5423"/>
    <w:rsid w:val="00DA5437"/>
    <w:rsid w:val="00DA5459"/>
    <w:rsid w:val="00DA547A"/>
    <w:rsid w:val="00DA54A6"/>
    <w:rsid w:val="00DA55B9"/>
    <w:rsid w:val="00DA5654"/>
    <w:rsid w:val="00DA577D"/>
    <w:rsid w:val="00DA582D"/>
    <w:rsid w:val="00DA591B"/>
    <w:rsid w:val="00DA593E"/>
    <w:rsid w:val="00DA5945"/>
    <w:rsid w:val="00DA59D6"/>
    <w:rsid w:val="00DA5A4D"/>
    <w:rsid w:val="00DA5A8A"/>
    <w:rsid w:val="00DA5A9E"/>
    <w:rsid w:val="00DA5AE0"/>
    <w:rsid w:val="00DA5C39"/>
    <w:rsid w:val="00DA5D42"/>
    <w:rsid w:val="00DA5D74"/>
    <w:rsid w:val="00DA5F3A"/>
    <w:rsid w:val="00DA6003"/>
    <w:rsid w:val="00DA61A8"/>
    <w:rsid w:val="00DA6532"/>
    <w:rsid w:val="00DA66B7"/>
    <w:rsid w:val="00DA670D"/>
    <w:rsid w:val="00DA6879"/>
    <w:rsid w:val="00DA6F3C"/>
    <w:rsid w:val="00DA6F70"/>
    <w:rsid w:val="00DA6F9A"/>
    <w:rsid w:val="00DA705D"/>
    <w:rsid w:val="00DA7307"/>
    <w:rsid w:val="00DA73B9"/>
    <w:rsid w:val="00DA75BC"/>
    <w:rsid w:val="00DA75F8"/>
    <w:rsid w:val="00DA7840"/>
    <w:rsid w:val="00DA7876"/>
    <w:rsid w:val="00DA7895"/>
    <w:rsid w:val="00DA78B7"/>
    <w:rsid w:val="00DA78E5"/>
    <w:rsid w:val="00DA7B02"/>
    <w:rsid w:val="00DA7CAF"/>
    <w:rsid w:val="00DA7D49"/>
    <w:rsid w:val="00DA7D9B"/>
    <w:rsid w:val="00DB008B"/>
    <w:rsid w:val="00DB01DE"/>
    <w:rsid w:val="00DB0257"/>
    <w:rsid w:val="00DB04C1"/>
    <w:rsid w:val="00DB05E5"/>
    <w:rsid w:val="00DB0733"/>
    <w:rsid w:val="00DB07C0"/>
    <w:rsid w:val="00DB0A3B"/>
    <w:rsid w:val="00DB0AB6"/>
    <w:rsid w:val="00DB0B07"/>
    <w:rsid w:val="00DB0B57"/>
    <w:rsid w:val="00DB0BB0"/>
    <w:rsid w:val="00DB0C27"/>
    <w:rsid w:val="00DB0E9A"/>
    <w:rsid w:val="00DB0F65"/>
    <w:rsid w:val="00DB117E"/>
    <w:rsid w:val="00DB1237"/>
    <w:rsid w:val="00DB177A"/>
    <w:rsid w:val="00DB1926"/>
    <w:rsid w:val="00DB1B0D"/>
    <w:rsid w:val="00DB1B95"/>
    <w:rsid w:val="00DB1BA0"/>
    <w:rsid w:val="00DB1CE3"/>
    <w:rsid w:val="00DB1DE7"/>
    <w:rsid w:val="00DB1E14"/>
    <w:rsid w:val="00DB2203"/>
    <w:rsid w:val="00DB22CE"/>
    <w:rsid w:val="00DB23B7"/>
    <w:rsid w:val="00DB24FC"/>
    <w:rsid w:val="00DB263F"/>
    <w:rsid w:val="00DB2800"/>
    <w:rsid w:val="00DB2846"/>
    <w:rsid w:val="00DB2A61"/>
    <w:rsid w:val="00DB2A8A"/>
    <w:rsid w:val="00DB2A9F"/>
    <w:rsid w:val="00DB2B95"/>
    <w:rsid w:val="00DB2BB4"/>
    <w:rsid w:val="00DB2C78"/>
    <w:rsid w:val="00DB2CBF"/>
    <w:rsid w:val="00DB2CE8"/>
    <w:rsid w:val="00DB2D42"/>
    <w:rsid w:val="00DB2ECB"/>
    <w:rsid w:val="00DB2F16"/>
    <w:rsid w:val="00DB2F19"/>
    <w:rsid w:val="00DB32FA"/>
    <w:rsid w:val="00DB3456"/>
    <w:rsid w:val="00DB3457"/>
    <w:rsid w:val="00DB361A"/>
    <w:rsid w:val="00DB3675"/>
    <w:rsid w:val="00DB36FB"/>
    <w:rsid w:val="00DB3AAE"/>
    <w:rsid w:val="00DB4263"/>
    <w:rsid w:val="00DB44DA"/>
    <w:rsid w:val="00DB45BE"/>
    <w:rsid w:val="00DB466A"/>
    <w:rsid w:val="00DB46E4"/>
    <w:rsid w:val="00DB4819"/>
    <w:rsid w:val="00DB4929"/>
    <w:rsid w:val="00DB4ACD"/>
    <w:rsid w:val="00DB4DC6"/>
    <w:rsid w:val="00DB4E8A"/>
    <w:rsid w:val="00DB4EC6"/>
    <w:rsid w:val="00DB4EF6"/>
    <w:rsid w:val="00DB51FE"/>
    <w:rsid w:val="00DB5262"/>
    <w:rsid w:val="00DB52C5"/>
    <w:rsid w:val="00DB5419"/>
    <w:rsid w:val="00DB547C"/>
    <w:rsid w:val="00DB548B"/>
    <w:rsid w:val="00DB551C"/>
    <w:rsid w:val="00DB56F0"/>
    <w:rsid w:val="00DB5704"/>
    <w:rsid w:val="00DB5D73"/>
    <w:rsid w:val="00DB5E94"/>
    <w:rsid w:val="00DB5F6E"/>
    <w:rsid w:val="00DB6007"/>
    <w:rsid w:val="00DB6153"/>
    <w:rsid w:val="00DB61AB"/>
    <w:rsid w:val="00DB61D0"/>
    <w:rsid w:val="00DB6242"/>
    <w:rsid w:val="00DB6264"/>
    <w:rsid w:val="00DB64E7"/>
    <w:rsid w:val="00DB6A09"/>
    <w:rsid w:val="00DB6ABF"/>
    <w:rsid w:val="00DB6C6D"/>
    <w:rsid w:val="00DB6C94"/>
    <w:rsid w:val="00DB6DE4"/>
    <w:rsid w:val="00DB6E0B"/>
    <w:rsid w:val="00DB7037"/>
    <w:rsid w:val="00DB7383"/>
    <w:rsid w:val="00DB73AB"/>
    <w:rsid w:val="00DB73EC"/>
    <w:rsid w:val="00DB7464"/>
    <w:rsid w:val="00DB74FC"/>
    <w:rsid w:val="00DB7505"/>
    <w:rsid w:val="00DB752D"/>
    <w:rsid w:val="00DB7755"/>
    <w:rsid w:val="00DB79DB"/>
    <w:rsid w:val="00DB7A37"/>
    <w:rsid w:val="00DB7CFB"/>
    <w:rsid w:val="00DB7D23"/>
    <w:rsid w:val="00DB7D55"/>
    <w:rsid w:val="00DC0030"/>
    <w:rsid w:val="00DC004E"/>
    <w:rsid w:val="00DC00F2"/>
    <w:rsid w:val="00DC014C"/>
    <w:rsid w:val="00DC02BC"/>
    <w:rsid w:val="00DC0348"/>
    <w:rsid w:val="00DC039B"/>
    <w:rsid w:val="00DC06D5"/>
    <w:rsid w:val="00DC06E7"/>
    <w:rsid w:val="00DC096B"/>
    <w:rsid w:val="00DC0970"/>
    <w:rsid w:val="00DC0B0A"/>
    <w:rsid w:val="00DC0BF1"/>
    <w:rsid w:val="00DC0C56"/>
    <w:rsid w:val="00DC0CB3"/>
    <w:rsid w:val="00DC0F12"/>
    <w:rsid w:val="00DC0F6D"/>
    <w:rsid w:val="00DC1051"/>
    <w:rsid w:val="00DC11CE"/>
    <w:rsid w:val="00DC12C5"/>
    <w:rsid w:val="00DC1434"/>
    <w:rsid w:val="00DC144C"/>
    <w:rsid w:val="00DC155E"/>
    <w:rsid w:val="00DC16C3"/>
    <w:rsid w:val="00DC16EA"/>
    <w:rsid w:val="00DC181A"/>
    <w:rsid w:val="00DC18DB"/>
    <w:rsid w:val="00DC193B"/>
    <w:rsid w:val="00DC19CA"/>
    <w:rsid w:val="00DC1E14"/>
    <w:rsid w:val="00DC1E91"/>
    <w:rsid w:val="00DC2185"/>
    <w:rsid w:val="00DC21B2"/>
    <w:rsid w:val="00DC2276"/>
    <w:rsid w:val="00DC235E"/>
    <w:rsid w:val="00DC242A"/>
    <w:rsid w:val="00DC29F1"/>
    <w:rsid w:val="00DC2E26"/>
    <w:rsid w:val="00DC2F89"/>
    <w:rsid w:val="00DC31FD"/>
    <w:rsid w:val="00DC32C5"/>
    <w:rsid w:val="00DC349E"/>
    <w:rsid w:val="00DC360F"/>
    <w:rsid w:val="00DC366F"/>
    <w:rsid w:val="00DC3762"/>
    <w:rsid w:val="00DC3767"/>
    <w:rsid w:val="00DC3886"/>
    <w:rsid w:val="00DC38C6"/>
    <w:rsid w:val="00DC3A61"/>
    <w:rsid w:val="00DC3BDC"/>
    <w:rsid w:val="00DC4124"/>
    <w:rsid w:val="00DC413F"/>
    <w:rsid w:val="00DC42F1"/>
    <w:rsid w:val="00DC448C"/>
    <w:rsid w:val="00DC44EE"/>
    <w:rsid w:val="00DC4592"/>
    <w:rsid w:val="00DC459E"/>
    <w:rsid w:val="00DC4634"/>
    <w:rsid w:val="00DC4866"/>
    <w:rsid w:val="00DC4960"/>
    <w:rsid w:val="00DC49E4"/>
    <w:rsid w:val="00DC4A50"/>
    <w:rsid w:val="00DC4C40"/>
    <w:rsid w:val="00DC4C9E"/>
    <w:rsid w:val="00DC4F2E"/>
    <w:rsid w:val="00DC500E"/>
    <w:rsid w:val="00DC5317"/>
    <w:rsid w:val="00DC5415"/>
    <w:rsid w:val="00DC544B"/>
    <w:rsid w:val="00DC5456"/>
    <w:rsid w:val="00DC5675"/>
    <w:rsid w:val="00DC5743"/>
    <w:rsid w:val="00DC5795"/>
    <w:rsid w:val="00DC57CC"/>
    <w:rsid w:val="00DC57D3"/>
    <w:rsid w:val="00DC59AD"/>
    <w:rsid w:val="00DC5A07"/>
    <w:rsid w:val="00DC5B03"/>
    <w:rsid w:val="00DC5C1A"/>
    <w:rsid w:val="00DC5E64"/>
    <w:rsid w:val="00DC5ED8"/>
    <w:rsid w:val="00DC6144"/>
    <w:rsid w:val="00DC6237"/>
    <w:rsid w:val="00DC623D"/>
    <w:rsid w:val="00DC62E6"/>
    <w:rsid w:val="00DC63BE"/>
    <w:rsid w:val="00DC6509"/>
    <w:rsid w:val="00DC65D4"/>
    <w:rsid w:val="00DC66FE"/>
    <w:rsid w:val="00DC6758"/>
    <w:rsid w:val="00DC680F"/>
    <w:rsid w:val="00DC6D32"/>
    <w:rsid w:val="00DC6DDC"/>
    <w:rsid w:val="00DC6FF8"/>
    <w:rsid w:val="00DC707D"/>
    <w:rsid w:val="00DC7205"/>
    <w:rsid w:val="00DC7309"/>
    <w:rsid w:val="00DC73ED"/>
    <w:rsid w:val="00DC7656"/>
    <w:rsid w:val="00DC7887"/>
    <w:rsid w:val="00DC78B4"/>
    <w:rsid w:val="00DC7995"/>
    <w:rsid w:val="00DC7A45"/>
    <w:rsid w:val="00DC7B35"/>
    <w:rsid w:val="00DC7BFA"/>
    <w:rsid w:val="00DC7C18"/>
    <w:rsid w:val="00DC7DBD"/>
    <w:rsid w:val="00DC7E32"/>
    <w:rsid w:val="00DC7ECE"/>
    <w:rsid w:val="00DC7F56"/>
    <w:rsid w:val="00DD0392"/>
    <w:rsid w:val="00DD03AE"/>
    <w:rsid w:val="00DD0630"/>
    <w:rsid w:val="00DD068D"/>
    <w:rsid w:val="00DD069C"/>
    <w:rsid w:val="00DD08E9"/>
    <w:rsid w:val="00DD0C8D"/>
    <w:rsid w:val="00DD0D46"/>
    <w:rsid w:val="00DD0D90"/>
    <w:rsid w:val="00DD0F60"/>
    <w:rsid w:val="00DD11D8"/>
    <w:rsid w:val="00DD124B"/>
    <w:rsid w:val="00DD1254"/>
    <w:rsid w:val="00DD1293"/>
    <w:rsid w:val="00DD1476"/>
    <w:rsid w:val="00DD1517"/>
    <w:rsid w:val="00DD1593"/>
    <w:rsid w:val="00DD16C4"/>
    <w:rsid w:val="00DD1781"/>
    <w:rsid w:val="00DD17F4"/>
    <w:rsid w:val="00DD1857"/>
    <w:rsid w:val="00DD192A"/>
    <w:rsid w:val="00DD1E6A"/>
    <w:rsid w:val="00DD1F19"/>
    <w:rsid w:val="00DD1FA3"/>
    <w:rsid w:val="00DD20F7"/>
    <w:rsid w:val="00DD21AE"/>
    <w:rsid w:val="00DD2387"/>
    <w:rsid w:val="00DD2459"/>
    <w:rsid w:val="00DD25C0"/>
    <w:rsid w:val="00DD2656"/>
    <w:rsid w:val="00DD26F6"/>
    <w:rsid w:val="00DD287A"/>
    <w:rsid w:val="00DD28DC"/>
    <w:rsid w:val="00DD2937"/>
    <w:rsid w:val="00DD29A8"/>
    <w:rsid w:val="00DD2B8C"/>
    <w:rsid w:val="00DD2BDB"/>
    <w:rsid w:val="00DD2C6F"/>
    <w:rsid w:val="00DD2CC7"/>
    <w:rsid w:val="00DD2DBB"/>
    <w:rsid w:val="00DD2EA7"/>
    <w:rsid w:val="00DD2FA6"/>
    <w:rsid w:val="00DD300B"/>
    <w:rsid w:val="00DD3186"/>
    <w:rsid w:val="00DD324C"/>
    <w:rsid w:val="00DD333D"/>
    <w:rsid w:val="00DD3354"/>
    <w:rsid w:val="00DD3397"/>
    <w:rsid w:val="00DD3443"/>
    <w:rsid w:val="00DD3525"/>
    <w:rsid w:val="00DD3563"/>
    <w:rsid w:val="00DD3642"/>
    <w:rsid w:val="00DD3671"/>
    <w:rsid w:val="00DD368C"/>
    <w:rsid w:val="00DD3A39"/>
    <w:rsid w:val="00DD3EA9"/>
    <w:rsid w:val="00DD3F44"/>
    <w:rsid w:val="00DD3FBD"/>
    <w:rsid w:val="00DD3FEE"/>
    <w:rsid w:val="00DD4088"/>
    <w:rsid w:val="00DD40C5"/>
    <w:rsid w:val="00DD43B9"/>
    <w:rsid w:val="00DD43D0"/>
    <w:rsid w:val="00DD445A"/>
    <w:rsid w:val="00DD44F4"/>
    <w:rsid w:val="00DD47E5"/>
    <w:rsid w:val="00DD4903"/>
    <w:rsid w:val="00DD49C9"/>
    <w:rsid w:val="00DD4A25"/>
    <w:rsid w:val="00DD4C6A"/>
    <w:rsid w:val="00DD4C97"/>
    <w:rsid w:val="00DD4DB6"/>
    <w:rsid w:val="00DD4DC5"/>
    <w:rsid w:val="00DD4F99"/>
    <w:rsid w:val="00DD4FCD"/>
    <w:rsid w:val="00DD52D4"/>
    <w:rsid w:val="00DD54A5"/>
    <w:rsid w:val="00DD54EB"/>
    <w:rsid w:val="00DD589E"/>
    <w:rsid w:val="00DD58F7"/>
    <w:rsid w:val="00DD59B4"/>
    <w:rsid w:val="00DD5AEB"/>
    <w:rsid w:val="00DD5C76"/>
    <w:rsid w:val="00DD5D0D"/>
    <w:rsid w:val="00DD5F02"/>
    <w:rsid w:val="00DD5F73"/>
    <w:rsid w:val="00DD60B9"/>
    <w:rsid w:val="00DD6159"/>
    <w:rsid w:val="00DD6226"/>
    <w:rsid w:val="00DD6424"/>
    <w:rsid w:val="00DD668B"/>
    <w:rsid w:val="00DD68D0"/>
    <w:rsid w:val="00DD6925"/>
    <w:rsid w:val="00DD692F"/>
    <w:rsid w:val="00DD6A48"/>
    <w:rsid w:val="00DD6B14"/>
    <w:rsid w:val="00DD6B1F"/>
    <w:rsid w:val="00DD6B6E"/>
    <w:rsid w:val="00DD6BC5"/>
    <w:rsid w:val="00DD6D14"/>
    <w:rsid w:val="00DD6D6D"/>
    <w:rsid w:val="00DD6D9B"/>
    <w:rsid w:val="00DD7160"/>
    <w:rsid w:val="00DD722D"/>
    <w:rsid w:val="00DD740B"/>
    <w:rsid w:val="00DD75BA"/>
    <w:rsid w:val="00DD7605"/>
    <w:rsid w:val="00DD763F"/>
    <w:rsid w:val="00DD7679"/>
    <w:rsid w:val="00DD76A8"/>
    <w:rsid w:val="00DD77A3"/>
    <w:rsid w:val="00DD7F23"/>
    <w:rsid w:val="00DD7F7C"/>
    <w:rsid w:val="00DD7FF9"/>
    <w:rsid w:val="00DE0028"/>
    <w:rsid w:val="00DE0185"/>
    <w:rsid w:val="00DE04AF"/>
    <w:rsid w:val="00DE0608"/>
    <w:rsid w:val="00DE070A"/>
    <w:rsid w:val="00DE0781"/>
    <w:rsid w:val="00DE08A0"/>
    <w:rsid w:val="00DE08A6"/>
    <w:rsid w:val="00DE08BF"/>
    <w:rsid w:val="00DE0A22"/>
    <w:rsid w:val="00DE0A6B"/>
    <w:rsid w:val="00DE0C1A"/>
    <w:rsid w:val="00DE0C94"/>
    <w:rsid w:val="00DE0E94"/>
    <w:rsid w:val="00DE100A"/>
    <w:rsid w:val="00DE109B"/>
    <w:rsid w:val="00DE11D0"/>
    <w:rsid w:val="00DE1304"/>
    <w:rsid w:val="00DE146D"/>
    <w:rsid w:val="00DE188A"/>
    <w:rsid w:val="00DE1B5F"/>
    <w:rsid w:val="00DE1B6A"/>
    <w:rsid w:val="00DE1C86"/>
    <w:rsid w:val="00DE1D65"/>
    <w:rsid w:val="00DE1EB9"/>
    <w:rsid w:val="00DE1F3D"/>
    <w:rsid w:val="00DE21F5"/>
    <w:rsid w:val="00DE2232"/>
    <w:rsid w:val="00DE2255"/>
    <w:rsid w:val="00DE22E8"/>
    <w:rsid w:val="00DE23D2"/>
    <w:rsid w:val="00DE2495"/>
    <w:rsid w:val="00DE2681"/>
    <w:rsid w:val="00DE2783"/>
    <w:rsid w:val="00DE2895"/>
    <w:rsid w:val="00DE2C15"/>
    <w:rsid w:val="00DE2CA9"/>
    <w:rsid w:val="00DE2CEF"/>
    <w:rsid w:val="00DE2D63"/>
    <w:rsid w:val="00DE2D68"/>
    <w:rsid w:val="00DE2DE1"/>
    <w:rsid w:val="00DE2E89"/>
    <w:rsid w:val="00DE2F0C"/>
    <w:rsid w:val="00DE2FA3"/>
    <w:rsid w:val="00DE2FB2"/>
    <w:rsid w:val="00DE315E"/>
    <w:rsid w:val="00DE316B"/>
    <w:rsid w:val="00DE327C"/>
    <w:rsid w:val="00DE3518"/>
    <w:rsid w:val="00DE365A"/>
    <w:rsid w:val="00DE39A5"/>
    <w:rsid w:val="00DE3B7C"/>
    <w:rsid w:val="00DE3D14"/>
    <w:rsid w:val="00DE3D45"/>
    <w:rsid w:val="00DE3FB5"/>
    <w:rsid w:val="00DE3FFE"/>
    <w:rsid w:val="00DE402D"/>
    <w:rsid w:val="00DE40AF"/>
    <w:rsid w:val="00DE40B8"/>
    <w:rsid w:val="00DE414B"/>
    <w:rsid w:val="00DE43FF"/>
    <w:rsid w:val="00DE47F6"/>
    <w:rsid w:val="00DE484C"/>
    <w:rsid w:val="00DE4A95"/>
    <w:rsid w:val="00DE4AE6"/>
    <w:rsid w:val="00DE4B01"/>
    <w:rsid w:val="00DE4BE5"/>
    <w:rsid w:val="00DE4C57"/>
    <w:rsid w:val="00DE4DB0"/>
    <w:rsid w:val="00DE4E8A"/>
    <w:rsid w:val="00DE4FAD"/>
    <w:rsid w:val="00DE503B"/>
    <w:rsid w:val="00DE506A"/>
    <w:rsid w:val="00DE5124"/>
    <w:rsid w:val="00DE521F"/>
    <w:rsid w:val="00DE523B"/>
    <w:rsid w:val="00DE5300"/>
    <w:rsid w:val="00DE540D"/>
    <w:rsid w:val="00DE543B"/>
    <w:rsid w:val="00DE558B"/>
    <w:rsid w:val="00DE55C8"/>
    <w:rsid w:val="00DE56D0"/>
    <w:rsid w:val="00DE5728"/>
    <w:rsid w:val="00DE577A"/>
    <w:rsid w:val="00DE5811"/>
    <w:rsid w:val="00DE5978"/>
    <w:rsid w:val="00DE5A24"/>
    <w:rsid w:val="00DE5B4D"/>
    <w:rsid w:val="00DE5BE2"/>
    <w:rsid w:val="00DE5EF8"/>
    <w:rsid w:val="00DE60B8"/>
    <w:rsid w:val="00DE61E8"/>
    <w:rsid w:val="00DE6256"/>
    <w:rsid w:val="00DE6335"/>
    <w:rsid w:val="00DE646B"/>
    <w:rsid w:val="00DE6501"/>
    <w:rsid w:val="00DE688B"/>
    <w:rsid w:val="00DE68DD"/>
    <w:rsid w:val="00DE6A76"/>
    <w:rsid w:val="00DE6ABE"/>
    <w:rsid w:val="00DE6CC7"/>
    <w:rsid w:val="00DE6D27"/>
    <w:rsid w:val="00DE6F10"/>
    <w:rsid w:val="00DE6F66"/>
    <w:rsid w:val="00DE6F99"/>
    <w:rsid w:val="00DE7113"/>
    <w:rsid w:val="00DE717B"/>
    <w:rsid w:val="00DE7448"/>
    <w:rsid w:val="00DE7543"/>
    <w:rsid w:val="00DE7586"/>
    <w:rsid w:val="00DE75B7"/>
    <w:rsid w:val="00DE765B"/>
    <w:rsid w:val="00DE7661"/>
    <w:rsid w:val="00DE7724"/>
    <w:rsid w:val="00DE7766"/>
    <w:rsid w:val="00DE798C"/>
    <w:rsid w:val="00DE79D5"/>
    <w:rsid w:val="00DE7C1D"/>
    <w:rsid w:val="00DE7C8F"/>
    <w:rsid w:val="00DE7D76"/>
    <w:rsid w:val="00DE7EDE"/>
    <w:rsid w:val="00DF0165"/>
    <w:rsid w:val="00DF01EA"/>
    <w:rsid w:val="00DF021F"/>
    <w:rsid w:val="00DF0375"/>
    <w:rsid w:val="00DF03BC"/>
    <w:rsid w:val="00DF05DE"/>
    <w:rsid w:val="00DF065A"/>
    <w:rsid w:val="00DF0709"/>
    <w:rsid w:val="00DF080F"/>
    <w:rsid w:val="00DF086E"/>
    <w:rsid w:val="00DF0B4E"/>
    <w:rsid w:val="00DF0B52"/>
    <w:rsid w:val="00DF0C58"/>
    <w:rsid w:val="00DF0DAE"/>
    <w:rsid w:val="00DF0E6E"/>
    <w:rsid w:val="00DF0E75"/>
    <w:rsid w:val="00DF0F7A"/>
    <w:rsid w:val="00DF12AC"/>
    <w:rsid w:val="00DF136E"/>
    <w:rsid w:val="00DF1485"/>
    <w:rsid w:val="00DF14F0"/>
    <w:rsid w:val="00DF15D9"/>
    <w:rsid w:val="00DF177D"/>
    <w:rsid w:val="00DF1C74"/>
    <w:rsid w:val="00DF1D12"/>
    <w:rsid w:val="00DF1E20"/>
    <w:rsid w:val="00DF1FF4"/>
    <w:rsid w:val="00DF2156"/>
    <w:rsid w:val="00DF23D6"/>
    <w:rsid w:val="00DF23EC"/>
    <w:rsid w:val="00DF254B"/>
    <w:rsid w:val="00DF2569"/>
    <w:rsid w:val="00DF260A"/>
    <w:rsid w:val="00DF2A4D"/>
    <w:rsid w:val="00DF2AAC"/>
    <w:rsid w:val="00DF2D16"/>
    <w:rsid w:val="00DF2F71"/>
    <w:rsid w:val="00DF3322"/>
    <w:rsid w:val="00DF33B7"/>
    <w:rsid w:val="00DF34EA"/>
    <w:rsid w:val="00DF3507"/>
    <w:rsid w:val="00DF36A0"/>
    <w:rsid w:val="00DF36B8"/>
    <w:rsid w:val="00DF3918"/>
    <w:rsid w:val="00DF3A06"/>
    <w:rsid w:val="00DF3B19"/>
    <w:rsid w:val="00DF3B44"/>
    <w:rsid w:val="00DF3DA8"/>
    <w:rsid w:val="00DF40C4"/>
    <w:rsid w:val="00DF41B1"/>
    <w:rsid w:val="00DF438F"/>
    <w:rsid w:val="00DF43AF"/>
    <w:rsid w:val="00DF43B5"/>
    <w:rsid w:val="00DF43D3"/>
    <w:rsid w:val="00DF446C"/>
    <w:rsid w:val="00DF44A1"/>
    <w:rsid w:val="00DF4592"/>
    <w:rsid w:val="00DF45CF"/>
    <w:rsid w:val="00DF4674"/>
    <w:rsid w:val="00DF479B"/>
    <w:rsid w:val="00DF49FA"/>
    <w:rsid w:val="00DF4C8D"/>
    <w:rsid w:val="00DF4CB2"/>
    <w:rsid w:val="00DF4D47"/>
    <w:rsid w:val="00DF4E7D"/>
    <w:rsid w:val="00DF552F"/>
    <w:rsid w:val="00DF556A"/>
    <w:rsid w:val="00DF56E0"/>
    <w:rsid w:val="00DF58E9"/>
    <w:rsid w:val="00DF5AA3"/>
    <w:rsid w:val="00DF5AE1"/>
    <w:rsid w:val="00DF5AE3"/>
    <w:rsid w:val="00DF5B20"/>
    <w:rsid w:val="00DF5B46"/>
    <w:rsid w:val="00DF5B7B"/>
    <w:rsid w:val="00DF5B98"/>
    <w:rsid w:val="00DF5C84"/>
    <w:rsid w:val="00DF5F8A"/>
    <w:rsid w:val="00DF5FAF"/>
    <w:rsid w:val="00DF61CC"/>
    <w:rsid w:val="00DF63BA"/>
    <w:rsid w:val="00DF64D1"/>
    <w:rsid w:val="00DF655D"/>
    <w:rsid w:val="00DF65D8"/>
    <w:rsid w:val="00DF663D"/>
    <w:rsid w:val="00DF68D4"/>
    <w:rsid w:val="00DF690F"/>
    <w:rsid w:val="00DF69E9"/>
    <w:rsid w:val="00DF6AA9"/>
    <w:rsid w:val="00DF6B28"/>
    <w:rsid w:val="00DF6BA3"/>
    <w:rsid w:val="00DF6DB1"/>
    <w:rsid w:val="00DF6DD8"/>
    <w:rsid w:val="00DF6FBE"/>
    <w:rsid w:val="00DF72F3"/>
    <w:rsid w:val="00DF766C"/>
    <w:rsid w:val="00DF76FE"/>
    <w:rsid w:val="00DF77EA"/>
    <w:rsid w:val="00DF78F5"/>
    <w:rsid w:val="00DF793F"/>
    <w:rsid w:val="00DF7AF4"/>
    <w:rsid w:val="00DF7C39"/>
    <w:rsid w:val="00E000EE"/>
    <w:rsid w:val="00E00151"/>
    <w:rsid w:val="00E001E6"/>
    <w:rsid w:val="00E004EC"/>
    <w:rsid w:val="00E0062C"/>
    <w:rsid w:val="00E00A0D"/>
    <w:rsid w:val="00E00B67"/>
    <w:rsid w:val="00E00C3D"/>
    <w:rsid w:val="00E00CE5"/>
    <w:rsid w:val="00E00D06"/>
    <w:rsid w:val="00E00D25"/>
    <w:rsid w:val="00E00DED"/>
    <w:rsid w:val="00E00F52"/>
    <w:rsid w:val="00E00F7F"/>
    <w:rsid w:val="00E010E6"/>
    <w:rsid w:val="00E01123"/>
    <w:rsid w:val="00E01182"/>
    <w:rsid w:val="00E011A9"/>
    <w:rsid w:val="00E0126D"/>
    <w:rsid w:val="00E012D6"/>
    <w:rsid w:val="00E0133B"/>
    <w:rsid w:val="00E0143C"/>
    <w:rsid w:val="00E01465"/>
    <w:rsid w:val="00E0167F"/>
    <w:rsid w:val="00E018DD"/>
    <w:rsid w:val="00E0191F"/>
    <w:rsid w:val="00E019E1"/>
    <w:rsid w:val="00E01BC3"/>
    <w:rsid w:val="00E01BEB"/>
    <w:rsid w:val="00E01C00"/>
    <w:rsid w:val="00E01F5E"/>
    <w:rsid w:val="00E01FB1"/>
    <w:rsid w:val="00E02014"/>
    <w:rsid w:val="00E02106"/>
    <w:rsid w:val="00E0212F"/>
    <w:rsid w:val="00E02258"/>
    <w:rsid w:val="00E022D0"/>
    <w:rsid w:val="00E02310"/>
    <w:rsid w:val="00E023D8"/>
    <w:rsid w:val="00E02428"/>
    <w:rsid w:val="00E0251A"/>
    <w:rsid w:val="00E025D3"/>
    <w:rsid w:val="00E025D8"/>
    <w:rsid w:val="00E0267A"/>
    <w:rsid w:val="00E02812"/>
    <w:rsid w:val="00E0296B"/>
    <w:rsid w:val="00E029BB"/>
    <w:rsid w:val="00E029F0"/>
    <w:rsid w:val="00E02AA6"/>
    <w:rsid w:val="00E02B0D"/>
    <w:rsid w:val="00E02C30"/>
    <w:rsid w:val="00E02CE4"/>
    <w:rsid w:val="00E02CED"/>
    <w:rsid w:val="00E02D6A"/>
    <w:rsid w:val="00E02D7F"/>
    <w:rsid w:val="00E02F26"/>
    <w:rsid w:val="00E02FA5"/>
    <w:rsid w:val="00E03077"/>
    <w:rsid w:val="00E0314C"/>
    <w:rsid w:val="00E03167"/>
    <w:rsid w:val="00E03352"/>
    <w:rsid w:val="00E034B8"/>
    <w:rsid w:val="00E035D0"/>
    <w:rsid w:val="00E035EA"/>
    <w:rsid w:val="00E03A01"/>
    <w:rsid w:val="00E03ABE"/>
    <w:rsid w:val="00E03C34"/>
    <w:rsid w:val="00E03DA1"/>
    <w:rsid w:val="00E04173"/>
    <w:rsid w:val="00E04225"/>
    <w:rsid w:val="00E04288"/>
    <w:rsid w:val="00E042BA"/>
    <w:rsid w:val="00E04379"/>
    <w:rsid w:val="00E043F0"/>
    <w:rsid w:val="00E04501"/>
    <w:rsid w:val="00E04502"/>
    <w:rsid w:val="00E04623"/>
    <w:rsid w:val="00E0465F"/>
    <w:rsid w:val="00E0466A"/>
    <w:rsid w:val="00E046CB"/>
    <w:rsid w:val="00E0495E"/>
    <w:rsid w:val="00E04B58"/>
    <w:rsid w:val="00E04F2C"/>
    <w:rsid w:val="00E05112"/>
    <w:rsid w:val="00E051EF"/>
    <w:rsid w:val="00E0528B"/>
    <w:rsid w:val="00E054ED"/>
    <w:rsid w:val="00E055E7"/>
    <w:rsid w:val="00E059A5"/>
    <w:rsid w:val="00E059B7"/>
    <w:rsid w:val="00E059C1"/>
    <w:rsid w:val="00E05A05"/>
    <w:rsid w:val="00E05A1D"/>
    <w:rsid w:val="00E05A43"/>
    <w:rsid w:val="00E05AF5"/>
    <w:rsid w:val="00E05BC2"/>
    <w:rsid w:val="00E05DCF"/>
    <w:rsid w:val="00E05E7C"/>
    <w:rsid w:val="00E05E9E"/>
    <w:rsid w:val="00E05FD4"/>
    <w:rsid w:val="00E06046"/>
    <w:rsid w:val="00E06063"/>
    <w:rsid w:val="00E0645C"/>
    <w:rsid w:val="00E0654B"/>
    <w:rsid w:val="00E06592"/>
    <w:rsid w:val="00E065D3"/>
    <w:rsid w:val="00E06601"/>
    <w:rsid w:val="00E068E8"/>
    <w:rsid w:val="00E06948"/>
    <w:rsid w:val="00E06A0C"/>
    <w:rsid w:val="00E06BD5"/>
    <w:rsid w:val="00E06C45"/>
    <w:rsid w:val="00E06CA0"/>
    <w:rsid w:val="00E06D14"/>
    <w:rsid w:val="00E06DA4"/>
    <w:rsid w:val="00E06DE6"/>
    <w:rsid w:val="00E06ED7"/>
    <w:rsid w:val="00E06FE8"/>
    <w:rsid w:val="00E07084"/>
    <w:rsid w:val="00E07164"/>
    <w:rsid w:val="00E07329"/>
    <w:rsid w:val="00E0733E"/>
    <w:rsid w:val="00E073B4"/>
    <w:rsid w:val="00E073F8"/>
    <w:rsid w:val="00E07554"/>
    <w:rsid w:val="00E076CE"/>
    <w:rsid w:val="00E0770D"/>
    <w:rsid w:val="00E07981"/>
    <w:rsid w:val="00E07AD5"/>
    <w:rsid w:val="00E07BBC"/>
    <w:rsid w:val="00E07D5E"/>
    <w:rsid w:val="00E07DC3"/>
    <w:rsid w:val="00E07F83"/>
    <w:rsid w:val="00E10053"/>
    <w:rsid w:val="00E10054"/>
    <w:rsid w:val="00E10219"/>
    <w:rsid w:val="00E10272"/>
    <w:rsid w:val="00E103A0"/>
    <w:rsid w:val="00E1046C"/>
    <w:rsid w:val="00E104F6"/>
    <w:rsid w:val="00E10649"/>
    <w:rsid w:val="00E1070A"/>
    <w:rsid w:val="00E108F0"/>
    <w:rsid w:val="00E10A9D"/>
    <w:rsid w:val="00E10BC7"/>
    <w:rsid w:val="00E10D32"/>
    <w:rsid w:val="00E10D52"/>
    <w:rsid w:val="00E10E00"/>
    <w:rsid w:val="00E10E63"/>
    <w:rsid w:val="00E10E88"/>
    <w:rsid w:val="00E10F00"/>
    <w:rsid w:val="00E11096"/>
    <w:rsid w:val="00E1109A"/>
    <w:rsid w:val="00E112F9"/>
    <w:rsid w:val="00E114BC"/>
    <w:rsid w:val="00E11503"/>
    <w:rsid w:val="00E115BC"/>
    <w:rsid w:val="00E115D8"/>
    <w:rsid w:val="00E1162A"/>
    <w:rsid w:val="00E1175C"/>
    <w:rsid w:val="00E11793"/>
    <w:rsid w:val="00E11997"/>
    <w:rsid w:val="00E11B34"/>
    <w:rsid w:val="00E11BF9"/>
    <w:rsid w:val="00E11C1F"/>
    <w:rsid w:val="00E11E21"/>
    <w:rsid w:val="00E11E2F"/>
    <w:rsid w:val="00E11E74"/>
    <w:rsid w:val="00E11F52"/>
    <w:rsid w:val="00E120C5"/>
    <w:rsid w:val="00E1211F"/>
    <w:rsid w:val="00E1218B"/>
    <w:rsid w:val="00E121B6"/>
    <w:rsid w:val="00E121E2"/>
    <w:rsid w:val="00E12200"/>
    <w:rsid w:val="00E12288"/>
    <w:rsid w:val="00E12338"/>
    <w:rsid w:val="00E12348"/>
    <w:rsid w:val="00E12565"/>
    <w:rsid w:val="00E125E3"/>
    <w:rsid w:val="00E12638"/>
    <w:rsid w:val="00E12692"/>
    <w:rsid w:val="00E127D3"/>
    <w:rsid w:val="00E1282F"/>
    <w:rsid w:val="00E1283A"/>
    <w:rsid w:val="00E12852"/>
    <w:rsid w:val="00E12991"/>
    <w:rsid w:val="00E129E4"/>
    <w:rsid w:val="00E12D26"/>
    <w:rsid w:val="00E12FEB"/>
    <w:rsid w:val="00E13040"/>
    <w:rsid w:val="00E1309D"/>
    <w:rsid w:val="00E130D8"/>
    <w:rsid w:val="00E13123"/>
    <w:rsid w:val="00E13128"/>
    <w:rsid w:val="00E13138"/>
    <w:rsid w:val="00E13270"/>
    <w:rsid w:val="00E13293"/>
    <w:rsid w:val="00E1348F"/>
    <w:rsid w:val="00E13499"/>
    <w:rsid w:val="00E134B1"/>
    <w:rsid w:val="00E13583"/>
    <w:rsid w:val="00E137C7"/>
    <w:rsid w:val="00E1393D"/>
    <w:rsid w:val="00E13B36"/>
    <w:rsid w:val="00E13B45"/>
    <w:rsid w:val="00E13CDE"/>
    <w:rsid w:val="00E13D22"/>
    <w:rsid w:val="00E13E12"/>
    <w:rsid w:val="00E13E17"/>
    <w:rsid w:val="00E13E8B"/>
    <w:rsid w:val="00E1403D"/>
    <w:rsid w:val="00E1408E"/>
    <w:rsid w:val="00E14284"/>
    <w:rsid w:val="00E1428B"/>
    <w:rsid w:val="00E142AB"/>
    <w:rsid w:val="00E14488"/>
    <w:rsid w:val="00E14507"/>
    <w:rsid w:val="00E146B1"/>
    <w:rsid w:val="00E14805"/>
    <w:rsid w:val="00E14846"/>
    <w:rsid w:val="00E14A0E"/>
    <w:rsid w:val="00E14C82"/>
    <w:rsid w:val="00E14E0A"/>
    <w:rsid w:val="00E14EE0"/>
    <w:rsid w:val="00E14EED"/>
    <w:rsid w:val="00E15354"/>
    <w:rsid w:val="00E15418"/>
    <w:rsid w:val="00E154DA"/>
    <w:rsid w:val="00E1556F"/>
    <w:rsid w:val="00E15689"/>
    <w:rsid w:val="00E157D6"/>
    <w:rsid w:val="00E15800"/>
    <w:rsid w:val="00E158CD"/>
    <w:rsid w:val="00E15AED"/>
    <w:rsid w:val="00E15CB4"/>
    <w:rsid w:val="00E15D1B"/>
    <w:rsid w:val="00E15E3F"/>
    <w:rsid w:val="00E15F83"/>
    <w:rsid w:val="00E160A5"/>
    <w:rsid w:val="00E160D3"/>
    <w:rsid w:val="00E160D7"/>
    <w:rsid w:val="00E16138"/>
    <w:rsid w:val="00E1621B"/>
    <w:rsid w:val="00E16351"/>
    <w:rsid w:val="00E16643"/>
    <w:rsid w:val="00E1682E"/>
    <w:rsid w:val="00E16926"/>
    <w:rsid w:val="00E1698F"/>
    <w:rsid w:val="00E16B7C"/>
    <w:rsid w:val="00E16C72"/>
    <w:rsid w:val="00E16CCE"/>
    <w:rsid w:val="00E16D9C"/>
    <w:rsid w:val="00E16DD3"/>
    <w:rsid w:val="00E16FF8"/>
    <w:rsid w:val="00E1740D"/>
    <w:rsid w:val="00E17517"/>
    <w:rsid w:val="00E17573"/>
    <w:rsid w:val="00E17862"/>
    <w:rsid w:val="00E1798A"/>
    <w:rsid w:val="00E179BA"/>
    <w:rsid w:val="00E17B2C"/>
    <w:rsid w:val="00E17B79"/>
    <w:rsid w:val="00E17BBB"/>
    <w:rsid w:val="00E17E12"/>
    <w:rsid w:val="00E20092"/>
    <w:rsid w:val="00E200D2"/>
    <w:rsid w:val="00E200E2"/>
    <w:rsid w:val="00E20260"/>
    <w:rsid w:val="00E202A3"/>
    <w:rsid w:val="00E203E6"/>
    <w:rsid w:val="00E205F2"/>
    <w:rsid w:val="00E206D7"/>
    <w:rsid w:val="00E20728"/>
    <w:rsid w:val="00E208DF"/>
    <w:rsid w:val="00E209EA"/>
    <w:rsid w:val="00E20B30"/>
    <w:rsid w:val="00E20D47"/>
    <w:rsid w:val="00E20E71"/>
    <w:rsid w:val="00E21152"/>
    <w:rsid w:val="00E2123A"/>
    <w:rsid w:val="00E21398"/>
    <w:rsid w:val="00E213EA"/>
    <w:rsid w:val="00E2141E"/>
    <w:rsid w:val="00E21455"/>
    <w:rsid w:val="00E21457"/>
    <w:rsid w:val="00E215BC"/>
    <w:rsid w:val="00E218FD"/>
    <w:rsid w:val="00E21957"/>
    <w:rsid w:val="00E219D1"/>
    <w:rsid w:val="00E21BEB"/>
    <w:rsid w:val="00E21F1E"/>
    <w:rsid w:val="00E21F75"/>
    <w:rsid w:val="00E22010"/>
    <w:rsid w:val="00E22293"/>
    <w:rsid w:val="00E22379"/>
    <w:rsid w:val="00E22485"/>
    <w:rsid w:val="00E22584"/>
    <w:rsid w:val="00E22638"/>
    <w:rsid w:val="00E22654"/>
    <w:rsid w:val="00E22689"/>
    <w:rsid w:val="00E22776"/>
    <w:rsid w:val="00E22930"/>
    <w:rsid w:val="00E22B46"/>
    <w:rsid w:val="00E22B5E"/>
    <w:rsid w:val="00E22DA8"/>
    <w:rsid w:val="00E22DD8"/>
    <w:rsid w:val="00E22F30"/>
    <w:rsid w:val="00E22F51"/>
    <w:rsid w:val="00E2302C"/>
    <w:rsid w:val="00E231E6"/>
    <w:rsid w:val="00E232B8"/>
    <w:rsid w:val="00E232C7"/>
    <w:rsid w:val="00E23423"/>
    <w:rsid w:val="00E23500"/>
    <w:rsid w:val="00E2370B"/>
    <w:rsid w:val="00E237E7"/>
    <w:rsid w:val="00E238C6"/>
    <w:rsid w:val="00E23911"/>
    <w:rsid w:val="00E23AD0"/>
    <w:rsid w:val="00E23B61"/>
    <w:rsid w:val="00E23B6A"/>
    <w:rsid w:val="00E23D17"/>
    <w:rsid w:val="00E23D59"/>
    <w:rsid w:val="00E23DCC"/>
    <w:rsid w:val="00E23E39"/>
    <w:rsid w:val="00E24097"/>
    <w:rsid w:val="00E2444D"/>
    <w:rsid w:val="00E24509"/>
    <w:rsid w:val="00E24740"/>
    <w:rsid w:val="00E2493F"/>
    <w:rsid w:val="00E24BAE"/>
    <w:rsid w:val="00E24C0C"/>
    <w:rsid w:val="00E24C7A"/>
    <w:rsid w:val="00E24CAD"/>
    <w:rsid w:val="00E24CCB"/>
    <w:rsid w:val="00E24DD6"/>
    <w:rsid w:val="00E24E0B"/>
    <w:rsid w:val="00E24F6F"/>
    <w:rsid w:val="00E25006"/>
    <w:rsid w:val="00E2504C"/>
    <w:rsid w:val="00E250BF"/>
    <w:rsid w:val="00E2519A"/>
    <w:rsid w:val="00E2524E"/>
    <w:rsid w:val="00E25250"/>
    <w:rsid w:val="00E252DE"/>
    <w:rsid w:val="00E2535A"/>
    <w:rsid w:val="00E2543A"/>
    <w:rsid w:val="00E254FF"/>
    <w:rsid w:val="00E25687"/>
    <w:rsid w:val="00E25748"/>
    <w:rsid w:val="00E257FA"/>
    <w:rsid w:val="00E25932"/>
    <w:rsid w:val="00E259BF"/>
    <w:rsid w:val="00E25AC6"/>
    <w:rsid w:val="00E25BE9"/>
    <w:rsid w:val="00E25CC0"/>
    <w:rsid w:val="00E25DE2"/>
    <w:rsid w:val="00E25E51"/>
    <w:rsid w:val="00E25FF2"/>
    <w:rsid w:val="00E260C4"/>
    <w:rsid w:val="00E2614F"/>
    <w:rsid w:val="00E26151"/>
    <w:rsid w:val="00E26355"/>
    <w:rsid w:val="00E2638A"/>
    <w:rsid w:val="00E2648C"/>
    <w:rsid w:val="00E264D6"/>
    <w:rsid w:val="00E2653E"/>
    <w:rsid w:val="00E26593"/>
    <w:rsid w:val="00E26721"/>
    <w:rsid w:val="00E267C3"/>
    <w:rsid w:val="00E267DA"/>
    <w:rsid w:val="00E2686B"/>
    <w:rsid w:val="00E2694D"/>
    <w:rsid w:val="00E269F1"/>
    <w:rsid w:val="00E26A17"/>
    <w:rsid w:val="00E26AFE"/>
    <w:rsid w:val="00E26B5F"/>
    <w:rsid w:val="00E26CFD"/>
    <w:rsid w:val="00E26DC7"/>
    <w:rsid w:val="00E26DD2"/>
    <w:rsid w:val="00E26DD7"/>
    <w:rsid w:val="00E26F34"/>
    <w:rsid w:val="00E26FE7"/>
    <w:rsid w:val="00E27068"/>
    <w:rsid w:val="00E272DD"/>
    <w:rsid w:val="00E272F5"/>
    <w:rsid w:val="00E27391"/>
    <w:rsid w:val="00E27530"/>
    <w:rsid w:val="00E275B8"/>
    <w:rsid w:val="00E27867"/>
    <w:rsid w:val="00E27993"/>
    <w:rsid w:val="00E27A82"/>
    <w:rsid w:val="00E27B2B"/>
    <w:rsid w:val="00E30294"/>
    <w:rsid w:val="00E30319"/>
    <w:rsid w:val="00E30446"/>
    <w:rsid w:val="00E3050F"/>
    <w:rsid w:val="00E3057B"/>
    <w:rsid w:val="00E30647"/>
    <w:rsid w:val="00E30705"/>
    <w:rsid w:val="00E3070E"/>
    <w:rsid w:val="00E307F0"/>
    <w:rsid w:val="00E30874"/>
    <w:rsid w:val="00E3088B"/>
    <w:rsid w:val="00E308A1"/>
    <w:rsid w:val="00E3090D"/>
    <w:rsid w:val="00E30956"/>
    <w:rsid w:val="00E3097A"/>
    <w:rsid w:val="00E30A3D"/>
    <w:rsid w:val="00E30B1D"/>
    <w:rsid w:val="00E30B48"/>
    <w:rsid w:val="00E30BB2"/>
    <w:rsid w:val="00E30D4C"/>
    <w:rsid w:val="00E30E52"/>
    <w:rsid w:val="00E30E63"/>
    <w:rsid w:val="00E30FFE"/>
    <w:rsid w:val="00E3111C"/>
    <w:rsid w:val="00E311BF"/>
    <w:rsid w:val="00E31239"/>
    <w:rsid w:val="00E31362"/>
    <w:rsid w:val="00E313B4"/>
    <w:rsid w:val="00E3145F"/>
    <w:rsid w:val="00E31577"/>
    <w:rsid w:val="00E31618"/>
    <w:rsid w:val="00E31AA6"/>
    <w:rsid w:val="00E31BC6"/>
    <w:rsid w:val="00E31BDC"/>
    <w:rsid w:val="00E31D64"/>
    <w:rsid w:val="00E31D9E"/>
    <w:rsid w:val="00E31DA9"/>
    <w:rsid w:val="00E31EAE"/>
    <w:rsid w:val="00E31EE6"/>
    <w:rsid w:val="00E31F26"/>
    <w:rsid w:val="00E31F72"/>
    <w:rsid w:val="00E3201C"/>
    <w:rsid w:val="00E321BB"/>
    <w:rsid w:val="00E32258"/>
    <w:rsid w:val="00E32322"/>
    <w:rsid w:val="00E32701"/>
    <w:rsid w:val="00E32BB7"/>
    <w:rsid w:val="00E32D84"/>
    <w:rsid w:val="00E32D87"/>
    <w:rsid w:val="00E330A5"/>
    <w:rsid w:val="00E330A6"/>
    <w:rsid w:val="00E332B4"/>
    <w:rsid w:val="00E335EF"/>
    <w:rsid w:val="00E336DB"/>
    <w:rsid w:val="00E3376E"/>
    <w:rsid w:val="00E33819"/>
    <w:rsid w:val="00E33861"/>
    <w:rsid w:val="00E33997"/>
    <w:rsid w:val="00E33AC9"/>
    <w:rsid w:val="00E33B63"/>
    <w:rsid w:val="00E33C2B"/>
    <w:rsid w:val="00E33CD2"/>
    <w:rsid w:val="00E33D72"/>
    <w:rsid w:val="00E33DDB"/>
    <w:rsid w:val="00E33EEF"/>
    <w:rsid w:val="00E33F47"/>
    <w:rsid w:val="00E34234"/>
    <w:rsid w:val="00E344F9"/>
    <w:rsid w:val="00E3460D"/>
    <w:rsid w:val="00E34723"/>
    <w:rsid w:val="00E347B6"/>
    <w:rsid w:val="00E347DE"/>
    <w:rsid w:val="00E3489E"/>
    <w:rsid w:val="00E349FC"/>
    <w:rsid w:val="00E34AC0"/>
    <w:rsid w:val="00E34CFC"/>
    <w:rsid w:val="00E34D55"/>
    <w:rsid w:val="00E34EB2"/>
    <w:rsid w:val="00E34F87"/>
    <w:rsid w:val="00E35035"/>
    <w:rsid w:val="00E35145"/>
    <w:rsid w:val="00E352ED"/>
    <w:rsid w:val="00E3533A"/>
    <w:rsid w:val="00E354D2"/>
    <w:rsid w:val="00E35820"/>
    <w:rsid w:val="00E3585F"/>
    <w:rsid w:val="00E35A15"/>
    <w:rsid w:val="00E35A82"/>
    <w:rsid w:val="00E35A9C"/>
    <w:rsid w:val="00E35AE2"/>
    <w:rsid w:val="00E35B0F"/>
    <w:rsid w:val="00E35D11"/>
    <w:rsid w:val="00E35F04"/>
    <w:rsid w:val="00E362A2"/>
    <w:rsid w:val="00E362F7"/>
    <w:rsid w:val="00E363B0"/>
    <w:rsid w:val="00E3640C"/>
    <w:rsid w:val="00E3647B"/>
    <w:rsid w:val="00E364B6"/>
    <w:rsid w:val="00E3664B"/>
    <w:rsid w:val="00E3677C"/>
    <w:rsid w:val="00E36C72"/>
    <w:rsid w:val="00E36DB6"/>
    <w:rsid w:val="00E36EE3"/>
    <w:rsid w:val="00E3725C"/>
    <w:rsid w:val="00E3745F"/>
    <w:rsid w:val="00E374E5"/>
    <w:rsid w:val="00E37650"/>
    <w:rsid w:val="00E3773C"/>
    <w:rsid w:val="00E377E7"/>
    <w:rsid w:val="00E37808"/>
    <w:rsid w:val="00E378B2"/>
    <w:rsid w:val="00E37A3B"/>
    <w:rsid w:val="00E37AEC"/>
    <w:rsid w:val="00E37B24"/>
    <w:rsid w:val="00E40061"/>
    <w:rsid w:val="00E401B8"/>
    <w:rsid w:val="00E4021C"/>
    <w:rsid w:val="00E402A1"/>
    <w:rsid w:val="00E40403"/>
    <w:rsid w:val="00E405D4"/>
    <w:rsid w:val="00E40698"/>
    <w:rsid w:val="00E407B3"/>
    <w:rsid w:val="00E40A6F"/>
    <w:rsid w:val="00E40A84"/>
    <w:rsid w:val="00E40B2E"/>
    <w:rsid w:val="00E40DA7"/>
    <w:rsid w:val="00E40E94"/>
    <w:rsid w:val="00E40EA2"/>
    <w:rsid w:val="00E40F5D"/>
    <w:rsid w:val="00E412FF"/>
    <w:rsid w:val="00E41322"/>
    <w:rsid w:val="00E4140B"/>
    <w:rsid w:val="00E41619"/>
    <w:rsid w:val="00E417AA"/>
    <w:rsid w:val="00E417D9"/>
    <w:rsid w:val="00E41812"/>
    <w:rsid w:val="00E419AB"/>
    <w:rsid w:val="00E41A02"/>
    <w:rsid w:val="00E41B3D"/>
    <w:rsid w:val="00E41C56"/>
    <w:rsid w:val="00E41EBB"/>
    <w:rsid w:val="00E41FFA"/>
    <w:rsid w:val="00E4205C"/>
    <w:rsid w:val="00E4207F"/>
    <w:rsid w:val="00E42094"/>
    <w:rsid w:val="00E421B9"/>
    <w:rsid w:val="00E42261"/>
    <w:rsid w:val="00E4248B"/>
    <w:rsid w:val="00E4272F"/>
    <w:rsid w:val="00E42776"/>
    <w:rsid w:val="00E42820"/>
    <w:rsid w:val="00E4288D"/>
    <w:rsid w:val="00E42A15"/>
    <w:rsid w:val="00E42E12"/>
    <w:rsid w:val="00E42F63"/>
    <w:rsid w:val="00E42FF9"/>
    <w:rsid w:val="00E43175"/>
    <w:rsid w:val="00E433BC"/>
    <w:rsid w:val="00E433D9"/>
    <w:rsid w:val="00E435DE"/>
    <w:rsid w:val="00E43687"/>
    <w:rsid w:val="00E43B11"/>
    <w:rsid w:val="00E43BDC"/>
    <w:rsid w:val="00E43C35"/>
    <w:rsid w:val="00E43D76"/>
    <w:rsid w:val="00E4403A"/>
    <w:rsid w:val="00E4404D"/>
    <w:rsid w:val="00E44265"/>
    <w:rsid w:val="00E442BB"/>
    <w:rsid w:val="00E446AD"/>
    <w:rsid w:val="00E44AAE"/>
    <w:rsid w:val="00E44BEA"/>
    <w:rsid w:val="00E44F5D"/>
    <w:rsid w:val="00E450D3"/>
    <w:rsid w:val="00E45293"/>
    <w:rsid w:val="00E45350"/>
    <w:rsid w:val="00E45404"/>
    <w:rsid w:val="00E45A20"/>
    <w:rsid w:val="00E45B82"/>
    <w:rsid w:val="00E45BA2"/>
    <w:rsid w:val="00E45BEC"/>
    <w:rsid w:val="00E45D06"/>
    <w:rsid w:val="00E45EA7"/>
    <w:rsid w:val="00E45F42"/>
    <w:rsid w:val="00E45F6C"/>
    <w:rsid w:val="00E45FAF"/>
    <w:rsid w:val="00E46032"/>
    <w:rsid w:val="00E46102"/>
    <w:rsid w:val="00E46181"/>
    <w:rsid w:val="00E4630F"/>
    <w:rsid w:val="00E46438"/>
    <w:rsid w:val="00E4684D"/>
    <w:rsid w:val="00E46906"/>
    <w:rsid w:val="00E46B13"/>
    <w:rsid w:val="00E46B79"/>
    <w:rsid w:val="00E46BB8"/>
    <w:rsid w:val="00E46D1D"/>
    <w:rsid w:val="00E46D56"/>
    <w:rsid w:val="00E46EB7"/>
    <w:rsid w:val="00E46F5D"/>
    <w:rsid w:val="00E470CC"/>
    <w:rsid w:val="00E47137"/>
    <w:rsid w:val="00E472E3"/>
    <w:rsid w:val="00E478A1"/>
    <w:rsid w:val="00E47A16"/>
    <w:rsid w:val="00E47A30"/>
    <w:rsid w:val="00E47BA7"/>
    <w:rsid w:val="00E47C34"/>
    <w:rsid w:val="00E47C79"/>
    <w:rsid w:val="00E47C85"/>
    <w:rsid w:val="00E47C8C"/>
    <w:rsid w:val="00E47CAB"/>
    <w:rsid w:val="00E501BB"/>
    <w:rsid w:val="00E502F7"/>
    <w:rsid w:val="00E5038F"/>
    <w:rsid w:val="00E504B6"/>
    <w:rsid w:val="00E5099A"/>
    <w:rsid w:val="00E509A0"/>
    <w:rsid w:val="00E509A1"/>
    <w:rsid w:val="00E50CE0"/>
    <w:rsid w:val="00E50D91"/>
    <w:rsid w:val="00E50DAB"/>
    <w:rsid w:val="00E50F96"/>
    <w:rsid w:val="00E5113D"/>
    <w:rsid w:val="00E51226"/>
    <w:rsid w:val="00E5144C"/>
    <w:rsid w:val="00E515FE"/>
    <w:rsid w:val="00E516C0"/>
    <w:rsid w:val="00E51717"/>
    <w:rsid w:val="00E5176D"/>
    <w:rsid w:val="00E517D5"/>
    <w:rsid w:val="00E5185D"/>
    <w:rsid w:val="00E51A3A"/>
    <w:rsid w:val="00E51A8F"/>
    <w:rsid w:val="00E51B30"/>
    <w:rsid w:val="00E51C86"/>
    <w:rsid w:val="00E51CD4"/>
    <w:rsid w:val="00E51DEC"/>
    <w:rsid w:val="00E51EA3"/>
    <w:rsid w:val="00E51F16"/>
    <w:rsid w:val="00E5200E"/>
    <w:rsid w:val="00E5217A"/>
    <w:rsid w:val="00E5218D"/>
    <w:rsid w:val="00E521B0"/>
    <w:rsid w:val="00E52211"/>
    <w:rsid w:val="00E52361"/>
    <w:rsid w:val="00E52644"/>
    <w:rsid w:val="00E52728"/>
    <w:rsid w:val="00E52784"/>
    <w:rsid w:val="00E5286E"/>
    <w:rsid w:val="00E52B24"/>
    <w:rsid w:val="00E52BFC"/>
    <w:rsid w:val="00E52DFE"/>
    <w:rsid w:val="00E52E43"/>
    <w:rsid w:val="00E5306B"/>
    <w:rsid w:val="00E530B7"/>
    <w:rsid w:val="00E531CF"/>
    <w:rsid w:val="00E53460"/>
    <w:rsid w:val="00E534DE"/>
    <w:rsid w:val="00E534FB"/>
    <w:rsid w:val="00E53539"/>
    <w:rsid w:val="00E53548"/>
    <w:rsid w:val="00E535BA"/>
    <w:rsid w:val="00E5377D"/>
    <w:rsid w:val="00E537AC"/>
    <w:rsid w:val="00E537B7"/>
    <w:rsid w:val="00E53882"/>
    <w:rsid w:val="00E53906"/>
    <w:rsid w:val="00E53DB0"/>
    <w:rsid w:val="00E53DE5"/>
    <w:rsid w:val="00E540FA"/>
    <w:rsid w:val="00E54129"/>
    <w:rsid w:val="00E541D7"/>
    <w:rsid w:val="00E54394"/>
    <w:rsid w:val="00E54A4C"/>
    <w:rsid w:val="00E54A4F"/>
    <w:rsid w:val="00E54AFA"/>
    <w:rsid w:val="00E54B9E"/>
    <w:rsid w:val="00E54BD3"/>
    <w:rsid w:val="00E54CFA"/>
    <w:rsid w:val="00E54D60"/>
    <w:rsid w:val="00E54E6B"/>
    <w:rsid w:val="00E54EBC"/>
    <w:rsid w:val="00E54F60"/>
    <w:rsid w:val="00E54FA7"/>
    <w:rsid w:val="00E55118"/>
    <w:rsid w:val="00E5515C"/>
    <w:rsid w:val="00E55233"/>
    <w:rsid w:val="00E55245"/>
    <w:rsid w:val="00E55290"/>
    <w:rsid w:val="00E55363"/>
    <w:rsid w:val="00E554C7"/>
    <w:rsid w:val="00E55602"/>
    <w:rsid w:val="00E556E4"/>
    <w:rsid w:val="00E557FA"/>
    <w:rsid w:val="00E5596E"/>
    <w:rsid w:val="00E55B14"/>
    <w:rsid w:val="00E55C96"/>
    <w:rsid w:val="00E55CBD"/>
    <w:rsid w:val="00E55CD9"/>
    <w:rsid w:val="00E55D74"/>
    <w:rsid w:val="00E56006"/>
    <w:rsid w:val="00E56048"/>
    <w:rsid w:val="00E56066"/>
    <w:rsid w:val="00E560DE"/>
    <w:rsid w:val="00E56135"/>
    <w:rsid w:val="00E5616F"/>
    <w:rsid w:val="00E56248"/>
    <w:rsid w:val="00E56582"/>
    <w:rsid w:val="00E56629"/>
    <w:rsid w:val="00E567E3"/>
    <w:rsid w:val="00E5693B"/>
    <w:rsid w:val="00E56A31"/>
    <w:rsid w:val="00E56CF9"/>
    <w:rsid w:val="00E56D45"/>
    <w:rsid w:val="00E56D59"/>
    <w:rsid w:val="00E56F8A"/>
    <w:rsid w:val="00E57200"/>
    <w:rsid w:val="00E572F2"/>
    <w:rsid w:val="00E5732D"/>
    <w:rsid w:val="00E573D2"/>
    <w:rsid w:val="00E57421"/>
    <w:rsid w:val="00E574C0"/>
    <w:rsid w:val="00E575D9"/>
    <w:rsid w:val="00E57612"/>
    <w:rsid w:val="00E576B8"/>
    <w:rsid w:val="00E5770B"/>
    <w:rsid w:val="00E5776B"/>
    <w:rsid w:val="00E577B9"/>
    <w:rsid w:val="00E579E6"/>
    <w:rsid w:val="00E57A88"/>
    <w:rsid w:val="00E57ADF"/>
    <w:rsid w:val="00E57DA7"/>
    <w:rsid w:val="00E57F2F"/>
    <w:rsid w:val="00E6005C"/>
    <w:rsid w:val="00E600E7"/>
    <w:rsid w:val="00E601B7"/>
    <w:rsid w:val="00E60286"/>
    <w:rsid w:val="00E604FF"/>
    <w:rsid w:val="00E60511"/>
    <w:rsid w:val="00E6055F"/>
    <w:rsid w:val="00E60740"/>
    <w:rsid w:val="00E60742"/>
    <w:rsid w:val="00E607AF"/>
    <w:rsid w:val="00E609FB"/>
    <w:rsid w:val="00E60C84"/>
    <w:rsid w:val="00E610F5"/>
    <w:rsid w:val="00E6113A"/>
    <w:rsid w:val="00E61262"/>
    <w:rsid w:val="00E61428"/>
    <w:rsid w:val="00E616EF"/>
    <w:rsid w:val="00E6175D"/>
    <w:rsid w:val="00E6184D"/>
    <w:rsid w:val="00E618E6"/>
    <w:rsid w:val="00E618F5"/>
    <w:rsid w:val="00E61923"/>
    <w:rsid w:val="00E61B94"/>
    <w:rsid w:val="00E61BCC"/>
    <w:rsid w:val="00E61C07"/>
    <w:rsid w:val="00E61C42"/>
    <w:rsid w:val="00E61D55"/>
    <w:rsid w:val="00E61DB4"/>
    <w:rsid w:val="00E61DEC"/>
    <w:rsid w:val="00E61E1F"/>
    <w:rsid w:val="00E61E75"/>
    <w:rsid w:val="00E61FE4"/>
    <w:rsid w:val="00E62067"/>
    <w:rsid w:val="00E62147"/>
    <w:rsid w:val="00E621DB"/>
    <w:rsid w:val="00E621DE"/>
    <w:rsid w:val="00E624EE"/>
    <w:rsid w:val="00E625D0"/>
    <w:rsid w:val="00E626F5"/>
    <w:rsid w:val="00E6286A"/>
    <w:rsid w:val="00E629B0"/>
    <w:rsid w:val="00E62AF2"/>
    <w:rsid w:val="00E62D65"/>
    <w:rsid w:val="00E62D83"/>
    <w:rsid w:val="00E63151"/>
    <w:rsid w:val="00E6325B"/>
    <w:rsid w:val="00E63328"/>
    <w:rsid w:val="00E633D5"/>
    <w:rsid w:val="00E63449"/>
    <w:rsid w:val="00E634B0"/>
    <w:rsid w:val="00E635E1"/>
    <w:rsid w:val="00E63774"/>
    <w:rsid w:val="00E63801"/>
    <w:rsid w:val="00E63983"/>
    <w:rsid w:val="00E63B0E"/>
    <w:rsid w:val="00E63B41"/>
    <w:rsid w:val="00E63D6D"/>
    <w:rsid w:val="00E63E04"/>
    <w:rsid w:val="00E63F1E"/>
    <w:rsid w:val="00E64216"/>
    <w:rsid w:val="00E64414"/>
    <w:rsid w:val="00E6449E"/>
    <w:rsid w:val="00E646C8"/>
    <w:rsid w:val="00E646E4"/>
    <w:rsid w:val="00E648C3"/>
    <w:rsid w:val="00E64A82"/>
    <w:rsid w:val="00E64F16"/>
    <w:rsid w:val="00E65059"/>
    <w:rsid w:val="00E653D0"/>
    <w:rsid w:val="00E6546F"/>
    <w:rsid w:val="00E65678"/>
    <w:rsid w:val="00E657CD"/>
    <w:rsid w:val="00E65B0F"/>
    <w:rsid w:val="00E65B2B"/>
    <w:rsid w:val="00E65B4C"/>
    <w:rsid w:val="00E65C1F"/>
    <w:rsid w:val="00E65F75"/>
    <w:rsid w:val="00E6613C"/>
    <w:rsid w:val="00E66223"/>
    <w:rsid w:val="00E6627C"/>
    <w:rsid w:val="00E6629A"/>
    <w:rsid w:val="00E6649E"/>
    <w:rsid w:val="00E665CE"/>
    <w:rsid w:val="00E6666B"/>
    <w:rsid w:val="00E666B4"/>
    <w:rsid w:val="00E66B8B"/>
    <w:rsid w:val="00E66C22"/>
    <w:rsid w:val="00E66CB2"/>
    <w:rsid w:val="00E66D42"/>
    <w:rsid w:val="00E66E7A"/>
    <w:rsid w:val="00E66FC8"/>
    <w:rsid w:val="00E67178"/>
    <w:rsid w:val="00E671A6"/>
    <w:rsid w:val="00E6725D"/>
    <w:rsid w:val="00E672BF"/>
    <w:rsid w:val="00E67367"/>
    <w:rsid w:val="00E67371"/>
    <w:rsid w:val="00E67450"/>
    <w:rsid w:val="00E675F7"/>
    <w:rsid w:val="00E6764C"/>
    <w:rsid w:val="00E67A8A"/>
    <w:rsid w:val="00E67DD6"/>
    <w:rsid w:val="00E67DFD"/>
    <w:rsid w:val="00E67F2E"/>
    <w:rsid w:val="00E70177"/>
    <w:rsid w:val="00E70243"/>
    <w:rsid w:val="00E7064D"/>
    <w:rsid w:val="00E70710"/>
    <w:rsid w:val="00E70790"/>
    <w:rsid w:val="00E707D8"/>
    <w:rsid w:val="00E70B42"/>
    <w:rsid w:val="00E70BF2"/>
    <w:rsid w:val="00E70C09"/>
    <w:rsid w:val="00E70C9A"/>
    <w:rsid w:val="00E70D7D"/>
    <w:rsid w:val="00E710FF"/>
    <w:rsid w:val="00E711A9"/>
    <w:rsid w:val="00E712B2"/>
    <w:rsid w:val="00E7132A"/>
    <w:rsid w:val="00E7133C"/>
    <w:rsid w:val="00E71500"/>
    <w:rsid w:val="00E71610"/>
    <w:rsid w:val="00E716F5"/>
    <w:rsid w:val="00E71A58"/>
    <w:rsid w:val="00E71AEC"/>
    <w:rsid w:val="00E71B18"/>
    <w:rsid w:val="00E71C6D"/>
    <w:rsid w:val="00E71CE2"/>
    <w:rsid w:val="00E71D7F"/>
    <w:rsid w:val="00E71DD3"/>
    <w:rsid w:val="00E71F49"/>
    <w:rsid w:val="00E72159"/>
    <w:rsid w:val="00E72240"/>
    <w:rsid w:val="00E723CF"/>
    <w:rsid w:val="00E72502"/>
    <w:rsid w:val="00E7279B"/>
    <w:rsid w:val="00E7281D"/>
    <w:rsid w:val="00E72868"/>
    <w:rsid w:val="00E72885"/>
    <w:rsid w:val="00E72886"/>
    <w:rsid w:val="00E728FF"/>
    <w:rsid w:val="00E72A66"/>
    <w:rsid w:val="00E72C30"/>
    <w:rsid w:val="00E72D49"/>
    <w:rsid w:val="00E72F7D"/>
    <w:rsid w:val="00E73042"/>
    <w:rsid w:val="00E73142"/>
    <w:rsid w:val="00E73786"/>
    <w:rsid w:val="00E7388F"/>
    <w:rsid w:val="00E738DE"/>
    <w:rsid w:val="00E738F8"/>
    <w:rsid w:val="00E7397B"/>
    <w:rsid w:val="00E73B7F"/>
    <w:rsid w:val="00E73CDE"/>
    <w:rsid w:val="00E73D8B"/>
    <w:rsid w:val="00E73ECC"/>
    <w:rsid w:val="00E73EE4"/>
    <w:rsid w:val="00E74101"/>
    <w:rsid w:val="00E74152"/>
    <w:rsid w:val="00E74680"/>
    <w:rsid w:val="00E74912"/>
    <w:rsid w:val="00E749CD"/>
    <w:rsid w:val="00E74A58"/>
    <w:rsid w:val="00E74AA5"/>
    <w:rsid w:val="00E74AD9"/>
    <w:rsid w:val="00E74C40"/>
    <w:rsid w:val="00E74C86"/>
    <w:rsid w:val="00E74D5C"/>
    <w:rsid w:val="00E74EBC"/>
    <w:rsid w:val="00E75142"/>
    <w:rsid w:val="00E751DF"/>
    <w:rsid w:val="00E75267"/>
    <w:rsid w:val="00E75321"/>
    <w:rsid w:val="00E7534F"/>
    <w:rsid w:val="00E755E6"/>
    <w:rsid w:val="00E7566D"/>
    <w:rsid w:val="00E757F9"/>
    <w:rsid w:val="00E75997"/>
    <w:rsid w:val="00E75A52"/>
    <w:rsid w:val="00E75AF8"/>
    <w:rsid w:val="00E75D0F"/>
    <w:rsid w:val="00E75DE2"/>
    <w:rsid w:val="00E75DEC"/>
    <w:rsid w:val="00E75F13"/>
    <w:rsid w:val="00E75FAB"/>
    <w:rsid w:val="00E7600A"/>
    <w:rsid w:val="00E76469"/>
    <w:rsid w:val="00E764B3"/>
    <w:rsid w:val="00E76514"/>
    <w:rsid w:val="00E765F1"/>
    <w:rsid w:val="00E76694"/>
    <w:rsid w:val="00E76711"/>
    <w:rsid w:val="00E76766"/>
    <w:rsid w:val="00E7678D"/>
    <w:rsid w:val="00E7683C"/>
    <w:rsid w:val="00E7687B"/>
    <w:rsid w:val="00E76978"/>
    <w:rsid w:val="00E769E7"/>
    <w:rsid w:val="00E76AF7"/>
    <w:rsid w:val="00E76B1A"/>
    <w:rsid w:val="00E76C41"/>
    <w:rsid w:val="00E76E8A"/>
    <w:rsid w:val="00E77011"/>
    <w:rsid w:val="00E77015"/>
    <w:rsid w:val="00E7704F"/>
    <w:rsid w:val="00E771E8"/>
    <w:rsid w:val="00E7749E"/>
    <w:rsid w:val="00E774B4"/>
    <w:rsid w:val="00E7761B"/>
    <w:rsid w:val="00E77669"/>
    <w:rsid w:val="00E776C9"/>
    <w:rsid w:val="00E77779"/>
    <w:rsid w:val="00E77992"/>
    <w:rsid w:val="00E77B14"/>
    <w:rsid w:val="00E77B16"/>
    <w:rsid w:val="00E77BF4"/>
    <w:rsid w:val="00E77CB0"/>
    <w:rsid w:val="00E80091"/>
    <w:rsid w:val="00E800FD"/>
    <w:rsid w:val="00E80182"/>
    <w:rsid w:val="00E80307"/>
    <w:rsid w:val="00E8060F"/>
    <w:rsid w:val="00E80A3E"/>
    <w:rsid w:val="00E80ABB"/>
    <w:rsid w:val="00E80B20"/>
    <w:rsid w:val="00E80FF8"/>
    <w:rsid w:val="00E80FFC"/>
    <w:rsid w:val="00E81014"/>
    <w:rsid w:val="00E8114C"/>
    <w:rsid w:val="00E8117C"/>
    <w:rsid w:val="00E81252"/>
    <w:rsid w:val="00E812B0"/>
    <w:rsid w:val="00E8133A"/>
    <w:rsid w:val="00E816BF"/>
    <w:rsid w:val="00E816D1"/>
    <w:rsid w:val="00E8199A"/>
    <w:rsid w:val="00E81A8E"/>
    <w:rsid w:val="00E81B78"/>
    <w:rsid w:val="00E81CBA"/>
    <w:rsid w:val="00E81E30"/>
    <w:rsid w:val="00E81E82"/>
    <w:rsid w:val="00E8201C"/>
    <w:rsid w:val="00E82143"/>
    <w:rsid w:val="00E822B9"/>
    <w:rsid w:val="00E822FD"/>
    <w:rsid w:val="00E82B3F"/>
    <w:rsid w:val="00E82C16"/>
    <w:rsid w:val="00E82D3E"/>
    <w:rsid w:val="00E82DA5"/>
    <w:rsid w:val="00E82E63"/>
    <w:rsid w:val="00E8307B"/>
    <w:rsid w:val="00E830D7"/>
    <w:rsid w:val="00E83457"/>
    <w:rsid w:val="00E834F3"/>
    <w:rsid w:val="00E8367A"/>
    <w:rsid w:val="00E83819"/>
    <w:rsid w:val="00E8384A"/>
    <w:rsid w:val="00E8392E"/>
    <w:rsid w:val="00E8399C"/>
    <w:rsid w:val="00E83A49"/>
    <w:rsid w:val="00E83A6B"/>
    <w:rsid w:val="00E83A84"/>
    <w:rsid w:val="00E83BCE"/>
    <w:rsid w:val="00E83C16"/>
    <w:rsid w:val="00E83E45"/>
    <w:rsid w:val="00E83F46"/>
    <w:rsid w:val="00E83FA8"/>
    <w:rsid w:val="00E84194"/>
    <w:rsid w:val="00E84198"/>
    <w:rsid w:val="00E8422D"/>
    <w:rsid w:val="00E84241"/>
    <w:rsid w:val="00E84410"/>
    <w:rsid w:val="00E8447E"/>
    <w:rsid w:val="00E844F6"/>
    <w:rsid w:val="00E846A9"/>
    <w:rsid w:val="00E84712"/>
    <w:rsid w:val="00E84870"/>
    <w:rsid w:val="00E848D8"/>
    <w:rsid w:val="00E8492A"/>
    <w:rsid w:val="00E8493F"/>
    <w:rsid w:val="00E84A5E"/>
    <w:rsid w:val="00E84B8F"/>
    <w:rsid w:val="00E84BD5"/>
    <w:rsid w:val="00E84C83"/>
    <w:rsid w:val="00E84D4C"/>
    <w:rsid w:val="00E84D67"/>
    <w:rsid w:val="00E84F48"/>
    <w:rsid w:val="00E850FF"/>
    <w:rsid w:val="00E8532E"/>
    <w:rsid w:val="00E85333"/>
    <w:rsid w:val="00E854AC"/>
    <w:rsid w:val="00E85573"/>
    <w:rsid w:val="00E855F2"/>
    <w:rsid w:val="00E85876"/>
    <w:rsid w:val="00E8589E"/>
    <w:rsid w:val="00E85951"/>
    <w:rsid w:val="00E85D38"/>
    <w:rsid w:val="00E85D69"/>
    <w:rsid w:val="00E85DFC"/>
    <w:rsid w:val="00E85E8B"/>
    <w:rsid w:val="00E86123"/>
    <w:rsid w:val="00E8618C"/>
    <w:rsid w:val="00E86407"/>
    <w:rsid w:val="00E8652F"/>
    <w:rsid w:val="00E86700"/>
    <w:rsid w:val="00E867A8"/>
    <w:rsid w:val="00E86810"/>
    <w:rsid w:val="00E86815"/>
    <w:rsid w:val="00E86907"/>
    <w:rsid w:val="00E8692C"/>
    <w:rsid w:val="00E869A6"/>
    <w:rsid w:val="00E86A57"/>
    <w:rsid w:val="00E86B14"/>
    <w:rsid w:val="00E86BB9"/>
    <w:rsid w:val="00E86BE1"/>
    <w:rsid w:val="00E86D01"/>
    <w:rsid w:val="00E86D07"/>
    <w:rsid w:val="00E86D6A"/>
    <w:rsid w:val="00E86F87"/>
    <w:rsid w:val="00E87098"/>
    <w:rsid w:val="00E8709B"/>
    <w:rsid w:val="00E870D8"/>
    <w:rsid w:val="00E87172"/>
    <w:rsid w:val="00E8722B"/>
    <w:rsid w:val="00E87488"/>
    <w:rsid w:val="00E87538"/>
    <w:rsid w:val="00E875CB"/>
    <w:rsid w:val="00E877FA"/>
    <w:rsid w:val="00E879DF"/>
    <w:rsid w:val="00E87ACA"/>
    <w:rsid w:val="00E87B21"/>
    <w:rsid w:val="00E87B3C"/>
    <w:rsid w:val="00E87B64"/>
    <w:rsid w:val="00E87C2C"/>
    <w:rsid w:val="00E87CE9"/>
    <w:rsid w:val="00E87D8A"/>
    <w:rsid w:val="00E87E3E"/>
    <w:rsid w:val="00E87FC0"/>
    <w:rsid w:val="00E87FDA"/>
    <w:rsid w:val="00E90008"/>
    <w:rsid w:val="00E90106"/>
    <w:rsid w:val="00E904A5"/>
    <w:rsid w:val="00E9059B"/>
    <w:rsid w:val="00E90603"/>
    <w:rsid w:val="00E90737"/>
    <w:rsid w:val="00E9093A"/>
    <w:rsid w:val="00E90A64"/>
    <w:rsid w:val="00E90AFE"/>
    <w:rsid w:val="00E90C0F"/>
    <w:rsid w:val="00E90C3C"/>
    <w:rsid w:val="00E90C53"/>
    <w:rsid w:val="00E90D6C"/>
    <w:rsid w:val="00E915C8"/>
    <w:rsid w:val="00E91660"/>
    <w:rsid w:val="00E916E2"/>
    <w:rsid w:val="00E91751"/>
    <w:rsid w:val="00E919B5"/>
    <w:rsid w:val="00E91CD6"/>
    <w:rsid w:val="00E91F52"/>
    <w:rsid w:val="00E920CD"/>
    <w:rsid w:val="00E922F3"/>
    <w:rsid w:val="00E923EC"/>
    <w:rsid w:val="00E9253C"/>
    <w:rsid w:val="00E92578"/>
    <w:rsid w:val="00E92617"/>
    <w:rsid w:val="00E92631"/>
    <w:rsid w:val="00E926D2"/>
    <w:rsid w:val="00E927B9"/>
    <w:rsid w:val="00E9282C"/>
    <w:rsid w:val="00E9299A"/>
    <w:rsid w:val="00E92C47"/>
    <w:rsid w:val="00E92D1B"/>
    <w:rsid w:val="00E93090"/>
    <w:rsid w:val="00E930F0"/>
    <w:rsid w:val="00E932CB"/>
    <w:rsid w:val="00E935CD"/>
    <w:rsid w:val="00E9381A"/>
    <w:rsid w:val="00E93D93"/>
    <w:rsid w:val="00E93E27"/>
    <w:rsid w:val="00E93E40"/>
    <w:rsid w:val="00E93E4E"/>
    <w:rsid w:val="00E93EA5"/>
    <w:rsid w:val="00E93EC4"/>
    <w:rsid w:val="00E93F9D"/>
    <w:rsid w:val="00E94097"/>
    <w:rsid w:val="00E94293"/>
    <w:rsid w:val="00E942D4"/>
    <w:rsid w:val="00E9446D"/>
    <w:rsid w:val="00E94831"/>
    <w:rsid w:val="00E94A6A"/>
    <w:rsid w:val="00E94AA4"/>
    <w:rsid w:val="00E94AD9"/>
    <w:rsid w:val="00E94C2A"/>
    <w:rsid w:val="00E94D5F"/>
    <w:rsid w:val="00E94E30"/>
    <w:rsid w:val="00E94EC7"/>
    <w:rsid w:val="00E94F68"/>
    <w:rsid w:val="00E9510E"/>
    <w:rsid w:val="00E95293"/>
    <w:rsid w:val="00E954A4"/>
    <w:rsid w:val="00E95621"/>
    <w:rsid w:val="00E9577C"/>
    <w:rsid w:val="00E957AE"/>
    <w:rsid w:val="00E95868"/>
    <w:rsid w:val="00E95871"/>
    <w:rsid w:val="00E958D3"/>
    <w:rsid w:val="00E95945"/>
    <w:rsid w:val="00E9598E"/>
    <w:rsid w:val="00E95A69"/>
    <w:rsid w:val="00E95B1E"/>
    <w:rsid w:val="00E95B54"/>
    <w:rsid w:val="00E95C7C"/>
    <w:rsid w:val="00E95DEA"/>
    <w:rsid w:val="00E95EB1"/>
    <w:rsid w:val="00E96082"/>
    <w:rsid w:val="00E96208"/>
    <w:rsid w:val="00E9620F"/>
    <w:rsid w:val="00E9623D"/>
    <w:rsid w:val="00E962EA"/>
    <w:rsid w:val="00E9657C"/>
    <w:rsid w:val="00E96601"/>
    <w:rsid w:val="00E967F9"/>
    <w:rsid w:val="00E9689E"/>
    <w:rsid w:val="00E96996"/>
    <w:rsid w:val="00E96A32"/>
    <w:rsid w:val="00E96A7A"/>
    <w:rsid w:val="00E96B6C"/>
    <w:rsid w:val="00E96BD6"/>
    <w:rsid w:val="00E96D1E"/>
    <w:rsid w:val="00E96D34"/>
    <w:rsid w:val="00E96D97"/>
    <w:rsid w:val="00E96F74"/>
    <w:rsid w:val="00E972C3"/>
    <w:rsid w:val="00E974FC"/>
    <w:rsid w:val="00E9759E"/>
    <w:rsid w:val="00E9774A"/>
    <w:rsid w:val="00E97754"/>
    <w:rsid w:val="00E977EE"/>
    <w:rsid w:val="00E978C6"/>
    <w:rsid w:val="00E97A2D"/>
    <w:rsid w:val="00E97BEC"/>
    <w:rsid w:val="00E97C00"/>
    <w:rsid w:val="00E97CC2"/>
    <w:rsid w:val="00E97CD3"/>
    <w:rsid w:val="00E97CFC"/>
    <w:rsid w:val="00E97FE2"/>
    <w:rsid w:val="00EA0032"/>
    <w:rsid w:val="00EA0377"/>
    <w:rsid w:val="00EA059A"/>
    <w:rsid w:val="00EA05E6"/>
    <w:rsid w:val="00EA067C"/>
    <w:rsid w:val="00EA098D"/>
    <w:rsid w:val="00EA0B04"/>
    <w:rsid w:val="00EA0C60"/>
    <w:rsid w:val="00EA0C8A"/>
    <w:rsid w:val="00EA0CEA"/>
    <w:rsid w:val="00EA0E81"/>
    <w:rsid w:val="00EA1090"/>
    <w:rsid w:val="00EA1098"/>
    <w:rsid w:val="00EA1170"/>
    <w:rsid w:val="00EA1193"/>
    <w:rsid w:val="00EA11AE"/>
    <w:rsid w:val="00EA123D"/>
    <w:rsid w:val="00EA12D5"/>
    <w:rsid w:val="00EA12FF"/>
    <w:rsid w:val="00EA13D2"/>
    <w:rsid w:val="00EA14B1"/>
    <w:rsid w:val="00EA1575"/>
    <w:rsid w:val="00EA168F"/>
    <w:rsid w:val="00EA19A1"/>
    <w:rsid w:val="00EA1AFD"/>
    <w:rsid w:val="00EA1B83"/>
    <w:rsid w:val="00EA1DC2"/>
    <w:rsid w:val="00EA1F1C"/>
    <w:rsid w:val="00EA1F6E"/>
    <w:rsid w:val="00EA2056"/>
    <w:rsid w:val="00EA20E2"/>
    <w:rsid w:val="00EA20FF"/>
    <w:rsid w:val="00EA21C3"/>
    <w:rsid w:val="00EA22E8"/>
    <w:rsid w:val="00EA2308"/>
    <w:rsid w:val="00EA24A3"/>
    <w:rsid w:val="00EA2596"/>
    <w:rsid w:val="00EA2864"/>
    <w:rsid w:val="00EA2944"/>
    <w:rsid w:val="00EA2A13"/>
    <w:rsid w:val="00EA2A4B"/>
    <w:rsid w:val="00EA2A6B"/>
    <w:rsid w:val="00EA2D3E"/>
    <w:rsid w:val="00EA307B"/>
    <w:rsid w:val="00EA30C0"/>
    <w:rsid w:val="00EA30E6"/>
    <w:rsid w:val="00EA3273"/>
    <w:rsid w:val="00EA32B8"/>
    <w:rsid w:val="00EA3567"/>
    <w:rsid w:val="00EA36CA"/>
    <w:rsid w:val="00EA378D"/>
    <w:rsid w:val="00EA383E"/>
    <w:rsid w:val="00EA3873"/>
    <w:rsid w:val="00EA3981"/>
    <w:rsid w:val="00EA3A24"/>
    <w:rsid w:val="00EA3D4D"/>
    <w:rsid w:val="00EA3EA7"/>
    <w:rsid w:val="00EA3EBC"/>
    <w:rsid w:val="00EA3EFA"/>
    <w:rsid w:val="00EA4047"/>
    <w:rsid w:val="00EA40CF"/>
    <w:rsid w:val="00EA4161"/>
    <w:rsid w:val="00EA4282"/>
    <w:rsid w:val="00EA4759"/>
    <w:rsid w:val="00EA47CD"/>
    <w:rsid w:val="00EA4894"/>
    <w:rsid w:val="00EA4AF7"/>
    <w:rsid w:val="00EA4C1E"/>
    <w:rsid w:val="00EA4F57"/>
    <w:rsid w:val="00EA50BB"/>
    <w:rsid w:val="00EA5122"/>
    <w:rsid w:val="00EA5244"/>
    <w:rsid w:val="00EA5275"/>
    <w:rsid w:val="00EA542D"/>
    <w:rsid w:val="00EA55F1"/>
    <w:rsid w:val="00EA563B"/>
    <w:rsid w:val="00EA5858"/>
    <w:rsid w:val="00EA5E77"/>
    <w:rsid w:val="00EA5F59"/>
    <w:rsid w:val="00EA5FAA"/>
    <w:rsid w:val="00EA62AD"/>
    <w:rsid w:val="00EA62AF"/>
    <w:rsid w:val="00EA66E8"/>
    <w:rsid w:val="00EA671A"/>
    <w:rsid w:val="00EA6769"/>
    <w:rsid w:val="00EA69BC"/>
    <w:rsid w:val="00EA69EE"/>
    <w:rsid w:val="00EA6A50"/>
    <w:rsid w:val="00EA6A5A"/>
    <w:rsid w:val="00EA6DCA"/>
    <w:rsid w:val="00EA6E60"/>
    <w:rsid w:val="00EA7081"/>
    <w:rsid w:val="00EA71CD"/>
    <w:rsid w:val="00EA7320"/>
    <w:rsid w:val="00EA7332"/>
    <w:rsid w:val="00EA73DE"/>
    <w:rsid w:val="00EA7598"/>
    <w:rsid w:val="00EA768F"/>
    <w:rsid w:val="00EA76E5"/>
    <w:rsid w:val="00EA7765"/>
    <w:rsid w:val="00EA78FA"/>
    <w:rsid w:val="00EA78FF"/>
    <w:rsid w:val="00EA7A1B"/>
    <w:rsid w:val="00EA7B4F"/>
    <w:rsid w:val="00EA7B7D"/>
    <w:rsid w:val="00EA7C3F"/>
    <w:rsid w:val="00EA7C5C"/>
    <w:rsid w:val="00EA7EAE"/>
    <w:rsid w:val="00EA7EC1"/>
    <w:rsid w:val="00EA7F9F"/>
    <w:rsid w:val="00EB02A0"/>
    <w:rsid w:val="00EB0370"/>
    <w:rsid w:val="00EB049C"/>
    <w:rsid w:val="00EB056C"/>
    <w:rsid w:val="00EB0635"/>
    <w:rsid w:val="00EB0679"/>
    <w:rsid w:val="00EB07E6"/>
    <w:rsid w:val="00EB087B"/>
    <w:rsid w:val="00EB0976"/>
    <w:rsid w:val="00EB0A9B"/>
    <w:rsid w:val="00EB0CD2"/>
    <w:rsid w:val="00EB0D7C"/>
    <w:rsid w:val="00EB0D82"/>
    <w:rsid w:val="00EB0E1F"/>
    <w:rsid w:val="00EB0E30"/>
    <w:rsid w:val="00EB0E39"/>
    <w:rsid w:val="00EB103A"/>
    <w:rsid w:val="00EB11EB"/>
    <w:rsid w:val="00EB1437"/>
    <w:rsid w:val="00EB15DD"/>
    <w:rsid w:val="00EB1879"/>
    <w:rsid w:val="00EB1901"/>
    <w:rsid w:val="00EB190F"/>
    <w:rsid w:val="00EB1B44"/>
    <w:rsid w:val="00EB1EB8"/>
    <w:rsid w:val="00EB1F7B"/>
    <w:rsid w:val="00EB1FE9"/>
    <w:rsid w:val="00EB2066"/>
    <w:rsid w:val="00EB221F"/>
    <w:rsid w:val="00EB223E"/>
    <w:rsid w:val="00EB2339"/>
    <w:rsid w:val="00EB2354"/>
    <w:rsid w:val="00EB24CB"/>
    <w:rsid w:val="00EB2508"/>
    <w:rsid w:val="00EB254F"/>
    <w:rsid w:val="00EB29E8"/>
    <w:rsid w:val="00EB2B52"/>
    <w:rsid w:val="00EB2D50"/>
    <w:rsid w:val="00EB2DA2"/>
    <w:rsid w:val="00EB2EC8"/>
    <w:rsid w:val="00EB3377"/>
    <w:rsid w:val="00EB37D5"/>
    <w:rsid w:val="00EB38FC"/>
    <w:rsid w:val="00EB3908"/>
    <w:rsid w:val="00EB3A8D"/>
    <w:rsid w:val="00EB3CDF"/>
    <w:rsid w:val="00EB41C4"/>
    <w:rsid w:val="00EB4250"/>
    <w:rsid w:val="00EB45F3"/>
    <w:rsid w:val="00EB46BB"/>
    <w:rsid w:val="00EB47E2"/>
    <w:rsid w:val="00EB499B"/>
    <w:rsid w:val="00EB4A2F"/>
    <w:rsid w:val="00EB4C71"/>
    <w:rsid w:val="00EB4CA8"/>
    <w:rsid w:val="00EB4CB4"/>
    <w:rsid w:val="00EB4CE4"/>
    <w:rsid w:val="00EB503B"/>
    <w:rsid w:val="00EB5207"/>
    <w:rsid w:val="00EB5649"/>
    <w:rsid w:val="00EB58B9"/>
    <w:rsid w:val="00EB59CF"/>
    <w:rsid w:val="00EB5A91"/>
    <w:rsid w:val="00EB5C40"/>
    <w:rsid w:val="00EB5F35"/>
    <w:rsid w:val="00EB5F7B"/>
    <w:rsid w:val="00EB5F93"/>
    <w:rsid w:val="00EB5FC3"/>
    <w:rsid w:val="00EB60C9"/>
    <w:rsid w:val="00EB612B"/>
    <w:rsid w:val="00EB62F9"/>
    <w:rsid w:val="00EB6580"/>
    <w:rsid w:val="00EB671F"/>
    <w:rsid w:val="00EB6736"/>
    <w:rsid w:val="00EB67B5"/>
    <w:rsid w:val="00EB68A2"/>
    <w:rsid w:val="00EB68BF"/>
    <w:rsid w:val="00EB6DD2"/>
    <w:rsid w:val="00EB6E27"/>
    <w:rsid w:val="00EB6F42"/>
    <w:rsid w:val="00EB71A8"/>
    <w:rsid w:val="00EB72AB"/>
    <w:rsid w:val="00EB73D1"/>
    <w:rsid w:val="00EB7428"/>
    <w:rsid w:val="00EB753E"/>
    <w:rsid w:val="00EB7553"/>
    <w:rsid w:val="00EB760D"/>
    <w:rsid w:val="00EB7672"/>
    <w:rsid w:val="00EB76F8"/>
    <w:rsid w:val="00EB7876"/>
    <w:rsid w:val="00EB7993"/>
    <w:rsid w:val="00EB7994"/>
    <w:rsid w:val="00EB7A9A"/>
    <w:rsid w:val="00EB7F45"/>
    <w:rsid w:val="00EC008C"/>
    <w:rsid w:val="00EC00A2"/>
    <w:rsid w:val="00EC02DE"/>
    <w:rsid w:val="00EC057C"/>
    <w:rsid w:val="00EC05DD"/>
    <w:rsid w:val="00EC0697"/>
    <w:rsid w:val="00EC069E"/>
    <w:rsid w:val="00EC0756"/>
    <w:rsid w:val="00EC09B5"/>
    <w:rsid w:val="00EC0A1B"/>
    <w:rsid w:val="00EC0A4B"/>
    <w:rsid w:val="00EC0B0A"/>
    <w:rsid w:val="00EC0B1B"/>
    <w:rsid w:val="00EC0B76"/>
    <w:rsid w:val="00EC0B98"/>
    <w:rsid w:val="00EC0BFE"/>
    <w:rsid w:val="00EC0E42"/>
    <w:rsid w:val="00EC0E7B"/>
    <w:rsid w:val="00EC1306"/>
    <w:rsid w:val="00EC1321"/>
    <w:rsid w:val="00EC1418"/>
    <w:rsid w:val="00EC145C"/>
    <w:rsid w:val="00EC152D"/>
    <w:rsid w:val="00EC1697"/>
    <w:rsid w:val="00EC17AA"/>
    <w:rsid w:val="00EC19D4"/>
    <w:rsid w:val="00EC1A38"/>
    <w:rsid w:val="00EC1BCE"/>
    <w:rsid w:val="00EC1D48"/>
    <w:rsid w:val="00EC1D6C"/>
    <w:rsid w:val="00EC1EAD"/>
    <w:rsid w:val="00EC1F50"/>
    <w:rsid w:val="00EC1F75"/>
    <w:rsid w:val="00EC2049"/>
    <w:rsid w:val="00EC20EC"/>
    <w:rsid w:val="00EC218B"/>
    <w:rsid w:val="00EC2559"/>
    <w:rsid w:val="00EC2883"/>
    <w:rsid w:val="00EC299F"/>
    <w:rsid w:val="00EC2B5C"/>
    <w:rsid w:val="00EC2B9A"/>
    <w:rsid w:val="00EC2BC0"/>
    <w:rsid w:val="00EC2BCC"/>
    <w:rsid w:val="00EC2C1F"/>
    <w:rsid w:val="00EC2DC1"/>
    <w:rsid w:val="00EC2E8E"/>
    <w:rsid w:val="00EC2F2C"/>
    <w:rsid w:val="00EC314F"/>
    <w:rsid w:val="00EC32A0"/>
    <w:rsid w:val="00EC32B1"/>
    <w:rsid w:val="00EC3441"/>
    <w:rsid w:val="00EC34C2"/>
    <w:rsid w:val="00EC34D2"/>
    <w:rsid w:val="00EC352B"/>
    <w:rsid w:val="00EC3655"/>
    <w:rsid w:val="00EC3871"/>
    <w:rsid w:val="00EC39DE"/>
    <w:rsid w:val="00EC3B5B"/>
    <w:rsid w:val="00EC3CF2"/>
    <w:rsid w:val="00EC3D01"/>
    <w:rsid w:val="00EC3E72"/>
    <w:rsid w:val="00EC4233"/>
    <w:rsid w:val="00EC42B7"/>
    <w:rsid w:val="00EC44CA"/>
    <w:rsid w:val="00EC4516"/>
    <w:rsid w:val="00EC46DB"/>
    <w:rsid w:val="00EC4BAA"/>
    <w:rsid w:val="00EC4C7D"/>
    <w:rsid w:val="00EC4D6F"/>
    <w:rsid w:val="00EC510A"/>
    <w:rsid w:val="00EC517F"/>
    <w:rsid w:val="00EC51B1"/>
    <w:rsid w:val="00EC51D9"/>
    <w:rsid w:val="00EC527C"/>
    <w:rsid w:val="00EC52AC"/>
    <w:rsid w:val="00EC54A0"/>
    <w:rsid w:val="00EC560C"/>
    <w:rsid w:val="00EC581E"/>
    <w:rsid w:val="00EC5888"/>
    <w:rsid w:val="00EC5895"/>
    <w:rsid w:val="00EC592C"/>
    <w:rsid w:val="00EC5AC3"/>
    <w:rsid w:val="00EC5B90"/>
    <w:rsid w:val="00EC5C01"/>
    <w:rsid w:val="00EC5C7A"/>
    <w:rsid w:val="00EC5DB8"/>
    <w:rsid w:val="00EC5E42"/>
    <w:rsid w:val="00EC60A7"/>
    <w:rsid w:val="00EC61F6"/>
    <w:rsid w:val="00EC6282"/>
    <w:rsid w:val="00EC647E"/>
    <w:rsid w:val="00EC65B9"/>
    <w:rsid w:val="00EC6620"/>
    <w:rsid w:val="00EC6842"/>
    <w:rsid w:val="00EC6919"/>
    <w:rsid w:val="00EC695A"/>
    <w:rsid w:val="00EC6A46"/>
    <w:rsid w:val="00EC6AF6"/>
    <w:rsid w:val="00EC71B3"/>
    <w:rsid w:val="00EC725B"/>
    <w:rsid w:val="00EC7415"/>
    <w:rsid w:val="00EC7634"/>
    <w:rsid w:val="00EC7766"/>
    <w:rsid w:val="00EC77D9"/>
    <w:rsid w:val="00EC7986"/>
    <w:rsid w:val="00EC7A0C"/>
    <w:rsid w:val="00EC7A97"/>
    <w:rsid w:val="00EC7B21"/>
    <w:rsid w:val="00EC7B51"/>
    <w:rsid w:val="00EC7D0A"/>
    <w:rsid w:val="00EC7E0B"/>
    <w:rsid w:val="00ED00B6"/>
    <w:rsid w:val="00ED0121"/>
    <w:rsid w:val="00ED0157"/>
    <w:rsid w:val="00ED01BB"/>
    <w:rsid w:val="00ED01F1"/>
    <w:rsid w:val="00ED02BC"/>
    <w:rsid w:val="00ED033D"/>
    <w:rsid w:val="00ED03E1"/>
    <w:rsid w:val="00ED04A8"/>
    <w:rsid w:val="00ED04D3"/>
    <w:rsid w:val="00ED0522"/>
    <w:rsid w:val="00ED05D6"/>
    <w:rsid w:val="00ED05DC"/>
    <w:rsid w:val="00ED0648"/>
    <w:rsid w:val="00ED08E3"/>
    <w:rsid w:val="00ED09E7"/>
    <w:rsid w:val="00ED0A84"/>
    <w:rsid w:val="00ED0AB9"/>
    <w:rsid w:val="00ED0B0E"/>
    <w:rsid w:val="00ED0B24"/>
    <w:rsid w:val="00ED0BC3"/>
    <w:rsid w:val="00ED0C54"/>
    <w:rsid w:val="00ED0C63"/>
    <w:rsid w:val="00ED0C8C"/>
    <w:rsid w:val="00ED0CAA"/>
    <w:rsid w:val="00ED0CFC"/>
    <w:rsid w:val="00ED0DAF"/>
    <w:rsid w:val="00ED0DC5"/>
    <w:rsid w:val="00ED0F5B"/>
    <w:rsid w:val="00ED0F8B"/>
    <w:rsid w:val="00ED1005"/>
    <w:rsid w:val="00ED10BF"/>
    <w:rsid w:val="00ED10FD"/>
    <w:rsid w:val="00ED1122"/>
    <w:rsid w:val="00ED12D4"/>
    <w:rsid w:val="00ED1348"/>
    <w:rsid w:val="00ED1380"/>
    <w:rsid w:val="00ED13C5"/>
    <w:rsid w:val="00ED13ED"/>
    <w:rsid w:val="00ED1439"/>
    <w:rsid w:val="00ED151E"/>
    <w:rsid w:val="00ED15B0"/>
    <w:rsid w:val="00ED15CC"/>
    <w:rsid w:val="00ED16E9"/>
    <w:rsid w:val="00ED1A59"/>
    <w:rsid w:val="00ED1AAA"/>
    <w:rsid w:val="00ED1C6D"/>
    <w:rsid w:val="00ED1F37"/>
    <w:rsid w:val="00ED1F86"/>
    <w:rsid w:val="00ED20F4"/>
    <w:rsid w:val="00ED2308"/>
    <w:rsid w:val="00ED257A"/>
    <w:rsid w:val="00ED2599"/>
    <w:rsid w:val="00ED25D8"/>
    <w:rsid w:val="00ED25E6"/>
    <w:rsid w:val="00ED26BF"/>
    <w:rsid w:val="00ED28D7"/>
    <w:rsid w:val="00ED2962"/>
    <w:rsid w:val="00ED2985"/>
    <w:rsid w:val="00ED2BAB"/>
    <w:rsid w:val="00ED3022"/>
    <w:rsid w:val="00ED30C1"/>
    <w:rsid w:val="00ED310E"/>
    <w:rsid w:val="00ED3259"/>
    <w:rsid w:val="00ED32A4"/>
    <w:rsid w:val="00ED352B"/>
    <w:rsid w:val="00ED35FC"/>
    <w:rsid w:val="00ED379D"/>
    <w:rsid w:val="00ED3898"/>
    <w:rsid w:val="00ED3A52"/>
    <w:rsid w:val="00ED3A8D"/>
    <w:rsid w:val="00ED3F8F"/>
    <w:rsid w:val="00ED3FAC"/>
    <w:rsid w:val="00ED43E8"/>
    <w:rsid w:val="00ED454D"/>
    <w:rsid w:val="00ED472F"/>
    <w:rsid w:val="00ED486C"/>
    <w:rsid w:val="00ED4A17"/>
    <w:rsid w:val="00ED4EBC"/>
    <w:rsid w:val="00ED4EEB"/>
    <w:rsid w:val="00ED5176"/>
    <w:rsid w:val="00ED524D"/>
    <w:rsid w:val="00ED5356"/>
    <w:rsid w:val="00ED54FA"/>
    <w:rsid w:val="00ED55F3"/>
    <w:rsid w:val="00ED56A1"/>
    <w:rsid w:val="00ED589C"/>
    <w:rsid w:val="00ED5BAF"/>
    <w:rsid w:val="00ED5EFF"/>
    <w:rsid w:val="00ED6244"/>
    <w:rsid w:val="00ED6318"/>
    <w:rsid w:val="00ED6435"/>
    <w:rsid w:val="00ED6486"/>
    <w:rsid w:val="00ED64AE"/>
    <w:rsid w:val="00ED661A"/>
    <w:rsid w:val="00ED66A4"/>
    <w:rsid w:val="00ED686F"/>
    <w:rsid w:val="00ED6D5C"/>
    <w:rsid w:val="00ED6E4D"/>
    <w:rsid w:val="00ED6FA2"/>
    <w:rsid w:val="00ED6FA9"/>
    <w:rsid w:val="00ED70BD"/>
    <w:rsid w:val="00ED70C0"/>
    <w:rsid w:val="00ED740E"/>
    <w:rsid w:val="00ED74AE"/>
    <w:rsid w:val="00ED76E2"/>
    <w:rsid w:val="00ED7738"/>
    <w:rsid w:val="00ED774E"/>
    <w:rsid w:val="00ED7765"/>
    <w:rsid w:val="00ED7909"/>
    <w:rsid w:val="00ED792C"/>
    <w:rsid w:val="00ED796D"/>
    <w:rsid w:val="00ED7AA1"/>
    <w:rsid w:val="00ED7B53"/>
    <w:rsid w:val="00ED7CAA"/>
    <w:rsid w:val="00ED7D63"/>
    <w:rsid w:val="00ED7DB0"/>
    <w:rsid w:val="00EE0007"/>
    <w:rsid w:val="00EE01C8"/>
    <w:rsid w:val="00EE01FF"/>
    <w:rsid w:val="00EE021E"/>
    <w:rsid w:val="00EE028B"/>
    <w:rsid w:val="00EE029C"/>
    <w:rsid w:val="00EE0461"/>
    <w:rsid w:val="00EE04A4"/>
    <w:rsid w:val="00EE052B"/>
    <w:rsid w:val="00EE068D"/>
    <w:rsid w:val="00EE06A0"/>
    <w:rsid w:val="00EE0AAA"/>
    <w:rsid w:val="00EE0B09"/>
    <w:rsid w:val="00EE0B28"/>
    <w:rsid w:val="00EE0B3A"/>
    <w:rsid w:val="00EE0B5A"/>
    <w:rsid w:val="00EE0C33"/>
    <w:rsid w:val="00EE0CF5"/>
    <w:rsid w:val="00EE0E00"/>
    <w:rsid w:val="00EE1042"/>
    <w:rsid w:val="00EE1162"/>
    <w:rsid w:val="00EE1213"/>
    <w:rsid w:val="00EE1297"/>
    <w:rsid w:val="00EE13D1"/>
    <w:rsid w:val="00EE14E7"/>
    <w:rsid w:val="00EE1622"/>
    <w:rsid w:val="00EE1763"/>
    <w:rsid w:val="00EE17DA"/>
    <w:rsid w:val="00EE1923"/>
    <w:rsid w:val="00EE1A1C"/>
    <w:rsid w:val="00EE1AA1"/>
    <w:rsid w:val="00EE1BBE"/>
    <w:rsid w:val="00EE1C09"/>
    <w:rsid w:val="00EE1CF4"/>
    <w:rsid w:val="00EE203F"/>
    <w:rsid w:val="00EE20ED"/>
    <w:rsid w:val="00EE2187"/>
    <w:rsid w:val="00EE2349"/>
    <w:rsid w:val="00EE2539"/>
    <w:rsid w:val="00EE254A"/>
    <w:rsid w:val="00EE2641"/>
    <w:rsid w:val="00EE2B6E"/>
    <w:rsid w:val="00EE2D0E"/>
    <w:rsid w:val="00EE2F60"/>
    <w:rsid w:val="00EE2F6A"/>
    <w:rsid w:val="00EE3330"/>
    <w:rsid w:val="00EE33A1"/>
    <w:rsid w:val="00EE3514"/>
    <w:rsid w:val="00EE351D"/>
    <w:rsid w:val="00EE3770"/>
    <w:rsid w:val="00EE3818"/>
    <w:rsid w:val="00EE39DE"/>
    <w:rsid w:val="00EE3BE3"/>
    <w:rsid w:val="00EE3CFE"/>
    <w:rsid w:val="00EE3D2E"/>
    <w:rsid w:val="00EE417D"/>
    <w:rsid w:val="00EE4443"/>
    <w:rsid w:val="00EE4767"/>
    <w:rsid w:val="00EE481A"/>
    <w:rsid w:val="00EE481E"/>
    <w:rsid w:val="00EE4A85"/>
    <w:rsid w:val="00EE4BA8"/>
    <w:rsid w:val="00EE4BFF"/>
    <w:rsid w:val="00EE4CD0"/>
    <w:rsid w:val="00EE4D5F"/>
    <w:rsid w:val="00EE4D9C"/>
    <w:rsid w:val="00EE5061"/>
    <w:rsid w:val="00EE537D"/>
    <w:rsid w:val="00EE557D"/>
    <w:rsid w:val="00EE56C4"/>
    <w:rsid w:val="00EE56D0"/>
    <w:rsid w:val="00EE5C2C"/>
    <w:rsid w:val="00EE5ECD"/>
    <w:rsid w:val="00EE6223"/>
    <w:rsid w:val="00EE642B"/>
    <w:rsid w:val="00EE64B9"/>
    <w:rsid w:val="00EE6618"/>
    <w:rsid w:val="00EE663C"/>
    <w:rsid w:val="00EE66E5"/>
    <w:rsid w:val="00EE6770"/>
    <w:rsid w:val="00EE6774"/>
    <w:rsid w:val="00EE6864"/>
    <w:rsid w:val="00EE69C7"/>
    <w:rsid w:val="00EE6C59"/>
    <w:rsid w:val="00EE6EDA"/>
    <w:rsid w:val="00EE6F38"/>
    <w:rsid w:val="00EE6FFF"/>
    <w:rsid w:val="00EE708F"/>
    <w:rsid w:val="00EE70A6"/>
    <w:rsid w:val="00EE71AB"/>
    <w:rsid w:val="00EE724E"/>
    <w:rsid w:val="00EE733D"/>
    <w:rsid w:val="00EE73DC"/>
    <w:rsid w:val="00EE7435"/>
    <w:rsid w:val="00EE7765"/>
    <w:rsid w:val="00EE77D0"/>
    <w:rsid w:val="00EE799A"/>
    <w:rsid w:val="00EE79A3"/>
    <w:rsid w:val="00EE79C7"/>
    <w:rsid w:val="00EE7A20"/>
    <w:rsid w:val="00EE7BD4"/>
    <w:rsid w:val="00EE7C1A"/>
    <w:rsid w:val="00EE7CD3"/>
    <w:rsid w:val="00EE7D29"/>
    <w:rsid w:val="00EE7DCB"/>
    <w:rsid w:val="00EE7ED9"/>
    <w:rsid w:val="00EE7FA3"/>
    <w:rsid w:val="00EF000C"/>
    <w:rsid w:val="00EF00BF"/>
    <w:rsid w:val="00EF01D2"/>
    <w:rsid w:val="00EF0334"/>
    <w:rsid w:val="00EF034B"/>
    <w:rsid w:val="00EF047C"/>
    <w:rsid w:val="00EF0511"/>
    <w:rsid w:val="00EF055B"/>
    <w:rsid w:val="00EF05E3"/>
    <w:rsid w:val="00EF0708"/>
    <w:rsid w:val="00EF0CBB"/>
    <w:rsid w:val="00EF0DF3"/>
    <w:rsid w:val="00EF0EDB"/>
    <w:rsid w:val="00EF1197"/>
    <w:rsid w:val="00EF11E4"/>
    <w:rsid w:val="00EF13BF"/>
    <w:rsid w:val="00EF1447"/>
    <w:rsid w:val="00EF149C"/>
    <w:rsid w:val="00EF1560"/>
    <w:rsid w:val="00EF160D"/>
    <w:rsid w:val="00EF161E"/>
    <w:rsid w:val="00EF178E"/>
    <w:rsid w:val="00EF1B36"/>
    <w:rsid w:val="00EF1CF4"/>
    <w:rsid w:val="00EF1E86"/>
    <w:rsid w:val="00EF2270"/>
    <w:rsid w:val="00EF22B1"/>
    <w:rsid w:val="00EF23BE"/>
    <w:rsid w:val="00EF240A"/>
    <w:rsid w:val="00EF2469"/>
    <w:rsid w:val="00EF2488"/>
    <w:rsid w:val="00EF248C"/>
    <w:rsid w:val="00EF259D"/>
    <w:rsid w:val="00EF25EE"/>
    <w:rsid w:val="00EF261A"/>
    <w:rsid w:val="00EF2744"/>
    <w:rsid w:val="00EF281F"/>
    <w:rsid w:val="00EF2862"/>
    <w:rsid w:val="00EF2B43"/>
    <w:rsid w:val="00EF2C26"/>
    <w:rsid w:val="00EF2C31"/>
    <w:rsid w:val="00EF2D45"/>
    <w:rsid w:val="00EF2EA4"/>
    <w:rsid w:val="00EF2EEE"/>
    <w:rsid w:val="00EF2F85"/>
    <w:rsid w:val="00EF2FB7"/>
    <w:rsid w:val="00EF3255"/>
    <w:rsid w:val="00EF335B"/>
    <w:rsid w:val="00EF354E"/>
    <w:rsid w:val="00EF3586"/>
    <w:rsid w:val="00EF35D4"/>
    <w:rsid w:val="00EF3639"/>
    <w:rsid w:val="00EF373F"/>
    <w:rsid w:val="00EF3744"/>
    <w:rsid w:val="00EF37E2"/>
    <w:rsid w:val="00EF37F8"/>
    <w:rsid w:val="00EF3933"/>
    <w:rsid w:val="00EF39A8"/>
    <w:rsid w:val="00EF3A45"/>
    <w:rsid w:val="00EF3AF4"/>
    <w:rsid w:val="00EF3B5E"/>
    <w:rsid w:val="00EF3CDC"/>
    <w:rsid w:val="00EF3DE2"/>
    <w:rsid w:val="00EF3F71"/>
    <w:rsid w:val="00EF3F75"/>
    <w:rsid w:val="00EF411C"/>
    <w:rsid w:val="00EF4155"/>
    <w:rsid w:val="00EF4294"/>
    <w:rsid w:val="00EF438B"/>
    <w:rsid w:val="00EF4560"/>
    <w:rsid w:val="00EF45A2"/>
    <w:rsid w:val="00EF4617"/>
    <w:rsid w:val="00EF482A"/>
    <w:rsid w:val="00EF48C5"/>
    <w:rsid w:val="00EF4A80"/>
    <w:rsid w:val="00EF4B1A"/>
    <w:rsid w:val="00EF4BA2"/>
    <w:rsid w:val="00EF4C39"/>
    <w:rsid w:val="00EF4D53"/>
    <w:rsid w:val="00EF4F5B"/>
    <w:rsid w:val="00EF50B4"/>
    <w:rsid w:val="00EF5277"/>
    <w:rsid w:val="00EF5535"/>
    <w:rsid w:val="00EF5593"/>
    <w:rsid w:val="00EF58D6"/>
    <w:rsid w:val="00EF5AA0"/>
    <w:rsid w:val="00EF5BEB"/>
    <w:rsid w:val="00EF5C8A"/>
    <w:rsid w:val="00EF5ED9"/>
    <w:rsid w:val="00EF5F4D"/>
    <w:rsid w:val="00EF5F59"/>
    <w:rsid w:val="00EF5F7C"/>
    <w:rsid w:val="00EF5F95"/>
    <w:rsid w:val="00EF610B"/>
    <w:rsid w:val="00EF62D1"/>
    <w:rsid w:val="00EF6464"/>
    <w:rsid w:val="00EF64BE"/>
    <w:rsid w:val="00EF65C2"/>
    <w:rsid w:val="00EF679A"/>
    <w:rsid w:val="00EF67C0"/>
    <w:rsid w:val="00EF67DC"/>
    <w:rsid w:val="00EF6837"/>
    <w:rsid w:val="00EF69B4"/>
    <w:rsid w:val="00EF6BB6"/>
    <w:rsid w:val="00EF6D32"/>
    <w:rsid w:val="00EF7072"/>
    <w:rsid w:val="00EF7194"/>
    <w:rsid w:val="00EF7208"/>
    <w:rsid w:val="00EF72DE"/>
    <w:rsid w:val="00EF7385"/>
    <w:rsid w:val="00EF740C"/>
    <w:rsid w:val="00EF7492"/>
    <w:rsid w:val="00EF7603"/>
    <w:rsid w:val="00EF7765"/>
    <w:rsid w:val="00EF776F"/>
    <w:rsid w:val="00EF77F2"/>
    <w:rsid w:val="00EF78D4"/>
    <w:rsid w:val="00EF7A38"/>
    <w:rsid w:val="00EF7D64"/>
    <w:rsid w:val="00EF7FD1"/>
    <w:rsid w:val="00F00354"/>
    <w:rsid w:val="00F00463"/>
    <w:rsid w:val="00F00520"/>
    <w:rsid w:val="00F006FF"/>
    <w:rsid w:val="00F00716"/>
    <w:rsid w:val="00F007B7"/>
    <w:rsid w:val="00F00846"/>
    <w:rsid w:val="00F00942"/>
    <w:rsid w:val="00F00AE2"/>
    <w:rsid w:val="00F00AE9"/>
    <w:rsid w:val="00F00CDE"/>
    <w:rsid w:val="00F00D8E"/>
    <w:rsid w:val="00F00F05"/>
    <w:rsid w:val="00F010E6"/>
    <w:rsid w:val="00F01174"/>
    <w:rsid w:val="00F012FA"/>
    <w:rsid w:val="00F0150C"/>
    <w:rsid w:val="00F01634"/>
    <w:rsid w:val="00F01682"/>
    <w:rsid w:val="00F016E6"/>
    <w:rsid w:val="00F01708"/>
    <w:rsid w:val="00F0178B"/>
    <w:rsid w:val="00F01C53"/>
    <w:rsid w:val="00F01E19"/>
    <w:rsid w:val="00F01EF7"/>
    <w:rsid w:val="00F01FAE"/>
    <w:rsid w:val="00F01FF9"/>
    <w:rsid w:val="00F02047"/>
    <w:rsid w:val="00F02232"/>
    <w:rsid w:val="00F02471"/>
    <w:rsid w:val="00F024A4"/>
    <w:rsid w:val="00F02540"/>
    <w:rsid w:val="00F02562"/>
    <w:rsid w:val="00F02788"/>
    <w:rsid w:val="00F02BA9"/>
    <w:rsid w:val="00F02BFF"/>
    <w:rsid w:val="00F02CA4"/>
    <w:rsid w:val="00F02D1F"/>
    <w:rsid w:val="00F03056"/>
    <w:rsid w:val="00F0352C"/>
    <w:rsid w:val="00F03A0A"/>
    <w:rsid w:val="00F03B8C"/>
    <w:rsid w:val="00F03C9C"/>
    <w:rsid w:val="00F03D07"/>
    <w:rsid w:val="00F03EA5"/>
    <w:rsid w:val="00F03EF5"/>
    <w:rsid w:val="00F03F06"/>
    <w:rsid w:val="00F03F6B"/>
    <w:rsid w:val="00F041F2"/>
    <w:rsid w:val="00F04265"/>
    <w:rsid w:val="00F04344"/>
    <w:rsid w:val="00F04597"/>
    <w:rsid w:val="00F046CA"/>
    <w:rsid w:val="00F047E7"/>
    <w:rsid w:val="00F04921"/>
    <w:rsid w:val="00F04AE0"/>
    <w:rsid w:val="00F04C7C"/>
    <w:rsid w:val="00F04CFF"/>
    <w:rsid w:val="00F04EA6"/>
    <w:rsid w:val="00F04F2F"/>
    <w:rsid w:val="00F05057"/>
    <w:rsid w:val="00F050DA"/>
    <w:rsid w:val="00F051D0"/>
    <w:rsid w:val="00F0527C"/>
    <w:rsid w:val="00F054DE"/>
    <w:rsid w:val="00F055CA"/>
    <w:rsid w:val="00F05706"/>
    <w:rsid w:val="00F057B9"/>
    <w:rsid w:val="00F0598E"/>
    <w:rsid w:val="00F059E8"/>
    <w:rsid w:val="00F05A80"/>
    <w:rsid w:val="00F05B08"/>
    <w:rsid w:val="00F05D30"/>
    <w:rsid w:val="00F05F0D"/>
    <w:rsid w:val="00F061E1"/>
    <w:rsid w:val="00F0623F"/>
    <w:rsid w:val="00F062DB"/>
    <w:rsid w:val="00F0656C"/>
    <w:rsid w:val="00F0681F"/>
    <w:rsid w:val="00F06886"/>
    <w:rsid w:val="00F068BC"/>
    <w:rsid w:val="00F06C55"/>
    <w:rsid w:val="00F06C6C"/>
    <w:rsid w:val="00F06CEF"/>
    <w:rsid w:val="00F06D16"/>
    <w:rsid w:val="00F06D7F"/>
    <w:rsid w:val="00F06FCE"/>
    <w:rsid w:val="00F071D1"/>
    <w:rsid w:val="00F07462"/>
    <w:rsid w:val="00F07481"/>
    <w:rsid w:val="00F07679"/>
    <w:rsid w:val="00F078BB"/>
    <w:rsid w:val="00F079DD"/>
    <w:rsid w:val="00F07A78"/>
    <w:rsid w:val="00F07CF6"/>
    <w:rsid w:val="00F07E79"/>
    <w:rsid w:val="00F07FF9"/>
    <w:rsid w:val="00F100AC"/>
    <w:rsid w:val="00F10263"/>
    <w:rsid w:val="00F102F6"/>
    <w:rsid w:val="00F10517"/>
    <w:rsid w:val="00F10712"/>
    <w:rsid w:val="00F107FD"/>
    <w:rsid w:val="00F10AD4"/>
    <w:rsid w:val="00F10B44"/>
    <w:rsid w:val="00F10C3A"/>
    <w:rsid w:val="00F10C57"/>
    <w:rsid w:val="00F10C69"/>
    <w:rsid w:val="00F10D0B"/>
    <w:rsid w:val="00F10DB4"/>
    <w:rsid w:val="00F110F7"/>
    <w:rsid w:val="00F111D0"/>
    <w:rsid w:val="00F1129A"/>
    <w:rsid w:val="00F112E3"/>
    <w:rsid w:val="00F11354"/>
    <w:rsid w:val="00F11447"/>
    <w:rsid w:val="00F11697"/>
    <w:rsid w:val="00F11807"/>
    <w:rsid w:val="00F1180B"/>
    <w:rsid w:val="00F11838"/>
    <w:rsid w:val="00F11C0F"/>
    <w:rsid w:val="00F11C67"/>
    <w:rsid w:val="00F1203B"/>
    <w:rsid w:val="00F120E4"/>
    <w:rsid w:val="00F12187"/>
    <w:rsid w:val="00F122AD"/>
    <w:rsid w:val="00F122E0"/>
    <w:rsid w:val="00F12300"/>
    <w:rsid w:val="00F1241A"/>
    <w:rsid w:val="00F125C7"/>
    <w:rsid w:val="00F12699"/>
    <w:rsid w:val="00F12A39"/>
    <w:rsid w:val="00F12ABB"/>
    <w:rsid w:val="00F12CDE"/>
    <w:rsid w:val="00F12EE1"/>
    <w:rsid w:val="00F12F5A"/>
    <w:rsid w:val="00F12F5B"/>
    <w:rsid w:val="00F13086"/>
    <w:rsid w:val="00F13091"/>
    <w:rsid w:val="00F1323A"/>
    <w:rsid w:val="00F13250"/>
    <w:rsid w:val="00F133D3"/>
    <w:rsid w:val="00F134F0"/>
    <w:rsid w:val="00F13593"/>
    <w:rsid w:val="00F1370B"/>
    <w:rsid w:val="00F1372D"/>
    <w:rsid w:val="00F138A8"/>
    <w:rsid w:val="00F13980"/>
    <w:rsid w:val="00F13A37"/>
    <w:rsid w:val="00F13A8B"/>
    <w:rsid w:val="00F13B6C"/>
    <w:rsid w:val="00F13C54"/>
    <w:rsid w:val="00F13C64"/>
    <w:rsid w:val="00F13F0C"/>
    <w:rsid w:val="00F14087"/>
    <w:rsid w:val="00F140E1"/>
    <w:rsid w:val="00F142AA"/>
    <w:rsid w:val="00F142F9"/>
    <w:rsid w:val="00F1434A"/>
    <w:rsid w:val="00F1458E"/>
    <w:rsid w:val="00F145F0"/>
    <w:rsid w:val="00F147A4"/>
    <w:rsid w:val="00F147AC"/>
    <w:rsid w:val="00F148CA"/>
    <w:rsid w:val="00F14928"/>
    <w:rsid w:val="00F1493F"/>
    <w:rsid w:val="00F14B94"/>
    <w:rsid w:val="00F14F13"/>
    <w:rsid w:val="00F14F71"/>
    <w:rsid w:val="00F150AB"/>
    <w:rsid w:val="00F150EE"/>
    <w:rsid w:val="00F1523A"/>
    <w:rsid w:val="00F15349"/>
    <w:rsid w:val="00F153A1"/>
    <w:rsid w:val="00F153A7"/>
    <w:rsid w:val="00F153F8"/>
    <w:rsid w:val="00F15659"/>
    <w:rsid w:val="00F15719"/>
    <w:rsid w:val="00F15A1A"/>
    <w:rsid w:val="00F15AE4"/>
    <w:rsid w:val="00F15E66"/>
    <w:rsid w:val="00F15F34"/>
    <w:rsid w:val="00F16162"/>
    <w:rsid w:val="00F16463"/>
    <w:rsid w:val="00F16545"/>
    <w:rsid w:val="00F16753"/>
    <w:rsid w:val="00F16774"/>
    <w:rsid w:val="00F168E2"/>
    <w:rsid w:val="00F16A58"/>
    <w:rsid w:val="00F16BA5"/>
    <w:rsid w:val="00F16BF3"/>
    <w:rsid w:val="00F16C3D"/>
    <w:rsid w:val="00F16FFD"/>
    <w:rsid w:val="00F1731C"/>
    <w:rsid w:val="00F17642"/>
    <w:rsid w:val="00F17675"/>
    <w:rsid w:val="00F177A3"/>
    <w:rsid w:val="00F17A33"/>
    <w:rsid w:val="00F17AD9"/>
    <w:rsid w:val="00F17B8E"/>
    <w:rsid w:val="00F17C4E"/>
    <w:rsid w:val="00F17D38"/>
    <w:rsid w:val="00F17E17"/>
    <w:rsid w:val="00F17FBA"/>
    <w:rsid w:val="00F17FFC"/>
    <w:rsid w:val="00F20720"/>
    <w:rsid w:val="00F2078E"/>
    <w:rsid w:val="00F208DB"/>
    <w:rsid w:val="00F20920"/>
    <w:rsid w:val="00F2092A"/>
    <w:rsid w:val="00F209F1"/>
    <w:rsid w:val="00F20C20"/>
    <w:rsid w:val="00F20C43"/>
    <w:rsid w:val="00F20D0E"/>
    <w:rsid w:val="00F20FE6"/>
    <w:rsid w:val="00F21343"/>
    <w:rsid w:val="00F2143B"/>
    <w:rsid w:val="00F2154B"/>
    <w:rsid w:val="00F2157D"/>
    <w:rsid w:val="00F21859"/>
    <w:rsid w:val="00F218FC"/>
    <w:rsid w:val="00F21C00"/>
    <w:rsid w:val="00F21E01"/>
    <w:rsid w:val="00F21E95"/>
    <w:rsid w:val="00F22023"/>
    <w:rsid w:val="00F22054"/>
    <w:rsid w:val="00F2207D"/>
    <w:rsid w:val="00F220B7"/>
    <w:rsid w:val="00F221AD"/>
    <w:rsid w:val="00F2230F"/>
    <w:rsid w:val="00F224E0"/>
    <w:rsid w:val="00F224F7"/>
    <w:rsid w:val="00F2287B"/>
    <w:rsid w:val="00F228AF"/>
    <w:rsid w:val="00F229F2"/>
    <w:rsid w:val="00F22A81"/>
    <w:rsid w:val="00F22CF3"/>
    <w:rsid w:val="00F22D78"/>
    <w:rsid w:val="00F22E20"/>
    <w:rsid w:val="00F22E2F"/>
    <w:rsid w:val="00F22F63"/>
    <w:rsid w:val="00F23013"/>
    <w:rsid w:val="00F231C8"/>
    <w:rsid w:val="00F231E6"/>
    <w:rsid w:val="00F2336F"/>
    <w:rsid w:val="00F2339F"/>
    <w:rsid w:val="00F235ED"/>
    <w:rsid w:val="00F236C2"/>
    <w:rsid w:val="00F23797"/>
    <w:rsid w:val="00F23860"/>
    <w:rsid w:val="00F23A5C"/>
    <w:rsid w:val="00F23C96"/>
    <w:rsid w:val="00F23CB3"/>
    <w:rsid w:val="00F23D9A"/>
    <w:rsid w:val="00F23E7E"/>
    <w:rsid w:val="00F24250"/>
    <w:rsid w:val="00F2444A"/>
    <w:rsid w:val="00F24484"/>
    <w:rsid w:val="00F244FE"/>
    <w:rsid w:val="00F246DF"/>
    <w:rsid w:val="00F24719"/>
    <w:rsid w:val="00F24783"/>
    <w:rsid w:val="00F24804"/>
    <w:rsid w:val="00F24988"/>
    <w:rsid w:val="00F249AB"/>
    <w:rsid w:val="00F24A98"/>
    <w:rsid w:val="00F24B2C"/>
    <w:rsid w:val="00F24CB0"/>
    <w:rsid w:val="00F2505A"/>
    <w:rsid w:val="00F250E4"/>
    <w:rsid w:val="00F250FC"/>
    <w:rsid w:val="00F2515E"/>
    <w:rsid w:val="00F251A0"/>
    <w:rsid w:val="00F25247"/>
    <w:rsid w:val="00F253A5"/>
    <w:rsid w:val="00F2545D"/>
    <w:rsid w:val="00F256BA"/>
    <w:rsid w:val="00F25746"/>
    <w:rsid w:val="00F2580D"/>
    <w:rsid w:val="00F2585B"/>
    <w:rsid w:val="00F25860"/>
    <w:rsid w:val="00F25894"/>
    <w:rsid w:val="00F25A9E"/>
    <w:rsid w:val="00F25B01"/>
    <w:rsid w:val="00F25BF1"/>
    <w:rsid w:val="00F25C90"/>
    <w:rsid w:val="00F25D9E"/>
    <w:rsid w:val="00F25E11"/>
    <w:rsid w:val="00F25E42"/>
    <w:rsid w:val="00F25EAC"/>
    <w:rsid w:val="00F25F8B"/>
    <w:rsid w:val="00F2601F"/>
    <w:rsid w:val="00F26603"/>
    <w:rsid w:val="00F2663C"/>
    <w:rsid w:val="00F2670E"/>
    <w:rsid w:val="00F26744"/>
    <w:rsid w:val="00F267B5"/>
    <w:rsid w:val="00F26AB5"/>
    <w:rsid w:val="00F26C23"/>
    <w:rsid w:val="00F26DB6"/>
    <w:rsid w:val="00F26DED"/>
    <w:rsid w:val="00F26E03"/>
    <w:rsid w:val="00F270C3"/>
    <w:rsid w:val="00F270FA"/>
    <w:rsid w:val="00F2717E"/>
    <w:rsid w:val="00F2756E"/>
    <w:rsid w:val="00F2768C"/>
    <w:rsid w:val="00F27698"/>
    <w:rsid w:val="00F27A8F"/>
    <w:rsid w:val="00F27BC8"/>
    <w:rsid w:val="00F27C41"/>
    <w:rsid w:val="00F27CF6"/>
    <w:rsid w:val="00F27FEF"/>
    <w:rsid w:val="00F30203"/>
    <w:rsid w:val="00F3042C"/>
    <w:rsid w:val="00F30454"/>
    <w:rsid w:val="00F30474"/>
    <w:rsid w:val="00F30566"/>
    <w:rsid w:val="00F309DF"/>
    <w:rsid w:val="00F30ACB"/>
    <w:rsid w:val="00F30B06"/>
    <w:rsid w:val="00F30DAD"/>
    <w:rsid w:val="00F30F0A"/>
    <w:rsid w:val="00F30F8C"/>
    <w:rsid w:val="00F30FB0"/>
    <w:rsid w:val="00F3127F"/>
    <w:rsid w:val="00F31682"/>
    <w:rsid w:val="00F3182E"/>
    <w:rsid w:val="00F3197F"/>
    <w:rsid w:val="00F31AEC"/>
    <w:rsid w:val="00F31AF4"/>
    <w:rsid w:val="00F31C63"/>
    <w:rsid w:val="00F31DC3"/>
    <w:rsid w:val="00F3215E"/>
    <w:rsid w:val="00F32169"/>
    <w:rsid w:val="00F321D9"/>
    <w:rsid w:val="00F322CC"/>
    <w:rsid w:val="00F32660"/>
    <w:rsid w:val="00F32739"/>
    <w:rsid w:val="00F32A11"/>
    <w:rsid w:val="00F32A2C"/>
    <w:rsid w:val="00F32AC1"/>
    <w:rsid w:val="00F32C6A"/>
    <w:rsid w:val="00F32E49"/>
    <w:rsid w:val="00F32EEF"/>
    <w:rsid w:val="00F330D2"/>
    <w:rsid w:val="00F33112"/>
    <w:rsid w:val="00F334D0"/>
    <w:rsid w:val="00F33566"/>
    <w:rsid w:val="00F33621"/>
    <w:rsid w:val="00F336F0"/>
    <w:rsid w:val="00F337C3"/>
    <w:rsid w:val="00F338B2"/>
    <w:rsid w:val="00F33AAA"/>
    <w:rsid w:val="00F33BE2"/>
    <w:rsid w:val="00F33C29"/>
    <w:rsid w:val="00F33CD5"/>
    <w:rsid w:val="00F33D75"/>
    <w:rsid w:val="00F33D83"/>
    <w:rsid w:val="00F33DAB"/>
    <w:rsid w:val="00F33DC5"/>
    <w:rsid w:val="00F33DEB"/>
    <w:rsid w:val="00F341AB"/>
    <w:rsid w:val="00F347C4"/>
    <w:rsid w:val="00F34852"/>
    <w:rsid w:val="00F349D5"/>
    <w:rsid w:val="00F34B9C"/>
    <w:rsid w:val="00F34C0B"/>
    <w:rsid w:val="00F34D5B"/>
    <w:rsid w:val="00F34D5C"/>
    <w:rsid w:val="00F34F1B"/>
    <w:rsid w:val="00F34FA4"/>
    <w:rsid w:val="00F34FA9"/>
    <w:rsid w:val="00F350AC"/>
    <w:rsid w:val="00F3525D"/>
    <w:rsid w:val="00F35262"/>
    <w:rsid w:val="00F35302"/>
    <w:rsid w:val="00F355B1"/>
    <w:rsid w:val="00F3571B"/>
    <w:rsid w:val="00F3589A"/>
    <w:rsid w:val="00F359AA"/>
    <w:rsid w:val="00F35A12"/>
    <w:rsid w:val="00F35A1A"/>
    <w:rsid w:val="00F35A63"/>
    <w:rsid w:val="00F35B3C"/>
    <w:rsid w:val="00F35CE8"/>
    <w:rsid w:val="00F35CF8"/>
    <w:rsid w:val="00F35D08"/>
    <w:rsid w:val="00F35DFD"/>
    <w:rsid w:val="00F35E84"/>
    <w:rsid w:val="00F35EC8"/>
    <w:rsid w:val="00F35F40"/>
    <w:rsid w:val="00F36097"/>
    <w:rsid w:val="00F3625E"/>
    <w:rsid w:val="00F363D0"/>
    <w:rsid w:val="00F363D4"/>
    <w:rsid w:val="00F364EC"/>
    <w:rsid w:val="00F365B7"/>
    <w:rsid w:val="00F365F4"/>
    <w:rsid w:val="00F36605"/>
    <w:rsid w:val="00F36659"/>
    <w:rsid w:val="00F36885"/>
    <w:rsid w:val="00F369D5"/>
    <w:rsid w:val="00F36A2B"/>
    <w:rsid w:val="00F36A73"/>
    <w:rsid w:val="00F36B87"/>
    <w:rsid w:val="00F36BC0"/>
    <w:rsid w:val="00F36C6C"/>
    <w:rsid w:val="00F36D17"/>
    <w:rsid w:val="00F36D56"/>
    <w:rsid w:val="00F36D85"/>
    <w:rsid w:val="00F36E66"/>
    <w:rsid w:val="00F3708C"/>
    <w:rsid w:val="00F3720B"/>
    <w:rsid w:val="00F37342"/>
    <w:rsid w:val="00F37349"/>
    <w:rsid w:val="00F3734D"/>
    <w:rsid w:val="00F37397"/>
    <w:rsid w:val="00F3741B"/>
    <w:rsid w:val="00F3760D"/>
    <w:rsid w:val="00F3766E"/>
    <w:rsid w:val="00F37820"/>
    <w:rsid w:val="00F3792E"/>
    <w:rsid w:val="00F37937"/>
    <w:rsid w:val="00F37A7C"/>
    <w:rsid w:val="00F37B0A"/>
    <w:rsid w:val="00F37B62"/>
    <w:rsid w:val="00F37D1C"/>
    <w:rsid w:val="00F37D22"/>
    <w:rsid w:val="00F37D54"/>
    <w:rsid w:val="00F37DA8"/>
    <w:rsid w:val="00F37F14"/>
    <w:rsid w:val="00F400E5"/>
    <w:rsid w:val="00F401D5"/>
    <w:rsid w:val="00F402F3"/>
    <w:rsid w:val="00F40381"/>
    <w:rsid w:val="00F40386"/>
    <w:rsid w:val="00F4057F"/>
    <w:rsid w:val="00F407B0"/>
    <w:rsid w:val="00F408CE"/>
    <w:rsid w:val="00F40A59"/>
    <w:rsid w:val="00F40B69"/>
    <w:rsid w:val="00F40D2F"/>
    <w:rsid w:val="00F40F8F"/>
    <w:rsid w:val="00F4109E"/>
    <w:rsid w:val="00F41158"/>
    <w:rsid w:val="00F4117C"/>
    <w:rsid w:val="00F412CE"/>
    <w:rsid w:val="00F41602"/>
    <w:rsid w:val="00F4167E"/>
    <w:rsid w:val="00F4187C"/>
    <w:rsid w:val="00F41964"/>
    <w:rsid w:val="00F41AA7"/>
    <w:rsid w:val="00F41BD7"/>
    <w:rsid w:val="00F41DE7"/>
    <w:rsid w:val="00F41FFB"/>
    <w:rsid w:val="00F4217B"/>
    <w:rsid w:val="00F421F5"/>
    <w:rsid w:val="00F4229B"/>
    <w:rsid w:val="00F42380"/>
    <w:rsid w:val="00F42417"/>
    <w:rsid w:val="00F424F4"/>
    <w:rsid w:val="00F4257A"/>
    <w:rsid w:val="00F42747"/>
    <w:rsid w:val="00F429A4"/>
    <w:rsid w:val="00F42A4F"/>
    <w:rsid w:val="00F42B27"/>
    <w:rsid w:val="00F42BBB"/>
    <w:rsid w:val="00F42BDA"/>
    <w:rsid w:val="00F42DB3"/>
    <w:rsid w:val="00F43109"/>
    <w:rsid w:val="00F4325E"/>
    <w:rsid w:val="00F4328A"/>
    <w:rsid w:val="00F432B5"/>
    <w:rsid w:val="00F433B4"/>
    <w:rsid w:val="00F43495"/>
    <w:rsid w:val="00F43669"/>
    <w:rsid w:val="00F43736"/>
    <w:rsid w:val="00F438B2"/>
    <w:rsid w:val="00F438D7"/>
    <w:rsid w:val="00F43910"/>
    <w:rsid w:val="00F43BA3"/>
    <w:rsid w:val="00F43C4B"/>
    <w:rsid w:val="00F43CE1"/>
    <w:rsid w:val="00F43D16"/>
    <w:rsid w:val="00F43FB0"/>
    <w:rsid w:val="00F440C2"/>
    <w:rsid w:val="00F440D1"/>
    <w:rsid w:val="00F44162"/>
    <w:rsid w:val="00F441FB"/>
    <w:rsid w:val="00F4424E"/>
    <w:rsid w:val="00F4431A"/>
    <w:rsid w:val="00F44482"/>
    <w:rsid w:val="00F444BA"/>
    <w:rsid w:val="00F4468A"/>
    <w:rsid w:val="00F44825"/>
    <w:rsid w:val="00F448E0"/>
    <w:rsid w:val="00F4497F"/>
    <w:rsid w:val="00F44983"/>
    <w:rsid w:val="00F44B1A"/>
    <w:rsid w:val="00F44F5E"/>
    <w:rsid w:val="00F44FAC"/>
    <w:rsid w:val="00F450DD"/>
    <w:rsid w:val="00F450F9"/>
    <w:rsid w:val="00F45159"/>
    <w:rsid w:val="00F452BD"/>
    <w:rsid w:val="00F453D5"/>
    <w:rsid w:val="00F45427"/>
    <w:rsid w:val="00F45880"/>
    <w:rsid w:val="00F45A29"/>
    <w:rsid w:val="00F45AC6"/>
    <w:rsid w:val="00F45C9A"/>
    <w:rsid w:val="00F45D1A"/>
    <w:rsid w:val="00F45EBB"/>
    <w:rsid w:val="00F460D8"/>
    <w:rsid w:val="00F46227"/>
    <w:rsid w:val="00F464D9"/>
    <w:rsid w:val="00F46586"/>
    <w:rsid w:val="00F466D5"/>
    <w:rsid w:val="00F4695B"/>
    <w:rsid w:val="00F46A5A"/>
    <w:rsid w:val="00F46B25"/>
    <w:rsid w:val="00F46BE2"/>
    <w:rsid w:val="00F46DAD"/>
    <w:rsid w:val="00F46E51"/>
    <w:rsid w:val="00F46FC9"/>
    <w:rsid w:val="00F47112"/>
    <w:rsid w:val="00F47134"/>
    <w:rsid w:val="00F473D4"/>
    <w:rsid w:val="00F4751D"/>
    <w:rsid w:val="00F4771A"/>
    <w:rsid w:val="00F47876"/>
    <w:rsid w:val="00F47AAC"/>
    <w:rsid w:val="00F47C33"/>
    <w:rsid w:val="00F47DC7"/>
    <w:rsid w:val="00F47E6A"/>
    <w:rsid w:val="00F500E0"/>
    <w:rsid w:val="00F50269"/>
    <w:rsid w:val="00F503AE"/>
    <w:rsid w:val="00F5051C"/>
    <w:rsid w:val="00F5055B"/>
    <w:rsid w:val="00F50656"/>
    <w:rsid w:val="00F50826"/>
    <w:rsid w:val="00F50949"/>
    <w:rsid w:val="00F50A38"/>
    <w:rsid w:val="00F50ABB"/>
    <w:rsid w:val="00F50B2F"/>
    <w:rsid w:val="00F50E0D"/>
    <w:rsid w:val="00F50EA8"/>
    <w:rsid w:val="00F50FCA"/>
    <w:rsid w:val="00F51115"/>
    <w:rsid w:val="00F51194"/>
    <w:rsid w:val="00F514C2"/>
    <w:rsid w:val="00F514EA"/>
    <w:rsid w:val="00F51525"/>
    <w:rsid w:val="00F51565"/>
    <w:rsid w:val="00F51610"/>
    <w:rsid w:val="00F518F2"/>
    <w:rsid w:val="00F5193A"/>
    <w:rsid w:val="00F5193F"/>
    <w:rsid w:val="00F51A38"/>
    <w:rsid w:val="00F51A39"/>
    <w:rsid w:val="00F51DDE"/>
    <w:rsid w:val="00F51DE2"/>
    <w:rsid w:val="00F51E7A"/>
    <w:rsid w:val="00F51F89"/>
    <w:rsid w:val="00F51FD3"/>
    <w:rsid w:val="00F52056"/>
    <w:rsid w:val="00F524DE"/>
    <w:rsid w:val="00F5279F"/>
    <w:rsid w:val="00F5286A"/>
    <w:rsid w:val="00F52E8E"/>
    <w:rsid w:val="00F52F66"/>
    <w:rsid w:val="00F53062"/>
    <w:rsid w:val="00F5314C"/>
    <w:rsid w:val="00F531F7"/>
    <w:rsid w:val="00F53264"/>
    <w:rsid w:val="00F532D8"/>
    <w:rsid w:val="00F53427"/>
    <w:rsid w:val="00F53590"/>
    <w:rsid w:val="00F5364A"/>
    <w:rsid w:val="00F53774"/>
    <w:rsid w:val="00F538E0"/>
    <w:rsid w:val="00F53C74"/>
    <w:rsid w:val="00F53E38"/>
    <w:rsid w:val="00F54028"/>
    <w:rsid w:val="00F540E7"/>
    <w:rsid w:val="00F540F8"/>
    <w:rsid w:val="00F540F9"/>
    <w:rsid w:val="00F5410E"/>
    <w:rsid w:val="00F54250"/>
    <w:rsid w:val="00F5425A"/>
    <w:rsid w:val="00F5456B"/>
    <w:rsid w:val="00F546D6"/>
    <w:rsid w:val="00F546E7"/>
    <w:rsid w:val="00F54817"/>
    <w:rsid w:val="00F54844"/>
    <w:rsid w:val="00F548BE"/>
    <w:rsid w:val="00F54921"/>
    <w:rsid w:val="00F54A14"/>
    <w:rsid w:val="00F54D4D"/>
    <w:rsid w:val="00F54DDD"/>
    <w:rsid w:val="00F550F2"/>
    <w:rsid w:val="00F55129"/>
    <w:rsid w:val="00F5539C"/>
    <w:rsid w:val="00F5540E"/>
    <w:rsid w:val="00F55583"/>
    <w:rsid w:val="00F556B9"/>
    <w:rsid w:val="00F55709"/>
    <w:rsid w:val="00F55824"/>
    <w:rsid w:val="00F55B57"/>
    <w:rsid w:val="00F55CA2"/>
    <w:rsid w:val="00F55E97"/>
    <w:rsid w:val="00F561B8"/>
    <w:rsid w:val="00F561E5"/>
    <w:rsid w:val="00F56345"/>
    <w:rsid w:val="00F564A9"/>
    <w:rsid w:val="00F566C6"/>
    <w:rsid w:val="00F5686D"/>
    <w:rsid w:val="00F5687A"/>
    <w:rsid w:val="00F56CF4"/>
    <w:rsid w:val="00F56EB3"/>
    <w:rsid w:val="00F56EFB"/>
    <w:rsid w:val="00F57054"/>
    <w:rsid w:val="00F5707F"/>
    <w:rsid w:val="00F571BF"/>
    <w:rsid w:val="00F572B3"/>
    <w:rsid w:val="00F57346"/>
    <w:rsid w:val="00F575C7"/>
    <w:rsid w:val="00F5787B"/>
    <w:rsid w:val="00F57989"/>
    <w:rsid w:val="00F579A7"/>
    <w:rsid w:val="00F57A39"/>
    <w:rsid w:val="00F57AF6"/>
    <w:rsid w:val="00F57B29"/>
    <w:rsid w:val="00F57B51"/>
    <w:rsid w:val="00F57C9B"/>
    <w:rsid w:val="00F57D1B"/>
    <w:rsid w:val="00F57D22"/>
    <w:rsid w:val="00F57F6D"/>
    <w:rsid w:val="00F602BB"/>
    <w:rsid w:val="00F60792"/>
    <w:rsid w:val="00F6090A"/>
    <w:rsid w:val="00F60914"/>
    <w:rsid w:val="00F6092E"/>
    <w:rsid w:val="00F60ACF"/>
    <w:rsid w:val="00F60B20"/>
    <w:rsid w:val="00F60B5D"/>
    <w:rsid w:val="00F60C6D"/>
    <w:rsid w:val="00F612F4"/>
    <w:rsid w:val="00F61807"/>
    <w:rsid w:val="00F61825"/>
    <w:rsid w:val="00F61896"/>
    <w:rsid w:val="00F61970"/>
    <w:rsid w:val="00F61C21"/>
    <w:rsid w:val="00F61CD6"/>
    <w:rsid w:val="00F61D8F"/>
    <w:rsid w:val="00F61DAC"/>
    <w:rsid w:val="00F61F27"/>
    <w:rsid w:val="00F61F2B"/>
    <w:rsid w:val="00F6206D"/>
    <w:rsid w:val="00F62115"/>
    <w:rsid w:val="00F62312"/>
    <w:rsid w:val="00F623F8"/>
    <w:rsid w:val="00F6242D"/>
    <w:rsid w:val="00F62593"/>
    <w:rsid w:val="00F625C3"/>
    <w:rsid w:val="00F627E7"/>
    <w:rsid w:val="00F6286F"/>
    <w:rsid w:val="00F62A17"/>
    <w:rsid w:val="00F62AB1"/>
    <w:rsid w:val="00F62B31"/>
    <w:rsid w:val="00F62B95"/>
    <w:rsid w:val="00F62D52"/>
    <w:rsid w:val="00F62D59"/>
    <w:rsid w:val="00F62DEF"/>
    <w:rsid w:val="00F62EBF"/>
    <w:rsid w:val="00F62EC9"/>
    <w:rsid w:val="00F63088"/>
    <w:rsid w:val="00F633B4"/>
    <w:rsid w:val="00F6362F"/>
    <w:rsid w:val="00F63652"/>
    <w:rsid w:val="00F636F8"/>
    <w:rsid w:val="00F6385B"/>
    <w:rsid w:val="00F639FF"/>
    <w:rsid w:val="00F63A1F"/>
    <w:rsid w:val="00F63B79"/>
    <w:rsid w:val="00F63BF6"/>
    <w:rsid w:val="00F63C4A"/>
    <w:rsid w:val="00F63CDE"/>
    <w:rsid w:val="00F63D9F"/>
    <w:rsid w:val="00F63F92"/>
    <w:rsid w:val="00F64049"/>
    <w:rsid w:val="00F64085"/>
    <w:rsid w:val="00F6451C"/>
    <w:rsid w:val="00F645A0"/>
    <w:rsid w:val="00F64621"/>
    <w:rsid w:val="00F648D4"/>
    <w:rsid w:val="00F64B95"/>
    <w:rsid w:val="00F64BDA"/>
    <w:rsid w:val="00F64BE5"/>
    <w:rsid w:val="00F64D57"/>
    <w:rsid w:val="00F64EAF"/>
    <w:rsid w:val="00F64EB4"/>
    <w:rsid w:val="00F64EC7"/>
    <w:rsid w:val="00F6517A"/>
    <w:rsid w:val="00F6521A"/>
    <w:rsid w:val="00F65230"/>
    <w:rsid w:val="00F65248"/>
    <w:rsid w:val="00F65299"/>
    <w:rsid w:val="00F652AF"/>
    <w:rsid w:val="00F652C3"/>
    <w:rsid w:val="00F6534D"/>
    <w:rsid w:val="00F6563A"/>
    <w:rsid w:val="00F65679"/>
    <w:rsid w:val="00F6579E"/>
    <w:rsid w:val="00F65850"/>
    <w:rsid w:val="00F658C5"/>
    <w:rsid w:val="00F65979"/>
    <w:rsid w:val="00F65C85"/>
    <w:rsid w:val="00F65F63"/>
    <w:rsid w:val="00F660ED"/>
    <w:rsid w:val="00F660FA"/>
    <w:rsid w:val="00F66287"/>
    <w:rsid w:val="00F66482"/>
    <w:rsid w:val="00F6658B"/>
    <w:rsid w:val="00F666AD"/>
    <w:rsid w:val="00F66A49"/>
    <w:rsid w:val="00F66A4E"/>
    <w:rsid w:val="00F66AD0"/>
    <w:rsid w:val="00F66C06"/>
    <w:rsid w:val="00F66D22"/>
    <w:rsid w:val="00F66DB4"/>
    <w:rsid w:val="00F66E4B"/>
    <w:rsid w:val="00F6709E"/>
    <w:rsid w:val="00F671B6"/>
    <w:rsid w:val="00F671C1"/>
    <w:rsid w:val="00F6734C"/>
    <w:rsid w:val="00F6755F"/>
    <w:rsid w:val="00F67815"/>
    <w:rsid w:val="00F6785C"/>
    <w:rsid w:val="00F679AF"/>
    <w:rsid w:val="00F67A20"/>
    <w:rsid w:val="00F67B89"/>
    <w:rsid w:val="00F67F33"/>
    <w:rsid w:val="00F67FB3"/>
    <w:rsid w:val="00F67FC1"/>
    <w:rsid w:val="00F70055"/>
    <w:rsid w:val="00F701A6"/>
    <w:rsid w:val="00F701DD"/>
    <w:rsid w:val="00F7023F"/>
    <w:rsid w:val="00F70396"/>
    <w:rsid w:val="00F703D0"/>
    <w:rsid w:val="00F70510"/>
    <w:rsid w:val="00F70890"/>
    <w:rsid w:val="00F708F7"/>
    <w:rsid w:val="00F70BED"/>
    <w:rsid w:val="00F70C2E"/>
    <w:rsid w:val="00F70C97"/>
    <w:rsid w:val="00F70D13"/>
    <w:rsid w:val="00F70E8A"/>
    <w:rsid w:val="00F71028"/>
    <w:rsid w:val="00F710C5"/>
    <w:rsid w:val="00F7118B"/>
    <w:rsid w:val="00F711F8"/>
    <w:rsid w:val="00F7135F"/>
    <w:rsid w:val="00F7149B"/>
    <w:rsid w:val="00F71726"/>
    <w:rsid w:val="00F7179B"/>
    <w:rsid w:val="00F71A54"/>
    <w:rsid w:val="00F71ADC"/>
    <w:rsid w:val="00F71BFB"/>
    <w:rsid w:val="00F71C94"/>
    <w:rsid w:val="00F71EF7"/>
    <w:rsid w:val="00F71FC4"/>
    <w:rsid w:val="00F721EE"/>
    <w:rsid w:val="00F7227D"/>
    <w:rsid w:val="00F7228D"/>
    <w:rsid w:val="00F722EA"/>
    <w:rsid w:val="00F72722"/>
    <w:rsid w:val="00F727B4"/>
    <w:rsid w:val="00F727B5"/>
    <w:rsid w:val="00F7292D"/>
    <w:rsid w:val="00F72A79"/>
    <w:rsid w:val="00F72A7D"/>
    <w:rsid w:val="00F7318C"/>
    <w:rsid w:val="00F731F4"/>
    <w:rsid w:val="00F73200"/>
    <w:rsid w:val="00F73438"/>
    <w:rsid w:val="00F73474"/>
    <w:rsid w:val="00F73722"/>
    <w:rsid w:val="00F73756"/>
    <w:rsid w:val="00F73929"/>
    <w:rsid w:val="00F73F1C"/>
    <w:rsid w:val="00F73F75"/>
    <w:rsid w:val="00F743FF"/>
    <w:rsid w:val="00F744AB"/>
    <w:rsid w:val="00F744F0"/>
    <w:rsid w:val="00F74503"/>
    <w:rsid w:val="00F7455D"/>
    <w:rsid w:val="00F7479A"/>
    <w:rsid w:val="00F74B2C"/>
    <w:rsid w:val="00F74BF2"/>
    <w:rsid w:val="00F74BF9"/>
    <w:rsid w:val="00F74CB1"/>
    <w:rsid w:val="00F74DC9"/>
    <w:rsid w:val="00F74E18"/>
    <w:rsid w:val="00F74F9D"/>
    <w:rsid w:val="00F75102"/>
    <w:rsid w:val="00F75341"/>
    <w:rsid w:val="00F753BF"/>
    <w:rsid w:val="00F755A3"/>
    <w:rsid w:val="00F755E5"/>
    <w:rsid w:val="00F75684"/>
    <w:rsid w:val="00F757D4"/>
    <w:rsid w:val="00F75968"/>
    <w:rsid w:val="00F75BF6"/>
    <w:rsid w:val="00F75C5D"/>
    <w:rsid w:val="00F75D54"/>
    <w:rsid w:val="00F75E28"/>
    <w:rsid w:val="00F76001"/>
    <w:rsid w:val="00F762CF"/>
    <w:rsid w:val="00F76303"/>
    <w:rsid w:val="00F764F0"/>
    <w:rsid w:val="00F76790"/>
    <w:rsid w:val="00F76977"/>
    <w:rsid w:val="00F76A3F"/>
    <w:rsid w:val="00F76C17"/>
    <w:rsid w:val="00F76D4D"/>
    <w:rsid w:val="00F76F5E"/>
    <w:rsid w:val="00F77286"/>
    <w:rsid w:val="00F772D8"/>
    <w:rsid w:val="00F774B1"/>
    <w:rsid w:val="00F774BE"/>
    <w:rsid w:val="00F776F7"/>
    <w:rsid w:val="00F77880"/>
    <w:rsid w:val="00F778A7"/>
    <w:rsid w:val="00F77C5E"/>
    <w:rsid w:val="00F8006C"/>
    <w:rsid w:val="00F80101"/>
    <w:rsid w:val="00F804A5"/>
    <w:rsid w:val="00F805A6"/>
    <w:rsid w:val="00F805B9"/>
    <w:rsid w:val="00F805FD"/>
    <w:rsid w:val="00F80FF9"/>
    <w:rsid w:val="00F81034"/>
    <w:rsid w:val="00F810B7"/>
    <w:rsid w:val="00F81274"/>
    <w:rsid w:val="00F812D2"/>
    <w:rsid w:val="00F81312"/>
    <w:rsid w:val="00F814A3"/>
    <w:rsid w:val="00F81522"/>
    <w:rsid w:val="00F81543"/>
    <w:rsid w:val="00F81711"/>
    <w:rsid w:val="00F81762"/>
    <w:rsid w:val="00F817D0"/>
    <w:rsid w:val="00F818A2"/>
    <w:rsid w:val="00F81B9D"/>
    <w:rsid w:val="00F81D8F"/>
    <w:rsid w:val="00F81EF9"/>
    <w:rsid w:val="00F81F28"/>
    <w:rsid w:val="00F81FAA"/>
    <w:rsid w:val="00F8224D"/>
    <w:rsid w:val="00F82271"/>
    <w:rsid w:val="00F82276"/>
    <w:rsid w:val="00F8264F"/>
    <w:rsid w:val="00F82709"/>
    <w:rsid w:val="00F82788"/>
    <w:rsid w:val="00F82919"/>
    <w:rsid w:val="00F82BAF"/>
    <w:rsid w:val="00F82EB7"/>
    <w:rsid w:val="00F82EE8"/>
    <w:rsid w:val="00F8323B"/>
    <w:rsid w:val="00F83372"/>
    <w:rsid w:val="00F83384"/>
    <w:rsid w:val="00F8342B"/>
    <w:rsid w:val="00F835E9"/>
    <w:rsid w:val="00F835F9"/>
    <w:rsid w:val="00F8363D"/>
    <w:rsid w:val="00F83792"/>
    <w:rsid w:val="00F837C5"/>
    <w:rsid w:val="00F83924"/>
    <w:rsid w:val="00F83A9D"/>
    <w:rsid w:val="00F83C0C"/>
    <w:rsid w:val="00F83CCA"/>
    <w:rsid w:val="00F83D6C"/>
    <w:rsid w:val="00F83D99"/>
    <w:rsid w:val="00F83DD7"/>
    <w:rsid w:val="00F84048"/>
    <w:rsid w:val="00F84110"/>
    <w:rsid w:val="00F84116"/>
    <w:rsid w:val="00F84241"/>
    <w:rsid w:val="00F84242"/>
    <w:rsid w:val="00F8442D"/>
    <w:rsid w:val="00F84498"/>
    <w:rsid w:val="00F844CA"/>
    <w:rsid w:val="00F845D5"/>
    <w:rsid w:val="00F84644"/>
    <w:rsid w:val="00F846CD"/>
    <w:rsid w:val="00F84A59"/>
    <w:rsid w:val="00F84AAA"/>
    <w:rsid w:val="00F84B18"/>
    <w:rsid w:val="00F84C47"/>
    <w:rsid w:val="00F84E8D"/>
    <w:rsid w:val="00F8520F"/>
    <w:rsid w:val="00F8523C"/>
    <w:rsid w:val="00F853B5"/>
    <w:rsid w:val="00F85751"/>
    <w:rsid w:val="00F85B8E"/>
    <w:rsid w:val="00F85C24"/>
    <w:rsid w:val="00F85C82"/>
    <w:rsid w:val="00F85D20"/>
    <w:rsid w:val="00F8604F"/>
    <w:rsid w:val="00F86175"/>
    <w:rsid w:val="00F86234"/>
    <w:rsid w:val="00F86365"/>
    <w:rsid w:val="00F8642B"/>
    <w:rsid w:val="00F86561"/>
    <w:rsid w:val="00F86B72"/>
    <w:rsid w:val="00F86BB2"/>
    <w:rsid w:val="00F86C99"/>
    <w:rsid w:val="00F86DBF"/>
    <w:rsid w:val="00F86E2E"/>
    <w:rsid w:val="00F86EE1"/>
    <w:rsid w:val="00F87134"/>
    <w:rsid w:val="00F8722B"/>
    <w:rsid w:val="00F872CB"/>
    <w:rsid w:val="00F8747F"/>
    <w:rsid w:val="00F8749B"/>
    <w:rsid w:val="00F874DE"/>
    <w:rsid w:val="00F87640"/>
    <w:rsid w:val="00F87846"/>
    <w:rsid w:val="00F879FF"/>
    <w:rsid w:val="00F87B87"/>
    <w:rsid w:val="00F87C2F"/>
    <w:rsid w:val="00F87C78"/>
    <w:rsid w:val="00F87CB2"/>
    <w:rsid w:val="00F87CDD"/>
    <w:rsid w:val="00F87D32"/>
    <w:rsid w:val="00F90063"/>
    <w:rsid w:val="00F90088"/>
    <w:rsid w:val="00F90348"/>
    <w:rsid w:val="00F90442"/>
    <w:rsid w:val="00F90799"/>
    <w:rsid w:val="00F907F1"/>
    <w:rsid w:val="00F90837"/>
    <w:rsid w:val="00F909B8"/>
    <w:rsid w:val="00F909EC"/>
    <w:rsid w:val="00F90BA4"/>
    <w:rsid w:val="00F90BCC"/>
    <w:rsid w:val="00F90C89"/>
    <w:rsid w:val="00F90E8A"/>
    <w:rsid w:val="00F914C7"/>
    <w:rsid w:val="00F915D1"/>
    <w:rsid w:val="00F91AA5"/>
    <w:rsid w:val="00F91B24"/>
    <w:rsid w:val="00F91C08"/>
    <w:rsid w:val="00F91DD7"/>
    <w:rsid w:val="00F91E1F"/>
    <w:rsid w:val="00F920F0"/>
    <w:rsid w:val="00F9221A"/>
    <w:rsid w:val="00F923C6"/>
    <w:rsid w:val="00F923EB"/>
    <w:rsid w:val="00F9250A"/>
    <w:rsid w:val="00F9269D"/>
    <w:rsid w:val="00F928DE"/>
    <w:rsid w:val="00F92A72"/>
    <w:rsid w:val="00F92B17"/>
    <w:rsid w:val="00F92D6F"/>
    <w:rsid w:val="00F92F74"/>
    <w:rsid w:val="00F93207"/>
    <w:rsid w:val="00F932F3"/>
    <w:rsid w:val="00F93460"/>
    <w:rsid w:val="00F935E3"/>
    <w:rsid w:val="00F9384F"/>
    <w:rsid w:val="00F9386B"/>
    <w:rsid w:val="00F93B87"/>
    <w:rsid w:val="00F93B98"/>
    <w:rsid w:val="00F93C52"/>
    <w:rsid w:val="00F93F82"/>
    <w:rsid w:val="00F93F86"/>
    <w:rsid w:val="00F94052"/>
    <w:rsid w:val="00F940A6"/>
    <w:rsid w:val="00F9427A"/>
    <w:rsid w:val="00F943FD"/>
    <w:rsid w:val="00F94564"/>
    <w:rsid w:val="00F9474F"/>
    <w:rsid w:val="00F94898"/>
    <w:rsid w:val="00F9490A"/>
    <w:rsid w:val="00F94A73"/>
    <w:rsid w:val="00F94C78"/>
    <w:rsid w:val="00F94F03"/>
    <w:rsid w:val="00F94FEF"/>
    <w:rsid w:val="00F953D1"/>
    <w:rsid w:val="00F95875"/>
    <w:rsid w:val="00F95927"/>
    <w:rsid w:val="00F95A09"/>
    <w:rsid w:val="00F95BF5"/>
    <w:rsid w:val="00F95C0F"/>
    <w:rsid w:val="00F95C19"/>
    <w:rsid w:val="00F95D68"/>
    <w:rsid w:val="00F960BA"/>
    <w:rsid w:val="00F96542"/>
    <w:rsid w:val="00F965A7"/>
    <w:rsid w:val="00F9671E"/>
    <w:rsid w:val="00F9672F"/>
    <w:rsid w:val="00F9685D"/>
    <w:rsid w:val="00F96A1E"/>
    <w:rsid w:val="00F96A9D"/>
    <w:rsid w:val="00F96AC0"/>
    <w:rsid w:val="00F96B50"/>
    <w:rsid w:val="00F96DDC"/>
    <w:rsid w:val="00F9711C"/>
    <w:rsid w:val="00F97148"/>
    <w:rsid w:val="00F97411"/>
    <w:rsid w:val="00F97C22"/>
    <w:rsid w:val="00F97C75"/>
    <w:rsid w:val="00F97E01"/>
    <w:rsid w:val="00FA020C"/>
    <w:rsid w:val="00FA030D"/>
    <w:rsid w:val="00FA03AE"/>
    <w:rsid w:val="00FA0595"/>
    <w:rsid w:val="00FA0899"/>
    <w:rsid w:val="00FA0AAD"/>
    <w:rsid w:val="00FA0CAC"/>
    <w:rsid w:val="00FA0E9D"/>
    <w:rsid w:val="00FA0E9F"/>
    <w:rsid w:val="00FA0F55"/>
    <w:rsid w:val="00FA1373"/>
    <w:rsid w:val="00FA1511"/>
    <w:rsid w:val="00FA1777"/>
    <w:rsid w:val="00FA1801"/>
    <w:rsid w:val="00FA1847"/>
    <w:rsid w:val="00FA19FE"/>
    <w:rsid w:val="00FA1A00"/>
    <w:rsid w:val="00FA1C57"/>
    <w:rsid w:val="00FA1D1F"/>
    <w:rsid w:val="00FA1F42"/>
    <w:rsid w:val="00FA2141"/>
    <w:rsid w:val="00FA21C8"/>
    <w:rsid w:val="00FA2602"/>
    <w:rsid w:val="00FA272A"/>
    <w:rsid w:val="00FA274D"/>
    <w:rsid w:val="00FA2760"/>
    <w:rsid w:val="00FA2AB7"/>
    <w:rsid w:val="00FA2B5E"/>
    <w:rsid w:val="00FA2BAB"/>
    <w:rsid w:val="00FA2BD0"/>
    <w:rsid w:val="00FA2BFE"/>
    <w:rsid w:val="00FA2C70"/>
    <w:rsid w:val="00FA2E07"/>
    <w:rsid w:val="00FA2E20"/>
    <w:rsid w:val="00FA2EA1"/>
    <w:rsid w:val="00FA3047"/>
    <w:rsid w:val="00FA3132"/>
    <w:rsid w:val="00FA3473"/>
    <w:rsid w:val="00FA3488"/>
    <w:rsid w:val="00FA3666"/>
    <w:rsid w:val="00FA36A2"/>
    <w:rsid w:val="00FA381A"/>
    <w:rsid w:val="00FA3857"/>
    <w:rsid w:val="00FA387A"/>
    <w:rsid w:val="00FA38F3"/>
    <w:rsid w:val="00FA3960"/>
    <w:rsid w:val="00FA3A6D"/>
    <w:rsid w:val="00FA3AB7"/>
    <w:rsid w:val="00FA3AD5"/>
    <w:rsid w:val="00FA3B47"/>
    <w:rsid w:val="00FA3B8F"/>
    <w:rsid w:val="00FA3BE2"/>
    <w:rsid w:val="00FA3E3E"/>
    <w:rsid w:val="00FA3EF3"/>
    <w:rsid w:val="00FA3FEC"/>
    <w:rsid w:val="00FA4093"/>
    <w:rsid w:val="00FA40C4"/>
    <w:rsid w:val="00FA40FF"/>
    <w:rsid w:val="00FA436A"/>
    <w:rsid w:val="00FA4386"/>
    <w:rsid w:val="00FA4766"/>
    <w:rsid w:val="00FA47BD"/>
    <w:rsid w:val="00FA481C"/>
    <w:rsid w:val="00FA492B"/>
    <w:rsid w:val="00FA4A78"/>
    <w:rsid w:val="00FA4AD3"/>
    <w:rsid w:val="00FA4AFC"/>
    <w:rsid w:val="00FA4CB5"/>
    <w:rsid w:val="00FA4D9D"/>
    <w:rsid w:val="00FA4FE1"/>
    <w:rsid w:val="00FA5034"/>
    <w:rsid w:val="00FA53EF"/>
    <w:rsid w:val="00FA55D1"/>
    <w:rsid w:val="00FA55F5"/>
    <w:rsid w:val="00FA581E"/>
    <w:rsid w:val="00FA5958"/>
    <w:rsid w:val="00FA5ADE"/>
    <w:rsid w:val="00FA5BA0"/>
    <w:rsid w:val="00FA5C3A"/>
    <w:rsid w:val="00FA5C5C"/>
    <w:rsid w:val="00FA5E7F"/>
    <w:rsid w:val="00FA5F7D"/>
    <w:rsid w:val="00FA60F4"/>
    <w:rsid w:val="00FA640D"/>
    <w:rsid w:val="00FA64BF"/>
    <w:rsid w:val="00FA6538"/>
    <w:rsid w:val="00FA6567"/>
    <w:rsid w:val="00FA65A3"/>
    <w:rsid w:val="00FA65CB"/>
    <w:rsid w:val="00FA660D"/>
    <w:rsid w:val="00FA68A4"/>
    <w:rsid w:val="00FA6973"/>
    <w:rsid w:val="00FA6AD6"/>
    <w:rsid w:val="00FA6E18"/>
    <w:rsid w:val="00FA6EC4"/>
    <w:rsid w:val="00FA6EDA"/>
    <w:rsid w:val="00FA712D"/>
    <w:rsid w:val="00FA7215"/>
    <w:rsid w:val="00FA72C2"/>
    <w:rsid w:val="00FA730D"/>
    <w:rsid w:val="00FA749A"/>
    <w:rsid w:val="00FA765A"/>
    <w:rsid w:val="00FA7675"/>
    <w:rsid w:val="00FA77C1"/>
    <w:rsid w:val="00FA7817"/>
    <w:rsid w:val="00FA7A7C"/>
    <w:rsid w:val="00FA7A81"/>
    <w:rsid w:val="00FA7B65"/>
    <w:rsid w:val="00FA7B8A"/>
    <w:rsid w:val="00FA7E73"/>
    <w:rsid w:val="00FA7EDF"/>
    <w:rsid w:val="00FA7FC9"/>
    <w:rsid w:val="00FB019D"/>
    <w:rsid w:val="00FB0239"/>
    <w:rsid w:val="00FB0462"/>
    <w:rsid w:val="00FB04FE"/>
    <w:rsid w:val="00FB0630"/>
    <w:rsid w:val="00FB07C4"/>
    <w:rsid w:val="00FB07E5"/>
    <w:rsid w:val="00FB0963"/>
    <w:rsid w:val="00FB0CAC"/>
    <w:rsid w:val="00FB0D7F"/>
    <w:rsid w:val="00FB0E31"/>
    <w:rsid w:val="00FB0EE2"/>
    <w:rsid w:val="00FB119D"/>
    <w:rsid w:val="00FB11A5"/>
    <w:rsid w:val="00FB12A5"/>
    <w:rsid w:val="00FB12DB"/>
    <w:rsid w:val="00FB148F"/>
    <w:rsid w:val="00FB1572"/>
    <w:rsid w:val="00FB15E0"/>
    <w:rsid w:val="00FB16AF"/>
    <w:rsid w:val="00FB183D"/>
    <w:rsid w:val="00FB1928"/>
    <w:rsid w:val="00FB1960"/>
    <w:rsid w:val="00FB19C2"/>
    <w:rsid w:val="00FB19F1"/>
    <w:rsid w:val="00FB1A6A"/>
    <w:rsid w:val="00FB1C36"/>
    <w:rsid w:val="00FB1E50"/>
    <w:rsid w:val="00FB1E9A"/>
    <w:rsid w:val="00FB2036"/>
    <w:rsid w:val="00FB2226"/>
    <w:rsid w:val="00FB2337"/>
    <w:rsid w:val="00FB248C"/>
    <w:rsid w:val="00FB2516"/>
    <w:rsid w:val="00FB2695"/>
    <w:rsid w:val="00FB2739"/>
    <w:rsid w:val="00FB281B"/>
    <w:rsid w:val="00FB284D"/>
    <w:rsid w:val="00FB2857"/>
    <w:rsid w:val="00FB2972"/>
    <w:rsid w:val="00FB2990"/>
    <w:rsid w:val="00FB2993"/>
    <w:rsid w:val="00FB2AB1"/>
    <w:rsid w:val="00FB2AB5"/>
    <w:rsid w:val="00FB2B75"/>
    <w:rsid w:val="00FB2B8E"/>
    <w:rsid w:val="00FB2C8A"/>
    <w:rsid w:val="00FB2F65"/>
    <w:rsid w:val="00FB3151"/>
    <w:rsid w:val="00FB3297"/>
    <w:rsid w:val="00FB33D7"/>
    <w:rsid w:val="00FB3490"/>
    <w:rsid w:val="00FB34C7"/>
    <w:rsid w:val="00FB3559"/>
    <w:rsid w:val="00FB37C8"/>
    <w:rsid w:val="00FB3B0A"/>
    <w:rsid w:val="00FB3F38"/>
    <w:rsid w:val="00FB407D"/>
    <w:rsid w:val="00FB412E"/>
    <w:rsid w:val="00FB4240"/>
    <w:rsid w:val="00FB444D"/>
    <w:rsid w:val="00FB4568"/>
    <w:rsid w:val="00FB479B"/>
    <w:rsid w:val="00FB47BA"/>
    <w:rsid w:val="00FB489E"/>
    <w:rsid w:val="00FB4985"/>
    <w:rsid w:val="00FB49E9"/>
    <w:rsid w:val="00FB4B90"/>
    <w:rsid w:val="00FB4D40"/>
    <w:rsid w:val="00FB5036"/>
    <w:rsid w:val="00FB5040"/>
    <w:rsid w:val="00FB5067"/>
    <w:rsid w:val="00FB506C"/>
    <w:rsid w:val="00FB52B4"/>
    <w:rsid w:val="00FB5333"/>
    <w:rsid w:val="00FB5345"/>
    <w:rsid w:val="00FB53F8"/>
    <w:rsid w:val="00FB556D"/>
    <w:rsid w:val="00FB5603"/>
    <w:rsid w:val="00FB5885"/>
    <w:rsid w:val="00FB58FE"/>
    <w:rsid w:val="00FB5ABA"/>
    <w:rsid w:val="00FB5B9E"/>
    <w:rsid w:val="00FB5D53"/>
    <w:rsid w:val="00FB5E2D"/>
    <w:rsid w:val="00FB5E5C"/>
    <w:rsid w:val="00FB5E98"/>
    <w:rsid w:val="00FB5EBF"/>
    <w:rsid w:val="00FB5F66"/>
    <w:rsid w:val="00FB6160"/>
    <w:rsid w:val="00FB625F"/>
    <w:rsid w:val="00FB6678"/>
    <w:rsid w:val="00FB685C"/>
    <w:rsid w:val="00FB6B38"/>
    <w:rsid w:val="00FB6DCB"/>
    <w:rsid w:val="00FB6EF3"/>
    <w:rsid w:val="00FB743F"/>
    <w:rsid w:val="00FB7484"/>
    <w:rsid w:val="00FB75A8"/>
    <w:rsid w:val="00FB75D6"/>
    <w:rsid w:val="00FB75F2"/>
    <w:rsid w:val="00FB7643"/>
    <w:rsid w:val="00FB76CA"/>
    <w:rsid w:val="00FB77F0"/>
    <w:rsid w:val="00FB7886"/>
    <w:rsid w:val="00FB7A08"/>
    <w:rsid w:val="00FB7FBE"/>
    <w:rsid w:val="00FB7FFA"/>
    <w:rsid w:val="00FC0048"/>
    <w:rsid w:val="00FC01A4"/>
    <w:rsid w:val="00FC0594"/>
    <w:rsid w:val="00FC05AD"/>
    <w:rsid w:val="00FC09B0"/>
    <w:rsid w:val="00FC0CEB"/>
    <w:rsid w:val="00FC1074"/>
    <w:rsid w:val="00FC1078"/>
    <w:rsid w:val="00FC1152"/>
    <w:rsid w:val="00FC11D9"/>
    <w:rsid w:val="00FC138A"/>
    <w:rsid w:val="00FC13BA"/>
    <w:rsid w:val="00FC13CA"/>
    <w:rsid w:val="00FC1469"/>
    <w:rsid w:val="00FC1505"/>
    <w:rsid w:val="00FC1643"/>
    <w:rsid w:val="00FC197B"/>
    <w:rsid w:val="00FC19C4"/>
    <w:rsid w:val="00FC1A2E"/>
    <w:rsid w:val="00FC1B59"/>
    <w:rsid w:val="00FC1B89"/>
    <w:rsid w:val="00FC1D0E"/>
    <w:rsid w:val="00FC1EDC"/>
    <w:rsid w:val="00FC1EE9"/>
    <w:rsid w:val="00FC2048"/>
    <w:rsid w:val="00FC2166"/>
    <w:rsid w:val="00FC23FC"/>
    <w:rsid w:val="00FC2504"/>
    <w:rsid w:val="00FC251B"/>
    <w:rsid w:val="00FC2AD7"/>
    <w:rsid w:val="00FC2ADA"/>
    <w:rsid w:val="00FC2C6D"/>
    <w:rsid w:val="00FC2CEC"/>
    <w:rsid w:val="00FC2EB7"/>
    <w:rsid w:val="00FC2F31"/>
    <w:rsid w:val="00FC2FE5"/>
    <w:rsid w:val="00FC3218"/>
    <w:rsid w:val="00FC3388"/>
    <w:rsid w:val="00FC343D"/>
    <w:rsid w:val="00FC36E4"/>
    <w:rsid w:val="00FC37C1"/>
    <w:rsid w:val="00FC37EF"/>
    <w:rsid w:val="00FC3B3C"/>
    <w:rsid w:val="00FC3BCE"/>
    <w:rsid w:val="00FC3D26"/>
    <w:rsid w:val="00FC3D5F"/>
    <w:rsid w:val="00FC3DC3"/>
    <w:rsid w:val="00FC3E4F"/>
    <w:rsid w:val="00FC3EB6"/>
    <w:rsid w:val="00FC3FBE"/>
    <w:rsid w:val="00FC4073"/>
    <w:rsid w:val="00FC4168"/>
    <w:rsid w:val="00FC417B"/>
    <w:rsid w:val="00FC424A"/>
    <w:rsid w:val="00FC4270"/>
    <w:rsid w:val="00FC4677"/>
    <w:rsid w:val="00FC46C6"/>
    <w:rsid w:val="00FC4896"/>
    <w:rsid w:val="00FC4A4A"/>
    <w:rsid w:val="00FC4C27"/>
    <w:rsid w:val="00FC4DAF"/>
    <w:rsid w:val="00FC4E14"/>
    <w:rsid w:val="00FC506B"/>
    <w:rsid w:val="00FC50C2"/>
    <w:rsid w:val="00FC513E"/>
    <w:rsid w:val="00FC52A2"/>
    <w:rsid w:val="00FC548A"/>
    <w:rsid w:val="00FC5600"/>
    <w:rsid w:val="00FC5607"/>
    <w:rsid w:val="00FC5645"/>
    <w:rsid w:val="00FC59FE"/>
    <w:rsid w:val="00FC5A3C"/>
    <w:rsid w:val="00FC5C1F"/>
    <w:rsid w:val="00FC5C9B"/>
    <w:rsid w:val="00FC5D0C"/>
    <w:rsid w:val="00FC5D98"/>
    <w:rsid w:val="00FC5FA1"/>
    <w:rsid w:val="00FC610B"/>
    <w:rsid w:val="00FC64BE"/>
    <w:rsid w:val="00FC654F"/>
    <w:rsid w:val="00FC65FF"/>
    <w:rsid w:val="00FC6602"/>
    <w:rsid w:val="00FC6624"/>
    <w:rsid w:val="00FC69E8"/>
    <w:rsid w:val="00FC6CE9"/>
    <w:rsid w:val="00FC6DCB"/>
    <w:rsid w:val="00FC6DE4"/>
    <w:rsid w:val="00FC6EF2"/>
    <w:rsid w:val="00FC72F2"/>
    <w:rsid w:val="00FC7310"/>
    <w:rsid w:val="00FC76EC"/>
    <w:rsid w:val="00FC781D"/>
    <w:rsid w:val="00FC7839"/>
    <w:rsid w:val="00FC785D"/>
    <w:rsid w:val="00FC7A44"/>
    <w:rsid w:val="00FC7A52"/>
    <w:rsid w:val="00FC7AB0"/>
    <w:rsid w:val="00FC7ABF"/>
    <w:rsid w:val="00FC7B39"/>
    <w:rsid w:val="00FC7BC3"/>
    <w:rsid w:val="00FC7C92"/>
    <w:rsid w:val="00FC7F99"/>
    <w:rsid w:val="00FC7FF0"/>
    <w:rsid w:val="00FC7FF6"/>
    <w:rsid w:val="00FD039E"/>
    <w:rsid w:val="00FD042D"/>
    <w:rsid w:val="00FD0438"/>
    <w:rsid w:val="00FD06A2"/>
    <w:rsid w:val="00FD0825"/>
    <w:rsid w:val="00FD0921"/>
    <w:rsid w:val="00FD0AA0"/>
    <w:rsid w:val="00FD0ADC"/>
    <w:rsid w:val="00FD0D46"/>
    <w:rsid w:val="00FD0DB1"/>
    <w:rsid w:val="00FD0DD9"/>
    <w:rsid w:val="00FD0E2D"/>
    <w:rsid w:val="00FD0E90"/>
    <w:rsid w:val="00FD1157"/>
    <w:rsid w:val="00FD11A4"/>
    <w:rsid w:val="00FD13A1"/>
    <w:rsid w:val="00FD13DD"/>
    <w:rsid w:val="00FD1425"/>
    <w:rsid w:val="00FD1646"/>
    <w:rsid w:val="00FD172D"/>
    <w:rsid w:val="00FD17C6"/>
    <w:rsid w:val="00FD1AB1"/>
    <w:rsid w:val="00FD1ACD"/>
    <w:rsid w:val="00FD1D1C"/>
    <w:rsid w:val="00FD1D63"/>
    <w:rsid w:val="00FD1EAB"/>
    <w:rsid w:val="00FD1F72"/>
    <w:rsid w:val="00FD1F75"/>
    <w:rsid w:val="00FD1FA2"/>
    <w:rsid w:val="00FD1FC5"/>
    <w:rsid w:val="00FD200E"/>
    <w:rsid w:val="00FD203A"/>
    <w:rsid w:val="00FD24C5"/>
    <w:rsid w:val="00FD2600"/>
    <w:rsid w:val="00FD260F"/>
    <w:rsid w:val="00FD2814"/>
    <w:rsid w:val="00FD28A7"/>
    <w:rsid w:val="00FD2916"/>
    <w:rsid w:val="00FD2977"/>
    <w:rsid w:val="00FD299C"/>
    <w:rsid w:val="00FD2B76"/>
    <w:rsid w:val="00FD2F7C"/>
    <w:rsid w:val="00FD2F7F"/>
    <w:rsid w:val="00FD31EA"/>
    <w:rsid w:val="00FD33A3"/>
    <w:rsid w:val="00FD356A"/>
    <w:rsid w:val="00FD36D7"/>
    <w:rsid w:val="00FD3713"/>
    <w:rsid w:val="00FD38A8"/>
    <w:rsid w:val="00FD38AE"/>
    <w:rsid w:val="00FD397C"/>
    <w:rsid w:val="00FD3ADF"/>
    <w:rsid w:val="00FD3B47"/>
    <w:rsid w:val="00FD3C71"/>
    <w:rsid w:val="00FD3CDF"/>
    <w:rsid w:val="00FD3D40"/>
    <w:rsid w:val="00FD3DDB"/>
    <w:rsid w:val="00FD3E41"/>
    <w:rsid w:val="00FD3F6E"/>
    <w:rsid w:val="00FD3FE8"/>
    <w:rsid w:val="00FD4142"/>
    <w:rsid w:val="00FD415B"/>
    <w:rsid w:val="00FD42FB"/>
    <w:rsid w:val="00FD440C"/>
    <w:rsid w:val="00FD44C9"/>
    <w:rsid w:val="00FD47BC"/>
    <w:rsid w:val="00FD4A1C"/>
    <w:rsid w:val="00FD4C82"/>
    <w:rsid w:val="00FD4F1F"/>
    <w:rsid w:val="00FD4F39"/>
    <w:rsid w:val="00FD509D"/>
    <w:rsid w:val="00FD50BD"/>
    <w:rsid w:val="00FD5111"/>
    <w:rsid w:val="00FD51A9"/>
    <w:rsid w:val="00FD5357"/>
    <w:rsid w:val="00FD53D5"/>
    <w:rsid w:val="00FD55BD"/>
    <w:rsid w:val="00FD582E"/>
    <w:rsid w:val="00FD58AC"/>
    <w:rsid w:val="00FD594E"/>
    <w:rsid w:val="00FD5D09"/>
    <w:rsid w:val="00FD5D0B"/>
    <w:rsid w:val="00FD5F02"/>
    <w:rsid w:val="00FD5F58"/>
    <w:rsid w:val="00FD5F90"/>
    <w:rsid w:val="00FD60CD"/>
    <w:rsid w:val="00FD6124"/>
    <w:rsid w:val="00FD61CC"/>
    <w:rsid w:val="00FD633D"/>
    <w:rsid w:val="00FD6426"/>
    <w:rsid w:val="00FD65CB"/>
    <w:rsid w:val="00FD65EB"/>
    <w:rsid w:val="00FD6A9A"/>
    <w:rsid w:val="00FD6ACB"/>
    <w:rsid w:val="00FD6BAF"/>
    <w:rsid w:val="00FD6C18"/>
    <w:rsid w:val="00FD6D82"/>
    <w:rsid w:val="00FD6DCE"/>
    <w:rsid w:val="00FD6F72"/>
    <w:rsid w:val="00FD6FF0"/>
    <w:rsid w:val="00FD7115"/>
    <w:rsid w:val="00FD712E"/>
    <w:rsid w:val="00FD71C5"/>
    <w:rsid w:val="00FD7247"/>
    <w:rsid w:val="00FD7250"/>
    <w:rsid w:val="00FD73B5"/>
    <w:rsid w:val="00FD7565"/>
    <w:rsid w:val="00FD7683"/>
    <w:rsid w:val="00FD77AA"/>
    <w:rsid w:val="00FD7D4D"/>
    <w:rsid w:val="00FD7DEF"/>
    <w:rsid w:val="00FD7EAB"/>
    <w:rsid w:val="00FD7EEC"/>
    <w:rsid w:val="00FE0007"/>
    <w:rsid w:val="00FE00F4"/>
    <w:rsid w:val="00FE0254"/>
    <w:rsid w:val="00FE02EE"/>
    <w:rsid w:val="00FE036E"/>
    <w:rsid w:val="00FE0621"/>
    <w:rsid w:val="00FE0727"/>
    <w:rsid w:val="00FE0771"/>
    <w:rsid w:val="00FE078D"/>
    <w:rsid w:val="00FE082F"/>
    <w:rsid w:val="00FE0B5D"/>
    <w:rsid w:val="00FE0C0D"/>
    <w:rsid w:val="00FE0C3A"/>
    <w:rsid w:val="00FE0D34"/>
    <w:rsid w:val="00FE0EB3"/>
    <w:rsid w:val="00FE0F4F"/>
    <w:rsid w:val="00FE103B"/>
    <w:rsid w:val="00FE112E"/>
    <w:rsid w:val="00FE11C3"/>
    <w:rsid w:val="00FE1295"/>
    <w:rsid w:val="00FE13DF"/>
    <w:rsid w:val="00FE162A"/>
    <w:rsid w:val="00FE1632"/>
    <w:rsid w:val="00FE16D5"/>
    <w:rsid w:val="00FE16EA"/>
    <w:rsid w:val="00FE175F"/>
    <w:rsid w:val="00FE1760"/>
    <w:rsid w:val="00FE17AB"/>
    <w:rsid w:val="00FE1A28"/>
    <w:rsid w:val="00FE1C99"/>
    <w:rsid w:val="00FE1CD9"/>
    <w:rsid w:val="00FE1E24"/>
    <w:rsid w:val="00FE1F70"/>
    <w:rsid w:val="00FE1FF2"/>
    <w:rsid w:val="00FE22B4"/>
    <w:rsid w:val="00FE2310"/>
    <w:rsid w:val="00FE23DE"/>
    <w:rsid w:val="00FE25E0"/>
    <w:rsid w:val="00FE269F"/>
    <w:rsid w:val="00FE26D5"/>
    <w:rsid w:val="00FE272C"/>
    <w:rsid w:val="00FE285B"/>
    <w:rsid w:val="00FE2955"/>
    <w:rsid w:val="00FE29BF"/>
    <w:rsid w:val="00FE2C56"/>
    <w:rsid w:val="00FE2D06"/>
    <w:rsid w:val="00FE2DC4"/>
    <w:rsid w:val="00FE2DD2"/>
    <w:rsid w:val="00FE2E24"/>
    <w:rsid w:val="00FE2FDE"/>
    <w:rsid w:val="00FE30B4"/>
    <w:rsid w:val="00FE34EB"/>
    <w:rsid w:val="00FE359C"/>
    <w:rsid w:val="00FE3740"/>
    <w:rsid w:val="00FE38AC"/>
    <w:rsid w:val="00FE391F"/>
    <w:rsid w:val="00FE3988"/>
    <w:rsid w:val="00FE3AC2"/>
    <w:rsid w:val="00FE3D95"/>
    <w:rsid w:val="00FE3E79"/>
    <w:rsid w:val="00FE4016"/>
    <w:rsid w:val="00FE404B"/>
    <w:rsid w:val="00FE4170"/>
    <w:rsid w:val="00FE421B"/>
    <w:rsid w:val="00FE4375"/>
    <w:rsid w:val="00FE491A"/>
    <w:rsid w:val="00FE4B24"/>
    <w:rsid w:val="00FE4C4D"/>
    <w:rsid w:val="00FE4D39"/>
    <w:rsid w:val="00FE4EDA"/>
    <w:rsid w:val="00FE50B0"/>
    <w:rsid w:val="00FE515B"/>
    <w:rsid w:val="00FE51E7"/>
    <w:rsid w:val="00FE5212"/>
    <w:rsid w:val="00FE5290"/>
    <w:rsid w:val="00FE541C"/>
    <w:rsid w:val="00FE55FE"/>
    <w:rsid w:val="00FE5792"/>
    <w:rsid w:val="00FE57A0"/>
    <w:rsid w:val="00FE57AA"/>
    <w:rsid w:val="00FE5916"/>
    <w:rsid w:val="00FE5969"/>
    <w:rsid w:val="00FE5C18"/>
    <w:rsid w:val="00FE5C7E"/>
    <w:rsid w:val="00FE5E20"/>
    <w:rsid w:val="00FE5EF2"/>
    <w:rsid w:val="00FE5EFE"/>
    <w:rsid w:val="00FE6260"/>
    <w:rsid w:val="00FE6330"/>
    <w:rsid w:val="00FE68D9"/>
    <w:rsid w:val="00FE6E0C"/>
    <w:rsid w:val="00FE6F66"/>
    <w:rsid w:val="00FE712C"/>
    <w:rsid w:val="00FE7180"/>
    <w:rsid w:val="00FE727C"/>
    <w:rsid w:val="00FE732A"/>
    <w:rsid w:val="00FE73FB"/>
    <w:rsid w:val="00FE746E"/>
    <w:rsid w:val="00FE7487"/>
    <w:rsid w:val="00FE7533"/>
    <w:rsid w:val="00FE7560"/>
    <w:rsid w:val="00FE7563"/>
    <w:rsid w:val="00FE75ED"/>
    <w:rsid w:val="00FE77A8"/>
    <w:rsid w:val="00FE77AA"/>
    <w:rsid w:val="00FE77E1"/>
    <w:rsid w:val="00FE786D"/>
    <w:rsid w:val="00FE7946"/>
    <w:rsid w:val="00FE7A3D"/>
    <w:rsid w:val="00FE7A53"/>
    <w:rsid w:val="00FE7AE1"/>
    <w:rsid w:val="00FE7B3C"/>
    <w:rsid w:val="00FE7C36"/>
    <w:rsid w:val="00FF0042"/>
    <w:rsid w:val="00FF0080"/>
    <w:rsid w:val="00FF0292"/>
    <w:rsid w:val="00FF0473"/>
    <w:rsid w:val="00FF0499"/>
    <w:rsid w:val="00FF05B8"/>
    <w:rsid w:val="00FF05E8"/>
    <w:rsid w:val="00FF0695"/>
    <w:rsid w:val="00FF0892"/>
    <w:rsid w:val="00FF089B"/>
    <w:rsid w:val="00FF09F1"/>
    <w:rsid w:val="00FF0B25"/>
    <w:rsid w:val="00FF1052"/>
    <w:rsid w:val="00FF10C2"/>
    <w:rsid w:val="00FF136B"/>
    <w:rsid w:val="00FF13E4"/>
    <w:rsid w:val="00FF155A"/>
    <w:rsid w:val="00FF157C"/>
    <w:rsid w:val="00FF1735"/>
    <w:rsid w:val="00FF175B"/>
    <w:rsid w:val="00FF1773"/>
    <w:rsid w:val="00FF17D4"/>
    <w:rsid w:val="00FF18F8"/>
    <w:rsid w:val="00FF19B4"/>
    <w:rsid w:val="00FF1B34"/>
    <w:rsid w:val="00FF1FC4"/>
    <w:rsid w:val="00FF2155"/>
    <w:rsid w:val="00FF21DE"/>
    <w:rsid w:val="00FF2237"/>
    <w:rsid w:val="00FF2428"/>
    <w:rsid w:val="00FF24EB"/>
    <w:rsid w:val="00FF250B"/>
    <w:rsid w:val="00FF25A4"/>
    <w:rsid w:val="00FF28FC"/>
    <w:rsid w:val="00FF295E"/>
    <w:rsid w:val="00FF296C"/>
    <w:rsid w:val="00FF2981"/>
    <w:rsid w:val="00FF2B03"/>
    <w:rsid w:val="00FF2B3B"/>
    <w:rsid w:val="00FF2BCF"/>
    <w:rsid w:val="00FF2CD9"/>
    <w:rsid w:val="00FF2D03"/>
    <w:rsid w:val="00FF2E32"/>
    <w:rsid w:val="00FF3212"/>
    <w:rsid w:val="00FF3392"/>
    <w:rsid w:val="00FF33B0"/>
    <w:rsid w:val="00FF3637"/>
    <w:rsid w:val="00FF371A"/>
    <w:rsid w:val="00FF3738"/>
    <w:rsid w:val="00FF3751"/>
    <w:rsid w:val="00FF37B8"/>
    <w:rsid w:val="00FF38AE"/>
    <w:rsid w:val="00FF3929"/>
    <w:rsid w:val="00FF394F"/>
    <w:rsid w:val="00FF3A66"/>
    <w:rsid w:val="00FF3BD4"/>
    <w:rsid w:val="00FF3BFF"/>
    <w:rsid w:val="00FF3C83"/>
    <w:rsid w:val="00FF3FD8"/>
    <w:rsid w:val="00FF3FF6"/>
    <w:rsid w:val="00FF410D"/>
    <w:rsid w:val="00FF43E2"/>
    <w:rsid w:val="00FF43F6"/>
    <w:rsid w:val="00FF442A"/>
    <w:rsid w:val="00FF447B"/>
    <w:rsid w:val="00FF4536"/>
    <w:rsid w:val="00FF4617"/>
    <w:rsid w:val="00FF4781"/>
    <w:rsid w:val="00FF484B"/>
    <w:rsid w:val="00FF486F"/>
    <w:rsid w:val="00FF4957"/>
    <w:rsid w:val="00FF495C"/>
    <w:rsid w:val="00FF4AD8"/>
    <w:rsid w:val="00FF4D62"/>
    <w:rsid w:val="00FF4F39"/>
    <w:rsid w:val="00FF507F"/>
    <w:rsid w:val="00FF516B"/>
    <w:rsid w:val="00FF543E"/>
    <w:rsid w:val="00FF547D"/>
    <w:rsid w:val="00FF54DE"/>
    <w:rsid w:val="00FF55BB"/>
    <w:rsid w:val="00FF57D4"/>
    <w:rsid w:val="00FF580D"/>
    <w:rsid w:val="00FF5924"/>
    <w:rsid w:val="00FF5944"/>
    <w:rsid w:val="00FF5A43"/>
    <w:rsid w:val="00FF5A5D"/>
    <w:rsid w:val="00FF5AAD"/>
    <w:rsid w:val="00FF5E53"/>
    <w:rsid w:val="00FF61B8"/>
    <w:rsid w:val="00FF64C6"/>
    <w:rsid w:val="00FF6667"/>
    <w:rsid w:val="00FF674C"/>
    <w:rsid w:val="00FF6811"/>
    <w:rsid w:val="00FF6821"/>
    <w:rsid w:val="00FF6925"/>
    <w:rsid w:val="00FF699A"/>
    <w:rsid w:val="00FF6B4D"/>
    <w:rsid w:val="00FF6BDA"/>
    <w:rsid w:val="00FF6BF4"/>
    <w:rsid w:val="00FF6C3F"/>
    <w:rsid w:val="00FF6F75"/>
    <w:rsid w:val="00FF70DC"/>
    <w:rsid w:val="00FF715A"/>
    <w:rsid w:val="00FF7193"/>
    <w:rsid w:val="00FF73B8"/>
    <w:rsid w:val="00FF747C"/>
    <w:rsid w:val="00FF7493"/>
    <w:rsid w:val="00FF752F"/>
    <w:rsid w:val="00FF7642"/>
    <w:rsid w:val="00FF78CE"/>
    <w:rsid w:val="00FF7B64"/>
    <w:rsid w:val="00FF7D24"/>
    <w:rsid w:val="00FF7FFE"/>
    <w:rsid w:val="0207AEC5"/>
    <w:rsid w:val="022EF05A"/>
    <w:rsid w:val="036A6492"/>
    <w:rsid w:val="0446CE4E"/>
    <w:rsid w:val="04565E2A"/>
    <w:rsid w:val="0513B8D0"/>
    <w:rsid w:val="052B5457"/>
    <w:rsid w:val="05B08542"/>
    <w:rsid w:val="06086E5C"/>
    <w:rsid w:val="073B24AE"/>
    <w:rsid w:val="07AAF087"/>
    <w:rsid w:val="07EE7BBF"/>
    <w:rsid w:val="0914C2AE"/>
    <w:rsid w:val="09324FBC"/>
    <w:rsid w:val="09A4E3C8"/>
    <w:rsid w:val="0A02D2FE"/>
    <w:rsid w:val="0A6C9688"/>
    <w:rsid w:val="0C004AAD"/>
    <w:rsid w:val="0C951190"/>
    <w:rsid w:val="0CC6916A"/>
    <w:rsid w:val="0D6E67F9"/>
    <w:rsid w:val="0D72EAB6"/>
    <w:rsid w:val="0E824A76"/>
    <w:rsid w:val="0EEAA7F8"/>
    <w:rsid w:val="100A4A52"/>
    <w:rsid w:val="10605A03"/>
    <w:rsid w:val="108D5159"/>
    <w:rsid w:val="10B5DFCF"/>
    <w:rsid w:val="112D7C13"/>
    <w:rsid w:val="11569AD9"/>
    <w:rsid w:val="129D2141"/>
    <w:rsid w:val="12C960AE"/>
    <w:rsid w:val="13EDD89E"/>
    <w:rsid w:val="142059C6"/>
    <w:rsid w:val="155779AA"/>
    <w:rsid w:val="159FB70E"/>
    <w:rsid w:val="162B3756"/>
    <w:rsid w:val="16B0D87D"/>
    <w:rsid w:val="17421C37"/>
    <w:rsid w:val="17D9D96D"/>
    <w:rsid w:val="18EA176A"/>
    <w:rsid w:val="18F284AB"/>
    <w:rsid w:val="19C0D2A0"/>
    <w:rsid w:val="19F65FB5"/>
    <w:rsid w:val="1A9E6D23"/>
    <w:rsid w:val="1ABAA531"/>
    <w:rsid w:val="1B923016"/>
    <w:rsid w:val="1BCE8EE4"/>
    <w:rsid w:val="1D23C77B"/>
    <w:rsid w:val="1DC3217F"/>
    <w:rsid w:val="1F95CEE1"/>
    <w:rsid w:val="1FA430CC"/>
    <w:rsid w:val="2187909E"/>
    <w:rsid w:val="2205EBA2"/>
    <w:rsid w:val="2227B42D"/>
    <w:rsid w:val="2242CDA6"/>
    <w:rsid w:val="22A5BF10"/>
    <w:rsid w:val="230DF6A3"/>
    <w:rsid w:val="23B32291"/>
    <w:rsid w:val="23E19E1E"/>
    <w:rsid w:val="246AC635"/>
    <w:rsid w:val="24EC7387"/>
    <w:rsid w:val="26141DAF"/>
    <w:rsid w:val="2614F386"/>
    <w:rsid w:val="269BBB7E"/>
    <w:rsid w:val="26B5C613"/>
    <w:rsid w:val="26E678A9"/>
    <w:rsid w:val="2784DDB1"/>
    <w:rsid w:val="27BA147B"/>
    <w:rsid w:val="28AAC82A"/>
    <w:rsid w:val="28D5111C"/>
    <w:rsid w:val="28E38AF8"/>
    <w:rsid w:val="2A6672D7"/>
    <w:rsid w:val="2AA35616"/>
    <w:rsid w:val="2B075F17"/>
    <w:rsid w:val="2CF080DF"/>
    <w:rsid w:val="2CFA6676"/>
    <w:rsid w:val="2D1E9471"/>
    <w:rsid w:val="2E122493"/>
    <w:rsid w:val="2E936F24"/>
    <w:rsid w:val="2F0885B1"/>
    <w:rsid w:val="301FA270"/>
    <w:rsid w:val="30E2BB01"/>
    <w:rsid w:val="31A63A34"/>
    <w:rsid w:val="31A79369"/>
    <w:rsid w:val="330BAF26"/>
    <w:rsid w:val="3331D7D6"/>
    <w:rsid w:val="3341BF1D"/>
    <w:rsid w:val="346C7B6B"/>
    <w:rsid w:val="35360DC9"/>
    <w:rsid w:val="38738695"/>
    <w:rsid w:val="38BBF3F9"/>
    <w:rsid w:val="38C70925"/>
    <w:rsid w:val="39D9C688"/>
    <w:rsid w:val="3A092447"/>
    <w:rsid w:val="3A31FFDE"/>
    <w:rsid w:val="3A8B7FB6"/>
    <w:rsid w:val="3AB00B2D"/>
    <w:rsid w:val="3AC63490"/>
    <w:rsid w:val="3AD6F0CD"/>
    <w:rsid w:val="3B81A99D"/>
    <w:rsid w:val="3BA51F8F"/>
    <w:rsid w:val="3BCDAC6B"/>
    <w:rsid w:val="3C973812"/>
    <w:rsid w:val="3DA09E01"/>
    <w:rsid w:val="3DEF5BB0"/>
    <w:rsid w:val="3E3E16BB"/>
    <w:rsid w:val="3E8EBCB8"/>
    <w:rsid w:val="3EACE58B"/>
    <w:rsid w:val="3EBA67D5"/>
    <w:rsid w:val="3EFE2377"/>
    <w:rsid w:val="3F5185CE"/>
    <w:rsid w:val="3F9C846B"/>
    <w:rsid w:val="4053594C"/>
    <w:rsid w:val="40B7B53A"/>
    <w:rsid w:val="41161490"/>
    <w:rsid w:val="417BF06B"/>
    <w:rsid w:val="41EBEB29"/>
    <w:rsid w:val="4208A711"/>
    <w:rsid w:val="420E60B0"/>
    <w:rsid w:val="42BBB2F8"/>
    <w:rsid w:val="432C7CD9"/>
    <w:rsid w:val="43554FDD"/>
    <w:rsid w:val="4359FCBB"/>
    <w:rsid w:val="43A2AE56"/>
    <w:rsid w:val="43D29732"/>
    <w:rsid w:val="449BB21A"/>
    <w:rsid w:val="44A286B2"/>
    <w:rsid w:val="44A460D1"/>
    <w:rsid w:val="4582AB85"/>
    <w:rsid w:val="45AA12D7"/>
    <w:rsid w:val="462474A8"/>
    <w:rsid w:val="4774AC11"/>
    <w:rsid w:val="47D1A742"/>
    <w:rsid w:val="4AB0421C"/>
    <w:rsid w:val="4AB86E86"/>
    <w:rsid w:val="4AF34EF8"/>
    <w:rsid w:val="4B237C75"/>
    <w:rsid w:val="4B4CF535"/>
    <w:rsid w:val="4C6D6139"/>
    <w:rsid w:val="4CA12F5A"/>
    <w:rsid w:val="4CC8EA11"/>
    <w:rsid w:val="4CD76D90"/>
    <w:rsid w:val="4DF358F7"/>
    <w:rsid w:val="4E596D62"/>
    <w:rsid w:val="4E9CDAA5"/>
    <w:rsid w:val="4EAE3589"/>
    <w:rsid w:val="4F6502C5"/>
    <w:rsid w:val="4FE20489"/>
    <w:rsid w:val="502961EF"/>
    <w:rsid w:val="506A91A2"/>
    <w:rsid w:val="508E0EC2"/>
    <w:rsid w:val="5096BA19"/>
    <w:rsid w:val="521979C4"/>
    <w:rsid w:val="52254CA5"/>
    <w:rsid w:val="52FD30D0"/>
    <w:rsid w:val="539132DA"/>
    <w:rsid w:val="53926550"/>
    <w:rsid w:val="53D4C774"/>
    <w:rsid w:val="551BF0B2"/>
    <w:rsid w:val="558907A3"/>
    <w:rsid w:val="565C7B18"/>
    <w:rsid w:val="566B99AB"/>
    <w:rsid w:val="57D30ECB"/>
    <w:rsid w:val="580E437B"/>
    <w:rsid w:val="586FF57B"/>
    <w:rsid w:val="590068FE"/>
    <w:rsid w:val="59197F60"/>
    <w:rsid w:val="5A5E7DB3"/>
    <w:rsid w:val="5B280C04"/>
    <w:rsid w:val="5BE6FAF6"/>
    <w:rsid w:val="5CD4E2E9"/>
    <w:rsid w:val="5D0D4528"/>
    <w:rsid w:val="5D6419F1"/>
    <w:rsid w:val="5D7D0DA4"/>
    <w:rsid w:val="5DDD2AF1"/>
    <w:rsid w:val="5E2ED308"/>
    <w:rsid w:val="5E86A24B"/>
    <w:rsid w:val="5E9A91FA"/>
    <w:rsid w:val="5F5E5E32"/>
    <w:rsid w:val="5FE5B640"/>
    <w:rsid w:val="604A49EA"/>
    <w:rsid w:val="604CE088"/>
    <w:rsid w:val="6057286B"/>
    <w:rsid w:val="6132B804"/>
    <w:rsid w:val="61D4A66B"/>
    <w:rsid w:val="622A65B2"/>
    <w:rsid w:val="62D3A971"/>
    <w:rsid w:val="631D56AB"/>
    <w:rsid w:val="631E2998"/>
    <w:rsid w:val="63A9D452"/>
    <w:rsid w:val="63D35B75"/>
    <w:rsid w:val="648A239B"/>
    <w:rsid w:val="64A3B7B6"/>
    <w:rsid w:val="6805516A"/>
    <w:rsid w:val="68181DEA"/>
    <w:rsid w:val="688613ED"/>
    <w:rsid w:val="68E2EE3B"/>
    <w:rsid w:val="69A80836"/>
    <w:rsid w:val="6A04EE49"/>
    <w:rsid w:val="6C0C45AF"/>
    <w:rsid w:val="6C47516E"/>
    <w:rsid w:val="6C4A1B0A"/>
    <w:rsid w:val="6D4CFBFC"/>
    <w:rsid w:val="6DE7B081"/>
    <w:rsid w:val="6DEEF9BA"/>
    <w:rsid w:val="6E638E90"/>
    <w:rsid w:val="6E6899D1"/>
    <w:rsid w:val="6FE0A7F5"/>
    <w:rsid w:val="6FF47180"/>
    <w:rsid w:val="70361AC5"/>
    <w:rsid w:val="70B090C3"/>
    <w:rsid w:val="7107F519"/>
    <w:rsid w:val="728A4135"/>
    <w:rsid w:val="729181D1"/>
    <w:rsid w:val="72BD6C56"/>
    <w:rsid w:val="74141EE1"/>
    <w:rsid w:val="74580766"/>
    <w:rsid w:val="7666BBCB"/>
    <w:rsid w:val="76BB0163"/>
    <w:rsid w:val="76C34522"/>
    <w:rsid w:val="774BBFA3"/>
    <w:rsid w:val="77FBBA97"/>
    <w:rsid w:val="781DC024"/>
    <w:rsid w:val="78677CC9"/>
    <w:rsid w:val="79AA8FB5"/>
    <w:rsid w:val="79E9A380"/>
    <w:rsid w:val="7A54449C"/>
    <w:rsid w:val="7A907DFD"/>
    <w:rsid w:val="7B9A6554"/>
    <w:rsid w:val="7BDA131F"/>
    <w:rsid w:val="7BE15498"/>
    <w:rsid w:val="7C0FAA03"/>
    <w:rsid w:val="7C3E9EA6"/>
    <w:rsid w:val="7C916F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4EB9FC"/>
  <w15:docId w15:val="{F34050D9-533A-47C8-9192-4C612C9C8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pPr>
  </w:style>
  <w:style w:type="paragraph" w:styleId="ListBullet2">
    <w:name w:val="List Bullet 2"/>
    <w:basedOn w:val="Normal"/>
    <w:uiPriority w:val="99"/>
    <w:rsid w:val="000E2291"/>
    <w:pPr>
      <w:numPr>
        <w:numId w:val="4"/>
      </w:numPr>
      <w:tabs>
        <w:tab w:val="left" w:pos="567"/>
      </w:tabs>
    </w:pPr>
  </w:style>
  <w:style w:type="paragraph" w:styleId="ListBullet3">
    <w:name w:val="List Bullet 3"/>
    <w:basedOn w:val="Normal"/>
    <w:uiPriority w:val="99"/>
    <w:rsid w:val="000E2291"/>
    <w:pPr>
      <w:numPr>
        <w:numId w:val="1"/>
      </w:numPr>
      <w:tabs>
        <w:tab w:val="clear" w:pos="360"/>
        <w:tab w:val="clear" w:pos="907"/>
        <w:tab w:val="left" w:pos="851"/>
      </w:tabs>
    </w:pPr>
  </w:style>
  <w:style w:type="paragraph" w:styleId="ListBullet4">
    <w:name w:val="List Bullet 4"/>
    <w:basedOn w:val="Normal"/>
    <w:uiPriority w:val="99"/>
    <w:rsid w:val="000E2291"/>
    <w:pPr>
      <w:numPr>
        <w:numId w:val="2"/>
      </w:numPr>
      <w:tabs>
        <w:tab w:val="left" w:pos="1134"/>
      </w:tabs>
    </w:pPr>
  </w:style>
  <w:style w:type="paragraph" w:styleId="ListNumber">
    <w:name w:val="List Number"/>
    <w:basedOn w:val="Normal"/>
    <w:uiPriority w:val="99"/>
    <w:rsid w:val="000E2291"/>
    <w:pPr>
      <w:numPr>
        <w:numId w:val="5"/>
      </w:numPr>
      <w:tabs>
        <w:tab w:val="clear" w:pos="360"/>
        <w:tab w:val="left" w:pos="284"/>
      </w:tabs>
    </w:pPr>
  </w:style>
  <w:style w:type="paragraph" w:styleId="ListNumber2">
    <w:name w:val="List Number 2"/>
    <w:basedOn w:val="Normal"/>
    <w:uiPriority w:val="99"/>
    <w:rsid w:val="000E2291"/>
    <w:pPr>
      <w:numPr>
        <w:numId w:val="6"/>
      </w:numPr>
      <w:tabs>
        <w:tab w:val="left" w:pos="567"/>
      </w:tabs>
    </w:pPr>
  </w:style>
  <w:style w:type="paragraph" w:styleId="ListNumber3">
    <w:name w:val="List Number 3"/>
    <w:basedOn w:val="Normal"/>
    <w:uiPriority w:val="99"/>
    <w:rsid w:val="000E2291"/>
    <w:pPr>
      <w:numPr>
        <w:numId w:val="7"/>
      </w:numPr>
      <w:tabs>
        <w:tab w:val="clear" w:pos="926"/>
        <w:tab w:val="left" w:pos="851"/>
      </w:tabs>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18"/>
      </w:numPr>
    </w:pPr>
  </w:style>
  <w:style w:type="paragraph" w:styleId="Revision">
    <w:name w:val="Revision"/>
    <w:hidden/>
    <w:uiPriority w:val="99"/>
    <w:semiHidden/>
    <w:rsid w:val="006244A6"/>
    <w:rPr>
      <w:rFonts w:ascii="Arial" w:hAnsi="Arial"/>
      <w:sz w:val="18"/>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paragraph" w:customStyle="1" w:styleId="BalloonText1">
    <w:name w:val="Balloon Text1"/>
    <w:basedOn w:val="Normal"/>
    <w:uiPriority w:val="99"/>
    <w:semiHidden/>
    <w:rsid w:val="00FB7FFA"/>
    <w:rPr>
      <w:rFonts w:ascii="Tahoma" w:hAnsi="Tahoma" w:cs="Tahoma"/>
      <w:sz w:val="16"/>
      <w:szCs w:val="16"/>
    </w:rPr>
  </w:style>
  <w:style w:type="character" w:customStyle="1" w:styleId="normaltextrun">
    <w:name w:val="normaltextrun"/>
    <w:basedOn w:val="DefaultParagraphFont"/>
    <w:rsid w:val="00756441"/>
  </w:style>
  <w:style w:type="character" w:customStyle="1" w:styleId="eop">
    <w:name w:val="eop"/>
    <w:basedOn w:val="DefaultParagraphFont"/>
    <w:rsid w:val="00F95BF5"/>
  </w:style>
  <w:style w:type="character" w:customStyle="1" w:styleId="ListParagraphChar">
    <w:name w:val="List Paragraph Char"/>
    <w:link w:val="ListParagraph"/>
    <w:uiPriority w:val="34"/>
    <w:locked/>
    <w:rsid w:val="00B3253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472170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7337315">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4716554">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894341">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7446712">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0018580">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88584892">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26791806">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7756287">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77525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5145621">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0625481">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06639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4771528">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4176564">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25092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269225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468322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726284">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47531664">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9157228">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9471762">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4316154">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7591798">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3177249">
      <w:bodyDiv w:val="1"/>
      <w:marLeft w:val="0"/>
      <w:marRight w:val="0"/>
      <w:marTop w:val="0"/>
      <w:marBottom w:val="0"/>
      <w:divBdr>
        <w:top w:val="none" w:sz="0" w:space="0" w:color="auto"/>
        <w:left w:val="none" w:sz="0" w:space="0" w:color="auto"/>
        <w:bottom w:val="none" w:sz="0" w:space="0" w:color="auto"/>
        <w:right w:val="none" w:sz="0" w:space="0" w:color="auto"/>
      </w:divBdr>
    </w:div>
    <w:div w:id="1206210835">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5877413">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364771">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5555695">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2126684">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1811848">
      <w:bodyDiv w:val="1"/>
      <w:marLeft w:val="0"/>
      <w:marRight w:val="0"/>
      <w:marTop w:val="0"/>
      <w:marBottom w:val="0"/>
      <w:divBdr>
        <w:top w:val="none" w:sz="0" w:space="0" w:color="auto"/>
        <w:left w:val="none" w:sz="0" w:space="0" w:color="auto"/>
        <w:bottom w:val="none" w:sz="0" w:space="0" w:color="auto"/>
        <w:right w:val="none" w:sz="0" w:space="0" w:color="auto"/>
      </w:divBdr>
    </w:div>
    <w:div w:id="1302542152">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097970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05589947">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7882168">
      <w:bodyDiv w:val="1"/>
      <w:marLeft w:val="0"/>
      <w:marRight w:val="0"/>
      <w:marTop w:val="0"/>
      <w:marBottom w:val="0"/>
      <w:divBdr>
        <w:top w:val="none" w:sz="0" w:space="0" w:color="auto"/>
        <w:left w:val="none" w:sz="0" w:space="0" w:color="auto"/>
        <w:bottom w:val="none" w:sz="0" w:space="0" w:color="auto"/>
        <w:right w:val="none" w:sz="0" w:space="0" w:color="auto"/>
      </w:divBdr>
    </w:div>
    <w:div w:id="1518540878">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5093935">
      <w:bodyDiv w:val="1"/>
      <w:marLeft w:val="0"/>
      <w:marRight w:val="0"/>
      <w:marTop w:val="0"/>
      <w:marBottom w:val="0"/>
      <w:divBdr>
        <w:top w:val="none" w:sz="0" w:space="0" w:color="auto"/>
        <w:left w:val="none" w:sz="0" w:space="0" w:color="auto"/>
        <w:bottom w:val="none" w:sz="0" w:space="0" w:color="auto"/>
        <w:right w:val="none" w:sz="0" w:space="0" w:color="auto"/>
      </w:divBdr>
      <w:divsChild>
        <w:div w:id="1940942338">
          <w:marLeft w:val="0"/>
          <w:marRight w:val="0"/>
          <w:marTop w:val="0"/>
          <w:marBottom w:val="0"/>
          <w:divBdr>
            <w:top w:val="none" w:sz="0" w:space="0" w:color="auto"/>
            <w:left w:val="none" w:sz="0" w:space="0" w:color="auto"/>
            <w:bottom w:val="none" w:sz="0" w:space="0" w:color="auto"/>
            <w:right w:val="none" w:sz="0" w:space="0" w:color="auto"/>
          </w:divBdr>
        </w:div>
      </w:divsChild>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85264742">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423987">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3876704">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36133390">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4309112">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48115117">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717725">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4691919">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88428808">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08426162">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3010110">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397986">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161753">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2668081">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304794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2777760">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443368">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189411">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3" ma:contentTypeDescription="Create a new document." ma:contentTypeScope="" ma:versionID="7438c49585cb229c59594ca23a876e65">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1f29f7844d782991eb2c6b4ead488833"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2.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 ds:uri="9c46a28d-acc8-4027-86ce-a8901ee39950"/>
    <ds:schemaRef ds:uri="0153bd8d-61e3-4d9a-b03f-287c4fda417d"/>
  </ds:schemaRefs>
</ds:datastoreItem>
</file>

<file path=customXml/itemProps3.xml><?xml version="1.0" encoding="utf-8"?>
<ds:datastoreItem xmlns:ds="http://schemas.openxmlformats.org/officeDocument/2006/customXml" ds:itemID="{CC422334-E530-4825-9346-F11B7150667C}">
  <ds:schemaRefs>
    <ds:schemaRef ds:uri="http://schemas.openxmlformats.org/officeDocument/2006/bibliography"/>
  </ds:schemaRefs>
</ds:datastoreItem>
</file>

<file path=customXml/itemProps4.xml><?xml version="1.0" encoding="utf-8"?>
<ds:datastoreItem xmlns:ds="http://schemas.openxmlformats.org/officeDocument/2006/customXml" ds:itemID="{5225E1FD-CBC1-4F04-B495-EED793C5B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Report.dot</Template>
  <TotalTime>1126</TotalTime>
  <Pages>31</Pages>
  <Words>7200</Words>
  <Characters>41046</Characters>
  <Application>Microsoft Office Word</Application>
  <DocSecurity>0</DocSecurity>
  <Lines>342</Lines>
  <Paragraphs>96</Paragraphs>
  <ScaleCrop>false</ScaleCrop>
  <Company>Grant Thornton Thailand</Company>
  <LinksUpToDate>false</LinksUpToDate>
  <CharactersWithSpaces>48150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4211</cp:revision>
  <cp:lastPrinted>2023-08-15T10:08:00Z</cp:lastPrinted>
  <dcterms:created xsi:type="dcterms:W3CDTF">2021-09-20T05:00:00Z</dcterms:created>
  <dcterms:modified xsi:type="dcterms:W3CDTF">2023-08-15T10:56:00Z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MediaServiceImageTags">
    <vt:lpwstr/>
  </property>
  <property fmtid="{D5CDD505-2E9C-101B-9397-08002B2CF9AE}" pid="4" name="GrammarlyDocumentId">
    <vt:lpwstr>b9da7e9d746788a44b8d8ee60dba888bfda13734a5ae5fa1737fe0a147f68b03</vt:lpwstr>
  </property>
</Properties>
</file>