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DF081" w14:textId="77777777" w:rsidR="00E5729A" w:rsidRPr="00E74C85" w:rsidRDefault="0066537D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/>
          <w:b/>
          <w:bCs/>
          <w:sz w:val="30"/>
          <w:szCs w:val="30"/>
        </w:rPr>
        <w:t>1.</w:t>
      </w:r>
      <w:r w:rsidR="00E5729A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4920813E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F0B1571" w14:textId="77777777" w:rsidR="00E5729A" w:rsidRPr="00D40DC9" w:rsidRDefault="00E5729A" w:rsidP="006E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="00B05960">
        <w:rPr>
          <w:rFonts w:ascii="Angsana New" w:hAnsi="Angsana New"/>
          <w:sz w:val="30"/>
          <w:szCs w:val="30"/>
          <w:cs/>
        </w:rPr>
        <w:t xml:space="preserve"> (มหาชน)</w:t>
      </w:r>
      <w:r w:rsidR="00B05960">
        <w:rPr>
          <w:rFonts w:ascii="Angsana New" w:hAnsi="Angsana New" w:hint="cs"/>
          <w:sz w:val="30"/>
          <w:szCs w:val="30"/>
          <w:cs/>
        </w:rPr>
        <w:t xml:space="preserve">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="0066537D" w:rsidRPr="0066537D">
        <w:rPr>
          <w:rFonts w:ascii="Angsana New" w:hAnsi="Angsana New"/>
          <w:sz w:val="30"/>
          <w:szCs w:val="30"/>
        </w:rPr>
        <w:t>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14:paraId="67427BCC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7C9422BD" w14:textId="77777777"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6537D" w:rsidRPr="0066537D">
        <w:rPr>
          <w:rFonts w:ascii="Angsana New" w:hAnsi="Angsana New" w:hint="cs"/>
          <w:sz w:val="30"/>
          <w:szCs w:val="30"/>
        </w:rPr>
        <w:t>254</w:t>
      </w:r>
      <w:r>
        <w:rPr>
          <w:rFonts w:ascii="Angsana New" w:hAnsi="Angsana New"/>
          <w:sz w:val="30"/>
          <w:szCs w:val="30"/>
        </w:rPr>
        <w:t>6</w:t>
      </w:r>
    </w:p>
    <w:p w14:paraId="5A05A07F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EB2173" w14:textId="77777777"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14:paraId="6B6EEF2C" w14:textId="77777777"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9DA663E" w14:textId="77777777"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6A912AB8" w14:textId="77777777"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E20B8A6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2858900C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89AEABB" w14:textId="77777777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</w:p>
    <w:p w14:paraId="1A2C07FD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63B38A6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48F8F393" w14:textId="77777777"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14:paraId="6FCD282D" w14:textId="77777777" w:rsidTr="00636DEE">
        <w:tc>
          <w:tcPr>
            <w:tcW w:w="2942" w:type="dxa"/>
          </w:tcPr>
          <w:p w14:paraId="11A51BE2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2B598A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816AB98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C1C35B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704B6F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B0A9ED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117C7CD1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0C95810F" w14:textId="77777777" w:rsidTr="00636DEE">
        <w:tc>
          <w:tcPr>
            <w:tcW w:w="2942" w:type="dxa"/>
          </w:tcPr>
          <w:p w14:paraId="2C8B46C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62700A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15107FE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AC88E5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0C8910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65F31CC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A3E2C6" w14:textId="77777777" w:rsidR="007A66AF" w:rsidRPr="00E66787" w:rsidRDefault="0066537D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3EF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3F8FA9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D77160A" w14:textId="77777777" w:rsidR="007A66AF" w:rsidRPr="00E66787" w:rsidRDefault="0066537D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7E400E1E" w14:textId="77777777" w:rsidTr="007F05B0">
        <w:tc>
          <w:tcPr>
            <w:tcW w:w="2942" w:type="dxa"/>
            <w:tcBorders>
              <w:bottom w:val="single" w:sz="4" w:space="0" w:color="auto"/>
            </w:tcBorders>
          </w:tcPr>
          <w:p w14:paraId="5E84E700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2B9EE0F0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09282D49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655DF1AE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0D87D6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0220FE9A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415F6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515B6B2A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B2B1136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B666A" w:rsidRPr="00E66787" w14:paraId="23A6B969" w14:textId="77777777" w:rsidTr="007F05B0">
        <w:tc>
          <w:tcPr>
            <w:tcW w:w="2942" w:type="dxa"/>
            <w:vAlign w:val="center"/>
          </w:tcPr>
          <w:p w14:paraId="7A6A9C5E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66FDAB92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CABEFC2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14:paraId="5B19B8A5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4CD839D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5B3EC033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605E24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390836FD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B324C53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737E3B82" w14:textId="77777777" w:rsidTr="007F05B0">
        <w:tc>
          <w:tcPr>
            <w:tcW w:w="2942" w:type="dxa"/>
            <w:vAlign w:val="center"/>
          </w:tcPr>
          <w:p w14:paraId="4E23BFE5" w14:textId="77777777"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4C858A5C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3A19C0EA" w14:textId="77777777"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90AB484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ABBE7D1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15B94227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F2B8424" w14:textId="77777777" w:rsidR="00EB666A" w:rsidRPr="003F250B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795F33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224606C3" w14:textId="77777777"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14:paraId="63A6E493" w14:textId="77777777" w:rsidTr="007F05B0">
        <w:tc>
          <w:tcPr>
            <w:tcW w:w="2942" w:type="dxa"/>
          </w:tcPr>
          <w:p w14:paraId="4CBDCDCE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288D411D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4E07B0E1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18197C2F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4BDE5C0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423C5F4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6DD4E5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0F8D11F6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1F6C9C2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</w:tbl>
    <w:p w14:paraId="149BD816" w14:textId="77777777" w:rsidR="00284EE6" w:rsidRDefault="00284EE6"/>
    <w:p w14:paraId="39BD810F" w14:textId="77777777" w:rsidR="0025797F" w:rsidRDefault="0025797F"/>
    <w:p w14:paraId="360CF7B6" w14:textId="77777777" w:rsidR="00887882" w:rsidRDefault="00887882"/>
    <w:p w14:paraId="2A87E419" w14:textId="77777777" w:rsidR="004A3E26" w:rsidRDefault="004A3E26"/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14:paraId="34ACB3D8" w14:textId="77777777" w:rsidTr="008F6A38">
        <w:tc>
          <w:tcPr>
            <w:tcW w:w="2942" w:type="dxa"/>
          </w:tcPr>
          <w:p w14:paraId="3A466AE6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14:paraId="3A7FCEE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431231F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1D46BB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A2F7869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A2B0D04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409F271F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5A6EF04C" w14:textId="77777777" w:rsidTr="008F6A38">
        <w:tc>
          <w:tcPr>
            <w:tcW w:w="2942" w:type="dxa"/>
          </w:tcPr>
          <w:p w14:paraId="607C284E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231314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A9F9877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A901E5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9BA80E9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32F058D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8DF78B" w14:textId="77777777" w:rsidR="0025797F" w:rsidRPr="00E66787" w:rsidRDefault="0066537D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3EF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5E607E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DA8A92D" w14:textId="77777777" w:rsidR="0025797F" w:rsidRPr="00E66787" w:rsidRDefault="0066537D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797F" w:rsidRPr="00E66787" w14:paraId="678D9364" w14:textId="77777777" w:rsidTr="008F6A38">
        <w:tc>
          <w:tcPr>
            <w:tcW w:w="2942" w:type="dxa"/>
            <w:tcBorders>
              <w:bottom w:val="single" w:sz="4" w:space="0" w:color="auto"/>
            </w:tcBorders>
          </w:tcPr>
          <w:p w14:paraId="6D05825A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766A25F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076FCABE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66C17F49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83D106D" w14:textId="77777777"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49ABF792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456AF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3245D4B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51BD38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84EE6" w:rsidRPr="00E66787" w14:paraId="704D851E" w14:textId="77777777" w:rsidTr="004B1EAF">
        <w:tc>
          <w:tcPr>
            <w:tcW w:w="2942" w:type="dxa"/>
            <w:vAlign w:val="center"/>
          </w:tcPr>
          <w:p w14:paraId="3D5C3E84" w14:textId="77777777"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16D729F8" w14:textId="77777777"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771C4AB" w14:textId="77777777"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4292A917" w14:textId="77777777"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F6DB073" w14:textId="77777777"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E16DE20" w14:textId="77777777"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E547439" w14:textId="77777777"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18FB9FA0" w14:textId="77777777"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08278CB4" w14:textId="77777777"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14:paraId="5323C595" w14:textId="77777777" w:rsidTr="004B1EAF">
        <w:tc>
          <w:tcPr>
            <w:tcW w:w="2942" w:type="dxa"/>
            <w:vAlign w:val="center"/>
          </w:tcPr>
          <w:p w14:paraId="68F8C4C9" w14:textId="77777777"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2AA23AA6" w14:textId="77777777"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2CB0ADCD" w14:textId="77777777"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11084D7E" w14:textId="77777777"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691A136" w14:textId="77777777"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BE23E34" w14:textId="77777777"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1792376" w14:textId="77777777"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F524627" w14:textId="77777777"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025A094F" w14:textId="77777777"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14:paraId="3F6E0E71" w14:textId="77777777" w:rsidTr="004B1EAF">
        <w:tc>
          <w:tcPr>
            <w:tcW w:w="2942" w:type="dxa"/>
            <w:vAlign w:val="center"/>
          </w:tcPr>
          <w:p w14:paraId="1E5FD394" w14:textId="77777777"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5D449534" w14:textId="77777777"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2B1CCDD3" w14:textId="77777777"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B10DAA4" w14:textId="77777777"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0A087E4" w14:textId="77777777"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98A0627" w14:textId="77777777"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F1AD537" w14:textId="77777777"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3729105" w14:textId="77777777"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D325830" w14:textId="77777777"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14:paraId="78D5B587" w14:textId="77777777" w:rsidTr="007F05B0">
        <w:tc>
          <w:tcPr>
            <w:tcW w:w="2942" w:type="dxa"/>
            <w:vAlign w:val="center"/>
          </w:tcPr>
          <w:p w14:paraId="7C2CD931" w14:textId="77777777"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F952C54" w14:textId="77777777"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8D27259" w14:textId="77777777"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C79A663" w14:textId="77777777"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1F0E6BA" w14:textId="77777777" w:rsidR="00284EE6" w:rsidRPr="003F250B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1D04157" w14:textId="77777777" w:rsidR="00284EE6" w:rsidRPr="003F250B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67834B" w14:textId="77777777" w:rsidR="00284EE6" w:rsidRPr="003F250B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724A22C" w14:textId="77777777" w:rsidR="00284EE6" w:rsidRPr="003F250B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436E483A" w14:textId="77777777" w:rsidR="00284EE6" w:rsidRPr="003F250B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14:paraId="4B3D2B66" w14:textId="77777777" w:rsidTr="007F05B0">
        <w:tc>
          <w:tcPr>
            <w:tcW w:w="2942" w:type="dxa"/>
            <w:vAlign w:val="center"/>
          </w:tcPr>
          <w:p w14:paraId="39A201CA" w14:textId="77777777"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172B8511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B9C991D" w14:textId="77777777"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41AAF9BA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73B28B7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395CDA6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FF129F" w14:textId="77777777" w:rsidR="00EB666A" w:rsidRPr="003F250B" w:rsidRDefault="00097572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787A5C3D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9318161" w14:textId="77777777" w:rsidR="00EB666A" w:rsidRPr="00EB666A" w:rsidRDefault="00097572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B666A" w:rsidRPr="00E66787" w14:paraId="7E5B4814" w14:textId="77777777" w:rsidTr="007F05B0">
        <w:tc>
          <w:tcPr>
            <w:tcW w:w="2942" w:type="dxa"/>
            <w:vAlign w:val="center"/>
          </w:tcPr>
          <w:p w14:paraId="04B6B4A3" w14:textId="77777777"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703C76C0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AA4A407" w14:textId="77777777"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7935792E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376D558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0E35FB8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DDBEC03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8FA0495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A8EABA2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14:paraId="7CD10996" w14:textId="77777777" w:rsidTr="007F05B0">
        <w:tc>
          <w:tcPr>
            <w:tcW w:w="2942" w:type="dxa"/>
            <w:vAlign w:val="center"/>
          </w:tcPr>
          <w:p w14:paraId="0EE92C7E" w14:textId="77777777"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14:paraId="225C8FC1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4039882" w14:textId="77777777"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8FE9250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93FCDCB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FC6D092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93C331F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5823469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3F215545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14:paraId="605195C6" w14:textId="77777777" w:rsidTr="007F05B0">
        <w:tc>
          <w:tcPr>
            <w:tcW w:w="2942" w:type="dxa"/>
            <w:vAlign w:val="center"/>
          </w:tcPr>
          <w:p w14:paraId="7A69B14E" w14:textId="77777777"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14:paraId="43C3FA3E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063EE92" w14:textId="77777777"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4C42CE9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4FBA044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4401E55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AD85D3F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7E26D5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57A4976A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14:paraId="1F52B3C9" w14:textId="77777777" w:rsidTr="007F05B0">
        <w:tc>
          <w:tcPr>
            <w:tcW w:w="2942" w:type="dxa"/>
            <w:vAlign w:val="center"/>
          </w:tcPr>
          <w:p w14:paraId="34EBA5B9" w14:textId="77777777"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4F41670C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B1B2415" w14:textId="77777777"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B44029B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B24F15C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34C5CC4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38FBF45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CA97B68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7CF0073D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14:paraId="1CC79B4C" w14:textId="77777777" w:rsidTr="007F05B0">
        <w:tc>
          <w:tcPr>
            <w:tcW w:w="2942" w:type="dxa"/>
            <w:vAlign w:val="center"/>
          </w:tcPr>
          <w:p w14:paraId="42C7ECFA" w14:textId="77777777"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ADB0D30" w14:textId="77777777"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1095A02A" w14:textId="77777777"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72E27CC" w14:textId="77777777"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0B9B453" w14:textId="77777777" w:rsidR="00EB666A" w:rsidRPr="003F250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F478742" w14:textId="77777777" w:rsidR="00EB666A" w:rsidRPr="003F250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61C9DCF" w14:textId="77777777"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DED5D4" w14:textId="77777777"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49BE18BB" w14:textId="77777777" w:rsidR="00EB666A" w:rsidRPr="003F250B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14:paraId="798ED455" w14:textId="77777777" w:rsidTr="007F05B0">
        <w:tc>
          <w:tcPr>
            <w:tcW w:w="2942" w:type="dxa"/>
            <w:vAlign w:val="center"/>
          </w:tcPr>
          <w:p w14:paraId="309D7286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233F5633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FDA9BFF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109F6BB1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EF327E9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14F01D7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067A09" w14:textId="77777777" w:rsidR="005967F4" w:rsidRPr="003F250B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26847873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14:paraId="430D8AB3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5D73D20F" w14:textId="77777777" w:rsidTr="007F05B0">
        <w:tc>
          <w:tcPr>
            <w:tcW w:w="2942" w:type="dxa"/>
            <w:vAlign w:val="center"/>
          </w:tcPr>
          <w:p w14:paraId="7774C2E0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651145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15474B0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400D37A3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61C4ECA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17078EC6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7FD1148" w14:textId="77777777"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28CB858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4B88E2DB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960" w:rsidRPr="00AC3902" w14:paraId="033B3F9B" w14:textId="77777777" w:rsidTr="007F05B0">
        <w:tc>
          <w:tcPr>
            <w:tcW w:w="2942" w:type="dxa"/>
            <w:vAlign w:val="center"/>
          </w:tcPr>
          <w:p w14:paraId="3F4E75DF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00CBF7B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441AB8DC" w14:textId="77777777" w:rsidR="00B05960" w:rsidRPr="00B05960" w:rsidRDefault="00B0596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032AE55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356C79F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335094F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4B300C7" w14:textId="77777777" w:rsidR="00B05960" w:rsidRPr="00B05960" w:rsidRDefault="00B05960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231AD7A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76D923B1" w14:textId="77777777" w:rsidR="00B05960" w:rsidRPr="00B05960" w:rsidRDefault="00B05960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5960" w:rsidRPr="00AC3902" w14:paraId="1831BFA9" w14:textId="77777777" w:rsidTr="000C1757">
        <w:tc>
          <w:tcPr>
            <w:tcW w:w="2942" w:type="dxa"/>
          </w:tcPr>
          <w:p w14:paraId="1303CBFE" w14:textId="77777777" w:rsidR="00B05960" w:rsidRPr="004636E5" w:rsidRDefault="00B05960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284" w:type="dxa"/>
            <w:vAlign w:val="center"/>
          </w:tcPr>
          <w:p w14:paraId="13B588F9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36547DB1" w14:textId="77777777" w:rsidR="00B05960" w:rsidRPr="004636E5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14:paraId="6266C2D8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1B4DC69E" w14:textId="77777777" w:rsidR="00B05960" w:rsidRPr="00E66787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1C94F54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F4F845" w14:textId="77777777" w:rsidR="00B05960" w:rsidRPr="00194112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14:paraId="3AE55618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B24A745" w14:textId="77777777" w:rsidR="00B05960" w:rsidRPr="00194112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05960" w:rsidRPr="00AC3902" w14:paraId="4BF5A1AD" w14:textId="77777777" w:rsidTr="000C1757">
        <w:tc>
          <w:tcPr>
            <w:tcW w:w="2942" w:type="dxa"/>
          </w:tcPr>
          <w:p w14:paraId="479275B5" w14:textId="77777777" w:rsidR="00B05960" w:rsidRPr="004636E5" w:rsidRDefault="004636E5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636E5">
              <w:rPr>
                <w:rFonts w:ascii="Angsana New" w:hAnsi="Angsana New" w:hint="cs"/>
                <w:sz w:val="30"/>
                <w:szCs w:val="30"/>
                <w:cs/>
              </w:rPr>
              <w:t xml:space="preserve">โซลูชั่น </w:t>
            </w:r>
            <w:r w:rsidR="00B05960" w:rsidRPr="004636E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355F3B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84" w:type="dxa"/>
            <w:vAlign w:val="center"/>
          </w:tcPr>
          <w:p w14:paraId="58BA8D40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07C9AAB1" w14:textId="77777777" w:rsidR="00B05960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EA604FE" w14:textId="77777777" w:rsidR="00B05960" w:rsidRPr="00E66787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21A630F" w14:textId="77777777" w:rsidR="00B05960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95707AB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CE276D" w14:textId="77777777" w:rsidR="00B05960" w:rsidRPr="00C80716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61CB678C" w14:textId="77777777" w:rsidR="00B05960" w:rsidRPr="00E66787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535055BA" w14:textId="77777777" w:rsidR="00B05960" w:rsidRPr="00F81028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9485346" w14:textId="77777777" w:rsidR="00457F5D" w:rsidRPr="00355F3B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AF6DB5" w14:textId="77777777" w:rsidR="00355F3B" w:rsidRPr="00355F3B" w:rsidRDefault="00355F3B" w:rsidP="00355F3B">
      <w:pPr>
        <w:pStyle w:val="a3"/>
        <w:tabs>
          <w:tab w:val="clear" w:pos="360"/>
          <w:tab w:val="clear" w:pos="720"/>
          <w:tab w:val="clear" w:pos="1080"/>
          <w:tab w:val="left" w:pos="0"/>
          <w:tab w:val="left" w:pos="284"/>
        </w:tabs>
        <w:ind w:left="284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5F3B">
        <w:rPr>
          <w:rFonts w:ascii="Angsana New" w:hAnsi="Angsana New" w:cs="Angsana New" w:hint="cs"/>
          <w:sz w:val="30"/>
          <w:szCs w:val="30"/>
          <w:cs/>
        </w:rPr>
        <w:t xml:space="preserve">* 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355F3B">
        <w:rPr>
          <w:rFonts w:ascii="Angsana New" w:hAnsi="Angsana New" w:cs="Angsana New" w:hint="cs"/>
          <w:sz w:val="30"/>
          <w:szCs w:val="30"/>
          <w:cs/>
        </w:rPr>
        <w:t xml:space="preserve">บริษัท ชาลี ท็อป โลจิสติกส์ โซลูชั่น จำกัด </w:t>
      </w:r>
      <w:r>
        <w:rPr>
          <w:rFonts w:ascii="Angsana New" w:hAnsi="Angsana New" w:cs="Angsana New" w:hint="cs"/>
          <w:sz w:val="30"/>
          <w:szCs w:val="30"/>
          <w:cs/>
        </w:rPr>
        <w:t xml:space="preserve">(“บริษัทย่อย”) </w:t>
      </w:r>
      <w:r w:rsidRPr="00355F3B">
        <w:rPr>
          <w:rFonts w:ascii="Angsana New" w:hAnsi="Angsana New" w:cs="Angsana New" w:hint="cs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66537D" w:rsidRPr="0066537D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355F3B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6537D" w:rsidRPr="009235A2">
        <w:rPr>
          <w:rFonts w:ascii="Angsana New" w:hAnsi="Angsana New" w:cs="Angsana New" w:hint="cs"/>
          <w:sz w:val="30"/>
          <w:szCs w:val="30"/>
          <w:lang w:val="en-US"/>
        </w:rPr>
        <w:t>2565</w:t>
      </w:r>
      <w:r w:rsidRPr="009235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35A2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ณ วันที่ </w:t>
      </w:r>
      <w:r w:rsidR="0066537D" w:rsidRPr="009235A2">
        <w:rPr>
          <w:rFonts w:ascii="Angsana New" w:hAnsi="Angsana New" w:cs="Angsana New"/>
          <w:sz w:val="30"/>
          <w:szCs w:val="30"/>
          <w:shd w:val="clear" w:color="auto" w:fill="FFFFFF"/>
          <w:lang w:val="en-US"/>
        </w:rPr>
        <w:t>3</w:t>
      </w:r>
      <w:r w:rsidR="0066537D" w:rsidRPr="009235A2">
        <w:rPr>
          <w:rFonts w:ascii="Angsana New" w:hAnsi="Angsana New" w:cs="Angsana New" w:hint="cs"/>
          <w:sz w:val="30"/>
          <w:szCs w:val="30"/>
          <w:shd w:val="clear" w:color="auto" w:fill="FFFFFF"/>
          <w:lang w:val="en-US"/>
        </w:rPr>
        <w:t>0</w:t>
      </w:r>
      <w:r w:rsidRPr="009235A2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8E069C" w:rsidRPr="009235A2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มิถุนายน</w:t>
      </w:r>
      <w:r w:rsidRPr="009235A2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66537D" w:rsidRPr="009235A2">
        <w:rPr>
          <w:rFonts w:ascii="Angsana New" w:hAnsi="Angsana New" w:cs="Angsana New"/>
          <w:sz w:val="30"/>
          <w:szCs w:val="30"/>
          <w:shd w:val="clear" w:color="auto" w:fill="FFFFFF"/>
          <w:lang w:val="en-US"/>
        </w:rPr>
        <w:t>256</w:t>
      </w:r>
      <w:r w:rsidR="0066537D" w:rsidRPr="009235A2">
        <w:rPr>
          <w:rFonts w:ascii="Angsana New" w:hAnsi="Angsana New" w:cs="Angsana New" w:hint="cs"/>
          <w:sz w:val="30"/>
          <w:szCs w:val="30"/>
          <w:shd w:val="clear" w:color="auto" w:fill="FFFFFF"/>
          <w:lang w:val="en-US"/>
        </w:rPr>
        <w:t>6</w:t>
      </w:r>
      <w:r w:rsidRPr="009235A2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บริษัทยังไม่ได้เริ่มดำเนินกิจกรรมหลักทางธุรกิจใดๆ</w:t>
      </w:r>
    </w:p>
    <w:p w14:paraId="2310AB52" w14:textId="77777777" w:rsidR="00355F3B" w:rsidRPr="00355F3B" w:rsidRDefault="00355F3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51893836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183E5E24" w14:textId="77777777"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BAE3B7C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562CC48F" w14:textId="77777777"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14:paraId="0E7D8ADA" w14:textId="77777777"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/>
          <w:sz w:val="30"/>
          <w:szCs w:val="30"/>
        </w:rPr>
        <w:t>6</w:t>
      </w:r>
      <w:r w:rsidR="008F2B77">
        <w:rPr>
          <w:rFonts w:ascii="Angsana New" w:hAnsi="Angsana New"/>
          <w:sz w:val="30"/>
          <w:szCs w:val="30"/>
        </w:rPr>
        <w:t>6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8F2B77">
        <w:rPr>
          <w:rFonts w:ascii="Angsana New" w:hAnsi="Angsana New"/>
          <w:sz w:val="30"/>
          <w:szCs w:val="30"/>
        </w:rPr>
        <w:t>2566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14:paraId="01448C10" w14:textId="77777777" w:rsidR="00097572" w:rsidRDefault="0009757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BE0480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14:paraId="3DBF6F4E" w14:textId="77777777"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14:paraId="741DC93E" w14:textId="77777777" w:rsidR="008E069C" w:rsidRPr="00FA287A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ในการจัดทำข้อมูลทางการเงินระหว่างกาลสำหรับงวดสามเดือนและหกเดือนสิ้นสุดวันที่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</w:p>
    <w:p w14:paraId="35BE3B6C" w14:textId="77777777"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FA674A" w14:textId="77777777" w:rsidR="00D12E93" w:rsidRDefault="002E5B1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66537D" w:rsidRPr="0066537D">
        <w:rPr>
          <w:rFonts w:ascii="Angsana New" w:hAnsi="Angsana New"/>
          <w:b/>
          <w:bCs/>
          <w:lang w:val="en-US"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6A595F8A" w14:textId="77777777"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1B3334A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52C33E8D" w14:textId="77777777"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14:paraId="320187CD" w14:textId="77777777" w:rsidTr="00116893">
        <w:trPr>
          <w:cantSplit/>
        </w:trPr>
        <w:tc>
          <w:tcPr>
            <w:tcW w:w="3776" w:type="dxa"/>
          </w:tcPr>
          <w:p w14:paraId="2743888F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64DA9E8E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47DC833A" w14:textId="77777777" w:rsidTr="00116893">
        <w:trPr>
          <w:cantSplit/>
        </w:trPr>
        <w:tc>
          <w:tcPr>
            <w:tcW w:w="3776" w:type="dxa"/>
          </w:tcPr>
          <w:p w14:paraId="7FC3919F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B66BEA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D5699E4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5AAE47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757" w:rsidRPr="0013700D" w14:paraId="3B3D8256" w14:textId="77777777" w:rsidTr="00116893">
        <w:trPr>
          <w:cantSplit/>
        </w:trPr>
        <w:tc>
          <w:tcPr>
            <w:tcW w:w="3776" w:type="dxa"/>
          </w:tcPr>
          <w:p w14:paraId="71A33311" w14:textId="77777777"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EAFBB4" w14:textId="77777777" w:rsidR="000C1757" w:rsidRPr="0013700D" w:rsidRDefault="0066537D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DC6EAD9" w14:textId="77777777"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2C8B74" w14:textId="77777777" w:rsidR="000C1757" w:rsidRPr="0013700D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6EEECE75" w14:textId="77777777"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A735F3B" w14:textId="77777777" w:rsidR="000C1757" w:rsidRPr="0013700D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171936AC" w14:textId="77777777"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532EF7" w14:textId="77777777" w:rsidR="000C1757" w:rsidRPr="0013700D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097572" w:rsidRPr="0013700D" w14:paraId="7A201D6F" w14:textId="77777777" w:rsidTr="00116893">
        <w:trPr>
          <w:cantSplit/>
        </w:trPr>
        <w:tc>
          <w:tcPr>
            <w:tcW w:w="3776" w:type="dxa"/>
          </w:tcPr>
          <w:p w14:paraId="41BDF775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CB11A8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C711ED1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B80806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118AEB0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AF26DFA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171FA11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934DE5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069C" w:rsidRPr="0013700D" w14:paraId="021DBC99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3D1623F6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56E58EE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5565DA7" w14:textId="77777777" w:rsidR="008E069C" w:rsidRPr="0013700D" w:rsidRDefault="008E069C" w:rsidP="008E06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D53BC8B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074D10D" w14:textId="77777777" w:rsidR="008E069C" w:rsidRPr="0013700D" w:rsidRDefault="008E069C" w:rsidP="008E06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0C84AE2D" w14:textId="77777777" w:rsidR="008E069C" w:rsidRPr="00AB338A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338A" w:rsidRPr="00AB338A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284" w:type="dxa"/>
          </w:tcPr>
          <w:p w14:paraId="591AAEA4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FAAAF8E" w14:textId="77777777" w:rsidR="008E069C" w:rsidRPr="004C0256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8E069C" w:rsidRPr="0013700D" w14:paraId="0FA7A524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49D8DD2C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A9C58B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F0C26D5" w14:textId="77777777" w:rsidR="008E069C" w:rsidRPr="0013700D" w:rsidRDefault="008E069C" w:rsidP="008E06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3AA235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46D8328" w14:textId="77777777" w:rsidR="008E069C" w:rsidRPr="0013700D" w:rsidRDefault="008E069C" w:rsidP="008E069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784D35F9" w14:textId="77777777" w:rsidR="008E069C" w:rsidRPr="00AB338A" w:rsidRDefault="00AB338A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284" w:type="dxa"/>
          </w:tcPr>
          <w:p w14:paraId="451C843F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20A4937" w14:textId="77777777" w:rsidR="008E069C" w:rsidRPr="004C0256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8E069C" w:rsidRPr="0013700D" w14:paraId="34EC5BC9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2D7707C2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71615C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AB0F5FD" w14:textId="77777777" w:rsidR="008E069C" w:rsidRPr="0013700D" w:rsidRDefault="008E069C" w:rsidP="008E06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9D681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D070CC5" w14:textId="77777777" w:rsidR="008E069C" w:rsidRPr="0013700D" w:rsidRDefault="008E069C" w:rsidP="008E069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281CFCA" w14:textId="77777777" w:rsidR="008E069C" w:rsidRPr="00AB338A" w:rsidRDefault="00AB338A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284" w:type="dxa"/>
          </w:tcPr>
          <w:p w14:paraId="690D3346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A74FBCB" w14:textId="77777777" w:rsidR="008E069C" w:rsidRPr="004C0256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8E069C" w:rsidRPr="0013700D" w14:paraId="668FD080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6A89FAF8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6DEAD6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5D6FF69" w14:textId="77777777" w:rsidR="008E069C" w:rsidRPr="0013700D" w:rsidRDefault="008E069C" w:rsidP="008E06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116005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99D89D7" w14:textId="77777777" w:rsidR="008E069C" w:rsidRPr="0013700D" w:rsidRDefault="008E069C" w:rsidP="008E069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6BBDD7C4" w14:textId="77777777" w:rsidR="008E069C" w:rsidRPr="00AB338A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D0B7229" w14:textId="77777777" w:rsidR="008E069C" w:rsidRPr="0013700D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B2787C0" w14:textId="77777777" w:rsidR="008E069C" w:rsidRPr="004C0256" w:rsidRDefault="008E069C" w:rsidP="008E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AB338A" w:rsidRPr="0013700D" w14:paraId="6D1D36B4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363EB32A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6C24FB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35D3790A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755E5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C06DCD4" w14:textId="77777777" w:rsidR="00AB338A" w:rsidRPr="0013700D" w:rsidRDefault="00AB338A" w:rsidP="00AB33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52720D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84" w:type="dxa"/>
          </w:tcPr>
          <w:p w14:paraId="6BEE5009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0815817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AB338A" w:rsidRPr="0013700D" w14:paraId="02850B96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14C89B1E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F38DF6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099FBD3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5E7F07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3C2449" w14:textId="77777777" w:rsidR="00AB338A" w:rsidRPr="0013700D" w:rsidRDefault="00AB338A" w:rsidP="00AB33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48B7FF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3,286</w:t>
            </w:r>
          </w:p>
        </w:tc>
        <w:tc>
          <w:tcPr>
            <w:tcW w:w="284" w:type="dxa"/>
          </w:tcPr>
          <w:p w14:paraId="40C7834F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1054717" w14:textId="77777777" w:rsidR="00AB338A" w:rsidRPr="004C025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AB338A" w:rsidRPr="0013700D" w14:paraId="5953F9D1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451A1EE2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61F9016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3E74726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AA16E9E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1DA03A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198C26F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64,593</w:t>
            </w:r>
          </w:p>
        </w:tc>
        <w:tc>
          <w:tcPr>
            <w:tcW w:w="284" w:type="dxa"/>
          </w:tcPr>
          <w:p w14:paraId="3C6815B5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015A47D" w14:textId="77777777" w:rsidR="00AB338A" w:rsidRPr="004C025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4C0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AB338A" w:rsidRPr="0013700D" w14:paraId="23C993CC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05A3BFCA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0168F8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F24E1F7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FD7B8D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B799A40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31F74C7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8CF9C94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FB6D300" w14:textId="77777777" w:rsidR="00AB338A" w:rsidRPr="004C025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025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AB338A" w:rsidRPr="0013700D" w14:paraId="3F3B1796" w14:textId="77777777" w:rsidTr="00100A07">
        <w:trPr>
          <w:cantSplit/>
        </w:trPr>
        <w:tc>
          <w:tcPr>
            <w:tcW w:w="3776" w:type="dxa"/>
            <w:shd w:val="clear" w:color="auto" w:fill="auto"/>
          </w:tcPr>
          <w:p w14:paraId="0737C910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291706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D64FB19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01D796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FB85675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DD98C7D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84" w:type="dxa"/>
          </w:tcPr>
          <w:p w14:paraId="2DEF63EA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3D8CCF1" w14:textId="77777777" w:rsidR="00AB338A" w:rsidRPr="004C025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AB338A" w:rsidRPr="0013700D" w14:paraId="24738789" w14:textId="77777777" w:rsidTr="00100A07">
        <w:trPr>
          <w:cantSplit/>
        </w:trPr>
        <w:tc>
          <w:tcPr>
            <w:tcW w:w="3776" w:type="dxa"/>
          </w:tcPr>
          <w:p w14:paraId="5904ADC2" w14:textId="77777777" w:rsidR="00AB338A" w:rsidRPr="00293A1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8AC445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D9847E9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60B7C00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1A0FB58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7D735D0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14:paraId="6638340B" w14:textId="77777777" w:rsidR="00AB338A" w:rsidRPr="00293A1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5316EC7" w14:textId="77777777" w:rsidR="00AB338A" w:rsidRPr="004C025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56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AB338A" w:rsidRPr="0013700D" w14:paraId="022BA2F8" w14:textId="77777777" w:rsidTr="00BD58E9">
        <w:trPr>
          <w:cantSplit/>
        </w:trPr>
        <w:tc>
          <w:tcPr>
            <w:tcW w:w="3776" w:type="dxa"/>
          </w:tcPr>
          <w:p w14:paraId="7F2351EE" w14:textId="77777777" w:rsidR="00AB338A" w:rsidRPr="00AB54B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90B1C63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4CBE70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D327234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54127A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B55A723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F9DB3A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F5C4764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8A" w:rsidRPr="0013700D" w14:paraId="7BB429A6" w14:textId="77777777" w:rsidTr="00BD58E9">
        <w:trPr>
          <w:cantSplit/>
        </w:trPr>
        <w:tc>
          <w:tcPr>
            <w:tcW w:w="3776" w:type="dxa"/>
          </w:tcPr>
          <w:p w14:paraId="5F17BD30" w14:textId="77777777" w:rsidR="00AB338A" w:rsidRPr="00AB54B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C1C404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0899550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31D8F4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85D0000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2D5E766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4" w:type="dxa"/>
          </w:tcPr>
          <w:p w14:paraId="731B275E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C22FE4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AB338A" w:rsidRPr="0013700D" w14:paraId="62D1875C" w14:textId="77777777" w:rsidTr="00100A07">
        <w:trPr>
          <w:cantSplit/>
        </w:trPr>
        <w:tc>
          <w:tcPr>
            <w:tcW w:w="3776" w:type="dxa"/>
          </w:tcPr>
          <w:p w14:paraId="49AEADD4" w14:textId="77777777" w:rsidR="00AB338A" w:rsidRPr="00AB54B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D4F86D7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EF4C45D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F1E10F6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F7D5382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5F96729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84" w:type="dxa"/>
          </w:tcPr>
          <w:p w14:paraId="5BF76DEE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E411BBA" w14:textId="77777777" w:rsidR="00AB338A" w:rsidRPr="0056227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183</w:t>
            </w:r>
          </w:p>
        </w:tc>
      </w:tr>
    </w:tbl>
    <w:p w14:paraId="1B42B7A1" w14:textId="77777777" w:rsidR="00364E65" w:rsidRDefault="00364E65"/>
    <w:p w14:paraId="698B61D8" w14:textId="77777777" w:rsidR="00DE3401" w:rsidRDefault="00DE3401">
      <w:pPr>
        <w:rPr>
          <w:sz w:val="30"/>
          <w:szCs w:val="30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60892856" w14:textId="77777777" w:rsidTr="00255C85">
        <w:trPr>
          <w:cantSplit/>
        </w:trPr>
        <w:tc>
          <w:tcPr>
            <w:tcW w:w="3776" w:type="dxa"/>
          </w:tcPr>
          <w:p w14:paraId="581B2441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244AB186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5740D329" w14:textId="77777777" w:rsidTr="00255C85">
        <w:trPr>
          <w:cantSplit/>
        </w:trPr>
        <w:tc>
          <w:tcPr>
            <w:tcW w:w="3776" w:type="dxa"/>
          </w:tcPr>
          <w:p w14:paraId="08DD5019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56954B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DAA194A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990AD1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C1757" w:rsidRPr="00F51F88" w14:paraId="22416FC4" w14:textId="77777777" w:rsidTr="007E77DD">
        <w:trPr>
          <w:cantSplit/>
        </w:trPr>
        <w:tc>
          <w:tcPr>
            <w:tcW w:w="3776" w:type="dxa"/>
          </w:tcPr>
          <w:p w14:paraId="6CF1A090" w14:textId="77777777" w:rsidR="000C1757" w:rsidRPr="00E9777E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A997E5" w14:textId="77777777" w:rsidR="000C1757" w:rsidRPr="00F51F88" w:rsidRDefault="0066537D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134EF1A" w14:textId="77777777" w:rsidR="000C1757" w:rsidRPr="00F51F88" w:rsidRDefault="000C17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C59A27" w14:textId="77777777" w:rsidR="000C1757" w:rsidRPr="00F51F88" w:rsidRDefault="0066537D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1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5B79E9D" w14:textId="77777777" w:rsidR="000C1757" w:rsidRPr="00F51F88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4CBBB7" w14:textId="77777777" w:rsidR="000C1757" w:rsidRPr="00F51F88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6ACA0450" w14:textId="77777777" w:rsidR="000C1757" w:rsidRPr="00F51F88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14710A" w14:textId="77777777" w:rsidR="000C1757" w:rsidRPr="00F51F88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1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97572" w:rsidRPr="00B14380" w14:paraId="6D892EDC" w14:textId="77777777" w:rsidTr="007E77DD">
        <w:trPr>
          <w:cantSplit/>
        </w:trPr>
        <w:tc>
          <w:tcPr>
            <w:tcW w:w="3776" w:type="dxa"/>
          </w:tcPr>
          <w:p w14:paraId="43697198" w14:textId="77777777"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F37A152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4349D1B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17BF83E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EF176D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26D37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5104BA4C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6BD9A4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562278" w:rsidRPr="00B14380" w14:paraId="69FD202B" w14:textId="77777777" w:rsidTr="007E77DD">
        <w:trPr>
          <w:cantSplit/>
        </w:trPr>
        <w:tc>
          <w:tcPr>
            <w:tcW w:w="3776" w:type="dxa"/>
          </w:tcPr>
          <w:p w14:paraId="42D7964C" w14:textId="77777777" w:rsidR="00562278" w:rsidRPr="005373A3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3ADBC7F" w14:textId="77777777" w:rsidR="00562278" w:rsidRPr="001A1404" w:rsidRDefault="001A1404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284" w:type="dxa"/>
          </w:tcPr>
          <w:p w14:paraId="1B253AA4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E476BA2" w14:textId="77777777" w:rsidR="00562278" w:rsidRPr="005E5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  <w:tc>
          <w:tcPr>
            <w:tcW w:w="283" w:type="dxa"/>
          </w:tcPr>
          <w:p w14:paraId="14F91FB0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4163E7" w14:textId="77777777" w:rsidR="00562278" w:rsidRPr="00AB3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4BA25AE7" w14:textId="77777777" w:rsidR="00562278" w:rsidRPr="00B14380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861C6C" w14:textId="77777777" w:rsidR="00562278" w:rsidRPr="00353030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62278" w:rsidRPr="00B14380" w14:paraId="5F56823E" w14:textId="77777777" w:rsidTr="007E77DD">
        <w:trPr>
          <w:cantSplit/>
        </w:trPr>
        <w:tc>
          <w:tcPr>
            <w:tcW w:w="3776" w:type="dxa"/>
          </w:tcPr>
          <w:p w14:paraId="2EC7EFA8" w14:textId="77777777" w:rsidR="00562278" w:rsidRPr="005373A3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41D84C" w14:textId="77777777" w:rsidR="00562278" w:rsidRPr="001A1404" w:rsidRDefault="001A1404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4413B466" w14:textId="77777777" w:rsidR="00562278" w:rsidRPr="00EA5359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2FC9043" w14:textId="77777777" w:rsidR="00562278" w:rsidRPr="005E5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6E3720B2" w14:textId="77777777" w:rsidR="00562278" w:rsidRPr="00EA5359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3EE3C02" w14:textId="77777777" w:rsidR="00562278" w:rsidRPr="00AB3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7580EF91" w14:textId="77777777" w:rsidR="00562278" w:rsidRPr="00EA5359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E737B85" w14:textId="77777777" w:rsidR="00562278" w:rsidRPr="001B66C5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B338A" w:rsidRPr="00B14380" w14:paraId="12A3A246" w14:textId="77777777" w:rsidTr="007E77DD">
        <w:trPr>
          <w:cantSplit/>
        </w:trPr>
        <w:tc>
          <w:tcPr>
            <w:tcW w:w="3776" w:type="dxa"/>
          </w:tcPr>
          <w:p w14:paraId="14CF7824" w14:textId="77777777" w:rsidR="00AB338A" w:rsidRPr="00F3756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40BAF7" w14:textId="77777777" w:rsidR="00AB338A" w:rsidRPr="001A1404" w:rsidRDefault="00A17D10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84" w:type="dxa"/>
          </w:tcPr>
          <w:p w14:paraId="2C519748" w14:textId="77777777" w:rsidR="00AB338A" w:rsidRPr="00EA5359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125813E" w14:textId="77777777" w:rsidR="00AB338A" w:rsidRPr="001B66C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6DC0A6E" w14:textId="77777777" w:rsidR="00AB338A" w:rsidRPr="00EA5359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88EECF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5" w:type="dxa"/>
          </w:tcPr>
          <w:p w14:paraId="3A3E54AA" w14:textId="77777777" w:rsidR="00AB338A" w:rsidRPr="00EA5359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442D2F5" w14:textId="77777777" w:rsidR="00AB338A" w:rsidRPr="001B66C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62278" w:rsidRPr="00B14380" w14:paraId="721F4514" w14:textId="77777777" w:rsidTr="007E77DD">
        <w:trPr>
          <w:cantSplit/>
        </w:trPr>
        <w:tc>
          <w:tcPr>
            <w:tcW w:w="3776" w:type="dxa"/>
          </w:tcPr>
          <w:p w14:paraId="2A9523C9" w14:textId="77777777" w:rsidR="0056227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8A8D05" w14:textId="77777777" w:rsidR="00562278" w:rsidRPr="001A1404" w:rsidRDefault="001A1404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29,257</w:t>
            </w:r>
          </w:p>
        </w:tc>
        <w:tc>
          <w:tcPr>
            <w:tcW w:w="284" w:type="dxa"/>
          </w:tcPr>
          <w:p w14:paraId="7C50B8BA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CBB573" w14:textId="77777777" w:rsidR="00562278" w:rsidRPr="00DA40FF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Pr="00DA40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3" w:type="dxa"/>
          </w:tcPr>
          <w:p w14:paraId="04FCDC9D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A832B9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  <w:tc>
          <w:tcPr>
            <w:tcW w:w="285" w:type="dxa"/>
          </w:tcPr>
          <w:p w14:paraId="16AECC2F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DBECFB" w14:textId="77777777" w:rsidR="00562278" w:rsidRPr="00DC7425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</w:t>
            </w:r>
            <w:r w:rsidR="00562278">
              <w:rPr>
                <w:rFonts w:ascii="Angsana New" w:hAnsi="Angsana New"/>
                <w:sz w:val="30"/>
                <w:szCs w:val="30"/>
              </w:rPr>
              <w:t>8</w:t>
            </w:r>
            <w:r w:rsidR="00562278" w:rsidRPr="00DC7425">
              <w:rPr>
                <w:rFonts w:ascii="Angsana New" w:hAnsi="Angsana New"/>
                <w:sz w:val="30"/>
                <w:szCs w:val="30"/>
              </w:rPr>
              <w:t>,</w:t>
            </w:r>
            <w:r w:rsidR="00562278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562278" w:rsidRPr="00B14380" w14:paraId="5DC82052" w14:textId="77777777" w:rsidTr="007E77DD">
        <w:trPr>
          <w:cantSplit/>
        </w:trPr>
        <w:tc>
          <w:tcPr>
            <w:tcW w:w="3776" w:type="dxa"/>
          </w:tcPr>
          <w:p w14:paraId="34A9FFAF" w14:textId="77777777" w:rsidR="0056227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8C2BA4E" w14:textId="05FC8290" w:rsidR="00562278" w:rsidRPr="001A1404" w:rsidRDefault="001B06D5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14:paraId="61724B74" w14:textId="77777777" w:rsidR="00562278" w:rsidRPr="0066040A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8C58A90" w14:textId="77777777" w:rsidR="00562278" w:rsidRPr="005E5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3" w:type="dxa"/>
          </w:tcPr>
          <w:p w14:paraId="4D61A5F5" w14:textId="77777777" w:rsidR="00562278" w:rsidRPr="0066040A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28745B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5" w:type="dxa"/>
          </w:tcPr>
          <w:p w14:paraId="4904A46B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248326" w14:textId="77777777" w:rsidR="00562278" w:rsidRPr="00DC7425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95</w:t>
            </w:r>
          </w:p>
        </w:tc>
      </w:tr>
      <w:tr w:rsidR="00562278" w:rsidRPr="00B14380" w14:paraId="740E7739" w14:textId="77777777" w:rsidTr="007E77DD">
        <w:trPr>
          <w:cantSplit/>
        </w:trPr>
        <w:tc>
          <w:tcPr>
            <w:tcW w:w="3776" w:type="dxa"/>
          </w:tcPr>
          <w:p w14:paraId="618CC99F" w14:textId="77777777" w:rsidR="0056227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1FBED0" w14:textId="77777777" w:rsidR="00562278" w:rsidRPr="001A1404" w:rsidRDefault="001A1404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284" w:type="dxa"/>
          </w:tcPr>
          <w:p w14:paraId="69E81A89" w14:textId="77777777" w:rsidR="00562278" w:rsidRPr="0066040A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84EE60B" w14:textId="77777777" w:rsidR="00562278" w:rsidRPr="005E5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20,266</w:t>
            </w:r>
          </w:p>
        </w:tc>
        <w:tc>
          <w:tcPr>
            <w:tcW w:w="283" w:type="dxa"/>
          </w:tcPr>
          <w:p w14:paraId="55DBF987" w14:textId="77777777" w:rsidR="00562278" w:rsidRPr="0066040A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009F75" w14:textId="77777777" w:rsidR="00562278" w:rsidRPr="00AB3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79F24F86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E1C9FA" w14:textId="77777777" w:rsidR="00562278" w:rsidRPr="00DC7425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18,643</w:t>
            </w:r>
          </w:p>
        </w:tc>
      </w:tr>
      <w:tr w:rsidR="00562278" w:rsidRPr="00B14380" w14:paraId="40C2AF07" w14:textId="77777777" w:rsidTr="007E77DD">
        <w:trPr>
          <w:cantSplit/>
        </w:trPr>
        <w:tc>
          <w:tcPr>
            <w:tcW w:w="3776" w:type="dxa"/>
          </w:tcPr>
          <w:p w14:paraId="6A00CC20" w14:textId="77777777" w:rsidR="00562278" w:rsidRPr="00293A1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BA3E2BC" w14:textId="77777777" w:rsidR="00562278" w:rsidRPr="001A1404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5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4" w:type="dxa"/>
          </w:tcPr>
          <w:p w14:paraId="193E0A7C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C24F5C2" w14:textId="77777777" w:rsidR="00562278" w:rsidRPr="005E5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3" w:type="dxa"/>
          </w:tcPr>
          <w:p w14:paraId="30F514F4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531A9AF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5" w:type="dxa"/>
          </w:tcPr>
          <w:p w14:paraId="1D477EA2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AD1E172" w14:textId="77777777" w:rsidR="00562278" w:rsidRPr="00DC7425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</w:tr>
      <w:tr w:rsidR="00562278" w:rsidRPr="00B14380" w14:paraId="22C29602" w14:textId="77777777" w:rsidTr="007E77DD">
        <w:trPr>
          <w:cantSplit/>
        </w:trPr>
        <w:tc>
          <w:tcPr>
            <w:tcW w:w="3776" w:type="dxa"/>
          </w:tcPr>
          <w:p w14:paraId="07C16681" w14:textId="77777777" w:rsidR="00562278" w:rsidRPr="00AB54B5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18616DE" w14:textId="77777777" w:rsidR="00562278" w:rsidRPr="001A1404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16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3027F860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870376C" w14:textId="77777777" w:rsidR="00562278" w:rsidRPr="0056227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2278">
              <w:rPr>
                <w:rFonts w:ascii="Angsana New" w:hAnsi="Angsana New"/>
                <w:sz w:val="30"/>
                <w:szCs w:val="30"/>
              </w:rPr>
              <w:t>11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540AD4B8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E8F704F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85" w:type="dxa"/>
          </w:tcPr>
          <w:p w14:paraId="1FD45BE5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0D627D3" w14:textId="77777777" w:rsidR="00562278" w:rsidRPr="0056227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2278">
              <w:rPr>
                <w:rFonts w:ascii="Angsana New" w:hAnsi="Angsana New"/>
                <w:sz w:val="30"/>
                <w:szCs w:val="30"/>
              </w:rPr>
              <w:t>11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62278" w:rsidRPr="00A92FC6" w14:paraId="3B3A0AFF" w14:textId="77777777" w:rsidTr="007E77DD">
        <w:trPr>
          <w:cantSplit/>
        </w:trPr>
        <w:tc>
          <w:tcPr>
            <w:tcW w:w="3776" w:type="dxa"/>
          </w:tcPr>
          <w:p w14:paraId="1E0181BA" w14:textId="77777777" w:rsidR="00562278" w:rsidRPr="00A92FC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ADA7C7C" w14:textId="77777777" w:rsidR="00562278" w:rsidRPr="008E069C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AE67890" w14:textId="77777777" w:rsidR="00562278" w:rsidRPr="00A92FC6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6AC0C26" w14:textId="77777777" w:rsidR="00562278" w:rsidRPr="00097572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315ACD92" w14:textId="77777777" w:rsidR="00562278" w:rsidRPr="00A92FC6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38D239F" w14:textId="77777777" w:rsidR="00562278" w:rsidRPr="008E069C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589C4C79" w14:textId="77777777" w:rsidR="00562278" w:rsidRPr="00A92FC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F2EA342" w14:textId="77777777" w:rsidR="00562278" w:rsidRPr="00097572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562278" w:rsidRPr="00B14380" w14:paraId="18901D08" w14:textId="77777777" w:rsidTr="007E77DD">
        <w:trPr>
          <w:cantSplit/>
        </w:trPr>
        <w:tc>
          <w:tcPr>
            <w:tcW w:w="3776" w:type="dxa"/>
          </w:tcPr>
          <w:p w14:paraId="3CC4A165" w14:textId="77777777" w:rsidR="0056227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5E70617A" w14:textId="77777777" w:rsidR="00562278" w:rsidRPr="008E069C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8587198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40A99C1" w14:textId="77777777" w:rsidR="00562278" w:rsidRPr="00097572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5B94A2A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5F3148" w14:textId="77777777" w:rsidR="00562278" w:rsidRPr="008E069C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3EF27318" w14:textId="77777777" w:rsidR="00562278" w:rsidRPr="00B14380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3634AF" w14:textId="77777777" w:rsidR="00562278" w:rsidRPr="00097572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62278" w:rsidRPr="00B14380" w14:paraId="5BBEEFE3" w14:textId="77777777" w:rsidTr="007E77DD">
        <w:trPr>
          <w:cantSplit/>
        </w:trPr>
        <w:tc>
          <w:tcPr>
            <w:tcW w:w="3776" w:type="dxa"/>
          </w:tcPr>
          <w:p w14:paraId="6BB66E55" w14:textId="77777777" w:rsidR="00562278" w:rsidRDefault="00562278" w:rsidP="0056227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0B39615" w14:textId="77777777" w:rsidR="00562278" w:rsidRPr="001A1404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9,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4" w:type="dxa"/>
          </w:tcPr>
          <w:p w14:paraId="1491905A" w14:textId="77777777" w:rsidR="00562278" w:rsidRPr="006E327A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F5B95AD" w14:textId="77777777" w:rsidR="00562278" w:rsidRPr="00E5757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E575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3" w:type="dxa"/>
          </w:tcPr>
          <w:p w14:paraId="6789E48A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11620B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</w:t>
            </w:r>
            <w:r w:rsidR="001A1404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5" w:type="dxa"/>
          </w:tcPr>
          <w:p w14:paraId="25EB06A8" w14:textId="77777777" w:rsidR="00562278" w:rsidRPr="00B14380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6B1986" w14:textId="77777777" w:rsidR="00562278" w:rsidRPr="00E5757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3,04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2278" w:rsidRPr="00B14380" w14:paraId="18FDC010" w14:textId="77777777" w:rsidTr="007E77DD">
        <w:trPr>
          <w:cantSplit/>
        </w:trPr>
        <w:tc>
          <w:tcPr>
            <w:tcW w:w="3776" w:type="dxa"/>
          </w:tcPr>
          <w:p w14:paraId="4705B8DF" w14:textId="77777777" w:rsidR="00562278" w:rsidRDefault="00562278" w:rsidP="0056227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9221F2" w14:textId="77777777" w:rsidR="00562278" w:rsidRPr="001A1404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3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1E2D2013" w14:textId="77777777" w:rsidR="00562278" w:rsidRPr="00B43FA4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34469A" w14:textId="77777777" w:rsidR="00562278" w:rsidRPr="00E5757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3" w:type="dxa"/>
          </w:tcPr>
          <w:p w14:paraId="248569A6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32C7C4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5" w:type="dxa"/>
          </w:tcPr>
          <w:p w14:paraId="10268877" w14:textId="77777777" w:rsidR="00562278" w:rsidRPr="00B14380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4E040A" w14:textId="77777777" w:rsidR="00562278" w:rsidRPr="00E5757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2278" w:rsidRPr="00B14380" w14:paraId="61516787" w14:textId="77777777" w:rsidTr="007E77DD">
        <w:trPr>
          <w:cantSplit/>
        </w:trPr>
        <w:tc>
          <w:tcPr>
            <w:tcW w:w="3776" w:type="dxa"/>
          </w:tcPr>
          <w:p w14:paraId="59BDE3C7" w14:textId="77777777" w:rsidR="00562278" w:rsidRPr="004C7AA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D82B72" w14:textId="77777777" w:rsidR="00562278" w:rsidRPr="001A1404" w:rsidRDefault="001A1404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10,082</w:t>
            </w:r>
          </w:p>
        </w:tc>
        <w:tc>
          <w:tcPr>
            <w:tcW w:w="284" w:type="dxa"/>
          </w:tcPr>
          <w:p w14:paraId="5407B2AB" w14:textId="77777777" w:rsidR="00562278" w:rsidRPr="006E327A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5E266F" w14:textId="77777777" w:rsidR="00562278" w:rsidRPr="00E5757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9,8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83" w:type="dxa"/>
          </w:tcPr>
          <w:p w14:paraId="24F541C6" w14:textId="77777777" w:rsidR="00562278" w:rsidRPr="00B14380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FE90D69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</w:t>
            </w:r>
            <w:r w:rsidR="001A1404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85" w:type="dxa"/>
          </w:tcPr>
          <w:p w14:paraId="5AB47618" w14:textId="77777777" w:rsidR="00562278" w:rsidRPr="00B14380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2367C9" w14:textId="77777777" w:rsidR="00562278" w:rsidRPr="00E5757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7A">
              <w:rPr>
                <w:rFonts w:ascii="Angsana New" w:hAnsi="Angsana New"/>
                <w:sz w:val="30"/>
                <w:szCs w:val="30"/>
              </w:rPr>
              <w:t>3,18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0AFD9A43" w14:textId="77777777" w:rsid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13A540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B768D6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3D9264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25C617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2D504D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6E5BAE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C02DE0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C528E3" w14:textId="77777777" w:rsidR="000B0E4A" w:rsidRDefault="000B0E4A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ACDA65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431D60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CAA6B1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/>
          <w:sz w:val="30"/>
          <w:szCs w:val="30"/>
        </w:rPr>
        <w:t>3</w:t>
      </w:r>
      <w:r w:rsidR="0066537D" w:rsidRPr="0066537D">
        <w:rPr>
          <w:rFonts w:ascii="Angsana New" w:hAnsi="Angsana New" w:hint="cs"/>
          <w:sz w:val="30"/>
          <w:szCs w:val="30"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3669C4B2" w14:textId="77777777" w:rsidR="008E069C" w:rsidRPr="008E069C" w:rsidRDefault="008E069C" w:rsidP="008E069C">
      <w:pPr>
        <w:rPr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8E069C" w:rsidRPr="0013700D" w14:paraId="0EB00F57" w14:textId="77777777" w:rsidTr="00921AB8">
        <w:trPr>
          <w:cantSplit/>
        </w:trPr>
        <w:tc>
          <w:tcPr>
            <w:tcW w:w="3776" w:type="dxa"/>
          </w:tcPr>
          <w:p w14:paraId="12ABA5D3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5E055C3A" w14:textId="77777777" w:rsidR="008E069C" w:rsidRPr="0013700D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8E069C" w:rsidRPr="0013700D" w14:paraId="5D3399F4" w14:textId="77777777" w:rsidTr="00921AB8">
        <w:trPr>
          <w:cantSplit/>
        </w:trPr>
        <w:tc>
          <w:tcPr>
            <w:tcW w:w="3776" w:type="dxa"/>
          </w:tcPr>
          <w:p w14:paraId="13493029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C9472B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BC3841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C6E45E" w14:textId="77777777" w:rsidR="008E069C" w:rsidRPr="0013700D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69C" w:rsidRPr="0013700D" w14:paraId="16B728A9" w14:textId="77777777" w:rsidTr="00921AB8">
        <w:trPr>
          <w:cantSplit/>
        </w:trPr>
        <w:tc>
          <w:tcPr>
            <w:tcW w:w="3776" w:type="dxa"/>
          </w:tcPr>
          <w:p w14:paraId="1FA5FB23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A02ADB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498F5CA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1A253E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51393B6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B16A54E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ED0624C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57E9F5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8E069C" w:rsidRPr="0013700D" w14:paraId="239991C2" w14:textId="77777777" w:rsidTr="00921AB8">
        <w:trPr>
          <w:cantSplit/>
        </w:trPr>
        <w:tc>
          <w:tcPr>
            <w:tcW w:w="3776" w:type="dxa"/>
          </w:tcPr>
          <w:p w14:paraId="0B9F87E8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2D7EB7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662E522" w14:textId="77777777" w:rsidR="008E069C" w:rsidRPr="0013700D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FD1B1A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B058572" w14:textId="77777777" w:rsidR="008E069C" w:rsidRPr="0013700D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DDD2774" w14:textId="77777777" w:rsidR="008E069C" w:rsidRPr="007E77D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83F5A17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701319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278" w:rsidRPr="0013700D" w14:paraId="06820410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557973A0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F55AB26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493AB79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025EC31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9E2E639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50A6EB0D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67,070</w:t>
            </w:r>
          </w:p>
        </w:tc>
        <w:tc>
          <w:tcPr>
            <w:tcW w:w="284" w:type="dxa"/>
          </w:tcPr>
          <w:p w14:paraId="2E944377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8ECFBBC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562278" w:rsidRPr="0013700D" w14:paraId="599FE35F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44E2861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3F2DF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FD36879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5BBA94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611AAB0" w14:textId="77777777" w:rsidR="00562278" w:rsidRPr="0013700D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ECE037F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6,230</w:t>
            </w:r>
          </w:p>
        </w:tc>
        <w:tc>
          <w:tcPr>
            <w:tcW w:w="284" w:type="dxa"/>
          </w:tcPr>
          <w:p w14:paraId="3068E5A5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33EC1DC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562278" w:rsidRPr="0013700D" w14:paraId="509D77E0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65E2942B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5B1B99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23E9E98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56D0D0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9579C2" w14:textId="77777777" w:rsidR="00562278" w:rsidRPr="0013700D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96CC8D1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23,888</w:t>
            </w:r>
          </w:p>
        </w:tc>
        <w:tc>
          <w:tcPr>
            <w:tcW w:w="284" w:type="dxa"/>
          </w:tcPr>
          <w:p w14:paraId="1D60BC64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28003A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562278" w:rsidRPr="0013700D" w14:paraId="777A0994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440CBF2A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0E9296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21A66A7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E0C631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F204879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48941C4" w14:textId="77777777" w:rsidR="00562278" w:rsidRPr="00AB3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0ACE720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42B982E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AB338A" w:rsidRPr="0013700D" w14:paraId="69F35BC7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1FCE700C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AD4ACF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C1BC7DC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CF028A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0A123C7" w14:textId="77777777" w:rsidR="00AB338A" w:rsidRPr="0013700D" w:rsidRDefault="00AB338A" w:rsidP="00AB33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E65340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84" w:type="dxa"/>
          </w:tcPr>
          <w:p w14:paraId="1F147C71" w14:textId="77777777" w:rsidR="00AB338A" w:rsidRPr="0013700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FF6CBBF" w14:textId="77777777" w:rsidR="00AB338A" w:rsidRPr="007253F7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562278" w:rsidRPr="0013700D" w14:paraId="16562B7B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3814CD6A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193979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FBE81E5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89E4BE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719097E" w14:textId="77777777" w:rsidR="00562278" w:rsidRPr="0013700D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8DF0A7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5,518</w:t>
            </w:r>
          </w:p>
        </w:tc>
        <w:tc>
          <w:tcPr>
            <w:tcW w:w="284" w:type="dxa"/>
          </w:tcPr>
          <w:p w14:paraId="1E561441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753D66E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562278" w:rsidRPr="0013700D" w14:paraId="20695A48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02CEC84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1E6274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57DC6AF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453BE3AB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599E486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BE0B482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116,037</w:t>
            </w:r>
          </w:p>
        </w:tc>
        <w:tc>
          <w:tcPr>
            <w:tcW w:w="284" w:type="dxa"/>
          </w:tcPr>
          <w:p w14:paraId="1679B22D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5B51EBF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562278" w:rsidRPr="0013700D" w14:paraId="406F8C9F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04B94E4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FCD6A1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5C2BA5A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73DCB2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9E675E1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6944EAB7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84" w:type="dxa"/>
          </w:tcPr>
          <w:p w14:paraId="13ED4E3E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1DF593F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25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562278" w:rsidRPr="0013700D" w14:paraId="46031544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12727539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07CDCB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626EC687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C30474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A8EC70F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2775A06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84" w:type="dxa"/>
          </w:tcPr>
          <w:p w14:paraId="77C56E45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C2441F4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562278" w:rsidRPr="0013700D" w14:paraId="5360B198" w14:textId="77777777" w:rsidTr="00921AB8">
        <w:trPr>
          <w:cantSplit/>
        </w:trPr>
        <w:tc>
          <w:tcPr>
            <w:tcW w:w="3776" w:type="dxa"/>
          </w:tcPr>
          <w:p w14:paraId="7F53B3A2" w14:textId="77777777" w:rsidR="00562278" w:rsidRPr="00293A1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91F3733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D95885A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C9CC2F4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4EFF7D0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502B311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84" w:type="dxa"/>
          </w:tcPr>
          <w:p w14:paraId="739C581B" w14:textId="77777777" w:rsidR="00562278" w:rsidRPr="00293A18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FED0835" w14:textId="77777777" w:rsidR="00562278" w:rsidRPr="007253F7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3F7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</w:tr>
      <w:tr w:rsidR="00562278" w:rsidRPr="0013700D" w14:paraId="642BC533" w14:textId="77777777" w:rsidTr="00921AB8">
        <w:trPr>
          <w:cantSplit/>
        </w:trPr>
        <w:tc>
          <w:tcPr>
            <w:tcW w:w="3776" w:type="dxa"/>
          </w:tcPr>
          <w:p w14:paraId="3F89F3FA" w14:textId="77777777" w:rsidR="00562278" w:rsidRPr="00AB54B5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619CE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CD3703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4C459E9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BA282C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FA3E25E" w14:textId="77777777" w:rsidR="00562278" w:rsidRPr="00AB338A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302DCD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5A02D7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278" w:rsidRPr="0013700D" w14:paraId="5BB3D11E" w14:textId="77777777" w:rsidTr="00921AB8">
        <w:trPr>
          <w:cantSplit/>
        </w:trPr>
        <w:tc>
          <w:tcPr>
            <w:tcW w:w="3776" w:type="dxa"/>
          </w:tcPr>
          <w:p w14:paraId="7E392039" w14:textId="77777777" w:rsidR="00562278" w:rsidRPr="00AB54B5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0961DB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9FF1527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DB5601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7F403A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2CFBF13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76E1F2BF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52A8818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562278" w:rsidRPr="0013700D" w14:paraId="3EEB5099" w14:textId="77777777" w:rsidTr="00921AB8">
        <w:trPr>
          <w:cantSplit/>
        </w:trPr>
        <w:tc>
          <w:tcPr>
            <w:tcW w:w="3776" w:type="dxa"/>
          </w:tcPr>
          <w:p w14:paraId="1C6A41EB" w14:textId="77777777" w:rsidR="00562278" w:rsidRPr="00AB54B5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36F9BEE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BBDBED8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94F45F4" w14:textId="77777777" w:rsidR="00562278" w:rsidRPr="0013700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13B612F" w14:textId="77777777" w:rsidR="00562278" w:rsidRPr="0013700D" w:rsidRDefault="00562278" w:rsidP="0056227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E0BFCC0" w14:textId="77777777" w:rsidR="00562278" w:rsidRPr="00AB338A" w:rsidRDefault="00AB338A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  <w:tc>
          <w:tcPr>
            <w:tcW w:w="284" w:type="dxa"/>
          </w:tcPr>
          <w:p w14:paraId="1CEC1FD4" w14:textId="77777777" w:rsidR="00562278" w:rsidRPr="007E77DD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98DC5D5" w14:textId="77777777" w:rsidR="00562278" w:rsidRPr="007E77DD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809</w:t>
            </w:r>
          </w:p>
        </w:tc>
      </w:tr>
    </w:tbl>
    <w:p w14:paraId="647FDDB7" w14:textId="77777777" w:rsidR="008E069C" w:rsidRDefault="008E069C" w:rsidP="008E069C">
      <w:pPr>
        <w:rPr>
          <w:sz w:val="30"/>
          <w:szCs w:val="30"/>
        </w:rPr>
      </w:pPr>
    </w:p>
    <w:p w14:paraId="1869910C" w14:textId="77777777" w:rsidR="008E069C" w:rsidRDefault="008E069C" w:rsidP="008E069C">
      <w:pPr>
        <w:rPr>
          <w:sz w:val="30"/>
          <w:szCs w:val="30"/>
        </w:rPr>
      </w:pPr>
    </w:p>
    <w:p w14:paraId="24EE2B7D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0721BE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A64CDE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DFA821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41DEC4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0BEACF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3BC65C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5"/>
        <w:gridCol w:w="1276"/>
      </w:tblGrid>
      <w:tr w:rsidR="008E069C" w:rsidRPr="00E24209" w14:paraId="4F4CA85A" w14:textId="77777777" w:rsidTr="00921AB8">
        <w:trPr>
          <w:cantSplit/>
        </w:trPr>
        <w:tc>
          <w:tcPr>
            <w:tcW w:w="3776" w:type="dxa"/>
          </w:tcPr>
          <w:p w14:paraId="4B35BC58" w14:textId="77777777" w:rsidR="008E069C" w:rsidRPr="00F51F88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67875ECC" w14:textId="77777777" w:rsidR="008E069C" w:rsidRPr="00E24209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E069C" w:rsidRPr="00E24209" w14:paraId="7807ABFE" w14:textId="77777777" w:rsidTr="00921AB8">
        <w:trPr>
          <w:cantSplit/>
        </w:trPr>
        <w:tc>
          <w:tcPr>
            <w:tcW w:w="3776" w:type="dxa"/>
          </w:tcPr>
          <w:p w14:paraId="4AE36248" w14:textId="77777777" w:rsidR="008E069C" w:rsidRPr="00F51F88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3E38FA" w14:textId="77777777" w:rsidR="008E069C" w:rsidRPr="00E24209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1C99F9" w14:textId="77777777" w:rsidR="008E069C" w:rsidRPr="00E24209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4BC669" w14:textId="77777777" w:rsidR="008E069C" w:rsidRPr="00E24209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069C" w:rsidRPr="00F51F88" w14:paraId="5177ECAB" w14:textId="77777777" w:rsidTr="00921AB8">
        <w:trPr>
          <w:cantSplit/>
        </w:trPr>
        <w:tc>
          <w:tcPr>
            <w:tcW w:w="3776" w:type="dxa"/>
          </w:tcPr>
          <w:p w14:paraId="595E2728" w14:textId="77777777" w:rsidR="008E069C" w:rsidRPr="00E9777E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111B5A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752FBCE" w14:textId="77777777" w:rsidR="008E069C" w:rsidRPr="00F51F88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92B27B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E06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7D5C557" w14:textId="77777777" w:rsidR="008E069C" w:rsidRPr="00F51F88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007E56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70FB7A03" w14:textId="77777777" w:rsidR="008E069C" w:rsidRPr="00F51F88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84BDF2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E06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E069C" w:rsidRPr="00B14380" w14:paraId="53DE4DB7" w14:textId="77777777" w:rsidTr="00921AB8">
        <w:trPr>
          <w:cantSplit/>
        </w:trPr>
        <w:tc>
          <w:tcPr>
            <w:tcW w:w="3776" w:type="dxa"/>
          </w:tcPr>
          <w:p w14:paraId="00BF2A6D" w14:textId="77777777" w:rsidR="008E069C" w:rsidRPr="004A2990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0CB43F5" w14:textId="77777777" w:rsidR="008E069C" w:rsidRPr="00F5193E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FAD5DC" w14:textId="77777777" w:rsidR="008E069C" w:rsidRPr="00F5193E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1EB45A5" w14:textId="77777777" w:rsidR="008E069C" w:rsidRPr="00F5193E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DB93EB" w14:textId="77777777" w:rsidR="008E069C" w:rsidRPr="00F5193E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7C69B6C" w14:textId="77777777" w:rsidR="008E069C" w:rsidRPr="008E069C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19458495" w14:textId="77777777" w:rsidR="008E069C" w:rsidRPr="00F5193E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FC15D5" w14:textId="77777777" w:rsidR="008E069C" w:rsidRPr="008E069C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AB338A" w:rsidRPr="00B14380" w14:paraId="670D4E8F" w14:textId="77777777" w:rsidTr="00921AB8">
        <w:trPr>
          <w:cantSplit/>
        </w:trPr>
        <w:tc>
          <w:tcPr>
            <w:tcW w:w="3776" w:type="dxa"/>
          </w:tcPr>
          <w:p w14:paraId="12584E4F" w14:textId="77777777" w:rsidR="00AB338A" w:rsidRPr="005373A3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0C0E498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6,973</w:t>
            </w:r>
          </w:p>
        </w:tc>
        <w:tc>
          <w:tcPr>
            <w:tcW w:w="284" w:type="dxa"/>
          </w:tcPr>
          <w:p w14:paraId="630E8863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9330C1" w14:textId="77777777" w:rsidR="00AB338A" w:rsidRPr="00F65BC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65B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83" w:type="dxa"/>
          </w:tcPr>
          <w:p w14:paraId="0CC24072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32F1136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0FB3F626" w14:textId="77777777" w:rsidR="00AB338A" w:rsidRPr="00B14380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5F6C5C2" w14:textId="77777777" w:rsidR="00AB338A" w:rsidRPr="00353030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B338A" w:rsidRPr="00B14380" w14:paraId="7AC8C608" w14:textId="77777777" w:rsidTr="00921AB8">
        <w:trPr>
          <w:cantSplit/>
        </w:trPr>
        <w:tc>
          <w:tcPr>
            <w:tcW w:w="3776" w:type="dxa"/>
          </w:tcPr>
          <w:p w14:paraId="048BAECD" w14:textId="77777777" w:rsidR="00AB338A" w:rsidRPr="005373A3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DBDA2B2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84" w:type="dxa"/>
          </w:tcPr>
          <w:p w14:paraId="6F1777A7" w14:textId="77777777" w:rsidR="00AB338A" w:rsidRPr="00EA5359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2563E92" w14:textId="77777777" w:rsidR="00AB338A" w:rsidRPr="00141EF7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83" w:type="dxa"/>
          </w:tcPr>
          <w:p w14:paraId="71AB5F72" w14:textId="77777777" w:rsidR="00AB338A" w:rsidRPr="00EA5359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67994B8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114B3DE0" w14:textId="77777777" w:rsidR="00AB338A" w:rsidRPr="00EA5359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E91647D" w14:textId="77777777" w:rsidR="00AB338A" w:rsidRPr="001B66C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B338A" w:rsidRPr="00B14380" w14:paraId="3B333B86" w14:textId="77777777" w:rsidTr="00921AB8">
        <w:trPr>
          <w:cantSplit/>
        </w:trPr>
        <w:tc>
          <w:tcPr>
            <w:tcW w:w="3776" w:type="dxa"/>
          </w:tcPr>
          <w:p w14:paraId="03620AB6" w14:textId="77777777" w:rsidR="00AB338A" w:rsidRPr="00F3756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3418783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4" w:type="dxa"/>
          </w:tcPr>
          <w:p w14:paraId="63F88A8C" w14:textId="77777777" w:rsidR="00AB338A" w:rsidRPr="00EA5359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0E81485" w14:textId="77777777" w:rsidR="00AB338A" w:rsidRPr="00D74CEC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3" w:type="dxa"/>
          </w:tcPr>
          <w:p w14:paraId="72680F3A" w14:textId="77777777" w:rsidR="00AB338A" w:rsidRPr="00EA5359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D1D06E7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5" w:type="dxa"/>
          </w:tcPr>
          <w:p w14:paraId="7D9E95DE" w14:textId="77777777" w:rsidR="00AB338A" w:rsidRPr="00EA5359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E87091" w14:textId="77777777" w:rsidR="00AB338A" w:rsidRPr="00DD2DCB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B338A" w:rsidRPr="00B14380" w14:paraId="5EBFB9F8" w14:textId="77777777" w:rsidTr="00921AB8">
        <w:trPr>
          <w:cantSplit/>
        </w:trPr>
        <w:tc>
          <w:tcPr>
            <w:tcW w:w="3776" w:type="dxa"/>
          </w:tcPr>
          <w:p w14:paraId="377F5D25" w14:textId="77777777" w:rsid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2529A3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70,919</w:t>
            </w:r>
          </w:p>
        </w:tc>
        <w:tc>
          <w:tcPr>
            <w:tcW w:w="284" w:type="dxa"/>
          </w:tcPr>
          <w:p w14:paraId="28BB19D9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DB662F" w14:textId="77777777" w:rsidR="00AB338A" w:rsidRPr="00141EF7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57,189</w:t>
            </w:r>
          </w:p>
        </w:tc>
        <w:tc>
          <w:tcPr>
            <w:tcW w:w="283" w:type="dxa"/>
          </w:tcPr>
          <w:p w14:paraId="77EBF66F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59E69A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59,445</w:t>
            </w:r>
          </w:p>
        </w:tc>
        <w:tc>
          <w:tcPr>
            <w:tcW w:w="285" w:type="dxa"/>
          </w:tcPr>
          <w:p w14:paraId="3DF07989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D736392" w14:textId="77777777" w:rsidR="00AB338A" w:rsidRPr="00DC742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DC74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AB338A" w:rsidRPr="00B14380" w14:paraId="058FCB0B" w14:textId="77777777" w:rsidTr="00921AB8">
        <w:trPr>
          <w:cantSplit/>
        </w:trPr>
        <w:tc>
          <w:tcPr>
            <w:tcW w:w="3776" w:type="dxa"/>
          </w:tcPr>
          <w:p w14:paraId="7C4E4871" w14:textId="77777777" w:rsid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3DFFB9" w14:textId="27EC9082" w:rsidR="00AB338A" w:rsidRPr="001A1404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A1404">
              <w:rPr>
                <w:rFonts w:ascii="Angsana New" w:hAnsi="Angsana New"/>
                <w:sz w:val="30"/>
                <w:szCs w:val="30"/>
              </w:rPr>
              <w:t>,</w:t>
            </w:r>
            <w:r w:rsidR="001B06D5">
              <w:rPr>
                <w:rFonts w:ascii="Angsana New" w:hAnsi="Angsana New"/>
                <w:sz w:val="30"/>
                <w:szCs w:val="30"/>
              </w:rPr>
              <w:t>7</w:t>
            </w:r>
            <w:r w:rsidR="001A1404" w:rsidRPr="001A140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14:paraId="7F8852F7" w14:textId="77777777" w:rsidR="00AB338A" w:rsidRPr="0066040A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E3CA1D" w14:textId="77777777" w:rsidR="00AB338A" w:rsidRPr="00141EF7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283" w:type="dxa"/>
          </w:tcPr>
          <w:p w14:paraId="5CCD8217" w14:textId="77777777" w:rsidR="00AB338A" w:rsidRPr="0066040A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304981A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85" w:type="dxa"/>
          </w:tcPr>
          <w:p w14:paraId="724BFEED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7FAFFF" w14:textId="77777777" w:rsidR="00AB338A" w:rsidRPr="00DC742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AB338A" w:rsidRPr="00B14380" w14:paraId="6A7CF249" w14:textId="77777777" w:rsidTr="00921AB8">
        <w:trPr>
          <w:cantSplit/>
        </w:trPr>
        <w:tc>
          <w:tcPr>
            <w:tcW w:w="3776" w:type="dxa"/>
          </w:tcPr>
          <w:p w14:paraId="786D0CB4" w14:textId="77777777" w:rsid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A8D5FF0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284" w:type="dxa"/>
          </w:tcPr>
          <w:p w14:paraId="6CA6281E" w14:textId="77777777" w:rsidR="00AB338A" w:rsidRPr="0066040A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D5DEE00" w14:textId="77777777" w:rsidR="00AB338A" w:rsidRPr="00713E39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713E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83" w:type="dxa"/>
          </w:tcPr>
          <w:p w14:paraId="57804D71" w14:textId="77777777" w:rsidR="00AB338A" w:rsidRPr="0066040A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027C0EA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4020BB2E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2B9BC63" w14:textId="77777777" w:rsidR="00AB338A" w:rsidRPr="00713E39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3E39">
              <w:rPr>
                <w:rFonts w:ascii="Angsana New" w:hAnsi="Angsana New"/>
                <w:sz w:val="30"/>
                <w:szCs w:val="30"/>
              </w:rPr>
              <w:t>18,643</w:t>
            </w:r>
          </w:p>
        </w:tc>
      </w:tr>
      <w:tr w:rsidR="00AB338A" w:rsidRPr="00B14380" w14:paraId="22F727E3" w14:textId="77777777" w:rsidTr="00921AB8">
        <w:trPr>
          <w:cantSplit/>
        </w:trPr>
        <w:tc>
          <w:tcPr>
            <w:tcW w:w="3776" w:type="dxa"/>
          </w:tcPr>
          <w:p w14:paraId="5667CFEE" w14:textId="77777777" w:rsidR="00AB338A" w:rsidRPr="00293A1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A0CF80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284" w:type="dxa"/>
          </w:tcPr>
          <w:p w14:paraId="1F454CE0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0A2EC04" w14:textId="77777777" w:rsidR="00AB338A" w:rsidRPr="00141EF7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83" w:type="dxa"/>
          </w:tcPr>
          <w:p w14:paraId="45452999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959ABC0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285" w:type="dxa"/>
          </w:tcPr>
          <w:p w14:paraId="501E9E12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A2F0A8" w14:textId="77777777" w:rsidR="00AB338A" w:rsidRPr="00DC742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742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AB338A" w:rsidRPr="00B14380" w14:paraId="73068B48" w14:textId="77777777" w:rsidTr="00921AB8">
        <w:trPr>
          <w:cantSplit/>
        </w:trPr>
        <w:tc>
          <w:tcPr>
            <w:tcW w:w="3776" w:type="dxa"/>
          </w:tcPr>
          <w:p w14:paraId="7EC1F48C" w14:textId="77777777" w:rsidR="00AB338A" w:rsidRPr="00AB54B5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CF8AD4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84" w:type="dxa"/>
          </w:tcPr>
          <w:p w14:paraId="420DDD7A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8F671E8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233</w:t>
            </w:r>
          </w:p>
        </w:tc>
        <w:tc>
          <w:tcPr>
            <w:tcW w:w="283" w:type="dxa"/>
          </w:tcPr>
          <w:p w14:paraId="117C89EE" w14:textId="77777777" w:rsidR="00AB338A" w:rsidRPr="0013700D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C42F39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85" w:type="dxa"/>
          </w:tcPr>
          <w:p w14:paraId="0E548DA7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CCB0187" w14:textId="77777777" w:rsidR="00AB338A" w:rsidRPr="007E77DD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233</w:t>
            </w:r>
          </w:p>
        </w:tc>
      </w:tr>
      <w:tr w:rsidR="00AB338A" w:rsidRPr="00A92FC6" w14:paraId="19D8697C" w14:textId="77777777" w:rsidTr="00921AB8">
        <w:trPr>
          <w:cantSplit/>
        </w:trPr>
        <w:tc>
          <w:tcPr>
            <w:tcW w:w="3776" w:type="dxa"/>
          </w:tcPr>
          <w:p w14:paraId="5D1A30EE" w14:textId="77777777" w:rsidR="00AB338A" w:rsidRPr="00A92FC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40A54" w14:textId="77777777" w:rsidR="00AB338A" w:rsidRPr="001A1404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19D199F" w14:textId="77777777" w:rsidR="00AB338A" w:rsidRPr="00A92FC6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2ECD230" w14:textId="77777777" w:rsidR="00AB338A" w:rsidRPr="00097572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424844CB" w14:textId="77777777" w:rsidR="00AB338A" w:rsidRPr="00A92FC6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983F2EA" w14:textId="77777777" w:rsidR="00AB338A" w:rsidRPr="0056227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060AECAE" w14:textId="77777777" w:rsidR="00AB338A" w:rsidRPr="00A92FC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C267160" w14:textId="77777777" w:rsidR="00AB338A" w:rsidRPr="00097572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B338A" w:rsidRPr="00B14380" w14:paraId="6B4FDA9B" w14:textId="77777777" w:rsidTr="00921AB8">
        <w:trPr>
          <w:cantSplit/>
        </w:trPr>
        <w:tc>
          <w:tcPr>
            <w:tcW w:w="3776" w:type="dxa"/>
          </w:tcPr>
          <w:p w14:paraId="1E538C65" w14:textId="77777777" w:rsid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063DCA13" w14:textId="77777777" w:rsidR="00AB338A" w:rsidRPr="0056227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B7DE40B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7A222C1" w14:textId="77777777" w:rsidR="00AB338A" w:rsidRPr="00097572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21C3F20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AE6F97" w14:textId="77777777" w:rsidR="00AB338A" w:rsidRPr="0056227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2EFBB9D7" w14:textId="77777777" w:rsidR="00AB338A" w:rsidRPr="00B14380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15399C" w14:textId="77777777" w:rsidR="00AB338A" w:rsidRPr="00097572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338A" w:rsidRPr="00B14380" w14:paraId="57481C60" w14:textId="77777777" w:rsidTr="00921AB8">
        <w:trPr>
          <w:cantSplit/>
        </w:trPr>
        <w:tc>
          <w:tcPr>
            <w:tcW w:w="3776" w:type="dxa"/>
          </w:tcPr>
          <w:p w14:paraId="71824A57" w14:textId="77777777" w:rsidR="00AB338A" w:rsidRDefault="00AB338A" w:rsidP="00AB338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E6AEA50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19,182</w:t>
            </w:r>
          </w:p>
        </w:tc>
        <w:tc>
          <w:tcPr>
            <w:tcW w:w="284" w:type="dxa"/>
          </w:tcPr>
          <w:p w14:paraId="56ABB888" w14:textId="77777777" w:rsidR="00AB338A" w:rsidRPr="006E327A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4D31F76" w14:textId="77777777" w:rsidR="00AB338A" w:rsidRPr="00CB6B9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</w:tcPr>
          <w:p w14:paraId="026AB47C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9A9884" w14:textId="77777777" w:rsidR="00AB338A" w:rsidRPr="00AB338A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5,399</w:t>
            </w:r>
          </w:p>
        </w:tc>
        <w:tc>
          <w:tcPr>
            <w:tcW w:w="285" w:type="dxa"/>
          </w:tcPr>
          <w:p w14:paraId="0FD9E4E3" w14:textId="77777777" w:rsidR="00AB338A" w:rsidRPr="00B14380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2E9648" w14:textId="77777777" w:rsidR="00AB338A" w:rsidRPr="00CB6B9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</w:t>
            </w:r>
          </w:p>
        </w:tc>
      </w:tr>
      <w:tr w:rsidR="00AB338A" w:rsidRPr="00B14380" w14:paraId="5B566E88" w14:textId="77777777" w:rsidTr="00921AB8">
        <w:trPr>
          <w:cantSplit/>
        </w:trPr>
        <w:tc>
          <w:tcPr>
            <w:tcW w:w="3776" w:type="dxa"/>
          </w:tcPr>
          <w:p w14:paraId="04756F03" w14:textId="77777777" w:rsidR="00AB338A" w:rsidRDefault="00AB338A" w:rsidP="00AB338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307B4A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4" w:type="dxa"/>
          </w:tcPr>
          <w:p w14:paraId="66F69E5F" w14:textId="77777777" w:rsidR="00AB338A" w:rsidRPr="00B43FA4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E269036" w14:textId="77777777" w:rsidR="00AB338A" w:rsidRPr="00CB6B9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83" w:type="dxa"/>
          </w:tcPr>
          <w:p w14:paraId="48771818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E43E91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85" w:type="dxa"/>
          </w:tcPr>
          <w:p w14:paraId="1E40FF18" w14:textId="77777777" w:rsidR="00AB338A" w:rsidRPr="00B14380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6FAF5" w14:textId="77777777" w:rsidR="00AB338A" w:rsidRPr="00CB6B9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B9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AB338A" w:rsidRPr="00B14380" w14:paraId="68A7EA9A" w14:textId="77777777" w:rsidTr="00921AB8">
        <w:trPr>
          <w:cantSplit/>
        </w:trPr>
        <w:tc>
          <w:tcPr>
            <w:tcW w:w="3776" w:type="dxa"/>
          </w:tcPr>
          <w:p w14:paraId="1DDB35F8" w14:textId="77777777" w:rsidR="00AB338A" w:rsidRPr="004C7AA6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B22768" w14:textId="77777777" w:rsidR="00AB338A" w:rsidRPr="001A1404" w:rsidRDefault="001A1404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  <w:tc>
          <w:tcPr>
            <w:tcW w:w="284" w:type="dxa"/>
          </w:tcPr>
          <w:p w14:paraId="369EC974" w14:textId="77777777" w:rsidR="00AB338A" w:rsidRPr="006E327A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4A3269C" w14:textId="77777777" w:rsidR="00AB338A" w:rsidRPr="00CB6B9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83" w:type="dxa"/>
          </w:tcPr>
          <w:p w14:paraId="020CDC62" w14:textId="77777777" w:rsidR="00AB338A" w:rsidRPr="00B14380" w:rsidRDefault="00AB338A" w:rsidP="00AB338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26F476F" w14:textId="77777777" w:rsidR="00AB338A" w:rsidRPr="00AB338A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5,</w:t>
            </w:r>
            <w:r w:rsidR="001A1404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85" w:type="dxa"/>
          </w:tcPr>
          <w:p w14:paraId="42145122" w14:textId="77777777" w:rsidR="00AB338A" w:rsidRPr="00B14380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794DBC" w14:textId="77777777" w:rsidR="00AB338A" w:rsidRPr="00CB6B98" w:rsidRDefault="00AB338A" w:rsidP="00AB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B6B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</w:tbl>
    <w:p w14:paraId="0CE016D3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D86051" w14:textId="77777777"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562278">
        <w:rPr>
          <w:rFonts w:ascii="Angsana New" w:hAnsi="Angsana New" w:hint="cs"/>
          <w:sz w:val="30"/>
          <w:szCs w:val="30"/>
          <w:cs/>
        </w:rPr>
        <w:t>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F3B7BB" w14:textId="77777777" w:rsidR="00A51FEC" w:rsidRP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5"/>
        <w:gridCol w:w="1275"/>
        <w:gridCol w:w="285"/>
        <w:gridCol w:w="1278"/>
        <w:gridCol w:w="290"/>
        <w:gridCol w:w="1272"/>
        <w:gridCol w:w="289"/>
        <w:gridCol w:w="1281"/>
      </w:tblGrid>
      <w:tr w:rsidR="00A51FEC" w:rsidRPr="00F51F88" w14:paraId="1880B858" w14:textId="77777777" w:rsidTr="00A51FEC">
        <w:trPr>
          <w:cantSplit/>
        </w:trPr>
        <w:tc>
          <w:tcPr>
            <w:tcW w:w="3755" w:type="dxa"/>
          </w:tcPr>
          <w:p w14:paraId="4EDC2C2B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7"/>
            <w:tcBorders>
              <w:bottom w:val="single" w:sz="4" w:space="0" w:color="auto"/>
            </w:tcBorders>
          </w:tcPr>
          <w:p w14:paraId="6F97400A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14:paraId="11916ADA" w14:textId="77777777" w:rsidTr="00A51FEC">
        <w:trPr>
          <w:cantSplit/>
        </w:trPr>
        <w:tc>
          <w:tcPr>
            <w:tcW w:w="3755" w:type="dxa"/>
          </w:tcPr>
          <w:p w14:paraId="1D2CD36D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ACB3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0694065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D835B6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2278" w:rsidRPr="00F51F88" w14:paraId="06E13378" w14:textId="77777777" w:rsidTr="00A51FEC">
        <w:trPr>
          <w:cantSplit/>
        </w:trPr>
        <w:tc>
          <w:tcPr>
            <w:tcW w:w="3755" w:type="dxa"/>
          </w:tcPr>
          <w:p w14:paraId="12BCD79C" w14:textId="77777777" w:rsidR="00562278" w:rsidRPr="00F51F88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A827CD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5B0BE326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216166C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90" w:type="dxa"/>
          </w:tcPr>
          <w:p w14:paraId="54672378" w14:textId="77777777" w:rsidR="00562278" w:rsidRPr="008F38E6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3C8A4B6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1363A619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0E7C799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A51FEC" w:rsidRPr="00E24209" w14:paraId="1A3BB112" w14:textId="77777777" w:rsidTr="00A51FEC">
        <w:trPr>
          <w:cantSplit/>
        </w:trPr>
        <w:tc>
          <w:tcPr>
            <w:tcW w:w="3755" w:type="dxa"/>
          </w:tcPr>
          <w:p w14:paraId="088031E1" w14:textId="77777777"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39062974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14:paraId="3C712121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10CE98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2ED294BB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FA098E8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2F16E75B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1CB65731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51FEC" w:rsidRPr="00E24209" w14:paraId="0063B4DE" w14:textId="77777777" w:rsidTr="00A51FEC">
        <w:trPr>
          <w:cantSplit/>
        </w:trPr>
        <w:tc>
          <w:tcPr>
            <w:tcW w:w="3755" w:type="dxa"/>
          </w:tcPr>
          <w:p w14:paraId="7F04B0D7" w14:textId="77777777" w:rsidR="00A51FEC" w:rsidRPr="00802B2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720115DF" w14:textId="77777777" w:rsidR="00A51FEC" w:rsidRPr="00195FA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EB11043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9C9A4BE" w14:textId="77777777"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7C1F507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56E1C583" w14:textId="77777777" w:rsidR="00A51FEC" w:rsidRPr="008B6B2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</w:t>
            </w:r>
            <w:r w:rsidR="008B6B2D" w:rsidRPr="008B6B2D">
              <w:rPr>
                <w:rFonts w:ascii="Angsana New" w:hAnsi="Angsana New"/>
                <w:sz w:val="30"/>
                <w:szCs w:val="30"/>
              </w:rPr>
              <w:t>8,489</w:t>
            </w:r>
          </w:p>
        </w:tc>
        <w:tc>
          <w:tcPr>
            <w:tcW w:w="289" w:type="dxa"/>
          </w:tcPr>
          <w:p w14:paraId="2E6326BB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2CD19C3E" w14:textId="77777777" w:rsidR="00A51FEC" w:rsidRPr="001A4E4A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51FEC" w:rsidRPr="00E24209" w14:paraId="0A38C82C" w14:textId="77777777" w:rsidTr="00A51FEC">
        <w:trPr>
          <w:cantSplit/>
        </w:trPr>
        <w:tc>
          <w:tcPr>
            <w:tcW w:w="3755" w:type="dxa"/>
          </w:tcPr>
          <w:p w14:paraId="0C1E60EC" w14:textId="77777777" w:rsidR="00A51FEC" w:rsidRPr="00802B2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4790107" w14:textId="77777777" w:rsidR="00A51FEC" w:rsidRPr="00195FAD" w:rsidRDefault="00195FA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2,403</w:t>
            </w:r>
          </w:p>
        </w:tc>
        <w:tc>
          <w:tcPr>
            <w:tcW w:w="285" w:type="dxa"/>
          </w:tcPr>
          <w:p w14:paraId="31290961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59A064" w14:textId="77777777"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14:paraId="1F6ADA39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61427188" w14:textId="77777777" w:rsidR="00A51FEC" w:rsidRPr="008B6B2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4D0A4A6B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ED5C6CF" w14:textId="77777777"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51FEC" w:rsidRPr="00E24209" w14:paraId="641DBA90" w14:textId="77777777" w:rsidTr="00A51FEC">
        <w:trPr>
          <w:cantSplit/>
        </w:trPr>
        <w:tc>
          <w:tcPr>
            <w:tcW w:w="3755" w:type="dxa"/>
          </w:tcPr>
          <w:p w14:paraId="3F63F2B6" w14:textId="77777777" w:rsidR="00A51FEC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308D4" w14:textId="77777777" w:rsidR="00A51FEC" w:rsidRPr="00195FAD" w:rsidRDefault="00195FAD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2,403</w:t>
            </w:r>
          </w:p>
        </w:tc>
        <w:tc>
          <w:tcPr>
            <w:tcW w:w="285" w:type="dxa"/>
          </w:tcPr>
          <w:p w14:paraId="0A56AF9F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9C0AF4" w14:textId="77777777"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14:paraId="0F5D0238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ACE12" w14:textId="77777777" w:rsidR="00A51FEC" w:rsidRPr="008B6B2D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</w:t>
            </w:r>
            <w:r w:rsidR="008B6B2D" w:rsidRPr="008B6B2D">
              <w:rPr>
                <w:rFonts w:ascii="Angsana New" w:hAnsi="Angsana New"/>
                <w:sz w:val="30"/>
                <w:szCs w:val="30"/>
              </w:rPr>
              <w:t>8,489</w:t>
            </w:r>
          </w:p>
        </w:tc>
        <w:tc>
          <w:tcPr>
            <w:tcW w:w="289" w:type="dxa"/>
          </w:tcPr>
          <w:p w14:paraId="4B307D6D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E48A63A" w14:textId="77777777" w:rsidR="00A51FEC" w:rsidRPr="001A4E4A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51FEC" w:rsidRPr="00E24209" w14:paraId="708419E7" w14:textId="77777777" w:rsidTr="00A51FEC">
        <w:trPr>
          <w:cantSplit/>
        </w:trPr>
        <w:tc>
          <w:tcPr>
            <w:tcW w:w="3755" w:type="dxa"/>
          </w:tcPr>
          <w:p w14:paraId="638B08B1" w14:textId="77777777"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67D95B18" w14:textId="77777777" w:rsidR="00A51FEC" w:rsidRPr="0009757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18889E09" w14:textId="77777777" w:rsidR="00A51FEC" w:rsidRPr="00C86109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C236B7A" w14:textId="77777777"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05DF079B" w14:textId="77777777" w:rsidR="00A51FEC" w:rsidRPr="00C86109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14:paraId="58338871" w14:textId="77777777" w:rsidR="00A51FEC" w:rsidRPr="0009757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14:paraId="4C064DA9" w14:textId="77777777"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14:paraId="28DE3AD7" w14:textId="77777777" w:rsidR="00A51FEC" w:rsidRPr="00C861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16E29DEB" w14:textId="77777777" w:rsidR="00A51FEC" w:rsidRDefault="00A51FEC"/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14:paraId="55BB49D2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0ED10289" w14:textId="77777777"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035B0429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31D48A23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0D0BEE96" w14:textId="77777777"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CC962F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CAA4A90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FB46B6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2278" w:rsidRPr="00F51F88" w14:paraId="30AE610F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41C42846" w14:textId="77777777" w:rsidR="00562278" w:rsidRPr="00F51F88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49CAD1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32F66F0C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30EDEE6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90" w:type="dxa"/>
          </w:tcPr>
          <w:p w14:paraId="5C89F897" w14:textId="77777777" w:rsidR="00562278" w:rsidRPr="008F38E6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412AD4C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4B8EFA6D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729FBD1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097572" w:rsidRPr="001E6302" w14:paraId="656ACEF4" w14:textId="77777777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14:paraId="2CCE5803" w14:textId="77777777"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14:paraId="03134396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15147277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C77EFB6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3033F79A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54AEAAA8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4BD5D575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14:paraId="4C1BA434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4D926498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2A0206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5A9C5BBF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14:paraId="3B7897BD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1C61EFF9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43FF3C7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14:paraId="54780EB4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1CD90182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1D97" w:rsidRPr="001E6302" w14:paraId="5F4EEB3A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5B773FC6" w14:textId="77777777" w:rsidR="00D91D97" w:rsidRPr="00161CAE" w:rsidRDefault="00D91D97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14:paraId="08D66374" w14:textId="77777777" w:rsidR="00D91D97" w:rsidRPr="00FE171A" w:rsidRDefault="00FE171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171A">
              <w:rPr>
                <w:rFonts w:ascii="Angsana New" w:hAnsi="Angsana New"/>
                <w:sz w:val="30"/>
                <w:szCs w:val="30"/>
              </w:rPr>
              <w:t>2,40</w:t>
            </w:r>
            <w:r w:rsidR="003018B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14:paraId="23B2086C" w14:textId="77777777" w:rsidR="00D91D97" w:rsidRPr="007E2CE7" w:rsidRDefault="00D91D9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7FF9E24F" w14:textId="77777777" w:rsidR="00D91D97" w:rsidRPr="00C77031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90" w:type="dxa"/>
          </w:tcPr>
          <w:p w14:paraId="306BF10D" w14:textId="77777777"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380B5F68" w14:textId="77777777" w:rsidR="00D91D97" w:rsidRPr="008B6B2D" w:rsidRDefault="00D91D97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</w:t>
            </w:r>
            <w:r w:rsidR="008B6B2D" w:rsidRPr="008B6B2D">
              <w:rPr>
                <w:rFonts w:ascii="Angsana New" w:hAnsi="Angsana New"/>
                <w:sz w:val="30"/>
                <w:szCs w:val="30"/>
              </w:rPr>
              <w:t>8,489</w:t>
            </w:r>
          </w:p>
        </w:tc>
        <w:tc>
          <w:tcPr>
            <w:tcW w:w="289" w:type="dxa"/>
          </w:tcPr>
          <w:p w14:paraId="2757F0E6" w14:textId="77777777"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3C17268" w14:textId="77777777" w:rsidR="00D91D97" w:rsidRPr="00265994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265994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05A36" w:rsidRPr="001E6302" w14:paraId="07162D31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1A2FC30" w14:textId="77777777" w:rsidR="00B05A36" w:rsidRPr="00161CAE" w:rsidRDefault="00B05A36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14B1C1C4" w14:textId="77777777" w:rsidR="00B05A36" w:rsidRPr="00FE171A" w:rsidRDefault="00B05A36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63274A" w14:textId="77777777" w:rsidR="00B05A36" w:rsidRPr="007E2CE7" w:rsidRDefault="00B05A36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30E7065E" w14:textId="77777777" w:rsidR="00B05A36" w:rsidRPr="00C77031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29EC1EBE" w14:textId="77777777" w:rsidR="00B05A36" w:rsidRPr="000233DF" w:rsidRDefault="00B05A3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62641A4A" w14:textId="77777777" w:rsidR="00B05A36" w:rsidRPr="008B6B2D" w:rsidRDefault="00B05A36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5517CB9" w14:textId="77777777" w:rsidR="00B05A36" w:rsidRPr="000233DF" w:rsidRDefault="00B05A3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22A9802" w14:textId="77777777" w:rsidR="00B05A36" w:rsidRPr="002A165C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E171A" w:rsidRPr="001E6302" w14:paraId="1032694A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8D06792" w14:textId="77777777" w:rsidR="00FE171A" w:rsidRPr="00161CAE" w:rsidRDefault="00FE171A" w:rsidP="00FE171A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6537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E2243C6" w14:textId="77777777" w:rsidR="00FE171A" w:rsidRPr="00FE171A" w:rsidRDefault="00FE171A" w:rsidP="00FE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38EE6F6" w14:textId="77777777" w:rsidR="00FE171A" w:rsidRPr="007E2CE7" w:rsidRDefault="00FE171A" w:rsidP="00FE171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0C3F31BA" w14:textId="77777777" w:rsidR="00FE171A" w:rsidRPr="00C77031" w:rsidRDefault="00FE171A" w:rsidP="00FE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90" w:type="dxa"/>
          </w:tcPr>
          <w:p w14:paraId="6F63758C" w14:textId="77777777" w:rsidR="00FE171A" w:rsidRPr="000233DF" w:rsidRDefault="00FE171A" w:rsidP="00FE171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55A178EA" w14:textId="77777777" w:rsidR="00FE171A" w:rsidRPr="008B6B2D" w:rsidRDefault="00FE171A" w:rsidP="00FE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2EA888FE" w14:textId="77777777" w:rsidR="00FE171A" w:rsidRPr="000233DF" w:rsidRDefault="00FE171A" w:rsidP="00FE171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29C45E7" w14:textId="77777777" w:rsidR="00FE171A" w:rsidRPr="00265994" w:rsidRDefault="00FE171A" w:rsidP="00FE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91D97" w:rsidRPr="001E6302" w14:paraId="6599E416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8FE0276" w14:textId="77777777" w:rsidR="00D91D97" w:rsidRPr="00E24209" w:rsidRDefault="00D91D9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16D1E" w14:textId="77777777" w:rsidR="00D91D97" w:rsidRPr="00FE171A" w:rsidRDefault="00FE171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171A">
              <w:rPr>
                <w:rFonts w:ascii="Angsana New" w:hAnsi="Angsana New"/>
                <w:sz w:val="30"/>
                <w:szCs w:val="30"/>
              </w:rPr>
              <w:t>2,40</w:t>
            </w:r>
            <w:r w:rsidR="003018B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14:paraId="08B3E24E" w14:textId="77777777" w:rsidR="00D91D97" w:rsidRPr="007E2CE7" w:rsidRDefault="00D91D9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FD8BF8" w14:textId="77777777" w:rsidR="00D91D97" w:rsidRPr="00C77031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14:paraId="54EFADCA" w14:textId="77777777"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B129A" w14:textId="77777777" w:rsidR="00D91D97" w:rsidRPr="008B6B2D" w:rsidRDefault="00D91D97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</w:t>
            </w:r>
            <w:r w:rsidR="008B6B2D" w:rsidRPr="008B6B2D">
              <w:rPr>
                <w:rFonts w:ascii="Angsana New" w:hAnsi="Angsana New"/>
                <w:sz w:val="30"/>
                <w:szCs w:val="30"/>
              </w:rPr>
              <w:t>8,489</w:t>
            </w:r>
          </w:p>
        </w:tc>
        <w:tc>
          <w:tcPr>
            <w:tcW w:w="289" w:type="dxa"/>
          </w:tcPr>
          <w:p w14:paraId="1A3546DC" w14:textId="77777777"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8EC2025" w14:textId="77777777" w:rsidR="00D91D97" w:rsidRPr="001A4E4A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097572" w:rsidRPr="00E55B20" w14:paraId="6832D239" w14:textId="77777777" w:rsidTr="00E55B20">
        <w:trPr>
          <w:cantSplit/>
        </w:trPr>
        <w:tc>
          <w:tcPr>
            <w:tcW w:w="3755" w:type="dxa"/>
          </w:tcPr>
          <w:p w14:paraId="5BD0061E" w14:textId="77777777"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56879CD7" w14:textId="77777777"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2B98CC2F" w14:textId="77777777"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14:paraId="1FDDE604" w14:textId="77777777"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1ECDF11C" w14:textId="77777777"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14:paraId="5DA787DA" w14:textId="77777777"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7F139760" w14:textId="77777777"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2DA32E45" w14:textId="77777777"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97572" w:rsidRPr="00E24209" w14:paraId="512942BC" w14:textId="77777777" w:rsidTr="00E55B20">
        <w:trPr>
          <w:cantSplit/>
        </w:trPr>
        <w:tc>
          <w:tcPr>
            <w:tcW w:w="3755" w:type="dxa"/>
          </w:tcPr>
          <w:p w14:paraId="00B7C7A7" w14:textId="77777777" w:rsid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2572F736" w14:textId="77777777"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4682862B" w14:textId="77777777"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86203C4" w14:textId="77777777"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33733CC" w14:textId="77777777"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7CAD86C" w14:textId="77777777"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BDD93BC" w14:textId="77777777"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E795E73" w14:textId="77777777"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14:paraId="14586155" w14:textId="77777777" w:rsidTr="00E55B20">
        <w:trPr>
          <w:cantSplit/>
        </w:trPr>
        <w:tc>
          <w:tcPr>
            <w:tcW w:w="3755" w:type="dxa"/>
          </w:tcPr>
          <w:p w14:paraId="36F201C9" w14:textId="77777777" w:rsidR="00097572" w:rsidRPr="0069708B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7D3B4D8A" w14:textId="77777777"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671A98F2" w14:textId="77777777"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26A78D3" w14:textId="77777777"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9A9E243" w14:textId="77777777"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559F33F" w14:textId="77777777" w:rsidR="00097572" w:rsidRPr="00B05A3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6D56645" w14:textId="77777777"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3C12941" w14:textId="77777777"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05A36" w:rsidRPr="00E24209" w14:paraId="7664D54A" w14:textId="77777777" w:rsidTr="00E55B20">
        <w:trPr>
          <w:cantSplit/>
        </w:trPr>
        <w:tc>
          <w:tcPr>
            <w:tcW w:w="3755" w:type="dxa"/>
          </w:tcPr>
          <w:p w14:paraId="1D9AAEA1" w14:textId="77777777" w:rsidR="00B05A36" w:rsidRPr="00802B2B" w:rsidRDefault="00B05A3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22A2B88" w14:textId="77777777" w:rsidR="00B05A36" w:rsidRPr="00195FAD" w:rsidRDefault="00B05A3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36D4E077" w14:textId="77777777" w:rsidR="00B05A36" w:rsidRPr="00E24209" w:rsidRDefault="00B05A3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FB409D4" w14:textId="77777777" w:rsidR="00B05A36" w:rsidRPr="00B30A45" w:rsidRDefault="00B05A36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8E9C043" w14:textId="77777777" w:rsidR="00B05A36" w:rsidRPr="00E24209" w:rsidRDefault="00B05A3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A81B7AA" w14:textId="77777777" w:rsidR="00B05A36" w:rsidRPr="008B6B2D" w:rsidRDefault="008B6B2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2,648</w:t>
            </w:r>
          </w:p>
        </w:tc>
        <w:tc>
          <w:tcPr>
            <w:tcW w:w="289" w:type="dxa"/>
          </w:tcPr>
          <w:p w14:paraId="7D6FA8C1" w14:textId="77777777" w:rsidR="00B05A36" w:rsidRPr="00E24209" w:rsidRDefault="00B05A3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FA9F690" w14:textId="77777777" w:rsidR="00B05A36" w:rsidRPr="00265994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8B6B2D" w:rsidRPr="00E24209" w14:paraId="7F3F5D75" w14:textId="77777777" w:rsidTr="00E55B20">
        <w:trPr>
          <w:cantSplit/>
        </w:trPr>
        <w:tc>
          <w:tcPr>
            <w:tcW w:w="3755" w:type="dxa"/>
          </w:tcPr>
          <w:p w14:paraId="15577611" w14:textId="7EB046D5" w:rsidR="008B6B2D" w:rsidRPr="00802B2B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14:paraId="57591928" w14:textId="77777777" w:rsidR="008B6B2D" w:rsidRPr="00195FAD" w:rsidRDefault="00195FA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93" w:type="dxa"/>
            <w:gridSpan w:val="2"/>
          </w:tcPr>
          <w:p w14:paraId="1026E91A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FC94E8E" w14:textId="77777777" w:rsidR="008B6B2D" w:rsidRPr="00D1328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90" w:type="dxa"/>
          </w:tcPr>
          <w:p w14:paraId="28D77BB3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DB13AE5" w14:textId="77777777" w:rsidR="008B6B2D" w:rsidRPr="008B6B2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9" w:type="dxa"/>
          </w:tcPr>
          <w:p w14:paraId="432D5E39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E849470" w14:textId="77777777" w:rsidR="008B6B2D" w:rsidRPr="0026599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99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B6B2D" w:rsidRPr="00B05A36" w14:paraId="1772FDE3" w14:textId="77777777" w:rsidTr="00DE3401">
        <w:trPr>
          <w:cantSplit/>
        </w:trPr>
        <w:tc>
          <w:tcPr>
            <w:tcW w:w="3755" w:type="dxa"/>
          </w:tcPr>
          <w:p w14:paraId="3CF14A5D" w14:textId="77777777" w:rsidR="008B6B2D" w:rsidRPr="00B05A3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BEAB2E" w14:textId="77777777" w:rsidR="008B6B2D" w:rsidRPr="00195FAD" w:rsidRDefault="00195FA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93" w:type="dxa"/>
            <w:gridSpan w:val="2"/>
          </w:tcPr>
          <w:p w14:paraId="20B9AB93" w14:textId="77777777" w:rsidR="008B6B2D" w:rsidRPr="00B05A36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DF7F229" w14:textId="77777777" w:rsidR="008B6B2D" w:rsidRPr="00D1328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90" w:type="dxa"/>
          </w:tcPr>
          <w:p w14:paraId="7C11B481" w14:textId="77777777" w:rsidR="008B6B2D" w:rsidRPr="00B05A36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E46C01C" w14:textId="77777777" w:rsidR="008B6B2D" w:rsidRPr="008B6B2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B2D"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  <w:tc>
          <w:tcPr>
            <w:tcW w:w="289" w:type="dxa"/>
          </w:tcPr>
          <w:p w14:paraId="0B44C6C5" w14:textId="77777777" w:rsidR="008B6B2D" w:rsidRPr="00B05A3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688A29D0" w14:textId="77777777" w:rsidR="008B6B2D" w:rsidRPr="0026599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8B6B2D" w:rsidRPr="00E24209" w14:paraId="797E47B9" w14:textId="77777777" w:rsidTr="00DE3401">
        <w:trPr>
          <w:cantSplit/>
        </w:trPr>
        <w:tc>
          <w:tcPr>
            <w:tcW w:w="3755" w:type="dxa"/>
          </w:tcPr>
          <w:p w14:paraId="3182A177" w14:textId="77777777" w:rsidR="008B6B2D" w:rsidRPr="00DE340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792E50" w14:textId="77777777" w:rsidR="008B6B2D" w:rsidRPr="00195FA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14:paraId="72F2BC54" w14:textId="77777777" w:rsidR="008B6B2D" w:rsidRPr="00DE3401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2FD9B9" w14:textId="77777777" w:rsidR="008B6B2D" w:rsidRPr="00DE340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77C08E1B" w14:textId="77777777" w:rsidR="008B6B2D" w:rsidRPr="00DE3401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118A456" w14:textId="77777777" w:rsidR="008B6B2D" w:rsidRPr="00B05A3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9653AE8" w14:textId="77777777" w:rsidR="008B6B2D" w:rsidRPr="00DE340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5B918A94" w14:textId="77777777" w:rsidR="008B6B2D" w:rsidRPr="00DE340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6B2D" w:rsidRPr="00E24209" w14:paraId="2F5780E3" w14:textId="77777777" w:rsidTr="0069708B">
        <w:trPr>
          <w:cantSplit/>
        </w:trPr>
        <w:tc>
          <w:tcPr>
            <w:tcW w:w="3755" w:type="dxa"/>
          </w:tcPr>
          <w:p w14:paraId="7C927CFD" w14:textId="77777777" w:rsidR="008B6B2D" w:rsidRPr="0025797F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14:paraId="1AD1EE9F" w14:textId="77777777" w:rsidR="008B6B2D" w:rsidRPr="00195FA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02BC1538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486B574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3EEBC7C9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65C2DAB" w14:textId="77777777" w:rsidR="008B6B2D" w:rsidRPr="00B05A3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950EADD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04EEFEF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6B2D" w:rsidRPr="00E24209" w14:paraId="442CF920" w14:textId="77777777" w:rsidTr="0069708B">
        <w:trPr>
          <w:cantSplit/>
        </w:trPr>
        <w:tc>
          <w:tcPr>
            <w:tcW w:w="3755" w:type="dxa"/>
          </w:tcPr>
          <w:p w14:paraId="4AF84EDE" w14:textId="77777777" w:rsidR="008B6B2D" w:rsidRPr="00802B2B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F682A6" w14:textId="77777777" w:rsidR="008B6B2D" w:rsidRPr="00195FA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15</w:t>
            </w:r>
            <w:r w:rsidR="00195FAD" w:rsidRPr="00195FA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3" w:type="dxa"/>
            <w:gridSpan w:val="2"/>
          </w:tcPr>
          <w:p w14:paraId="35FEF8A4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195795B" w14:textId="77777777" w:rsidR="008B6B2D" w:rsidRPr="00C7703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0" w:type="dxa"/>
          </w:tcPr>
          <w:p w14:paraId="2E5D605E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F46B47D" w14:textId="77777777" w:rsidR="008B6B2D" w:rsidRPr="0082346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14:paraId="6686FE0B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63CCD5A5" w14:textId="77777777" w:rsidR="008B6B2D" w:rsidRPr="00B30A45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B6B2D" w:rsidRPr="00E24209" w14:paraId="6BCCEDE7" w14:textId="77777777" w:rsidTr="0069708B">
        <w:trPr>
          <w:cantSplit/>
        </w:trPr>
        <w:tc>
          <w:tcPr>
            <w:tcW w:w="3755" w:type="dxa"/>
          </w:tcPr>
          <w:p w14:paraId="0C5E26D5" w14:textId="77777777" w:rsidR="008B6B2D" w:rsidRPr="006167C3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3046391" w14:textId="77777777" w:rsidR="008B6B2D" w:rsidRPr="00195FAD" w:rsidRDefault="00195FA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93" w:type="dxa"/>
            <w:gridSpan w:val="2"/>
          </w:tcPr>
          <w:p w14:paraId="2A6C6F45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CF56962" w14:textId="77777777" w:rsidR="008B6B2D" w:rsidRPr="00C7703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90" w:type="dxa"/>
          </w:tcPr>
          <w:p w14:paraId="0DD89ABD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9B4F8BC" w14:textId="77777777" w:rsidR="008B6B2D" w:rsidRPr="0082346D" w:rsidRDefault="0082346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  <w:tc>
          <w:tcPr>
            <w:tcW w:w="289" w:type="dxa"/>
          </w:tcPr>
          <w:p w14:paraId="3EB7275A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6D867C" w14:textId="77777777" w:rsidR="008B6B2D" w:rsidRPr="0026599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8B6B2D" w:rsidRPr="00E24209" w14:paraId="0527165C" w14:textId="77777777" w:rsidTr="0069708B">
        <w:trPr>
          <w:cantSplit/>
        </w:trPr>
        <w:tc>
          <w:tcPr>
            <w:tcW w:w="3755" w:type="dxa"/>
          </w:tcPr>
          <w:p w14:paraId="2FCFB33A" w14:textId="77777777" w:rsidR="008B6B2D" w:rsidRPr="00D752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E1B78BC" w14:textId="77777777" w:rsidR="008B6B2D" w:rsidRPr="00D752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0EF394C6" w14:textId="77777777" w:rsidR="008B6B2D" w:rsidRPr="00D752DD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319F268E" w14:textId="77777777" w:rsidR="008B6B2D" w:rsidRPr="00D752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4196D906" w14:textId="77777777" w:rsidR="008B6B2D" w:rsidRPr="00D752DD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31080F0" w14:textId="77777777" w:rsidR="008B6B2D" w:rsidRPr="00D752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3B2F5526" w14:textId="77777777" w:rsidR="008B6B2D" w:rsidRPr="00D752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21E2641B" w14:textId="77777777" w:rsidR="008B6B2D" w:rsidRPr="00D752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B6B2D" w:rsidRPr="00C632CF" w14:paraId="2FBCD6D0" w14:textId="77777777" w:rsidTr="00BD58E9">
        <w:trPr>
          <w:cantSplit/>
        </w:trPr>
        <w:tc>
          <w:tcPr>
            <w:tcW w:w="3755" w:type="dxa"/>
          </w:tcPr>
          <w:p w14:paraId="479183E4" w14:textId="77777777" w:rsidR="008B6B2D" w:rsidRPr="00D9141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14:paraId="347D8BB5" w14:textId="77777777" w:rsidR="008B6B2D" w:rsidRPr="00F500D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4F657C57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5FEA6E" w14:textId="77777777" w:rsidR="008B6B2D" w:rsidRPr="00A90430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14:paraId="11B122C1" w14:textId="77777777" w:rsidR="008B6B2D" w:rsidRPr="00E24209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38F00B5" w14:textId="77777777" w:rsidR="008B6B2D" w:rsidRPr="00F500D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01AFB3E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6254B0C" w14:textId="77777777" w:rsidR="008B6B2D" w:rsidRPr="004C2E6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8B6B2D" w:rsidRPr="00C632CF" w14:paraId="561CEB74" w14:textId="77777777" w:rsidTr="00BD58E9">
        <w:trPr>
          <w:cantSplit/>
        </w:trPr>
        <w:tc>
          <w:tcPr>
            <w:tcW w:w="3755" w:type="dxa"/>
          </w:tcPr>
          <w:p w14:paraId="7A89C007" w14:textId="77777777" w:rsidR="008B6B2D" w:rsidRPr="00802B2B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198BDEA" w14:textId="77777777" w:rsidR="008B6B2D" w:rsidRPr="00195FA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5FAD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14:paraId="2BBA66BE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14:paraId="29044B5C" w14:textId="77777777" w:rsidR="008B6B2D" w:rsidRPr="00B30A45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24CBD513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3ABA0CC6" w14:textId="77777777" w:rsidR="008B6B2D" w:rsidRPr="0056227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0E88DDBA" w14:textId="77777777" w:rsidR="008B6B2D" w:rsidRPr="00E24209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double" w:sz="4" w:space="0" w:color="auto"/>
            </w:tcBorders>
          </w:tcPr>
          <w:p w14:paraId="33AEDB39" w14:textId="77777777" w:rsidR="008B6B2D" w:rsidRPr="00386FD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B6B2D" w:rsidRPr="00C632CF" w14:paraId="16261CB2" w14:textId="77777777" w:rsidTr="00BD58E9">
        <w:trPr>
          <w:cantSplit/>
        </w:trPr>
        <w:tc>
          <w:tcPr>
            <w:tcW w:w="3755" w:type="dxa"/>
          </w:tcPr>
          <w:p w14:paraId="2E81A180" w14:textId="77777777" w:rsidR="008B6B2D" w:rsidRPr="00230745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E1D759B" w14:textId="77777777" w:rsidR="008B6B2D" w:rsidRPr="0056227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0B358770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1F999C25" w14:textId="77777777" w:rsidR="008B6B2D" w:rsidRPr="00A2716F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630803B7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4583803C" w14:textId="77777777" w:rsidR="008B6B2D" w:rsidRPr="0056227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60DB6832" w14:textId="77777777" w:rsidR="008B6B2D" w:rsidRPr="00230745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5C391D4E" w14:textId="77777777" w:rsidR="008B6B2D" w:rsidRPr="00230745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8B6B2D" w:rsidRPr="00734C60" w14:paraId="1DD1DA2E" w14:textId="77777777" w:rsidTr="00BD58E9">
        <w:trPr>
          <w:cantSplit/>
        </w:trPr>
        <w:tc>
          <w:tcPr>
            <w:tcW w:w="3755" w:type="dxa"/>
          </w:tcPr>
          <w:p w14:paraId="4F278698" w14:textId="77777777" w:rsidR="008B6B2D" w:rsidRPr="00F957A3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3A635C52" w14:textId="77777777" w:rsidR="008B6B2D" w:rsidRPr="0056227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10D98D3C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50BE94D" w14:textId="77777777" w:rsidR="008B6B2D" w:rsidRPr="00A2716F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3501F2C9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6CBCB42" w14:textId="77777777" w:rsidR="008B6B2D" w:rsidRPr="0056227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3416C54" w14:textId="77777777" w:rsidR="008B6B2D" w:rsidRPr="0076366C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2FE5CC0D" w14:textId="77777777" w:rsidR="008B6B2D" w:rsidRPr="00211056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B6B2D" w:rsidRPr="00734C60" w14:paraId="634F7199" w14:textId="77777777" w:rsidTr="00BD58E9">
        <w:trPr>
          <w:cantSplit/>
        </w:trPr>
        <w:tc>
          <w:tcPr>
            <w:tcW w:w="3755" w:type="dxa"/>
          </w:tcPr>
          <w:p w14:paraId="16ABC6D1" w14:textId="77777777" w:rsidR="008B6B2D" w:rsidRPr="00802B2B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6F70AEE" w14:textId="77777777" w:rsidR="008B6B2D" w:rsidRPr="00195FA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5E6B1F7B" w14:textId="77777777" w:rsidR="008B6B2D" w:rsidRPr="00A2716F" w:rsidRDefault="008B6B2D" w:rsidP="008B6B2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EA3956A" w14:textId="77777777" w:rsidR="008B6B2D" w:rsidRPr="00B30A45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4A7D447" w14:textId="77777777" w:rsidR="008B6B2D" w:rsidRPr="00A2716F" w:rsidRDefault="008B6B2D" w:rsidP="008B6B2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6587A0A6" w14:textId="77777777" w:rsidR="008B6B2D" w:rsidRPr="0082346D" w:rsidRDefault="0082346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65,867</w:t>
            </w:r>
          </w:p>
        </w:tc>
        <w:tc>
          <w:tcPr>
            <w:tcW w:w="289" w:type="dxa"/>
          </w:tcPr>
          <w:p w14:paraId="1F2B000F" w14:textId="77777777" w:rsidR="008B6B2D" w:rsidRPr="0076366C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FAE0DAC" w14:textId="77777777" w:rsidR="008B6B2D" w:rsidRPr="0026599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8B6B2D" w:rsidRPr="00734C60" w14:paraId="52879852" w14:textId="77777777" w:rsidTr="00BD58E9">
        <w:trPr>
          <w:cantSplit/>
        </w:trPr>
        <w:tc>
          <w:tcPr>
            <w:tcW w:w="3755" w:type="dxa"/>
          </w:tcPr>
          <w:p w14:paraId="79C5ECEB" w14:textId="77777777" w:rsidR="008B6B2D" w:rsidRPr="00802B2B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1EFA9E" w14:textId="77777777" w:rsidR="008B6B2D" w:rsidRPr="00195FAD" w:rsidRDefault="00195FA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4,474</w:t>
            </w:r>
          </w:p>
        </w:tc>
        <w:tc>
          <w:tcPr>
            <w:tcW w:w="293" w:type="dxa"/>
            <w:gridSpan w:val="2"/>
          </w:tcPr>
          <w:p w14:paraId="748153FD" w14:textId="77777777" w:rsidR="008B6B2D" w:rsidRPr="00A2716F" w:rsidRDefault="008B6B2D" w:rsidP="008B6B2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08013E3" w14:textId="77777777" w:rsidR="008B6B2D" w:rsidRPr="00C7703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90" w:type="dxa"/>
          </w:tcPr>
          <w:p w14:paraId="6C87B26B" w14:textId="77777777" w:rsidR="008B6B2D" w:rsidRPr="00A2716F" w:rsidRDefault="008B6B2D" w:rsidP="008B6B2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CD4B399" w14:textId="77777777" w:rsidR="008B6B2D" w:rsidRPr="0082346D" w:rsidRDefault="0082346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3,980</w:t>
            </w:r>
          </w:p>
        </w:tc>
        <w:tc>
          <w:tcPr>
            <w:tcW w:w="289" w:type="dxa"/>
          </w:tcPr>
          <w:p w14:paraId="76FAD0D1" w14:textId="77777777" w:rsidR="008B6B2D" w:rsidRPr="0076366C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F29D2C5" w14:textId="77777777" w:rsidR="008B6B2D" w:rsidRPr="0026599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</w:tr>
      <w:tr w:rsidR="008B6B2D" w:rsidRPr="00734C60" w14:paraId="7076E20F" w14:textId="77777777" w:rsidTr="00BD58E9">
        <w:trPr>
          <w:cantSplit/>
        </w:trPr>
        <w:tc>
          <w:tcPr>
            <w:tcW w:w="3755" w:type="dxa"/>
          </w:tcPr>
          <w:p w14:paraId="36EB69F1" w14:textId="77777777" w:rsidR="008B6B2D" w:rsidRPr="00802B2B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04C0877" w14:textId="77777777" w:rsidR="008B6B2D" w:rsidRPr="00195FAD" w:rsidRDefault="00195FA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4,474</w:t>
            </w:r>
          </w:p>
        </w:tc>
        <w:tc>
          <w:tcPr>
            <w:tcW w:w="293" w:type="dxa"/>
            <w:gridSpan w:val="2"/>
          </w:tcPr>
          <w:p w14:paraId="7FED5C66" w14:textId="77777777" w:rsidR="008B6B2D" w:rsidRPr="00A2716F" w:rsidRDefault="008B6B2D" w:rsidP="008B6B2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4FFEA479" w14:textId="77777777" w:rsidR="008B6B2D" w:rsidRPr="00C77031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90" w:type="dxa"/>
          </w:tcPr>
          <w:p w14:paraId="76F8A213" w14:textId="77777777" w:rsidR="008B6B2D" w:rsidRPr="00A2716F" w:rsidRDefault="008B6B2D" w:rsidP="008B6B2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B6EB73A" w14:textId="77777777" w:rsidR="008B6B2D" w:rsidRPr="0082346D" w:rsidRDefault="0082346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69,847</w:t>
            </w:r>
          </w:p>
        </w:tc>
        <w:tc>
          <w:tcPr>
            <w:tcW w:w="289" w:type="dxa"/>
          </w:tcPr>
          <w:p w14:paraId="2177FD85" w14:textId="77777777" w:rsidR="008B6B2D" w:rsidRPr="0076366C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459BCE" w14:textId="77777777" w:rsidR="008B6B2D" w:rsidRPr="00265994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</w:tr>
      <w:tr w:rsidR="008B6B2D" w:rsidRPr="00734C60" w14:paraId="1598ACDD" w14:textId="77777777" w:rsidTr="00BD58E9">
        <w:trPr>
          <w:cantSplit/>
        </w:trPr>
        <w:tc>
          <w:tcPr>
            <w:tcW w:w="3755" w:type="dxa"/>
          </w:tcPr>
          <w:p w14:paraId="1BCB4A72" w14:textId="77777777" w:rsidR="008B6B2D" w:rsidRPr="00144D5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0F3A797" w14:textId="77777777" w:rsidR="008B6B2D" w:rsidRPr="00183C5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7E714430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5A51DAB3" w14:textId="77777777" w:rsidR="008B6B2D" w:rsidRPr="00A2716F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113FE936" w14:textId="77777777" w:rsidR="008B6B2D" w:rsidRPr="00A2716F" w:rsidRDefault="008B6B2D" w:rsidP="008B6B2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BE26A79" w14:textId="77777777" w:rsidR="008B6B2D" w:rsidRPr="00183C5D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81B8418" w14:textId="77777777" w:rsidR="008B6B2D" w:rsidRPr="00144D5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72A741EA" w14:textId="77777777" w:rsidR="008B6B2D" w:rsidRPr="00144D58" w:rsidRDefault="008B6B2D" w:rsidP="008B6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</w:tbl>
    <w:p w14:paraId="1D2C61B2" w14:textId="77777777" w:rsidR="00D752DD" w:rsidRDefault="00D752DD"/>
    <w:p w14:paraId="4AACA11C" w14:textId="77777777" w:rsidR="00B86A2F" w:rsidRDefault="00B86A2F"/>
    <w:p w14:paraId="5BAD98E5" w14:textId="77777777" w:rsidR="00B86A2F" w:rsidRDefault="00B86A2F"/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C74AEE" w:rsidRPr="008F38E6" w14:paraId="0046ABA6" w14:textId="77777777" w:rsidTr="00FD7957">
        <w:trPr>
          <w:gridAfter w:val="1"/>
          <w:wAfter w:w="6" w:type="dxa"/>
          <w:cantSplit/>
        </w:trPr>
        <w:tc>
          <w:tcPr>
            <w:tcW w:w="3755" w:type="dxa"/>
          </w:tcPr>
          <w:p w14:paraId="2DCF6E59" w14:textId="77777777"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09C9080E" w14:textId="77777777"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4AEE" w:rsidRPr="008F38E6" w14:paraId="62912F75" w14:textId="77777777" w:rsidTr="00FD7957">
        <w:trPr>
          <w:gridAfter w:val="1"/>
          <w:wAfter w:w="6" w:type="dxa"/>
          <w:cantSplit/>
        </w:trPr>
        <w:tc>
          <w:tcPr>
            <w:tcW w:w="3755" w:type="dxa"/>
          </w:tcPr>
          <w:p w14:paraId="3233B960" w14:textId="77777777"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B68F4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1ED608AC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177286" w14:textId="77777777"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2278" w:rsidRPr="008F38E6" w14:paraId="22AF9140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6D67EDB" w14:textId="77777777" w:rsidR="00562278" w:rsidRPr="00286BF5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CD9238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726F2F27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E70EFF1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90" w:type="dxa"/>
          </w:tcPr>
          <w:p w14:paraId="3DB1C54C" w14:textId="77777777" w:rsidR="00562278" w:rsidRPr="008F38E6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7EAB8CB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32C028D3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0EB01C5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C74AEE" w:rsidRPr="00775D54" w14:paraId="55B7019F" w14:textId="77777777" w:rsidTr="00F500D4">
        <w:trPr>
          <w:cantSplit/>
        </w:trPr>
        <w:tc>
          <w:tcPr>
            <w:tcW w:w="3755" w:type="dxa"/>
          </w:tcPr>
          <w:p w14:paraId="4463FDF2" w14:textId="77777777" w:rsidR="00C74AEE" w:rsidRPr="00F957A3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4B120182" w14:textId="77777777"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0CD0B4D7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B66310" w14:textId="77777777" w:rsidR="00C74AEE" w:rsidRPr="00211056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1903372E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B689570" w14:textId="77777777" w:rsidR="00C74AEE" w:rsidRPr="00183C5D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639A63A" w14:textId="77777777"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CAAF648" w14:textId="77777777" w:rsidR="00C74AEE" w:rsidRPr="00211056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C74AEE" w:rsidRPr="00775D54" w14:paraId="5A93B7CF" w14:textId="77777777" w:rsidTr="00F500D4">
        <w:trPr>
          <w:cantSplit/>
        </w:trPr>
        <w:tc>
          <w:tcPr>
            <w:tcW w:w="3755" w:type="dxa"/>
          </w:tcPr>
          <w:p w14:paraId="68C605F4" w14:textId="77777777" w:rsidR="00C74AEE" w:rsidRPr="0069708B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5" w:type="dxa"/>
          </w:tcPr>
          <w:p w14:paraId="0FDF4FA3" w14:textId="77777777" w:rsidR="00C74AEE" w:rsidRPr="00183C5D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04FEEC92" w14:textId="77777777" w:rsidR="00C74AEE" w:rsidRPr="0022335A" w:rsidRDefault="00C74AEE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2C65409" w14:textId="77777777" w:rsidR="00C74AEE" w:rsidRPr="00B30A45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D92C38C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64A961" w14:textId="77777777" w:rsidR="00C74AEE" w:rsidRPr="000B6884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3AC2A7B5" w14:textId="77777777"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8A8B0CE" w14:textId="77777777" w:rsidR="00C74AEE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4AEE" w:rsidRPr="00775D54" w14:paraId="21118157" w14:textId="77777777" w:rsidTr="00F500D4">
        <w:trPr>
          <w:cantSplit/>
        </w:trPr>
        <w:tc>
          <w:tcPr>
            <w:tcW w:w="3755" w:type="dxa"/>
          </w:tcPr>
          <w:p w14:paraId="6FFF6C65" w14:textId="77777777" w:rsidR="00C74AEE" w:rsidRPr="00802B2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4EE439F" w14:textId="77777777" w:rsidR="00C74AEE" w:rsidRPr="00195FAD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33A4F804" w14:textId="77777777" w:rsidR="00C74AEE" w:rsidRPr="0022335A" w:rsidRDefault="00C74AEE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5ACB6F58" w14:textId="77777777" w:rsidR="00C74AEE" w:rsidRPr="00B30A45" w:rsidRDefault="00C74AEE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497B5E28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CD8008C" w14:textId="77777777" w:rsidR="00C74AEE" w:rsidRPr="0082346D" w:rsidRDefault="0082346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89" w:type="dxa"/>
          </w:tcPr>
          <w:p w14:paraId="2599B06F" w14:textId="77777777"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412674C" w14:textId="77777777" w:rsidR="00C74AEE" w:rsidRPr="00265994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</w:tr>
      <w:tr w:rsidR="00C74AEE" w:rsidRPr="00775D54" w14:paraId="633944D4" w14:textId="77777777" w:rsidTr="00F500D4">
        <w:trPr>
          <w:cantSplit/>
        </w:trPr>
        <w:tc>
          <w:tcPr>
            <w:tcW w:w="3755" w:type="dxa"/>
          </w:tcPr>
          <w:p w14:paraId="379B98F5" w14:textId="77777777" w:rsidR="00C74AEE" w:rsidRPr="00802B2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47CB3D" w14:textId="77777777" w:rsidR="00C74AEE" w:rsidRPr="00195FAD" w:rsidRDefault="00C74AEE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195FAD" w:rsidRPr="00195FAD">
              <w:rPr>
                <w:rFonts w:ascii="Angsana New" w:hAnsi="Angsana New"/>
                <w:sz w:val="30"/>
                <w:szCs w:val="30"/>
              </w:rPr>
              <w:t>10,346</w:t>
            </w:r>
          </w:p>
        </w:tc>
        <w:tc>
          <w:tcPr>
            <w:tcW w:w="293" w:type="dxa"/>
            <w:gridSpan w:val="2"/>
          </w:tcPr>
          <w:p w14:paraId="484CD401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66DF2F8" w14:textId="77777777" w:rsidR="00C74AEE" w:rsidRPr="00C77031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14:paraId="030EEE50" w14:textId="77777777" w:rsidR="00C74AEE" w:rsidRPr="0076366C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ED91AD9" w14:textId="77777777" w:rsidR="00C74AEE" w:rsidRPr="0082346D" w:rsidRDefault="0082346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9" w:type="dxa"/>
          </w:tcPr>
          <w:p w14:paraId="19E7E1FC" w14:textId="77777777" w:rsidR="00C74AEE" w:rsidRPr="0076366C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6FD5415B" w14:textId="77777777" w:rsidR="00C74AEE" w:rsidRPr="00265994" w:rsidRDefault="00C74AEE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</w:tr>
      <w:tr w:rsidR="001D1A80" w:rsidRPr="00775D54" w14:paraId="0ABE1644" w14:textId="77777777" w:rsidTr="008C373A">
        <w:trPr>
          <w:cantSplit/>
        </w:trPr>
        <w:tc>
          <w:tcPr>
            <w:tcW w:w="3755" w:type="dxa"/>
          </w:tcPr>
          <w:p w14:paraId="27127420" w14:textId="77777777"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9FDB3D0" w14:textId="77777777" w:rsidR="001D1A80" w:rsidRPr="00195FAD" w:rsidRDefault="001D1A80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195FAD" w:rsidRPr="00195FAD">
              <w:rPr>
                <w:rFonts w:ascii="Angsana New" w:hAnsi="Angsana New"/>
                <w:sz w:val="30"/>
                <w:szCs w:val="30"/>
              </w:rPr>
              <w:t>10,346</w:t>
            </w:r>
          </w:p>
        </w:tc>
        <w:tc>
          <w:tcPr>
            <w:tcW w:w="293" w:type="dxa"/>
            <w:gridSpan w:val="2"/>
          </w:tcPr>
          <w:p w14:paraId="64E7F147" w14:textId="77777777"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200BE8" w14:textId="77777777" w:rsidR="001D1A80" w:rsidRPr="00C77031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14:paraId="35759853" w14:textId="77777777" w:rsidR="001D1A80" w:rsidRPr="0076366C" w:rsidRDefault="001D1A8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B618835" w14:textId="77777777" w:rsidR="001D1A80" w:rsidRPr="0082346D" w:rsidRDefault="0082346D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89" w:type="dxa"/>
          </w:tcPr>
          <w:p w14:paraId="67B35436" w14:textId="77777777" w:rsidR="001D1A80" w:rsidRPr="0076366C" w:rsidRDefault="001D1A8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B2784D" w14:textId="77777777" w:rsidR="001D1A80" w:rsidRPr="00265994" w:rsidRDefault="001D1A80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C74AEE" w:rsidRPr="00775D54" w14:paraId="2A6ABD0F" w14:textId="77777777" w:rsidTr="008C373A">
        <w:trPr>
          <w:cantSplit/>
        </w:trPr>
        <w:tc>
          <w:tcPr>
            <w:tcW w:w="3755" w:type="dxa"/>
          </w:tcPr>
          <w:p w14:paraId="3968DE95" w14:textId="77777777" w:rsidR="00C74AEE" w:rsidRPr="0069708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2FD698" w14:textId="77777777" w:rsidR="00C74AEE" w:rsidRPr="00562278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51483E3D" w14:textId="77777777" w:rsidR="00C74AEE" w:rsidRPr="0069708B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B888CC4" w14:textId="77777777" w:rsidR="00C74AEE" w:rsidRPr="0069708B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208D168B" w14:textId="77777777" w:rsidR="00C74AEE" w:rsidRPr="0069708B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FA69614" w14:textId="77777777" w:rsidR="00C74AEE" w:rsidRPr="00562278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4D87754" w14:textId="77777777" w:rsidR="00C74AEE" w:rsidRPr="0069708B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4F6680DF" w14:textId="77777777" w:rsidR="00C74AEE" w:rsidRPr="0069708B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74AEE" w:rsidRPr="00A90330" w14:paraId="614D7215" w14:textId="77777777" w:rsidTr="00A90330">
        <w:trPr>
          <w:cantSplit/>
        </w:trPr>
        <w:tc>
          <w:tcPr>
            <w:tcW w:w="3755" w:type="dxa"/>
          </w:tcPr>
          <w:p w14:paraId="5BE3BE51" w14:textId="77777777" w:rsidR="00C74AEE" w:rsidRPr="0025797F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5" w:type="dxa"/>
          </w:tcPr>
          <w:p w14:paraId="4B090969" w14:textId="77777777" w:rsidR="00C74AEE" w:rsidRPr="00562278" w:rsidRDefault="00C74AEE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34BACEC5" w14:textId="77777777"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D9B3C4C" w14:textId="77777777" w:rsidR="00C74AEE" w:rsidRPr="00A90330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7651C8E" w14:textId="77777777"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D0551A0" w14:textId="77777777" w:rsidR="00C74AEE" w:rsidRPr="00562278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0191908" w14:textId="77777777" w:rsidR="00C74AEE" w:rsidRPr="00A90330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DE1FA54" w14:textId="77777777" w:rsidR="00C74AEE" w:rsidRPr="00A90330" w:rsidRDefault="00C74AEE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4AEE" w:rsidRPr="00A90330" w14:paraId="69E25129" w14:textId="77777777" w:rsidTr="00A90330">
        <w:trPr>
          <w:cantSplit/>
        </w:trPr>
        <w:tc>
          <w:tcPr>
            <w:tcW w:w="3755" w:type="dxa"/>
          </w:tcPr>
          <w:p w14:paraId="731E7C59" w14:textId="77777777" w:rsidR="00C74AEE" w:rsidRPr="00802B2B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739551AC" w14:textId="77777777" w:rsidR="00C74AEE" w:rsidRPr="00195FAD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426B30B1" w14:textId="77777777"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537BDDC" w14:textId="77777777" w:rsidR="00C74AEE" w:rsidRPr="00B30A45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67B664E" w14:textId="77777777" w:rsidR="00C74AEE" w:rsidRPr="00A90330" w:rsidRDefault="00C74AEE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7109FD2" w14:textId="77777777" w:rsidR="00C74AEE" w:rsidRPr="0082346D" w:rsidRDefault="0082346D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9" w:type="dxa"/>
          </w:tcPr>
          <w:p w14:paraId="43CFFAD4" w14:textId="77777777" w:rsidR="00C74AEE" w:rsidRPr="00A90330" w:rsidRDefault="00C74AEE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CD6720E" w14:textId="77777777" w:rsidR="00C74AEE" w:rsidRPr="00B30A45" w:rsidRDefault="00C74AEE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EE3C91" w:rsidRPr="00A90330" w14:paraId="0EFC200A" w14:textId="77777777" w:rsidTr="006D6B5E">
        <w:trPr>
          <w:cantSplit/>
        </w:trPr>
        <w:tc>
          <w:tcPr>
            <w:tcW w:w="3755" w:type="dxa"/>
          </w:tcPr>
          <w:p w14:paraId="2A507613" w14:textId="77777777" w:rsidR="00EE3C91" w:rsidRPr="006167C3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BCE8B1F" w14:textId="28B81915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195FAD">
              <w:rPr>
                <w:rFonts w:ascii="Angsana New" w:hAnsi="Angsana New"/>
                <w:sz w:val="30"/>
                <w:szCs w:val="30"/>
              </w:rPr>
              <w:t>10,346</w:t>
            </w:r>
          </w:p>
        </w:tc>
        <w:tc>
          <w:tcPr>
            <w:tcW w:w="293" w:type="dxa"/>
            <w:gridSpan w:val="2"/>
          </w:tcPr>
          <w:p w14:paraId="6DBC0464" w14:textId="77777777" w:rsidR="00EE3C91" w:rsidRPr="00A90330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1017254" w14:textId="339B9197" w:rsidR="00EE3C91" w:rsidRP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14:paraId="0F8BE00D" w14:textId="77777777" w:rsidR="00EE3C91" w:rsidRPr="00A90330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41F1CE8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346D"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  <w:tc>
          <w:tcPr>
            <w:tcW w:w="289" w:type="dxa"/>
          </w:tcPr>
          <w:p w14:paraId="38A49D04" w14:textId="77777777" w:rsidR="00EE3C91" w:rsidRPr="00A90330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2866CA" w14:textId="6E2BEA82" w:rsidR="00EE3C91" w:rsidRP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EE3C91" w:rsidRPr="00A90330" w14:paraId="1B456DFE" w14:textId="77777777" w:rsidTr="006D6B5E">
        <w:trPr>
          <w:cantSplit/>
        </w:trPr>
        <w:tc>
          <w:tcPr>
            <w:tcW w:w="3755" w:type="dxa"/>
          </w:tcPr>
          <w:p w14:paraId="7965CC23" w14:textId="77777777" w:rsidR="00EE3C91" w:rsidRPr="006D6B5E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15556DF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14:paraId="51F2821A" w14:textId="77777777" w:rsidR="00EE3C91" w:rsidRPr="006D6B5E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5F75F829" w14:textId="77777777" w:rsidR="00EE3C91" w:rsidRPr="006D6B5E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4BBE1922" w14:textId="77777777" w:rsidR="00EE3C91" w:rsidRPr="006D6B5E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6D6F7D4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0FEE6EFD" w14:textId="77777777" w:rsidR="00EE3C91" w:rsidRPr="006D6B5E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492493C3" w14:textId="77777777" w:rsidR="00EE3C91" w:rsidRPr="006D6B5E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3C91" w:rsidRPr="00A90330" w14:paraId="2053748D" w14:textId="77777777" w:rsidTr="006D6B5E">
        <w:trPr>
          <w:cantSplit/>
        </w:trPr>
        <w:tc>
          <w:tcPr>
            <w:tcW w:w="3755" w:type="dxa"/>
          </w:tcPr>
          <w:p w14:paraId="51996E0F" w14:textId="77777777" w:rsidR="00EE3C91" w:rsidRPr="00571CF4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0620058D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1581AC5F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ABE6A31" w14:textId="77777777" w:rsidR="00EE3C91" w:rsidRPr="00C0031F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65FC9DAF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73A3225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EA27AAC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A491265" w14:textId="77777777" w:rsid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E3C91" w:rsidRPr="00A90330" w14:paraId="6690130E" w14:textId="77777777" w:rsidTr="006D6B5E">
        <w:trPr>
          <w:cantSplit/>
        </w:trPr>
        <w:tc>
          <w:tcPr>
            <w:tcW w:w="3755" w:type="dxa"/>
          </w:tcPr>
          <w:p w14:paraId="3CAB001E" w14:textId="77777777" w:rsidR="00EE3C91" w:rsidRPr="00802B2B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07304FE6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6375EB97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DBF32C" w14:textId="77777777" w:rsidR="00EE3C91" w:rsidRPr="00B30A45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3A0CA75E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7D8676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19,138</w:t>
            </w:r>
          </w:p>
        </w:tc>
        <w:tc>
          <w:tcPr>
            <w:tcW w:w="289" w:type="dxa"/>
          </w:tcPr>
          <w:p w14:paraId="749C1104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2245B07B" w14:textId="77777777" w:rsidR="00EE3C91" w:rsidRPr="00B30A45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EE3C91" w:rsidRPr="00A90330" w14:paraId="09B0F7C6" w14:textId="77777777" w:rsidTr="006D6B5E">
        <w:trPr>
          <w:cantSplit/>
        </w:trPr>
        <w:tc>
          <w:tcPr>
            <w:tcW w:w="3755" w:type="dxa"/>
          </w:tcPr>
          <w:p w14:paraId="4037FF04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3F3F0AC1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  <w:tcBorders>
              <w:bottom w:val="nil"/>
            </w:tcBorders>
          </w:tcPr>
          <w:p w14:paraId="708C60D5" w14:textId="77777777" w:rsidR="00EE3C91" w:rsidRPr="009C6189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nil"/>
            </w:tcBorders>
          </w:tcPr>
          <w:p w14:paraId="546BB999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43BC03EA" w14:textId="77777777" w:rsidR="00EE3C91" w:rsidRPr="009C6189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</w:tcPr>
          <w:p w14:paraId="1EEEFFFA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51DED6BC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  <w:bottom w:val="nil"/>
            </w:tcBorders>
          </w:tcPr>
          <w:p w14:paraId="6CE0DDFC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3C91" w:rsidRPr="00775D54" w14:paraId="6492BD42" w14:textId="77777777" w:rsidTr="008C373A">
        <w:trPr>
          <w:cantSplit/>
        </w:trPr>
        <w:tc>
          <w:tcPr>
            <w:tcW w:w="3755" w:type="dxa"/>
          </w:tcPr>
          <w:p w14:paraId="651E17B5" w14:textId="77777777" w:rsidR="00EE3C91" w:rsidRPr="00571CF4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4E805E1C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2DA72C78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161B856" w14:textId="77777777" w:rsidR="00EE3C91" w:rsidRPr="00C0031F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1CE96C53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1ED5EA8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A552258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F135AE4" w14:textId="77777777" w:rsid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E3C91" w:rsidRPr="00775D54" w14:paraId="2173182A" w14:textId="77777777" w:rsidTr="0069708B">
        <w:trPr>
          <w:cantSplit/>
        </w:trPr>
        <w:tc>
          <w:tcPr>
            <w:tcW w:w="3755" w:type="dxa"/>
          </w:tcPr>
          <w:p w14:paraId="6C738469" w14:textId="77777777" w:rsidR="00EE3C91" w:rsidRPr="001308D4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14:paraId="26AB9E84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20ECF6DC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C725A5" w14:textId="77777777" w:rsidR="00EE3C91" w:rsidRPr="00C0031F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1BFC0EF9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FD72CBE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CDC3708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7382F15" w14:textId="77777777" w:rsid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E3C91" w:rsidRPr="00775D54" w14:paraId="5F46EDCE" w14:textId="77777777" w:rsidTr="0069708B">
        <w:trPr>
          <w:cantSplit/>
        </w:trPr>
        <w:tc>
          <w:tcPr>
            <w:tcW w:w="3755" w:type="dxa"/>
          </w:tcPr>
          <w:p w14:paraId="5772CD70" w14:textId="77777777" w:rsidR="00EE3C91" w:rsidRPr="00802B2B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A4014C8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376A275B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E749AB5" w14:textId="77777777" w:rsidR="00EE3C91" w:rsidRPr="00B30A45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A600AFD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19261DB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2,617</w:t>
            </w:r>
          </w:p>
        </w:tc>
        <w:tc>
          <w:tcPr>
            <w:tcW w:w="289" w:type="dxa"/>
          </w:tcPr>
          <w:p w14:paraId="57C0CF25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AD7AE50" w14:textId="77777777" w:rsidR="00EE3C91" w:rsidRPr="00265994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  <w:tr w:rsidR="00EE3C91" w:rsidRPr="00775D54" w14:paraId="34BB9315" w14:textId="77777777" w:rsidTr="00571CF4">
        <w:trPr>
          <w:cantSplit/>
        </w:trPr>
        <w:tc>
          <w:tcPr>
            <w:tcW w:w="3755" w:type="dxa"/>
          </w:tcPr>
          <w:p w14:paraId="3F1DE143" w14:textId="77777777" w:rsidR="00EE3C91" w:rsidRPr="00802B2B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57909E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  <w:tc>
          <w:tcPr>
            <w:tcW w:w="293" w:type="dxa"/>
            <w:gridSpan w:val="2"/>
          </w:tcPr>
          <w:p w14:paraId="5253EFF7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929A63A" w14:textId="77777777" w:rsidR="00EE3C91" w:rsidRPr="00C7703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90" w:type="dxa"/>
          </w:tcPr>
          <w:p w14:paraId="4DDAF48F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3E4E498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82346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89" w:type="dxa"/>
          </w:tcPr>
          <w:p w14:paraId="5F228278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9F41AF9" w14:textId="77777777" w:rsidR="00EE3C91" w:rsidRPr="00B30A45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1,408</w:t>
            </w:r>
          </w:p>
        </w:tc>
      </w:tr>
      <w:tr w:rsidR="00EE3C91" w:rsidRPr="00775D54" w14:paraId="742F874F" w14:textId="77777777" w:rsidTr="00571CF4">
        <w:trPr>
          <w:cantSplit/>
        </w:trPr>
        <w:tc>
          <w:tcPr>
            <w:tcW w:w="3755" w:type="dxa"/>
          </w:tcPr>
          <w:p w14:paraId="1B065131" w14:textId="77777777" w:rsidR="00EE3C91" w:rsidRPr="005F0D8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C657FFE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1,441</w:t>
            </w:r>
          </w:p>
        </w:tc>
        <w:tc>
          <w:tcPr>
            <w:tcW w:w="293" w:type="dxa"/>
            <w:gridSpan w:val="2"/>
          </w:tcPr>
          <w:p w14:paraId="3CEC2025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99A025C" w14:textId="77777777" w:rsidR="00EE3C91" w:rsidRPr="00C7703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90" w:type="dxa"/>
          </w:tcPr>
          <w:p w14:paraId="345951DF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1A6B8AB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 w:hint="cs"/>
                <w:sz w:val="30"/>
                <w:szCs w:val="30"/>
              </w:rPr>
              <w:t>4,0</w:t>
            </w:r>
            <w:r w:rsidRPr="0082346D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9" w:type="dxa"/>
          </w:tcPr>
          <w:p w14:paraId="54075E19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1C717" w14:textId="77777777" w:rsidR="00EE3C91" w:rsidRPr="00265994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</w:tr>
      <w:tr w:rsidR="00EE3C91" w:rsidRPr="009C6189" w14:paraId="15E0DD27" w14:textId="77777777" w:rsidTr="00571CF4">
        <w:trPr>
          <w:cantSplit/>
        </w:trPr>
        <w:tc>
          <w:tcPr>
            <w:tcW w:w="3755" w:type="dxa"/>
          </w:tcPr>
          <w:p w14:paraId="5E66C640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D07C76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14:paraId="04439456" w14:textId="77777777" w:rsidR="00EE3C91" w:rsidRPr="009C6189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F9E5613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6858DE88" w14:textId="77777777" w:rsidR="00EE3C91" w:rsidRPr="009C6189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45DFA1F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45154A0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0F283E0B" w14:textId="77777777" w:rsidR="00EE3C91" w:rsidRPr="009C6189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EE3C91" w:rsidRPr="00775D54" w14:paraId="261A0855" w14:textId="77777777" w:rsidTr="009C6189">
        <w:trPr>
          <w:cantSplit/>
        </w:trPr>
        <w:tc>
          <w:tcPr>
            <w:tcW w:w="3755" w:type="dxa"/>
          </w:tcPr>
          <w:p w14:paraId="6E90DAA3" w14:textId="77777777" w:rsidR="00EE3C91" w:rsidRPr="001308D4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</w:tcPr>
          <w:p w14:paraId="46208544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68A56AD3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D001AC9" w14:textId="77777777" w:rsidR="00EE3C91" w:rsidRPr="00B30A45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78106DB4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94D86AE" w14:textId="77777777" w:rsidR="00EE3C91" w:rsidRPr="00562278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1E349775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62A3199A" w14:textId="77777777" w:rsidR="00EE3C91" w:rsidRPr="00386FD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E3C91" w:rsidRPr="00775D54" w14:paraId="0E652401" w14:textId="77777777" w:rsidTr="0069708B">
        <w:trPr>
          <w:cantSplit/>
        </w:trPr>
        <w:tc>
          <w:tcPr>
            <w:tcW w:w="3755" w:type="dxa"/>
          </w:tcPr>
          <w:p w14:paraId="4FBE611F" w14:textId="77777777" w:rsidR="00EE3C91" w:rsidRPr="00802B2B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5A0BD99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12968089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2CDB51A" w14:textId="77777777" w:rsidR="00EE3C91" w:rsidRPr="00B30A45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8A97C2A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90D294E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46,007</w:t>
            </w:r>
          </w:p>
        </w:tc>
        <w:tc>
          <w:tcPr>
            <w:tcW w:w="289" w:type="dxa"/>
          </w:tcPr>
          <w:p w14:paraId="48F66B34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07B89E0" w14:textId="77777777" w:rsidR="00EE3C91" w:rsidRPr="007F40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47,332</w:t>
            </w:r>
          </w:p>
        </w:tc>
      </w:tr>
      <w:tr w:rsidR="00EE3C91" w:rsidRPr="00775D54" w14:paraId="6FD15609" w14:textId="77777777" w:rsidTr="00571CF4">
        <w:trPr>
          <w:cantSplit/>
        </w:trPr>
        <w:tc>
          <w:tcPr>
            <w:tcW w:w="3755" w:type="dxa"/>
          </w:tcPr>
          <w:p w14:paraId="5922F4BB" w14:textId="77777777" w:rsidR="00EE3C91" w:rsidRPr="00802B2B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1396E1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12,888</w:t>
            </w:r>
          </w:p>
        </w:tc>
        <w:tc>
          <w:tcPr>
            <w:tcW w:w="293" w:type="dxa"/>
            <w:gridSpan w:val="2"/>
          </w:tcPr>
          <w:p w14:paraId="6390139F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94DAB75" w14:textId="77777777" w:rsidR="00EE3C91" w:rsidRPr="00C7703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90" w:type="dxa"/>
          </w:tcPr>
          <w:p w14:paraId="23B7622D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D3E1471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12,888</w:t>
            </w:r>
          </w:p>
        </w:tc>
        <w:tc>
          <w:tcPr>
            <w:tcW w:w="289" w:type="dxa"/>
          </w:tcPr>
          <w:p w14:paraId="61A30073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5552DF8" w14:textId="77777777" w:rsidR="00EE3C91" w:rsidRPr="007F40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</w:tr>
      <w:tr w:rsidR="00EE3C91" w:rsidRPr="00775D54" w14:paraId="2073E587" w14:textId="77777777" w:rsidTr="00571CF4">
        <w:trPr>
          <w:cantSplit/>
        </w:trPr>
        <w:tc>
          <w:tcPr>
            <w:tcW w:w="3755" w:type="dxa"/>
          </w:tcPr>
          <w:p w14:paraId="4CDE9A65" w14:textId="77777777" w:rsid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D5E9BD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</w:rPr>
              <w:t>12,888</w:t>
            </w:r>
          </w:p>
        </w:tc>
        <w:tc>
          <w:tcPr>
            <w:tcW w:w="293" w:type="dxa"/>
            <w:gridSpan w:val="2"/>
          </w:tcPr>
          <w:p w14:paraId="3374B15B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EC4C4A8" w14:textId="77777777" w:rsidR="00EE3C91" w:rsidRPr="00C7703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90" w:type="dxa"/>
          </w:tcPr>
          <w:p w14:paraId="7DB91747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0BEEC1D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58,895</w:t>
            </w:r>
          </w:p>
        </w:tc>
        <w:tc>
          <w:tcPr>
            <w:tcW w:w="289" w:type="dxa"/>
          </w:tcPr>
          <w:p w14:paraId="7774EEF8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A983" w14:textId="77777777" w:rsidR="00EE3C91" w:rsidRPr="007F40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60,712</w:t>
            </w:r>
          </w:p>
        </w:tc>
      </w:tr>
      <w:tr w:rsidR="00EE3C91" w:rsidRPr="00775D54" w14:paraId="441798D6" w14:textId="77777777" w:rsidTr="00571CF4">
        <w:trPr>
          <w:cantSplit/>
        </w:trPr>
        <w:tc>
          <w:tcPr>
            <w:tcW w:w="3755" w:type="dxa"/>
          </w:tcPr>
          <w:p w14:paraId="193924D7" w14:textId="77777777" w:rsidR="00EE3C9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4719CE" w14:textId="77777777" w:rsidR="00EE3C91" w:rsidRPr="00195F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FA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195FAD">
              <w:rPr>
                <w:rFonts w:ascii="Angsana New" w:hAnsi="Angsana New"/>
                <w:sz w:val="30"/>
                <w:szCs w:val="30"/>
              </w:rPr>
              <w:t>14,329</w:t>
            </w:r>
          </w:p>
        </w:tc>
        <w:tc>
          <w:tcPr>
            <w:tcW w:w="293" w:type="dxa"/>
            <w:gridSpan w:val="2"/>
          </w:tcPr>
          <w:p w14:paraId="02B5DB8A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5B3FF99" w14:textId="77777777" w:rsidR="00EE3C91" w:rsidRPr="00C77031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14,788</w:t>
            </w:r>
          </w:p>
        </w:tc>
        <w:tc>
          <w:tcPr>
            <w:tcW w:w="290" w:type="dxa"/>
          </w:tcPr>
          <w:p w14:paraId="3561487B" w14:textId="77777777" w:rsidR="00EE3C91" w:rsidRPr="0076366C" w:rsidRDefault="00EE3C91" w:rsidP="00EE3C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026747E" w14:textId="77777777" w:rsidR="00EE3C91" w:rsidRPr="0082346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346D">
              <w:rPr>
                <w:rFonts w:ascii="Angsana New" w:hAnsi="Angsana New"/>
                <w:sz w:val="30"/>
                <w:szCs w:val="30"/>
              </w:rPr>
              <w:t>62,953</w:t>
            </w:r>
          </w:p>
        </w:tc>
        <w:tc>
          <w:tcPr>
            <w:tcW w:w="289" w:type="dxa"/>
          </w:tcPr>
          <w:p w14:paraId="0E4FEF80" w14:textId="77777777" w:rsidR="00EE3C91" w:rsidRPr="0076366C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A3C05E" w14:textId="77777777" w:rsidR="00EE3C91" w:rsidRPr="007F40AD" w:rsidRDefault="00EE3C91" w:rsidP="00EE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  <w:r w:rsidRPr="007F40A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675</w:t>
            </w:r>
          </w:p>
        </w:tc>
      </w:tr>
    </w:tbl>
    <w:p w14:paraId="584F168B" w14:textId="77777777" w:rsidR="00DE42F3" w:rsidRDefault="00DE42F3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D20B34D" w14:textId="77777777" w:rsidR="00157D58" w:rsidRDefault="001468CC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</w:t>
      </w:r>
      <w:r w:rsidR="004745C1">
        <w:rPr>
          <w:rFonts w:ascii="Angsana New" w:hAnsi="Angsana New" w:hint="cs"/>
          <w:sz w:val="30"/>
          <w:szCs w:val="30"/>
          <w:cs/>
        </w:rPr>
        <w:t>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>3</w:t>
      </w:r>
      <w:r w:rsidR="0066537D" w:rsidRPr="0066537D">
        <w:rPr>
          <w:rFonts w:ascii="Angsana New" w:hAnsi="Angsana New" w:hint="cs"/>
          <w:sz w:val="30"/>
          <w:szCs w:val="30"/>
        </w:rPr>
        <w:t>0</w:t>
      </w:r>
      <w:r w:rsidRPr="00E47182">
        <w:rPr>
          <w:rFonts w:ascii="Angsana New" w:hAnsi="Angsana New"/>
          <w:sz w:val="30"/>
          <w:szCs w:val="30"/>
        </w:rPr>
        <w:t xml:space="preserve"> </w:t>
      </w:r>
      <w:r w:rsidR="004745C1">
        <w:rPr>
          <w:rFonts w:ascii="Angsana New" w:hAnsi="Angsana New" w:hint="cs"/>
          <w:sz w:val="30"/>
          <w:szCs w:val="30"/>
          <w:cs/>
        </w:rPr>
        <w:t>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F554B3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554B3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="00157D5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14:paraId="1A8B84E4" w14:textId="77777777" w:rsidR="001468CC" w:rsidRPr="009D3502" w:rsidRDefault="001468CC" w:rsidP="00157D5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14:paraId="79CC4243" w14:textId="77777777" w:rsidTr="00783015">
        <w:trPr>
          <w:cantSplit/>
        </w:trPr>
        <w:tc>
          <w:tcPr>
            <w:tcW w:w="4059" w:type="dxa"/>
          </w:tcPr>
          <w:p w14:paraId="7575D24D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14:paraId="4411CC02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14E5A607" w14:textId="77777777" w:rsidTr="00783015">
        <w:trPr>
          <w:cantSplit/>
        </w:trPr>
        <w:tc>
          <w:tcPr>
            <w:tcW w:w="4059" w:type="dxa"/>
          </w:tcPr>
          <w:p w14:paraId="2C1706DE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A6F3650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834F5C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33887462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1766" w:rsidRPr="00F51F88" w14:paraId="7166DD91" w14:textId="77777777" w:rsidTr="00783015">
        <w:trPr>
          <w:cantSplit/>
        </w:trPr>
        <w:tc>
          <w:tcPr>
            <w:tcW w:w="4059" w:type="dxa"/>
          </w:tcPr>
          <w:p w14:paraId="491F0687" w14:textId="77777777"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4A346C" w14:textId="77777777" w:rsidR="00351766" w:rsidRPr="00D413D6" w:rsidRDefault="0066537D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7C9E2BC" w14:textId="77777777" w:rsidR="00351766" w:rsidRPr="00D413D6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0C156D" w14:textId="77777777" w:rsidR="00351766" w:rsidRPr="00D413D6" w:rsidRDefault="0066537D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3C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59EA2E1" w14:textId="77777777"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1DB78FD" w14:textId="77777777" w:rsidR="00351766" w:rsidRPr="00D413D6" w:rsidRDefault="0066537D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BBD6770" w14:textId="77777777"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C36123F" w14:textId="77777777" w:rsidR="00351766" w:rsidRPr="00D413D6" w:rsidRDefault="0066537D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3C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51766" w:rsidRPr="00E24209" w14:paraId="267616B9" w14:textId="77777777" w:rsidTr="00783015">
        <w:trPr>
          <w:cantSplit/>
        </w:trPr>
        <w:tc>
          <w:tcPr>
            <w:tcW w:w="4059" w:type="dxa"/>
          </w:tcPr>
          <w:p w14:paraId="124EE60F" w14:textId="77777777" w:rsidR="00351766" w:rsidRPr="00D91419" w:rsidRDefault="00351766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DC93F4" w14:textId="77777777" w:rsidR="00351766" w:rsidRPr="00BE06E7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424F4EB" w14:textId="77777777"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D4D02E" w14:textId="77777777" w:rsidR="00351766" w:rsidRPr="00BE06E7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17437BBC" w14:textId="77777777"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2EE9B10" w14:textId="77777777"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6BF7E64" w14:textId="77777777"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B60AA67" w14:textId="77777777" w:rsidR="00351766" w:rsidRPr="00E24209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745C1" w:rsidRPr="00E24209" w14:paraId="1A2438A5" w14:textId="77777777" w:rsidTr="00783015">
        <w:trPr>
          <w:cantSplit/>
        </w:trPr>
        <w:tc>
          <w:tcPr>
            <w:tcW w:w="4059" w:type="dxa"/>
          </w:tcPr>
          <w:p w14:paraId="1B5280DD" w14:textId="77777777" w:rsidR="004745C1" w:rsidRPr="00840E3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472666F7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171A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2748F2EA" w14:textId="77777777" w:rsidR="004745C1" w:rsidRPr="00E24209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49BC50A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6E2D5CA" w14:textId="77777777" w:rsidR="004745C1" w:rsidRPr="00E24209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7309952" w14:textId="77777777" w:rsidR="004745C1" w:rsidRPr="0082346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E76D10D" w14:textId="77777777" w:rsidR="004745C1" w:rsidRPr="00D413D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2F3EE000" w14:textId="77777777" w:rsidR="004745C1" w:rsidRPr="00F91AD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1ADD">
              <w:rPr>
                <w:rFonts w:ascii="Angsana New" w:hAnsi="Angsana New"/>
                <w:bCs/>
                <w:sz w:val="30"/>
                <w:szCs w:val="30"/>
              </w:rPr>
              <w:t>27,300</w:t>
            </w:r>
          </w:p>
        </w:tc>
      </w:tr>
      <w:tr w:rsidR="004745C1" w:rsidRPr="00E24209" w14:paraId="5F8DED4C" w14:textId="77777777" w:rsidTr="00783015">
        <w:trPr>
          <w:cantSplit/>
        </w:trPr>
        <w:tc>
          <w:tcPr>
            <w:tcW w:w="4059" w:type="dxa"/>
          </w:tcPr>
          <w:p w14:paraId="7A9DC0D8" w14:textId="77777777" w:rsidR="004745C1" w:rsidRPr="00B97542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10FC136F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18251A2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F827230" w14:textId="77777777" w:rsidR="004745C1" w:rsidRPr="004B1EAF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A63A06F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B0EAC0C" w14:textId="77777777" w:rsidR="004745C1" w:rsidRPr="0082346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CEB2D96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540BC8B" w14:textId="77777777" w:rsidR="004745C1" w:rsidRPr="00024591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4591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</w:tr>
      <w:tr w:rsidR="004745C1" w:rsidRPr="00E24209" w14:paraId="6BE1A605" w14:textId="77777777" w:rsidTr="00862576">
        <w:trPr>
          <w:cantSplit/>
        </w:trPr>
        <w:tc>
          <w:tcPr>
            <w:tcW w:w="4059" w:type="dxa"/>
          </w:tcPr>
          <w:p w14:paraId="62D55D6A" w14:textId="77777777" w:rsidR="004745C1" w:rsidRPr="00B97542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6D9F6C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E89CC00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63E6B4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E9664E6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AA9BFC5" w14:textId="77777777" w:rsidR="004745C1" w:rsidRPr="0082346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D2EB7D7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44F93B0" w14:textId="77777777" w:rsidR="004745C1" w:rsidRPr="00D84E07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4591">
              <w:rPr>
                <w:rFonts w:ascii="Angsana New" w:hAnsi="Angsana New"/>
                <w:bCs/>
                <w:sz w:val="30"/>
                <w:szCs w:val="30"/>
              </w:rPr>
              <w:t>(21,000)</w:t>
            </w:r>
          </w:p>
        </w:tc>
      </w:tr>
      <w:tr w:rsidR="004745C1" w:rsidRPr="00E24209" w14:paraId="77940EB1" w14:textId="77777777" w:rsidTr="00157D58">
        <w:trPr>
          <w:cantSplit/>
        </w:trPr>
        <w:tc>
          <w:tcPr>
            <w:tcW w:w="4059" w:type="dxa"/>
          </w:tcPr>
          <w:p w14:paraId="4AAAFAE9" w14:textId="77777777" w:rsidR="004745C1" w:rsidRPr="00840E3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8A878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171A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7613C5AD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F9385FD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09883CC4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FD670" w14:textId="77777777" w:rsidR="004745C1" w:rsidRPr="0082346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B22591D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FC15985" w14:textId="77777777" w:rsidR="004745C1" w:rsidRPr="0066537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459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6537D">
              <w:rPr>
                <w:rFonts w:ascii="Angsana New" w:hAnsi="Angsana New"/>
                <w:bCs/>
                <w:sz w:val="30"/>
                <w:szCs w:val="30"/>
              </w:rPr>
              <w:t>9,300</w:t>
            </w:r>
          </w:p>
        </w:tc>
      </w:tr>
      <w:tr w:rsidR="004745C1" w:rsidRPr="00E24209" w14:paraId="4BD2D660" w14:textId="77777777" w:rsidTr="008C373A">
        <w:trPr>
          <w:cantSplit/>
        </w:trPr>
        <w:tc>
          <w:tcPr>
            <w:tcW w:w="4059" w:type="dxa"/>
          </w:tcPr>
          <w:p w14:paraId="0604922B" w14:textId="77777777" w:rsidR="004745C1" w:rsidRPr="00157D58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8682474" w14:textId="77777777" w:rsidR="004745C1" w:rsidRPr="004745C1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E4B761E" w14:textId="77777777" w:rsidR="004745C1" w:rsidRPr="00157D58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FFF4007" w14:textId="77777777" w:rsidR="004745C1" w:rsidRPr="00157D58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8324C" w14:textId="77777777" w:rsidR="004745C1" w:rsidRPr="00157D58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14:paraId="72BE5AB5" w14:textId="77777777" w:rsidR="004745C1" w:rsidRPr="004745C1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BAACE70" w14:textId="77777777" w:rsidR="004745C1" w:rsidRPr="00157D58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2BE5BC1" w14:textId="77777777" w:rsidR="004745C1" w:rsidRPr="00157D58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745C1" w:rsidRPr="00E24209" w14:paraId="3D4D5CDA" w14:textId="77777777" w:rsidTr="008C373A">
        <w:trPr>
          <w:cantSplit/>
        </w:trPr>
        <w:tc>
          <w:tcPr>
            <w:tcW w:w="4059" w:type="dxa"/>
          </w:tcPr>
          <w:p w14:paraId="727703DA" w14:textId="77777777" w:rsidR="004745C1" w:rsidRPr="00D91419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5ADBC060" w14:textId="77777777" w:rsidR="004745C1" w:rsidRPr="004745C1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B6FF838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519251E9" w14:textId="77777777" w:rsidR="004745C1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5D421D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15BE5703" w14:textId="77777777" w:rsidR="004745C1" w:rsidRPr="004745C1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21CC6F6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6509A009" w14:textId="77777777" w:rsidR="004745C1" w:rsidRPr="00E1788B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745C1" w:rsidRPr="00E24209" w14:paraId="65AE1664" w14:textId="77777777" w:rsidTr="00157D58">
        <w:trPr>
          <w:cantSplit/>
        </w:trPr>
        <w:tc>
          <w:tcPr>
            <w:tcW w:w="4059" w:type="dxa"/>
          </w:tcPr>
          <w:p w14:paraId="5BEFDA08" w14:textId="77777777" w:rsidR="004745C1" w:rsidRPr="00840E3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1B8C3FA6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E727581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3812CA87" w14:textId="77777777" w:rsidR="004745C1" w:rsidRPr="004B1EAF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3F06FD7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9FF59ED" w14:textId="77777777" w:rsidR="004745C1" w:rsidRPr="0082346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429DC99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6500AB07" w14:textId="77777777" w:rsidR="004745C1" w:rsidRPr="004B1EAF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45C1" w:rsidRPr="00E24209" w14:paraId="09E57573" w14:textId="77777777" w:rsidTr="00157D58">
        <w:trPr>
          <w:cantSplit/>
        </w:trPr>
        <w:tc>
          <w:tcPr>
            <w:tcW w:w="4059" w:type="dxa"/>
          </w:tcPr>
          <w:p w14:paraId="629DD4EA" w14:textId="77777777" w:rsidR="004745C1" w:rsidRPr="00B97542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5BFE0600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B39048B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15701A78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8B43C7F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58191E2" w14:textId="77777777" w:rsidR="004745C1" w:rsidRPr="0082346D" w:rsidRDefault="0082346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2346D">
              <w:rPr>
                <w:rFonts w:ascii="Angsana New" w:hAnsi="Angsana New"/>
                <w:bCs/>
                <w:sz w:val="30"/>
                <w:szCs w:val="30"/>
              </w:rPr>
              <w:t>19,138</w:t>
            </w:r>
          </w:p>
        </w:tc>
        <w:tc>
          <w:tcPr>
            <w:tcW w:w="284" w:type="dxa"/>
          </w:tcPr>
          <w:p w14:paraId="56C631FD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C789B2B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45C1" w:rsidRPr="00E24209" w14:paraId="6663FD2E" w14:textId="77777777" w:rsidTr="00157D58">
        <w:trPr>
          <w:cantSplit/>
        </w:trPr>
        <w:tc>
          <w:tcPr>
            <w:tcW w:w="4059" w:type="dxa"/>
          </w:tcPr>
          <w:p w14:paraId="42D7726D" w14:textId="77777777" w:rsidR="004745C1" w:rsidRPr="00B97542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4D9B88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254ABBD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4D4ABF" w14:textId="77777777" w:rsidR="004745C1" w:rsidRPr="004B1EAF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398077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6023177" w14:textId="77777777" w:rsidR="004745C1" w:rsidRPr="0082346D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46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D309312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B8708A8" w14:textId="77777777" w:rsidR="004745C1" w:rsidRPr="004B1EAF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745C1" w:rsidRPr="00E24209" w14:paraId="5590FC27" w14:textId="77777777" w:rsidTr="00157D58">
        <w:trPr>
          <w:cantSplit/>
        </w:trPr>
        <w:tc>
          <w:tcPr>
            <w:tcW w:w="4059" w:type="dxa"/>
          </w:tcPr>
          <w:p w14:paraId="24F4B9FC" w14:textId="77777777" w:rsidR="004745C1" w:rsidRPr="00840E3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FBE14" w14:textId="77777777" w:rsidR="004745C1" w:rsidRPr="00FE171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171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47BF4AF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266BB3D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29C896" w14:textId="77777777" w:rsidR="004745C1" w:rsidRPr="00EC7D7C" w:rsidRDefault="004745C1" w:rsidP="004745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E987" w14:textId="77777777" w:rsidR="004745C1" w:rsidRPr="0082346D" w:rsidRDefault="0082346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346D">
              <w:rPr>
                <w:rFonts w:ascii="Angsana New" w:hAnsi="Angsana New"/>
                <w:bCs/>
                <w:sz w:val="30"/>
                <w:szCs w:val="30"/>
              </w:rPr>
              <w:t>19,138</w:t>
            </w:r>
          </w:p>
        </w:tc>
        <w:tc>
          <w:tcPr>
            <w:tcW w:w="284" w:type="dxa"/>
          </w:tcPr>
          <w:p w14:paraId="3E0B9B03" w14:textId="77777777" w:rsidR="004745C1" w:rsidRPr="00EC7D7C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E469A0E" w14:textId="77777777" w:rsidR="004745C1" w:rsidRPr="000974AA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14:paraId="362641AE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B27E0F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9AFB15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9F5BBA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8EB53A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CB56EC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D28874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C9B98F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E0809C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B2BC77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F4C1E6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BF75E5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41A746F" w14:textId="77777777" w:rsidR="001468CC" w:rsidRPr="00161CAE" w:rsidRDefault="006653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 w:hint="cs"/>
          <w:b/>
          <w:bCs/>
          <w:sz w:val="30"/>
          <w:szCs w:val="30"/>
        </w:rPr>
        <w:lastRenderedPageBreak/>
        <w:t>4.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75F1A089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14:paraId="74249D4D" w14:textId="77777777" w:rsidTr="00FB7FAE">
        <w:trPr>
          <w:cantSplit/>
        </w:trPr>
        <w:tc>
          <w:tcPr>
            <w:tcW w:w="4149" w:type="dxa"/>
          </w:tcPr>
          <w:p w14:paraId="51A89C48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14:paraId="4C806161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14:paraId="36EF7C30" w14:textId="77777777" w:rsidTr="00FB7FAE">
        <w:trPr>
          <w:cantSplit/>
        </w:trPr>
        <w:tc>
          <w:tcPr>
            <w:tcW w:w="4149" w:type="dxa"/>
          </w:tcPr>
          <w:p w14:paraId="3BB395B9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83B2B2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E6B445D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A5444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745C1" w:rsidRPr="00D413D6" w14:paraId="6797C638" w14:textId="77777777" w:rsidTr="00FB7FAE">
        <w:trPr>
          <w:cantSplit/>
        </w:trPr>
        <w:tc>
          <w:tcPr>
            <w:tcW w:w="4149" w:type="dxa"/>
          </w:tcPr>
          <w:p w14:paraId="1C7BFBDB" w14:textId="77777777" w:rsidR="004745C1" w:rsidRPr="00F51F88" w:rsidRDefault="004745C1" w:rsidP="004745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79BFCC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BFDAA3" w14:textId="77777777" w:rsidR="004745C1" w:rsidRPr="008F38E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3337DC7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8" w:type="dxa"/>
          </w:tcPr>
          <w:p w14:paraId="096CF79D" w14:textId="77777777" w:rsidR="004745C1" w:rsidRPr="008F38E6" w:rsidRDefault="004745C1" w:rsidP="004745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463FDFB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B1345A5" w14:textId="77777777" w:rsidR="004745C1" w:rsidRPr="008F38E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D63C560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4E551F" w:rsidRPr="002918CA" w14:paraId="42A38F7E" w14:textId="77777777" w:rsidTr="00FB7FAE">
        <w:trPr>
          <w:cantSplit/>
        </w:trPr>
        <w:tc>
          <w:tcPr>
            <w:tcW w:w="4149" w:type="dxa"/>
          </w:tcPr>
          <w:p w14:paraId="449C4416" w14:textId="77777777"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ECCF7E" w14:textId="77777777"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CE0E3E6" w14:textId="77777777"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A93C133" w14:textId="77777777"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167A8C7" w14:textId="77777777"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0C2BFAC" w14:textId="77777777"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3FFA1C" w14:textId="77777777"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36AC8BB" w14:textId="77777777"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183C5D" w:rsidRPr="005F7388" w14:paraId="466CB83B" w14:textId="77777777" w:rsidTr="00FB7FAE">
        <w:trPr>
          <w:cantSplit/>
        </w:trPr>
        <w:tc>
          <w:tcPr>
            <w:tcW w:w="4149" w:type="dxa"/>
          </w:tcPr>
          <w:p w14:paraId="17C49B49" w14:textId="77777777"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6C85F012" w14:textId="77777777" w:rsidR="00183C5D" w:rsidRPr="00520C63" w:rsidRDefault="00520C63" w:rsidP="000F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2,403</w:t>
            </w:r>
          </w:p>
        </w:tc>
        <w:tc>
          <w:tcPr>
            <w:tcW w:w="270" w:type="dxa"/>
          </w:tcPr>
          <w:p w14:paraId="6957D75A" w14:textId="77777777" w:rsidR="00183C5D" w:rsidRPr="007E2CE7" w:rsidRDefault="00183C5D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69ED786D" w14:textId="77777777" w:rsidR="00183C5D" w:rsidRPr="000F1154" w:rsidRDefault="00183C5D" w:rsidP="000F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2,188</w:t>
            </w:r>
          </w:p>
        </w:tc>
        <w:tc>
          <w:tcPr>
            <w:tcW w:w="288" w:type="dxa"/>
          </w:tcPr>
          <w:p w14:paraId="5631DA8B" w14:textId="77777777" w:rsidR="00183C5D" w:rsidRPr="000233DF" w:rsidRDefault="00183C5D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199E461" w14:textId="77777777" w:rsidR="00183C5D" w:rsidRPr="00447CC4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8,489</w:t>
            </w:r>
          </w:p>
        </w:tc>
        <w:tc>
          <w:tcPr>
            <w:tcW w:w="284" w:type="dxa"/>
          </w:tcPr>
          <w:p w14:paraId="17DB4DEF" w14:textId="77777777" w:rsidR="00183C5D" w:rsidRPr="000233DF" w:rsidRDefault="00183C5D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349847E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21,840</w:t>
            </w:r>
          </w:p>
        </w:tc>
      </w:tr>
      <w:tr w:rsidR="00183C5D" w:rsidRPr="005F7388" w14:paraId="341769EA" w14:textId="77777777" w:rsidTr="00FB7FAE">
        <w:trPr>
          <w:cantSplit/>
        </w:trPr>
        <w:tc>
          <w:tcPr>
            <w:tcW w:w="4149" w:type="dxa"/>
          </w:tcPr>
          <w:p w14:paraId="53E47CD5" w14:textId="77777777"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95E991" w14:textId="77777777" w:rsidR="00183C5D" w:rsidRPr="00520C63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20C63" w:rsidRPr="00520C63">
              <w:rPr>
                <w:rFonts w:ascii="Angsana New" w:hAnsi="Angsana New"/>
                <w:bCs/>
                <w:sz w:val="30"/>
                <w:szCs w:val="30"/>
              </w:rPr>
              <w:t>63,974</w:t>
            </w:r>
          </w:p>
        </w:tc>
        <w:tc>
          <w:tcPr>
            <w:tcW w:w="270" w:type="dxa"/>
          </w:tcPr>
          <w:p w14:paraId="352E58FC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E189862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EC56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14:paraId="209AC377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C497A3A" w14:textId="77777777" w:rsidR="00183C5D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235,881</w:t>
            </w:r>
          </w:p>
        </w:tc>
        <w:tc>
          <w:tcPr>
            <w:tcW w:w="284" w:type="dxa"/>
          </w:tcPr>
          <w:p w14:paraId="59E306A5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582C047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  <w:tr w:rsidR="00183C5D" w:rsidRPr="005F7388" w14:paraId="3AAD27CC" w14:textId="77777777" w:rsidTr="00FB7FAE">
        <w:trPr>
          <w:cantSplit/>
        </w:trPr>
        <w:tc>
          <w:tcPr>
            <w:tcW w:w="4149" w:type="dxa"/>
          </w:tcPr>
          <w:p w14:paraId="0147153F" w14:textId="77777777" w:rsidR="00183C5D" w:rsidRPr="00161CAE" w:rsidRDefault="00183C5D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06C032" w14:textId="77777777" w:rsidR="00183C5D" w:rsidRPr="00520C63" w:rsidRDefault="00E230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20C63" w:rsidRPr="00520C63">
              <w:rPr>
                <w:rFonts w:ascii="Angsana New" w:hAnsi="Angsana New"/>
                <w:bCs/>
                <w:sz w:val="30"/>
                <w:szCs w:val="30"/>
              </w:rPr>
              <w:t>66,377</w:t>
            </w:r>
          </w:p>
        </w:tc>
        <w:tc>
          <w:tcPr>
            <w:tcW w:w="270" w:type="dxa"/>
          </w:tcPr>
          <w:p w14:paraId="6107FB61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A43ACF1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380,762</w:t>
            </w:r>
          </w:p>
        </w:tc>
        <w:tc>
          <w:tcPr>
            <w:tcW w:w="288" w:type="dxa"/>
          </w:tcPr>
          <w:p w14:paraId="614E5C89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640DC72" w14:textId="77777777" w:rsidR="00183C5D" w:rsidRPr="00447CC4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64,370</w:t>
            </w:r>
          </w:p>
        </w:tc>
        <w:tc>
          <w:tcPr>
            <w:tcW w:w="284" w:type="dxa"/>
          </w:tcPr>
          <w:p w14:paraId="5155D1BD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45C0EB5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184,968</w:t>
            </w:r>
          </w:p>
        </w:tc>
      </w:tr>
      <w:tr w:rsidR="00183C5D" w:rsidRPr="002918CA" w14:paraId="09BC2F75" w14:textId="77777777" w:rsidTr="00FB7FAE">
        <w:trPr>
          <w:cantSplit/>
        </w:trPr>
        <w:tc>
          <w:tcPr>
            <w:tcW w:w="4149" w:type="dxa"/>
          </w:tcPr>
          <w:p w14:paraId="1FDC821F" w14:textId="77777777" w:rsidR="00183C5D" w:rsidRPr="002918CA" w:rsidRDefault="00183C5D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9789DE6" w14:textId="77777777" w:rsidR="00183C5D" w:rsidRPr="00520C63" w:rsidRDefault="00183C5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E7B10" w14:textId="77777777" w:rsidR="00183C5D" w:rsidRPr="002918CA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4D3EDFB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15D6F81" w14:textId="77777777" w:rsidR="00183C5D" w:rsidRPr="002918CA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88B7FFC" w14:textId="77777777" w:rsidR="00183C5D" w:rsidRPr="00447CC4" w:rsidRDefault="00183C5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AB98B09" w14:textId="77777777" w:rsidR="00183C5D" w:rsidRPr="002918CA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B17C3B7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183C5D" w:rsidRPr="005F7388" w14:paraId="208B86B7" w14:textId="77777777" w:rsidTr="00FB7FAE">
        <w:trPr>
          <w:cantSplit/>
        </w:trPr>
        <w:tc>
          <w:tcPr>
            <w:tcW w:w="4149" w:type="dxa"/>
          </w:tcPr>
          <w:p w14:paraId="1375453E" w14:textId="77777777"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14:paraId="14EE15AC" w14:textId="77777777" w:rsidR="00183C5D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0CC2192A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0D4C2425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8" w:type="dxa"/>
          </w:tcPr>
          <w:p w14:paraId="3D1368A6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CA26D8A" w14:textId="77777777" w:rsidR="00183C5D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2,669</w:t>
            </w:r>
          </w:p>
        </w:tc>
        <w:tc>
          <w:tcPr>
            <w:tcW w:w="284" w:type="dxa"/>
          </w:tcPr>
          <w:p w14:paraId="6E511AAD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38794CFE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1,445</w:t>
            </w:r>
          </w:p>
        </w:tc>
      </w:tr>
      <w:tr w:rsidR="00183C5D" w:rsidRPr="005F7388" w14:paraId="5D5E4402" w14:textId="77777777" w:rsidTr="00FB7FAE">
        <w:trPr>
          <w:cantSplit/>
        </w:trPr>
        <w:tc>
          <w:tcPr>
            <w:tcW w:w="4149" w:type="dxa"/>
          </w:tcPr>
          <w:p w14:paraId="23BBD72D" w14:textId="77777777" w:rsidR="00183C5D" w:rsidRPr="00161CAE" w:rsidRDefault="00183C5D" w:rsidP="00494C13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14:paraId="783A91C4" w14:textId="77777777" w:rsidR="00183C5D" w:rsidRPr="00520C63" w:rsidRDefault="00520C63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30,436</w:t>
            </w:r>
          </w:p>
        </w:tc>
        <w:tc>
          <w:tcPr>
            <w:tcW w:w="270" w:type="dxa"/>
          </w:tcPr>
          <w:p w14:paraId="79F703C9" w14:textId="77777777" w:rsidR="00183C5D" w:rsidRPr="00B9369C" w:rsidRDefault="00183C5D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4593254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16,142</w:t>
            </w:r>
          </w:p>
        </w:tc>
        <w:tc>
          <w:tcPr>
            <w:tcW w:w="288" w:type="dxa"/>
          </w:tcPr>
          <w:p w14:paraId="3CEC812E" w14:textId="77777777" w:rsidR="00183C5D" w:rsidRPr="00B9369C" w:rsidRDefault="00183C5D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824922F" w14:textId="77777777" w:rsidR="00183C5D" w:rsidRPr="00447CC4" w:rsidRDefault="00ED236F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3,908</w:t>
            </w:r>
          </w:p>
        </w:tc>
        <w:tc>
          <w:tcPr>
            <w:tcW w:w="284" w:type="dxa"/>
          </w:tcPr>
          <w:p w14:paraId="0E08F210" w14:textId="77777777" w:rsidR="00183C5D" w:rsidRPr="00B9369C" w:rsidRDefault="00183C5D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083B1340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13,135</w:t>
            </w:r>
          </w:p>
        </w:tc>
      </w:tr>
      <w:tr w:rsidR="00183C5D" w:rsidRPr="005F7388" w14:paraId="3C1268CB" w14:textId="77777777" w:rsidTr="00FB7FAE">
        <w:trPr>
          <w:cantSplit/>
        </w:trPr>
        <w:tc>
          <w:tcPr>
            <w:tcW w:w="4149" w:type="dxa"/>
          </w:tcPr>
          <w:p w14:paraId="0463DEB1" w14:textId="77777777"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14:paraId="0662D73D" w14:textId="77777777" w:rsidR="00183C5D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7,321</w:t>
            </w:r>
          </w:p>
        </w:tc>
        <w:tc>
          <w:tcPr>
            <w:tcW w:w="270" w:type="dxa"/>
          </w:tcPr>
          <w:p w14:paraId="18E7F5B6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5CA0396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7,963</w:t>
            </w:r>
          </w:p>
        </w:tc>
        <w:tc>
          <w:tcPr>
            <w:tcW w:w="288" w:type="dxa"/>
          </w:tcPr>
          <w:p w14:paraId="01F85B60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FD62919" w14:textId="77777777" w:rsidR="00183C5D" w:rsidRPr="00447CC4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091</w:t>
            </w:r>
          </w:p>
        </w:tc>
        <w:tc>
          <w:tcPr>
            <w:tcW w:w="284" w:type="dxa"/>
          </w:tcPr>
          <w:p w14:paraId="45F378E7" w14:textId="77777777" w:rsidR="00183C5D" w:rsidRPr="00B9369C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28721813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6,724</w:t>
            </w:r>
          </w:p>
        </w:tc>
      </w:tr>
      <w:tr w:rsidR="00183C5D" w:rsidRPr="005F7388" w14:paraId="3908108D" w14:textId="77777777" w:rsidTr="00FB7FAE">
        <w:trPr>
          <w:cantSplit/>
        </w:trPr>
        <w:tc>
          <w:tcPr>
            <w:tcW w:w="4149" w:type="dxa"/>
          </w:tcPr>
          <w:p w14:paraId="294B100F" w14:textId="77777777" w:rsidR="00183C5D" w:rsidRPr="00161CAE" w:rsidRDefault="00183C5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B3E0E6" w14:textId="77777777" w:rsidR="00183C5D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8,994</w:t>
            </w:r>
          </w:p>
        </w:tc>
        <w:tc>
          <w:tcPr>
            <w:tcW w:w="270" w:type="dxa"/>
          </w:tcPr>
          <w:p w14:paraId="72C79C09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EBA0638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3,577</w:t>
            </w:r>
          </w:p>
        </w:tc>
        <w:tc>
          <w:tcPr>
            <w:tcW w:w="288" w:type="dxa"/>
          </w:tcPr>
          <w:p w14:paraId="718D8368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CF730BB" w14:textId="77777777" w:rsidR="00183C5D" w:rsidRPr="00447CC4" w:rsidRDefault="00ED236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3,484</w:t>
            </w:r>
          </w:p>
        </w:tc>
        <w:tc>
          <w:tcPr>
            <w:tcW w:w="284" w:type="dxa"/>
          </w:tcPr>
          <w:p w14:paraId="12154AD5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5E47923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7,733</w:t>
            </w:r>
          </w:p>
        </w:tc>
      </w:tr>
      <w:tr w:rsidR="00183C5D" w:rsidRPr="005F7388" w14:paraId="470B3607" w14:textId="77777777" w:rsidTr="00FB7FAE">
        <w:trPr>
          <w:cantSplit/>
        </w:trPr>
        <w:tc>
          <w:tcPr>
            <w:tcW w:w="4149" w:type="dxa"/>
          </w:tcPr>
          <w:p w14:paraId="056FCD17" w14:textId="77777777" w:rsidR="00183C5D" w:rsidRPr="00161CAE" w:rsidRDefault="00183C5D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D1B92FE" w14:textId="77777777" w:rsidR="00183C5D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47,124</w:t>
            </w:r>
          </w:p>
        </w:tc>
        <w:tc>
          <w:tcPr>
            <w:tcW w:w="270" w:type="dxa"/>
          </w:tcPr>
          <w:p w14:paraId="15E2F77D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F3D2863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28,266</w:t>
            </w:r>
          </w:p>
        </w:tc>
        <w:tc>
          <w:tcPr>
            <w:tcW w:w="288" w:type="dxa"/>
          </w:tcPr>
          <w:p w14:paraId="28433DBA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6A3C14B" w14:textId="77777777" w:rsidR="00183C5D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46,152</w:t>
            </w:r>
          </w:p>
        </w:tc>
        <w:tc>
          <w:tcPr>
            <w:tcW w:w="284" w:type="dxa"/>
          </w:tcPr>
          <w:p w14:paraId="433B20FB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E6D02A4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29,037</w:t>
            </w:r>
          </w:p>
        </w:tc>
      </w:tr>
      <w:tr w:rsidR="00183C5D" w:rsidRPr="005F7388" w14:paraId="4D0C5F26" w14:textId="77777777" w:rsidTr="00FB7FAE">
        <w:trPr>
          <w:cantSplit/>
        </w:trPr>
        <w:tc>
          <w:tcPr>
            <w:tcW w:w="4149" w:type="dxa"/>
          </w:tcPr>
          <w:p w14:paraId="14248C54" w14:textId="77777777" w:rsidR="00183C5D" w:rsidRPr="00161CAE" w:rsidRDefault="00183C5D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9282790" w14:textId="77777777" w:rsidR="00183C5D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513,501</w:t>
            </w:r>
          </w:p>
        </w:tc>
        <w:tc>
          <w:tcPr>
            <w:tcW w:w="270" w:type="dxa"/>
          </w:tcPr>
          <w:p w14:paraId="7482B03A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4AF9702" w14:textId="77777777" w:rsidR="00183C5D" w:rsidRPr="00EC567A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409,028</w:t>
            </w:r>
          </w:p>
        </w:tc>
        <w:tc>
          <w:tcPr>
            <w:tcW w:w="288" w:type="dxa"/>
          </w:tcPr>
          <w:p w14:paraId="6F40FDF7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B5BEF8F" w14:textId="77777777" w:rsidR="00183C5D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310,522</w:t>
            </w:r>
          </w:p>
        </w:tc>
        <w:tc>
          <w:tcPr>
            <w:tcW w:w="284" w:type="dxa"/>
          </w:tcPr>
          <w:p w14:paraId="0101FA20" w14:textId="77777777" w:rsidR="00183C5D" w:rsidRPr="00AF3FEE" w:rsidRDefault="00183C5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3E54171" w14:textId="77777777" w:rsidR="00183C5D" w:rsidRPr="001A6380" w:rsidRDefault="00183C5D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214,005</w:t>
            </w:r>
          </w:p>
        </w:tc>
      </w:tr>
    </w:tbl>
    <w:p w14:paraId="6EAB049A" w14:textId="77777777"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1DC72F2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327013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70271A7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CEEB1B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1E6A09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D6C597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672865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856BF5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8B517E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C25785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A44FD2" w14:textId="77777777"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972892" w14:textId="77777777"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14:paraId="78FC377C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14:paraId="7D8372FD" w14:textId="77777777" w:rsidTr="00255549">
        <w:trPr>
          <w:cantSplit/>
        </w:trPr>
        <w:tc>
          <w:tcPr>
            <w:tcW w:w="3866" w:type="dxa"/>
          </w:tcPr>
          <w:p w14:paraId="7EE99710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2554D4D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14:paraId="2A579E5B" w14:textId="77777777" w:rsidTr="00255549">
        <w:trPr>
          <w:cantSplit/>
        </w:trPr>
        <w:tc>
          <w:tcPr>
            <w:tcW w:w="3866" w:type="dxa"/>
          </w:tcPr>
          <w:p w14:paraId="36DF42F4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186BF9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9F3076B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709D83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745C1" w:rsidRPr="00D413D6" w14:paraId="6570EC61" w14:textId="77777777" w:rsidTr="00255549">
        <w:trPr>
          <w:cantSplit/>
        </w:trPr>
        <w:tc>
          <w:tcPr>
            <w:tcW w:w="3866" w:type="dxa"/>
          </w:tcPr>
          <w:p w14:paraId="7E62D4F5" w14:textId="77777777" w:rsidR="004745C1" w:rsidRPr="00F51F88" w:rsidRDefault="004745C1" w:rsidP="004745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90BB48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B6D91CC" w14:textId="77777777" w:rsidR="004745C1" w:rsidRPr="008F38E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57F1460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8" w:type="dxa"/>
          </w:tcPr>
          <w:p w14:paraId="273D9BD7" w14:textId="77777777" w:rsidR="004745C1" w:rsidRPr="008F38E6" w:rsidRDefault="004745C1" w:rsidP="004745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1904F6A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84353DA" w14:textId="77777777" w:rsidR="004745C1" w:rsidRPr="008F38E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F48A77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5750F9" w:rsidRPr="00E24209" w14:paraId="3FE34ADA" w14:textId="77777777" w:rsidTr="00255549">
        <w:trPr>
          <w:cantSplit/>
        </w:trPr>
        <w:tc>
          <w:tcPr>
            <w:tcW w:w="3866" w:type="dxa"/>
          </w:tcPr>
          <w:p w14:paraId="38293209" w14:textId="77777777"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14:paraId="1F715338" w14:textId="77777777"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9925DEA" w14:textId="77777777"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F29BA4A" w14:textId="77777777"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EDC9261" w14:textId="77777777"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EE889D9" w14:textId="77777777"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FD3847" w14:textId="77777777"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264CB98" w14:textId="77777777"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0548" w:rsidRPr="00E24209" w14:paraId="0F1E33BD" w14:textId="77777777" w:rsidTr="00255549">
        <w:trPr>
          <w:cantSplit/>
        </w:trPr>
        <w:tc>
          <w:tcPr>
            <w:tcW w:w="3866" w:type="dxa"/>
          </w:tcPr>
          <w:p w14:paraId="0DBB75B9" w14:textId="77777777" w:rsidR="00D70548" w:rsidRPr="00161CAE" w:rsidRDefault="00D70548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6B9FFC97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353,207</w:t>
            </w:r>
          </w:p>
        </w:tc>
        <w:tc>
          <w:tcPr>
            <w:tcW w:w="270" w:type="dxa"/>
          </w:tcPr>
          <w:p w14:paraId="73AA2A82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622DAE97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269,537</w:t>
            </w:r>
          </w:p>
        </w:tc>
        <w:tc>
          <w:tcPr>
            <w:tcW w:w="288" w:type="dxa"/>
          </w:tcPr>
          <w:p w14:paraId="0D8FD051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13777C2" w14:textId="77777777" w:rsidR="00D70548" w:rsidRPr="00447CC4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65,023</w:t>
            </w:r>
          </w:p>
        </w:tc>
        <w:tc>
          <w:tcPr>
            <w:tcW w:w="284" w:type="dxa"/>
          </w:tcPr>
          <w:p w14:paraId="27FA407E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688F4A5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100,433</w:t>
            </w:r>
          </w:p>
        </w:tc>
      </w:tr>
      <w:tr w:rsidR="00D70548" w:rsidRPr="00E24209" w14:paraId="227F998E" w14:textId="77777777" w:rsidTr="00255549">
        <w:trPr>
          <w:cantSplit/>
        </w:trPr>
        <w:tc>
          <w:tcPr>
            <w:tcW w:w="3866" w:type="dxa"/>
          </w:tcPr>
          <w:p w14:paraId="14B38C51" w14:textId="77777777" w:rsidR="00D70548" w:rsidRPr="00161CAE" w:rsidRDefault="00D70548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471AAACF" w14:textId="77777777" w:rsidR="00D70548" w:rsidRPr="00520C63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7A78E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783E30D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9AA5C36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7A07270" w14:textId="77777777" w:rsidR="00D70548" w:rsidRPr="00447CC4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152FF0B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80EFFFE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0548" w:rsidRPr="00E24209" w14:paraId="35A0A4CE" w14:textId="77777777" w:rsidTr="00255549">
        <w:trPr>
          <w:cantSplit/>
        </w:trPr>
        <w:tc>
          <w:tcPr>
            <w:tcW w:w="3866" w:type="dxa"/>
          </w:tcPr>
          <w:p w14:paraId="14329935" w14:textId="77777777"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42C37B4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93,080</w:t>
            </w:r>
          </w:p>
        </w:tc>
        <w:tc>
          <w:tcPr>
            <w:tcW w:w="270" w:type="dxa"/>
          </w:tcPr>
          <w:p w14:paraId="5F61F018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4B44C4BA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86,646</w:t>
            </w:r>
          </w:p>
        </w:tc>
        <w:tc>
          <w:tcPr>
            <w:tcW w:w="288" w:type="dxa"/>
          </w:tcPr>
          <w:p w14:paraId="283BDEA6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BD9604C" w14:textId="77777777" w:rsidR="00D70548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59,439</w:t>
            </w:r>
          </w:p>
        </w:tc>
        <w:tc>
          <w:tcPr>
            <w:tcW w:w="284" w:type="dxa"/>
          </w:tcPr>
          <w:p w14:paraId="7D4FFCDA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0A42EB6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48,061</w:t>
            </w:r>
          </w:p>
        </w:tc>
      </w:tr>
      <w:tr w:rsidR="00D70548" w:rsidRPr="00E24209" w14:paraId="0F84D5B8" w14:textId="77777777" w:rsidTr="00255549">
        <w:trPr>
          <w:cantSplit/>
        </w:trPr>
        <w:tc>
          <w:tcPr>
            <w:tcW w:w="3866" w:type="dxa"/>
          </w:tcPr>
          <w:p w14:paraId="6EDF3E83" w14:textId="77777777"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56E1E6E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7,485</w:t>
            </w:r>
          </w:p>
        </w:tc>
        <w:tc>
          <w:tcPr>
            <w:tcW w:w="270" w:type="dxa"/>
          </w:tcPr>
          <w:p w14:paraId="6C9218BB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BCBB5AB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15,657</w:t>
            </w:r>
          </w:p>
        </w:tc>
        <w:tc>
          <w:tcPr>
            <w:tcW w:w="288" w:type="dxa"/>
          </w:tcPr>
          <w:p w14:paraId="11054527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23AAF74" w14:textId="77777777" w:rsidR="00D70548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2,374</w:t>
            </w:r>
          </w:p>
        </w:tc>
        <w:tc>
          <w:tcPr>
            <w:tcW w:w="284" w:type="dxa"/>
          </w:tcPr>
          <w:p w14:paraId="7069B726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2A42DFC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10,711</w:t>
            </w:r>
          </w:p>
        </w:tc>
      </w:tr>
      <w:tr w:rsidR="00D70548" w:rsidRPr="00E24209" w14:paraId="0892F75C" w14:textId="77777777" w:rsidTr="00255549">
        <w:trPr>
          <w:cantSplit/>
        </w:trPr>
        <w:tc>
          <w:tcPr>
            <w:tcW w:w="3866" w:type="dxa"/>
          </w:tcPr>
          <w:p w14:paraId="7607BE05" w14:textId="77777777"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2211BF47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12,338</w:t>
            </w:r>
          </w:p>
        </w:tc>
        <w:tc>
          <w:tcPr>
            <w:tcW w:w="270" w:type="dxa"/>
          </w:tcPr>
          <w:p w14:paraId="1DE3CB34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46F75D83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10,557</w:t>
            </w:r>
          </w:p>
        </w:tc>
        <w:tc>
          <w:tcPr>
            <w:tcW w:w="288" w:type="dxa"/>
          </w:tcPr>
          <w:p w14:paraId="1ACB3958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16394C7" w14:textId="77777777" w:rsidR="00D70548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9,606</w:t>
            </w:r>
          </w:p>
        </w:tc>
        <w:tc>
          <w:tcPr>
            <w:tcW w:w="284" w:type="dxa"/>
          </w:tcPr>
          <w:p w14:paraId="644F456C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02723BD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4,273</w:t>
            </w:r>
          </w:p>
        </w:tc>
      </w:tr>
      <w:tr w:rsidR="00D70548" w:rsidRPr="00E24209" w14:paraId="19F4F408" w14:textId="77777777" w:rsidTr="00255549">
        <w:trPr>
          <w:cantSplit/>
        </w:trPr>
        <w:tc>
          <w:tcPr>
            <w:tcW w:w="3866" w:type="dxa"/>
          </w:tcPr>
          <w:p w14:paraId="092834E7" w14:textId="77777777" w:rsidR="00D70548" w:rsidRPr="00161CAE" w:rsidRDefault="00D70548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824966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19,846</w:t>
            </w:r>
          </w:p>
        </w:tc>
        <w:tc>
          <w:tcPr>
            <w:tcW w:w="270" w:type="dxa"/>
          </w:tcPr>
          <w:p w14:paraId="2F46B2D6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6477AFB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16,886</w:t>
            </w:r>
          </w:p>
        </w:tc>
        <w:tc>
          <w:tcPr>
            <w:tcW w:w="288" w:type="dxa"/>
          </w:tcPr>
          <w:p w14:paraId="3F45D4B6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4FE28AC" w14:textId="77777777" w:rsidR="00D70548" w:rsidRPr="00447CC4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4,331</w:t>
            </w:r>
          </w:p>
        </w:tc>
        <w:tc>
          <w:tcPr>
            <w:tcW w:w="284" w:type="dxa"/>
          </w:tcPr>
          <w:p w14:paraId="556B5787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09B86D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11,244</w:t>
            </w:r>
          </w:p>
        </w:tc>
      </w:tr>
      <w:tr w:rsidR="00D70548" w:rsidRPr="00E24209" w14:paraId="659D973B" w14:textId="77777777" w:rsidTr="00255549">
        <w:trPr>
          <w:cantSplit/>
        </w:trPr>
        <w:tc>
          <w:tcPr>
            <w:tcW w:w="3866" w:type="dxa"/>
          </w:tcPr>
          <w:p w14:paraId="6542A6DA" w14:textId="77777777" w:rsidR="00D70548" w:rsidRPr="00161CAE" w:rsidRDefault="00D70548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07F221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485,956</w:t>
            </w:r>
          </w:p>
        </w:tc>
        <w:tc>
          <w:tcPr>
            <w:tcW w:w="270" w:type="dxa"/>
          </w:tcPr>
          <w:p w14:paraId="50E0BC45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8A38C90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399,283</w:t>
            </w:r>
          </w:p>
        </w:tc>
        <w:tc>
          <w:tcPr>
            <w:tcW w:w="288" w:type="dxa"/>
          </w:tcPr>
          <w:p w14:paraId="155466ED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1FD5A2D" w14:textId="77777777" w:rsidR="00D70548" w:rsidRPr="00447CC4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20C63">
              <w:rPr>
                <w:rFonts w:ascii="Angsana New" w:hAnsi="Angsana New"/>
                <w:bCs/>
                <w:sz w:val="30"/>
                <w:szCs w:val="30"/>
              </w:rPr>
              <w:t>50,773</w:t>
            </w:r>
          </w:p>
        </w:tc>
        <w:tc>
          <w:tcPr>
            <w:tcW w:w="284" w:type="dxa"/>
          </w:tcPr>
          <w:p w14:paraId="4F796682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5E7438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174,722</w:t>
            </w:r>
          </w:p>
        </w:tc>
      </w:tr>
      <w:tr w:rsidR="00D70548" w:rsidRPr="00E24209" w14:paraId="23CDAE4A" w14:textId="77777777" w:rsidTr="00255549">
        <w:trPr>
          <w:cantSplit/>
        </w:trPr>
        <w:tc>
          <w:tcPr>
            <w:tcW w:w="3866" w:type="dxa"/>
          </w:tcPr>
          <w:p w14:paraId="69BF9B42" w14:textId="77777777" w:rsidR="00D70548" w:rsidRPr="00161CAE" w:rsidRDefault="00D70548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BD58E9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275" w:type="dxa"/>
          </w:tcPr>
          <w:p w14:paraId="76B4113C" w14:textId="77777777" w:rsidR="00D70548" w:rsidRPr="00520C63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617F7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05D25199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0911F97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A75C8DD" w14:textId="77777777" w:rsidR="00D70548" w:rsidRPr="00447CC4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3A77411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A1C8958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0548" w:rsidRPr="00E24209" w14:paraId="26EB916C" w14:textId="77777777" w:rsidTr="00255549">
        <w:trPr>
          <w:cantSplit/>
        </w:trPr>
        <w:tc>
          <w:tcPr>
            <w:tcW w:w="3866" w:type="dxa"/>
          </w:tcPr>
          <w:p w14:paraId="24A42500" w14:textId="77777777" w:rsidR="00D70548" w:rsidRPr="00161CAE" w:rsidRDefault="00D70548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14:paraId="482C3BDA" w14:textId="77777777" w:rsidR="00D70548" w:rsidRPr="00520C63" w:rsidRDefault="000F115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520C63" w:rsidRPr="00520C63">
              <w:rPr>
                <w:rFonts w:ascii="Angsana New" w:hAnsi="Angsana New"/>
                <w:bCs/>
                <w:sz w:val="30"/>
                <w:szCs w:val="30"/>
              </w:rPr>
              <w:t>21,982</w:t>
            </w:r>
            <w:r w:rsidR="00D70548" w:rsidRPr="00520C6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0105A4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1642508D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(20,709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190140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F51A76E" w14:textId="77777777" w:rsidR="00D70548" w:rsidRPr="00447CC4" w:rsidRDefault="00092D2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 xml:space="preserve">   (1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4,892</w:t>
            </w:r>
            <w:r w:rsidR="00D70548" w:rsidRPr="00447CC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A90DCC3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271E85A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(11,594</w:t>
            </w:r>
            <w:r w:rsidRPr="005A6F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70548" w:rsidRPr="00E24209" w14:paraId="6325934F" w14:textId="77777777" w:rsidTr="00255549">
        <w:trPr>
          <w:cantSplit/>
        </w:trPr>
        <w:tc>
          <w:tcPr>
            <w:tcW w:w="3866" w:type="dxa"/>
          </w:tcPr>
          <w:p w14:paraId="3636B613" w14:textId="77777777" w:rsidR="00D70548" w:rsidRPr="00161CAE" w:rsidRDefault="00D7054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BF3C892" w14:textId="77777777" w:rsidR="00D70548" w:rsidRPr="00520C63" w:rsidRDefault="00520C6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0C63">
              <w:rPr>
                <w:rFonts w:ascii="Angsana New" w:hAnsi="Angsana New"/>
                <w:bCs/>
                <w:sz w:val="30"/>
                <w:szCs w:val="30"/>
              </w:rPr>
              <w:t>463,974</w:t>
            </w:r>
          </w:p>
        </w:tc>
        <w:tc>
          <w:tcPr>
            <w:tcW w:w="270" w:type="dxa"/>
          </w:tcPr>
          <w:p w14:paraId="026288CC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1926A20D" w14:textId="77777777" w:rsidR="00D70548" w:rsidRPr="007B46BE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14:paraId="7A237914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DE8F97D" w14:textId="77777777" w:rsidR="00D70548" w:rsidRPr="00447CC4" w:rsidRDefault="00447CC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235,881</w:t>
            </w:r>
          </w:p>
        </w:tc>
        <w:tc>
          <w:tcPr>
            <w:tcW w:w="284" w:type="dxa"/>
          </w:tcPr>
          <w:p w14:paraId="2DB808C1" w14:textId="77777777" w:rsidR="00D70548" w:rsidRPr="00B9369C" w:rsidRDefault="00D70548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8348D83" w14:textId="77777777" w:rsidR="00D70548" w:rsidRPr="005A6F8C" w:rsidRDefault="00D70548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</w:tbl>
    <w:p w14:paraId="33912ACC" w14:textId="77777777"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239991" w14:textId="77777777" w:rsidR="004B0212" w:rsidRDefault="004B0212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67C73820" w14:textId="77777777" w:rsidR="004B0212" w:rsidRDefault="004B0212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60C10568" w14:textId="77777777" w:rsidR="00CF7DA9" w:rsidRDefault="00CF7D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67F94231" w14:textId="77777777" w:rsidR="00CF7DA9" w:rsidRDefault="00CF7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06D42B7" w14:textId="77777777" w:rsidR="000C3B69" w:rsidRDefault="000C3B6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34326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AA55C6B" w14:textId="77777777" w:rsidR="000C3B69" w:rsidRPr="00920DE6" w:rsidRDefault="000C3B69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0C3B69" w:rsidRPr="004F07C8" w14:paraId="6607093D" w14:textId="77777777" w:rsidTr="000C3B69">
        <w:trPr>
          <w:cantSplit/>
        </w:trPr>
        <w:tc>
          <w:tcPr>
            <w:tcW w:w="4149" w:type="dxa"/>
          </w:tcPr>
          <w:p w14:paraId="14D74AF7" w14:textId="77777777" w:rsidR="000C3B69" w:rsidRPr="005111CE" w:rsidRDefault="000C3B69" w:rsidP="000C3B69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263B442" w14:textId="77777777"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C3B69" w:rsidRPr="004F07C8" w14:paraId="58D4062E" w14:textId="77777777" w:rsidTr="000C3B69">
        <w:trPr>
          <w:cantSplit/>
        </w:trPr>
        <w:tc>
          <w:tcPr>
            <w:tcW w:w="4149" w:type="dxa"/>
          </w:tcPr>
          <w:p w14:paraId="36FA4B04" w14:textId="77777777"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1CBAD6" w14:textId="77777777"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8386A2C" w14:textId="77777777"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E104D" w14:textId="77777777"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745C1" w:rsidRPr="00F51F88" w14:paraId="31CF6274" w14:textId="77777777" w:rsidTr="000C3B69">
        <w:trPr>
          <w:cantSplit/>
        </w:trPr>
        <w:tc>
          <w:tcPr>
            <w:tcW w:w="4149" w:type="dxa"/>
          </w:tcPr>
          <w:p w14:paraId="58FDF2FE" w14:textId="77777777" w:rsidR="004745C1" w:rsidRPr="00F51F88" w:rsidRDefault="004745C1" w:rsidP="004745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5FE3C6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B1F32D" w14:textId="77777777" w:rsidR="004745C1" w:rsidRPr="00D413D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CAF3CB" w14:textId="77777777" w:rsidR="004745C1" w:rsidRPr="00E24209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BF782B2" w14:textId="77777777" w:rsidR="004745C1" w:rsidRPr="00D413D6" w:rsidRDefault="004745C1" w:rsidP="004745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5DB93D" w14:textId="77777777" w:rsidR="004745C1" w:rsidRPr="008F38E6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3981315" w14:textId="77777777" w:rsidR="004745C1" w:rsidRPr="00D413D6" w:rsidRDefault="004745C1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0CFC4" w14:textId="77777777" w:rsidR="004745C1" w:rsidRPr="00E24209" w:rsidRDefault="0066537D" w:rsidP="00474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74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B0212" w:rsidRPr="00E24209" w14:paraId="58C6314B" w14:textId="77777777" w:rsidTr="000C3B69">
        <w:trPr>
          <w:cantSplit/>
        </w:trPr>
        <w:tc>
          <w:tcPr>
            <w:tcW w:w="4149" w:type="dxa"/>
          </w:tcPr>
          <w:p w14:paraId="7C00C438" w14:textId="77777777"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748E81" w14:textId="77777777" w:rsidR="004B0212" w:rsidRPr="000017C3" w:rsidRDefault="002D5A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0017C3" w:rsidRPr="000017C3">
              <w:rPr>
                <w:rFonts w:ascii="Angsana New" w:hAnsi="Angsana New"/>
                <w:bCs/>
                <w:sz w:val="30"/>
                <w:szCs w:val="30"/>
              </w:rPr>
              <w:t>3,406</w:t>
            </w:r>
          </w:p>
        </w:tc>
        <w:tc>
          <w:tcPr>
            <w:tcW w:w="270" w:type="dxa"/>
          </w:tcPr>
          <w:p w14:paraId="468BD5F0" w14:textId="77777777"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D9B2150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  <w:tc>
          <w:tcPr>
            <w:tcW w:w="284" w:type="dxa"/>
          </w:tcPr>
          <w:p w14:paraId="435A050E" w14:textId="77777777"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80C1D3" w14:textId="77777777" w:rsidR="004B0212" w:rsidRPr="00447CC4" w:rsidRDefault="004B021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835E0" w:rsidRPr="00447CC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4326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4326E">
              <w:rPr>
                <w:rFonts w:ascii="Angsana New" w:hAnsi="Angsana New"/>
                <w:bCs/>
                <w:sz w:val="30"/>
                <w:szCs w:val="30"/>
              </w:rPr>
              <w:t>877</w:t>
            </w:r>
          </w:p>
        </w:tc>
        <w:tc>
          <w:tcPr>
            <w:tcW w:w="283" w:type="dxa"/>
          </w:tcPr>
          <w:p w14:paraId="3998B064" w14:textId="77777777"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3C62B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</w:tr>
      <w:tr w:rsidR="004B0212" w:rsidRPr="00E24209" w14:paraId="16B50EA6" w14:textId="77777777" w:rsidTr="000C3B69">
        <w:trPr>
          <w:cantSplit/>
        </w:trPr>
        <w:tc>
          <w:tcPr>
            <w:tcW w:w="4149" w:type="dxa"/>
          </w:tcPr>
          <w:p w14:paraId="465DE3A3" w14:textId="77777777" w:rsidR="004B0212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14:paraId="1AF2B271" w14:textId="77777777" w:rsidR="004B0212" w:rsidRPr="000017C3" w:rsidRDefault="000017C3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6,231</w:t>
            </w:r>
          </w:p>
        </w:tc>
        <w:tc>
          <w:tcPr>
            <w:tcW w:w="270" w:type="dxa"/>
          </w:tcPr>
          <w:p w14:paraId="6BB464CD" w14:textId="77777777"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28BFED1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14:paraId="4FBB5298" w14:textId="77777777"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5C73AD" w14:textId="77777777" w:rsidR="004B0212" w:rsidRPr="00447CC4" w:rsidRDefault="00D835E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  <w:tc>
          <w:tcPr>
            <w:tcW w:w="283" w:type="dxa"/>
          </w:tcPr>
          <w:p w14:paraId="55CE9840" w14:textId="77777777"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1B3B85F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4B0212" w:rsidRPr="00E24209" w14:paraId="1587761A" w14:textId="77777777" w:rsidTr="000C3B69">
        <w:trPr>
          <w:cantSplit/>
        </w:trPr>
        <w:tc>
          <w:tcPr>
            <w:tcW w:w="4149" w:type="dxa"/>
          </w:tcPr>
          <w:p w14:paraId="3AFFACC7" w14:textId="77777777"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14:paraId="7D942A27" w14:textId="77777777" w:rsidR="004B0212" w:rsidRPr="000017C3" w:rsidRDefault="000017C3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114,632</w:t>
            </w:r>
          </w:p>
        </w:tc>
        <w:tc>
          <w:tcPr>
            <w:tcW w:w="270" w:type="dxa"/>
          </w:tcPr>
          <w:p w14:paraId="38220E88" w14:textId="77777777"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D9454B2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84" w:type="dxa"/>
          </w:tcPr>
          <w:p w14:paraId="0E81E99D" w14:textId="77777777"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EBE150" w14:textId="77777777" w:rsidR="004B0212" w:rsidRPr="00447CC4" w:rsidRDefault="00447CC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91,254</w:t>
            </w:r>
          </w:p>
        </w:tc>
        <w:tc>
          <w:tcPr>
            <w:tcW w:w="283" w:type="dxa"/>
          </w:tcPr>
          <w:p w14:paraId="7C2F7328" w14:textId="77777777"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361AF1B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</w:tr>
      <w:tr w:rsidR="004B0212" w:rsidRPr="00E24209" w14:paraId="7F5D654E" w14:textId="77777777" w:rsidTr="000C3B69">
        <w:trPr>
          <w:cantSplit/>
        </w:trPr>
        <w:tc>
          <w:tcPr>
            <w:tcW w:w="4149" w:type="dxa"/>
          </w:tcPr>
          <w:p w14:paraId="08CA8E61" w14:textId="77777777" w:rsidR="004B0212" w:rsidRPr="00161CAE" w:rsidRDefault="004B0212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14:paraId="5DC4C4ED" w14:textId="77777777" w:rsidR="004B0212" w:rsidRPr="000017C3" w:rsidRDefault="000017C3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50,117</w:t>
            </w:r>
          </w:p>
        </w:tc>
        <w:tc>
          <w:tcPr>
            <w:tcW w:w="270" w:type="dxa"/>
          </w:tcPr>
          <w:p w14:paraId="60C39FF2" w14:textId="77777777" w:rsidR="004B0212" w:rsidRPr="00D40D00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BDBFDAD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84" w:type="dxa"/>
          </w:tcPr>
          <w:p w14:paraId="519FABDD" w14:textId="77777777" w:rsidR="004B0212" w:rsidRPr="00C844F6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912B34" w14:textId="77777777" w:rsidR="004B0212" w:rsidRPr="00447CC4" w:rsidRDefault="00D835E0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30,</w:t>
            </w:r>
            <w:r w:rsidR="00447CC4" w:rsidRPr="00447CC4">
              <w:rPr>
                <w:rFonts w:ascii="Angsana New" w:hAnsi="Angsana New"/>
                <w:bCs/>
                <w:sz w:val="30"/>
                <w:szCs w:val="30"/>
              </w:rPr>
              <w:t>381</w:t>
            </w:r>
          </w:p>
        </w:tc>
        <w:tc>
          <w:tcPr>
            <w:tcW w:w="283" w:type="dxa"/>
          </w:tcPr>
          <w:p w14:paraId="5D3355A3" w14:textId="77777777" w:rsidR="004B0212" w:rsidRPr="000233DF" w:rsidRDefault="004B0212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692FD9" w14:textId="77777777" w:rsidR="004B0212" w:rsidRPr="00407BF7" w:rsidRDefault="004B0212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</w:tr>
      <w:tr w:rsidR="000017C3" w:rsidRPr="00E24209" w14:paraId="7EA6AF82" w14:textId="77777777" w:rsidTr="000C3B69">
        <w:trPr>
          <w:cantSplit/>
        </w:trPr>
        <w:tc>
          <w:tcPr>
            <w:tcW w:w="4149" w:type="dxa"/>
          </w:tcPr>
          <w:p w14:paraId="3D045A7F" w14:textId="77777777" w:rsidR="000017C3" w:rsidRPr="00161CAE" w:rsidRDefault="000017C3" w:rsidP="000017C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14:paraId="6B108909" w14:textId="77777777" w:rsidR="000017C3" w:rsidRPr="000017C3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3,143</w:t>
            </w:r>
          </w:p>
        </w:tc>
        <w:tc>
          <w:tcPr>
            <w:tcW w:w="270" w:type="dxa"/>
          </w:tcPr>
          <w:p w14:paraId="7466025F" w14:textId="77777777" w:rsidR="000017C3" w:rsidRPr="00D40D00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875EA21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  <w:tc>
          <w:tcPr>
            <w:tcW w:w="284" w:type="dxa"/>
          </w:tcPr>
          <w:p w14:paraId="2EA3B1F5" w14:textId="77777777" w:rsidR="000017C3" w:rsidRPr="00C844F6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8EEBFCC" w14:textId="77777777" w:rsidR="000017C3" w:rsidRPr="00447CC4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C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5A40CD00" w14:textId="77777777" w:rsidR="000017C3" w:rsidRPr="000233DF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3055551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BF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0017C3" w:rsidRPr="00E24209" w14:paraId="5975E9D5" w14:textId="77777777" w:rsidTr="000C3B69">
        <w:trPr>
          <w:cantSplit/>
        </w:trPr>
        <w:tc>
          <w:tcPr>
            <w:tcW w:w="4149" w:type="dxa"/>
          </w:tcPr>
          <w:p w14:paraId="5BA7F913" w14:textId="77777777" w:rsidR="000017C3" w:rsidRPr="00161CAE" w:rsidRDefault="000017C3" w:rsidP="000017C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0B3F91" w14:textId="77777777" w:rsidR="000017C3" w:rsidRPr="000017C3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377,529</w:t>
            </w:r>
          </w:p>
        </w:tc>
        <w:tc>
          <w:tcPr>
            <w:tcW w:w="270" w:type="dxa"/>
          </w:tcPr>
          <w:p w14:paraId="08928C93" w14:textId="77777777" w:rsidR="000017C3" w:rsidRPr="00D40D00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9279048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14:paraId="7DD712CA" w14:textId="77777777" w:rsidR="000017C3" w:rsidRPr="00C844F6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F8BA4E" w14:textId="77777777" w:rsidR="000017C3" w:rsidRPr="00447CC4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Cs/>
                <w:sz w:val="30"/>
                <w:szCs w:val="30"/>
              </w:rPr>
              <w:t>4,137</w:t>
            </w:r>
          </w:p>
        </w:tc>
        <w:tc>
          <w:tcPr>
            <w:tcW w:w="283" w:type="dxa"/>
          </w:tcPr>
          <w:p w14:paraId="671023F7" w14:textId="77777777" w:rsidR="000017C3" w:rsidRPr="000233DF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40AE91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212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</w:tr>
      <w:tr w:rsidR="000017C3" w:rsidRPr="00E24209" w14:paraId="6CCD5BCC" w14:textId="77777777" w:rsidTr="000C3B69">
        <w:trPr>
          <w:cantSplit/>
        </w:trPr>
        <w:tc>
          <w:tcPr>
            <w:tcW w:w="4149" w:type="dxa"/>
          </w:tcPr>
          <w:p w14:paraId="1B9885A5" w14:textId="77777777" w:rsidR="000017C3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14:paraId="454BC8AF" w14:textId="77777777" w:rsidR="000017C3" w:rsidRPr="000017C3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EAED4" w14:textId="77777777" w:rsidR="000017C3" w:rsidRPr="00D40D00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665B8E8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7737779" w14:textId="77777777" w:rsidR="000017C3" w:rsidRPr="00C844F6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3BB129B" w14:textId="77777777" w:rsidR="000017C3" w:rsidRPr="00447CC4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AC5A03E" w14:textId="77777777" w:rsidR="000017C3" w:rsidRPr="000233DF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AA165DC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017C3" w:rsidRPr="00E24209" w14:paraId="2F63F886" w14:textId="77777777" w:rsidTr="000C3B69">
        <w:trPr>
          <w:cantSplit/>
        </w:trPr>
        <w:tc>
          <w:tcPr>
            <w:tcW w:w="4149" w:type="dxa"/>
          </w:tcPr>
          <w:p w14:paraId="1D4787C3" w14:textId="77777777" w:rsidR="000017C3" w:rsidRPr="00161CAE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14:paraId="5C3017FC" w14:textId="77777777" w:rsidR="000017C3" w:rsidRPr="000017C3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(23,103)</w:t>
            </w:r>
          </w:p>
        </w:tc>
        <w:tc>
          <w:tcPr>
            <w:tcW w:w="270" w:type="dxa"/>
          </w:tcPr>
          <w:p w14:paraId="3C14F7B6" w14:textId="77777777" w:rsidR="000017C3" w:rsidRPr="00D40D00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B6FE0CE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(26,574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E0FF096" w14:textId="77777777" w:rsidR="000017C3" w:rsidRPr="00C844F6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48D9BB6" w14:textId="77777777" w:rsidR="000017C3" w:rsidRPr="00447CC4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(7,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699</w:t>
            </w:r>
            <w:r w:rsidRPr="00447CC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79B5A33" w14:textId="77777777" w:rsidR="000017C3" w:rsidRPr="000233DF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E04280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(9,049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017C3" w:rsidRPr="00E24209" w14:paraId="13DA7EE1" w14:textId="77777777" w:rsidTr="000C3B69">
        <w:trPr>
          <w:cantSplit/>
        </w:trPr>
        <w:tc>
          <w:tcPr>
            <w:tcW w:w="4149" w:type="dxa"/>
          </w:tcPr>
          <w:p w14:paraId="29420639" w14:textId="77777777" w:rsidR="000017C3" w:rsidRPr="00161CAE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F56E81" w14:textId="77777777" w:rsidR="000017C3" w:rsidRPr="000017C3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17C3">
              <w:rPr>
                <w:rFonts w:ascii="Angsana New" w:hAnsi="Angsana New"/>
                <w:bCs/>
                <w:sz w:val="30"/>
                <w:szCs w:val="30"/>
              </w:rPr>
              <w:t>354,426</w:t>
            </w:r>
          </w:p>
        </w:tc>
        <w:tc>
          <w:tcPr>
            <w:tcW w:w="270" w:type="dxa"/>
          </w:tcPr>
          <w:p w14:paraId="369D34BD" w14:textId="77777777" w:rsidR="000017C3" w:rsidRPr="00D40D00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7FD0363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  <w:tc>
          <w:tcPr>
            <w:tcW w:w="284" w:type="dxa"/>
          </w:tcPr>
          <w:p w14:paraId="5077C6CE" w14:textId="77777777" w:rsidR="000017C3" w:rsidRPr="00C844F6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129E83" w14:textId="77777777" w:rsidR="000017C3" w:rsidRPr="00447CC4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47CC4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>
              <w:rPr>
                <w:rFonts w:ascii="Angsana New" w:hAnsi="Angsana New"/>
                <w:bCs/>
                <w:sz w:val="30"/>
                <w:szCs w:val="30"/>
              </w:rPr>
              <w:t>6,438</w:t>
            </w:r>
          </w:p>
        </w:tc>
        <w:tc>
          <w:tcPr>
            <w:tcW w:w="283" w:type="dxa"/>
          </w:tcPr>
          <w:p w14:paraId="4B57BA9E" w14:textId="77777777" w:rsidR="000017C3" w:rsidRPr="000233DF" w:rsidRDefault="000017C3" w:rsidP="000017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F9F0D9F" w14:textId="77777777" w:rsidR="000017C3" w:rsidRPr="00407BF7" w:rsidRDefault="000017C3" w:rsidP="0000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817</w:t>
            </w:r>
          </w:p>
        </w:tc>
      </w:tr>
    </w:tbl>
    <w:p w14:paraId="404249CA" w14:textId="77777777" w:rsidR="004B0212" w:rsidRDefault="004B0212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14:paraId="4A15B23C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D637832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C06EC2F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09F8EA2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42FA23D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26FB947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323BEB3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D578DB4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2E40078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FF2B969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DBFC55E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10360EB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9A9F2EE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7D99351" w14:textId="77777777" w:rsidR="004B0212" w:rsidRPr="00BD1CD2" w:rsidRDefault="004B021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30F551C2" w14:textId="77777777" w:rsidR="004B0212" w:rsidRDefault="004B0212" w:rsidP="004B021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283"/>
        <w:gridCol w:w="1135"/>
        <w:gridCol w:w="283"/>
        <w:gridCol w:w="1134"/>
        <w:gridCol w:w="270"/>
        <w:gridCol w:w="1147"/>
        <w:gridCol w:w="284"/>
        <w:gridCol w:w="992"/>
        <w:gridCol w:w="284"/>
        <w:gridCol w:w="1134"/>
      </w:tblGrid>
      <w:tr w:rsidR="008044A5" w:rsidRPr="008044A5" w14:paraId="26B7EED9" w14:textId="77777777" w:rsidTr="008044A5">
        <w:trPr>
          <w:cantSplit/>
        </w:trPr>
        <w:tc>
          <w:tcPr>
            <w:tcW w:w="2127" w:type="dxa"/>
          </w:tcPr>
          <w:p w14:paraId="4E4E5651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</w:tcPr>
          <w:p w14:paraId="0AFECACC" w14:textId="45F87A3D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5CE89476" w14:textId="77777777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2E524F46" w14:textId="090D43A4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044A5" w:rsidRPr="008044A5" w14:paraId="4943C4E3" w14:textId="77777777" w:rsidTr="008044A5">
        <w:trPr>
          <w:cantSplit/>
        </w:trPr>
        <w:tc>
          <w:tcPr>
            <w:tcW w:w="2127" w:type="dxa"/>
          </w:tcPr>
          <w:p w14:paraId="7952BA11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7598D68" w14:textId="687646EE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83" w:type="dxa"/>
          </w:tcPr>
          <w:p w14:paraId="146609DD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92A10" w14:textId="6194614F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B8FACCF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56AED" w14:textId="77777777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8044A5" w:rsidRPr="008044A5" w14:paraId="40D78F71" w14:textId="77777777" w:rsidTr="008044A5">
        <w:trPr>
          <w:cantSplit/>
        </w:trPr>
        <w:tc>
          <w:tcPr>
            <w:tcW w:w="2127" w:type="dxa"/>
          </w:tcPr>
          <w:p w14:paraId="47E51A8C" w14:textId="77777777" w:rsidR="008044A5" w:rsidRPr="008044A5" w:rsidRDefault="008044A5" w:rsidP="006531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BC615B" w14:textId="70FD8923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F62EEE" w14:textId="1E45A5FC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50D8E66" w14:textId="307D1C0A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5A294AE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383DC8" w14:textId="299527EC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7A7021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D07FD6D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16922D1F" w14:textId="77777777" w:rsidR="008044A5" w:rsidRPr="008044A5" w:rsidRDefault="008044A5" w:rsidP="006531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D9AEAB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3A0E96A3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B5ADC0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044A5" w:rsidRPr="008044A5" w14:paraId="3E897B68" w14:textId="77777777" w:rsidTr="008044A5">
        <w:trPr>
          <w:cantSplit/>
        </w:trPr>
        <w:tc>
          <w:tcPr>
            <w:tcW w:w="2127" w:type="dxa"/>
          </w:tcPr>
          <w:p w14:paraId="28A6C316" w14:textId="77777777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เงินฝากประจำกับธนาคาร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51A58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6F022ED" w14:textId="47EFA31F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85EEF5F" w14:textId="7C731B6D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9DBC3D7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96DF16" w14:textId="7D2B1BF0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91C64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DC31A8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0DD3343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046E1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200B058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F79CBB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044A5" w:rsidRPr="008044A5" w14:paraId="4D576AF6" w14:textId="77777777" w:rsidTr="008044A5">
        <w:trPr>
          <w:cantSplit/>
        </w:trPr>
        <w:tc>
          <w:tcPr>
            <w:tcW w:w="2127" w:type="dxa"/>
          </w:tcPr>
          <w:p w14:paraId="3B5020A5" w14:textId="3C1EC02C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D0A4F74" w14:textId="4FCC65E2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 xml:space="preserve">0.65 </w:t>
            </w:r>
            <w:r w:rsidRPr="008044A5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8044A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/>
                <w:bCs/>
                <w:sz w:val="28"/>
                <w:szCs w:val="28"/>
              </w:rPr>
              <w:t>0.80</w:t>
            </w:r>
          </w:p>
        </w:tc>
        <w:tc>
          <w:tcPr>
            <w:tcW w:w="283" w:type="dxa"/>
          </w:tcPr>
          <w:p w14:paraId="24A5334F" w14:textId="0A4891B4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0E78DC1" w14:textId="7F1BF3F2" w:rsidR="008044A5" w:rsidRPr="008044A5" w:rsidRDefault="008044A5" w:rsidP="008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 xml:space="preserve">0.45 </w:t>
            </w:r>
            <w:r w:rsidRPr="008044A5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8044A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/>
                <w:bCs/>
                <w:sz w:val="28"/>
                <w:szCs w:val="28"/>
              </w:rPr>
              <w:t>0.55</w:t>
            </w:r>
          </w:p>
        </w:tc>
        <w:tc>
          <w:tcPr>
            <w:tcW w:w="283" w:type="dxa"/>
          </w:tcPr>
          <w:p w14:paraId="181FF50E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0127F2" w14:textId="7EF50078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50,143</w:t>
            </w:r>
          </w:p>
        </w:tc>
        <w:tc>
          <w:tcPr>
            <w:tcW w:w="270" w:type="dxa"/>
          </w:tcPr>
          <w:p w14:paraId="236625C3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0C3822F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50,005</w:t>
            </w:r>
          </w:p>
        </w:tc>
        <w:tc>
          <w:tcPr>
            <w:tcW w:w="284" w:type="dxa"/>
          </w:tcPr>
          <w:p w14:paraId="0765FE79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EE020AD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75279F2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21CFE60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8044A5" w:rsidRPr="008044A5" w14:paraId="73A84C10" w14:textId="77777777" w:rsidTr="008044A5">
        <w:trPr>
          <w:cantSplit/>
        </w:trPr>
        <w:tc>
          <w:tcPr>
            <w:tcW w:w="2127" w:type="dxa"/>
          </w:tcPr>
          <w:p w14:paraId="2DAF4126" w14:textId="79E1D49A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9B48360" w14:textId="5DF71D9B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 xml:space="preserve">0.375 </w:t>
            </w:r>
            <w:r w:rsidRPr="008044A5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8044A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/>
                <w:bCs/>
                <w:sz w:val="28"/>
                <w:szCs w:val="28"/>
              </w:rPr>
              <w:t>0.750</w:t>
            </w:r>
          </w:p>
        </w:tc>
        <w:tc>
          <w:tcPr>
            <w:tcW w:w="283" w:type="dxa"/>
          </w:tcPr>
          <w:p w14:paraId="62346D3D" w14:textId="2F96DD4C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2333100" w14:textId="6EA6D069" w:rsidR="008044A5" w:rsidRPr="008044A5" w:rsidRDefault="008044A5" w:rsidP="008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0.375</w:t>
            </w:r>
          </w:p>
        </w:tc>
        <w:tc>
          <w:tcPr>
            <w:tcW w:w="283" w:type="dxa"/>
          </w:tcPr>
          <w:p w14:paraId="784C81C1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632A38" w14:textId="1D08DE7F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495</w:t>
            </w:r>
          </w:p>
        </w:tc>
        <w:tc>
          <w:tcPr>
            <w:tcW w:w="270" w:type="dxa"/>
          </w:tcPr>
          <w:p w14:paraId="725770E5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F92F721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495</w:t>
            </w:r>
          </w:p>
        </w:tc>
        <w:tc>
          <w:tcPr>
            <w:tcW w:w="284" w:type="dxa"/>
          </w:tcPr>
          <w:p w14:paraId="641F833B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FA4AE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8181293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8D7402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8044A5" w:rsidRPr="008044A5" w14:paraId="71A3AEA4" w14:textId="77777777" w:rsidTr="008044A5">
        <w:trPr>
          <w:cantSplit/>
        </w:trPr>
        <w:tc>
          <w:tcPr>
            <w:tcW w:w="2127" w:type="dxa"/>
          </w:tcPr>
          <w:p w14:paraId="1A7AEBC4" w14:textId="77777777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15B0EA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D73F237" w14:textId="2D20E0C1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3B590A0" w14:textId="104FB8DF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F008D50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B36BAE" w14:textId="2A1ABE3A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50,638</w:t>
            </w:r>
          </w:p>
        </w:tc>
        <w:tc>
          <w:tcPr>
            <w:tcW w:w="270" w:type="dxa"/>
          </w:tcPr>
          <w:p w14:paraId="1636FC3B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6772D63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50,500</w:t>
            </w:r>
          </w:p>
        </w:tc>
        <w:tc>
          <w:tcPr>
            <w:tcW w:w="284" w:type="dxa"/>
          </w:tcPr>
          <w:p w14:paraId="35151385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9AA60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BDFB2FB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E2249F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8044A5" w:rsidRPr="008044A5" w14:paraId="7E426668" w14:textId="77777777" w:rsidTr="008044A5">
        <w:trPr>
          <w:cantSplit/>
        </w:trPr>
        <w:tc>
          <w:tcPr>
            <w:tcW w:w="2127" w:type="dxa"/>
          </w:tcPr>
          <w:p w14:paraId="2F6FC357" w14:textId="77777777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EBD97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70CA41" w14:textId="7D4DDB88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FB7954" w14:textId="44201274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5E57E10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A59A86" w14:textId="333A1286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5F02F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B7BE4F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B0B7972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023F009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605F27A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D33FB73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044A5" w:rsidRPr="008044A5" w14:paraId="7D50DE90" w14:textId="77777777" w:rsidTr="008044A5">
        <w:trPr>
          <w:cantSplit/>
        </w:trPr>
        <w:tc>
          <w:tcPr>
            <w:tcW w:w="4679" w:type="dxa"/>
            <w:gridSpan w:val="4"/>
          </w:tcPr>
          <w:p w14:paraId="084CAD70" w14:textId="67DA77AC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283" w:type="dxa"/>
          </w:tcPr>
          <w:p w14:paraId="158FFA3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795F6E" w14:textId="60220E6B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F01C9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3045B8E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93920C4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FAAD24D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752984F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6A9DB5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8044A5" w:rsidRPr="008044A5" w14:paraId="2FC12548" w14:textId="77777777" w:rsidTr="008044A5">
        <w:trPr>
          <w:cantSplit/>
        </w:trPr>
        <w:tc>
          <w:tcPr>
            <w:tcW w:w="4679" w:type="dxa"/>
            <w:gridSpan w:val="4"/>
          </w:tcPr>
          <w:p w14:paraId="07ED2022" w14:textId="513A519E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  (ข้อมูลระดับ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) ผ่านกำไรหรือขาดทุน</w:t>
            </w:r>
          </w:p>
        </w:tc>
        <w:tc>
          <w:tcPr>
            <w:tcW w:w="283" w:type="dxa"/>
          </w:tcPr>
          <w:p w14:paraId="49C7779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7172AF" w14:textId="4F7EAD34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65497C4A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F31FF1E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1,010</w:t>
            </w:r>
          </w:p>
        </w:tc>
        <w:tc>
          <w:tcPr>
            <w:tcW w:w="284" w:type="dxa"/>
          </w:tcPr>
          <w:p w14:paraId="4C1512BD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F7CCBA1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9CB9B4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48CFC8B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8044A5" w:rsidRPr="008044A5" w14:paraId="46096F3A" w14:textId="77777777" w:rsidTr="008044A5">
        <w:trPr>
          <w:cantSplit/>
        </w:trPr>
        <w:tc>
          <w:tcPr>
            <w:tcW w:w="2127" w:type="dxa"/>
          </w:tcPr>
          <w:p w14:paraId="1FC00B42" w14:textId="77777777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</w:tcPr>
          <w:p w14:paraId="4628DD91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3B8168F" w14:textId="62573213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D826D7A" w14:textId="5A86780B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E4068A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7C9D1F" w14:textId="04438B3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38A4864E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AC12239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E4AADE9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FEAF3F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295B111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B6C751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</w:tr>
      <w:tr w:rsidR="008044A5" w:rsidRPr="008044A5" w14:paraId="02DEFE2F" w14:textId="77777777" w:rsidTr="008044A5">
        <w:trPr>
          <w:cantSplit/>
        </w:trPr>
        <w:tc>
          <w:tcPr>
            <w:tcW w:w="2127" w:type="dxa"/>
          </w:tcPr>
          <w:p w14:paraId="72FCE733" w14:textId="77777777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BAAB0D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EF539D5" w14:textId="28C8D546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ADDB1A7" w14:textId="7846609C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23351C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B3E7547" w14:textId="77FC179F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51,518</w:t>
            </w:r>
          </w:p>
        </w:tc>
        <w:tc>
          <w:tcPr>
            <w:tcW w:w="270" w:type="dxa"/>
          </w:tcPr>
          <w:p w14:paraId="56261868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E83321D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51,525</w:t>
            </w:r>
          </w:p>
        </w:tc>
        <w:tc>
          <w:tcPr>
            <w:tcW w:w="284" w:type="dxa"/>
          </w:tcPr>
          <w:p w14:paraId="5A263E54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831F469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F7A1617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9AE682B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</w:tr>
    </w:tbl>
    <w:p w14:paraId="3FCA0C45" w14:textId="77777777"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5457994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555EA53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C0B378A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55E6440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138D127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BBCA035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E5ADF54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F367DB3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880E9E2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499633C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B80D05C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7C631EA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975A556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14:paraId="3154D173" w14:textId="77777777" w:rsidR="004D5821" w:rsidRPr="009C4823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8613C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14:paraId="1DF3F056" w14:textId="77777777" w:rsidR="004D5821" w:rsidRPr="009C4823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57D8A0" w14:textId="77777777"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745C1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C02141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 w:rsidR="00C0214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 w:rsidR="00C02141">
        <w:rPr>
          <w:rFonts w:ascii="Angsana New" w:hAnsi="Angsana New" w:hint="cs"/>
          <w:sz w:val="30"/>
          <w:szCs w:val="30"/>
          <w:cs/>
        </w:rPr>
        <w:t xml:space="preserve">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 w:rsidR="00C02141">
        <w:rPr>
          <w:rFonts w:ascii="Angsana New" w:hAnsi="Angsana New" w:hint="cs"/>
          <w:sz w:val="30"/>
          <w:szCs w:val="30"/>
          <w:cs/>
        </w:rPr>
        <w:t>ในงบการเงินรวมมีรายละเอียดดังต่อไปนี้</w:t>
      </w:r>
    </w:p>
    <w:p w14:paraId="6F1E539B" w14:textId="77777777" w:rsidR="009235A2" w:rsidRDefault="009235A2" w:rsidP="009235A2"/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234"/>
        <w:gridCol w:w="1326"/>
        <w:gridCol w:w="237"/>
        <w:gridCol w:w="1464"/>
        <w:gridCol w:w="234"/>
        <w:gridCol w:w="1156"/>
        <w:gridCol w:w="235"/>
        <w:gridCol w:w="1268"/>
        <w:gridCol w:w="236"/>
        <w:gridCol w:w="1265"/>
      </w:tblGrid>
      <w:tr w:rsidR="009235A2" w:rsidRPr="004F1BCB" w14:paraId="359F7596" w14:textId="77777777" w:rsidTr="00503651">
        <w:tc>
          <w:tcPr>
            <w:tcW w:w="2376" w:type="dxa"/>
          </w:tcPr>
          <w:p w14:paraId="797A473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630ABDA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2E1AA42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F1963DC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C18BF0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4" w:type="dxa"/>
          </w:tcPr>
          <w:p w14:paraId="7C650352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A3D5F31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2F79C52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14:paraId="6D8C2CCC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9235A2" w:rsidRPr="004F1BCB" w14:paraId="289760E4" w14:textId="77777777" w:rsidTr="00503651">
        <w:tc>
          <w:tcPr>
            <w:tcW w:w="2376" w:type="dxa"/>
            <w:tcBorders>
              <w:bottom w:val="single" w:sz="4" w:space="0" w:color="auto"/>
            </w:tcBorders>
          </w:tcPr>
          <w:p w14:paraId="416ECF7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4" w:type="dxa"/>
          </w:tcPr>
          <w:p w14:paraId="531AB9A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3508A24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03D05E7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6BC40D4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4" w:type="dxa"/>
          </w:tcPr>
          <w:p w14:paraId="5B3F7DF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DD1618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5" w:type="dxa"/>
          </w:tcPr>
          <w:p w14:paraId="5496386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1FDA2A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55AA1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36B5B3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5A2" w:rsidRPr="004F1BCB" w14:paraId="5531975D" w14:textId="77777777" w:rsidTr="00503651">
        <w:tc>
          <w:tcPr>
            <w:tcW w:w="2376" w:type="dxa"/>
          </w:tcPr>
          <w:p w14:paraId="526CD3BC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</w:p>
        </w:tc>
        <w:tc>
          <w:tcPr>
            <w:tcW w:w="234" w:type="dxa"/>
          </w:tcPr>
          <w:p w14:paraId="3403A30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A91DAD9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18857D1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41DA9E9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4" w:type="dxa"/>
          </w:tcPr>
          <w:p w14:paraId="110C2A7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AC5AA0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2C190BD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7E6FDA8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539E00BA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F8ED295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9235A2" w:rsidRPr="004F1BCB" w14:paraId="47AD63DE" w14:textId="77777777" w:rsidTr="00503651">
        <w:tc>
          <w:tcPr>
            <w:tcW w:w="2376" w:type="dxa"/>
          </w:tcPr>
          <w:p w14:paraId="6A88A0B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ดีสทริบิวชั่น ซิสเทม จำกัด</w:t>
            </w:r>
          </w:p>
        </w:tc>
        <w:tc>
          <w:tcPr>
            <w:tcW w:w="234" w:type="dxa"/>
          </w:tcPr>
          <w:p w14:paraId="168AE68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9BA6C2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2FD5282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F73562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26BC45F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FD613D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2C3EE8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1A29F8F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D02E28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877C03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2ECB6803" w14:textId="77777777" w:rsidTr="00503651">
        <w:tc>
          <w:tcPr>
            <w:tcW w:w="2376" w:type="dxa"/>
          </w:tcPr>
          <w:p w14:paraId="61DD215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</w:p>
        </w:tc>
        <w:tc>
          <w:tcPr>
            <w:tcW w:w="234" w:type="dxa"/>
          </w:tcPr>
          <w:p w14:paraId="7B5459A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E000FBE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37" w:type="dxa"/>
          </w:tcPr>
          <w:p w14:paraId="1368CF2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6DFF0FF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34" w:type="dxa"/>
          </w:tcPr>
          <w:p w14:paraId="482D3AB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A3203F4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BCE651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808AE5E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001640E4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0C41E4D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9235A2" w:rsidRPr="004F1BCB" w14:paraId="684F0BC8" w14:textId="77777777" w:rsidTr="00503651">
        <w:tc>
          <w:tcPr>
            <w:tcW w:w="2376" w:type="dxa"/>
          </w:tcPr>
          <w:p w14:paraId="4C61FBE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คอร์เปอเรชั่น จำกัด (มหาชน)</w:t>
            </w:r>
          </w:p>
        </w:tc>
        <w:tc>
          <w:tcPr>
            <w:tcW w:w="234" w:type="dxa"/>
          </w:tcPr>
          <w:p w14:paraId="6609AB5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BFE8A4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0F0AF08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1BA29C2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4" w:type="dxa"/>
          </w:tcPr>
          <w:p w14:paraId="4DE0D29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4FBBFE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8FDBA9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8ECEDA2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65161B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0DAA67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46565F61" w14:textId="77777777" w:rsidTr="00503651">
        <w:tc>
          <w:tcPr>
            <w:tcW w:w="2376" w:type="dxa"/>
          </w:tcPr>
          <w:p w14:paraId="3B83D3B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</w:p>
        </w:tc>
        <w:tc>
          <w:tcPr>
            <w:tcW w:w="234" w:type="dxa"/>
          </w:tcPr>
          <w:p w14:paraId="4B5F02E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7003550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7E09F129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E75AD73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</w:tcPr>
          <w:p w14:paraId="638C02D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D56122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3A033B69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90AEB6F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22F6D552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2627604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9235A2" w:rsidRPr="004F1BCB" w14:paraId="11D97F32" w14:textId="77777777" w:rsidTr="00503651">
        <w:tc>
          <w:tcPr>
            <w:tcW w:w="2376" w:type="dxa"/>
          </w:tcPr>
          <w:p w14:paraId="7A95E3A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 (มหาชน)</w:t>
            </w:r>
          </w:p>
        </w:tc>
        <w:tc>
          <w:tcPr>
            <w:tcW w:w="234" w:type="dxa"/>
          </w:tcPr>
          <w:p w14:paraId="634C631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481BA3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7FD2133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939190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5E80E8F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27749D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5598B3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73E6DFC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0E2E72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8189358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5CCC498D" w14:textId="77777777" w:rsidTr="00503651">
        <w:tc>
          <w:tcPr>
            <w:tcW w:w="2376" w:type="dxa"/>
          </w:tcPr>
          <w:p w14:paraId="5FF16E0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</w:tcPr>
          <w:p w14:paraId="4C175D6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7674E9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3E378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1AE596A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4D25A1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4D8009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9CB7C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7043AD07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6F51CDEA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0558B43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9235A2" w:rsidRPr="004F1BCB" w14:paraId="63F616DA" w14:textId="77777777" w:rsidTr="00503651">
        <w:tc>
          <w:tcPr>
            <w:tcW w:w="2376" w:type="dxa"/>
          </w:tcPr>
          <w:p w14:paraId="242E999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234" w:type="dxa"/>
          </w:tcPr>
          <w:p w14:paraId="2AC7EB6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529DF62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F9110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E102C9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0D8B62E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75E7E7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F26F57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4A4E78C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4E7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235A2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5E4E77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5553BA9A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82A907F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235A2" w:rsidRPr="004F1BCB" w14:paraId="284EBE24" w14:textId="77777777" w:rsidTr="00503651">
        <w:tc>
          <w:tcPr>
            <w:tcW w:w="2376" w:type="dxa"/>
          </w:tcPr>
          <w:p w14:paraId="72D7844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4" w:type="dxa"/>
          </w:tcPr>
          <w:p w14:paraId="50FB9FB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02C1C2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7410619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4939F3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1E4FA1F4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004BE1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0FE72B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4C7F4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36" w:type="dxa"/>
          </w:tcPr>
          <w:p w14:paraId="4CF7A8D1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41442AD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5A2">
              <w:rPr>
                <w:rFonts w:ascii="Angsana New" w:hAnsi="Angsana New"/>
                <w:sz w:val="26"/>
                <w:szCs w:val="26"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9235A2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9235A2" w:rsidRPr="009104CF" w14:paraId="4FDE60BB" w14:textId="77777777" w:rsidTr="00503651">
        <w:tc>
          <w:tcPr>
            <w:tcW w:w="2376" w:type="dxa"/>
          </w:tcPr>
          <w:p w14:paraId="6FE13601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2DE1B6C8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472DD838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44CCB3B6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7C171F03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1E0DA463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0C682BD5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36630E5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526E829A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74953DBC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1C6E55CD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53A3DE15" w14:textId="77777777" w:rsidTr="00503651">
        <w:tc>
          <w:tcPr>
            <w:tcW w:w="2376" w:type="dxa"/>
          </w:tcPr>
          <w:p w14:paraId="2131B5C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6A382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</w:tcPr>
          <w:p w14:paraId="0B1891C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89E49E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84FF7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84AA54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22B324E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9B8DC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39AFFA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4C4EAD3E" w14:textId="77777777" w:rsidR="009235A2" w:rsidRPr="008D2F10" w:rsidRDefault="0028613C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8613C">
              <w:rPr>
                <w:rFonts w:ascii="Angsana New" w:hAnsi="Angsana New"/>
                <w:sz w:val="26"/>
                <w:szCs w:val="26"/>
              </w:rPr>
              <w:t>15,017</w:t>
            </w:r>
          </w:p>
        </w:tc>
        <w:tc>
          <w:tcPr>
            <w:tcW w:w="236" w:type="dxa"/>
          </w:tcPr>
          <w:p w14:paraId="0158FBDE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4DC32D0B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6A3825">
              <w:rPr>
                <w:rFonts w:ascii="Angsana New" w:hAnsi="Angsana New" w:hint="cs"/>
                <w:sz w:val="26"/>
                <w:szCs w:val="26"/>
              </w:rPr>
              <w:t>167</w:t>
            </w:r>
          </w:p>
        </w:tc>
      </w:tr>
    </w:tbl>
    <w:p w14:paraId="508B9DD3" w14:textId="77777777" w:rsidR="009235A2" w:rsidRDefault="009235A2" w:rsidP="00923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328B76" w14:textId="77777777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CC3EF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4"/>
          <w:cols w:space="720"/>
          <w:titlePg/>
          <w:docGrid w:linePitch="245"/>
        </w:sectPr>
      </w:pPr>
    </w:p>
    <w:p w14:paraId="091CDF40" w14:textId="77777777" w:rsidR="004E0F56" w:rsidRDefault="0066537D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14:paraId="33AD4243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18D3DE08" w14:textId="77777777"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66537D" w:rsidRPr="0066537D">
        <w:rPr>
          <w:rFonts w:ascii="Angsana New" w:hAnsi="Angsana New" w:hint="cs"/>
          <w:sz w:val="30"/>
          <w:szCs w:val="30"/>
        </w:rPr>
        <w:t>0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A54D58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2F99CA5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6E0483C1" w14:textId="77777777" w:rsidTr="000870CD">
        <w:trPr>
          <w:cantSplit/>
        </w:trPr>
        <w:tc>
          <w:tcPr>
            <w:tcW w:w="3866" w:type="dxa"/>
          </w:tcPr>
          <w:p w14:paraId="0CFB2137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1935E219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14:paraId="432F8584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1121E7C8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5CC59A6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23C23F56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50880B39" w14:textId="77777777" w:rsidTr="00F2450E">
        <w:trPr>
          <w:cantSplit/>
        </w:trPr>
        <w:tc>
          <w:tcPr>
            <w:tcW w:w="3866" w:type="dxa"/>
          </w:tcPr>
          <w:p w14:paraId="3E3F8830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265863B1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14:paraId="27F5575E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0A25715E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14:paraId="597AC9CF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569CFFE9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6012753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3F26DA0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D9351B" w:rsidRPr="00D02D1D" w14:paraId="095A1812" w14:textId="77777777" w:rsidTr="00182CE2">
        <w:trPr>
          <w:cantSplit/>
        </w:trPr>
        <w:tc>
          <w:tcPr>
            <w:tcW w:w="3866" w:type="dxa"/>
          </w:tcPr>
          <w:p w14:paraId="0E237622" w14:textId="77777777" w:rsidR="00D9351B" w:rsidRPr="00D02D1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177A376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C6A6AE" w14:textId="77777777" w:rsidR="00D9351B" w:rsidRPr="008F38E6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0F53FA0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14:paraId="2B9696F9" w14:textId="77777777" w:rsidR="00D9351B" w:rsidRPr="00D02D1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B2A8AA0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A14F07F" w14:textId="77777777" w:rsidR="00D9351B" w:rsidRPr="008F38E6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5AFFD8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38" w:type="dxa"/>
          </w:tcPr>
          <w:p w14:paraId="4E15D4CA" w14:textId="77777777" w:rsidR="00D9351B" w:rsidRPr="00D02D1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69122A0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EA1469" w14:textId="77777777" w:rsidR="00D9351B" w:rsidRPr="008F38E6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71DFA81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641FF22A" w14:textId="77777777" w:rsidR="00D9351B" w:rsidRPr="00D02D1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89A2427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C69BF6B" w14:textId="77777777" w:rsidR="00D9351B" w:rsidRPr="00D02D1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117C7" w14:textId="77777777" w:rsidR="00D9351B" w:rsidRPr="008F38E6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73E8B" w:rsidRPr="00D02D1D" w14:paraId="4E236256" w14:textId="77777777" w:rsidTr="00F2450E">
        <w:trPr>
          <w:cantSplit/>
        </w:trPr>
        <w:tc>
          <w:tcPr>
            <w:tcW w:w="3866" w:type="dxa"/>
          </w:tcPr>
          <w:p w14:paraId="605A17CB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B4FBBDB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6BD1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7AF0F0F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85A581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CF1D16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B49F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5151A3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CB5A9F1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045403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BD6AA1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CB0647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C5D51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364A59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1A8C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24141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351B" w:rsidRPr="00E25899" w14:paraId="52DEFA6D" w14:textId="77777777" w:rsidTr="000870CD">
        <w:trPr>
          <w:cantSplit/>
        </w:trPr>
        <w:tc>
          <w:tcPr>
            <w:tcW w:w="3866" w:type="dxa"/>
            <w:vAlign w:val="center"/>
          </w:tcPr>
          <w:p w14:paraId="3E806EFC" w14:textId="77777777" w:rsidR="00D9351B" w:rsidRPr="00E25899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602E890B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744C607B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1E47B2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="0066537D" w:rsidRPr="0066537D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71B138A0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6D63E79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5427749C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B1578C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1678454B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F0700E6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ABA494D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9AEF56" w14:textId="77777777" w:rsidR="00D9351B" w:rsidRPr="0028754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DDC59FB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74E4AC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3A7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36" w:type="dxa"/>
          </w:tcPr>
          <w:p w14:paraId="4475894E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21419C" w14:textId="77777777" w:rsidR="00D9351B" w:rsidRPr="008E223B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15</w:t>
            </w:r>
            <w:r w:rsidR="00D9351B" w:rsidRPr="008E223B">
              <w:rPr>
                <w:rFonts w:ascii="Angsana New" w:hAnsi="Angsana New"/>
                <w:sz w:val="30"/>
                <w:szCs w:val="30"/>
              </w:rPr>
              <w:t>,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467</w:t>
            </w:r>
          </w:p>
        </w:tc>
      </w:tr>
      <w:tr w:rsidR="00D9351B" w:rsidRPr="00E25899" w14:paraId="445A9F38" w14:textId="77777777" w:rsidTr="000870CD">
        <w:trPr>
          <w:cantSplit/>
        </w:trPr>
        <w:tc>
          <w:tcPr>
            <w:tcW w:w="3866" w:type="dxa"/>
            <w:vAlign w:val="center"/>
          </w:tcPr>
          <w:p w14:paraId="4F3A1212" w14:textId="77777777" w:rsidR="00D9351B" w:rsidRPr="00E25899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01D41AA7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410F318A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EEC4FCD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14:paraId="4ABE660E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55E0739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0347CAE9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3FFEC5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561DB943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D592D42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712A28B9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6922B0" w14:textId="77777777" w:rsidR="00D9351B" w:rsidRPr="0028754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51649FEA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C57B617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BF16147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2DC13A" w14:textId="77777777" w:rsidR="00D9351B" w:rsidRPr="00D669DF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</w:tr>
      <w:tr w:rsidR="00D9351B" w:rsidRPr="00E25899" w14:paraId="6CFCFB68" w14:textId="77777777" w:rsidTr="00C17EB6">
        <w:trPr>
          <w:cantSplit/>
        </w:trPr>
        <w:tc>
          <w:tcPr>
            <w:tcW w:w="3866" w:type="dxa"/>
            <w:vAlign w:val="center"/>
          </w:tcPr>
          <w:p w14:paraId="639AF651" w14:textId="77777777" w:rsidR="00D9351B" w:rsidRPr="00E25899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14:paraId="4AE86C7F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519733A1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0A48C1E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14:paraId="33A03291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3C0AC16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1967F71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3D569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293F024D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147FFD6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722EB9F6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A11113" w14:textId="77777777" w:rsidR="00D9351B" w:rsidRPr="0028754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0F18BF60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3728590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B7ACE4A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48B2B7" w14:textId="77777777" w:rsidR="00D9351B" w:rsidRPr="008D5C5A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603A7" w:rsidRPr="00E25899" w14:paraId="32DCAF8B" w14:textId="77777777" w:rsidTr="00011B7B">
        <w:trPr>
          <w:cantSplit/>
        </w:trPr>
        <w:tc>
          <w:tcPr>
            <w:tcW w:w="3866" w:type="dxa"/>
            <w:vAlign w:val="center"/>
          </w:tcPr>
          <w:p w14:paraId="4045B852" w14:textId="77777777" w:rsidR="00D603A7" w:rsidRPr="00E25899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14:paraId="4DBCFF39" w14:textId="77777777" w:rsidR="00D603A7" w:rsidRPr="0083174B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66981AF3" w14:textId="77777777" w:rsidR="00D603A7" w:rsidRPr="00B9369C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4ED608" w14:textId="77777777" w:rsidR="00D603A7" w:rsidRPr="0083174B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14:paraId="0F75F77B" w14:textId="77777777" w:rsidR="00D603A7" w:rsidRPr="00B9369C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3BA3E5DA" w14:textId="77777777" w:rsidR="00D603A7" w:rsidRPr="008D73D5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19B5B091" w14:textId="77777777" w:rsidR="00D603A7" w:rsidRPr="00B9369C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437261" w14:textId="77777777" w:rsidR="00D603A7" w:rsidRPr="008D73D5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3887ECEC" w14:textId="77777777" w:rsidR="00D603A7" w:rsidRPr="00B9369C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98F2F9" w14:textId="77777777" w:rsidR="00D603A7" w:rsidRPr="00D603A7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1</w:t>
            </w:r>
            <w:r w:rsidRPr="00D603A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D603A7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73AE211B" w14:textId="77777777" w:rsidR="00D603A7" w:rsidRPr="00D96202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A39032A" w14:textId="77777777" w:rsidR="00D603A7" w:rsidRPr="0028754D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783B53EC" w14:textId="77777777" w:rsidR="00D603A7" w:rsidRPr="00D96202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0F73B5" w14:textId="77777777" w:rsidR="00D603A7" w:rsidRPr="00D603A7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3A7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236" w:type="dxa"/>
          </w:tcPr>
          <w:p w14:paraId="46D69AAE" w14:textId="77777777" w:rsidR="00D603A7" w:rsidRPr="00B9369C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F8DA55" w14:textId="77777777" w:rsidR="00D603A7" w:rsidRPr="00D669DF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</w:tr>
      <w:tr w:rsidR="00D9351B" w:rsidRPr="00E25899" w14:paraId="15A91627" w14:textId="77777777" w:rsidTr="00D265D9">
        <w:trPr>
          <w:cantSplit/>
        </w:trPr>
        <w:tc>
          <w:tcPr>
            <w:tcW w:w="3866" w:type="dxa"/>
            <w:vAlign w:val="center"/>
          </w:tcPr>
          <w:p w14:paraId="574737F8" w14:textId="77777777" w:rsidR="00D9351B" w:rsidRPr="00E25899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อป โลจิสติกส์ โซลูชั่น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7" w:type="dxa"/>
          </w:tcPr>
          <w:p w14:paraId="623B0214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0CCBA311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3B88EE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14:paraId="360116C9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62D3EE77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7703613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D777DB" w14:textId="77777777" w:rsidR="00D9351B" w:rsidRPr="008D73D5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</w:tcPr>
          <w:p w14:paraId="331DD743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AD802DA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6BF2330B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9D22A2" w14:textId="77777777" w:rsidR="00D9351B" w:rsidRPr="0028754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Pr="002875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8468196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3E61E14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E1C9CCA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B7BBB7" w14:textId="77777777" w:rsidR="00D9351B" w:rsidRPr="008B78BA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9351B" w:rsidRPr="00E25899" w14:paraId="621974D1" w14:textId="77777777" w:rsidTr="00C17EB6">
        <w:trPr>
          <w:cantSplit/>
        </w:trPr>
        <w:tc>
          <w:tcPr>
            <w:tcW w:w="3866" w:type="dxa"/>
          </w:tcPr>
          <w:p w14:paraId="12C39243" w14:textId="77777777" w:rsidR="00D9351B" w:rsidRPr="00E25899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73CEE1BD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701D9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1CEDB25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B9D0D8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E8D9D00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CDB20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FF1119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3FC7F1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65CE9" w14:textId="77777777" w:rsidR="00D9351B" w:rsidRPr="00D603A7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6</w:t>
            </w:r>
            <w:r w:rsidR="0066537D" w:rsidRPr="00D603A7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D603A7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73875A4A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A9FCEA2" w14:textId="77777777" w:rsidR="00D9351B" w:rsidRPr="0028754D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8,5</w:t>
            </w:r>
            <w:r w:rsidRPr="0028754D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4FC6D92B" w14:textId="77777777" w:rsidR="00D9351B" w:rsidRPr="00D96202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628EE" w14:textId="77777777" w:rsidR="00D9351B" w:rsidRPr="00D603A7" w:rsidRDefault="00D603A7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3A7">
              <w:rPr>
                <w:rFonts w:asciiTheme="majorBidi" w:hAnsiTheme="majorBidi" w:cstheme="majorBidi"/>
                <w:sz w:val="30"/>
                <w:szCs w:val="30"/>
              </w:rPr>
              <w:t>23,888</w:t>
            </w:r>
          </w:p>
        </w:tc>
        <w:tc>
          <w:tcPr>
            <w:tcW w:w="236" w:type="dxa"/>
          </w:tcPr>
          <w:p w14:paraId="27DCF1ED" w14:textId="77777777" w:rsidR="00D9351B" w:rsidRPr="00B9369C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239E52A" w14:textId="77777777" w:rsidR="00D9351B" w:rsidRPr="008E223B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 w:rsidRPr="008E223B">
              <w:rPr>
                <w:rFonts w:ascii="Angsana New" w:hAnsi="Angsana New"/>
                <w:sz w:val="30"/>
                <w:szCs w:val="30"/>
              </w:rPr>
              <w:t>,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</w:tr>
    </w:tbl>
    <w:p w14:paraId="05A359BC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66B632AC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76C2E538" w14:textId="77777777"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2DE09566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BD02DDE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14:paraId="1C7C5FE3" w14:textId="33E613A5" w:rsidR="004B092B" w:rsidRPr="00357201" w:rsidRDefault="004B092B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</w:t>
      </w:r>
      <w:r w:rsidR="00CE47CE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</w:t>
      </w:r>
      <w:r w:rsidR="00D9351B">
        <w:rPr>
          <w:rFonts w:ascii="Angsana New" w:hAnsi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9351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6A7750D1" w14:textId="77777777" w:rsidR="004B092B" w:rsidRDefault="004B092B" w:rsidP="004B092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 w:firstRow="0" w:lastRow="0" w:firstColumn="0" w:lastColumn="1" w:noHBand="0" w:noVBand="0"/>
      </w:tblPr>
      <w:tblGrid>
        <w:gridCol w:w="5000"/>
        <w:gridCol w:w="2126"/>
        <w:gridCol w:w="284"/>
        <w:gridCol w:w="2126"/>
      </w:tblGrid>
      <w:tr w:rsidR="004B092B" w:rsidRPr="00F51F88" w14:paraId="343C2597" w14:textId="77777777" w:rsidTr="009D1066">
        <w:trPr>
          <w:cantSplit/>
        </w:trPr>
        <w:tc>
          <w:tcPr>
            <w:tcW w:w="5000" w:type="dxa"/>
          </w:tcPr>
          <w:p w14:paraId="7E645B75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B15892B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45FADD9B" w14:textId="77777777" w:rsidTr="009D1066">
        <w:trPr>
          <w:cantSplit/>
          <w:trHeight w:val="370"/>
        </w:trPr>
        <w:tc>
          <w:tcPr>
            <w:tcW w:w="5000" w:type="dxa"/>
          </w:tcPr>
          <w:p w14:paraId="027AEC26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C21C8F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CE80FA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36DE4D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B092B" w:rsidRPr="00E24209" w14:paraId="21AA97C5" w14:textId="77777777" w:rsidTr="009D1066">
        <w:trPr>
          <w:cantSplit/>
        </w:trPr>
        <w:tc>
          <w:tcPr>
            <w:tcW w:w="5000" w:type="dxa"/>
          </w:tcPr>
          <w:p w14:paraId="44144E89" w14:textId="77777777" w:rsidR="004B092B" w:rsidRPr="00161CAE" w:rsidRDefault="004B092B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A15C5B2" w14:textId="77777777" w:rsidR="004B092B" w:rsidRPr="00781590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81590"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 w:rsidR="004B092B" w:rsidRPr="007815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1590">
              <w:rPr>
                <w:rFonts w:ascii="Angsana New" w:hAnsi="Angsana New"/>
                <w:bCs/>
                <w:sz w:val="30"/>
                <w:szCs w:val="30"/>
              </w:rPr>
              <w:t>334</w:t>
            </w:r>
          </w:p>
        </w:tc>
        <w:tc>
          <w:tcPr>
            <w:tcW w:w="284" w:type="dxa"/>
          </w:tcPr>
          <w:p w14:paraId="104E1509" w14:textId="77777777" w:rsidR="004B092B" w:rsidRPr="00D9351B" w:rsidRDefault="004B092B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E89A5CE" w14:textId="77777777" w:rsidR="004B092B" w:rsidRPr="00781590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81590"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="004B092B" w:rsidRPr="007815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1590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AB4F88" w:rsidRPr="00E24209" w14:paraId="06139F88" w14:textId="77777777" w:rsidTr="00961784">
        <w:trPr>
          <w:cantSplit/>
        </w:trPr>
        <w:tc>
          <w:tcPr>
            <w:tcW w:w="5000" w:type="dxa"/>
          </w:tcPr>
          <w:p w14:paraId="288D226E" w14:textId="77777777" w:rsidR="00AB4F88" w:rsidRDefault="00AB4F88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496EA2D6" w14:textId="77777777" w:rsidR="00AB4F88" w:rsidRPr="00781590" w:rsidRDefault="00AB4F88" w:rsidP="0096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9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14:paraId="3469D385" w14:textId="77777777" w:rsidR="00AB4F88" w:rsidRPr="00D9351B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5AE45EBF" w14:textId="77777777" w:rsidR="00AB4F88" w:rsidRPr="00781590" w:rsidRDefault="00781590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1590">
              <w:rPr>
                <w:rFonts w:ascii="Angsana New" w:hAnsi="Angsana New"/>
                <w:bCs/>
                <w:sz w:val="30"/>
                <w:szCs w:val="30"/>
              </w:rPr>
              <w:t>39,032</w:t>
            </w:r>
          </w:p>
        </w:tc>
      </w:tr>
      <w:tr w:rsidR="00AB4F88" w:rsidRPr="00E24209" w14:paraId="7B7A0153" w14:textId="77777777" w:rsidTr="00961784">
        <w:trPr>
          <w:cantSplit/>
        </w:trPr>
        <w:tc>
          <w:tcPr>
            <w:tcW w:w="5000" w:type="dxa"/>
          </w:tcPr>
          <w:p w14:paraId="39DBC53A" w14:textId="77777777" w:rsidR="00AB4F88" w:rsidRDefault="00AB4F88" w:rsidP="00B9755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</w:t>
            </w:r>
            <w:r w:rsidR="00671A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ที่ดิน อาคารและอุปกรณ์ </w:t>
            </w:r>
            <w:r w:rsidR="00671AD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</w:t>
            </w:r>
            <w:r w:rsidR="00671A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3F2A0AFA" w14:textId="77777777" w:rsidR="00AB4F88" w:rsidRPr="00781590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81590">
              <w:rPr>
                <w:rFonts w:ascii="Angsana New" w:hAnsi="Angsana New"/>
                <w:bCs/>
                <w:sz w:val="30"/>
                <w:szCs w:val="30"/>
              </w:rPr>
              <w:t>79,399</w:t>
            </w:r>
          </w:p>
        </w:tc>
        <w:tc>
          <w:tcPr>
            <w:tcW w:w="284" w:type="dxa"/>
          </w:tcPr>
          <w:p w14:paraId="4AF3E88B" w14:textId="77777777" w:rsidR="00AB4F88" w:rsidRPr="00D9351B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0A2D0087" w14:textId="77777777" w:rsidR="00AB4F88" w:rsidRPr="00781590" w:rsidRDefault="00AB4F88" w:rsidP="0096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9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B4F88" w:rsidRPr="00E24209" w14:paraId="1B5D5BDB" w14:textId="77777777" w:rsidTr="009D1066">
        <w:trPr>
          <w:cantSplit/>
        </w:trPr>
        <w:tc>
          <w:tcPr>
            <w:tcW w:w="5000" w:type="dxa"/>
          </w:tcPr>
          <w:p w14:paraId="1291B588" w14:textId="77777777" w:rsidR="00AB4F88" w:rsidRDefault="00AB4F88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DD6ED" w14:textId="77777777" w:rsidR="00AB4F88" w:rsidRPr="00781590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90">
              <w:rPr>
                <w:rFonts w:ascii="Angsana New" w:hAnsi="Angsana New"/>
                <w:sz w:val="30"/>
                <w:szCs w:val="30"/>
              </w:rPr>
              <w:t>(</w:t>
            </w:r>
            <w:r w:rsidR="00781590" w:rsidRPr="00781590">
              <w:rPr>
                <w:rFonts w:ascii="Angsana New" w:hAnsi="Angsana New"/>
                <w:sz w:val="30"/>
                <w:szCs w:val="30"/>
              </w:rPr>
              <w:t>13</w:t>
            </w:r>
            <w:r w:rsidRPr="00781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15B4EF7" w14:textId="77777777" w:rsidR="00AB4F88" w:rsidRPr="00D9351B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6F11FC9" w14:textId="77777777" w:rsidR="00AB4F88" w:rsidRPr="00781590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90">
              <w:rPr>
                <w:rFonts w:ascii="Angsana New" w:hAnsi="Angsana New"/>
                <w:sz w:val="30"/>
                <w:szCs w:val="30"/>
              </w:rPr>
              <w:t>(</w:t>
            </w:r>
            <w:r w:rsidR="00781590" w:rsidRPr="00781590">
              <w:rPr>
                <w:rFonts w:ascii="Angsana New" w:hAnsi="Angsana New"/>
                <w:sz w:val="30"/>
                <w:szCs w:val="30"/>
              </w:rPr>
              <w:t>3</w:t>
            </w:r>
            <w:r w:rsidRPr="00781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092B" w:rsidRPr="00E24209" w14:paraId="05FD3778" w14:textId="77777777" w:rsidTr="009D1066">
        <w:trPr>
          <w:cantSplit/>
        </w:trPr>
        <w:tc>
          <w:tcPr>
            <w:tcW w:w="5000" w:type="dxa"/>
          </w:tcPr>
          <w:p w14:paraId="6799A185" w14:textId="77777777" w:rsidR="004B092B" w:rsidRPr="00161CAE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657AB" w14:textId="77777777" w:rsidR="004B092B" w:rsidRPr="00781590" w:rsidRDefault="00ED3C82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1590">
              <w:rPr>
                <w:rFonts w:ascii="Angsana New" w:hAnsi="Angsana New"/>
                <w:bCs/>
                <w:sz w:val="30"/>
                <w:szCs w:val="30"/>
              </w:rPr>
              <w:t>281</w:t>
            </w:r>
            <w:r w:rsidR="004B092B" w:rsidRPr="007815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8159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781590" w:rsidRPr="00781590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14:paraId="38EDE143" w14:textId="77777777" w:rsidR="004B092B" w:rsidRPr="00D9351B" w:rsidRDefault="004B092B" w:rsidP="009D1066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8E78C47" w14:textId="77777777" w:rsidR="004B092B" w:rsidRPr="00781590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159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81590" w:rsidRPr="00781590">
              <w:rPr>
                <w:rFonts w:ascii="Angsana New" w:hAnsi="Angsana New"/>
                <w:bCs/>
                <w:sz w:val="30"/>
                <w:szCs w:val="30"/>
              </w:rPr>
              <w:t>62,435</w:t>
            </w:r>
          </w:p>
        </w:tc>
      </w:tr>
    </w:tbl>
    <w:p w14:paraId="5E45A87F" w14:textId="77777777" w:rsidR="004B092B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15DE8EE" w14:textId="77777777" w:rsidR="00994B2D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94B2D">
        <w:rPr>
          <w:rFonts w:ascii="Angsana New" w:hAnsi="Angsana New"/>
          <w:b/>
          <w:bCs/>
          <w:sz w:val="30"/>
          <w:szCs w:val="30"/>
          <w:cs/>
        </w:rPr>
        <w:t>–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ABDAF4D" w14:textId="77777777"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14:paraId="59FB09B1" w14:textId="3762AA65" w:rsidR="00994B2D" w:rsidRPr="00357201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</w:t>
      </w:r>
      <w:r w:rsidR="00D9351B">
        <w:rPr>
          <w:rFonts w:ascii="Angsana New" w:hAnsi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9351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256</w:t>
      </w:r>
      <w:r w:rsidR="000F6AB3"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0EAFBAB9" w14:textId="77777777" w:rsidR="00994B2D" w:rsidRDefault="00994B2D" w:rsidP="00994B2D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 w:firstRow="0" w:lastRow="0" w:firstColumn="0" w:lastColumn="1" w:noHBand="0" w:noVBand="0"/>
      </w:tblPr>
      <w:tblGrid>
        <w:gridCol w:w="5000"/>
        <w:gridCol w:w="2126"/>
        <w:gridCol w:w="284"/>
        <w:gridCol w:w="2126"/>
      </w:tblGrid>
      <w:tr w:rsidR="00994B2D" w:rsidRPr="00F51F88" w14:paraId="5B25CFB3" w14:textId="77777777" w:rsidTr="003F250B">
        <w:trPr>
          <w:cantSplit/>
        </w:trPr>
        <w:tc>
          <w:tcPr>
            <w:tcW w:w="5000" w:type="dxa"/>
          </w:tcPr>
          <w:p w14:paraId="069B0282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3BBEAA8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0BDE85D8" w14:textId="77777777" w:rsidTr="003F250B">
        <w:trPr>
          <w:cantSplit/>
          <w:trHeight w:val="370"/>
        </w:trPr>
        <w:tc>
          <w:tcPr>
            <w:tcW w:w="5000" w:type="dxa"/>
          </w:tcPr>
          <w:p w14:paraId="549DE75C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C18C63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33953F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F15F37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B2D" w:rsidRPr="00E24209" w14:paraId="1F4F9D61" w14:textId="77777777" w:rsidTr="003F250B">
        <w:trPr>
          <w:cantSplit/>
        </w:trPr>
        <w:tc>
          <w:tcPr>
            <w:tcW w:w="5000" w:type="dxa"/>
          </w:tcPr>
          <w:p w14:paraId="72C1602B" w14:textId="77777777"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F93545E" w14:textId="77777777" w:rsidR="00994B2D" w:rsidRPr="0009006A" w:rsidRDefault="004E60DC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9006A">
              <w:rPr>
                <w:rFonts w:ascii="Angsana New" w:hAnsi="Angsana New"/>
                <w:bCs/>
                <w:sz w:val="30"/>
                <w:szCs w:val="30"/>
              </w:rPr>
              <w:t>1,486</w:t>
            </w:r>
            <w:r w:rsidR="00994B2D" w:rsidRPr="0009006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E2E84" w:rsidRPr="0009006A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09006A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14:paraId="52189900" w14:textId="77777777" w:rsidR="00994B2D" w:rsidRPr="00D9351B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4B282C6" w14:textId="77777777" w:rsidR="00994B2D" w:rsidRPr="00D603A7" w:rsidRDefault="004E60DC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603A7">
              <w:rPr>
                <w:rFonts w:ascii="Angsana New" w:hAnsi="Angsana New"/>
                <w:bCs/>
                <w:sz w:val="30"/>
                <w:szCs w:val="30"/>
              </w:rPr>
              <w:t>698</w:t>
            </w:r>
            <w:r w:rsidR="00994B2D" w:rsidRPr="00D603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603A7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</w:tr>
      <w:tr w:rsidR="00994B2D" w:rsidRPr="00E24209" w14:paraId="78913FD3" w14:textId="77777777" w:rsidTr="003F250B">
        <w:trPr>
          <w:cantSplit/>
        </w:trPr>
        <w:tc>
          <w:tcPr>
            <w:tcW w:w="5000" w:type="dxa"/>
          </w:tcPr>
          <w:p w14:paraId="4C555599" w14:textId="77777777"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00C1B3BD" w14:textId="77777777" w:rsidR="00994B2D" w:rsidRPr="0009006A" w:rsidRDefault="000900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9006A">
              <w:rPr>
                <w:rFonts w:ascii="Angsana New" w:hAnsi="Angsana New"/>
                <w:bCs/>
                <w:sz w:val="30"/>
                <w:szCs w:val="30"/>
              </w:rPr>
              <w:t>105,374</w:t>
            </w:r>
          </w:p>
        </w:tc>
        <w:tc>
          <w:tcPr>
            <w:tcW w:w="284" w:type="dxa"/>
          </w:tcPr>
          <w:p w14:paraId="22191561" w14:textId="77777777" w:rsidR="00994B2D" w:rsidRPr="00D9351B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3755FB2A" w14:textId="77777777" w:rsidR="00994B2D" w:rsidRPr="00D603A7" w:rsidRDefault="00D603A7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03A7">
              <w:rPr>
                <w:rFonts w:ascii="Angsana New" w:hAnsi="Angsana New"/>
                <w:bCs/>
                <w:sz w:val="30"/>
                <w:szCs w:val="30"/>
              </w:rPr>
              <w:t>24,170</w:t>
            </w:r>
          </w:p>
        </w:tc>
      </w:tr>
      <w:tr w:rsidR="00D603A7" w:rsidRPr="00E24209" w14:paraId="2FC8FB71" w14:textId="77777777" w:rsidTr="00CB6956">
        <w:trPr>
          <w:cantSplit/>
        </w:trPr>
        <w:tc>
          <w:tcPr>
            <w:tcW w:w="5000" w:type="dxa"/>
          </w:tcPr>
          <w:p w14:paraId="774A87C5" w14:textId="77777777" w:rsidR="00D603A7" w:rsidRPr="00161CAE" w:rsidRDefault="00D603A7" w:rsidP="00D603A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47962B" w14:textId="77777777" w:rsidR="00D603A7" w:rsidRPr="0009006A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06A">
              <w:rPr>
                <w:rFonts w:ascii="Angsana New" w:hAnsi="Angsana New"/>
                <w:sz w:val="30"/>
                <w:szCs w:val="30"/>
              </w:rPr>
              <w:t>(</w:t>
            </w:r>
            <w:r w:rsidR="0009006A" w:rsidRPr="0009006A">
              <w:rPr>
                <w:rFonts w:ascii="Angsana New" w:hAnsi="Angsana New"/>
                <w:sz w:val="30"/>
                <w:szCs w:val="30"/>
              </w:rPr>
              <w:t>3,196</w:t>
            </w:r>
            <w:r w:rsidRPr="000900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2589E01" w14:textId="77777777" w:rsidR="00D603A7" w:rsidRPr="00D9351B" w:rsidRDefault="00D603A7" w:rsidP="00D603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14:paraId="0CB2508D" w14:textId="77777777" w:rsidR="00D603A7" w:rsidRPr="00D603A7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(747)</w:t>
            </w:r>
          </w:p>
        </w:tc>
      </w:tr>
      <w:tr w:rsidR="00D603A7" w:rsidRPr="00E24209" w14:paraId="1354A9C6" w14:textId="77777777" w:rsidTr="00961784">
        <w:trPr>
          <w:cantSplit/>
        </w:trPr>
        <w:tc>
          <w:tcPr>
            <w:tcW w:w="5000" w:type="dxa"/>
          </w:tcPr>
          <w:p w14:paraId="4C62E173" w14:textId="77777777" w:rsidR="00D603A7" w:rsidRDefault="00D603A7" w:rsidP="00D603A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โอนที่ดินไปอสังหาริมทรัพย์เพื่อการลงทุน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6FCE3D" w14:textId="77777777" w:rsidR="00D603A7" w:rsidRPr="0009006A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06A">
              <w:rPr>
                <w:rFonts w:ascii="Angsana New" w:hAnsi="Angsana New"/>
                <w:sz w:val="30"/>
                <w:szCs w:val="30"/>
              </w:rPr>
              <w:t>(79,399)</w:t>
            </w:r>
          </w:p>
        </w:tc>
        <w:tc>
          <w:tcPr>
            <w:tcW w:w="284" w:type="dxa"/>
          </w:tcPr>
          <w:p w14:paraId="4447A0AC" w14:textId="77777777" w:rsidR="00D603A7" w:rsidRPr="00D9351B" w:rsidRDefault="00D603A7" w:rsidP="00D603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0AEBCE43" w14:textId="77777777" w:rsidR="00D603A7" w:rsidRPr="00D603A7" w:rsidRDefault="00D603A7" w:rsidP="0096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603A7" w:rsidRPr="00E24209" w14:paraId="454EDD14" w14:textId="77777777" w:rsidTr="003F250B">
        <w:trPr>
          <w:cantSplit/>
        </w:trPr>
        <w:tc>
          <w:tcPr>
            <w:tcW w:w="5000" w:type="dxa"/>
          </w:tcPr>
          <w:p w14:paraId="3201C4B5" w14:textId="77777777" w:rsidR="00D603A7" w:rsidRDefault="00D603A7" w:rsidP="00D603A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41AF1" w14:textId="77777777" w:rsidR="00D603A7" w:rsidRPr="0009006A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06A">
              <w:rPr>
                <w:rFonts w:ascii="Angsana New" w:hAnsi="Angsana New"/>
                <w:sz w:val="30"/>
                <w:szCs w:val="30"/>
              </w:rPr>
              <w:t>(</w:t>
            </w:r>
            <w:r w:rsidR="0009006A" w:rsidRPr="0009006A">
              <w:rPr>
                <w:rFonts w:ascii="Angsana New" w:hAnsi="Angsana New"/>
                <w:sz w:val="30"/>
                <w:szCs w:val="30"/>
              </w:rPr>
              <w:t>73,129</w:t>
            </w:r>
            <w:r w:rsidRPr="000900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1EA3218" w14:textId="77777777" w:rsidR="00D603A7" w:rsidRPr="00D9351B" w:rsidRDefault="00D603A7" w:rsidP="00D603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0909272" w14:textId="77777777" w:rsidR="00D603A7" w:rsidRPr="00D603A7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3A7">
              <w:rPr>
                <w:rFonts w:ascii="Angsana New" w:hAnsi="Angsana New"/>
                <w:sz w:val="30"/>
                <w:szCs w:val="30"/>
              </w:rPr>
              <w:t>(36,477)</w:t>
            </w:r>
          </w:p>
        </w:tc>
      </w:tr>
      <w:tr w:rsidR="00D603A7" w:rsidRPr="00E24209" w14:paraId="70A8F029" w14:textId="77777777" w:rsidTr="003F250B">
        <w:trPr>
          <w:cantSplit/>
        </w:trPr>
        <w:tc>
          <w:tcPr>
            <w:tcW w:w="5000" w:type="dxa"/>
          </w:tcPr>
          <w:p w14:paraId="7D8434E9" w14:textId="77777777" w:rsidR="00D603A7" w:rsidRPr="00161CAE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EC27C" w14:textId="77777777" w:rsidR="00D603A7" w:rsidRPr="0009006A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006A">
              <w:rPr>
                <w:rFonts w:ascii="Angsana New" w:hAnsi="Angsana New"/>
                <w:bCs/>
                <w:sz w:val="30"/>
                <w:szCs w:val="30"/>
              </w:rPr>
              <w:t>1,4</w:t>
            </w:r>
            <w:r w:rsidR="0009006A" w:rsidRPr="0009006A">
              <w:rPr>
                <w:rFonts w:ascii="Angsana New" w:hAnsi="Angsana New"/>
                <w:bCs/>
                <w:sz w:val="30"/>
                <w:szCs w:val="30"/>
              </w:rPr>
              <w:t>36,486</w:t>
            </w:r>
          </w:p>
        </w:tc>
        <w:tc>
          <w:tcPr>
            <w:tcW w:w="284" w:type="dxa"/>
          </w:tcPr>
          <w:p w14:paraId="09A7E1FF" w14:textId="77777777" w:rsidR="00D603A7" w:rsidRPr="00D9351B" w:rsidRDefault="00D603A7" w:rsidP="00D603A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895AA0A" w14:textId="77777777" w:rsidR="00D603A7" w:rsidRPr="00D603A7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03A7">
              <w:rPr>
                <w:rFonts w:ascii="Angsana New" w:hAnsi="Angsana New"/>
                <w:bCs/>
                <w:sz w:val="30"/>
                <w:szCs w:val="30"/>
              </w:rPr>
              <w:t>685,206</w:t>
            </w:r>
          </w:p>
        </w:tc>
      </w:tr>
    </w:tbl>
    <w:p w14:paraId="1C124D62" w14:textId="77777777"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2F5F14" w14:textId="77777777"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5F37C5" w14:textId="77777777"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EB2834" w14:textId="77777777" w:rsidR="00C02141" w:rsidRDefault="00C02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872301A" w14:textId="77777777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FAC2DC9" w14:textId="77777777"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134"/>
        <w:gridCol w:w="284"/>
        <w:gridCol w:w="1134"/>
        <w:gridCol w:w="283"/>
        <w:gridCol w:w="1134"/>
        <w:gridCol w:w="284"/>
        <w:gridCol w:w="1219"/>
      </w:tblGrid>
      <w:tr w:rsidR="00CF12B5" w:rsidRPr="004F07C8" w14:paraId="5CAFEC0B" w14:textId="77777777" w:rsidTr="00C531A4">
        <w:trPr>
          <w:cantSplit/>
        </w:trPr>
        <w:tc>
          <w:tcPr>
            <w:tcW w:w="4149" w:type="dxa"/>
          </w:tcPr>
          <w:p w14:paraId="6B6557C7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14:paraId="29E54C61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09BF684A" w14:textId="77777777" w:rsidTr="00C531A4">
        <w:trPr>
          <w:cantSplit/>
        </w:trPr>
        <w:tc>
          <w:tcPr>
            <w:tcW w:w="4149" w:type="dxa"/>
          </w:tcPr>
          <w:p w14:paraId="63FF54C9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648759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CA9437E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8EEA4D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351B" w:rsidRPr="00F51F88" w14:paraId="404BE6ED" w14:textId="77777777" w:rsidTr="00C531A4">
        <w:trPr>
          <w:cantSplit/>
        </w:trPr>
        <w:tc>
          <w:tcPr>
            <w:tcW w:w="4149" w:type="dxa"/>
          </w:tcPr>
          <w:p w14:paraId="0F1089F8" w14:textId="77777777" w:rsidR="00D9351B" w:rsidRPr="00F51F88" w:rsidRDefault="00D9351B" w:rsidP="00D935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89B395" w14:textId="77777777" w:rsidR="00D9351B" w:rsidRPr="00E24209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5BB0F5B" w14:textId="77777777" w:rsidR="00D9351B" w:rsidRPr="00D413D6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48E0B1" w14:textId="77777777" w:rsidR="00D9351B" w:rsidRPr="00E24209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AE0967B" w14:textId="77777777" w:rsidR="00D9351B" w:rsidRPr="00D413D6" w:rsidRDefault="00D9351B" w:rsidP="00D9351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F9BEA8" w14:textId="77777777" w:rsidR="00D9351B" w:rsidRPr="00E24209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C1401EF" w14:textId="77777777" w:rsidR="00D9351B" w:rsidRPr="00D413D6" w:rsidRDefault="00D9351B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69AEB91" w14:textId="77777777" w:rsidR="00D9351B" w:rsidRPr="00E24209" w:rsidRDefault="0066537D" w:rsidP="00D9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9351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F12B5" w:rsidRPr="00E24209" w14:paraId="21386C43" w14:textId="77777777" w:rsidTr="00C531A4">
        <w:trPr>
          <w:cantSplit/>
        </w:trPr>
        <w:tc>
          <w:tcPr>
            <w:tcW w:w="4149" w:type="dxa"/>
          </w:tcPr>
          <w:p w14:paraId="3AE6F65A" w14:textId="77777777"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B5E2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99F7B1D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42E378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F1D6DED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0EF631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4076827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B337C68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E60DC" w:rsidRPr="00E24209" w14:paraId="272B5BDB" w14:textId="77777777" w:rsidTr="00C531A4">
        <w:trPr>
          <w:cantSplit/>
        </w:trPr>
        <w:tc>
          <w:tcPr>
            <w:tcW w:w="4149" w:type="dxa"/>
          </w:tcPr>
          <w:p w14:paraId="0C9E0EF3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26B03421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4,474</w:t>
            </w:r>
          </w:p>
        </w:tc>
        <w:tc>
          <w:tcPr>
            <w:tcW w:w="284" w:type="dxa"/>
          </w:tcPr>
          <w:p w14:paraId="50CCA423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5C1BDDC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3" w:type="dxa"/>
          </w:tcPr>
          <w:p w14:paraId="049D9763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2CC56B1C" w14:textId="77777777" w:rsidR="004E60DC" w:rsidRPr="00EE21E4" w:rsidRDefault="00EE21E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69,847</w:t>
            </w:r>
          </w:p>
        </w:tc>
        <w:tc>
          <w:tcPr>
            <w:tcW w:w="284" w:type="dxa"/>
          </w:tcPr>
          <w:p w14:paraId="2CAAE937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3C1A6DE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29,480</w:t>
            </w:r>
          </w:p>
        </w:tc>
      </w:tr>
      <w:tr w:rsidR="004E60DC" w:rsidRPr="00E24209" w14:paraId="60E10B8A" w14:textId="77777777" w:rsidTr="00C531A4">
        <w:trPr>
          <w:cantSplit/>
        </w:trPr>
        <w:tc>
          <w:tcPr>
            <w:tcW w:w="4149" w:type="dxa"/>
          </w:tcPr>
          <w:p w14:paraId="456FA5CB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14:paraId="6738304A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415,302</w:t>
            </w:r>
          </w:p>
        </w:tc>
        <w:tc>
          <w:tcPr>
            <w:tcW w:w="284" w:type="dxa"/>
          </w:tcPr>
          <w:p w14:paraId="71A17506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A1367D5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333,638</w:t>
            </w:r>
          </w:p>
        </w:tc>
        <w:tc>
          <w:tcPr>
            <w:tcW w:w="283" w:type="dxa"/>
          </w:tcPr>
          <w:p w14:paraId="35832B93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42B6E0A" w14:textId="77777777" w:rsidR="004E60DC" w:rsidRPr="00EE21E4" w:rsidRDefault="00EE21E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224,166</w:t>
            </w:r>
          </w:p>
        </w:tc>
        <w:tc>
          <w:tcPr>
            <w:tcW w:w="284" w:type="dxa"/>
          </w:tcPr>
          <w:p w14:paraId="11291BA0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7115801F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169,547</w:t>
            </w:r>
          </w:p>
        </w:tc>
      </w:tr>
      <w:tr w:rsidR="004E60DC" w:rsidRPr="00E24209" w14:paraId="0340214B" w14:textId="77777777" w:rsidTr="00C531A4">
        <w:trPr>
          <w:cantSplit/>
        </w:trPr>
        <w:tc>
          <w:tcPr>
            <w:tcW w:w="4149" w:type="dxa"/>
          </w:tcPr>
          <w:p w14:paraId="348484BA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E49402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419,776</w:t>
            </w:r>
          </w:p>
        </w:tc>
        <w:tc>
          <w:tcPr>
            <w:tcW w:w="284" w:type="dxa"/>
          </w:tcPr>
          <w:p w14:paraId="0E0EF2A9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800061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336,696</w:t>
            </w:r>
          </w:p>
        </w:tc>
        <w:tc>
          <w:tcPr>
            <w:tcW w:w="283" w:type="dxa"/>
          </w:tcPr>
          <w:p w14:paraId="3F9B71EA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6DEE68" w14:textId="77777777" w:rsidR="004E60DC" w:rsidRPr="00EE21E4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E21E4" w:rsidRPr="00EE21E4">
              <w:rPr>
                <w:rFonts w:ascii="Angsana New" w:hAnsi="Angsana New"/>
                <w:bCs/>
                <w:sz w:val="30"/>
                <w:szCs w:val="30"/>
              </w:rPr>
              <w:t>94,013</w:t>
            </w:r>
          </w:p>
        </w:tc>
        <w:tc>
          <w:tcPr>
            <w:tcW w:w="284" w:type="dxa"/>
          </w:tcPr>
          <w:p w14:paraId="195FE1CD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E663D08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199,027</w:t>
            </w:r>
          </w:p>
        </w:tc>
      </w:tr>
      <w:tr w:rsidR="004E60DC" w:rsidRPr="00E24209" w14:paraId="665A1C4F" w14:textId="77777777" w:rsidTr="00C531A4">
        <w:trPr>
          <w:cantSplit/>
        </w:trPr>
        <w:tc>
          <w:tcPr>
            <w:tcW w:w="4149" w:type="dxa"/>
          </w:tcPr>
          <w:p w14:paraId="4E49F55D" w14:textId="77777777" w:rsidR="004E60DC" w:rsidRPr="00736CC1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56D6B2" w14:textId="77777777" w:rsidR="004E60DC" w:rsidRPr="00D20F4C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70FFA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ACD532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B9DCF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61BBFA" w14:textId="77777777" w:rsidR="004E60DC" w:rsidRPr="00EE21E4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56559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EBDE72A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E60DC" w:rsidRPr="00E24209" w14:paraId="4B701A3F" w14:textId="77777777" w:rsidTr="00C531A4">
        <w:trPr>
          <w:cantSplit/>
        </w:trPr>
        <w:tc>
          <w:tcPr>
            <w:tcW w:w="4149" w:type="dxa"/>
          </w:tcPr>
          <w:p w14:paraId="29FCEBAD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6EA11AE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10,346</w:t>
            </w:r>
          </w:p>
        </w:tc>
        <w:tc>
          <w:tcPr>
            <w:tcW w:w="284" w:type="dxa"/>
          </w:tcPr>
          <w:p w14:paraId="3CB52524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C5EA342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3" w:type="dxa"/>
          </w:tcPr>
          <w:p w14:paraId="25A9D1E7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E643DC" w14:textId="77777777" w:rsidR="004E60DC" w:rsidRPr="00EE21E4" w:rsidRDefault="00EE21E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  <w:tc>
          <w:tcPr>
            <w:tcW w:w="284" w:type="dxa"/>
          </w:tcPr>
          <w:p w14:paraId="62C650EC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6D1B4D44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1,320</w:t>
            </w:r>
          </w:p>
        </w:tc>
      </w:tr>
      <w:tr w:rsidR="004E60DC" w:rsidRPr="00E24209" w14:paraId="6A046731" w14:textId="77777777" w:rsidTr="00C531A4">
        <w:trPr>
          <w:cantSplit/>
        </w:trPr>
        <w:tc>
          <w:tcPr>
            <w:tcW w:w="4149" w:type="dxa"/>
          </w:tcPr>
          <w:p w14:paraId="26ABB622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134" w:type="dxa"/>
            <w:shd w:val="clear" w:color="auto" w:fill="auto"/>
          </w:tcPr>
          <w:p w14:paraId="247708A0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57,786</w:t>
            </w:r>
          </w:p>
        </w:tc>
        <w:tc>
          <w:tcPr>
            <w:tcW w:w="284" w:type="dxa"/>
          </w:tcPr>
          <w:p w14:paraId="0592A68A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660BA963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38,154</w:t>
            </w:r>
          </w:p>
        </w:tc>
        <w:tc>
          <w:tcPr>
            <w:tcW w:w="283" w:type="dxa"/>
          </w:tcPr>
          <w:p w14:paraId="686E3013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637456E" w14:textId="77777777" w:rsidR="004E60DC" w:rsidRPr="00EE21E4" w:rsidRDefault="00EE21E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33,097</w:t>
            </w:r>
          </w:p>
        </w:tc>
        <w:tc>
          <w:tcPr>
            <w:tcW w:w="284" w:type="dxa"/>
          </w:tcPr>
          <w:p w14:paraId="716F88D1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5EE09D6E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26,186</w:t>
            </w:r>
          </w:p>
        </w:tc>
      </w:tr>
      <w:tr w:rsidR="004E60DC" w:rsidRPr="00E24209" w14:paraId="00C6FA6C" w14:textId="77777777" w:rsidTr="00C531A4">
        <w:trPr>
          <w:cantSplit/>
        </w:trPr>
        <w:tc>
          <w:tcPr>
            <w:tcW w:w="4149" w:type="dxa"/>
          </w:tcPr>
          <w:p w14:paraId="45F7A1A9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4801A896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40,787</w:t>
            </w:r>
          </w:p>
        </w:tc>
        <w:tc>
          <w:tcPr>
            <w:tcW w:w="284" w:type="dxa"/>
          </w:tcPr>
          <w:p w14:paraId="02AD5451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4E886863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41,184</w:t>
            </w:r>
          </w:p>
        </w:tc>
        <w:tc>
          <w:tcPr>
            <w:tcW w:w="283" w:type="dxa"/>
          </w:tcPr>
          <w:p w14:paraId="62198A50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8DC0292" w14:textId="77777777" w:rsidR="004E60DC" w:rsidRPr="00EE21E4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E21E4" w:rsidRPr="00EE21E4">
              <w:rPr>
                <w:rFonts w:ascii="Angsana New" w:hAnsi="Angsana New"/>
                <w:bCs/>
                <w:sz w:val="30"/>
                <w:szCs w:val="30"/>
              </w:rPr>
              <w:t>1,812</w:t>
            </w:r>
          </w:p>
        </w:tc>
        <w:tc>
          <w:tcPr>
            <w:tcW w:w="284" w:type="dxa"/>
          </w:tcPr>
          <w:p w14:paraId="7B5B56E7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A21E123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34,299</w:t>
            </w:r>
          </w:p>
        </w:tc>
      </w:tr>
      <w:tr w:rsidR="004E60DC" w:rsidRPr="00E24209" w14:paraId="20E06280" w14:textId="77777777" w:rsidTr="00C531A4">
        <w:trPr>
          <w:cantSplit/>
        </w:trPr>
        <w:tc>
          <w:tcPr>
            <w:tcW w:w="4149" w:type="dxa"/>
          </w:tcPr>
          <w:p w14:paraId="6C81BAB4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47E47172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22,645</w:t>
            </w:r>
          </w:p>
        </w:tc>
        <w:tc>
          <w:tcPr>
            <w:tcW w:w="284" w:type="dxa"/>
          </w:tcPr>
          <w:p w14:paraId="21E0F091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4D79AF76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27,163</w:t>
            </w:r>
          </w:p>
        </w:tc>
        <w:tc>
          <w:tcPr>
            <w:tcW w:w="283" w:type="dxa"/>
          </w:tcPr>
          <w:p w14:paraId="504D11F7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7B7113D" w14:textId="77777777" w:rsidR="004E60DC" w:rsidRPr="00EE21E4" w:rsidRDefault="00EE21E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7,384</w:t>
            </w:r>
          </w:p>
        </w:tc>
        <w:tc>
          <w:tcPr>
            <w:tcW w:w="284" w:type="dxa"/>
          </w:tcPr>
          <w:p w14:paraId="051D2934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4AC273C6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11,234</w:t>
            </w:r>
          </w:p>
        </w:tc>
      </w:tr>
      <w:tr w:rsidR="004E60DC" w:rsidRPr="00E24209" w14:paraId="4C1121FA" w14:textId="77777777" w:rsidTr="00C531A4">
        <w:trPr>
          <w:cantSplit/>
        </w:trPr>
        <w:tc>
          <w:tcPr>
            <w:tcW w:w="4149" w:type="dxa"/>
          </w:tcPr>
          <w:p w14:paraId="5B2F8DBB" w14:textId="77777777" w:rsidR="004E60DC" w:rsidRPr="00947518" w:rsidRDefault="004E60DC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5D38D7" w14:textId="77777777" w:rsidR="004E60DC" w:rsidRPr="00D20F4C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D20F4C" w:rsidRPr="00D20F4C">
              <w:rPr>
                <w:rFonts w:ascii="Angsana New" w:hAnsi="Angsana New"/>
                <w:bCs/>
                <w:sz w:val="30"/>
                <w:szCs w:val="30"/>
              </w:rPr>
              <w:t>,920</w:t>
            </w:r>
          </w:p>
        </w:tc>
        <w:tc>
          <w:tcPr>
            <w:tcW w:w="284" w:type="dxa"/>
          </w:tcPr>
          <w:p w14:paraId="755A7E3F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AA378A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8,775</w:t>
            </w:r>
          </w:p>
        </w:tc>
        <w:tc>
          <w:tcPr>
            <w:tcW w:w="283" w:type="dxa"/>
          </w:tcPr>
          <w:p w14:paraId="3C217E54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F82425" w14:textId="77777777" w:rsidR="004E60DC" w:rsidRPr="00EE21E4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EE21E4" w:rsidRPr="00EE21E4">
              <w:rPr>
                <w:rFonts w:ascii="Angsana New" w:hAnsi="Angsana New"/>
                <w:bCs/>
                <w:sz w:val="30"/>
                <w:szCs w:val="30"/>
              </w:rPr>
              <w:t>833</w:t>
            </w:r>
          </w:p>
        </w:tc>
        <w:tc>
          <w:tcPr>
            <w:tcW w:w="284" w:type="dxa"/>
          </w:tcPr>
          <w:p w14:paraId="298F9229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3E6E5F9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</w:tr>
      <w:tr w:rsidR="004E60DC" w:rsidRPr="00E24209" w14:paraId="12A54415" w14:textId="77777777" w:rsidTr="00C531A4">
        <w:trPr>
          <w:cantSplit/>
        </w:trPr>
        <w:tc>
          <w:tcPr>
            <w:tcW w:w="4149" w:type="dxa"/>
          </w:tcPr>
          <w:p w14:paraId="48514737" w14:textId="77777777" w:rsidR="004E60DC" w:rsidRPr="00947518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E930" w14:textId="77777777" w:rsidR="004E60DC" w:rsidRPr="00D20F4C" w:rsidRDefault="00C84CD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20F4C" w:rsidRPr="00D20F4C">
              <w:rPr>
                <w:rFonts w:ascii="Angsana New" w:hAnsi="Angsana New"/>
                <w:bCs/>
                <w:sz w:val="30"/>
                <w:szCs w:val="30"/>
              </w:rPr>
              <w:t>41,484</w:t>
            </w:r>
          </w:p>
        </w:tc>
        <w:tc>
          <w:tcPr>
            <w:tcW w:w="284" w:type="dxa"/>
          </w:tcPr>
          <w:p w14:paraId="566FB8F8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17D68A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  <w:r w:rsidRP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934</w:t>
            </w:r>
          </w:p>
        </w:tc>
        <w:tc>
          <w:tcPr>
            <w:tcW w:w="283" w:type="dxa"/>
          </w:tcPr>
          <w:p w14:paraId="088E3AD0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72E666" w14:textId="77777777" w:rsidR="004E60DC" w:rsidRPr="00EE21E4" w:rsidRDefault="00E6045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EE21E4" w:rsidRPr="00EE21E4">
              <w:rPr>
                <w:rFonts w:ascii="Angsana New" w:hAnsi="Angsana New"/>
                <w:bCs/>
                <w:sz w:val="30"/>
                <w:szCs w:val="30"/>
              </w:rPr>
              <w:t>9,029</w:t>
            </w:r>
          </w:p>
        </w:tc>
        <w:tc>
          <w:tcPr>
            <w:tcW w:w="284" w:type="dxa"/>
          </w:tcPr>
          <w:p w14:paraId="79FDB0AA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46F7341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78,039</w:t>
            </w:r>
          </w:p>
        </w:tc>
      </w:tr>
      <w:tr w:rsidR="004E60DC" w:rsidRPr="00E24209" w14:paraId="64B52BF9" w14:textId="77777777" w:rsidTr="00C531A4">
        <w:trPr>
          <w:cantSplit/>
        </w:trPr>
        <w:tc>
          <w:tcPr>
            <w:tcW w:w="4149" w:type="dxa"/>
          </w:tcPr>
          <w:p w14:paraId="69318755" w14:textId="77777777" w:rsidR="004E60DC" w:rsidRPr="00947518" w:rsidRDefault="004E60D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1C071" w14:textId="77777777" w:rsidR="004E60DC" w:rsidRPr="00D20F4C" w:rsidRDefault="00D20F4C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561,260</w:t>
            </w:r>
          </w:p>
        </w:tc>
        <w:tc>
          <w:tcPr>
            <w:tcW w:w="284" w:type="dxa"/>
          </w:tcPr>
          <w:p w14:paraId="25E06C7E" w14:textId="77777777" w:rsidR="004E60DC" w:rsidRPr="00F0151D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AEF584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464,630</w:t>
            </w:r>
          </w:p>
        </w:tc>
        <w:tc>
          <w:tcPr>
            <w:tcW w:w="283" w:type="dxa"/>
          </w:tcPr>
          <w:p w14:paraId="2C0D9754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734B35" w14:textId="77777777" w:rsidR="004E60DC" w:rsidRPr="00EE21E4" w:rsidRDefault="00E6045B" w:rsidP="0058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E21E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E21E4" w:rsidRPr="00EE21E4">
              <w:rPr>
                <w:rFonts w:ascii="Angsana New" w:hAnsi="Angsana New"/>
                <w:bCs/>
                <w:sz w:val="30"/>
                <w:szCs w:val="30"/>
              </w:rPr>
              <w:t>73,042</w:t>
            </w:r>
          </w:p>
        </w:tc>
        <w:tc>
          <w:tcPr>
            <w:tcW w:w="284" w:type="dxa"/>
          </w:tcPr>
          <w:p w14:paraId="0218F3FE" w14:textId="77777777" w:rsidR="004E60DC" w:rsidRPr="00DF2164" w:rsidRDefault="004E60DC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255128B" w14:textId="77777777" w:rsidR="004E60DC" w:rsidRPr="005B1188" w:rsidRDefault="004E60DC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277,066</w:t>
            </w:r>
          </w:p>
        </w:tc>
      </w:tr>
    </w:tbl>
    <w:p w14:paraId="1564D942" w14:textId="77777777" w:rsidR="00CF33C3" w:rsidRDefault="00CF33C3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8EF7EBC" w14:textId="31ADB41C" w:rsidR="00697329" w:rsidRPr="006178D6" w:rsidRDefault="0066537D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 w:hint="cs"/>
          <w:b/>
          <w:bCs/>
          <w:sz w:val="30"/>
          <w:szCs w:val="30"/>
        </w:rPr>
        <w:t>12.</w:t>
      </w:r>
      <w:r w:rsidR="00697329" w:rsidRPr="003D20A1">
        <w:rPr>
          <w:rFonts w:ascii="Angsana New" w:hAnsi="Angsana New"/>
          <w:b/>
          <w:bCs/>
          <w:sz w:val="30"/>
          <w:szCs w:val="30"/>
        </w:rPr>
        <w:tab/>
      </w:r>
      <w:r w:rsidR="006973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D21B31">
        <w:rPr>
          <w:rFonts w:ascii="Angsana New" w:hAnsi="Angsana New"/>
          <w:b/>
          <w:bCs/>
          <w:sz w:val="30"/>
          <w:szCs w:val="30"/>
        </w:rPr>
        <w:t xml:space="preserve"> </w:t>
      </w:r>
      <w:r w:rsidR="00D21B31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</w:p>
    <w:p w14:paraId="76DDD041" w14:textId="77777777"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B287CC" w14:textId="3F0B1C6F" w:rsidR="00DC1EA2" w:rsidRDefault="00DC1EA2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C1EA2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14:paraId="6D793AB6" w14:textId="77777777" w:rsidR="00DC1EA2" w:rsidRPr="00DC1EA2" w:rsidRDefault="00DC1EA2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368B4546" w14:textId="1661B03B" w:rsidR="00697329" w:rsidRPr="00694366" w:rsidRDefault="00D265D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9351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 w:rsidR="00697329"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 w:rsidR="00697329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="00E815D6">
        <w:rPr>
          <w:rFonts w:ascii="Angsana New" w:hAnsi="Angsana New" w:hint="cs"/>
          <w:sz w:val="30"/>
          <w:szCs w:val="30"/>
          <w:cs/>
        </w:rPr>
        <w:t>มีรายละเอียด</w:t>
      </w:r>
      <w:r w:rsidR="00697329" w:rsidRPr="00694366">
        <w:rPr>
          <w:rFonts w:ascii="Angsana New" w:hAnsi="Angsana New" w:hint="cs"/>
          <w:sz w:val="30"/>
          <w:szCs w:val="30"/>
          <w:cs/>
        </w:rPr>
        <w:t>ดัง</w:t>
      </w:r>
      <w:r w:rsidR="00E815D6">
        <w:rPr>
          <w:rFonts w:ascii="Angsana New" w:hAnsi="Angsana New" w:hint="cs"/>
          <w:sz w:val="30"/>
          <w:szCs w:val="30"/>
          <w:cs/>
        </w:rPr>
        <w:t>ต่อไป</w:t>
      </w:r>
      <w:r w:rsidR="00697329" w:rsidRPr="00694366">
        <w:rPr>
          <w:rFonts w:ascii="Angsana New" w:hAnsi="Angsana New" w:hint="cs"/>
          <w:sz w:val="30"/>
          <w:szCs w:val="30"/>
          <w:cs/>
        </w:rPr>
        <w:t>นี้</w:t>
      </w:r>
    </w:p>
    <w:p w14:paraId="17ED6B6B" w14:textId="77777777"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 w:firstRow="1" w:lastRow="1" w:firstColumn="1" w:lastColumn="1" w:noHBand="0" w:noVBand="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14:paraId="01EFCEBB" w14:textId="77777777" w:rsidTr="00482755">
        <w:tc>
          <w:tcPr>
            <w:tcW w:w="3936" w:type="dxa"/>
          </w:tcPr>
          <w:p w14:paraId="0A3EAB4F" w14:textId="77777777"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213EBB76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7EAA5576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79D8787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14:paraId="21652308" w14:textId="77777777"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FFDAD58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14:paraId="53249C01" w14:textId="77777777" w:rsidTr="00482755">
        <w:tc>
          <w:tcPr>
            <w:tcW w:w="3936" w:type="dxa"/>
          </w:tcPr>
          <w:p w14:paraId="67DA9387" w14:textId="77777777"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75A99B5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14:paraId="79C7824D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5DEC419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14:paraId="7E15E44C" w14:textId="77777777"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8E42322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14:paraId="52E14B09" w14:textId="77777777" w:rsidTr="00482755">
        <w:tc>
          <w:tcPr>
            <w:tcW w:w="3936" w:type="dxa"/>
          </w:tcPr>
          <w:p w14:paraId="3E81A53C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EACC498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4FEADE0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96115C3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6C8C93D5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81042D8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14:paraId="35A49783" w14:textId="77777777" w:rsidTr="00482755">
        <w:tc>
          <w:tcPr>
            <w:tcW w:w="3936" w:type="dxa"/>
          </w:tcPr>
          <w:p w14:paraId="280867B2" w14:textId="77777777"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14:paraId="657EDFD1" w14:textId="77777777" w:rsidR="00697329" w:rsidRPr="003C023A" w:rsidRDefault="0066537D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2,768</w:t>
            </w:r>
            <w:r w:rsidR="0069732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030</w:t>
            </w:r>
            <w:r w:rsidR="0069732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4F5D520E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14:paraId="4A21C9F6" w14:textId="77777777"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14:paraId="0D4DCB45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14:paraId="7C7BD4EE" w14:textId="77777777"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14:paraId="7D96BE6C" w14:textId="77777777" w:rsidTr="00482755">
        <w:tc>
          <w:tcPr>
            <w:tcW w:w="3936" w:type="dxa"/>
          </w:tcPr>
          <w:p w14:paraId="0655498C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14:paraId="10F321E1" w14:textId="77777777"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A677A0C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14:paraId="4EC1F8DF" w14:textId="77777777"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02756D0A" w14:textId="77777777"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14:paraId="6DE4CCEE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14:paraId="65C7B448" w14:textId="77777777" w:rsidTr="00482755">
        <w:tc>
          <w:tcPr>
            <w:tcW w:w="3936" w:type="dxa"/>
          </w:tcPr>
          <w:p w14:paraId="1B141EA9" w14:textId="77777777"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14:paraId="6DE902BF" w14:textId="77777777" w:rsidR="00D108A9" w:rsidRPr="003C023A" w:rsidRDefault="0066537D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2,768</w:t>
            </w:r>
            <w:r w:rsidR="00D108A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030</w:t>
            </w:r>
            <w:r w:rsidR="00D108A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1F1B52EC" w14:textId="77777777"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14:paraId="7648F32F" w14:textId="77777777"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7A64EE7" w14:textId="77777777"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14:paraId="722DE56E" w14:textId="77777777"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14:paraId="1AF09035" w14:textId="77777777" w:rsidR="00D9351B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A5E5E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เงินปันผลจ่าย</w:t>
      </w:r>
    </w:p>
    <w:p w14:paraId="19D90478" w14:textId="77777777" w:rsidR="00D9351B" w:rsidRPr="00DA5E5E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358D2073" w14:textId="77777777" w:rsidR="00D9351B" w:rsidRDefault="00D9351B" w:rsidP="00D9351B">
      <w:pPr>
        <w:pStyle w:val="NoSpacing"/>
        <w:jc w:val="both"/>
        <w:rPr>
          <w:rFonts w:ascii="Angsana New" w:hAnsi="Angsana New"/>
          <w:szCs w:val="30"/>
        </w:rPr>
      </w:pPr>
      <w:r w:rsidRPr="00E67D1A">
        <w:rPr>
          <w:rFonts w:ascii="Angsana New" w:hAnsi="Angsana New"/>
          <w:szCs w:val="30"/>
          <w:cs/>
        </w:rPr>
        <w:t>ในที่ประชุม</w:t>
      </w:r>
      <w:r w:rsidRPr="00E67D1A">
        <w:rPr>
          <w:rFonts w:ascii="Angsana New" w:hAnsi="Angsana New" w:hint="cs"/>
          <w:szCs w:val="30"/>
          <w:cs/>
        </w:rPr>
        <w:t xml:space="preserve">สามัญผู้ถือหุ้นประจำปี </w:t>
      </w:r>
      <w:r w:rsidR="0066537D" w:rsidRPr="0066537D">
        <w:rPr>
          <w:rFonts w:ascii="Angsana New" w:hAnsi="Angsana New" w:hint="cs"/>
          <w:szCs w:val="30"/>
        </w:rPr>
        <w:t>2565</w:t>
      </w:r>
      <w:r w:rsidRPr="00E67D1A">
        <w:rPr>
          <w:rFonts w:ascii="Angsana New" w:hAnsi="Angsana New" w:hint="cs"/>
          <w:szCs w:val="30"/>
          <w:cs/>
        </w:rPr>
        <w:t xml:space="preserve"> เมื่อวันที่ </w:t>
      </w:r>
      <w:r w:rsidR="0066537D" w:rsidRPr="0066537D">
        <w:rPr>
          <w:rFonts w:ascii="Angsana New" w:hAnsi="Angsana New" w:hint="cs"/>
          <w:szCs w:val="30"/>
        </w:rPr>
        <w:t>28</w:t>
      </w:r>
      <w:r w:rsidRPr="00E67D1A">
        <w:rPr>
          <w:rFonts w:ascii="Angsana New" w:hAnsi="Angsana New" w:hint="cs"/>
          <w:szCs w:val="30"/>
          <w:cs/>
        </w:rPr>
        <w:t xml:space="preserve"> เมษายน </w:t>
      </w:r>
      <w:r w:rsidR="0066537D" w:rsidRPr="0066537D">
        <w:rPr>
          <w:rFonts w:ascii="Angsana New" w:hAnsi="Angsana New"/>
          <w:szCs w:val="30"/>
        </w:rPr>
        <w:t>256</w:t>
      </w:r>
      <w:r w:rsidR="0066537D" w:rsidRPr="0066537D">
        <w:rPr>
          <w:rFonts w:ascii="Angsana New" w:hAnsi="Angsana New" w:hint="cs"/>
          <w:szCs w:val="30"/>
        </w:rPr>
        <w:t>5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ผู้ถือหุ้น</w:t>
      </w:r>
      <w:r w:rsidRPr="00E67D1A">
        <w:rPr>
          <w:rFonts w:ascii="Angsana New" w:hAnsi="Angsana New"/>
          <w:szCs w:val="30"/>
          <w:cs/>
        </w:rPr>
        <w:t>ได้มีมติ</w:t>
      </w:r>
      <w:r w:rsidRPr="00E67D1A">
        <w:rPr>
          <w:rFonts w:ascii="Angsana New" w:hAnsi="Angsana New" w:hint="cs"/>
          <w:szCs w:val="30"/>
          <w:cs/>
        </w:rPr>
        <w:t>อนุมัติ</w:t>
      </w:r>
      <w:r w:rsidRPr="00E67D1A">
        <w:rPr>
          <w:rFonts w:ascii="Angsana New" w:hAnsi="Angsana New"/>
          <w:szCs w:val="30"/>
          <w:cs/>
        </w:rPr>
        <w:t xml:space="preserve">จ่ายเงินปันผลประจำปี </w:t>
      </w:r>
      <w:r w:rsidR="0066537D" w:rsidRPr="0066537D">
        <w:rPr>
          <w:rFonts w:ascii="Angsana New" w:hAnsi="Angsana New"/>
          <w:szCs w:val="30"/>
        </w:rPr>
        <w:t>256</w:t>
      </w:r>
      <w:r w:rsidR="0066537D" w:rsidRPr="0066537D">
        <w:rPr>
          <w:rFonts w:ascii="Angsana New" w:hAnsi="Angsana New" w:hint="cs"/>
          <w:szCs w:val="30"/>
        </w:rPr>
        <w:t>4</w:t>
      </w:r>
      <w:r w:rsidRPr="00E67D1A">
        <w:rPr>
          <w:rFonts w:ascii="Angsana New" w:hAnsi="Angsana New"/>
          <w:szCs w:val="30"/>
          <w:cs/>
        </w:rPr>
        <w:t xml:space="preserve"> ในอัตรา</w:t>
      </w:r>
      <w:r w:rsidRPr="00E67D1A">
        <w:rPr>
          <w:rFonts w:ascii="Angsana New" w:hAnsi="Angsana New" w:hint="cs"/>
          <w:szCs w:val="30"/>
          <w:cs/>
        </w:rPr>
        <w:t>หุ้นละ</w:t>
      </w:r>
      <w:r w:rsidRPr="00E67D1A">
        <w:rPr>
          <w:rFonts w:ascii="Angsana New" w:hAnsi="Angsana New"/>
          <w:szCs w:val="30"/>
          <w:cs/>
        </w:rPr>
        <w:t xml:space="preserve"> </w:t>
      </w:r>
      <w:r w:rsidR="0066537D" w:rsidRPr="0066537D">
        <w:rPr>
          <w:rFonts w:ascii="Angsana New" w:hAnsi="Angsana New"/>
          <w:szCs w:val="30"/>
        </w:rPr>
        <w:t>0.0</w:t>
      </w:r>
      <w:r w:rsidR="0066537D" w:rsidRPr="0066537D">
        <w:rPr>
          <w:rFonts w:ascii="Angsana New" w:hAnsi="Angsana New" w:hint="cs"/>
          <w:szCs w:val="30"/>
        </w:rPr>
        <w:t>13</w:t>
      </w:r>
      <w:r w:rsidRPr="00E67D1A">
        <w:rPr>
          <w:rFonts w:ascii="Angsana New" w:hAnsi="Angsana New"/>
          <w:szCs w:val="30"/>
          <w:cs/>
        </w:rPr>
        <w:t xml:space="preserve"> 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E67D1A">
        <w:rPr>
          <w:rFonts w:ascii="Angsana New" w:hAnsi="Angsana New" w:hint="cs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Cs w:val="30"/>
        </w:rPr>
        <w:t>35.98</w:t>
      </w:r>
      <w:r w:rsidRPr="00E67D1A">
        <w:rPr>
          <w:rFonts w:ascii="Angsana New" w:hAnsi="Angsana New"/>
          <w:szCs w:val="30"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ล้าน</w:t>
      </w:r>
      <w:r w:rsidRPr="00E67D1A">
        <w:rPr>
          <w:rFonts w:ascii="Angsana New" w:hAnsi="Angsana New"/>
          <w:szCs w:val="30"/>
          <w:cs/>
        </w:rPr>
        <w:t xml:space="preserve">บาท </w:t>
      </w:r>
      <w:r w:rsidRPr="00E67D1A">
        <w:rPr>
          <w:rFonts w:ascii="Angsana New" w:hAnsi="Angsana New" w:hint="cs"/>
          <w:szCs w:val="30"/>
          <w:cs/>
        </w:rPr>
        <w:t>จ่าย</w:t>
      </w:r>
      <w:r w:rsidRPr="00E67D1A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66537D" w:rsidRPr="0066537D">
        <w:rPr>
          <w:rFonts w:ascii="Angsana New" w:hAnsi="Angsana New" w:hint="cs"/>
          <w:szCs w:val="30"/>
        </w:rPr>
        <w:t>25</w:t>
      </w:r>
      <w:r>
        <w:rPr>
          <w:rFonts w:ascii="Angsana New" w:hAnsi="Angsana New"/>
          <w:szCs w:val="30"/>
          <w:cs/>
        </w:rPr>
        <w:t xml:space="preserve"> พฤษภาคม </w:t>
      </w:r>
      <w:r w:rsidR="0066537D" w:rsidRPr="0066537D">
        <w:rPr>
          <w:rFonts w:ascii="Angsana New" w:hAnsi="Angsana New"/>
          <w:szCs w:val="30"/>
        </w:rPr>
        <w:t>256</w:t>
      </w:r>
      <w:r w:rsidR="0066537D" w:rsidRPr="0066537D">
        <w:rPr>
          <w:rFonts w:ascii="Angsana New" w:hAnsi="Angsana New" w:hint="cs"/>
          <w:szCs w:val="30"/>
        </w:rPr>
        <w:t>5</w:t>
      </w:r>
    </w:p>
    <w:p w14:paraId="02229FBE" w14:textId="77777777" w:rsidR="00D9351B" w:rsidRDefault="00D9351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56E5D6" w14:textId="77777777" w:rsidR="006F6E5C" w:rsidRPr="00C13E8A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1BC03DB" w14:textId="77777777" w:rsidR="006F6E5C" w:rsidRPr="00432322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54ECD379" w14:textId="77777777" w:rsidR="006F6E5C" w:rsidRDefault="00D9351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ภาษีเงินได้ที่บันทึกในกำไรขาดทุนสำหรับงวดสามเดือนและหกเดือนสิ้นสุดวันที่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1C799B4E" w14:textId="77777777" w:rsidR="00D9351B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9351B" w:rsidRPr="002A5563" w14:paraId="6011754F" w14:textId="77777777" w:rsidTr="00921AB8">
        <w:trPr>
          <w:cantSplit/>
        </w:trPr>
        <w:tc>
          <w:tcPr>
            <w:tcW w:w="3776" w:type="dxa"/>
          </w:tcPr>
          <w:p w14:paraId="0047CAB8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D389DFA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51B" w:rsidRPr="002A5563" w14:paraId="0CAA09BC" w14:textId="77777777" w:rsidTr="00921AB8">
        <w:trPr>
          <w:cantSplit/>
        </w:trPr>
        <w:tc>
          <w:tcPr>
            <w:tcW w:w="3776" w:type="dxa"/>
          </w:tcPr>
          <w:p w14:paraId="18CE38BC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34064" w14:textId="77777777" w:rsidR="00D9351B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D9351B" w:rsidRPr="002A5563" w14:paraId="774B163B" w14:textId="77777777" w:rsidTr="00921AB8">
        <w:trPr>
          <w:cantSplit/>
        </w:trPr>
        <w:tc>
          <w:tcPr>
            <w:tcW w:w="3776" w:type="dxa"/>
          </w:tcPr>
          <w:p w14:paraId="724416C2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A09C9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C640DC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B2ED6B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4376C" w:rsidRPr="002A5563" w14:paraId="0BDE9F90" w14:textId="77777777" w:rsidTr="00921AB8">
        <w:trPr>
          <w:cantSplit/>
        </w:trPr>
        <w:tc>
          <w:tcPr>
            <w:tcW w:w="3776" w:type="dxa"/>
          </w:tcPr>
          <w:p w14:paraId="16A0D916" w14:textId="77777777" w:rsidR="0034376C" w:rsidRPr="00E9777E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B4DA04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1C87B2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D8E9301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1AA50F3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F04DFA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6EC1F2D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74D365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2A5563" w14:paraId="43D197D3" w14:textId="77777777" w:rsidTr="00A21E36">
        <w:trPr>
          <w:cantSplit/>
        </w:trPr>
        <w:tc>
          <w:tcPr>
            <w:tcW w:w="3776" w:type="dxa"/>
          </w:tcPr>
          <w:p w14:paraId="769C10EE" w14:textId="4061DA81" w:rsid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</w:t>
            </w:r>
            <w:r w:rsidR="00F314A0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426E73" w14:textId="77777777" w:rsidR="0034376C" w:rsidRPr="00D20F4C" w:rsidRDefault="00D20F4C" w:rsidP="0034376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10,016</w:t>
            </w:r>
          </w:p>
        </w:tc>
        <w:tc>
          <w:tcPr>
            <w:tcW w:w="284" w:type="dxa"/>
            <w:vAlign w:val="bottom"/>
          </w:tcPr>
          <w:p w14:paraId="7B941282" w14:textId="77777777" w:rsidR="0034376C" w:rsidRPr="00D20F4C" w:rsidRDefault="0034376C" w:rsidP="003437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A96F22B" w14:textId="77777777" w:rsidR="0034376C" w:rsidRPr="00D20F4C" w:rsidRDefault="0034376C" w:rsidP="0034376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3,603</w:t>
            </w:r>
          </w:p>
        </w:tc>
        <w:tc>
          <w:tcPr>
            <w:tcW w:w="283" w:type="dxa"/>
          </w:tcPr>
          <w:p w14:paraId="0BD56006" w14:textId="77777777" w:rsidR="0034376C" w:rsidRPr="00D20F4C" w:rsidRDefault="0034376C" w:rsidP="0034376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D17829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65FB764A" w14:textId="77777777" w:rsidR="0034376C" w:rsidRPr="002C17E4" w:rsidRDefault="0034376C" w:rsidP="003437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F5D3F7" w14:textId="77777777" w:rsidR="0034376C" w:rsidRP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7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20F4C" w:rsidRPr="002A5563" w14:paraId="56DD5659" w14:textId="77777777" w:rsidTr="00DA0B03">
        <w:trPr>
          <w:cantSplit/>
        </w:trPr>
        <w:tc>
          <w:tcPr>
            <w:tcW w:w="3776" w:type="dxa"/>
          </w:tcPr>
          <w:p w14:paraId="5ABA6579" w14:textId="77777777" w:rsid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D3BB68" w14:textId="77777777" w:rsidR="00D20F4C" w:rsidRP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(2,587)</w:t>
            </w:r>
          </w:p>
        </w:tc>
        <w:tc>
          <w:tcPr>
            <w:tcW w:w="284" w:type="dxa"/>
            <w:vAlign w:val="bottom"/>
          </w:tcPr>
          <w:p w14:paraId="44C96690" w14:textId="77777777" w:rsidR="00D20F4C" w:rsidRPr="00D20F4C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707DB9" w14:textId="77777777" w:rsidR="00D20F4C" w:rsidRPr="00D20F4C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3" w:type="dxa"/>
          </w:tcPr>
          <w:p w14:paraId="5F94131F" w14:textId="77777777" w:rsidR="00D20F4C" w:rsidRPr="00D20F4C" w:rsidRDefault="00D20F4C" w:rsidP="00D20F4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AE8246" w14:textId="77777777" w:rsidR="00D20F4C" w:rsidRP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84" w:type="dxa"/>
            <w:vAlign w:val="bottom"/>
          </w:tcPr>
          <w:p w14:paraId="17C8947E" w14:textId="77777777" w:rsidR="00D20F4C" w:rsidRPr="002C17E4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F5702E" w14:textId="77777777" w:rsidR="00D20F4C" w:rsidRPr="002C17E4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</w:p>
        </w:tc>
      </w:tr>
      <w:tr w:rsidR="00D20F4C" w:rsidRPr="002A5563" w14:paraId="3EE9DDE6" w14:textId="77777777" w:rsidTr="00BF74A9">
        <w:trPr>
          <w:cantSplit/>
        </w:trPr>
        <w:tc>
          <w:tcPr>
            <w:tcW w:w="3776" w:type="dxa"/>
          </w:tcPr>
          <w:p w14:paraId="044672AC" w14:textId="2C30C566" w:rsidR="00D20F4C" w:rsidRDefault="00F314A0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314A0">
              <w:rPr>
                <w:rFonts w:ascii="Angsana New" w:hAnsi="Angsana New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9D7E6" w14:textId="77777777" w:rsidR="00D20F4C" w:rsidRPr="00D20F4C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7,429</w:t>
            </w:r>
          </w:p>
        </w:tc>
        <w:tc>
          <w:tcPr>
            <w:tcW w:w="284" w:type="dxa"/>
            <w:vAlign w:val="bottom"/>
          </w:tcPr>
          <w:p w14:paraId="17CC5ADD" w14:textId="77777777" w:rsidR="00D20F4C" w:rsidRPr="00D20F4C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68EA1" w14:textId="77777777" w:rsidR="00D20F4C" w:rsidRPr="00D20F4C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3,692</w:t>
            </w:r>
          </w:p>
        </w:tc>
        <w:tc>
          <w:tcPr>
            <w:tcW w:w="283" w:type="dxa"/>
          </w:tcPr>
          <w:p w14:paraId="7D5A6EC2" w14:textId="77777777" w:rsidR="00D20F4C" w:rsidRPr="00D20F4C" w:rsidRDefault="00D20F4C" w:rsidP="00D20F4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57F221" w14:textId="77777777" w:rsidR="00D20F4C" w:rsidRP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84" w:type="dxa"/>
            <w:vAlign w:val="bottom"/>
          </w:tcPr>
          <w:p w14:paraId="75F093F5" w14:textId="77777777" w:rsidR="00D20F4C" w:rsidRPr="002C17E4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91225" w14:textId="77777777" w:rsidR="00D20F4C" w:rsidRPr="002C17E4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17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</w:p>
        </w:tc>
      </w:tr>
    </w:tbl>
    <w:p w14:paraId="2CF28CD5" w14:textId="77777777" w:rsidR="00D9351B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70119DC5" w14:textId="77777777" w:rsidR="00D9351B" w:rsidRPr="00994B2D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9351B" w:rsidRPr="002A5563" w14:paraId="35EAB871" w14:textId="77777777" w:rsidTr="00921AB8">
        <w:trPr>
          <w:cantSplit/>
        </w:trPr>
        <w:tc>
          <w:tcPr>
            <w:tcW w:w="3776" w:type="dxa"/>
          </w:tcPr>
          <w:p w14:paraId="6EDE78F6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7D372DF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51B" w:rsidRPr="002A5563" w14:paraId="38330FD0" w14:textId="77777777" w:rsidTr="00921AB8">
        <w:trPr>
          <w:cantSplit/>
        </w:trPr>
        <w:tc>
          <w:tcPr>
            <w:tcW w:w="3776" w:type="dxa"/>
          </w:tcPr>
          <w:p w14:paraId="08B2A251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09BA0B" w14:textId="77777777" w:rsidR="00D9351B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D9351B" w:rsidRPr="002A5563" w14:paraId="386791A6" w14:textId="77777777" w:rsidTr="00921AB8">
        <w:trPr>
          <w:cantSplit/>
        </w:trPr>
        <w:tc>
          <w:tcPr>
            <w:tcW w:w="3776" w:type="dxa"/>
          </w:tcPr>
          <w:p w14:paraId="19F273E9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5560DA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714F4E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C4173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4376C" w:rsidRPr="002A5563" w14:paraId="3DCBEDB4" w14:textId="77777777" w:rsidTr="00921AB8">
        <w:trPr>
          <w:cantSplit/>
        </w:trPr>
        <w:tc>
          <w:tcPr>
            <w:tcW w:w="3776" w:type="dxa"/>
          </w:tcPr>
          <w:p w14:paraId="784B61F8" w14:textId="77777777" w:rsidR="0034376C" w:rsidRPr="00E9777E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FA7109" w14:textId="77777777" w:rsidR="0034376C" w:rsidRPr="0034376C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8CF4F8B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2B6946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072A435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24FD0" w14:textId="77777777" w:rsidR="0034376C" w:rsidRPr="0034376C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E8C87C7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418D07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2A5563" w14:paraId="63E34854" w14:textId="77777777" w:rsidTr="009B08F1">
        <w:trPr>
          <w:cantSplit/>
        </w:trPr>
        <w:tc>
          <w:tcPr>
            <w:tcW w:w="3776" w:type="dxa"/>
          </w:tcPr>
          <w:p w14:paraId="536AFA04" w14:textId="77777777" w:rsid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064D4F" w14:textId="77777777" w:rsidR="0034376C" w:rsidRPr="00D20F4C" w:rsidRDefault="00D20F4C" w:rsidP="0034376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19,491</w:t>
            </w:r>
          </w:p>
        </w:tc>
        <w:tc>
          <w:tcPr>
            <w:tcW w:w="284" w:type="dxa"/>
            <w:vAlign w:val="bottom"/>
          </w:tcPr>
          <w:p w14:paraId="6ED0B214" w14:textId="77777777" w:rsidR="0034376C" w:rsidRPr="00A60233" w:rsidRDefault="0034376C" w:rsidP="003437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74C960F" w14:textId="77777777" w:rsidR="0034376C" w:rsidRPr="00E97EA8" w:rsidRDefault="0034376C" w:rsidP="0034376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97E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83" w:type="dxa"/>
          </w:tcPr>
          <w:p w14:paraId="3025B3C3" w14:textId="77777777" w:rsidR="0034376C" w:rsidRPr="00A57949" w:rsidRDefault="0034376C" w:rsidP="0034376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6E1269" w14:textId="77777777" w:rsidR="0034376C" w:rsidRPr="00C17FD9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FD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66C5266D" w14:textId="77777777" w:rsidR="0034376C" w:rsidRPr="002C17E4" w:rsidRDefault="0034376C" w:rsidP="003437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4600D19" w14:textId="77777777" w:rsidR="0034376C" w:rsidRP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7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20F4C" w:rsidRPr="002A5563" w14:paraId="00FF3823" w14:textId="77777777" w:rsidTr="0038344F">
        <w:trPr>
          <w:cantSplit/>
        </w:trPr>
        <w:tc>
          <w:tcPr>
            <w:tcW w:w="3776" w:type="dxa"/>
          </w:tcPr>
          <w:p w14:paraId="215AACF6" w14:textId="77777777" w:rsid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AA292B" w14:textId="77777777" w:rsidR="00D20F4C" w:rsidRP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(1,740)</w:t>
            </w:r>
          </w:p>
        </w:tc>
        <w:tc>
          <w:tcPr>
            <w:tcW w:w="284" w:type="dxa"/>
            <w:vAlign w:val="bottom"/>
          </w:tcPr>
          <w:p w14:paraId="50FA1B41" w14:textId="77777777" w:rsidR="00D20F4C" w:rsidRPr="00A60233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5F47524" w14:textId="77777777" w:rsidR="00D20F4C" w:rsidRPr="00E97EA8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(235</w:t>
            </w:r>
            <w:r w:rsidRPr="00E97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E3EA877" w14:textId="77777777" w:rsidR="00D20F4C" w:rsidRPr="00A57949" w:rsidRDefault="00D20F4C" w:rsidP="00D20F4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D1B486" w14:textId="77777777" w:rsidR="00D20F4C" w:rsidRPr="00E97EA8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84" w:type="dxa"/>
            <w:vAlign w:val="bottom"/>
          </w:tcPr>
          <w:p w14:paraId="6C07439B" w14:textId="77777777" w:rsidR="00D20F4C" w:rsidRPr="00A57949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DB983B9" w14:textId="77777777" w:rsidR="00D20F4C" w:rsidRPr="00E97EA8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(217</w:t>
            </w:r>
            <w:r w:rsidRPr="00E97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0F4C" w:rsidRPr="002A5563" w14:paraId="2C5EE358" w14:textId="77777777" w:rsidTr="00217FCE">
        <w:trPr>
          <w:cantSplit/>
        </w:trPr>
        <w:tc>
          <w:tcPr>
            <w:tcW w:w="3776" w:type="dxa"/>
          </w:tcPr>
          <w:p w14:paraId="5A1947CB" w14:textId="77777777" w:rsidR="00D20F4C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40F9D" w14:textId="77777777" w:rsidR="00D20F4C" w:rsidRPr="00D20F4C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0F4C">
              <w:rPr>
                <w:rFonts w:ascii="Angsana New" w:hAnsi="Angsana New"/>
                <w:sz w:val="30"/>
                <w:szCs w:val="30"/>
              </w:rPr>
              <w:t>17,751</w:t>
            </w:r>
          </w:p>
        </w:tc>
        <w:tc>
          <w:tcPr>
            <w:tcW w:w="284" w:type="dxa"/>
            <w:vAlign w:val="bottom"/>
          </w:tcPr>
          <w:p w14:paraId="4637C94F" w14:textId="77777777" w:rsidR="00D20F4C" w:rsidRPr="00A60233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2BC48" w14:textId="77777777" w:rsidR="00D20F4C" w:rsidRPr="00E97EA8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97E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83" w:type="dxa"/>
          </w:tcPr>
          <w:p w14:paraId="666DF52A" w14:textId="77777777" w:rsidR="00D20F4C" w:rsidRPr="00A57949" w:rsidRDefault="00D20F4C" w:rsidP="00D20F4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3263" w14:textId="77777777" w:rsidR="00D20F4C" w:rsidRPr="00E97EA8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84" w:type="dxa"/>
            <w:vAlign w:val="bottom"/>
          </w:tcPr>
          <w:p w14:paraId="2F90C98C" w14:textId="77777777" w:rsidR="00D20F4C" w:rsidRPr="00A57949" w:rsidRDefault="00D20F4C" w:rsidP="00D20F4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0C192" w14:textId="77777777" w:rsidR="00D20F4C" w:rsidRPr="00E97EA8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(217</w:t>
            </w:r>
            <w:r w:rsidRPr="00E97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F44709F" w14:textId="77777777" w:rsidR="00D9351B" w:rsidRDefault="00D9351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0FA172CF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BE2A05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5ECBD8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F08FE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C8C4EE" w14:textId="77777777" w:rsidR="00C11C3C" w:rsidRPr="006178D6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7627A">
        <w:rPr>
          <w:rFonts w:ascii="Angsana New" w:hAnsi="Angsana New"/>
          <w:b/>
          <w:bCs/>
          <w:sz w:val="30"/>
          <w:szCs w:val="30"/>
        </w:rPr>
        <w:t>4</w:t>
      </w:r>
      <w:r w:rsidR="0066537D" w:rsidRPr="0066537D">
        <w:rPr>
          <w:rFonts w:ascii="Angsana New" w:hAnsi="Angsana New"/>
          <w:b/>
          <w:bCs/>
          <w:sz w:val="30"/>
          <w:szCs w:val="30"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8378AF9" w14:textId="77777777"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25DB21E3" w14:textId="77777777"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2AFDA7A" w14:textId="77777777"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F5D726F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0EFBC652" w14:textId="77777777" w:rsidR="0034376C" w:rsidRPr="00482755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BF401E4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 xml:space="preserve">ที่มียอดรายการค้าเกินกว่าร้อยละ </w:t>
      </w:r>
      <w:r w:rsidR="0066537D" w:rsidRPr="0066537D">
        <w:rPr>
          <w:rFonts w:ascii="Angsana New" w:hAnsi="Angsana New" w:hint="cs"/>
          <w:sz w:val="30"/>
          <w:szCs w:val="30"/>
        </w:rPr>
        <w:t>10</w:t>
      </w:r>
      <w:r w:rsidRPr="008C0AF9">
        <w:rPr>
          <w:rFonts w:ascii="Angsana New" w:hAnsi="Angsana New" w:hint="cs"/>
          <w:sz w:val="30"/>
          <w:szCs w:val="30"/>
          <w:cs/>
        </w:rPr>
        <w:t xml:space="preserve">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AF97A52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34376C" w:rsidRPr="00501620" w14:paraId="225DCEA7" w14:textId="77777777" w:rsidTr="00921AB8">
        <w:tc>
          <w:tcPr>
            <w:tcW w:w="4111" w:type="dxa"/>
          </w:tcPr>
          <w:p w14:paraId="1FD6643F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7ED09129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4376C" w:rsidRPr="00501620" w14:paraId="7B50DEA6" w14:textId="77777777" w:rsidTr="00921AB8">
        <w:tc>
          <w:tcPr>
            <w:tcW w:w="4111" w:type="dxa"/>
          </w:tcPr>
          <w:p w14:paraId="03CDA0C8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29DD068" w14:textId="77777777" w:rsidR="0034376C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34376C" w:rsidRPr="00501620" w14:paraId="2830DED3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687A8156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C0BAE6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2CEF0A9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F33479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4376C" w:rsidRPr="006B2360" w14:paraId="15F3AD32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75E11F76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880F7C3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ADE474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8223692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3943F41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94B6DA4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B9FBEE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3029AA7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6B2360" w14:paraId="2904BC93" w14:textId="77777777" w:rsidTr="00D20F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4048174E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28B2E866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28A5B75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40E37F81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29F5632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65BAB04D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60A68CB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18630007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20F4C" w:rsidRPr="009C03E3" w14:paraId="76EB513F" w14:textId="77777777" w:rsidTr="00D20F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14:paraId="35C31770" w14:textId="77777777" w:rsidR="00D20F4C" w:rsidRPr="00767D3F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1866FAD5" w14:textId="77777777" w:rsidR="00D20F4C" w:rsidRPr="00B06BC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1B17A5F" w14:textId="77777777" w:rsidR="00D20F4C" w:rsidRPr="00B06BC0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50B062CE" w14:textId="77777777" w:rsidR="00D20F4C" w:rsidRPr="00B06BC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19CB5FF1" w14:textId="77777777" w:rsidR="00D20F4C" w:rsidRPr="00B06BC0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C51A1" w14:textId="77777777" w:rsidR="00D20F4C" w:rsidRPr="00364136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136">
              <w:rPr>
                <w:rFonts w:ascii="Angsana New" w:hAnsi="Angsana New"/>
                <w:sz w:val="30"/>
                <w:szCs w:val="30"/>
              </w:rPr>
              <w:t>66,851</w:t>
            </w:r>
          </w:p>
        </w:tc>
        <w:tc>
          <w:tcPr>
            <w:tcW w:w="270" w:type="dxa"/>
          </w:tcPr>
          <w:p w14:paraId="0144665B" w14:textId="77777777" w:rsidR="00D20F4C" w:rsidRPr="006D40AB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81774DF" w14:textId="77777777" w:rsidR="00D20F4C" w:rsidRPr="00EA630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3C98D912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34376C" w:rsidRPr="00501620" w14:paraId="36A78C77" w14:textId="77777777" w:rsidTr="00921AB8">
        <w:tc>
          <w:tcPr>
            <w:tcW w:w="4111" w:type="dxa"/>
          </w:tcPr>
          <w:p w14:paraId="4ECC52B1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F8D3143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4376C" w:rsidRPr="00501620" w14:paraId="4AB81E25" w14:textId="77777777" w:rsidTr="00921AB8">
        <w:tc>
          <w:tcPr>
            <w:tcW w:w="4111" w:type="dxa"/>
          </w:tcPr>
          <w:p w14:paraId="54C482C0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11D8F192" w14:textId="77777777" w:rsidR="0034376C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34376C" w:rsidRPr="00501620" w14:paraId="542E296B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14693C73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40B470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156EA0D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DEBDB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4376C" w:rsidRPr="006B2360" w14:paraId="0A8DC872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09F7C730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A143B3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2AED38A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F620BD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852BC34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90AE84E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7EA629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FB915FF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6B2360" w14:paraId="438F8CBB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7C4F8651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11E0C784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752D09E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3F1A2A0B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69CBD085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4B0B6711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F7DCE78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68669C85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20F4C" w:rsidRPr="009C03E3" w14:paraId="488C884C" w14:textId="77777777" w:rsidTr="003750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14:paraId="7516C9C8" w14:textId="77777777" w:rsidR="00D20F4C" w:rsidRPr="00767D3F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0647F46C" w14:textId="77777777" w:rsidR="00D20F4C" w:rsidRPr="00B06BC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17882F8" w14:textId="77777777" w:rsidR="00D20F4C" w:rsidRPr="006D40AB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57450C41" w14:textId="77777777" w:rsidR="00D20F4C" w:rsidRPr="00EA630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0EF4013E" w14:textId="77777777" w:rsidR="00D20F4C" w:rsidRPr="006D40AB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06304" w14:textId="77777777" w:rsidR="00D20F4C" w:rsidRPr="00364136" w:rsidRDefault="00D20F4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136">
              <w:rPr>
                <w:rFonts w:ascii="Angsana New" w:hAnsi="Angsana New"/>
                <w:sz w:val="30"/>
                <w:szCs w:val="30"/>
              </w:rPr>
              <w:t>102,617</w:t>
            </w:r>
          </w:p>
        </w:tc>
        <w:tc>
          <w:tcPr>
            <w:tcW w:w="270" w:type="dxa"/>
          </w:tcPr>
          <w:p w14:paraId="584372D5" w14:textId="77777777" w:rsidR="00D20F4C" w:rsidRPr="00180C22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2E99422D" w14:textId="77777777" w:rsidR="00D20F4C" w:rsidRPr="00B06BC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52559E2E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A22AFF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583BC6" w14:textId="77777777" w:rsidR="0034376C" w:rsidRDefault="0034376C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F9EB2D" w14:textId="77777777" w:rsidR="0034376C" w:rsidRDefault="0034376C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C00BCA" w14:textId="77777777"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14:paraId="34913A8C" w14:textId="77777777" w:rsidR="0034376C" w:rsidRPr="00961652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34376C" w:rsidRPr="004F07C8" w14:paraId="1E8F3141" w14:textId="77777777" w:rsidTr="00921AB8">
        <w:trPr>
          <w:cantSplit/>
        </w:trPr>
        <w:tc>
          <w:tcPr>
            <w:tcW w:w="3969" w:type="dxa"/>
          </w:tcPr>
          <w:p w14:paraId="427FD192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C97972B" w14:textId="77777777" w:rsidR="0034376C" w:rsidRPr="004F07C8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4376C" w:rsidRPr="004F07C8" w14:paraId="5B34492D" w14:textId="77777777" w:rsidTr="00921AB8">
        <w:trPr>
          <w:cantSplit/>
        </w:trPr>
        <w:tc>
          <w:tcPr>
            <w:tcW w:w="3969" w:type="dxa"/>
          </w:tcPr>
          <w:p w14:paraId="76613BEA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B446DC8" w14:textId="77777777" w:rsidR="0034376C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34376C" w:rsidRPr="004F07C8" w14:paraId="02797453" w14:textId="77777777" w:rsidTr="00921AB8">
        <w:trPr>
          <w:cantSplit/>
        </w:trPr>
        <w:tc>
          <w:tcPr>
            <w:tcW w:w="3969" w:type="dxa"/>
          </w:tcPr>
          <w:p w14:paraId="7FE83409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2144AB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954104A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01BB40" w14:textId="77777777" w:rsidR="0034376C" w:rsidRPr="004F07C8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4376C" w:rsidRPr="00F51F88" w14:paraId="4364E25C" w14:textId="77777777" w:rsidTr="00921AB8">
        <w:trPr>
          <w:cantSplit/>
        </w:trPr>
        <w:tc>
          <w:tcPr>
            <w:tcW w:w="3969" w:type="dxa"/>
          </w:tcPr>
          <w:p w14:paraId="0870411D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EA86A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70FC1C9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8A4464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D6E7A47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5600B7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86616F8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8BDB32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40703F" w14:paraId="371B32B1" w14:textId="77777777" w:rsidTr="00921AB8">
        <w:trPr>
          <w:cantSplit/>
        </w:trPr>
        <w:tc>
          <w:tcPr>
            <w:tcW w:w="3969" w:type="dxa"/>
          </w:tcPr>
          <w:p w14:paraId="104CAB0E" w14:textId="77777777" w:rsidR="0034376C" w:rsidRP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684B0470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20F61A0D" w14:textId="77777777" w:rsidR="0034376C" w:rsidRPr="0040703F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C5224A4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165458BC" w14:textId="77777777" w:rsidR="0034376C" w:rsidRPr="0040703F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CDCDDC4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00348E42" w14:textId="77777777" w:rsidR="0034376C" w:rsidRPr="0040703F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7B423C96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34376C" w:rsidRPr="00FE6E1F" w14:paraId="2163E2BF" w14:textId="77777777" w:rsidTr="00921AB8">
        <w:trPr>
          <w:cantSplit/>
        </w:trPr>
        <w:tc>
          <w:tcPr>
            <w:tcW w:w="3969" w:type="dxa"/>
          </w:tcPr>
          <w:p w14:paraId="29747D41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74F5EEFE" w14:textId="77777777" w:rsidR="0034376C" w:rsidRPr="00D20F4C" w:rsidRDefault="00D20F4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712,304</w:t>
            </w:r>
          </w:p>
        </w:tc>
        <w:tc>
          <w:tcPr>
            <w:tcW w:w="284" w:type="dxa"/>
          </w:tcPr>
          <w:p w14:paraId="19DE71F3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C62B82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608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601</w:t>
            </w:r>
          </w:p>
        </w:tc>
        <w:tc>
          <w:tcPr>
            <w:tcW w:w="284" w:type="dxa"/>
          </w:tcPr>
          <w:p w14:paraId="1E7FBE7F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25BBBE51" w14:textId="77777777" w:rsidR="0034376C" w:rsidRPr="00AD3CEA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D3CEA" w:rsidRPr="00AD3CEA">
              <w:rPr>
                <w:rFonts w:ascii="Angsana New" w:hAnsi="Angsana New"/>
                <w:bCs/>
                <w:sz w:val="30"/>
                <w:szCs w:val="30"/>
              </w:rPr>
              <w:t>72,704</w:t>
            </w:r>
          </w:p>
        </w:tc>
        <w:tc>
          <w:tcPr>
            <w:tcW w:w="283" w:type="dxa"/>
          </w:tcPr>
          <w:p w14:paraId="2E80FB66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253946F5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314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942</w:t>
            </w:r>
          </w:p>
        </w:tc>
      </w:tr>
      <w:tr w:rsidR="0034376C" w:rsidRPr="00FE6E1F" w14:paraId="04DDCE13" w14:textId="77777777" w:rsidTr="00921AB8">
        <w:trPr>
          <w:cantSplit/>
        </w:trPr>
        <w:tc>
          <w:tcPr>
            <w:tcW w:w="3969" w:type="dxa"/>
          </w:tcPr>
          <w:p w14:paraId="0FFE86A4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7FFF78" w14:textId="77777777" w:rsidR="0034376C" w:rsidRPr="00D20F4C" w:rsidRDefault="00D20F4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16,333</w:t>
            </w:r>
          </w:p>
        </w:tc>
        <w:tc>
          <w:tcPr>
            <w:tcW w:w="284" w:type="dxa"/>
          </w:tcPr>
          <w:p w14:paraId="737879C7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FE4C9AA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84" w:type="dxa"/>
          </w:tcPr>
          <w:p w14:paraId="3719810F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78F17E" w14:textId="77777777" w:rsidR="0034376C" w:rsidRPr="00AD3CEA" w:rsidRDefault="00AD3CEA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15,752</w:t>
            </w:r>
          </w:p>
        </w:tc>
        <w:tc>
          <w:tcPr>
            <w:tcW w:w="283" w:type="dxa"/>
          </w:tcPr>
          <w:p w14:paraId="02D54ED6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3E15F9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371B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264</w:t>
            </w:r>
          </w:p>
        </w:tc>
      </w:tr>
      <w:tr w:rsidR="0034376C" w:rsidRPr="00FE6E1F" w14:paraId="4D287ACA" w14:textId="77777777" w:rsidTr="00921AB8">
        <w:trPr>
          <w:cantSplit/>
        </w:trPr>
        <w:tc>
          <w:tcPr>
            <w:tcW w:w="3969" w:type="dxa"/>
          </w:tcPr>
          <w:p w14:paraId="4C376680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640DCD" w14:textId="77777777" w:rsidR="0034376C" w:rsidRPr="00D20F4C" w:rsidRDefault="00D20F4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728,637</w:t>
            </w:r>
          </w:p>
        </w:tc>
        <w:tc>
          <w:tcPr>
            <w:tcW w:w="284" w:type="dxa"/>
          </w:tcPr>
          <w:p w14:paraId="0D722806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762AA5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629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497</w:t>
            </w:r>
          </w:p>
        </w:tc>
        <w:tc>
          <w:tcPr>
            <w:tcW w:w="284" w:type="dxa"/>
          </w:tcPr>
          <w:p w14:paraId="234EEC30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C7A4D0" w14:textId="77777777" w:rsidR="0034376C" w:rsidRPr="00AD3CEA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D3CEA" w:rsidRPr="00AD3CEA">
              <w:rPr>
                <w:rFonts w:ascii="Angsana New" w:hAnsi="Angsana New"/>
                <w:bCs/>
                <w:sz w:val="30"/>
                <w:szCs w:val="30"/>
              </w:rPr>
              <w:t>88,456</w:t>
            </w:r>
          </w:p>
        </w:tc>
        <w:tc>
          <w:tcPr>
            <w:tcW w:w="283" w:type="dxa"/>
          </w:tcPr>
          <w:p w14:paraId="770A7BF4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4228EA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34376C" w:rsidRPr="00FE6E1F" w14:paraId="1B24EB1B" w14:textId="77777777" w:rsidTr="00921AB8">
        <w:trPr>
          <w:cantSplit/>
        </w:trPr>
        <w:tc>
          <w:tcPr>
            <w:tcW w:w="3969" w:type="dxa"/>
          </w:tcPr>
          <w:p w14:paraId="24FB72CC" w14:textId="77777777" w:rsidR="0034376C" w:rsidRP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5D6FC6A9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4253755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42C88DF9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2FB57FC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1F6B1FD0" w14:textId="77777777" w:rsidR="0034376C" w:rsidRPr="00AD3CEA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BB02A0E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604A3D77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4376C" w:rsidRPr="00FE6E1F" w14:paraId="3A227694" w14:textId="77777777" w:rsidTr="00921AB8">
        <w:trPr>
          <w:cantSplit/>
        </w:trPr>
        <w:tc>
          <w:tcPr>
            <w:tcW w:w="3969" w:type="dxa"/>
          </w:tcPr>
          <w:p w14:paraId="725C1B5C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28D3C" w14:textId="77777777" w:rsidR="0034376C" w:rsidRPr="00D20F4C" w:rsidRDefault="00D20F4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2,006</w:t>
            </w:r>
          </w:p>
        </w:tc>
        <w:tc>
          <w:tcPr>
            <w:tcW w:w="284" w:type="dxa"/>
          </w:tcPr>
          <w:p w14:paraId="5B411787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3082FD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371B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692</w:t>
            </w:r>
          </w:p>
        </w:tc>
        <w:tc>
          <w:tcPr>
            <w:tcW w:w="284" w:type="dxa"/>
          </w:tcPr>
          <w:p w14:paraId="3F1E01CC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37B982" w14:textId="77777777" w:rsidR="0034376C" w:rsidRPr="00AD3CEA" w:rsidRDefault="0034376C" w:rsidP="0034376C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3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DD4BE97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A08531" w14:textId="77777777" w:rsidR="0034376C" w:rsidRPr="005371B8" w:rsidRDefault="0034376C" w:rsidP="0034376C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1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376C" w:rsidRPr="00FE6E1F" w14:paraId="1D59E637" w14:textId="77777777" w:rsidTr="00921AB8">
        <w:trPr>
          <w:cantSplit/>
        </w:trPr>
        <w:tc>
          <w:tcPr>
            <w:tcW w:w="3969" w:type="dxa"/>
          </w:tcPr>
          <w:p w14:paraId="572BD412" w14:textId="77777777" w:rsid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739B3E" w14:textId="77777777" w:rsidR="0034376C" w:rsidRPr="00D20F4C" w:rsidRDefault="00D20F4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730,643</w:t>
            </w:r>
          </w:p>
        </w:tc>
        <w:tc>
          <w:tcPr>
            <w:tcW w:w="284" w:type="dxa"/>
          </w:tcPr>
          <w:p w14:paraId="39177829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69802E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631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189</w:t>
            </w:r>
          </w:p>
        </w:tc>
        <w:tc>
          <w:tcPr>
            <w:tcW w:w="284" w:type="dxa"/>
          </w:tcPr>
          <w:p w14:paraId="6E6742E5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7E3166" w14:textId="77777777" w:rsidR="0034376C" w:rsidRPr="00AD3CEA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D3CEA" w:rsidRPr="00AD3CEA">
              <w:rPr>
                <w:rFonts w:ascii="Angsana New" w:hAnsi="Angsana New"/>
                <w:bCs/>
                <w:sz w:val="30"/>
                <w:szCs w:val="30"/>
              </w:rPr>
              <w:t>88,456</w:t>
            </w:r>
          </w:p>
        </w:tc>
        <w:tc>
          <w:tcPr>
            <w:tcW w:w="283" w:type="dxa"/>
          </w:tcPr>
          <w:p w14:paraId="2639C03E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090C81E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</w:tbl>
    <w:p w14:paraId="1CE1921E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34376C" w:rsidRPr="004F07C8" w14:paraId="50D12360" w14:textId="77777777" w:rsidTr="00921AB8">
        <w:trPr>
          <w:cantSplit/>
        </w:trPr>
        <w:tc>
          <w:tcPr>
            <w:tcW w:w="3969" w:type="dxa"/>
          </w:tcPr>
          <w:p w14:paraId="14AF3CFA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1C2FF84" w14:textId="77777777" w:rsidR="0034376C" w:rsidRPr="004F07C8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4376C" w:rsidRPr="004F07C8" w14:paraId="605F7122" w14:textId="77777777" w:rsidTr="00921AB8">
        <w:trPr>
          <w:cantSplit/>
        </w:trPr>
        <w:tc>
          <w:tcPr>
            <w:tcW w:w="3969" w:type="dxa"/>
          </w:tcPr>
          <w:p w14:paraId="0246EB1A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5B5F406" w14:textId="77777777" w:rsidR="0034376C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34376C" w:rsidRPr="004F07C8" w14:paraId="5AF013E9" w14:textId="77777777" w:rsidTr="00921AB8">
        <w:trPr>
          <w:cantSplit/>
        </w:trPr>
        <w:tc>
          <w:tcPr>
            <w:tcW w:w="3969" w:type="dxa"/>
          </w:tcPr>
          <w:p w14:paraId="488405EF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E480D6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82F5181" w14:textId="77777777" w:rsidR="0034376C" w:rsidRPr="004F07C8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56B1CF" w14:textId="77777777" w:rsidR="0034376C" w:rsidRPr="004F07C8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4376C" w:rsidRPr="00F51F88" w14:paraId="3B00947A" w14:textId="77777777" w:rsidTr="00921AB8">
        <w:trPr>
          <w:cantSplit/>
        </w:trPr>
        <w:tc>
          <w:tcPr>
            <w:tcW w:w="3969" w:type="dxa"/>
          </w:tcPr>
          <w:p w14:paraId="4738B6F3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CF51EE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D870681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11640C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5637EA63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27C37D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2835EFD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DFDBD1" w14:textId="77777777" w:rsidR="0034376C" w:rsidRPr="00836535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40703F" w14:paraId="19590FA6" w14:textId="77777777" w:rsidTr="00921AB8">
        <w:trPr>
          <w:cantSplit/>
        </w:trPr>
        <w:tc>
          <w:tcPr>
            <w:tcW w:w="3969" w:type="dxa"/>
          </w:tcPr>
          <w:p w14:paraId="204CE4F6" w14:textId="77777777" w:rsidR="0034376C" w:rsidRP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40F886A3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1951E9D1" w14:textId="77777777" w:rsidR="0034376C" w:rsidRPr="0040703F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683BF27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37493F44" w14:textId="77777777" w:rsidR="0034376C" w:rsidRPr="0040703F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0CF689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5C5AAFA6" w14:textId="77777777" w:rsidR="0034376C" w:rsidRPr="0040703F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E1150E4" w14:textId="77777777" w:rsidR="0034376C" w:rsidRPr="001E535E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34376C" w:rsidRPr="00FE6E1F" w14:paraId="06F57053" w14:textId="77777777" w:rsidTr="00921AB8">
        <w:trPr>
          <w:cantSplit/>
        </w:trPr>
        <w:tc>
          <w:tcPr>
            <w:tcW w:w="3969" w:type="dxa"/>
          </w:tcPr>
          <w:p w14:paraId="08BA1E76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672F4F76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20F4C" w:rsidRPr="00D20F4C">
              <w:rPr>
                <w:rFonts w:ascii="Angsana New" w:hAnsi="Angsana New"/>
                <w:bCs/>
                <w:sz w:val="30"/>
                <w:szCs w:val="30"/>
              </w:rPr>
              <w:t>427,571</w:t>
            </w:r>
          </w:p>
        </w:tc>
        <w:tc>
          <w:tcPr>
            <w:tcW w:w="284" w:type="dxa"/>
          </w:tcPr>
          <w:p w14:paraId="1D083D5B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269D94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1,191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14:paraId="44782895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50B9B298" w14:textId="77777777" w:rsidR="0034376C" w:rsidRPr="00AD3CEA" w:rsidRDefault="00AD3CEA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742</w:t>
            </w:r>
            <w:r w:rsidR="0034376C" w:rsidRPr="00AD3CE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D3CEA"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  <w:tc>
          <w:tcPr>
            <w:tcW w:w="283" w:type="dxa"/>
          </w:tcPr>
          <w:p w14:paraId="7F056295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0CA3E784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607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</w:tr>
      <w:tr w:rsidR="0034376C" w:rsidRPr="00FE6E1F" w14:paraId="03F2EE84" w14:textId="77777777" w:rsidTr="00921AB8">
        <w:trPr>
          <w:cantSplit/>
        </w:trPr>
        <w:tc>
          <w:tcPr>
            <w:tcW w:w="3969" w:type="dxa"/>
          </w:tcPr>
          <w:p w14:paraId="10E2CA91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81C8CE" w14:textId="77777777" w:rsidR="0034376C" w:rsidRPr="00D20F4C" w:rsidRDefault="00D20F4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38,508</w:t>
            </w:r>
          </w:p>
        </w:tc>
        <w:tc>
          <w:tcPr>
            <w:tcW w:w="284" w:type="dxa"/>
          </w:tcPr>
          <w:p w14:paraId="79018683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23D36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638</w:t>
            </w:r>
          </w:p>
        </w:tc>
        <w:tc>
          <w:tcPr>
            <w:tcW w:w="284" w:type="dxa"/>
          </w:tcPr>
          <w:p w14:paraId="67431090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DF5D40" w14:textId="77777777" w:rsidR="0034376C" w:rsidRPr="00AD3CEA" w:rsidRDefault="00AD3CEA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33,123</w:t>
            </w:r>
          </w:p>
        </w:tc>
        <w:tc>
          <w:tcPr>
            <w:tcW w:w="283" w:type="dxa"/>
          </w:tcPr>
          <w:p w14:paraId="1E091A2C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3DCD1E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596</w:t>
            </w:r>
          </w:p>
        </w:tc>
      </w:tr>
      <w:tr w:rsidR="0034376C" w:rsidRPr="00FE6E1F" w14:paraId="660F1668" w14:textId="77777777" w:rsidTr="00921AB8">
        <w:trPr>
          <w:cantSplit/>
        </w:trPr>
        <w:tc>
          <w:tcPr>
            <w:tcW w:w="3969" w:type="dxa"/>
          </w:tcPr>
          <w:p w14:paraId="19B4DFAC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F59948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20F4C" w:rsidRPr="00D20F4C">
              <w:rPr>
                <w:rFonts w:ascii="Angsana New" w:hAnsi="Angsana New"/>
                <w:bCs/>
                <w:sz w:val="30"/>
                <w:szCs w:val="30"/>
              </w:rPr>
              <w:t>466,079</w:t>
            </w:r>
          </w:p>
        </w:tc>
        <w:tc>
          <w:tcPr>
            <w:tcW w:w="284" w:type="dxa"/>
          </w:tcPr>
          <w:p w14:paraId="4B064A27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57A2B1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1,233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  <w:tc>
          <w:tcPr>
            <w:tcW w:w="284" w:type="dxa"/>
          </w:tcPr>
          <w:p w14:paraId="7C09490C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44F05" w14:textId="77777777" w:rsidR="0034376C" w:rsidRPr="00AD3CEA" w:rsidRDefault="00AD3CEA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775,264</w:t>
            </w:r>
          </w:p>
        </w:tc>
        <w:tc>
          <w:tcPr>
            <w:tcW w:w="283" w:type="dxa"/>
          </w:tcPr>
          <w:p w14:paraId="56981775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C8B687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638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</w:tr>
      <w:tr w:rsidR="0034376C" w:rsidRPr="00FE6E1F" w14:paraId="52546C4E" w14:textId="77777777" w:rsidTr="00921AB8">
        <w:trPr>
          <w:cantSplit/>
        </w:trPr>
        <w:tc>
          <w:tcPr>
            <w:tcW w:w="3969" w:type="dxa"/>
          </w:tcPr>
          <w:p w14:paraId="6BDB8AEA" w14:textId="77777777" w:rsidR="0034376C" w:rsidRP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606D2BDE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738BD09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6B8F6DC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0E321AC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548FB5D3" w14:textId="77777777" w:rsidR="0034376C" w:rsidRPr="00AD3CEA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83F40B0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1DA15C08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4376C" w:rsidRPr="00FE6E1F" w14:paraId="0F02DAD7" w14:textId="77777777" w:rsidTr="00921AB8">
        <w:trPr>
          <w:cantSplit/>
        </w:trPr>
        <w:tc>
          <w:tcPr>
            <w:tcW w:w="3969" w:type="dxa"/>
          </w:tcPr>
          <w:p w14:paraId="0BCBDE88" w14:textId="77777777" w:rsidR="0034376C" w:rsidRPr="007C5763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24B3FE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D20F4C" w:rsidRPr="00D20F4C">
              <w:rPr>
                <w:rFonts w:ascii="Angsana New" w:hAnsi="Angsana New"/>
                <w:bCs/>
                <w:sz w:val="30"/>
                <w:szCs w:val="30"/>
              </w:rPr>
              <w:t>577</w:t>
            </w:r>
          </w:p>
        </w:tc>
        <w:tc>
          <w:tcPr>
            <w:tcW w:w="284" w:type="dxa"/>
          </w:tcPr>
          <w:p w14:paraId="4619CDAC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F41460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371B8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4" w:type="dxa"/>
          </w:tcPr>
          <w:p w14:paraId="3CBE9F5C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F46941" w14:textId="77777777" w:rsidR="0034376C" w:rsidRPr="00AD3CEA" w:rsidRDefault="0034376C" w:rsidP="0034376C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3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676E4D6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35DA41" w14:textId="77777777" w:rsidR="0034376C" w:rsidRPr="005371B8" w:rsidRDefault="0034376C" w:rsidP="0034376C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1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376C" w:rsidRPr="00FE6E1F" w14:paraId="3759A0C4" w14:textId="77777777" w:rsidTr="00921AB8">
        <w:trPr>
          <w:cantSplit/>
        </w:trPr>
        <w:tc>
          <w:tcPr>
            <w:tcW w:w="3969" w:type="dxa"/>
          </w:tcPr>
          <w:p w14:paraId="7B921ACE" w14:textId="77777777" w:rsidR="0034376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F1B5396" w14:textId="77777777" w:rsidR="0034376C" w:rsidRPr="00D20F4C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20F4C" w:rsidRPr="00D20F4C">
              <w:rPr>
                <w:rFonts w:ascii="Angsana New" w:hAnsi="Angsana New"/>
                <w:bCs/>
                <w:sz w:val="30"/>
                <w:szCs w:val="30"/>
              </w:rPr>
              <w:t>469,656</w:t>
            </w:r>
          </w:p>
        </w:tc>
        <w:tc>
          <w:tcPr>
            <w:tcW w:w="284" w:type="dxa"/>
          </w:tcPr>
          <w:p w14:paraId="466279FC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E7FE1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1,236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  <w:tc>
          <w:tcPr>
            <w:tcW w:w="284" w:type="dxa"/>
          </w:tcPr>
          <w:p w14:paraId="3AACB195" w14:textId="77777777" w:rsidR="0034376C" w:rsidRPr="00090CC2" w:rsidRDefault="0034376C" w:rsidP="0034376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E25689D" w14:textId="77777777" w:rsidR="0034376C" w:rsidRPr="00AD3CEA" w:rsidRDefault="00AD3CEA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775,264</w:t>
            </w:r>
          </w:p>
        </w:tc>
        <w:tc>
          <w:tcPr>
            <w:tcW w:w="283" w:type="dxa"/>
          </w:tcPr>
          <w:p w14:paraId="4C2B0D73" w14:textId="77777777" w:rsidR="0034376C" w:rsidRPr="00090CC2" w:rsidRDefault="0034376C" w:rsidP="0034376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AAFDA62" w14:textId="77777777" w:rsidR="0034376C" w:rsidRPr="005371B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638</w:t>
            </w:r>
            <w:r w:rsidRPr="005371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</w:tr>
    </w:tbl>
    <w:p w14:paraId="04795DC4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3F0EE485" w14:textId="77777777" w:rsidR="0034376C" w:rsidRDefault="0034376C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961A4A0" w14:textId="77777777" w:rsidR="0034376C" w:rsidRDefault="0034376C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1F54D96" w14:textId="77777777" w:rsidR="0034376C" w:rsidRDefault="0034376C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AAE6DEC" w14:textId="77777777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7627A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0BBEF72" w14:textId="77777777"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04DDB3CC" w14:textId="77777777" w:rsidR="004746D8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722B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34376C">
        <w:rPr>
          <w:rFonts w:ascii="Angsana New" w:hAnsi="Angsana New" w:hint="cs"/>
          <w:sz w:val="30"/>
          <w:szCs w:val="30"/>
          <w:cs/>
        </w:rPr>
        <w:t>มิถุนายน</w:t>
      </w:r>
      <w:r w:rsidR="00B50884"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071ADD" w:rsidRPr="008722BD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  <w:r w:rsidR="004746D8" w:rsidRPr="008722BD">
        <w:rPr>
          <w:rFonts w:ascii="Angsana New" w:hAnsi="Angsana New"/>
          <w:sz w:val="30"/>
          <w:szCs w:val="30"/>
        </w:rPr>
        <w:t xml:space="preserve"> </w:t>
      </w:r>
      <w:r w:rsidR="005549DC" w:rsidRPr="009D3E75">
        <w:rPr>
          <w:rFonts w:ascii="Angsana New" w:hAnsi="Angsana New" w:hint="cs"/>
          <w:sz w:val="30"/>
          <w:szCs w:val="30"/>
          <w:cs/>
        </w:rPr>
        <w:t>กลุ่ม</w:t>
      </w:r>
      <w:r w:rsidR="005549DC" w:rsidRPr="009D3E75">
        <w:rPr>
          <w:rFonts w:ascii="Angsana New" w:hAnsi="Angsana New"/>
          <w:sz w:val="30"/>
          <w:szCs w:val="30"/>
          <w:cs/>
        </w:rPr>
        <w:t>บริษัทมีภาระผูกพันภายใต้</w:t>
      </w:r>
      <w:r w:rsidR="005549DC" w:rsidRPr="006550BF">
        <w:rPr>
          <w:rFonts w:ascii="Angsana New" w:hAnsi="Angsana New"/>
          <w:sz w:val="30"/>
          <w:szCs w:val="30"/>
          <w:cs/>
        </w:rPr>
        <w:t>สัญญาก่อสร้าง</w:t>
      </w:r>
      <w:r w:rsidR="005549DC" w:rsidRPr="006550BF">
        <w:rPr>
          <w:rFonts w:ascii="Angsana New" w:hAnsi="Angsana New" w:hint="cs"/>
          <w:sz w:val="30"/>
          <w:szCs w:val="30"/>
          <w:cs/>
        </w:rPr>
        <w:t>ส่วนปรับปรุง</w:t>
      </w:r>
      <w:r w:rsidR="00391285" w:rsidRPr="006550BF">
        <w:rPr>
          <w:rFonts w:ascii="Angsana New" w:hAnsi="Angsana New" w:hint="cs"/>
          <w:sz w:val="30"/>
          <w:szCs w:val="30"/>
          <w:cs/>
        </w:rPr>
        <w:t>ที่ดินและอาคารโรงงาน</w:t>
      </w:r>
      <w:r w:rsidR="005549DC" w:rsidRPr="006550BF">
        <w:rPr>
          <w:rFonts w:ascii="Angsana New" w:hAnsi="Angsana New" w:hint="cs"/>
          <w:sz w:val="30"/>
          <w:szCs w:val="30"/>
          <w:cs/>
        </w:rPr>
        <w:t xml:space="preserve"> และสัญญา</w:t>
      </w:r>
      <w:r w:rsidR="005549DC" w:rsidRPr="006550BF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5549DC" w:rsidRPr="006550BF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5549DC" w:rsidRPr="006550BF">
        <w:rPr>
          <w:rFonts w:ascii="Angsana New" w:hAnsi="Angsana New"/>
          <w:sz w:val="30"/>
          <w:szCs w:val="30"/>
          <w:cs/>
        </w:rPr>
        <w:t>จำนวนเงิน</w:t>
      </w:r>
      <w:r w:rsidR="005549DC" w:rsidRPr="006550BF">
        <w:rPr>
          <w:rFonts w:ascii="Angsana New" w:hAnsi="Angsana New" w:hint="cs"/>
          <w:sz w:val="30"/>
          <w:szCs w:val="30"/>
          <w:cs/>
        </w:rPr>
        <w:t>รวมประมาณ</w:t>
      </w:r>
      <w:r w:rsidR="002A333E" w:rsidRPr="006550BF">
        <w:rPr>
          <w:rFonts w:ascii="Angsana New" w:hAnsi="Angsana New"/>
          <w:sz w:val="30"/>
          <w:szCs w:val="30"/>
        </w:rPr>
        <w:t xml:space="preserve"> </w:t>
      </w:r>
      <w:r w:rsidR="006550BF" w:rsidRPr="006550BF">
        <w:rPr>
          <w:rFonts w:ascii="Angsana New" w:hAnsi="Angsana New"/>
          <w:sz w:val="30"/>
          <w:szCs w:val="30"/>
        </w:rPr>
        <w:t>27.3</w:t>
      </w:r>
      <w:r w:rsidR="00BB30C5" w:rsidRPr="006550BF">
        <w:rPr>
          <w:rFonts w:ascii="Angsana New" w:hAnsi="Angsana New"/>
          <w:sz w:val="30"/>
          <w:szCs w:val="30"/>
        </w:rPr>
        <w:t xml:space="preserve"> </w:t>
      </w:r>
      <w:r w:rsidR="00BB30C5" w:rsidRPr="006550BF">
        <w:rPr>
          <w:rFonts w:ascii="Angsana New" w:hAnsi="Angsana New"/>
          <w:sz w:val="30"/>
          <w:szCs w:val="30"/>
          <w:cs/>
        </w:rPr>
        <w:t>ล้าน</w:t>
      </w:r>
      <w:r w:rsidR="00BB30C5" w:rsidRPr="006550BF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66537D" w:rsidRPr="006550BF">
        <w:rPr>
          <w:rFonts w:ascii="Angsana New" w:hAnsi="Angsana New" w:hint="cs"/>
          <w:sz w:val="30"/>
          <w:szCs w:val="30"/>
        </w:rPr>
        <w:t>0.</w:t>
      </w:r>
      <w:r w:rsidR="006550BF" w:rsidRPr="006550BF">
        <w:rPr>
          <w:rFonts w:ascii="Angsana New" w:hAnsi="Angsana New"/>
          <w:sz w:val="30"/>
          <w:szCs w:val="30"/>
        </w:rPr>
        <w:t>8</w:t>
      </w:r>
      <w:r w:rsidR="00BB30C5" w:rsidRPr="006550BF">
        <w:rPr>
          <w:rFonts w:ascii="Angsana New" w:hAnsi="Angsana New"/>
          <w:sz w:val="30"/>
          <w:szCs w:val="30"/>
        </w:rPr>
        <w:t xml:space="preserve"> </w:t>
      </w:r>
      <w:r w:rsidR="00BB30C5" w:rsidRPr="006550BF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BB30C5" w:rsidRPr="006550BF">
        <w:rPr>
          <w:rFonts w:ascii="Angsana New" w:hAnsi="Angsana New" w:hint="cs"/>
          <w:sz w:val="30"/>
          <w:szCs w:val="30"/>
          <w:cs/>
        </w:rPr>
        <w:t>ยูโร</w:t>
      </w:r>
    </w:p>
    <w:p w14:paraId="4847423F" w14:textId="77777777"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C53A02" w14:textId="77777777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594F57BC" w14:textId="77777777"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3E5AE9F" w14:textId="77777777"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34376C">
        <w:rPr>
          <w:rFonts w:ascii="Angsana New" w:hAnsi="Angsana New" w:hint="cs"/>
          <w:sz w:val="30"/>
          <w:szCs w:val="30"/>
          <w:cs/>
        </w:rPr>
        <w:t>มิถุนายน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071ADD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4519C9">
        <w:rPr>
          <w:rFonts w:ascii="Angsana New" w:hAnsi="Angsana New" w:hint="cs"/>
          <w:sz w:val="30"/>
          <w:szCs w:val="30"/>
          <w:cs/>
        </w:rPr>
        <w:t>บางแห่ง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34786">
        <w:rPr>
          <w:rFonts w:ascii="Angsana New" w:hAnsi="Angsana New" w:hint="cs"/>
          <w:sz w:val="30"/>
          <w:szCs w:val="30"/>
          <w:cs/>
        </w:rPr>
        <w:t>บางแห่ง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34786">
        <w:rPr>
          <w:rFonts w:ascii="Angsana New" w:hAnsi="Angsana New" w:hint="cs"/>
          <w:sz w:val="30"/>
          <w:szCs w:val="30"/>
          <w:cs/>
        </w:rPr>
        <w:t>แห่งหนึ่ง</w:t>
      </w:r>
      <w:r w:rsidRPr="00322330">
        <w:rPr>
          <w:rFonts w:ascii="Angsana New" w:hAnsi="Angsana New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CA72D0">
        <w:rPr>
          <w:rFonts w:ascii="Angsana New" w:hAnsi="Angsana New" w:hint="cs"/>
          <w:sz w:val="30"/>
          <w:szCs w:val="30"/>
          <w:cs/>
        </w:rPr>
        <w:t>ประมาณ</w:t>
      </w:r>
      <w:r w:rsidRPr="00CA72D0">
        <w:rPr>
          <w:rFonts w:ascii="Angsana New" w:hAnsi="Angsana New"/>
          <w:sz w:val="30"/>
          <w:szCs w:val="30"/>
        </w:rPr>
        <w:t xml:space="preserve"> </w:t>
      </w:r>
      <w:r w:rsidR="00391285" w:rsidRPr="00391285">
        <w:rPr>
          <w:rFonts w:ascii="Angsana New" w:hAnsi="Angsana New"/>
          <w:sz w:val="30"/>
          <w:szCs w:val="30"/>
        </w:rPr>
        <w:t>203.5</w:t>
      </w:r>
      <w:r w:rsidRPr="00391285">
        <w:rPr>
          <w:rFonts w:ascii="Angsana New" w:hAnsi="Angsana New"/>
          <w:sz w:val="30"/>
          <w:szCs w:val="30"/>
        </w:rPr>
        <w:t xml:space="preserve"> </w:t>
      </w:r>
      <w:r w:rsidRPr="0039128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8F61C" w14:textId="77777777" w:rsidR="006C70F2" w:rsidRDefault="006C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B65CAD" w14:textId="77777777"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537D" w:rsidRPr="0066537D">
        <w:rPr>
          <w:rFonts w:ascii="Angsana New" w:hAnsi="Angsana New" w:hint="cs"/>
          <w:b/>
          <w:bCs/>
          <w:sz w:val="30"/>
          <w:szCs w:val="30"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14:paraId="250E1DC9" w14:textId="77777777"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9995FB1" w14:textId="77777777"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14:paraId="7BF8E190" w14:textId="77777777" w:rsidR="000F2F43" w:rsidRPr="00D53B4C" w:rsidRDefault="000F2F43" w:rsidP="000F2F43">
      <w:pPr>
        <w:pStyle w:val="NoSpacing"/>
        <w:rPr>
          <w:sz w:val="16"/>
          <w:szCs w:val="16"/>
        </w:rPr>
      </w:pPr>
    </w:p>
    <w:p w14:paraId="15F25078" w14:textId="77777777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2556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</w:p>
    <w:p w14:paraId="0C05C884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54EA16EA" w14:textId="77777777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6537D" w:rsidRPr="0066537D">
        <w:rPr>
          <w:rFonts w:ascii="Angsana New" w:hAnsi="Angsana New"/>
          <w:sz w:val="30"/>
          <w:szCs w:val="30"/>
        </w:rPr>
        <w:t>5</w:t>
      </w:r>
      <w:r w:rsidRPr="00575C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6537D" w:rsidRPr="0066537D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66537D" w:rsidRPr="0066537D">
        <w:rPr>
          <w:rFonts w:ascii="Angsana New" w:hAnsi="Angsana New" w:hint="cs"/>
          <w:sz w:val="30"/>
          <w:szCs w:val="30"/>
        </w:rPr>
        <w:t>1</w:t>
      </w:r>
      <w:r w:rsidRPr="00575C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66537D" w:rsidRPr="0066537D">
        <w:rPr>
          <w:rFonts w:ascii="Angsana New" w:hAnsi="Angsana New" w:hint="cs"/>
          <w:sz w:val="30"/>
          <w:szCs w:val="30"/>
        </w:rPr>
        <w:t>2563</w:t>
      </w:r>
      <w:r w:rsidRPr="00575C1C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C4A2A"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14:paraId="337DFA3B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02F58081" w14:textId="32D16DE5" w:rsidR="00491B12" w:rsidRDefault="003C4A2A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หนังสือค้ำประกันจำนวน </w:t>
      </w:r>
      <w:r w:rsidR="0066537D" w:rsidRPr="0066537D">
        <w:rPr>
          <w:rFonts w:ascii="Angsana New" w:hAnsi="Angsana New" w:hint="cs"/>
          <w:sz w:val="30"/>
          <w:szCs w:val="30"/>
        </w:rPr>
        <w:t>29.5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 และที่ดินบางแปลงของกลุ่มบริษัท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และบุคคลและกิจการที่เกี่ยวข้องกันบางแห่ง ได้ใช้เป็นหลักประกันสำหรับการประเมินนี้ </w:t>
      </w:r>
      <w:r w:rsidR="00491B12">
        <w:rPr>
          <w:rFonts w:ascii="Angsana New" w:hAnsi="Angsana New"/>
          <w:sz w:val="30"/>
          <w:szCs w:val="30"/>
          <w:cs/>
        </w:rPr>
        <w:t xml:space="preserve">บริษัทย่อยประมาณหนี้สินจากการถูกประเมินภาษีดังกล่าวข้างต้นเป็นจำนวนเงินประมาณ </w:t>
      </w:r>
      <w:r w:rsidR="0066537D" w:rsidRPr="0066537D">
        <w:rPr>
          <w:rFonts w:ascii="Angsana New" w:hAnsi="Angsana New"/>
          <w:sz w:val="30"/>
          <w:szCs w:val="30"/>
        </w:rPr>
        <w:t>79.</w:t>
      </w:r>
      <w:r w:rsidR="0066537D" w:rsidRPr="0066537D">
        <w:rPr>
          <w:rFonts w:ascii="Angsana New" w:hAnsi="Angsana New" w:hint="cs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667BD">
        <w:rPr>
          <w:rFonts w:ascii="Angsana New" w:hAnsi="Angsana New" w:hint="cs"/>
          <w:sz w:val="30"/>
          <w:szCs w:val="30"/>
          <w:cs/>
        </w:rPr>
        <w:t>และบันทึกเงินจำนวนนี้เป็นประมาณการหนี้สินอื่นในงบแสดงฐานะการเงิน</w:t>
      </w:r>
    </w:p>
    <w:p w14:paraId="1F4F8AE4" w14:textId="77777777" w:rsidR="004C6CEF" w:rsidRDefault="004C6CEF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8FFEE2" w14:textId="77777777" w:rsidR="00155310" w:rsidRPr="00B972AD" w:rsidRDefault="00EF3092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8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3431FB78" w14:textId="77777777"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7C88FC7D" w14:textId="3186AC0E"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6537D" w:rsidRPr="000B0E4A">
        <w:rPr>
          <w:rFonts w:ascii="Angsana New" w:hAnsi="Angsana New" w:hint="cs"/>
          <w:sz w:val="30"/>
          <w:szCs w:val="30"/>
        </w:rPr>
        <w:t>1</w:t>
      </w:r>
      <w:r w:rsidR="000B0E4A" w:rsidRPr="000B0E4A">
        <w:rPr>
          <w:rFonts w:ascii="Angsana New" w:hAnsi="Angsana New"/>
          <w:sz w:val="30"/>
          <w:szCs w:val="30"/>
        </w:rPr>
        <w:t>5</w:t>
      </w:r>
      <w:r w:rsidRPr="000B0E4A">
        <w:rPr>
          <w:rFonts w:ascii="Angsana New" w:hAnsi="Angsana New" w:hint="cs"/>
          <w:sz w:val="30"/>
          <w:szCs w:val="30"/>
          <w:cs/>
        </w:rPr>
        <w:t xml:space="preserve"> </w:t>
      </w:r>
      <w:r w:rsidR="0034376C" w:rsidRPr="000B0E4A">
        <w:rPr>
          <w:rFonts w:ascii="Angsana New" w:hAnsi="Angsana New" w:hint="cs"/>
          <w:sz w:val="30"/>
          <w:szCs w:val="30"/>
          <w:cs/>
        </w:rPr>
        <w:t>สิงหาคม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23B9" w14:textId="77777777" w:rsidR="00594426" w:rsidRDefault="00594426">
      <w:r>
        <w:separator/>
      </w:r>
    </w:p>
  </w:endnote>
  <w:endnote w:type="continuationSeparator" w:id="0">
    <w:p w14:paraId="2B93B90D" w14:textId="77777777" w:rsidR="00594426" w:rsidRDefault="0059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7E83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40921512" w14:textId="77777777" w:rsidR="00BD58E9" w:rsidRDefault="00BD58E9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42F7" w14:textId="77777777" w:rsidR="00BD58E9" w:rsidRPr="00CD60A0" w:rsidRDefault="007E5EEE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0505C8"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5156FAB6" w14:textId="77777777" w:rsidR="00BD58E9" w:rsidRDefault="00BD58E9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3090" w14:textId="77777777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 w:rsidR="0066537D" w:rsidRPr="0066537D">
      <w:rPr>
        <w:rFonts w:ascii="Angsana New" w:hAnsi="Angsana New" w:hint="cs"/>
        <w:sz w:val="30"/>
        <w:szCs w:val="30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CD51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02B871A0" w14:textId="77777777" w:rsidR="00BD58E9" w:rsidRDefault="00BD58E9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F70D" w14:textId="77777777" w:rsidR="00BD58E9" w:rsidRPr="00CD60A0" w:rsidRDefault="007E5EEE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519C9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5DBD555C" w14:textId="77777777" w:rsidR="00BD58E9" w:rsidRDefault="00BD58E9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82A9" w14:textId="77777777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B88D" w14:textId="77777777" w:rsidR="00594426" w:rsidRDefault="00594426">
      <w:r>
        <w:separator/>
      </w:r>
    </w:p>
  </w:footnote>
  <w:footnote w:type="continuationSeparator" w:id="0">
    <w:p w14:paraId="68E2D618" w14:textId="77777777" w:rsidR="00594426" w:rsidRDefault="00594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3063F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4358CF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FB2C055" w14:textId="77777777"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89737F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3F2070EE" w14:textId="77777777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C3EFE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5A99313A" w14:textId="77777777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420264F2" w14:textId="77777777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14:paraId="70E780D0" w14:textId="77777777" w:rsidR="00BD58E9" w:rsidRPr="00E55B2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973B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56E708C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8E09AF5" w14:textId="77777777"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5524A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52BDF3" w14:textId="77777777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C3EFE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14DB752" w14:textId="77777777" w:rsidR="00BD58E9" w:rsidRPr="00D27ADF" w:rsidRDefault="00BD58E9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1D7E866E" w14:textId="77777777" w:rsidR="00BD58E9" w:rsidRDefault="00BD58E9">
    <w:pPr>
      <w:pStyle w:val="Header"/>
      <w:rPr>
        <w:sz w:val="30"/>
        <w:szCs w:val="30"/>
      </w:rPr>
    </w:pPr>
  </w:p>
  <w:p w14:paraId="19F7F04F" w14:textId="77777777" w:rsidR="00BD58E9" w:rsidRPr="00E55B20" w:rsidRDefault="00BD58E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51DA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0AFFB3F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46A509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361B90" w14:textId="77777777" w:rsidR="00BD58E9" w:rsidRPr="00D27ADF" w:rsidRDefault="00BD58E9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7DCC6695" w14:textId="77777777" w:rsidR="00BD58E9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745C1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25886B53" w14:textId="77777777" w:rsidR="00BD58E9" w:rsidRPr="00D27ADF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D8A191A" w14:textId="77777777" w:rsidR="00BD58E9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35F2055D" w14:textId="77777777" w:rsidR="00BD58E9" w:rsidRPr="00E55B20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2A31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BF7990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AA74208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9D1A01" w14:textId="77777777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EFB5DD2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C4B29BD" w14:textId="77777777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1A8D1972" w14:textId="77777777" w:rsidR="00BD58E9" w:rsidRPr="00CC5926" w:rsidRDefault="00BD58E9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198915">
    <w:abstractNumId w:val="6"/>
  </w:num>
  <w:num w:numId="2" w16cid:durableId="427238368">
    <w:abstractNumId w:val="5"/>
  </w:num>
  <w:num w:numId="3" w16cid:durableId="1408067210">
    <w:abstractNumId w:val="9"/>
  </w:num>
  <w:num w:numId="4" w16cid:durableId="1367220558">
    <w:abstractNumId w:val="7"/>
  </w:num>
  <w:num w:numId="5" w16cid:durableId="1518083395">
    <w:abstractNumId w:val="8"/>
  </w:num>
  <w:num w:numId="6" w16cid:durableId="777063038">
    <w:abstractNumId w:val="3"/>
  </w:num>
  <w:num w:numId="7" w16cid:durableId="2024748577">
    <w:abstractNumId w:val="2"/>
  </w:num>
  <w:num w:numId="8" w16cid:durableId="2010019155">
    <w:abstractNumId w:val="0"/>
  </w:num>
  <w:num w:numId="9" w16cid:durableId="186218227">
    <w:abstractNumId w:val="1"/>
  </w:num>
  <w:num w:numId="10" w16cid:durableId="295646644">
    <w:abstractNumId w:val="4"/>
  </w:num>
  <w:num w:numId="11" w16cid:durableId="477308045">
    <w:abstractNumId w:val="27"/>
  </w:num>
  <w:num w:numId="12" w16cid:durableId="1652904505">
    <w:abstractNumId w:val="20"/>
  </w:num>
  <w:num w:numId="13" w16cid:durableId="1780875458">
    <w:abstractNumId w:val="33"/>
  </w:num>
  <w:num w:numId="14" w16cid:durableId="1605963299">
    <w:abstractNumId w:val="24"/>
  </w:num>
  <w:num w:numId="15" w16cid:durableId="149709934">
    <w:abstractNumId w:val="29"/>
  </w:num>
  <w:num w:numId="16" w16cid:durableId="2092194402">
    <w:abstractNumId w:val="23"/>
  </w:num>
  <w:num w:numId="17" w16cid:durableId="1007749119">
    <w:abstractNumId w:val="30"/>
  </w:num>
  <w:num w:numId="18" w16cid:durableId="1451045547">
    <w:abstractNumId w:val="22"/>
  </w:num>
  <w:num w:numId="19" w16cid:durableId="1095513589">
    <w:abstractNumId w:val="32"/>
  </w:num>
  <w:num w:numId="20" w16cid:durableId="538444141">
    <w:abstractNumId w:val="31"/>
  </w:num>
  <w:num w:numId="21" w16cid:durableId="1377924639">
    <w:abstractNumId w:val="26"/>
  </w:num>
  <w:num w:numId="22" w16cid:durableId="509419029">
    <w:abstractNumId w:val="35"/>
  </w:num>
  <w:num w:numId="23" w16cid:durableId="837113548">
    <w:abstractNumId w:val="19"/>
  </w:num>
  <w:num w:numId="24" w16cid:durableId="1090002127">
    <w:abstractNumId w:val="37"/>
  </w:num>
  <w:num w:numId="25" w16cid:durableId="80029940">
    <w:abstractNumId w:val="12"/>
  </w:num>
  <w:num w:numId="26" w16cid:durableId="2032291112">
    <w:abstractNumId w:val="18"/>
  </w:num>
  <w:num w:numId="27" w16cid:durableId="327827067">
    <w:abstractNumId w:val="10"/>
  </w:num>
  <w:num w:numId="28" w16cid:durableId="1159922133">
    <w:abstractNumId w:val="11"/>
  </w:num>
  <w:num w:numId="29" w16cid:durableId="1637828886">
    <w:abstractNumId w:val="15"/>
  </w:num>
  <w:num w:numId="30" w16cid:durableId="1629168209">
    <w:abstractNumId w:val="28"/>
  </w:num>
  <w:num w:numId="31" w16cid:durableId="851995651">
    <w:abstractNumId w:val="25"/>
  </w:num>
  <w:num w:numId="32" w16cid:durableId="455948532">
    <w:abstractNumId w:val="16"/>
  </w:num>
  <w:num w:numId="33" w16cid:durableId="1650477834">
    <w:abstractNumId w:val="34"/>
  </w:num>
  <w:num w:numId="34" w16cid:durableId="1929533977">
    <w:abstractNumId w:val="21"/>
  </w:num>
  <w:num w:numId="35" w16cid:durableId="1870994215">
    <w:abstractNumId w:val="17"/>
  </w:num>
  <w:num w:numId="36" w16cid:durableId="2033340943">
    <w:abstractNumId w:val="36"/>
  </w:num>
  <w:num w:numId="37" w16cid:durableId="37901256">
    <w:abstractNumId w:val="13"/>
  </w:num>
  <w:num w:numId="38" w16cid:durableId="428937449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7C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06A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E4A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4E68"/>
    <w:rsid w:val="000E5047"/>
    <w:rsid w:val="000E5361"/>
    <w:rsid w:val="000E658A"/>
    <w:rsid w:val="000E683A"/>
    <w:rsid w:val="000E6F90"/>
    <w:rsid w:val="000E733D"/>
    <w:rsid w:val="000E75D9"/>
    <w:rsid w:val="000F0144"/>
    <w:rsid w:val="000F115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0BE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D58"/>
    <w:rsid w:val="00157FE9"/>
    <w:rsid w:val="001605B1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19A7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5FAD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404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6D5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191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613A"/>
    <w:rsid w:val="0028613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054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18BC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0C87"/>
    <w:rsid w:val="0031160A"/>
    <w:rsid w:val="0031178A"/>
    <w:rsid w:val="00311E5F"/>
    <w:rsid w:val="00312312"/>
    <w:rsid w:val="0031279C"/>
    <w:rsid w:val="003134C7"/>
    <w:rsid w:val="003138CF"/>
    <w:rsid w:val="00313C18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5C3"/>
    <w:rsid w:val="003347E2"/>
    <w:rsid w:val="00334AFF"/>
    <w:rsid w:val="00334B89"/>
    <w:rsid w:val="0033636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26E"/>
    <w:rsid w:val="003433A0"/>
    <w:rsid w:val="0034376C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380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136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B04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285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23A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5FF3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2F9D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47CC4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5C1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B12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0DC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0C63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9DC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278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294D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426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6579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EAC"/>
    <w:rsid w:val="005F4FA3"/>
    <w:rsid w:val="005F55D8"/>
    <w:rsid w:val="005F565B"/>
    <w:rsid w:val="005F5BF0"/>
    <w:rsid w:val="005F5F73"/>
    <w:rsid w:val="005F6615"/>
    <w:rsid w:val="005F6D6C"/>
    <w:rsid w:val="005F6DA6"/>
    <w:rsid w:val="005F70D0"/>
    <w:rsid w:val="005F70D2"/>
    <w:rsid w:val="005F71FB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3156"/>
    <w:rsid w:val="00654240"/>
    <w:rsid w:val="00654265"/>
    <w:rsid w:val="006549E8"/>
    <w:rsid w:val="00654B5C"/>
    <w:rsid w:val="006550BF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37D"/>
    <w:rsid w:val="00665453"/>
    <w:rsid w:val="00665698"/>
    <w:rsid w:val="00666CE7"/>
    <w:rsid w:val="00666DAB"/>
    <w:rsid w:val="00666EC1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AB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2FE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590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BB9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4A5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46D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6B2D"/>
    <w:rsid w:val="008B7874"/>
    <w:rsid w:val="008B78BA"/>
    <w:rsid w:val="008B7984"/>
    <w:rsid w:val="008C02B5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373A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69C"/>
    <w:rsid w:val="008E0ABC"/>
    <w:rsid w:val="008E0C5F"/>
    <w:rsid w:val="008E0E59"/>
    <w:rsid w:val="008E1491"/>
    <w:rsid w:val="008E1955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206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5A2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4E9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78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31F9"/>
    <w:rsid w:val="009B3360"/>
    <w:rsid w:val="009B3EEE"/>
    <w:rsid w:val="009B3FD2"/>
    <w:rsid w:val="009B4786"/>
    <w:rsid w:val="009B4C56"/>
    <w:rsid w:val="009B4C99"/>
    <w:rsid w:val="009B58EC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10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1FEC"/>
    <w:rsid w:val="00A5279F"/>
    <w:rsid w:val="00A52EFD"/>
    <w:rsid w:val="00A5310F"/>
    <w:rsid w:val="00A532CD"/>
    <w:rsid w:val="00A53882"/>
    <w:rsid w:val="00A53DBC"/>
    <w:rsid w:val="00A54A7C"/>
    <w:rsid w:val="00A54BDD"/>
    <w:rsid w:val="00A54D58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1F6C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260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38A"/>
    <w:rsid w:val="00AB34D9"/>
    <w:rsid w:val="00AB360A"/>
    <w:rsid w:val="00AB3C87"/>
    <w:rsid w:val="00AB4F88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CEA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0FB8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17FD9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7FE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4CD0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0BC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3EF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6ED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0F4C"/>
    <w:rsid w:val="00D21B31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3A7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1D97"/>
    <w:rsid w:val="00D92B1E"/>
    <w:rsid w:val="00D92D58"/>
    <w:rsid w:val="00D93489"/>
    <w:rsid w:val="00D9351B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1EA2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1A2C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112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D96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D1A"/>
    <w:rsid w:val="00ED236F"/>
    <w:rsid w:val="00ED2AEC"/>
    <w:rsid w:val="00ED2F84"/>
    <w:rsid w:val="00ED3647"/>
    <w:rsid w:val="00ED3C82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1E4"/>
    <w:rsid w:val="00EE23CB"/>
    <w:rsid w:val="00EE26B5"/>
    <w:rsid w:val="00EE2DEF"/>
    <w:rsid w:val="00EE33B1"/>
    <w:rsid w:val="00EE3C9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C6C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5DF"/>
    <w:rsid w:val="00F07F51"/>
    <w:rsid w:val="00F07FA8"/>
    <w:rsid w:val="00F1046A"/>
    <w:rsid w:val="00F10C74"/>
    <w:rsid w:val="00F10C95"/>
    <w:rsid w:val="00F11210"/>
    <w:rsid w:val="00F1194D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14A0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65DE"/>
    <w:rsid w:val="00F667BD"/>
    <w:rsid w:val="00F6682E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171A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4F9106"/>
  <w15:docId w15:val="{D40011B7-999F-4F10-B87E-7BD3E131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15DD-50D7-488B-AEF7-6F345B3D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1002</TotalTime>
  <Pages>21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</cp:lastModifiedBy>
  <cp:revision>175</cp:revision>
  <cp:lastPrinted>2023-08-08T03:27:00Z</cp:lastPrinted>
  <dcterms:created xsi:type="dcterms:W3CDTF">2022-05-07T09:38:00Z</dcterms:created>
  <dcterms:modified xsi:type="dcterms:W3CDTF">2023-08-08T09:39:00Z</dcterms:modified>
</cp:coreProperties>
</file>