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D908B" w14:textId="77777777" w:rsidR="00CC5E83" w:rsidRPr="006B1BBD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6CFF05D3" w14:textId="77777777" w:rsidR="00CC5E83" w:rsidRPr="006B1BBD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0E8F6DFC" w14:textId="77777777" w:rsidR="00CC5E83" w:rsidRPr="006B1BBD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2F7B199D" w14:textId="0E4CEF5F" w:rsidR="00CC5E83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2092774D" w14:textId="77777777" w:rsidR="00CC5E83" w:rsidRPr="006B1BBD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2DF78197" w14:textId="36A577C0" w:rsidR="00CC5E83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04EFC7DC" w14:textId="7DD304DB" w:rsidR="00CC5E83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236E3FC5" w14:textId="77777777" w:rsidR="00CC5E83" w:rsidRPr="006B1BBD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0B3355AD" w14:textId="77777777" w:rsidR="00CC5E83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ubTitle"/>
    </w:p>
    <w:p w14:paraId="4B6A7CD4" w14:textId="77777777" w:rsidR="00CC5E83" w:rsidRPr="00E71324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E71324">
        <w:rPr>
          <w:rFonts w:ascii="Angsana New" w:hAnsi="Angsana New"/>
          <w:b/>
          <w:bCs/>
          <w:sz w:val="52"/>
          <w:szCs w:val="52"/>
          <w:cs/>
        </w:rPr>
        <w:t>บริษัท ไลท์ติ้ง แอนด์ อีควิปเมนท์ จำกัด (มหาชน)</w:t>
      </w:r>
    </w:p>
    <w:p w14:paraId="4F43A695" w14:textId="77777777" w:rsidR="00CC5E83" w:rsidRPr="00E71324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E71324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715A8C99" w14:textId="77777777" w:rsidR="00CC5E83" w:rsidRPr="00E71324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bookmarkEnd w:id="0"/>
    <w:p w14:paraId="39D0CE0E" w14:textId="77777777" w:rsidR="00CC5E83" w:rsidRPr="00E71324" w:rsidRDefault="00CC5E83" w:rsidP="00CC5E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lang w:eastAsia="ja-JP"/>
        </w:rPr>
      </w:pP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E713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1A7DCE53" w14:textId="5AF95687" w:rsidR="00CC5E83" w:rsidRPr="00E71324" w:rsidRDefault="00CC5E83" w:rsidP="00CC5E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0155F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0155FA" w:rsidRPr="000155FA">
        <w:rPr>
          <w:rFonts w:ascii="Angsana New" w:hAnsi="Angsana New" w:hint="cs"/>
          <w:b w:val="0"/>
          <w:bCs w:val="0"/>
          <w:sz w:val="32"/>
          <w:szCs w:val="32"/>
        </w:rPr>
        <w:t>30</w:t>
      </w:r>
      <w:r w:rsidR="000155FA" w:rsidRPr="000155FA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0155FA" w:rsidRPr="000155F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E713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C64920" w:rsidRPr="00E71324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450FC5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6760F475" w14:textId="77777777" w:rsidR="00CC5E83" w:rsidRPr="00E71324" w:rsidRDefault="00CC5E83" w:rsidP="00CC5E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D8F1016" w14:textId="77777777" w:rsidR="00CC5E83" w:rsidRPr="00E71324" w:rsidRDefault="00CC5E83" w:rsidP="00CC5E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E713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468DED4" w14:textId="77777777" w:rsidR="00CC5E83" w:rsidRPr="00E71324" w:rsidRDefault="00CC5E83" w:rsidP="00CC5E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63945C2" w14:textId="77777777" w:rsidR="00CC5E83" w:rsidRPr="00E71324" w:rsidRDefault="00CC5E83" w:rsidP="00CC5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E35D5AD" w14:textId="77777777" w:rsidR="00CC5E83" w:rsidRPr="00E71324" w:rsidRDefault="00CC5E83" w:rsidP="00CC5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2534283" w14:textId="77777777" w:rsidR="00CC5E83" w:rsidRPr="00E71324" w:rsidRDefault="00CC5E83" w:rsidP="00CC5E83">
      <w:pPr>
        <w:tabs>
          <w:tab w:val="left" w:pos="8640"/>
        </w:tabs>
        <w:jc w:val="both"/>
        <w:rPr>
          <w:rFonts w:ascii="Angsana New" w:hAnsi="Angsana New"/>
          <w:sz w:val="30"/>
          <w:szCs w:val="30"/>
        </w:rPr>
      </w:pPr>
      <w:bookmarkStart w:id="1" w:name="_Ref46730557"/>
      <w:bookmarkEnd w:id="1"/>
    </w:p>
    <w:p w14:paraId="5F2B6E4F" w14:textId="77777777" w:rsidR="00CC5E83" w:rsidRPr="00E71324" w:rsidRDefault="00CC5E83" w:rsidP="00CC5E83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  <w:sectPr w:rsidR="00CC5E83" w:rsidRPr="00E71324" w:rsidSect="007A79A3"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2033BAEC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7B96AAA0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5E1CB37C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0E1E8387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43A87F99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3233FB35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0F38E5F1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14D9FF2F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0A1F5D22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sz w:val="30"/>
        </w:rPr>
      </w:pPr>
      <w:r w:rsidRPr="00E71324">
        <w:rPr>
          <w:rFonts w:ascii="Angsana New" w:hAnsi="Angsana New"/>
          <w:b/>
          <w:bCs/>
          <w:sz w:val="30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0449786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275D609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E71324">
        <w:rPr>
          <w:rFonts w:ascii="Angsana New" w:hAnsi="Angsana New"/>
          <w:b/>
          <w:bCs/>
          <w:sz w:val="32"/>
          <w:szCs w:val="32"/>
          <w:cs/>
        </w:rPr>
        <w:t>เสนอ คณะกรรมการบริษัท ไลท์ติ้ง แอนด์ อีควิปเมนท์ จำกัด (มหาชน)</w:t>
      </w:r>
    </w:p>
    <w:p w14:paraId="4DA0CF8A" w14:textId="77777777" w:rsidR="00CC5E83" w:rsidRPr="00E71324" w:rsidRDefault="00CC5E83" w:rsidP="00CC5E8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8"/>
          <w:sz w:val="30"/>
          <w:szCs w:val="30"/>
        </w:rPr>
      </w:pPr>
    </w:p>
    <w:p w14:paraId="2D46CAC8" w14:textId="37A0B4E5" w:rsidR="00CC5E83" w:rsidRPr="00E71324" w:rsidRDefault="00CC5E83" w:rsidP="00CC5E83">
      <w:pPr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pacing w:val="8"/>
          <w:sz w:val="30"/>
          <w:szCs w:val="30"/>
          <w:cs/>
        </w:rPr>
        <w:t>ข้าพเจ้าได้สอบทานงบ</w:t>
      </w:r>
      <w:r w:rsidRPr="00E71324">
        <w:rPr>
          <w:rFonts w:ascii="Angsana New" w:hAnsi="Angsana New" w:hint="cs"/>
          <w:spacing w:val="8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E71324">
        <w:rPr>
          <w:rFonts w:ascii="Angsana New" w:hAnsi="Angsana New"/>
          <w:spacing w:val="8"/>
          <w:sz w:val="30"/>
          <w:szCs w:val="30"/>
        </w:rPr>
        <w:t xml:space="preserve"> </w:t>
      </w:r>
      <w:r w:rsidRPr="00E71324">
        <w:rPr>
          <w:rFonts w:ascii="Angsana New" w:hAnsi="Angsana New"/>
          <w:spacing w:val="8"/>
          <w:sz w:val="30"/>
          <w:szCs w:val="30"/>
          <w:cs/>
        </w:rPr>
        <w:t>ณ</w:t>
      </w:r>
      <w:r w:rsidRPr="00E71324">
        <w:rPr>
          <w:rFonts w:ascii="Angsana New" w:hAnsi="Angsana New"/>
          <w:spacing w:val="8"/>
          <w:sz w:val="30"/>
          <w:szCs w:val="30"/>
        </w:rPr>
        <w:t xml:space="preserve"> </w:t>
      </w:r>
      <w:r w:rsidRPr="00E71324">
        <w:rPr>
          <w:rFonts w:ascii="Angsana New" w:hAnsi="Angsana New"/>
          <w:spacing w:val="8"/>
          <w:sz w:val="30"/>
          <w:szCs w:val="30"/>
          <w:cs/>
        </w:rPr>
        <w:t>วันที่</w:t>
      </w:r>
      <w:r w:rsidRPr="00E71324">
        <w:rPr>
          <w:rFonts w:ascii="Angsana New" w:hAnsi="Angsana New"/>
          <w:spacing w:val="8"/>
          <w:sz w:val="30"/>
          <w:szCs w:val="30"/>
        </w:rPr>
        <w:t xml:space="preserve"> </w:t>
      </w:r>
      <w:r w:rsidR="000155FA">
        <w:rPr>
          <w:rFonts w:ascii="Angsana New" w:hAnsi="Angsana New" w:hint="cs"/>
          <w:spacing w:val="8"/>
          <w:sz w:val="30"/>
          <w:szCs w:val="30"/>
        </w:rPr>
        <w:t>30</w:t>
      </w:r>
      <w:r w:rsidR="000155FA">
        <w:rPr>
          <w:rFonts w:ascii="Angsana New" w:hAnsi="Angsana New" w:hint="cs"/>
          <w:spacing w:val="8"/>
          <w:sz w:val="30"/>
          <w:szCs w:val="30"/>
          <w:cs/>
        </w:rPr>
        <w:t xml:space="preserve"> มิถุนายน</w:t>
      </w:r>
      <w:r w:rsidRPr="00E71324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="00C64920" w:rsidRPr="00E71324">
        <w:rPr>
          <w:rFonts w:ascii="Angsana New" w:hAnsi="Angsana New"/>
          <w:spacing w:val="8"/>
          <w:sz w:val="30"/>
          <w:szCs w:val="30"/>
        </w:rPr>
        <w:t>256</w:t>
      </w:r>
      <w:r w:rsidR="00450FC5">
        <w:rPr>
          <w:rFonts w:ascii="Angsana New" w:hAnsi="Angsana New"/>
          <w:spacing w:val="8"/>
          <w:sz w:val="30"/>
          <w:szCs w:val="30"/>
        </w:rPr>
        <w:t>6</w:t>
      </w:r>
      <w:r w:rsidRPr="00E71324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E71324">
        <w:rPr>
          <w:rFonts w:ascii="Angsana New" w:hAnsi="Angsana New" w:hint="cs"/>
          <w:spacing w:val="18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</w:t>
      </w:r>
      <w:r w:rsidR="00450FC5">
        <w:rPr>
          <w:rFonts w:ascii="Angsana New" w:hAnsi="Angsana New" w:hint="cs"/>
          <w:spacing w:val="18"/>
          <w:sz w:val="30"/>
          <w:szCs w:val="30"/>
          <w:cs/>
        </w:rPr>
        <w:t>ร</w:t>
      </w:r>
      <w:r w:rsidR="000155FA">
        <w:rPr>
          <w:rFonts w:ascii="Angsana New" w:hAnsi="Angsana New" w:hint="cs"/>
          <w:spacing w:val="18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0155FA">
        <w:rPr>
          <w:rFonts w:ascii="Angsana New" w:hAnsi="Angsana New" w:hint="cs"/>
          <w:spacing w:val="18"/>
          <w:sz w:val="30"/>
          <w:szCs w:val="30"/>
        </w:rPr>
        <w:t>30</w:t>
      </w:r>
      <w:r w:rsidR="000155FA">
        <w:rPr>
          <w:rFonts w:ascii="Angsana New" w:hAnsi="Angsana New" w:hint="cs"/>
          <w:spacing w:val="18"/>
          <w:sz w:val="30"/>
          <w:szCs w:val="30"/>
          <w:cs/>
        </w:rPr>
        <w:t xml:space="preserve"> มิถุนายน </w:t>
      </w:r>
      <w:r w:rsidR="000155FA">
        <w:rPr>
          <w:rFonts w:ascii="Angsana New" w:hAnsi="Angsana New" w:hint="cs"/>
          <w:spacing w:val="18"/>
          <w:sz w:val="30"/>
          <w:szCs w:val="30"/>
        </w:rPr>
        <w:t>256</w:t>
      </w:r>
      <w:r w:rsidR="000155FA">
        <w:rPr>
          <w:rFonts w:ascii="Angsana New" w:hAnsi="Angsana New"/>
          <w:spacing w:val="18"/>
          <w:sz w:val="30"/>
          <w:szCs w:val="30"/>
        </w:rPr>
        <w:t xml:space="preserve">6 </w:t>
      </w:r>
      <w:r w:rsidRPr="00E71324">
        <w:rPr>
          <w:rFonts w:ascii="Angsana New" w:hAnsi="Angsana New"/>
          <w:spacing w:val="8"/>
          <w:sz w:val="30"/>
          <w:szCs w:val="30"/>
          <w:cs/>
        </w:rPr>
        <w:t>งบแสดงการเปลี่ยนแปลงส่วนของผู้ถือหุ้น</w:t>
      </w:r>
      <w:r w:rsidRPr="00E71324">
        <w:rPr>
          <w:rFonts w:ascii="Angsana New" w:hAnsi="Angsana New" w:hint="cs"/>
          <w:spacing w:val="8"/>
          <w:sz w:val="30"/>
          <w:szCs w:val="30"/>
          <w:cs/>
        </w:rPr>
        <w:t>รวมและงบแสดงการเปลี่ยนแปลงส่วนของผู้ถือหุ้น</w:t>
      </w:r>
      <w:r w:rsidRPr="00E71324">
        <w:rPr>
          <w:rFonts w:ascii="Angsana New" w:hAnsi="Angsana New" w:hint="cs"/>
          <w:spacing w:val="14"/>
          <w:sz w:val="30"/>
          <w:szCs w:val="30"/>
          <w:cs/>
        </w:rPr>
        <w:t xml:space="preserve">เฉพาะกิจการ </w:t>
      </w:r>
      <w:r w:rsidRPr="00E71324">
        <w:rPr>
          <w:rFonts w:ascii="Angsana New" w:hAnsi="Angsana New"/>
          <w:spacing w:val="14"/>
          <w:sz w:val="30"/>
          <w:szCs w:val="30"/>
          <w:cs/>
        </w:rPr>
        <w:t>และงบกระแสเงินสด</w:t>
      </w:r>
      <w:r w:rsidRPr="00E71324">
        <w:rPr>
          <w:rFonts w:ascii="Angsana New" w:hAnsi="Angsana New" w:hint="cs"/>
          <w:spacing w:val="14"/>
          <w:sz w:val="30"/>
          <w:szCs w:val="30"/>
          <w:cs/>
        </w:rPr>
        <w:t>รวมและ</w:t>
      </w:r>
      <w:r w:rsidRPr="00E71324">
        <w:rPr>
          <w:rFonts w:ascii="Angsana New" w:hAnsi="Angsana New" w:hint="cs"/>
          <w:spacing w:val="4"/>
          <w:sz w:val="30"/>
          <w:szCs w:val="30"/>
          <w:cs/>
        </w:rPr>
        <w:t>งบกระแสเงินสดเฉพาะกิจการ</w:t>
      </w:r>
      <w:r w:rsidRPr="00E71324">
        <w:rPr>
          <w:rFonts w:ascii="Angsana New" w:hAnsi="Angsana New"/>
          <w:spacing w:val="4"/>
          <w:sz w:val="30"/>
          <w:szCs w:val="30"/>
        </w:rPr>
        <w:t xml:space="preserve"> </w:t>
      </w:r>
      <w:r w:rsidRPr="00E71324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 w:rsidR="000155FA">
        <w:rPr>
          <w:rFonts w:ascii="Angsana New" w:hAnsi="Angsana New" w:hint="cs"/>
          <w:spacing w:val="4"/>
          <w:sz w:val="30"/>
          <w:szCs w:val="30"/>
          <w:cs/>
        </w:rPr>
        <w:t>หก</w:t>
      </w:r>
      <w:r w:rsidRPr="00E71324">
        <w:rPr>
          <w:rFonts w:ascii="Angsana New" w:hAnsi="Angsana New" w:hint="cs"/>
          <w:spacing w:val="4"/>
          <w:sz w:val="30"/>
          <w:szCs w:val="30"/>
          <w:cs/>
        </w:rPr>
        <w:t>เดือน</w:t>
      </w:r>
      <w:r w:rsidRPr="00E71324">
        <w:rPr>
          <w:rFonts w:ascii="Angsana New" w:hAnsi="Angsana New"/>
          <w:spacing w:val="4"/>
          <w:sz w:val="30"/>
          <w:szCs w:val="30"/>
          <w:cs/>
        </w:rPr>
        <w:t>สิ้นสุดวัน</w:t>
      </w:r>
      <w:r w:rsidRPr="00E71324">
        <w:rPr>
          <w:rFonts w:ascii="Angsana New" w:hAnsi="Angsana New" w:hint="cs"/>
          <w:spacing w:val="4"/>
          <w:sz w:val="30"/>
          <w:szCs w:val="30"/>
          <w:cs/>
        </w:rPr>
        <w:t>ที่</w:t>
      </w:r>
      <w:r w:rsidRPr="00E71324">
        <w:rPr>
          <w:rFonts w:ascii="Angsana New" w:hAnsi="Angsana New"/>
          <w:spacing w:val="4"/>
          <w:sz w:val="30"/>
          <w:szCs w:val="30"/>
        </w:rPr>
        <w:t xml:space="preserve"> </w:t>
      </w:r>
      <w:r w:rsidR="000155FA">
        <w:rPr>
          <w:rFonts w:ascii="Angsana New" w:hAnsi="Angsana New" w:hint="cs"/>
          <w:spacing w:val="18"/>
          <w:sz w:val="30"/>
          <w:szCs w:val="30"/>
        </w:rPr>
        <w:t>30</w:t>
      </w:r>
      <w:r w:rsidR="000155FA">
        <w:rPr>
          <w:rFonts w:ascii="Angsana New" w:hAnsi="Angsana New" w:hint="cs"/>
          <w:spacing w:val="18"/>
          <w:sz w:val="30"/>
          <w:szCs w:val="30"/>
          <w:cs/>
        </w:rPr>
        <w:t xml:space="preserve"> มิถุนายน</w:t>
      </w:r>
      <w:r w:rsidR="000155FA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="00450FC5" w:rsidRPr="00E71324">
        <w:rPr>
          <w:rFonts w:ascii="Angsana New" w:hAnsi="Angsana New"/>
          <w:spacing w:val="8"/>
          <w:sz w:val="30"/>
          <w:szCs w:val="30"/>
        </w:rPr>
        <w:t>256</w:t>
      </w:r>
      <w:r w:rsidR="00450FC5">
        <w:rPr>
          <w:rFonts w:ascii="Angsana New" w:hAnsi="Angsana New"/>
          <w:spacing w:val="8"/>
          <w:sz w:val="30"/>
          <w:szCs w:val="30"/>
        </w:rPr>
        <w:t>6</w:t>
      </w:r>
      <w:r w:rsidRPr="00E71324">
        <w:rPr>
          <w:rFonts w:ascii="Angsana New" w:hAnsi="Angsana New"/>
          <w:spacing w:val="4"/>
          <w:sz w:val="30"/>
          <w:szCs w:val="30"/>
        </w:rPr>
        <w:t xml:space="preserve"> </w:t>
      </w:r>
      <w:r w:rsidRPr="00E71324">
        <w:rPr>
          <w:rFonts w:ascii="Angsana New" w:hAnsi="Angsana New" w:hint="cs"/>
          <w:spacing w:val="4"/>
          <w:sz w:val="30"/>
          <w:szCs w:val="30"/>
          <w:cs/>
        </w:rPr>
        <w:t>และหมายเหตุประกอบงบการเงิน</w:t>
      </w:r>
      <w:r w:rsidRPr="00E71324">
        <w:rPr>
          <w:rFonts w:ascii="Angsana New" w:hAnsi="Angsana New" w:hint="cs"/>
          <w:spacing w:val="-2"/>
          <w:sz w:val="30"/>
          <w:szCs w:val="30"/>
          <w:cs/>
        </w:rPr>
        <w:t xml:space="preserve">แบบย่อ </w:t>
      </w:r>
      <w:r w:rsidRPr="00E71324">
        <w:rPr>
          <w:rFonts w:ascii="Angsana New" w:hAnsi="Angsana New"/>
          <w:spacing w:val="-2"/>
          <w:sz w:val="30"/>
          <w:szCs w:val="30"/>
        </w:rPr>
        <w:t>(</w:t>
      </w:r>
      <w:r w:rsidRPr="00E71324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Pr="00E71324">
        <w:rPr>
          <w:rFonts w:ascii="Angsana New" w:hAnsi="Angsana New" w:hint="cs"/>
          <w:sz w:val="30"/>
          <w:szCs w:val="30"/>
          <w:cs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>ของบริษัท</w:t>
      </w:r>
      <w:r w:rsidR="00450FC5">
        <w:rPr>
          <w:rFonts w:ascii="Angsana New" w:hAnsi="Angsana New" w:hint="cs"/>
          <w:sz w:val="30"/>
          <w:szCs w:val="30"/>
          <w:cs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 xml:space="preserve">ไลท์ติ้ง แอนด์ อีควิปเมนท์ จำกัด (มหาชน) </w:t>
      </w:r>
      <w:r w:rsidRPr="00E71324">
        <w:rPr>
          <w:rFonts w:ascii="Angsana New" w:hAnsi="Angsana New" w:hint="cs"/>
          <w:sz w:val="30"/>
          <w:szCs w:val="30"/>
          <w:cs/>
        </w:rPr>
        <w:t xml:space="preserve">และบริษัทย่อยและของเฉพาะบริษัท </w:t>
      </w:r>
      <w:r w:rsidRPr="00E71324">
        <w:rPr>
          <w:rFonts w:ascii="Angsana New" w:hAnsi="Angsana New"/>
          <w:sz w:val="30"/>
          <w:szCs w:val="30"/>
          <w:cs/>
        </w:rPr>
        <w:t>ไลท์ติ้ง แอนด์ อีควิปเมนท์ จำกัด (มหาชน)</w:t>
      </w:r>
      <w:r w:rsidRPr="00E71324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E71324">
        <w:rPr>
          <w:rFonts w:ascii="Angsana New" w:hAnsi="Angsana New"/>
          <w:sz w:val="30"/>
          <w:szCs w:val="30"/>
        </w:rPr>
        <w:t xml:space="preserve"> </w:t>
      </w:r>
      <w:r w:rsidRPr="00E71324">
        <w:rPr>
          <w:rFonts w:ascii="Angsana New" w:hAnsi="Angsana New"/>
          <w:spacing w:val="6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E71324">
        <w:rPr>
          <w:rFonts w:ascii="Angsana New" w:hAnsi="Angsana New" w:hint="cs"/>
          <w:spacing w:val="6"/>
          <w:sz w:val="30"/>
          <w:szCs w:val="30"/>
          <w:cs/>
        </w:rPr>
        <w:t>นำเสนอข้อมูลทางการเงินระหว่างกาล</w:t>
      </w:r>
      <w:r w:rsidRPr="00E71324">
        <w:rPr>
          <w:rFonts w:ascii="Angsana New" w:hAnsi="Angsana New"/>
          <w:spacing w:val="6"/>
          <w:sz w:val="30"/>
          <w:szCs w:val="30"/>
          <w:cs/>
        </w:rPr>
        <w:t>เหล่านี้</w:t>
      </w:r>
      <w:r w:rsidRPr="00E71324">
        <w:rPr>
          <w:rFonts w:ascii="Angsana New" w:hAnsi="Angsana New" w:hint="cs"/>
          <w:spacing w:val="6"/>
          <w:sz w:val="30"/>
          <w:szCs w:val="30"/>
          <w:cs/>
        </w:rPr>
        <w:t xml:space="preserve">ตามมาตรฐานการบัญชีฉบับที่ </w:t>
      </w:r>
      <w:r w:rsidRPr="00E71324">
        <w:rPr>
          <w:rFonts w:ascii="Angsana New" w:hAnsi="Angsana New"/>
          <w:spacing w:val="6"/>
          <w:sz w:val="30"/>
          <w:szCs w:val="30"/>
        </w:rPr>
        <w:t xml:space="preserve">34 </w:t>
      </w:r>
      <w:r w:rsidRPr="00E71324">
        <w:rPr>
          <w:rFonts w:ascii="Angsana New" w:hAnsi="Angsana New" w:hint="cs"/>
          <w:spacing w:val="6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E71324">
        <w:rPr>
          <w:rFonts w:ascii="Angsana New" w:hAnsi="Angsana New"/>
          <w:spacing w:val="6"/>
          <w:sz w:val="30"/>
          <w:szCs w:val="30"/>
          <w:cs/>
        </w:rPr>
        <w:t>ส่วนข้าพเจ้าเป็นผู้รับผิดชอบในการ</w:t>
      </w:r>
      <w:r w:rsidRPr="00E71324">
        <w:rPr>
          <w:rFonts w:ascii="Angsana New" w:hAnsi="Angsana New" w:hint="cs"/>
          <w:spacing w:val="6"/>
          <w:sz w:val="30"/>
          <w:szCs w:val="30"/>
          <w:cs/>
        </w:rPr>
        <w:t>ให้</w:t>
      </w:r>
      <w:r w:rsidRPr="00E71324">
        <w:rPr>
          <w:rFonts w:ascii="Angsana New" w:hAnsi="Angsana New"/>
          <w:spacing w:val="6"/>
          <w:sz w:val="30"/>
          <w:szCs w:val="30"/>
          <w:cs/>
        </w:rPr>
        <w:t>ข้อสรุป</w:t>
      </w:r>
      <w:r w:rsidRPr="00E71324">
        <w:rPr>
          <w:rFonts w:ascii="Angsana New" w:hAnsi="Angsana New" w:hint="cs"/>
          <w:spacing w:val="6"/>
          <w:sz w:val="30"/>
          <w:szCs w:val="30"/>
          <w:cs/>
        </w:rPr>
        <w:t>เกี่ยวกับ</w:t>
      </w:r>
      <w:r w:rsidRPr="00E71324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E71324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0FDE38D8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37764E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E71324">
        <w:rPr>
          <w:rFonts w:ascii="Angsana New" w:hAnsi="Angsana New"/>
          <w:i/>
          <w:iCs/>
          <w:spacing w:val="5"/>
          <w:sz w:val="30"/>
          <w:szCs w:val="30"/>
          <w:cs/>
        </w:rPr>
        <w:t>ขอบเขตการสอบทาน</w:t>
      </w:r>
    </w:p>
    <w:p w14:paraId="79C2853E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367EA5D8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71324">
        <w:rPr>
          <w:rFonts w:ascii="Angsana New" w:hAnsi="Angsana New"/>
          <w:sz w:val="30"/>
          <w:szCs w:val="30"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>รหัส</w:t>
      </w:r>
      <w:r w:rsidRPr="00E71324">
        <w:rPr>
          <w:rFonts w:ascii="Angsana New" w:hAnsi="Angsana New"/>
          <w:sz w:val="30"/>
          <w:szCs w:val="30"/>
        </w:rPr>
        <w:t xml:space="preserve"> 2410 “</w:t>
      </w:r>
      <w:r w:rsidRPr="00E71324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E71324">
        <w:rPr>
          <w:rFonts w:ascii="Angsana New" w:hAnsi="Angsana New"/>
          <w:sz w:val="30"/>
          <w:szCs w:val="30"/>
        </w:rPr>
        <w:br/>
      </w:r>
      <w:r w:rsidRPr="00E71324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E71324">
        <w:rPr>
          <w:rFonts w:ascii="Angsana New" w:hAnsi="Angsana New"/>
          <w:sz w:val="30"/>
          <w:szCs w:val="30"/>
        </w:rPr>
        <w:t>”</w:t>
      </w:r>
      <w:r w:rsidRPr="00E71324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71324">
        <w:rPr>
          <w:rFonts w:ascii="Angsana New" w:hAnsi="Angsana New"/>
          <w:sz w:val="30"/>
          <w:szCs w:val="30"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E71324">
        <w:rPr>
          <w:rFonts w:ascii="Angsana New" w:hAnsi="Angsana New"/>
          <w:spacing w:val="-6"/>
          <w:sz w:val="30"/>
          <w:szCs w:val="30"/>
        </w:rPr>
        <w:br/>
      </w:r>
      <w:r w:rsidRPr="00E71324">
        <w:rPr>
          <w:rFonts w:ascii="Angsana New" w:hAnsi="Angsana New"/>
          <w:spacing w:val="-6"/>
          <w:sz w:val="30"/>
          <w:szCs w:val="30"/>
          <w:cs/>
        </w:rPr>
        <w:t>กว่า</w:t>
      </w:r>
      <w:r w:rsidRPr="00E71324">
        <w:rPr>
          <w:rFonts w:ascii="Angsana New" w:hAnsi="Angsana New"/>
          <w:spacing w:val="-4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E71324">
        <w:rPr>
          <w:rFonts w:ascii="Angsana New" w:hAnsi="Angsana New"/>
          <w:spacing w:val="-4"/>
          <w:sz w:val="30"/>
          <w:szCs w:val="30"/>
        </w:rPr>
        <w:br/>
      </w:r>
      <w:r w:rsidRPr="00E71324">
        <w:rPr>
          <w:rFonts w:ascii="Angsana New" w:hAnsi="Angsana New"/>
          <w:spacing w:val="-4"/>
          <w:sz w:val="30"/>
          <w:szCs w:val="30"/>
          <w:cs/>
        </w:rPr>
        <w:t>ซึ่ง</w:t>
      </w:r>
      <w:r w:rsidRPr="00E71324">
        <w:rPr>
          <w:rFonts w:ascii="Angsana New" w:hAnsi="Angsana New"/>
          <w:sz w:val="30"/>
          <w:szCs w:val="30"/>
          <w:cs/>
        </w:rPr>
        <w:t>อาจพบได้จากการตรวจสอบ</w:t>
      </w:r>
      <w:r w:rsidRPr="00E71324">
        <w:rPr>
          <w:rFonts w:ascii="Angsana New" w:hAnsi="Angsana New"/>
          <w:sz w:val="30"/>
          <w:szCs w:val="30"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3AD0EEF" w14:textId="77777777" w:rsidR="00CC5E83" w:rsidRPr="00E71324" w:rsidRDefault="00CC5E83" w:rsidP="00CC5E83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0AACA09" w14:textId="77777777" w:rsidR="007A79A3" w:rsidRDefault="007A79A3" w:rsidP="00CC5E83">
      <w:pPr>
        <w:jc w:val="thaiDistribute"/>
        <w:rPr>
          <w:rFonts w:ascii="Angsana New" w:hAnsi="Angsana New"/>
          <w:i/>
          <w:iCs/>
          <w:sz w:val="30"/>
          <w:szCs w:val="30"/>
        </w:rPr>
        <w:sectPr w:rsidR="007A79A3" w:rsidSect="00D16668">
          <w:headerReference w:type="default" r:id="rId13"/>
          <w:footerReference w:type="default" r:id="rId14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338A7137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E71324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6126280A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FDAF867" w14:textId="77777777" w:rsidR="00CC5E83" w:rsidRPr="00E71324" w:rsidRDefault="00CC5E83" w:rsidP="00CC5E8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E71324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</w:t>
      </w:r>
      <w:r w:rsidRPr="00E71324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Pr="00E71324">
        <w:rPr>
          <w:rFonts w:ascii="Angsana New" w:hAnsi="Angsana New"/>
          <w:spacing w:val="-2"/>
          <w:sz w:val="30"/>
          <w:szCs w:val="30"/>
        </w:rPr>
        <w:t xml:space="preserve">34 </w:t>
      </w:r>
      <w:r w:rsidRPr="00E71324">
        <w:rPr>
          <w:rFonts w:ascii="Angsana New" w:hAnsi="Angsana New"/>
          <w:spacing w:val="-2"/>
          <w:sz w:val="30"/>
          <w:szCs w:val="30"/>
          <w:cs/>
        </w:rPr>
        <w:t xml:space="preserve">เรื่อง </w:t>
      </w:r>
      <w:r w:rsidRPr="00E71324">
        <w:rPr>
          <w:rFonts w:ascii="Angsana New" w:hAnsi="Angsana New" w:hint="cs"/>
          <w:spacing w:val="-2"/>
          <w:sz w:val="30"/>
          <w:szCs w:val="30"/>
          <w:cs/>
        </w:rPr>
        <w:t>การรายงานทาง</w:t>
      </w:r>
      <w:r w:rsidRPr="00E71324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5E78490E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7977C6C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98D0903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29F8065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C0D8765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(นางสาวชรินรัตน์ นพรัมภา)</w:t>
      </w:r>
    </w:p>
    <w:p w14:paraId="3E100C54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8B5B5CE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E71324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E71324">
        <w:rPr>
          <w:rFonts w:ascii="Angsana New" w:hAnsi="Angsana New"/>
          <w:sz w:val="30"/>
          <w:szCs w:val="30"/>
        </w:rPr>
        <w:t>10448</w:t>
      </w:r>
    </w:p>
    <w:p w14:paraId="3E0C57A8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A8BAE3B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BA80458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7BB87FF" w14:textId="13A44F2E" w:rsidR="00CC5E83" w:rsidRPr="00E71324" w:rsidRDefault="00D95D26" w:rsidP="00CC5E83">
      <w:pPr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lang w:eastAsia="ja-JP"/>
        </w:rPr>
        <w:t>8</w:t>
      </w:r>
      <w:r w:rsidR="00CD0A6C" w:rsidRPr="00E71324">
        <w:rPr>
          <w:rFonts w:ascii="Angsana New" w:hAnsi="Angsana New"/>
          <w:sz w:val="30"/>
          <w:szCs w:val="30"/>
          <w:lang w:eastAsia="ja-JP"/>
        </w:rPr>
        <w:t xml:space="preserve"> </w:t>
      </w:r>
      <w:r w:rsidR="000155FA">
        <w:rPr>
          <w:rFonts w:ascii="Angsana New" w:hAnsi="Angsana New" w:hint="cs"/>
          <w:sz w:val="30"/>
          <w:szCs w:val="30"/>
          <w:cs/>
          <w:lang w:eastAsia="ja-JP"/>
        </w:rPr>
        <w:t>สิงหาคม</w:t>
      </w:r>
      <w:r w:rsidR="00CD0A6C" w:rsidRPr="00E71324">
        <w:rPr>
          <w:rFonts w:ascii="Angsana New" w:hAnsi="Angsana New" w:hint="cs"/>
          <w:sz w:val="30"/>
          <w:szCs w:val="30"/>
          <w:cs/>
          <w:lang w:eastAsia="ja-JP"/>
        </w:rPr>
        <w:t xml:space="preserve"> </w:t>
      </w:r>
      <w:r w:rsidR="00CC5E83" w:rsidRPr="00E71324">
        <w:rPr>
          <w:rFonts w:ascii="Angsana New" w:hAnsi="Angsana New"/>
          <w:sz w:val="30"/>
          <w:szCs w:val="30"/>
          <w:lang w:eastAsia="ja-JP"/>
        </w:rPr>
        <w:t>25</w:t>
      </w:r>
      <w:r w:rsidR="00CC5E83" w:rsidRPr="00E71324">
        <w:rPr>
          <w:rFonts w:ascii="Angsana New" w:hAnsi="Angsana New" w:hint="cs"/>
          <w:sz w:val="30"/>
          <w:szCs w:val="30"/>
          <w:cs/>
          <w:lang w:eastAsia="ja-JP"/>
        </w:rPr>
        <w:t>6</w:t>
      </w:r>
      <w:r w:rsidR="00450FC5">
        <w:rPr>
          <w:rFonts w:ascii="Angsana New" w:hAnsi="Angsana New"/>
          <w:sz w:val="30"/>
          <w:szCs w:val="30"/>
          <w:lang w:eastAsia="ja-JP"/>
        </w:rPr>
        <w:t>6</w:t>
      </w:r>
    </w:p>
    <w:p w14:paraId="0A544B4A" w14:textId="77777777" w:rsidR="00CC5E83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A7828C0" w14:textId="77777777" w:rsidR="00AA43CA" w:rsidRPr="00A7702B" w:rsidRDefault="00AA43CA" w:rsidP="00E62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</w:p>
    <w:sectPr w:rsidR="00AA43CA" w:rsidRPr="00A7702B" w:rsidSect="007A79A3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0C5C3" w14:textId="77777777" w:rsidR="00C26C96" w:rsidRDefault="00C26C96" w:rsidP="00FC04D5">
      <w:r>
        <w:separator/>
      </w:r>
    </w:p>
  </w:endnote>
  <w:endnote w:type="continuationSeparator" w:id="0">
    <w:p w14:paraId="27C06FB0" w14:textId="77777777" w:rsidR="00C26C96" w:rsidRDefault="00C26C96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B5731" w14:textId="2AA16B60" w:rsidR="00E6274E" w:rsidRPr="00E6274E" w:rsidRDefault="00E6274E" w:rsidP="00E6274E">
    <w:pPr>
      <w:pStyle w:val="Footer"/>
      <w:jc w:val="center"/>
      <w:rPr>
        <w:rFonts w:ascii="Angsana New" w:hAnsi="Angsana New"/>
        <w:sz w:val="30"/>
        <w:szCs w:val="30"/>
      </w:rPr>
    </w:pPr>
    <w:r w:rsidRPr="00E6274E">
      <w:rPr>
        <w:rFonts w:ascii="Angsana New" w:hAnsi="Angsana New" w:hint="cs"/>
        <w:sz w:val="30"/>
        <w:szCs w:val="30"/>
        <w:lang w:val="en-US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40DAD" w14:textId="77777777" w:rsidR="00CC5E83" w:rsidRPr="00AE54A7" w:rsidRDefault="00CC5E8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59CF9" w14:textId="2A23C0B8" w:rsidR="007A79A3" w:rsidRPr="007A79A3" w:rsidRDefault="007A79A3" w:rsidP="007A79A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63043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7C19A13" w14:textId="38A5FEB0" w:rsidR="007A79A3" w:rsidRPr="00294AC4" w:rsidRDefault="007A79A3" w:rsidP="00294AC4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  <w:lang w:val="en-US"/>
          </w:rPr>
        </w:pPr>
        <w:r w:rsidRPr="007A79A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A79A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A79A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A79A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A79A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45A25" w14:textId="77777777" w:rsidR="00C26C96" w:rsidRDefault="00C26C96" w:rsidP="00FC04D5">
      <w:r>
        <w:separator/>
      </w:r>
    </w:p>
  </w:footnote>
  <w:footnote w:type="continuationSeparator" w:id="0">
    <w:p w14:paraId="1B8EBA99" w14:textId="77777777" w:rsidR="00C26C96" w:rsidRDefault="00C26C96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9EA22" w14:textId="02845F84" w:rsidR="00CC5E83" w:rsidRDefault="00CC5E83">
    <w:pPr>
      <w:pStyle w:val="Header"/>
    </w:pPr>
  </w:p>
  <w:p w14:paraId="2B510B9E" w14:textId="1A1BBFBC" w:rsidR="00CC5E83" w:rsidRDefault="00CC5E83">
    <w:pPr>
      <w:pStyle w:val="Header"/>
    </w:pPr>
  </w:p>
  <w:p w14:paraId="359755F5" w14:textId="77777777" w:rsidR="00CC5E83" w:rsidRDefault="00CC5E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A0C5C" w14:textId="4DE79510" w:rsidR="00DD77E4" w:rsidRDefault="00DD77E4" w:rsidP="00B60D31">
    <w:pPr>
      <w:pStyle w:val="Header"/>
      <w:rPr>
        <w:rFonts w:ascii="Angsana New" w:hAnsi="Angsana New"/>
        <w:b/>
        <w:bCs/>
        <w:sz w:val="32"/>
        <w:szCs w:val="32"/>
        <w:lang w:val="th-TH"/>
      </w:rPr>
    </w:pPr>
  </w:p>
  <w:p w14:paraId="484E73AF" w14:textId="77777777" w:rsidR="007A79A3" w:rsidRDefault="007A79A3" w:rsidP="00B60D31">
    <w:pPr>
      <w:pStyle w:val="Header"/>
      <w:rPr>
        <w:rFonts w:ascii="Angsana New" w:hAnsi="Angsana New"/>
        <w:b/>
        <w:bCs/>
        <w:sz w:val="32"/>
        <w:szCs w:val="32"/>
        <w:cs/>
        <w:lang w:val="th-TH"/>
      </w:rPr>
    </w:pPr>
  </w:p>
  <w:p w14:paraId="6EC244BC" w14:textId="2DD3DEA1" w:rsidR="007A79A3" w:rsidRDefault="007A79A3" w:rsidP="00B60D31">
    <w:pPr>
      <w:pStyle w:val="Header"/>
      <w:rPr>
        <w:rFonts w:ascii="Angsana New" w:hAnsi="Angsana New"/>
        <w:b/>
        <w:bCs/>
        <w:sz w:val="32"/>
        <w:szCs w:val="32"/>
        <w:lang w:val="th-TH"/>
      </w:rPr>
    </w:pPr>
  </w:p>
  <w:p w14:paraId="3410838E" w14:textId="77777777" w:rsidR="007A79A3" w:rsidRPr="0021561A" w:rsidRDefault="007A79A3" w:rsidP="00B60D31">
    <w:pPr>
      <w:pStyle w:val="Header"/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D80A5" w14:textId="77777777" w:rsidR="007A79A3" w:rsidRDefault="007A79A3" w:rsidP="00B60D31">
    <w:pPr>
      <w:pStyle w:val="Header"/>
      <w:rPr>
        <w:rFonts w:ascii="Angsana New" w:hAnsi="Angsana New"/>
        <w:b/>
        <w:bCs/>
        <w:sz w:val="32"/>
        <w:szCs w:val="32"/>
        <w:lang w:val="th-TH"/>
      </w:rPr>
    </w:pPr>
  </w:p>
  <w:p w14:paraId="0C4D1E93" w14:textId="77777777" w:rsidR="007A79A3" w:rsidRDefault="007A79A3" w:rsidP="00B60D31">
    <w:pPr>
      <w:pStyle w:val="Header"/>
      <w:rPr>
        <w:rFonts w:ascii="Angsana New" w:hAnsi="Angsana New"/>
        <w:b/>
        <w:bCs/>
        <w:sz w:val="32"/>
        <w:szCs w:val="32"/>
        <w:cs/>
        <w:lang w:val="th-TH"/>
      </w:rPr>
    </w:pPr>
  </w:p>
  <w:p w14:paraId="059A9EB6" w14:textId="77777777" w:rsidR="007A79A3" w:rsidRDefault="007A79A3" w:rsidP="00B60D31">
    <w:pPr>
      <w:pStyle w:val="Header"/>
      <w:rPr>
        <w:rFonts w:ascii="Angsana New" w:hAnsi="Angsana New"/>
        <w:b/>
        <w:bCs/>
        <w:sz w:val="32"/>
        <w:szCs w:val="32"/>
        <w:lang w:val="th-TH"/>
      </w:rPr>
    </w:pPr>
  </w:p>
  <w:p w14:paraId="17C74D2A" w14:textId="77777777" w:rsidR="007A79A3" w:rsidRPr="0021561A" w:rsidRDefault="007A79A3" w:rsidP="00B60D31">
    <w:pPr>
      <w:pStyle w:val="Header"/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7D2008"/>
    <w:multiLevelType w:val="hybridMultilevel"/>
    <w:tmpl w:val="44222206"/>
    <w:lvl w:ilvl="0" w:tplc="8A58C4A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6966AC"/>
    <w:multiLevelType w:val="hybridMultilevel"/>
    <w:tmpl w:val="8C4255A2"/>
    <w:lvl w:ilvl="0" w:tplc="49CEF96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FBA0DA5"/>
    <w:multiLevelType w:val="hybridMultilevel"/>
    <w:tmpl w:val="2BDE2950"/>
    <w:lvl w:ilvl="0" w:tplc="42DECA7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0E2CBB"/>
    <w:multiLevelType w:val="hybridMultilevel"/>
    <w:tmpl w:val="2BD27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CE4AA2"/>
    <w:multiLevelType w:val="hybridMultilevel"/>
    <w:tmpl w:val="542ED7F8"/>
    <w:lvl w:ilvl="0" w:tplc="6616B23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5AA44AA"/>
    <w:multiLevelType w:val="hybridMultilevel"/>
    <w:tmpl w:val="C9ECDCCE"/>
    <w:lvl w:ilvl="0" w:tplc="102E1B86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A833BE"/>
    <w:multiLevelType w:val="hybridMultilevel"/>
    <w:tmpl w:val="84F417B4"/>
    <w:lvl w:ilvl="0" w:tplc="089A46C4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3EC4F07"/>
    <w:multiLevelType w:val="hybridMultilevel"/>
    <w:tmpl w:val="E7927C6A"/>
    <w:lvl w:ilvl="0" w:tplc="C8C4C078">
      <w:start w:val="16"/>
      <w:numFmt w:val="decimal"/>
      <w:lvlText w:val="%1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BE2F8C"/>
    <w:multiLevelType w:val="hybridMultilevel"/>
    <w:tmpl w:val="89E6C20A"/>
    <w:lvl w:ilvl="0" w:tplc="AC886748">
      <w:start w:val="7"/>
      <w:numFmt w:val="decimal"/>
      <w:lvlText w:val="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D4C75DE"/>
    <w:multiLevelType w:val="hybridMultilevel"/>
    <w:tmpl w:val="F38E1C02"/>
    <w:lvl w:ilvl="0" w:tplc="C504C19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45965CE"/>
    <w:multiLevelType w:val="hybridMultilevel"/>
    <w:tmpl w:val="ACC0F024"/>
    <w:lvl w:ilvl="0" w:tplc="D54A352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7B8411F"/>
    <w:multiLevelType w:val="hybridMultilevel"/>
    <w:tmpl w:val="1D20A956"/>
    <w:lvl w:ilvl="0" w:tplc="E6BC4AF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877D3B"/>
    <w:multiLevelType w:val="hybridMultilevel"/>
    <w:tmpl w:val="DFBE098C"/>
    <w:lvl w:ilvl="0" w:tplc="C51A303C">
      <w:numFmt w:val="bullet"/>
      <w:lvlText w:val="-"/>
      <w:lvlJc w:val="left"/>
      <w:pPr>
        <w:ind w:left="6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7" w:hanging="360"/>
      </w:pPr>
      <w:rPr>
        <w:rFonts w:ascii="Wingdings" w:hAnsi="Wingdings" w:hint="default"/>
      </w:rPr>
    </w:lvl>
  </w:abstractNum>
  <w:abstractNum w:abstractNumId="30" w15:restartNumberingAfterBreak="0">
    <w:nsid w:val="4C146537"/>
    <w:multiLevelType w:val="multilevel"/>
    <w:tmpl w:val="AA22611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05C2E51"/>
    <w:multiLevelType w:val="hybridMultilevel"/>
    <w:tmpl w:val="58BEFF9A"/>
    <w:lvl w:ilvl="0" w:tplc="66D8C714">
      <w:start w:val="1"/>
      <w:numFmt w:val="thaiLetters"/>
      <w:lvlText w:val="(%1.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1F208A5"/>
    <w:multiLevelType w:val="hybridMultilevel"/>
    <w:tmpl w:val="F5601AC8"/>
    <w:lvl w:ilvl="0" w:tplc="0AB62B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8934FAC"/>
    <w:multiLevelType w:val="hybridMultilevel"/>
    <w:tmpl w:val="3C222D32"/>
    <w:lvl w:ilvl="0" w:tplc="049E72D8">
      <w:start w:val="28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DA6FA6"/>
    <w:multiLevelType w:val="hybridMultilevel"/>
    <w:tmpl w:val="AC2E149C"/>
    <w:lvl w:ilvl="0" w:tplc="159453C0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656E3"/>
    <w:multiLevelType w:val="hybridMultilevel"/>
    <w:tmpl w:val="19CCF7F8"/>
    <w:lvl w:ilvl="0" w:tplc="5FC805B4">
      <w:numFmt w:val="bullet"/>
      <w:lvlText w:val="-"/>
      <w:lvlJc w:val="left"/>
      <w:pPr>
        <w:ind w:left="90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6139263A"/>
    <w:multiLevelType w:val="hybridMultilevel"/>
    <w:tmpl w:val="E7CAEE20"/>
    <w:lvl w:ilvl="0" w:tplc="D5325A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55105D"/>
    <w:multiLevelType w:val="hybridMultilevel"/>
    <w:tmpl w:val="3E1AF710"/>
    <w:lvl w:ilvl="0" w:tplc="CA9EB148">
      <w:start w:val="1"/>
      <w:numFmt w:val="decimal"/>
      <w:lvlText w:val="%1"/>
      <w:lvlJc w:val="left"/>
      <w:pPr>
        <w:ind w:left="4950" w:hanging="1260"/>
      </w:pPr>
      <w:rPr>
        <w:rFonts w:hint="default"/>
      </w:rPr>
    </w:lvl>
    <w:lvl w:ilvl="1" w:tplc="8D64D220">
      <w:start w:val="1"/>
      <w:numFmt w:val="lowerLetter"/>
      <w:lvlText w:val="%2."/>
      <w:lvlJc w:val="left"/>
      <w:pPr>
        <w:ind w:left="1440" w:hanging="360"/>
      </w:pPr>
    </w:lvl>
    <w:lvl w:ilvl="2" w:tplc="AA3E9180" w:tentative="1">
      <w:start w:val="1"/>
      <w:numFmt w:val="lowerRoman"/>
      <w:lvlText w:val="%3."/>
      <w:lvlJc w:val="right"/>
      <w:pPr>
        <w:ind w:left="2160" w:hanging="180"/>
      </w:pPr>
    </w:lvl>
    <w:lvl w:ilvl="3" w:tplc="67B02982" w:tentative="1">
      <w:start w:val="1"/>
      <w:numFmt w:val="decimal"/>
      <w:lvlText w:val="%4."/>
      <w:lvlJc w:val="left"/>
      <w:pPr>
        <w:ind w:left="2880" w:hanging="360"/>
      </w:pPr>
    </w:lvl>
    <w:lvl w:ilvl="4" w:tplc="E990D5CC" w:tentative="1">
      <w:start w:val="1"/>
      <w:numFmt w:val="lowerLetter"/>
      <w:lvlText w:val="%5."/>
      <w:lvlJc w:val="left"/>
      <w:pPr>
        <w:ind w:left="3600" w:hanging="360"/>
      </w:pPr>
    </w:lvl>
    <w:lvl w:ilvl="5" w:tplc="96F48F98" w:tentative="1">
      <w:start w:val="1"/>
      <w:numFmt w:val="lowerRoman"/>
      <w:lvlText w:val="%6."/>
      <w:lvlJc w:val="right"/>
      <w:pPr>
        <w:ind w:left="4320" w:hanging="180"/>
      </w:pPr>
    </w:lvl>
    <w:lvl w:ilvl="6" w:tplc="59A8DD1C" w:tentative="1">
      <w:start w:val="1"/>
      <w:numFmt w:val="decimal"/>
      <w:lvlText w:val="%7."/>
      <w:lvlJc w:val="left"/>
      <w:pPr>
        <w:ind w:left="5040" w:hanging="360"/>
      </w:pPr>
    </w:lvl>
    <w:lvl w:ilvl="7" w:tplc="3C366E38" w:tentative="1">
      <w:start w:val="1"/>
      <w:numFmt w:val="lowerLetter"/>
      <w:lvlText w:val="%8."/>
      <w:lvlJc w:val="left"/>
      <w:pPr>
        <w:ind w:left="5760" w:hanging="360"/>
      </w:pPr>
    </w:lvl>
    <w:lvl w:ilvl="8" w:tplc="DC1A57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1B4F0E"/>
    <w:multiLevelType w:val="hybridMultilevel"/>
    <w:tmpl w:val="816A3326"/>
    <w:lvl w:ilvl="0" w:tplc="3D30ACD2">
      <w:start w:val="172"/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35464318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4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4774294">
    <w:abstractNumId w:val="6"/>
  </w:num>
  <w:num w:numId="2" w16cid:durableId="2067751848">
    <w:abstractNumId w:val="5"/>
  </w:num>
  <w:num w:numId="3" w16cid:durableId="562568953">
    <w:abstractNumId w:val="9"/>
  </w:num>
  <w:num w:numId="4" w16cid:durableId="29768439">
    <w:abstractNumId w:val="7"/>
  </w:num>
  <w:num w:numId="5" w16cid:durableId="260603656">
    <w:abstractNumId w:val="8"/>
  </w:num>
  <w:num w:numId="6" w16cid:durableId="835801592">
    <w:abstractNumId w:val="3"/>
  </w:num>
  <w:num w:numId="7" w16cid:durableId="1704204930">
    <w:abstractNumId w:val="2"/>
  </w:num>
  <w:num w:numId="8" w16cid:durableId="2052805138">
    <w:abstractNumId w:val="0"/>
  </w:num>
  <w:num w:numId="9" w16cid:durableId="82579872">
    <w:abstractNumId w:val="1"/>
  </w:num>
  <w:num w:numId="10" w16cid:durableId="1485588785">
    <w:abstractNumId w:val="4"/>
  </w:num>
  <w:num w:numId="11" w16cid:durableId="1564027375">
    <w:abstractNumId w:val="26"/>
  </w:num>
  <w:num w:numId="12" w16cid:durableId="1760102524">
    <w:abstractNumId w:val="21"/>
  </w:num>
  <w:num w:numId="13" w16cid:durableId="1355809446">
    <w:abstractNumId w:val="40"/>
  </w:num>
  <w:num w:numId="14" w16cid:durableId="1367174163">
    <w:abstractNumId w:val="23"/>
  </w:num>
  <w:num w:numId="15" w16cid:durableId="521407131">
    <w:abstractNumId w:val="27"/>
  </w:num>
  <w:num w:numId="16" w16cid:durableId="1897743773">
    <w:abstractNumId w:val="44"/>
  </w:num>
  <w:num w:numId="17" w16cid:durableId="516700935">
    <w:abstractNumId w:val="42"/>
  </w:num>
  <w:num w:numId="18" w16cid:durableId="1515924963">
    <w:abstractNumId w:val="15"/>
  </w:num>
  <w:num w:numId="19" w16cid:durableId="1260603171">
    <w:abstractNumId w:val="29"/>
  </w:num>
  <w:num w:numId="20" w16cid:durableId="127750677">
    <w:abstractNumId w:val="35"/>
  </w:num>
  <w:num w:numId="21" w16cid:durableId="102771474">
    <w:abstractNumId w:val="14"/>
  </w:num>
  <w:num w:numId="22" w16cid:durableId="58482898">
    <w:abstractNumId w:val="10"/>
  </w:num>
  <w:num w:numId="23" w16cid:durableId="1433040968">
    <w:abstractNumId w:val="17"/>
  </w:num>
  <w:num w:numId="24" w16cid:durableId="850097698">
    <w:abstractNumId w:val="12"/>
  </w:num>
  <w:num w:numId="25" w16cid:durableId="1885097002">
    <w:abstractNumId w:val="11"/>
  </w:num>
  <w:num w:numId="26" w16cid:durableId="277298794">
    <w:abstractNumId w:val="32"/>
  </w:num>
  <w:num w:numId="27" w16cid:durableId="1694646556">
    <w:abstractNumId w:val="24"/>
  </w:num>
  <w:num w:numId="28" w16cid:durableId="99375886">
    <w:abstractNumId w:val="33"/>
  </w:num>
  <w:num w:numId="29" w16cid:durableId="1563712990">
    <w:abstractNumId w:val="18"/>
  </w:num>
  <w:num w:numId="30" w16cid:durableId="81030356">
    <w:abstractNumId w:val="45"/>
  </w:num>
  <w:num w:numId="31" w16cid:durableId="907610615">
    <w:abstractNumId w:val="39"/>
  </w:num>
  <w:num w:numId="32" w16cid:durableId="611858210">
    <w:abstractNumId w:val="41"/>
  </w:num>
  <w:num w:numId="33" w16cid:durableId="2105373409">
    <w:abstractNumId w:val="31"/>
  </w:num>
  <w:num w:numId="34" w16cid:durableId="1946188400">
    <w:abstractNumId w:val="25"/>
  </w:num>
  <w:num w:numId="35" w16cid:durableId="250428136">
    <w:abstractNumId w:val="34"/>
  </w:num>
  <w:num w:numId="36" w16cid:durableId="2005281148">
    <w:abstractNumId w:val="20"/>
  </w:num>
  <w:num w:numId="37" w16cid:durableId="403915393">
    <w:abstractNumId w:val="28"/>
  </w:num>
  <w:num w:numId="38" w16cid:durableId="167916312">
    <w:abstractNumId w:val="38"/>
  </w:num>
  <w:num w:numId="39" w16cid:durableId="600257395">
    <w:abstractNumId w:val="19"/>
  </w:num>
  <w:num w:numId="40" w16cid:durableId="1407216967">
    <w:abstractNumId w:val="22"/>
  </w:num>
  <w:num w:numId="41" w16cid:durableId="2086298701">
    <w:abstractNumId w:val="13"/>
  </w:num>
  <w:num w:numId="42" w16cid:durableId="639771822">
    <w:abstractNumId w:val="30"/>
  </w:num>
  <w:num w:numId="43" w16cid:durableId="348722604">
    <w:abstractNumId w:val="43"/>
  </w:num>
  <w:num w:numId="44" w16cid:durableId="223487511">
    <w:abstractNumId w:val="16"/>
  </w:num>
  <w:num w:numId="45" w16cid:durableId="1323853816">
    <w:abstractNumId w:val="36"/>
  </w:num>
  <w:num w:numId="46" w16cid:durableId="39964215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8887439">
    <w:abstractNumId w:val="3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214"/>
    <w:rsid w:val="00000937"/>
    <w:rsid w:val="00000A70"/>
    <w:rsid w:val="00001206"/>
    <w:rsid w:val="00001317"/>
    <w:rsid w:val="00001E75"/>
    <w:rsid w:val="00001FF1"/>
    <w:rsid w:val="000026D6"/>
    <w:rsid w:val="000027CE"/>
    <w:rsid w:val="0000387E"/>
    <w:rsid w:val="000039D2"/>
    <w:rsid w:val="000045AE"/>
    <w:rsid w:val="000049F5"/>
    <w:rsid w:val="00004D45"/>
    <w:rsid w:val="00004DAA"/>
    <w:rsid w:val="00005630"/>
    <w:rsid w:val="00005923"/>
    <w:rsid w:val="00005AE4"/>
    <w:rsid w:val="00005DFA"/>
    <w:rsid w:val="00005EFC"/>
    <w:rsid w:val="00006CB2"/>
    <w:rsid w:val="00007250"/>
    <w:rsid w:val="00007B11"/>
    <w:rsid w:val="00007ED1"/>
    <w:rsid w:val="000101A3"/>
    <w:rsid w:val="000101D4"/>
    <w:rsid w:val="0001026D"/>
    <w:rsid w:val="00010376"/>
    <w:rsid w:val="00010997"/>
    <w:rsid w:val="00011197"/>
    <w:rsid w:val="000112E1"/>
    <w:rsid w:val="000114C0"/>
    <w:rsid w:val="00011827"/>
    <w:rsid w:val="00011A11"/>
    <w:rsid w:val="00011B60"/>
    <w:rsid w:val="0001204A"/>
    <w:rsid w:val="0001222E"/>
    <w:rsid w:val="00012E89"/>
    <w:rsid w:val="000135F4"/>
    <w:rsid w:val="00014D44"/>
    <w:rsid w:val="00014E37"/>
    <w:rsid w:val="00014F80"/>
    <w:rsid w:val="00015358"/>
    <w:rsid w:val="000155AA"/>
    <w:rsid w:val="000155FA"/>
    <w:rsid w:val="00015D1B"/>
    <w:rsid w:val="0001625B"/>
    <w:rsid w:val="00016872"/>
    <w:rsid w:val="00016DE8"/>
    <w:rsid w:val="000170F1"/>
    <w:rsid w:val="00017290"/>
    <w:rsid w:val="00017822"/>
    <w:rsid w:val="00017B92"/>
    <w:rsid w:val="0002090B"/>
    <w:rsid w:val="00020CDF"/>
    <w:rsid w:val="00020D48"/>
    <w:rsid w:val="00020F3F"/>
    <w:rsid w:val="00021930"/>
    <w:rsid w:val="00021A9B"/>
    <w:rsid w:val="00021FF3"/>
    <w:rsid w:val="0002228A"/>
    <w:rsid w:val="00022622"/>
    <w:rsid w:val="000229E9"/>
    <w:rsid w:val="00022ACD"/>
    <w:rsid w:val="00022BA1"/>
    <w:rsid w:val="00023329"/>
    <w:rsid w:val="00023A4B"/>
    <w:rsid w:val="00023D95"/>
    <w:rsid w:val="000242DB"/>
    <w:rsid w:val="00024770"/>
    <w:rsid w:val="00024B65"/>
    <w:rsid w:val="000252B5"/>
    <w:rsid w:val="000252BB"/>
    <w:rsid w:val="00025CA9"/>
    <w:rsid w:val="000260CD"/>
    <w:rsid w:val="000260F1"/>
    <w:rsid w:val="00026334"/>
    <w:rsid w:val="000265F3"/>
    <w:rsid w:val="00026AFD"/>
    <w:rsid w:val="00027E0D"/>
    <w:rsid w:val="00027EE0"/>
    <w:rsid w:val="00030044"/>
    <w:rsid w:val="0003009C"/>
    <w:rsid w:val="00030198"/>
    <w:rsid w:val="00030960"/>
    <w:rsid w:val="00030FE8"/>
    <w:rsid w:val="00031EDC"/>
    <w:rsid w:val="000320A3"/>
    <w:rsid w:val="00032492"/>
    <w:rsid w:val="00032DC4"/>
    <w:rsid w:val="00032E3F"/>
    <w:rsid w:val="000330CF"/>
    <w:rsid w:val="00033A54"/>
    <w:rsid w:val="00033B8A"/>
    <w:rsid w:val="00033D2E"/>
    <w:rsid w:val="00034834"/>
    <w:rsid w:val="0003507F"/>
    <w:rsid w:val="000352C7"/>
    <w:rsid w:val="00035B49"/>
    <w:rsid w:val="00036597"/>
    <w:rsid w:val="00036D78"/>
    <w:rsid w:val="00037A19"/>
    <w:rsid w:val="00040E04"/>
    <w:rsid w:val="00041BBD"/>
    <w:rsid w:val="000424E5"/>
    <w:rsid w:val="000427C8"/>
    <w:rsid w:val="00042945"/>
    <w:rsid w:val="00043176"/>
    <w:rsid w:val="00043241"/>
    <w:rsid w:val="000447DF"/>
    <w:rsid w:val="00044A1D"/>
    <w:rsid w:val="00044FB0"/>
    <w:rsid w:val="00045B2C"/>
    <w:rsid w:val="00045C1E"/>
    <w:rsid w:val="00045F31"/>
    <w:rsid w:val="000463D0"/>
    <w:rsid w:val="00046A12"/>
    <w:rsid w:val="00046A1B"/>
    <w:rsid w:val="00047121"/>
    <w:rsid w:val="000477EB"/>
    <w:rsid w:val="00047E8D"/>
    <w:rsid w:val="00050599"/>
    <w:rsid w:val="000517E2"/>
    <w:rsid w:val="00051978"/>
    <w:rsid w:val="00051BEC"/>
    <w:rsid w:val="00051F12"/>
    <w:rsid w:val="00052250"/>
    <w:rsid w:val="000524F2"/>
    <w:rsid w:val="0005255E"/>
    <w:rsid w:val="000527E9"/>
    <w:rsid w:val="00052A7D"/>
    <w:rsid w:val="00052CDA"/>
    <w:rsid w:val="0005347F"/>
    <w:rsid w:val="00053875"/>
    <w:rsid w:val="00054143"/>
    <w:rsid w:val="00054417"/>
    <w:rsid w:val="000548A3"/>
    <w:rsid w:val="00054A14"/>
    <w:rsid w:val="00054A6F"/>
    <w:rsid w:val="00055263"/>
    <w:rsid w:val="0005527C"/>
    <w:rsid w:val="00055C43"/>
    <w:rsid w:val="000560F0"/>
    <w:rsid w:val="00056697"/>
    <w:rsid w:val="00056885"/>
    <w:rsid w:val="00056D41"/>
    <w:rsid w:val="000571CC"/>
    <w:rsid w:val="0005737A"/>
    <w:rsid w:val="00057BB5"/>
    <w:rsid w:val="00057CF9"/>
    <w:rsid w:val="00057F75"/>
    <w:rsid w:val="000601B2"/>
    <w:rsid w:val="000602BF"/>
    <w:rsid w:val="00060338"/>
    <w:rsid w:val="0006074D"/>
    <w:rsid w:val="00060856"/>
    <w:rsid w:val="000608FC"/>
    <w:rsid w:val="00060B30"/>
    <w:rsid w:val="00061403"/>
    <w:rsid w:val="0006150B"/>
    <w:rsid w:val="000615BC"/>
    <w:rsid w:val="000616E4"/>
    <w:rsid w:val="00061967"/>
    <w:rsid w:val="000623A8"/>
    <w:rsid w:val="00062D12"/>
    <w:rsid w:val="00062E02"/>
    <w:rsid w:val="000635FE"/>
    <w:rsid w:val="00063A45"/>
    <w:rsid w:val="000646CC"/>
    <w:rsid w:val="00064828"/>
    <w:rsid w:val="0006528F"/>
    <w:rsid w:val="0006578C"/>
    <w:rsid w:val="000657CF"/>
    <w:rsid w:val="000659CA"/>
    <w:rsid w:val="00065B68"/>
    <w:rsid w:val="00065CE5"/>
    <w:rsid w:val="000660D1"/>
    <w:rsid w:val="00066750"/>
    <w:rsid w:val="00066F96"/>
    <w:rsid w:val="000671D3"/>
    <w:rsid w:val="00067A04"/>
    <w:rsid w:val="00067A2B"/>
    <w:rsid w:val="00067DA3"/>
    <w:rsid w:val="0007004B"/>
    <w:rsid w:val="00070612"/>
    <w:rsid w:val="000707D7"/>
    <w:rsid w:val="00070831"/>
    <w:rsid w:val="00070B78"/>
    <w:rsid w:val="00070CA6"/>
    <w:rsid w:val="000711A5"/>
    <w:rsid w:val="00071291"/>
    <w:rsid w:val="0007182F"/>
    <w:rsid w:val="00071CCC"/>
    <w:rsid w:val="000723A8"/>
    <w:rsid w:val="0007288B"/>
    <w:rsid w:val="00072AAA"/>
    <w:rsid w:val="00072EA4"/>
    <w:rsid w:val="00072EF4"/>
    <w:rsid w:val="00073387"/>
    <w:rsid w:val="00073842"/>
    <w:rsid w:val="00073D51"/>
    <w:rsid w:val="00073E51"/>
    <w:rsid w:val="00074310"/>
    <w:rsid w:val="000744F2"/>
    <w:rsid w:val="00074536"/>
    <w:rsid w:val="00074A2B"/>
    <w:rsid w:val="00074ABC"/>
    <w:rsid w:val="000750F6"/>
    <w:rsid w:val="00075E1C"/>
    <w:rsid w:val="000765CB"/>
    <w:rsid w:val="00076F39"/>
    <w:rsid w:val="00076FB2"/>
    <w:rsid w:val="00077E82"/>
    <w:rsid w:val="000808E0"/>
    <w:rsid w:val="00080A15"/>
    <w:rsid w:val="00080AB0"/>
    <w:rsid w:val="00080C86"/>
    <w:rsid w:val="00081A97"/>
    <w:rsid w:val="00081BA0"/>
    <w:rsid w:val="00081EAC"/>
    <w:rsid w:val="00082213"/>
    <w:rsid w:val="00082945"/>
    <w:rsid w:val="00082C9D"/>
    <w:rsid w:val="00082EBA"/>
    <w:rsid w:val="00083D52"/>
    <w:rsid w:val="0008418B"/>
    <w:rsid w:val="000843DE"/>
    <w:rsid w:val="000847DC"/>
    <w:rsid w:val="000848EF"/>
    <w:rsid w:val="00084AAE"/>
    <w:rsid w:val="000856C4"/>
    <w:rsid w:val="000859B9"/>
    <w:rsid w:val="00085CED"/>
    <w:rsid w:val="0008626C"/>
    <w:rsid w:val="000862F6"/>
    <w:rsid w:val="000866AB"/>
    <w:rsid w:val="00086BDC"/>
    <w:rsid w:val="0008701B"/>
    <w:rsid w:val="000878C3"/>
    <w:rsid w:val="00087A5A"/>
    <w:rsid w:val="000901EA"/>
    <w:rsid w:val="00090702"/>
    <w:rsid w:val="00090856"/>
    <w:rsid w:val="00090979"/>
    <w:rsid w:val="00092147"/>
    <w:rsid w:val="00092A03"/>
    <w:rsid w:val="00092B02"/>
    <w:rsid w:val="00092B27"/>
    <w:rsid w:val="00093D3A"/>
    <w:rsid w:val="00093F16"/>
    <w:rsid w:val="00093FE5"/>
    <w:rsid w:val="000942CA"/>
    <w:rsid w:val="000942EA"/>
    <w:rsid w:val="000946F0"/>
    <w:rsid w:val="0009496F"/>
    <w:rsid w:val="00094E56"/>
    <w:rsid w:val="00095435"/>
    <w:rsid w:val="00095712"/>
    <w:rsid w:val="00095777"/>
    <w:rsid w:val="00095950"/>
    <w:rsid w:val="00095A3E"/>
    <w:rsid w:val="00095BE8"/>
    <w:rsid w:val="00095BE9"/>
    <w:rsid w:val="00095CC4"/>
    <w:rsid w:val="00096AFB"/>
    <w:rsid w:val="00097243"/>
    <w:rsid w:val="000979C5"/>
    <w:rsid w:val="00097A75"/>
    <w:rsid w:val="000A0193"/>
    <w:rsid w:val="000A02FD"/>
    <w:rsid w:val="000A0DA5"/>
    <w:rsid w:val="000A1025"/>
    <w:rsid w:val="000A153B"/>
    <w:rsid w:val="000A222A"/>
    <w:rsid w:val="000A2779"/>
    <w:rsid w:val="000A28DD"/>
    <w:rsid w:val="000A2BBE"/>
    <w:rsid w:val="000A2BCD"/>
    <w:rsid w:val="000A2CEC"/>
    <w:rsid w:val="000A2F38"/>
    <w:rsid w:val="000A2F93"/>
    <w:rsid w:val="000A3587"/>
    <w:rsid w:val="000A3749"/>
    <w:rsid w:val="000A3C65"/>
    <w:rsid w:val="000A4110"/>
    <w:rsid w:val="000A42D8"/>
    <w:rsid w:val="000A4461"/>
    <w:rsid w:val="000A459A"/>
    <w:rsid w:val="000A45E8"/>
    <w:rsid w:val="000A47A5"/>
    <w:rsid w:val="000A49EA"/>
    <w:rsid w:val="000A4B78"/>
    <w:rsid w:val="000A4F3E"/>
    <w:rsid w:val="000A5732"/>
    <w:rsid w:val="000A5C99"/>
    <w:rsid w:val="000A5D36"/>
    <w:rsid w:val="000A6024"/>
    <w:rsid w:val="000A623E"/>
    <w:rsid w:val="000A650D"/>
    <w:rsid w:val="000A66A3"/>
    <w:rsid w:val="000A679F"/>
    <w:rsid w:val="000A713D"/>
    <w:rsid w:val="000A7385"/>
    <w:rsid w:val="000A7609"/>
    <w:rsid w:val="000A7F22"/>
    <w:rsid w:val="000B0B25"/>
    <w:rsid w:val="000B106D"/>
    <w:rsid w:val="000B117E"/>
    <w:rsid w:val="000B14EC"/>
    <w:rsid w:val="000B1A70"/>
    <w:rsid w:val="000B2972"/>
    <w:rsid w:val="000B2B42"/>
    <w:rsid w:val="000B300C"/>
    <w:rsid w:val="000B3061"/>
    <w:rsid w:val="000B3137"/>
    <w:rsid w:val="000B32EC"/>
    <w:rsid w:val="000B3394"/>
    <w:rsid w:val="000B3F58"/>
    <w:rsid w:val="000B4F1B"/>
    <w:rsid w:val="000B560E"/>
    <w:rsid w:val="000B5A80"/>
    <w:rsid w:val="000B5C68"/>
    <w:rsid w:val="000B5C85"/>
    <w:rsid w:val="000B5E50"/>
    <w:rsid w:val="000B60B8"/>
    <w:rsid w:val="000B6421"/>
    <w:rsid w:val="000B677C"/>
    <w:rsid w:val="000B6805"/>
    <w:rsid w:val="000B7067"/>
    <w:rsid w:val="000B71BA"/>
    <w:rsid w:val="000B72E6"/>
    <w:rsid w:val="000B7655"/>
    <w:rsid w:val="000B76F2"/>
    <w:rsid w:val="000B77CB"/>
    <w:rsid w:val="000B7D09"/>
    <w:rsid w:val="000B7DB8"/>
    <w:rsid w:val="000C02BE"/>
    <w:rsid w:val="000C0454"/>
    <w:rsid w:val="000C11D2"/>
    <w:rsid w:val="000C182A"/>
    <w:rsid w:val="000C1902"/>
    <w:rsid w:val="000C1B51"/>
    <w:rsid w:val="000C1C7E"/>
    <w:rsid w:val="000C228F"/>
    <w:rsid w:val="000C2699"/>
    <w:rsid w:val="000C2944"/>
    <w:rsid w:val="000C2F27"/>
    <w:rsid w:val="000C3025"/>
    <w:rsid w:val="000C404D"/>
    <w:rsid w:val="000C5126"/>
    <w:rsid w:val="000C5234"/>
    <w:rsid w:val="000C525C"/>
    <w:rsid w:val="000C55AF"/>
    <w:rsid w:val="000C5A7F"/>
    <w:rsid w:val="000C5E24"/>
    <w:rsid w:val="000C60CC"/>
    <w:rsid w:val="000C6956"/>
    <w:rsid w:val="000C77F2"/>
    <w:rsid w:val="000C7DC8"/>
    <w:rsid w:val="000D06FB"/>
    <w:rsid w:val="000D0746"/>
    <w:rsid w:val="000D0A36"/>
    <w:rsid w:val="000D0C70"/>
    <w:rsid w:val="000D14DB"/>
    <w:rsid w:val="000D2225"/>
    <w:rsid w:val="000D28F3"/>
    <w:rsid w:val="000D31F9"/>
    <w:rsid w:val="000D3899"/>
    <w:rsid w:val="000D3B0D"/>
    <w:rsid w:val="000D49A6"/>
    <w:rsid w:val="000D4B74"/>
    <w:rsid w:val="000D528B"/>
    <w:rsid w:val="000D5656"/>
    <w:rsid w:val="000D6775"/>
    <w:rsid w:val="000D6C57"/>
    <w:rsid w:val="000D6EB7"/>
    <w:rsid w:val="000D7776"/>
    <w:rsid w:val="000D783C"/>
    <w:rsid w:val="000D7DE2"/>
    <w:rsid w:val="000E0E0E"/>
    <w:rsid w:val="000E0F49"/>
    <w:rsid w:val="000E0FDE"/>
    <w:rsid w:val="000E1158"/>
    <w:rsid w:val="000E18E1"/>
    <w:rsid w:val="000E297D"/>
    <w:rsid w:val="000E37C0"/>
    <w:rsid w:val="000E3FA7"/>
    <w:rsid w:val="000E414E"/>
    <w:rsid w:val="000E419D"/>
    <w:rsid w:val="000E4B01"/>
    <w:rsid w:val="000E4D8E"/>
    <w:rsid w:val="000E52DE"/>
    <w:rsid w:val="000E5DA0"/>
    <w:rsid w:val="000E5F39"/>
    <w:rsid w:val="000E60CB"/>
    <w:rsid w:val="000E7143"/>
    <w:rsid w:val="000E74CA"/>
    <w:rsid w:val="000E76B7"/>
    <w:rsid w:val="000E7A6B"/>
    <w:rsid w:val="000E7F82"/>
    <w:rsid w:val="000F0038"/>
    <w:rsid w:val="000F0374"/>
    <w:rsid w:val="000F0877"/>
    <w:rsid w:val="000F0B20"/>
    <w:rsid w:val="000F10E6"/>
    <w:rsid w:val="000F178D"/>
    <w:rsid w:val="000F1CFC"/>
    <w:rsid w:val="000F256A"/>
    <w:rsid w:val="000F2BCB"/>
    <w:rsid w:val="000F3746"/>
    <w:rsid w:val="000F3F60"/>
    <w:rsid w:val="000F4727"/>
    <w:rsid w:val="000F4828"/>
    <w:rsid w:val="000F4CBB"/>
    <w:rsid w:val="000F50B1"/>
    <w:rsid w:val="000F56B9"/>
    <w:rsid w:val="000F5755"/>
    <w:rsid w:val="000F610B"/>
    <w:rsid w:val="000F6944"/>
    <w:rsid w:val="000F6967"/>
    <w:rsid w:val="000F6C2D"/>
    <w:rsid w:val="000F7136"/>
    <w:rsid w:val="000F77A2"/>
    <w:rsid w:val="000F7BF9"/>
    <w:rsid w:val="00100005"/>
    <w:rsid w:val="0010007E"/>
    <w:rsid w:val="0010081C"/>
    <w:rsid w:val="00100B58"/>
    <w:rsid w:val="00100BDB"/>
    <w:rsid w:val="00101195"/>
    <w:rsid w:val="00101573"/>
    <w:rsid w:val="001020FC"/>
    <w:rsid w:val="001024CA"/>
    <w:rsid w:val="001024F9"/>
    <w:rsid w:val="00102E4B"/>
    <w:rsid w:val="00103C6F"/>
    <w:rsid w:val="00103DD2"/>
    <w:rsid w:val="00104C9B"/>
    <w:rsid w:val="001062D8"/>
    <w:rsid w:val="00106592"/>
    <w:rsid w:val="00106B86"/>
    <w:rsid w:val="001072B5"/>
    <w:rsid w:val="00107EA3"/>
    <w:rsid w:val="0011002C"/>
    <w:rsid w:val="00110EF0"/>
    <w:rsid w:val="00111062"/>
    <w:rsid w:val="001113BB"/>
    <w:rsid w:val="001122B6"/>
    <w:rsid w:val="00112755"/>
    <w:rsid w:val="00112C97"/>
    <w:rsid w:val="00112DAA"/>
    <w:rsid w:val="00112FA9"/>
    <w:rsid w:val="00113ABA"/>
    <w:rsid w:val="00113E19"/>
    <w:rsid w:val="00114633"/>
    <w:rsid w:val="00114D3B"/>
    <w:rsid w:val="00115778"/>
    <w:rsid w:val="00115D9F"/>
    <w:rsid w:val="00116094"/>
    <w:rsid w:val="001168CD"/>
    <w:rsid w:val="001169F5"/>
    <w:rsid w:val="00116D6C"/>
    <w:rsid w:val="00117191"/>
    <w:rsid w:val="001177AE"/>
    <w:rsid w:val="001179A6"/>
    <w:rsid w:val="00117C30"/>
    <w:rsid w:val="00120A8F"/>
    <w:rsid w:val="00120EC3"/>
    <w:rsid w:val="001214AB"/>
    <w:rsid w:val="00121BA2"/>
    <w:rsid w:val="00122106"/>
    <w:rsid w:val="00122431"/>
    <w:rsid w:val="00122766"/>
    <w:rsid w:val="001227FF"/>
    <w:rsid w:val="0012281E"/>
    <w:rsid w:val="00122A96"/>
    <w:rsid w:val="00122DD8"/>
    <w:rsid w:val="00123917"/>
    <w:rsid w:val="00123D2A"/>
    <w:rsid w:val="00124EE0"/>
    <w:rsid w:val="001252FB"/>
    <w:rsid w:val="00125CCF"/>
    <w:rsid w:val="00126275"/>
    <w:rsid w:val="00126AB9"/>
    <w:rsid w:val="00126CBD"/>
    <w:rsid w:val="00126FE0"/>
    <w:rsid w:val="00127659"/>
    <w:rsid w:val="0012768E"/>
    <w:rsid w:val="00127917"/>
    <w:rsid w:val="00130AAD"/>
    <w:rsid w:val="00130E32"/>
    <w:rsid w:val="001313E8"/>
    <w:rsid w:val="0013147E"/>
    <w:rsid w:val="00131729"/>
    <w:rsid w:val="00132159"/>
    <w:rsid w:val="0013247B"/>
    <w:rsid w:val="00132897"/>
    <w:rsid w:val="0013339E"/>
    <w:rsid w:val="001341FB"/>
    <w:rsid w:val="0013420E"/>
    <w:rsid w:val="001347F7"/>
    <w:rsid w:val="001357BC"/>
    <w:rsid w:val="00135FC7"/>
    <w:rsid w:val="0013622B"/>
    <w:rsid w:val="00137AC6"/>
    <w:rsid w:val="00137CA7"/>
    <w:rsid w:val="00140B82"/>
    <w:rsid w:val="001426C4"/>
    <w:rsid w:val="00142901"/>
    <w:rsid w:val="00142A31"/>
    <w:rsid w:val="00142A5A"/>
    <w:rsid w:val="00142B15"/>
    <w:rsid w:val="001433E3"/>
    <w:rsid w:val="0014438D"/>
    <w:rsid w:val="00144716"/>
    <w:rsid w:val="00144833"/>
    <w:rsid w:val="00144901"/>
    <w:rsid w:val="00144A26"/>
    <w:rsid w:val="00144C51"/>
    <w:rsid w:val="00144FC6"/>
    <w:rsid w:val="0014552C"/>
    <w:rsid w:val="0014555F"/>
    <w:rsid w:val="0014558B"/>
    <w:rsid w:val="0014571A"/>
    <w:rsid w:val="001457EF"/>
    <w:rsid w:val="00145F74"/>
    <w:rsid w:val="00146666"/>
    <w:rsid w:val="00146736"/>
    <w:rsid w:val="00146B56"/>
    <w:rsid w:val="00146BFA"/>
    <w:rsid w:val="00146C15"/>
    <w:rsid w:val="00146D41"/>
    <w:rsid w:val="001476EC"/>
    <w:rsid w:val="00150CA8"/>
    <w:rsid w:val="001513B9"/>
    <w:rsid w:val="001513BD"/>
    <w:rsid w:val="001514AC"/>
    <w:rsid w:val="00151EA7"/>
    <w:rsid w:val="00151FF0"/>
    <w:rsid w:val="0015246F"/>
    <w:rsid w:val="0015285A"/>
    <w:rsid w:val="00152900"/>
    <w:rsid w:val="00152F62"/>
    <w:rsid w:val="00153379"/>
    <w:rsid w:val="001544F5"/>
    <w:rsid w:val="0015451D"/>
    <w:rsid w:val="0015457F"/>
    <w:rsid w:val="001546A9"/>
    <w:rsid w:val="001546DF"/>
    <w:rsid w:val="0015484C"/>
    <w:rsid w:val="0015500A"/>
    <w:rsid w:val="0015515F"/>
    <w:rsid w:val="0015528E"/>
    <w:rsid w:val="001555AE"/>
    <w:rsid w:val="001556EB"/>
    <w:rsid w:val="00155BE6"/>
    <w:rsid w:val="00155ED5"/>
    <w:rsid w:val="001560E2"/>
    <w:rsid w:val="00156242"/>
    <w:rsid w:val="0015630D"/>
    <w:rsid w:val="001567AB"/>
    <w:rsid w:val="00156C17"/>
    <w:rsid w:val="001571A7"/>
    <w:rsid w:val="001604AD"/>
    <w:rsid w:val="001608A4"/>
    <w:rsid w:val="00160BA7"/>
    <w:rsid w:val="00161495"/>
    <w:rsid w:val="00161900"/>
    <w:rsid w:val="00161C8B"/>
    <w:rsid w:val="00161CBA"/>
    <w:rsid w:val="001633F6"/>
    <w:rsid w:val="001648CC"/>
    <w:rsid w:val="0016501E"/>
    <w:rsid w:val="00165215"/>
    <w:rsid w:val="0016555D"/>
    <w:rsid w:val="00165DD8"/>
    <w:rsid w:val="00165F15"/>
    <w:rsid w:val="0016687D"/>
    <w:rsid w:val="00166A62"/>
    <w:rsid w:val="00166E17"/>
    <w:rsid w:val="001671DA"/>
    <w:rsid w:val="0016722E"/>
    <w:rsid w:val="00167279"/>
    <w:rsid w:val="001672FC"/>
    <w:rsid w:val="00167F6C"/>
    <w:rsid w:val="001703E0"/>
    <w:rsid w:val="00170782"/>
    <w:rsid w:val="00171F22"/>
    <w:rsid w:val="001721D3"/>
    <w:rsid w:val="00172729"/>
    <w:rsid w:val="001736AA"/>
    <w:rsid w:val="00173B83"/>
    <w:rsid w:val="00173B86"/>
    <w:rsid w:val="00173B8E"/>
    <w:rsid w:val="00174829"/>
    <w:rsid w:val="00174C35"/>
    <w:rsid w:val="001751E0"/>
    <w:rsid w:val="00175210"/>
    <w:rsid w:val="00175234"/>
    <w:rsid w:val="0017539D"/>
    <w:rsid w:val="001753E5"/>
    <w:rsid w:val="00175936"/>
    <w:rsid w:val="00175D62"/>
    <w:rsid w:val="0017691E"/>
    <w:rsid w:val="00176F07"/>
    <w:rsid w:val="0017709F"/>
    <w:rsid w:val="00177381"/>
    <w:rsid w:val="001774BF"/>
    <w:rsid w:val="00177912"/>
    <w:rsid w:val="0018092C"/>
    <w:rsid w:val="001814B3"/>
    <w:rsid w:val="00181911"/>
    <w:rsid w:val="001824BD"/>
    <w:rsid w:val="001835CA"/>
    <w:rsid w:val="0018382F"/>
    <w:rsid w:val="001838B9"/>
    <w:rsid w:val="00183BB8"/>
    <w:rsid w:val="001844D9"/>
    <w:rsid w:val="0018454A"/>
    <w:rsid w:val="001846F5"/>
    <w:rsid w:val="00185426"/>
    <w:rsid w:val="001856B9"/>
    <w:rsid w:val="00186959"/>
    <w:rsid w:val="00186B0F"/>
    <w:rsid w:val="00186B1E"/>
    <w:rsid w:val="00186BE7"/>
    <w:rsid w:val="00186C00"/>
    <w:rsid w:val="00186CE8"/>
    <w:rsid w:val="00186FA7"/>
    <w:rsid w:val="001872E2"/>
    <w:rsid w:val="001878AD"/>
    <w:rsid w:val="00187DEA"/>
    <w:rsid w:val="00190E53"/>
    <w:rsid w:val="001915AC"/>
    <w:rsid w:val="001918B9"/>
    <w:rsid w:val="001918EE"/>
    <w:rsid w:val="00191A51"/>
    <w:rsid w:val="00191B38"/>
    <w:rsid w:val="00191F03"/>
    <w:rsid w:val="00191F41"/>
    <w:rsid w:val="00192016"/>
    <w:rsid w:val="001927FA"/>
    <w:rsid w:val="0019357F"/>
    <w:rsid w:val="001937EA"/>
    <w:rsid w:val="00193AD7"/>
    <w:rsid w:val="00193CC1"/>
    <w:rsid w:val="00193F21"/>
    <w:rsid w:val="001941A8"/>
    <w:rsid w:val="0019465C"/>
    <w:rsid w:val="00194996"/>
    <w:rsid w:val="00194B12"/>
    <w:rsid w:val="00194D3C"/>
    <w:rsid w:val="0019508F"/>
    <w:rsid w:val="0019623F"/>
    <w:rsid w:val="001965DB"/>
    <w:rsid w:val="0019660E"/>
    <w:rsid w:val="001966F9"/>
    <w:rsid w:val="0019673B"/>
    <w:rsid w:val="00196782"/>
    <w:rsid w:val="00197261"/>
    <w:rsid w:val="00197361"/>
    <w:rsid w:val="001973BB"/>
    <w:rsid w:val="0019748C"/>
    <w:rsid w:val="0019782B"/>
    <w:rsid w:val="001A00E1"/>
    <w:rsid w:val="001A0CFB"/>
    <w:rsid w:val="001A0FC6"/>
    <w:rsid w:val="001A16BA"/>
    <w:rsid w:val="001A196E"/>
    <w:rsid w:val="001A1B56"/>
    <w:rsid w:val="001A1D99"/>
    <w:rsid w:val="001A21D5"/>
    <w:rsid w:val="001A279C"/>
    <w:rsid w:val="001A30FC"/>
    <w:rsid w:val="001A3309"/>
    <w:rsid w:val="001A3CDE"/>
    <w:rsid w:val="001A47BB"/>
    <w:rsid w:val="001A5388"/>
    <w:rsid w:val="001A5416"/>
    <w:rsid w:val="001A56B6"/>
    <w:rsid w:val="001A5788"/>
    <w:rsid w:val="001A58E8"/>
    <w:rsid w:val="001A5907"/>
    <w:rsid w:val="001A5FF5"/>
    <w:rsid w:val="001A611E"/>
    <w:rsid w:val="001A69ED"/>
    <w:rsid w:val="001A6B7C"/>
    <w:rsid w:val="001A6C77"/>
    <w:rsid w:val="001A6CCD"/>
    <w:rsid w:val="001A6E13"/>
    <w:rsid w:val="001B01BA"/>
    <w:rsid w:val="001B0A86"/>
    <w:rsid w:val="001B0B91"/>
    <w:rsid w:val="001B1067"/>
    <w:rsid w:val="001B10BD"/>
    <w:rsid w:val="001B11DF"/>
    <w:rsid w:val="001B2C37"/>
    <w:rsid w:val="001B302D"/>
    <w:rsid w:val="001B37C0"/>
    <w:rsid w:val="001B39BD"/>
    <w:rsid w:val="001B3AD8"/>
    <w:rsid w:val="001B3DE0"/>
    <w:rsid w:val="001B3F86"/>
    <w:rsid w:val="001B419E"/>
    <w:rsid w:val="001B446D"/>
    <w:rsid w:val="001B4936"/>
    <w:rsid w:val="001B4D57"/>
    <w:rsid w:val="001B4F53"/>
    <w:rsid w:val="001B52C9"/>
    <w:rsid w:val="001B52E9"/>
    <w:rsid w:val="001B5FD9"/>
    <w:rsid w:val="001B6C83"/>
    <w:rsid w:val="001B6EA7"/>
    <w:rsid w:val="001B6F8E"/>
    <w:rsid w:val="001B7010"/>
    <w:rsid w:val="001B75D2"/>
    <w:rsid w:val="001B77A1"/>
    <w:rsid w:val="001B7809"/>
    <w:rsid w:val="001B7B84"/>
    <w:rsid w:val="001B7F98"/>
    <w:rsid w:val="001C0503"/>
    <w:rsid w:val="001C0B83"/>
    <w:rsid w:val="001C0EFA"/>
    <w:rsid w:val="001C10D2"/>
    <w:rsid w:val="001C13E3"/>
    <w:rsid w:val="001C1494"/>
    <w:rsid w:val="001C14E9"/>
    <w:rsid w:val="001C1664"/>
    <w:rsid w:val="001C18C1"/>
    <w:rsid w:val="001C2688"/>
    <w:rsid w:val="001C2908"/>
    <w:rsid w:val="001C2E39"/>
    <w:rsid w:val="001C3739"/>
    <w:rsid w:val="001C39D0"/>
    <w:rsid w:val="001C3E44"/>
    <w:rsid w:val="001C4F8F"/>
    <w:rsid w:val="001C53A4"/>
    <w:rsid w:val="001C58D8"/>
    <w:rsid w:val="001C59A8"/>
    <w:rsid w:val="001C6F88"/>
    <w:rsid w:val="001C7240"/>
    <w:rsid w:val="001D0278"/>
    <w:rsid w:val="001D0368"/>
    <w:rsid w:val="001D0497"/>
    <w:rsid w:val="001D097C"/>
    <w:rsid w:val="001D1195"/>
    <w:rsid w:val="001D168A"/>
    <w:rsid w:val="001D1B7E"/>
    <w:rsid w:val="001D23BA"/>
    <w:rsid w:val="001D2DE0"/>
    <w:rsid w:val="001D3149"/>
    <w:rsid w:val="001D345A"/>
    <w:rsid w:val="001D38AD"/>
    <w:rsid w:val="001D3923"/>
    <w:rsid w:val="001D40FE"/>
    <w:rsid w:val="001D43D5"/>
    <w:rsid w:val="001D4892"/>
    <w:rsid w:val="001D53FB"/>
    <w:rsid w:val="001D57D4"/>
    <w:rsid w:val="001D5CB3"/>
    <w:rsid w:val="001D619B"/>
    <w:rsid w:val="001D6378"/>
    <w:rsid w:val="001D65A7"/>
    <w:rsid w:val="001D7050"/>
    <w:rsid w:val="001D7167"/>
    <w:rsid w:val="001D728A"/>
    <w:rsid w:val="001D73F2"/>
    <w:rsid w:val="001D7738"/>
    <w:rsid w:val="001D7F1D"/>
    <w:rsid w:val="001E01B6"/>
    <w:rsid w:val="001E01F6"/>
    <w:rsid w:val="001E0511"/>
    <w:rsid w:val="001E1154"/>
    <w:rsid w:val="001E13A2"/>
    <w:rsid w:val="001E189A"/>
    <w:rsid w:val="001E1A58"/>
    <w:rsid w:val="001E1BC8"/>
    <w:rsid w:val="001E2A35"/>
    <w:rsid w:val="001E3784"/>
    <w:rsid w:val="001E3845"/>
    <w:rsid w:val="001E48D6"/>
    <w:rsid w:val="001E492B"/>
    <w:rsid w:val="001E4FFB"/>
    <w:rsid w:val="001E5824"/>
    <w:rsid w:val="001E6018"/>
    <w:rsid w:val="001E60AF"/>
    <w:rsid w:val="001E644C"/>
    <w:rsid w:val="001E6650"/>
    <w:rsid w:val="001E6FC0"/>
    <w:rsid w:val="001E75B2"/>
    <w:rsid w:val="001E7C8F"/>
    <w:rsid w:val="001F0146"/>
    <w:rsid w:val="001F0C9A"/>
    <w:rsid w:val="001F0DF5"/>
    <w:rsid w:val="001F0FDE"/>
    <w:rsid w:val="001F153B"/>
    <w:rsid w:val="001F1CA9"/>
    <w:rsid w:val="001F1DBF"/>
    <w:rsid w:val="001F330C"/>
    <w:rsid w:val="001F3818"/>
    <w:rsid w:val="001F401F"/>
    <w:rsid w:val="001F52F1"/>
    <w:rsid w:val="001F538F"/>
    <w:rsid w:val="001F544F"/>
    <w:rsid w:val="001F5906"/>
    <w:rsid w:val="001F596A"/>
    <w:rsid w:val="001F5D25"/>
    <w:rsid w:val="001F622E"/>
    <w:rsid w:val="001F63E7"/>
    <w:rsid w:val="001F6667"/>
    <w:rsid w:val="001F66DC"/>
    <w:rsid w:val="001F6796"/>
    <w:rsid w:val="001F6B29"/>
    <w:rsid w:val="001F6EB9"/>
    <w:rsid w:val="001F7B41"/>
    <w:rsid w:val="001F7F83"/>
    <w:rsid w:val="00200218"/>
    <w:rsid w:val="002006C6"/>
    <w:rsid w:val="00201D6D"/>
    <w:rsid w:val="00201EBA"/>
    <w:rsid w:val="00202022"/>
    <w:rsid w:val="00202BFF"/>
    <w:rsid w:val="00202CD2"/>
    <w:rsid w:val="00202DCC"/>
    <w:rsid w:val="0020333D"/>
    <w:rsid w:val="0020337E"/>
    <w:rsid w:val="0020349D"/>
    <w:rsid w:val="00203917"/>
    <w:rsid w:val="002040E4"/>
    <w:rsid w:val="00204847"/>
    <w:rsid w:val="0020501F"/>
    <w:rsid w:val="00205079"/>
    <w:rsid w:val="00205831"/>
    <w:rsid w:val="00205A03"/>
    <w:rsid w:val="00205C60"/>
    <w:rsid w:val="00206B36"/>
    <w:rsid w:val="002073C9"/>
    <w:rsid w:val="002074B4"/>
    <w:rsid w:val="002076E8"/>
    <w:rsid w:val="00207720"/>
    <w:rsid w:val="00207EB3"/>
    <w:rsid w:val="002100E8"/>
    <w:rsid w:val="002103C0"/>
    <w:rsid w:val="002103EA"/>
    <w:rsid w:val="002107C8"/>
    <w:rsid w:val="00210CD4"/>
    <w:rsid w:val="00210DFB"/>
    <w:rsid w:val="00211333"/>
    <w:rsid w:val="00211A0C"/>
    <w:rsid w:val="00211C7B"/>
    <w:rsid w:val="00211F37"/>
    <w:rsid w:val="00212781"/>
    <w:rsid w:val="00212799"/>
    <w:rsid w:val="00212EC2"/>
    <w:rsid w:val="00212EE5"/>
    <w:rsid w:val="002130AA"/>
    <w:rsid w:val="00214AA2"/>
    <w:rsid w:val="00214C9C"/>
    <w:rsid w:val="0021561A"/>
    <w:rsid w:val="00215AD5"/>
    <w:rsid w:val="00215C1A"/>
    <w:rsid w:val="00215E6C"/>
    <w:rsid w:val="00215E92"/>
    <w:rsid w:val="00216026"/>
    <w:rsid w:val="00216085"/>
    <w:rsid w:val="00216232"/>
    <w:rsid w:val="00216E9E"/>
    <w:rsid w:val="002174E0"/>
    <w:rsid w:val="002174EA"/>
    <w:rsid w:val="00217B2D"/>
    <w:rsid w:val="00217FB0"/>
    <w:rsid w:val="002201C1"/>
    <w:rsid w:val="0022027C"/>
    <w:rsid w:val="002202D3"/>
    <w:rsid w:val="00220C08"/>
    <w:rsid w:val="00220D7D"/>
    <w:rsid w:val="00221305"/>
    <w:rsid w:val="00221D78"/>
    <w:rsid w:val="00222497"/>
    <w:rsid w:val="00222C99"/>
    <w:rsid w:val="00223908"/>
    <w:rsid w:val="00223989"/>
    <w:rsid w:val="002239FF"/>
    <w:rsid w:val="00223C06"/>
    <w:rsid w:val="00223CD1"/>
    <w:rsid w:val="00223D27"/>
    <w:rsid w:val="00224A69"/>
    <w:rsid w:val="00224FE5"/>
    <w:rsid w:val="0022563D"/>
    <w:rsid w:val="00225640"/>
    <w:rsid w:val="00225E8B"/>
    <w:rsid w:val="00226967"/>
    <w:rsid w:val="00226B42"/>
    <w:rsid w:val="00226B5E"/>
    <w:rsid w:val="00226F23"/>
    <w:rsid w:val="002270DB"/>
    <w:rsid w:val="00227552"/>
    <w:rsid w:val="00230271"/>
    <w:rsid w:val="0023058F"/>
    <w:rsid w:val="00230BC9"/>
    <w:rsid w:val="002314E3"/>
    <w:rsid w:val="00231705"/>
    <w:rsid w:val="00231F94"/>
    <w:rsid w:val="00232A51"/>
    <w:rsid w:val="002332B4"/>
    <w:rsid w:val="0023356C"/>
    <w:rsid w:val="00233908"/>
    <w:rsid w:val="002349C3"/>
    <w:rsid w:val="00234C9D"/>
    <w:rsid w:val="0023547E"/>
    <w:rsid w:val="00235A31"/>
    <w:rsid w:val="0023684F"/>
    <w:rsid w:val="002369D9"/>
    <w:rsid w:val="00236C3D"/>
    <w:rsid w:val="00236D80"/>
    <w:rsid w:val="00237254"/>
    <w:rsid w:val="0023775C"/>
    <w:rsid w:val="00237908"/>
    <w:rsid w:val="00240565"/>
    <w:rsid w:val="00240D54"/>
    <w:rsid w:val="0024149C"/>
    <w:rsid w:val="002414D8"/>
    <w:rsid w:val="00241BA8"/>
    <w:rsid w:val="00241C58"/>
    <w:rsid w:val="002421C9"/>
    <w:rsid w:val="0024235B"/>
    <w:rsid w:val="00242594"/>
    <w:rsid w:val="00242B7E"/>
    <w:rsid w:val="00243225"/>
    <w:rsid w:val="002434EE"/>
    <w:rsid w:val="0024398A"/>
    <w:rsid w:val="00243C8B"/>
    <w:rsid w:val="002440D4"/>
    <w:rsid w:val="0024505F"/>
    <w:rsid w:val="002453B0"/>
    <w:rsid w:val="00245635"/>
    <w:rsid w:val="00245966"/>
    <w:rsid w:val="0024622A"/>
    <w:rsid w:val="0024660C"/>
    <w:rsid w:val="002467D9"/>
    <w:rsid w:val="00246AB1"/>
    <w:rsid w:val="0024719D"/>
    <w:rsid w:val="0024744E"/>
    <w:rsid w:val="0024782F"/>
    <w:rsid w:val="00250782"/>
    <w:rsid w:val="00250854"/>
    <w:rsid w:val="00250AEA"/>
    <w:rsid w:val="00250B51"/>
    <w:rsid w:val="00250FE2"/>
    <w:rsid w:val="00251DC0"/>
    <w:rsid w:val="002520E9"/>
    <w:rsid w:val="0025255A"/>
    <w:rsid w:val="00252F7F"/>
    <w:rsid w:val="00253504"/>
    <w:rsid w:val="002537E0"/>
    <w:rsid w:val="00253864"/>
    <w:rsid w:val="002541CD"/>
    <w:rsid w:val="002542C4"/>
    <w:rsid w:val="00254AE1"/>
    <w:rsid w:val="00255417"/>
    <w:rsid w:val="00256520"/>
    <w:rsid w:val="00257284"/>
    <w:rsid w:val="00257486"/>
    <w:rsid w:val="00257C8B"/>
    <w:rsid w:val="0026037F"/>
    <w:rsid w:val="002606F0"/>
    <w:rsid w:val="002613C5"/>
    <w:rsid w:val="0026198D"/>
    <w:rsid w:val="002627B6"/>
    <w:rsid w:val="002628E2"/>
    <w:rsid w:val="00262C99"/>
    <w:rsid w:val="00263A47"/>
    <w:rsid w:val="002642D4"/>
    <w:rsid w:val="0026474B"/>
    <w:rsid w:val="0026478A"/>
    <w:rsid w:val="00264B53"/>
    <w:rsid w:val="00264B59"/>
    <w:rsid w:val="002652FA"/>
    <w:rsid w:val="002657D7"/>
    <w:rsid w:val="00265AFF"/>
    <w:rsid w:val="00265B1E"/>
    <w:rsid w:val="00265C61"/>
    <w:rsid w:val="00265D6B"/>
    <w:rsid w:val="00265E08"/>
    <w:rsid w:val="00265EC5"/>
    <w:rsid w:val="002661B1"/>
    <w:rsid w:val="00266294"/>
    <w:rsid w:val="00266642"/>
    <w:rsid w:val="00266728"/>
    <w:rsid w:val="00267136"/>
    <w:rsid w:val="0026744D"/>
    <w:rsid w:val="0027157A"/>
    <w:rsid w:val="00271B47"/>
    <w:rsid w:val="00271B8A"/>
    <w:rsid w:val="00271FED"/>
    <w:rsid w:val="00272809"/>
    <w:rsid w:val="00272A2C"/>
    <w:rsid w:val="00272E3E"/>
    <w:rsid w:val="00272F38"/>
    <w:rsid w:val="0027314C"/>
    <w:rsid w:val="002736E1"/>
    <w:rsid w:val="00273ABE"/>
    <w:rsid w:val="00273CEE"/>
    <w:rsid w:val="00273E0B"/>
    <w:rsid w:val="00273F36"/>
    <w:rsid w:val="00274904"/>
    <w:rsid w:val="00274B09"/>
    <w:rsid w:val="00274CD6"/>
    <w:rsid w:val="002756C7"/>
    <w:rsid w:val="00275FC4"/>
    <w:rsid w:val="0027630E"/>
    <w:rsid w:val="00276A3F"/>
    <w:rsid w:val="002778BF"/>
    <w:rsid w:val="002778F6"/>
    <w:rsid w:val="00277C4E"/>
    <w:rsid w:val="00277C81"/>
    <w:rsid w:val="00277CAF"/>
    <w:rsid w:val="00277ED3"/>
    <w:rsid w:val="002800CF"/>
    <w:rsid w:val="0028018C"/>
    <w:rsid w:val="0028056A"/>
    <w:rsid w:val="00280762"/>
    <w:rsid w:val="0028083E"/>
    <w:rsid w:val="002809DB"/>
    <w:rsid w:val="00280A16"/>
    <w:rsid w:val="00280B5F"/>
    <w:rsid w:val="00280D10"/>
    <w:rsid w:val="00281069"/>
    <w:rsid w:val="0028141B"/>
    <w:rsid w:val="00281BB7"/>
    <w:rsid w:val="00281CCC"/>
    <w:rsid w:val="0028224F"/>
    <w:rsid w:val="00282782"/>
    <w:rsid w:val="0028287C"/>
    <w:rsid w:val="00282A00"/>
    <w:rsid w:val="00282DB2"/>
    <w:rsid w:val="002836B7"/>
    <w:rsid w:val="0028371D"/>
    <w:rsid w:val="0028375A"/>
    <w:rsid w:val="00283948"/>
    <w:rsid w:val="00283BB2"/>
    <w:rsid w:val="00284157"/>
    <w:rsid w:val="00284687"/>
    <w:rsid w:val="00284EDD"/>
    <w:rsid w:val="00284FB8"/>
    <w:rsid w:val="0028531F"/>
    <w:rsid w:val="0028550A"/>
    <w:rsid w:val="00285D30"/>
    <w:rsid w:val="00285E11"/>
    <w:rsid w:val="0028629C"/>
    <w:rsid w:val="002862FF"/>
    <w:rsid w:val="0028718B"/>
    <w:rsid w:val="002871E4"/>
    <w:rsid w:val="00290099"/>
    <w:rsid w:val="00290824"/>
    <w:rsid w:val="00290EF1"/>
    <w:rsid w:val="002912DB"/>
    <w:rsid w:val="00293054"/>
    <w:rsid w:val="0029384D"/>
    <w:rsid w:val="00293970"/>
    <w:rsid w:val="00293A16"/>
    <w:rsid w:val="00293C8B"/>
    <w:rsid w:val="002941BD"/>
    <w:rsid w:val="002941BE"/>
    <w:rsid w:val="002945F9"/>
    <w:rsid w:val="002946BD"/>
    <w:rsid w:val="002947D6"/>
    <w:rsid w:val="00294AB7"/>
    <w:rsid w:val="00294AC4"/>
    <w:rsid w:val="00294B8C"/>
    <w:rsid w:val="00294F1A"/>
    <w:rsid w:val="0029516B"/>
    <w:rsid w:val="002953D0"/>
    <w:rsid w:val="002953D7"/>
    <w:rsid w:val="00295515"/>
    <w:rsid w:val="0029774E"/>
    <w:rsid w:val="00297C89"/>
    <w:rsid w:val="00297F08"/>
    <w:rsid w:val="002A0525"/>
    <w:rsid w:val="002A05DB"/>
    <w:rsid w:val="002A0A8D"/>
    <w:rsid w:val="002A100E"/>
    <w:rsid w:val="002A102F"/>
    <w:rsid w:val="002A16F6"/>
    <w:rsid w:val="002A181B"/>
    <w:rsid w:val="002A1A1E"/>
    <w:rsid w:val="002A1A34"/>
    <w:rsid w:val="002A1E98"/>
    <w:rsid w:val="002A2760"/>
    <w:rsid w:val="002A30B7"/>
    <w:rsid w:val="002A3C40"/>
    <w:rsid w:val="002A3FA2"/>
    <w:rsid w:val="002A4CEF"/>
    <w:rsid w:val="002A4D0D"/>
    <w:rsid w:val="002A4D8F"/>
    <w:rsid w:val="002A5278"/>
    <w:rsid w:val="002A54E9"/>
    <w:rsid w:val="002A6863"/>
    <w:rsid w:val="002A6B74"/>
    <w:rsid w:val="002A6C68"/>
    <w:rsid w:val="002A74AE"/>
    <w:rsid w:val="002A7814"/>
    <w:rsid w:val="002A7E4D"/>
    <w:rsid w:val="002B0165"/>
    <w:rsid w:val="002B0263"/>
    <w:rsid w:val="002B0BA7"/>
    <w:rsid w:val="002B1319"/>
    <w:rsid w:val="002B1514"/>
    <w:rsid w:val="002B161A"/>
    <w:rsid w:val="002B1EA5"/>
    <w:rsid w:val="002B2A3A"/>
    <w:rsid w:val="002B3266"/>
    <w:rsid w:val="002B36C7"/>
    <w:rsid w:val="002B36CF"/>
    <w:rsid w:val="002B3B38"/>
    <w:rsid w:val="002B3BE7"/>
    <w:rsid w:val="002B401C"/>
    <w:rsid w:val="002B410D"/>
    <w:rsid w:val="002B4408"/>
    <w:rsid w:val="002B4AF6"/>
    <w:rsid w:val="002B4CDB"/>
    <w:rsid w:val="002B5564"/>
    <w:rsid w:val="002B6149"/>
    <w:rsid w:val="002B645C"/>
    <w:rsid w:val="002B6AC4"/>
    <w:rsid w:val="002B6E11"/>
    <w:rsid w:val="002B783E"/>
    <w:rsid w:val="002C019D"/>
    <w:rsid w:val="002C0C44"/>
    <w:rsid w:val="002C1451"/>
    <w:rsid w:val="002C22D1"/>
    <w:rsid w:val="002C22E5"/>
    <w:rsid w:val="002C361D"/>
    <w:rsid w:val="002C4260"/>
    <w:rsid w:val="002C42A2"/>
    <w:rsid w:val="002C4300"/>
    <w:rsid w:val="002C518B"/>
    <w:rsid w:val="002C554E"/>
    <w:rsid w:val="002C6580"/>
    <w:rsid w:val="002C670A"/>
    <w:rsid w:val="002C6AAD"/>
    <w:rsid w:val="002C7101"/>
    <w:rsid w:val="002C71C3"/>
    <w:rsid w:val="002C725B"/>
    <w:rsid w:val="002C7D7C"/>
    <w:rsid w:val="002C7FED"/>
    <w:rsid w:val="002D00E4"/>
    <w:rsid w:val="002D1214"/>
    <w:rsid w:val="002D17FF"/>
    <w:rsid w:val="002D2575"/>
    <w:rsid w:val="002D298A"/>
    <w:rsid w:val="002D3F71"/>
    <w:rsid w:val="002D4C3C"/>
    <w:rsid w:val="002D4C94"/>
    <w:rsid w:val="002D585C"/>
    <w:rsid w:val="002D5B0C"/>
    <w:rsid w:val="002D5FBC"/>
    <w:rsid w:val="002D61AB"/>
    <w:rsid w:val="002D6A19"/>
    <w:rsid w:val="002D6FC7"/>
    <w:rsid w:val="002D7760"/>
    <w:rsid w:val="002D7D30"/>
    <w:rsid w:val="002D7D53"/>
    <w:rsid w:val="002E01D9"/>
    <w:rsid w:val="002E0822"/>
    <w:rsid w:val="002E191E"/>
    <w:rsid w:val="002E1D3B"/>
    <w:rsid w:val="002E205E"/>
    <w:rsid w:val="002E25F9"/>
    <w:rsid w:val="002E2AD0"/>
    <w:rsid w:val="002E30E3"/>
    <w:rsid w:val="002E3564"/>
    <w:rsid w:val="002E3C69"/>
    <w:rsid w:val="002E3CC1"/>
    <w:rsid w:val="002E3D12"/>
    <w:rsid w:val="002E4474"/>
    <w:rsid w:val="002E475B"/>
    <w:rsid w:val="002E4D76"/>
    <w:rsid w:val="002E5832"/>
    <w:rsid w:val="002E5976"/>
    <w:rsid w:val="002E5FD2"/>
    <w:rsid w:val="002E6A1A"/>
    <w:rsid w:val="002E702B"/>
    <w:rsid w:val="002E785A"/>
    <w:rsid w:val="002E7C54"/>
    <w:rsid w:val="002F0485"/>
    <w:rsid w:val="002F0D3A"/>
    <w:rsid w:val="002F1429"/>
    <w:rsid w:val="002F1A6E"/>
    <w:rsid w:val="002F2CAA"/>
    <w:rsid w:val="002F2CF9"/>
    <w:rsid w:val="002F3174"/>
    <w:rsid w:val="002F3583"/>
    <w:rsid w:val="002F36A2"/>
    <w:rsid w:val="002F410E"/>
    <w:rsid w:val="002F46CD"/>
    <w:rsid w:val="002F53DF"/>
    <w:rsid w:val="002F54D1"/>
    <w:rsid w:val="002F559A"/>
    <w:rsid w:val="002F6057"/>
    <w:rsid w:val="002F69C2"/>
    <w:rsid w:val="002F7773"/>
    <w:rsid w:val="002F77BD"/>
    <w:rsid w:val="002F78A0"/>
    <w:rsid w:val="002F7CCD"/>
    <w:rsid w:val="003003CC"/>
    <w:rsid w:val="00300489"/>
    <w:rsid w:val="00300B4C"/>
    <w:rsid w:val="00300EC8"/>
    <w:rsid w:val="003011FE"/>
    <w:rsid w:val="00301558"/>
    <w:rsid w:val="00301A31"/>
    <w:rsid w:val="00301A33"/>
    <w:rsid w:val="0030259E"/>
    <w:rsid w:val="00302734"/>
    <w:rsid w:val="00303538"/>
    <w:rsid w:val="00303694"/>
    <w:rsid w:val="003037D7"/>
    <w:rsid w:val="00303C6A"/>
    <w:rsid w:val="00304512"/>
    <w:rsid w:val="00304532"/>
    <w:rsid w:val="00304B76"/>
    <w:rsid w:val="00304FDB"/>
    <w:rsid w:val="003051A9"/>
    <w:rsid w:val="00305400"/>
    <w:rsid w:val="00305713"/>
    <w:rsid w:val="00306103"/>
    <w:rsid w:val="00306E70"/>
    <w:rsid w:val="00307017"/>
    <w:rsid w:val="00307539"/>
    <w:rsid w:val="00307BDD"/>
    <w:rsid w:val="00307E98"/>
    <w:rsid w:val="00310194"/>
    <w:rsid w:val="0031019C"/>
    <w:rsid w:val="00310869"/>
    <w:rsid w:val="003108BE"/>
    <w:rsid w:val="00310A2A"/>
    <w:rsid w:val="00311002"/>
    <w:rsid w:val="003110A0"/>
    <w:rsid w:val="003114DD"/>
    <w:rsid w:val="003117F7"/>
    <w:rsid w:val="00311C57"/>
    <w:rsid w:val="00311F4F"/>
    <w:rsid w:val="00312455"/>
    <w:rsid w:val="003132C6"/>
    <w:rsid w:val="00313A16"/>
    <w:rsid w:val="00313FA1"/>
    <w:rsid w:val="00314246"/>
    <w:rsid w:val="003144CD"/>
    <w:rsid w:val="0031470A"/>
    <w:rsid w:val="00315509"/>
    <w:rsid w:val="00315926"/>
    <w:rsid w:val="00315B88"/>
    <w:rsid w:val="00315BE1"/>
    <w:rsid w:val="00315DA2"/>
    <w:rsid w:val="00315E72"/>
    <w:rsid w:val="00315FC3"/>
    <w:rsid w:val="0031656A"/>
    <w:rsid w:val="003178EE"/>
    <w:rsid w:val="00317C8C"/>
    <w:rsid w:val="00317FFE"/>
    <w:rsid w:val="003200FB"/>
    <w:rsid w:val="003201E3"/>
    <w:rsid w:val="003204A6"/>
    <w:rsid w:val="003206F7"/>
    <w:rsid w:val="00320C76"/>
    <w:rsid w:val="003210B0"/>
    <w:rsid w:val="003211F5"/>
    <w:rsid w:val="003220FD"/>
    <w:rsid w:val="00322328"/>
    <w:rsid w:val="00322F02"/>
    <w:rsid w:val="003232E4"/>
    <w:rsid w:val="00323540"/>
    <w:rsid w:val="0032362A"/>
    <w:rsid w:val="003237CD"/>
    <w:rsid w:val="00323846"/>
    <w:rsid w:val="00323B22"/>
    <w:rsid w:val="00324248"/>
    <w:rsid w:val="003246D3"/>
    <w:rsid w:val="00324E7E"/>
    <w:rsid w:val="003252E1"/>
    <w:rsid w:val="0032576B"/>
    <w:rsid w:val="00325B55"/>
    <w:rsid w:val="00325C41"/>
    <w:rsid w:val="00326178"/>
    <w:rsid w:val="00330844"/>
    <w:rsid w:val="00330FD7"/>
    <w:rsid w:val="00331865"/>
    <w:rsid w:val="0033190B"/>
    <w:rsid w:val="00331DED"/>
    <w:rsid w:val="00331FDF"/>
    <w:rsid w:val="003320BB"/>
    <w:rsid w:val="00332BC9"/>
    <w:rsid w:val="00333238"/>
    <w:rsid w:val="0033342D"/>
    <w:rsid w:val="00333BFF"/>
    <w:rsid w:val="003341DD"/>
    <w:rsid w:val="00334457"/>
    <w:rsid w:val="00334727"/>
    <w:rsid w:val="00334FE6"/>
    <w:rsid w:val="003359DC"/>
    <w:rsid w:val="00335A66"/>
    <w:rsid w:val="00335B85"/>
    <w:rsid w:val="00336A4F"/>
    <w:rsid w:val="00336B52"/>
    <w:rsid w:val="00336B69"/>
    <w:rsid w:val="00336B9B"/>
    <w:rsid w:val="00337434"/>
    <w:rsid w:val="00340105"/>
    <w:rsid w:val="00340289"/>
    <w:rsid w:val="003404F2"/>
    <w:rsid w:val="003408E3"/>
    <w:rsid w:val="00340BA9"/>
    <w:rsid w:val="00340BD6"/>
    <w:rsid w:val="0034117D"/>
    <w:rsid w:val="003411E1"/>
    <w:rsid w:val="00341736"/>
    <w:rsid w:val="00341964"/>
    <w:rsid w:val="00341D3E"/>
    <w:rsid w:val="00341D7F"/>
    <w:rsid w:val="0034231D"/>
    <w:rsid w:val="00342B1F"/>
    <w:rsid w:val="00342D3C"/>
    <w:rsid w:val="0034308F"/>
    <w:rsid w:val="00343143"/>
    <w:rsid w:val="00343408"/>
    <w:rsid w:val="00343712"/>
    <w:rsid w:val="00344410"/>
    <w:rsid w:val="003444F2"/>
    <w:rsid w:val="00344CC4"/>
    <w:rsid w:val="0034571A"/>
    <w:rsid w:val="00345AFD"/>
    <w:rsid w:val="00345DEC"/>
    <w:rsid w:val="00346133"/>
    <w:rsid w:val="00346163"/>
    <w:rsid w:val="0034661C"/>
    <w:rsid w:val="0034674E"/>
    <w:rsid w:val="00346AFC"/>
    <w:rsid w:val="00347034"/>
    <w:rsid w:val="0034714F"/>
    <w:rsid w:val="00347169"/>
    <w:rsid w:val="003471E1"/>
    <w:rsid w:val="003478E9"/>
    <w:rsid w:val="00350299"/>
    <w:rsid w:val="00351058"/>
    <w:rsid w:val="0035140E"/>
    <w:rsid w:val="00351584"/>
    <w:rsid w:val="003515B0"/>
    <w:rsid w:val="00351E7A"/>
    <w:rsid w:val="00351F43"/>
    <w:rsid w:val="00352501"/>
    <w:rsid w:val="00352591"/>
    <w:rsid w:val="00352798"/>
    <w:rsid w:val="0035280F"/>
    <w:rsid w:val="00352932"/>
    <w:rsid w:val="003535B6"/>
    <w:rsid w:val="00353D26"/>
    <w:rsid w:val="00354073"/>
    <w:rsid w:val="00354125"/>
    <w:rsid w:val="00354A85"/>
    <w:rsid w:val="00354EE2"/>
    <w:rsid w:val="00355C43"/>
    <w:rsid w:val="00356E26"/>
    <w:rsid w:val="00357366"/>
    <w:rsid w:val="00357638"/>
    <w:rsid w:val="00357839"/>
    <w:rsid w:val="00360720"/>
    <w:rsid w:val="00360B30"/>
    <w:rsid w:val="00360C2A"/>
    <w:rsid w:val="00360F1A"/>
    <w:rsid w:val="0036153F"/>
    <w:rsid w:val="003617A1"/>
    <w:rsid w:val="00362397"/>
    <w:rsid w:val="00362661"/>
    <w:rsid w:val="00362AA7"/>
    <w:rsid w:val="00362C83"/>
    <w:rsid w:val="003632F8"/>
    <w:rsid w:val="00363783"/>
    <w:rsid w:val="00363C92"/>
    <w:rsid w:val="003641D7"/>
    <w:rsid w:val="003644B7"/>
    <w:rsid w:val="003646A0"/>
    <w:rsid w:val="003646F6"/>
    <w:rsid w:val="0036488F"/>
    <w:rsid w:val="00364C8B"/>
    <w:rsid w:val="0036542E"/>
    <w:rsid w:val="00365A4D"/>
    <w:rsid w:val="00365BE7"/>
    <w:rsid w:val="0036691B"/>
    <w:rsid w:val="00367145"/>
    <w:rsid w:val="00367373"/>
    <w:rsid w:val="0036776C"/>
    <w:rsid w:val="00370665"/>
    <w:rsid w:val="0037119F"/>
    <w:rsid w:val="003719F2"/>
    <w:rsid w:val="00372779"/>
    <w:rsid w:val="00372C28"/>
    <w:rsid w:val="00372CE1"/>
    <w:rsid w:val="00372D4B"/>
    <w:rsid w:val="003730F9"/>
    <w:rsid w:val="00373AD4"/>
    <w:rsid w:val="00373CBE"/>
    <w:rsid w:val="00374681"/>
    <w:rsid w:val="00374752"/>
    <w:rsid w:val="00374C6B"/>
    <w:rsid w:val="0037523D"/>
    <w:rsid w:val="0037531B"/>
    <w:rsid w:val="0037532E"/>
    <w:rsid w:val="00375ECF"/>
    <w:rsid w:val="00376718"/>
    <w:rsid w:val="00376A45"/>
    <w:rsid w:val="00376C1D"/>
    <w:rsid w:val="00376CE1"/>
    <w:rsid w:val="00376D94"/>
    <w:rsid w:val="00376F50"/>
    <w:rsid w:val="00376FF9"/>
    <w:rsid w:val="003773EF"/>
    <w:rsid w:val="0037742B"/>
    <w:rsid w:val="00377B1A"/>
    <w:rsid w:val="0038031C"/>
    <w:rsid w:val="0038088A"/>
    <w:rsid w:val="00380DC0"/>
    <w:rsid w:val="00381331"/>
    <w:rsid w:val="00382145"/>
    <w:rsid w:val="003824FC"/>
    <w:rsid w:val="003825E6"/>
    <w:rsid w:val="00382876"/>
    <w:rsid w:val="00383405"/>
    <w:rsid w:val="00383F0E"/>
    <w:rsid w:val="0038407F"/>
    <w:rsid w:val="0038412B"/>
    <w:rsid w:val="00384359"/>
    <w:rsid w:val="00384B9A"/>
    <w:rsid w:val="00384F96"/>
    <w:rsid w:val="0038556F"/>
    <w:rsid w:val="00385822"/>
    <w:rsid w:val="00385BEF"/>
    <w:rsid w:val="00385DAB"/>
    <w:rsid w:val="003864F7"/>
    <w:rsid w:val="00386702"/>
    <w:rsid w:val="00386710"/>
    <w:rsid w:val="00386AA0"/>
    <w:rsid w:val="00386B98"/>
    <w:rsid w:val="00387476"/>
    <w:rsid w:val="00387E8B"/>
    <w:rsid w:val="003908DD"/>
    <w:rsid w:val="003909EA"/>
    <w:rsid w:val="00390D48"/>
    <w:rsid w:val="00390DE2"/>
    <w:rsid w:val="00390FD4"/>
    <w:rsid w:val="00390FED"/>
    <w:rsid w:val="003911D5"/>
    <w:rsid w:val="00391A94"/>
    <w:rsid w:val="00392E25"/>
    <w:rsid w:val="00392EC6"/>
    <w:rsid w:val="00393103"/>
    <w:rsid w:val="0039365B"/>
    <w:rsid w:val="00393AA9"/>
    <w:rsid w:val="00393C12"/>
    <w:rsid w:val="00393C3D"/>
    <w:rsid w:val="0039412C"/>
    <w:rsid w:val="00394577"/>
    <w:rsid w:val="00394F5D"/>
    <w:rsid w:val="00395C75"/>
    <w:rsid w:val="00395E24"/>
    <w:rsid w:val="0039673C"/>
    <w:rsid w:val="0039703B"/>
    <w:rsid w:val="0039756F"/>
    <w:rsid w:val="00397AF1"/>
    <w:rsid w:val="00397C82"/>
    <w:rsid w:val="003A039E"/>
    <w:rsid w:val="003A07BE"/>
    <w:rsid w:val="003A1159"/>
    <w:rsid w:val="003A177F"/>
    <w:rsid w:val="003A18D9"/>
    <w:rsid w:val="003A1A98"/>
    <w:rsid w:val="003A2286"/>
    <w:rsid w:val="003A2855"/>
    <w:rsid w:val="003A28AB"/>
    <w:rsid w:val="003A33B3"/>
    <w:rsid w:val="003A3621"/>
    <w:rsid w:val="003A4A9D"/>
    <w:rsid w:val="003A4DF5"/>
    <w:rsid w:val="003A4FEE"/>
    <w:rsid w:val="003A52F3"/>
    <w:rsid w:val="003A5B81"/>
    <w:rsid w:val="003A61C9"/>
    <w:rsid w:val="003A63CD"/>
    <w:rsid w:val="003A6EDF"/>
    <w:rsid w:val="003A77C3"/>
    <w:rsid w:val="003A77E4"/>
    <w:rsid w:val="003B03B9"/>
    <w:rsid w:val="003B0A28"/>
    <w:rsid w:val="003B0C82"/>
    <w:rsid w:val="003B130C"/>
    <w:rsid w:val="003B185D"/>
    <w:rsid w:val="003B278A"/>
    <w:rsid w:val="003B27DD"/>
    <w:rsid w:val="003B2E56"/>
    <w:rsid w:val="003B351B"/>
    <w:rsid w:val="003B362F"/>
    <w:rsid w:val="003B3B27"/>
    <w:rsid w:val="003B4582"/>
    <w:rsid w:val="003B48A9"/>
    <w:rsid w:val="003B4A60"/>
    <w:rsid w:val="003B4FCF"/>
    <w:rsid w:val="003B5013"/>
    <w:rsid w:val="003B539A"/>
    <w:rsid w:val="003B53D2"/>
    <w:rsid w:val="003B56FC"/>
    <w:rsid w:val="003B59F5"/>
    <w:rsid w:val="003B5C6F"/>
    <w:rsid w:val="003B5EBA"/>
    <w:rsid w:val="003B6478"/>
    <w:rsid w:val="003B6AD2"/>
    <w:rsid w:val="003B6D37"/>
    <w:rsid w:val="003B71A9"/>
    <w:rsid w:val="003B71FC"/>
    <w:rsid w:val="003B727C"/>
    <w:rsid w:val="003B75AB"/>
    <w:rsid w:val="003B77AC"/>
    <w:rsid w:val="003B77AE"/>
    <w:rsid w:val="003B7893"/>
    <w:rsid w:val="003B798E"/>
    <w:rsid w:val="003C035B"/>
    <w:rsid w:val="003C0887"/>
    <w:rsid w:val="003C11D6"/>
    <w:rsid w:val="003C1315"/>
    <w:rsid w:val="003C1F51"/>
    <w:rsid w:val="003C212A"/>
    <w:rsid w:val="003C2439"/>
    <w:rsid w:val="003C2A5D"/>
    <w:rsid w:val="003C2D75"/>
    <w:rsid w:val="003C2E60"/>
    <w:rsid w:val="003C34C7"/>
    <w:rsid w:val="003C3852"/>
    <w:rsid w:val="003C3AD5"/>
    <w:rsid w:val="003C3B20"/>
    <w:rsid w:val="003C3BBE"/>
    <w:rsid w:val="003C4036"/>
    <w:rsid w:val="003C45F7"/>
    <w:rsid w:val="003C47D5"/>
    <w:rsid w:val="003C4879"/>
    <w:rsid w:val="003C4C9B"/>
    <w:rsid w:val="003C5259"/>
    <w:rsid w:val="003C5B3D"/>
    <w:rsid w:val="003C6606"/>
    <w:rsid w:val="003C663D"/>
    <w:rsid w:val="003C715C"/>
    <w:rsid w:val="003C752E"/>
    <w:rsid w:val="003C7796"/>
    <w:rsid w:val="003C7875"/>
    <w:rsid w:val="003C78B3"/>
    <w:rsid w:val="003C7ADE"/>
    <w:rsid w:val="003D09AB"/>
    <w:rsid w:val="003D0A9F"/>
    <w:rsid w:val="003D0F8E"/>
    <w:rsid w:val="003D1B06"/>
    <w:rsid w:val="003D1BE3"/>
    <w:rsid w:val="003D1D13"/>
    <w:rsid w:val="003D21EB"/>
    <w:rsid w:val="003D296E"/>
    <w:rsid w:val="003D2A41"/>
    <w:rsid w:val="003D2B61"/>
    <w:rsid w:val="003D3554"/>
    <w:rsid w:val="003D3F93"/>
    <w:rsid w:val="003D69E6"/>
    <w:rsid w:val="003D7BCA"/>
    <w:rsid w:val="003D7E3B"/>
    <w:rsid w:val="003E05AE"/>
    <w:rsid w:val="003E06B0"/>
    <w:rsid w:val="003E0844"/>
    <w:rsid w:val="003E091C"/>
    <w:rsid w:val="003E195F"/>
    <w:rsid w:val="003E19FB"/>
    <w:rsid w:val="003E2309"/>
    <w:rsid w:val="003E2593"/>
    <w:rsid w:val="003E2BE0"/>
    <w:rsid w:val="003E2DA4"/>
    <w:rsid w:val="003E35DF"/>
    <w:rsid w:val="003E3602"/>
    <w:rsid w:val="003E4384"/>
    <w:rsid w:val="003E43DE"/>
    <w:rsid w:val="003E49DC"/>
    <w:rsid w:val="003E4ABB"/>
    <w:rsid w:val="003E4DB3"/>
    <w:rsid w:val="003E5660"/>
    <w:rsid w:val="003E5C6D"/>
    <w:rsid w:val="003E5F88"/>
    <w:rsid w:val="003E6479"/>
    <w:rsid w:val="003E65B3"/>
    <w:rsid w:val="003E70D0"/>
    <w:rsid w:val="003E71F9"/>
    <w:rsid w:val="003E74AE"/>
    <w:rsid w:val="003E77F8"/>
    <w:rsid w:val="003E7DE8"/>
    <w:rsid w:val="003F0005"/>
    <w:rsid w:val="003F0253"/>
    <w:rsid w:val="003F0404"/>
    <w:rsid w:val="003F051A"/>
    <w:rsid w:val="003F0CFA"/>
    <w:rsid w:val="003F1129"/>
    <w:rsid w:val="003F19FF"/>
    <w:rsid w:val="003F1B10"/>
    <w:rsid w:val="003F1B2F"/>
    <w:rsid w:val="003F2D12"/>
    <w:rsid w:val="003F3A69"/>
    <w:rsid w:val="003F3F0F"/>
    <w:rsid w:val="003F3F78"/>
    <w:rsid w:val="003F4015"/>
    <w:rsid w:val="003F44FF"/>
    <w:rsid w:val="003F4BA0"/>
    <w:rsid w:val="003F4DA6"/>
    <w:rsid w:val="003F502A"/>
    <w:rsid w:val="003F550A"/>
    <w:rsid w:val="003F6149"/>
    <w:rsid w:val="003F6BF5"/>
    <w:rsid w:val="003F6DC6"/>
    <w:rsid w:val="003F792F"/>
    <w:rsid w:val="003F7A54"/>
    <w:rsid w:val="003F7C17"/>
    <w:rsid w:val="003F7FA6"/>
    <w:rsid w:val="0040013A"/>
    <w:rsid w:val="004001CC"/>
    <w:rsid w:val="004001CF"/>
    <w:rsid w:val="004001E2"/>
    <w:rsid w:val="00400A23"/>
    <w:rsid w:val="004017C3"/>
    <w:rsid w:val="004018CE"/>
    <w:rsid w:val="0040205B"/>
    <w:rsid w:val="00402622"/>
    <w:rsid w:val="004026E6"/>
    <w:rsid w:val="004029DB"/>
    <w:rsid w:val="004033D0"/>
    <w:rsid w:val="00403AC5"/>
    <w:rsid w:val="00405CD3"/>
    <w:rsid w:val="00405D8A"/>
    <w:rsid w:val="00405FB1"/>
    <w:rsid w:val="00406275"/>
    <w:rsid w:val="00406786"/>
    <w:rsid w:val="00406820"/>
    <w:rsid w:val="004073E2"/>
    <w:rsid w:val="004076C8"/>
    <w:rsid w:val="00407769"/>
    <w:rsid w:val="00407C24"/>
    <w:rsid w:val="00407EFE"/>
    <w:rsid w:val="0041043C"/>
    <w:rsid w:val="0041097F"/>
    <w:rsid w:val="00410A12"/>
    <w:rsid w:val="00410D8F"/>
    <w:rsid w:val="004114EA"/>
    <w:rsid w:val="0041215B"/>
    <w:rsid w:val="00412B24"/>
    <w:rsid w:val="00412B32"/>
    <w:rsid w:val="00412FF0"/>
    <w:rsid w:val="00413117"/>
    <w:rsid w:val="004132FB"/>
    <w:rsid w:val="004133C0"/>
    <w:rsid w:val="00413516"/>
    <w:rsid w:val="00413706"/>
    <w:rsid w:val="00413C98"/>
    <w:rsid w:val="00414EB9"/>
    <w:rsid w:val="00414ECE"/>
    <w:rsid w:val="004151B3"/>
    <w:rsid w:val="0041555F"/>
    <w:rsid w:val="00415BCA"/>
    <w:rsid w:val="00416933"/>
    <w:rsid w:val="004169AA"/>
    <w:rsid w:val="00416DB5"/>
    <w:rsid w:val="00417164"/>
    <w:rsid w:val="00417B0A"/>
    <w:rsid w:val="00417E2C"/>
    <w:rsid w:val="00417EB5"/>
    <w:rsid w:val="00420901"/>
    <w:rsid w:val="0042099D"/>
    <w:rsid w:val="00420BCE"/>
    <w:rsid w:val="00421490"/>
    <w:rsid w:val="00421B27"/>
    <w:rsid w:val="00421E00"/>
    <w:rsid w:val="00421E68"/>
    <w:rsid w:val="0042266A"/>
    <w:rsid w:val="00422E29"/>
    <w:rsid w:val="004250BA"/>
    <w:rsid w:val="004253C3"/>
    <w:rsid w:val="004255F2"/>
    <w:rsid w:val="00425A0F"/>
    <w:rsid w:val="00425D37"/>
    <w:rsid w:val="00425EBF"/>
    <w:rsid w:val="00425F15"/>
    <w:rsid w:val="0042603E"/>
    <w:rsid w:val="00426102"/>
    <w:rsid w:val="004264CC"/>
    <w:rsid w:val="00426BFE"/>
    <w:rsid w:val="00426EF4"/>
    <w:rsid w:val="00426FF7"/>
    <w:rsid w:val="004276B0"/>
    <w:rsid w:val="004278E3"/>
    <w:rsid w:val="00430625"/>
    <w:rsid w:val="0043078D"/>
    <w:rsid w:val="00430D19"/>
    <w:rsid w:val="00431052"/>
    <w:rsid w:val="004310F4"/>
    <w:rsid w:val="00431100"/>
    <w:rsid w:val="004313B9"/>
    <w:rsid w:val="0043154A"/>
    <w:rsid w:val="00431592"/>
    <w:rsid w:val="00431832"/>
    <w:rsid w:val="00431C01"/>
    <w:rsid w:val="00431C13"/>
    <w:rsid w:val="0043229D"/>
    <w:rsid w:val="004322B5"/>
    <w:rsid w:val="00432458"/>
    <w:rsid w:val="004328D3"/>
    <w:rsid w:val="0043311A"/>
    <w:rsid w:val="004334DB"/>
    <w:rsid w:val="00433B55"/>
    <w:rsid w:val="00433D10"/>
    <w:rsid w:val="00433E10"/>
    <w:rsid w:val="004340FF"/>
    <w:rsid w:val="0043485A"/>
    <w:rsid w:val="00434878"/>
    <w:rsid w:val="00435094"/>
    <w:rsid w:val="00435247"/>
    <w:rsid w:val="00435B4B"/>
    <w:rsid w:val="00436039"/>
    <w:rsid w:val="00436347"/>
    <w:rsid w:val="00436B66"/>
    <w:rsid w:val="00436F53"/>
    <w:rsid w:val="0043736E"/>
    <w:rsid w:val="00437625"/>
    <w:rsid w:val="00437797"/>
    <w:rsid w:val="00437FE4"/>
    <w:rsid w:val="00440BF2"/>
    <w:rsid w:val="00441019"/>
    <w:rsid w:val="00441037"/>
    <w:rsid w:val="0044123C"/>
    <w:rsid w:val="00441A07"/>
    <w:rsid w:val="00441FAF"/>
    <w:rsid w:val="0044268B"/>
    <w:rsid w:val="00442903"/>
    <w:rsid w:val="00442C26"/>
    <w:rsid w:val="00442C99"/>
    <w:rsid w:val="00442E09"/>
    <w:rsid w:val="00442E91"/>
    <w:rsid w:val="0044366E"/>
    <w:rsid w:val="0044370E"/>
    <w:rsid w:val="00443A8D"/>
    <w:rsid w:val="00443A96"/>
    <w:rsid w:val="00443C30"/>
    <w:rsid w:val="00443D20"/>
    <w:rsid w:val="00444C00"/>
    <w:rsid w:val="00444F81"/>
    <w:rsid w:val="004455EA"/>
    <w:rsid w:val="004455F2"/>
    <w:rsid w:val="0044589F"/>
    <w:rsid w:val="004463E8"/>
    <w:rsid w:val="004466F3"/>
    <w:rsid w:val="004468E1"/>
    <w:rsid w:val="00446A2F"/>
    <w:rsid w:val="00446C02"/>
    <w:rsid w:val="00447003"/>
    <w:rsid w:val="004470B8"/>
    <w:rsid w:val="0044720D"/>
    <w:rsid w:val="004474F1"/>
    <w:rsid w:val="004479C8"/>
    <w:rsid w:val="004500BB"/>
    <w:rsid w:val="004500D8"/>
    <w:rsid w:val="00450896"/>
    <w:rsid w:val="00450906"/>
    <w:rsid w:val="00450FC5"/>
    <w:rsid w:val="004516C2"/>
    <w:rsid w:val="00451CAE"/>
    <w:rsid w:val="00451ED3"/>
    <w:rsid w:val="004522B0"/>
    <w:rsid w:val="00452320"/>
    <w:rsid w:val="0045241C"/>
    <w:rsid w:val="00452EEE"/>
    <w:rsid w:val="00453203"/>
    <w:rsid w:val="0045349D"/>
    <w:rsid w:val="004536FD"/>
    <w:rsid w:val="00453947"/>
    <w:rsid w:val="00454083"/>
    <w:rsid w:val="004540E4"/>
    <w:rsid w:val="00454D8F"/>
    <w:rsid w:val="00455183"/>
    <w:rsid w:val="00455E5A"/>
    <w:rsid w:val="00456018"/>
    <w:rsid w:val="00457C38"/>
    <w:rsid w:val="004603FE"/>
    <w:rsid w:val="004605B0"/>
    <w:rsid w:val="004607DD"/>
    <w:rsid w:val="00460C9B"/>
    <w:rsid w:val="00461625"/>
    <w:rsid w:val="00461A30"/>
    <w:rsid w:val="00461F56"/>
    <w:rsid w:val="00462C33"/>
    <w:rsid w:val="00462D6B"/>
    <w:rsid w:val="004634ED"/>
    <w:rsid w:val="0046388A"/>
    <w:rsid w:val="00463921"/>
    <w:rsid w:val="00463BDF"/>
    <w:rsid w:val="00463C0A"/>
    <w:rsid w:val="00463EA5"/>
    <w:rsid w:val="004646F1"/>
    <w:rsid w:val="00464958"/>
    <w:rsid w:val="004649F6"/>
    <w:rsid w:val="00464E24"/>
    <w:rsid w:val="004654BD"/>
    <w:rsid w:val="00465B68"/>
    <w:rsid w:val="004668A5"/>
    <w:rsid w:val="004669A3"/>
    <w:rsid w:val="00466CFE"/>
    <w:rsid w:val="0046763A"/>
    <w:rsid w:val="004700B0"/>
    <w:rsid w:val="0047025B"/>
    <w:rsid w:val="0047061E"/>
    <w:rsid w:val="004709C1"/>
    <w:rsid w:val="00470C49"/>
    <w:rsid w:val="00471350"/>
    <w:rsid w:val="00471C06"/>
    <w:rsid w:val="004724CF"/>
    <w:rsid w:val="00472D52"/>
    <w:rsid w:val="00473281"/>
    <w:rsid w:val="004738FF"/>
    <w:rsid w:val="004739AB"/>
    <w:rsid w:val="00473B90"/>
    <w:rsid w:val="004743A5"/>
    <w:rsid w:val="004747E8"/>
    <w:rsid w:val="004752BE"/>
    <w:rsid w:val="004753E8"/>
    <w:rsid w:val="004760E3"/>
    <w:rsid w:val="00477A02"/>
    <w:rsid w:val="00477BEC"/>
    <w:rsid w:val="00480D22"/>
    <w:rsid w:val="00481568"/>
    <w:rsid w:val="00481979"/>
    <w:rsid w:val="00483133"/>
    <w:rsid w:val="00483538"/>
    <w:rsid w:val="00483BCB"/>
    <w:rsid w:val="004849DE"/>
    <w:rsid w:val="00484DFA"/>
    <w:rsid w:val="0048520F"/>
    <w:rsid w:val="004853B6"/>
    <w:rsid w:val="004853CE"/>
    <w:rsid w:val="00485680"/>
    <w:rsid w:val="00485794"/>
    <w:rsid w:val="00485DC7"/>
    <w:rsid w:val="00486689"/>
    <w:rsid w:val="004869AA"/>
    <w:rsid w:val="0048751A"/>
    <w:rsid w:val="00487FDB"/>
    <w:rsid w:val="004901EF"/>
    <w:rsid w:val="0049034F"/>
    <w:rsid w:val="00490BF7"/>
    <w:rsid w:val="00490D7A"/>
    <w:rsid w:val="00490FCE"/>
    <w:rsid w:val="004911CE"/>
    <w:rsid w:val="00491C53"/>
    <w:rsid w:val="004939C0"/>
    <w:rsid w:val="00493DF9"/>
    <w:rsid w:val="00493FE7"/>
    <w:rsid w:val="004949BF"/>
    <w:rsid w:val="00494A1E"/>
    <w:rsid w:val="0049548B"/>
    <w:rsid w:val="004957B6"/>
    <w:rsid w:val="004963C3"/>
    <w:rsid w:val="00496E23"/>
    <w:rsid w:val="0049707D"/>
    <w:rsid w:val="004974A3"/>
    <w:rsid w:val="004974DE"/>
    <w:rsid w:val="00497944"/>
    <w:rsid w:val="0049795C"/>
    <w:rsid w:val="00497CF0"/>
    <w:rsid w:val="004A00F5"/>
    <w:rsid w:val="004A0F94"/>
    <w:rsid w:val="004A1BC1"/>
    <w:rsid w:val="004A1D96"/>
    <w:rsid w:val="004A1F27"/>
    <w:rsid w:val="004A1F2C"/>
    <w:rsid w:val="004A2885"/>
    <w:rsid w:val="004A3246"/>
    <w:rsid w:val="004A32E2"/>
    <w:rsid w:val="004A34A0"/>
    <w:rsid w:val="004A3C88"/>
    <w:rsid w:val="004A444A"/>
    <w:rsid w:val="004A45D6"/>
    <w:rsid w:val="004A4FBF"/>
    <w:rsid w:val="004A56C4"/>
    <w:rsid w:val="004A57D8"/>
    <w:rsid w:val="004A59EE"/>
    <w:rsid w:val="004A5D97"/>
    <w:rsid w:val="004A5E8F"/>
    <w:rsid w:val="004A68F0"/>
    <w:rsid w:val="004A6B1A"/>
    <w:rsid w:val="004A6BBC"/>
    <w:rsid w:val="004A7589"/>
    <w:rsid w:val="004A78CC"/>
    <w:rsid w:val="004A7B0A"/>
    <w:rsid w:val="004A7F22"/>
    <w:rsid w:val="004B020A"/>
    <w:rsid w:val="004B032F"/>
    <w:rsid w:val="004B0567"/>
    <w:rsid w:val="004B05CC"/>
    <w:rsid w:val="004B063C"/>
    <w:rsid w:val="004B0811"/>
    <w:rsid w:val="004B10C1"/>
    <w:rsid w:val="004B1157"/>
    <w:rsid w:val="004B1755"/>
    <w:rsid w:val="004B1847"/>
    <w:rsid w:val="004B1A06"/>
    <w:rsid w:val="004B1CE2"/>
    <w:rsid w:val="004B26CB"/>
    <w:rsid w:val="004B4272"/>
    <w:rsid w:val="004B4290"/>
    <w:rsid w:val="004B46DB"/>
    <w:rsid w:val="004B48EA"/>
    <w:rsid w:val="004B5B61"/>
    <w:rsid w:val="004B6D36"/>
    <w:rsid w:val="004B6E6B"/>
    <w:rsid w:val="004B71BE"/>
    <w:rsid w:val="004C03BE"/>
    <w:rsid w:val="004C03C2"/>
    <w:rsid w:val="004C0A09"/>
    <w:rsid w:val="004C0A72"/>
    <w:rsid w:val="004C1062"/>
    <w:rsid w:val="004C1322"/>
    <w:rsid w:val="004C1BF8"/>
    <w:rsid w:val="004C232C"/>
    <w:rsid w:val="004C2BE2"/>
    <w:rsid w:val="004C2CCD"/>
    <w:rsid w:val="004C2E01"/>
    <w:rsid w:val="004C3093"/>
    <w:rsid w:val="004C32CC"/>
    <w:rsid w:val="004C3551"/>
    <w:rsid w:val="004C378C"/>
    <w:rsid w:val="004C397C"/>
    <w:rsid w:val="004C51F5"/>
    <w:rsid w:val="004C582F"/>
    <w:rsid w:val="004C5A38"/>
    <w:rsid w:val="004C5C98"/>
    <w:rsid w:val="004C656E"/>
    <w:rsid w:val="004C6922"/>
    <w:rsid w:val="004C6A9D"/>
    <w:rsid w:val="004C6D86"/>
    <w:rsid w:val="004C7581"/>
    <w:rsid w:val="004C7AE1"/>
    <w:rsid w:val="004C7DC7"/>
    <w:rsid w:val="004D02B8"/>
    <w:rsid w:val="004D126C"/>
    <w:rsid w:val="004D1A27"/>
    <w:rsid w:val="004D1AD5"/>
    <w:rsid w:val="004D1CAC"/>
    <w:rsid w:val="004D2114"/>
    <w:rsid w:val="004D26C9"/>
    <w:rsid w:val="004D2770"/>
    <w:rsid w:val="004D29B7"/>
    <w:rsid w:val="004D2B33"/>
    <w:rsid w:val="004D30D3"/>
    <w:rsid w:val="004D36F2"/>
    <w:rsid w:val="004D3FD9"/>
    <w:rsid w:val="004D470E"/>
    <w:rsid w:val="004D4AB1"/>
    <w:rsid w:val="004D4AC4"/>
    <w:rsid w:val="004D4FA6"/>
    <w:rsid w:val="004D518C"/>
    <w:rsid w:val="004D5269"/>
    <w:rsid w:val="004D53E5"/>
    <w:rsid w:val="004D53F9"/>
    <w:rsid w:val="004D5CB3"/>
    <w:rsid w:val="004D5EB4"/>
    <w:rsid w:val="004D618E"/>
    <w:rsid w:val="004D656D"/>
    <w:rsid w:val="004D66E4"/>
    <w:rsid w:val="004D6728"/>
    <w:rsid w:val="004D6E57"/>
    <w:rsid w:val="004D6F4F"/>
    <w:rsid w:val="004D6FCA"/>
    <w:rsid w:val="004D71FF"/>
    <w:rsid w:val="004D72E9"/>
    <w:rsid w:val="004D76EF"/>
    <w:rsid w:val="004D7B28"/>
    <w:rsid w:val="004E0494"/>
    <w:rsid w:val="004E04AA"/>
    <w:rsid w:val="004E0C06"/>
    <w:rsid w:val="004E1368"/>
    <w:rsid w:val="004E1729"/>
    <w:rsid w:val="004E19D9"/>
    <w:rsid w:val="004E1EE2"/>
    <w:rsid w:val="004E1FD1"/>
    <w:rsid w:val="004E1FF4"/>
    <w:rsid w:val="004E24B1"/>
    <w:rsid w:val="004E25B6"/>
    <w:rsid w:val="004E2AF2"/>
    <w:rsid w:val="004E2BEA"/>
    <w:rsid w:val="004E3228"/>
    <w:rsid w:val="004E337B"/>
    <w:rsid w:val="004E352D"/>
    <w:rsid w:val="004E5089"/>
    <w:rsid w:val="004E5097"/>
    <w:rsid w:val="004E5337"/>
    <w:rsid w:val="004E5639"/>
    <w:rsid w:val="004E5820"/>
    <w:rsid w:val="004E5E13"/>
    <w:rsid w:val="004E625E"/>
    <w:rsid w:val="004E666F"/>
    <w:rsid w:val="004E687A"/>
    <w:rsid w:val="004E6CE8"/>
    <w:rsid w:val="004E701E"/>
    <w:rsid w:val="004E7078"/>
    <w:rsid w:val="004E7D40"/>
    <w:rsid w:val="004F0119"/>
    <w:rsid w:val="004F03C1"/>
    <w:rsid w:val="004F041E"/>
    <w:rsid w:val="004F0C15"/>
    <w:rsid w:val="004F139B"/>
    <w:rsid w:val="004F16EA"/>
    <w:rsid w:val="004F172D"/>
    <w:rsid w:val="004F206D"/>
    <w:rsid w:val="004F2118"/>
    <w:rsid w:val="004F21E9"/>
    <w:rsid w:val="004F37C1"/>
    <w:rsid w:val="004F4550"/>
    <w:rsid w:val="004F5C93"/>
    <w:rsid w:val="004F5D34"/>
    <w:rsid w:val="004F61C1"/>
    <w:rsid w:val="004F63B7"/>
    <w:rsid w:val="004F673F"/>
    <w:rsid w:val="004F68F0"/>
    <w:rsid w:val="004F7020"/>
    <w:rsid w:val="004F72D3"/>
    <w:rsid w:val="004F7793"/>
    <w:rsid w:val="004F7FB5"/>
    <w:rsid w:val="005002CC"/>
    <w:rsid w:val="0050052E"/>
    <w:rsid w:val="00500C91"/>
    <w:rsid w:val="00500DD2"/>
    <w:rsid w:val="00500E6E"/>
    <w:rsid w:val="005010FA"/>
    <w:rsid w:val="00501220"/>
    <w:rsid w:val="00502251"/>
    <w:rsid w:val="00502335"/>
    <w:rsid w:val="005023A0"/>
    <w:rsid w:val="0050257B"/>
    <w:rsid w:val="005026D6"/>
    <w:rsid w:val="00502F94"/>
    <w:rsid w:val="00503009"/>
    <w:rsid w:val="005031CB"/>
    <w:rsid w:val="0050335F"/>
    <w:rsid w:val="00503450"/>
    <w:rsid w:val="00503C30"/>
    <w:rsid w:val="00504105"/>
    <w:rsid w:val="0050454D"/>
    <w:rsid w:val="00504793"/>
    <w:rsid w:val="00504D92"/>
    <w:rsid w:val="00505358"/>
    <w:rsid w:val="00505F4D"/>
    <w:rsid w:val="005061DE"/>
    <w:rsid w:val="00506279"/>
    <w:rsid w:val="005066C1"/>
    <w:rsid w:val="00506816"/>
    <w:rsid w:val="00507672"/>
    <w:rsid w:val="00507A3B"/>
    <w:rsid w:val="00507F77"/>
    <w:rsid w:val="00507FE5"/>
    <w:rsid w:val="005105FA"/>
    <w:rsid w:val="00510EB4"/>
    <w:rsid w:val="00511A50"/>
    <w:rsid w:val="00511D34"/>
    <w:rsid w:val="00511E9B"/>
    <w:rsid w:val="005120B0"/>
    <w:rsid w:val="005125F2"/>
    <w:rsid w:val="00512B45"/>
    <w:rsid w:val="00514453"/>
    <w:rsid w:val="005148B2"/>
    <w:rsid w:val="005149E0"/>
    <w:rsid w:val="00514E9D"/>
    <w:rsid w:val="00515B57"/>
    <w:rsid w:val="00515FE7"/>
    <w:rsid w:val="005167F7"/>
    <w:rsid w:val="005168D8"/>
    <w:rsid w:val="00516C87"/>
    <w:rsid w:val="0051751D"/>
    <w:rsid w:val="00517B1B"/>
    <w:rsid w:val="00517F14"/>
    <w:rsid w:val="0052002F"/>
    <w:rsid w:val="00520041"/>
    <w:rsid w:val="00520057"/>
    <w:rsid w:val="005207E4"/>
    <w:rsid w:val="005212A4"/>
    <w:rsid w:val="00521330"/>
    <w:rsid w:val="005214DC"/>
    <w:rsid w:val="00521DF0"/>
    <w:rsid w:val="00521EC3"/>
    <w:rsid w:val="00521FA2"/>
    <w:rsid w:val="005227AF"/>
    <w:rsid w:val="00522A75"/>
    <w:rsid w:val="00522A89"/>
    <w:rsid w:val="00522CBF"/>
    <w:rsid w:val="0052337D"/>
    <w:rsid w:val="00523773"/>
    <w:rsid w:val="00523E18"/>
    <w:rsid w:val="00523E37"/>
    <w:rsid w:val="00524336"/>
    <w:rsid w:val="0052455F"/>
    <w:rsid w:val="00524BF2"/>
    <w:rsid w:val="00524C28"/>
    <w:rsid w:val="00525A21"/>
    <w:rsid w:val="00525FB6"/>
    <w:rsid w:val="005260C4"/>
    <w:rsid w:val="00526715"/>
    <w:rsid w:val="00526DC2"/>
    <w:rsid w:val="005276EC"/>
    <w:rsid w:val="00527E79"/>
    <w:rsid w:val="005304CB"/>
    <w:rsid w:val="00530E04"/>
    <w:rsid w:val="00530E88"/>
    <w:rsid w:val="00531665"/>
    <w:rsid w:val="00532246"/>
    <w:rsid w:val="005325EA"/>
    <w:rsid w:val="00533136"/>
    <w:rsid w:val="00533245"/>
    <w:rsid w:val="00533683"/>
    <w:rsid w:val="0053403B"/>
    <w:rsid w:val="005347D9"/>
    <w:rsid w:val="00534BDA"/>
    <w:rsid w:val="00535AFB"/>
    <w:rsid w:val="00535C8F"/>
    <w:rsid w:val="00535D88"/>
    <w:rsid w:val="00535F73"/>
    <w:rsid w:val="0053627C"/>
    <w:rsid w:val="00536B2B"/>
    <w:rsid w:val="00536F1F"/>
    <w:rsid w:val="00540382"/>
    <w:rsid w:val="0054092A"/>
    <w:rsid w:val="00540E07"/>
    <w:rsid w:val="00540EF7"/>
    <w:rsid w:val="00541D09"/>
    <w:rsid w:val="00541D24"/>
    <w:rsid w:val="005427F5"/>
    <w:rsid w:val="0054302C"/>
    <w:rsid w:val="0054323D"/>
    <w:rsid w:val="005434A2"/>
    <w:rsid w:val="0054369D"/>
    <w:rsid w:val="00544FD0"/>
    <w:rsid w:val="00545007"/>
    <w:rsid w:val="00545119"/>
    <w:rsid w:val="005455BD"/>
    <w:rsid w:val="0054590D"/>
    <w:rsid w:val="00546058"/>
    <w:rsid w:val="00546440"/>
    <w:rsid w:val="00546C85"/>
    <w:rsid w:val="00546FC4"/>
    <w:rsid w:val="00547389"/>
    <w:rsid w:val="0055005E"/>
    <w:rsid w:val="005500FF"/>
    <w:rsid w:val="00550258"/>
    <w:rsid w:val="005503D9"/>
    <w:rsid w:val="00550893"/>
    <w:rsid w:val="00550AEF"/>
    <w:rsid w:val="00550E63"/>
    <w:rsid w:val="00550EA7"/>
    <w:rsid w:val="00551457"/>
    <w:rsid w:val="0055166E"/>
    <w:rsid w:val="00551830"/>
    <w:rsid w:val="005518E9"/>
    <w:rsid w:val="00551DF0"/>
    <w:rsid w:val="00552052"/>
    <w:rsid w:val="005522F8"/>
    <w:rsid w:val="005527D3"/>
    <w:rsid w:val="005535DF"/>
    <w:rsid w:val="005538D0"/>
    <w:rsid w:val="00553D32"/>
    <w:rsid w:val="00553FDF"/>
    <w:rsid w:val="00554140"/>
    <w:rsid w:val="005543A1"/>
    <w:rsid w:val="0055485B"/>
    <w:rsid w:val="00554DB8"/>
    <w:rsid w:val="005556B0"/>
    <w:rsid w:val="00555A95"/>
    <w:rsid w:val="00555B8F"/>
    <w:rsid w:val="00555F89"/>
    <w:rsid w:val="00556BBD"/>
    <w:rsid w:val="00556F20"/>
    <w:rsid w:val="005573D7"/>
    <w:rsid w:val="005574E4"/>
    <w:rsid w:val="005579EF"/>
    <w:rsid w:val="00560671"/>
    <w:rsid w:val="00560708"/>
    <w:rsid w:val="00560B36"/>
    <w:rsid w:val="00560E43"/>
    <w:rsid w:val="00560EEC"/>
    <w:rsid w:val="00561044"/>
    <w:rsid w:val="00561301"/>
    <w:rsid w:val="0056156A"/>
    <w:rsid w:val="005619D4"/>
    <w:rsid w:val="00561AF3"/>
    <w:rsid w:val="00562328"/>
    <w:rsid w:val="00562474"/>
    <w:rsid w:val="00562758"/>
    <w:rsid w:val="005634EB"/>
    <w:rsid w:val="005639D1"/>
    <w:rsid w:val="00563E3C"/>
    <w:rsid w:val="00564094"/>
    <w:rsid w:val="00564A75"/>
    <w:rsid w:val="00564D2E"/>
    <w:rsid w:val="005650A7"/>
    <w:rsid w:val="00565433"/>
    <w:rsid w:val="005658D5"/>
    <w:rsid w:val="00565CEF"/>
    <w:rsid w:val="00565E06"/>
    <w:rsid w:val="005661DB"/>
    <w:rsid w:val="00566651"/>
    <w:rsid w:val="005667B8"/>
    <w:rsid w:val="005678D1"/>
    <w:rsid w:val="00567EAB"/>
    <w:rsid w:val="00570386"/>
    <w:rsid w:val="0057070A"/>
    <w:rsid w:val="00570866"/>
    <w:rsid w:val="005708B9"/>
    <w:rsid w:val="005709AA"/>
    <w:rsid w:val="00570E3B"/>
    <w:rsid w:val="005711B5"/>
    <w:rsid w:val="005717F9"/>
    <w:rsid w:val="00572639"/>
    <w:rsid w:val="005731A9"/>
    <w:rsid w:val="005731F0"/>
    <w:rsid w:val="00573ACC"/>
    <w:rsid w:val="00573D39"/>
    <w:rsid w:val="00573E6D"/>
    <w:rsid w:val="00574267"/>
    <w:rsid w:val="00574528"/>
    <w:rsid w:val="005748EA"/>
    <w:rsid w:val="00574B42"/>
    <w:rsid w:val="00574E06"/>
    <w:rsid w:val="00574FD7"/>
    <w:rsid w:val="00575534"/>
    <w:rsid w:val="0057581D"/>
    <w:rsid w:val="005759D7"/>
    <w:rsid w:val="0057607F"/>
    <w:rsid w:val="00577976"/>
    <w:rsid w:val="00577BB6"/>
    <w:rsid w:val="00577C6A"/>
    <w:rsid w:val="00577F53"/>
    <w:rsid w:val="00580285"/>
    <w:rsid w:val="00580563"/>
    <w:rsid w:val="00580612"/>
    <w:rsid w:val="00580861"/>
    <w:rsid w:val="00580A46"/>
    <w:rsid w:val="00581285"/>
    <w:rsid w:val="00581333"/>
    <w:rsid w:val="005813D4"/>
    <w:rsid w:val="005816C2"/>
    <w:rsid w:val="00581D30"/>
    <w:rsid w:val="0058207F"/>
    <w:rsid w:val="005827D8"/>
    <w:rsid w:val="0058296E"/>
    <w:rsid w:val="00582C3E"/>
    <w:rsid w:val="00582F25"/>
    <w:rsid w:val="00582FF4"/>
    <w:rsid w:val="0058375E"/>
    <w:rsid w:val="005838DA"/>
    <w:rsid w:val="00583AE2"/>
    <w:rsid w:val="00584A37"/>
    <w:rsid w:val="00585077"/>
    <w:rsid w:val="005851FF"/>
    <w:rsid w:val="005854B5"/>
    <w:rsid w:val="005858E5"/>
    <w:rsid w:val="00585CA6"/>
    <w:rsid w:val="00585D12"/>
    <w:rsid w:val="005860F8"/>
    <w:rsid w:val="005862A4"/>
    <w:rsid w:val="00586F63"/>
    <w:rsid w:val="00587358"/>
    <w:rsid w:val="005902CF"/>
    <w:rsid w:val="005902ED"/>
    <w:rsid w:val="005904ED"/>
    <w:rsid w:val="0059081E"/>
    <w:rsid w:val="0059095A"/>
    <w:rsid w:val="00590B70"/>
    <w:rsid w:val="0059125B"/>
    <w:rsid w:val="0059160B"/>
    <w:rsid w:val="0059237A"/>
    <w:rsid w:val="0059243F"/>
    <w:rsid w:val="005924E0"/>
    <w:rsid w:val="005925BB"/>
    <w:rsid w:val="00592BF4"/>
    <w:rsid w:val="0059316B"/>
    <w:rsid w:val="00593384"/>
    <w:rsid w:val="0059343D"/>
    <w:rsid w:val="0059389C"/>
    <w:rsid w:val="005942E6"/>
    <w:rsid w:val="00594F21"/>
    <w:rsid w:val="00595008"/>
    <w:rsid w:val="00595683"/>
    <w:rsid w:val="00595AF3"/>
    <w:rsid w:val="00595EA0"/>
    <w:rsid w:val="0059648D"/>
    <w:rsid w:val="0059666B"/>
    <w:rsid w:val="00596974"/>
    <w:rsid w:val="005971DC"/>
    <w:rsid w:val="00597428"/>
    <w:rsid w:val="005975B5"/>
    <w:rsid w:val="00597AE6"/>
    <w:rsid w:val="005A0333"/>
    <w:rsid w:val="005A0A8C"/>
    <w:rsid w:val="005A0FFC"/>
    <w:rsid w:val="005A10D5"/>
    <w:rsid w:val="005A13EC"/>
    <w:rsid w:val="005A1AED"/>
    <w:rsid w:val="005A239B"/>
    <w:rsid w:val="005A2FC3"/>
    <w:rsid w:val="005A3529"/>
    <w:rsid w:val="005A3577"/>
    <w:rsid w:val="005A3624"/>
    <w:rsid w:val="005A376B"/>
    <w:rsid w:val="005A3903"/>
    <w:rsid w:val="005A3B14"/>
    <w:rsid w:val="005A4687"/>
    <w:rsid w:val="005A48AB"/>
    <w:rsid w:val="005A4B1B"/>
    <w:rsid w:val="005A4B32"/>
    <w:rsid w:val="005A4BEE"/>
    <w:rsid w:val="005A4FF7"/>
    <w:rsid w:val="005A56B6"/>
    <w:rsid w:val="005A5F8B"/>
    <w:rsid w:val="005A6531"/>
    <w:rsid w:val="005A690B"/>
    <w:rsid w:val="005A6A3D"/>
    <w:rsid w:val="005A74B2"/>
    <w:rsid w:val="005A7549"/>
    <w:rsid w:val="005A774E"/>
    <w:rsid w:val="005A7A13"/>
    <w:rsid w:val="005B01DC"/>
    <w:rsid w:val="005B022F"/>
    <w:rsid w:val="005B07CC"/>
    <w:rsid w:val="005B0C0F"/>
    <w:rsid w:val="005B0F95"/>
    <w:rsid w:val="005B1897"/>
    <w:rsid w:val="005B1FD8"/>
    <w:rsid w:val="005B2F86"/>
    <w:rsid w:val="005B32B7"/>
    <w:rsid w:val="005B389A"/>
    <w:rsid w:val="005B3F6C"/>
    <w:rsid w:val="005B43A4"/>
    <w:rsid w:val="005B445D"/>
    <w:rsid w:val="005B46C8"/>
    <w:rsid w:val="005B46F2"/>
    <w:rsid w:val="005B47CF"/>
    <w:rsid w:val="005B4BD2"/>
    <w:rsid w:val="005B4D29"/>
    <w:rsid w:val="005B4E9E"/>
    <w:rsid w:val="005B54A7"/>
    <w:rsid w:val="005B615E"/>
    <w:rsid w:val="005B6C37"/>
    <w:rsid w:val="005B70A7"/>
    <w:rsid w:val="005B7407"/>
    <w:rsid w:val="005B7EAF"/>
    <w:rsid w:val="005C006B"/>
    <w:rsid w:val="005C02E5"/>
    <w:rsid w:val="005C04F3"/>
    <w:rsid w:val="005C0904"/>
    <w:rsid w:val="005C0D58"/>
    <w:rsid w:val="005C0F73"/>
    <w:rsid w:val="005C16D3"/>
    <w:rsid w:val="005C1C99"/>
    <w:rsid w:val="005C1D93"/>
    <w:rsid w:val="005C1F24"/>
    <w:rsid w:val="005C207B"/>
    <w:rsid w:val="005C2103"/>
    <w:rsid w:val="005C222E"/>
    <w:rsid w:val="005C2384"/>
    <w:rsid w:val="005C23B8"/>
    <w:rsid w:val="005C23ED"/>
    <w:rsid w:val="005C2C00"/>
    <w:rsid w:val="005C3D86"/>
    <w:rsid w:val="005C40A3"/>
    <w:rsid w:val="005C45FF"/>
    <w:rsid w:val="005C505B"/>
    <w:rsid w:val="005C64C1"/>
    <w:rsid w:val="005C6CF1"/>
    <w:rsid w:val="005C72D8"/>
    <w:rsid w:val="005D188D"/>
    <w:rsid w:val="005D1A27"/>
    <w:rsid w:val="005D1D86"/>
    <w:rsid w:val="005D28A2"/>
    <w:rsid w:val="005D2BDA"/>
    <w:rsid w:val="005D3727"/>
    <w:rsid w:val="005D399B"/>
    <w:rsid w:val="005D3F9C"/>
    <w:rsid w:val="005D413C"/>
    <w:rsid w:val="005D44B3"/>
    <w:rsid w:val="005D47C7"/>
    <w:rsid w:val="005D504D"/>
    <w:rsid w:val="005D53DB"/>
    <w:rsid w:val="005D5D95"/>
    <w:rsid w:val="005D5ECC"/>
    <w:rsid w:val="005D652E"/>
    <w:rsid w:val="005D65F6"/>
    <w:rsid w:val="005D68B2"/>
    <w:rsid w:val="005D6F7C"/>
    <w:rsid w:val="005D77D5"/>
    <w:rsid w:val="005D7C2A"/>
    <w:rsid w:val="005E0857"/>
    <w:rsid w:val="005E0AD3"/>
    <w:rsid w:val="005E0C40"/>
    <w:rsid w:val="005E0F41"/>
    <w:rsid w:val="005E11B5"/>
    <w:rsid w:val="005E15BA"/>
    <w:rsid w:val="005E1CFA"/>
    <w:rsid w:val="005E20C8"/>
    <w:rsid w:val="005E2115"/>
    <w:rsid w:val="005E2868"/>
    <w:rsid w:val="005E3111"/>
    <w:rsid w:val="005E31B8"/>
    <w:rsid w:val="005E38C1"/>
    <w:rsid w:val="005E3B76"/>
    <w:rsid w:val="005E4457"/>
    <w:rsid w:val="005E45A2"/>
    <w:rsid w:val="005E55B9"/>
    <w:rsid w:val="005E56A8"/>
    <w:rsid w:val="005E5C35"/>
    <w:rsid w:val="005E5E9C"/>
    <w:rsid w:val="005E6052"/>
    <w:rsid w:val="005E6306"/>
    <w:rsid w:val="005E65BB"/>
    <w:rsid w:val="005E6909"/>
    <w:rsid w:val="005E7A7E"/>
    <w:rsid w:val="005F01AB"/>
    <w:rsid w:val="005F0582"/>
    <w:rsid w:val="005F06AA"/>
    <w:rsid w:val="005F0792"/>
    <w:rsid w:val="005F118D"/>
    <w:rsid w:val="005F1258"/>
    <w:rsid w:val="005F1B0E"/>
    <w:rsid w:val="005F1CEC"/>
    <w:rsid w:val="005F2409"/>
    <w:rsid w:val="005F2529"/>
    <w:rsid w:val="005F2AEA"/>
    <w:rsid w:val="005F2CD6"/>
    <w:rsid w:val="005F2F3C"/>
    <w:rsid w:val="005F30F7"/>
    <w:rsid w:val="005F35FC"/>
    <w:rsid w:val="005F3E1C"/>
    <w:rsid w:val="005F439A"/>
    <w:rsid w:val="005F4BBB"/>
    <w:rsid w:val="005F4EB2"/>
    <w:rsid w:val="005F50D9"/>
    <w:rsid w:val="005F510C"/>
    <w:rsid w:val="005F59C5"/>
    <w:rsid w:val="005F5AB1"/>
    <w:rsid w:val="005F5DBB"/>
    <w:rsid w:val="005F6965"/>
    <w:rsid w:val="005F6CAF"/>
    <w:rsid w:val="005F6F01"/>
    <w:rsid w:val="005F736F"/>
    <w:rsid w:val="005F7D8E"/>
    <w:rsid w:val="006001C9"/>
    <w:rsid w:val="006010DE"/>
    <w:rsid w:val="0060186E"/>
    <w:rsid w:val="00601885"/>
    <w:rsid w:val="00601A22"/>
    <w:rsid w:val="0060241F"/>
    <w:rsid w:val="00602F94"/>
    <w:rsid w:val="006031A9"/>
    <w:rsid w:val="00603B39"/>
    <w:rsid w:val="006040CE"/>
    <w:rsid w:val="006040FB"/>
    <w:rsid w:val="0060432B"/>
    <w:rsid w:val="00604855"/>
    <w:rsid w:val="00605BC9"/>
    <w:rsid w:val="00605D38"/>
    <w:rsid w:val="00605E00"/>
    <w:rsid w:val="00606226"/>
    <w:rsid w:val="00606AFE"/>
    <w:rsid w:val="00606D84"/>
    <w:rsid w:val="00607019"/>
    <w:rsid w:val="00607545"/>
    <w:rsid w:val="0061094B"/>
    <w:rsid w:val="006116B9"/>
    <w:rsid w:val="00611BFF"/>
    <w:rsid w:val="00611CEE"/>
    <w:rsid w:val="006120CD"/>
    <w:rsid w:val="006125E6"/>
    <w:rsid w:val="0061272B"/>
    <w:rsid w:val="006127ED"/>
    <w:rsid w:val="00612C33"/>
    <w:rsid w:val="00612EB8"/>
    <w:rsid w:val="00613871"/>
    <w:rsid w:val="006138B3"/>
    <w:rsid w:val="00613B32"/>
    <w:rsid w:val="006140B4"/>
    <w:rsid w:val="0061435E"/>
    <w:rsid w:val="00614877"/>
    <w:rsid w:val="00614E23"/>
    <w:rsid w:val="00615A35"/>
    <w:rsid w:val="00615B95"/>
    <w:rsid w:val="006161CA"/>
    <w:rsid w:val="006164EA"/>
    <w:rsid w:val="00617216"/>
    <w:rsid w:val="006172C7"/>
    <w:rsid w:val="006175CF"/>
    <w:rsid w:val="00617690"/>
    <w:rsid w:val="00617B5C"/>
    <w:rsid w:val="00620048"/>
    <w:rsid w:val="00620606"/>
    <w:rsid w:val="00622C88"/>
    <w:rsid w:val="00624B17"/>
    <w:rsid w:val="00624B27"/>
    <w:rsid w:val="00624BFF"/>
    <w:rsid w:val="00625164"/>
    <w:rsid w:val="00625608"/>
    <w:rsid w:val="0062589E"/>
    <w:rsid w:val="00626761"/>
    <w:rsid w:val="00626A0E"/>
    <w:rsid w:val="00627025"/>
    <w:rsid w:val="006279B8"/>
    <w:rsid w:val="00627C12"/>
    <w:rsid w:val="0063005E"/>
    <w:rsid w:val="006301AC"/>
    <w:rsid w:val="00631377"/>
    <w:rsid w:val="0063147B"/>
    <w:rsid w:val="0063158D"/>
    <w:rsid w:val="00631694"/>
    <w:rsid w:val="00631754"/>
    <w:rsid w:val="00631E83"/>
    <w:rsid w:val="0063303B"/>
    <w:rsid w:val="00633603"/>
    <w:rsid w:val="00633BE6"/>
    <w:rsid w:val="00634144"/>
    <w:rsid w:val="00634A38"/>
    <w:rsid w:val="00634D68"/>
    <w:rsid w:val="006353F2"/>
    <w:rsid w:val="00635696"/>
    <w:rsid w:val="00635D8A"/>
    <w:rsid w:val="00635DC5"/>
    <w:rsid w:val="00636FC1"/>
    <w:rsid w:val="006372DC"/>
    <w:rsid w:val="00637411"/>
    <w:rsid w:val="006415BF"/>
    <w:rsid w:val="00641B0B"/>
    <w:rsid w:val="00642144"/>
    <w:rsid w:val="00642280"/>
    <w:rsid w:val="00642539"/>
    <w:rsid w:val="006426CF"/>
    <w:rsid w:val="006427D4"/>
    <w:rsid w:val="0064316D"/>
    <w:rsid w:val="00643E70"/>
    <w:rsid w:val="006440CF"/>
    <w:rsid w:val="00644987"/>
    <w:rsid w:val="00645BF8"/>
    <w:rsid w:val="00645C7F"/>
    <w:rsid w:val="00646152"/>
    <w:rsid w:val="006462ED"/>
    <w:rsid w:val="00646582"/>
    <w:rsid w:val="00646C59"/>
    <w:rsid w:val="0064732A"/>
    <w:rsid w:val="006474EA"/>
    <w:rsid w:val="00647610"/>
    <w:rsid w:val="0064787E"/>
    <w:rsid w:val="00647E1E"/>
    <w:rsid w:val="00650999"/>
    <w:rsid w:val="00650CCC"/>
    <w:rsid w:val="006511D0"/>
    <w:rsid w:val="00651E6B"/>
    <w:rsid w:val="0065221D"/>
    <w:rsid w:val="00652488"/>
    <w:rsid w:val="0065272A"/>
    <w:rsid w:val="00652864"/>
    <w:rsid w:val="00652FBB"/>
    <w:rsid w:val="0065309A"/>
    <w:rsid w:val="00653B0F"/>
    <w:rsid w:val="00653E46"/>
    <w:rsid w:val="006540F0"/>
    <w:rsid w:val="006544B3"/>
    <w:rsid w:val="00654B5E"/>
    <w:rsid w:val="0065592D"/>
    <w:rsid w:val="00655C5A"/>
    <w:rsid w:val="006567D3"/>
    <w:rsid w:val="0065735C"/>
    <w:rsid w:val="00657BC6"/>
    <w:rsid w:val="00657EFB"/>
    <w:rsid w:val="006602DC"/>
    <w:rsid w:val="0066038D"/>
    <w:rsid w:val="00660750"/>
    <w:rsid w:val="00660784"/>
    <w:rsid w:val="00660E60"/>
    <w:rsid w:val="00660EF5"/>
    <w:rsid w:val="00660F49"/>
    <w:rsid w:val="0066121D"/>
    <w:rsid w:val="0066164C"/>
    <w:rsid w:val="00662127"/>
    <w:rsid w:val="006627BD"/>
    <w:rsid w:val="0066297C"/>
    <w:rsid w:val="0066298B"/>
    <w:rsid w:val="006647F2"/>
    <w:rsid w:val="00664B22"/>
    <w:rsid w:val="0066519D"/>
    <w:rsid w:val="006655A7"/>
    <w:rsid w:val="0066567A"/>
    <w:rsid w:val="0066581E"/>
    <w:rsid w:val="006658AB"/>
    <w:rsid w:val="0066599F"/>
    <w:rsid w:val="00665D14"/>
    <w:rsid w:val="00666062"/>
    <w:rsid w:val="00666219"/>
    <w:rsid w:val="00666680"/>
    <w:rsid w:val="00666CAF"/>
    <w:rsid w:val="00667BC7"/>
    <w:rsid w:val="0067013E"/>
    <w:rsid w:val="006701EE"/>
    <w:rsid w:val="00670866"/>
    <w:rsid w:val="00670952"/>
    <w:rsid w:val="00670B0C"/>
    <w:rsid w:val="00670F95"/>
    <w:rsid w:val="0067157C"/>
    <w:rsid w:val="006718B3"/>
    <w:rsid w:val="006730E4"/>
    <w:rsid w:val="00673504"/>
    <w:rsid w:val="006746D0"/>
    <w:rsid w:val="006747BD"/>
    <w:rsid w:val="00674C33"/>
    <w:rsid w:val="00674FAD"/>
    <w:rsid w:val="0067587C"/>
    <w:rsid w:val="00675906"/>
    <w:rsid w:val="00675909"/>
    <w:rsid w:val="00675A4E"/>
    <w:rsid w:val="00675C9A"/>
    <w:rsid w:val="00675F19"/>
    <w:rsid w:val="006763E2"/>
    <w:rsid w:val="006769A0"/>
    <w:rsid w:val="00677621"/>
    <w:rsid w:val="00677C12"/>
    <w:rsid w:val="00677C4D"/>
    <w:rsid w:val="00677CD3"/>
    <w:rsid w:val="00680314"/>
    <w:rsid w:val="00680D2C"/>
    <w:rsid w:val="00681106"/>
    <w:rsid w:val="00681293"/>
    <w:rsid w:val="00681809"/>
    <w:rsid w:val="00681AC8"/>
    <w:rsid w:val="00681AF4"/>
    <w:rsid w:val="00681D97"/>
    <w:rsid w:val="00682131"/>
    <w:rsid w:val="00682266"/>
    <w:rsid w:val="0068319B"/>
    <w:rsid w:val="0068393E"/>
    <w:rsid w:val="00683F02"/>
    <w:rsid w:val="0068456D"/>
    <w:rsid w:val="006846CF"/>
    <w:rsid w:val="00684817"/>
    <w:rsid w:val="00684848"/>
    <w:rsid w:val="00684B35"/>
    <w:rsid w:val="006853E0"/>
    <w:rsid w:val="00685598"/>
    <w:rsid w:val="00685C83"/>
    <w:rsid w:val="00685E6C"/>
    <w:rsid w:val="006862AD"/>
    <w:rsid w:val="00687156"/>
    <w:rsid w:val="0068783E"/>
    <w:rsid w:val="006878BD"/>
    <w:rsid w:val="006879E8"/>
    <w:rsid w:val="00687F34"/>
    <w:rsid w:val="00690245"/>
    <w:rsid w:val="0069077C"/>
    <w:rsid w:val="00690D94"/>
    <w:rsid w:val="00690EE2"/>
    <w:rsid w:val="00690F69"/>
    <w:rsid w:val="006913CD"/>
    <w:rsid w:val="00691758"/>
    <w:rsid w:val="00691C75"/>
    <w:rsid w:val="00691C8D"/>
    <w:rsid w:val="00691CEA"/>
    <w:rsid w:val="00691F25"/>
    <w:rsid w:val="00692009"/>
    <w:rsid w:val="00692BE0"/>
    <w:rsid w:val="00692C9B"/>
    <w:rsid w:val="00692CE7"/>
    <w:rsid w:val="0069333C"/>
    <w:rsid w:val="006942B5"/>
    <w:rsid w:val="00694349"/>
    <w:rsid w:val="00694773"/>
    <w:rsid w:val="006948BC"/>
    <w:rsid w:val="00694E2B"/>
    <w:rsid w:val="00695731"/>
    <w:rsid w:val="006958E8"/>
    <w:rsid w:val="00695C69"/>
    <w:rsid w:val="00695DF2"/>
    <w:rsid w:val="006961FF"/>
    <w:rsid w:val="00696D89"/>
    <w:rsid w:val="00696EF0"/>
    <w:rsid w:val="00697428"/>
    <w:rsid w:val="0069757B"/>
    <w:rsid w:val="006976A3"/>
    <w:rsid w:val="00697E46"/>
    <w:rsid w:val="006A01A1"/>
    <w:rsid w:val="006A07B2"/>
    <w:rsid w:val="006A0E83"/>
    <w:rsid w:val="006A1601"/>
    <w:rsid w:val="006A2876"/>
    <w:rsid w:val="006A34DA"/>
    <w:rsid w:val="006A3D91"/>
    <w:rsid w:val="006A3F0B"/>
    <w:rsid w:val="006A42F0"/>
    <w:rsid w:val="006A4344"/>
    <w:rsid w:val="006A4B50"/>
    <w:rsid w:val="006A4C4E"/>
    <w:rsid w:val="006A4F71"/>
    <w:rsid w:val="006A5075"/>
    <w:rsid w:val="006A582F"/>
    <w:rsid w:val="006A5E0E"/>
    <w:rsid w:val="006A5E1D"/>
    <w:rsid w:val="006A5E75"/>
    <w:rsid w:val="006A5FCD"/>
    <w:rsid w:val="006A6805"/>
    <w:rsid w:val="006A6892"/>
    <w:rsid w:val="006A68F8"/>
    <w:rsid w:val="006A6C25"/>
    <w:rsid w:val="006A6DA3"/>
    <w:rsid w:val="006A7157"/>
    <w:rsid w:val="006A719B"/>
    <w:rsid w:val="006B0A38"/>
    <w:rsid w:val="006B1B41"/>
    <w:rsid w:val="006B1BBD"/>
    <w:rsid w:val="006B1F98"/>
    <w:rsid w:val="006B2319"/>
    <w:rsid w:val="006B256C"/>
    <w:rsid w:val="006B27C2"/>
    <w:rsid w:val="006B29E4"/>
    <w:rsid w:val="006B2FE4"/>
    <w:rsid w:val="006B30D7"/>
    <w:rsid w:val="006B36CD"/>
    <w:rsid w:val="006B397A"/>
    <w:rsid w:val="006B3C4A"/>
    <w:rsid w:val="006B4542"/>
    <w:rsid w:val="006B4FD0"/>
    <w:rsid w:val="006B507D"/>
    <w:rsid w:val="006B50B4"/>
    <w:rsid w:val="006B5545"/>
    <w:rsid w:val="006B672E"/>
    <w:rsid w:val="006B6ED3"/>
    <w:rsid w:val="006B7813"/>
    <w:rsid w:val="006B79AA"/>
    <w:rsid w:val="006B7ABD"/>
    <w:rsid w:val="006C024C"/>
    <w:rsid w:val="006C024F"/>
    <w:rsid w:val="006C03FA"/>
    <w:rsid w:val="006C085B"/>
    <w:rsid w:val="006C0A62"/>
    <w:rsid w:val="006C0F91"/>
    <w:rsid w:val="006C1069"/>
    <w:rsid w:val="006C114E"/>
    <w:rsid w:val="006C11D3"/>
    <w:rsid w:val="006C14EF"/>
    <w:rsid w:val="006C1724"/>
    <w:rsid w:val="006C1F78"/>
    <w:rsid w:val="006C3253"/>
    <w:rsid w:val="006C3DB6"/>
    <w:rsid w:val="006C3F9D"/>
    <w:rsid w:val="006C405E"/>
    <w:rsid w:val="006C43B0"/>
    <w:rsid w:val="006C49D3"/>
    <w:rsid w:val="006C4F68"/>
    <w:rsid w:val="006C54CA"/>
    <w:rsid w:val="006C5865"/>
    <w:rsid w:val="006C59B9"/>
    <w:rsid w:val="006C5ACC"/>
    <w:rsid w:val="006C5C30"/>
    <w:rsid w:val="006C5D52"/>
    <w:rsid w:val="006C68CE"/>
    <w:rsid w:val="006C6E40"/>
    <w:rsid w:val="006C71FF"/>
    <w:rsid w:val="006C7B86"/>
    <w:rsid w:val="006D089C"/>
    <w:rsid w:val="006D108C"/>
    <w:rsid w:val="006D1518"/>
    <w:rsid w:val="006D1640"/>
    <w:rsid w:val="006D1B1A"/>
    <w:rsid w:val="006D1CFC"/>
    <w:rsid w:val="006D1EC2"/>
    <w:rsid w:val="006D1FF9"/>
    <w:rsid w:val="006D247C"/>
    <w:rsid w:val="006D24A7"/>
    <w:rsid w:val="006D283A"/>
    <w:rsid w:val="006D2A3F"/>
    <w:rsid w:val="006D2DBB"/>
    <w:rsid w:val="006D39EB"/>
    <w:rsid w:val="006D3D14"/>
    <w:rsid w:val="006D457C"/>
    <w:rsid w:val="006D51EA"/>
    <w:rsid w:val="006D6341"/>
    <w:rsid w:val="006D64F7"/>
    <w:rsid w:val="006D6569"/>
    <w:rsid w:val="006D6712"/>
    <w:rsid w:val="006D673B"/>
    <w:rsid w:val="006D67FD"/>
    <w:rsid w:val="006D69EF"/>
    <w:rsid w:val="006D7795"/>
    <w:rsid w:val="006E0518"/>
    <w:rsid w:val="006E06F1"/>
    <w:rsid w:val="006E0AC8"/>
    <w:rsid w:val="006E0D66"/>
    <w:rsid w:val="006E1435"/>
    <w:rsid w:val="006E1DEF"/>
    <w:rsid w:val="006E23D1"/>
    <w:rsid w:val="006E27F1"/>
    <w:rsid w:val="006E28DE"/>
    <w:rsid w:val="006E2E06"/>
    <w:rsid w:val="006E2E42"/>
    <w:rsid w:val="006E32AF"/>
    <w:rsid w:val="006E4EB0"/>
    <w:rsid w:val="006E4FFB"/>
    <w:rsid w:val="006E5257"/>
    <w:rsid w:val="006E58D5"/>
    <w:rsid w:val="006E5BA4"/>
    <w:rsid w:val="006E5DF3"/>
    <w:rsid w:val="006E5E8B"/>
    <w:rsid w:val="006E68B8"/>
    <w:rsid w:val="006E744D"/>
    <w:rsid w:val="006F009D"/>
    <w:rsid w:val="006F02D7"/>
    <w:rsid w:val="006F067C"/>
    <w:rsid w:val="006F0E76"/>
    <w:rsid w:val="006F13F1"/>
    <w:rsid w:val="006F15A7"/>
    <w:rsid w:val="006F15D5"/>
    <w:rsid w:val="006F16E0"/>
    <w:rsid w:val="006F1827"/>
    <w:rsid w:val="006F1C8A"/>
    <w:rsid w:val="006F2002"/>
    <w:rsid w:val="006F2CE6"/>
    <w:rsid w:val="006F34A6"/>
    <w:rsid w:val="006F4D30"/>
    <w:rsid w:val="006F5648"/>
    <w:rsid w:val="006F5800"/>
    <w:rsid w:val="006F5E2E"/>
    <w:rsid w:val="006F64B5"/>
    <w:rsid w:val="006F6727"/>
    <w:rsid w:val="006F7116"/>
    <w:rsid w:val="006F7584"/>
    <w:rsid w:val="006F7616"/>
    <w:rsid w:val="006F7E78"/>
    <w:rsid w:val="007006C5"/>
    <w:rsid w:val="00700B56"/>
    <w:rsid w:val="00700E93"/>
    <w:rsid w:val="0070169D"/>
    <w:rsid w:val="0070266E"/>
    <w:rsid w:val="00702C51"/>
    <w:rsid w:val="00702C64"/>
    <w:rsid w:val="00702FC3"/>
    <w:rsid w:val="00703194"/>
    <w:rsid w:val="0070331D"/>
    <w:rsid w:val="007036AC"/>
    <w:rsid w:val="007037E1"/>
    <w:rsid w:val="00703847"/>
    <w:rsid w:val="00703A03"/>
    <w:rsid w:val="00703A65"/>
    <w:rsid w:val="00703EB4"/>
    <w:rsid w:val="007042EE"/>
    <w:rsid w:val="00704E36"/>
    <w:rsid w:val="00705375"/>
    <w:rsid w:val="007059D7"/>
    <w:rsid w:val="00705BF6"/>
    <w:rsid w:val="00706051"/>
    <w:rsid w:val="00707371"/>
    <w:rsid w:val="00707FF3"/>
    <w:rsid w:val="007100B5"/>
    <w:rsid w:val="007101B5"/>
    <w:rsid w:val="007101FA"/>
    <w:rsid w:val="007103E1"/>
    <w:rsid w:val="00711380"/>
    <w:rsid w:val="00711423"/>
    <w:rsid w:val="0071179F"/>
    <w:rsid w:val="00712172"/>
    <w:rsid w:val="00712647"/>
    <w:rsid w:val="0071295D"/>
    <w:rsid w:val="007129E6"/>
    <w:rsid w:val="00712DDF"/>
    <w:rsid w:val="0071346E"/>
    <w:rsid w:val="0071359C"/>
    <w:rsid w:val="00713B0F"/>
    <w:rsid w:val="00713C7B"/>
    <w:rsid w:val="00713CBA"/>
    <w:rsid w:val="0071477A"/>
    <w:rsid w:val="0071494D"/>
    <w:rsid w:val="00714A3D"/>
    <w:rsid w:val="0071588C"/>
    <w:rsid w:val="0071653E"/>
    <w:rsid w:val="00716CAC"/>
    <w:rsid w:val="0071779B"/>
    <w:rsid w:val="00720019"/>
    <w:rsid w:val="00720318"/>
    <w:rsid w:val="00720AA7"/>
    <w:rsid w:val="00721C95"/>
    <w:rsid w:val="00722329"/>
    <w:rsid w:val="007229D4"/>
    <w:rsid w:val="007229F2"/>
    <w:rsid w:val="00722D96"/>
    <w:rsid w:val="00722E7E"/>
    <w:rsid w:val="0072314C"/>
    <w:rsid w:val="00723851"/>
    <w:rsid w:val="00723A74"/>
    <w:rsid w:val="00723B0D"/>
    <w:rsid w:val="00723C9A"/>
    <w:rsid w:val="00723EC1"/>
    <w:rsid w:val="00723F10"/>
    <w:rsid w:val="00724C1D"/>
    <w:rsid w:val="00724CD7"/>
    <w:rsid w:val="00724DD9"/>
    <w:rsid w:val="00724F20"/>
    <w:rsid w:val="00725A95"/>
    <w:rsid w:val="0072619E"/>
    <w:rsid w:val="00726269"/>
    <w:rsid w:val="007265E8"/>
    <w:rsid w:val="007269C2"/>
    <w:rsid w:val="00726FAC"/>
    <w:rsid w:val="00727190"/>
    <w:rsid w:val="0072744D"/>
    <w:rsid w:val="00727C0D"/>
    <w:rsid w:val="00727C43"/>
    <w:rsid w:val="00727C45"/>
    <w:rsid w:val="00727E9F"/>
    <w:rsid w:val="007305D6"/>
    <w:rsid w:val="007307C8"/>
    <w:rsid w:val="0073095A"/>
    <w:rsid w:val="007319C6"/>
    <w:rsid w:val="00731B94"/>
    <w:rsid w:val="00732518"/>
    <w:rsid w:val="00732EE8"/>
    <w:rsid w:val="00733CE6"/>
    <w:rsid w:val="00733D46"/>
    <w:rsid w:val="007341E1"/>
    <w:rsid w:val="00734A26"/>
    <w:rsid w:val="00734DAE"/>
    <w:rsid w:val="007356D1"/>
    <w:rsid w:val="00735FC0"/>
    <w:rsid w:val="00736AF9"/>
    <w:rsid w:val="00736CE2"/>
    <w:rsid w:val="00736E57"/>
    <w:rsid w:val="00737213"/>
    <w:rsid w:val="00737ACE"/>
    <w:rsid w:val="00737FCC"/>
    <w:rsid w:val="007400B4"/>
    <w:rsid w:val="00740626"/>
    <w:rsid w:val="00740D46"/>
    <w:rsid w:val="00742117"/>
    <w:rsid w:val="00742756"/>
    <w:rsid w:val="0074284E"/>
    <w:rsid w:val="0074356A"/>
    <w:rsid w:val="007437C1"/>
    <w:rsid w:val="00743AE8"/>
    <w:rsid w:val="00743EE3"/>
    <w:rsid w:val="007444B2"/>
    <w:rsid w:val="0074460D"/>
    <w:rsid w:val="007448FF"/>
    <w:rsid w:val="00744B58"/>
    <w:rsid w:val="007450B1"/>
    <w:rsid w:val="00745125"/>
    <w:rsid w:val="007458F7"/>
    <w:rsid w:val="00745A30"/>
    <w:rsid w:val="00745DC1"/>
    <w:rsid w:val="00746035"/>
    <w:rsid w:val="007467E1"/>
    <w:rsid w:val="00746AB9"/>
    <w:rsid w:val="00746C62"/>
    <w:rsid w:val="00746FDB"/>
    <w:rsid w:val="007472CD"/>
    <w:rsid w:val="00747A5A"/>
    <w:rsid w:val="00750192"/>
    <w:rsid w:val="00750B6F"/>
    <w:rsid w:val="00750D83"/>
    <w:rsid w:val="00750F2A"/>
    <w:rsid w:val="00751150"/>
    <w:rsid w:val="00751278"/>
    <w:rsid w:val="00751C03"/>
    <w:rsid w:val="00751DA6"/>
    <w:rsid w:val="00751F92"/>
    <w:rsid w:val="00752060"/>
    <w:rsid w:val="0075267D"/>
    <w:rsid w:val="00752773"/>
    <w:rsid w:val="00752D72"/>
    <w:rsid w:val="00752E5E"/>
    <w:rsid w:val="007538BF"/>
    <w:rsid w:val="007543FE"/>
    <w:rsid w:val="00754E8D"/>
    <w:rsid w:val="0075528B"/>
    <w:rsid w:val="007553BB"/>
    <w:rsid w:val="00755852"/>
    <w:rsid w:val="0075608F"/>
    <w:rsid w:val="007566A0"/>
    <w:rsid w:val="00757AAE"/>
    <w:rsid w:val="00757AD6"/>
    <w:rsid w:val="00757D54"/>
    <w:rsid w:val="00757EC8"/>
    <w:rsid w:val="007607C4"/>
    <w:rsid w:val="0076085F"/>
    <w:rsid w:val="00760E93"/>
    <w:rsid w:val="007615B9"/>
    <w:rsid w:val="00761C25"/>
    <w:rsid w:val="00761C44"/>
    <w:rsid w:val="007620EF"/>
    <w:rsid w:val="00762A05"/>
    <w:rsid w:val="007630E2"/>
    <w:rsid w:val="00763628"/>
    <w:rsid w:val="00763749"/>
    <w:rsid w:val="00763891"/>
    <w:rsid w:val="007642D3"/>
    <w:rsid w:val="007644BE"/>
    <w:rsid w:val="00764B17"/>
    <w:rsid w:val="0076502C"/>
    <w:rsid w:val="00765F16"/>
    <w:rsid w:val="00766106"/>
    <w:rsid w:val="007661B4"/>
    <w:rsid w:val="00766C68"/>
    <w:rsid w:val="00766C92"/>
    <w:rsid w:val="00766D1C"/>
    <w:rsid w:val="00767059"/>
    <w:rsid w:val="0076707C"/>
    <w:rsid w:val="00767B3D"/>
    <w:rsid w:val="00770AD6"/>
    <w:rsid w:val="00770EFB"/>
    <w:rsid w:val="00771A87"/>
    <w:rsid w:val="007726F6"/>
    <w:rsid w:val="007728B4"/>
    <w:rsid w:val="00772AEA"/>
    <w:rsid w:val="00772C5B"/>
    <w:rsid w:val="00772FEA"/>
    <w:rsid w:val="007734B4"/>
    <w:rsid w:val="00773C40"/>
    <w:rsid w:val="00774A9C"/>
    <w:rsid w:val="007750ED"/>
    <w:rsid w:val="0077574E"/>
    <w:rsid w:val="007757D0"/>
    <w:rsid w:val="00776072"/>
    <w:rsid w:val="00776510"/>
    <w:rsid w:val="00776DBD"/>
    <w:rsid w:val="007771EA"/>
    <w:rsid w:val="00777504"/>
    <w:rsid w:val="0077762B"/>
    <w:rsid w:val="0077791F"/>
    <w:rsid w:val="00777CE5"/>
    <w:rsid w:val="007801D4"/>
    <w:rsid w:val="0078082B"/>
    <w:rsid w:val="00780A23"/>
    <w:rsid w:val="00780D93"/>
    <w:rsid w:val="00780FBC"/>
    <w:rsid w:val="007816D6"/>
    <w:rsid w:val="0078177A"/>
    <w:rsid w:val="00781AB5"/>
    <w:rsid w:val="00781BF2"/>
    <w:rsid w:val="00782232"/>
    <w:rsid w:val="0078242D"/>
    <w:rsid w:val="00782ED8"/>
    <w:rsid w:val="00783F60"/>
    <w:rsid w:val="00784838"/>
    <w:rsid w:val="00784AEF"/>
    <w:rsid w:val="007851F2"/>
    <w:rsid w:val="007855C6"/>
    <w:rsid w:val="0078565A"/>
    <w:rsid w:val="00785B9E"/>
    <w:rsid w:val="00785BA0"/>
    <w:rsid w:val="00785CF3"/>
    <w:rsid w:val="0078605F"/>
    <w:rsid w:val="00786DE1"/>
    <w:rsid w:val="007873E3"/>
    <w:rsid w:val="0078744F"/>
    <w:rsid w:val="007877F3"/>
    <w:rsid w:val="0078781D"/>
    <w:rsid w:val="00787918"/>
    <w:rsid w:val="00787940"/>
    <w:rsid w:val="00787A08"/>
    <w:rsid w:val="00787DBE"/>
    <w:rsid w:val="00787E70"/>
    <w:rsid w:val="00787EB4"/>
    <w:rsid w:val="0079041C"/>
    <w:rsid w:val="00790822"/>
    <w:rsid w:val="00790C3A"/>
    <w:rsid w:val="00790C44"/>
    <w:rsid w:val="00790E7C"/>
    <w:rsid w:val="007911C4"/>
    <w:rsid w:val="00791245"/>
    <w:rsid w:val="00791628"/>
    <w:rsid w:val="00791778"/>
    <w:rsid w:val="00791D8D"/>
    <w:rsid w:val="0079297E"/>
    <w:rsid w:val="0079298D"/>
    <w:rsid w:val="00792CCC"/>
    <w:rsid w:val="007936D5"/>
    <w:rsid w:val="007937F6"/>
    <w:rsid w:val="00793922"/>
    <w:rsid w:val="00793A65"/>
    <w:rsid w:val="00793DCB"/>
    <w:rsid w:val="007945EF"/>
    <w:rsid w:val="00794DD0"/>
    <w:rsid w:val="00794DD8"/>
    <w:rsid w:val="00794DE0"/>
    <w:rsid w:val="00795502"/>
    <w:rsid w:val="00795C53"/>
    <w:rsid w:val="00795C68"/>
    <w:rsid w:val="007960FE"/>
    <w:rsid w:val="00796156"/>
    <w:rsid w:val="007964F7"/>
    <w:rsid w:val="00796776"/>
    <w:rsid w:val="00796A80"/>
    <w:rsid w:val="007978BB"/>
    <w:rsid w:val="007A006C"/>
    <w:rsid w:val="007A100E"/>
    <w:rsid w:val="007A1617"/>
    <w:rsid w:val="007A22C9"/>
    <w:rsid w:val="007A23BC"/>
    <w:rsid w:val="007A2F50"/>
    <w:rsid w:val="007A3412"/>
    <w:rsid w:val="007A350A"/>
    <w:rsid w:val="007A36CD"/>
    <w:rsid w:val="007A38CE"/>
    <w:rsid w:val="007A3927"/>
    <w:rsid w:val="007A3F5B"/>
    <w:rsid w:val="007A51E1"/>
    <w:rsid w:val="007A5C3D"/>
    <w:rsid w:val="007A6402"/>
    <w:rsid w:val="007A69A6"/>
    <w:rsid w:val="007A6F59"/>
    <w:rsid w:val="007A7243"/>
    <w:rsid w:val="007A7268"/>
    <w:rsid w:val="007A7392"/>
    <w:rsid w:val="007A74D0"/>
    <w:rsid w:val="007A76CC"/>
    <w:rsid w:val="007A79A3"/>
    <w:rsid w:val="007A7CA7"/>
    <w:rsid w:val="007B027B"/>
    <w:rsid w:val="007B0624"/>
    <w:rsid w:val="007B0782"/>
    <w:rsid w:val="007B0A20"/>
    <w:rsid w:val="007B0A4A"/>
    <w:rsid w:val="007B1015"/>
    <w:rsid w:val="007B10E2"/>
    <w:rsid w:val="007B1458"/>
    <w:rsid w:val="007B1800"/>
    <w:rsid w:val="007B1F39"/>
    <w:rsid w:val="007B2AF8"/>
    <w:rsid w:val="007B2CD5"/>
    <w:rsid w:val="007B3B61"/>
    <w:rsid w:val="007B3C16"/>
    <w:rsid w:val="007B461D"/>
    <w:rsid w:val="007B468B"/>
    <w:rsid w:val="007B4C6F"/>
    <w:rsid w:val="007B507B"/>
    <w:rsid w:val="007B5225"/>
    <w:rsid w:val="007B5443"/>
    <w:rsid w:val="007B5AAF"/>
    <w:rsid w:val="007B5DAF"/>
    <w:rsid w:val="007B6156"/>
    <w:rsid w:val="007B62DF"/>
    <w:rsid w:val="007B6D48"/>
    <w:rsid w:val="007B767B"/>
    <w:rsid w:val="007B78A8"/>
    <w:rsid w:val="007B7A78"/>
    <w:rsid w:val="007B7B19"/>
    <w:rsid w:val="007B7C52"/>
    <w:rsid w:val="007C0B2F"/>
    <w:rsid w:val="007C0B34"/>
    <w:rsid w:val="007C1651"/>
    <w:rsid w:val="007C176F"/>
    <w:rsid w:val="007C19C5"/>
    <w:rsid w:val="007C19FF"/>
    <w:rsid w:val="007C1C6D"/>
    <w:rsid w:val="007C214C"/>
    <w:rsid w:val="007C21FB"/>
    <w:rsid w:val="007C2451"/>
    <w:rsid w:val="007C27BB"/>
    <w:rsid w:val="007C2855"/>
    <w:rsid w:val="007C2E8F"/>
    <w:rsid w:val="007C31DC"/>
    <w:rsid w:val="007C3943"/>
    <w:rsid w:val="007C3A74"/>
    <w:rsid w:val="007C3AED"/>
    <w:rsid w:val="007C3CC0"/>
    <w:rsid w:val="007C477F"/>
    <w:rsid w:val="007C4BC1"/>
    <w:rsid w:val="007C60C2"/>
    <w:rsid w:val="007C60FA"/>
    <w:rsid w:val="007C67FA"/>
    <w:rsid w:val="007C7387"/>
    <w:rsid w:val="007C754D"/>
    <w:rsid w:val="007C7F7C"/>
    <w:rsid w:val="007D0E93"/>
    <w:rsid w:val="007D17A5"/>
    <w:rsid w:val="007D1C73"/>
    <w:rsid w:val="007D1CD8"/>
    <w:rsid w:val="007D1CDE"/>
    <w:rsid w:val="007D1DE8"/>
    <w:rsid w:val="007D2009"/>
    <w:rsid w:val="007D202B"/>
    <w:rsid w:val="007D23D1"/>
    <w:rsid w:val="007D24EF"/>
    <w:rsid w:val="007D270E"/>
    <w:rsid w:val="007D299B"/>
    <w:rsid w:val="007D2EEF"/>
    <w:rsid w:val="007D3115"/>
    <w:rsid w:val="007D317C"/>
    <w:rsid w:val="007D3251"/>
    <w:rsid w:val="007D364D"/>
    <w:rsid w:val="007D41F0"/>
    <w:rsid w:val="007D5500"/>
    <w:rsid w:val="007D57F8"/>
    <w:rsid w:val="007D585D"/>
    <w:rsid w:val="007D5A16"/>
    <w:rsid w:val="007D7221"/>
    <w:rsid w:val="007D75B7"/>
    <w:rsid w:val="007D76A1"/>
    <w:rsid w:val="007D7792"/>
    <w:rsid w:val="007D77E7"/>
    <w:rsid w:val="007D7CBC"/>
    <w:rsid w:val="007D7EF4"/>
    <w:rsid w:val="007E00B5"/>
    <w:rsid w:val="007E00C1"/>
    <w:rsid w:val="007E049C"/>
    <w:rsid w:val="007E06FE"/>
    <w:rsid w:val="007E0EFD"/>
    <w:rsid w:val="007E1317"/>
    <w:rsid w:val="007E1D13"/>
    <w:rsid w:val="007E2040"/>
    <w:rsid w:val="007E225B"/>
    <w:rsid w:val="007E275F"/>
    <w:rsid w:val="007E2A61"/>
    <w:rsid w:val="007E2B36"/>
    <w:rsid w:val="007E2CC4"/>
    <w:rsid w:val="007E3A57"/>
    <w:rsid w:val="007E4951"/>
    <w:rsid w:val="007E4D9F"/>
    <w:rsid w:val="007E5491"/>
    <w:rsid w:val="007E609E"/>
    <w:rsid w:val="007E654E"/>
    <w:rsid w:val="007E662A"/>
    <w:rsid w:val="007E739A"/>
    <w:rsid w:val="007E773F"/>
    <w:rsid w:val="007E7929"/>
    <w:rsid w:val="007E7DD6"/>
    <w:rsid w:val="007E7DF8"/>
    <w:rsid w:val="007E7FB6"/>
    <w:rsid w:val="007F0354"/>
    <w:rsid w:val="007F0734"/>
    <w:rsid w:val="007F0F1C"/>
    <w:rsid w:val="007F1217"/>
    <w:rsid w:val="007F135D"/>
    <w:rsid w:val="007F157E"/>
    <w:rsid w:val="007F1B15"/>
    <w:rsid w:val="007F1CBE"/>
    <w:rsid w:val="007F22ED"/>
    <w:rsid w:val="007F2FEC"/>
    <w:rsid w:val="007F30FD"/>
    <w:rsid w:val="007F3564"/>
    <w:rsid w:val="007F36AE"/>
    <w:rsid w:val="007F376D"/>
    <w:rsid w:val="007F37E4"/>
    <w:rsid w:val="007F3CAB"/>
    <w:rsid w:val="007F3FED"/>
    <w:rsid w:val="007F4305"/>
    <w:rsid w:val="007F462E"/>
    <w:rsid w:val="007F4F4E"/>
    <w:rsid w:val="007F5233"/>
    <w:rsid w:val="007F54B9"/>
    <w:rsid w:val="007F65BC"/>
    <w:rsid w:val="007F6DAA"/>
    <w:rsid w:val="007F6F26"/>
    <w:rsid w:val="007F716A"/>
    <w:rsid w:val="007F76BE"/>
    <w:rsid w:val="007F76FA"/>
    <w:rsid w:val="007F7781"/>
    <w:rsid w:val="007F7A1C"/>
    <w:rsid w:val="0080013D"/>
    <w:rsid w:val="0080033B"/>
    <w:rsid w:val="00800E27"/>
    <w:rsid w:val="00800E35"/>
    <w:rsid w:val="00800FC8"/>
    <w:rsid w:val="0080116C"/>
    <w:rsid w:val="0080123C"/>
    <w:rsid w:val="008013BF"/>
    <w:rsid w:val="0080163B"/>
    <w:rsid w:val="00801875"/>
    <w:rsid w:val="00801D9C"/>
    <w:rsid w:val="00801DB4"/>
    <w:rsid w:val="008020F3"/>
    <w:rsid w:val="008029FD"/>
    <w:rsid w:val="00802D5F"/>
    <w:rsid w:val="00803131"/>
    <w:rsid w:val="00803A5C"/>
    <w:rsid w:val="00803D29"/>
    <w:rsid w:val="00803E76"/>
    <w:rsid w:val="00803ED6"/>
    <w:rsid w:val="008043C8"/>
    <w:rsid w:val="00804853"/>
    <w:rsid w:val="008049FC"/>
    <w:rsid w:val="00804A01"/>
    <w:rsid w:val="00804BE3"/>
    <w:rsid w:val="008056F7"/>
    <w:rsid w:val="00805BEB"/>
    <w:rsid w:val="0080612D"/>
    <w:rsid w:val="0080631E"/>
    <w:rsid w:val="008069A2"/>
    <w:rsid w:val="00806E41"/>
    <w:rsid w:val="00806F89"/>
    <w:rsid w:val="008077CF"/>
    <w:rsid w:val="0080782A"/>
    <w:rsid w:val="00807F0D"/>
    <w:rsid w:val="00807F26"/>
    <w:rsid w:val="00810491"/>
    <w:rsid w:val="00810CA4"/>
    <w:rsid w:val="00810F3F"/>
    <w:rsid w:val="0081137F"/>
    <w:rsid w:val="00811E57"/>
    <w:rsid w:val="00812252"/>
    <w:rsid w:val="00812B39"/>
    <w:rsid w:val="00812DB2"/>
    <w:rsid w:val="00812DC4"/>
    <w:rsid w:val="00812E22"/>
    <w:rsid w:val="00812E48"/>
    <w:rsid w:val="00812EE9"/>
    <w:rsid w:val="008138D2"/>
    <w:rsid w:val="00813DA6"/>
    <w:rsid w:val="00813E0A"/>
    <w:rsid w:val="00814034"/>
    <w:rsid w:val="00814072"/>
    <w:rsid w:val="00814260"/>
    <w:rsid w:val="00814E6B"/>
    <w:rsid w:val="00814EB9"/>
    <w:rsid w:val="00815369"/>
    <w:rsid w:val="00815B00"/>
    <w:rsid w:val="00817522"/>
    <w:rsid w:val="00817705"/>
    <w:rsid w:val="008202B0"/>
    <w:rsid w:val="0082035C"/>
    <w:rsid w:val="008206EC"/>
    <w:rsid w:val="0082095B"/>
    <w:rsid w:val="00820A9A"/>
    <w:rsid w:val="00820E7D"/>
    <w:rsid w:val="008217CB"/>
    <w:rsid w:val="00821D6E"/>
    <w:rsid w:val="00822352"/>
    <w:rsid w:val="00822557"/>
    <w:rsid w:val="008226E0"/>
    <w:rsid w:val="0082284B"/>
    <w:rsid w:val="00822A94"/>
    <w:rsid w:val="00822A9B"/>
    <w:rsid w:val="00823061"/>
    <w:rsid w:val="00823471"/>
    <w:rsid w:val="00823974"/>
    <w:rsid w:val="0082409C"/>
    <w:rsid w:val="00824AE7"/>
    <w:rsid w:val="00824B91"/>
    <w:rsid w:val="00824D5A"/>
    <w:rsid w:val="00825601"/>
    <w:rsid w:val="008259DB"/>
    <w:rsid w:val="00825B19"/>
    <w:rsid w:val="00825DDB"/>
    <w:rsid w:val="0082674A"/>
    <w:rsid w:val="00826782"/>
    <w:rsid w:val="00826CA5"/>
    <w:rsid w:val="00826E44"/>
    <w:rsid w:val="00827363"/>
    <w:rsid w:val="0082758E"/>
    <w:rsid w:val="00827EA2"/>
    <w:rsid w:val="0083005E"/>
    <w:rsid w:val="00830171"/>
    <w:rsid w:val="00830335"/>
    <w:rsid w:val="00830CA3"/>
    <w:rsid w:val="0083152A"/>
    <w:rsid w:val="00831585"/>
    <w:rsid w:val="008316DB"/>
    <w:rsid w:val="00831E88"/>
    <w:rsid w:val="008326ED"/>
    <w:rsid w:val="00832D00"/>
    <w:rsid w:val="00832ED7"/>
    <w:rsid w:val="0083300A"/>
    <w:rsid w:val="0083312A"/>
    <w:rsid w:val="0083319B"/>
    <w:rsid w:val="0083345C"/>
    <w:rsid w:val="00833502"/>
    <w:rsid w:val="00834067"/>
    <w:rsid w:val="00834455"/>
    <w:rsid w:val="008344D7"/>
    <w:rsid w:val="008349DC"/>
    <w:rsid w:val="00834B8F"/>
    <w:rsid w:val="00834D99"/>
    <w:rsid w:val="00834FA8"/>
    <w:rsid w:val="008352DF"/>
    <w:rsid w:val="008355D6"/>
    <w:rsid w:val="008357DA"/>
    <w:rsid w:val="0083610C"/>
    <w:rsid w:val="00836BAB"/>
    <w:rsid w:val="00837290"/>
    <w:rsid w:val="008378D5"/>
    <w:rsid w:val="008409EC"/>
    <w:rsid w:val="00840B6D"/>
    <w:rsid w:val="00841187"/>
    <w:rsid w:val="0084137B"/>
    <w:rsid w:val="008417F9"/>
    <w:rsid w:val="00841B20"/>
    <w:rsid w:val="008420B1"/>
    <w:rsid w:val="0084211A"/>
    <w:rsid w:val="00842B99"/>
    <w:rsid w:val="00843558"/>
    <w:rsid w:val="0084381E"/>
    <w:rsid w:val="00843B79"/>
    <w:rsid w:val="008445E0"/>
    <w:rsid w:val="00845554"/>
    <w:rsid w:val="00845DC7"/>
    <w:rsid w:val="0084622C"/>
    <w:rsid w:val="008463A2"/>
    <w:rsid w:val="00846459"/>
    <w:rsid w:val="00846A29"/>
    <w:rsid w:val="00846B8B"/>
    <w:rsid w:val="00846BD9"/>
    <w:rsid w:val="00846DDF"/>
    <w:rsid w:val="00846FAB"/>
    <w:rsid w:val="00847026"/>
    <w:rsid w:val="00847177"/>
    <w:rsid w:val="00847256"/>
    <w:rsid w:val="00847479"/>
    <w:rsid w:val="008474FB"/>
    <w:rsid w:val="00847651"/>
    <w:rsid w:val="0085051A"/>
    <w:rsid w:val="008509BA"/>
    <w:rsid w:val="00850FD8"/>
    <w:rsid w:val="00851048"/>
    <w:rsid w:val="0085119B"/>
    <w:rsid w:val="00851295"/>
    <w:rsid w:val="008518B5"/>
    <w:rsid w:val="00851AAA"/>
    <w:rsid w:val="00851B97"/>
    <w:rsid w:val="00852166"/>
    <w:rsid w:val="00852C9C"/>
    <w:rsid w:val="00852CF7"/>
    <w:rsid w:val="008531AF"/>
    <w:rsid w:val="00853496"/>
    <w:rsid w:val="00853B6F"/>
    <w:rsid w:val="00854539"/>
    <w:rsid w:val="0085507A"/>
    <w:rsid w:val="00855C23"/>
    <w:rsid w:val="008561A8"/>
    <w:rsid w:val="0085643D"/>
    <w:rsid w:val="00856D55"/>
    <w:rsid w:val="00856E6F"/>
    <w:rsid w:val="00856F13"/>
    <w:rsid w:val="00856FBE"/>
    <w:rsid w:val="00857330"/>
    <w:rsid w:val="00857E73"/>
    <w:rsid w:val="00857EC0"/>
    <w:rsid w:val="008603AE"/>
    <w:rsid w:val="008608A1"/>
    <w:rsid w:val="00860E15"/>
    <w:rsid w:val="008613A2"/>
    <w:rsid w:val="008614A0"/>
    <w:rsid w:val="00861B86"/>
    <w:rsid w:val="008625CF"/>
    <w:rsid w:val="00862725"/>
    <w:rsid w:val="00862941"/>
    <w:rsid w:val="00862E55"/>
    <w:rsid w:val="008635D7"/>
    <w:rsid w:val="0086463C"/>
    <w:rsid w:val="00865CEC"/>
    <w:rsid w:val="00865F35"/>
    <w:rsid w:val="0086600A"/>
    <w:rsid w:val="00866194"/>
    <w:rsid w:val="00866535"/>
    <w:rsid w:val="00866904"/>
    <w:rsid w:val="00866B71"/>
    <w:rsid w:val="00866BCC"/>
    <w:rsid w:val="00866D53"/>
    <w:rsid w:val="008673AC"/>
    <w:rsid w:val="008676B0"/>
    <w:rsid w:val="00867BB5"/>
    <w:rsid w:val="00870678"/>
    <w:rsid w:val="00870A96"/>
    <w:rsid w:val="00870DD9"/>
    <w:rsid w:val="0087104E"/>
    <w:rsid w:val="0087138B"/>
    <w:rsid w:val="00871B8F"/>
    <w:rsid w:val="00871CB7"/>
    <w:rsid w:val="00871CCF"/>
    <w:rsid w:val="00872E4F"/>
    <w:rsid w:val="00872EB6"/>
    <w:rsid w:val="008736E8"/>
    <w:rsid w:val="00874435"/>
    <w:rsid w:val="008747D2"/>
    <w:rsid w:val="0087525C"/>
    <w:rsid w:val="00875A1C"/>
    <w:rsid w:val="00875AF9"/>
    <w:rsid w:val="00875BD3"/>
    <w:rsid w:val="0087610B"/>
    <w:rsid w:val="008761C5"/>
    <w:rsid w:val="00876587"/>
    <w:rsid w:val="008768B3"/>
    <w:rsid w:val="00876F92"/>
    <w:rsid w:val="008771B5"/>
    <w:rsid w:val="008772EE"/>
    <w:rsid w:val="008800E5"/>
    <w:rsid w:val="008804C3"/>
    <w:rsid w:val="008808AB"/>
    <w:rsid w:val="00881098"/>
    <w:rsid w:val="0088122B"/>
    <w:rsid w:val="00881844"/>
    <w:rsid w:val="00881B63"/>
    <w:rsid w:val="00881D43"/>
    <w:rsid w:val="00882CF1"/>
    <w:rsid w:val="008834D3"/>
    <w:rsid w:val="00883D7A"/>
    <w:rsid w:val="00883E72"/>
    <w:rsid w:val="00884128"/>
    <w:rsid w:val="00884669"/>
    <w:rsid w:val="00884F98"/>
    <w:rsid w:val="0088503A"/>
    <w:rsid w:val="0088530E"/>
    <w:rsid w:val="00885A31"/>
    <w:rsid w:val="00886BB2"/>
    <w:rsid w:val="00887355"/>
    <w:rsid w:val="008875B0"/>
    <w:rsid w:val="008875BB"/>
    <w:rsid w:val="0088764C"/>
    <w:rsid w:val="008877AC"/>
    <w:rsid w:val="00887AE1"/>
    <w:rsid w:val="00890A53"/>
    <w:rsid w:val="00890D27"/>
    <w:rsid w:val="0089108E"/>
    <w:rsid w:val="0089151A"/>
    <w:rsid w:val="0089199B"/>
    <w:rsid w:val="00891EC6"/>
    <w:rsid w:val="00891F70"/>
    <w:rsid w:val="00892577"/>
    <w:rsid w:val="00893210"/>
    <w:rsid w:val="008937B9"/>
    <w:rsid w:val="00893FDB"/>
    <w:rsid w:val="008944DC"/>
    <w:rsid w:val="00894906"/>
    <w:rsid w:val="00895F74"/>
    <w:rsid w:val="008966F4"/>
    <w:rsid w:val="00896DD5"/>
    <w:rsid w:val="00896F05"/>
    <w:rsid w:val="00897770"/>
    <w:rsid w:val="008A04AB"/>
    <w:rsid w:val="008A070D"/>
    <w:rsid w:val="008A09DF"/>
    <w:rsid w:val="008A0A67"/>
    <w:rsid w:val="008A0B42"/>
    <w:rsid w:val="008A0CD2"/>
    <w:rsid w:val="008A0D82"/>
    <w:rsid w:val="008A15B5"/>
    <w:rsid w:val="008A185D"/>
    <w:rsid w:val="008A2103"/>
    <w:rsid w:val="008A2438"/>
    <w:rsid w:val="008A27E6"/>
    <w:rsid w:val="008A309A"/>
    <w:rsid w:val="008A3292"/>
    <w:rsid w:val="008A47BD"/>
    <w:rsid w:val="008A4CE0"/>
    <w:rsid w:val="008A4F0E"/>
    <w:rsid w:val="008A51D4"/>
    <w:rsid w:val="008A5292"/>
    <w:rsid w:val="008A576E"/>
    <w:rsid w:val="008A58A2"/>
    <w:rsid w:val="008A5AC7"/>
    <w:rsid w:val="008A5F9D"/>
    <w:rsid w:val="008A612A"/>
    <w:rsid w:val="008A62C4"/>
    <w:rsid w:val="008A633E"/>
    <w:rsid w:val="008A6893"/>
    <w:rsid w:val="008A6B22"/>
    <w:rsid w:val="008A6B5E"/>
    <w:rsid w:val="008A721C"/>
    <w:rsid w:val="008A766C"/>
    <w:rsid w:val="008A7884"/>
    <w:rsid w:val="008A79E7"/>
    <w:rsid w:val="008A7D93"/>
    <w:rsid w:val="008A7E86"/>
    <w:rsid w:val="008A7F46"/>
    <w:rsid w:val="008B0864"/>
    <w:rsid w:val="008B0925"/>
    <w:rsid w:val="008B0A56"/>
    <w:rsid w:val="008B0A64"/>
    <w:rsid w:val="008B160C"/>
    <w:rsid w:val="008B1E9D"/>
    <w:rsid w:val="008B26D7"/>
    <w:rsid w:val="008B28D1"/>
    <w:rsid w:val="008B2983"/>
    <w:rsid w:val="008B2B53"/>
    <w:rsid w:val="008B3ADC"/>
    <w:rsid w:val="008B3C98"/>
    <w:rsid w:val="008B4C92"/>
    <w:rsid w:val="008B5275"/>
    <w:rsid w:val="008B5B4B"/>
    <w:rsid w:val="008B613D"/>
    <w:rsid w:val="008B6192"/>
    <w:rsid w:val="008B6609"/>
    <w:rsid w:val="008B7D24"/>
    <w:rsid w:val="008B7FDB"/>
    <w:rsid w:val="008C0A03"/>
    <w:rsid w:val="008C0AC9"/>
    <w:rsid w:val="008C101A"/>
    <w:rsid w:val="008C1479"/>
    <w:rsid w:val="008C1E46"/>
    <w:rsid w:val="008C20FC"/>
    <w:rsid w:val="008C2AD6"/>
    <w:rsid w:val="008C2C64"/>
    <w:rsid w:val="008C3422"/>
    <w:rsid w:val="008C389B"/>
    <w:rsid w:val="008C3D01"/>
    <w:rsid w:val="008C41BA"/>
    <w:rsid w:val="008C44D6"/>
    <w:rsid w:val="008C47FC"/>
    <w:rsid w:val="008C523A"/>
    <w:rsid w:val="008C54D4"/>
    <w:rsid w:val="008C5FCC"/>
    <w:rsid w:val="008C68BB"/>
    <w:rsid w:val="008C6CBA"/>
    <w:rsid w:val="008C6E6C"/>
    <w:rsid w:val="008C70B7"/>
    <w:rsid w:val="008C72ED"/>
    <w:rsid w:val="008C738A"/>
    <w:rsid w:val="008C766E"/>
    <w:rsid w:val="008C77D1"/>
    <w:rsid w:val="008D0099"/>
    <w:rsid w:val="008D2051"/>
    <w:rsid w:val="008D2501"/>
    <w:rsid w:val="008D2836"/>
    <w:rsid w:val="008D2BBC"/>
    <w:rsid w:val="008D3021"/>
    <w:rsid w:val="008D34EC"/>
    <w:rsid w:val="008D3723"/>
    <w:rsid w:val="008D3E58"/>
    <w:rsid w:val="008D3F4A"/>
    <w:rsid w:val="008D3F7E"/>
    <w:rsid w:val="008D40B5"/>
    <w:rsid w:val="008D4338"/>
    <w:rsid w:val="008D436F"/>
    <w:rsid w:val="008D4C9F"/>
    <w:rsid w:val="008D5165"/>
    <w:rsid w:val="008D530D"/>
    <w:rsid w:val="008D5C71"/>
    <w:rsid w:val="008D64BA"/>
    <w:rsid w:val="008D6636"/>
    <w:rsid w:val="008D6812"/>
    <w:rsid w:val="008D6962"/>
    <w:rsid w:val="008D6A32"/>
    <w:rsid w:val="008D6BA3"/>
    <w:rsid w:val="008D73B1"/>
    <w:rsid w:val="008D7E25"/>
    <w:rsid w:val="008D7FA2"/>
    <w:rsid w:val="008E0D00"/>
    <w:rsid w:val="008E12EB"/>
    <w:rsid w:val="008E1458"/>
    <w:rsid w:val="008E1B23"/>
    <w:rsid w:val="008E1BCF"/>
    <w:rsid w:val="008E1DAB"/>
    <w:rsid w:val="008E2635"/>
    <w:rsid w:val="008E2897"/>
    <w:rsid w:val="008E2913"/>
    <w:rsid w:val="008E2CAB"/>
    <w:rsid w:val="008E35CC"/>
    <w:rsid w:val="008E3F59"/>
    <w:rsid w:val="008E4047"/>
    <w:rsid w:val="008E40B6"/>
    <w:rsid w:val="008E4285"/>
    <w:rsid w:val="008E4BEF"/>
    <w:rsid w:val="008E5503"/>
    <w:rsid w:val="008E560D"/>
    <w:rsid w:val="008E5A98"/>
    <w:rsid w:val="008E5F0D"/>
    <w:rsid w:val="008E627A"/>
    <w:rsid w:val="008E6711"/>
    <w:rsid w:val="008E6C44"/>
    <w:rsid w:val="008E6D13"/>
    <w:rsid w:val="008E7039"/>
    <w:rsid w:val="008E7446"/>
    <w:rsid w:val="008E778D"/>
    <w:rsid w:val="008E7AD7"/>
    <w:rsid w:val="008E7E12"/>
    <w:rsid w:val="008F155C"/>
    <w:rsid w:val="008F15B2"/>
    <w:rsid w:val="008F1724"/>
    <w:rsid w:val="008F1787"/>
    <w:rsid w:val="008F17C2"/>
    <w:rsid w:val="008F185C"/>
    <w:rsid w:val="008F1AF0"/>
    <w:rsid w:val="008F1E42"/>
    <w:rsid w:val="008F1F89"/>
    <w:rsid w:val="008F1FE8"/>
    <w:rsid w:val="008F20DA"/>
    <w:rsid w:val="008F21A2"/>
    <w:rsid w:val="008F26D6"/>
    <w:rsid w:val="008F42A2"/>
    <w:rsid w:val="008F4471"/>
    <w:rsid w:val="008F44AF"/>
    <w:rsid w:val="008F4DBD"/>
    <w:rsid w:val="008F4F0B"/>
    <w:rsid w:val="008F53C1"/>
    <w:rsid w:val="008F62DA"/>
    <w:rsid w:val="008F7200"/>
    <w:rsid w:val="008F73BF"/>
    <w:rsid w:val="008F768E"/>
    <w:rsid w:val="008F7C75"/>
    <w:rsid w:val="008F7CA8"/>
    <w:rsid w:val="008F7EFD"/>
    <w:rsid w:val="00900235"/>
    <w:rsid w:val="00900250"/>
    <w:rsid w:val="009002BD"/>
    <w:rsid w:val="009003A5"/>
    <w:rsid w:val="0090064C"/>
    <w:rsid w:val="00900CD6"/>
    <w:rsid w:val="00900E90"/>
    <w:rsid w:val="009019CB"/>
    <w:rsid w:val="00901B62"/>
    <w:rsid w:val="00902277"/>
    <w:rsid w:val="0090228D"/>
    <w:rsid w:val="00902FB5"/>
    <w:rsid w:val="009030B9"/>
    <w:rsid w:val="00904268"/>
    <w:rsid w:val="009046EF"/>
    <w:rsid w:val="00904D01"/>
    <w:rsid w:val="009057A0"/>
    <w:rsid w:val="009059A3"/>
    <w:rsid w:val="00905B63"/>
    <w:rsid w:val="00905B68"/>
    <w:rsid w:val="0090616F"/>
    <w:rsid w:val="009061BC"/>
    <w:rsid w:val="0090644F"/>
    <w:rsid w:val="00906A3C"/>
    <w:rsid w:val="00906BC2"/>
    <w:rsid w:val="0090727F"/>
    <w:rsid w:val="009076A3"/>
    <w:rsid w:val="009079AF"/>
    <w:rsid w:val="00907C8C"/>
    <w:rsid w:val="00907F07"/>
    <w:rsid w:val="0091002B"/>
    <w:rsid w:val="009101B5"/>
    <w:rsid w:val="00910305"/>
    <w:rsid w:val="00910F3A"/>
    <w:rsid w:val="00911C5B"/>
    <w:rsid w:val="00911E80"/>
    <w:rsid w:val="00911F61"/>
    <w:rsid w:val="00912557"/>
    <w:rsid w:val="0091263E"/>
    <w:rsid w:val="00912B22"/>
    <w:rsid w:val="00912EB8"/>
    <w:rsid w:val="009130CA"/>
    <w:rsid w:val="00913A41"/>
    <w:rsid w:val="00913B07"/>
    <w:rsid w:val="00913EAA"/>
    <w:rsid w:val="009141EB"/>
    <w:rsid w:val="009144CD"/>
    <w:rsid w:val="00914650"/>
    <w:rsid w:val="009146F9"/>
    <w:rsid w:val="0091527D"/>
    <w:rsid w:val="00915805"/>
    <w:rsid w:val="00915D7F"/>
    <w:rsid w:val="00916831"/>
    <w:rsid w:val="00917347"/>
    <w:rsid w:val="0091776A"/>
    <w:rsid w:val="00917FF0"/>
    <w:rsid w:val="00920E2A"/>
    <w:rsid w:val="00920EF9"/>
    <w:rsid w:val="009218A6"/>
    <w:rsid w:val="00921A14"/>
    <w:rsid w:val="00921A81"/>
    <w:rsid w:val="00921BA0"/>
    <w:rsid w:val="009220BE"/>
    <w:rsid w:val="00922AC6"/>
    <w:rsid w:val="0092324E"/>
    <w:rsid w:val="009233EB"/>
    <w:rsid w:val="00923DB0"/>
    <w:rsid w:val="00923DD0"/>
    <w:rsid w:val="00924690"/>
    <w:rsid w:val="0092485C"/>
    <w:rsid w:val="009249CD"/>
    <w:rsid w:val="009255F7"/>
    <w:rsid w:val="0092705F"/>
    <w:rsid w:val="009270B1"/>
    <w:rsid w:val="00930061"/>
    <w:rsid w:val="009301B1"/>
    <w:rsid w:val="00930F35"/>
    <w:rsid w:val="009310D7"/>
    <w:rsid w:val="009312D4"/>
    <w:rsid w:val="00931394"/>
    <w:rsid w:val="00931431"/>
    <w:rsid w:val="009315E8"/>
    <w:rsid w:val="00931F96"/>
    <w:rsid w:val="009320F1"/>
    <w:rsid w:val="009322B0"/>
    <w:rsid w:val="009324FF"/>
    <w:rsid w:val="00932689"/>
    <w:rsid w:val="0093294D"/>
    <w:rsid w:val="00932C00"/>
    <w:rsid w:val="00932DDA"/>
    <w:rsid w:val="00933299"/>
    <w:rsid w:val="00933C6A"/>
    <w:rsid w:val="00935C97"/>
    <w:rsid w:val="009365DE"/>
    <w:rsid w:val="00936AFE"/>
    <w:rsid w:val="00936D18"/>
    <w:rsid w:val="00937F32"/>
    <w:rsid w:val="00937F7C"/>
    <w:rsid w:val="009411D8"/>
    <w:rsid w:val="0094150A"/>
    <w:rsid w:val="009418F5"/>
    <w:rsid w:val="00941ACF"/>
    <w:rsid w:val="00941BA5"/>
    <w:rsid w:val="00941E67"/>
    <w:rsid w:val="009421A1"/>
    <w:rsid w:val="0094296C"/>
    <w:rsid w:val="00943525"/>
    <w:rsid w:val="00943D9F"/>
    <w:rsid w:val="009440A9"/>
    <w:rsid w:val="009450DA"/>
    <w:rsid w:val="00945D78"/>
    <w:rsid w:val="00945DAC"/>
    <w:rsid w:val="0094630C"/>
    <w:rsid w:val="00946325"/>
    <w:rsid w:val="0094716D"/>
    <w:rsid w:val="009472F0"/>
    <w:rsid w:val="00947CAA"/>
    <w:rsid w:val="0095076B"/>
    <w:rsid w:val="00950B7E"/>
    <w:rsid w:val="00950DF7"/>
    <w:rsid w:val="00951714"/>
    <w:rsid w:val="00951FB0"/>
    <w:rsid w:val="00952978"/>
    <w:rsid w:val="00953673"/>
    <w:rsid w:val="00953CAE"/>
    <w:rsid w:val="00953EBB"/>
    <w:rsid w:val="0095556A"/>
    <w:rsid w:val="00955F58"/>
    <w:rsid w:val="009566D7"/>
    <w:rsid w:val="0095757D"/>
    <w:rsid w:val="00957CFC"/>
    <w:rsid w:val="00957F7A"/>
    <w:rsid w:val="00960679"/>
    <w:rsid w:val="00960840"/>
    <w:rsid w:val="0096094F"/>
    <w:rsid w:val="009609DC"/>
    <w:rsid w:val="00961332"/>
    <w:rsid w:val="0096157D"/>
    <w:rsid w:val="009616B4"/>
    <w:rsid w:val="009619C1"/>
    <w:rsid w:val="00961B7F"/>
    <w:rsid w:val="00961CDA"/>
    <w:rsid w:val="00961E00"/>
    <w:rsid w:val="00961F9F"/>
    <w:rsid w:val="00962308"/>
    <w:rsid w:val="009639A3"/>
    <w:rsid w:val="00963B8A"/>
    <w:rsid w:val="009652AA"/>
    <w:rsid w:val="00966B4B"/>
    <w:rsid w:val="00966B66"/>
    <w:rsid w:val="0096746A"/>
    <w:rsid w:val="009678C3"/>
    <w:rsid w:val="00967E3E"/>
    <w:rsid w:val="0097032D"/>
    <w:rsid w:val="00970C74"/>
    <w:rsid w:val="00970E5A"/>
    <w:rsid w:val="009713C7"/>
    <w:rsid w:val="009716D2"/>
    <w:rsid w:val="00971B97"/>
    <w:rsid w:val="009723DB"/>
    <w:rsid w:val="00972A71"/>
    <w:rsid w:val="00972C8C"/>
    <w:rsid w:val="00973205"/>
    <w:rsid w:val="0097370E"/>
    <w:rsid w:val="00973AB8"/>
    <w:rsid w:val="00973B15"/>
    <w:rsid w:val="009743BF"/>
    <w:rsid w:val="009745B5"/>
    <w:rsid w:val="00974717"/>
    <w:rsid w:val="0097519F"/>
    <w:rsid w:val="009754CA"/>
    <w:rsid w:val="009755FA"/>
    <w:rsid w:val="00975659"/>
    <w:rsid w:val="00975ADB"/>
    <w:rsid w:val="00975AF9"/>
    <w:rsid w:val="009763EC"/>
    <w:rsid w:val="00977066"/>
    <w:rsid w:val="00977277"/>
    <w:rsid w:val="00980395"/>
    <w:rsid w:val="0098045C"/>
    <w:rsid w:val="00980540"/>
    <w:rsid w:val="00980965"/>
    <w:rsid w:val="00980A01"/>
    <w:rsid w:val="00980B64"/>
    <w:rsid w:val="00980D00"/>
    <w:rsid w:val="0098230F"/>
    <w:rsid w:val="00982677"/>
    <w:rsid w:val="0098308D"/>
    <w:rsid w:val="0098324C"/>
    <w:rsid w:val="00983F47"/>
    <w:rsid w:val="00983F9D"/>
    <w:rsid w:val="009841F4"/>
    <w:rsid w:val="0098442A"/>
    <w:rsid w:val="0098459C"/>
    <w:rsid w:val="00984903"/>
    <w:rsid w:val="00984F9C"/>
    <w:rsid w:val="00985108"/>
    <w:rsid w:val="0098516A"/>
    <w:rsid w:val="009854D9"/>
    <w:rsid w:val="00985882"/>
    <w:rsid w:val="00985AB1"/>
    <w:rsid w:val="00986146"/>
    <w:rsid w:val="00986225"/>
    <w:rsid w:val="00986618"/>
    <w:rsid w:val="00986F48"/>
    <w:rsid w:val="009870E7"/>
    <w:rsid w:val="00987946"/>
    <w:rsid w:val="009901DD"/>
    <w:rsid w:val="00990685"/>
    <w:rsid w:val="009906D6"/>
    <w:rsid w:val="009915AE"/>
    <w:rsid w:val="009927FB"/>
    <w:rsid w:val="00992FC5"/>
    <w:rsid w:val="0099306B"/>
    <w:rsid w:val="00993760"/>
    <w:rsid w:val="009938E7"/>
    <w:rsid w:val="009946EE"/>
    <w:rsid w:val="0099507A"/>
    <w:rsid w:val="00995246"/>
    <w:rsid w:val="00995744"/>
    <w:rsid w:val="00996211"/>
    <w:rsid w:val="00996655"/>
    <w:rsid w:val="009966D4"/>
    <w:rsid w:val="0099670B"/>
    <w:rsid w:val="009968E2"/>
    <w:rsid w:val="00996B37"/>
    <w:rsid w:val="00996FB3"/>
    <w:rsid w:val="00997392"/>
    <w:rsid w:val="009979E0"/>
    <w:rsid w:val="00997F9E"/>
    <w:rsid w:val="009A0520"/>
    <w:rsid w:val="009A2361"/>
    <w:rsid w:val="009A25A6"/>
    <w:rsid w:val="009A29AA"/>
    <w:rsid w:val="009A2B4E"/>
    <w:rsid w:val="009A2E1D"/>
    <w:rsid w:val="009A2F45"/>
    <w:rsid w:val="009A3F57"/>
    <w:rsid w:val="009A4501"/>
    <w:rsid w:val="009A4710"/>
    <w:rsid w:val="009A47C1"/>
    <w:rsid w:val="009A4954"/>
    <w:rsid w:val="009A49D4"/>
    <w:rsid w:val="009A4AE5"/>
    <w:rsid w:val="009A5445"/>
    <w:rsid w:val="009A54AA"/>
    <w:rsid w:val="009A5A3E"/>
    <w:rsid w:val="009A62BC"/>
    <w:rsid w:val="009A6C3F"/>
    <w:rsid w:val="009A6CA4"/>
    <w:rsid w:val="009A7014"/>
    <w:rsid w:val="009A71C5"/>
    <w:rsid w:val="009A7582"/>
    <w:rsid w:val="009A759C"/>
    <w:rsid w:val="009A766E"/>
    <w:rsid w:val="009B0E3B"/>
    <w:rsid w:val="009B101A"/>
    <w:rsid w:val="009B10B3"/>
    <w:rsid w:val="009B1DF7"/>
    <w:rsid w:val="009B223E"/>
    <w:rsid w:val="009B2FC8"/>
    <w:rsid w:val="009B2FEC"/>
    <w:rsid w:val="009B305D"/>
    <w:rsid w:val="009B334B"/>
    <w:rsid w:val="009B3D6B"/>
    <w:rsid w:val="009B3E95"/>
    <w:rsid w:val="009B4C3A"/>
    <w:rsid w:val="009B52C3"/>
    <w:rsid w:val="009B5331"/>
    <w:rsid w:val="009B53D7"/>
    <w:rsid w:val="009B561D"/>
    <w:rsid w:val="009B5BF7"/>
    <w:rsid w:val="009B5E08"/>
    <w:rsid w:val="009B6529"/>
    <w:rsid w:val="009B65AD"/>
    <w:rsid w:val="009B6B79"/>
    <w:rsid w:val="009B7442"/>
    <w:rsid w:val="009B74EA"/>
    <w:rsid w:val="009B75C7"/>
    <w:rsid w:val="009B75F0"/>
    <w:rsid w:val="009B76A4"/>
    <w:rsid w:val="009C02A1"/>
    <w:rsid w:val="009C0520"/>
    <w:rsid w:val="009C0E6E"/>
    <w:rsid w:val="009C1C8E"/>
    <w:rsid w:val="009C1D3C"/>
    <w:rsid w:val="009C2172"/>
    <w:rsid w:val="009C2215"/>
    <w:rsid w:val="009C26FC"/>
    <w:rsid w:val="009C32C1"/>
    <w:rsid w:val="009C40F2"/>
    <w:rsid w:val="009C4261"/>
    <w:rsid w:val="009C482A"/>
    <w:rsid w:val="009C5A5C"/>
    <w:rsid w:val="009C5D5F"/>
    <w:rsid w:val="009C6493"/>
    <w:rsid w:val="009C654F"/>
    <w:rsid w:val="009C67FE"/>
    <w:rsid w:val="009C70C3"/>
    <w:rsid w:val="009C70F3"/>
    <w:rsid w:val="009C7733"/>
    <w:rsid w:val="009C79E2"/>
    <w:rsid w:val="009C7DFC"/>
    <w:rsid w:val="009D0201"/>
    <w:rsid w:val="009D0245"/>
    <w:rsid w:val="009D0B97"/>
    <w:rsid w:val="009D119C"/>
    <w:rsid w:val="009D134D"/>
    <w:rsid w:val="009D1887"/>
    <w:rsid w:val="009D1FF3"/>
    <w:rsid w:val="009D2262"/>
    <w:rsid w:val="009D236F"/>
    <w:rsid w:val="009D29CF"/>
    <w:rsid w:val="009D34A6"/>
    <w:rsid w:val="009D354B"/>
    <w:rsid w:val="009D372F"/>
    <w:rsid w:val="009D3881"/>
    <w:rsid w:val="009D3986"/>
    <w:rsid w:val="009D5669"/>
    <w:rsid w:val="009D5C92"/>
    <w:rsid w:val="009D5DB3"/>
    <w:rsid w:val="009D7487"/>
    <w:rsid w:val="009D77B6"/>
    <w:rsid w:val="009E0120"/>
    <w:rsid w:val="009E0854"/>
    <w:rsid w:val="009E0E9E"/>
    <w:rsid w:val="009E161D"/>
    <w:rsid w:val="009E1743"/>
    <w:rsid w:val="009E1E1C"/>
    <w:rsid w:val="009E21D6"/>
    <w:rsid w:val="009E26C7"/>
    <w:rsid w:val="009E2736"/>
    <w:rsid w:val="009E28C1"/>
    <w:rsid w:val="009E4292"/>
    <w:rsid w:val="009E42FA"/>
    <w:rsid w:val="009E442B"/>
    <w:rsid w:val="009E5AA4"/>
    <w:rsid w:val="009E5BEE"/>
    <w:rsid w:val="009E5C1A"/>
    <w:rsid w:val="009E5CCC"/>
    <w:rsid w:val="009E6DD3"/>
    <w:rsid w:val="009E74B9"/>
    <w:rsid w:val="009E74E9"/>
    <w:rsid w:val="009E7A30"/>
    <w:rsid w:val="009E7D22"/>
    <w:rsid w:val="009F04D8"/>
    <w:rsid w:val="009F0944"/>
    <w:rsid w:val="009F1550"/>
    <w:rsid w:val="009F15C4"/>
    <w:rsid w:val="009F1D21"/>
    <w:rsid w:val="009F1DC6"/>
    <w:rsid w:val="009F2180"/>
    <w:rsid w:val="009F25A7"/>
    <w:rsid w:val="009F295A"/>
    <w:rsid w:val="009F2AA3"/>
    <w:rsid w:val="009F2B88"/>
    <w:rsid w:val="009F2F04"/>
    <w:rsid w:val="009F317A"/>
    <w:rsid w:val="009F350E"/>
    <w:rsid w:val="009F39DD"/>
    <w:rsid w:val="009F3A23"/>
    <w:rsid w:val="009F3B92"/>
    <w:rsid w:val="009F4695"/>
    <w:rsid w:val="009F4891"/>
    <w:rsid w:val="009F49A2"/>
    <w:rsid w:val="009F4D39"/>
    <w:rsid w:val="009F4FB9"/>
    <w:rsid w:val="009F55E4"/>
    <w:rsid w:val="009F569B"/>
    <w:rsid w:val="009F5D00"/>
    <w:rsid w:val="009F5D34"/>
    <w:rsid w:val="009F5EE0"/>
    <w:rsid w:val="009F6871"/>
    <w:rsid w:val="009F79F0"/>
    <w:rsid w:val="00A0004D"/>
    <w:rsid w:val="00A00260"/>
    <w:rsid w:val="00A01324"/>
    <w:rsid w:val="00A015DE"/>
    <w:rsid w:val="00A02261"/>
    <w:rsid w:val="00A0251B"/>
    <w:rsid w:val="00A027A5"/>
    <w:rsid w:val="00A0282C"/>
    <w:rsid w:val="00A02A08"/>
    <w:rsid w:val="00A02CD9"/>
    <w:rsid w:val="00A03236"/>
    <w:rsid w:val="00A03654"/>
    <w:rsid w:val="00A039ED"/>
    <w:rsid w:val="00A04244"/>
    <w:rsid w:val="00A05177"/>
    <w:rsid w:val="00A05257"/>
    <w:rsid w:val="00A057F8"/>
    <w:rsid w:val="00A05C84"/>
    <w:rsid w:val="00A05E99"/>
    <w:rsid w:val="00A06586"/>
    <w:rsid w:val="00A06FD6"/>
    <w:rsid w:val="00A07F52"/>
    <w:rsid w:val="00A105DA"/>
    <w:rsid w:val="00A1114E"/>
    <w:rsid w:val="00A111F8"/>
    <w:rsid w:val="00A11244"/>
    <w:rsid w:val="00A116C4"/>
    <w:rsid w:val="00A119FE"/>
    <w:rsid w:val="00A12349"/>
    <w:rsid w:val="00A12380"/>
    <w:rsid w:val="00A12AE2"/>
    <w:rsid w:val="00A13A80"/>
    <w:rsid w:val="00A13AB6"/>
    <w:rsid w:val="00A14622"/>
    <w:rsid w:val="00A1478A"/>
    <w:rsid w:val="00A14C43"/>
    <w:rsid w:val="00A14CA9"/>
    <w:rsid w:val="00A14FC4"/>
    <w:rsid w:val="00A1501D"/>
    <w:rsid w:val="00A15765"/>
    <w:rsid w:val="00A15F22"/>
    <w:rsid w:val="00A16654"/>
    <w:rsid w:val="00A169D5"/>
    <w:rsid w:val="00A16B39"/>
    <w:rsid w:val="00A16D31"/>
    <w:rsid w:val="00A175C3"/>
    <w:rsid w:val="00A17BFF"/>
    <w:rsid w:val="00A205B7"/>
    <w:rsid w:val="00A206CA"/>
    <w:rsid w:val="00A21C4A"/>
    <w:rsid w:val="00A21F77"/>
    <w:rsid w:val="00A220E6"/>
    <w:rsid w:val="00A23353"/>
    <w:rsid w:val="00A2358D"/>
    <w:rsid w:val="00A240F9"/>
    <w:rsid w:val="00A24794"/>
    <w:rsid w:val="00A258A1"/>
    <w:rsid w:val="00A261DA"/>
    <w:rsid w:val="00A264CC"/>
    <w:rsid w:val="00A2732E"/>
    <w:rsid w:val="00A2733F"/>
    <w:rsid w:val="00A273AD"/>
    <w:rsid w:val="00A27541"/>
    <w:rsid w:val="00A27654"/>
    <w:rsid w:val="00A2785B"/>
    <w:rsid w:val="00A27878"/>
    <w:rsid w:val="00A301F2"/>
    <w:rsid w:val="00A30371"/>
    <w:rsid w:val="00A30C77"/>
    <w:rsid w:val="00A3145E"/>
    <w:rsid w:val="00A31496"/>
    <w:rsid w:val="00A315B0"/>
    <w:rsid w:val="00A324F7"/>
    <w:rsid w:val="00A32527"/>
    <w:rsid w:val="00A327B3"/>
    <w:rsid w:val="00A32A73"/>
    <w:rsid w:val="00A3359A"/>
    <w:rsid w:val="00A33735"/>
    <w:rsid w:val="00A33C10"/>
    <w:rsid w:val="00A33D73"/>
    <w:rsid w:val="00A34005"/>
    <w:rsid w:val="00A3409A"/>
    <w:rsid w:val="00A341AC"/>
    <w:rsid w:val="00A3445E"/>
    <w:rsid w:val="00A346DC"/>
    <w:rsid w:val="00A34A98"/>
    <w:rsid w:val="00A34D72"/>
    <w:rsid w:val="00A34F60"/>
    <w:rsid w:val="00A35231"/>
    <w:rsid w:val="00A3527A"/>
    <w:rsid w:val="00A35615"/>
    <w:rsid w:val="00A35A6C"/>
    <w:rsid w:val="00A35B8B"/>
    <w:rsid w:val="00A35BF9"/>
    <w:rsid w:val="00A3649C"/>
    <w:rsid w:val="00A364B7"/>
    <w:rsid w:val="00A36A0C"/>
    <w:rsid w:val="00A36D82"/>
    <w:rsid w:val="00A36DCB"/>
    <w:rsid w:val="00A372B1"/>
    <w:rsid w:val="00A379C6"/>
    <w:rsid w:val="00A37B0E"/>
    <w:rsid w:val="00A37B53"/>
    <w:rsid w:val="00A37CEE"/>
    <w:rsid w:val="00A4012B"/>
    <w:rsid w:val="00A40275"/>
    <w:rsid w:val="00A40A1B"/>
    <w:rsid w:val="00A411FB"/>
    <w:rsid w:val="00A415A8"/>
    <w:rsid w:val="00A415FF"/>
    <w:rsid w:val="00A41798"/>
    <w:rsid w:val="00A417B0"/>
    <w:rsid w:val="00A41AD8"/>
    <w:rsid w:val="00A42423"/>
    <w:rsid w:val="00A42535"/>
    <w:rsid w:val="00A42896"/>
    <w:rsid w:val="00A4331C"/>
    <w:rsid w:val="00A4396C"/>
    <w:rsid w:val="00A439EC"/>
    <w:rsid w:val="00A43A09"/>
    <w:rsid w:val="00A43B3E"/>
    <w:rsid w:val="00A43D30"/>
    <w:rsid w:val="00A43FE2"/>
    <w:rsid w:val="00A4440E"/>
    <w:rsid w:val="00A449A8"/>
    <w:rsid w:val="00A44F3F"/>
    <w:rsid w:val="00A4600F"/>
    <w:rsid w:val="00A46E35"/>
    <w:rsid w:val="00A4716E"/>
    <w:rsid w:val="00A47DCC"/>
    <w:rsid w:val="00A47FDE"/>
    <w:rsid w:val="00A504CF"/>
    <w:rsid w:val="00A506E0"/>
    <w:rsid w:val="00A5087A"/>
    <w:rsid w:val="00A50C25"/>
    <w:rsid w:val="00A50DEB"/>
    <w:rsid w:val="00A50E88"/>
    <w:rsid w:val="00A5114D"/>
    <w:rsid w:val="00A5120D"/>
    <w:rsid w:val="00A516D4"/>
    <w:rsid w:val="00A51AD5"/>
    <w:rsid w:val="00A520CB"/>
    <w:rsid w:val="00A524F7"/>
    <w:rsid w:val="00A5275B"/>
    <w:rsid w:val="00A527CE"/>
    <w:rsid w:val="00A53609"/>
    <w:rsid w:val="00A53E9E"/>
    <w:rsid w:val="00A54137"/>
    <w:rsid w:val="00A54C8F"/>
    <w:rsid w:val="00A54D87"/>
    <w:rsid w:val="00A55F47"/>
    <w:rsid w:val="00A55F93"/>
    <w:rsid w:val="00A569CB"/>
    <w:rsid w:val="00A56D60"/>
    <w:rsid w:val="00A56E03"/>
    <w:rsid w:val="00A571A8"/>
    <w:rsid w:val="00A57237"/>
    <w:rsid w:val="00A57478"/>
    <w:rsid w:val="00A579CE"/>
    <w:rsid w:val="00A57AA2"/>
    <w:rsid w:val="00A60A9C"/>
    <w:rsid w:val="00A60AD7"/>
    <w:rsid w:val="00A61CA1"/>
    <w:rsid w:val="00A623CE"/>
    <w:rsid w:val="00A62419"/>
    <w:rsid w:val="00A626B0"/>
    <w:rsid w:val="00A62C42"/>
    <w:rsid w:val="00A62D43"/>
    <w:rsid w:val="00A633C9"/>
    <w:rsid w:val="00A639A4"/>
    <w:rsid w:val="00A63E5C"/>
    <w:rsid w:val="00A63F8E"/>
    <w:rsid w:val="00A64388"/>
    <w:rsid w:val="00A64C8E"/>
    <w:rsid w:val="00A64E20"/>
    <w:rsid w:val="00A64F75"/>
    <w:rsid w:val="00A651CA"/>
    <w:rsid w:val="00A65238"/>
    <w:rsid w:val="00A657AB"/>
    <w:rsid w:val="00A6597C"/>
    <w:rsid w:val="00A65F5D"/>
    <w:rsid w:val="00A66421"/>
    <w:rsid w:val="00A66EB0"/>
    <w:rsid w:val="00A67291"/>
    <w:rsid w:val="00A6743C"/>
    <w:rsid w:val="00A6756F"/>
    <w:rsid w:val="00A6792D"/>
    <w:rsid w:val="00A67E07"/>
    <w:rsid w:val="00A67E24"/>
    <w:rsid w:val="00A7015E"/>
    <w:rsid w:val="00A707BF"/>
    <w:rsid w:val="00A70EED"/>
    <w:rsid w:val="00A71615"/>
    <w:rsid w:val="00A718A5"/>
    <w:rsid w:val="00A71942"/>
    <w:rsid w:val="00A7248F"/>
    <w:rsid w:val="00A726DC"/>
    <w:rsid w:val="00A7314D"/>
    <w:rsid w:val="00A7338C"/>
    <w:rsid w:val="00A7356E"/>
    <w:rsid w:val="00A7375D"/>
    <w:rsid w:val="00A73B7A"/>
    <w:rsid w:val="00A73EDF"/>
    <w:rsid w:val="00A7492D"/>
    <w:rsid w:val="00A752C2"/>
    <w:rsid w:val="00A7564A"/>
    <w:rsid w:val="00A75F1A"/>
    <w:rsid w:val="00A76253"/>
    <w:rsid w:val="00A7632D"/>
    <w:rsid w:val="00A766D0"/>
    <w:rsid w:val="00A76DF6"/>
    <w:rsid w:val="00A7702B"/>
    <w:rsid w:val="00A77176"/>
    <w:rsid w:val="00A7725A"/>
    <w:rsid w:val="00A77C13"/>
    <w:rsid w:val="00A80889"/>
    <w:rsid w:val="00A808B5"/>
    <w:rsid w:val="00A80932"/>
    <w:rsid w:val="00A817B0"/>
    <w:rsid w:val="00A81960"/>
    <w:rsid w:val="00A81E80"/>
    <w:rsid w:val="00A82671"/>
    <w:rsid w:val="00A82915"/>
    <w:rsid w:val="00A82A9D"/>
    <w:rsid w:val="00A83311"/>
    <w:rsid w:val="00A8390B"/>
    <w:rsid w:val="00A83B00"/>
    <w:rsid w:val="00A83C39"/>
    <w:rsid w:val="00A84500"/>
    <w:rsid w:val="00A850E9"/>
    <w:rsid w:val="00A8512E"/>
    <w:rsid w:val="00A854D2"/>
    <w:rsid w:val="00A85C41"/>
    <w:rsid w:val="00A8605C"/>
    <w:rsid w:val="00A86411"/>
    <w:rsid w:val="00A868DA"/>
    <w:rsid w:val="00A87005"/>
    <w:rsid w:val="00A8705A"/>
    <w:rsid w:val="00A871C9"/>
    <w:rsid w:val="00A87AF8"/>
    <w:rsid w:val="00A90977"/>
    <w:rsid w:val="00A910CB"/>
    <w:rsid w:val="00A91291"/>
    <w:rsid w:val="00A91595"/>
    <w:rsid w:val="00A917CB"/>
    <w:rsid w:val="00A92673"/>
    <w:rsid w:val="00A92D0F"/>
    <w:rsid w:val="00A92F37"/>
    <w:rsid w:val="00A9329B"/>
    <w:rsid w:val="00A9356A"/>
    <w:rsid w:val="00A939F5"/>
    <w:rsid w:val="00A93AAA"/>
    <w:rsid w:val="00A93AC3"/>
    <w:rsid w:val="00A93C32"/>
    <w:rsid w:val="00A94758"/>
    <w:rsid w:val="00A94AC5"/>
    <w:rsid w:val="00A94AE7"/>
    <w:rsid w:val="00A951DD"/>
    <w:rsid w:val="00A9537E"/>
    <w:rsid w:val="00A95571"/>
    <w:rsid w:val="00A96363"/>
    <w:rsid w:val="00A9747F"/>
    <w:rsid w:val="00A97D53"/>
    <w:rsid w:val="00AA00C0"/>
    <w:rsid w:val="00AA055A"/>
    <w:rsid w:val="00AA0928"/>
    <w:rsid w:val="00AA1CCA"/>
    <w:rsid w:val="00AA2250"/>
    <w:rsid w:val="00AA2AD9"/>
    <w:rsid w:val="00AA321E"/>
    <w:rsid w:val="00AA34CA"/>
    <w:rsid w:val="00AA43CA"/>
    <w:rsid w:val="00AA4A2A"/>
    <w:rsid w:val="00AA4D89"/>
    <w:rsid w:val="00AA4EC9"/>
    <w:rsid w:val="00AA58C9"/>
    <w:rsid w:val="00AA5C31"/>
    <w:rsid w:val="00AA6A67"/>
    <w:rsid w:val="00AA6EB3"/>
    <w:rsid w:val="00AA6FB0"/>
    <w:rsid w:val="00AA706A"/>
    <w:rsid w:val="00AA7074"/>
    <w:rsid w:val="00AA75F9"/>
    <w:rsid w:val="00AA7E36"/>
    <w:rsid w:val="00AB0565"/>
    <w:rsid w:val="00AB0ED3"/>
    <w:rsid w:val="00AB0FA5"/>
    <w:rsid w:val="00AB10BE"/>
    <w:rsid w:val="00AB1211"/>
    <w:rsid w:val="00AB18CE"/>
    <w:rsid w:val="00AB25AB"/>
    <w:rsid w:val="00AB26E4"/>
    <w:rsid w:val="00AB272A"/>
    <w:rsid w:val="00AB2B14"/>
    <w:rsid w:val="00AB31AD"/>
    <w:rsid w:val="00AB32D5"/>
    <w:rsid w:val="00AB3A24"/>
    <w:rsid w:val="00AB3AF9"/>
    <w:rsid w:val="00AB41F0"/>
    <w:rsid w:val="00AB44A3"/>
    <w:rsid w:val="00AB44A6"/>
    <w:rsid w:val="00AB4662"/>
    <w:rsid w:val="00AB47B1"/>
    <w:rsid w:val="00AB4D3A"/>
    <w:rsid w:val="00AB4E02"/>
    <w:rsid w:val="00AB53FE"/>
    <w:rsid w:val="00AB6A31"/>
    <w:rsid w:val="00AB6B4F"/>
    <w:rsid w:val="00AB6D05"/>
    <w:rsid w:val="00AB712D"/>
    <w:rsid w:val="00AB71A2"/>
    <w:rsid w:val="00AB735B"/>
    <w:rsid w:val="00AB754D"/>
    <w:rsid w:val="00AB778C"/>
    <w:rsid w:val="00AB79A3"/>
    <w:rsid w:val="00AC010F"/>
    <w:rsid w:val="00AC025A"/>
    <w:rsid w:val="00AC0611"/>
    <w:rsid w:val="00AC0EBC"/>
    <w:rsid w:val="00AC1581"/>
    <w:rsid w:val="00AC19CE"/>
    <w:rsid w:val="00AC20C9"/>
    <w:rsid w:val="00AC2428"/>
    <w:rsid w:val="00AC2588"/>
    <w:rsid w:val="00AC2908"/>
    <w:rsid w:val="00AC2B49"/>
    <w:rsid w:val="00AC2EA4"/>
    <w:rsid w:val="00AC38CF"/>
    <w:rsid w:val="00AC3A7A"/>
    <w:rsid w:val="00AC3BF9"/>
    <w:rsid w:val="00AC3EA3"/>
    <w:rsid w:val="00AC412A"/>
    <w:rsid w:val="00AC45F4"/>
    <w:rsid w:val="00AC466B"/>
    <w:rsid w:val="00AC48F8"/>
    <w:rsid w:val="00AC57FB"/>
    <w:rsid w:val="00AC5966"/>
    <w:rsid w:val="00AC5A65"/>
    <w:rsid w:val="00AC6124"/>
    <w:rsid w:val="00AC6245"/>
    <w:rsid w:val="00AC64A0"/>
    <w:rsid w:val="00AC68B3"/>
    <w:rsid w:val="00AC6F33"/>
    <w:rsid w:val="00AC6FF2"/>
    <w:rsid w:val="00AC7389"/>
    <w:rsid w:val="00AC7CB0"/>
    <w:rsid w:val="00AC7FBE"/>
    <w:rsid w:val="00AD14B9"/>
    <w:rsid w:val="00AD174F"/>
    <w:rsid w:val="00AD176A"/>
    <w:rsid w:val="00AD1B84"/>
    <w:rsid w:val="00AD2074"/>
    <w:rsid w:val="00AD2D0E"/>
    <w:rsid w:val="00AD3384"/>
    <w:rsid w:val="00AD37B0"/>
    <w:rsid w:val="00AD39C0"/>
    <w:rsid w:val="00AD40B6"/>
    <w:rsid w:val="00AD435B"/>
    <w:rsid w:val="00AD45E8"/>
    <w:rsid w:val="00AD4693"/>
    <w:rsid w:val="00AD48CB"/>
    <w:rsid w:val="00AD58B5"/>
    <w:rsid w:val="00AD5F57"/>
    <w:rsid w:val="00AD60EC"/>
    <w:rsid w:val="00AD6BA9"/>
    <w:rsid w:val="00AD6E72"/>
    <w:rsid w:val="00AD73C3"/>
    <w:rsid w:val="00AD73E0"/>
    <w:rsid w:val="00AD76A9"/>
    <w:rsid w:val="00AD7914"/>
    <w:rsid w:val="00AD7A9D"/>
    <w:rsid w:val="00AE011F"/>
    <w:rsid w:val="00AE042E"/>
    <w:rsid w:val="00AE0A7E"/>
    <w:rsid w:val="00AE0D43"/>
    <w:rsid w:val="00AE1062"/>
    <w:rsid w:val="00AE1359"/>
    <w:rsid w:val="00AE19AE"/>
    <w:rsid w:val="00AE1E0B"/>
    <w:rsid w:val="00AE1FB2"/>
    <w:rsid w:val="00AE2577"/>
    <w:rsid w:val="00AE269F"/>
    <w:rsid w:val="00AE26CA"/>
    <w:rsid w:val="00AE2D40"/>
    <w:rsid w:val="00AE2D6F"/>
    <w:rsid w:val="00AE33A8"/>
    <w:rsid w:val="00AE356C"/>
    <w:rsid w:val="00AE3A4A"/>
    <w:rsid w:val="00AE409F"/>
    <w:rsid w:val="00AE42B9"/>
    <w:rsid w:val="00AE4AD3"/>
    <w:rsid w:val="00AE4C89"/>
    <w:rsid w:val="00AE4CCD"/>
    <w:rsid w:val="00AE4F97"/>
    <w:rsid w:val="00AE535D"/>
    <w:rsid w:val="00AE54A7"/>
    <w:rsid w:val="00AE5527"/>
    <w:rsid w:val="00AE55CC"/>
    <w:rsid w:val="00AE57F9"/>
    <w:rsid w:val="00AE58E4"/>
    <w:rsid w:val="00AE661B"/>
    <w:rsid w:val="00AE6A8E"/>
    <w:rsid w:val="00AE6C37"/>
    <w:rsid w:val="00AE6FE8"/>
    <w:rsid w:val="00AE77AB"/>
    <w:rsid w:val="00AE7ED0"/>
    <w:rsid w:val="00AF0410"/>
    <w:rsid w:val="00AF08AE"/>
    <w:rsid w:val="00AF09A3"/>
    <w:rsid w:val="00AF14C1"/>
    <w:rsid w:val="00AF1A6D"/>
    <w:rsid w:val="00AF1D62"/>
    <w:rsid w:val="00AF1D76"/>
    <w:rsid w:val="00AF1D95"/>
    <w:rsid w:val="00AF1FD6"/>
    <w:rsid w:val="00AF27D3"/>
    <w:rsid w:val="00AF2B10"/>
    <w:rsid w:val="00AF2C89"/>
    <w:rsid w:val="00AF3631"/>
    <w:rsid w:val="00AF38D8"/>
    <w:rsid w:val="00AF39A8"/>
    <w:rsid w:val="00AF3BFA"/>
    <w:rsid w:val="00AF3C26"/>
    <w:rsid w:val="00AF3FCC"/>
    <w:rsid w:val="00AF4598"/>
    <w:rsid w:val="00AF469C"/>
    <w:rsid w:val="00AF4950"/>
    <w:rsid w:val="00AF5324"/>
    <w:rsid w:val="00AF6650"/>
    <w:rsid w:val="00AF6688"/>
    <w:rsid w:val="00AF6A1E"/>
    <w:rsid w:val="00AF6D73"/>
    <w:rsid w:val="00AF713C"/>
    <w:rsid w:val="00AF71E4"/>
    <w:rsid w:val="00AF7830"/>
    <w:rsid w:val="00B00063"/>
    <w:rsid w:val="00B005BE"/>
    <w:rsid w:val="00B00874"/>
    <w:rsid w:val="00B00B4B"/>
    <w:rsid w:val="00B00C88"/>
    <w:rsid w:val="00B00CF7"/>
    <w:rsid w:val="00B00E68"/>
    <w:rsid w:val="00B00FF7"/>
    <w:rsid w:val="00B01412"/>
    <w:rsid w:val="00B02230"/>
    <w:rsid w:val="00B02286"/>
    <w:rsid w:val="00B02338"/>
    <w:rsid w:val="00B030EB"/>
    <w:rsid w:val="00B037E2"/>
    <w:rsid w:val="00B03B10"/>
    <w:rsid w:val="00B03DDD"/>
    <w:rsid w:val="00B0414E"/>
    <w:rsid w:val="00B041F3"/>
    <w:rsid w:val="00B047CE"/>
    <w:rsid w:val="00B05416"/>
    <w:rsid w:val="00B05741"/>
    <w:rsid w:val="00B05A56"/>
    <w:rsid w:val="00B05FEC"/>
    <w:rsid w:val="00B0614F"/>
    <w:rsid w:val="00B06218"/>
    <w:rsid w:val="00B06AD0"/>
    <w:rsid w:val="00B071A3"/>
    <w:rsid w:val="00B07263"/>
    <w:rsid w:val="00B07351"/>
    <w:rsid w:val="00B075EE"/>
    <w:rsid w:val="00B100E2"/>
    <w:rsid w:val="00B10C14"/>
    <w:rsid w:val="00B10F3E"/>
    <w:rsid w:val="00B1105A"/>
    <w:rsid w:val="00B110F7"/>
    <w:rsid w:val="00B1155E"/>
    <w:rsid w:val="00B129C3"/>
    <w:rsid w:val="00B130EA"/>
    <w:rsid w:val="00B132DB"/>
    <w:rsid w:val="00B13B08"/>
    <w:rsid w:val="00B14191"/>
    <w:rsid w:val="00B143C3"/>
    <w:rsid w:val="00B148B9"/>
    <w:rsid w:val="00B14B52"/>
    <w:rsid w:val="00B14FB1"/>
    <w:rsid w:val="00B15093"/>
    <w:rsid w:val="00B15116"/>
    <w:rsid w:val="00B15528"/>
    <w:rsid w:val="00B157B3"/>
    <w:rsid w:val="00B15B43"/>
    <w:rsid w:val="00B15FCB"/>
    <w:rsid w:val="00B1610C"/>
    <w:rsid w:val="00B16295"/>
    <w:rsid w:val="00B1636D"/>
    <w:rsid w:val="00B171E9"/>
    <w:rsid w:val="00B17385"/>
    <w:rsid w:val="00B201ED"/>
    <w:rsid w:val="00B20667"/>
    <w:rsid w:val="00B20B0E"/>
    <w:rsid w:val="00B20B5C"/>
    <w:rsid w:val="00B210D8"/>
    <w:rsid w:val="00B21102"/>
    <w:rsid w:val="00B21494"/>
    <w:rsid w:val="00B2153F"/>
    <w:rsid w:val="00B21B0E"/>
    <w:rsid w:val="00B21BD4"/>
    <w:rsid w:val="00B21CFF"/>
    <w:rsid w:val="00B21F94"/>
    <w:rsid w:val="00B22328"/>
    <w:rsid w:val="00B22363"/>
    <w:rsid w:val="00B22EB3"/>
    <w:rsid w:val="00B230D7"/>
    <w:rsid w:val="00B24261"/>
    <w:rsid w:val="00B2478B"/>
    <w:rsid w:val="00B25236"/>
    <w:rsid w:val="00B252F5"/>
    <w:rsid w:val="00B25923"/>
    <w:rsid w:val="00B25B34"/>
    <w:rsid w:val="00B25E5E"/>
    <w:rsid w:val="00B25F68"/>
    <w:rsid w:val="00B25FCB"/>
    <w:rsid w:val="00B2642A"/>
    <w:rsid w:val="00B26587"/>
    <w:rsid w:val="00B2677E"/>
    <w:rsid w:val="00B26C6B"/>
    <w:rsid w:val="00B274D8"/>
    <w:rsid w:val="00B27FCB"/>
    <w:rsid w:val="00B30075"/>
    <w:rsid w:val="00B30450"/>
    <w:rsid w:val="00B3071A"/>
    <w:rsid w:val="00B30E02"/>
    <w:rsid w:val="00B31476"/>
    <w:rsid w:val="00B315CB"/>
    <w:rsid w:val="00B319FD"/>
    <w:rsid w:val="00B32F0A"/>
    <w:rsid w:val="00B3300B"/>
    <w:rsid w:val="00B33048"/>
    <w:rsid w:val="00B33EC3"/>
    <w:rsid w:val="00B345CD"/>
    <w:rsid w:val="00B34C3A"/>
    <w:rsid w:val="00B34CCC"/>
    <w:rsid w:val="00B35C7C"/>
    <w:rsid w:val="00B36BCA"/>
    <w:rsid w:val="00B37214"/>
    <w:rsid w:val="00B372B5"/>
    <w:rsid w:val="00B37A5C"/>
    <w:rsid w:val="00B400F3"/>
    <w:rsid w:val="00B402DC"/>
    <w:rsid w:val="00B403DD"/>
    <w:rsid w:val="00B404D3"/>
    <w:rsid w:val="00B409B0"/>
    <w:rsid w:val="00B412EC"/>
    <w:rsid w:val="00B415FB"/>
    <w:rsid w:val="00B41C57"/>
    <w:rsid w:val="00B42225"/>
    <w:rsid w:val="00B42905"/>
    <w:rsid w:val="00B42F4B"/>
    <w:rsid w:val="00B42FE1"/>
    <w:rsid w:val="00B43469"/>
    <w:rsid w:val="00B43885"/>
    <w:rsid w:val="00B43C36"/>
    <w:rsid w:val="00B43CE1"/>
    <w:rsid w:val="00B440B0"/>
    <w:rsid w:val="00B44817"/>
    <w:rsid w:val="00B449C0"/>
    <w:rsid w:val="00B452F1"/>
    <w:rsid w:val="00B45CD0"/>
    <w:rsid w:val="00B45E5C"/>
    <w:rsid w:val="00B45FB9"/>
    <w:rsid w:val="00B4624E"/>
    <w:rsid w:val="00B463AB"/>
    <w:rsid w:val="00B46770"/>
    <w:rsid w:val="00B467A5"/>
    <w:rsid w:val="00B46BEB"/>
    <w:rsid w:val="00B46FBC"/>
    <w:rsid w:val="00B474AF"/>
    <w:rsid w:val="00B47BFE"/>
    <w:rsid w:val="00B5082C"/>
    <w:rsid w:val="00B50F35"/>
    <w:rsid w:val="00B51089"/>
    <w:rsid w:val="00B518D3"/>
    <w:rsid w:val="00B5263C"/>
    <w:rsid w:val="00B52968"/>
    <w:rsid w:val="00B52A78"/>
    <w:rsid w:val="00B532DB"/>
    <w:rsid w:val="00B5344C"/>
    <w:rsid w:val="00B5391B"/>
    <w:rsid w:val="00B54024"/>
    <w:rsid w:val="00B54CFC"/>
    <w:rsid w:val="00B557D3"/>
    <w:rsid w:val="00B56463"/>
    <w:rsid w:val="00B56536"/>
    <w:rsid w:val="00B56BF2"/>
    <w:rsid w:val="00B56D7B"/>
    <w:rsid w:val="00B5734B"/>
    <w:rsid w:val="00B57541"/>
    <w:rsid w:val="00B57C0F"/>
    <w:rsid w:val="00B57C1E"/>
    <w:rsid w:val="00B606C9"/>
    <w:rsid w:val="00B60AE8"/>
    <w:rsid w:val="00B60D31"/>
    <w:rsid w:val="00B6148F"/>
    <w:rsid w:val="00B625DD"/>
    <w:rsid w:val="00B62664"/>
    <w:rsid w:val="00B628BC"/>
    <w:rsid w:val="00B62B7F"/>
    <w:rsid w:val="00B62D7C"/>
    <w:rsid w:val="00B62E43"/>
    <w:rsid w:val="00B62F0D"/>
    <w:rsid w:val="00B63BE8"/>
    <w:rsid w:val="00B63F8D"/>
    <w:rsid w:val="00B6421E"/>
    <w:rsid w:val="00B64ED0"/>
    <w:rsid w:val="00B6534C"/>
    <w:rsid w:val="00B6535B"/>
    <w:rsid w:val="00B65647"/>
    <w:rsid w:val="00B6604A"/>
    <w:rsid w:val="00B660CF"/>
    <w:rsid w:val="00B667AD"/>
    <w:rsid w:val="00B66956"/>
    <w:rsid w:val="00B66EEF"/>
    <w:rsid w:val="00B66FC5"/>
    <w:rsid w:val="00B672E9"/>
    <w:rsid w:val="00B708C6"/>
    <w:rsid w:val="00B70D06"/>
    <w:rsid w:val="00B71E11"/>
    <w:rsid w:val="00B72225"/>
    <w:rsid w:val="00B72A7F"/>
    <w:rsid w:val="00B736C3"/>
    <w:rsid w:val="00B739E2"/>
    <w:rsid w:val="00B73C0B"/>
    <w:rsid w:val="00B73DC8"/>
    <w:rsid w:val="00B73F8F"/>
    <w:rsid w:val="00B741B7"/>
    <w:rsid w:val="00B7431B"/>
    <w:rsid w:val="00B74E92"/>
    <w:rsid w:val="00B74FF2"/>
    <w:rsid w:val="00B75112"/>
    <w:rsid w:val="00B753A3"/>
    <w:rsid w:val="00B7542A"/>
    <w:rsid w:val="00B761D0"/>
    <w:rsid w:val="00B76607"/>
    <w:rsid w:val="00B769BE"/>
    <w:rsid w:val="00B76AF9"/>
    <w:rsid w:val="00B76BF5"/>
    <w:rsid w:val="00B77598"/>
    <w:rsid w:val="00B777BF"/>
    <w:rsid w:val="00B77EA2"/>
    <w:rsid w:val="00B77F1C"/>
    <w:rsid w:val="00B80022"/>
    <w:rsid w:val="00B8086B"/>
    <w:rsid w:val="00B821F2"/>
    <w:rsid w:val="00B82EF3"/>
    <w:rsid w:val="00B83208"/>
    <w:rsid w:val="00B83620"/>
    <w:rsid w:val="00B83A24"/>
    <w:rsid w:val="00B83EF9"/>
    <w:rsid w:val="00B841DA"/>
    <w:rsid w:val="00B842A2"/>
    <w:rsid w:val="00B843C7"/>
    <w:rsid w:val="00B8442F"/>
    <w:rsid w:val="00B84848"/>
    <w:rsid w:val="00B84C97"/>
    <w:rsid w:val="00B85468"/>
    <w:rsid w:val="00B8591A"/>
    <w:rsid w:val="00B85C33"/>
    <w:rsid w:val="00B85EB7"/>
    <w:rsid w:val="00B8623A"/>
    <w:rsid w:val="00B86450"/>
    <w:rsid w:val="00B869BB"/>
    <w:rsid w:val="00B86B05"/>
    <w:rsid w:val="00B86B29"/>
    <w:rsid w:val="00B86D23"/>
    <w:rsid w:val="00B872DE"/>
    <w:rsid w:val="00B87307"/>
    <w:rsid w:val="00B876A6"/>
    <w:rsid w:val="00B87A8B"/>
    <w:rsid w:val="00B905C3"/>
    <w:rsid w:val="00B90A9F"/>
    <w:rsid w:val="00B90D94"/>
    <w:rsid w:val="00B91459"/>
    <w:rsid w:val="00B923CA"/>
    <w:rsid w:val="00B92BDE"/>
    <w:rsid w:val="00B9352B"/>
    <w:rsid w:val="00B937C8"/>
    <w:rsid w:val="00B9386D"/>
    <w:rsid w:val="00B9399F"/>
    <w:rsid w:val="00B93D12"/>
    <w:rsid w:val="00B9421E"/>
    <w:rsid w:val="00B94250"/>
    <w:rsid w:val="00B9473C"/>
    <w:rsid w:val="00B94748"/>
    <w:rsid w:val="00B95704"/>
    <w:rsid w:val="00B957EB"/>
    <w:rsid w:val="00B95D7F"/>
    <w:rsid w:val="00B96259"/>
    <w:rsid w:val="00B96DD5"/>
    <w:rsid w:val="00B96E51"/>
    <w:rsid w:val="00B97011"/>
    <w:rsid w:val="00B97753"/>
    <w:rsid w:val="00B97DEB"/>
    <w:rsid w:val="00B97F5D"/>
    <w:rsid w:val="00BA0639"/>
    <w:rsid w:val="00BA0FDA"/>
    <w:rsid w:val="00BA1B2F"/>
    <w:rsid w:val="00BA2430"/>
    <w:rsid w:val="00BA262A"/>
    <w:rsid w:val="00BA2FEF"/>
    <w:rsid w:val="00BA3334"/>
    <w:rsid w:val="00BA3C35"/>
    <w:rsid w:val="00BA3C3B"/>
    <w:rsid w:val="00BA3CAA"/>
    <w:rsid w:val="00BA41DD"/>
    <w:rsid w:val="00BA441E"/>
    <w:rsid w:val="00BA4FFA"/>
    <w:rsid w:val="00BA5283"/>
    <w:rsid w:val="00BA5336"/>
    <w:rsid w:val="00BA54A5"/>
    <w:rsid w:val="00BA5635"/>
    <w:rsid w:val="00BA56BD"/>
    <w:rsid w:val="00BA5BE8"/>
    <w:rsid w:val="00BA5DB8"/>
    <w:rsid w:val="00BA63C7"/>
    <w:rsid w:val="00BA6644"/>
    <w:rsid w:val="00BA6B15"/>
    <w:rsid w:val="00BA6BAE"/>
    <w:rsid w:val="00BA708C"/>
    <w:rsid w:val="00BA721A"/>
    <w:rsid w:val="00BA75AA"/>
    <w:rsid w:val="00BA7F37"/>
    <w:rsid w:val="00BB06FC"/>
    <w:rsid w:val="00BB0FE6"/>
    <w:rsid w:val="00BB1215"/>
    <w:rsid w:val="00BB191C"/>
    <w:rsid w:val="00BB1BF5"/>
    <w:rsid w:val="00BB23B8"/>
    <w:rsid w:val="00BB25AC"/>
    <w:rsid w:val="00BB29AC"/>
    <w:rsid w:val="00BB37D4"/>
    <w:rsid w:val="00BB3DD4"/>
    <w:rsid w:val="00BB43F2"/>
    <w:rsid w:val="00BB48EB"/>
    <w:rsid w:val="00BB4ABD"/>
    <w:rsid w:val="00BB5181"/>
    <w:rsid w:val="00BB58F7"/>
    <w:rsid w:val="00BB5BC1"/>
    <w:rsid w:val="00BB6E4B"/>
    <w:rsid w:val="00BB73D6"/>
    <w:rsid w:val="00BB75C1"/>
    <w:rsid w:val="00BB75FF"/>
    <w:rsid w:val="00BB76FC"/>
    <w:rsid w:val="00BB7DDA"/>
    <w:rsid w:val="00BC0521"/>
    <w:rsid w:val="00BC0A9B"/>
    <w:rsid w:val="00BC0AAC"/>
    <w:rsid w:val="00BC0AF3"/>
    <w:rsid w:val="00BC0E18"/>
    <w:rsid w:val="00BC0E92"/>
    <w:rsid w:val="00BC0EB2"/>
    <w:rsid w:val="00BC1605"/>
    <w:rsid w:val="00BC194E"/>
    <w:rsid w:val="00BC20AF"/>
    <w:rsid w:val="00BC23F1"/>
    <w:rsid w:val="00BC2A41"/>
    <w:rsid w:val="00BC2A92"/>
    <w:rsid w:val="00BC339A"/>
    <w:rsid w:val="00BC33CE"/>
    <w:rsid w:val="00BC3AB1"/>
    <w:rsid w:val="00BC44A4"/>
    <w:rsid w:val="00BC45EF"/>
    <w:rsid w:val="00BC5047"/>
    <w:rsid w:val="00BC51EF"/>
    <w:rsid w:val="00BC5C4B"/>
    <w:rsid w:val="00BC6796"/>
    <w:rsid w:val="00BC72A3"/>
    <w:rsid w:val="00BC7FA5"/>
    <w:rsid w:val="00BD040A"/>
    <w:rsid w:val="00BD0B60"/>
    <w:rsid w:val="00BD15EC"/>
    <w:rsid w:val="00BD1781"/>
    <w:rsid w:val="00BD1CA5"/>
    <w:rsid w:val="00BD23C1"/>
    <w:rsid w:val="00BD255A"/>
    <w:rsid w:val="00BD319F"/>
    <w:rsid w:val="00BD3CD2"/>
    <w:rsid w:val="00BD4088"/>
    <w:rsid w:val="00BD5151"/>
    <w:rsid w:val="00BD59BF"/>
    <w:rsid w:val="00BD5F10"/>
    <w:rsid w:val="00BD5FDD"/>
    <w:rsid w:val="00BD5FFD"/>
    <w:rsid w:val="00BD63B8"/>
    <w:rsid w:val="00BD6F40"/>
    <w:rsid w:val="00BD7985"/>
    <w:rsid w:val="00BD7A4E"/>
    <w:rsid w:val="00BD7CC6"/>
    <w:rsid w:val="00BD7F62"/>
    <w:rsid w:val="00BE06B4"/>
    <w:rsid w:val="00BE1050"/>
    <w:rsid w:val="00BE1140"/>
    <w:rsid w:val="00BE2AA0"/>
    <w:rsid w:val="00BE2D6A"/>
    <w:rsid w:val="00BE2F42"/>
    <w:rsid w:val="00BE308C"/>
    <w:rsid w:val="00BE3A3A"/>
    <w:rsid w:val="00BE3F07"/>
    <w:rsid w:val="00BE4F61"/>
    <w:rsid w:val="00BE5131"/>
    <w:rsid w:val="00BE576C"/>
    <w:rsid w:val="00BE5895"/>
    <w:rsid w:val="00BE5C9A"/>
    <w:rsid w:val="00BE6CCA"/>
    <w:rsid w:val="00BE6DFD"/>
    <w:rsid w:val="00BE704F"/>
    <w:rsid w:val="00BE70EC"/>
    <w:rsid w:val="00BE739D"/>
    <w:rsid w:val="00BE75C8"/>
    <w:rsid w:val="00BF000E"/>
    <w:rsid w:val="00BF03AF"/>
    <w:rsid w:val="00BF114D"/>
    <w:rsid w:val="00BF1287"/>
    <w:rsid w:val="00BF12FD"/>
    <w:rsid w:val="00BF136B"/>
    <w:rsid w:val="00BF16EB"/>
    <w:rsid w:val="00BF1D25"/>
    <w:rsid w:val="00BF1F6F"/>
    <w:rsid w:val="00BF2505"/>
    <w:rsid w:val="00BF2543"/>
    <w:rsid w:val="00BF25CD"/>
    <w:rsid w:val="00BF27B6"/>
    <w:rsid w:val="00BF2F68"/>
    <w:rsid w:val="00BF30C0"/>
    <w:rsid w:val="00BF31A2"/>
    <w:rsid w:val="00BF334C"/>
    <w:rsid w:val="00BF3569"/>
    <w:rsid w:val="00BF4169"/>
    <w:rsid w:val="00BF4175"/>
    <w:rsid w:val="00BF460A"/>
    <w:rsid w:val="00BF47FE"/>
    <w:rsid w:val="00BF49D4"/>
    <w:rsid w:val="00BF504B"/>
    <w:rsid w:val="00BF5A7A"/>
    <w:rsid w:val="00BF5A81"/>
    <w:rsid w:val="00BF5D9C"/>
    <w:rsid w:val="00BF6049"/>
    <w:rsid w:val="00BF60F5"/>
    <w:rsid w:val="00BF661E"/>
    <w:rsid w:val="00BF6B87"/>
    <w:rsid w:val="00BF6BE9"/>
    <w:rsid w:val="00BF6CF1"/>
    <w:rsid w:val="00BF6F5B"/>
    <w:rsid w:val="00BF7356"/>
    <w:rsid w:val="00BF776C"/>
    <w:rsid w:val="00BF7BFF"/>
    <w:rsid w:val="00BF7CDD"/>
    <w:rsid w:val="00BF7D6E"/>
    <w:rsid w:val="00BF7FF7"/>
    <w:rsid w:val="00C000EC"/>
    <w:rsid w:val="00C0014C"/>
    <w:rsid w:val="00C00435"/>
    <w:rsid w:val="00C00A87"/>
    <w:rsid w:val="00C00AAD"/>
    <w:rsid w:val="00C00EF4"/>
    <w:rsid w:val="00C014A7"/>
    <w:rsid w:val="00C01B98"/>
    <w:rsid w:val="00C01D1E"/>
    <w:rsid w:val="00C02A31"/>
    <w:rsid w:val="00C0308A"/>
    <w:rsid w:val="00C03BDA"/>
    <w:rsid w:val="00C03E53"/>
    <w:rsid w:val="00C041EB"/>
    <w:rsid w:val="00C048C6"/>
    <w:rsid w:val="00C04962"/>
    <w:rsid w:val="00C057AE"/>
    <w:rsid w:val="00C06702"/>
    <w:rsid w:val="00C076F7"/>
    <w:rsid w:val="00C07701"/>
    <w:rsid w:val="00C078B4"/>
    <w:rsid w:val="00C07CC2"/>
    <w:rsid w:val="00C10324"/>
    <w:rsid w:val="00C10423"/>
    <w:rsid w:val="00C108D3"/>
    <w:rsid w:val="00C10C83"/>
    <w:rsid w:val="00C111D0"/>
    <w:rsid w:val="00C11555"/>
    <w:rsid w:val="00C11EF8"/>
    <w:rsid w:val="00C12733"/>
    <w:rsid w:val="00C129F8"/>
    <w:rsid w:val="00C12FB9"/>
    <w:rsid w:val="00C12FCA"/>
    <w:rsid w:val="00C13FF6"/>
    <w:rsid w:val="00C144CF"/>
    <w:rsid w:val="00C14C8C"/>
    <w:rsid w:val="00C14E84"/>
    <w:rsid w:val="00C14F63"/>
    <w:rsid w:val="00C151AA"/>
    <w:rsid w:val="00C157C4"/>
    <w:rsid w:val="00C15976"/>
    <w:rsid w:val="00C15A0E"/>
    <w:rsid w:val="00C15DA4"/>
    <w:rsid w:val="00C16E4A"/>
    <w:rsid w:val="00C17C5F"/>
    <w:rsid w:val="00C200F1"/>
    <w:rsid w:val="00C2018C"/>
    <w:rsid w:val="00C2029F"/>
    <w:rsid w:val="00C20359"/>
    <w:rsid w:val="00C20A2A"/>
    <w:rsid w:val="00C21018"/>
    <w:rsid w:val="00C21137"/>
    <w:rsid w:val="00C217C6"/>
    <w:rsid w:val="00C2194C"/>
    <w:rsid w:val="00C21A3A"/>
    <w:rsid w:val="00C21EAE"/>
    <w:rsid w:val="00C22333"/>
    <w:rsid w:val="00C22347"/>
    <w:rsid w:val="00C228D8"/>
    <w:rsid w:val="00C238DC"/>
    <w:rsid w:val="00C239CC"/>
    <w:rsid w:val="00C24784"/>
    <w:rsid w:val="00C249CC"/>
    <w:rsid w:val="00C24A21"/>
    <w:rsid w:val="00C24C56"/>
    <w:rsid w:val="00C24FDC"/>
    <w:rsid w:val="00C2514B"/>
    <w:rsid w:val="00C2540A"/>
    <w:rsid w:val="00C25425"/>
    <w:rsid w:val="00C2571B"/>
    <w:rsid w:val="00C25901"/>
    <w:rsid w:val="00C26143"/>
    <w:rsid w:val="00C26992"/>
    <w:rsid w:val="00C26C96"/>
    <w:rsid w:val="00C26D71"/>
    <w:rsid w:val="00C27194"/>
    <w:rsid w:val="00C302B1"/>
    <w:rsid w:val="00C306E6"/>
    <w:rsid w:val="00C30AFB"/>
    <w:rsid w:val="00C30C04"/>
    <w:rsid w:val="00C3105F"/>
    <w:rsid w:val="00C31362"/>
    <w:rsid w:val="00C31BA7"/>
    <w:rsid w:val="00C31DB4"/>
    <w:rsid w:val="00C31F63"/>
    <w:rsid w:val="00C32692"/>
    <w:rsid w:val="00C32793"/>
    <w:rsid w:val="00C33208"/>
    <w:rsid w:val="00C338DB"/>
    <w:rsid w:val="00C33968"/>
    <w:rsid w:val="00C33CDB"/>
    <w:rsid w:val="00C3452A"/>
    <w:rsid w:val="00C3472D"/>
    <w:rsid w:val="00C34777"/>
    <w:rsid w:val="00C348A7"/>
    <w:rsid w:val="00C3561A"/>
    <w:rsid w:val="00C35912"/>
    <w:rsid w:val="00C35A13"/>
    <w:rsid w:val="00C35A7E"/>
    <w:rsid w:val="00C36378"/>
    <w:rsid w:val="00C365A9"/>
    <w:rsid w:val="00C372F9"/>
    <w:rsid w:val="00C375EC"/>
    <w:rsid w:val="00C37BBA"/>
    <w:rsid w:val="00C37BDA"/>
    <w:rsid w:val="00C37D3F"/>
    <w:rsid w:val="00C37ED5"/>
    <w:rsid w:val="00C40194"/>
    <w:rsid w:val="00C404E0"/>
    <w:rsid w:val="00C405F7"/>
    <w:rsid w:val="00C4066F"/>
    <w:rsid w:val="00C41645"/>
    <w:rsid w:val="00C41F2D"/>
    <w:rsid w:val="00C423AF"/>
    <w:rsid w:val="00C424A1"/>
    <w:rsid w:val="00C43DDE"/>
    <w:rsid w:val="00C44A73"/>
    <w:rsid w:val="00C44AA3"/>
    <w:rsid w:val="00C4514B"/>
    <w:rsid w:val="00C455A8"/>
    <w:rsid w:val="00C46EF2"/>
    <w:rsid w:val="00C47932"/>
    <w:rsid w:val="00C47CCB"/>
    <w:rsid w:val="00C50561"/>
    <w:rsid w:val="00C50B0B"/>
    <w:rsid w:val="00C50E63"/>
    <w:rsid w:val="00C50E77"/>
    <w:rsid w:val="00C50FCF"/>
    <w:rsid w:val="00C51040"/>
    <w:rsid w:val="00C51727"/>
    <w:rsid w:val="00C51866"/>
    <w:rsid w:val="00C51B50"/>
    <w:rsid w:val="00C52146"/>
    <w:rsid w:val="00C5254C"/>
    <w:rsid w:val="00C5273B"/>
    <w:rsid w:val="00C5299B"/>
    <w:rsid w:val="00C52A93"/>
    <w:rsid w:val="00C52AA1"/>
    <w:rsid w:val="00C52CB9"/>
    <w:rsid w:val="00C53857"/>
    <w:rsid w:val="00C538E0"/>
    <w:rsid w:val="00C53CDC"/>
    <w:rsid w:val="00C5408D"/>
    <w:rsid w:val="00C540E3"/>
    <w:rsid w:val="00C54907"/>
    <w:rsid w:val="00C54D10"/>
    <w:rsid w:val="00C54D56"/>
    <w:rsid w:val="00C54E2D"/>
    <w:rsid w:val="00C5534A"/>
    <w:rsid w:val="00C555D6"/>
    <w:rsid w:val="00C55683"/>
    <w:rsid w:val="00C55B12"/>
    <w:rsid w:val="00C55DD6"/>
    <w:rsid w:val="00C55F9E"/>
    <w:rsid w:val="00C561A7"/>
    <w:rsid w:val="00C562D1"/>
    <w:rsid w:val="00C562DB"/>
    <w:rsid w:val="00C56387"/>
    <w:rsid w:val="00C56BBD"/>
    <w:rsid w:val="00C56E70"/>
    <w:rsid w:val="00C575E8"/>
    <w:rsid w:val="00C57742"/>
    <w:rsid w:val="00C57B62"/>
    <w:rsid w:val="00C57D94"/>
    <w:rsid w:val="00C603CC"/>
    <w:rsid w:val="00C61414"/>
    <w:rsid w:val="00C618EF"/>
    <w:rsid w:val="00C61DFC"/>
    <w:rsid w:val="00C62442"/>
    <w:rsid w:val="00C6279B"/>
    <w:rsid w:val="00C62D3B"/>
    <w:rsid w:val="00C632CF"/>
    <w:rsid w:val="00C63778"/>
    <w:rsid w:val="00C63814"/>
    <w:rsid w:val="00C638D8"/>
    <w:rsid w:val="00C639DA"/>
    <w:rsid w:val="00C64811"/>
    <w:rsid w:val="00C64920"/>
    <w:rsid w:val="00C64ADF"/>
    <w:rsid w:val="00C64E6C"/>
    <w:rsid w:val="00C650C4"/>
    <w:rsid w:val="00C65A95"/>
    <w:rsid w:val="00C65EBA"/>
    <w:rsid w:val="00C65FED"/>
    <w:rsid w:val="00C66038"/>
    <w:rsid w:val="00C670A8"/>
    <w:rsid w:val="00C67496"/>
    <w:rsid w:val="00C674F6"/>
    <w:rsid w:val="00C67735"/>
    <w:rsid w:val="00C6789A"/>
    <w:rsid w:val="00C67A33"/>
    <w:rsid w:val="00C70556"/>
    <w:rsid w:val="00C7102F"/>
    <w:rsid w:val="00C712C9"/>
    <w:rsid w:val="00C7197E"/>
    <w:rsid w:val="00C71EB2"/>
    <w:rsid w:val="00C72607"/>
    <w:rsid w:val="00C7285A"/>
    <w:rsid w:val="00C72C5A"/>
    <w:rsid w:val="00C72F1E"/>
    <w:rsid w:val="00C73CD6"/>
    <w:rsid w:val="00C7434B"/>
    <w:rsid w:val="00C74D8E"/>
    <w:rsid w:val="00C74F08"/>
    <w:rsid w:val="00C75264"/>
    <w:rsid w:val="00C75810"/>
    <w:rsid w:val="00C7582C"/>
    <w:rsid w:val="00C758B0"/>
    <w:rsid w:val="00C76164"/>
    <w:rsid w:val="00C76256"/>
    <w:rsid w:val="00C769D2"/>
    <w:rsid w:val="00C76A20"/>
    <w:rsid w:val="00C76BAD"/>
    <w:rsid w:val="00C770E3"/>
    <w:rsid w:val="00C77219"/>
    <w:rsid w:val="00C779AD"/>
    <w:rsid w:val="00C77F1D"/>
    <w:rsid w:val="00C800F9"/>
    <w:rsid w:val="00C8057A"/>
    <w:rsid w:val="00C80679"/>
    <w:rsid w:val="00C80751"/>
    <w:rsid w:val="00C809CA"/>
    <w:rsid w:val="00C80D36"/>
    <w:rsid w:val="00C81768"/>
    <w:rsid w:val="00C83C68"/>
    <w:rsid w:val="00C8485D"/>
    <w:rsid w:val="00C84A53"/>
    <w:rsid w:val="00C84D77"/>
    <w:rsid w:val="00C84E44"/>
    <w:rsid w:val="00C85064"/>
    <w:rsid w:val="00C8511E"/>
    <w:rsid w:val="00C85674"/>
    <w:rsid w:val="00C85836"/>
    <w:rsid w:val="00C85CEC"/>
    <w:rsid w:val="00C85FA1"/>
    <w:rsid w:val="00C8664F"/>
    <w:rsid w:val="00C867B5"/>
    <w:rsid w:val="00C86A7C"/>
    <w:rsid w:val="00C86E93"/>
    <w:rsid w:val="00C87688"/>
    <w:rsid w:val="00C87975"/>
    <w:rsid w:val="00C87D88"/>
    <w:rsid w:val="00C90674"/>
    <w:rsid w:val="00C909AE"/>
    <w:rsid w:val="00C90BAF"/>
    <w:rsid w:val="00C90C24"/>
    <w:rsid w:val="00C90EB2"/>
    <w:rsid w:val="00C913D5"/>
    <w:rsid w:val="00C914B2"/>
    <w:rsid w:val="00C92017"/>
    <w:rsid w:val="00C92416"/>
    <w:rsid w:val="00C925E0"/>
    <w:rsid w:val="00C92608"/>
    <w:rsid w:val="00C929BF"/>
    <w:rsid w:val="00C929FC"/>
    <w:rsid w:val="00C92D31"/>
    <w:rsid w:val="00C934A7"/>
    <w:rsid w:val="00C93F6B"/>
    <w:rsid w:val="00C9407C"/>
    <w:rsid w:val="00C94353"/>
    <w:rsid w:val="00C94611"/>
    <w:rsid w:val="00C947BD"/>
    <w:rsid w:val="00C94F4D"/>
    <w:rsid w:val="00C94FFB"/>
    <w:rsid w:val="00C95353"/>
    <w:rsid w:val="00C955A2"/>
    <w:rsid w:val="00C9575A"/>
    <w:rsid w:val="00C967E7"/>
    <w:rsid w:val="00C96AE3"/>
    <w:rsid w:val="00C96D80"/>
    <w:rsid w:val="00C974B4"/>
    <w:rsid w:val="00C977CD"/>
    <w:rsid w:val="00C97A03"/>
    <w:rsid w:val="00C97B60"/>
    <w:rsid w:val="00C97C97"/>
    <w:rsid w:val="00CA000D"/>
    <w:rsid w:val="00CA0965"/>
    <w:rsid w:val="00CA0A67"/>
    <w:rsid w:val="00CA0DBA"/>
    <w:rsid w:val="00CA0FF3"/>
    <w:rsid w:val="00CA17F3"/>
    <w:rsid w:val="00CA214F"/>
    <w:rsid w:val="00CA293C"/>
    <w:rsid w:val="00CA29A9"/>
    <w:rsid w:val="00CA30E6"/>
    <w:rsid w:val="00CA3272"/>
    <w:rsid w:val="00CA3541"/>
    <w:rsid w:val="00CA3FF0"/>
    <w:rsid w:val="00CA4B8B"/>
    <w:rsid w:val="00CA4EB1"/>
    <w:rsid w:val="00CA522F"/>
    <w:rsid w:val="00CA5355"/>
    <w:rsid w:val="00CA580A"/>
    <w:rsid w:val="00CA582E"/>
    <w:rsid w:val="00CA5A2C"/>
    <w:rsid w:val="00CA5B12"/>
    <w:rsid w:val="00CA5C2E"/>
    <w:rsid w:val="00CA67BA"/>
    <w:rsid w:val="00CA6913"/>
    <w:rsid w:val="00CA70F7"/>
    <w:rsid w:val="00CA7128"/>
    <w:rsid w:val="00CA7309"/>
    <w:rsid w:val="00CA77B5"/>
    <w:rsid w:val="00CA7938"/>
    <w:rsid w:val="00CA79E6"/>
    <w:rsid w:val="00CA7AC3"/>
    <w:rsid w:val="00CB01BE"/>
    <w:rsid w:val="00CB05E0"/>
    <w:rsid w:val="00CB08B8"/>
    <w:rsid w:val="00CB0F1B"/>
    <w:rsid w:val="00CB1A1E"/>
    <w:rsid w:val="00CB218F"/>
    <w:rsid w:val="00CB2536"/>
    <w:rsid w:val="00CB25BF"/>
    <w:rsid w:val="00CB26BA"/>
    <w:rsid w:val="00CB2837"/>
    <w:rsid w:val="00CB2CE7"/>
    <w:rsid w:val="00CB30D2"/>
    <w:rsid w:val="00CB3972"/>
    <w:rsid w:val="00CB3D8C"/>
    <w:rsid w:val="00CB3ECD"/>
    <w:rsid w:val="00CB4029"/>
    <w:rsid w:val="00CB40B0"/>
    <w:rsid w:val="00CB42CE"/>
    <w:rsid w:val="00CB4ACE"/>
    <w:rsid w:val="00CB4D68"/>
    <w:rsid w:val="00CB4E58"/>
    <w:rsid w:val="00CB5373"/>
    <w:rsid w:val="00CB5439"/>
    <w:rsid w:val="00CB5E53"/>
    <w:rsid w:val="00CB6277"/>
    <w:rsid w:val="00CB686D"/>
    <w:rsid w:val="00CB6B89"/>
    <w:rsid w:val="00CB734B"/>
    <w:rsid w:val="00CC05EF"/>
    <w:rsid w:val="00CC089D"/>
    <w:rsid w:val="00CC0ABA"/>
    <w:rsid w:val="00CC174C"/>
    <w:rsid w:val="00CC1B17"/>
    <w:rsid w:val="00CC1FE6"/>
    <w:rsid w:val="00CC263E"/>
    <w:rsid w:val="00CC31D3"/>
    <w:rsid w:val="00CC337E"/>
    <w:rsid w:val="00CC409F"/>
    <w:rsid w:val="00CC4574"/>
    <w:rsid w:val="00CC4AD7"/>
    <w:rsid w:val="00CC5507"/>
    <w:rsid w:val="00CC578C"/>
    <w:rsid w:val="00CC5E83"/>
    <w:rsid w:val="00CC6107"/>
    <w:rsid w:val="00CC6ACA"/>
    <w:rsid w:val="00CC6F9F"/>
    <w:rsid w:val="00CC6FE8"/>
    <w:rsid w:val="00CC7539"/>
    <w:rsid w:val="00CC7C33"/>
    <w:rsid w:val="00CD07C8"/>
    <w:rsid w:val="00CD098E"/>
    <w:rsid w:val="00CD0A6C"/>
    <w:rsid w:val="00CD0EDF"/>
    <w:rsid w:val="00CD104E"/>
    <w:rsid w:val="00CD1583"/>
    <w:rsid w:val="00CD1A30"/>
    <w:rsid w:val="00CD1D95"/>
    <w:rsid w:val="00CD25D3"/>
    <w:rsid w:val="00CD27B9"/>
    <w:rsid w:val="00CD2AA5"/>
    <w:rsid w:val="00CD2B40"/>
    <w:rsid w:val="00CD308C"/>
    <w:rsid w:val="00CD3A0C"/>
    <w:rsid w:val="00CD3B4A"/>
    <w:rsid w:val="00CD41AC"/>
    <w:rsid w:val="00CD4616"/>
    <w:rsid w:val="00CD46E9"/>
    <w:rsid w:val="00CD4E03"/>
    <w:rsid w:val="00CD5108"/>
    <w:rsid w:val="00CD541D"/>
    <w:rsid w:val="00CD55BF"/>
    <w:rsid w:val="00CD579B"/>
    <w:rsid w:val="00CD5BBE"/>
    <w:rsid w:val="00CD5D26"/>
    <w:rsid w:val="00CD5E4A"/>
    <w:rsid w:val="00CD600F"/>
    <w:rsid w:val="00CD65D8"/>
    <w:rsid w:val="00CD67B7"/>
    <w:rsid w:val="00CD74C0"/>
    <w:rsid w:val="00CD76D2"/>
    <w:rsid w:val="00CD7709"/>
    <w:rsid w:val="00CD7BCD"/>
    <w:rsid w:val="00CD7EA1"/>
    <w:rsid w:val="00CD7F20"/>
    <w:rsid w:val="00CE06FE"/>
    <w:rsid w:val="00CE077E"/>
    <w:rsid w:val="00CE092B"/>
    <w:rsid w:val="00CE12D9"/>
    <w:rsid w:val="00CE1604"/>
    <w:rsid w:val="00CE1931"/>
    <w:rsid w:val="00CE1F89"/>
    <w:rsid w:val="00CE216C"/>
    <w:rsid w:val="00CE231C"/>
    <w:rsid w:val="00CE2445"/>
    <w:rsid w:val="00CE251D"/>
    <w:rsid w:val="00CE2B82"/>
    <w:rsid w:val="00CE2C80"/>
    <w:rsid w:val="00CE2E7F"/>
    <w:rsid w:val="00CE3488"/>
    <w:rsid w:val="00CE3574"/>
    <w:rsid w:val="00CE3684"/>
    <w:rsid w:val="00CE3737"/>
    <w:rsid w:val="00CE4028"/>
    <w:rsid w:val="00CE4041"/>
    <w:rsid w:val="00CE4220"/>
    <w:rsid w:val="00CE4335"/>
    <w:rsid w:val="00CE4337"/>
    <w:rsid w:val="00CE465D"/>
    <w:rsid w:val="00CE4A61"/>
    <w:rsid w:val="00CE55FB"/>
    <w:rsid w:val="00CE564A"/>
    <w:rsid w:val="00CE574A"/>
    <w:rsid w:val="00CE5CC1"/>
    <w:rsid w:val="00CE6250"/>
    <w:rsid w:val="00CE6BD2"/>
    <w:rsid w:val="00CE791C"/>
    <w:rsid w:val="00CE7A95"/>
    <w:rsid w:val="00CE7C0E"/>
    <w:rsid w:val="00CF0358"/>
    <w:rsid w:val="00CF04C6"/>
    <w:rsid w:val="00CF1946"/>
    <w:rsid w:val="00CF1C9E"/>
    <w:rsid w:val="00CF1FE6"/>
    <w:rsid w:val="00CF2F5F"/>
    <w:rsid w:val="00CF3035"/>
    <w:rsid w:val="00CF3044"/>
    <w:rsid w:val="00CF3880"/>
    <w:rsid w:val="00CF389A"/>
    <w:rsid w:val="00CF3930"/>
    <w:rsid w:val="00CF3AF4"/>
    <w:rsid w:val="00CF3B01"/>
    <w:rsid w:val="00CF3B85"/>
    <w:rsid w:val="00CF3DD5"/>
    <w:rsid w:val="00CF4307"/>
    <w:rsid w:val="00CF4410"/>
    <w:rsid w:val="00CF44FD"/>
    <w:rsid w:val="00CF4AAD"/>
    <w:rsid w:val="00CF4CAB"/>
    <w:rsid w:val="00CF52C3"/>
    <w:rsid w:val="00CF53AF"/>
    <w:rsid w:val="00CF546E"/>
    <w:rsid w:val="00CF564A"/>
    <w:rsid w:val="00CF56E7"/>
    <w:rsid w:val="00CF59BC"/>
    <w:rsid w:val="00CF5AF8"/>
    <w:rsid w:val="00CF5C88"/>
    <w:rsid w:val="00CF62EC"/>
    <w:rsid w:val="00CF63AA"/>
    <w:rsid w:val="00CF63C3"/>
    <w:rsid w:val="00CF6C9D"/>
    <w:rsid w:val="00CF7318"/>
    <w:rsid w:val="00CF7886"/>
    <w:rsid w:val="00CF79C1"/>
    <w:rsid w:val="00CF7AA0"/>
    <w:rsid w:val="00D00245"/>
    <w:rsid w:val="00D00C73"/>
    <w:rsid w:val="00D010CD"/>
    <w:rsid w:val="00D01146"/>
    <w:rsid w:val="00D0119F"/>
    <w:rsid w:val="00D017A9"/>
    <w:rsid w:val="00D019FD"/>
    <w:rsid w:val="00D0349C"/>
    <w:rsid w:val="00D04665"/>
    <w:rsid w:val="00D04C7F"/>
    <w:rsid w:val="00D055DB"/>
    <w:rsid w:val="00D056BD"/>
    <w:rsid w:val="00D05EF9"/>
    <w:rsid w:val="00D0625F"/>
    <w:rsid w:val="00D066B3"/>
    <w:rsid w:val="00D0681E"/>
    <w:rsid w:val="00D06B7B"/>
    <w:rsid w:val="00D07310"/>
    <w:rsid w:val="00D074DC"/>
    <w:rsid w:val="00D07833"/>
    <w:rsid w:val="00D078A4"/>
    <w:rsid w:val="00D104FF"/>
    <w:rsid w:val="00D1067A"/>
    <w:rsid w:val="00D122D7"/>
    <w:rsid w:val="00D1238B"/>
    <w:rsid w:val="00D13007"/>
    <w:rsid w:val="00D1351A"/>
    <w:rsid w:val="00D139B8"/>
    <w:rsid w:val="00D13A92"/>
    <w:rsid w:val="00D13D72"/>
    <w:rsid w:val="00D13EB3"/>
    <w:rsid w:val="00D14063"/>
    <w:rsid w:val="00D1421A"/>
    <w:rsid w:val="00D14879"/>
    <w:rsid w:val="00D14A90"/>
    <w:rsid w:val="00D15014"/>
    <w:rsid w:val="00D151F3"/>
    <w:rsid w:val="00D15EF6"/>
    <w:rsid w:val="00D16668"/>
    <w:rsid w:val="00D1707F"/>
    <w:rsid w:val="00D170F0"/>
    <w:rsid w:val="00D172AE"/>
    <w:rsid w:val="00D17859"/>
    <w:rsid w:val="00D17A68"/>
    <w:rsid w:val="00D17B0F"/>
    <w:rsid w:val="00D17F6E"/>
    <w:rsid w:val="00D204BD"/>
    <w:rsid w:val="00D20B35"/>
    <w:rsid w:val="00D2118E"/>
    <w:rsid w:val="00D21AF2"/>
    <w:rsid w:val="00D21FBE"/>
    <w:rsid w:val="00D220B7"/>
    <w:rsid w:val="00D226A1"/>
    <w:rsid w:val="00D22BC7"/>
    <w:rsid w:val="00D2335B"/>
    <w:rsid w:val="00D23552"/>
    <w:rsid w:val="00D23872"/>
    <w:rsid w:val="00D23A1E"/>
    <w:rsid w:val="00D2422C"/>
    <w:rsid w:val="00D24A01"/>
    <w:rsid w:val="00D24A09"/>
    <w:rsid w:val="00D24F12"/>
    <w:rsid w:val="00D253F0"/>
    <w:rsid w:val="00D257F1"/>
    <w:rsid w:val="00D25A60"/>
    <w:rsid w:val="00D25A7D"/>
    <w:rsid w:val="00D26453"/>
    <w:rsid w:val="00D270AF"/>
    <w:rsid w:val="00D27216"/>
    <w:rsid w:val="00D274A6"/>
    <w:rsid w:val="00D27BB9"/>
    <w:rsid w:val="00D27C6C"/>
    <w:rsid w:val="00D27D23"/>
    <w:rsid w:val="00D30502"/>
    <w:rsid w:val="00D30583"/>
    <w:rsid w:val="00D30B98"/>
    <w:rsid w:val="00D31543"/>
    <w:rsid w:val="00D32050"/>
    <w:rsid w:val="00D32100"/>
    <w:rsid w:val="00D326B3"/>
    <w:rsid w:val="00D32EB5"/>
    <w:rsid w:val="00D33132"/>
    <w:rsid w:val="00D3326D"/>
    <w:rsid w:val="00D3351E"/>
    <w:rsid w:val="00D33AFE"/>
    <w:rsid w:val="00D33D9F"/>
    <w:rsid w:val="00D3459C"/>
    <w:rsid w:val="00D34A2F"/>
    <w:rsid w:val="00D34BBB"/>
    <w:rsid w:val="00D3526F"/>
    <w:rsid w:val="00D35477"/>
    <w:rsid w:val="00D354F7"/>
    <w:rsid w:val="00D35553"/>
    <w:rsid w:val="00D35942"/>
    <w:rsid w:val="00D36565"/>
    <w:rsid w:val="00D36D6E"/>
    <w:rsid w:val="00D370A1"/>
    <w:rsid w:val="00D371A3"/>
    <w:rsid w:val="00D379C6"/>
    <w:rsid w:val="00D4161A"/>
    <w:rsid w:val="00D4177E"/>
    <w:rsid w:val="00D4191D"/>
    <w:rsid w:val="00D42A56"/>
    <w:rsid w:val="00D42EFE"/>
    <w:rsid w:val="00D4357B"/>
    <w:rsid w:val="00D44A0F"/>
    <w:rsid w:val="00D44C31"/>
    <w:rsid w:val="00D44D68"/>
    <w:rsid w:val="00D44FAA"/>
    <w:rsid w:val="00D45027"/>
    <w:rsid w:val="00D45C12"/>
    <w:rsid w:val="00D45DBB"/>
    <w:rsid w:val="00D462B3"/>
    <w:rsid w:val="00D4637C"/>
    <w:rsid w:val="00D46AD2"/>
    <w:rsid w:val="00D46EEA"/>
    <w:rsid w:val="00D478EF"/>
    <w:rsid w:val="00D47A58"/>
    <w:rsid w:val="00D47C5A"/>
    <w:rsid w:val="00D47CE6"/>
    <w:rsid w:val="00D50736"/>
    <w:rsid w:val="00D5091A"/>
    <w:rsid w:val="00D50B91"/>
    <w:rsid w:val="00D5101B"/>
    <w:rsid w:val="00D51924"/>
    <w:rsid w:val="00D51F7E"/>
    <w:rsid w:val="00D52628"/>
    <w:rsid w:val="00D5274B"/>
    <w:rsid w:val="00D527A3"/>
    <w:rsid w:val="00D527F9"/>
    <w:rsid w:val="00D52C74"/>
    <w:rsid w:val="00D52E28"/>
    <w:rsid w:val="00D5321C"/>
    <w:rsid w:val="00D53D6B"/>
    <w:rsid w:val="00D53EB8"/>
    <w:rsid w:val="00D54183"/>
    <w:rsid w:val="00D54752"/>
    <w:rsid w:val="00D54B75"/>
    <w:rsid w:val="00D54D16"/>
    <w:rsid w:val="00D54EF2"/>
    <w:rsid w:val="00D556CF"/>
    <w:rsid w:val="00D558E3"/>
    <w:rsid w:val="00D55C66"/>
    <w:rsid w:val="00D5616A"/>
    <w:rsid w:val="00D563CD"/>
    <w:rsid w:val="00D5653F"/>
    <w:rsid w:val="00D567C9"/>
    <w:rsid w:val="00D57C77"/>
    <w:rsid w:val="00D60715"/>
    <w:rsid w:val="00D608FC"/>
    <w:rsid w:val="00D60983"/>
    <w:rsid w:val="00D60A3A"/>
    <w:rsid w:val="00D61AF6"/>
    <w:rsid w:val="00D61B79"/>
    <w:rsid w:val="00D62B81"/>
    <w:rsid w:val="00D63A4C"/>
    <w:rsid w:val="00D64BA2"/>
    <w:rsid w:val="00D64C36"/>
    <w:rsid w:val="00D65939"/>
    <w:rsid w:val="00D65C7D"/>
    <w:rsid w:val="00D65EAF"/>
    <w:rsid w:val="00D666DC"/>
    <w:rsid w:val="00D670DA"/>
    <w:rsid w:val="00D673AE"/>
    <w:rsid w:val="00D6797D"/>
    <w:rsid w:val="00D701D4"/>
    <w:rsid w:val="00D70402"/>
    <w:rsid w:val="00D70465"/>
    <w:rsid w:val="00D7053D"/>
    <w:rsid w:val="00D7192A"/>
    <w:rsid w:val="00D71C4E"/>
    <w:rsid w:val="00D7268C"/>
    <w:rsid w:val="00D72BF8"/>
    <w:rsid w:val="00D7385F"/>
    <w:rsid w:val="00D74E0E"/>
    <w:rsid w:val="00D7501A"/>
    <w:rsid w:val="00D75477"/>
    <w:rsid w:val="00D76B38"/>
    <w:rsid w:val="00D76F1B"/>
    <w:rsid w:val="00D772A8"/>
    <w:rsid w:val="00D779CD"/>
    <w:rsid w:val="00D77F02"/>
    <w:rsid w:val="00D80AB7"/>
    <w:rsid w:val="00D80BBB"/>
    <w:rsid w:val="00D80C5C"/>
    <w:rsid w:val="00D81758"/>
    <w:rsid w:val="00D81822"/>
    <w:rsid w:val="00D819ED"/>
    <w:rsid w:val="00D820BB"/>
    <w:rsid w:val="00D82412"/>
    <w:rsid w:val="00D833DD"/>
    <w:rsid w:val="00D83A37"/>
    <w:rsid w:val="00D83BDD"/>
    <w:rsid w:val="00D8432A"/>
    <w:rsid w:val="00D846D5"/>
    <w:rsid w:val="00D84F66"/>
    <w:rsid w:val="00D85323"/>
    <w:rsid w:val="00D85AC9"/>
    <w:rsid w:val="00D85E27"/>
    <w:rsid w:val="00D86293"/>
    <w:rsid w:val="00D8688F"/>
    <w:rsid w:val="00D86AC4"/>
    <w:rsid w:val="00D86C08"/>
    <w:rsid w:val="00D87261"/>
    <w:rsid w:val="00D87270"/>
    <w:rsid w:val="00D8787E"/>
    <w:rsid w:val="00D90BD9"/>
    <w:rsid w:val="00D912B1"/>
    <w:rsid w:val="00D914B2"/>
    <w:rsid w:val="00D91957"/>
    <w:rsid w:val="00D91AF2"/>
    <w:rsid w:val="00D920C3"/>
    <w:rsid w:val="00D922D9"/>
    <w:rsid w:val="00D938D0"/>
    <w:rsid w:val="00D94282"/>
    <w:rsid w:val="00D942FA"/>
    <w:rsid w:val="00D94423"/>
    <w:rsid w:val="00D94D1F"/>
    <w:rsid w:val="00D94F5B"/>
    <w:rsid w:val="00D95080"/>
    <w:rsid w:val="00D954C1"/>
    <w:rsid w:val="00D958B4"/>
    <w:rsid w:val="00D95CC6"/>
    <w:rsid w:val="00D95D26"/>
    <w:rsid w:val="00D96154"/>
    <w:rsid w:val="00D96541"/>
    <w:rsid w:val="00D969E6"/>
    <w:rsid w:val="00D96A40"/>
    <w:rsid w:val="00D97015"/>
    <w:rsid w:val="00D9708C"/>
    <w:rsid w:val="00D97EAA"/>
    <w:rsid w:val="00DA0AA7"/>
    <w:rsid w:val="00DA0D30"/>
    <w:rsid w:val="00DA14F1"/>
    <w:rsid w:val="00DA1A6C"/>
    <w:rsid w:val="00DA23F9"/>
    <w:rsid w:val="00DA256B"/>
    <w:rsid w:val="00DA25B7"/>
    <w:rsid w:val="00DA2C12"/>
    <w:rsid w:val="00DA3447"/>
    <w:rsid w:val="00DA3488"/>
    <w:rsid w:val="00DA35AD"/>
    <w:rsid w:val="00DA387D"/>
    <w:rsid w:val="00DA3C44"/>
    <w:rsid w:val="00DA3DE3"/>
    <w:rsid w:val="00DA3EB0"/>
    <w:rsid w:val="00DA4D4E"/>
    <w:rsid w:val="00DA51BC"/>
    <w:rsid w:val="00DA5815"/>
    <w:rsid w:val="00DA59CE"/>
    <w:rsid w:val="00DA5EA5"/>
    <w:rsid w:val="00DA6220"/>
    <w:rsid w:val="00DA62A0"/>
    <w:rsid w:val="00DA64EF"/>
    <w:rsid w:val="00DA678A"/>
    <w:rsid w:val="00DA6EB3"/>
    <w:rsid w:val="00DA752A"/>
    <w:rsid w:val="00DA7EC2"/>
    <w:rsid w:val="00DB053E"/>
    <w:rsid w:val="00DB0633"/>
    <w:rsid w:val="00DB093C"/>
    <w:rsid w:val="00DB13AE"/>
    <w:rsid w:val="00DB1AFF"/>
    <w:rsid w:val="00DB2592"/>
    <w:rsid w:val="00DB292C"/>
    <w:rsid w:val="00DB38ED"/>
    <w:rsid w:val="00DB3D7B"/>
    <w:rsid w:val="00DB4A41"/>
    <w:rsid w:val="00DB4C3C"/>
    <w:rsid w:val="00DB516E"/>
    <w:rsid w:val="00DB565A"/>
    <w:rsid w:val="00DB5703"/>
    <w:rsid w:val="00DB5BAD"/>
    <w:rsid w:val="00DB66C5"/>
    <w:rsid w:val="00DB6757"/>
    <w:rsid w:val="00DB7686"/>
    <w:rsid w:val="00DB7AC8"/>
    <w:rsid w:val="00DB7E42"/>
    <w:rsid w:val="00DC0404"/>
    <w:rsid w:val="00DC05D5"/>
    <w:rsid w:val="00DC0A35"/>
    <w:rsid w:val="00DC0DC1"/>
    <w:rsid w:val="00DC0F4F"/>
    <w:rsid w:val="00DC101B"/>
    <w:rsid w:val="00DC1A26"/>
    <w:rsid w:val="00DC1AF1"/>
    <w:rsid w:val="00DC212C"/>
    <w:rsid w:val="00DC2A37"/>
    <w:rsid w:val="00DC2BA1"/>
    <w:rsid w:val="00DC2C13"/>
    <w:rsid w:val="00DC2DBF"/>
    <w:rsid w:val="00DC3D2F"/>
    <w:rsid w:val="00DC3EDC"/>
    <w:rsid w:val="00DC43BC"/>
    <w:rsid w:val="00DC4577"/>
    <w:rsid w:val="00DC46E6"/>
    <w:rsid w:val="00DC481D"/>
    <w:rsid w:val="00DC4F49"/>
    <w:rsid w:val="00DC4F8B"/>
    <w:rsid w:val="00DC50B4"/>
    <w:rsid w:val="00DC57D8"/>
    <w:rsid w:val="00DC5B81"/>
    <w:rsid w:val="00DC61F0"/>
    <w:rsid w:val="00DC66CD"/>
    <w:rsid w:val="00DC6850"/>
    <w:rsid w:val="00DC6C32"/>
    <w:rsid w:val="00DC6EAE"/>
    <w:rsid w:val="00DC7F0C"/>
    <w:rsid w:val="00DD001B"/>
    <w:rsid w:val="00DD003F"/>
    <w:rsid w:val="00DD0160"/>
    <w:rsid w:val="00DD0E5F"/>
    <w:rsid w:val="00DD1007"/>
    <w:rsid w:val="00DD1496"/>
    <w:rsid w:val="00DD219A"/>
    <w:rsid w:val="00DD232F"/>
    <w:rsid w:val="00DD26B1"/>
    <w:rsid w:val="00DD277D"/>
    <w:rsid w:val="00DD2D0A"/>
    <w:rsid w:val="00DD2D13"/>
    <w:rsid w:val="00DD2F84"/>
    <w:rsid w:val="00DD44FB"/>
    <w:rsid w:val="00DD4878"/>
    <w:rsid w:val="00DD48E3"/>
    <w:rsid w:val="00DD4C91"/>
    <w:rsid w:val="00DD57DC"/>
    <w:rsid w:val="00DD58BE"/>
    <w:rsid w:val="00DD5A84"/>
    <w:rsid w:val="00DD5F73"/>
    <w:rsid w:val="00DD5F92"/>
    <w:rsid w:val="00DD66F2"/>
    <w:rsid w:val="00DD698D"/>
    <w:rsid w:val="00DD701B"/>
    <w:rsid w:val="00DD70DD"/>
    <w:rsid w:val="00DD77E4"/>
    <w:rsid w:val="00DD7810"/>
    <w:rsid w:val="00DD7A68"/>
    <w:rsid w:val="00DD7E2E"/>
    <w:rsid w:val="00DD7EE6"/>
    <w:rsid w:val="00DD7F62"/>
    <w:rsid w:val="00DE0006"/>
    <w:rsid w:val="00DE0277"/>
    <w:rsid w:val="00DE038B"/>
    <w:rsid w:val="00DE03C3"/>
    <w:rsid w:val="00DE0894"/>
    <w:rsid w:val="00DE0FE1"/>
    <w:rsid w:val="00DE1E3E"/>
    <w:rsid w:val="00DE2737"/>
    <w:rsid w:val="00DE279D"/>
    <w:rsid w:val="00DE359D"/>
    <w:rsid w:val="00DE3F0E"/>
    <w:rsid w:val="00DE4740"/>
    <w:rsid w:val="00DE602C"/>
    <w:rsid w:val="00DE6321"/>
    <w:rsid w:val="00DE65B1"/>
    <w:rsid w:val="00DE6601"/>
    <w:rsid w:val="00DE6E5E"/>
    <w:rsid w:val="00DE739D"/>
    <w:rsid w:val="00DE7753"/>
    <w:rsid w:val="00DE7DDA"/>
    <w:rsid w:val="00DF069A"/>
    <w:rsid w:val="00DF0827"/>
    <w:rsid w:val="00DF0AD7"/>
    <w:rsid w:val="00DF0F11"/>
    <w:rsid w:val="00DF13DE"/>
    <w:rsid w:val="00DF1483"/>
    <w:rsid w:val="00DF1E45"/>
    <w:rsid w:val="00DF1F81"/>
    <w:rsid w:val="00DF2350"/>
    <w:rsid w:val="00DF2A09"/>
    <w:rsid w:val="00DF2B84"/>
    <w:rsid w:val="00DF3006"/>
    <w:rsid w:val="00DF3330"/>
    <w:rsid w:val="00DF3A59"/>
    <w:rsid w:val="00DF3EA8"/>
    <w:rsid w:val="00DF4765"/>
    <w:rsid w:val="00DF4ACB"/>
    <w:rsid w:val="00DF4EB4"/>
    <w:rsid w:val="00DF5576"/>
    <w:rsid w:val="00DF586A"/>
    <w:rsid w:val="00DF5E13"/>
    <w:rsid w:val="00DF61C5"/>
    <w:rsid w:val="00DF72CA"/>
    <w:rsid w:val="00DF7CF3"/>
    <w:rsid w:val="00DF7D31"/>
    <w:rsid w:val="00E0044E"/>
    <w:rsid w:val="00E00A4C"/>
    <w:rsid w:val="00E00B77"/>
    <w:rsid w:val="00E00B84"/>
    <w:rsid w:val="00E017A5"/>
    <w:rsid w:val="00E01921"/>
    <w:rsid w:val="00E01DCA"/>
    <w:rsid w:val="00E024DC"/>
    <w:rsid w:val="00E02D40"/>
    <w:rsid w:val="00E02E9E"/>
    <w:rsid w:val="00E03239"/>
    <w:rsid w:val="00E03716"/>
    <w:rsid w:val="00E039EA"/>
    <w:rsid w:val="00E04889"/>
    <w:rsid w:val="00E04A2C"/>
    <w:rsid w:val="00E04B9C"/>
    <w:rsid w:val="00E04EAC"/>
    <w:rsid w:val="00E04ED1"/>
    <w:rsid w:val="00E06685"/>
    <w:rsid w:val="00E06725"/>
    <w:rsid w:val="00E0685D"/>
    <w:rsid w:val="00E06BF3"/>
    <w:rsid w:val="00E06CAF"/>
    <w:rsid w:val="00E06D7A"/>
    <w:rsid w:val="00E06D86"/>
    <w:rsid w:val="00E07703"/>
    <w:rsid w:val="00E07DD9"/>
    <w:rsid w:val="00E07E7A"/>
    <w:rsid w:val="00E07EE5"/>
    <w:rsid w:val="00E07F35"/>
    <w:rsid w:val="00E10407"/>
    <w:rsid w:val="00E10CF8"/>
    <w:rsid w:val="00E10F28"/>
    <w:rsid w:val="00E1105C"/>
    <w:rsid w:val="00E11A68"/>
    <w:rsid w:val="00E11B51"/>
    <w:rsid w:val="00E11C9E"/>
    <w:rsid w:val="00E1244D"/>
    <w:rsid w:val="00E12988"/>
    <w:rsid w:val="00E12EDE"/>
    <w:rsid w:val="00E1305D"/>
    <w:rsid w:val="00E13227"/>
    <w:rsid w:val="00E135A0"/>
    <w:rsid w:val="00E14153"/>
    <w:rsid w:val="00E14698"/>
    <w:rsid w:val="00E14816"/>
    <w:rsid w:val="00E14EF0"/>
    <w:rsid w:val="00E1588B"/>
    <w:rsid w:val="00E15977"/>
    <w:rsid w:val="00E15E29"/>
    <w:rsid w:val="00E161EA"/>
    <w:rsid w:val="00E1635C"/>
    <w:rsid w:val="00E164B1"/>
    <w:rsid w:val="00E16730"/>
    <w:rsid w:val="00E16C07"/>
    <w:rsid w:val="00E172B8"/>
    <w:rsid w:val="00E177F1"/>
    <w:rsid w:val="00E1784D"/>
    <w:rsid w:val="00E17E3F"/>
    <w:rsid w:val="00E20050"/>
    <w:rsid w:val="00E200FF"/>
    <w:rsid w:val="00E203C6"/>
    <w:rsid w:val="00E2072F"/>
    <w:rsid w:val="00E21190"/>
    <w:rsid w:val="00E21458"/>
    <w:rsid w:val="00E2182D"/>
    <w:rsid w:val="00E21C06"/>
    <w:rsid w:val="00E21C75"/>
    <w:rsid w:val="00E21DCD"/>
    <w:rsid w:val="00E220AB"/>
    <w:rsid w:val="00E229B2"/>
    <w:rsid w:val="00E231ED"/>
    <w:rsid w:val="00E23638"/>
    <w:rsid w:val="00E2378E"/>
    <w:rsid w:val="00E2457A"/>
    <w:rsid w:val="00E2565F"/>
    <w:rsid w:val="00E25C0E"/>
    <w:rsid w:val="00E25EB7"/>
    <w:rsid w:val="00E273A6"/>
    <w:rsid w:val="00E279A0"/>
    <w:rsid w:val="00E27DE2"/>
    <w:rsid w:val="00E303E6"/>
    <w:rsid w:val="00E30934"/>
    <w:rsid w:val="00E30BF2"/>
    <w:rsid w:val="00E30E08"/>
    <w:rsid w:val="00E311A5"/>
    <w:rsid w:val="00E31343"/>
    <w:rsid w:val="00E32087"/>
    <w:rsid w:val="00E327EE"/>
    <w:rsid w:val="00E329C8"/>
    <w:rsid w:val="00E32B08"/>
    <w:rsid w:val="00E32F85"/>
    <w:rsid w:val="00E335C6"/>
    <w:rsid w:val="00E33853"/>
    <w:rsid w:val="00E33AB6"/>
    <w:rsid w:val="00E33FCF"/>
    <w:rsid w:val="00E33FFB"/>
    <w:rsid w:val="00E3417B"/>
    <w:rsid w:val="00E346DD"/>
    <w:rsid w:val="00E34A65"/>
    <w:rsid w:val="00E34B51"/>
    <w:rsid w:val="00E34C0F"/>
    <w:rsid w:val="00E34D04"/>
    <w:rsid w:val="00E34EF4"/>
    <w:rsid w:val="00E35653"/>
    <w:rsid w:val="00E35CFE"/>
    <w:rsid w:val="00E36102"/>
    <w:rsid w:val="00E36364"/>
    <w:rsid w:val="00E3676B"/>
    <w:rsid w:val="00E37953"/>
    <w:rsid w:val="00E37DE6"/>
    <w:rsid w:val="00E40254"/>
    <w:rsid w:val="00E403E5"/>
    <w:rsid w:val="00E40A87"/>
    <w:rsid w:val="00E40E58"/>
    <w:rsid w:val="00E41086"/>
    <w:rsid w:val="00E411BB"/>
    <w:rsid w:val="00E41220"/>
    <w:rsid w:val="00E4129C"/>
    <w:rsid w:val="00E414B0"/>
    <w:rsid w:val="00E41B3B"/>
    <w:rsid w:val="00E42563"/>
    <w:rsid w:val="00E42EF4"/>
    <w:rsid w:val="00E4356F"/>
    <w:rsid w:val="00E440B8"/>
    <w:rsid w:val="00E444BA"/>
    <w:rsid w:val="00E44913"/>
    <w:rsid w:val="00E44DBB"/>
    <w:rsid w:val="00E4511E"/>
    <w:rsid w:val="00E45378"/>
    <w:rsid w:val="00E458EF"/>
    <w:rsid w:val="00E459A4"/>
    <w:rsid w:val="00E45D58"/>
    <w:rsid w:val="00E45FF5"/>
    <w:rsid w:val="00E46557"/>
    <w:rsid w:val="00E465E6"/>
    <w:rsid w:val="00E46A99"/>
    <w:rsid w:val="00E47237"/>
    <w:rsid w:val="00E4780E"/>
    <w:rsid w:val="00E47D3C"/>
    <w:rsid w:val="00E5047E"/>
    <w:rsid w:val="00E508D6"/>
    <w:rsid w:val="00E512BC"/>
    <w:rsid w:val="00E5136A"/>
    <w:rsid w:val="00E51D72"/>
    <w:rsid w:val="00E52380"/>
    <w:rsid w:val="00E552DE"/>
    <w:rsid w:val="00E552E0"/>
    <w:rsid w:val="00E553E6"/>
    <w:rsid w:val="00E55C2B"/>
    <w:rsid w:val="00E55E9D"/>
    <w:rsid w:val="00E56574"/>
    <w:rsid w:val="00E565A6"/>
    <w:rsid w:val="00E565B1"/>
    <w:rsid w:val="00E56A37"/>
    <w:rsid w:val="00E56D45"/>
    <w:rsid w:val="00E576E7"/>
    <w:rsid w:val="00E57751"/>
    <w:rsid w:val="00E57A05"/>
    <w:rsid w:val="00E57B2A"/>
    <w:rsid w:val="00E57C2E"/>
    <w:rsid w:val="00E57EBE"/>
    <w:rsid w:val="00E57F00"/>
    <w:rsid w:val="00E60377"/>
    <w:rsid w:val="00E6076C"/>
    <w:rsid w:val="00E6080D"/>
    <w:rsid w:val="00E609CE"/>
    <w:rsid w:val="00E60A64"/>
    <w:rsid w:val="00E60DF9"/>
    <w:rsid w:val="00E60F73"/>
    <w:rsid w:val="00E610CB"/>
    <w:rsid w:val="00E61C64"/>
    <w:rsid w:val="00E620CC"/>
    <w:rsid w:val="00E62143"/>
    <w:rsid w:val="00E6274E"/>
    <w:rsid w:val="00E62963"/>
    <w:rsid w:val="00E62ECA"/>
    <w:rsid w:val="00E631C3"/>
    <w:rsid w:val="00E63A7E"/>
    <w:rsid w:val="00E64188"/>
    <w:rsid w:val="00E643C8"/>
    <w:rsid w:val="00E644BE"/>
    <w:rsid w:val="00E64529"/>
    <w:rsid w:val="00E6452C"/>
    <w:rsid w:val="00E64CEF"/>
    <w:rsid w:val="00E6613A"/>
    <w:rsid w:val="00E67025"/>
    <w:rsid w:val="00E671AA"/>
    <w:rsid w:val="00E6724A"/>
    <w:rsid w:val="00E67446"/>
    <w:rsid w:val="00E67700"/>
    <w:rsid w:val="00E67802"/>
    <w:rsid w:val="00E679EA"/>
    <w:rsid w:val="00E67CE5"/>
    <w:rsid w:val="00E70266"/>
    <w:rsid w:val="00E707CB"/>
    <w:rsid w:val="00E70D7D"/>
    <w:rsid w:val="00E71324"/>
    <w:rsid w:val="00E713F6"/>
    <w:rsid w:val="00E717C2"/>
    <w:rsid w:val="00E71A27"/>
    <w:rsid w:val="00E71D3E"/>
    <w:rsid w:val="00E72432"/>
    <w:rsid w:val="00E72636"/>
    <w:rsid w:val="00E72E23"/>
    <w:rsid w:val="00E73C4F"/>
    <w:rsid w:val="00E74241"/>
    <w:rsid w:val="00E74615"/>
    <w:rsid w:val="00E74A7F"/>
    <w:rsid w:val="00E74DE0"/>
    <w:rsid w:val="00E74DF9"/>
    <w:rsid w:val="00E7516B"/>
    <w:rsid w:val="00E7583C"/>
    <w:rsid w:val="00E75D4A"/>
    <w:rsid w:val="00E75E03"/>
    <w:rsid w:val="00E76A7F"/>
    <w:rsid w:val="00E76FEE"/>
    <w:rsid w:val="00E77211"/>
    <w:rsid w:val="00E7796C"/>
    <w:rsid w:val="00E8008C"/>
    <w:rsid w:val="00E8077D"/>
    <w:rsid w:val="00E807D4"/>
    <w:rsid w:val="00E80A43"/>
    <w:rsid w:val="00E80C28"/>
    <w:rsid w:val="00E80D4E"/>
    <w:rsid w:val="00E80DA2"/>
    <w:rsid w:val="00E80E7C"/>
    <w:rsid w:val="00E80FFA"/>
    <w:rsid w:val="00E8190A"/>
    <w:rsid w:val="00E827BC"/>
    <w:rsid w:val="00E8281D"/>
    <w:rsid w:val="00E82E60"/>
    <w:rsid w:val="00E832E7"/>
    <w:rsid w:val="00E839C0"/>
    <w:rsid w:val="00E84071"/>
    <w:rsid w:val="00E84423"/>
    <w:rsid w:val="00E84501"/>
    <w:rsid w:val="00E84FE9"/>
    <w:rsid w:val="00E850B8"/>
    <w:rsid w:val="00E85892"/>
    <w:rsid w:val="00E85A60"/>
    <w:rsid w:val="00E85A6E"/>
    <w:rsid w:val="00E86362"/>
    <w:rsid w:val="00E86A67"/>
    <w:rsid w:val="00E86F84"/>
    <w:rsid w:val="00E872D2"/>
    <w:rsid w:val="00E87BD1"/>
    <w:rsid w:val="00E9015E"/>
    <w:rsid w:val="00E9033F"/>
    <w:rsid w:val="00E905FE"/>
    <w:rsid w:val="00E907B2"/>
    <w:rsid w:val="00E912CA"/>
    <w:rsid w:val="00E9200C"/>
    <w:rsid w:val="00E92288"/>
    <w:rsid w:val="00E9244A"/>
    <w:rsid w:val="00E93271"/>
    <w:rsid w:val="00E93758"/>
    <w:rsid w:val="00E9377D"/>
    <w:rsid w:val="00E93CC0"/>
    <w:rsid w:val="00E93DAA"/>
    <w:rsid w:val="00E946C8"/>
    <w:rsid w:val="00E94A6E"/>
    <w:rsid w:val="00E957D1"/>
    <w:rsid w:val="00E95E06"/>
    <w:rsid w:val="00E96A25"/>
    <w:rsid w:val="00E96A94"/>
    <w:rsid w:val="00E972F4"/>
    <w:rsid w:val="00E977C3"/>
    <w:rsid w:val="00E97B82"/>
    <w:rsid w:val="00E97E82"/>
    <w:rsid w:val="00E97EE1"/>
    <w:rsid w:val="00E97F30"/>
    <w:rsid w:val="00EA0511"/>
    <w:rsid w:val="00EA0A04"/>
    <w:rsid w:val="00EA0E68"/>
    <w:rsid w:val="00EA1574"/>
    <w:rsid w:val="00EA16C0"/>
    <w:rsid w:val="00EA1B5F"/>
    <w:rsid w:val="00EA26BB"/>
    <w:rsid w:val="00EA2E0C"/>
    <w:rsid w:val="00EA2E3D"/>
    <w:rsid w:val="00EA3938"/>
    <w:rsid w:val="00EA3B1F"/>
    <w:rsid w:val="00EA3F31"/>
    <w:rsid w:val="00EA486E"/>
    <w:rsid w:val="00EA4E0E"/>
    <w:rsid w:val="00EA5186"/>
    <w:rsid w:val="00EA5227"/>
    <w:rsid w:val="00EA5FDD"/>
    <w:rsid w:val="00EA6369"/>
    <w:rsid w:val="00EA6494"/>
    <w:rsid w:val="00EA6EF4"/>
    <w:rsid w:val="00EA77C9"/>
    <w:rsid w:val="00EA7B54"/>
    <w:rsid w:val="00EA7CFA"/>
    <w:rsid w:val="00EB0522"/>
    <w:rsid w:val="00EB0B6B"/>
    <w:rsid w:val="00EB11CB"/>
    <w:rsid w:val="00EB1722"/>
    <w:rsid w:val="00EB192E"/>
    <w:rsid w:val="00EB19CA"/>
    <w:rsid w:val="00EB2442"/>
    <w:rsid w:val="00EB24DE"/>
    <w:rsid w:val="00EB2C0E"/>
    <w:rsid w:val="00EB325A"/>
    <w:rsid w:val="00EB3297"/>
    <w:rsid w:val="00EB3BA0"/>
    <w:rsid w:val="00EB4B23"/>
    <w:rsid w:val="00EB4D56"/>
    <w:rsid w:val="00EB5121"/>
    <w:rsid w:val="00EB52AB"/>
    <w:rsid w:val="00EB53BD"/>
    <w:rsid w:val="00EB550E"/>
    <w:rsid w:val="00EB598A"/>
    <w:rsid w:val="00EB5B27"/>
    <w:rsid w:val="00EB6333"/>
    <w:rsid w:val="00EB64E2"/>
    <w:rsid w:val="00EB6BD9"/>
    <w:rsid w:val="00EB7413"/>
    <w:rsid w:val="00EB7723"/>
    <w:rsid w:val="00EC0124"/>
    <w:rsid w:val="00EC0446"/>
    <w:rsid w:val="00EC12C7"/>
    <w:rsid w:val="00EC1585"/>
    <w:rsid w:val="00EC1913"/>
    <w:rsid w:val="00EC1E4E"/>
    <w:rsid w:val="00EC236E"/>
    <w:rsid w:val="00EC2F06"/>
    <w:rsid w:val="00EC2F1E"/>
    <w:rsid w:val="00EC31DD"/>
    <w:rsid w:val="00EC347E"/>
    <w:rsid w:val="00EC360A"/>
    <w:rsid w:val="00EC3714"/>
    <w:rsid w:val="00EC397D"/>
    <w:rsid w:val="00EC3AE9"/>
    <w:rsid w:val="00EC3E68"/>
    <w:rsid w:val="00EC41F7"/>
    <w:rsid w:val="00EC4640"/>
    <w:rsid w:val="00EC4847"/>
    <w:rsid w:val="00EC4F1E"/>
    <w:rsid w:val="00EC5CBA"/>
    <w:rsid w:val="00EC6BF3"/>
    <w:rsid w:val="00EC6EC2"/>
    <w:rsid w:val="00EC71DD"/>
    <w:rsid w:val="00ED0822"/>
    <w:rsid w:val="00ED0D6E"/>
    <w:rsid w:val="00ED2D0D"/>
    <w:rsid w:val="00ED2D1B"/>
    <w:rsid w:val="00ED32FD"/>
    <w:rsid w:val="00ED47D6"/>
    <w:rsid w:val="00ED4C11"/>
    <w:rsid w:val="00ED5638"/>
    <w:rsid w:val="00ED63EC"/>
    <w:rsid w:val="00ED6D61"/>
    <w:rsid w:val="00ED6EC9"/>
    <w:rsid w:val="00ED6F30"/>
    <w:rsid w:val="00ED789A"/>
    <w:rsid w:val="00EE04AC"/>
    <w:rsid w:val="00EE07D8"/>
    <w:rsid w:val="00EE08D0"/>
    <w:rsid w:val="00EE107A"/>
    <w:rsid w:val="00EE1309"/>
    <w:rsid w:val="00EE13D3"/>
    <w:rsid w:val="00EE173D"/>
    <w:rsid w:val="00EE17B5"/>
    <w:rsid w:val="00EE1881"/>
    <w:rsid w:val="00EE1E73"/>
    <w:rsid w:val="00EE1F6C"/>
    <w:rsid w:val="00EE2897"/>
    <w:rsid w:val="00EE2C05"/>
    <w:rsid w:val="00EE2F4C"/>
    <w:rsid w:val="00EE2F96"/>
    <w:rsid w:val="00EE3032"/>
    <w:rsid w:val="00EE3B3B"/>
    <w:rsid w:val="00EE45AA"/>
    <w:rsid w:val="00EE4634"/>
    <w:rsid w:val="00EE49C0"/>
    <w:rsid w:val="00EE5A93"/>
    <w:rsid w:val="00EE6842"/>
    <w:rsid w:val="00EE7848"/>
    <w:rsid w:val="00EE7EEB"/>
    <w:rsid w:val="00EF02C8"/>
    <w:rsid w:val="00EF04F2"/>
    <w:rsid w:val="00EF0E25"/>
    <w:rsid w:val="00EF1389"/>
    <w:rsid w:val="00EF2036"/>
    <w:rsid w:val="00EF2570"/>
    <w:rsid w:val="00EF28B1"/>
    <w:rsid w:val="00EF2B39"/>
    <w:rsid w:val="00EF2E2D"/>
    <w:rsid w:val="00EF2E86"/>
    <w:rsid w:val="00EF3C33"/>
    <w:rsid w:val="00EF3FD9"/>
    <w:rsid w:val="00EF444F"/>
    <w:rsid w:val="00EF454D"/>
    <w:rsid w:val="00EF4811"/>
    <w:rsid w:val="00EF4836"/>
    <w:rsid w:val="00EF4CAA"/>
    <w:rsid w:val="00EF5723"/>
    <w:rsid w:val="00EF580C"/>
    <w:rsid w:val="00EF5B6C"/>
    <w:rsid w:val="00EF5E9F"/>
    <w:rsid w:val="00EF65EE"/>
    <w:rsid w:val="00EF6E42"/>
    <w:rsid w:val="00EF72F1"/>
    <w:rsid w:val="00EF7672"/>
    <w:rsid w:val="00EF7ABA"/>
    <w:rsid w:val="00F0019C"/>
    <w:rsid w:val="00F00C6C"/>
    <w:rsid w:val="00F01D9F"/>
    <w:rsid w:val="00F02394"/>
    <w:rsid w:val="00F02C24"/>
    <w:rsid w:val="00F0330C"/>
    <w:rsid w:val="00F04053"/>
    <w:rsid w:val="00F04202"/>
    <w:rsid w:val="00F0438A"/>
    <w:rsid w:val="00F04CAE"/>
    <w:rsid w:val="00F05137"/>
    <w:rsid w:val="00F05CD6"/>
    <w:rsid w:val="00F064B4"/>
    <w:rsid w:val="00F067E8"/>
    <w:rsid w:val="00F0686E"/>
    <w:rsid w:val="00F07078"/>
    <w:rsid w:val="00F0715C"/>
    <w:rsid w:val="00F07611"/>
    <w:rsid w:val="00F07724"/>
    <w:rsid w:val="00F077B2"/>
    <w:rsid w:val="00F0782B"/>
    <w:rsid w:val="00F07D96"/>
    <w:rsid w:val="00F07ECC"/>
    <w:rsid w:val="00F104FE"/>
    <w:rsid w:val="00F10D2B"/>
    <w:rsid w:val="00F11747"/>
    <w:rsid w:val="00F12228"/>
    <w:rsid w:val="00F12479"/>
    <w:rsid w:val="00F12865"/>
    <w:rsid w:val="00F12A42"/>
    <w:rsid w:val="00F12F79"/>
    <w:rsid w:val="00F13380"/>
    <w:rsid w:val="00F13AC2"/>
    <w:rsid w:val="00F1436B"/>
    <w:rsid w:val="00F144A8"/>
    <w:rsid w:val="00F147FB"/>
    <w:rsid w:val="00F14965"/>
    <w:rsid w:val="00F15282"/>
    <w:rsid w:val="00F153F6"/>
    <w:rsid w:val="00F15CA7"/>
    <w:rsid w:val="00F15E0A"/>
    <w:rsid w:val="00F16316"/>
    <w:rsid w:val="00F1668E"/>
    <w:rsid w:val="00F1671E"/>
    <w:rsid w:val="00F16A39"/>
    <w:rsid w:val="00F16DB9"/>
    <w:rsid w:val="00F17562"/>
    <w:rsid w:val="00F2050F"/>
    <w:rsid w:val="00F2070C"/>
    <w:rsid w:val="00F20B5C"/>
    <w:rsid w:val="00F20E94"/>
    <w:rsid w:val="00F218F1"/>
    <w:rsid w:val="00F21E29"/>
    <w:rsid w:val="00F2274B"/>
    <w:rsid w:val="00F2342B"/>
    <w:rsid w:val="00F238D1"/>
    <w:rsid w:val="00F2499E"/>
    <w:rsid w:val="00F24B83"/>
    <w:rsid w:val="00F24C46"/>
    <w:rsid w:val="00F24D9B"/>
    <w:rsid w:val="00F24FC1"/>
    <w:rsid w:val="00F25470"/>
    <w:rsid w:val="00F2569B"/>
    <w:rsid w:val="00F25A40"/>
    <w:rsid w:val="00F26414"/>
    <w:rsid w:val="00F26991"/>
    <w:rsid w:val="00F26D19"/>
    <w:rsid w:val="00F26F5A"/>
    <w:rsid w:val="00F27276"/>
    <w:rsid w:val="00F27369"/>
    <w:rsid w:val="00F273E0"/>
    <w:rsid w:val="00F274AD"/>
    <w:rsid w:val="00F27A7F"/>
    <w:rsid w:val="00F27D91"/>
    <w:rsid w:val="00F30004"/>
    <w:rsid w:val="00F30039"/>
    <w:rsid w:val="00F30A14"/>
    <w:rsid w:val="00F30EEA"/>
    <w:rsid w:val="00F30FAF"/>
    <w:rsid w:val="00F30FC6"/>
    <w:rsid w:val="00F3137D"/>
    <w:rsid w:val="00F32CE3"/>
    <w:rsid w:val="00F32F58"/>
    <w:rsid w:val="00F3320E"/>
    <w:rsid w:val="00F33646"/>
    <w:rsid w:val="00F33745"/>
    <w:rsid w:val="00F34874"/>
    <w:rsid w:val="00F34B4B"/>
    <w:rsid w:val="00F34CEF"/>
    <w:rsid w:val="00F34D43"/>
    <w:rsid w:val="00F34E96"/>
    <w:rsid w:val="00F35017"/>
    <w:rsid w:val="00F35262"/>
    <w:rsid w:val="00F35616"/>
    <w:rsid w:val="00F35BCB"/>
    <w:rsid w:val="00F35C0D"/>
    <w:rsid w:val="00F35FD8"/>
    <w:rsid w:val="00F3624F"/>
    <w:rsid w:val="00F369A2"/>
    <w:rsid w:val="00F36A0D"/>
    <w:rsid w:val="00F3700D"/>
    <w:rsid w:val="00F37178"/>
    <w:rsid w:val="00F37928"/>
    <w:rsid w:val="00F37A78"/>
    <w:rsid w:val="00F40C11"/>
    <w:rsid w:val="00F40C8D"/>
    <w:rsid w:val="00F40D4E"/>
    <w:rsid w:val="00F4171B"/>
    <w:rsid w:val="00F41751"/>
    <w:rsid w:val="00F422F5"/>
    <w:rsid w:val="00F42497"/>
    <w:rsid w:val="00F42569"/>
    <w:rsid w:val="00F426D5"/>
    <w:rsid w:val="00F429B7"/>
    <w:rsid w:val="00F42B6D"/>
    <w:rsid w:val="00F42E96"/>
    <w:rsid w:val="00F436E4"/>
    <w:rsid w:val="00F43824"/>
    <w:rsid w:val="00F4420B"/>
    <w:rsid w:val="00F44755"/>
    <w:rsid w:val="00F45664"/>
    <w:rsid w:val="00F459EF"/>
    <w:rsid w:val="00F45B74"/>
    <w:rsid w:val="00F45E94"/>
    <w:rsid w:val="00F46A33"/>
    <w:rsid w:val="00F473FA"/>
    <w:rsid w:val="00F476B8"/>
    <w:rsid w:val="00F47B78"/>
    <w:rsid w:val="00F47F70"/>
    <w:rsid w:val="00F5018F"/>
    <w:rsid w:val="00F50765"/>
    <w:rsid w:val="00F50B0A"/>
    <w:rsid w:val="00F50DD8"/>
    <w:rsid w:val="00F50ECE"/>
    <w:rsid w:val="00F5126E"/>
    <w:rsid w:val="00F51877"/>
    <w:rsid w:val="00F5198A"/>
    <w:rsid w:val="00F51AFE"/>
    <w:rsid w:val="00F51B5A"/>
    <w:rsid w:val="00F51C5C"/>
    <w:rsid w:val="00F51DEB"/>
    <w:rsid w:val="00F51FE8"/>
    <w:rsid w:val="00F527D9"/>
    <w:rsid w:val="00F52A8E"/>
    <w:rsid w:val="00F52D92"/>
    <w:rsid w:val="00F52E0C"/>
    <w:rsid w:val="00F52F09"/>
    <w:rsid w:val="00F53902"/>
    <w:rsid w:val="00F539B7"/>
    <w:rsid w:val="00F53D67"/>
    <w:rsid w:val="00F53E64"/>
    <w:rsid w:val="00F54201"/>
    <w:rsid w:val="00F5473B"/>
    <w:rsid w:val="00F54EA0"/>
    <w:rsid w:val="00F55074"/>
    <w:rsid w:val="00F5520C"/>
    <w:rsid w:val="00F55218"/>
    <w:rsid w:val="00F5534C"/>
    <w:rsid w:val="00F55A94"/>
    <w:rsid w:val="00F55B31"/>
    <w:rsid w:val="00F55E68"/>
    <w:rsid w:val="00F55F83"/>
    <w:rsid w:val="00F568C1"/>
    <w:rsid w:val="00F56B69"/>
    <w:rsid w:val="00F56C1C"/>
    <w:rsid w:val="00F56E77"/>
    <w:rsid w:val="00F570AB"/>
    <w:rsid w:val="00F57D2E"/>
    <w:rsid w:val="00F57EA8"/>
    <w:rsid w:val="00F6074A"/>
    <w:rsid w:val="00F609FC"/>
    <w:rsid w:val="00F60BCC"/>
    <w:rsid w:val="00F611A1"/>
    <w:rsid w:val="00F61A4C"/>
    <w:rsid w:val="00F61AEA"/>
    <w:rsid w:val="00F62470"/>
    <w:rsid w:val="00F62695"/>
    <w:rsid w:val="00F6285A"/>
    <w:rsid w:val="00F62A13"/>
    <w:rsid w:val="00F62DC3"/>
    <w:rsid w:val="00F62F0B"/>
    <w:rsid w:val="00F63219"/>
    <w:rsid w:val="00F63309"/>
    <w:rsid w:val="00F636C9"/>
    <w:rsid w:val="00F63EB2"/>
    <w:rsid w:val="00F642F9"/>
    <w:rsid w:val="00F64612"/>
    <w:rsid w:val="00F649DE"/>
    <w:rsid w:val="00F64F67"/>
    <w:rsid w:val="00F650A3"/>
    <w:rsid w:val="00F65EB9"/>
    <w:rsid w:val="00F6699E"/>
    <w:rsid w:val="00F67041"/>
    <w:rsid w:val="00F71274"/>
    <w:rsid w:val="00F717FD"/>
    <w:rsid w:val="00F71980"/>
    <w:rsid w:val="00F71A22"/>
    <w:rsid w:val="00F71A8A"/>
    <w:rsid w:val="00F71B99"/>
    <w:rsid w:val="00F71FAF"/>
    <w:rsid w:val="00F72258"/>
    <w:rsid w:val="00F72492"/>
    <w:rsid w:val="00F72681"/>
    <w:rsid w:val="00F729D7"/>
    <w:rsid w:val="00F73F1D"/>
    <w:rsid w:val="00F743DE"/>
    <w:rsid w:val="00F74FEE"/>
    <w:rsid w:val="00F75D0F"/>
    <w:rsid w:val="00F75EAC"/>
    <w:rsid w:val="00F76D56"/>
    <w:rsid w:val="00F7706D"/>
    <w:rsid w:val="00F774D5"/>
    <w:rsid w:val="00F77514"/>
    <w:rsid w:val="00F811FA"/>
    <w:rsid w:val="00F81229"/>
    <w:rsid w:val="00F816D6"/>
    <w:rsid w:val="00F8196A"/>
    <w:rsid w:val="00F8196F"/>
    <w:rsid w:val="00F81B87"/>
    <w:rsid w:val="00F81C17"/>
    <w:rsid w:val="00F821CC"/>
    <w:rsid w:val="00F821D1"/>
    <w:rsid w:val="00F82563"/>
    <w:rsid w:val="00F827CE"/>
    <w:rsid w:val="00F83B8D"/>
    <w:rsid w:val="00F8491D"/>
    <w:rsid w:val="00F84F9F"/>
    <w:rsid w:val="00F85400"/>
    <w:rsid w:val="00F855A2"/>
    <w:rsid w:val="00F85771"/>
    <w:rsid w:val="00F859E7"/>
    <w:rsid w:val="00F86091"/>
    <w:rsid w:val="00F86095"/>
    <w:rsid w:val="00F863C2"/>
    <w:rsid w:val="00F863E5"/>
    <w:rsid w:val="00F87630"/>
    <w:rsid w:val="00F90A94"/>
    <w:rsid w:val="00F90AAC"/>
    <w:rsid w:val="00F91569"/>
    <w:rsid w:val="00F9233C"/>
    <w:rsid w:val="00F92B25"/>
    <w:rsid w:val="00F92D2F"/>
    <w:rsid w:val="00F93270"/>
    <w:rsid w:val="00F9421E"/>
    <w:rsid w:val="00F94969"/>
    <w:rsid w:val="00F94D79"/>
    <w:rsid w:val="00F94FC4"/>
    <w:rsid w:val="00F94FEB"/>
    <w:rsid w:val="00F95138"/>
    <w:rsid w:val="00F9514C"/>
    <w:rsid w:val="00F95A94"/>
    <w:rsid w:val="00F960A5"/>
    <w:rsid w:val="00F9664F"/>
    <w:rsid w:val="00F96717"/>
    <w:rsid w:val="00F9691D"/>
    <w:rsid w:val="00F96958"/>
    <w:rsid w:val="00F9713E"/>
    <w:rsid w:val="00F97149"/>
    <w:rsid w:val="00F9724B"/>
    <w:rsid w:val="00F97897"/>
    <w:rsid w:val="00FA00D8"/>
    <w:rsid w:val="00FA077F"/>
    <w:rsid w:val="00FA084D"/>
    <w:rsid w:val="00FA0E3B"/>
    <w:rsid w:val="00FA1B47"/>
    <w:rsid w:val="00FA1C9A"/>
    <w:rsid w:val="00FA223E"/>
    <w:rsid w:val="00FA242F"/>
    <w:rsid w:val="00FA28A5"/>
    <w:rsid w:val="00FA2929"/>
    <w:rsid w:val="00FA2A67"/>
    <w:rsid w:val="00FA2B8E"/>
    <w:rsid w:val="00FA2E94"/>
    <w:rsid w:val="00FA2EE2"/>
    <w:rsid w:val="00FA3704"/>
    <w:rsid w:val="00FA3B56"/>
    <w:rsid w:val="00FA3E76"/>
    <w:rsid w:val="00FA3F2A"/>
    <w:rsid w:val="00FA41AD"/>
    <w:rsid w:val="00FA4943"/>
    <w:rsid w:val="00FA502D"/>
    <w:rsid w:val="00FA5274"/>
    <w:rsid w:val="00FA5634"/>
    <w:rsid w:val="00FA5893"/>
    <w:rsid w:val="00FA6E84"/>
    <w:rsid w:val="00FA6FEC"/>
    <w:rsid w:val="00FA706B"/>
    <w:rsid w:val="00FA7B0D"/>
    <w:rsid w:val="00FB00FA"/>
    <w:rsid w:val="00FB105D"/>
    <w:rsid w:val="00FB1290"/>
    <w:rsid w:val="00FB17E7"/>
    <w:rsid w:val="00FB1927"/>
    <w:rsid w:val="00FB1AF7"/>
    <w:rsid w:val="00FB2401"/>
    <w:rsid w:val="00FB2470"/>
    <w:rsid w:val="00FB2550"/>
    <w:rsid w:val="00FB2BDF"/>
    <w:rsid w:val="00FB2C86"/>
    <w:rsid w:val="00FB2F49"/>
    <w:rsid w:val="00FB3094"/>
    <w:rsid w:val="00FB3387"/>
    <w:rsid w:val="00FB34F5"/>
    <w:rsid w:val="00FB4644"/>
    <w:rsid w:val="00FB48D2"/>
    <w:rsid w:val="00FB4C72"/>
    <w:rsid w:val="00FB4DCA"/>
    <w:rsid w:val="00FB4FED"/>
    <w:rsid w:val="00FB5168"/>
    <w:rsid w:val="00FB55A6"/>
    <w:rsid w:val="00FB58B8"/>
    <w:rsid w:val="00FB5DE8"/>
    <w:rsid w:val="00FB6827"/>
    <w:rsid w:val="00FB70BF"/>
    <w:rsid w:val="00FB7117"/>
    <w:rsid w:val="00FB7E1E"/>
    <w:rsid w:val="00FB7F82"/>
    <w:rsid w:val="00FB7F87"/>
    <w:rsid w:val="00FC04D5"/>
    <w:rsid w:val="00FC13EF"/>
    <w:rsid w:val="00FC18AD"/>
    <w:rsid w:val="00FC23FF"/>
    <w:rsid w:val="00FC2AE9"/>
    <w:rsid w:val="00FC2EAD"/>
    <w:rsid w:val="00FC39E4"/>
    <w:rsid w:val="00FC3B76"/>
    <w:rsid w:val="00FC4D5A"/>
    <w:rsid w:val="00FC52D5"/>
    <w:rsid w:val="00FC52E7"/>
    <w:rsid w:val="00FC640A"/>
    <w:rsid w:val="00FC6C1E"/>
    <w:rsid w:val="00FC6E06"/>
    <w:rsid w:val="00FC6E7A"/>
    <w:rsid w:val="00FC7275"/>
    <w:rsid w:val="00FC7403"/>
    <w:rsid w:val="00FC763C"/>
    <w:rsid w:val="00FC7669"/>
    <w:rsid w:val="00FC7752"/>
    <w:rsid w:val="00FC7A96"/>
    <w:rsid w:val="00FC7DC6"/>
    <w:rsid w:val="00FC7E1F"/>
    <w:rsid w:val="00FC7F2A"/>
    <w:rsid w:val="00FC7F66"/>
    <w:rsid w:val="00FD01EE"/>
    <w:rsid w:val="00FD0A16"/>
    <w:rsid w:val="00FD1D48"/>
    <w:rsid w:val="00FD21A8"/>
    <w:rsid w:val="00FD2315"/>
    <w:rsid w:val="00FD29EF"/>
    <w:rsid w:val="00FD2CCA"/>
    <w:rsid w:val="00FD35B8"/>
    <w:rsid w:val="00FD3DA9"/>
    <w:rsid w:val="00FD3F66"/>
    <w:rsid w:val="00FD408C"/>
    <w:rsid w:val="00FD4152"/>
    <w:rsid w:val="00FD4B04"/>
    <w:rsid w:val="00FD4C6E"/>
    <w:rsid w:val="00FD51B0"/>
    <w:rsid w:val="00FD5504"/>
    <w:rsid w:val="00FD5CC3"/>
    <w:rsid w:val="00FD774E"/>
    <w:rsid w:val="00FD79CA"/>
    <w:rsid w:val="00FD7A76"/>
    <w:rsid w:val="00FD7DCE"/>
    <w:rsid w:val="00FE0BC7"/>
    <w:rsid w:val="00FE0C8A"/>
    <w:rsid w:val="00FE0F44"/>
    <w:rsid w:val="00FE15C2"/>
    <w:rsid w:val="00FE1B6E"/>
    <w:rsid w:val="00FE1DFC"/>
    <w:rsid w:val="00FE2362"/>
    <w:rsid w:val="00FE2571"/>
    <w:rsid w:val="00FE2652"/>
    <w:rsid w:val="00FE2847"/>
    <w:rsid w:val="00FE297E"/>
    <w:rsid w:val="00FE2B12"/>
    <w:rsid w:val="00FE3752"/>
    <w:rsid w:val="00FE38ED"/>
    <w:rsid w:val="00FE3AA4"/>
    <w:rsid w:val="00FE3BC5"/>
    <w:rsid w:val="00FE5703"/>
    <w:rsid w:val="00FE5782"/>
    <w:rsid w:val="00FE5F50"/>
    <w:rsid w:val="00FE6123"/>
    <w:rsid w:val="00FE6B19"/>
    <w:rsid w:val="00FE6BDC"/>
    <w:rsid w:val="00FE77A6"/>
    <w:rsid w:val="00FE7953"/>
    <w:rsid w:val="00FE7A57"/>
    <w:rsid w:val="00FE7B56"/>
    <w:rsid w:val="00FE7D2A"/>
    <w:rsid w:val="00FE7EC7"/>
    <w:rsid w:val="00FF0206"/>
    <w:rsid w:val="00FF0629"/>
    <w:rsid w:val="00FF0817"/>
    <w:rsid w:val="00FF0F54"/>
    <w:rsid w:val="00FF1183"/>
    <w:rsid w:val="00FF12CC"/>
    <w:rsid w:val="00FF1609"/>
    <w:rsid w:val="00FF18DB"/>
    <w:rsid w:val="00FF1D23"/>
    <w:rsid w:val="00FF1D9C"/>
    <w:rsid w:val="00FF25E3"/>
    <w:rsid w:val="00FF261C"/>
    <w:rsid w:val="00FF2741"/>
    <w:rsid w:val="00FF3C18"/>
    <w:rsid w:val="00FF3F0F"/>
    <w:rsid w:val="00FF4041"/>
    <w:rsid w:val="00FF439A"/>
    <w:rsid w:val="00FF4415"/>
    <w:rsid w:val="00FF4B30"/>
    <w:rsid w:val="00FF5A2B"/>
    <w:rsid w:val="00FF6166"/>
    <w:rsid w:val="00FF6294"/>
    <w:rsid w:val="00FF6309"/>
    <w:rsid w:val="00FF63A9"/>
    <w:rsid w:val="00FF65D4"/>
    <w:rsid w:val="00FF7018"/>
    <w:rsid w:val="00FF7305"/>
    <w:rsid w:val="00FF75F2"/>
    <w:rsid w:val="00FF7708"/>
    <w:rsid w:val="00FF776F"/>
    <w:rsid w:val="00FF7A47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BBF6BF"/>
  <w15:chartTrackingRefBased/>
  <w15:docId w15:val="{AC0E7791-9A25-479E-AC55-703FBC1AC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C523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8C523A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8C523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5082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8C523A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8C523A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8C523A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8C523A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8C523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260C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C523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8C523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C523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C523A"/>
    <w:rPr>
      <w:rFonts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8C523A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8C523A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8C523A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1134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752C2"/>
    <w:rPr>
      <w:bCs/>
      <w:i/>
      <w:iCs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8C523A"/>
    <w:rPr>
      <w:rFonts w:ascii="Arial" w:hAnsi="Arial" w:cs="Angsana New"/>
      <w:sz w:val="22"/>
      <w:szCs w:val="22"/>
    </w:rPr>
  </w:style>
  <w:style w:type="paragraph" w:customStyle="1" w:styleId="a4">
    <w:name w:val="?????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8C523A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8C523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C523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8C52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C523A"/>
    <w:pPr>
      <w:spacing w:after="0"/>
    </w:pPr>
  </w:style>
  <w:style w:type="paragraph" w:customStyle="1" w:styleId="acctdividends">
    <w:name w:val="acct dividends"/>
    <w:aliases w:val="a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C523A"/>
    <w:pPr>
      <w:spacing w:after="0"/>
    </w:pPr>
  </w:style>
  <w:style w:type="paragraph" w:customStyle="1" w:styleId="acctindent">
    <w:name w:val="acct indent"/>
    <w:aliases w:val="ai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C523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C523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C52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C52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C52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C523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C523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C523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C523A"/>
    <w:pPr>
      <w:spacing w:after="0"/>
    </w:pPr>
  </w:style>
  <w:style w:type="paragraph" w:customStyle="1" w:styleId="List1a">
    <w:name w:val="List 1a"/>
    <w:aliases w:val="1a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C52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8C523A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C523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C523A"/>
  </w:style>
  <w:style w:type="paragraph" w:customStyle="1" w:styleId="zreportaddinfo">
    <w:name w:val="zreport addinfo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C523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C52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C523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C523A"/>
    <w:rPr>
      <w:b/>
      <w:bCs/>
    </w:rPr>
  </w:style>
  <w:style w:type="paragraph" w:customStyle="1" w:styleId="nineptbodytext">
    <w:name w:val="nine pt body text"/>
    <w:aliases w:val="9bt"/>
    <w:basedOn w:val="nineptnormal"/>
    <w:rsid w:val="008C523A"/>
    <w:pPr>
      <w:spacing w:after="220"/>
    </w:pPr>
  </w:style>
  <w:style w:type="paragraph" w:customStyle="1" w:styleId="nineptnormal">
    <w:name w:val="nine pt normal"/>
    <w:aliases w:val="9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C523A"/>
    <w:pPr>
      <w:jc w:val="center"/>
    </w:pPr>
  </w:style>
  <w:style w:type="paragraph" w:customStyle="1" w:styleId="heading">
    <w:name w:val="heading"/>
    <w:aliases w:val="h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C523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C523A"/>
  </w:style>
  <w:style w:type="paragraph" w:customStyle="1" w:styleId="nineptheadingcentredbold">
    <w:name w:val="nine pt heading centred bold"/>
    <w:aliases w:val="9hc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C52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C523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C523A"/>
    <w:rPr>
      <w:b/>
    </w:rPr>
  </w:style>
  <w:style w:type="paragraph" w:customStyle="1" w:styleId="nineptcolumntab1">
    <w:name w:val="nine pt column tab1"/>
    <w:aliases w:val="a91"/>
    <w:basedOn w:val="nineptnormal"/>
    <w:rsid w:val="008C52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C523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C523A"/>
    <w:pPr>
      <w:jc w:val="center"/>
    </w:pPr>
  </w:style>
  <w:style w:type="paragraph" w:customStyle="1" w:styleId="Normalheading">
    <w:name w:val="Normal heading"/>
    <w:aliases w:val="nh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C523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C52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C523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C52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C52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C52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C52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C523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C523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C523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C52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C523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C52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C523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C52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C523A"/>
    <w:pPr>
      <w:spacing w:after="0"/>
    </w:pPr>
  </w:style>
  <w:style w:type="paragraph" w:customStyle="1" w:styleId="smallreturn">
    <w:name w:val="small return"/>
    <w:aliases w:val="sr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C523A"/>
    <w:pPr>
      <w:spacing w:after="0"/>
    </w:pPr>
  </w:style>
  <w:style w:type="paragraph" w:customStyle="1" w:styleId="headingbolditalic">
    <w:name w:val="heading bold italic"/>
    <w:aliases w:val="hbi"/>
    <w:basedOn w:val="heading"/>
    <w:rsid w:val="008C523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C52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C523A"/>
    <w:pPr>
      <w:spacing w:after="0"/>
    </w:pPr>
  </w:style>
  <w:style w:type="paragraph" w:customStyle="1" w:styleId="blockbullet">
    <w:name w:val="block bullet"/>
    <w:aliases w:val="bb"/>
    <w:basedOn w:val="block"/>
    <w:rsid w:val="008C523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C52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C523A"/>
    <w:pPr>
      <w:spacing w:after="0"/>
    </w:pPr>
  </w:style>
  <w:style w:type="paragraph" w:customStyle="1" w:styleId="eightptnormal">
    <w:name w:val="eight pt normal"/>
    <w:aliases w:val="8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C52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C52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C52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C523A"/>
    <w:rPr>
      <w:b/>
      <w:bCs/>
    </w:rPr>
  </w:style>
  <w:style w:type="paragraph" w:customStyle="1" w:styleId="eightptbodytext">
    <w:name w:val="eight pt body text"/>
    <w:aliases w:val="8bt"/>
    <w:basedOn w:val="eightptnormal"/>
    <w:rsid w:val="008C523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C52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C52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C523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C523A"/>
    <w:pPr>
      <w:spacing w:after="0"/>
    </w:pPr>
  </w:style>
  <w:style w:type="paragraph" w:customStyle="1" w:styleId="eightptblock">
    <w:name w:val="eight pt block"/>
    <w:aliases w:val="8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C52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C52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C52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C523A"/>
    <w:pPr>
      <w:spacing w:after="0"/>
    </w:pPr>
  </w:style>
  <w:style w:type="paragraph" w:customStyle="1" w:styleId="blockindent">
    <w:name w:val="block indent"/>
    <w:aliases w:val="bi"/>
    <w:basedOn w:val="block"/>
    <w:rsid w:val="008C523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C523A"/>
    <w:pPr>
      <w:jc w:val="center"/>
    </w:pPr>
  </w:style>
  <w:style w:type="paragraph" w:customStyle="1" w:styleId="nineptcol">
    <w:name w:val="nine pt %col"/>
    <w:aliases w:val="9%"/>
    <w:basedOn w:val="nineptnormal"/>
    <w:rsid w:val="008C52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C52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C52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C523A"/>
    <w:pPr>
      <w:spacing w:after="0"/>
    </w:pPr>
  </w:style>
  <w:style w:type="paragraph" w:customStyle="1" w:styleId="nineptblocklist">
    <w:name w:val="nine pt block list"/>
    <w:aliases w:val="9bl"/>
    <w:basedOn w:val="nineptblock"/>
    <w:rsid w:val="008C523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C52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C52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C52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C52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C523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C52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C523A"/>
    <w:pPr>
      <w:spacing w:after="20"/>
    </w:pPr>
  </w:style>
  <w:style w:type="paragraph" w:customStyle="1" w:styleId="blockbulletnospaceafter">
    <w:name w:val="block bullet no space after"/>
    <w:aliases w:val="bbn,block bullet no sp"/>
    <w:rsid w:val="008C523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8C52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C523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C523A"/>
    <w:pPr>
      <w:spacing w:after="80"/>
    </w:pPr>
  </w:style>
  <w:style w:type="paragraph" w:customStyle="1" w:styleId="nineptratecol">
    <w:name w:val="nine pt rate col"/>
    <w:aliases w:val="a9r"/>
    <w:basedOn w:val="nineptnormal"/>
    <w:rsid w:val="008C52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C52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C523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C52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C52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C52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C52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C52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C52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C52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C523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C523A"/>
    <w:pPr>
      <w:ind w:left="907" w:hanging="340"/>
    </w:pPr>
  </w:style>
  <w:style w:type="paragraph" w:customStyle="1" w:styleId="List3i">
    <w:name w:val="List 3i"/>
    <w:aliases w:val="3i"/>
    <w:basedOn w:val="List2i"/>
    <w:rsid w:val="008C52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C52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C523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C52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C52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C52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C52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C523A"/>
    <w:pPr>
      <w:spacing w:after="80"/>
    </w:pPr>
  </w:style>
  <w:style w:type="paragraph" w:customStyle="1" w:styleId="blockbullet2">
    <w:name w:val="block bullet 2"/>
    <w:aliases w:val="bb2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C52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C523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523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8C52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C52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8C523A"/>
    <w:rPr>
      <w:rFonts w:cs="Times New Roman"/>
    </w:rPr>
  </w:style>
  <w:style w:type="character" w:customStyle="1" w:styleId="gt-icon-text1">
    <w:name w:val="gt-icon-text1"/>
    <w:uiPriority w:val="99"/>
    <w:rsid w:val="008C523A"/>
    <w:rPr>
      <w:rFonts w:cs="Times New Roman"/>
    </w:rPr>
  </w:style>
  <w:style w:type="character" w:customStyle="1" w:styleId="shorttext">
    <w:name w:val="short_text"/>
    <w:uiPriority w:val="99"/>
    <w:rsid w:val="008C523A"/>
    <w:rPr>
      <w:rFonts w:cs="Times New Roman"/>
    </w:rPr>
  </w:style>
  <w:style w:type="paragraph" w:customStyle="1" w:styleId="Default">
    <w:name w:val="Default"/>
    <w:rsid w:val="008C523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8C523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C523A"/>
    <w:rPr>
      <w:rFonts w:ascii="Consolas" w:hAnsi="Consolas"/>
      <w:sz w:val="21"/>
      <w:szCs w:val="26"/>
    </w:rPr>
  </w:style>
  <w:style w:type="character" w:styleId="CommentReference">
    <w:name w:val="annotation reference"/>
    <w:rsid w:val="008C52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C523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8C523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C523A"/>
    <w:rPr>
      <w:b/>
      <w:bCs/>
    </w:rPr>
  </w:style>
  <w:style w:type="character" w:customStyle="1" w:styleId="CommentSubjectChar">
    <w:name w:val="Comment Subject Char"/>
    <w:link w:val="CommentSubject"/>
    <w:rsid w:val="008C523A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C523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8C523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C523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C523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C523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C523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C523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C523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C523A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8C523A"/>
    <w:rPr>
      <w:i/>
      <w:iCs/>
    </w:rPr>
  </w:style>
  <w:style w:type="character" w:customStyle="1" w:styleId="apple-converted-space">
    <w:name w:val="apple-converted-space"/>
    <w:rsid w:val="008C523A"/>
  </w:style>
  <w:style w:type="character" w:styleId="FootnoteReference">
    <w:name w:val="footnote reference"/>
    <w:aliases w:val="fr"/>
    <w:unhideWhenUsed/>
    <w:rsid w:val="008C523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8C523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C523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C5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3Deffects2">
    <w:name w:val="Table 3D effects 2"/>
    <w:basedOn w:val="TableNormal"/>
    <w:rsid w:val="00D0349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47">
    <w:name w:val="Pa47"/>
    <w:basedOn w:val="Normal"/>
    <w:next w:val="Normal"/>
    <w:uiPriority w:val="99"/>
    <w:rsid w:val="006701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7338C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B2B42"/>
    <w:rPr>
      <w:rFonts w:cs="Times New Roman"/>
      <w:sz w:val="22"/>
      <w:lang w:val="en-GB" w:bidi="ar-SA"/>
    </w:rPr>
  </w:style>
  <w:style w:type="character" w:styleId="LineNumber">
    <w:name w:val="line number"/>
    <w:basedOn w:val="DefaultParagraphFont"/>
    <w:rsid w:val="002D1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9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6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2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619411-F72E-4CD9-98A7-B5AE81F242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FE622C-F223-4310-AFF9-388F5884C2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9389BD-F74B-4332-82F4-3A243EAF00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17</TotalTime>
  <Pages>3</Pages>
  <Words>420</Words>
  <Characters>1651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Pailin, Sirichokchaikul</dc:creator>
  <cp:keywords/>
  <cp:lastModifiedBy>Sarpmongkon, Chalermwuttipong</cp:lastModifiedBy>
  <cp:revision>8</cp:revision>
  <cp:lastPrinted>2023-04-26T16:03:00Z</cp:lastPrinted>
  <dcterms:created xsi:type="dcterms:W3CDTF">2022-11-08T08:17:00Z</dcterms:created>
  <dcterms:modified xsi:type="dcterms:W3CDTF">2023-07-26T16:03:00Z</dcterms:modified>
</cp:coreProperties>
</file>