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316A" w14:textId="7863CE87" w:rsidR="00644987" w:rsidRPr="000074DF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0074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0074DF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0074DF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0074DF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16F12ED" w14:textId="77777777" w:rsidR="00511D34" w:rsidRPr="00046B9C" w:rsidRDefault="00511D34" w:rsidP="000A602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046B9C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1F66F1BC" w:rsidR="00644987" w:rsidRPr="00046B9C" w:rsidRDefault="00511D34" w:rsidP="000A602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46B9C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="00644987" w:rsidRPr="00046B9C">
        <w:rPr>
          <w:rFonts w:ascii="Angsana New" w:hAnsi="Angsana New"/>
          <w:sz w:val="30"/>
          <w:szCs w:val="30"/>
          <w:cs/>
        </w:rPr>
        <w:tab/>
      </w:r>
    </w:p>
    <w:p w14:paraId="5F9A382E" w14:textId="3451A621" w:rsidR="00511D34" w:rsidRPr="00046B9C" w:rsidRDefault="00511D34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046B9C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0A417A45" w14:textId="7A13AB29" w:rsidR="007D1CDE" w:rsidRPr="00046B9C" w:rsidRDefault="007D1CD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046B9C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046B9C">
        <w:rPr>
          <w:rFonts w:ascii="Angsana New" w:hAnsi="Angsana New"/>
          <w:sz w:val="30"/>
          <w:szCs w:val="30"/>
        </w:rPr>
        <w:t xml:space="preserve">/ </w:t>
      </w:r>
      <w:r w:rsidR="00340105" w:rsidRPr="00046B9C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046B9C" w:rsidRDefault="007F4F4E" w:rsidP="009057A0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239DAE2A" w14:textId="3F77FFC7" w:rsidR="007C0B34" w:rsidRPr="00046B9C" w:rsidRDefault="00315926" w:rsidP="001A6A9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99C56EC" w14:textId="0F586CCA" w:rsidR="005A2338" w:rsidRPr="00046B9C" w:rsidRDefault="005A2338" w:rsidP="001A6A9B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772E3EF" w14:textId="77777777" w:rsidR="0036488F" w:rsidRPr="00046B9C" w:rsidRDefault="003A4FEE" w:rsidP="0036488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046B9C" w:rsidRDefault="003A4FEE" w:rsidP="003A4FEE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2333E38C" w14:textId="76F0EC78" w:rsidR="003A4FEE" w:rsidRDefault="003A4FEE" w:rsidP="00511D3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3ACA9A3" w14:textId="01334BF0" w:rsidR="00287AE4" w:rsidRPr="00046B9C" w:rsidRDefault="00287AE4" w:rsidP="00511D3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287AE4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14:paraId="04CF5584" w14:textId="77777777" w:rsidR="00AA43CA" w:rsidRPr="00046B9C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046B9C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046B9C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046B9C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br w:type="page"/>
      </w:r>
      <w:r w:rsidR="00523E37" w:rsidRPr="00046B9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046B9C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046B9C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20E00A2F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046B9C">
        <w:rPr>
          <w:rFonts w:ascii="Angsana New" w:hAnsi="Angsana New"/>
          <w:sz w:val="30"/>
          <w:szCs w:val="30"/>
        </w:rPr>
        <w:t xml:space="preserve"> </w:t>
      </w:r>
      <w:r w:rsidR="003D3313" w:rsidRPr="00046B9C">
        <w:rPr>
          <w:rFonts w:ascii="Angsana New" w:hAnsi="Angsana New"/>
          <w:sz w:val="30"/>
          <w:szCs w:val="30"/>
          <w:lang w:eastAsia="ja-JP"/>
        </w:rPr>
        <w:t>8</w:t>
      </w:r>
      <w:r w:rsidR="001841E3" w:rsidRPr="00046B9C">
        <w:rPr>
          <w:rFonts w:ascii="Angsana New" w:hAnsi="Angsana New"/>
          <w:sz w:val="30"/>
          <w:szCs w:val="30"/>
          <w:lang w:eastAsia="ja-JP"/>
        </w:rPr>
        <w:t xml:space="preserve"> </w:t>
      </w:r>
      <w:r w:rsidR="003D3313" w:rsidRPr="00046B9C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 w:rsidR="00CD0A6C" w:rsidRPr="00046B9C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046B9C">
        <w:rPr>
          <w:rFonts w:ascii="Angsana New" w:hAnsi="Angsana New"/>
          <w:sz w:val="30"/>
          <w:szCs w:val="30"/>
          <w:lang w:eastAsia="ja-JP"/>
        </w:rPr>
        <w:t>25</w:t>
      </w:r>
      <w:r w:rsidRPr="00046B9C">
        <w:rPr>
          <w:rFonts w:ascii="Angsana New" w:hAnsi="Angsana New" w:hint="cs"/>
          <w:sz w:val="30"/>
          <w:szCs w:val="30"/>
          <w:cs/>
          <w:lang w:eastAsia="ja-JP"/>
        </w:rPr>
        <w:t>6</w:t>
      </w:r>
      <w:r w:rsidR="001841E3" w:rsidRPr="00046B9C">
        <w:rPr>
          <w:rFonts w:ascii="Angsana New" w:hAnsi="Angsana New"/>
          <w:sz w:val="30"/>
          <w:szCs w:val="30"/>
          <w:lang w:eastAsia="ja-JP"/>
        </w:rPr>
        <w:t>6</w:t>
      </w:r>
      <w:r w:rsidRPr="00046B9C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046B9C" w:rsidRDefault="00523E37" w:rsidP="003B56F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046B9C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6AB1DAC4" w:rsidR="001227FF" w:rsidRPr="00046B9C" w:rsidRDefault="001227FF" w:rsidP="0083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46B9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046B9C">
        <w:rPr>
          <w:rFonts w:asciiTheme="majorBidi" w:hAnsiTheme="majorBidi" w:cstheme="majorBidi"/>
          <w:sz w:val="30"/>
          <w:szCs w:val="30"/>
        </w:rPr>
        <w:br/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046B9C">
        <w:rPr>
          <w:rFonts w:asciiTheme="majorBidi" w:hAnsiTheme="majorBidi" w:cstheme="majorBidi"/>
          <w:sz w:val="30"/>
          <w:szCs w:val="30"/>
        </w:rPr>
        <w:br/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046B9C">
        <w:rPr>
          <w:rFonts w:asciiTheme="majorBidi" w:hAnsiTheme="majorBidi" w:cstheme="majorBidi"/>
          <w:sz w:val="30"/>
          <w:szCs w:val="30"/>
        </w:rPr>
        <w:t xml:space="preserve">34 </w:t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46B9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46B9C">
        <w:rPr>
          <w:rFonts w:asciiTheme="majorBidi" w:hAnsiTheme="majorBidi" w:cstheme="majorBidi"/>
          <w:sz w:val="30"/>
          <w:szCs w:val="30"/>
        </w:rPr>
        <w:t xml:space="preserve"> </w:t>
      </w:r>
      <w:r w:rsidRPr="00046B9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</w:t>
      </w:r>
      <w:r w:rsidR="00834B8F" w:rsidRPr="00046B9C">
        <w:rPr>
          <w:rFonts w:asciiTheme="majorBidi" w:hAnsiTheme="majorBidi" w:cstheme="majorBidi"/>
          <w:sz w:val="30"/>
          <w:szCs w:val="30"/>
          <w:cs/>
        </w:rPr>
        <w:br/>
      </w:r>
      <w:r w:rsidRPr="00046B9C">
        <w:rPr>
          <w:rFonts w:asciiTheme="majorBidi" w:hAnsiTheme="majorBidi" w:cstheme="majorBidi"/>
          <w:sz w:val="30"/>
          <w:szCs w:val="30"/>
          <w:cs/>
        </w:rPr>
        <w:t>บัญช</w:t>
      </w:r>
      <w:r w:rsidR="00834B8F" w:rsidRPr="00046B9C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046B9C">
        <w:rPr>
          <w:rFonts w:asciiTheme="majorBidi" w:hAnsiTheme="majorBidi" w:cstheme="majorBidi"/>
          <w:sz w:val="30"/>
          <w:szCs w:val="30"/>
          <w:cs/>
        </w:rPr>
        <w:t>ฯ</w:t>
      </w:r>
      <w:r w:rsidRPr="00046B9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046B9C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46B9C">
        <w:rPr>
          <w:rFonts w:asciiTheme="majorBidi" w:hAnsiTheme="majorBidi" w:cstheme="majorBidi"/>
          <w:sz w:val="30"/>
          <w:szCs w:val="30"/>
        </w:rPr>
        <w:t xml:space="preserve"> </w:t>
      </w:r>
      <w:r w:rsidRPr="00046B9C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Pr="00046B9C">
        <w:rPr>
          <w:rFonts w:asciiTheme="majorBidi" w:eastAsia="Times New Roman" w:hAnsiTheme="majorBidi" w:cstheme="majorBidi"/>
          <w:sz w:val="30"/>
          <w:szCs w:val="30"/>
        </w:rPr>
        <w:br/>
      </w:r>
      <w:r w:rsidRPr="00046B9C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46B9C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046B9C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046B9C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1841E3" w:rsidRPr="00046B9C">
        <w:rPr>
          <w:rFonts w:asciiTheme="majorBidi" w:eastAsia="Times New Roman" w:hAnsiTheme="majorBidi" w:cstheme="majorBidi"/>
          <w:sz w:val="30"/>
          <w:szCs w:val="30"/>
        </w:rPr>
        <w:t>5</w:t>
      </w:r>
    </w:p>
    <w:p w14:paraId="090EBAAE" w14:textId="70B6A57C" w:rsidR="001227FF" w:rsidRPr="00046B9C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51C5F96" w14:textId="78688B8B" w:rsidR="001227FF" w:rsidRPr="00046B9C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46B9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046B9C">
        <w:rPr>
          <w:rFonts w:asciiTheme="majorBidi" w:hAnsiTheme="majorBidi" w:cstheme="majorBidi"/>
          <w:sz w:val="30"/>
          <w:szCs w:val="30"/>
        </w:rPr>
        <w:t xml:space="preserve">31 </w:t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46B9C">
        <w:rPr>
          <w:rFonts w:asciiTheme="majorBidi" w:hAnsiTheme="majorBidi" w:cstheme="majorBidi"/>
          <w:sz w:val="30"/>
          <w:szCs w:val="30"/>
        </w:rPr>
        <w:t>256</w:t>
      </w:r>
      <w:r w:rsidR="001841E3" w:rsidRPr="00046B9C">
        <w:rPr>
          <w:rFonts w:asciiTheme="majorBidi" w:hAnsiTheme="majorBidi" w:cstheme="majorBidi"/>
          <w:sz w:val="30"/>
          <w:szCs w:val="30"/>
        </w:rPr>
        <w:t>5</w:t>
      </w:r>
    </w:p>
    <w:p w14:paraId="3202E5F0" w14:textId="77777777" w:rsidR="00523E37" w:rsidRPr="00046B9C" w:rsidRDefault="00523E37" w:rsidP="00523E37">
      <w:pPr>
        <w:rPr>
          <w:rFonts w:ascii="Angsana New" w:hAnsi="Angsana New"/>
          <w:sz w:val="30"/>
          <w:szCs w:val="30"/>
          <w:lang w:eastAsia="x-none"/>
        </w:rPr>
      </w:pPr>
    </w:p>
    <w:p w14:paraId="343BF54A" w14:textId="77777777" w:rsidR="00523E37" w:rsidRPr="00046B9C" w:rsidRDefault="00523E37" w:rsidP="003B56FC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046B9C" w:rsidRDefault="00523E37" w:rsidP="00523E37">
      <w:pPr>
        <w:rPr>
          <w:sz w:val="30"/>
          <w:szCs w:val="30"/>
          <w:cs/>
          <w:lang w:val="x-none" w:eastAsia="x-none"/>
        </w:rPr>
      </w:pPr>
    </w:p>
    <w:p w14:paraId="3E6C1399" w14:textId="682DDC53" w:rsidR="002809DB" w:rsidRPr="00046B9C" w:rsidRDefault="002809DB" w:rsidP="002809D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E80FFA" w:rsidRPr="00046B9C">
        <w:rPr>
          <w:rFonts w:ascii="Angsana New" w:hAnsi="Angsana New"/>
          <w:sz w:val="30"/>
          <w:szCs w:val="30"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 xml:space="preserve">ไม่มีการเปลี่ยนแปลงอย่างมีสาระสำคัญจากงบการเงินสำหรับปีสิ้นสุดวันที่ </w:t>
      </w:r>
      <w:r w:rsidRPr="00046B9C">
        <w:rPr>
          <w:rFonts w:ascii="Angsana New" w:hAnsi="Angsana New"/>
          <w:sz w:val="30"/>
          <w:szCs w:val="30"/>
        </w:rPr>
        <w:t xml:space="preserve">31 </w:t>
      </w:r>
      <w:r w:rsidRPr="00046B9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46B9C">
        <w:rPr>
          <w:rFonts w:ascii="Angsana New" w:hAnsi="Angsana New"/>
          <w:sz w:val="30"/>
          <w:szCs w:val="30"/>
        </w:rPr>
        <w:t>256</w:t>
      </w:r>
      <w:r w:rsidR="001841E3" w:rsidRPr="00046B9C">
        <w:rPr>
          <w:rFonts w:ascii="Angsana New" w:hAnsi="Angsana New"/>
          <w:sz w:val="30"/>
          <w:szCs w:val="30"/>
        </w:rPr>
        <w:t>5</w:t>
      </w:r>
    </w:p>
    <w:p w14:paraId="4C86F548" w14:textId="77777777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523E37" w:rsidRPr="00046B9C" w14:paraId="3DEF0DE7" w14:textId="77777777" w:rsidTr="00B100E2">
        <w:trPr>
          <w:tblHeader/>
        </w:trPr>
        <w:tc>
          <w:tcPr>
            <w:tcW w:w="2219" w:type="pct"/>
          </w:tcPr>
          <w:p w14:paraId="707CA0F2" w14:textId="77777777" w:rsidR="00523E37" w:rsidRPr="00046B9C" w:rsidRDefault="00523E37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7837634A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46B9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7FE905FD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997C1B5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100E2" w:rsidRPr="00046B9C" w14:paraId="527C5FA3" w14:textId="77777777" w:rsidTr="00B100E2">
        <w:trPr>
          <w:tblHeader/>
        </w:trPr>
        <w:tc>
          <w:tcPr>
            <w:tcW w:w="2219" w:type="pct"/>
          </w:tcPr>
          <w:p w14:paraId="16F525E5" w14:textId="6F4E0705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00E07"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C7DE6"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C7DE6"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94" w:type="pct"/>
            <w:shd w:val="clear" w:color="auto" w:fill="auto"/>
          </w:tcPr>
          <w:p w14:paraId="55BB86E6" w14:textId="5FFB9269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046B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1633150D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0BB51FD" w14:textId="390ACC52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046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6D452E93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218AB2D" w14:textId="252A0E2E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046B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576B94DE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3AF957" w14:textId="07312CB3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046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100E2" w:rsidRPr="00046B9C" w14:paraId="1248194C" w14:textId="77777777" w:rsidTr="006C085B">
        <w:trPr>
          <w:tblHeader/>
        </w:trPr>
        <w:tc>
          <w:tcPr>
            <w:tcW w:w="2219" w:type="pct"/>
          </w:tcPr>
          <w:p w14:paraId="086DD2AD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7837DDE2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0E2" w:rsidRPr="00046B9C" w14:paraId="4024F952" w14:textId="77777777" w:rsidTr="00B100E2">
        <w:trPr>
          <w:trHeight w:val="87"/>
        </w:trPr>
        <w:tc>
          <w:tcPr>
            <w:tcW w:w="2219" w:type="pct"/>
          </w:tcPr>
          <w:p w14:paraId="72FF2530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4142A590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D65A5B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55351E" w14:textId="16C4F4E6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E3947E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C48262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CAD6EB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A3F619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9C5" w:rsidRPr="00046B9C" w14:paraId="4E056C7E" w14:textId="77777777" w:rsidTr="00B100E2">
        <w:tc>
          <w:tcPr>
            <w:tcW w:w="2219" w:type="pct"/>
          </w:tcPr>
          <w:p w14:paraId="657D8944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C07E4AD" w14:textId="2AD284FD" w:rsidR="005F59C5" w:rsidRPr="00046B9C" w:rsidRDefault="000C4A54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5DC74B2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575C52E" w14:textId="3DFA4AB8" w:rsidR="005F59C5" w:rsidRPr="00046B9C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1A3A92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45CA1B" w14:textId="69CBBEB0" w:rsidR="005F59C5" w:rsidRPr="00046B9C" w:rsidRDefault="00A25F10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3,171</w:t>
            </w:r>
          </w:p>
        </w:tc>
        <w:tc>
          <w:tcPr>
            <w:tcW w:w="140" w:type="pct"/>
          </w:tcPr>
          <w:p w14:paraId="17674A33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963894" w14:textId="38BF3C95" w:rsidR="005F59C5" w:rsidRPr="00046B9C" w:rsidRDefault="00C1040D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2,298</w:t>
            </w:r>
          </w:p>
        </w:tc>
      </w:tr>
      <w:tr w:rsidR="005F59C5" w:rsidRPr="00046B9C" w14:paraId="6D579935" w14:textId="77777777" w:rsidTr="00B100E2">
        <w:tc>
          <w:tcPr>
            <w:tcW w:w="2219" w:type="pct"/>
          </w:tcPr>
          <w:p w14:paraId="411FF8D0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029911A4" w14:textId="69449DBF" w:rsidR="005F59C5" w:rsidRPr="00046B9C" w:rsidRDefault="000C4A54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467E65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6BBCEA" w14:textId="461141A5" w:rsidR="005F59C5" w:rsidRPr="00046B9C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3B2DC9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582427" w14:textId="76753987" w:rsidR="005F59C5" w:rsidRPr="00046B9C" w:rsidRDefault="00A25F10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467,658</w:t>
            </w:r>
          </w:p>
        </w:tc>
        <w:tc>
          <w:tcPr>
            <w:tcW w:w="140" w:type="pct"/>
          </w:tcPr>
          <w:p w14:paraId="316FC57C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F7ED4E" w14:textId="4E0B4D45" w:rsidR="005F59C5" w:rsidRPr="00046B9C" w:rsidRDefault="006229CE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476</w:t>
            </w:r>
            <w:r w:rsidR="00C1040D" w:rsidRPr="00046B9C">
              <w:rPr>
                <w:rFonts w:ascii="Angsana New" w:hAnsi="Angsana New"/>
                <w:sz w:val="30"/>
                <w:szCs w:val="30"/>
              </w:rPr>
              <w:t>,186</w:t>
            </w:r>
          </w:p>
        </w:tc>
      </w:tr>
      <w:tr w:rsidR="005F59C5" w:rsidRPr="00046B9C" w14:paraId="2E592B6B" w14:textId="77777777" w:rsidTr="00B100E2">
        <w:tc>
          <w:tcPr>
            <w:tcW w:w="2219" w:type="pct"/>
          </w:tcPr>
          <w:p w14:paraId="549D7838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3819E0D3" w14:textId="08649F4D" w:rsidR="005F59C5" w:rsidRPr="00046B9C" w:rsidRDefault="000C4A54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D2C862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5E2740" w14:textId="1F1037C0" w:rsidR="005F59C5" w:rsidRPr="00046B9C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F149F50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308A77" w14:textId="15D8F9AF" w:rsidR="005F59C5" w:rsidRPr="00046B9C" w:rsidRDefault="00A25F10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1,183</w:t>
            </w:r>
          </w:p>
        </w:tc>
        <w:tc>
          <w:tcPr>
            <w:tcW w:w="140" w:type="pct"/>
          </w:tcPr>
          <w:p w14:paraId="723CDF3A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4CB8C5" w14:textId="0F45FE62" w:rsidR="005F59C5" w:rsidRPr="00046B9C" w:rsidRDefault="00C1040D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434</w:t>
            </w:r>
          </w:p>
        </w:tc>
      </w:tr>
      <w:tr w:rsidR="005F59C5" w:rsidRPr="00046B9C" w14:paraId="7D500DA1" w14:textId="77777777" w:rsidTr="00B100E2">
        <w:tc>
          <w:tcPr>
            <w:tcW w:w="2219" w:type="pct"/>
          </w:tcPr>
          <w:p w14:paraId="2DE37726" w14:textId="47508289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0A5EA707" w14:textId="17400A91" w:rsidR="005F59C5" w:rsidRPr="00046B9C" w:rsidRDefault="000C4A54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3A7030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EC791" w14:textId="4C378E4D" w:rsidR="005F59C5" w:rsidRPr="00046B9C" w:rsidRDefault="001841E3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6ACF55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A0B88F" w14:textId="2EAC3615" w:rsidR="005F59C5" w:rsidRPr="00046B9C" w:rsidRDefault="00A25F10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4,339</w:t>
            </w:r>
          </w:p>
        </w:tc>
        <w:tc>
          <w:tcPr>
            <w:tcW w:w="140" w:type="pct"/>
          </w:tcPr>
          <w:p w14:paraId="0FD52722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4B0D74" w14:textId="2D84B47E" w:rsidR="005F59C5" w:rsidRPr="00046B9C" w:rsidRDefault="00C1040D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11,057</w:t>
            </w:r>
          </w:p>
        </w:tc>
      </w:tr>
      <w:tr w:rsidR="00B100E2" w:rsidRPr="00046B9C" w14:paraId="30D2ACD9" w14:textId="77777777" w:rsidTr="00B100E2">
        <w:tc>
          <w:tcPr>
            <w:tcW w:w="2219" w:type="pct"/>
          </w:tcPr>
          <w:p w14:paraId="0327C850" w14:textId="1E57AC2D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</w:t>
            </w:r>
            <w:r w:rsidR="0077348F" w:rsidRPr="00046B9C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</w:t>
            </w:r>
            <w:r w:rsidR="00A06586" w:rsidRPr="00046B9C">
              <w:rPr>
                <w:rFonts w:ascii="Angsana New" w:hAnsi="Angsana New" w:hint="cs"/>
                <w:sz w:val="30"/>
                <w:szCs w:val="30"/>
                <w:cs/>
              </w:rPr>
              <w:t>การจัดการ</w:t>
            </w:r>
          </w:p>
        </w:tc>
        <w:tc>
          <w:tcPr>
            <w:tcW w:w="594" w:type="pct"/>
          </w:tcPr>
          <w:p w14:paraId="283C4B0E" w14:textId="0EE21BFE" w:rsidR="00B100E2" w:rsidRPr="00046B9C" w:rsidRDefault="000C4A54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180F16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20795E9" w14:textId="0A5AF9BE" w:rsidR="00B100E2" w:rsidRPr="00046B9C" w:rsidRDefault="001841E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0EDA18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CD1AB61" w14:textId="7D0F5E78" w:rsidR="00B100E2" w:rsidRPr="00046B9C" w:rsidRDefault="00EE2507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870</w:t>
            </w:r>
          </w:p>
        </w:tc>
        <w:tc>
          <w:tcPr>
            <w:tcW w:w="140" w:type="pct"/>
          </w:tcPr>
          <w:p w14:paraId="32A867DB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A4F835" w14:textId="23C12A13" w:rsidR="00B100E2" w:rsidRPr="00046B9C" w:rsidRDefault="00C1040D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840</w:t>
            </w:r>
          </w:p>
        </w:tc>
      </w:tr>
      <w:tr w:rsidR="00B100E2" w:rsidRPr="00046B9C" w14:paraId="5C0A3D70" w14:textId="77777777" w:rsidTr="00B100E2">
        <w:tc>
          <w:tcPr>
            <w:tcW w:w="2219" w:type="pct"/>
          </w:tcPr>
          <w:p w14:paraId="1D3DBF07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4" w:type="pct"/>
          </w:tcPr>
          <w:p w14:paraId="64D62561" w14:textId="1358A569" w:rsidR="00B100E2" w:rsidRPr="00046B9C" w:rsidRDefault="000C4A54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664D46B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535C451" w14:textId="5F2B925D" w:rsidR="00B100E2" w:rsidRPr="00046B9C" w:rsidRDefault="001841E3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B94126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00533F6" w14:textId="302EA7A2" w:rsidR="00B100E2" w:rsidRPr="00046B9C" w:rsidRDefault="00EE2507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4,486</w:t>
            </w:r>
          </w:p>
        </w:tc>
        <w:tc>
          <w:tcPr>
            <w:tcW w:w="140" w:type="pct"/>
          </w:tcPr>
          <w:p w14:paraId="32A72016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86BCEA" w14:textId="7DE1EEF5" w:rsidR="00B100E2" w:rsidRPr="00046B9C" w:rsidRDefault="00C1040D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4,182</w:t>
            </w:r>
          </w:p>
        </w:tc>
      </w:tr>
      <w:tr w:rsidR="00B100E2" w:rsidRPr="00046B9C" w14:paraId="524D3E78" w14:textId="77777777" w:rsidTr="00B100E2">
        <w:tc>
          <w:tcPr>
            <w:tcW w:w="2219" w:type="pct"/>
          </w:tcPr>
          <w:p w14:paraId="0FE3E920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57338A2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5067AF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A66D54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BD17AA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41C108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971572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1E591C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046B9C" w14:paraId="2411274A" w14:textId="77777777" w:rsidTr="00B100E2">
        <w:tc>
          <w:tcPr>
            <w:tcW w:w="2219" w:type="pct"/>
          </w:tcPr>
          <w:p w14:paraId="78625D61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70A53FA2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870B30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C4E21D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5235CC9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AB5460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D0BA0B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7E29AA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00E2" w:rsidRPr="00046B9C" w14:paraId="1B222D70" w14:textId="77777777" w:rsidTr="00B100E2">
        <w:tc>
          <w:tcPr>
            <w:tcW w:w="2219" w:type="pct"/>
          </w:tcPr>
          <w:p w14:paraId="411D1521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13C06543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F97FC0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A6BC5F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955742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417B81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22BFFB9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FE196C" w14:textId="77777777" w:rsidR="00B100E2" w:rsidRPr="00046B9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59C5" w:rsidRPr="00046B9C" w14:paraId="431C4C52" w14:textId="77777777" w:rsidTr="00B100E2">
        <w:tc>
          <w:tcPr>
            <w:tcW w:w="2219" w:type="pct"/>
          </w:tcPr>
          <w:p w14:paraId="0935D611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161FC60" w14:textId="55C378DB" w:rsidR="005F59C5" w:rsidRPr="00046B9C" w:rsidRDefault="00D2766E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19,967</w:t>
            </w:r>
          </w:p>
        </w:tc>
        <w:tc>
          <w:tcPr>
            <w:tcW w:w="142" w:type="pct"/>
          </w:tcPr>
          <w:p w14:paraId="571BE38A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3F4F7ED" w14:textId="7E583142" w:rsidR="005F59C5" w:rsidRPr="00046B9C" w:rsidRDefault="00C1040D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19,161</w:t>
            </w:r>
          </w:p>
        </w:tc>
        <w:tc>
          <w:tcPr>
            <w:tcW w:w="142" w:type="pct"/>
          </w:tcPr>
          <w:p w14:paraId="47D83449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AB1A8" w14:textId="460ECA73" w:rsidR="005F59C5" w:rsidRPr="00046B9C" w:rsidRDefault="00EE2507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15,74</w:t>
            </w:r>
            <w:r w:rsidR="00BE0035" w:rsidRPr="00046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4E5E4B67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7F924D" w14:textId="4164E6A9" w:rsidR="005F59C5" w:rsidRPr="00046B9C" w:rsidRDefault="00C1040D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14,685</w:t>
            </w:r>
          </w:p>
        </w:tc>
      </w:tr>
      <w:tr w:rsidR="005F59C5" w:rsidRPr="00046B9C" w14:paraId="63BFADA2" w14:textId="77777777" w:rsidTr="005F59C5">
        <w:trPr>
          <w:trHeight w:val="254"/>
        </w:trPr>
        <w:tc>
          <w:tcPr>
            <w:tcW w:w="2219" w:type="pct"/>
          </w:tcPr>
          <w:p w14:paraId="2FA8B00B" w14:textId="77777777" w:rsidR="005F59C5" w:rsidRPr="00046B9C" w:rsidRDefault="005F59C5" w:rsidP="005F59C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7576700F" w14:textId="23CDC24A" w:rsidR="005F59C5" w:rsidRPr="00046B9C" w:rsidRDefault="00D2766E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142" w:type="pct"/>
          </w:tcPr>
          <w:p w14:paraId="5BB5D606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E097A4" w14:textId="0210E4A3" w:rsidR="005F59C5" w:rsidRPr="00046B9C" w:rsidRDefault="00C1040D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969</w:t>
            </w:r>
          </w:p>
        </w:tc>
        <w:tc>
          <w:tcPr>
            <w:tcW w:w="142" w:type="pct"/>
          </w:tcPr>
          <w:p w14:paraId="68266B42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EDA669" w14:textId="46AFEA40" w:rsidR="005F59C5" w:rsidRPr="00046B9C" w:rsidRDefault="00EE2507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546</w:t>
            </w:r>
          </w:p>
        </w:tc>
        <w:tc>
          <w:tcPr>
            <w:tcW w:w="140" w:type="pct"/>
          </w:tcPr>
          <w:p w14:paraId="4C15BF0B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4EEBF9" w14:textId="157E1CE2" w:rsidR="005F59C5" w:rsidRPr="00046B9C" w:rsidRDefault="00C1040D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477</w:t>
            </w:r>
          </w:p>
        </w:tc>
      </w:tr>
      <w:tr w:rsidR="005F59C5" w:rsidRPr="00046B9C" w14:paraId="56D7E15C" w14:textId="77777777" w:rsidTr="00B100E2">
        <w:tc>
          <w:tcPr>
            <w:tcW w:w="2219" w:type="pct"/>
          </w:tcPr>
          <w:p w14:paraId="4B751B8F" w14:textId="77777777" w:rsidR="005F59C5" w:rsidRPr="00046B9C" w:rsidRDefault="005F59C5" w:rsidP="005F59C5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046B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6AF1284" w14:textId="0CBEF555" w:rsidR="005F59C5" w:rsidRPr="00046B9C" w:rsidRDefault="00D2766E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20,698</w:t>
            </w:r>
          </w:p>
        </w:tc>
        <w:tc>
          <w:tcPr>
            <w:tcW w:w="142" w:type="pct"/>
          </w:tcPr>
          <w:p w14:paraId="65663C6D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E28FFB6" w14:textId="338F88EC" w:rsidR="005F59C5" w:rsidRPr="00046B9C" w:rsidRDefault="00C1040D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20,130</w:t>
            </w:r>
          </w:p>
        </w:tc>
        <w:tc>
          <w:tcPr>
            <w:tcW w:w="142" w:type="pct"/>
          </w:tcPr>
          <w:p w14:paraId="25E6A1FD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BE13B95" w14:textId="113BFF90" w:rsidR="005F59C5" w:rsidRPr="00046B9C" w:rsidRDefault="00EE2507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16,29</w:t>
            </w:r>
            <w:r w:rsidR="00BE0035"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2AB78059" w14:textId="77777777" w:rsidR="005F59C5" w:rsidRPr="00046B9C" w:rsidRDefault="005F59C5" w:rsidP="005F5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CC3992B" w14:textId="454F87DE" w:rsidR="005F59C5" w:rsidRPr="00046B9C" w:rsidRDefault="00F327B5" w:rsidP="00F32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15,162</w:t>
            </w:r>
          </w:p>
        </w:tc>
      </w:tr>
    </w:tbl>
    <w:p w14:paraId="76E482F0" w14:textId="77777777" w:rsidR="000A6024" w:rsidRPr="00046B9C" w:rsidRDefault="000A6024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0B2C2177" w14:textId="703595C0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ยอดคงเหลือกับ</w:t>
      </w:r>
      <w:r w:rsidRPr="00046B9C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046B9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B1102" w:rsidRPr="00046B9C">
        <w:rPr>
          <w:rFonts w:ascii="Angsana New" w:hAnsi="Angsana New"/>
          <w:sz w:val="30"/>
          <w:szCs w:val="30"/>
        </w:rPr>
        <w:t xml:space="preserve">30 </w:t>
      </w:r>
      <w:r w:rsidR="00AB1102" w:rsidRPr="00046B9C">
        <w:rPr>
          <w:rFonts w:ascii="Angsana New" w:hAnsi="Angsana New"/>
          <w:sz w:val="30"/>
          <w:szCs w:val="30"/>
          <w:cs/>
        </w:rPr>
        <w:t>มิถุนายน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sz w:val="30"/>
          <w:szCs w:val="30"/>
        </w:rPr>
        <w:t>25</w:t>
      </w:r>
      <w:r w:rsidRPr="00046B9C">
        <w:rPr>
          <w:rFonts w:ascii="Angsana New" w:hAnsi="Angsana New" w:hint="cs"/>
          <w:sz w:val="30"/>
          <w:szCs w:val="30"/>
          <w:cs/>
        </w:rPr>
        <w:t>6</w:t>
      </w:r>
      <w:r w:rsidR="001841E3" w:rsidRPr="00046B9C">
        <w:rPr>
          <w:rFonts w:ascii="Angsana New" w:hAnsi="Angsana New"/>
          <w:sz w:val="30"/>
          <w:szCs w:val="30"/>
        </w:rPr>
        <w:t>6</w:t>
      </w:r>
      <w:r w:rsidRPr="00046B9C">
        <w:rPr>
          <w:rFonts w:ascii="Angsana New" w:hAnsi="Angsana New" w:hint="cs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sz w:val="30"/>
          <w:szCs w:val="30"/>
          <w:cs/>
        </w:rPr>
        <w:t xml:space="preserve">และ </w:t>
      </w:r>
      <w:r w:rsidRPr="00046B9C">
        <w:rPr>
          <w:rFonts w:ascii="Angsana New" w:hAnsi="Angsana New"/>
          <w:sz w:val="30"/>
          <w:szCs w:val="30"/>
        </w:rPr>
        <w:t xml:space="preserve">31 </w:t>
      </w:r>
      <w:r w:rsidRPr="00046B9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046B9C">
        <w:rPr>
          <w:rFonts w:ascii="Angsana New" w:hAnsi="Angsana New"/>
          <w:sz w:val="30"/>
          <w:szCs w:val="30"/>
        </w:rPr>
        <w:t>25</w:t>
      </w:r>
      <w:r w:rsidRPr="00046B9C">
        <w:rPr>
          <w:rFonts w:ascii="Angsana New" w:hAnsi="Angsana New" w:hint="cs"/>
          <w:sz w:val="30"/>
          <w:szCs w:val="30"/>
          <w:cs/>
        </w:rPr>
        <w:t>6</w:t>
      </w:r>
      <w:r w:rsidR="001841E3" w:rsidRPr="00046B9C">
        <w:rPr>
          <w:rFonts w:ascii="Angsana New" w:hAnsi="Angsana New"/>
          <w:sz w:val="30"/>
          <w:szCs w:val="30"/>
        </w:rPr>
        <w:t>5</w:t>
      </w:r>
      <w:r w:rsidRPr="00046B9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70C8D20" w14:textId="77777777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6"/>
        <w:gridCol w:w="1163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046B9C" w14:paraId="5BB6894F" w14:textId="77777777" w:rsidTr="00D558E3">
        <w:tc>
          <w:tcPr>
            <w:tcW w:w="2172" w:type="pct"/>
          </w:tcPr>
          <w:p w14:paraId="778ED59F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46B9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0B4C" w:rsidRPr="00046B9C" w14:paraId="11DE0BC4" w14:textId="77777777" w:rsidTr="00D558E3">
        <w:tc>
          <w:tcPr>
            <w:tcW w:w="2172" w:type="pct"/>
          </w:tcPr>
          <w:p w14:paraId="04BE7637" w14:textId="77777777" w:rsidR="00300B4C" w:rsidRPr="00046B9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01754765" w:rsidR="00300B4C" w:rsidRPr="00046B9C" w:rsidRDefault="00AB1102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</w:tcPr>
          <w:p w14:paraId="7095713D" w14:textId="77777777" w:rsidR="00300B4C" w:rsidRPr="00046B9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3026291F" w14:textId="77777777" w:rsidR="00300B4C" w:rsidRPr="00046B9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31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300B4C" w:rsidRPr="00046B9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4703FC5C" w:rsidR="00300B4C" w:rsidRPr="00046B9C" w:rsidRDefault="00AB1102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300B4C" w:rsidRPr="00046B9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AECC3E" w14:textId="77777777" w:rsidR="00300B4C" w:rsidRPr="00046B9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31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58E3" w:rsidRPr="00046B9C" w14:paraId="3625AE3D" w14:textId="77777777" w:rsidTr="00D558E3">
        <w:tc>
          <w:tcPr>
            <w:tcW w:w="2172" w:type="pct"/>
          </w:tcPr>
          <w:p w14:paraId="0E761C3F" w14:textId="2B56295A" w:rsidR="00D558E3" w:rsidRPr="00046B9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265FA5" w14:textId="1790BDD9" w:rsidR="00D558E3" w:rsidRPr="00046B9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046B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F303713" w14:textId="77777777" w:rsidR="00D558E3" w:rsidRPr="00046B9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shd w:val="clear" w:color="auto" w:fill="auto"/>
          </w:tcPr>
          <w:p w14:paraId="67BDB096" w14:textId="532DF41C" w:rsidR="00D558E3" w:rsidRPr="00046B9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046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D558E3" w:rsidRPr="00046B9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3E72448B" w:rsidR="00D558E3" w:rsidRPr="00046B9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046B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D558E3" w:rsidRPr="00046B9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5B970B6" w14:textId="43D70B61" w:rsidR="00D558E3" w:rsidRPr="00046B9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046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558E3" w:rsidRPr="00046B9C" w14:paraId="062BB825" w14:textId="77777777" w:rsidTr="00D558E3">
        <w:tc>
          <w:tcPr>
            <w:tcW w:w="2172" w:type="pct"/>
          </w:tcPr>
          <w:p w14:paraId="5E9A35DF" w14:textId="77777777" w:rsidR="00D558E3" w:rsidRPr="00046B9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D558E3" w:rsidRPr="00046B9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7E2" w:rsidRPr="00046B9C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0517E2" w:rsidRPr="00046B9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0517E2" w:rsidRPr="00046B9C" w:rsidRDefault="000517E2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32B9" w:rsidRPr="00046B9C" w14:paraId="5E8DCA5B" w14:textId="77777777" w:rsidTr="006C085B">
        <w:tc>
          <w:tcPr>
            <w:tcW w:w="2172" w:type="pct"/>
          </w:tcPr>
          <w:p w14:paraId="0A94B15D" w14:textId="10D8CBCD" w:rsidR="00B432B9" w:rsidRPr="00046B9C" w:rsidRDefault="00B432B9" w:rsidP="00B4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144AB39B" w:rsidR="00B432B9" w:rsidRPr="00046B9C" w:rsidRDefault="005E03C2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204603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132A8476" w14:textId="01596E41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1FE513A" w14:textId="0AD4D172" w:rsidR="00B432B9" w:rsidRPr="00046B9C" w:rsidRDefault="00EE2507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32,794</w:t>
            </w:r>
          </w:p>
        </w:tc>
        <w:tc>
          <w:tcPr>
            <w:tcW w:w="150" w:type="pct"/>
            <w:gridSpan w:val="2"/>
          </w:tcPr>
          <w:p w14:paraId="747F0ED6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252CDAA5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32,483</w:t>
            </w:r>
          </w:p>
        </w:tc>
      </w:tr>
      <w:tr w:rsidR="00C73E4D" w:rsidRPr="00046B9C" w14:paraId="34066827" w14:textId="77777777" w:rsidTr="006C085B">
        <w:tc>
          <w:tcPr>
            <w:tcW w:w="2172" w:type="pct"/>
          </w:tcPr>
          <w:p w14:paraId="0BA93D28" w14:textId="77777777" w:rsidR="00C73E4D" w:rsidRPr="00046B9C" w:rsidRDefault="00C73E4D" w:rsidP="00C7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C73E4D" w:rsidRPr="00046B9C" w:rsidRDefault="00C73E4D" w:rsidP="00C7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</w:tcPr>
          <w:p w14:paraId="426EB42F" w14:textId="77777777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2C0343BF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A4AA1AB" w14:textId="77777777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73AF110D" w14:textId="77777777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C28E01C" w14:textId="14A4070C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77777777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C2C4FE4" w14:textId="77777777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7DF7E95E" w14:textId="6B01ADA0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77777777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DF7A4E5" w14:textId="77777777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3D425011" w14:textId="207DE300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3E4D" w:rsidRPr="00046B9C" w14:paraId="7D8935CD" w14:textId="77777777" w:rsidTr="006C085B">
        <w:tc>
          <w:tcPr>
            <w:tcW w:w="2172" w:type="pct"/>
          </w:tcPr>
          <w:p w14:paraId="0060B228" w14:textId="77777777" w:rsidR="00C73E4D" w:rsidRPr="00046B9C" w:rsidRDefault="00C73E4D" w:rsidP="00C7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37D86921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6C73150" w14:textId="77777777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6D2E7D40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77777777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4F86B" w14:textId="328DB53D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32,794</w:t>
            </w:r>
          </w:p>
        </w:tc>
        <w:tc>
          <w:tcPr>
            <w:tcW w:w="150" w:type="pct"/>
            <w:gridSpan w:val="2"/>
          </w:tcPr>
          <w:p w14:paraId="0D4AFC10" w14:textId="77777777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2199DD8C" w:rsidR="00C73E4D" w:rsidRPr="00046B9C" w:rsidRDefault="00C73E4D" w:rsidP="00C73E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</w:tr>
    </w:tbl>
    <w:p w14:paraId="266CAD84" w14:textId="3249630B" w:rsidR="000517E2" w:rsidRPr="00046B9C" w:rsidRDefault="000517E2" w:rsidP="00523E37">
      <w:pPr>
        <w:rPr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77"/>
        <w:gridCol w:w="241"/>
        <w:gridCol w:w="1163"/>
        <w:gridCol w:w="237"/>
        <w:gridCol w:w="1082"/>
        <w:gridCol w:w="273"/>
        <w:gridCol w:w="1081"/>
      </w:tblGrid>
      <w:tr w:rsidR="000517E2" w:rsidRPr="00046B9C" w14:paraId="2BB614D0" w14:textId="77777777" w:rsidTr="000517E2">
        <w:tc>
          <w:tcPr>
            <w:tcW w:w="2172" w:type="pct"/>
          </w:tcPr>
          <w:p w14:paraId="170AA709" w14:textId="77777777" w:rsidR="000517E2" w:rsidRPr="00046B9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28" w:type="pct"/>
            <w:gridSpan w:val="7"/>
            <w:shd w:val="clear" w:color="auto" w:fill="auto"/>
          </w:tcPr>
          <w:p w14:paraId="3194921C" w14:textId="77096B4B" w:rsidR="000517E2" w:rsidRPr="00046B9C" w:rsidRDefault="000517E2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32B9" w:rsidRPr="00046B9C" w14:paraId="6D6F01B5" w14:textId="77777777" w:rsidTr="001B4943">
        <w:tc>
          <w:tcPr>
            <w:tcW w:w="2172" w:type="pct"/>
          </w:tcPr>
          <w:p w14:paraId="32AA1D3F" w14:textId="77777777" w:rsidR="00B432B9" w:rsidRPr="00046B9C" w:rsidRDefault="00B432B9" w:rsidP="00B4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</w:tcPr>
          <w:p w14:paraId="4330D393" w14:textId="5C11F45D" w:rsidR="00B432B9" w:rsidRPr="00046B9C" w:rsidRDefault="005E03C2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3319880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B44821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F400DD3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5F50CF" w14:textId="7EE05A05" w:rsidR="00B432B9" w:rsidRPr="00046B9C" w:rsidRDefault="00153A1C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5,8</w:t>
            </w:r>
            <w:r w:rsidR="00BE0035" w:rsidRPr="00046B9C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150" w:type="pct"/>
          </w:tcPr>
          <w:p w14:paraId="7EAC0A75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91A34F9" w14:textId="39791716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13,597</w:t>
            </w:r>
          </w:p>
        </w:tc>
      </w:tr>
      <w:tr w:rsidR="00B432B9" w:rsidRPr="00046B9C" w14:paraId="649B7121" w14:textId="77777777" w:rsidTr="001B4943">
        <w:tc>
          <w:tcPr>
            <w:tcW w:w="2172" w:type="pct"/>
          </w:tcPr>
          <w:p w14:paraId="6FDE6662" w14:textId="77777777" w:rsidR="00B432B9" w:rsidRPr="00046B9C" w:rsidRDefault="00B432B9" w:rsidP="00B4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B432B9" w:rsidRPr="00046B9C" w:rsidRDefault="00B432B9" w:rsidP="00B432B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4910A4F5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  <w:p w14:paraId="08136511" w14:textId="1E952DFD" w:rsidR="005E03C2" w:rsidRPr="00046B9C" w:rsidRDefault="005E03C2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46B9C">
              <w:rPr>
                <w:rFonts w:ascii="Angsana New" w:hAnsi="Angsana New"/>
                <w:sz w:val="30"/>
                <w:szCs w:val="30"/>
                <w:lang w:eastAsia="ja-JP"/>
              </w:rPr>
              <w:t>-</w:t>
            </w:r>
          </w:p>
        </w:tc>
        <w:tc>
          <w:tcPr>
            <w:tcW w:w="132" w:type="pct"/>
          </w:tcPr>
          <w:p w14:paraId="6B1900C2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1F3A18D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393F0C89" w14:textId="52C09A7D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2D0B990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1F99AB77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6BA253" w14:textId="7A82A675" w:rsidR="00EE2507" w:rsidRPr="00046B9C" w:rsidRDefault="00EE2507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153A1C" w:rsidRPr="00046B9C">
              <w:rPr>
                <w:rFonts w:ascii="Angsana New" w:hAnsi="Angsana New"/>
                <w:sz w:val="30"/>
                <w:szCs w:val="30"/>
              </w:rPr>
              <w:t>3</w:t>
            </w:r>
            <w:r w:rsidRPr="00046B9C">
              <w:rPr>
                <w:rFonts w:ascii="Angsana New" w:hAnsi="Angsana New"/>
                <w:sz w:val="30"/>
                <w:szCs w:val="30"/>
              </w:rPr>
              <w:t>,</w:t>
            </w:r>
            <w:r w:rsidR="00153A1C" w:rsidRPr="00046B9C">
              <w:rPr>
                <w:rFonts w:ascii="Angsana New" w:hAnsi="Angsana New"/>
                <w:sz w:val="30"/>
                <w:szCs w:val="30"/>
              </w:rPr>
              <w:t>587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0" w:type="pct"/>
          </w:tcPr>
          <w:p w14:paraId="283F4244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39C284E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DE4B3" w14:textId="18C2F8B4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(2,678)</w:t>
            </w:r>
          </w:p>
        </w:tc>
      </w:tr>
      <w:tr w:rsidR="00B432B9" w:rsidRPr="00046B9C" w14:paraId="564C553D" w14:textId="77777777" w:rsidTr="001B4943">
        <w:tc>
          <w:tcPr>
            <w:tcW w:w="2172" w:type="pct"/>
          </w:tcPr>
          <w:p w14:paraId="3A4FF17B" w14:textId="77777777" w:rsidR="00B432B9" w:rsidRPr="00046B9C" w:rsidRDefault="00B432B9" w:rsidP="00B4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27EFC424" w14:textId="4638E1D1" w:rsidR="00B432B9" w:rsidRPr="00046B9C" w:rsidRDefault="005E03C2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444655B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EF12A74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F6682D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C075D7D" w14:textId="121FDE8A" w:rsidR="00B432B9" w:rsidRPr="00046B9C" w:rsidRDefault="00EE2507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2,2</w:t>
            </w:r>
            <w:r w:rsidR="00BE0035" w:rsidRPr="00046B9C"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150" w:type="pct"/>
          </w:tcPr>
          <w:p w14:paraId="019A67C5" w14:textId="77777777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B8B9E80" w14:textId="46776861" w:rsidR="00B432B9" w:rsidRPr="00046B9C" w:rsidRDefault="00B432B9" w:rsidP="00B432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10,919</w:t>
            </w:r>
          </w:p>
        </w:tc>
      </w:tr>
    </w:tbl>
    <w:p w14:paraId="4469586A" w14:textId="2D6E06E6" w:rsidR="000517E2" w:rsidRPr="00046B9C" w:rsidRDefault="000517E2" w:rsidP="00523E37">
      <w:pPr>
        <w:rPr>
          <w:sz w:val="28"/>
          <w:szCs w:val="28"/>
        </w:rPr>
      </w:pPr>
    </w:p>
    <w:p w14:paraId="1C3735B6" w14:textId="64EF4A5B" w:rsidR="00034146" w:rsidRPr="00046B9C" w:rsidRDefault="00034146">
      <w:r w:rsidRPr="00046B9C">
        <w:br w:type="page"/>
      </w:r>
    </w:p>
    <w:tbl>
      <w:tblPr>
        <w:tblW w:w="9283" w:type="dxa"/>
        <w:tblInd w:w="337" w:type="dxa"/>
        <w:tblLayout w:type="fixed"/>
        <w:tblLook w:val="04A0" w:firstRow="1" w:lastRow="0" w:firstColumn="1" w:lastColumn="0" w:noHBand="0" w:noVBand="1"/>
      </w:tblPr>
      <w:tblGrid>
        <w:gridCol w:w="4049"/>
        <w:gridCol w:w="1081"/>
        <w:gridCol w:w="269"/>
        <w:gridCol w:w="1082"/>
        <w:gridCol w:w="269"/>
        <w:gridCol w:w="1081"/>
        <w:gridCol w:w="267"/>
        <w:gridCol w:w="1185"/>
      </w:tblGrid>
      <w:tr w:rsidR="00034146" w:rsidRPr="00046B9C" w14:paraId="38DE7FBF" w14:textId="77777777" w:rsidTr="009B30D3">
        <w:tc>
          <w:tcPr>
            <w:tcW w:w="2181" w:type="pct"/>
            <w:shd w:val="clear" w:color="auto" w:fill="auto"/>
            <w:vAlign w:val="bottom"/>
          </w:tcPr>
          <w:p w14:paraId="1BE19286" w14:textId="205C9E72" w:rsidR="00034146" w:rsidRPr="00046B9C" w:rsidRDefault="00034146" w:rsidP="00A804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  <w:shd w:val="clear" w:color="auto" w:fill="auto"/>
            <w:vAlign w:val="bottom"/>
          </w:tcPr>
          <w:p w14:paraId="37BEE171" w14:textId="77777777" w:rsidR="00034146" w:rsidRPr="00046B9C" w:rsidRDefault="00034146" w:rsidP="00A804C6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0DB7FD2" w14:textId="77777777" w:rsidR="00034146" w:rsidRPr="00046B9C" w:rsidRDefault="00034146" w:rsidP="00A804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  <w:vAlign w:val="bottom"/>
          </w:tcPr>
          <w:p w14:paraId="6FC377F9" w14:textId="77777777" w:rsidR="00034146" w:rsidRPr="00046B9C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A0D" w:rsidRPr="00046B9C" w14:paraId="77925549" w14:textId="77777777" w:rsidTr="009B30D3">
        <w:trPr>
          <w:trHeight w:val="308"/>
        </w:trPr>
        <w:tc>
          <w:tcPr>
            <w:tcW w:w="2181" w:type="pct"/>
            <w:shd w:val="clear" w:color="auto" w:fill="auto"/>
            <w:vAlign w:val="bottom"/>
          </w:tcPr>
          <w:p w14:paraId="05AA6C26" w14:textId="77777777" w:rsidR="00DB3A0D" w:rsidRPr="00046B9C" w:rsidRDefault="00DB3A0D" w:rsidP="00DB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2F3CD06B" w14:textId="1CD4398E" w:rsidR="00DB3A0D" w:rsidRPr="00046B9C" w:rsidRDefault="00AB1102" w:rsidP="00DB3A0D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  <w:shd w:val="clear" w:color="auto" w:fill="auto"/>
          </w:tcPr>
          <w:p w14:paraId="4B146227" w14:textId="77777777" w:rsidR="00DB3A0D" w:rsidRPr="00046B9C" w:rsidRDefault="00DB3A0D" w:rsidP="00DB3A0D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60396B6" w14:textId="666FFD3D" w:rsidR="00DB3A0D" w:rsidRPr="00046B9C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31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2B9CB11" w14:textId="77777777" w:rsidR="00DB3A0D" w:rsidRPr="00046B9C" w:rsidRDefault="00DB3A0D" w:rsidP="00DB3A0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DE7F02E" w14:textId="593CA909" w:rsidR="00DB3A0D" w:rsidRPr="00046B9C" w:rsidRDefault="00AB1102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25F5F179" w14:textId="77777777" w:rsidR="00DB3A0D" w:rsidRPr="00046B9C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CB003E6" w14:textId="0F52F781" w:rsidR="00DB3A0D" w:rsidRPr="00046B9C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31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B3A0D" w:rsidRPr="00046B9C" w14:paraId="780E627E" w14:textId="77777777" w:rsidTr="009B30D3">
        <w:tc>
          <w:tcPr>
            <w:tcW w:w="2181" w:type="pct"/>
            <w:shd w:val="clear" w:color="auto" w:fill="auto"/>
            <w:vAlign w:val="bottom"/>
          </w:tcPr>
          <w:p w14:paraId="4AD798A1" w14:textId="77777777" w:rsidR="00DB3A0D" w:rsidRPr="00046B9C" w:rsidRDefault="00DB3A0D" w:rsidP="00DB3A0D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582" w:type="pct"/>
            <w:shd w:val="clear" w:color="auto" w:fill="auto"/>
          </w:tcPr>
          <w:p w14:paraId="597680FF" w14:textId="7152F72E" w:rsidR="00DB3A0D" w:rsidRPr="00046B9C" w:rsidRDefault="00DB3A0D" w:rsidP="00DB3A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323FA29C" w14:textId="77777777" w:rsidR="00DB3A0D" w:rsidRPr="00046B9C" w:rsidRDefault="00DB3A0D" w:rsidP="00DB3A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C0734F3" w14:textId="16E1A0BE" w:rsidR="00DB3A0D" w:rsidRPr="00046B9C" w:rsidRDefault="00DB3A0D" w:rsidP="00DB3A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046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B872DA9" w14:textId="77777777" w:rsidR="00DB3A0D" w:rsidRPr="00046B9C" w:rsidRDefault="00DB3A0D" w:rsidP="00DB3A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BEF8F01" w14:textId="47F5EE95" w:rsidR="00DB3A0D" w:rsidRPr="00046B9C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504DCE56" w14:textId="77777777" w:rsidR="00DB3A0D" w:rsidRPr="00046B9C" w:rsidRDefault="00DB3A0D" w:rsidP="00DB3A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3F1A331" w14:textId="535B286B" w:rsidR="00DB3A0D" w:rsidRPr="00046B9C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046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34146" w:rsidRPr="00046B9C" w14:paraId="2A41D682" w14:textId="77777777" w:rsidTr="009B30D3">
        <w:tc>
          <w:tcPr>
            <w:tcW w:w="2181" w:type="pct"/>
            <w:shd w:val="clear" w:color="auto" w:fill="auto"/>
          </w:tcPr>
          <w:p w14:paraId="5AE577DA" w14:textId="77777777" w:rsidR="00034146" w:rsidRPr="00046B9C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3033DE9B" w14:textId="77777777" w:rsidR="00034146" w:rsidRPr="00046B9C" w:rsidRDefault="00034146" w:rsidP="00A804C6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shd w:val="clear" w:color="auto" w:fill="auto"/>
          </w:tcPr>
          <w:p w14:paraId="50EFB62D" w14:textId="77777777" w:rsidR="00034146" w:rsidRPr="00046B9C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172CBC55" w14:textId="77777777" w:rsidR="00034146" w:rsidRPr="00046B9C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46B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4411" w:rsidRPr="00046B9C" w14:paraId="2F537409" w14:textId="77777777" w:rsidTr="009B30D3">
        <w:tc>
          <w:tcPr>
            <w:tcW w:w="2181" w:type="pct"/>
            <w:shd w:val="clear" w:color="auto" w:fill="auto"/>
          </w:tcPr>
          <w:p w14:paraId="3ACEF399" w14:textId="6F0D460A" w:rsidR="00A04411" w:rsidRPr="00046B9C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shd w:val="clear" w:color="auto" w:fill="auto"/>
          </w:tcPr>
          <w:p w14:paraId="4131C61A" w14:textId="6BACC6A4" w:rsidR="00A04411" w:rsidRPr="00046B9C" w:rsidRDefault="00EE2507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shd w:val="clear" w:color="auto" w:fill="auto"/>
          </w:tcPr>
          <w:p w14:paraId="2D89A3C5" w14:textId="77777777" w:rsidR="00A04411" w:rsidRPr="00046B9C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63FB2A" w14:textId="29EF71C8" w:rsidR="00A04411" w:rsidRPr="00046B9C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shd w:val="clear" w:color="auto" w:fill="auto"/>
          </w:tcPr>
          <w:p w14:paraId="06A75826" w14:textId="77777777" w:rsidR="00A04411" w:rsidRPr="00046B9C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CED4DC5" w14:textId="2C2ABD2E" w:rsidR="00A04411" w:rsidRPr="00046B9C" w:rsidRDefault="00EE2507" w:rsidP="00A04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23EDC" w:rsidRPr="00046B9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323EDC" w:rsidRPr="00046B9C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144" w:type="pct"/>
            <w:shd w:val="clear" w:color="auto" w:fill="auto"/>
          </w:tcPr>
          <w:p w14:paraId="16CD5F9A" w14:textId="77777777" w:rsidR="00A04411" w:rsidRPr="00046B9C" w:rsidRDefault="00A04411" w:rsidP="00A04411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FD95309" w14:textId="701066F3" w:rsidR="00A04411" w:rsidRPr="00046B9C" w:rsidRDefault="00A04411" w:rsidP="00A04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21,098</w:t>
            </w:r>
          </w:p>
        </w:tc>
      </w:tr>
      <w:tr w:rsidR="00D17959" w:rsidRPr="00046B9C" w14:paraId="753C0814" w14:textId="77777777" w:rsidTr="009B30D3">
        <w:tc>
          <w:tcPr>
            <w:tcW w:w="2181" w:type="pct"/>
            <w:shd w:val="clear" w:color="auto" w:fill="auto"/>
          </w:tcPr>
          <w:p w14:paraId="2F974919" w14:textId="77777777" w:rsidR="00D17959" w:rsidRPr="00046B9C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046B9C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046B9C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046B9C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046B9C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1310" w:type="pct"/>
            <w:gridSpan w:val="3"/>
            <w:shd w:val="clear" w:color="auto" w:fill="auto"/>
          </w:tcPr>
          <w:p w14:paraId="59DC1707" w14:textId="77777777" w:rsidR="00D17959" w:rsidRPr="00046B9C" w:rsidRDefault="00D17959" w:rsidP="00D17959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B6C444D" w14:textId="77777777" w:rsidR="00D17959" w:rsidRPr="00046B9C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30BB06E1" w14:textId="77777777" w:rsidR="00D17959" w:rsidRPr="00046B9C" w:rsidRDefault="00D17959" w:rsidP="00D1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8F15EA2" w14:textId="0271BE14" w:rsidR="00EE2507" w:rsidRPr="00046B9C" w:rsidRDefault="00EE2507" w:rsidP="00D1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046B9C">
              <w:rPr>
                <w:rFonts w:ascii="Angsana New" w:hAnsi="Angsana New"/>
                <w:sz w:val="30"/>
                <w:szCs w:val="30"/>
              </w:rPr>
              <w:t>12,348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7EC82A4A" w14:textId="77777777" w:rsidR="00D17959" w:rsidRPr="00046B9C" w:rsidRDefault="00D17959" w:rsidP="00D17959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1CD773E7" w14:textId="77777777" w:rsidR="00D17959" w:rsidRPr="00046B9C" w:rsidRDefault="00D17959" w:rsidP="00D1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E14F65D" w14:textId="1086382B" w:rsidR="00D17959" w:rsidRPr="00046B9C" w:rsidRDefault="00D17959" w:rsidP="00D179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(12,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267)</w:t>
            </w:r>
          </w:p>
        </w:tc>
      </w:tr>
      <w:tr w:rsidR="00A04411" w:rsidRPr="00046B9C" w14:paraId="4FB8AFCF" w14:textId="77777777" w:rsidTr="009B30D3">
        <w:tc>
          <w:tcPr>
            <w:tcW w:w="2181" w:type="pct"/>
            <w:shd w:val="clear" w:color="auto" w:fill="auto"/>
          </w:tcPr>
          <w:p w14:paraId="1B0ECD3F" w14:textId="77777777" w:rsidR="00A04411" w:rsidRPr="00046B9C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0" w:type="pct"/>
            <w:gridSpan w:val="3"/>
            <w:shd w:val="clear" w:color="auto" w:fill="auto"/>
          </w:tcPr>
          <w:p w14:paraId="21E4A59B" w14:textId="77777777" w:rsidR="00A04411" w:rsidRPr="00046B9C" w:rsidRDefault="00A04411" w:rsidP="00C1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BB1FC3B" w14:textId="77777777" w:rsidR="00A04411" w:rsidRPr="00046B9C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643DE" w14:textId="20E3A0AA" w:rsidR="00A04411" w:rsidRPr="00046B9C" w:rsidRDefault="00323EDC" w:rsidP="00A04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="00EE2507"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  <w:tc>
          <w:tcPr>
            <w:tcW w:w="144" w:type="pct"/>
            <w:shd w:val="clear" w:color="auto" w:fill="auto"/>
          </w:tcPr>
          <w:p w14:paraId="15066CB9" w14:textId="77777777" w:rsidR="00A04411" w:rsidRPr="00046B9C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BD37" w14:textId="201AA6D1" w:rsidR="00A04411" w:rsidRPr="00046B9C" w:rsidRDefault="00A04411" w:rsidP="00A04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8,831</w:t>
            </w:r>
          </w:p>
        </w:tc>
      </w:tr>
    </w:tbl>
    <w:p w14:paraId="1B330202" w14:textId="08580730" w:rsidR="00061967" w:rsidRPr="00046B9C" w:rsidRDefault="00061967" w:rsidP="00523E37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65"/>
        <w:gridCol w:w="236"/>
        <w:gridCol w:w="1120"/>
        <w:gridCol w:w="46"/>
        <w:gridCol w:w="193"/>
        <w:gridCol w:w="45"/>
        <w:gridCol w:w="7"/>
        <w:gridCol w:w="1073"/>
        <w:gridCol w:w="271"/>
        <w:gridCol w:w="1074"/>
      </w:tblGrid>
      <w:tr w:rsidR="00F07078" w:rsidRPr="00046B9C" w14:paraId="0BA5D8D7" w14:textId="77777777" w:rsidTr="00D44C31">
        <w:tc>
          <w:tcPr>
            <w:tcW w:w="2178" w:type="pct"/>
          </w:tcPr>
          <w:p w14:paraId="27DE403E" w14:textId="77777777" w:rsidR="00D44C31" w:rsidRPr="00046B9C" w:rsidRDefault="00D44C31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(กลับรายการ) </w:t>
            </w:r>
            <w:r w:rsidR="00F07078"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5E3B76"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4F60F129" w14:textId="4C2AFAA4" w:rsidR="005E3B76" w:rsidRPr="00046B9C" w:rsidRDefault="005E3B76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7" w:type="pct"/>
            <w:gridSpan w:val="4"/>
          </w:tcPr>
          <w:p w14:paraId="551086B6" w14:textId="77777777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46B9C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" w:type="pct"/>
            <w:gridSpan w:val="3"/>
          </w:tcPr>
          <w:p w14:paraId="760CE5A1" w14:textId="77777777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7D258CF" w14:textId="77777777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7078" w:rsidRPr="00046B9C" w14:paraId="6C64301F" w14:textId="77777777" w:rsidTr="00D44C31">
        <w:tc>
          <w:tcPr>
            <w:tcW w:w="2178" w:type="pct"/>
          </w:tcPr>
          <w:p w14:paraId="747C6933" w14:textId="32C12791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00E07"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46B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300B4C"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C7DE6"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8C7DE6"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6" w:type="pct"/>
            <w:shd w:val="clear" w:color="auto" w:fill="auto"/>
          </w:tcPr>
          <w:p w14:paraId="63DCB319" w14:textId="3FCA9524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FEF" w:rsidRPr="00046B9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4CFC3BD" w14:textId="77777777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194F496" w14:textId="7473EA4D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845FEF" w:rsidRPr="00046B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A7810E8" w14:textId="77777777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4B2D7C22" w14:textId="30F663D2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FEF" w:rsidRPr="00046B9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2AFFF4C0" w14:textId="77777777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85D3FC5" w14:textId="3FD49759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845FEF" w:rsidRPr="00046B9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07078" w:rsidRPr="00046B9C" w14:paraId="3F0515E6" w14:textId="77777777" w:rsidTr="00D44C31">
        <w:tc>
          <w:tcPr>
            <w:tcW w:w="2178" w:type="pct"/>
          </w:tcPr>
          <w:p w14:paraId="5A970102" w14:textId="77777777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6E0E8B5B" w14:textId="77777777" w:rsidR="00F07078" w:rsidRPr="00046B9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4A54" w:rsidRPr="00046B9C" w14:paraId="2A2AB86A" w14:textId="77777777" w:rsidTr="00D44C31">
        <w:tc>
          <w:tcPr>
            <w:tcW w:w="2178" w:type="pct"/>
          </w:tcPr>
          <w:p w14:paraId="4125EB80" w14:textId="77777777" w:rsidR="000C4A54" w:rsidRPr="00046B9C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66C86A42" w14:textId="7C5F5842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A1613C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71C0CEC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2A287035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C657D1D" w14:textId="74FBD4E4" w:rsidR="000C4A54" w:rsidRPr="00046B9C" w:rsidRDefault="00860842" w:rsidP="0086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C7DB5E7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B815D7" w14:textId="00FAC1EF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</w:tr>
      <w:tr w:rsidR="000C4A54" w:rsidRPr="00046B9C" w14:paraId="7D578753" w14:textId="77777777" w:rsidTr="00D44C31">
        <w:trPr>
          <w:trHeight w:val="77"/>
        </w:trPr>
        <w:tc>
          <w:tcPr>
            <w:tcW w:w="2178" w:type="pct"/>
          </w:tcPr>
          <w:p w14:paraId="43F19625" w14:textId="77777777" w:rsidR="000C4A54" w:rsidRPr="00046B9C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6" w:type="pct"/>
          </w:tcPr>
          <w:p w14:paraId="2619E8E7" w14:textId="70C9CC71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64D2E35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79F26B36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407ED27" w14:textId="7C38CAF4" w:rsidR="000C4A54" w:rsidRPr="00046B9C" w:rsidRDefault="00F75F2B" w:rsidP="008608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DC3609" w:rsidRPr="00046B9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9" w:type="pct"/>
          </w:tcPr>
          <w:p w14:paraId="1F21D8CC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86C59A" w14:textId="7605DB3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(1,9</w:t>
            </w:r>
            <w:r w:rsidR="00DC3609" w:rsidRPr="00046B9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C41615" w:rsidRPr="00046B9C" w14:paraId="7622EC7E" w14:textId="77777777" w:rsidTr="00D44C31">
        <w:trPr>
          <w:trHeight w:val="77"/>
        </w:trPr>
        <w:tc>
          <w:tcPr>
            <w:tcW w:w="2178" w:type="pct"/>
          </w:tcPr>
          <w:p w14:paraId="47595AC9" w14:textId="15199FB5" w:rsidR="00C41615" w:rsidRPr="00046B9C" w:rsidRDefault="00C41615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6" w:type="pct"/>
          </w:tcPr>
          <w:p w14:paraId="49FC9B7F" w14:textId="13109422" w:rsidR="00C41615" w:rsidRPr="00046B9C" w:rsidRDefault="00C41615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E6461A" w14:textId="77777777" w:rsidR="00C41615" w:rsidRPr="00046B9C" w:rsidRDefault="00C41615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F1C5405" w14:textId="65267D26" w:rsidR="00C41615" w:rsidRPr="00046B9C" w:rsidRDefault="00C41615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2CD03855" w14:textId="77777777" w:rsidR="00C41615" w:rsidRPr="00046B9C" w:rsidRDefault="00C41615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4B0DD9BD" w14:textId="47FF2023" w:rsidR="00C41615" w:rsidRPr="00046B9C" w:rsidRDefault="00860842" w:rsidP="00334E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149" w:type="pct"/>
          </w:tcPr>
          <w:p w14:paraId="6D66FEB9" w14:textId="77777777" w:rsidR="00C41615" w:rsidRPr="00046B9C" w:rsidRDefault="00C41615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34701F5" w14:textId="202FEFE3" w:rsidR="00C41615" w:rsidRPr="00046B9C" w:rsidRDefault="00C41615" w:rsidP="00C416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BE8DD99" w14:textId="6F66433B" w:rsidR="000517E2" w:rsidRPr="00046B9C" w:rsidRDefault="000517E2" w:rsidP="00523E37">
      <w:pPr>
        <w:rPr>
          <w:sz w:val="28"/>
          <w:szCs w:val="28"/>
        </w:rPr>
      </w:pPr>
    </w:p>
    <w:tbl>
      <w:tblPr>
        <w:tblW w:w="9122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4"/>
        <w:gridCol w:w="1065"/>
        <w:gridCol w:w="13"/>
        <w:gridCol w:w="236"/>
        <w:gridCol w:w="1169"/>
        <w:gridCol w:w="44"/>
        <w:gridCol w:w="204"/>
        <w:gridCol w:w="33"/>
        <w:gridCol w:w="1051"/>
        <w:gridCol w:w="33"/>
        <w:gridCol w:w="22"/>
        <w:gridCol w:w="219"/>
        <w:gridCol w:w="18"/>
        <w:gridCol w:w="16"/>
        <w:gridCol w:w="1025"/>
        <w:gridCol w:w="20"/>
      </w:tblGrid>
      <w:tr w:rsidR="00F63EB2" w:rsidRPr="00046B9C" w14:paraId="24000F2E" w14:textId="77777777" w:rsidTr="00845FEF">
        <w:trPr>
          <w:tblHeader/>
        </w:trPr>
        <w:tc>
          <w:tcPr>
            <w:tcW w:w="2167" w:type="pct"/>
          </w:tcPr>
          <w:p w14:paraId="511B420B" w14:textId="0E17841B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5"/>
          </w:tcPr>
          <w:p w14:paraId="1DC16EE6" w14:textId="77777777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46B9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0C82B4C" w14:textId="77777777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8"/>
          </w:tcPr>
          <w:p w14:paraId="3A31CFDC" w14:textId="77777777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5FEF" w:rsidRPr="00046B9C" w14:paraId="6EED75F8" w14:textId="77777777" w:rsidTr="000C4A54">
        <w:trPr>
          <w:tblHeader/>
        </w:trPr>
        <w:tc>
          <w:tcPr>
            <w:tcW w:w="2167" w:type="pct"/>
          </w:tcPr>
          <w:p w14:paraId="31530C89" w14:textId="77777777" w:rsidR="00845FEF" w:rsidRPr="00046B9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A14BFC8" w14:textId="36DF6F15" w:rsidR="00845FEF" w:rsidRPr="00046B9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</w:t>
            </w:r>
            <w:r w:rsidR="008C7DE6" w:rsidRPr="00046B9C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8C7DE6"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690E3797" w14:textId="77777777" w:rsidR="00845FEF" w:rsidRPr="00046B9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shd w:val="clear" w:color="auto" w:fill="auto"/>
          </w:tcPr>
          <w:p w14:paraId="61779730" w14:textId="77777777" w:rsidR="00845FEF" w:rsidRPr="00046B9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31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EFE587" w14:textId="77777777" w:rsidR="00845FEF" w:rsidRPr="00046B9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54544C2" w14:textId="62307AC9" w:rsidR="00845FEF" w:rsidRPr="00046B9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</w:t>
            </w:r>
            <w:r w:rsidR="008C7DE6" w:rsidRPr="00046B9C">
              <w:rPr>
                <w:rFonts w:ascii="Angsana New" w:hAnsi="Angsana New"/>
                <w:sz w:val="30"/>
                <w:szCs w:val="30"/>
              </w:rPr>
              <w:t>0</w:t>
            </w:r>
            <w:r w:rsidRPr="00046B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C7DE6"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1" w:type="pct"/>
            <w:gridSpan w:val="4"/>
            <w:shd w:val="clear" w:color="auto" w:fill="auto"/>
          </w:tcPr>
          <w:p w14:paraId="2D6BA2B7" w14:textId="77777777" w:rsidR="00845FEF" w:rsidRPr="00046B9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154E10F6" w14:textId="77777777" w:rsidR="00845FEF" w:rsidRPr="00046B9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31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3EB2" w:rsidRPr="00046B9C" w14:paraId="2CEE1C36" w14:textId="77777777" w:rsidTr="000C4A54">
        <w:trPr>
          <w:tblHeader/>
        </w:trPr>
        <w:tc>
          <w:tcPr>
            <w:tcW w:w="2167" w:type="pct"/>
          </w:tcPr>
          <w:p w14:paraId="26D3ABAC" w14:textId="77777777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16DB3A3" w14:textId="44D18A4D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</w:t>
            </w:r>
            <w:r w:rsidR="00845FEF" w:rsidRPr="00046B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8913901" w14:textId="77777777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shd w:val="clear" w:color="auto" w:fill="auto"/>
          </w:tcPr>
          <w:p w14:paraId="46448519" w14:textId="43DC25D4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45FEF" w:rsidRPr="00046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DB2F097" w14:textId="77777777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4C4A8E5" w14:textId="0409B5D9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</w:t>
            </w:r>
            <w:r w:rsidR="00845FEF" w:rsidRPr="00046B9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  <w:gridSpan w:val="4"/>
            <w:shd w:val="clear" w:color="auto" w:fill="auto"/>
          </w:tcPr>
          <w:p w14:paraId="67904370" w14:textId="77777777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24780F42" w14:textId="102D735C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45FEF" w:rsidRPr="00046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63EB2" w:rsidRPr="00046B9C" w14:paraId="4A404FEC" w14:textId="77777777" w:rsidTr="00845FEF">
        <w:trPr>
          <w:tblHeader/>
        </w:trPr>
        <w:tc>
          <w:tcPr>
            <w:tcW w:w="2167" w:type="pct"/>
          </w:tcPr>
          <w:p w14:paraId="45BD172A" w14:textId="77777777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15"/>
          </w:tcPr>
          <w:p w14:paraId="022E6E0B" w14:textId="77777777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EB2" w:rsidRPr="00046B9C" w14:paraId="6F9B2500" w14:textId="77777777" w:rsidTr="000C4A54">
        <w:tc>
          <w:tcPr>
            <w:tcW w:w="2167" w:type="pct"/>
          </w:tcPr>
          <w:p w14:paraId="2046E5DC" w14:textId="77777777" w:rsidR="00F63EB2" w:rsidRPr="00046B9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1" w:type="pct"/>
            <w:gridSpan w:val="2"/>
          </w:tcPr>
          <w:p w14:paraId="5AECDA39" w14:textId="2834C4A4" w:rsidR="00F63EB2" w:rsidRPr="00046B9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7CAA7A" w14:textId="77777777" w:rsidR="00F63EB2" w:rsidRPr="00046B9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8A4E822" w14:textId="0B689249" w:rsidR="00F63EB2" w:rsidRPr="00046B9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96A23B6" w14:textId="77777777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7E8E245" w14:textId="72F69489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</w:tcPr>
          <w:p w14:paraId="7C3D5325" w14:textId="77777777" w:rsidR="00F63EB2" w:rsidRPr="00046B9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4"/>
          </w:tcPr>
          <w:p w14:paraId="57ABA9BA" w14:textId="78AD3770" w:rsidR="00F63EB2" w:rsidRPr="00046B9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4A54" w:rsidRPr="00046B9C" w14:paraId="2EE0E95F" w14:textId="77777777" w:rsidTr="000C4A54">
        <w:tc>
          <w:tcPr>
            <w:tcW w:w="2167" w:type="pct"/>
          </w:tcPr>
          <w:p w14:paraId="2DE76870" w14:textId="77777777" w:rsidR="000C4A54" w:rsidRPr="00046B9C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gridSpan w:val="2"/>
          </w:tcPr>
          <w:p w14:paraId="219E58D8" w14:textId="08764530" w:rsidR="000C4A54" w:rsidRPr="00046B9C" w:rsidRDefault="00894501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C32D3C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24AB3DAD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869D862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F9F0CD4" w14:textId="0D0E1BE7" w:rsidR="000C4A54" w:rsidRPr="00046B9C" w:rsidRDefault="00EE2507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187,244</w:t>
            </w:r>
          </w:p>
        </w:tc>
        <w:tc>
          <w:tcPr>
            <w:tcW w:w="150" w:type="pct"/>
            <w:gridSpan w:val="3"/>
          </w:tcPr>
          <w:p w14:paraId="43BC0A11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4"/>
          </w:tcPr>
          <w:p w14:paraId="1FDAFB21" w14:textId="4A0B1856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181,920</w:t>
            </w:r>
          </w:p>
        </w:tc>
      </w:tr>
      <w:tr w:rsidR="000C4A54" w:rsidRPr="00046B9C" w14:paraId="1DF5936C" w14:textId="77777777" w:rsidTr="000C4A54">
        <w:tc>
          <w:tcPr>
            <w:tcW w:w="2167" w:type="pct"/>
          </w:tcPr>
          <w:p w14:paraId="0565A6D3" w14:textId="77777777" w:rsidR="000C4A54" w:rsidRPr="00046B9C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27BDA0CE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0CEC27F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07085CCE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  <w:gridSpan w:val="2"/>
          </w:tcPr>
          <w:p w14:paraId="66DCF611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45D8E2F6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3"/>
          </w:tcPr>
          <w:p w14:paraId="2C87C9B7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gridSpan w:val="4"/>
            <w:tcBorders>
              <w:top w:val="double" w:sz="4" w:space="0" w:color="auto"/>
            </w:tcBorders>
          </w:tcPr>
          <w:p w14:paraId="70523CDB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34146" w:rsidRPr="00046B9C" w14:paraId="430945DB" w14:textId="77777777" w:rsidTr="000C4A54">
        <w:trPr>
          <w:gridAfter w:val="1"/>
          <w:wAfter w:w="11" w:type="pct"/>
        </w:trPr>
        <w:tc>
          <w:tcPr>
            <w:tcW w:w="2167" w:type="pct"/>
          </w:tcPr>
          <w:p w14:paraId="19FE3487" w14:textId="77777777" w:rsidR="00034146" w:rsidRPr="00046B9C" w:rsidRDefault="00034146" w:rsidP="00A804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61" w:type="pct"/>
            <w:gridSpan w:val="4"/>
          </w:tcPr>
          <w:p w14:paraId="4831CEB2" w14:textId="77777777" w:rsidR="00034146" w:rsidRPr="00046B9C" w:rsidRDefault="00034146" w:rsidP="00A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9D37096" w14:textId="77777777" w:rsidR="00034146" w:rsidRPr="00046B9C" w:rsidRDefault="00034146" w:rsidP="00A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8"/>
          </w:tcPr>
          <w:p w14:paraId="7F92EFDF" w14:textId="77777777" w:rsidR="00034146" w:rsidRPr="00046B9C" w:rsidRDefault="00034146" w:rsidP="00A804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4A54" w:rsidRPr="00046B9C" w14:paraId="6A616A8F" w14:textId="77777777" w:rsidTr="000C4A54">
        <w:trPr>
          <w:gridAfter w:val="1"/>
          <w:wAfter w:w="11" w:type="pct"/>
        </w:trPr>
        <w:tc>
          <w:tcPr>
            <w:tcW w:w="2167" w:type="pct"/>
          </w:tcPr>
          <w:p w14:paraId="55C9C889" w14:textId="77777777" w:rsidR="000C4A54" w:rsidRPr="00046B9C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391F11C7" w14:textId="53BEBE52" w:rsidR="000C4A54" w:rsidRPr="00046B9C" w:rsidRDefault="00894501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7F9C93E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44AA5A71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65C71E6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single" w:sz="4" w:space="0" w:color="auto"/>
            </w:tcBorders>
          </w:tcPr>
          <w:p w14:paraId="338A5E05" w14:textId="40954C7F" w:rsidR="000C4A54" w:rsidRPr="00046B9C" w:rsidRDefault="001A4E0A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3,264</w:t>
            </w:r>
          </w:p>
        </w:tc>
        <w:tc>
          <w:tcPr>
            <w:tcW w:w="130" w:type="pct"/>
            <w:gridSpan w:val="2"/>
          </w:tcPr>
          <w:p w14:paraId="5E45BB02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bottom w:val="single" w:sz="4" w:space="0" w:color="auto"/>
            </w:tcBorders>
          </w:tcPr>
          <w:p w14:paraId="342429B9" w14:textId="146F3061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3,196</w:t>
            </w:r>
          </w:p>
        </w:tc>
      </w:tr>
      <w:tr w:rsidR="000C4A54" w:rsidRPr="00046B9C" w14:paraId="25F54CF7" w14:textId="77777777" w:rsidTr="000C4A54">
        <w:trPr>
          <w:gridAfter w:val="1"/>
          <w:wAfter w:w="11" w:type="pct"/>
        </w:trPr>
        <w:tc>
          <w:tcPr>
            <w:tcW w:w="2167" w:type="pct"/>
          </w:tcPr>
          <w:p w14:paraId="3641CD50" w14:textId="77777777" w:rsidR="000C4A54" w:rsidRPr="00046B9C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56E35FB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0198F56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F9CB614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A01DCF5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top w:val="double" w:sz="4" w:space="0" w:color="auto"/>
            </w:tcBorders>
          </w:tcPr>
          <w:p w14:paraId="2486659E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2F5243B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top w:val="double" w:sz="4" w:space="0" w:color="auto"/>
            </w:tcBorders>
          </w:tcPr>
          <w:p w14:paraId="217BD05D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4A54" w:rsidRPr="00046B9C" w14:paraId="2A84CFB3" w14:textId="77777777" w:rsidTr="000C4A54">
        <w:trPr>
          <w:gridAfter w:val="1"/>
          <w:wAfter w:w="11" w:type="pct"/>
        </w:trPr>
        <w:tc>
          <w:tcPr>
            <w:tcW w:w="2167" w:type="pct"/>
          </w:tcPr>
          <w:p w14:paraId="4E9656A7" w14:textId="77777777" w:rsidR="000C4A54" w:rsidRPr="00046B9C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4" w:type="pct"/>
          </w:tcPr>
          <w:p w14:paraId="788723F9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37C0974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7883AD09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6E9222E2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7751389A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01F55992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3C79DFA0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C4A54" w:rsidRPr="00046B9C" w14:paraId="669FCCD7" w14:textId="77777777" w:rsidTr="000C4A54">
        <w:trPr>
          <w:gridAfter w:val="1"/>
          <w:wAfter w:w="11" w:type="pct"/>
        </w:trPr>
        <w:tc>
          <w:tcPr>
            <w:tcW w:w="2167" w:type="pct"/>
          </w:tcPr>
          <w:p w14:paraId="4420D6F3" w14:textId="77777777" w:rsidR="000C4A54" w:rsidRPr="00046B9C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AE308B6" w14:textId="57982E1F" w:rsidR="000C4A54" w:rsidRPr="00046B9C" w:rsidRDefault="00894501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32D1FF31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3D37C2CF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F394808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738D23A9" w14:textId="370822C3" w:rsidR="000C4A54" w:rsidRPr="00046B9C" w:rsidRDefault="001A4E0A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5,161</w:t>
            </w:r>
          </w:p>
        </w:tc>
        <w:tc>
          <w:tcPr>
            <w:tcW w:w="130" w:type="pct"/>
            <w:gridSpan w:val="2"/>
          </w:tcPr>
          <w:p w14:paraId="089DF28C" w14:textId="77777777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bottom w:val="double" w:sz="4" w:space="0" w:color="auto"/>
            </w:tcBorders>
          </w:tcPr>
          <w:p w14:paraId="2E6EAAEB" w14:textId="3FA64ED3" w:rsidR="000C4A54" w:rsidRPr="00046B9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6,810</w:t>
            </w:r>
          </w:p>
        </w:tc>
      </w:tr>
    </w:tbl>
    <w:p w14:paraId="59149BC5" w14:textId="77777777" w:rsidR="00F77067" w:rsidRDefault="00F77067" w:rsidP="002E5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3FA9222" w14:textId="77777777" w:rsidR="00F77067" w:rsidRDefault="00F77067" w:rsidP="002E5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04ED78F" w14:textId="77777777" w:rsidR="00F77067" w:rsidRDefault="00F77067" w:rsidP="002E5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1246CF" w14:textId="0EC4D5E8" w:rsidR="00341964" w:rsidRPr="00046B9C" w:rsidRDefault="00341964" w:rsidP="002E57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46B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สัญญาสำคัญที่ทำกับบุคคลหรือกิจการที่เกี่ยวข้องกัน</w:t>
      </w:r>
      <w:r w:rsidR="00D44C31" w:rsidRPr="00046B9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046B9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046B9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46B9C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046B9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61CE56A4" w14:textId="33EC6C54" w:rsidR="00B74E92" w:rsidRPr="00046B9C" w:rsidRDefault="00341964" w:rsidP="005924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046B9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C64920" w:rsidRPr="00046B9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046B9C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046B9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C64920" w:rsidRPr="00046B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046B9C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046B9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Pr="00046B9C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46B9C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046B9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046B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046B9C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046B9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DF0F11" w:rsidRPr="00046B9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046B9C">
        <w:rPr>
          <w:rFonts w:asciiTheme="majorBidi" w:hAnsiTheme="majorBidi" w:cstheme="majorBidi" w:hint="cs"/>
          <w:spacing w:val="-2"/>
          <w:sz w:val="30"/>
          <w:szCs w:val="30"/>
          <w:cs/>
        </w:rPr>
        <w:t>4</w:t>
      </w:r>
      <w:r w:rsidR="00774D83" w:rsidRPr="00046B9C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046B9C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="00DF0F11" w:rsidRPr="00046B9C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046B9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บาทและทั้งสองฝ่ายสามารถต่อสัญญานี้ออกไปครั้งละ </w:t>
      </w:r>
      <w:r w:rsidRPr="00046B9C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046B9C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3BF69BE0" w14:textId="77777777" w:rsidR="0059243F" w:rsidRPr="00046B9C" w:rsidRDefault="0059243F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5661945" w14:textId="019493CC" w:rsidR="00341964" w:rsidRPr="00046B9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46B9C">
        <w:rPr>
          <w:rFonts w:asciiTheme="majorBidi" w:hAnsiTheme="majorBidi" w:cstheme="majorBidi"/>
          <w:i/>
          <w:iCs/>
          <w:sz w:val="30"/>
          <w:szCs w:val="30"/>
          <w:cs/>
        </w:rPr>
        <w:t>สัญญาจ้างทดสอบผลิตภัณฑ์</w:t>
      </w:r>
    </w:p>
    <w:p w14:paraId="78E44228" w14:textId="77777777" w:rsidR="00341964" w:rsidRPr="00046B9C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2AC84B39" w:rsidR="00341964" w:rsidRPr="00046B9C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46B9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046B9C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046B9C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046B9C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046B9C">
        <w:rPr>
          <w:rFonts w:asciiTheme="majorBidi" w:hAnsiTheme="majorBidi" w:cstheme="majorBidi"/>
          <w:sz w:val="30"/>
          <w:szCs w:val="30"/>
        </w:rPr>
        <w:t>6</w:t>
      </w:r>
      <w:r w:rsidRPr="00046B9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46B9C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046B9C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046B9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46B9C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046B9C">
        <w:rPr>
          <w:rFonts w:asciiTheme="majorBidi" w:hAnsiTheme="majorBidi" w:cstheme="majorBidi"/>
          <w:sz w:val="30"/>
          <w:szCs w:val="30"/>
        </w:rPr>
        <w:t>6</w:t>
      </w:r>
      <w:r w:rsidRPr="00046B9C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 w:rsidRPr="00046B9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45FEF" w:rsidRPr="00046B9C">
        <w:rPr>
          <w:rFonts w:asciiTheme="majorBidi" w:hAnsiTheme="majorBidi" w:cstheme="majorBidi" w:hint="cs"/>
          <w:sz w:val="30"/>
          <w:szCs w:val="30"/>
          <w:cs/>
        </w:rPr>
        <w:t xml:space="preserve">ว่าจ้างเป็นจำนวนเงินเดือนละ </w:t>
      </w:r>
      <w:r w:rsidR="00845FEF" w:rsidRPr="00046B9C">
        <w:rPr>
          <w:rFonts w:asciiTheme="majorBidi" w:hAnsiTheme="majorBidi" w:cstheme="majorBidi"/>
          <w:sz w:val="30"/>
          <w:szCs w:val="30"/>
        </w:rPr>
        <w:t xml:space="preserve">672,500 </w:t>
      </w:r>
      <w:r w:rsidR="00845FEF" w:rsidRPr="00046B9C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6F03097F" w14:textId="77777777" w:rsidR="00341964" w:rsidRPr="00046B9C" w:rsidRDefault="00341964" w:rsidP="00E303E6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902EFE" w14:textId="05F2C315" w:rsidR="00341964" w:rsidRPr="00046B9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46B9C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046B9C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046B9C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046B9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551E5AFA" w:rsidR="00341964" w:rsidRPr="00046B9C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46B9C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046B9C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046B9C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046B9C">
        <w:rPr>
          <w:rFonts w:asciiTheme="majorBidi" w:hAnsiTheme="majorBidi" w:cstheme="majorBidi"/>
          <w:sz w:val="30"/>
          <w:szCs w:val="30"/>
        </w:rPr>
        <w:t>1</w:t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046B9C">
        <w:rPr>
          <w:rFonts w:asciiTheme="majorBidi" w:hAnsiTheme="majorBidi" w:cstheme="majorBidi"/>
          <w:sz w:val="30"/>
          <w:szCs w:val="30"/>
        </w:rPr>
        <w:t>256</w:t>
      </w:r>
      <w:r w:rsidR="00774D83" w:rsidRPr="00046B9C">
        <w:rPr>
          <w:rFonts w:asciiTheme="majorBidi" w:hAnsiTheme="majorBidi" w:cstheme="majorBidi"/>
          <w:sz w:val="30"/>
          <w:szCs w:val="30"/>
        </w:rPr>
        <w:t>6</w:t>
      </w:r>
      <w:r w:rsidRPr="00046B9C">
        <w:rPr>
          <w:rFonts w:asciiTheme="majorBidi" w:hAnsiTheme="majorBidi" w:cstheme="majorBidi"/>
          <w:sz w:val="30"/>
          <w:szCs w:val="30"/>
        </w:rPr>
        <w:t xml:space="preserve"> </w:t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046B9C">
        <w:rPr>
          <w:rFonts w:asciiTheme="majorBidi" w:hAnsiTheme="majorBidi" w:cstheme="majorBidi"/>
          <w:sz w:val="30"/>
          <w:szCs w:val="30"/>
        </w:rPr>
        <w:t>31</w:t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046B9C">
        <w:rPr>
          <w:rFonts w:asciiTheme="majorBidi" w:hAnsiTheme="majorBidi" w:cstheme="majorBidi"/>
          <w:sz w:val="30"/>
          <w:szCs w:val="30"/>
        </w:rPr>
        <w:t>256</w:t>
      </w:r>
      <w:r w:rsidR="00774D83" w:rsidRPr="00046B9C">
        <w:rPr>
          <w:rFonts w:asciiTheme="majorBidi" w:hAnsiTheme="majorBidi" w:cstheme="majorBidi"/>
          <w:sz w:val="30"/>
          <w:szCs w:val="30"/>
        </w:rPr>
        <w:t>6</w:t>
      </w:r>
      <w:r w:rsidRPr="00046B9C">
        <w:rPr>
          <w:rFonts w:asciiTheme="majorBidi" w:hAnsiTheme="majorBidi" w:cstheme="majorBidi"/>
          <w:sz w:val="30"/>
          <w:szCs w:val="30"/>
        </w:rPr>
        <w:t xml:space="preserve"> </w:t>
      </w:r>
      <w:r w:rsidRPr="00046B9C">
        <w:rPr>
          <w:rFonts w:asciiTheme="majorBidi" w:hAnsiTheme="majorBidi" w:cstheme="majorBidi"/>
          <w:sz w:val="30"/>
          <w:szCs w:val="30"/>
          <w:cs/>
        </w:rPr>
        <w:t>โดยมีค่า</w:t>
      </w:r>
      <w:r w:rsidR="00DF0144" w:rsidRPr="00046B9C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8F5B29" w:rsidRPr="00046B9C">
        <w:rPr>
          <w:rFonts w:asciiTheme="majorBidi" w:hAnsiTheme="majorBidi" w:cstheme="majorBidi"/>
          <w:sz w:val="30"/>
          <w:szCs w:val="30"/>
        </w:rPr>
        <w:br/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เป็นรายเดือนเดือนละ </w:t>
      </w:r>
      <w:r w:rsidRPr="00046B9C">
        <w:rPr>
          <w:rFonts w:asciiTheme="majorBidi" w:hAnsiTheme="majorBidi" w:cstheme="majorBidi"/>
          <w:sz w:val="30"/>
          <w:szCs w:val="30"/>
        </w:rPr>
        <w:t xml:space="preserve">296,400 </w:t>
      </w:r>
      <w:r w:rsidRPr="00046B9C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77777777" w:rsidR="00341964" w:rsidRPr="00046B9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7C0F36" w14:textId="77777777" w:rsidR="00341964" w:rsidRPr="00046B9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46B9C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046B9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39BD272" w14:textId="0561EED0" w:rsidR="00341964" w:rsidRPr="00046B9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046B9C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046B9C">
        <w:rPr>
          <w:rFonts w:asciiTheme="majorBidi" w:hAnsiTheme="majorBidi" w:cstheme="majorBidi" w:hint="cs"/>
          <w:sz w:val="30"/>
          <w:szCs w:val="30"/>
        </w:rPr>
        <w:t>1</w:t>
      </w:r>
      <w:r w:rsidRPr="00046B9C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046B9C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046B9C">
        <w:rPr>
          <w:rFonts w:asciiTheme="majorBidi" w:hAnsiTheme="majorBidi" w:cstheme="majorBidi"/>
          <w:sz w:val="30"/>
          <w:szCs w:val="30"/>
        </w:rPr>
        <w:t>6</w:t>
      </w:r>
      <w:r w:rsidRPr="00046B9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46B9C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046B9C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046B9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046B9C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046B9C">
        <w:rPr>
          <w:rFonts w:asciiTheme="majorBidi" w:hAnsiTheme="majorBidi" w:cstheme="majorBidi"/>
          <w:sz w:val="30"/>
          <w:szCs w:val="30"/>
        </w:rPr>
        <w:t>6</w:t>
      </w:r>
      <w:r w:rsidRPr="00046B9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46B9C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B0695C" w:rsidRPr="00046B9C">
        <w:rPr>
          <w:rFonts w:asciiTheme="majorBidi" w:hAnsiTheme="majorBidi" w:cstheme="majorBidi"/>
          <w:sz w:val="30"/>
          <w:szCs w:val="30"/>
        </w:rPr>
        <w:t>750,000</w:t>
      </w:r>
      <w:r w:rsidRPr="00046B9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046B9C">
        <w:rPr>
          <w:rFonts w:asciiTheme="majorBidi" w:hAnsiTheme="majorBidi" w:cstheme="majorBidi" w:hint="cs"/>
          <w:sz w:val="30"/>
          <w:szCs w:val="30"/>
          <w:cs/>
        </w:rPr>
        <w:t xml:space="preserve">บาท  </w:t>
      </w:r>
      <w:r w:rsidR="00845FEF" w:rsidRPr="00046B9C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AB41C9" w:rsidRPr="00046B9C">
        <w:rPr>
          <w:rFonts w:asciiTheme="majorBidi" w:hAnsiTheme="majorBidi" w:cstheme="majorBidi" w:hint="cs"/>
          <w:sz w:val="30"/>
          <w:szCs w:val="30"/>
          <w:cs/>
        </w:rPr>
        <w:t>ุ</w:t>
      </w:r>
      <w:r w:rsidR="00845FEF" w:rsidRPr="00046B9C">
        <w:rPr>
          <w:rFonts w:asciiTheme="majorBidi" w:hAnsiTheme="majorBidi" w:cstheme="majorBidi" w:hint="cs"/>
          <w:sz w:val="30"/>
          <w:szCs w:val="30"/>
          <w:cs/>
        </w:rPr>
        <w:t>โด</w:t>
      </w:r>
      <w:r w:rsidR="00AB41C9" w:rsidRPr="00046B9C">
        <w:rPr>
          <w:rFonts w:asciiTheme="majorBidi" w:hAnsiTheme="majorBidi" w:cstheme="majorBidi" w:hint="cs"/>
          <w:sz w:val="30"/>
          <w:szCs w:val="30"/>
          <w:cs/>
        </w:rPr>
        <w:t>ยผู้รับบริการมีหน้าที่ต้องบอกกล่าวให้ผู้ให้บริการทราบ</w:t>
      </w:r>
      <w:r w:rsidR="00845FEF" w:rsidRPr="00046B9C">
        <w:rPr>
          <w:rFonts w:asciiTheme="majorBidi" w:hAnsiTheme="majorBidi" w:cstheme="majorBidi" w:hint="cs"/>
          <w:sz w:val="30"/>
          <w:szCs w:val="30"/>
          <w:cs/>
        </w:rPr>
        <w:t>ล่วงหน้าเป็</w:t>
      </w:r>
      <w:r w:rsidR="00774D83" w:rsidRPr="00046B9C">
        <w:rPr>
          <w:rFonts w:asciiTheme="majorBidi" w:hAnsiTheme="majorBidi" w:cstheme="majorBidi" w:hint="cs"/>
          <w:sz w:val="30"/>
          <w:szCs w:val="30"/>
          <w:cs/>
        </w:rPr>
        <w:t>น</w:t>
      </w:r>
      <w:r w:rsidR="00845FEF" w:rsidRPr="00046B9C">
        <w:rPr>
          <w:rFonts w:asciiTheme="majorBidi" w:hAnsiTheme="majorBidi" w:cstheme="majorBidi" w:hint="cs"/>
          <w:sz w:val="30"/>
          <w:szCs w:val="30"/>
          <w:cs/>
        </w:rPr>
        <w:t>เวลา</w:t>
      </w:r>
      <w:r w:rsidR="00AB41C9" w:rsidRPr="00046B9C">
        <w:rPr>
          <w:rFonts w:asciiTheme="majorBidi" w:hAnsiTheme="majorBidi" w:cstheme="majorBidi" w:hint="cs"/>
          <w:sz w:val="30"/>
          <w:szCs w:val="30"/>
          <w:cs/>
        </w:rPr>
        <w:t>ไม่น้อยกว่า</w:t>
      </w:r>
      <w:r w:rsidR="00845FEF" w:rsidRPr="00046B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5FEF" w:rsidRPr="00046B9C">
        <w:rPr>
          <w:rFonts w:asciiTheme="majorBidi" w:hAnsiTheme="majorBidi" w:cstheme="majorBidi"/>
          <w:sz w:val="30"/>
          <w:szCs w:val="30"/>
        </w:rPr>
        <w:t xml:space="preserve">30 </w:t>
      </w:r>
      <w:r w:rsidR="00845FEF" w:rsidRPr="00046B9C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02C14841" w14:textId="4BFD9E09" w:rsidR="00B0695C" w:rsidRPr="00046B9C" w:rsidRDefault="00B0695C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5BA4907E" w14:textId="3495E76F" w:rsidR="00B0695C" w:rsidRPr="00046B9C" w:rsidRDefault="00B0695C" w:rsidP="00E25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046B9C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A533B8A" w14:textId="6B2AD04B" w:rsidR="00341964" w:rsidRPr="00046B9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46B9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สัญญานายหน้า</w:t>
      </w:r>
    </w:p>
    <w:p w14:paraId="76200AAD" w14:textId="77777777" w:rsidR="00341964" w:rsidRPr="00046B9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B061689" w14:textId="7ED0BBBC" w:rsidR="000C6DFB" w:rsidRPr="00046B9C" w:rsidRDefault="00341964" w:rsidP="000C6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46B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046B9C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046B9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046B9C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046B9C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046B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46B9C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FEF" w:rsidRPr="00046B9C">
        <w:rPr>
          <w:rFonts w:asciiTheme="majorBidi" w:hAnsiTheme="majorBidi" w:cstheme="majorBidi"/>
          <w:sz w:val="30"/>
          <w:szCs w:val="30"/>
          <w:cs/>
        </w:rPr>
        <w:br/>
      </w:r>
      <w:r w:rsidRPr="00046B9C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046B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046B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046B9C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5616A" w:rsidRPr="00046B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46B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046B9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046B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046B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046B9C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046B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46B9C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28BF1402" w14:textId="1D7D7ADB" w:rsidR="000C6DFB" w:rsidRPr="00046B9C" w:rsidRDefault="000C6DFB" w:rsidP="000C6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E6CAD0C" w14:textId="32522391" w:rsidR="000C6DFB" w:rsidRPr="00046B9C" w:rsidRDefault="000C6DFB" w:rsidP="000C6DFB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046B9C">
        <w:rPr>
          <w:rFonts w:ascii="Angsana New" w:hAnsi="Angsana New"/>
          <w:sz w:val="30"/>
          <w:szCs w:val="30"/>
          <w:cs/>
        </w:rPr>
        <w:t>ลูกหนี้การค้า</w:t>
      </w:r>
    </w:p>
    <w:p w14:paraId="142B3976" w14:textId="77777777" w:rsidR="000C6DFB" w:rsidRPr="00046B9C" w:rsidRDefault="000C6DFB" w:rsidP="000C6DFB">
      <w:pPr>
        <w:rPr>
          <w:cs/>
          <w:lang w:eastAsia="x-none"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123"/>
        <w:gridCol w:w="283"/>
        <w:gridCol w:w="1157"/>
      </w:tblGrid>
      <w:tr w:rsidR="000C6DFB" w:rsidRPr="00046B9C" w14:paraId="636F740E" w14:textId="77777777" w:rsidTr="00D41889">
        <w:trPr>
          <w:cantSplit/>
        </w:trPr>
        <w:tc>
          <w:tcPr>
            <w:tcW w:w="3060" w:type="dxa"/>
          </w:tcPr>
          <w:p w14:paraId="0A377C21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DA1BE81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1161D67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1872B749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03EE2E36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DFB" w:rsidRPr="00046B9C" w14:paraId="298ED6D1" w14:textId="77777777" w:rsidTr="00D41889">
        <w:trPr>
          <w:cantSplit/>
        </w:trPr>
        <w:tc>
          <w:tcPr>
            <w:tcW w:w="3060" w:type="dxa"/>
          </w:tcPr>
          <w:p w14:paraId="45C41DE5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FBBA7BF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EFDCA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8FAF917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29E80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03F788B8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4A44A3D4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464DE391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35200C91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6DFB" w:rsidRPr="00046B9C" w14:paraId="3B24FBDF" w14:textId="77777777" w:rsidTr="00D41889">
        <w:trPr>
          <w:cantSplit/>
        </w:trPr>
        <w:tc>
          <w:tcPr>
            <w:tcW w:w="3060" w:type="dxa"/>
          </w:tcPr>
          <w:p w14:paraId="67D3D5FB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4C4F804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36B98A1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CB36E5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5EA4C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17" w:type="dxa"/>
          </w:tcPr>
          <w:p w14:paraId="19FA5029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2E1F39C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214B82C9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8E52E10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C6DFB" w:rsidRPr="00046B9C" w14:paraId="1EDCE0AB" w14:textId="77777777" w:rsidTr="00D41889">
        <w:trPr>
          <w:cantSplit/>
        </w:trPr>
        <w:tc>
          <w:tcPr>
            <w:tcW w:w="3060" w:type="dxa"/>
          </w:tcPr>
          <w:p w14:paraId="14DF6E9C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5AA30CEB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3C3380B1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6DFB" w:rsidRPr="00046B9C" w14:paraId="23AB718F" w14:textId="77777777" w:rsidTr="00D41889">
        <w:trPr>
          <w:cantSplit/>
        </w:trPr>
        <w:tc>
          <w:tcPr>
            <w:tcW w:w="3060" w:type="dxa"/>
            <w:hideMark/>
          </w:tcPr>
          <w:p w14:paraId="1AA3B5D9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15840261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45BEDBA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55BBABAC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1BB5BAAE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25C76CD8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6EA766D1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272063A7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83" w:type="dxa"/>
          </w:tcPr>
          <w:p w14:paraId="209BBDBC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11CA9464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6DFB" w:rsidRPr="00046B9C" w14:paraId="3E2515B8" w14:textId="77777777" w:rsidTr="00D41889">
        <w:trPr>
          <w:cantSplit/>
        </w:trPr>
        <w:tc>
          <w:tcPr>
            <w:tcW w:w="3060" w:type="dxa"/>
            <w:hideMark/>
          </w:tcPr>
          <w:p w14:paraId="03303B64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6C6326E5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8088B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C95E3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79EF3B0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7F7990F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</w:tcPr>
          <w:p w14:paraId="40B77A10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3,115</w:t>
            </w:r>
          </w:p>
        </w:tc>
        <w:tc>
          <w:tcPr>
            <w:tcW w:w="283" w:type="dxa"/>
          </w:tcPr>
          <w:p w14:paraId="59D298B2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</w:tcPr>
          <w:p w14:paraId="7F38B92E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3,953</w:t>
            </w:r>
          </w:p>
        </w:tc>
      </w:tr>
      <w:tr w:rsidR="000C6DFB" w:rsidRPr="00046B9C" w14:paraId="51A53550" w14:textId="77777777" w:rsidTr="00D41889">
        <w:trPr>
          <w:cantSplit/>
        </w:trPr>
        <w:tc>
          <w:tcPr>
            <w:tcW w:w="3060" w:type="dxa"/>
            <w:hideMark/>
          </w:tcPr>
          <w:p w14:paraId="2FBEFF00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4D495D98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12986BB6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7C68D046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5C0AFF3F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2CEEEA6E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64A44FEE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E9B52BA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77C1674F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6DFB" w:rsidRPr="00046B9C" w14:paraId="634AFB06" w14:textId="77777777" w:rsidTr="00D41889">
        <w:trPr>
          <w:cantSplit/>
        </w:trPr>
        <w:tc>
          <w:tcPr>
            <w:tcW w:w="3060" w:type="dxa"/>
            <w:hideMark/>
          </w:tcPr>
          <w:p w14:paraId="49FB2264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4263387C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AC4EF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20780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5468AF2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E4D50C3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720236E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83" w:type="dxa"/>
          </w:tcPr>
          <w:p w14:paraId="66FBFD96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C3C6065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1,489</w:t>
            </w:r>
          </w:p>
        </w:tc>
      </w:tr>
      <w:tr w:rsidR="000C6DFB" w:rsidRPr="00046B9C" w14:paraId="5BAC1738" w14:textId="77777777" w:rsidTr="00D41889">
        <w:trPr>
          <w:cantSplit/>
        </w:trPr>
        <w:tc>
          <w:tcPr>
            <w:tcW w:w="3060" w:type="dxa"/>
          </w:tcPr>
          <w:p w14:paraId="4E8D0A97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3 - 6 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810" w:type="dxa"/>
          </w:tcPr>
          <w:p w14:paraId="13DC34E6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62091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C1950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0C92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2C32D34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74AA20DE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1,226</w:t>
            </w:r>
          </w:p>
        </w:tc>
        <w:tc>
          <w:tcPr>
            <w:tcW w:w="283" w:type="dxa"/>
          </w:tcPr>
          <w:p w14:paraId="3DBBE3F4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C24D27E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DFB" w:rsidRPr="00046B9C" w14:paraId="17FDB05D" w14:textId="77777777" w:rsidTr="00D41889">
        <w:trPr>
          <w:cantSplit/>
        </w:trPr>
        <w:tc>
          <w:tcPr>
            <w:tcW w:w="3060" w:type="dxa"/>
          </w:tcPr>
          <w:p w14:paraId="7403AB76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6 - 12 </w:t>
            </w:r>
            <w:r w:rsidRPr="00046B9C">
              <w:rPr>
                <w:rFonts w:asciiTheme="majorBidi" w:hAnsi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810" w:type="dxa"/>
          </w:tcPr>
          <w:p w14:paraId="4BD5D231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D733F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6B22BD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060E3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E31AF17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3170243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523</w:t>
            </w:r>
          </w:p>
        </w:tc>
        <w:tc>
          <w:tcPr>
            <w:tcW w:w="283" w:type="dxa"/>
          </w:tcPr>
          <w:p w14:paraId="34BE9663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0E9C29D6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C6DFB" w:rsidRPr="00046B9C" w14:paraId="7FCFF90B" w14:textId="77777777" w:rsidTr="00D41889">
        <w:trPr>
          <w:cantSplit/>
        </w:trPr>
        <w:tc>
          <w:tcPr>
            <w:tcW w:w="3060" w:type="dxa"/>
            <w:hideMark/>
          </w:tcPr>
          <w:p w14:paraId="7A63AD68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D0075E0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B6FF65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0AA8C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54B8337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CF5C454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B797AD9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27,401</w:t>
            </w:r>
          </w:p>
        </w:tc>
        <w:tc>
          <w:tcPr>
            <w:tcW w:w="283" w:type="dxa"/>
          </w:tcPr>
          <w:p w14:paraId="1E6A9061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157" w:type="dxa"/>
          </w:tcPr>
          <w:p w14:paraId="79319FE4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27,041</w:t>
            </w:r>
          </w:p>
        </w:tc>
      </w:tr>
      <w:tr w:rsidR="000C6DFB" w:rsidRPr="00046B9C" w14:paraId="172E1EC6" w14:textId="77777777" w:rsidTr="00EB5021">
        <w:trPr>
          <w:cantSplit/>
        </w:trPr>
        <w:tc>
          <w:tcPr>
            <w:tcW w:w="3060" w:type="dxa"/>
          </w:tcPr>
          <w:p w14:paraId="689207B7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453EE6E6" w14:textId="292FE87C" w:rsidR="000C6DFB" w:rsidRPr="00D04E1A" w:rsidRDefault="002412CB" w:rsidP="00241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04E1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2CE338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590C4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5F9C99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7077AE9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25033AFA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32,794</w:t>
            </w:r>
          </w:p>
        </w:tc>
        <w:tc>
          <w:tcPr>
            <w:tcW w:w="283" w:type="dxa"/>
          </w:tcPr>
          <w:p w14:paraId="07FA45BE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230FD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</w:tr>
    </w:tbl>
    <w:p w14:paraId="1FEB8D79" w14:textId="12A73D33" w:rsidR="00334E1F" w:rsidRPr="00046B9C" w:rsidRDefault="00334E1F"/>
    <w:p w14:paraId="71DEF2C1" w14:textId="77777777" w:rsidR="000C6DFB" w:rsidRPr="00046B9C" w:rsidRDefault="000C6DFB" w:rsidP="000C6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pPr w:leftFromText="180" w:rightFromText="180" w:vertAnchor="text" w:horzAnchor="margin" w:tblpXSpec="right" w:tblpY="-168"/>
        <w:tblW w:w="927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123"/>
        <w:gridCol w:w="283"/>
        <w:gridCol w:w="1157"/>
      </w:tblGrid>
      <w:tr w:rsidR="001752F5" w:rsidRPr="00046B9C" w14:paraId="04F8FCA2" w14:textId="77777777" w:rsidTr="001752F5">
        <w:trPr>
          <w:cantSplit/>
        </w:trPr>
        <w:tc>
          <w:tcPr>
            <w:tcW w:w="3060" w:type="dxa"/>
          </w:tcPr>
          <w:p w14:paraId="7668F569" w14:textId="77777777" w:rsidR="001752F5" w:rsidRPr="00046B9C" w:rsidRDefault="001752F5" w:rsidP="001752F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  <w:bookmarkStart w:id="1" w:name="_Hlk141632880"/>
          </w:p>
        </w:tc>
        <w:tc>
          <w:tcPr>
            <w:tcW w:w="810" w:type="dxa"/>
          </w:tcPr>
          <w:p w14:paraId="339BC5BD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9FDC297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171F2061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63" w:type="dxa"/>
            <w:gridSpan w:val="3"/>
          </w:tcPr>
          <w:p w14:paraId="2029F717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52F5" w:rsidRPr="00046B9C" w14:paraId="45D0344B" w14:textId="77777777" w:rsidTr="001752F5">
        <w:trPr>
          <w:cantSplit/>
        </w:trPr>
        <w:tc>
          <w:tcPr>
            <w:tcW w:w="3060" w:type="dxa"/>
          </w:tcPr>
          <w:p w14:paraId="5F008D12" w14:textId="77777777" w:rsidR="001752F5" w:rsidRPr="00046B9C" w:rsidRDefault="001752F5" w:rsidP="001752F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3330CA8D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D742FC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A31AD7D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D97CA4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488F4617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B80C822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83" w:type="dxa"/>
          </w:tcPr>
          <w:p w14:paraId="568A89C8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BD497CC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752F5" w:rsidRPr="00046B9C" w14:paraId="5505E504" w14:textId="77777777" w:rsidTr="001752F5">
        <w:trPr>
          <w:cantSplit/>
        </w:trPr>
        <w:tc>
          <w:tcPr>
            <w:tcW w:w="3060" w:type="dxa"/>
          </w:tcPr>
          <w:p w14:paraId="5F72EA26" w14:textId="77777777" w:rsidR="001752F5" w:rsidRPr="00046B9C" w:rsidRDefault="001752F5" w:rsidP="001752F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568DA9E4" w14:textId="07C04A4A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BB73DC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9588535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FB0443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17" w:type="dxa"/>
          </w:tcPr>
          <w:p w14:paraId="7FDF7F83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3C2BCA7D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83" w:type="dxa"/>
          </w:tcPr>
          <w:p w14:paraId="7703E7A9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6BDB3ED2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1752F5" w:rsidRPr="00046B9C" w14:paraId="080C0C50" w14:textId="77777777" w:rsidTr="001752F5">
        <w:trPr>
          <w:cantSplit/>
        </w:trPr>
        <w:tc>
          <w:tcPr>
            <w:tcW w:w="3060" w:type="dxa"/>
          </w:tcPr>
          <w:p w14:paraId="5E2FA57D" w14:textId="77777777" w:rsidR="001752F5" w:rsidRPr="00046B9C" w:rsidRDefault="001752F5" w:rsidP="001752F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64ECA0D9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4E38902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A17E7" w:rsidRPr="00046B9C" w14:paraId="6B631F26" w14:textId="77777777" w:rsidTr="001752F5">
        <w:trPr>
          <w:cantSplit/>
        </w:trPr>
        <w:tc>
          <w:tcPr>
            <w:tcW w:w="3060" w:type="dxa"/>
          </w:tcPr>
          <w:p w14:paraId="0F4C7F9F" w14:textId="3C8EEE01" w:rsidR="009A17E7" w:rsidRPr="00046B9C" w:rsidRDefault="009A17E7" w:rsidP="001752F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046B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บุคคลหรือ</w:t>
            </w: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</w:t>
            </w:r>
            <w:r w:rsidRPr="00046B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อื่นๆ</w:t>
            </w:r>
          </w:p>
        </w:tc>
        <w:tc>
          <w:tcPr>
            <w:tcW w:w="810" w:type="dxa"/>
          </w:tcPr>
          <w:p w14:paraId="04C8B5A1" w14:textId="77777777" w:rsidR="009A17E7" w:rsidRPr="00046B9C" w:rsidRDefault="009A17E7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22ECA42D" w14:textId="77777777" w:rsidR="009A17E7" w:rsidRPr="00046B9C" w:rsidRDefault="009A17E7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34E1F" w:rsidRPr="00046B9C" w14:paraId="70020654" w14:textId="77777777" w:rsidTr="001752F5">
        <w:trPr>
          <w:cantSplit/>
        </w:trPr>
        <w:tc>
          <w:tcPr>
            <w:tcW w:w="3060" w:type="dxa"/>
          </w:tcPr>
          <w:p w14:paraId="3F3360F8" w14:textId="72F3445E" w:rsidR="00334E1F" w:rsidRPr="00046B9C" w:rsidRDefault="00334E1F" w:rsidP="00334E1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311BE249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C4DC58" w14:textId="4445D674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85729" w:rsidRPr="00046B9C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5729" w:rsidRPr="00046B9C">
              <w:rPr>
                <w:rFonts w:asciiTheme="majorBidi" w:hAnsiTheme="majorBidi" w:cstheme="majorBidi"/>
                <w:sz w:val="30"/>
                <w:szCs w:val="30"/>
              </w:rPr>
              <w:t>342</w:t>
            </w:r>
          </w:p>
        </w:tc>
        <w:tc>
          <w:tcPr>
            <w:tcW w:w="270" w:type="dxa"/>
          </w:tcPr>
          <w:p w14:paraId="3C45DCEF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3982CE" w14:textId="0BE3190E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376,472</w:t>
            </w:r>
          </w:p>
        </w:tc>
        <w:tc>
          <w:tcPr>
            <w:tcW w:w="317" w:type="dxa"/>
          </w:tcPr>
          <w:p w14:paraId="3C5C0BB4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239BD53" w14:textId="2244DDD1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334,769</w:t>
            </w:r>
          </w:p>
        </w:tc>
        <w:tc>
          <w:tcPr>
            <w:tcW w:w="283" w:type="dxa"/>
          </w:tcPr>
          <w:p w14:paraId="6C20F72F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47B7C4B4" w14:textId="46FE6973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363,035</w:t>
            </w:r>
          </w:p>
        </w:tc>
      </w:tr>
      <w:tr w:rsidR="00334E1F" w:rsidRPr="00046B9C" w14:paraId="0CAEE290" w14:textId="77777777" w:rsidTr="001752F5">
        <w:trPr>
          <w:cantSplit/>
        </w:trPr>
        <w:tc>
          <w:tcPr>
            <w:tcW w:w="3060" w:type="dxa"/>
          </w:tcPr>
          <w:p w14:paraId="18B9B5A9" w14:textId="29204868" w:rsidR="00334E1F" w:rsidRPr="00046B9C" w:rsidRDefault="00334E1F" w:rsidP="00334E1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277AD2A9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F07510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C7AE37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737828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4FD559E4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46E664FB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" w:type="dxa"/>
          </w:tcPr>
          <w:p w14:paraId="0FBCD345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5A01A8A0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4E1F" w:rsidRPr="00046B9C" w14:paraId="307590B0" w14:textId="77777777" w:rsidTr="001752F5">
        <w:trPr>
          <w:cantSplit/>
        </w:trPr>
        <w:tc>
          <w:tcPr>
            <w:tcW w:w="3060" w:type="dxa"/>
          </w:tcPr>
          <w:p w14:paraId="2C365906" w14:textId="56867946" w:rsidR="00334E1F" w:rsidRPr="00046B9C" w:rsidRDefault="00334E1F" w:rsidP="00334E1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3C020330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411145" w14:textId="105E48F6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685729" w:rsidRPr="00046B9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85729" w:rsidRPr="00046B9C">
              <w:rPr>
                <w:rFonts w:asciiTheme="majorBidi" w:hAnsiTheme="majorBidi" w:cstheme="majorBidi"/>
                <w:sz w:val="30"/>
                <w:szCs w:val="30"/>
              </w:rPr>
              <w:t>892</w:t>
            </w:r>
          </w:p>
        </w:tc>
        <w:tc>
          <w:tcPr>
            <w:tcW w:w="270" w:type="dxa"/>
          </w:tcPr>
          <w:p w14:paraId="3F404CD2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FC71" w14:textId="68AD75FE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312,993</w:t>
            </w:r>
          </w:p>
        </w:tc>
        <w:tc>
          <w:tcPr>
            <w:tcW w:w="317" w:type="dxa"/>
          </w:tcPr>
          <w:p w14:paraId="661440F5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320CE2E7" w14:textId="61948795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190,080</w:t>
            </w:r>
          </w:p>
        </w:tc>
        <w:tc>
          <w:tcPr>
            <w:tcW w:w="283" w:type="dxa"/>
          </w:tcPr>
          <w:p w14:paraId="336980F9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7185AE1D" w14:textId="1A225811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226,755</w:t>
            </w:r>
          </w:p>
        </w:tc>
      </w:tr>
      <w:tr w:rsidR="00334E1F" w:rsidRPr="00046B9C" w14:paraId="3BE97DE2" w14:textId="77777777" w:rsidTr="001752F5">
        <w:trPr>
          <w:cantSplit/>
        </w:trPr>
        <w:tc>
          <w:tcPr>
            <w:tcW w:w="3060" w:type="dxa"/>
          </w:tcPr>
          <w:p w14:paraId="293C770C" w14:textId="32993E19" w:rsidR="00334E1F" w:rsidRPr="00046B9C" w:rsidRDefault="00334E1F" w:rsidP="00334E1F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046B9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046B9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FAFC94D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CA3C74" w14:textId="3BF00838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286,054</w:t>
            </w:r>
          </w:p>
        </w:tc>
        <w:tc>
          <w:tcPr>
            <w:tcW w:w="270" w:type="dxa"/>
          </w:tcPr>
          <w:p w14:paraId="1A7E11CC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7D88E9" w14:textId="02781C99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110,677</w:t>
            </w:r>
          </w:p>
        </w:tc>
        <w:tc>
          <w:tcPr>
            <w:tcW w:w="317" w:type="dxa"/>
          </w:tcPr>
          <w:p w14:paraId="77FA4F9F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8CD8610" w14:textId="54EDBB4C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86,842</w:t>
            </w:r>
          </w:p>
        </w:tc>
        <w:tc>
          <w:tcPr>
            <w:tcW w:w="283" w:type="dxa"/>
          </w:tcPr>
          <w:p w14:paraId="5F9D0507" w14:textId="77777777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25D6C8FE" w14:textId="3F3748C6" w:rsidR="00334E1F" w:rsidRPr="00046B9C" w:rsidRDefault="00334E1F" w:rsidP="00334E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29,106</w:t>
            </w:r>
          </w:p>
        </w:tc>
      </w:tr>
      <w:tr w:rsidR="001752F5" w:rsidRPr="00046B9C" w14:paraId="69E07BFE" w14:textId="77777777" w:rsidTr="001752F5">
        <w:trPr>
          <w:cantSplit/>
        </w:trPr>
        <w:tc>
          <w:tcPr>
            <w:tcW w:w="3060" w:type="dxa"/>
            <w:hideMark/>
          </w:tcPr>
          <w:p w14:paraId="514112D5" w14:textId="77777777" w:rsidR="001752F5" w:rsidRPr="00046B9C" w:rsidRDefault="001752F5" w:rsidP="001752F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487C50F1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060A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41,121</w:t>
            </w:r>
          </w:p>
        </w:tc>
        <w:tc>
          <w:tcPr>
            <w:tcW w:w="270" w:type="dxa"/>
          </w:tcPr>
          <w:p w14:paraId="21069B54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81BC5C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37,273</w:t>
            </w:r>
          </w:p>
        </w:tc>
        <w:tc>
          <w:tcPr>
            <w:tcW w:w="317" w:type="dxa"/>
          </w:tcPr>
          <w:p w14:paraId="2D23DCE8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53DE6EB2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41,121</w:t>
            </w:r>
          </w:p>
        </w:tc>
        <w:tc>
          <w:tcPr>
            <w:tcW w:w="283" w:type="dxa"/>
          </w:tcPr>
          <w:p w14:paraId="17498845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7AFD7E3A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37,273</w:t>
            </w:r>
          </w:p>
        </w:tc>
      </w:tr>
      <w:tr w:rsidR="001752F5" w:rsidRPr="00046B9C" w14:paraId="18B53356" w14:textId="77777777" w:rsidTr="001752F5">
        <w:trPr>
          <w:cantSplit/>
        </w:trPr>
        <w:tc>
          <w:tcPr>
            <w:tcW w:w="3060" w:type="dxa"/>
            <w:hideMark/>
          </w:tcPr>
          <w:p w14:paraId="6401A21A" w14:textId="77777777" w:rsidR="001752F5" w:rsidRPr="00046B9C" w:rsidRDefault="001752F5" w:rsidP="001752F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2DB4AFB0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C4D087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93,728</w:t>
            </w:r>
          </w:p>
        </w:tc>
        <w:tc>
          <w:tcPr>
            <w:tcW w:w="270" w:type="dxa"/>
          </w:tcPr>
          <w:p w14:paraId="24807980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1EEA7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102,871</w:t>
            </w:r>
          </w:p>
        </w:tc>
        <w:tc>
          <w:tcPr>
            <w:tcW w:w="317" w:type="dxa"/>
          </w:tcPr>
          <w:p w14:paraId="7DED5D9F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162D9EC4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77,829</w:t>
            </w:r>
          </w:p>
        </w:tc>
        <w:tc>
          <w:tcPr>
            <w:tcW w:w="283" w:type="dxa"/>
          </w:tcPr>
          <w:p w14:paraId="6F307E5F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CF30E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86,972</w:t>
            </w:r>
          </w:p>
        </w:tc>
      </w:tr>
      <w:tr w:rsidR="001752F5" w:rsidRPr="00046B9C" w14:paraId="12BF728C" w14:textId="77777777" w:rsidTr="001752F5">
        <w:trPr>
          <w:cantSplit/>
        </w:trPr>
        <w:tc>
          <w:tcPr>
            <w:tcW w:w="3060" w:type="dxa"/>
          </w:tcPr>
          <w:p w14:paraId="7A7F1626" w14:textId="77777777" w:rsidR="001752F5" w:rsidRPr="00046B9C" w:rsidRDefault="001752F5" w:rsidP="001752F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78819A93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13F376" w14:textId="5D46ACD8" w:rsidR="001752F5" w:rsidRPr="00046B9C" w:rsidRDefault="00364A8C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85729"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</w:t>
            </w:r>
            <w:r w:rsidR="001752F5"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5729"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137</w:t>
            </w:r>
          </w:p>
        </w:tc>
        <w:tc>
          <w:tcPr>
            <w:tcW w:w="270" w:type="dxa"/>
          </w:tcPr>
          <w:p w14:paraId="5B6FCBA9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4EB68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940,286</w:t>
            </w:r>
          </w:p>
        </w:tc>
        <w:tc>
          <w:tcPr>
            <w:tcW w:w="317" w:type="dxa"/>
          </w:tcPr>
          <w:p w14:paraId="6B27ECE4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</w:tcPr>
          <w:p w14:paraId="75B7C742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046B9C"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  <w:t>730</w:t>
            </w: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,</w:t>
            </w:r>
            <w:r w:rsidRPr="00046B9C">
              <w:rPr>
                <w:rFonts w:asciiTheme="majorBidi" w:hAnsiTheme="majorBidi"/>
                <w:b/>
                <w:bCs/>
                <w:sz w:val="30"/>
                <w:szCs w:val="30"/>
                <w:cs/>
                <w:lang w:val="th-TH"/>
              </w:rPr>
              <w:t>641</w:t>
            </w:r>
          </w:p>
        </w:tc>
        <w:tc>
          <w:tcPr>
            <w:tcW w:w="283" w:type="dxa"/>
          </w:tcPr>
          <w:p w14:paraId="2664267D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</w:tcPr>
          <w:p w14:paraId="6B255875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743,141</w:t>
            </w:r>
          </w:p>
        </w:tc>
      </w:tr>
      <w:tr w:rsidR="001752F5" w:rsidRPr="00046B9C" w14:paraId="79A1C6DD" w14:textId="77777777" w:rsidTr="001752F5">
        <w:trPr>
          <w:cantSplit/>
        </w:trPr>
        <w:tc>
          <w:tcPr>
            <w:tcW w:w="3060" w:type="dxa"/>
            <w:hideMark/>
          </w:tcPr>
          <w:p w14:paraId="559A2A04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164ACE65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CC498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ED523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F351FD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317" w:type="dxa"/>
          </w:tcPr>
          <w:p w14:paraId="659D528A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</w:tcPr>
          <w:p w14:paraId="5F746D18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108A2051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</w:tcPr>
          <w:p w14:paraId="1E067ACD" w14:textId="77777777" w:rsidR="001752F5" w:rsidRPr="00046B9C" w:rsidRDefault="001752F5" w:rsidP="00CC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</w:tr>
      <w:tr w:rsidR="001752F5" w:rsidRPr="00046B9C" w14:paraId="15CB2209" w14:textId="77777777" w:rsidTr="001752F5">
        <w:trPr>
          <w:cantSplit/>
        </w:trPr>
        <w:tc>
          <w:tcPr>
            <w:tcW w:w="3060" w:type="dxa"/>
          </w:tcPr>
          <w:p w14:paraId="4E56F58F" w14:textId="77777777" w:rsidR="001752F5" w:rsidRPr="00046B9C" w:rsidRDefault="001752F5" w:rsidP="001752F5">
            <w:pPr>
              <w:tabs>
                <w:tab w:val="clear" w:pos="227"/>
                <w:tab w:val="left" w:pos="342"/>
              </w:tabs>
              <w:spacing w:line="240" w:lineRule="auto"/>
              <w:ind w:left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791750BA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0F159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7ADE4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96AD0A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7" w:type="dxa"/>
          </w:tcPr>
          <w:p w14:paraId="07792EBB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23" w:type="dxa"/>
          </w:tcPr>
          <w:p w14:paraId="4F026418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3" w:type="dxa"/>
          </w:tcPr>
          <w:p w14:paraId="29C6D459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57" w:type="dxa"/>
            <w:tcBorders>
              <w:left w:val="nil"/>
              <w:right w:val="nil"/>
            </w:tcBorders>
          </w:tcPr>
          <w:p w14:paraId="4BCD15D3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2F5" w:rsidRPr="00046B9C" w14:paraId="35FA7C87" w14:textId="77777777" w:rsidTr="001752F5">
        <w:trPr>
          <w:cantSplit/>
        </w:trPr>
        <w:tc>
          <w:tcPr>
            <w:tcW w:w="3060" w:type="dxa"/>
          </w:tcPr>
          <w:p w14:paraId="2CE579B4" w14:textId="77777777" w:rsidR="001752F5" w:rsidRPr="00046B9C" w:rsidRDefault="001752F5" w:rsidP="001752F5">
            <w:pPr>
              <w:tabs>
                <w:tab w:val="clear" w:pos="227"/>
                <w:tab w:val="left" w:pos="342"/>
              </w:tabs>
              <w:spacing w:line="240" w:lineRule="auto"/>
              <w:ind w:left="162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7A7ABE56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4E22D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55,812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54C5B8C8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04EA1BB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(56,621)</w:t>
            </w:r>
          </w:p>
        </w:tc>
        <w:tc>
          <w:tcPr>
            <w:tcW w:w="317" w:type="dxa"/>
          </w:tcPr>
          <w:p w14:paraId="239F4AF1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14:paraId="310AC862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(46,430)</w:t>
            </w:r>
          </w:p>
        </w:tc>
        <w:tc>
          <w:tcPr>
            <w:tcW w:w="283" w:type="dxa"/>
          </w:tcPr>
          <w:p w14:paraId="05B6205C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7" w:type="dxa"/>
            <w:tcBorders>
              <w:left w:val="nil"/>
              <w:bottom w:val="single" w:sz="4" w:space="0" w:color="auto"/>
              <w:right w:val="nil"/>
            </w:tcBorders>
          </w:tcPr>
          <w:p w14:paraId="37042B36" w14:textId="77777777" w:rsidR="001752F5" w:rsidRPr="00046B9C" w:rsidRDefault="001752F5" w:rsidP="00CC3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(47,239)</w:t>
            </w:r>
          </w:p>
        </w:tc>
      </w:tr>
      <w:tr w:rsidR="001752F5" w:rsidRPr="00046B9C" w14:paraId="315C8484" w14:textId="77777777" w:rsidTr="001752F5">
        <w:trPr>
          <w:cantSplit/>
        </w:trPr>
        <w:tc>
          <w:tcPr>
            <w:tcW w:w="3060" w:type="dxa"/>
            <w:hideMark/>
          </w:tcPr>
          <w:p w14:paraId="65880C93" w14:textId="77777777" w:rsidR="001752F5" w:rsidRPr="00046B9C" w:rsidRDefault="001752F5" w:rsidP="001752F5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2F5752D2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111FF3" w14:textId="006B1344" w:rsidR="001752F5" w:rsidRPr="00046B9C" w:rsidRDefault="00364A8C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685729"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1752F5"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5729"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60038910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E1836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883,506</w:t>
            </w:r>
          </w:p>
        </w:tc>
        <w:tc>
          <w:tcPr>
            <w:tcW w:w="317" w:type="dxa"/>
          </w:tcPr>
          <w:p w14:paraId="6BE38A95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14:paraId="13487477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684,211</w:t>
            </w:r>
          </w:p>
        </w:tc>
        <w:tc>
          <w:tcPr>
            <w:tcW w:w="283" w:type="dxa"/>
          </w:tcPr>
          <w:p w14:paraId="5DA8A6DC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63784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695,743</w:t>
            </w:r>
          </w:p>
        </w:tc>
      </w:tr>
      <w:tr w:rsidR="001752F5" w:rsidRPr="00046B9C" w14:paraId="1CFFA51C" w14:textId="77777777" w:rsidTr="001752F5">
        <w:trPr>
          <w:cantSplit/>
        </w:trPr>
        <w:tc>
          <w:tcPr>
            <w:tcW w:w="3060" w:type="dxa"/>
          </w:tcPr>
          <w:p w14:paraId="45549352" w14:textId="77777777" w:rsidR="001752F5" w:rsidRPr="00046B9C" w:rsidRDefault="001752F5" w:rsidP="001752F5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8A482AF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3661DF" w14:textId="23FE14B6" w:rsidR="001752F5" w:rsidRPr="00046B9C" w:rsidRDefault="00364A8C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</w:t>
            </w:r>
            <w:r w:rsidR="00685729"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85729"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270" w:type="dxa"/>
          </w:tcPr>
          <w:p w14:paraId="535569DF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CB8341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883,506</w:t>
            </w:r>
          </w:p>
        </w:tc>
        <w:tc>
          <w:tcPr>
            <w:tcW w:w="317" w:type="dxa"/>
          </w:tcPr>
          <w:p w14:paraId="30771607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tcBorders>
              <w:top w:val="single" w:sz="4" w:space="0" w:color="auto"/>
              <w:bottom w:val="double" w:sz="4" w:space="0" w:color="auto"/>
            </w:tcBorders>
          </w:tcPr>
          <w:p w14:paraId="6394D3F9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717,005</w:t>
            </w:r>
          </w:p>
        </w:tc>
        <w:tc>
          <w:tcPr>
            <w:tcW w:w="283" w:type="dxa"/>
          </w:tcPr>
          <w:p w14:paraId="5F94D198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double" w:sz="4" w:space="0" w:color="auto"/>
            </w:tcBorders>
          </w:tcPr>
          <w:p w14:paraId="6B39A1C3" w14:textId="77777777" w:rsidR="001752F5" w:rsidRPr="00046B9C" w:rsidRDefault="001752F5" w:rsidP="001752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728,226</w:t>
            </w:r>
          </w:p>
        </w:tc>
      </w:tr>
      <w:bookmarkEnd w:id="1"/>
    </w:tbl>
    <w:p w14:paraId="2B7D60BC" w14:textId="77777777" w:rsidR="000C6DFB" w:rsidRPr="00046B9C" w:rsidRDefault="000C6DFB"/>
    <w:tbl>
      <w:tblPr>
        <w:tblW w:w="919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3"/>
        <w:gridCol w:w="1107"/>
        <w:gridCol w:w="265"/>
        <w:gridCol w:w="1102"/>
        <w:gridCol w:w="265"/>
        <w:gridCol w:w="1078"/>
        <w:gridCol w:w="263"/>
        <w:gridCol w:w="1094"/>
      </w:tblGrid>
      <w:tr w:rsidR="000C6DFB" w:rsidRPr="00046B9C" w14:paraId="043BC0BA" w14:textId="77777777" w:rsidTr="00D41889">
        <w:trPr>
          <w:tblHeader/>
        </w:trPr>
        <w:tc>
          <w:tcPr>
            <w:tcW w:w="2187" w:type="pct"/>
          </w:tcPr>
          <w:p w14:paraId="03F4D0A3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(กลับรายการ)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ด้านเครดิตที่คาดว่าจะ</w:t>
            </w:r>
          </w:p>
          <w:p w14:paraId="61F4A380" w14:textId="77777777" w:rsidR="000C6DFB" w:rsidRPr="00046B9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เกิดขึ้น</w:t>
            </w:r>
          </w:p>
        </w:tc>
        <w:tc>
          <w:tcPr>
            <w:tcW w:w="1345" w:type="pct"/>
            <w:gridSpan w:val="3"/>
          </w:tcPr>
          <w:p w14:paraId="01315EBD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46B9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5E0C2817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36AD360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C6DFB" w:rsidRPr="00046B9C" w14:paraId="1244FEF3" w14:textId="77777777" w:rsidTr="00D41889">
        <w:trPr>
          <w:tblHeader/>
        </w:trPr>
        <w:tc>
          <w:tcPr>
            <w:tcW w:w="2187" w:type="pct"/>
          </w:tcPr>
          <w:p w14:paraId="035D518D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02" w:type="pct"/>
            <w:shd w:val="clear" w:color="auto" w:fill="auto"/>
          </w:tcPr>
          <w:p w14:paraId="2E0E479F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74DE577B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0CEF6C8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6EDE1C1D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9E96CFC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6B06E17A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204EEAC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C6DFB" w:rsidRPr="00046B9C" w14:paraId="73D13C41" w14:textId="77777777" w:rsidTr="00D41889">
        <w:trPr>
          <w:tblHeader/>
        </w:trPr>
        <w:tc>
          <w:tcPr>
            <w:tcW w:w="2187" w:type="pct"/>
          </w:tcPr>
          <w:p w14:paraId="7BF5682C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10AA6429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46B9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046B9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C6DFB" w:rsidRPr="00046B9C" w14:paraId="0B260567" w14:textId="77777777" w:rsidTr="00D41889">
        <w:tc>
          <w:tcPr>
            <w:tcW w:w="2187" w:type="pct"/>
          </w:tcPr>
          <w:p w14:paraId="3D016EC4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2" w:type="pct"/>
          </w:tcPr>
          <w:p w14:paraId="7B03376E" w14:textId="2738A641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7,0</w:t>
            </w:r>
            <w:r w:rsidR="00ED2D22" w:rsidRPr="00046B9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4" w:type="pct"/>
          </w:tcPr>
          <w:p w14:paraId="45727C2F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412EF6A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11,306</w:t>
            </w:r>
          </w:p>
        </w:tc>
        <w:tc>
          <w:tcPr>
            <w:tcW w:w="144" w:type="pct"/>
          </w:tcPr>
          <w:p w14:paraId="75779543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A630CA" w14:textId="2438941D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7,0</w:t>
            </w:r>
            <w:r w:rsidR="00ED2D22" w:rsidRPr="00046B9C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43" w:type="pct"/>
          </w:tcPr>
          <w:p w14:paraId="0DAA7C32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6B303A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7,333</w:t>
            </w:r>
          </w:p>
        </w:tc>
      </w:tr>
      <w:tr w:rsidR="000C6DFB" w:rsidRPr="00046B9C" w14:paraId="209B0301" w14:textId="77777777" w:rsidTr="00D41889">
        <w:tc>
          <w:tcPr>
            <w:tcW w:w="2187" w:type="pct"/>
          </w:tcPr>
          <w:p w14:paraId="4CA9FC36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2" w:type="pct"/>
            <w:vAlign w:val="bottom"/>
          </w:tcPr>
          <w:p w14:paraId="303D7B82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-18"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  (</w:t>
            </w:r>
            <w:r w:rsidRPr="00046B9C">
              <w:rPr>
                <w:rFonts w:ascii="Angsana New" w:hAnsi="Angsana New"/>
                <w:sz w:val="30"/>
                <w:szCs w:val="30"/>
              </w:rPr>
              <w:t>5,518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41B8068A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4BDFAD94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(2,367)</w:t>
            </w:r>
          </w:p>
        </w:tc>
        <w:tc>
          <w:tcPr>
            <w:tcW w:w="144" w:type="pct"/>
          </w:tcPr>
          <w:p w14:paraId="5F12F19D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4CBEE9F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(5,518)</w:t>
            </w:r>
          </w:p>
        </w:tc>
        <w:tc>
          <w:tcPr>
            <w:tcW w:w="143" w:type="pct"/>
          </w:tcPr>
          <w:p w14:paraId="4E8E3AC1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70D4A8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(2,367)</w:t>
            </w:r>
          </w:p>
        </w:tc>
      </w:tr>
      <w:tr w:rsidR="000C6DFB" w:rsidRPr="00046B9C" w14:paraId="38F52DA5" w14:textId="77777777" w:rsidTr="00D41889">
        <w:tc>
          <w:tcPr>
            <w:tcW w:w="2187" w:type="pct"/>
          </w:tcPr>
          <w:p w14:paraId="75CF0C43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602" w:type="pct"/>
          </w:tcPr>
          <w:p w14:paraId="23164A72" w14:textId="38775388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(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F04FC" w:rsidRPr="00046B9C">
              <w:rPr>
                <w:rFonts w:asciiTheme="majorBidi" w:hAnsiTheme="majorBidi" w:cstheme="majorBidi"/>
                <w:sz w:val="30"/>
                <w:szCs w:val="30"/>
              </w:rPr>
              <w:t>305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</w:tcPr>
          <w:p w14:paraId="2932C4AB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AF9204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(519)</w:t>
            </w:r>
          </w:p>
        </w:tc>
        <w:tc>
          <w:tcPr>
            <w:tcW w:w="144" w:type="pct"/>
          </w:tcPr>
          <w:p w14:paraId="39815847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22477CE" w14:textId="69CE5ECC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(2,</w:t>
            </w:r>
            <w:r w:rsidR="008F04FC" w:rsidRPr="00046B9C">
              <w:rPr>
                <w:rFonts w:ascii="Angsana New" w:hAnsi="Angsana New"/>
                <w:sz w:val="30"/>
                <w:szCs w:val="30"/>
              </w:rPr>
              <w:t>305</w:t>
            </w:r>
            <w:r w:rsidRPr="00046B9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C14F5C6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B2581E7" w14:textId="77777777" w:rsidR="000C6DFB" w:rsidRPr="00046B9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(519)</w:t>
            </w:r>
          </w:p>
        </w:tc>
      </w:tr>
    </w:tbl>
    <w:p w14:paraId="2846BE07" w14:textId="43408829" w:rsidR="000C6DFB" w:rsidRPr="001A2265" w:rsidRDefault="000C6DFB" w:rsidP="000C6DFB">
      <w:pPr>
        <w:rPr>
          <w:sz w:val="24"/>
          <w:szCs w:val="24"/>
        </w:rPr>
      </w:pPr>
    </w:p>
    <w:p w14:paraId="7F89319C" w14:textId="63829318" w:rsidR="00910305" w:rsidRPr="00046B9C" w:rsidRDefault="000C6DFB" w:rsidP="000C6DFB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ja-JP"/>
        </w:rPr>
      </w:pPr>
      <w:r w:rsidRPr="00046B9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046B9C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046B9C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</w:t>
      </w:r>
      <w:r w:rsidRPr="00046B9C">
        <w:rPr>
          <w:rFonts w:asciiTheme="majorBidi" w:hAnsiTheme="majorBidi" w:cstheme="majorBidi" w:hint="cs"/>
          <w:sz w:val="30"/>
          <w:szCs w:val="30"/>
          <w:cs/>
          <w:lang w:val="en-US" w:eastAsia="ja-JP"/>
        </w:rPr>
        <w:t>้</w:t>
      </w:r>
    </w:p>
    <w:tbl>
      <w:tblPr>
        <w:tblpPr w:leftFromText="180" w:rightFromText="180" w:vertAnchor="text" w:horzAnchor="margin" w:tblpXSpec="right" w:tblpY="248"/>
        <w:tblW w:w="90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8A626C" w:rsidRPr="00046B9C" w14:paraId="6E400726" w14:textId="77777777" w:rsidTr="008A626C">
        <w:trPr>
          <w:cantSplit/>
          <w:tblHeader/>
        </w:trPr>
        <w:tc>
          <w:tcPr>
            <w:tcW w:w="4950" w:type="dxa"/>
            <w:shd w:val="clear" w:color="auto" w:fill="auto"/>
            <w:vAlign w:val="bottom"/>
          </w:tcPr>
          <w:p w14:paraId="5DBF5950" w14:textId="77777777" w:rsidR="008A626C" w:rsidRPr="00046B9C" w:rsidRDefault="008A626C" w:rsidP="008A62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สำหรับงวดหกเดือนสิ้นสุดวันที่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0D24096" w14:textId="77777777" w:rsidR="008A626C" w:rsidRPr="00046B9C" w:rsidRDefault="008A626C" w:rsidP="008A6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46B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046B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6D046AE5" w14:textId="77777777" w:rsidR="008A626C" w:rsidRPr="00046B9C" w:rsidRDefault="008A626C" w:rsidP="008A626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D85BA11" w14:textId="77777777" w:rsidR="008A626C" w:rsidRPr="00046B9C" w:rsidRDefault="008A626C" w:rsidP="008A626C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26C" w:rsidRPr="00046B9C" w14:paraId="2CB37CA3" w14:textId="77777777" w:rsidTr="008A626C">
        <w:trPr>
          <w:cantSplit/>
        </w:trPr>
        <w:tc>
          <w:tcPr>
            <w:tcW w:w="4950" w:type="dxa"/>
            <w:shd w:val="clear" w:color="auto" w:fill="auto"/>
          </w:tcPr>
          <w:p w14:paraId="295F2901" w14:textId="77777777" w:rsidR="008A626C" w:rsidRPr="00046B9C" w:rsidRDefault="008A626C" w:rsidP="008A6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42B4C9EE" w14:textId="77777777" w:rsidR="008A626C" w:rsidRPr="00046B9C" w:rsidRDefault="008A626C" w:rsidP="008A62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46B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626C" w:rsidRPr="00046B9C" w14:paraId="2C3A721A" w14:textId="77777777" w:rsidTr="008A626C">
        <w:trPr>
          <w:cantSplit/>
        </w:trPr>
        <w:tc>
          <w:tcPr>
            <w:tcW w:w="4950" w:type="dxa"/>
            <w:shd w:val="clear" w:color="auto" w:fill="auto"/>
          </w:tcPr>
          <w:p w14:paraId="7CC1567F" w14:textId="74A585EC" w:rsidR="008A626C" w:rsidRPr="00046B9C" w:rsidRDefault="008A626C" w:rsidP="008A6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5618E4"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80" w:type="dxa"/>
            <w:shd w:val="clear" w:color="auto" w:fill="auto"/>
          </w:tcPr>
          <w:p w14:paraId="20204BD0" w14:textId="1E976E2E" w:rsidR="008A626C" w:rsidRPr="00046B9C" w:rsidRDefault="008E0E57" w:rsidP="008A626C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3F5564" w:rsidRPr="00046B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  <w:r w:rsidR="00306156" w:rsidRPr="00046B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3F5564" w:rsidRPr="00046B9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221</w:t>
            </w:r>
          </w:p>
        </w:tc>
        <w:tc>
          <w:tcPr>
            <w:tcW w:w="180" w:type="dxa"/>
          </w:tcPr>
          <w:p w14:paraId="12091FD7" w14:textId="77777777" w:rsidR="008A626C" w:rsidRPr="00046B9C" w:rsidRDefault="008A626C" w:rsidP="008A62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173434" w14:textId="24204629" w:rsidR="008A626C" w:rsidRPr="00046B9C" w:rsidRDefault="008A626C" w:rsidP="008A6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cs/>
              </w:rPr>
              <w:t xml:space="preserve">                                                   </w:t>
            </w:r>
            <w:r w:rsidR="008E0E57" w:rsidRPr="00046B9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E0E57" w:rsidRPr="00046B9C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</w:tr>
      <w:tr w:rsidR="008A626C" w:rsidRPr="00046B9C" w14:paraId="41F11EA1" w14:textId="77777777" w:rsidTr="008A626C">
        <w:trPr>
          <w:cantSplit/>
        </w:trPr>
        <w:tc>
          <w:tcPr>
            <w:tcW w:w="4950" w:type="dxa"/>
            <w:shd w:val="clear" w:color="auto" w:fill="auto"/>
          </w:tcPr>
          <w:p w14:paraId="593826AA" w14:textId="2BC8952E" w:rsidR="008A626C" w:rsidRPr="00046B9C" w:rsidRDefault="008A626C" w:rsidP="008A6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5618E4"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5A3022B8" w14:textId="4099E83E" w:rsidR="008A626C" w:rsidRPr="00046B9C" w:rsidRDefault="00306156" w:rsidP="008A626C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0E57" w:rsidRPr="00046B9C">
              <w:rPr>
                <w:rFonts w:asciiTheme="majorBidi" w:hAnsiTheme="majorBidi" w:cstheme="majorBidi"/>
                <w:sz w:val="30"/>
                <w:szCs w:val="30"/>
              </w:rPr>
              <w:t>864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3B0DA51" w14:textId="77777777" w:rsidR="008A626C" w:rsidRPr="00046B9C" w:rsidRDefault="008A626C" w:rsidP="008A62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B4175D" w14:textId="47861927" w:rsidR="008A626C" w:rsidRPr="00046B9C" w:rsidRDefault="008A626C" w:rsidP="008A6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1006" w:right="40" w:hanging="30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</w:rPr>
              <w:t xml:space="preserve">  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8E0E57" w:rsidRPr="00046B9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25550B" w:rsidRPr="00046B9C" w14:paraId="73D2E529" w14:textId="77777777" w:rsidTr="008A626C">
        <w:trPr>
          <w:cantSplit/>
        </w:trPr>
        <w:tc>
          <w:tcPr>
            <w:tcW w:w="4950" w:type="dxa"/>
            <w:shd w:val="clear" w:color="auto" w:fill="auto"/>
          </w:tcPr>
          <w:p w14:paraId="56BAF21E" w14:textId="7EF7AD4D" w:rsidR="0025550B" w:rsidRPr="00046B9C" w:rsidRDefault="0025550B" w:rsidP="008A6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8E7276"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618E4"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="008E7276"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5CE74A14" w14:textId="7BBC26CB" w:rsidR="0025550B" w:rsidRPr="00046B9C" w:rsidRDefault="009A691F" w:rsidP="008A626C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9,383</w:t>
            </w:r>
          </w:p>
        </w:tc>
        <w:tc>
          <w:tcPr>
            <w:tcW w:w="180" w:type="dxa"/>
          </w:tcPr>
          <w:p w14:paraId="3011D1A9" w14:textId="77777777" w:rsidR="0025550B" w:rsidRPr="00046B9C" w:rsidRDefault="0025550B" w:rsidP="008A62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A5058E" w14:textId="2031B7D9" w:rsidR="0025550B" w:rsidRPr="00046B9C" w:rsidRDefault="009A691F" w:rsidP="008A6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left="1006" w:right="40" w:hanging="300"/>
              <w:jc w:val="right"/>
              <w:rPr>
                <w:rFonts w:asciiTheme="majorBidi" w:hAnsiTheme="majorBidi" w:cstheme="majorBidi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9,383</w:t>
            </w:r>
          </w:p>
        </w:tc>
      </w:tr>
      <w:tr w:rsidR="008E0E57" w:rsidRPr="00046B9C" w14:paraId="654B749D" w14:textId="77777777" w:rsidTr="001F7BDF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5A30EA24" w14:textId="32650CA8" w:rsidR="008E0E57" w:rsidRPr="00046B9C" w:rsidRDefault="008E0E57" w:rsidP="008E0E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="005618E4"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5567"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2193573F" w14:textId="79D3788B" w:rsidR="008E0E57" w:rsidRPr="00046B9C" w:rsidRDefault="008E0E57" w:rsidP="008E0E5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(8,189)</w:t>
            </w:r>
          </w:p>
        </w:tc>
        <w:tc>
          <w:tcPr>
            <w:tcW w:w="180" w:type="dxa"/>
          </w:tcPr>
          <w:p w14:paraId="2C86E281" w14:textId="77777777" w:rsidR="008E0E57" w:rsidRPr="00046B9C" w:rsidRDefault="008E0E57" w:rsidP="008E0E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DAC47CD" w14:textId="50ABB46A" w:rsidR="008E0E57" w:rsidRPr="00046B9C" w:rsidRDefault="008E0E57" w:rsidP="008E0E57">
            <w:pPr>
              <w:pStyle w:val="acctfourfigures"/>
              <w:tabs>
                <w:tab w:val="clear" w:pos="765"/>
              </w:tabs>
              <w:spacing w:line="240" w:lineRule="auto"/>
              <w:ind w:left="-79" w:right="1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(8,189)</w:t>
            </w:r>
          </w:p>
        </w:tc>
      </w:tr>
      <w:tr w:rsidR="008E0E57" w:rsidRPr="00046B9C" w14:paraId="2646B58E" w14:textId="77777777" w:rsidTr="008A626C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16CED367" w14:textId="37C50858" w:rsidR="008E0E57" w:rsidRPr="00046B9C" w:rsidRDefault="008E0E57" w:rsidP="008E0E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="005618E4" w:rsidRPr="00046B9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3E5B"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1790E1B9" w14:textId="5225AB58" w:rsidR="008E0E57" w:rsidRPr="00046B9C" w:rsidRDefault="008E0E57" w:rsidP="008E0E57">
            <w:pPr>
              <w:pStyle w:val="acctfourfigures"/>
              <w:tabs>
                <w:tab w:val="clear" w:pos="765"/>
              </w:tabs>
              <w:spacing w:line="240" w:lineRule="auto"/>
              <w:ind w:left="-79" w:right="9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</w:t>
            </w:r>
            <w:r w:rsidR="00CE48CE" w:rsidRPr="00046B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970</w:t>
            </w:r>
          </w:p>
        </w:tc>
        <w:tc>
          <w:tcPr>
            <w:tcW w:w="180" w:type="dxa"/>
          </w:tcPr>
          <w:p w14:paraId="2C303EBD" w14:textId="77777777" w:rsidR="008E0E57" w:rsidRPr="00046B9C" w:rsidRDefault="008E0E57" w:rsidP="008E0E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E3ABE8" w14:textId="09D0FB02" w:rsidR="008E0E57" w:rsidRPr="00046B9C" w:rsidRDefault="008E0E57" w:rsidP="008E0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Theme="majorBidi" w:hAnsiTheme="majorBidi" w:cstheme="majorBidi"/>
              </w:rPr>
            </w:pPr>
            <w:r w:rsidRPr="00046B9C">
              <w:rPr>
                <w:rFonts w:asciiTheme="majorBidi" w:hAnsiTheme="majorBidi" w:cstheme="majorBidi"/>
              </w:rPr>
              <w:t xml:space="preserve">        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CE48CE" w:rsidRPr="00046B9C">
              <w:rPr>
                <w:rFonts w:asciiTheme="majorBidi" w:hAnsiTheme="majorBidi" w:cstheme="majorBidi"/>
                <w:sz w:val="30"/>
                <w:szCs w:val="30"/>
              </w:rPr>
              <w:t>970</w:t>
            </w:r>
          </w:p>
        </w:tc>
      </w:tr>
    </w:tbl>
    <w:p w14:paraId="08393231" w14:textId="0D460F8F" w:rsidR="00523E37" w:rsidRPr="00046B9C" w:rsidRDefault="00523E37" w:rsidP="008E0E57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154741CB" w14:textId="77777777" w:rsidR="00523E37" w:rsidRPr="00046B9C" w:rsidRDefault="00523E37" w:rsidP="00523E37">
      <w:pPr>
        <w:spacing w:line="240" w:lineRule="auto"/>
        <w:ind w:left="1260"/>
        <w:rPr>
          <w:rFonts w:ascii="Angsana New" w:hAnsi="Angsana New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1007"/>
        <w:gridCol w:w="237"/>
        <w:gridCol w:w="1050"/>
        <w:gridCol w:w="236"/>
        <w:gridCol w:w="1075"/>
      </w:tblGrid>
      <w:tr w:rsidR="00523E37" w:rsidRPr="00046B9C" w14:paraId="467E0FD9" w14:textId="77777777" w:rsidTr="009E5AA4">
        <w:trPr>
          <w:tblHeader/>
        </w:trPr>
        <w:tc>
          <w:tcPr>
            <w:tcW w:w="1890" w:type="dxa"/>
          </w:tcPr>
          <w:p w14:paraId="69B3C0DD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3"/>
          </w:tcPr>
          <w:p w14:paraId="2FFAE05D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37" w:rsidRPr="00046B9C" w14:paraId="56568034" w14:textId="77777777" w:rsidTr="009E5AA4">
        <w:trPr>
          <w:tblHeader/>
        </w:trPr>
        <w:tc>
          <w:tcPr>
            <w:tcW w:w="1890" w:type="dxa"/>
          </w:tcPr>
          <w:p w14:paraId="6D32DD48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60C5BF4B" w:rsidR="00523E37" w:rsidRPr="00046B9C" w:rsidRDefault="00C10AF4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</w:t>
            </w:r>
            <w:r w:rsidR="00D41F3A" w:rsidRPr="00046B9C">
              <w:rPr>
                <w:rFonts w:ascii="Angsana New" w:hAnsi="Angsana New"/>
                <w:sz w:val="30"/>
                <w:szCs w:val="30"/>
              </w:rPr>
              <w:t>0</w:t>
            </w:r>
            <w:r w:rsidRPr="00046B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1F3A" w:rsidRPr="00046B9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46B9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277D460D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5"/>
          </w:tcPr>
          <w:p w14:paraId="0BF52343" w14:textId="2D3F3709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46B9C">
              <w:rPr>
                <w:rFonts w:ascii="Angsana New" w:hAnsi="Angsana New"/>
                <w:sz w:val="30"/>
                <w:szCs w:val="30"/>
              </w:rPr>
              <w:t>256</w:t>
            </w:r>
            <w:r w:rsidR="00C10AF4" w:rsidRPr="00046B9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23E37" w:rsidRPr="00046B9C" w14:paraId="73D6982F" w14:textId="77777777" w:rsidTr="009E5AA4">
        <w:trPr>
          <w:tblHeader/>
        </w:trPr>
        <w:tc>
          <w:tcPr>
            <w:tcW w:w="1890" w:type="dxa"/>
          </w:tcPr>
          <w:p w14:paraId="4F8133F1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C58D8EA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vAlign w:val="bottom"/>
          </w:tcPr>
          <w:p w14:paraId="27867F65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104F699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26750F3F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046B9C" w14:paraId="01902A86" w14:textId="77777777" w:rsidTr="009E5AA4">
        <w:trPr>
          <w:tblHeader/>
        </w:trPr>
        <w:tc>
          <w:tcPr>
            <w:tcW w:w="1890" w:type="dxa"/>
          </w:tcPr>
          <w:p w14:paraId="0A993B0A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3"/>
            <w:vAlign w:val="bottom"/>
          </w:tcPr>
          <w:p w14:paraId="337A9AC4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6B9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046B9C" w14:paraId="3EA667CC" w14:textId="77777777" w:rsidTr="009E5AA4">
        <w:tc>
          <w:tcPr>
            <w:tcW w:w="1890" w:type="dxa"/>
          </w:tcPr>
          <w:p w14:paraId="12BBF794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554045F8" w:rsidR="00AA4A2A" w:rsidRPr="00046B9C" w:rsidRDefault="00277EA5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63,527</w:t>
            </w:r>
          </w:p>
        </w:tc>
        <w:tc>
          <w:tcPr>
            <w:tcW w:w="236" w:type="dxa"/>
            <w:vAlign w:val="bottom"/>
          </w:tcPr>
          <w:p w14:paraId="669984E5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354A4EFF" w:rsidR="00AA4A2A" w:rsidRPr="00046B9C" w:rsidRDefault="00277EA5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8,954</w:t>
            </w:r>
          </w:p>
        </w:tc>
        <w:tc>
          <w:tcPr>
            <w:tcW w:w="236" w:type="dxa"/>
            <w:vAlign w:val="bottom"/>
          </w:tcPr>
          <w:p w14:paraId="6057FBFE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49A5F9DC" w:rsidR="00AA4A2A" w:rsidRPr="00046B9C" w:rsidRDefault="00277EA5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72,481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1BF15F95" w14:textId="550DE222" w:rsidR="00AA4A2A" w:rsidRPr="00046B9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94,</w:t>
            </w:r>
            <w:r w:rsidR="00F96DD8" w:rsidRPr="00046B9C">
              <w:rPr>
                <w:rFonts w:ascii="Angsana New" w:hAnsi="Angsana New"/>
                <w:sz w:val="30"/>
                <w:szCs w:val="30"/>
              </w:rPr>
              <w:t>3</w:t>
            </w:r>
            <w:r w:rsidRPr="00046B9C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37" w:type="dxa"/>
            <w:vAlign w:val="bottom"/>
          </w:tcPr>
          <w:p w14:paraId="15ECA2E2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1AE24E61" w:rsidR="00AA4A2A" w:rsidRPr="00046B9C" w:rsidRDefault="00C10AF4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36" w:type="dxa"/>
            <w:vAlign w:val="bottom"/>
          </w:tcPr>
          <w:p w14:paraId="30A4D426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3E6B8A53" w14:textId="0E5AE205" w:rsidR="00AA4A2A" w:rsidRPr="00046B9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98,017</w:t>
            </w:r>
          </w:p>
        </w:tc>
      </w:tr>
      <w:tr w:rsidR="00AA4A2A" w:rsidRPr="00046B9C" w14:paraId="44321E23" w14:textId="77777777" w:rsidTr="009E5AA4">
        <w:tc>
          <w:tcPr>
            <w:tcW w:w="1890" w:type="dxa"/>
          </w:tcPr>
          <w:p w14:paraId="10E8C831" w14:textId="77777777" w:rsidR="00AA4A2A" w:rsidRPr="00046B9C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046B9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2B2960A0" w:rsidR="00AA4A2A" w:rsidRPr="00046B9C" w:rsidRDefault="00277EA5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351,907</w:t>
            </w:r>
          </w:p>
        </w:tc>
        <w:tc>
          <w:tcPr>
            <w:tcW w:w="236" w:type="dxa"/>
            <w:vAlign w:val="bottom"/>
          </w:tcPr>
          <w:p w14:paraId="45743C35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2127028D" w:rsidR="00AA4A2A" w:rsidRPr="00046B9C" w:rsidRDefault="00277EA5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992,760</w:t>
            </w:r>
          </w:p>
        </w:tc>
        <w:tc>
          <w:tcPr>
            <w:tcW w:w="236" w:type="dxa"/>
            <w:vAlign w:val="bottom"/>
          </w:tcPr>
          <w:p w14:paraId="2301D465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24FD729B" w:rsidR="00AA4A2A" w:rsidRPr="00046B9C" w:rsidRDefault="00277EA5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1,344,667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8CEBA7D" w14:textId="364157F9" w:rsidR="00AA4A2A" w:rsidRPr="00046B9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309,942</w:t>
            </w:r>
          </w:p>
        </w:tc>
        <w:tc>
          <w:tcPr>
            <w:tcW w:w="237" w:type="dxa"/>
            <w:vAlign w:val="bottom"/>
          </w:tcPr>
          <w:p w14:paraId="6DD52513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4CCDCFDC" w:rsidR="00AA4A2A" w:rsidRPr="00046B9C" w:rsidRDefault="00C10AF4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959,907</w:t>
            </w:r>
          </w:p>
        </w:tc>
        <w:tc>
          <w:tcPr>
            <w:tcW w:w="236" w:type="dxa"/>
            <w:vAlign w:val="bottom"/>
          </w:tcPr>
          <w:p w14:paraId="7AF09F5E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7C1EC9D6" w14:textId="2539BA82" w:rsidR="00AA4A2A" w:rsidRPr="00046B9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1,269,849</w:t>
            </w:r>
          </w:p>
        </w:tc>
      </w:tr>
      <w:tr w:rsidR="00AA4A2A" w:rsidRPr="00046B9C" w14:paraId="6278B30B" w14:textId="77777777" w:rsidTr="009E5AA4">
        <w:tc>
          <w:tcPr>
            <w:tcW w:w="1890" w:type="dxa"/>
          </w:tcPr>
          <w:p w14:paraId="51BB073F" w14:textId="77777777" w:rsidR="00AA4A2A" w:rsidRPr="00046B9C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1D042" w14:textId="2A226D71" w:rsidR="00AA4A2A" w:rsidRPr="00046B9C" w:rsidRDefault="00277EA5" w:rsidP="0027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F3BAF" w14:textId="77777777" w:rsidR="00AA4A2A" w:rsidRPr="00046B9C" w:rsidRDefault="00AA4A2A" w:rsidP="0027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B517BE4" w14:textId="05CD4652" w:rsidR="00AA4A2A" w:rsidRPr="00046B9C" w:rsidRDefault="00277EA5" w:rsidP="0027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AD96F" w14:textId="77777777" w:rsidR="00AA4A2A" w:rsidRPr="00046B9C" w:rsidRDefault="00AA4A2A" w:rsidP="0027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9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4437B0" w14:textId="2F0F6918" w:rsidR="00AA4A2A" w:rsidRPr="00046B9C" w:rsidRDefault="00277EA5" w:rsidP="0027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31935E7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3935B3AA" w14:textId="1961A99C" w:rsidR="00AA4A2A" w:rsidRPr="00046B9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  <w:tc>
          <w:tcPr>
            <w:tcW w:w="237" w:type="dxa"/>
            <w:vAlign w:val="bottom"/>
          </w:tcPr>
          <w:p w14:paraId="5C3A44F1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273B6A1" w14:textId="0EAC12C7" w:rsidR="00AA4A2A" w:rsidRPr="00046B9C" w:rsidRDefault="00C10AF4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6C321999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590CFDFD" w14:textId="0580DD0A" w:rsidR="00AA4A2A" w:rsidRPr="00046B9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</w:tr>
      <w:tr w:rsidR="00AA4A2A" w:rsidRPr="00046B9C" w14:paraId="2540D57F" w14:textId="77777777" w:rsidTr="009E5AA4">
        <w:tc>
          <w:tcPr>
            <w:tcW w:w="1890" w:type="dxa"/>
          </w:tcPr>
          <w:p w14:paraId="4B79888F" w14:textId="77777777" w:rsidR="00AA4A2A" w:rsidRPr="00046B9C" w:rsidRDefault="00AA4A2A" w:rsidP="00AA4A2A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046B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7D3F851F" w:rsidR="00AA4A2A" w:rsidRPr="00046B9C" w:rsidRDefault="00277EA5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4444F455" w:rsidR="00AA4A2A" w:rsidRPr="00046B9C" w:rsidRDefault="00323EDC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59</w:t>
            </w:r>
            <w:r w:rsidR="00277EA5" w:rsidRPr="00046B9C">
              <w:rPr>
                <w:rFonts w:ascii="Angsana New" w:hAnsi="Angsana New"/>
                <w:sz w:val="30"/>
                <w:szCs w:val="30"/>
              </w:rPr>
              <w:t>,</w:t>
            </w:r>
            <w:r w:rsidRPr="00046B9C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6BB4F239" w:rsidR="00AA4A2A" w:rsidRPr="00046B9C" w:rsidRDefault="00323EDC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59</w:t>
            </w:r>
            <w:r w:rsidR="00277EA5" w:rsidRPr="00046B9C">
              <w:rPr>
                <w:rFonts w:ascii="Angsana New" w:hAnsi="Angsana New"/>
                <w:sz w:val="30"/>
                <w:szCs w:val="30"/>
              </w:rPr>
              <w:t>,</w:t>
            </w:r>
            <w:r w:rsidRPr="00046B9C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vAlign w:val="bottom"/>
          </w:tcPr>
          <w:p w14:paraId="63021989" w14:textId="52B47B18" w:rsidR="00AA4A2A" w:rsidRPr="00046B9C" w:rsidRDefault="00C10AF4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7" w:type="dxa"/>
            <w:vAlign w:val="bottom"/>
          </w:tcPr>
          <w:p w14:paraId="629A9554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637DC7A9" w:rsidR="00AA4A2A" w:rsidRPr="00046B9C" w:rsidRDefault="00C10AF4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72,841</w:t>
            </w:r>
          </w:p>
        </w:tc>
        <w:tc>
          <w:tcPr>
            <w:tcW w:w="236" w:type="dxa"/>
            <w:vAlign w:val="bottom"/>
          </w:tcPr>
          <w:p w14:paraId="71D67087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vAlign w:val="bottom"/>
          </w:tcPr>
          <w:p w14:paraId="4AA7DFC8" w14:textId="321CC686" w:rsidR="00AA4A2A" w:rsidRPr="00046B9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72,841</w:t>
            </w:r>
          </w:p>
        </w:tc>
      </w:tr>
      <w:tr w:rsidR="00AA4A2A" w:rsidRPr="00046B9C" w14:paraId="500376D5" w14:textId="77777777" w:rsidTr="009E5AA4">
        <w:tc>
          <w:tcPr>
            <w:tcW w:w="1890" w:type="dxa"/>
          </w:tcPr>
          <w:p w14:paraId="434B3ACF" w14:textId="77777777" w:rsidR="00AA4A2A" w:rsidRPr="00046B9C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3C340854" w:rsidR="00AA4A2A" w:rsidRPr="00046B9C" w:rsidRDefault="00277EA5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415,434</w:t>
            </w:r>
          </w:p>
        </w:tc>
        <w:tc>
          <w:tcPr>
            <w:tcW w:w="236" w:type="dxa"/>
            <w:vAlign w:val="bottom"/>
          </w:tcPr>
          <w:p w14:paraId="22E99F15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45D91F0E" w:rsidR="00AA4A2A" w:rsidRPr="00046B9C" w:rsidRDefault="00323EDC" w:rsidP="00323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1,060,989</w:t>
            </w:r>
          </w:p>
        </w:tc>
        <w:tc>
          <w:tcPr>
            <w:tcW w:w="236" w:type="dxa"/>
            <w:vAlign w:val="bottom"/>
          </w:tcPr>
          <w:p w14:paraId="527CDF94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504393E2" w:rsidR="00AA4A2A" w:rsidRPr="00046B9C" w:rsidRDefault="00323EDC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1,476,423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23593EE5" w:rsidR="00AA4A2A" w:rsidRPr="00046B9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406,320</w:t>
            </w:r>
          </w:p>
        </w:tc>
        <w:tc>
          <w:tcPr>
            <w:tcW w:w="237" w:type="dxa"/>
            <w:vAlign w:val="bottom"/>
          </w:tcPr>
          <w:p w14:paraId="76D79C17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7808B04F" w:rsidR="00AA4A2A" w:rsidRPr="00046B9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1,036,376</w:t>
            </w:r>
          </w:p>
        </w:tc>
        <w:tc>
          <w:tcPr>
            <w:tcW w:w="236" w:type="dxa"/>
            <w:vAlign w:val="bottom"/>
          </w:tcPr>
          <w:p w14:paraId="432DBFC6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155A2760" w:rsidR="00AA4A2A" w:rsidRPr="00046B9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1,442,696</w:t>
            </w:r>
          </w:p>
        </w:tc>
      </w:tr>
    </w:tbl>
    <w:p w14:paraId="2FF2A372" w14:textId="348192A2" w:rsidR="0071779B" w:rsidRPr="00046B9C" w:rsidRDefault="0071779B" w:rsidP="00523E37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236"/>
        <w:gridCol w:w="1003"/>
        <w:gridCol w:w="242"/>
        <w:gridCol w:w="1068"/>
        <w:gridCol w:w="236"/>
        <w:gridCol w:w="1086"/>
      </w:tblGrid>
      <w:tr w:rsidR="00523E37" w:rsidRPr="00046B9C" w14:paraId="067B1C4E" w14:textId="77777777" w:rsidTr="006C085B">
        <w:trPr>
          <w:tblHeader/>
        </w:trPr>
        <w:tc>
          <w:tcPr>
            <w:tcW w:w="1890" w:type="dxa"/>
          </w:tcPr>
          <w:p w14:paraId="0A750CA2" w14:textId="67C2BC9E" w:rsidR="00523E37" w:rsidRPr="00046B9C" w:rsidRDefault="0071779B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7492" w:type="dxa"/>
            <w:gridSpan w:val="11"/>
          </w:tcPr>
          <w:p w14:paraId="47724984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46B9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046B9C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C10AF4" w:rsidRPr="00046B9C" w14:paraId="1EE95C0A" w14:textId="77777777" w:rsidTr="006C085B">
        <w:trPr>
          <w:tblHeader/>
        </w:trPr>
        <w:tc>
          <w:tcPr>
            <w:tcW w:w="1890" w:type="dxa"/>
          </w:tcPr>
          <w:p w14:paraId="3BF99D86" w14:textId="77777777" w:rsidR="00C10AF4" w:rsidRPr="00046B9C" w:rsidRDefault="00C10AF4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5C5CAFFE" w:rsidR="00C10AF4" w:rsidRPr="00046B9C" w:rsidRDefault="00D41F3A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46B9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5C78B92D" w14:textId="77777777" w:rsidR="00C10AF4" w:rsidRPr="00046B9C" w:rsidRDefault="00C10AF4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5"/>
          </w:tcPr>
          <w:p w14:paraId="1E64DFC5" w14:textId="41940CFA" w:rsidR="00C10AF4" w:rsidRPr="00046B9C" w:rsidRDefault="00C10AF4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46B9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4A2A" w:rsidRPr="00046B9C" w14:paraId="6B170849" w14:textId="77777777" w:rsidTr="006C085B">
        <w:trPr>
          <w:tblHeader/>
        </w:trPr>
        <w:tc>
          <w:tcPr>
            <w:tcW w:w="1890" w:type="dxa"/>
          </w:tcPr>
          <w:p w14:paraId="797CAC71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583EED79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01291B18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vAlign w:val="bottom"/>
          </w:tcPr>
          <w:p w14:paraId="21011CEC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42BF3BDD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D68601E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83C4459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A4A2A" w:rsidRPr="00046B9C" w14:paraId="25D51245" w14:textId="77777777" w:rsidTr="006C085B">
        <w:trPr>
          <w:tblHeader/>
        </w:trPr>
        <w:tc>
          <w:tcPr>
            <w:tcW w:w="1890" w:type="dxa"/>
          </w:tcPr>
          <w:p w14:paraId="6DA5BF52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1"/>
            <w:vAlign w:val="bottom"/>
          </w:tcPr>
          <w:p w14:paraId="0AA98EB9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046B9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046B9C" w14:paraId="618360F9" w14:textId="77777777" w:rsidTr="006C085B">
        <w:tc>
          <w:tcPr>
            <w:tcW w:w="1890" w:type="dxa"/>
          </w:tcPr>
          <w:p w14:paraId="7A2AAA58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1D5E489" w14:textId="581E4A02" w:rsidR="00AA4A2A" w:rsidRPr="00046B9C" w:rsidRDefault="00BE4EA2" w:rsidP="002A4A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25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2A4A70" w:rsidRPr="00046B9C">
              <w:rPr>
                <w:rFonts w:ascii="Angsana New" w:hAnsi="Angsana New"/>
                <w:sz w:val="30"/>
                <w:szCs w:val="30"/>
              </w:rPr>
              <w:t>11,114</w:t>
            </w:r>
          </w:p>
        </w:tc>
        <w:tc>
          <w:tcPr>
            <w:tcW w:w="236" w:type="dxa"/>
            <w:vAlign w:val="bottom"/>
          </w:tcPr>
          <w:p w14:paraId="15AD2B45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447C19A4" w:rsidR="00AA4A2A" w:rsidRPr="00046B9C" w:rsidRDefault="002A4A70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8,95</w:t>
            </w:r>
            <w:r w:rsidR="00724BA5" w:rsidRPr="00046B9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36" w:type="dxa"/>
            <w:vAlign w:val="bottom"/>
          </w:tcPr>
          <w:p w14:paraId="54D6BB72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2F3F91C4" w:rsidR="00AA4A2A" w:rsidRPr="00046B9C" w:rsidRDefault="002A4A7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20,06</w:t>
            </w:r>
            <w:r w:rsidR="00DB727B" w:rsidRPr="00046B9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121ABE24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26FD1557" w14:textId="286D3941" w:rsidR="00AA4A2A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42" w:type="dxa"/>
            <w:vAlign w:val="bottom"/>
          </w:tcPr>
          <w:p w14:paraId="56286F2A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683D7FD0" w14:textId="09366AC3" w:rsidR="00AA4A2A" w:rsidRPr="00046B9C" w:rsidRDefault="00BB7F87" w:rsidP="00E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  <w:tc>
          <w:tcPr>
            <w:tcW w:w="236" w:type="dxa"/>
            <w:vAlign w:val="bottom"/>
          </w:tcPr>
          <w:p w14:paraId="1A5D3B70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05BDE83F" w14:textId="57451E36" w:rsidR="00AA4A2A" w:rsidRPr="00046B9C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  <w:tr w:rsidR="00AA4A2A" w:rsidRPr="00046B9C" w14:paraId="62CE71C7" w14:textId="77777777" w:rsidTr="006C085B">
        <w:tc>
          <w:tcPr>
            <w:tcW w:w="1890" w:type="dxa"/>
          </w:tcPr>
          <w:p w14:paraId="082C111E" w14:textId="77777777" w:rsidR="00AA4A2A" w:rsidRPr="00046B9C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046B9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535A42DA" w:rsidR="00AA4A2A" w:rsidRPr="00046B9C" w:rsidRDefault="002A4A70" w:rsidP="006E1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187,975</w:t>
            </w:r>
          </w:p>
        </w:tc>
        <w:tc>
          <w:tcPr>
            <w:tcW w:w="236" w:type="dxa"/>
            <w:vAlign w:val="bottom"/>
          </w:tcPr>
          <w:p w14:paraId="21BE6299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3DDC89FD" w:rsidR="00AA4A2A" w:rsidRPr="00046B9C" w:rsidRDefault="002A4A70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992,760</w:t>
            </w:r>
          </w:p>
        </w:tc>
        <w:tc>
          <w:tcPr>
            <w:tcW w:w="236" w:type="dxa"/>
            <w:vAlign w:val="bottom"/>
          </w:tcPr>
          <w:p w14:paraId="6F19D952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477AE4E4" w:rsidR="00AA4A2A" w:rsidRPr="00046B9C" w:rsidRDefault="002A4A7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1,180,735</w:t>
            </w:r>
          </w:p>
        </w:tc>
        <w:tc>
          <w:tcPr>
            <w:tcW w:w="236" w:type="dxa"/>
            <w:vAlign w:val="bottom"/>
          </w:tcPr>
          <w:p w14:paraId="6A5A17CC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1D4FD184" w14:textId="0B2A46A3" w:rsidR="00AA4A2A" w:rsidRPr="00046B9C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162,899</w:t>
            </w:r>
          </w:p>
        </w:tc>
        <w:tc>
          <w:tcPr>
            <w:tcW w:w="242" w:type="dxa"/>
            <w:vAlign w:val="bottom"/>
          </w:tcPr>
          <w:p w14:paraId="1A2577B8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2A6E7B40" w14:textId="7BE6387F" w:rsidR="00AA4A2A" w:rsidRPr="00046B9C" w:rsidRDefault="00BB7F87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959,907</w:t>
            </w:r>
          </w:p>
        </w:tc>
        <w:tc>
          <w:tcPr>
            <w:tcW w:w="236" w:type="dxa"/>
            <w:vAlign w:val="bottom"/>
          </w:tcPr>
          <w:p w14:paraId="6B7B22EF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6DF81F1C" w14:textId="60591CF5" w:rsidR="00AA4A2A" w:rsidRPr="00046B9C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1,122,806</w:t>
            </w:r>
          </w:p>
        </w:tc>
      </w:tr>
      <w:tr w:rsidR="00AA4A2A" w:rsidRPr="00046B9C" w14:paraId="60D71DA6" w14:textId="77777777" w:rsidTr="006C085B">
        <w:tc>
          <w:tcPr>
            <w:tcW w:w="1890" w:type="dxa"/>
          </w:tcPr>
          <w:p w14:paraId="24EFBBD5" w14:textId="77777777" w:rsidR="00AA4A2A" w:rsidRPr="00046B9C" w:rsidRDefault="00AA4A2A" w:rsidP="00AA4A2A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046B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50ABE6C1" w:rsidR="00AA4A2A" w:rsidRPr="00046B9C" w:rsidRDefault="002A4A70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AA4A2A" w:rsidRPr="00046B9C" w:rsidRDefault="00AA4A2A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109FD65B" w:rsidR="00724BA5" w:rsidRPr="00046B9C" w:rsidRDefault="002A4A70" w:rsidP="00724B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5</w:t>
            </w:r>
            <w:r w:rsidR="00724BA5" w:rsidRPr="00046B9C">
              <w:rPr>
                <w:rFonts w:ascii="Angsana New" w:hAnsi="Angsana New"/>
                <w:sz w:val="30"/>
                <w:szCs w:val="30"/>
              </w:rPr>
              <w:t>4,689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7DB35D0E" w:rsidR="00AA4A2A" w:rsidRPr="00046B9C" w:rsidRDefault="002A4A7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5</w:t>
            </w:r>
            <w:r w:rsidR="00DB727B" w:rsidRPr="00046B9C">
              <w:rPr>
                <w:rFonts w:ascii="Angsana New" w:hAnsi="Angsana New"/>
                <w:sz w:val="30"/>
                <w:szCs w:val="30"/>
              </w:rPr>
              <w:t>4</w:t>
            </w:r>
            <w:r w:rsidRPr="00046B9C">
              <w:rPr>
                <w:rFonts w:ascii="Angsana New" w:hAnsi="Angsana New"/>
                <w:sz w:val="30"/>
                <w:szCs w:val="30"/>
              </w:rPr>
              <w:t>,</w:t>
            </w:r>
            <w:r w:rsidR="00DB727B" w:rsidRPr="00046B9C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36" w:type="dxa"/>
            <w:vAlign w:val="bottom"/>
          </w:tcPr>
          <w:p w14:paraId="233FA200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vAlign w:val="bottom"/>
          </w:tcPr>
          <w:p w14:paraId="5B369651" w14:textId="6FE49701" w:rsidR="00AA4A2A" w:rsidRPr="00046B9C" w:rsidRDefault="00BB7F87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42" w:type="dxa"/>
            <w:vAlign w:val="bottom"/>
          </w:tcPr>
          <w:p w14:paraId="583183BB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vAlign w:val="bottom"/>
          </w:tcPr>
          <w:p w14:paraId="7E9782C2" w14:textId="420C673E" w:rsidR="00AA4A2A" w:rsidRPr="00046B9C" w:rsidRDefault="00BB7F87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68,223</w:t>
            </w:r>
          </w:p>
        </w:tc>
        <w:tc>
          <w:tcPr>
            <w:tcW w:w="236" w:type="dxa"/>
            <w:vAlign w:val="bottom"/>
          </w:tcPr>
          <w:p w14:paraId="158046EA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vAlign w:val="bottom"/>
          </w:tcPr>
          <w:p w14:paraId="752D2AFD" w14:textId="0FDCBC46" w:rsidR="00AA4A2A" w:rsidRPr="00046B9C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68,223</w:t>
            </w:r>
          </w:p>
        </w:tc>
      </w:tr>
      <w:tr w:rsidR="00AA4A2A" w:rsidRPr="00046B9C" w14:paraId="39B1A1C4" w14:textId="77777777" w:rsidTr="006C085B">
        <w:tc>
          <w:tcPr>
            <w:tcW w:w="1890" w:type="dxa"/>
          </w:tcPr>
          <w:p w14:paraId="37995F51" w14:textId="77777777" w:rsidR="00AA4A2A" w:rsidRPr="00046B9C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39E83EB9" w:rsidR="00AA4A2A" w:rsidRPr="00046B9C" w:rsidRDefault="002A4A7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199,089</w:t>
            </w:r>
          </w:p>
        </w:tc>
        <w:tc>
          <w:tcPr>
            <w:tcW w:w="236" w:type="dxa"/>
            <w:vAlign w:val="bottom"/>
          </w:tcPr>
          <w:p w14:paraId="6CC31CD0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568E7042" w:rsidR="00AA4A2A" w:rsidRPr="00046B9C" w:rsidRDefault="002A4A7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1,0</w:t>
            </w:r>
            <w:r w:rsidR="00724BA5" w:rsidRPr="00046B9C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724BA5" w:rsidRPr="00046B9C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526F90B6" w:rsidR="00AA4A2A" w:rsidRPr="00046B9C" w:rsidRDefault="002A4A7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1,25</w:t>
            </w:r>
            <w:r w:rsidR="00DB727B" w:rsidRPr="00046B9C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DB727B" w:rsidRPr="00046B9C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450BE0EF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03B12831" w:rsidR="00AA4A2A" w:rsidRPr="00046B9C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163,220</w:t>
            </w:r>
          </w:p>
        </w:tc>
        <w:tc>
          <w:tcPr>
            <w:tcW w:w="242" w:type="dxa"/>
            <w:vAlign w:val="bottom"/>
          </w:tcPr>
          <w:p w14:paraId="5163BAAD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0D471F89" w:rsidR="00AA4A2A" w:rsidRPr="00046B9C" w:rsidRDefault="00BB7F87" w:rsidP="00CF5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1,031,758</w:t>
            </w:r>
          </w:p>
        </w:tc>
        <w:tc>
          <w:tcPr>
            <w:tcW w:w="236" w:type="dxa"/>
            <w:vAlign w:val="bottom"/>
          </w:tcPr>
          <w:p w14:paraId="09A18E32" w14:textId="77777777" w:rsidR="00AA4A2A" w:rsidRPr="00046B9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423056AF" w:rsidR="00AA4A2A" w:rsidRPr="00046B9C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1,194,978</w:t>
            </w:r>
          </w:p>
        </w:tc>
      </w:tr>
    </w:tbl>
    <w:p w14:paraId="137C83F8" w14:textId="77777777" w:rsidR="003B3043" w:rsidRPr="00046B9C" w:rsidRDefault="003B3043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E97B464" w14:textId="78133245" w:rsidR="00523E37" w:rsidRPr="00046B9C" w:rsidRDefault="00523E37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046B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AB1102" w:rsidRPr="00046B9C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AB1102" w:rsidRPr="00046B9C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มิถุนายน</w:t>
      </w:r>
      <w:r w:rsidRPr="00046B9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C16D3" w:rsidRPr="00046B9C">
        <w:rPr>
          <w:rFonts w:ascii="Angsana New" w:hAnsi="Angsana New" w:cs="Angsana New"/>
          <w:spacing w:val="-4"/>
          <w:sz w:val="30"/>
          <w:szCs w:val="30"/>
        </w:rPr>
        <w:t>256</w:t>
      </w:r>
      <w:r w:rsidR="00BB7F87" w:rsidRPr="00046B9C">
        <w:rPr>
          <w:rFonts w:ascii="Angsana New" w:hAnsi="Angsana New" w:cs="Angsana New"/>
          <w:spacing w:val="-4"/>
          <w:sz w:val="30"/>
          <w:szCs w:val="30"/>
        </w:rPr>
        <w:t>6</w:t>
      </w:r>
      <w:r w:rsidRPr="00046B9C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851048" w:rsidRPr="00046B9C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และ </w:t>
      </w:r>
      <w:r w:rsidR="00851048" w:rsidRPr="00046B9C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="00851048" w:rsidRPr="00046B9C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="00851048" w:rsidRPr="00046B9C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</w:t>
      </w:r>
      <w:r w:rsidR="00BB7F87" w:rsidRPr="00046B9C">
        <w:rPr>
          <w:rFonts w:ascii="Angsana New" w:hAnsi="Angsana New" w:cs="Angsana New"/>
          <w:spacing w:val="-4"/>
          <w:sz w:val="30"/>
          <w:szCs w:val="30"/>
          <w:lang w:val="en-US" w:bidi="th-TH"/>
        </w:rPr>
        <w:t>5</w:t>
      </w:r>
      <w:r w:rsidR="00851048" w:rsidRPr="00046B9C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046B9C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Pr="00046B9C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046B9C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046B9C">
        <w:rPr>
          <w:rFonts w:ascii="Angsana New" w:hAnsi="Angsana New" w:cs="Angsana New" w:hint="cs"/>
          <w:sz w:val="30"/>
          <w:szCs w:val="30"/>
          <w:cs/>
        </w:rPr>
        <w:t>จากสถาบันการเงิน ดังนี้</w:t>
      </w:r>
    </w:p>
    <w:p w14:paraId="4CF05883" w14:textId="77777777" w:rsidR="00523E37" w:rsidRPr="00046B9C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046B9C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7F87" w:rsidRPr="00046B9C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1C4F9104" w:rsidR="00BB7F87" w:rsidRPr="00046B9C" w:rsidRDefault="00AB1102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0D7D0080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BB7F87" w:rsidRPr="00046B9C" w:rsidRDefault="00BB7F87" w:rsidP="00BB7F87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144DDD89" w:rsidR="00BB7F87" w:rsidRPr="00046B9C" w:rsidRDefault="00AB1102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5CF94330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B7F87" w:rsidRPr="00046B9C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14D89CE3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190D5528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BB7F87" w:rsidRPr="00046B9C" w:rsidRDefault="00BB7F87" w:rsidP="00BB7F87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714A4BA4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48ED674E" w:rsidR="00BB7F87" w:rsidRPr="00046B9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23E37" w:rsidRPr="00046B9C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7CE9" w:rsidRPr="00046B9C" w14:paraId="77681F6F" w14:textId="77777777" w:rsidTr="006C085B">
        <w:tc>
          <w:tcPr>
            <w:tcW w:w="4140" w:type="dxa"/>
          </w:tcPr>
          <w:p w14:paraId="45941620" w14:textId="77777777" w:rsidR="00DF7CE9" w:rsidRPr="00046B9C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046B9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046B9C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709BE39C" w:rsidR="00DF7CE9" w:rsidRPr="00046B9C" w:rsidRDefault="002A4A70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B9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DF7CE9" w:rsidRPr="00046B9C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77AF9ADF" w:rsidR="00DF7CE9" w:rsidRPr="00046B9C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B9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DF7CE9" w:rsidRPr="00046B9C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1CCEAB5B" w:rsidR="00DF7CE9" w:rsidRPr="00046B9C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3FE08C9" w14:textId="776B83F6" w:rsidR="00DF7CE9" w:rsidRPr="00046B9C" w:rsidRDefault="002A4A70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1080" w:type="dxa"/>
          </w:tcPr>
          <w:p w14:paraId="73A40BDD" w14:textId="3565C652" w:rsidR="00DF7CE9" w:rsidRPr="00046B9C" w:rsidRDefault="00DF7CE9" w:rsidP="001A4E0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B9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DF7CE9" w:rsidRPr="00046B9C" w14:paraId="0DD4104A" w14:textId="77777777" w:rsidTr="006C085B">
        <w:tc>
          <w:tcPr>
            <w:tcW w:w="4140" w:type="dxa"/>
          </w:tcPr>
          <w:p w14:paraId="708AD2CB" w14:textId="77777777" w:rsidR="00DF7CE9" w:rsidRPr="00046B9C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046B9C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46B9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DF7CE9" w:rsidRPr="00046B9C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25E40FFC" w14:textId="77777777" w:rsidR="00DF7CE9" w:rsidRPr="00046B9C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43D264F" w14:textId="498B59FF" w:rsidR="002A4A70" w:rsidRPr="00046B9C" w:rsidRDefault="002A4A70" w:rsidP="002A4A70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B9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  <w:r w:rsidR="00277EA5" w:rsidRPr="00046B9C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DF7CE9" w:rsidRPr="00046B9C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07551" w14:textId="77777777" w:rsidR="00DF7CE9" w:rsidRPr="00046B9C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3C7963D" w14:textId="0D8F8844" w:rsidR="00DF7CE9" w:rsidRPr="00046B9C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B9C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4ADB8E82" w14:textId="77777777" w:rsidR="00DF7CE9" w:rsidRPr="00046B9C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0AAD39D" w14:textId="3F909082" w:rsidR="00DF7CE9" w:rsidRPr="00046B9C" w:rsidRDefault="00DF7CE9" w:rsidP="00DF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E086CB" w14:textId="77777777" w:rsidR="00DF7CE9" w:rsidRPr="00046B9C" w:rsidRDefault="00DF7CE9" w:rsidP="00DF7C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</w:p>
          <w:p w14:paraId="0484DD78" w14:textId="72B27504" w:rsidR="00DF7CE9" w:rsidRPr="00046B9C" w:rsidRDefault="002A4A70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</w:tcPr>
          <w:p w14:paraId="75B50002" w14:textId="77777777" w:rsidR="00DF7CE9" w:rsidRPr="00046B9C" w:rsidRDefault="00DF7CE9" w:rsidP="001A4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</w:p>
          <w:p w14:paraId="0989FDA3" w14:textId="60D6B1CA" w:rsidR="00DF7CE9" w:rsidRPr="00046B9C" w:rsidRDefault="001A4E0A" w:rsidP="001A4E0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725" w:right="-107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F7CE9" w:rsidRPr="00046B9C" w14:paraId="18604302" w14:textId="77777777" w:rsidTr="006C085B">
        <w:tc>
          <w:tcPr>
            <w:tcW w:w="4140" w:type="dxa"/>
          </w:tcPr>
          <w:p w14:paraId="1B819198" w14:textId="77777777" w:rsidR="00DF7CE9" w:rsidRPr="00046B9C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DF7CE9" w:rsidRPr="00046B9C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387122DA" w14:textId="77777777" w:rsidR="00DF7CE9" w:rsidRPr="00046B9C" w:rsidRDefault="00DF7CE9" w:rsidP="00DF7CE9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84077AD" w14:textId="6752D2AB" w:rsidR="002A4A70" w:rsidRPr="00046B9C" w:rsidRDefault="002A4A70" w:rsidP="00DF7CE9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46B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4C3BE9A2" w14:textId="77777777" w:rsidR="00DF7CE9" w:rsidRPr="00046B9C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F7AF9" w14:textId="77777777" w:rsidR="00DF7CE9" w:rsidRPr="00046B9C" w:rsidRDefault="00DF7CE9" w:rsidP="00DF7CE9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360928" w14:textId="11AD8A29" w:rsidR="00DF7CE9" w:rsidRPr="00046B9C" w:rsidRDefault="00DF7CE9" w:rsidP="00DF7CE9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B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DF7CE9" w:rsidRPr="00046B9C" w:rsidRDefault="00DF7CE9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9938CD" w14:textId="77777777" w:rsidR="00DF7CE9" w:rsidRPr="00046B9C" w:rsidRDefault="00DF7CE9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8CDFFA" w14:textId="33016463" w:rsidR="002A4A70" w:rsidRPr="00046B9C" w:rsidRDefault="002A4A70" w:rsidP="00DF7CE9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B9C">
              <w:rPr>
                <w:rFonts w:ascii="Angsana New" w:hAnsi="Angsana New"/>
                <w:sz w:val="30"/>
                <w:szCs w:val="30"/>
                <w:lang w:val="en-US"/>
              </w:rPr>
              <w:t xml:space="preserve">    </w:t>
            </w:r>
          </w:p>
        </w:tc>
        <w:tc>
          <w:tcPr>
            <w:tcW w:w="270" w:type="dxa"/>
          </w:tcPr>
          <w:p w14:paraId="490F6A16" w14:textId="77777777" w:rsidR="002A4A70" w:rsidRPr="00046B9C" w:rsidRDefault="002A4A70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  <w:p w14:paraId="2A7940DB" w14:textId="3F4805B3" w:rsidR="00DF7CE9" w:rsidRPr="00046B9C" w:rsidRDefault="002A4A70" w:rsidP="00DF7C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080" w:type="dxa"/>
          </w:tcPr>
          <w:p w14:paraId="66DDAA48" w14:textId="77777777" w:rsidR="00DF7CE9" w:rsidRPr="00046B9C" w:rsidRDefault="00DF7CE9" w:rsidP="001A4E0A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E82F02" w14:textId="60DA8ADC" w:rsidR="00DF7CE9" w:rsidRPr="00046B9C" w:rsidRDefault="00DF7CE9" w:rsidP="001A4E0A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46B9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24B85020" w14:textId="77777777" w:rsidR="00682266" w:rsidRPr="00046B9C" w:rsidRDefault="00682266" w:rsidP="006822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4C5D" w14:textId="3AD57BF7" w:rsidR="00E8281D" w:rsidRPr="00046B9C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6B9C">
        <w:rPr>
          <w:rFonts w:ascii="Angsana New" w:hAnsi="Angsana New" w:hint="cs"/>
          <w:sz w:val="30"/>
          <w:szCs w:val="30"/>
          <w:cs/>
        </w:rPr>
        <w:t>ณ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="00BB7F87" w:rsidRPr="00046B9C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AB1102" w:rsidRPr="00046B9C">
        <w:rPr>
          <w:rFonts w:ascii="Angsana New" w:hAnsi="Angsana New"/>
          <w:spacing w:val="-4"/>
          <w:sz w:val="30"/>
          <w:szCs w:val="30"/>
        </w:rPr>
        <w:t xml:space="preserve">30 </w:t>
      </w:r>
      <w:r w:rsidR="00AB1102" w:rsidRPr="00046B9C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BB7F87" w:rsidRPr="00046B9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B7F87" w:rsidRPr="00046B9C">
        <w:rPr>
          <w:rFonts w:ascii="Angsana New" w:hAnsi="Angsana New"/>
          <w:spacing w:val="-4"/>
          <w:sz w:val="30"/>
          <w:szCs w:val="30"/>
        </w:rPr>
        <w:t xml:space="preserve">2566 </w:t>
      </w:r>
      <w:r w:rsidRPr="00046B9C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 w:rsidRPr="00046B9C">
        <w:rPr>
          <w:rFonts w:ascii="Angsana New" w:hAnsi="Angsana New"/>
          <w:sz w:val="30"/>
          <w:szCs w:val="30"/>
        </w:rPr>
        <w:t xml:space="preserve"> </w:t>
      </w:r>
      <w:r w:rsidR="00A9168E" w:rsidRPr="00046B9C">
        <w:rPr>
          <w:rFonts w:ascii="Angsana New" w:hAnsi="Angsana New"/>
          <w:sz w:val="30"/>
          <w:szCs w:val="30"/>
        </w:rPr>
        <w:t>3,</w:t>
      </w:r>
      <w:r w:rsidR="0051616C" w:rsidRPr="00046B9C">
        <w:rPr>
          <w:rFonts w:ascii="Angsana New" w:hAnsi="Angsana New"/>
          <w:sz w:val="30"/>
          <w:szCs w:val="30"/>
        </w:rPr>
        <w:t>723</w:t>
      </w:r>
      <w:r w:rsidR="008A7E86" w:rsidRPr="00046B9C">
        <w:rPr>
          <w:rFonts w:ascii="Angsana New" w:hAnsi="Angsana New"/>
          <w:sz w:val="30"/>
          <w:szCs w:val="30"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="00834D99" w:rsidRPr="00046B9C">
        <w:rPr>
          <w:rFonts w:ascii="Angsana New" w:hAnsi="Angsana New"/>
          <w:sz w:val="30"/>
          <w:szCs w:val="30"/>
        </w:rPr>
        <w:br/>
      </w:r>
      <w:r w:rsidRPr="00046B9C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046B9C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046B9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046B9C">
        <w:rPr>
          <w:rFonts w:ascii="Angsana New" w:hAnsi="Angsana New"/>
          <w:i/>
          <w:iCs/>
          <w:sz w:val="30"/>
          <w:szCs w:val="30"/>
        </w:rPr>
        <w:t>256</w:t>
      </w:r>
      <w:r w:rsidR="00BB7F87" w:rsidRPr="00046B9C">
        <w:rPr>
          <w:rFonts w:ascii="Angsana New" w:hAnsi="Angsana New"/>
          <w:i/>
          <w:iCs/>
          <w:sz w:val="30"/>
          <w:szCs w:val="30"/>
        </w:rPr>
        <w:t>5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61B79" w:rsidRPr="00046B9C">
        <w:rPr>
          <w:rFonts w:ascii="Angsana New" w:hAnsi="Angsana New"/>
          <w:i/>
          <w:iCs/>
          <w:sz w:val="30"/>
          <w:szCs w:val="30"/>
        </w:rPr>
        <w:t>3,</w:t>
      </w:r>
      <w:r w:rsidR="00BB7F87" w:rsidRPr="00046B9C">
        <w:rPr>
          <w:rFonts w:ascii="Angsana New" w:hAnsi="Angsana New"/>
          <w:i/>
          <w:iCs/>
          <w:sz w:val="30"/>
          <w:szCs w:val="30"/>
        </w:rPr>
        <w:t>618</w:t>
      </w:r>
      <w:r w:rsidR="003C7ADE"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046B9C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A9168E" w:rsidRPr="00046B9C">
        <w:rPr>
          <w:rFonts w:ascii="Angsana New" w:hAnsi="Angsana New"/>
          <w:sz w:val="30"/>
          <w:szCs w:val="30"/>
        </w:rPr>
        <w:t xml:space="preserve"> 2,</w:t>
      </w:r>
      <w:r w:rsidR="00B762E2" w:rsidRPr="00046B9C">
        <w:rPr>
          <w:rFonts w:ascii="Angsana New" w:hAnsi="Angsana New"/>
          <w:sz w:val="30"/>
          <w:szCs w:val="30"/>
        </w:rPr>
        <w:t>710</w:t>
      </w:r>
      <w:r w:rsidR="00174C35" w:rsidRPr="00046B9C">
        <w:rPr>
          <w:rFonts w:ascii="Angsana New" w:hAnsi="Angsana New"/>
          <w:sz w:val="30"/>
          <w:szCs w:val="30"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046B9C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046B9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046B9C">
        <w:rPr>
          <w:rFonts w:ascii="Angsana New" w:hAnsi="Angsana New"/>
          <w:i/>
          <w:iCs/>
          <w:sz w:val="30"/>
          <w:szCs w:val="30"/>
        </w:rPr>
        <w:t>256</w:t>
      </w:r>
      <w:r w:rsidR="00BB7F87" w:rsidRPr="00046B9C">
        <w:rPr>
          <w:rFonts w:ascii="Angsana New" w:hAnsi="Angsana New"/>
          <w:i/>
          <w:iCs/>
          <w:sz w:val="30"/>
          <w:szCs w:val="30"/>
        </w:rPr>
        <w:t>5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C7ADE" w:rsidRPr="00046B9C">
        <w:rPr>
          <w:rFonts w:ascii="Angsana New" w:hAnsi="Angsana New"/>
          <w:i/>
          <w:iCs/>
          <w:sz w:val="30"/>
          <w:szCs w:val="30"/>
          <w:cs/>
        </w:rPr>
        <w:t>2,</w:t>
      </w:r>
      <w:r w:rsidR="00BB7F87" w:rsidRPr="00046B9C">
        <w:rPr>
          <w:rFonts w:ascii="Angsana New" w:hAnsi="Angsana New"/>
          <w:i/>
          <w:iCs/>
          <w:sz w:val="30"/>
          <w:szCs w:val="30"/>
        </w:rPr>
        <w:t>653</w:t>
      </w:r>
      <w:r w:rsidR="003C7ADE" w:rsidRPr="00046B9C">
        <w:rPr>
          <w:rFonts w:ascii="Angsana New" w:hAnsi="Angsana New"/>
          <w:i/>
          <w:iCs/>
          <w:sz w:val="30"/>
          <w:szCs w:val="30"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B05A50E" w14:textId="77777777" w:rsidR="00B15A76" w:rsidRPr="00046B9C" w:rsidRDefault="00B15A76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E579C7" w14:textId="77777777" w:rsidR="00523E37" w:rsidRPr="00046B9C" w:rsidRDefault="00523E37" w:rsidP="000A602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0DB1B11D" w14:textId="77777777" w:rsidR="00B91459" w:rsidRPr="00046B9C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AF5A9B" w14:textId="65751B3B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046B9C">
        <w:rPr>
          <w:rFonts w:ascii="Angsana New" w:hAnsi="Angsana New"/>
          <w:sz w:val="30"/>
          <w:szCs w:val="30"/>
        </w:rPr>
        <w:t xml:space="preserve"> </w:t>
      </w:r>
      <w:r w:rsidRPr="00046B9C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ช่องทางการจัดจำหน่ายผลิตภัณฑ์ของ</w:t>
      </w:r>
      <w:r w:rsidRPr="00046B9C">
        <w:rPr>
          <w:rFonts w:ascii="Angsana New" w:hAnsi="Angsana New"/>
          <w:sz w:val="30"/>
          <w:szCs w:val="30"/>
          <w:cs/>
        </w:rPr>
        <w:br/>
        <w:t>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046B9C">
        <w:rPr>
          <w:rFonts w:ascii="Angsana New" w:hAnsi="Angsana New"/>
          <w:sz w:val="30"/>
          <w:szCs w:val="30"/>
        </w:rPr>
        <w:t xml:space="preserve"> </w:t>
      </w:r>
      <w:r w:rsidRPr="00046B9C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804CF" w14:textId="77777777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174D2CC1" w14:textId="77777777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6BA9A65" w14:textId="511ADAB6" w:rsidR="00523E37" w:rsidRPr="00046B9C" w:rsidRDefault="00523E37" w:rsidP="00BB7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Pr="00046B9C" w:rsidRDefault="00524336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4B1271" w14:textId="7FE98722" w:rsidR="005A2338" w:rsidRDefault="007D6570" w:rsidP="00AF4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6B9C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สำหรับงวดหกเดือนสิ้นสุด</w:t>
      </w:r>
      <w:r w:rsidRPr="00046B9C">
        <w:rPr>
          <w:rFonts w:ascii="Angsana New" w:hAnsi="Angsana New"/>
          <w:sz w:val="30"/>
          <w:szCs w:val="30"/>
        </w:rPr>
        <w:br/>
      </w:r>
      <w:r w:rsidRPr="00046B9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046B9C">
        <w:rPr>
          <w:rFonts w:ascii="Angsana New" w:hAnsi="Angsana New"/>
          <w:sz w:val="30"/>
          <w:szCs w:val="30"/>
        </w:rPr>
        <w:t xml:space="preserve">30 </w:t>
      </w:r>
      <w:r w:rsidRPr="00046B9C">
        <w:rPr>
          <w:rFonts w:ascii="Angsana New" w:hAnsi="Angsana New"/>
          <w:sz w:val="30"/>
          <w:szCs w:val="30"/>
          <w:cs/>
        </w:rPr>
        <w:t>มิถุนายน</w:t>
      </w:r>
      <w:r w:rsidRPr="00046B9C">
        <w:rPr>
          <w:rFonts w:ascii="Angsana New" w:hAnsi="Angsana New" w:hint="cs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sz w:val="30"/>
          <w:szCs w:val="30"/>
        </w:rPr>
        <w:t>2566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คือ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ณ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เวลาใดเวลาหนึ่งจำนวน</w:t>
      </w:r>
      <w:r w:rsidRPr="00046B9C">
        <w:rPr>
          <w:rFonts w:ascii="Angsana New" w:hAnsi="Angsana New"/>
          <w:sz w:val="30"/>
          <w:szCs w:val="30"/>
        </w:rPr>
        <w:t xml:space="preserve"> 1,</w:t>
      </w:r>
      <w:r w:rsidR="0051616C" w:rsidRPr="00046B9C">
        <w:rPr>
          <w:rFonts w:ascii="Angsana New" w:hAnsi="Angsana New"/>
          <w:sz w:val="30"/>
          <w:szCs w:val="30"/>
        </w:rPr>
        <w:t>29</w:t>
      </w:r>
      <w:r w:rsidR="003B3043" w:rsidRPr="00046B9C">
        <w:rPr>
          <w:rFonts w:ascii="Angsana New" w:hAnsi="Angsana New"/>
          <w:sz w:val="30"/>
          <w:szCs w:val="30"/>
        </w:rPr>
        <w:t>0</w:t>
      </w:r>
      <w:r w:rsidRPr="00046B9C">
        <w:rPr>
          <w:rFonts w:ascii="Angsana New" w:hAnsi="Angsana New"/>
          <w:sz w:val="30"/>
          <w:szCs w:val="30"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และ</w:t>
      </w:r>
      <w:r w:rsidRPr="00046B9C">
        <w:rPr>
          <w:rFonts w:ascii="Angsana New" w:hAnsi="Angsana New"/>
          <w:sz w:val="30"/>
          <w:szCs w:val="30"/>
        </w:rPr>
        <w:t xml:space="preserve"> 1,237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ตามลำดับ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sz w:val="30"/>
          <w:szCs w:val="30"/>
        </w:rPr>
        <w:br/>
      </w:r>
      <w:r w:rsidRPr="00046B9C">
        <w:rPr>
          <w:rFonts w:ascii="Angsana New" w:hAnsi="Angsana New"/>
          <w:i/>
          <w:iCs/>
          <w:sz w:val="30"/>
          <w:szCs w:val="30"/>
          <w:cs/>
        </w:rPr>
        <w:t>(</w:t>
      </w:r>
      <w:r w:rsidRPr="00046B9C">
        <w:rPr>
          <w:rFonts w:ascii="Angsana New" w:hAnsi="Angsana New"/>
          <w:i/>
          <w:iCs/>
          <w:sz w:val="30"/>
          <w:szCs w:val="30"/>
        </w:rPr>
        <w:t>2565</w:t>
      </w:r>
      <w:r w:rsidRPr="00046B9C">
        <w:rPr>
          <w:rFonts w:ascii="Angsana New" w:hAnsi="Angsana New"/>
          <w:i/>
          <w:iCs/>
          <w:sz w:val="30"/>
          <w:szCs w:val="30"/>
          <w:cs/>
        </w:rPr>
        <w:t>: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 1,625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i/>
          <w:iCs/>
          <w:sz w:val="30"/>
          <w:szCs w:val="30"/>
        </w:rPr>
        <w:t>1,165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046B9C">
        <w:rPr>
          <w:rFonts w:ascii="Angsana New" w:hAnsi="Angsana New"/>
          <w:i/>
          <w:iCs/>
          <w:sz w:val="30"/>
          <w:szCs w:val="30"/>
          <w:cs/>
        </w:rPr>
        <w:t>)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sz w:val="30"/>
          <w:szCs w:val="30"/>
        </w:rPr>
        <w:t>4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และ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sz w:val="30"/>
          <w:szCs w:val="30"/>
        </w:rPr>
        <w:t>4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ตามลำดับ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i/>
          <w:iCs/>
          <w:sz w:val="30"/>
          <w:szCs w:val="30"/>
          <w:cs/>
        </w:rPr>
        <w:t>(</w:t>
      </w:r>
      <w:r w:rsidRPr="00046B9C">
        <w:rPr>
          <w:rFonts w:ascii="Angsana New" w:hAnsi="Angsana New"/>
          <w:i/>
          <w:iCs/>
          <w:sz w:val="30"/>
          <w:szCs w:val="30"/>
        </w:rPr>
        <w:t>2565</w:t>
      </w:r>
      <w:r w:rsidRPr="00046B9C">
        <w:rPr>
          <w:rFonts w:ascii="Angsana New" w:hAnsi="Angsana New"/>
          <w:i/>
          <w:iCs/>
          <w:sz w:val="30"/>
          <w:szCs w:val="30"/>
          <w:cs/>
        </w:rPr>
        <w:t>: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 3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 3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046B9C">
        <w:rPr>
          <w:rFonts w:ascii="Angsana New" w:hAnsi="Angsana New"/>
          <w:i/>
          <w:iCs/>
          <w:sz w:val="30"/>
          <w:szCs w:val="30"/>
          <w:cs/>
        </w:rPr>
        <w:t> </w:t>
      </w:r>
    </w:p>
    <w:p w14:paraId="3CF218B1" w14:textId="2EAA0329" w:rsidR="00B11728" w:rsidRDefault="00B11728" w:rsidP="00AF4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B4812F6" w14:textId="77777777" w:rsidR="00B11728" w:rsidRPr="00046B9C" w:rsidRDefault="00B11728" w:rsidP="00AF4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B85743D" w14:textId="636FA997" w:rsidR="005A2338" w:rsidRPr="00046B9C" w:rsidRDefault="005A2338" w:rsidP="005A2338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046B9C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เงินปันผล</w:t>
      </w:r>
    </w:p>
    <w:p w14:paraId="2CD77F71" w14:textId="77777777" w:rsidR="005A2338" w:rsidRPr="00046B9C" w:rsidRDefault="005A2338" w:rsidP="005A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19"/>
        <w:gridCol w:w="1524"/>
        <w:gridCol w:w="1624"/>
        <w:gridCol w:w="262"/>
        <w:gridCol w:w="839"/>
        <w:gridCol w:w="236"/>
        <w:gridCol w:w="1180"/>
      </w:tblGrid>
      <w:tr w:rsidR="005A2338" w:rsidRPr="00046B9C" w14:paraId="5A88A0DE" w14:textId="77777777" w:rsidTr="005A2338">
        <w:tc>
          <w:tcPr>
            <w:tcW w:w="3419" w:type="dxa"/>
            <w:shd w:val="clear" w:color="auto" w:fill="auto"/>
            <w:vAlign w:val="bottom"/>
          </w:tcPr>
          <w:p w14:paraId="6240CEE4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6B4DED8C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4" w:type="dxa"/>
            <w:shd w:val="clear" w:color="auto" w:fill="auto"/>
            <w:vAlign w:val="bottom"/>
          </w:tcPr>
          <w:p w14:paraId="279F0334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A4AB8BC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62" w:type="dxa"/>
          </w:tcPr>
          <w:p w14:paraId="3F9DCBC7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239F7613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7817625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C9E289A" w14:textId="77777777" w:rsidR="005A2338" w:rsidRPr="00046B9C" w:rsidDel="00D43E7A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A2338" w:rsidRPr="00046B9C" w14:paraId="19E6EF6F" w14:textId="77777777" w:rsidTr="005A2338">
        <w:tc>
          <w:tcPr>
            <w:tcW w:w="3419" w:type="dxa"/>
            <w:shd w:val="clear" w:color="auto" w:fill="auto"/>
          </w:tcPr>
          <w:p w14:paraId="4690477B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28130391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7C7C88E5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" w:type="dxa"/>
          </w:tcPr>
          <w:p w14:paraId="509CB45F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dxa"/>
            <w:shd w:val="clear" w:color="auto" w:fill="auto"/>
          </w:tcPr>
          <w:p w14:paraId="26C09208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4AEF780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759C4FE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2338" w:rsidRPr="00046B9C" w14:paraId="716FC7FB" w14:textId="77777777" w:rsidTr="005A2338">
        <w:tc>
          <w:tcPr>
            <w:tcW w:w="3419" w:type="dxa"/>
            <w:shd w:val="clear" w:color="auto" w:fill="auto"/>
          </w:tcPr>
          <w:p w14:paraId="4B7C40C7" w14:textId="5F43D041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24" w:type="dxa"/>
            <w:shd w:val="clear" w:color="auto" w:fill="auto"/>
          </w:tcPr>
          <w:p w14:paraId="78CDE8C2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0E674BD9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2BD57091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364C2F03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B452BE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7D715E5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338" w:rsidRPr="00046B9C" w14:paraId="5CB33C51" w14:textId="77777777" w:rsidTr="005A2338">
        <w:tc>
          <w:tcPr>
            <w:tcW w:w="3419" w:type="dxa"/>
            <w:shd w:val="clear" w:color="auto" w:fill="auto"/>
          </w:tcPr>
          <w:p w14:paraId="6857E78F" w14:textId="64F2D2F4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0F7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4" w:type="dxa"/>
            <w:shd w:val="clear" w:color="auto" w:fill="auto"/>
          </w:tcPr>
          <w:p w14:paraId="0F5B5110" w14:textId="6D038781" w:rsidR="005A2338" w:rsidRPr="00046B9C" w:rsidRDefault="007D6570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4" w:type="dxa"/>
            <w:shd w:val="clear" w:color="auto" w:fill="auto"/>
          </w:tcPr>
          <w:p w14:paraId="3D418CCF" w14:textId="0CCA7F73" w:rsidR="005A2338" w:rsidRPr="00046B9C" w:rsidRDefault="007D6570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</w:tcPr>
          <w:p w14:paraId="16C3AB4E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</w:tcPr>
          <w:p w14:paraId="6B8F9B76" w14:textId="534694FF" w:rsidR="005A2338" w:rsidRPr="00046B9C" w:rsidRDefault="007D6570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0.061</w:t>
            </w:r>
          </w:p>
        </w:tc>
        <w:tc>
          <w:tcPr>
            <w:tcW w:w="236" w:type="dxa"/>
            <w:shd w:val="clear" w:color="auto" w:fill="auto"/>
          </w:tcPr>
          <w:p w14:paraId="7F4BECAF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1EC3E84B" w14:textId="101D3A0E" w:rsidR="005A2338" w:rsidRPr="00046B9C" w:rsidRDefault="007D6570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30.01</w:t>
            </w:r>
          </w:p>
        </w:tc>
      </w:tr>
      <w:tr w:rsidR="005A2338" w:rsidRPr="00046B9C" w14:paraId="7FE672D8" w14:textId="77777777" w:rsidTr="005A2338">
        <w:tc>
          <w:tcPr>
            <w:tcW w:w="3419" w:type="dxa"/>
            <w:shd w:val="clear" w:color="auto" w:fill="auto"/>
          </w:tcPr>
          <w:p w14:paraId="631DDCAB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4" w:type="dxa"/>
            <w:shd w:val="clear" w:color="auto" w:fill="auto"/>
          </w:tcPr>
          <w:p w14:paraId="0BA785E2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34C7E8F2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74406E71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top w:val="double" w:sz="4" w:space="0" w:color="auto"/>
            </w:tcBorders>
            <w:shd w:val="clear" w:color="auto" w:fill="auto"/>
          </w:tcPr>
          <w:p w14:paraId="66D9DFC8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6AE9E0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539B17A2" w14:textId="77777777" w:rsidR="005A2338" w:rsidRPr="00046B9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338" w:rsidRPr="00046B9C" w14:paraId="0B12FA9A" w14:textId="77777777" w:rsidTr="005A2338">
        <w:tc>
          <w:tcPr>
            <w:tcW w:w="3419" w:type="dxa"/>
            <w:shd w:val="clear" w:color="auto" w:fill="auto"/>
          </w:tcPr>
          <w:p w14:paraId="46D0D63C" w14:textId="77291A1E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24" w:type="dxa"/>
            <w:shd w:val="clear" w:color="auto" w:fill="auto"/>
          </w:tcPr>
          <w:p w14:paraId="54B788BF" w14:textId="77777777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4" w:type="dxa"/>
            <w:shd w:val="clear" w:color="auto" w:fill="auto"/>
          </w:tcPr>
          <w:p w14:paraId="2005F622" w14:textId="77777777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2" w:type="dxa"/>
          </w:tcPr>
          <w:p w14:paraId="1FC03BAA" w14:textId="77777777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shd w:val="clear" w:color="auto" w:fill="auto"/>
          </w:tcPr>
          <w:p w14:paraId="2CBD9CE9" w14:textId="77777777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395A4F" w14:textId="77777777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04A3D01" w14:textId="77777777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338" w:rsidRPr="00046B9C" w14:paraId="5D9C3D6E" w14:textId="77777777" w:rsidTr="005A2338">
        <w:tc>
          <w:tcPr>
            <w:tcW w:w="3419" w:type="dxa"/>
            <w:shd w:val="clear" w:color="auto" w:fill="auto"/>
          </w:tcPr>
          <w:p w14:paraId="72249D80" w14:textId="09CFC9B8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4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0F7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524" w:type="dxa"/>
            <w:shd w:val="clear" w:color="auto" w:fill="auto"/>
          </w:tcPr>
          <w:p w14:paraId="01BB3EDD" w14:textId="09F587E5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046B9C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4" w:type="dxa"/>
            <w:shd w:val="clear" w:color="auto" w:fill="auto"/>
          </w:tcPr>
          <w:p w14:paraId="076749D4" w14:textId="46251AB5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046B9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2" w:type="dxa"/>
          </w:tcPr>
          <w:p w14:paraId="2087FD92" w14:textId="77777777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9" w:type="dxa"/>
            <w:tcBorders>
              <w:bottom w:val="double" w:sz="4" w:space="0" w:color="auto"/>
            </w:tcBorders>
            <w:shd w:val="clear" w:color="auto" w:fill="auto"/>
          </w:tcPr>
          <w:p w14:paraId="1C179350" w14:textId="42B391C2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0.085</w:t>
            </w:r>
          </w:p>
        </w:tc>
        <w:tc>
          <w:tcPr>
            <w:tcW w:w="236" w:type="dxa"/>
            <w:shd w:val="clear" w:color="auto" w:fill="auto"/>
          </w:tcPr>
          <w:p w14:paraId="4F7B2104" w14:textId="77777777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41AE7A72" w14:textId="4F5D6D04" w:rsidR="005A2338" w:rsidRPr="00046B9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41.82</w:t>
            </w:r>
          </w:p>
        </w:tc>
      </w:tr>
    </w:tbl>
    <w:p w14:paraId="5A5741A5" w14:textId="77777777" w:rsidR="00B15A76" w:rsidRPr="00046B9C" w:rsidRDefault="00B15A76" w:rsidP="005A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0BB76D85" w14:textId="77777777" w:rsidR="00CD5AFA" w:rsidRPr="00046B9C" w:rsidRDefault="00CD5AFA" w:rsidP="00287AE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046B9C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  <w:r w:rsidRPr="00046B9C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16F14AD4" w14:textId="77777777" w:rsidR="00CD5AFA" w:rsidRPr="00046B9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sz w:val="30"/>
          <w:szCs w:val="30"/>
        </w:rPr>
      </w:pPr>
    </w:p>
    <w:p w14:paraId="1D8846ED" w14:textId="48F0ABCA" w:rsidR="00BA635A" w:rsidRPr="00046B9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BA635A" w:rsidRPr="00046B9C">
        <w:rPr>
          <w:rFonts w:ascii="Angsana New" w:hAnsi="Angsana New" w:hint="cs"/>
          <w:sz w:val="30"/>
          <w:szCs w:val="30"/>
          <w:cs/>
        </w:rPr>
        <w:t>หก</w:t>
      </w:r>
      <w:r w:rsidRPr="00046B9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046B9C">
        <w:rPr>
          <w:rFonts w:ascii="Angsana New" w:hAnsi="Angsana New"/>
          <w:sz w:val="30"/>
          <w:szCs w:val="30"/>
        </w:rPr>
        <w:br/>
        <w:t xml:space="preserve">30 </w:t>
      </w:r>
      <w:r w:rsidRPr="00046B9C">
        <w:rPr>
          <w:rFonts w:ascii="Angsana New" w:hAnsi="Angsana New"/>
          <w:sz w:val="30"/>
          <w:szCs w:val="30"/>
          <w:cs/>
        </w:rPr>
        <w:t>มิถุนายน</w:t>
      </w:r>
      <w:r w:rsidRPr="00046B9C">
        <w:rPr>
          <w:rFonts w:ascii="Angsana New" w:hAnsi="Angsana New" w:hint="cs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sz w:val="30"/>
          <w:szCs w:val="30"/>
        </w:rPr>
        <w:t xml:space="preserve">2566 </w:t>
      </w:r>
      <w:r w:rsidRPr="00046B9C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แตกต่างจากอัตราภาษีเงินได้นิติบุคคลที่ประกาศใช้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มีสาเหตุหลักจากสิทธิประโยชน์จากการส่งเสริมการลงทุน</w:t>
      </w:r>
      <w:r w:rsidR="00BA635A" w:rsidRPr="00046B9C">
        <w:rPr>
          <w:rFonts w:ascii="Angsana New" w:hAnsi="Angsana New"/>
          <w:sz w:val="30"/>
          <w:szCs w:val="30"/>
        </w:rPr>
        <w:t xml:space="preserve"> </w:t>
      </w:r>
      <w:r w:rsidR="00CF553D" w:rsidRPr="00046B9C">
        <w:rPr>
          <w:rFonts w:ascii="Angsana New" w:hAnsi="Angsana New" w:hint="cs"/>
          <w:sz w:val="30"/>
          <w:szCs w:val="30"/>
          <w:cs/>
        </w:rPr>
        <w:t>และ</w:t>
      </w:r>
      <w:r w:rsidRPr="00046B9C">
        <w:rPr>
          <w:rFonts w:ascii="Angsana New" w:hAnsi="Angsana New" w:hint="cs"/>
          <w:sz w:val="30"/>
          <w:szCs w:val="30"/>
          <w:cs/>
        </w:rPr>
        <w:t>การรับรู้สินทรัพย์ภาษีเงินได้ที่เดิมไม่ได้บันทึก</w:t>
      </w:r>
      <w:r w:rsidR="00BA635A" w:rsidRPr="00046B9C">
        <w:rPr>
          <w:rFonts w:ascii="Angsana New" w:hAnsi="Angsana New"/>
          <w:sz w:val="30"/>
          <w:szCs w:val="30"/>
        </w:rPr>
        <w:t xml:space="preserve"> </w:t>
      </w:r>
      <w:r w:rsidR="00CF553D" w:rsidRPr="00046B9C">
        <w:rPr>
          <w:rFonts w:ascii="Angsana New" w:hAnsi="Angsana New" w:hint="cs"/>
          <w:sz w:val="30"/>
          <w:szCs w:val="30"/>
          <w:cs/>
        </w:rPr>
        <w:t>หักกับ</w:t>
      </w:r>
      <w:r w:rsidR="00BA635A" w:rsidRPr="00046B9C">
        <w:rPr>
          <w:rFonts w:ascii="Angsana New" w:hAnsi="Angsana New" w:hint="cs"/>
          <w:sz w:val="30"/>
          <w:szCs w:val="30"/>
          <w:cs/>
        </w:rPr>
        <w:t>ผลขาดทุนที่ไม่ได้รับรู้เป็นสินทรัพย์ภาษีเงินได้</w:t>
      </w:r>
      <w:r w:rsidR="00BA635A" w:rsidRPr="00046B9C">
        <w:rPr>
          <w:rFonts w:ascii="Angsana New" w:hAnsi="Angsana New"/>
          <w:sz w:val="30"/>
          <w:szCs w:val="30"/>
        </w:rPr>
        <w:t xml:space="preserve"> </w:t>
      </w:r>
    </w:p>
    <w:p w14:paraId="74F519DC" w14:textId="77777777" w:rsidR="00CD5AFA" w:rsidRPr="00046B9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EE04F4" w14:textId="3CD02091" w:rsidR="00CD5AFA" w:rsidRPr="00046B9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46B9C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อัตราภาษีเงินได้ที่แท้จริงรวมของบริษัทในการดำเนินงานต่อเนื่องเป็นระยะเวลา</w:t>
      </w:r>
      <w:r w:rsidR="00BA635A" w:rsidRPr="00046B9C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046B9C">
        <w:rPr>
          <w:rFonts w:asciiTheme="majorBidi" w:hAnsiTheme="majorBidi" w:cstheme="majorBidi"/>
          <w:sz w:val="30"/>
          <w:szCs w:val="30"/>
        </w:rPr>
        <w:br/>
        <w:t xml:space="preserve">30 </w:t>
      </w:r>
      <w:r w:rsidRPr="00046B9C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Pr="00046B9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6B9C">
        <w:rPr>
          <w:rFonts w:asciiTheme="majorBidi" w:hAnsiTheme="majorBidi" w:cstheme="majorBidi"/>
          <w:sz w:val="30"/>
          <w:szCs w:val="30"/>
        </w:rPr>
        <w:t xml:space="preserve">2566 </w:t>
      </w:r>
      <w:r w:rsidRPr="00046B9C">
        <w:rPr>
          <w:rFonts w:asciiTheme="majorBidi" w:hAnsiTheme="majorBidi" w:cstheme="majorBidi" w:hint="cs"/>
          <w:sz w:val="30"/>
          <w:szCs w:val="30"/>
          <w:cs/>
        </w:rPr>
        <w:t>แตกต่างจากอัตราภาษีเงินได้นิติบุคคลที่ประกาศใช้</w:t>
      </w:r>
      <w:r w:rsidRPr="00046B9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46B9C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มีสาเหตุหลักจากผลขาดทุนที่ไม่ได้รับรู้เป็นสินทรัพย์ภาษีเงินได้</w:t>
      </w:r>
      <w:r w:rsidR="00BA635A" w:rsidRPr="00046B9C">
        <w:rPr>
          <w:rFonts w:asciiTheme="majorBidi" w:hAnsiTheme="majorBidi" w:cstheme="majorBidi"/>
          <w:sz w:val="30"/>
          <w:szCs w:val="30"/>
        </w:rPr>
        <w:t xml:space="preserve"> </w:t>
      </w:r>
    </w:p>
    <w:p w14:paraId="72E92C45" w14:textId="77777777" w:rsidR="00CD5AFA" w:rsidRPr="00046B9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EA5BEB" w14:textId="77777777" w:rsidR="00CD5AFA" w:rsidRPr="00046B9C" w:rsidRDefault="00CD5AFA" w:rsidP="00287AE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046B9C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63D51113" w14:textId="77777777" w:rsidR="00CD5AFA" w:rsidRPr="00046B9C" w:rsidRDefault="00CD5AFA" w:rsidP="00287AE4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FFCE369" w14:textId="77777777" w:rsidR="00CD5AFA" w:rsidRPr="00046B9C" w:rsidRDefault="00CD5AFA" w:rsidP="00287A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46B9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046B9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3AD275C" w14:textId="77777777" w:rsidR="00CD5AFA" w:rsidRPr="00046B9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44CBC3C5" w14:textId="77777777" w:rsidR="00CD5AFA" w:rsidRPr="00046B9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046B9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A11E3ED" w14:textId="2ADF8129" w:rsidR="00C945F6" w:rsidRPr="00046B9C" w:rsidRDefault="00C945F6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85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046B9C" w14:paraId="158999BD" w14:textId="77777777" w:rsidTr="00C945F6">
        <w:trPr>
          <w:trHeight w:val="363"/>
          <w:tblHeader/>
        </w:trPr>
        <w:tc>
          <w:tcPr>
            <w:tcW w:w="2697" w:type="dxa"/>
            <w:vMerge w:val="restart"/>
            <w:shd w:val="clear" w:color="auto" w:fill="auto"/>
            <w:vAlign w:val="bottom"/>
          </w:tcPr>
          <w:p w14:paraId="4CC777C6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46B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046B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046B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046B9C" w14:paraId="108AD330" w14:textId="77777777" w:rsidTr="00C945F6">
        <w:trPr>
          <w:trHeight w:val="363"/>
          <w:tblHeader/>
        </w:trPr>
        <w:tc>
          <w:tcPr>
            <w:tcW w:w="2697" w:type="dxa"/>
            <w:vMerge/>
            <w:shd w:val="clear" w:color="auto" w:fill="auto"/>
            <w:vAlign w:val="bottom"/>
          </w:tcPr>
          <w:p w14:paraId="5ADB960A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FD9429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046B9C" w14:paraId="26A87B40" w14:textId="77777777" w:rsidTr="00C945F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38D48C70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046B9C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046B9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046B9C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046B9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046B9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96F897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14:paraId="0EB928FC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6B9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046B9C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046B9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046B9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66132D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046B9C" w14:paraId="36461E68" w14:textId="77777777" w:rsidTr="00C945F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288D0D22" w14:textId="77777777" w:rsidR="00523E37" w:rsidRPr="00046B9C" w:rsidRDefault="00523E37" w:rsidP="006C085B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046B9C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8A90C0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046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46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14:paraId="281EF36A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6D02BF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F0F4009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046B9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046B9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046B9C" w14:paraId="59EC8352" w14:textId="77777777" w:rsidTr="00C945F6">
        <w:trPr>
          <w:tblHeader/>
        </w:trPr>
        <w:tc>
          <w:tcPr>
            <w:tcW w:w="2697" w:type="dxa"/>
            <w:shd w:val="clear" w:color="auto" w:fill="auto"/>
          </w:tcPr>
          <w:p w14:paraId="3B095326" w14:textId="77777777" w:rsidR="00523E37" w:rsidRPr="00046B9C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46B9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046B9C" w14:paraId="1BC45D4B" w14:textId="77777777" w:rsidTr="00C945F6">
        <w:tc>
          <w:tcPr>
            <w:tcW w:w="2697" w:type="dxa"/>
            <w:shd w:val="clear" w:color="auto" w:fill="auto"/>
          </w:tcPr>
          <w:p w14:paraId="6176C903" w14:textId="4E137E63" w:rsidR="00523E37" w:rsidRPr="00046B9C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B56EB"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05FE4"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D05FE4"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6B56EB"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56EB"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046B9C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046B9C" w14:paraId="1FF96D01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0F2F99A8" w14:textId="60095074" w:rsidR="00533683" w:rsidRPr="00046B9C" w:rsidRDefault="00D05FE4" w:rsidP="004778D4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302671C3" w14:textId="77777777" w:rsidR="00533683" w:rsidRPr="00046B9C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E7145D" w14:textId="77777777" w:rsidR="00533683" w:rsidRPr="00046B9C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5051B69" w14:textId="77777777" w:rsidR="00533683" w:rsidRPr="00046B9C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046B9C" w14:paraId="67B8603D" w14:textId="77777777" w:rsidTr="006A01A1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1C87F006" w14:textId="77777777" w:rsidR="00533683" w:rsidRPr="00046B9C" w:rsidRDefault="00533683" w:rsidP="004778D4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046B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046B9C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046B9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60FE0E3" w14:textId="6E886A9F" w:rsidR="00533683" w:rsidRPr="00046B9C" w:rsidRDefault="00AA7E3F" w:rsidP="004778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80" w:type="dxa"/>
            <w:vAlign w:val="bottom"/>
          </w:tcPr>
          <w:p w14:paraId="4A331B9D" w14:textId="77777777" w:rsidR="00533683" w:rsidRPr="00046B9C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B723E3" w14:textId="71C2F536" w:rsidR="00533683" w:rsidRPr="00046B9C" w:rsidRDefault="00AA7E3F" w:rsidP="004778D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372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E88ABC" w14:textId="77777777" w:rsidR="00533683" w:rsidRPr="00046B9C" w:rsidRDefault="00533683" w:rsidP="004778D4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F553E" w14:textId="5F460C72" w:rsidR="00533683" w:rsidRPr="00046B9C" w:rsidRDefault="00AA7E3F" w:rsidP="00AA7E3F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160A9C" w14:textId="77777777" w:rsidR="00533683" w:rsidRPr="00046B9C" w:rsidRDefault="00533683" w:rsidP="00AA7E3F">
            <w:pPr>
              <w:pStyle w:val="acctfourfigures"/>
              <w:tabs>
                <w:tab w:val="decimal" w:pos="735"/>
                <w:tab w:val="decimal" w:pos="911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1C967" w14:textId="1D585B71" w:rsidR="00533683" w:rsidRPr="00046B9C" w:rsidRDefault="00AA7E3F" w:rsidP="00AA7E3F">
            <w:pPr>
              <w:pStyle w:val="acctfourfigures"/>
              <w:tabs>
                <w:tab w:val="clear" w:pos="765"/>
                <w:tab w:val="decimal" w:pos="611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05FE4" w:rsidRPr="00046B9C" w14:paraId="279E0BA6" w14:textId="77777777" w:rsidTr="00B276DC">
        <w:trPr>
          <w:cantSplit/>
          <w:trHeight w:val="407"/>
        </w:trPr>
        <w:tc>
          <w:tcPr>
            <w:tcW w:w="2697" w:type="dxa"/>
            <w:shd w:val="clear" w:color="auto" w:fill="auto"/>
          </w:tcPr>
          <w:p w14:paraId="04D2A106" w14:textId="040D92D7" w:rsidR="00D05FE4" w:rsidRPr="00046B9C" w:rsidRDefault="00D05FE4" w:rsidP="00D05FE4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1F78153C" w14:textId="77777777" w:rsidR="00D05FE4" w:rsidRPr="00046B9C" w:rsidRDefault="00D05FE4" w:rsidP="00D05F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80" w:right="1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CD35F29" w14:textId="77777777" w:rsidR="00D05FE4" w:rsidRPr="00046B9C" w:rsidRDefault="00D05FE4" w:rsidP="00D05F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80" w:right="1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33F682DC" w14:textId="77777777" w:rsidR="00D05FE4" w:rsidRPr="00046B9C" w:rsidRDefault="00D05FE4" w:rsidP="00D05FE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180" w:right="1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06F908" w14:textId="54D82ECF" w:rsidR="00D05FE4" w:rsidRPr="00046B9C" w:rsidRDefault="00D05FE4" w:rsidP="00D05FE4">
            <w:pPr>
              <w:pStyle w:val="acctfourfigures"/>
              <w:spacing w:line="240" w:lineRule="auto"/>
              <w:ind w:left="180" w:right="10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0D8C69D9" w14:textId="77777777" w:rsidR="00D05FE4" w:rsidRPr="00046B9C" w:rsidRDefault="00D05FE4" w:rsidP="00D05FE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80" w:right="1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EC55750" w14:textId="77777777" w:rsidR="00D05FE4" w:rsidRPr="00046B9C" w:rsidRDefault="00D05FE4" w:rsidP="00D05FE4">
            <w:pPr>
              <w:pStyle w:val="acctfourfigures"/>
              <w:tabs>
                <w:tab w:val="decimal" w:pos="911"/>
              </w:tabs>
              <w:spacing w:line="240" w:lineRule="auto"/>
              <w:ind w:left="180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53B37BB7" w14:textId="77777777" w:rsidR="00D05FE4" w:rsidRPr="00046B9C" w:rsidRDefault="00D05FE4" w:rsidP="00D05FE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180" w:right="1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</w:tr>
      <w:tr w:rsidR="00B276DC" w:rsidRPr="00046B9C" w14:paraId="3A5EF973" w14:textId="77777777" w:rsidTr="00B276DC">
        <w:trPr>
          <w:cantSplit/>
          <w:trHeight w:val="450"/>
        </w:trPr>
        <w:tc>
          <w:tcPr>
            <w:tcW w:w="2697" w:type="dxa"/>
            <w:shd w:val="clear" w:color="auto" w:fill="auto"/>
          </w:tcPr>
          <w:p w14:paraId="0C1A86A9" w14:textId="06BCEB5F" w:rsidR="00B276DC" w:rsidRPr="00046B9C" w:rsidRDefault="00B276DC" w:rsidP="00B276DC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70ACAE33" w14:textId="00E781AF" w:rsidR="00B276DC" w:rsidRPr="00046B9C" w:rsidRDefault="00B276DC" w:rsidP="00B276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BA3CC32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shd w:val="clear" w:color="auto" w:fill="auto"/>
          </w:tcPr>
          <w:p w14:paraId="45DD62C5" w14:textId="6832D378" w:rsidR="00B276DC" w:rsidRPr="00046B9C" w:rsidRDefault="00B276DC" w:rsidP="00B276D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922F9C7" w14:textId="0D6E4465" w:rsidR="00B276DC" w:rsidRPr="00046B9C" w:rsidRDefault="00B276DC" w:rsidP="00B276DC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</w:tcPr>
          <w:p w14:paraId="2DD53BCF" w14:textId="4DAC5B2E" w:rsidR="00B276DC" w:rsidRPr="00046B9C" w:rsidRDefault="00B276DC" w:rsidP="00B276D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686438FB" w14:textId="77777777" w:rsidR="00B276DC" w:rsidRPr="00046B9C" w:rsidRDefault="00B276DC" w:rsidP="00B276DC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67EAEBA5" w14:textId="5A92D2C3" w:rsidR="00B276DC" w:rsidRPr="00046B9C" w:rsidRDefault="00B276DC" w:rsidP="00B276D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2659" w:rsidRPr="00046B9C" w14:paraId="3AA78BB8" w14:textId="77777777" w:rsidTr="00B276DC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3401B6A0" w14:textId="4C977D60" w:rsidR="00692659" w:rsidRPr="00046B9C" w:rsidRDefault="00692659" w:rsidP="00692659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046B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046B9C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046B9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0C7F975" w14:textId="1ED0E928" w:rsidR="00692659" w:rsidRPr="00046B9C" w:rsidRDefault="00AA7E3F" w:rsidP="0069265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B9D578" w14:textId="77777777" w:rsidR="00692659" w:rsidRPr="00046B9C" w:rsidRDefault="00692659" w:rsidP="00692659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3F3FE0" w14:textId="562D9FD4" w:rsidR="00692659" w:rsidRPr="00046B9C" w:rsidRDefault="00692659" w:rsidP="00692659">
            <w:pPr>
              <w:pStyle w:val="acctfourfigures"/>
              <w:tabs>
                <w:tab w:val="clear" w:pos="765"/>
                <w:tab w:val="decimal" w:pos="735"/>
                <w:tab w:val="decimal" w:pos="824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AB1A569" w14:textId="77777777" w:rsidR="00692659" w:rsidRPr="00046B9C" w:rsidRDefault="00692659" w:rsidP="00692659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B8241B4" w14:textId="77777777" w:rsidR="00692659" w:rsidRPr="00046B9C" w:rsidRDefault="00692659" w:rsidP="00692659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vAlign w:val="bottom"/>
          </w:tcPr>
          <w:p w14:paraId="6F1F5B3F" w14:textId="6062DDE1" w:rsidR="00692659" w:rsidRPr="00046B9C" w:rsidRDefault="00AA7E3F" w:rsidP="00AA7E3F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(316)</w:t>
            </w:r>
          </w:p>
        </w:tc>
        <w:tc>
          <w:tcPr>
            <w:tcW w:w="180" w:type="dxa"/>
            <w:gridSpan w:val="2"/>
            <w:vAlign w:val="bottom"/>
          </w:tcPr>
          <w:p w14:paraId="20FC7D52" w14:textId="77777777" w:rsidR="00692659" w:rsidRPr="00046B9C" w:rsidRDefault="00692659" w:rsidP="00AA7E3F">
            <w:pPr>
              <w:pStyle w:val="acctfourfigures"/>
              <w:tabs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16068F7" w14:textId="7B63E153" w:rsidR="00692659" w:rsidRPr="00046B9C" w:rsidRDefault="00AA7E3F" w:rsidP="00AA7E3F">
            <w:pPr>
              <w:pStyle w:val="acctfourfigures"/>
              <w:tabs>
                <w:tab w:val="clear" w:pos="765"/>
                <w:tab w:val="decimal" w:pos="611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(316)</w:t>
            </w:r>
          </w:p>
        </w:tc>
      </w:tr>
      <w:tr w:rsidR="00B276DC" w:rsidRPr="00046B9C" w14:paraId="455C9148" w14:textId="77777777" w:rsidTr="00CB2CE1">
        <w:trPr>
          <w:tblHeader/>
        </w:trPr>
        <w:tc>
          <w:tcPr>
            <w:tcW w:w="2697" w:type="dxa"/>
            <w:shd w:val="clear" w:color="auto" w:fill="auto"/>
          </w:tcPr>
          <w:p w14:paraId="1E2DC0B0" w14:textId="77777777" w:rsidR="00277EA5" w:rsidRPr="00046B9C" w:rsidRDefault="00277EA5" w:rsidP="00277EA5">
            <w:pPr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DDAC21C" w14:textId="05FC1789" w:rsidR="00B276DC" w:rsidRPr="00046B9C" w:rsidRDefault="00B276DC" w:rsidP="00B276DC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483" w:type="dxa"/>
            <w:gridSpan w:val="11"/>
          </w:tcPr>
          <w:p w14:paraId="0C557455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276DC" w:rsidRPr="00046B9C" w14:paraId="08616B2E" w14:textId="77777777" w:rsidTr="00A804C6">
        <w:trPr>
          <w:tblHeader/>
        </w:trPr>
        <w:tc>
          <w:tcPr>
            <w:tcW w:w="2697" w:type="dxa"/>
            <w:shd w:val="clear" w:color="auto" w:fill="auto"/>
          </w:tcPr>
          <w:p w14:paraId="05D5D0C7" w14:textId="77777777" w:rsidR="00B276DC" w:rsidRPr="00046B9C" w:rsidRDefault="00B276DC" w:rsidP="00B276DC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76B713D1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803B99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1A7B5465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276DC" w:rsidRPr="00046B9C" w14:paraId="72303396" w14:textId="77777777" w:rsidTr="00A804C6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1C5977F0" w14:textId="77777777" w:rsidR="00B276DC" w:rsidRPr="00046B9C" w:rsidRDefault="00B276DC" w:rsidP="00B276DC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046B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046B9C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046B9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F5AFCD1" w14:textId="7E21DC4A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A1B478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953190" w14:textId="5EFC22CD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9B5694" w14:textId="77777777" w:rsidR="00B276DC" w:rsidRPr="00046B9C" w:rsidRDefault="00B276DC" w:rsidP="00B276DC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552981" w14:textId="08506EBF" w:rsidR="00B276DC" w:rsidRPr="00046B9C" w:rsidRDefault="00B276DC" w:rsidP="00B276D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C262D7B" w14:textId="77777777" w:rsidR="00B276DC" w:rsidRPr="00046B9C" w:rsidRDefault="00B276DC" w:rsidP="00B276DC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AB8592" w14:textId="178DA2E1" w:rsidR="00B276DC" w:rsidRPr="00046B9C" w:rsidRDefault="00B276DC" w:rsidP="00B276D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B276DC" w:rsidRPr="00046B9C" w14:paraId="7403A8C1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5AF63A9B" w14:textId="77777777" w:rsidR="00B276DC" w:rsidRPr="00046B9C" w:rsidRDefault="00B276DC" w:rsidP="00B276DC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33333163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FA7E14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1DC39A50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276DC" w:rsidRPr="00046B9C" w14:paraId="071D8D80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20037861" w14:textId="77777777" w:rsidR="00B276DC" w:rsidRPr="00046B9C" w:rsidRDefault="00B276DC" w:rsidP="00B276DC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046B9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B109B2B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276DC" w:rsidRPr="00046B9C" w14:paraId="449DF253" w14:textId="77777777" w:rsidTr="006A01A1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13CA28EA" w14:textId="77777777" w:rsidR="00B276DC" w:rsidRPr="00046B9C" w:rsidRDefault="00B276DC" w:rsidP="00B276DC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046B9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046B9C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046B9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48C67500" w:rsidR="00B276DC" w:rsidRPr="00046B9C" w:rsidRDefault="00B276DC" w:rsidP="00B276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(417)</w:t>
            </w:r>
          </w:p>
        </w:tc>
        <w:tc>
          <w:tcPr>
            <w:tcW w:w="180" w:type="dxa"/>
            <w:vAlign w:val="bottom"/>
          </w:tcPr>
          <w:p w14:paraId="371D3CD4" w14:textId="77777777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0942F815" w:rsidR="00B276DC" w:rsidRPr="00046B9C" w:rsidRDefault="00B276DC" w:rsidP="00B276D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(417)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B276DC" w:rsidRPr="00046B9C" w:rsidRDefault="00B276DC" w:rsidP="00B276DC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0A5357DC" w:rsidR="00B276DC" w:rsidRPr="00046B9C" w:rsidRDefault="00B276DC" w:rsidP="00B276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B276DC" w:rsidRPr="00046B9C" w:rsidRDefault="00B276DC" w:rsidP="00B276DC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50BC2653" w:rsidR="00B276DC" w:rsidRPr="00046B9C" w:rsidRDefault="00B276DC" w:rsidP="00B276D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046B9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F80B4F5" w14:textId="77AAE721" w:rsidR="00825190" w:rsidRPr="00046B9C" w:rsidRDefault="008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2"/>
          <w:szCs w:val="32"/>
          <w:cs/>
        </w:rPr>
      </w:pPr>
    </w:p>
    <w:p w14:paraId="3302D34F" w14:textId="77777777" w:rsidR="004B5567" w:rsidRPr="00046B9C" w:rsidRDefault="004B5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2"/>
          <w:szCs w:val="32"/>
          <w:cs/>
        </w:rPr>
      </w:pPr>
      <w:r w:rsidRPr="00046B9C">
        <w:rPr>
          <w:rFonts w:ascii="Angsana New" w:hAnsi="Angsana New"/>
          <w:b/>
          <w:sz w:val="32"/>
          <w:szCs w:val="32"/>
          <w:cs/>
        </w:rPr>
        <w:br w:type="page"/>
      </w:r>
    </w:p>
    <w:p w14:paraId="644719BE" w14:textId="1E295732" w:rsidR="00A34A98" w:rsidRPr="00046B9C" w:rsidRDefault="00A34A98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28"/>
          <w:szCs w:val="28"/>
        </w:rPr>
      </w:pPr>
      <w:r w:rsidRPr="00046B9C">
        <w:rPr>
          <w:rFonts w:ascii="Angsana New" w:hAnsi="Angsana New"/>
          <w:b/>
          <w:sz w:val="32"/>
          <w:szCs w:val="32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F324CEE" w14:textId="77777777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046B9C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6E54419F" w:rsidR="00523E37" w:rsidRPr="00046B9C" w:rsidRDefault="006B56EB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B9C">
              <w:br w:type="page"/>
            </w:r>
            <w:r w:rsidR="00523E37" w:rsidRPr="00046B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046B9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046B9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B9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046B9C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046B9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46B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046B9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77777777" w:rsidR="00523E37" w:rsidRPr="00046B9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46B9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46B9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DD48AA9" w14:textId="64300711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</w:p>
    <w:p w14:paraId="5F6C2D7E" w14:textId="3856B0A5" w:rsidR="006B56EB" w:rsidRPr="00046B9C" w:rsidRDefault="006B56EB" w:rsidP="00CD5AFA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046B9C">
        <w:rPr>
          <w:rFonts w:ascii="Angsana New" w:hAnsi="Angsana New" w:hint="cs"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EA0DFC0" w14:textId="77777777" w:rsidR="00523E37" w:rsidRPr="00046B9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7"/>
        <w:gridCol w:w="2192"/>
        <w:gridCol w:w="266"/>
        <w:gridCol w:w="1914"/>
      </w:tblGrid>
      <w:tr w:rsidR="00523E37" w:rsidRPr="00046B9C" w14:paraId="0E1252A6" w14:textId="77777777" w:rsidTr="0081420E">
        <w:trPr>
          <w:trHeight w:val="440"/>
        </w:trPr>
        <w:tc>
          <w:tcPr>
            <w:tcW w:w="2647" w:type="pct"/>
          </w:tcPr>
          <w:p w14:paraId="7CB4BEAF" w14:textId="5852709A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60FF"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F60FF" w:rsidRPr="0004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B56EB" w:rsidRPr="00046B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80" w:type="pct"/>
          </w:tcPr>
          <w:p w14:paraId="3D043C2E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858D3F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2C88903E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046B9C" w14:paraId="7FF42E3E" w14:textId="77777777" w:rsidTr="00304C15">
        <w:trPr>
          <w:trHeight w:val="434"/>
        </w:trPr>
        <w:tc>
          <w:tcPr>
            <w:tcW w:w="2647" w:type="pct"/>
          </w:tcPr>
          <w:p w14:paraId="6FF95FA7" w14:textId="77777777" w:rsidR="00523E37" w:rsidRPr="00046B9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3"/>
          </w:tcPr>
          <w:p w14:paraId="4CD77018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046B9C" w14:paraId="0CDC5D35" w14:textId="77777777" w:rsidTr="0081420E">
        <w:trPr>
          <w:trHeight w:val="440"/>
        </w:trPr>
        <w:tc>
          <w:tcPr>
            <w:tcW w:w="2647" w:type="pct"/>
          </w:tcPr>
          <w:p w14:paraId="559F0572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0" w:type="pct"/>
          </w:tcPr>
          <w:p w14:paraId="50A0C93E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553FC4" w14:textId="77777777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87C1FCA" w14:textId="3E69F9D6" w:rsidR="00523E37" w:rsidRPr="00046B9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18E" w:rsidRPr="00046B9C" w14:paraId="62599FB1" w14:textId="77777777" w:rsidTr="0081420E">
        <w:trPr>
          <w:trHeight w:val="418"/>
        </w:trPr>
        <w:tc>
          <w:tcPr>
            <w:tcW w:w="2647" w:type="pct"/>
          </w:tcPr>
          <w:p w14:paraId="7A9432D2" w14:textId="328038A1" w:rsidR="004D618E" w:rsidRPr="00046B9C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pct"/>
          </w:tcPr>
          <w:p w14:paraId="226EA3EB" w14:textId="650B860B" w:rsidR="004D618E" w:rsidRPr="00046B9C" w:rsidRDefault="00692659" w:rsidP="005161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646</w:t>
            </w:r>
          </w:p>
        </w:tc>
        <w:tc>
          <w:tcPr>
            <w:tcW w:w="143" w:type="pct"/>
          </w:tcPr>
          <w:p w14:paraId="09932B24" w14:textId="77777777" w:rsidR="004D618E" w:rsidRPr="00046B9C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6DEAC377" w14:textId="72081025" w:rsidR="004D618E" w:rsidRPr="00046B9C" w:rsidRDefault="001A4E0A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8" w:hanging="4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DE8" w:rsidRPr="00046B9C" w14:paraId="4FF0817E" w14:textId="77777777" w:rsidTr="0081420E">
        <w:trPr>
          <w:trHeight w:val="428"/>
        </w:trPr>
        <w:tc>
          <w:tcPr>
            <w:tcW w:w="2647" w:type="pct"/>
          </w:tcPr>
          <w:p w14:paraId="722B40BD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10D4A1A6" w:rsidR="00016DE8" w:rsidRPr="00046B9C" w:rsidRDefault="00692659" w:rsidP="00DE6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646</w:t>
            </w:r>
          </w:p>
        </w:tc>
        <w:tc>
          <w:tcPr>
            <w:tcW w:w="143" w:type="pct"/>
          </w:tcPr>
          <w:p w14:paraId="6DF97560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3791F026" w:rsidR="00016DE8" w:rsidRPr="00046B9C" w:rsidRDefault="001A4E0A" w:rsidP="003E4D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28" w:hanging="45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16DE8" w:rsidRPr="00046B9C" w14:paraId="24B7C519" w14:textId="77777777" w:rsidTr="0081420E">
        <w:trPr>
          <w:trHeight w:val="336"/>
        </w:trPr>
        <w:tc>
          <w:tcPr>
            <w:tcW w:w="2647" w:type="pct"/>
          </w:tcPr>
          <w:p w14:paraId="58A4A0C7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</w:tcPr>
          <w:p w14:paraId="3EB8E29C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5DA5F3A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358404C5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6DE8" w:rsidRPr="00046B9C" w14:paraId="6F2F2127" w14:textId="77777777" w:rsidTr="0081420E">
        <w:trPr>
          <w:trHeight w:val="440"/>
        </w:trPr>
        <w:tc>
          <w:tcPr>
            <w:tcW w:w="2647" w:type="pct"/>
          </w:tcPr>
          <w:p w14:paraId="39110728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80" w:type="pct"/>
          </w:tcPr>
          <w:p w14:paraId="5D4C5069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3B5C5E7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F760F1F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6DE8" w:rsidRPr="00046B9C" w14:paraId="005BC1BB" w14:textId="77777777" w:rsidTr="0081420E">
        <w:trPr>
          <w:trHeight w:val="418"/>
        </w:trPr>
        <w:tc>
          <w:tcPr>
            <w:tcW w:w="2647" w:type="pct"/>
          </w:tcPr>
          <w:p w14:paraId="7E17CFF9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80" w:type="pct"/>
          </w:tcPr>
          <w:p w14:paraId="72927891" w14:textId="76DE3019" w:rsidR="00016DE8" w:rsidRPr="00046B9C" w:rsidRDefault="00692659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138,921</w:t>
            </w:r>
          </w:p>
        </w:tc>
        <w:tc>
          <w:tcPr>
            <w:tcW w:w="143" w:type="pct"/>
          </w:tcPr>
          <w:p w14:paraId="78284F47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D7659B1" w14:textId="3314E2CF" w:rsidR="00016DE8" w:rsidRPr="00046B9C" w:rsidRDefault="00A67D9A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133,787</w:t>
            </w:r>
          </w:p>
        </w:tc>
      </w:tr>
      <w:tr w:rsidR="00016DE8" w:rsidRPr="00046B9C" w14:paraId="05AC6AA0" w14:textId="77777777" w:rsidTr="0081420E">
        <w:trPr>
          <w:trHeight w:val="418"/>
        </w:trPr>
        <w:tc>
          <w:tcPr>
            <w:tcW w:w="2647" w:type="pct"/>
          </w:tcPr>
          <w:p w14:paraId="5B23E206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80" w:type="pct"/>
          </w:tcPr>
          <w:p w14:paraId="0AA2D7C7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3C95C2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49EA40" w14:textId="00FF822B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046B9C" w14:paraId="5E05DCDE" w14:textId="77777777" w:rsidTr="0081420E">
        <w:trPr>
          <w:trHeight w:val="423"/>
        </w:trPr>
        <w:tc>
          <w:tcPr>
            <w:tcW w:w="2647" w:type="pct"/>
          </w:tcPr>
          <w:p w14:paraId="428339A4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80" w:type="pct"/>
          </w:tcPr>
          <w:p w14:paraId="3F47274A" w14:textId="57F35B12" w:rsidR="00016DE8" w:rsidRPr="00046B9C" w:rsidRDefault="0020706D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2,</w:t>
            </w:r>
            <w:r w:rsidR="00F073EE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43" w:type="pct"/>
          </w:tcPr>
          <w:p w14:paraId="27BB0C23" w14:textId="77777777" w:rsidR="00016DE8" w:rsidRPr="00046B9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DCD74C7" w14:textId="5E294509" w:rsidR="00016DE8" w:rsidRPr="00046B9C" w:rsidRDefault="0020706D" w:rsidP="00207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>432</w:t>
            </w:r>
          </w:p>
        </w:tc>
      </w:tr>
      <w:tr w:rsidR="00595EA0" w:rsidRPr="00046B9C" w14:paraId="15A3DE47" w14:textId="77777777" w:rsidTr="00046B9C">
        <w:trPr>
          <w:trHeight w:val="467"/>
        </w:trPr>
        <w:tc>
          <w:tcPr>
            <w:tcW w:w="2647" w:type="pct"/>
          </w:tcPr>
          <w:p w14:paraId="3D818BE8" w14:textId="30E628A3" w:rsidR="00595EA0" w:rsidRPr="00046B9C" w:rsidRDefault="006B56EB" w:rsidP="0059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เลตเตอร์ออฟเครดิตและ</w:t>
            </w:r>
            <w:r w:rsidR="00595EA0" w:rsidRPr="00046B9C">
              <w:rPr>
                <w:rFonts w:ascii="Angsana New" w:hAnsi="Angsana New" w:hint="cs"/>
                <w:sz w:val="30"/>
                <w:szCs w:val="30"/>
                <w:cs/>
              </w:rPr>
              <w:t>สินเชื่อเพื่อการนำเข้า</w:t>
            </w:r>
            <w:r w:rsidRPr="00046B9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95EA0" w:rsidRPr="00046B9C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สำหรับซื้อสินค้าและวัสดุที่ยังไม่ได้ใช้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bottom"/>
          </w:tcPr>
          <w:p w14:paraId="2DE10EBC" w14:textId="21DE85FD" w:rsidR="00692659" w:rsidRPr="00046B9C" w:rsidRDefault="00692659" w:rsidP="00DE6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</w:pPr>
            <w:r w:rsidRPr="00046B9C">
              <w:rPr>
                <w:rFonts w:ascii="Angsana New" w:hAnsi="Angsana New"/>
                <w:sz w:val="30"/>
                <w:szCs w:val="30"/>
              </w:rPr>
              <w:t>530,864</w:t>
            </w:r>
          </w:p>
        </w:tc>
        <w:tc>
          <w:tcPr>
            <w:tcW w:w="143" w:type="pct"/>
          </w:tcPr>
          <w:p w14:paraId="2DFF18C4" w14:textId="77777777" w:rsidR="00595EA0" w:rsidRPr="00046B9C" w:rsidRDefault="00595EA0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</w:tcPr>
          <w:p w14:paraId="6BA16BE3" w14:textId="77777777" w:rsidR="00A67D9A" w:rsidRPr="00046B9C" w:rsidRDefault="00A67D9A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2E65E235" w14:textId="3E2100EA" w:rsidR="009922DB" w:rsidRPr="00046B9C" w:rsidRDefault="00304C15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46B9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C51E4B"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046B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943CC" w:rsidRPr="00046B9C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ED348E" w:rsidRPr="00046B9C">
              <w:rPr>
                <w:rFonts w:ascii="Angsana New" w:hAnsi="Angsana New"/>
                <w:sz w:val="30"/>
                <w:szCs w:val="30"/>
              </w:rPr>
              <w:t>307</w:t>
            </w:r>
            <w:r w:rsidR="00A67D9A" w:rsidRPr="00046B9C">
              <w:rPr>
                <w:rFonts w:ascii="Angsana New" w:hAnsi="Angsana New"/>
                <w:sz w:val="30"/>
                <w:szCs w:val="30"/>
              </w:rPr>
              <w:t>,</w:t>
            </w:r>
            <w:r w:rsidR="00ED348E" w:rsidRPr="00046B9C">
              <w:rPr>
                <w:rFonts w:ascii="Angsana New" w:hAnsi="Angsana New"/>
                <w:sz w:val="30"/>
                <w:szCs w:val="30"/>
              </w:rPr>
              <w:t>265</w:t>
            </w:r>
          </w:p>
        </w:tc>
      </w:tr>
      <w:tr w:rsidR="0081420E" w:rsidRPr="00046B9C" w14:paraId="3F953A93" w14:textId="77777777" w:rsidTr="0081420E">
        <w:trPr>
          <w:trHeight w:val="467"/>
        </w:trPr>
        <w:tc>
          <w:tcPr>
            <w:tcW w:w="2647" w:type="pct"/>
          </w:tcPr>
          <w:p w14:paraId="0708062B" w14:textId="427F356E" w:rsidR="0081420E" w:rsidRPr="00046B9C" w:rsidRDefault="0081420E" w:rsidP="00814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B9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59E14FF3" w14:textId="44B76376" w:rsidR="0081420E" w:rsidRPr="00DE66A0" w:rsidRDefault="00046B9C" w:rsidP="00DE66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66A0">
              <w:rPr>
                <w:rFonts w:ascii="Angsana New" w:hAnsi="Angsana New"/>
                <w:b/>
                <w:bCs/>
                <w:sz w:val="30"/>
                <w:szCs w:val="30"/>
              </w:rPr>
              <w:t>672,</w:t>
            </w:r>
            <w:r w:rsidR="00EB6D25"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143" w:type="pct"/>
          </w:tcPr>
          <w:p w14:paraId="33C4FD30" w14:textId="77777777" w:rsidR="0081420E" w:rsidRPr="00046B9C" w:rsidRDefault="0081420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731E119" w14:textId="24A06E4B" w:rsidR="0081420E" w:rsidRPr="00046B9C" w:rsidRDefault="00ED348E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6B9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46B9C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  <w:r w:rsidR="0081420E" w:rsidRPr="00046B9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46B9C">
              <w:rPr>
                <w:rFonts w:ascii="Angsana New" w:hAnsi="Angsana New"/>
                <w:b/>
                <w:bCs/>
                <w:sz w:val="30"/>
                <w:szCs w:val="30"/>
              </w:rPr>
              <w:t>484</w:t>
            </w:r>
          </w:p>
        </w:tc>
      </w:tr>
    </w:tbl>
    <w:p w14:paraId="5B52FBB0" w14:textId="77777777" w:rsidR="00CD5AFA" w:rsidRPr="00046B9C" w:rsidRDefault="00CD5AFA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C894DF" w14:textId="77777777" w:rsidR="004B5567" w:rsidRPr="00046B9C" w:rsidRDefault="004B55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046B9C">
        <w:rPr>
          <w:rFonts w:ascii="Angsana New" w:hAnsi="Angsana New"/>
          <w:sz w:val="30"/>
          <w:szCs w:val="30"/>
          <w:cs/>
        </w:rPr>
        <w:br w:type="page"/>
      </w:r>
    </w:p>
    <w:p w14:paraId="6FC08755" w14:textId="72698963" w:rsidR="0068783E" w:rsidRPr="00046B9C" w:rsidRDefault="00523E37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Pr="00046B9C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046B9C">
        <w:rPr>
          <w:rFonts w:ascii="Angsana New" w:hAnsi="Angsana New" w:hint="cs"/>
          <w:sz w:val="30"/>
          <w:szCs w:val="30"/>
          <w:cs/>
        </w:rPr>
        <w:t>หลาย</w:t>
      </w:r>
      <w:r w:rsidRPr="00046B9C">
        <w:rPr>
          <w:rFonts w:ascii="Angsana New" w:hAnsi="Angsana New"/>
          <w:sz w:val="30"/>
          <w:szCs w:val="30"/>
          <w:cs/>
        </w:rPr>
        <w:t>แห่งเพื่อการใช้ไฟฟ้า</w:t>
      </w:r>
      <w:r w:rsidR="006B56EB" w:rsidRPr="00046B9C">
        <w:rPr>
          <w:rFonts w:ascii="Angsana New" w:hAnsi="Angsana New"/>
          <w:sz w:val="30"/>
          <w:szCs w:val="30"/>
        </w:rPr>
        <w:t xml:space="preserve"> </w:t>
      </w:r>
      <w:r w:rsidRPr="00046B9C">
        <w:rPr>
          <w:rFonts w:ascii="Angsana New" w:hAnsi="Angsana New"/>
          <w:sz w:val="30"/>
          <w:szCs w:val="30"/>
          <w:cs/>
        </w:rPr>
        <w:t>เป็นจำนวนเงิน</w:t>
      </w:r>
      <w:bookmarkStart w:id="2" w:name="_Hlk15140887"/>
      <w:r w:rsidR="005639D1" w:rsidRPr="00046B9C">
        <w:rPr>
          <w:rFonts w:ascii="Angsana New" w:hAnsi="Angsana New"/>
          <w:sz w:val="30"/>
          <w:szCs w:val="30"/>
        </w:rPr>
        <w:t xml:space="preserve"> </w:t>
      </w:r>
      <w:bookmarkEnd w:id="2"/>
      <w:r w:rsidR="00C95023" w:rsidRPr="00046B9C">
        <w:rPr>
          <w:rFonts w:ascii="Angsana New" w:hAnsi="Angsana New"/>
          <w:sz w:val="30"/>
          <w:szCs w:val="30"/>
        </w:rPr>
        <w:t>15.</w:t>
      </w:r>
      <w:r w:rsidR="00692659" w:rsidRPr="00046B9C">
        <w:rPr>
          <w:rFonts w:ascii="Angsana New" w:hAnsi="Angsana New"/>
          <w:sz w:val="30"/>
          <w:szCs w:val="30"/>
        </w:rPr>
        <w:t>1</w:t>
      </w:r>
      <w:r w:rsidR="003D296E" w:rsidRPr="00046B9C">
        <w:rPr>
          <w:rFonts w:ascii="Angsana New" w:hAnsi="Angsana New" w:hint="cs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sz w:val="30"/>
          <w:szCs w:val="30"/>
        </w:rPr>
        <w:t> 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46B9C">
        <w:rPr>
          <w:rFonts w:ascii="Angsana New" w:hAnsi="Angsana New"/>
          <w:i/>
          <w:iCs/>
          <w:sz w:val="30"/>
          <w:szCs w:val="30"/>
        </w:rPr>
        <w:t>256</w:t>
      </w:r>
      <w:r w:rsidR="006B56EB" w:rsidRPr="00046B9C">
        <w:rPr>
          <w:rFonts w:ascii="Angsana New" w:hAnsi="Angsana New"/>
          <w:i/>
          <w:iCs/>
          <w:sz w:val="30"/>
          <w:szCs w:val="30"/>
        </w:rPr>
        <w:t>5</w:t>
      </w:r>
      <w:r w:rsidRPr="00046B9C">
        <w:rPr>
          <w:rFonts w:ascii="Angsana New" w:hAnsi="Angsana New"/>
          <w:i/>
          <w:iCs/>
          <w:sz w:val="30"/>
          <w:szCs w:val="30"/>
        </w:rPr>
        <w:t>:</w:t>
      </w:r>
      <w:r w:rsidR="00A34A98" w:rsidRPr="00046B9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0AAD" w:rsidRPr="00046B9C">
        <w:rPr>
          <w:rFonts w:ascii="Angsana New" w:hAnsi="Angsana New"/>
          <w:i/>
          <w:iCs/>
          <w:sz w:val="30"/>
          <w:szCs w:val="30"/>
        </w:rPr>
        <w:t>1</w:t>
      </w:r>
      <w:r w:rsidR="006B56EB" w:rsidRPr="00046B9C">
        <w:rPr>
          <w:rFonts w:ascii="Angsana New" w:hAnsi="Angsana New"/>
          <w:i/>
          <w:iCs/>
          <w:sz w:val="30"/>
          <w:szCs w:val="30"/>
        </w:rPr>
        <w:t>5.1</w:t>
      </w:r>
      <w:r w:rsidR="005A6A3D" w:rsidRPr="00046B9C">
        <w:rPr>
          <w:rFonts w:ascii="Angsana New" w:hAnsi="Angsana New"/>
          <w:i/>
          <w:iCs/>
          <w:sz w:val="30"/>
          <w:szCs w:val="30"/>
        </w:rPr>
        <w:t xml:space="preserve"> </w:t>
      </w:r>
      <w:r w:rsidRPr="00046B9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และค้ำประกันผลงานเป็นจำนวนเงิน</w:t>
      </w:r>
      <w:bookmarkStart w:id="3" w:name="_Hlk15140898"/>
      <w:r w:rsidR="005639D1" w:rsidRPr="00046B9C">
        <w:rPr>
          <w:rFonts w:ascii="Angsana New" w:hAnsi="Angsana New"/>
          <w:sz w:val="30"/>
          <w:szCs w:val="30"/>
        </w:rPr>
        <w:t xml:space="preserve"> </w:t>
      </w:r>
      <w:r w:rsidR="00C95023" w:rsidRPr="00046B9C">
        <w:rPr>
          <w:rFonts w:ascii="Angsana New" w:hAnsi="Angsana New"/>
          <w:sz w:val="30"/>
          <w:szCs w:val="30"/>
        </w:rPr>
        <w:t>1</w:t>
      </w:r>
      <w:r w:rsidR="00E25CB9" w:rsidRPr="00046B9C">
        <w:rPr>
          <w:rFonts w:ascii="Angsana New" w:hAnsi="Angsana New"/>
          <w:sz w:val="30"/>
          <w:szCs w:val="30"/>
        </w:rPr>
        <w:t>23</w:t>
      </w:r>
      <w:r w:rsidR="00C95023" w:rsidRPr="00046B9C">
        <w:rPr>
          <w:rFonts w:ascii="Angsana New" w:hAnsi="Angsana New"/>
          <w:sz w:val="30"/>
          <w:szCs w:val="30"/>
        </w:rPr>
        <w:t>.</w:t>
      </w:r>
      <w:r w:rsidR="00E25CB9" w:rsidRPr="00046B9C">
        <w:rPr>
          <w:rFonts w:ascii="Angsana New" w:hAnsi="Angsana New"/>
          <w:sz w:val="30"/>
          <w:szCs w:val="30"/>
        </w:rPr>
        <w:t>8</w:t>
      </w:r>
      <w:r w:rsidRPr="00046B9C">
        <w:rPr>
          <w:rFonts w:ascii="Angsana New" w:hAnsi="Angsana New"/>
          <w:sz w:val="30"/>
          <w:szCs w:val="30"/>
        </w:rPr>
        <w:t xml:space="preserve"> </w:t>
      </w:r>
      <w:bookmarkEnd w:id="3"/>
      <w:r w:rsidRPr="00046B9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5721D" w:rsidRPr="00046B9C">
        <w:rPr>
          <w:rFonts w:ascii="Angsana New" w:hAnsi="Angsana New"/>
          <w:sz w:val="30"/>
          <w:szCs w:val="30"/>
        </w:rPr>
        <w:br/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46B9C">
        <w:rPr>
          <w:rFonts w:ascii="Angsana New" w:hAnsi="Angsana New"/>
          <w:i/>
          <w:iCs/>
          <w:sz w:val="30"/>
          <w:szCs w:val="30"/>
        </w:rPr>
        <w:t>256</w:t>
      </w:r>
      <w:r w:rsidR="006B56EB" w:rsidRPr="00046B9C">
        <w:rPr>
          <w:rFonts w:ascii="Angsana New" w:hAnsi="Angsana New"/>
          <w:i/>
          <w:iCs/>
          <w:sz w:val="30"/>
          <w:szCs w:val="30"/>
        </w:rPr>
        <w:t>5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: </w:t>
      </w:r>
      <w:r w:rsidR="006B56EB" w:rsidRPr="00046B9C">
        <w:rPr>
          <w:rFonts w:ascii="Angsana New" w:hAnsi="Angsana New"/>
          <w:i/>
          <w:iCs/>
          <w:sz w:val="30"/>
          <w:szCs w:val="30"/>
        </w:rPr>
        <w:t>180.0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046B9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37CDCD" w14:textId="77777777" w:rsidR="00B53CB9" w:rsidRPr="00046B9C" w:rsidRDefault="00B53CB9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B9B9E" w14:textId="4C1DC0F5" w:rsidR="00B671FD" w:rsidRPr="00046B9C" w:rsidRDefault="00523E37" w:rsidP="003B3043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46B9C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046B9C">
        <w:rPr>
          <w:rFonts w:ascii="Angsana New" w:hAnsi="Angsana New" w:hint="cs"/>
          <w:sz w:val="30"/>
          <w:szCs w:val="30"/>
          <w:cs/>
        </w:rPr>
        <w:t>หลาย</w:t>
      </w:r>
      <w:r w:rsidRPr="00046B9C">
        <w:rPr>
          <w:rFonts w:ascii="Angsana New" w:hAnsi="Angsana New"/>
          <w:sz w:val="30"/>
          <w:szCs w:val="30"/>
          <w:cs/>
        </w:rPr>
        <w:t>แ</w:t>
      </w:r>
      <w:r w:rsidRPr="00046B9C">
        <w:rPr>
          <w:rFonts w:ascii="Angsana New" w:hAnsi="Angsana New" w:hint="cs"/>
          <w:sz w:val="30"/>
          <w:szCs w:val="30"/>
          <w:cs/>
        </w:rPr>
        <w:t>ห่</w:t>
      </w:r>
      <w:r w:rsidRPr="00046B9C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Pr="00046B9C">
        <w:rPr>
          <w:rFonts w:ascii="Angsana New" w:hAnsi="Angsana New" w:hint="cs"/>
          <w:sz w:val="30"/>
          <w:szCs w:val="30"/>
          <w:cs/>
        </w:rPr>
        <w:t>เ</w:t>
      </w:r>
      <w:r w:rsidRPr="00046B9C">
        <w:rPr>
          <w:rFonts w:ascii="Angsana New" w:hAnsi="Angsana New"/>
          <w:sz w:val="30"/>
          <w:szCs w:val="30"/>
          <w:cs/>
        </w:rPr>
        <w:t>ป็นจำนวนเงิน</w:t>
      </w:r>
      <w:bookmarkStart w:id="4" w:name="_Hlk15140909"/>
      <w:r w:rsidR="00982677" w:rsidRPr="00046B9C">
        <w:rPr>
          <w:rFonts w:ascii="Angsana New" w:hAnsi="Angsana New"/>
          <w:sz w:val="30"/>
          <w:szCs w:val="30"/>
        </w:rPr>
        <w:t xml:space="preserve"> </w:t>
      </w:r>
      <w:bookmarkEnd w:id="4"/>
      <w:r w:rsidR="00C95023" w:rsidRPr="00046B9C">
        <w:rPr>
          <w:rFonts w:ascii="Angsana New" w:hAnsi="Angsana New"/>
          <w:sz w:val="30"/>
          <w:szCs w:val="30"/>
        </w:rPr>
        <w:t>13.</w:t>
      </w:r>
      <w:r w:rsidR="00692659" w:rsidRPr="00046B9C">
        <w:rPr>
          <w:rFonts w:ascii="Angsana New" w:hAnsi="Angsana New"/>
          <w:sz w:val="30"/>
          <w:szCs w:val="30"/>
        </w:rPr>
        <w:t>1</w:t>
      </w:r>
      <w:r w:rsidR="003D296E" w:rsidRPr="00046B9C">
        <w:rPr>
          <w:rFonts w:ascii="Times New Roman" w:hAnsi="Times New Roman" w:cstheme="minorBidi" w:hint="cs"/>
          <w:spacing w:val="8"/>
          <w:sz w:val="22"/>
          <w:cs/>
        </w:rPr>
        <w:t xml:space="preserve"> </w:t>
      </w:r>
      <w:r w:rsidRPr="00046B9C">
        <w:rPr>
          <w:rFonts w:ascii="Angsana New" w:hAnsi="Angsana New"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sz w:val="30"/>
          <w:szCs w:val="30"/>
        </w:rPr>
        <w:t> </w:t>
      </w:r>
      <w:r w:rsidRPr="00046B9C">
        <w:rPr>
          <w:rFonts w:ascii="Angsana New" w:hAnsi="Angsana New"/>
          <w:i/>
          <w:iCs/>
          <w:sz w:val="30"/>
          <w:szCs w:val="30"/>
        </w:rPr>
        <w:t>(31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046B9C">
        <w:rPr>
          <w:rFonts w:ascii="Angsana New" w:hAnsi="Angsana New"/>
          <w:i/>
          <w:iCs/>
          <w:sz w:val="30"/>
          <w:szCs w:val="30"/>
        </w:rPr>
        <w:t>256</w:t>
      </w:r>
      <w:r w:rsidR="006B56EB" w:rsidRPr="00046B9C">
        <w:rPr>
          <w:rFonts w:ascii="Angsana New" w:hAnsi="Angsana New"/>
          <w:i/>
          <w:iCs/>
          <w:sz w:val="30"/>
          <w:szCs w:val="30"/>
        </w:rPr>
        <w:t>5</w:t>
      </w:r>
      <w:r w:rsidRPr="00046B9C">
        <w:rPr>
          <w:rFonts w:ascii="Angsana New" w:hAnsi="Angsana New"/>
          <w:i/>
          <w:iCs/>
          <w:sz w:val="30"/>
          <w:szCs w:val="30"/>
        </w:rPr>
        <w:t>:</w:t>
      </w:r>
      <w:r w:rsidR="00A34A98" w:rsidRPr="00046B9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0AAD" w:rsidRPr="00046B9C">
        <w:rPr>
          <w:rFonts w:ascii="Angsana New" w:hAnsi="Angsana New"/>
          <w:i/>
          <w:iCs/>
          <w:sz w:val="30"/>
          <w:szCs w:val="30"/>
        </w:rPr>
        <w:t>13.0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 </w:t>
      </w:r>
      <w:r w:rsidRPr="00046B9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 xml:space="preserve">และค้ำประกันผลงานเป็นจำนวนเงิน </w:t>
      </w:r>
      <w:r w:rsidR="00C95023" w:rsidRPr="00046B9C">
        <w:rPr>
          <w:rFonts w:ascii="Angsana New" w:hAnsi="Angsana New"/>
          <w:sz w:val="30"/>
          <w:szCs w:val="30"/>
        </w:rPr>
        <w:t>1</w:t>
      </w:r>
      <w:r w:rsidR="002B541D" w:rsidRPr="00046B9C">
        <w:rPr>
          <w:rFonts w:ascii="Angsana New" w:hAnsi="Angsana New"/>
          <w:sz w:val="30"/>
          <w:szCs w:val="30"/>
        </w:rPr>
        <w:t>20.7</w:t>
      </w:r>
      <w:r w:rsidR="003D296E" w:rsidRPr="00046B9C">
        <w:rPr>
          <w:rFonts w:ascii="Times New Roman" w:hAnsi="Times New Roman" w:cstheme="minorBidi" w:hint="cs"/>
          <w:spacing w:val="8"/>
          <w:sz w:val="22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sz w:val="30"/>
          <w:szCs w:val="30"/>
        </w:rPr>
        <w:t xml:space="preserve"> </w:t>
      </w:r>
      <w:r w:rsidR="003B3043" w:rsidRPr="00046B9C">
        <w:rPr>
          <w:rFonts w:ascii="Angsana New" w:hAnsi="Angsana New"/>
          <w:sz w:val="30"/>
          <w:szCs w:val="30"/>
        </w:rPr>
        <w:t xml:space="preserve">                   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046B9C">
        <w:rPr>
          <w:rFonts w:ascii="Angsana New" w:hAnsi="Angsana New"/>
          <w:i/>
          <w:iCs/>
          <w:sz w:val="30"/>
          <w:szCs w:val="30"/>
        </w:rPr>
        <w:t>256</w:t>
      </w:r>
      <w:r w:rsidR="006B56EB" w:rsidRPr="00046B9C">
        <w:rPr>
          <w:rFonts w:ascii="Angsana New" w:hAnsi="Angsana New"/>
          <w:i/>
          <w:iCs/>
          <w:sz w:val="30"/>
          <w:szCs w:val="30"/>
        </w:rPr>
        <w:t>5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: </w:t>
      </w:r>
      <w:r w:rsidR="006B56EB" w:rsidRPr="00046B9C">
        <w:rPr>
          <w:rFonts w:ascii="Angsana New" w:hAnsi="Angsana New"/>
          <w:i/>
          <w:iCs/>
          <w:sz w:val="30"/>
          <w:szCs w:val="30"/>
        </w:rPr>
        <w:t>177.0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3557AB9" w14:textId="31520C16" w:rsidR="00D44097" w:rsidRPr="00046B9C" w:rsidRDefault="00D44097" w:rsidP="00B671FD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40D338" w14:textId="529172B5" w:rsidR="00287AE4" w:rsidRPr="00287AE4" w:rsidRDefault="00D44097" w:rsidP="00287AE4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046B9C">
        <w:rPr>
          <w:rFonts w:ascii="Angsana New" w:hAnsi="Angsana New" w:hint="cs"/>
          <w:sz w:val="30"/>
          <w:szCs w:val="30"/>
          <w:cs/>
        </w:rPr>
        <w:t>ณ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วันที่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="00AB1102" w:rsidRPr="00046B9C">
        <w:rPr>
          <w:rFonts w:ascii="Angsana New" w:hAnsi="Angsana New"/>
          <w:sz w:val="30"/>
          <w:szCs w:val="30"/>
        </w:rPr>
        <w:t xml:space="preserve">30 </w:t>
      </w:r>
      <w:r w:rsidR="00AB1102" w:rsidRPr="00046B9C">
        <w:rPr>
          <w:rFonts w:ascii="Angsana New" w:hAnsi="Angsana New"/>
          <w:sz w:val="30"/>
          <w:szCs w:val="30"/>
          <w:cs/>
        </w:rPr>
        <w:t>มิถุนายน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sz w:val="30"/>
          <w:szCs w:val="30"/>
        </w:rPr>
        <w:t>25</w:t>
      </w:r>
      <w:r w:rsidRPr="00046B9C">
        <w:rPr>
          <w:rFonts w:ascii="Angsana New" w:hAnsi="Angsana New"/>
          <w:sz w:val="30"/>
          <w:szCs w:val="30"/>
          <w:cs/>
        </w:rPr>
        <w:t>6</w:t>
      </w:r>
      <w:r w:rsidRPr="00046B9C">
        <w:rPr>
          <w:rFonts w:ascii="Angsana New" w:hAnsi="Angsana New"/>
          <w:sz w:val="30"/>
          <w:szCs w:val="30"/>
        </w:rPr>
        <w:t>6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sz w:val="30"/>
          <w:szCs w:val="30"/>
        </w:rPr>
        <w:t>2</w:t>
      </w:r>
      <w:r w:rsidR="00692659" w:rsidRPr="00046B9C">
        <w:rPr>
          <w:rFonts w:ascii="Angsana New" w:hAnsi="Angsana New"/>
          <w:sz w:val="30"/>
          <w:szCs w:val="30"/>
        </w:rPr>
        <w:t>5</w:t>
      </w:r>
      <w:r w:rsidR="00B762E2" w:rsidRPr="00046B9C">
        <w:rPr>
          <w:rFonts w:ascii="Angsana New" w:hAnsi="Angsana New"/>
          <w:sz w:val="30"/>
          <w:szCs w:val="30"/>
        </w:rPr>
        <w:t>3</w:t>
      </w:r>
      <w:r w:rsidR="00692659" w:rsidRPr="00046B9C">
        <w:rPr>
          <w:rFonts w:ascii="Angsana New" w:hAnsi="Angsana New"/>
          <w:sz w:val="30"/>
          <w:szCs w:val="30"/>
        </w:rPr>
        <w:t>.</w:t>
      </w:r>
      <w:r w:rsidR="00B762E2" w:rsidRPr="00046B9C">
        <w:rPr>
          <w:rFonts w:ascii="Angsana New" w:hAnsi="Angsana New"/>
          <w:sz w:val="30"/>
          <w:szCs w:val="30"/>
        </w:rPr>
        <w:t>3</w:t>
      </w:r>
      <w:r w:rsidRPr="00046B9C">
        <w:rPr>
          <w:rFonts w:ascii="Angsana New" w:hAnsi="Angsana New"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Pr="00046B9C">
        <w:rPr>
          <w:rFonts w:ascii="Angsana New" w:hAnsi="Angsana New"/>
          <w:i/>
          <w:iCs/>
          <w:sz w:val="30"/>
          <w:szCs w:val="30"/>
        </w:rPr>
        <w:br/>
      </w:r>
      <w:r w:rsidRPr="00046B9C">
        <w:rPr>
          <w:rFonts w:ascii="Angsana New" w:hAnsi="Angsana New"/>
          <w:i/>
          <w:iCs/>
          <w:sz w:val="30"/>
          <w:szCs w:val="30"/>
          <w:cs/>
        </w:rPr>
        <w:t>(</w:t>
      </w:r>
      <w:r w:rsidRPr="00046B9C">
        <w:rPr>
          <w:rFonts w:ascii="Angsana New" w:hAnsi="Angsana New"/>
          <w:i/>
          <w:iCs/>
          <w:sz w:val="30"/>
          <w:szCs w:val="30"/>
        </w:rPr>
        <w:t>31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046B9C">
        <w:rPr>
          <w:rFonts w:ascii="Angsana New" w:hAnsi="Angsana New"/>
          <w:i/>
          <w:iCs/>
          <w:sz w:val="30"/>
          <w:szCs w:val="30"/>
        </w:rPr>
        <w:t>2565</w:t>
      </w:r>
      <w:r w:rsidRPr="00046B9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046B9C">
        <w:rPr>
          <w:rFonts w:ascii="Angsana New" w:hAnsi="Angsana New"/>
          <w:i/>
          <w:iCs/>
          <w:sz w:val="30"/>
          <w:szCs w:val="30"/>
        </w:rPr>
        <w:t xml:space="preserve">250.6 </w:t>
      </w:r>
      <w:r w:rsidRPr="00046B9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046B9C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0A3B9BC6" w14:textId="2BD3B094" w:rsidR="00287AE4" w:rsidRPr="00287AE4" w:rsidRDefault="00287AE4" w:rsidP="00287AE4">
      <w:pPr>
        <w:rPr>
          <w:sz w:val="32"/>
          <w:szCs w:val="32"/>
        </w:rPr>
      </w:pPr>
    </w:p>
    <w:p w14:paraId="148FAF0D" w14:textId="318E4055" w:rsidR="00287AE4" w:rsidRDefault="00287AE4" w:rsidP="00287AE4">
      <w:pPr>
        <w:pStyle w:val="Heading5"/>
        <w:numPr>
          <w:ilvl w:val="0"/>
          <w:numId w:val="45"/>
        </w:num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3946B826" w14:textId="77777777" w:rsidR="00287AE4" w:rsidRPr="00287AE4" w:rsidRDefault="00287AE4" w:rsidP="00287AE4">
      <w:pPr>
        <w:tabs>
          <w:tab w:val="left" w:pos="540"/>
        </w:tabs>
        <w:ind w:left="540"/>
        <w:rPr>
          <w:sz w:val="32"/>
          <w:szCs w:val="32"/>
          <w:lang w:eastAsia="x-none"/>
        </w:rPr>
      </w:pPr>
    </w:p>
    <w:p w14:paraId="10EDF9AA" w14:textId="05DB388D" w:rsidR="00287AE4" w:rsidRDefault="00287AE4" w:rsidP="00287AE4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7AE4">
        <w:rPr>
          <w:rFonts w:asciiTheme="majorBidi" w:hAnsiTheme="majorBidi" w:cstheme="majorBidi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8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6C9A">
        <w:rPr>
          <w:rFonts w:asciiTheme="majorBidi" w:hAnsiTheme="majorBidi" w:cstheme="majorBidi"/>
          <w:sz w:val="30"/>
          <w:szCs w:val="30"/>
        </w:rPr>
        <w:t>2566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คณะกรรมการมีมติอนุมัติจัดตั้งบริษัท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แอลอีเอส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พลัส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ภายใต้การดำเนินงานของบริษัท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แอล</w:t>
      </w:r>
      <w:r w:rsidR="00DE0BDF">
        <w:rPr>
          <w:rFonts w:asciiTheme="majorBidi" w:hAnsiTheme="majorBidi" w:cstheme="majorBidi"/>
          <w:sz w:val="30"/>
          <w:szCs w:val="30"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แอนด์</w:t>
      </w:r>
      <w:r w:rsidR="00DE0BDF">
        <w:rPr>
          <w:rFonts w:asciiTheme="majorBidi" w:hAnsiTheme="majorBidi" w:cstheme="majorBidi"/>
          <w:sz w:val="30"/>
          <w:szCs w:val="30"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อี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โซลิดสเตท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ซึ่งเป็นบริษัทย่อยของบริษัท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โดยมีทุนจดทะเบียน</w:t>
      </w:r>
      <w:r w:rsidR="00DE0BDF">
        <w:rPr>
          <w:rFonts w:asciiTheme="majorBidi" w:hAnsiTheme="majorBidi" w:cstheme="majorBidi" w:hint="cs"/>
          <w:sz w:val="30"/>
          <w:szCs w:val="30"/>
          <w:cs/>
        </w:rPr>
        <w:t>เป็นจำนวนเงิน</w:t>
      </w:r>
      <w:r w:rsidRPr="00287AE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66C9A">
        <w:rPr>
          <w:rFonts w:asciiTheme="majorBidi" w:hAnsiTheme="majorBidi" w:cstheme="majorBidi"/>
          <w:sz w:val="30"/>
          <w:szCs w:val="30"/>
        </w:rPr>
        <w:t>5</w:t>
      </w:r>
      <w:r w:rsidR="00DE0BDF">
        <w:rPr>
          <w:rFonts w:asciiTheme="majorBidi" w:hAnsiTheme="majorBidi" w:cstheme="majorBidi"/>
          <w:sz w:val="30"/>
          <w:szCs w:val="30"/>
        </w:rPr>
        <w:t xml:space="preserve">,000,000 </w:t>
      </w:r>
      <w:r w:rsidRPr="00287AE4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5EB399DA" w14:textId="2B222A38" w:rsidR="00287AE4" w:rsidRDefault="00287AE4" w:rsidP="00287AE4">
      <w:pPr>
        <w:rPr>
          <w:rFonts w:asciiTheme="majorBidi" w:hAnsiTheme="majorBidi" w:cstheme="majorBidi"/>
          <w:sz w:val="30"/>
          <w:szCs w:val="30"/>
        </w:rPr>
      </w:pPr>
    </w:p>
    <w:p w14:paraId="58BA8101" w14:textId="77777777" w:rsidR="00287AE4" w:rsidRPr="00287AE4" w:rsidRDefault="00287AE4" w:rsidP="00287AE4">
      <w:pPr>
        <w:rPr>
          <w:rFonts w:asciiTheme="majorBidi" w:hAnsiTheme="majorBidi" w:cstheme="majorBidi"/>
          <w:sz w:val="30"/>
          <w:szCs w:val="30"/>
        </w:rPr>
      </w:pPr>
    </w:p>
    <w:sectPr w:rsidR="00287AE4" w:rsidRPr="00287AE4" w:rsidSect="004B5567">
      <w:headerReference w:type="default" r:id="rId8"/>
      <w:footerReference w:type="default" r:id="rId9"/>
      <w:type w:val="continuous"/>
      <w:pgSz w:w="11909" w:h="16834" w:code="9"/>
      <w:pgMar w:top="691" w:right="1152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B759B" w14:textId="77777777" w:rsidR="0063691E" w:rsidRDefault="0063691E" w:rsidP="00FC04D5">
      <w:r>
        <w:separator/>
      </w:r>
    </w:p>
  </w:endnote>
  <w:endnote w:type="continuationSeparator" w:id="0">
    <w:p w14:paraId="62AA3BB2" w14:textId="77777777" w:rsidR="0063691E" w:rsidRDefault="0063691E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3204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1E33345" w14:textId="6179B3DC" w:rsidR="00D17959" w:rsidRPr="00622448" w:rsidRDefault="00D17959" w:rsidP="006224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24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24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2448">
          <w:rPr>
            <w:rFonts w:asciiTheme="majorBidi" w:hAnsiTheme="majorBidi" w:cstheme="majorBidi"/>
            <w:sz w:val="30"/>
            <w:szCs w:val="30"/>
          </w:rPr>
          <w:t>2</w: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0B4907" w14:textId="77777777" w:rsidR="0063691E" w:rsidRDefault="0063691E" w:rsidP="00FC04D5">
      <w:r>
        <w:separator/>
      </w:r>
    </w:p>
  </w:footnote>
  <w:footnote w:type="continuationSeparator" w:id="0">
    <w:p w14:paraId="21A816C3" w14:textId="77777777" w:rsidR="0063691E" w:rsidRDefault="0063691E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408F6D8" w14:textId="44F43788" w:rsidR="00AF469C" w:rsidRDefault="00AF469C" w:rsidP="00AF469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 w:rsidR="00200E07">
      <w:rPr>
        <w:rFonts w:ascii="Angsana New" w:hAnsi="Angsana New" w:hint="cs"/>
        <w:b/>
        <w:bCs/>
        <w:sz w:val="32"/>
        <w:szCs w:val="32"/>
        <w:cs/>
      </w:rPr>
      <w:t>งวด</w:t>
    </w:r>
    <w:r w:rsidR="007A0A1B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200E07">
      <w:rPr>
        <w:rFonts w:ascii="Angsana New" w:hAnsi="Angsana New" w:hint="cs"/>
        <w:b/>
        <w:bCs/>
        <w:sz w:val="32"/>
        <w:szCs w:val="32"/>
        <w:cs/>
      </w:rPr>
      <w:t>หก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="00AB1102">
      <w:rPr>
        <w:rFonts w:ascii="Angsana New" w:hAnsi="Angsana New"/>
        <w:b/>
        <w:bCs/>
        <w:sz w:val="32"/>
        <w:szCs w:val="32"/>
      </w:rPr>
      <w:t xml:space="preserve">30 </w:t>
    </w:r>
    <w:r w:rsidR="00AB1102"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411987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4462D41A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855971"/>
    <w:multiLevelType w:val="hybridMultilevel"/>
    <w:tmpl w:val="029ED29E"/>
    <w:lvl w:ilvl="0" w:tplc="84C641CE">
      <w:start w:val="7"/>
      <w:numFmt w:val="bullet"/>
      <w:lvlText w:val="-"/>
      <w:lvlJc w:val="left"/>
      <w:pPr>
        <w:ind w:left="6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23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B463639"/>
    <w:multiLevelType w:val="hybridMultilevel"/>
    <w:tmpl w:val="5BEE544C"/>
    <w:lvl w:ilvl="0" w:tplc="ED0A1838">
      <w:start w:val="6"/>
      <w:numFmt w:val="bullet"/>
      <w:lvlText w:val="-"/>
      <w:lvlJc w:val="left"/>
      <w:pPr>
        <w:ind w:left="725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2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DA6FA6"/>
    <w:multiLevelType w:val="hybridMultilevel"/>
    <w:tmpl w:val="6928B512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475D96"/>
    <w:multiLevelType w:val="hybridMultilevel"/>
    <w:tmpl w:val="AC2E149C"/>
    <w:lvl w:ilvl="0" w:tplc="FFFFFFFF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8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9994638">
    <w:abstractNumId w:val="6"/>
  </w:num>
  <w:num w:numId="2" w16cid:durableId="1990132610">
    <w:abstractNumId w:val="5"/>
  </w:num>
  <w:num w:numId="3" w16cid:durableId="1671257407">
    <w:abstractNumId w:val="9"/>
  </w:num>
  <w:num w:numId="4" w16cid:durableId="100880483">
    <w:abstractNumId w:val="7"/>
  </w:num>
  <w:num w:numId="5" w16cid:durableId="781805501">
    <w:abstractNumId w:val="8"/>
  </w:num>
  <w:num w:numId="6" w16cid:durableId="971834474">
    <w:abstractNumId w:val="3"/>
  </w:num>
  <w:num w:numId="7" w16cid:durableId="1962877765">
    <w:abstractNumId w:val="2"/>
  </w:num>
  <w:num w:numId="8" w16cid:durableId="840005693">
    <w:abstractNumId w:val="0"/>
  </w:num>
  <w:num w:numId="9" w16cid:durableId="1102383481">
    <w:abstractNumId w:val="1"/>
  </w:num>
  <w:num w:numId="10" w16cid:durableId="1892383515">
    <w:abstractNumId w:val="4"/>
  </w:num>
  <w:num w:numId="11" w16cid:durableId="1768189889">
    <w:abstractNumId w:val="27"/>
  </w:num>
  <w:num w:numId="12" w16cid:durableId="1338076766">
    <w:abstractNumId w:val="21"/>
  </w:num>
  <w:num w:numId="13" w16cid:durableId="1755734970">
    <w:abstractNumId w:val="42"/>
  </w:num>
  <w:num w:numId="14" w16cid:durableId="960574881">
    <w:abstractNumId w:val="24"/>
  </w:num>
  <w:num w:numId="15" w16cid:durableId="141428454">
    <w:abstractNumId w:val="29"/>
  </w:num>
  <w:num w:numId="16" w16cid:durableId="488055123">
    <w:abstractNumId w:val="47"/>
  </w:num>
  <w:num w:numId="17" w16cid:durableId="1575166250">
    <w:abstractNumId w:val="44"/>
  </w:num>
  <w:num w:numId="18" w16cid:durableId="871654528">
    <w:abstractNumId w:val="15"/>
  </w:num>
  <w:num w:numId="19" w16cid:durableId="2038040959">
    <w:abstractNumId w:val="31"/>
  </w:num>
  <w:num w:numId="20" w16cid:durableId="1243099316">
    <w:abstractNumId w:val="37"/>
  </w:num>
  <w:num w:numId="21" w16cid:durableId="2025400061">
    <w:abstractNumId w:val="14"/>
  </w:num>
  <w:num w:numId="22" w16cid:durableId="2138522417">
    <w:abstractNumId w:val="10"/>
  </w:num>
  <w:num w:numId="23" w16cid:durableId="1023555864">
    <w:abstractNumId w:val="17"/>
  </w:num>
  <w:num w:numId="24" w16cid:durableId="2141989948">
    <w:abstractNumId w:val="12"/>
  </w:num>
  <w:num w:numId="25" w16cid:durableId="364453585">
    <w:abstractNumId w:val="11"/>
  </w:num>
  <w:num w:numId="26" w16cid:durableId="669597702">
    <w:abstractNumId w:val="34"/>
  </w:num>
  <w:num w:numId="27" w16cid:durableId="1644769091">
    <w:abstractNumId w:val="25"/>
  </w:num>
  <w:num w:numId="28" w16cid:durableId="1048996970">
    <w:abstractNumId w:val="35"/>
  </w:num>
  <w:num w:numId="29" w16cid:durableId="1417554663">
    <w:abstractNumId w:val="18"/>
  </w:num>
  <w:num w:numId="30" w16cid:durableId="1935360750">
    <w:abstractNumId w:val="48"/>
  </w:num>
  <w:num w:numId="31" w16cid:durableId="63065391">
    <w:abstractNumId w:val="41"/>
  </w:num>
  <w:num w:numId="32" w16cid:durableId="1570580444">
    <w:abstractNumId w:val="43"/>
  </w:num>
  <w:num w:numId="33" w16cid:durableId="1345597315">
    <w:abstractNumId w:val="33"/>
  </w:num>
  <w:num w:numId="34" w16cid:durableId="1472822326">
    <w:abstractNumId w:val="26"/>
  </w:num>
  <w:num w:numId="35" w16cid:durableId="117384343">
    <w:abstractNumId w:val="36"/>
  </w:num>
  <w:num w:numId="36" w16cid:durableId="498498887">
    <w:abstractNumId w:val="20"/>
  </w:num>
  <w:num w:numId="37" w16cid:durableId="139813865">
    <w:abstractNumId w:val="30"/>
  </w:num>
  <w:num w:numId="38" w16cid:durableId="1077094613">
    <w:abstractNumId w:val="40"/>
  </w:num>
  <w:num w:numId="39" w16cid:durableId="1324352982">
    <w:abstractNumId w:val="19"/>
  </w:num>
  <w:num w:numId="40" w16cid:durableId="2077314851">
    <w:abstractNumId w:val="23"/>
  </w:num>
  <w:num w:numId="41" w16cid:durableId="73939452">
    <w:abstractNumId w:val="13"/>
  </w:num>
  <w:num w:numId="42" w16cid:durableId="852885508">
    <w:abstractNumId w:val="32"/>
  </w:num>
  <w:num w:numId="43" w16cid:durableId="1127511860">
    <w:abstractNumId w:val="45"/>
  </w:num>
  <w:num w:numId="44" w16cid:durableId="585503657">
    <w:abstractNumId w:val="16"/>
  </w:num>
  <w:num w:numId="45" w16cid:durableId="2069062661">
    <w:abstractNumId w:val="38"/>
  </w:num>
  <w:num w:numId="46" w16cid:durableId="66751636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931310367">
    <w:abstractNumId w:val="39"/>
  </w:num>
  <w:num w:numId="48" w16cid:durableId="1663387884">
    <w:abstractNumId w:val="22"/>
  </w:num>
  <w:num w:numId="49" w16cid:durableId="1926105094">
    <w:abstractNumId w:val="28"/>
  </w:num>
  <w:num w:numId="50" w16cid:durableId="381289720">
    <w:abstractNumId w:val="4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C48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4DF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C2A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1E5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146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6B9C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4DFB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8A"/>
    <w:rsid w:val="000723A8"/>
    <w:rsid w:val="0007288B"/>
    <w:rsid w:val="00072AAA"/>
    <w:rsid w:val="00072CD6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0F16"/>
    <w:rsid w:val="00091A11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294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448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8C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540"/>
    <w:rsid w:val="000B677C"/>
    <w:rsid w:val="000B6805"/>
    <w:rsid w:val="000B7067"/>
    <w:rsid w:val="000B71BA"/>
    <w:rsid w:val="000B72E6"/>
    <w:rsid w:val="000B7655"/>
    <w:rsid w:val="000B76F2"/>
    <w:rsid w:val="000B77CB"/>
    <w:rsid w:val="000B7B95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3C45"/>
    <w:rsid w:val="000C404D"/>
    <w:rsid w:val="000C4A54"/>
    <w:rsid w:val="000C5126"/>
    <w:rsid w:val="000C5234"/>
    <w:rsid w:val="000C525C"/>
    <w:rsid w:val="000C55AF"/>
    <w:rsid w:val="000C5A7F"/>
    <w:rsid w:val="000C5E24"/>
    <w:rsid w:val="000C60CC"/>
    <w:rsid w:val="000C60F1"/>
    <w:rsid w:val="000C6956"/>
    <w:rsid w:val="000C6DFB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238"/>
    <w:rsid w:val="000E0E0E"/>
    <w:rsid w:val="000E0F49"/>
    <w:rsid w:val="000E0FDE"/>
    <w:rsid w:val="000E1158"/>
    <w:rsid w:val="000E16C6"/>
    <w:rsid w:val="000E18E1"/>
    <w:rsid w:val="000E23A6"/>
    <w:rsid w:val="000E297D"/>
    <w:rsid w:val="000E37C0"/>
    <w:rsid w:val="000E3FA7"/>
    <w:rsid w:val="000E414E"/>
    <w:rsid w:val="000E419D"/>
    <w:rsid w:val="000E4B01"/>
    <w:rsid w:val="000E4D8E"/>
    <w:rsid w:val="000E52DE"/>
    <w:rsid w:val="000E5B08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6CA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05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8DA"/>
    <w:rsid w:val="00137AC6"/>
    <w:rsid w:val="00137CA7"/>
    <w:rsid w:val="00140B82"/>
    <w:rsid w:val="001426C4"/>
    <w:rsid w:val="00142901"/>
    <w:rsid w:val="00142A31"/>
    <w:rsid w:val="00142A5A"/>
    <w:rsid w:val="00142A69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3A1C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4E6E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01A"/>
    <w:rsid w:val="0017449F"/>
    <w:rsid w:val="00174829"/>
    <w:rsid w:val="00174C35"/>
    <w:rsid w:val="001751E0"/>
    <w:rsid w:val="00175210"/>
    <w:rsid w:val="00175234"/>
    <w:rsid w:val="001752F5"/>
    <w:rsid w:val="0017539D"/>
    <w:rsid w:val="001753E5"/>
    <w:rsid w:val="001757D8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1E3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8A9"/>
    <w:rsid w:val="00194996"/>
    <w:rsid w:val="00194A63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265"/>
    <w:rsid w:val="001A279C"/>
    <w:rsid w:val="001A30FC"/>
    <w:rsid w:val="001A3309"/>
    <w:rsid w:val="001A3CDE"/>
    <w:rsid w:val="001A46E8"/>
    <w:rsid w:val="001A47BB"/>
    <w:rsid w:val="001A4D9C"/>
    <w:rsid w:val="001A4D9F"/>
    <w:rsid w:val="001A4E0A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2CBD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943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C76D4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0E07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06D"/>
    <w:rsid w:val="002073C9"/>
    <w:rsid w:val="002074B4"/>
    <w:rsid w:val="002076E8"/>
    <w:rsid w:val="00207720"/>
    <w:rsid w:val="00207D48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2CB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550B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697"/>
    <w:rsid w:val="002778BF"/>
    <w:rsid w:val="002778F6"/>
    <w:rsid w:val="00277C4E"/>
    <w:rsid w:val="00277C81"/>
    <w:rsid w:val="00277CAF"/>
    <w:rsid w:val="00277EA5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87AE4"/>
    <w:rsid w:val="00290099"/>
    <w:rsid w:val="00290824"/>
    <w:rsid w:val="00290EF1"/>
    <w:rsid w:val="002912DB"/>
    <w:rsid w:val="00291498"/>
    <w:rsid w:val="00293054"/>
    <w:rsid w:val="0029384D"/>
    <w:rsid w:val="00293970"/>
    <w:rsid w:val="00293A16"/>
    <w:rsid w:val="00293C8B"/>
    <w:rsid w:val="002941BD"/>
    <w:rsid w:val="002941BE"/>
    <w:rsid w:val="0029450B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815"/>
    <w:rsid w:val="002A3C40"/>
    <w:rsid w:val="002A3FA2"/>
    <w:rsid w:val="002A4A70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41D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6C9"/>
    <w:rsid w:val="002D6A19"/>
    <w:rsid w:val="002D6FC7"/>
    <w:rsid w:val="002D7760"/>
    <w:rsid w:val="002D7D30"/>
    <w:rsid w:val="002D7D53"/>
    <w:rsid w:val="002E01D9"/>
    <w:rsid w:val="002E0822"/>
    <w:rsid w:val="002E174A"/>
    <w:rsid w:val="002E191E"/>
    <w:rsid w:val="002E1D3B"/>
    <w:rsid w:val="002E205E"/>
    <w:rsid w:val="002E25F9"/>
    <w:rsid w:val="002E2AD0"/>
    <w:rsid w:val="002E2FA8"/>
    <w:rsid w:val="002E30E3"/>
    <w:rsid w:val="002E3564"/>
    <w:rsid w:val="002E3C69"/>
    <w:rsid w:val="002E3CC1"/>
    <w:rsid w:val="002E3D12"/>
    <w:rsid w:val="002E4474"/>
    <w:rsid w:val="002E475B"/>
    <w:rsid w:val="002E4D76"/>
    <w:rsid w:val="002E5754"/>
    <w:rsid w:val="002E5832"/>
    <w:rsid w:val="002E5976"/>
    <w:rsid w:val="002E5FD2"/>
    <w:rsid w:val="002E628A"/>
    <w:rsid w:val="002E6A1A"/>
    <w:rsid w:val="002E6D97"/>
    <w:rsid w:val="002E702B"/>
    <w:rsid w:val="002E785A"/>
    <w:rsid w:val="002E7C54"/>
    <w:rsid w:val="002F013E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0F73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C15"/>
    <w:rsid w:val="00304FDB"/>
    <w:rsid w:val="003051A9"/>
    <w:rsid w:val="00305400"/>
    <w:rsid w:val="00305713"/>
    <w:rsid w:val="00306103"/>
    <w:rsid w:val="00306156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3EDC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0C9"/>
    <w:rsid w:val="00333238"/>
    <w:rsid w:val="0033342D"/>
    <w:rsid w:val="00333BFF"/>
    <w:rsid w:val="003341DD"/>
    <w:rsid w:val="00334457"/>
    <w:rsid w:val="00334727"/>
    <w:rsid w:val="00334E1F"/>
    <w:rsid w:val="00334FE6"/>
    <w:rsid w:val="003359DC"/>
    <w:rsid w:val="00335A66"/>
    <w:rsid w:val="00335B85"/>
    <w:rsid w:val="00336A4F"/>
    <w:rsid w:val="00336B52"/>
    <w:rsid w:val="00336B69"/>
    <w:rsid w:val="00336B9B"/>
    <w:rsid w:val="003371A8"/>
    <w:rsid w:val="00337434"/>
    <w:rsid w:val="00337D1D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2998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A8C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32E"/>
    <w:rsid w:val="003719F2"/>
    <w:rsid w:val="00372779"/>
    <w:rsid w:val="00372C28"/>
    <w:rsid w:val="00372CE1"/>
    <w:rsid w:val="00372D4B"/>
    <w:rsid w:val="003730F9"/>
    <w:rsid w:val="00373AD4"/>
    <w:rsid w:val="00373CBE"/>
    <w:rsid w:val="0037454A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1CE0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C91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043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313"/>
    <w:rsid w:val="003D3554"/>
    <w:rsid w:val="003D3F93"/>
    <w:rsid w:val="003D4E4C"/>
    <w:rsid w:val="003D69E6"/>
    <w:rsid w:val="003D7BCA"/>
    <w:rsid w:val="003D7E3B"/>
    <w:rsid w:val="003E05AE"/>
    <w:rsid w:val="003E06B0"/>
    <w:rsid w:val="003E0844"/>
    <w:rsid w:val="003E091C"/>
    <w:rsid w:val="003E107D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5564"/>
    <w:rsid w:val="003F5570"/>
    <w:rsid w:val="003F60FF"/>
    <w:rsid w:val="003F6149"/>
    <w:rsid w:val="003F6BF5"/>
    <w:rsid w:val="003F6DC6"/>
    <w:rsid w:val="003F71BD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2FB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34A"/>
    <w:rsid w:val="0041043C"/>
    <w:rsid w:val="0041097F"/>
    <w:rsid w:val="00410A12"/>
    <w:rsid w:val="00410D8F"/>
    <w:rsid w:val="004114EA"/>
    <w:rsid w:val="00411987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65A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87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34E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1C78"/>
    <w:rsid w:val="004724CF"/>
    <w:rsid w:val="00472D52"/>
    <w:rsid w:val="00473281"/>
    <w:rsid w:val="004738FF"/>
    <w:rsid w:val="004739AB"/>
    <w:rsid w:val="00473B90"/>
    <w:rsid w:val="004743A5"/>
    <w:rsid w:val="004747E8"/>
    <w:rsid w:val="00474955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3CC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3228"/>
    <w:rsid w:val="004B4272"/>
    <w:rsid w:val="004B4290"/>
    <w:rsid w:val="004B46DB"/>
    <w:rsid w:val="004B48EA"/>
    <w:rsid w:val="004B5567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15"/>
    <w:rsid w:val="004D518C"/>
    <w:rsid w:val="004D5269"/>
    <w:rsid w:val="004D53E5"/>
    <w:rsid w:val="004D53F9"/>
    <w:rsid w:val="004D5CB3"/>
    <w:rsid w:val="004D5EB4"/>
    <w:rsid w:val="004D618E"/>
    <w:rsid w:val="004D6259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38B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16C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1AC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DF0"/>
    <w:rsid w:val="00525FB6"/>
    <w:rsid w:val="005260C4"/>
    <w:rsid w:val="00526715"/>
    <w:rsid w:val="00526B58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27C"/>
    <w:rsid w:val="00551457"/>
    <w:rsid w:val="0055166E"/>
    <w:rsid w:val="00551830"/>
    <w:rsid w:val="005518E9"/>
    <w:rsid w:val="00551DF0"/>
    <w:rsid w:val="00552052"/>
    <w:rsid w:val="00552135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3E2"/>
    <w:rsid w:val="005574E4"/>
    <w:rsid w:val="005579EF"/>
    <w:rsid w:val="00560671"/>
    <w:rsid w:val="00560708"/>
    <w:rsid w:val="00560942"/>
    <w:rsid w:val="00560B36"/>
    <w:rsid w:val="00560E43"/>
    <w:rsid w:val="00560EEC"/>
    <w:rsid w:val="00561044"/>
    <w:rsid w:val="00561301"/>
    <w:rsid w:val="0056156A"/>
    <w:rsid w:val="005618E4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2A28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57"/>
    <w:rsid w:val="0057607F"/>
    <w:rsid w:val="00577976"/>
    <w:rsid w:val="00577A80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38"/>
    <w:rsid w:val="005A239B"/>
    <w:rsid w:val="005A2FC3"/>
    <w:rsid w:val="005A3529"/>
    <w:rsid w:val="005A3577"/>
    <w:rsid w:val="005A3624"/>
    <w:rsid w:val="005A376B"/>
    <w:rsid w:val="005A3903"/>
    <w:rsid w:val="005A3B14"/>
    <w:rsid w:val="005A427D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B0B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101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3C2"/>
    <w:rsid w:val="005E0857"/>
    <w:rsid w:val="005E0AD3"/>
    <w:rsid w:val="005E0C40"/>
    <w:rsid w:val="005E0F41"/>
    <w:rsid w:val="005E107B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3DDB"/>
    <w:rsid w:val="00603E5B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6B6"/>
    <w:rsid w:val="0061094B"/>
    <w:rsid w:val="006116B9"/>
    <w:rsid w:val="00611BFF"/>
    <w:rsid w:val="00611CEE"/>
    <w:rsid w:val="006120CD"/>
    <w:rsid w:val="006125E6"/>
    <w:rsid w:val="0061272B"/>
    <w:rsid w:val="006127ED"/>
    <w:rsid w:val="006128E2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B0"/>
    <w:rsid w:val="006161CA"/>
    <w:rsid w:val="006164EA"/>
    <w:rsid w:val="00617216"/>
    <w:rsid w:val="006172C7"/>
    <w:rsid w:val="006175CF"/>
    <w:rsid w:val="00617690"/>
    <w:rsid w:val="00617B5C"/>
    <w:rsid w:val="00617DCB"/>
    <w:rsid w:val="00620048"/>
    <w:rsid w:val="00620606"/>
    <w:rsid w:val="00622448"/>
    <w:rsid w:val="006229CE"/>
    <w:rsid w:val="00622C88"/>
    <w:rsid w:val="00624B17"/>
    <w:rsid w:val="00624B27"/>
    <w:rsid w:val="00624BFF"/>
    <w:rsid w:val="00625164"/>
    <w:rsid w:val="00625416"/>
    <w:rsid w:val="00625608"/>
    <w:rsid w:val="0062589E"/>
    <w:rsid w:val="00626761"/>
    <w:rsid w:val="00626A0E"/>
    <w:rsid w:val="00627025"/>
    <w:rsid w:val="006279B8"/>
    <w:rsid w:val="00627C12"/>
    <w:rsid w:val="0063005E"/>
    <w:rsid w:val="006300E9"/>
    <w:rsid w:val="006301AC"/>
    <w:rsid w:val="00631377"/>
    <w:rsid w:val="0063147B"/>
    <w:rsid w:val="0063158D"/>
    <w:rsid w:val="00631694"/>
    <w:rsid w:val="00631754"/>
    <w:rsid w:val="00631E83"/>
    <w:rsid w:val="006321C4"/>
    <w:rsid w:val="0063303B"/>
    <w:rsid w:val="00633603"/>
    <w:rsid w:val="00633BE6"/>
    <w:rsid w:val="00634144"/>
    <w:rsid w:val="00634857"/>
    <w:rsid w:val="00634A38"/>
    <w:rsid w:val="00634D68"/>
    <w:rsid w:val="006353F2"/>
    <w:rsid w:val="00635696"/>
    <w:rsid w:val="00635D8A"/>
    <w:rsid w:val="00635DC5"/>
    <w:rsid w:val="0063691E"/>
    <w:rsid w:val="00636FC1"/>
    <w:rsid w:val="006372DC"/>
    <w:rsid w:val="00637411"/>
    <w:rsid w:val="0063741B"/>
    <w:rsid w:val="00637D5C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5FA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49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CB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4DFD"/>
    <w:rsid w:val="006853E0"/>
    <w:rsid w:val="00685598"/>
    <w:rsid w:val="00685729"/>
    <w:rsid w:val="00685C7B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65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5FEF"/>
    <w:rsid w:val="006A6805"/>
    <w:rsid w:val="006A6892"/>
    <w:rsid w:val="006A68F8"/>
    <w:rsid w:val="006A6C25"/>
    <w:rsid w:val="006A6DA3"/>
    <w:rsid w:val="006A7157"/>
    <w:rsid w:val="006A719B"/>
    <w:rsid w:val="006A776D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83E"/>
    <w:rsid w:val="006B4FD0"/>
    <w:rsid w:val="006B507D"/>
    <w:rsid w:val="006B50B4"/>
    <w:rsid w:val="006B5545"/>
    <w:rsid w:val="006B56EB"/>
    <w:rsid w:val="006B672E"/>
    <w:rsid w:val="006B6ED3"/>
    <w:rsid w:val="006B7813"/>
    <w:rsid w:val="006B78EB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BA5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9C"/>
    <w:rsid w:val="007341E1"/>
    <w:rsid w:val="007343F6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0F7C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D21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312"/>
    <w:rsid w:val="00770AD6"/>
    <w:rsid w:val="00770EFB"/>
    <w:rsid w:val="00771A87"/>
    <w:rsid w:val="007726F6"/>
    <w:rsid w:val="007728B4"/>
    <w:rsid w:val="00772AEA"/>
    <w:rsid w:val="00772C5B"/>
    <w:rsid w:val="00772FEA"/>
    <w:rsid w:val="0077348F"/>
    <w:rsid w:val="007734B4"/>
    <w:rsid w:val="00773C40"/>
    <w:rsid w:val="00774A9C"/>
    <w:rsid w:val="00774D83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016"/>
    <w:rsid w:val="00792168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0A1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BB1"/>
    <w:rsid w:val="007C2E8F"/>
    <w:rsid w:val="007C31DC"/>
    <w:rsid w:val="007C3943"/>
    <w:rsid w:val="007C3A74"/>
    <w:rsid w:val="007C3AED"/>
    <w:rsid w:val="007C3CC0"/>
    <w:rsid w:val="007C477F"/>
    <w:rsid w:val="007C4B5C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390F"/>
    <w:rsid w:val="007D41F0"/>
    <w:rsid w:val="007D5500"/>
    <w:rsid w:val="007D57F8"/>
    <w:rsid w:val="007D585D"/>
    <w:rsid w:val="007D5A16"/>
    <w:rsid w:val="007D6570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0D5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0E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190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51B"/>
    <w:rsid w:val="0084299B"/>
    <w:rsid w:val="00842B99"/>
    <w:rsid w:val="00843558"/>
    <w:rsid w:val="0084381E"/>
    <w:rsid w:val="00843B79"/>
    <w:rsid w:val="008445E0"/>
    <w:rsid w:val="00844D9D"/>
    <w:rsid w:val="00845554"/>
    <w:rsid w:val="00845DC7"/>
    <w:rsid w:val="00845FEF"/>
    <w:rsid w:val="008460D1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21D"/>
    <w:rsid w:val="00857330"/>
    <w:rsid w:val="00857E73"/>
    <w:rsid w:val="00857EC0"/>
    <w:rsid w:val="008603AE"/>
    <w:rsid w:val="00860842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6DD4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501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3853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6C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843"/>
    <w:rsid w:val="008B7D24"/>
    <w:rsid w:val="008B7FDB"/>
    <w:rsid w:val="008C0A03"/>
    <w:rsid w:val="008C0AC9"/>
    <w:rsid w:val="008C0CF3"/>
    <w:rsid w:val="008C101A"/>
    <w:rsid w:val="008C1479"/>
    <w:rsid w:val="008C1E46"/>
    <w:rsid w:val="008C20FC"/>
    <w:rsid w:val="008C212B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C7DE6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0E57"/>
    <w:rsid w:val="008E1232"/>
    <w:rsid w:val="008E12EB"/>
    <w:rsid w:val="008E1458"/>
    <w:rsid w:val="008E1A3F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276"/>
    <w:rsid w:val="008E7446"/>
    <w:rsid w:val="008E778D"/>
    <w:rsid w:val="008E7AD7"/>
    <w:rsid w:val="008E7E12"/>
    <w:rsid w:val="008F0247"/>
    <w:rsid w:val="008F04FC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5B29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72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6E34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745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2DD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4653"/>
    <w:rsid w:val="009652AA"/>
    <w:rsid w:val="00966B4B"/>
    <w:rsid w:val="00966B66"/>
    <w:rsid w:val="00966C9A"/>
    <w:rsid w:val="0096746A"/>
    <w:rsid w:val="009677CE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42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04F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2DB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7E7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91F"/>
    <w:rsid w:val="009A6C3F"/>
    <w:rsid w:val="009A6CA4"/>
    <w:rsid w:val="009A7014"/>
    <w:rsid w:val="009A71C5"/>
    <w:rsid w:val="009A7582"/>
    <w:rsid w:val="009A759C"/>
    <w:rsid w:val="009A766E"/>
    <w:rsid w:val="009B0E3B"/>
    <w:rsid w:val="009B0F7E"/>
    <w:rsid w:val="009B101A"/>
    <w:rsid w:val="009B10B3"/>
    <w:rsid w:val="009B1DF7"/>
    <w:rsid w:val="009B223E"/>
    <w:rsid w:val="009B2FC8"/>
    <w:rsid w:val="009B2FEC"/>
    <w:rsid w:val="009B305D"/>
    <w:rsid w:val="009B30D3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293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4411"/>
    <w:rsid w:val="00A05177"/>
    <w:rsid w:val="00A05257"/>
    <w:rsid w:val="00A057F8"/>
    <w:rsid w:val="00A05C84"/>
    <w:rsid w:val="00A05E99"/>
    <w:rsid w:val="00A06586"/>
    <w:rsid w:val="00A06FD6"/>
    <w:rsid w:val="00A07A4A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5F10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D9A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049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3C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68E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9E3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205"/>
    <w:rsid w:val="00AA75F9"/>
    <w:rsid w:val="00AA7E36"/>
    <w:rsid w:val="00AA7E3F"/>
    <w:rsid w:val="00AB0565"/>
    <w:rsid w:val="00AB0ED3"/>
    <w:rsid w:val="00AB0FA5"/>
    <w:rsid w:val="00AB10BE"/>
    <w:rsid w:val="00AB1102"/>
    <w:rsid w:val="00AB1211"/>
    <w:rsid w:val="00AB18CE"/>
    <w:rsid w:val="00AB25AB"/>
    <w:rsid w:val="00AB26E4"/>
    <w:rsid w:val="00AB272A"/>
    <w:rsid w:val="00AB2B03"/>
    <w:rsid w:val="00AB2B14"/>
    <w:rsid w:val="00AB31AD"/>
    <w:rsid w:val="00AB32D5"/>
    <w:rsid w:val="00AB3A24"/>
    <w:rsid w:val="00AB3AF9"/>
    <w:rsid w:val="00AB41C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13"/>
    <w:rsid w:val="00AD45E8"/>
    <w:rsid w:val="00AD4693"/>
    <w:rsid w:val="00AD48CB"/>
    <w:rsid w:val="00AD58B5"/>
    <w:rsid w:val="00AD5F57"/>
    <w:rsid w:val="00AD60EC"/>
    <w:rsid w:val="00AD6BA9"/>
    <w:rsid w:val="00AD6BDE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CE2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0C8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95C"/>
    <w:rsid w:val="00B06AD0"/>
    <w:rsid w:val="00B071A3"/>
    <w:rsid w:val="00B07263"/>
    <w:rsid w:val="00B07351"/>
    <w:rsid w:val="00B0756E"/>
    <w:rsid w:val="00B075EE"/>
    <w:rsid w:val="00B100E2"/>
    <w:rsid w:val="00B10C14"/>
    <w:rsid w:val="00B10F3E"/>
    <w:rsid w:val="00B1105A"/>
    <w:rsid w:val="00B110F7"/>
    <w:rsid w:val="00B1155E"/>
    <w:rsid w:val="00B11728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A76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6DC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2B9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3CB9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1FD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596E"/>
    <w:rsid w:val="00B761D0"/>
    <w:rsid w:val="00B762E2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6C"/>
    <w:rsid w:val="00BA4FFA"/>
    <w:rsid w:val="00BA5283"/>
    <w:rsid w:val="00BA5336"/>
    <w:rsid w:val="00BA54A5"/>
    <w:rsid w:val="00BA5635"/>
    <w:rsid w:val="00BA56BD"/>
    <w:rsid w:val="00BA5BE8"/>
    <w:rsid w:val="00BA5DB8"/>
    <w:rsid w:val="00BA635A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300"/>
    <w:rsid w:val="00BB37D4"/>
    <w:rsid w:val="00BB3DD4"/>
    <w:rsid w:val="00BB43F2"/>
    <w:rsid w:val="00BB48EB"/>
    <w:rsid w:val="00BB4ABD"/>
    <w:rsid w:val="00BB4E83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B7F87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6FD5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035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EA2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CD7"/>
    <w:rsid w:val="00C00EF4"/>
    <w:rsid w:val="00C014A7"/>
    <w:rsid w:val="00C01B98"/>
    <w:rsid w:val="00C01D1E"/>
    <w:rsid w:val="00C024C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0D"/>
    <w:rsid w:val="00C10423"/>
    <w:rsid w:val="00C1061C"/>
    <w:rsid w:val="00C108D3"/>
    <w:rsid w:val="00C10AF4"/>
    <w:rsid w:val="00C10C83"/>
    <w:rsid w:val="00C111D0"/>
    <w:rsid w:val="00C11555"/>
    <w:rsid w:val="00C11EF8"/>
    <w:rsid w:val="00C12733"/>
    <w:rsid w:val="00C129F8"/>
    <w:rsid w:val="00C12FB9"/>
    <w:rsid w:val="00C12FCA"/>
    <w:rsid w:val="00C13B93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228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2A22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15"/>
    <w:rsid w:val="00C41645"/>
    <w:rsid w:val="00C41F2D"/>
    <w:rsid w:val="00C423AF"/>
    <w:rsid w:val="00C424A1"/>
    <w:rsid w:val="00C43DDE"/>
    <w:rsid w:val="00C444EB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1E4B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25F"/>
    <w:rsid w:val="00C5534A"/>
    <w:rsid w:val="00C555D6"/>
    <w:rsid w:val="00C55683"/>
    <w:rsid w:val="00C55B12"/>
    <w:rsid w:val="00C55DD6"/>
    <w:rsid w:val="00C55F9E"/>
    <w:rsid w:val="00C561A7"/>
    <w:rsid w:val="00C562C6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4EA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D6"/>
    <w:rsid w:val="00C73E4D"/>
    <w:rsid w:val="00C7434B"/>
    <w:rsid w:val="00C74D8E"/>
    <w:rsid w:val="00C74F08"/>
    <w:rsid w:val="00C75264"/>
    <w:rsid w:val="00C75810"/>
    <w:rsid w:val="00C7582C"/>
    <w:rsid w:val="00C758B0"/>
    <w:rsid w:val="00C75DDA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0AE"/>
    <w:rsid w:val="00C81768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B09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5F6"/>
    <w:rsid w:val="00C94611"/>
    <w:rsid w:val="00C947BD"/>
    <w:rsid w:val="00C94F4D"/>
    <w:rsid w:val="00C94FFB"/>
    <w:rsid w:val="00C95023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10C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738"/>
    <w:rsid w:val="00CB08B8"/>
    <w:rsid w:val="00CB0F1B"/>
    <w:rsid w:val="00CB104D"/>
    <w:rsid w:val="00CB1A1E"/>
    <w:rsid w:val="00CB218F"/>
    <w:rsid w:val="00CB2536"/>
    <w:rsid w:val="00CB25BF"/>
    <w:rsid w:val="00CB26BA"/>
    <w:rsid w:val="00CB2837"/>
    <w:rsid w:val="00CB2CE1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ADC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127"/>
    <w:rsid w:val="00CC263E"/>
    <w:rsid w:val="00CC31D3"/>
    <w:rsid w:val="00CC337E"/>
    <w:rsid w:val="00CC3822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AFA"/>
    <w:rsid w:val="00CD5BBE"/>
    <w:rsid w:val="00CD5D26"/>
    <w:rsid w:val="00CD5E4A"/>
    <w:rsid w:val="00CD600F"/>
    <w:rsid w:val="00CD65D8"/>
    <w:rsid w:val="00CD67B7"/>
    <w:rsid w:val="00CD74C0"/>
    <w:rsid w:val="00CD750B"/>
    <w:rsid w:val="00CD76D2"/>
    <w:rsid w:val="00CD7709"/>
    <w:rsid w:val="00CD7A4F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8CE"/>
    <w:rsid w:val="00CE4A61"/>
    <w:rsid w:val="00CE4EAE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08D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53D"/>
    <w:rsid w:val="00CF564A"/>
    <w:rsid w:val="00CF56E7"/>
    <w:rsid w:val="00CF59BC"/>
    <w:rsid w:val="00CF5AF8"/>
    <w:rsid w:val="00CF5C88"/>
    <w:rsid w:val="00CF5E5C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36A1"/>
    <w:rsid w:val="00D04665"/>
    <w:rsid w:val="00D04C7F"/>
    <w:rsid w:val="00D04E1A"/>
    <w:rsid w:val="00D055DB"/>
    <w:rsid w:val="00D056BD"/>
    <w:rsid w:val="00D05EF9"/>
    <w:rsid w:val="00D05FE4"/>
    <w:rsid w:val="00D0625F"/>
    <w:rsid w:val="00D066B3"/>
    <w:rsid w:val="00D0681E"/>
    <w:rsid w:val="00D06B7B"/>
    <w:rsid w:val="00D07310"/>
    <w:rsid w:val="00D074DC"/>
    <w:rsid w:val="00D07833"/>
    <w:rsid w:val="00D078A4"/>
    <w:rsid w:val="00D0796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0CC"/>
    <w:rsid w:val="00D16668"/>
    <w:rsid w:val="00D1707F"/>
    <w:rsid w:val="00D170F0"/>
    <w:rsid w:val="00D172AE"/>
    <w:rsid w:val="00D17859"/>
    <w:rsid w:val="00D17959"/>
    <w:rsid w:val="00D17A68"/>
    <w:rsid w:val="00D17B0F"/>
    <w:rsid w:val="00D17F6E"/>
    <w:rsid w:val="00D204BD"/>
    <w:rsid w:val="00D20B35"/>
    <w:rsid w:val="00D2118E"/>
    <w:rsid w:val="00D2180E"/>
    <w:rsid w:val="00D21AF2"/>
    <w:rsid w:val="00D21B0B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66E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1F3A"/>
    <w:rsid w:val="00D42A56"/>
    <w:rsid w:val="00D42EFE"/>
    <w:rsid w:val="00D4357B"/>
    <w:rsid w:val="00D44097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AA7"/>
    <w:rsid w:val="00D52C74"/>
    <w:rsid w:val="00D52E28"/>
    <w:rsid w:val="00D5321C"/>
    <w:rsid w:val="00D53466"/>
    <w:rsid w:val="00D53D6B"/>
    <w:rsid w:val="00D53EB8"/>
    <w:rsid w:val="00D54183"/>
    <w:rsid w:val="00D54361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CB0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2F76"/>
    <w:rsid w:val="00DB38ED"/>
    <w:rsid w:val="00DB3A0D"/>
    <w:rsid w:val="00DB3D7B"/>
    <w:rsid w:val="00DB4A41"/>
    <w:rsid w:val="00DB4C3C"/>
    <w:rsid w:val="00DB516E"/>
    <w:rsid w:val="00DB565A"/>
    <w:rsid w:val="00DB5703"/>
    <w:rsid w:val="00DB5B44"/>
    <w:rsid w:val="00DB5BAD"/>
    <w:rsid w:val="00DB66C5"/>
    <w:rsid w:val="00DB6757"/>
    <w:rsid w:val="00DB727B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609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1770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AA6"/>
    <w:rsid w:val="00DD7E2E"/>
    <w:rsid w:val="00DD7EE6"/>
    <w:rsid w:val="00DD7F62"/>
    <w:rsid w:val="00DE0006"/>
    <w:rsid w:val="00DE0277"/>
    <w:rsid w:val="00DE038B"/>
    <w:rsid w:val="00DE03C3"/>
    <w:rsid w:val="00DE0894"/>
    <w:rsid w:val="00DE0BDF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601"/>
    <w:rsid w:val="00DE66A0"/>
    <w:rsid w:val="00DE6E5E"/>
    <w:rsid w:val="00DE739D"/>
    <w:rsid w:val="00DE7753"/>
    <w:rsid w:val="00DE7DDA"/>
    <w:rsid w:val="00DF0144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61C5"/>
    <w:rsid w:val="00DF72CA"/>
    <w:rsid w:val="00DF7CE9"/>
    <w:rsid w:val="00DF7CF3"/>
    <w:rsid w:val="00DF7D31"/>
    <w:rsid w:val="00E0026F"/>
    <w:rsid w:val="00E0044E"/>
    <w:rsid w:val="00E008D2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458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483"/>
    <w:rsid w:val="00E10CF8"/>
    <w:rsid w:val="00E10F28"/>
    <w:rsid w:val="00E1105C"/>
    <w:rsid w:val="00E11A68"/>
    <w:rsid w:val="00E11B51"/>
    <w:rsid w:val="00E11C9E"/>
    <w:rsid w:val="00E1244D"/>
    <w:rsid w:val="00E128EF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CB9"/>
    <w:rsid w:val="00E25D4F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0D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4A4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3BC"/>
    <w:rsid w:val="00EA0511"/>
    <w:rsid w:val="00EA0A04"/>
    <w:rsid w:val="00EA0E68"/>
    <w:rsid w:val="00EA1574"/>
    <w:rsid w:val="00EA16C0"/>
    <w:rsid w:val="00EA19DC"/>
    <w:rsid w:val="00EA1B5F"/>
    <w:rsid w:val="00EA26BB"/>
    <w:rsid w:val="00EA2E0C"/>
    <w:rsid w:val="00EA2E3D"/>
    <w:rsid w:val="00EA3938"/>
    <w:rsid w:val="00EA3B1F"/>
    <w:rsid w:val="00EA3F31"/>
    <w:rsid w:val="00EA42B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3D93"/>
    <w:rsid w:val="00EB4B23"/>
    <w:rsid w:val="00EB4D56"/>
    <w:rsid w:val="00EB5021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6D25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2D22"/>
    <w:rsid w:val="00ED32FD"/>
    <w:rsid w:val="00ED348E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507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9DC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99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3EE"/>
    <w:rsid w:val="00F07611"/>
    <w:rsid w:val="00F07724"/>
    <w:rsid w:val="00F077B2"/>
    <w:rsid w:val="00F0782B"/>
    <w:rsid w:val="00F07D96"/>
    <w:rsid w:val="00F07ECC"/>
    <w:rsid w:val="00F104FE"/>
    <w:rsid w:val="00F109D0"/>
    <w:rsid w:val="00F10D2B"/>
    <w:rsid w:val="00F11747"/>
    <w:rsid w:val="00F12228"/>
    <w:rsid w:val="00F12479"/>
    <w:rsid w:val="00F12865"/>
    <w:rsid w:val="00F12A42"/>
    <w:rsid w:val="00F12F79"/>
    <w:rsid w:val="00F13263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C1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146F"/>
    <w:rsid w:val="00F327B5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330"/>
    <w:rsid w:val="00F40C11"/>
    <w:rsid w:val="00F40C8D"/>
    <w:rsid w:val="00F40C92"/>
    <w:rsid w:val="00F40D4E"/>
    <w:rsid w:val="00F4171B"/>
    <w:rsid w:val="00F41751"/>
    <w:rsid w:val="00F41850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105"/>
    <w:rsid w:val="00F66443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5F2B"/>
    <w:rsid w:val="00F76D56"/>
    <w:rsid w:val="00F77067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88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064"/>
    <w:rsid w:val="00F9421E"/>
    <w:rsid w:val="00F94884"/>
    <w:rsid w:val="00F94969"/>
    <w:rsid w:val="00F94D79"/>
    <w:rsid w:val="00F94FC4"/>
    <w:rsid w:val="00F94FEB"/>
    <w:rsid w:val="00F95138"/>
    <w:rsid w:val="00F9514C"/>
    <w:rsid w:val="00F9562B"/>
    <w:rsid w:val="00F95A94"/>
    <w:rsid w:val="00F960A5"/>
    <w:rsid w:val="00F9664F"/>
    <w:rsid w:val="00F96717"/>
    <w:rsid w:val="00F9691D"/>
    <w:rsid w:val="00F96958"/>
    <w:rsid w:val="00F96DD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9E2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68C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E1E"/>
    <w:rsid w:val="00FB7F82"/>
    <w:rsid w:val="00FB7F87"/>
    <w:rsid w:val="00FC04D5"/>
    <w:rsid w:val="00FC13EF"/>
    <w:rsid w:val="00FC153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BB4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B43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9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ui-provider">
    <w:name w:val="ui-provider"/>
    <w:basedOn w:val="DefaultParagraphFont"/>
    <w:rsid w:val="00287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13</Pages>
  <Words>2091</Words>
  <Characters>11920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Buatip, Tabtawee</cp:lastModifiedBy>
  <cp:revision>4</cp:revision>
  <cp:lastPrinted>2023-08-07T02:59:00Z</cp:lastPrinted>
  <dcterms:created xsi:type="dcterms:W3CDTF">2023-08-08T09:21:00Z</dcterms:created>
  <dcterms:modified xsi:type="dcterms:W3CDTF">2023-08-08T10:04:00Z</dcterms:modified>
</cp:coreProperties>
</file>