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2028AC45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30FBBFE6" w:rsidR="003E4AF2" w:rsidRPr="00AC2B57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 ลิสซิ่ง</w:t>
      </w: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FD3B0FB" w14:textId="505E5F51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5A27DB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C1956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A5354C" w:rsidRPr="00A5354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 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C1956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 xml:space="preserve"> สำหรับงวด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>หกเดือน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สิ้นสุดวันเดียวกัน</w:t>
      </w:r>
      <w:r w:rsidR="004C195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(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“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”)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C1FC14" w14:textId="77777777" w:rsidR="003E4AF2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AC2B57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7CF2D9C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0783F1EF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098CB318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</w:t>
      </w:r>
      <w:r w:rsidR="001D716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3DBA223" w:rsidR="00CD4D4E" w:rsidRPr="007E5F16" w:rsidRDefault="00FD6F44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FD6F44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BE7AE1" w:rsidRPr="00FD6F4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E7AE1" w:rsidRPr="00FD6F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E7AE1" w:rsidRPr="00FD6F4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323E0" w:rsidRPr="00FD6F44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0572E0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5222B" w14:textId="77777777" w:rsidR="00BC4F43" w:rsidRDefault="00BC4F43">
      <w:r>
        <w:separator/>
      </w:r>
    </w:p>
  </w:endnote>
  <w:endnote w:type="continuationSeparator" w:id="0">
    <w:p w14:paraId="74AF8F99" w14:textId="77777777" w:rsidR="00BC4F43" w:rsidRDefault="00BC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0572E0" w:rsidRPr="0069090D" w14:paraId="53D4F243" w14:textId="77777777" w:rsidTr="00AD01E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B5B0A4A" w14:textId="77777777" w:rsidR="000572E0" w:rsidRPr="008719C2" w:rsidRDefault="000572E0" w:rsidP="000572E0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5EA6859C" w14:textId="77777777" w:rsidR="000572E0" w:rsidRPr="008719C2" w:rsidRDefault="000572E0" w:rsidP="000572E0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35608B83" w14:textId="77777777" w:rsidR="000572E0" w:rsidRPr="008719C2" w:rsidRDefault="000572E0" w:rsidP="000572E0">
          <w:pPr>
            <w:pStyle w:val="LetterFooter"/>
          </w:pPr>
        </w:p>
      </w:tc>
    </w:tr>
    <w:tr w:rsidR="000572E0" w:rsidRPr="0069090D" w14:paraId="32ACF7E9" w14:textId="77777777" w:rsidTr="00AD01E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B5ECDBB" w14:textId="77777777" w:rsidR="000572E0" w:rsidRDefault="000572E0" w:rsidP="000572E0">
          <w:pPr>
            <w:pStyle w:val="LicenceNumber"/>
          </w:pPr>
        </w:p>
        <w:p w14:paraId="6F074D28" w14:textId="77777777" w:rsidR="000572E0" w:rsidRPr="000D0E98" w:rsidRDefault="000572E0" w:rsidP="000572E0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0627E9A7" w14:textId="77777777" w:rsidR="000572E0" w:rsidRPr="000D0E98" w:rsidRDefault="000572E0" w:rsidP="000572E0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443B515B" w14:textId="77777777" w:rsidR="000572E0" w:rsidRPr="000D0E98" w:rsidRDefault="000572E0" w:rsidP="000572E0">
          <w:pPr>
            <w:pStyle w:val="Smlspace"/>
            <w:framePr w:hSpace="0" w:wrap="auto" w:vAnchor="margin" w:yAlign="inline"/>
          </w:pPr>
        </w:p>
      </w:tc>
    </w:tr>
    <w:tr w:rsidR="000572E0" w:rsidRPr="0069090D" w14:paraId="28D81F7A" w14:textId="77777777" w:rsidTr="00AD01EA">
      <w:trPr>
        <w:trHeight w:val="57"/>
      </w:trPr>
      <w:tc>
        <w:tcPr>
          <w:tcW w:w="5781" w:type="dxa"/>
        </w:tcPr>
        <w:p w14:paraId="30AF760B" w14:textId="77777777" w:rsidR="000572E0" w:rsidRDefault="000572E0" w:rsidP="000572E0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56505A03" w14:textId="77777777" w:rsidR="000572E0" w:rsidRPr="0069090D" w:rsidRDefault="000572E0" w:rsidP="000572E0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639A1302" w14:textId="77777777" w:rsidR="000572E0" w:rsidRPr="00577D61" w:rsidRDefault="000572E0" w:rsidP="000572E0">
          <w:pPr>
            <w:pStyle w:val="Smlspace"/>
            <w:framePr w:hSpace="0" w:wrap="auto" w:vAnchor="margin" w:yAlign="inline"/>
          </w:pPr>
        </w:p>
      </w:tc>
    </w:tr>
    <w:tr w:rsidR="000572E0" w:rsidRPr="0069090D" w14:paraId="28F5CA45" w14:textId="77777777" w:rsidTr="00AD01EA">
      <w:trPr>
        <w:trHeight w:val="116"/>
      </w:trPr>
      <w:tc>
        <w:tcPr>
          <w:tcW w:w="5781" w:type="dxa"/>
        </w:tcPr>
        <w:p w14:paraId="063C4671" w14:textId="77777777" w:rsidR="000572E0" w:rsidRDefault="000572E0" w:rsidP="000572E0">
          <w:pPr>
            <w:pStyle w:val="LetterFooter"/>
          </w:pPr>
          <w:r>
            <w:t xml:space="preserve">Certified Public Accountants and International Business Consultants Grant Thornton Limited is a member firm of Grant Thornton International Ltd </w:t>
          </w:r>
          <w:r>
            <w:rPr>
              <w:rFonts w:cs="Angsana New"/>
              <w:szCs w:val="12"/>
              <w:cs/>
              <w:lang w:bidi="th-TH"/>
            </w:rPr>
            <w:t>("</w:t>
          </w:r>
          <w:r>
            <w:t>GTIL</w:t>
          </w:r>
          <w:r>
            <w:rPr>
              <w:rFonts w:cs="Angsana New"/>
              <w:szCs w:val="12"/>
              <w:cs/>
              <w:lang w:bidi="th-TH"/>
            </w:rPr>
            <w:t xml:space="preserve">"). </w:t>
          </w:r>
          <w:r>
            <w:t>GTIL and the member firms are not a worldwide partnership</w:t>
          </w:r>
          <w:r>
            <w:rPr>
              <w:rFonts w:cs="Angsana New"/>
              <w:szCs w:val="12"/>
              <w:cs/>
              <w:lang w:bidi="th-TH"/>
            </w:rPr>
            <w:t xml:space="preserve">. </w:t>
          </w:r>
          <w:r>
            <w:t>Services are delivered independently by the member firms, which are not responsible for the services or activities of one another</w:t>
          </w:r>
          <w:r>
            <w:rPr>
              <w:rFonts w:cs="Angsana New"/>
              <w:szCs w:val="12"/>
              <w:cs/>
              <w:lang w:bidi="th-TH"/>
            </w:rPr>
            <w:t xml:space="preserve">. </w:t>
          </w:r>
          <w:r>
            <w:t>GTIL does not provide services to clients</w:t>
          </w:r>
          <w:r>
            <w:rPr>
              <w:rFonts w:cs="Angsana New"/>
              <w:szCs w:val="12"/>
              <w:cs/>
              <w:lang w:bidi="th-TH"/>
            </w:rPr>
            <w:t>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51671C97" w14:textId="77777777" w:rsidR="000572E0" w:rsidRPr="0069090D" w:rsidRDefault="000572E0" w:rsidP="000572E0">
          <w:pPr>
            <w:pStyle w:val="LetterFooter"/>
          </w:pPr>
        </w:p>
      </w:tc>
      <w:tc>
        <w:tcPr>
          <w:tcW w:w="2353" w:type="dxa"/>
        </w:tcPr>
        <w:p w14:paraId="7BC0A7E4" w14:textId="77777777" w:rsidR="000572E0" w:rsidRPr="00577D61" w:rsidRDefault="000572E0" w:rsidP="000572E0">
          <w:pPr>
            <w:pStyle w:val="LetterFooterURL"/>
            <w:jc w:val="right"/>
          </w:pPr>
          <w:r>
            <w:t>grantthornton</w:t>
          </w:r>
          <w:r>
            <w:rPr>
              <w:rFonts w:cs="Angsana New"/>
              <w:bCs/>
              <w:szCs w:val="14"/>
              <w:cs/>
              <w:lang w:bidi="th-TH"/>
            </w:rPr>
            <w:t>.</w:t>
          </w:r>
          <w:r>
            <w:t>co</w:t>
          </w:r>
          <w:r>
            <w:rPr>
              <w:rFonts w:cs="Angsana New"/>
              <w:bCs/>
              <w:szCs w:val="14"/>
              <w:cs/>
              <w:lang w:bidi="th-TH"/>
            </w:rPr>
            <w:t>.</w:t>
          </w:r>
          <w:r>
            <w:t>th</w:t>
          </w:r>
        </w:p>
      </w:tc>
    </w:tr>
  </w:tbl>
  <w:p w14:paraId="5DAC4A31" w14:textId="77777777" w:rsidR="000572E0" w:rsidRDefault="00057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EBDB0" w14:textId="77777777" w:rsidR="00BC4F43" w:rsidRDefault="00BC4F43">
      <w:bookmarkStart w:id="0" w:name="_Hlk482348182"/>
      <w:bookmarkEnd w:id="0"/>
      <w:r>
        <w:separator/>
      </w:r>
    </w:p>
  </w:footnote>
  <w:footnote w:type="continuationSeparator" w:id="0">
    <w:p w14:paraId="6371A4F6" w14:textId="77777777" w:rsidR="00BC4F43" w:rsidRDefault="00BC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09E90193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2AB2B4DC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94721"/>
    <w:rsid w:val="001A3BFB"/>
    <w:rsid w:val="001A3C20"/>
    <w:rsid w:val="001B198C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0379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27DB"/>
    <w:rsid w:val="005A29D0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D7716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5354C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4F43"/>
    <w:rsid w:val="00BC60A9"/>
    <w:rsid w:val="00BD1B7B"/>
    <w:rsid w:val="00BE0C8A"/>
    <w:rsid w:val="00BE334D"/>
    <w:rsid w:val="00BE4988"/>
    <w:rsid w:val="00BE7AE1"/>
    <w:rsid w:val="00BF1C24"/>
    <w:rsid w:val="00BF5E73"/>
    <w:rsid w:val="00C0416D"/>
    <w:rsid w:val="00C06939"/>
    <w:rsid w:val="00C163F0"/>
    <w:rsid w:val="00C173BF"/>
    <w:rsid w:val="00C21E3B"/>
    <w:rsid w:val="00C35B1A"/>
    <w:rsid w:val="00C37A26"/>
    <w:rsid w:val="00C41C7D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23E0"/>
    <w:rsid w:val="00D33E60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B7BC3"/>
    <w:rsid w:val="00FC4397"/>
    <w:rsid w:val="00FC499D"/>
    <w:rsid w:val="00FD05AD"/>
    <w:rsid w:val="00FD0666"/>
    <w:rsid w:val="00FD6F44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1" ma:contentTypeDescription="Create a new document." ma:contentTypeScope="" ma:versionID="619a4f145b75f3c9134e5c537e80153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49c7530a1f5a74ac0122119921c2222e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717F-FD96-4175-B7EF-DDBA98C20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2808f22-a44d-46be-92f8-d83e51f55499"/>
    <ds:schemaRef ds:uri="http://schemas.microsoft.com/office/2006/metadata/properties"/>
    <ds:schemaRef ds:uri="http://purl.org/dc/elements/1.1/"/>
    <ds:schemaRef ds:uri="http://schemas.microsoft.com/office/infopath/2007/PartnerControls"/>
    <ds:schemaRef ds:uri="d685628e-7c0a-498b-8a01-f41cb0ae94a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21D00-BBE8-4C2D-B461-2FAA94B0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341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2020-11-04T08:31:00Z</cp:lastPrinted>
  <dcterms:created xsi:type="dcterms:W3CDTF">2023-08-15T06:34:00Z</dcterms:created>
  <dcterms:modified xsi:type="dcterms:W3CDTF">2023-08-15T06:34:00Z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