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AC6A" w14:textId="77777777" w:rsidR="002C12ED" w:rsidRDefault="002C12ED" w:rsidP="002C12ED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411E2BC2" w14:textId="77777777" w:rsidR="002C12ED" w:rsidRPr="009973A4" w:rsidRDefault="002C12ED" w:rsidP="002C12ED">
      <w:pPr>
        <w:spacing w:line="240" w:lineRule="atLeast"/>
        <w:rPr>
          <w:b/>
          <w:bCs/>
          <w:szCs w:val="22"/>
          <w:lang w:val="en-US"/>
        </w:rPr>
      </w:pPr>
    </w:p>
    <w:p w14:paraId="3D8195BB" w14:textId="77777777" w:rsidR="002C12ED" w:rsidRPr="009973A4" w:rsidRDefault="002C12ED" w:rsidP="002C12ED">
      <w:pPr>
        <w:spacing w:line="240" w:lineRule="atLeast"/>
        <w:rPr>
          <w:b/>
          <w:bCs/>
          <w:szCs w:val="28"/>
          <w:lang w:val="en-US" w:bidi="th-TH"/>
        </w:rPr>
      </w:pPr>
    </w:p>
    <w:p w14:paraId="2F5A021F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B103B46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8BEC85E" w14:textId="77777777" w:rsidR="002C12ED" w:rsidRPr="009973A4" w:rsidRDefault="002C12ED" w:rsidP="002C12ED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3F3C6858" w14:textId="77777777" w:rsidR="00195AB6" w:rsidRPr="00195AB6" w:rsidRDefault="002C12ED" w:rsidP="00195AB6">
      <w:pPr>
        <w:spacing w:line="240" w:lineRule="atLeast"/>
        <w:jc w:val="center"/>
        <w:rPr>
          <w:sz w:val="36"/>
          <w:szCs w:val="36"/>
        </w:rPr>
      </w:pPr>
      <w:r w:rsidRPr="009973A4">
        <w:rPr>
          <w:sz w:val="36"/>
          <w:szCs w:val="36"/>
        </w:rPr>
        <w:t xml:space="preserve">for the </w:t>
      </w:r>
      <w:r w:rsidR="00195AB6" w:rsidRPr="00195AB6">
        <w:rPr>
          <w:sz w:val="36"/>
          <w:szCs w:val="36"/>
        </w:rPr>
        <w:t>three-month and six-month periods ended</w:t>
      </w:r>
    </w:p>
    <w:p w14:paraId="1F1CF19C" w14:textId="57908337" w:rsidR="002C12ED" w:rsidRPr="002C12ED" w:rsidRDefault="00195AB6" w:rsidP="00195AB6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 w:rsidRPr="00195AB6">
        <w:rPr>
          <w:sz w:val="36"/>
          <w:szCs w:val="36"/>
        </w:rPr>
        <w:t>30 June</w:t>
      </w:r>
      <w:r>
        <w:rPr>
          <w:sz w:val="36"/>
          <w:szCs w:val="36"/>
        </w:rPr>
        <w:t xml:space="preserve"> </w:t>
      </w:r>
      <w:r w:rsidRPr="00195AB6">
        <w:rPr>
          <w:spacing w:val="-3"/>
          <w:sz w:val="36"/>
          <w:szCs w:val="36"/>
        </w:rPr>
        <w:t>2023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9973A4" w:rsidRDefault="002C12ED" w:rsidP="002C12ED">
      <w:pPr>
        <w:spacing w:line="240" w:lineRule="atLeast"/>
        <w:jc w:val="center"/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5F61CFC7" w:rsidR="002C12ED" w:rsidRPr="009973A4" w:rsidRDefault="002C12ED" w:rsidP="002C12ED">
      <w:pPr>
        <w:jc w:val="both"/>
        <w:rPr>
          <w:lang w:bidi="th-TH"/>
        </w:rPr>
      </w:pPr>
      <w:r w:rsidRPr="009973A4">
        <w:rPr>
          <w:lang w:bidi="th-TH"/>
        </w:rPr>
        <w:t>I have reviewed the accompanying consolidated and separate statements of financial position of SNC Former Public Company Limited</w:t>
      </w:r>
      <w:r w:rsidRPr="009973A4">
        <w:rPr>
          <w:cs/>
          <w:lang w:bidi="th-TH"/>
        </w:rPr>
        <w:t xml:space="preserve"> </w:t>
      </w:r>
      <w:r w:rsidRPr="009973A4">
        <w:rPr>
          <w:lang w:val="en-US" w:bidi="th-TH"/>
        </w:rPr>
        <w:t xml:space="preserve">and its subsidiaries, and of </w:t>
      </w:r>
      <w:r w:rsidRPr="009973A4">
        <w:rPr>
          <w:lang w:bidi="th-TH"/>
        </w:rPr>
        <w:t xml:space="preserve">SNC Former Public Company Limited, respectively, as at </w:t>
      </w:r>
      <w:r w:rsidR="00195AB6" w:rsidRPr="00195AB6">
        <w:rPr>
          <w:spacing w:val="-2"/>
          <w:lang w:bidi="th-TH"/>
        </w:rPr>
        <w:t xml:space="preserve">30 June </w:t>
      </w:r>
      <w:r w:rsidRPr="009973A4">
        <w:rPr>
          <w:lang w:bidi="th-TH"/>
        </w:rPr>
        <w:t>202</w:t>
      </w:r>
      <w:r>
        <w:rPr>
          <w:lang w:bidi="th-TH"/>
        </w:rPr>
        <w:t>3</w:t>
      </w:r>
      <w:r w:rsidRPr="009973A4">
        <w:rPr>
          <w:lang w:bidi="th-TH"/>
        </w:rPr>
        <w:t xml:space="preserve">; the consolidated and separate statements of </w:t>
      </w:r>
      <w:r w:rsidRPr="00A5114E">
        <w:rPr>
          <w:lang w:bidi="th-TH"/>
        </w:rPr>
        <w:t>comprehensive income</w:t>
      </w:r>
      <w:r w:rsidR="00195AB6">
        <w:rPr>
          <w:lang w:bidi="th-TH"/>
        </w:rPr>
        <w:t xml:space="preserve"> </w:t>
      </w:r>
      <w:r w:rsidR="00195AB6" w:rsidRPr="00195AB6">
        <w:rPr>
          <w:lang w:bidi="th-TH"/>
        </w:rPr>
        <w:t>for the three-month and six-month periods ended 30 June 202</w:t>
      </w:r>
      <w:r w:rsidR="00195AB6">
        <w:rPr>
          <w:lang w:bidi="th-TH"/>
        </w:rPr>
        <w:t>3</w:t>
      </w:r>
      <w:r w:rsidR="0068197C">
        <w:rPr>
          <w:rFonts w:cs="Angsana New"/>
          <w:lang w:val="en-US" w:bidi="th-TH"/>
        </w:rPr>
        <w:t>, the consolidated and separate statements of</w:t>
      </w:r>
      <w:r w:rsidR="0068197C">
        <w:rPr>
          <w:lang w:val="en-US" w:bidi="th-TH"/>
        </w:rPr>
        <w:t xml:space="preserve"> </w:t>
      </w:r>
      <w:r w:rsidR="0068197C" w:rsidRPr="009973A4">
        <w:rPr>
          <w:lang w:bidi="th-TH"/>
        </w:rPr>
        <w:t>changes</w:t>
      </w:r>
      <w:r w:rsidRPr="00A5114E">
        <w:rPr>
          <w:lang w:bidi="th-TH"/>
        </w:rPr>
        <w:t xml:space="preserve"> in equity and cash flows for </w:t>
      </w:r>
      <w:r w:rsidR="00195AB6" w:rsidRPr="00195AB6">
        <w:rPr>
          <w:lang w:bidi="th-TH"/>
        </w:rPr>
        <w:t>the six-month period ended 30 June</w:t>
      </w:r>
      <w:r w:rsidR="00195AB6">
        <w:rPr>
          <w:lang w:bidi="th-TH"/>
        </w:rPr>
        <w:t xml:space="preserve"> </w:t>
      </w:r>
      <w:r w:rsidRPr="00A5114E">
        <w:rPr>
          <w:lang w:bidi="th-TH"/>
        </w:rPr>
        <w:t>2023;</w:t>
      </w:r>
      <w:r w:rsidRPr="00A5114E">
        <w:rPr>
          <w:cs/>
          <w:lang w:bidi="th-TH"/>
        </w:rPr>
        <w:t xml:space="preserve"> </w:t>
      </w:r>
      <w:r w:rsidRPr="00A5114E">
        <w:rPr>
          <w:lang w:bidi="th-TH"/>
        </w:rPr>
        <w:t>and condensed notes (“interim financial information”). 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Pr="00A5114E">
        <w:rPr>
          <w:rFonts w:cstheme="minorBidi" w:hint="cs"/>
          <w:szCs w:val="28"/>
          <w:cs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1608A23D" w:rsidR="002C12ED" w:rsidRPr="009973A4" w:rsidRDefault="003444F1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>11</w:t>
      </w:r>
      <w:r w:rsidR="003E4CE5">
        <w:rPr>
          <w:lang w:val="en-US"/>
        </w:rPr>
        <w:t xml:space="preserve"> </w:t>
      </w:r>
      <w:r w:rsidR="009A0745" w:rsidRPr="009A0745">
        <w:rPr>
          <w:lang w:val="en-US" w:bidi="th-TH"/>
        </w:rPr>
        <w:t>August</w:t>
      </w:r>
      <w:r w:rsidR="009A0745">
        <w:rPr>
          <w:lang w:val="en-US" w:bidi="th-TH"/>
        </w:rPr>
        <w:t xml:space="preserve"> </w:t>
      </w:r>
      <w:r w:rsidR="002C12ED" w:rsidRPr="003E4CE5">
        <w:rPr>
          <w:lang w:val="en-US" w:bidi="th-TH"/>
        </w:rPr>
        <w:t>2023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40380" w14:textId="77777777" w:rsidR="008C495A" w:rsidRDefault="008C495A">
      <w:r>
        <w:separator/>
      </w:r>
    </w:p>
  </w:endnote>
  <w:endnote w:type="continuationSeparator" w:id="0">
    <w:p w14:paraId="680118FD" w14:textId="77777777" w:rsidR="008C495A" w:rsidRDefault="008C495A">
      <w:r>
        <w:continuationSeparator/>
      </w:r>
    </w:p>
  </w:endnote>
  <w:endnote w:type="continuationNotice" w:id="1">
    <w:p w14:paraId="697B943E" w14:textId="77777777" w:rsidR="008C495A" w:rsidRDefault="008C49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D517D" w14:textId="77777777" w:rsidR="008C495A" w:rsidRDefault="008C495A">
      <w:r>
        <w:separator/>
      </w:r>
    </w:p>
  </w:footnote>
  <w:footnote w:type="continuationSeparator" w:id="0">
    <w:p w14:paraId="0D333BDE" w14:textId="77777777" w:rsidR="008C495A" w:rsidRDefault="008C495A">
      <w:r>
        <w:continuationSeparator/>
      </w:r>
    </w:p>
  </w:footnote>
  <w:footnote w:type="continuationNotice" w:id="1">
    <w:p w14:paraId="0581E417" w14:textId="77777777" w:rsidR="008C495A" w:rsidRDefault="008C49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C5F98C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A73E9A6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D74E5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DE5FD15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B2AEA6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86FD1E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D46C4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449AB3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3A4043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AC017A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658BFF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C9D741" w14:textId="77777777" w:rsidR="002C12ED" w:rsidRPr="005471B4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242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9B4"/>
    <w:rsid w:val="00D87CA7"/>
    <w:rsid w:val="00D9029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EE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4F0FF-42C5-4A3F-A62B-D49771B58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325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2</cp:revision>
  <cp:lastPrinted>2023-08-07T07:15:00Z</cp:lastPrinted>
  <dcterms:created xsi:type="dcterms:W3CDTF">2023-08-10T04:52:00Z</dcterms:created>
  <dcterms:modified xsi:type="dcterms:W3CDTF">2023-08-10T04:52:00Z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