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F92D" w14:textId="77777777" w:rsidR="00600460" w:rsidRPr="00A92DA2" w:rsidRDefault="00600460" w:rsidP="00600460">
      <w:pPr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7CC70ED5" w14:textId="77777777" w:rsidR="00600460" w:rsidRPr="00A92DA2" w:rsidRDefault="00600460" w:rsidP="00600460">
      <w:pPr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</w:t>
      </w:r>
    </w:p>
    <w:p w14:paraId="7B90F943" w14:textId="77777777" w:rsidR="00600460" w:rsidRPr="00A92DA2" w:rsidRDefault="00600460" w:rsidP="00600460">
      <w:pPr>
        <w:spacing w:line="380" w:lineRule="exact"/>
        <w:jc w:val="center"/>
        <w:rPr>
          <w:b/>
          <w:bCs/>
          <w:color w:val="000000" w:themeColor="text1"/>
          <w:sz w:val="32"/>
          <w:szCs w:val="32"/>
          <w:cs/>
        </w:rPr>
      </w:pPr>
      <w:r w:rsidRPr="00A92DA2">
        <w:rPr>
          <w:rFonts w:hint="cs"/>
          <w:b/>
          <w:bCs/>
          <w:color w:val="000000" w:themeColor="text1"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3B77129" w14:textId="77777777" w:rsidR="00600460" w:rsidRPr="00A92DA2" w:rsidRDefault="00600460" w:rsidP="00600460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สำหรับงวดสามเดือนและหกเดือนสิ้นสุดวันที่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 30 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มิถุนายน 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2566</w:t>
      </w:r>
    </w:p>
    <w:p w14:paraId="2F7CE213" w14:textId="77777777" w:rsidR="00600460" w:rsidRPr="00A92DA2" w:rsidRDefault="00600460" w:rsidP="00600460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64F9C4DF" w14:textId="77777777" w:rsidR="00600460" w:rsidRPr="00A92DA2" w:rsidRDefault="00600460" w:rsidP="00600460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600460" w:rsidRPr="00A92DA2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5D029446" w14:textId="77777777" w:rsidR="00600460" w:rsidRPr="00A92DA2" w:rsidRDefault="00600460" w:rsidP="00600460">
      <w:pPr>
        <w:spacing w:line="36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</w:t>
      </w:r>
      <w:r w:rsidRPr="00A92DA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ข้อมูลทางการเงินระหว่างกาล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โดยผู้สอบบัญชีรับอนุญาต</w:t>
      </w:r>
    </w:p>
    <w:p w14:paraId="46FF2589" w14:textId="77777777" w:rsidR="00600460" w:rsidRPr="00A92DA2" w:rsidRDefault="00600460" w:rsidP="00600460">
      <w:pPr>
        <w:spacing w:line="36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454FC605" w14:textId="77777777" w:rsidR="00600460" w:rsidRPr="00A92DA2" w:rsidRDefault="00600460" w:rsidP="00600460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เสนอ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และคณะกรรมการ</w:t>
      </w:r>
    </w:p>
    <w:p w14:paraId="206C9213" w14:textId="77777777" w:rsidR="00600460" w:rsidRPr="00A92DA2" w:rsidRDefault="00600460" w:rsidP="00600460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บริษัท พรพรหมเม็ททอล จำกัด (มหาชน)</w:t>
      </w:r>
    </w:p>
    <w:p w14:paraId="002C97BB" w14:textId="77777777" w:rsidR="00600460" w:rsidRPr="00A92DA2" w:rsidRDefault="00600460" w:rsidP="00600460">
      <w:pPr>
        <w:spacing w:line="36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49C59695" w14:textId="77777777" w:rsidR="00600460" w:rsidRPr="00A92DA2" w:rsidRDefault="00600460" w:rsidP="0060046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ข้าพเจ้าได้สอบทานงบ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แสดงฐานะการเงินรวม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Pr="00A92DA2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 xml:space="preserve"> งบกำไรขาดทุน</w:t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เบ็ดเสร็จรวม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งบแสดงการเปลี่ยนแปลงส่วนของ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ผู้ถือหุ้นรวมและงบกระแสเงินสดรวมสำหรับงวดหกเดือนสิ้นสุดวันเดียวกันและหมายเหตุประกอบ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งบการเงินระหว่างกาลรวมแบบย่อของ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 พรพรหมเม็ททอล จำกัด (มหาชน)</w:t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และบริษัทย่อย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และได้สอบทาน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งบแสดงฐานะการเงิน ณ วันที่ </w:t>
      </w:r>
      <w:r w:rsidRPr="00A92DA2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งบกำไรขาดทุนเบ็ดเสร็จ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เดียวกันและหมายเหตุประกอบงบการเงินระหว่างกาลแบบย่อ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ของบริษัท พรพรหมเม็ททอล จำกัด (มหาชน) ซึ่งผู้บริหารของกิจการเป็นผู้รับผิดชอบ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34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ส่วนข้าพเจ้าเป็นผู้รับผิดชอบในการ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C2EAE11" w14:textId="77777777" w:rsidR="00600460" w:rsidRPr="00A92DA2" w:rsidRDefault="00600460" w:rsidP="00600460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65D8A587" w14:textId="77777777" w:rsidR="00600460" w:rsidRPr="00A92DA2" w:rsidRDefault="00600460" w:rsidP="00600460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</w:pPr>
      <w:r w:rsidRPr="00A92DA2">
        <w:rPr>
          <w:rFonts w:ascii="Angsana New" w:hAnsi="Angsana New" w:hint="cs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435326B3" w14:textId="77777777" w:rsidR="00600460" w:rsidRPr="00A92DA2" w:rsidRDefault="00600460" w:rsidP="0060046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>2410 “</w:t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A92DA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008820" w14:textId="77777777" w:rsidR="00600460" w:rsidRPr="00A92DA2" w:rsidRDefault="00600460" w:rsidP="0060046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773316D" w14:textId="77777777" w:rsidR="00600460" w:rsidRPr="00A92DA2" w:rsidRDefault="00600460" w:rsidP="0060046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ข้อสรุป</w:t>
      </w:r>
    </w:p>
    <w:p w14:paraId="193C21D4" w14:textId="77777777" w:rsidR="00600460" w:rsidRPr="00A92DA2" w:rsidRDefault="00600460" w:rsidP="0060046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ข้าพเจ้าไม่พบสิ่งที่เป็นเหตุให้เชื่อว่า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ข้อมูลทาง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ระหว่างกาล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ดังกล่าวไม่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ได้จัดทำขึ้นตาม</w:t>
      </w:r>
      <w:r w:rsidRPr="00A92DA2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มาตรฐานการบัญชี ฉบับที่ </w:t>
      </w:r>
      <w:r w:rsidRPr="00A92DA2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34 </w:t>
      </w:r>
      <w:r w:rsidRPr="00A92DA2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A92DA2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ในสาระสำคัญ</w:t>
      </w:r>
      <w:r w:rsidRPr="00A92DA2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จากการสอบทานของข้าพเจ้า</w:t>
      </w:r>
    </w:p>
    <w:p w14:paraId="32EA85FA" w14:textId="77777777" w:rsidR="00600460" w:rsidRPr="00A92DA2" w:rsidRDefault="00600460" w:rsidP="00600460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A2297FE" w14:textId="77777777" w:rsidR="00600460" w:rsidRPr="00A92DA2" w:rsidRDefault="00600460" w:rsidP="0060046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4C2DD2C0" w14:textId="77777777" w:rsidR="00600460" w:rsidRPr="00A92DA2" w:rsidRDefault="00600460" w:rsidP="0060046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14FAE3AC" w14:textId="77777777" w:rsidR="00600460" w:rsidRPr="00A92DA2" w:rsidRDefault="00600460" w:rsidP="0060046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77FD01BE" w14:textId="77777777" w:rsidR="00600460" w:rsidRPr="00A92DA2" w:rsidRDefault="00600460" w:rsidP="00600460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  <w:t>(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นางสาวสุลลิต  อาดสว่าง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4038C212" w14:textId="77777777" w:rsidR="00600460" w:rsidRPr="00A92DA2" w:rsidRDefault="00600460" w:rsidP="00600460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ผู้สอบบัญชีรับอนุญาต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ทะเบียนเลขที่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 w:hint="cs"/>
          <w:color w:val="000000" w:themeColor="text1"/>
          <w:sz w:val="32"/>
          <w:szCs w:val="32"/>
          <w:lang w:val="en-US"/>
        </w:rPr>
        <w:t>7517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C7A03AE" w14:textId="77777777" w:rsidR="00600460" w:rsidRPr="00A92DA2" w:rsidRDefault="00600460" w:rsidP="00600460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สอบบัญชีธรรมนิติ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</w:p>
    <w:p w14:paraId="4FEC0D91" w14:textId="77777777" w:rsidR="00600460" w:rsidRPr="00A92DA2" w:rsidRDefault="00600460" w:rsidP="00600460">
      <w:pPr>
        <w:spacing w:line="380" w:lineRule="exact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</w:t>
      </w:r>
    </w:p>
    <w:p w14:paraId="5F1AF01A" w14:textId="2DD147F9" w:rsidR="00A10C20" w:rsidRPr="00600460" w:rsidRDefault="00600460" w:rsidP="00600460">
      <w:pPr>
        <w:rPr>
          <w:cs/>
        </w:rPr>
      </w:pP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2566</w:t>
      </w:r>
    </w:p>
    <w:sectPr w:rsidR="00A10C20" w:rsidRPr="00600460" w:rsidSect="00600460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86BD" w14:textId="77777777" w:rsidR="00317ABC" w:rsidRDefault="00317ABC">
      <w:r>
        <w:separator/>
      </w:r>
    </w:p>
  </w:endnote>
  <w:endnote w:type="continuationSeparator" w:id="0">
    <w:p w14:paraId="410D523F" w14:textId="77777777" w:rsidR="00317ABC" w:rsidRDefault="0031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67229" w14:textId="77777777" w:rsidR="00600460" w:rsidRDefault="00600460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365122" w14:textId="77777777" w:rsidR="00600460" w:rsidRDefault="00600460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F48EC" w14:textId="77777777" w:rsidR="00600460" w:rsidRDefault="00600460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F91F4" w14:textId="77777777" w:rsidR="00600460" w:rsidRDefault="00600460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6379FF" w:rsidRPr="006342B8" w:rsidRDefault="006379FF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6379FF" w:rsidRDefault="006379FF"/>
  <w:p w14:paraId="19E0E193" w14:textId="77777777" w:rsidR="006379FF" w:rsidRDefault="006379F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6379FF" w:rsidRDefault="006379FF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1FB6C" w14:textId="77777777" w:rsidR="00317ABC" w:rsidRDefault="00317ABC">
      <w:r>
        <w:separator/>
      </w:r>
    </w:p>
  </w:footnote>
  <w:footnote w:type="continuationSeparator" w:id="0">
    <w:p w14:paraId="45AA7181" w14:textId="77777777" w:rsidR="00317ABC" w:rsidRDefault="00317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DC32" w14:textId="77777777" w:rsidR="00600460" w:rsidRDefault="00600460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E86419B" w14:textId="77777777" w:rsidR="00600460" w:rsidRDefault="006004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72F3" w14:textId="77777777" w:rsidR="00600460" w:rsidRDefault="00600460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6379FF" w:rsidRDefault="006379FF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6379FF" w:rsidRPr="0020624A" w:rsidRDefault="006379FF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6379FF" w:rsidRDefault="006379FF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6379FF" w:rsidRPr="00126CCB" w:rsidRDefault="00600460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E1FF" w14:textId="6BDEA804" w:rsidR="006379FF" w:rsidRPr="00600460" w:rsidRDefault="006379FF" w:rsidP="00600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128742064">
    <w:abstractNumId w:val="6"/>
  </w:num>
  <w:num w:numId="2" w16cid:durableId="467286651">
    <w:abstractNumId w:val="5"/>
  </w:num>
  <w:num w:numId="3" w16cid:durableId="122844943">
    <w:abstractNumId w:val="9"/>
  </w:num>
  <w:num w:numId="4" w16cid:durableId="291981933">
    <w:abstractNumId w:val="7"/>
  </w:num>
  <w:num w:numId="5" w16cid:durableId="1146356049">
    <w:abstractNumId w:val="8"/>
  </w:num>
  <w:num w:numId="6" w16cid:durableId="1933583065">
    <w:abstractNumId w:val="3"/>
  </w:num>
  <w:num w:numId="7" w16cid:durableId="2126386719">
    <w:abstractNumId w:val="2"/>
  </w:num>
  <w:num w:numId="8" w16cid:durableId="56244594">
    <w:abstractNumId w:val="0"/>
  </w:num>
  <w:num w:numId="9" w16cid:durableId="1243181829">
    <w:abstractNumId w:val="1"/>
  </w:num>
  <w:num w:numId="10" w16cid:durableId="2128700584">
    <w:abstractNumId w:val="4"/>
  </w:num>
  <w:num w:numId="11" w16cid:durableId="1929732488">
    <w:abstractNumId w:val="24"/>
  </w:num>
  <w:num w:numId="12" w16cid:durableId="600453311">
    <w:abstractNumId w:val="19"/>
  </w:num>
  <w:num w:numId="13" w16cid:durableId="1455519796">
    <w:abstractNumId w:val="32"/>
  </w:num>
  <w:num w:numId="14" w16cid:durableId="443497493">
    <w:abstractNumId w:val="22"/>
  </w:num>
  <w:num w:numId="15" w16cid:durableId="1639450701">
    <w:abstractNumId w:val="26"/>
  </w:num>
  <w:num w:numId="16" w16cid:durableId="2053380657">
    <w:abstractNumId w:val="30"/>
  </w:num>
  <w:num w:numId="17" w16cid:durableId="377895028">
    <w:abstractNumId w:val="27"/>
  </w:num>
  <w:num w:numId="18" w16cid:durableId="1246501634">
    <w:abstractNumId w:val="21"/>
  </w:num>
  <w:num w:numId="19" w16cid:durableId="286357266">
    <w:abstractNumId w:val="10"/>
  </w:num>
  <w:num w:numId="20" w16cid:durableId="1887797040">
    <w:abstractNumId w:val="34"/>
  </w:num>
  <w:num w:numId="21" w16cid:durableId="1250509134">
    <w:abstractNumId w:val="18"/>
  </w:num>
  <w:num w:numId="22" w16cid:durableId="177084137">
    <w:abstractNumId w:val="28"/>
  </w:num>
  <w:num w:numId="23" w16cid:durableId="724374372">
    <w:abstractNumId w:val="11"/>
  </w:num>
  <w:num w:numId="24" w16cid:durableId="1821920560">
    <w:abstractNumId w:val="13"/>
  </w:num>
  <w:num w:numId="25" w16cid:durableId="1356419201">
    <w:abstractNumId w:val="36"/>
  </w:num>
  <w:num w:numId="26" w16cid:durableId="8655592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5465180">
    <w:abstractNumId w:val="25"/>
  </w:num>
  <w:num w:numId="28" w16cid:durableId="1824663851">
    <w:abstractNumId w:val="29"/>
  </w:num>
  <w:num w:numId="29" w16cid:durableId="825974765">
    <w:abstractNumId w:val="15"/>
  </w:num>
  <w:num w:numId="30" w16cid:durableId="1047753872">
    <w:abstractNumId w:val="16"/>
  </w:num>
  <w:num w:numId="31" w16cid:durableId="1388139900">
    <w:abstractNumId w:val="14"/>
  </w:num>
  <w:num w:numId="32" w16cid:durableId="1155997877">
    <w:abstractNumId w:val="35"/>
  </w:num>
  <w:num w:numId="33" w16cid:durableId="840972704">
    <w:abstractNumId w:val="20"/>
  </w:num>
  <w:num w:numId="34" w16cid:durableId="397703014">
    <w:abstractNumId w:val="17"/>
  </w:num>
  <w:num w:numId="35" w16cid:durableId="253244999">
    <w:abstractNumId w:val="33"/>
  </w:num>
  <w:num w:numId="36" w16cid:durableId="1059666736">
    <w:abstractNumId w:val="12"/>
  </w:num>
  <w:num w:numId="37" w16cid:durableId="74711778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8E2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21F"/>
    <w:rsid w:val="0004776E"/>
    <w:rsid w:val="00047F96"/>
    <w:rsid w:val="000501C6"/>
    <w:rsid w:val="00050475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5625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BD3"/>
    <w:rsid w:val="00086011"/>
    <w:rsid w:val="00086397"/>
    <w:rsid w:val="0008685F"/>
    <w:rsid w:val="00086F8F"/>
    <w:rsid w:val="00087E26"/>
    <w:rsid w:val="00090AB8"/>
    <w:rsid w:val="00090C55"/>
    <w:rsid w:val="00090CB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5FC4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485B"/>
    <w:rsid w:val="000A5846"/>
    <w:rsid w:val="000A588C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5C5F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5C25"/>
    <w:rsid w:val="00106141"/>
    <w:rsid w:val="0010642B"/>
    <w:rsid w:val="001064A6"/>
    <w:rsid w:val="00106695"/>
    <w:rsid w:val="0010678D"/>
    <w:rsid w:val="00106A7B"/>
    <w:rsid w:val="00107BBC"/>
    <w:rsid w:val="001101EB"/>
    <w:rsid w:val="001105A7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0EE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0F91"/>
    <w:rsid w:val="001616C8"/>
    <w:rsid w:val="00162902"/>
    <w:rsid w:val="00162E9D"/>
    <w:rsid w:val="00163358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82A"/>
    <w:rsid w:val="00174914"/>
    <w:rsid w:val="00174C97"/>
    <w:rsid w:val="00174D19"/>
    <w:rsid w:val="00175FC2"/>
    <w:rsid w:val="00176247"/>
    <w:rsid w:val="00176D4E"/>
    <w:rsid w:val="00180317"/>
    <w:rsid w:val="001807EE"/>
    <w:rsid w:val="00180894"/>
    <w:rsid w:val="0018123C"/>
    <w:rsid w:val="0018126A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D5"/>
    <w:rsid w:val="001A65E9"/>
    <w:rsid w:val="001A660A"/>
    <w:rsid w:val="001A75AB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0FC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AC3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06D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23D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1A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6CA1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413D"/>
    <w:rsid w:val="002346EA"/>
    <w:rsid w:val="00235D19"/>
    <w:rsid w:val="00235DC7"/>
    <w:rsid w:val="002360BB"/>
    <w:rsid w:val="00236253"/>
    <w:rsid w:val="0023669B"/>
    <w:rsid w:val="0023721D"/>
    <w:rsid w:val="00237399"/>
    <w:rsid w:val="0023740A"/>
    <w:rsid w:val="002379F0"/>
    <w:rsid w:val="0024027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47C35"/>
    <w:rsid w:val="0025010F"/>
    <w:rsid w:val="00250267"/>
    <w:rsid w:val="0025055A"/>
    <w:rsid w:val="00250AF1"/>
    <w:rsid w:val="00250E75"/>
    <w:rsid w:val="00251331"/>
    <w:rsid w:val="00252743"/>
    <w:rsid w:val="002527DE"/>
    <w:rsid w:val="00252C2C"/>
    <w:rsid w:val="00253078"/>
    <w:rsid w:val="0025390E"/>
    <w:rsid w:val="00253B5E"/>
    <w:rsid w:val="002543F0"/>
    <w:rsid w:val="00254462"/>
    <w:rsid w:val="002545F7"/>
    <w:rsid w:val="00254B4D"/>
    <w:rsid w:val="002550D1"/>
    <w:rsid w:val="002558C0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070"/>
    <w:rsid w:val="00271D77"/>
    <w:rsid w:val="002723D7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6824"/>
    <w:rsid w:val="0028728C"/>
    <w:rsid w:val="002872C8"/>
    <w:rsid w:val="00287662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399"/>
    <w:rsid w:val="002A1897"/>
    <w:rsid w:val="002A1A06"/>
    <w:rsid w:val="002A1F73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9AC"/>
    <w:rsid w:val="002B7FD9"/>
    <w:rsid w:val="002C007A"/>
    <w:rsid w:val="002C0099"/>
    <w:rsid w:val="002C025D"/>
    <w:rsid w:val="002C0784"/>
    <w:rsid w:val="002C09A5"/>
    <w:rsid w:val="002C0B37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0E6D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724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7D"/>
    <w:rsid w:val="002F71F0"/>
    <w:rsid w:val="002F7636"/>
    <w:rsid w:val="002F763C"/>
    <w:rsid w:val="002F7AEE"/>
    <w:rsid w:val="00300D88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17ABC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B6D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67CDA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399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9A6"/>
    <w:rsid w:val="00383A00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5B6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077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577"/>
    <w:rsid w:val="003A67FA"/>
    <w:rsid w:val="003A6A76"/>
    <w:rsid w:val="003A7A0C"/>
    <w:rsid w:val="003B0E94"/>
    <w:rsid w:val="003B136B"/>
    <w:rsid w:val="003B2091"/>
    <w:rsid w:val="003B2FEF"/>
    <w:rsid w:val="003B31D2"/>
    <w:rsid w:val="003B3850"/>
    <w:rsid w:val="003B3966"/>
    <w:rsid w:val="003B3FC1"/>
    <w:rsid w:val="003B4272"/>
    <w:rsid w:val="003B4880"/>
    <w:rsid w:val="003B49B2"/>
    <w:rsid w:val="003B4B86"/>
    <w:rsid w:val="003B50ED"/>
    <w:rsid w:val="003B5F62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AAE"/>
    <w:rsid w:val="003C3BCB"/>
    <w:rsid w:val="003C3DCB"/>
    <w:rsid w:val="003C41F7"/>
    <w:rsid w:val="003C5234"/>
    <w:rsid w:val="003C61E1"/>
    <w:rsid w:val="003C6252"/>
    <w:rsid w:val="003C6467"/>
    <w:rsid w:val="003C6844"/>
    <w:rsid w:val="003D09C5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0F85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6C7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A05"/>
    <w:rsid w:val="00417A9D"/>
    <w:rsid w:val="00417B67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35F0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C9F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E59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1DF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5DA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67D1D"/>
    <w:rsid w:val="00470712"/>
    <w:rsid w:val="00470AF4"/>
    <w:rsid w:val="00470C8B"/>
    <w:rsid w:val="00470CEE"/>
    <w:rsid w:val="00470E47"/>
    <w:rsid w:val="0047149E"/>
    <w:rsid w:val="0047296D"/>
    <w:rsid w:val="00472D7C"/>
    <w:rsid w:val="00472DAE"/>
    <w:rsid w:val="004730AF"/>
    <w:rsid w:val="004734F1"/>
    <w:rsid w:val="004736D1"/>
    <w:rsid w:val="004739EF"/>
    <w:rsid w:val="00474423"/>
    <w:rsid w:val="00474D85"/>
    <w:rsid w:val="004750AF"/>
    <w:rsid w:val="0047543B"/>
    <w:rsid w:val="0047721A"/>
    <w:rsid w:val="0047746C"/>
    <w:rsid w:val="00477D36"/>
    <w:rsid w:val="00477FAE"/>
    <w:rsid w:val="0048067E"/>
    <w:rsid w:val="004812BA"/>
    <w:rsid w:val="0048181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D77"/>
    <w:rsid w:val="00497EFD"/>
    <w:rsid w:val="004A0559"/>
    <w:rsid w:val="004A0F44"/>
    <w:rsid w:val="004A1276"/>
    <w:rsid w:val="004A138D"/>
    <w:rsid w:val="004A1F48"/>
    <w:rsid w:val="004A381A"/>
    <w:rsid w:val="004A3A68"/>
    <w:rsid w:val="004A3DF5"/>
    <w:rsid w:val="004A3E2E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6DB"/>
    <w:rsid w:val="004C6B04"/>
    <w:rsid w:val="004C7010"/>
    <w:rsid w:val="004C7483"/>
    <w:rsid w:val="004C7CA2"/>
    <w:rsid w:val="004C7F2D"/>
    <w:rsid w:val="004D1248"/>
    <w:rsid w:val="004D16B4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0621"/>
    <w:rsid w:val="004F14CD"/>
    <w:rsid w:val="004F1827"/>
    <w:rsid w:val="004F1DE4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10134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5B23"/>
    <w:rsid w:val="005162F4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8A1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28B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40EC"/>
    <w:rsid w:val="005B4215"/>
    <w:rsid w:val="005B47DC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B780B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6F1A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002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460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35C5"/>
    <w:rsid w:val="00603892"/>
    <w:rsid w:val="006038C7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55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0B9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0EF"/>
    <w:rsid w:val="006342B8"/>
    <w:rsid w:val="00634331"/>
    <w:rsid w:val="00634BEF"/>
    <w:rsid w:val="0063520F"/>
    <w:rsid w:val="006365A3"/>
    <w:rsid w:val="006369DA"/>
    <w:rsid w:val="0063777E"/>
    <w:rsid w:val="006379FF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266"/>
    <w:rsid w:val="00645921"/>
    <w:rsid w:val="00645954"/>
    <w:rsid w:val="0064598F"/>
    <w:rsid w:val="00646DD3"/>
    <w:rsid w:val="00646F85"/>
    <w:rsid w:val="006477F2"/>
    <w:rsid w:val="006478AF"/>
    <w:rsid w:val="00647ABF"/>
    <w:rsid w:val="00647E6A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AB7"/>
    <w:rsid w:val="00666F45"/>
    <w:rsid w:val="0066720A"/>
    <w:rsid w:val="00667B8D"/>
    <w:rsid w:val="0067020E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A3D"/>
    <w:rsid w:val="00677AF2"/>
    <w:rsid w:val="006804CC"/>
    <w:rsid w:val="0068071F"/>
    <w:rsid w:val="006808EC"/>
    <w:rsid w:val="00680A87"/>
    <w:rsid w:val="006812B2"/>
    <w:rsid w:val="0068145D"/>
    <w:rsid w:val="00681F1E"/>
    <w:rsid w:val="00682919"/>
    <w:rsid w:val="00683142"/>
    <w:rsid w:val="00684880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CE3"/>
    <w:rsid w:val="00693F75"/>
    <w:rsid w:val="00694066"/>
    <w:rsid w:val="006940F4"/>
    <w:rsid w:val="00694164"/>
    <w:rsid w:val="0069474C"/>
    <w:rsid w:val="0069531D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E1C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E3"/>
    <w:rsid w:val="006C1CC4"/>
    <w:rsid w:val="006C222B"/>
    <w:rsid w:val="006C255E"/>
    <w:rsid w:val="006C2ADA"/>
    <w:rsid w:val="006C2D38"/>
    <w:rsid w:val="006C2E04"/>
    <w:rsid w:val="006C2E93"/>
    <w:rsid w:val="006C3F15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2EEF"/>
    <w:rsid w:val="007030BD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075A3"/>
    <w:rsid w:val="0071077E"/>
    <w:rsid w:val="00710C63"/>
    <w:rsid w:val="00710CF1"/>
    <w:rsid w:val="00710FDF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2E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40DF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BA2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35C"/>
    <w:rsid w:val="00754969"/>
    <w:rsid w:val="007549C7"/>
    <w:rsid w:val="00754F3E"/>
    <w:rsid w:val="00755AB1"/>
    <w:rsid w:val="00755CFB"/>
    <w:rsid w:val="00755D2F"/>
    <w:rsid w:val="00755D92"/>
    <w:rsid w:val="00755F93"/>
    <w:rsid w:val="007563A5"/>
    <w:rsid w:val="007567DB"/>
    <w:rsid w:val="00756DFC"/>
    <w:rsid w:val="00756ED9"/>
    <w:rsid w:val="007571A0"/>
    <w:rsid w:val="00757D1D"/>
    <w:rsid w:val="00760C7A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CBA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320"/>
    <w:rsid w:val="00781902"/>
    <w:rsid w:val="00781BC7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625"/>
    <w:rsid w:val="0079672A"/>
    <w:rsid w:val="00796B20"/>
    <w:rsid w:val="00796FC4"/>
    <w:rsid w:val="0079726F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159"/>
    <w:rsid w:val="007B242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681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1E9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66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730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235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3D5"/>
    <w:rsid w:val="008124E5"/>
    <w:rsid w:val="00812799"/>
    <w:rsid w:val="008127E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B53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62A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2A7"/>
    <w:rsid w:val="00841374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3F59"/>
    <w:rsid w:val="00854072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25D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0C0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56E6"/>
    <w:rsid w:val="008A5FE2"/>
    <w:rsid w:val="008A64DA"/>
    <w:rsid w:val="008A6D25"/>
    <w:rsid w:val="008B04C1"/>
    <w:rsid w:val="008B09AE"/>
    <w:rsid w:val="008B0F7F"/>
    <w:rsid w:val="008B16D1"/>
    <w:rsid w:val="008B182C"/>
    <w:rsid w:val="008B1C61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5C0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014B"/>
    <w:rsid w:val="008E0FD8"/>
    <w:rsid w:val="008E13CF"/>
    <w:rsid w:val="008E2315"/>
    <w:rsid w:val="008E2433"/>
    <w:rsid w:val="008E253D"/>
    <w:rsid w:val="008E2926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8F7EA5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57B"/>
    <w:rsid w:val="009026AD"/>
    <w:rsid w:val="009026E1"/>
    <w:rsid w:val="009029D4"/>
    <w:rsid w:val="0090363A"/>
    <w:rsid w:val="00903FD7"/>
    <w:rsid w:val="00904303"/>
    <w:rsid w:val="009046CC"/>
    <w:rsid w:val="0090568D"/>
    <w:rsid w:val="00905A9C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026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40E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40DD"/>
    <w:rsid w:val="009456DF"/>
    <w:rsid w:val="009474BC"/>
    <w:rsid w:val="009479FA"/>
    <w:rsid w:val="00947B45"/>
    <w:rsid w:val="009504AC"/>
    <w:rsid w:val="009516C8"/>
    <w:rsid w:val="0095236A"/>
    <w:rsid w:val="009525A1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6B0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93F"/>
    <w:rsid w:val="00971D2B"/>
    <w:rsid w:val="00972701"/>
    <w:rsid w:val="00972BDA"/>
    <w:rsid w:val="00972D75"/>
    <w:rsid w:val="00972DA0"/>
    <w:rsid w:val="00972DAE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8C2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5B3A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8E5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17FE"/>
    <w:rsid w:val="009E25B8"/>
    <w:rsid w:val="009E3327"/>
    <w:rsid w:val="009E421A"/>
    <w:rsid w:val="009E480D"/>
    <w:rsid w:val="009E5096"/>
    <w:rsid w:val="009E5AD0"/>
    <w:rsid w:val="009E5CA0"/>
    <w:rsid w:val="009E5F6B"/>
    <w:rsid w:val="009E6E67"/>
    <w:rsid w:val="009E73B5"/>
    <w:rsid w:val="009F010C"/>
    <w:rsid w:val="009F0339"/>
    <w:rsid w:val="009F0573"/>
    <w:rsid w:val="009F060E"/>
    <w:rsid w:val="009F10C3"/>
    <w:rsid w:val="009F12B8"/>
    <w:rsid w:val="009F15F9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9F7EF5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167E"/>
    <w:rsid w:val="00A22227"/>
    <w:rsid w:val="00A227DF"/>
    <w:rsid w:val="00A22AAC"/>
    <w:rsid w:val="00A232A1"/>
    <w:rsid w:val="00A2355F"/>
    <w:rsid w:val="00A23BA1"/>
    <w:rsid w:val="00A23BB8"/>
    <w:rsid w:val="00A246F5"/>
    <w:rsid w:val="00A24E01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47820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784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7DE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2DA2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3FB5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4A5"/>
    <w:rsid w:val="00AB4BDA"/>
    <w:rsid w:val="00AB58F6"/>
    <w:rsid w:val="00AB5A60"/>
    <w:rsid w:val="00AB5E09"/>
    <w:rsid w:val="00AB5E72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4A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5ACD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58B9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12F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5A"/>
    <w:rsid w:val="00B00E9F"/>
    <w:rsid w:val="00B00FB4"/>
    <w:rsid w:val="00B0129D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186"/>
    <w:rsid w:val="00B115F3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017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7BF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87FA0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4B89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3E9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55A"/>
    <w:rsid w:val="00BC0BA5"/>
    <w:rsid w:val="00BC0E77"/>
    <w:rsid w:val="00BC18EF"/>
    <w:rsid w:val="00BC1BA0"/>
    <w:rsid w:val="00BC2474"/>
    <w:rsid w:val="00BC3B05"/>
    <w:rsid w:val="00BC3CD6"/>
    <w:rsid w:val="00BC4129"/>
    <w:rsid w:val="00BC4504"/>
    <w:rsid w:val="00BC49A0"/>
    <w:rsid w:val="00BC4B97"/>
    <w:rsid w:val="00BC4D2F"/>
    <w:rsid w:val="00BC58CA"/>
    <w:rsid w:val="00BC5E24"/>
    <w:rsid w:val="00BC5FCA"/>
    <w:rsid w:val="00BC611F"/>
    <w:rsid w:val="00BC62BE"/>
    <w:rsid w:val="00BC71DD"/>
    <w:rsid w:val="00BC7385"/>
    <w:rsid w:val="00BC7B79"/>
    <w:rsid w:val="00BD07B0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076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746"/>
    <w:rsid w:val="00BE74D4"/>
    <w:rsid w:val="00BE7835"/>
    <w:rsid w:val="00BE7FAA"/>
    <w:rsid w:val="00BF06EF"/>
    <w:rsid w:val="00BF09B1"/>
    <w:rsid w:val="00BF13A4"/>
    <w:rsid w:val="00BF2CD8"/>
    <w:rsid w:val="00BF2DA4"/>
    <w:rsid w:val="00BF32FC"/>
    <w:rsid w:val="00BF353B"/>
    <w:rsid w:val="00BF4A55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07D42"/>
    <w:rsid w:val="00C101B1"/>
    <w:rsid w:val="00C10643"/>
    <w:rsid w:val="00C119EB"/>
    <w:rsid w:val="00C11D2D"/>
    <w:rsid w:val="00C12254"/>
    <w:rsid w:val="00C12402"/>
    <w:rsid w:val="00C12AE3"/>
    <w:rsid w:val="00C12DA7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059"/>
    <w:rsid w:val="00C37155"/>
    <w:rsid w:val="00C371E5"/>
    <w:rsid w:val="00C401AE"/>
    <w:rsid w:val="00C40860"/>
    <w:rsid w:val="00C40CCC"/>
    <w:rsid w:val="00C41253"/>
    <w:rsid w:val="00C41304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5691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5EE"/>
    <w:rsid w:val="00C70F19"/>
    <w:rsid w:val="00C713DB"/>
    <w:rsid w:val="00C71514"/>
    <w:rsid w:val="00C71E2E"/>
    <w:rsid w:val="00C74914"/>
    <w:rsid w:val="00C74B3A"/>
    <w:rsid w:val="00C74D93"/>
    <w:rsid w:val="00C7524A"/>
    <w:rsid w:val="00C755D3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0FE9"/>
    <w:rsid w:val="00C81D57"/>
    <w:rsid w:val="00C81E2A"/>
    <w:rsid w:val="00C82231"/>
    <w:rsid w:val="00C829E1"/>
    <w:rsid w:val="00C82C85"/>
    <w:rsid w:val="00C83401"/>
    <w:rsid w:val="00C83725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3BD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6C9"/>
    <w:rsid w:val="00C97C01"/>
    <w:rsid w:val="00C97E0B"/>
    <w:rsid w:val="00CA01E0"/>
    <w:rsid w:val="00CA05AA"/>
    <w:rsid w:val="00CA05E4"/>
    <w:rsid w:val="00CA0A1A"/>
    <w:rsid w:val="00CA0D10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743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4EE5"/>
    <w:rsid w:val="00CB52FB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015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2E90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614"/>
    <w:rsid w:val="00CE076F"/>
    <w:rsid w:val="00CE0A7B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078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A31"/>
    <w:rsid w:val="00D0679B"/>
    <w:rsid w:val="00D0695C"/>
    <w:rsid w:val="00D06AB2"/>
    <w:rsid w:val="00D11089"/>
    <w:rsid w:val="00D113BF"/>
    <w:rsid w:val="00D113C0"/>
    <w:rsid w:val="00D11979"/>
    <w:rsid w:val="00D1232F"/>
    <w:rsid w:val="00D12393"/>
    <w:rsid w:val="00D124CE"/>
    <w:rsid w:val="00D1285F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8AA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317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4D44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9BA"/>
    <w:rsid w:val="00D45AF2"/>
    <w:rsid w:val="00D45D06"/>
    <w:rsid w:val="00D45E85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142"/>
    <w:rsid w:val="00D5227B"/>
    <w:rsid w:val="00D533FC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017A"/>
    <w:rsid w:val="00D6171D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800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9B3"/>
    <w:rsid w:val="00D95882"/>
    <w:rsid w:val="00D95E7F"/>
    <w:rsid w:val="00D96378"/>
    <w:rsid w:val="00D96B2A"/>
    <w:rsid w:val="00D96CB7"/>
    <w:rsid w:val="00D96E0F"/>
    <w:rsid w:val="00D97EC1"/>
    <w:rsid w:val="00DA0068"/>
    <w:rsid w:val="00DA02C0"/>
    <w:rsid w:val="00DA081E"/>
    <w:rsid w:val="00DA0A56"/>
    <w:rsid w:val="00DA101C"/>
    <w:rsid w:val="00DA1080"/>
    <w:rsid w:val="00DA10C6"/>
    <w:rsid w:val="00DA16AF"/>
    <w:rsid w:val="00DA1BC6"/>
    <w:rsid w:val="00DA1DBC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121F"/>
    <w:rsid w:val="00DB22B9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0B90"/>
    <w:rsid w:val="00DC12A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0CF2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73C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448C"/>
    <w:rsid w:val="00E145CF"/>
    <w:rsid w:val="00E14823"/>
    <w:rsid w:val="00E1539A"/>
    <w:rsid w:val="00E154E6"/>
    <w:rsid w:val="00E159FD"/>
    <w:rsid w:val="00E16260"/>
    <w:rsid w:val="00E166BE"/>
    <w:rsid w:val="00E16B28"/>
    <w:rsid w:val="00E205CF"/>
    <w:rsid w:val="00E211EF"/>
    <w:rsid w:val="00E215A2"/>
    <w:rsid w:val="00E2182E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CB4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0B7E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422"/>
    <w:rsid w:val="00E56B03"/>
    <w:rsid w:val="00E60426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9D"/>
    <w:rsid w:val="00E81C12"/>
    <w:rsid w:val="00E822DC"/>
    <w:rsid w:val="00E82FE1"/>
    <w:rsid w:val="00E83860"/>
    <w:rsid w:val="00E839D4"/>
    <w:rsid w:val="00E83DBA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7F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A82"/>
    <w:rsid w:val="00EC5531"/>
    <w:rsid w:val="00EC58F2"/>
    <w:rsid w:val="00EC593D"/>
    <w:rsid w:val="00EC59BB"/>
    <w:rsid w:val="00EC5A9D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138D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1FE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80A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3A2F"/>
    <w:rsid w:val="00F33C97"/>
    <w:rsid w:val="00F344CF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B2"/>
    <w:rsid w:val="00F408C6"/>
    <w:rsid w:val="00F409A2"/>
    <w:rsid w:val="00F413D3"/>
    <w:rsid w:val="00F41CAF"/>
    <w:rsid w:val="00F42046"/>
    <w:rsid w:val="00F421A0"/>
    <w:rsid w:val="00F4246F"/>
    <w:rsid w:val="00F425AC"/>
    <w:rsid w:val="00F42827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3ED2"/>
    <w:rsid w:val="00F54607"/>
    <w:rsid w:val="00F54A96"/>
    <w:rsid w:val="00F54E1A"/>
    <w:rsid w:val="00F55CB3"/>
    <w:rsid w:val="00F55F34"/>
    <w:rsid w:val="00F560A9"/>
    <w:rsid w:val="00F560FD"/>
    <w:rsid w:val="00F56347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23D"/>
    <w:rsid w:val="00F76562"/>
    <w:rsid w:val="00F76809"/>
    <w:rsid w:val="00F77565"/>
    <w:rsid w:val="00F77BE6"/>
    <w:rsid w:val="00F77F63"/>
    <w:rsid w:val="00F814EB"/>
    <w:rsid w:val="00F82359"/>
    <w:rsid w:val="00F826F6"/>
    <w:rsid w:val="00F831CF"/>
    <w:rsid w:val="00F8320D"/>
    <w:rsid w:val="00F837C3"/>
    <w:rsid w:val="00F83915"/>
    <w:rsid w:val="00F83947"/>
    <w:rsid w:val="00F83D84"/>
    <w:rsid w:val="00F84283"/>
    <w:rsid w:val="00F844BC"/>
    <w:rsid w:val="00F846E9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3FB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6E"/>
    <w:rsid w:val="00F97C8E"/>
    <w:rsid w:val="00FA026F"/>
    <w:rsid w:val="00FA0831"/>
    <w:rsid w:val="00FA089C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2DD9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DE1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55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562E"/>
    <w:rsid w:val="00FF6116"/>
    <w:rsid w:val="00FF6580"/>
    <w:rsid w:val="00FF65FC"/>
    <w:rsid w:val="00FF6B90"/>
    <w:rsid w:val="00FF6D62"/>
    <w:rsid w:val="00FF7A55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BC11C-F55D-4464-9161-24B637873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5240</TotalTime>
  <Pages>2</Pages>
  <Words>429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771</cp:revision>
  <cp:lastPrinted>2023-08-10T16:35:00Z</cp:lastPrinted>
  <dcterms:created xsi:type="dcterms:W3CDTF">2021-05-04T10:27:00Z</dcterms:created>
  <dcterms:modified xsi:type="dcterms:W3CDTF">2023-08-11T14:12:00Z</dcterms:modified>
</cp:coreProperties>
</file>