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F7F0" w14:textId="77777777" w:rsidR="00396236" w:rsidRPr="00A92DA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A92DA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="00E04EB7"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6B311DB0" w14:textId="1E4FC84B" w:rsidR="00C81E2A" w:rsidRPr="00A92DA2" w:rsidRDefault="00C81E2A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206CA1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</w:p>
    <w:p w14:paraId="0F05AF2C" w14:textId="77777777" w:rsidR="00A16885" w:rsidRPr="00A92DA2" w:rsidRDefault="00A16885" w:rsidP="001260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81DEEF1" w14:textId="77777777" w:rsidR="00F17D9F" w:rsidRPr="00A92DA2" w:rsidRDefault="00DB4D95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</w:t>
      </w:r>
      <w:r w:rsidR="00A6632B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6632B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F648A16" w14:textId="77777777" w:rsidR="00A6632B" w:rsidRPr="00A92DA2" w:rsidRDefault="00A6632B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  <w:color w:val="000000" w:themeColor="text1"/>
        </w:rPr>
      </w:pPr>
      <w:r w:rsidRPr="00A92DA2">
        <w:rPr>
          <w:rFonts w:ascii="Angsana New" w:hAnsi="Angsana New"/>
          <w:color w:val="000000" w:themeColor="text1"/>
        </w:rPr>
        <w:tab/>
        <w:t>1.1</w:t>
      </w:r>
      <w:r w:rsidR="009A1562" w:rsidRPr="00A92DA2">
        <w:rPr>
          <w:rFonts w:ascii="Angsana New" w:hAnsi="Angsana New"/>
          <w:color w:val="000000" w:themeColor="text1"/>
        </w:rPr>
        <w:t xml:space="preserve"> </w:t>
      </w:r>
      <w:r w:rsidR="00D53507" w:rsidRPr="00A92DA2">
        <w:rPr>
          <w:rFonts w:ascii="Angsana New" w:hAnsi="Angsana New"/>
          <w:color w:val="000000" w:themeColor="text1"/>
        </w:rPr>
        <w:tab/>
      </w:r>
      <w:r w:rsidRPr="00A92DA2">
        <w:rPr>
          <w:rFonts w:ascii="Angsana New" w:hAnsi="Angsana New"/>
          <w:color w:val="000000" w:themeColor="text1"/>
          <w:cs/>
        </w:rPr>
        <w:t>สถานะของบริษัท</w:t>
      </w:r>
    </w:p>
    <w:p w14:paraId="2F125578" w14:textId="54242184" w:rsidR="002108ED" w:rsidRPr="00A92DA2" w:rsidRDefault="00244D28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) (“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จดทะเบียนเป็นบริษัทมหาชนจำกัด</w:t>
      </w:r>
      <w:r w:rsidR="00B02081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</w:t>
      </w:r>
      <w:r w:rsidR="007A4748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ประเทศไทย</w:t>
      </w:r>
      <w:r w:rsidR="00A6632B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="00CF6721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391164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</w:p>
    <w:p w14:paraId="6D65B083" w14:textId="77777777" w:rsidR="00244D28" w:rsidRPr="00A92DA2" w:rsidRDefault="00183651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</w:t>
      </w:r>
      <w:r w:rsidR="00244D28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229 </w:t>
      </w:r>
      <w:r w:rsidR="00244D28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10300</w:t>
      </w:r>
    </w:p>
    <w:p w14:paraId="71317C36" w14:textId="77777777" w:rsidR="00A735BE" w:rsidRPr="00A92DA2" w:rsidRDefault="00A735BE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770FBE" w14:textId="77777777" w:rsidR="002108ED" w:rsidRPr="00A92DA2" w:rsidRDefault="002108ED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  <w:color w:val="000000" w:themeColor="text1"/>
        </w:rPr>
      </w:pPr>
      <w:r w:rsidRPr="00A92DA2">
        <w:rPr>
          <w:rFonts w:ascii="Angsana New" w:hAnsi="Angsana New"/>
          <w:color w:val="000000" w:themeColor="text1"/>
        </w:rPr>
        <w:tab/>
        <w:t>1.</w:t>
      </w:r>
      <w:r w:rsidR="00A735BE" w:rsidRPr="00A92DA2">
        <w:rPr>
          <w:rFonts w:ascii="Angsana New" w:hAnsi="Angsana New"/>
          <w:color w:val="000000" w:themeColor="text1"/>
        </w:rPr>
        <w:t>2</w:t>
      </w:r>
      <w:r w:rsidRPr="00A92DA2">
        <w:rPr>
          <w:rFonts w:ascii="Angsana New" w:hAnsi="Angsana New"/>
          <w:color w:val="000000" w:themeColor="text1"/>
        </w:rPr>
        <w:tab/>
      </w:r>
      <w:r w:rsidR="00A735BE" w:rsidRPr="00A92DA2">
        <w:rPr>
          <w:rFonts w:ascii="Angsana New" w:hAnsi="Angsana New"/>
          <w:color w:val="000000" w:themeColor="text1"/>
        </w:rPr>
        <w:tab/>
      </w:r>
      <w:r w:rsidRPr="00A92DA2">
        <w:rPr>
          <w:rFonts w:ascii="Angsana New" w:hAnsi="Angsana New"/>
          <w:color w:val="000000" w:themeColor="text1"/>
          <w:cs/>
        </w:rPr>
        <w:t>ลักษณะธุรกิจ</w:t>
      </w:r>
    </w:p>
    <w:p w14:paraId="7CA3A3B1" w14:textId="77777777" w:rsidR="002108ED" w:rsidRPr="00A92DA2" w:rsidRDefault="002108ED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A4748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</w:t>
      </w:r>
      <w:r w:rsidR="007A4748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ตนเลส อลูมิเนียม </w:t>
      </w:r>
      <w:r w:rsidR="000C30B5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และธุรกิจ</w:t>
      </w:r>
      <w:r w:rsidR="00F55CB3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A92DA2" w:rsidRDefault="00A6632B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F57267" w14:textId="77777777" w:rsidR="003D1493" w:rsidRPr="00A92DA2" w:rsidRDefault="003D1493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</w:t>
      </w:r>
      <w:r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A92DA2" w:rsidRDefault="00792D3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3D1493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7A73B1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A73B1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35028" w:rsidRPr="00A92DA2">
        <w:rPr>
          <w:rFonts w:asciiTheme="majorBidi" w:hAnsiTheme="majorBidi"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34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27A87714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ธันวาคม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8A07AB" w:rsidRPr="00A92DA2">
        <w:rPr>
          <w:rFonts w:asciiTheme="majorBidi" w:hAnsiTheme="majorBidi"/>
          <w:color w:val="000000" w:themeColor="text1"/>
          <w:sz w:val="32"/>
          <w:szCs w:val="32"/>
        </w:rPr>
        <w:t>5</w:t>
      </w:r>
    </w:p>
    <w:p w14:paraId="30B87296" w14:textId="77777777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A92DA2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A92DA2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41B7A47" w14:textId="77777777" w:rsidR="00D75559" w:rsidRPr="00A92DA2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EB0321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การจัดทำ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การเงินระหว่างกาล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</w:t>
      </w:r>
    </w:p>
    <w:p w14:paraId="6D2EC391" w14:textId="77777777" w:rsidR="00B45AFA" w:rsidRPr="00A92DA2" w:rsidRDefault="000B3182" w:rsidP="001260B8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ก)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45AFA" w:rsidRPr="00A92DA2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="00A0041D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B45AFA" w:rsidRPr="00A92DA2">
        <w:rPr>
          <w:rFonts w:ascii="Angsana New" w:hAnsi="Angsana New"/>
          <w:color w:val="000000" w:themeColor="text1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5AFA" w:rsidRPr="00A92DA2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รายละเอียดบริษัทย่อยของบริษัท</w:t>
      </w:r>
      <w:r w:rsidR="00D575D6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5AFA" w:rsidRPr="00A92DA2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18"/>
        <w:gridCol w:w="134"/>
        <w:gridCol w:w="907"/>
        <w:gridCol w:w="134"/>
        <w:gridCol w:w="907"/>
        <w:gridCol w:w="141"/>
        <w:gridCol w:w="907"/>
      </w:tblGrid>
      <w:tr w:rsidR="00A92DA2" w:rsidRPr="00A92DA2" w14:paraId="0DA64404" w14:textId="77777777" w:rsidTr="006808EC">
        <w:tc>
          <w:tcPr>
            <w:tcW w:w="2551" w:type="dxa"/>
          </w:tcPr>
          <w:p w14:paraId="36118059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1D848FE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0F456240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50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A92DA2" w:rsidRPr="00A92DA2" w14:paraId="19A47B98" w14:textId="77777777" w:rsidTr="006808EC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3E8BFB29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7AD52428" w14:textId="77777777" w:rsidR="005C3729" w:rsidRPr="00A92DA2" w:rsidRDefault="005C3729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B600BAA" w14:textId="77777777" w:rsidR="005C3729" w:rsidRPr="00A92DA2" w:rsidRDefault="007A5221" w:rsidP="006808EC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ประเทศที่นิติ</w:t>
            </w:r>
            <w:r w:rsidR="005C3729"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5EAC596A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1C372E56" w:rsidR="005C3729" w:rsidRPr="00A92DA2" w:rsidRDefault="00C81E2A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0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450BFCC" w14:textId="77777777" w:rsidR="005C3729" w:rsidRPr="00A92DA2" w:rsidRDefault="005C3729" w:rsidP="006808E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2A19D2B5" w:rsidR="005C3729" w:rsidRPr="00A92DA2" w:rsidRDefault="009479FA" w:rsidP="006808E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A92DA2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A92DA2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</w:t>
            </w:r>
            <w:r w:rsidR="00497D77" w:rsidRPr="00A92DA2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5</w:t>
            </w:r>
          </w:p>
        </w:tc>
      </w:tr>
      <w:tr w:rsidR="00A92DA2" w:rsidRPr="00A92DA2" w14:paraId="0FCCCD51" w14:textId="77777777" w:rsidTr="006808EC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56263FDF" w14:textId="77777777" w:rsidR="00325C4A" w:rsidRPr="00A92DA2" w:rsidRDefault="00325C4A" w:rsidP="00325C4A">
            <w:pPr>
              <w:spacing w:line="260" w:lineRule="exact"/>
              <w:ind w:right="-194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325C4A" w:rsidRPr="00A92DA2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3DCC2345" w14:textId="777777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325C4A" w:rsidRPr="00A92DA2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97BFC3E" w14:textId="77777777" w:rsidR="00325C4A" w:rsidRPr="00A92DA2" w:rsidRDefault="00325C4A" w:rsidP="00325C4A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325C4A" w:rsidRPr="00A92DA2" w:rsidRDefault="00325C4A" w:rsidP="00325C4A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8E5E858" w14:textId="5551BBF1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  <w:tc>
          <w:tcPr>
            <w:tcW w:w="141" w:type="dxa"/>
          </w:tcPr>
          <w:p w14:paraId="570F783F" w14:textId="777777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0784E188" w14:textId="1BA9F1FB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</w:tr>
      <w:tr w:rsidR="00A92DA2" w:rsidRPr="00A92DA2" w14:paraId="49660D27" w14:textId="77777777" w:rsidTr="006808EC">
        <w:tc>
          <w:tcPr>
            <w:tcW w:w="2551" w:type="dxa"/>
          </w:tcPr>
          <w:p w14:paraId="709F6910" w14:textId="777777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325C4A" w:rsidRPr="00A92DA2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98137EE" w14:textId="77777777" w:rsidR="00325C4A" w:rsidRPr="00A92DA2" w:rsidRDefault="00325C4A" w:rsidP="00325C4A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325C4A" w:rsidRPr="00A92DA2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2F4EE2" w14:textId="77777777" w:rsidR="00325C4A" w:rsidRPr="00A92DA2" w:rsidRDefault="00325C4A" w:rsidP="00325C4A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325C4A" w:rsidRPr="00A92DA2" w:rsidRDefault="00325C4A" w:rsidP="00325C4A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5E610478" w14:textId="3BA400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  <w:tc>
          <w:tcPr>
            <w:tcW w:w="141" w:type="dxa"/>
          </w:tcPr>
          <w:p w14:paraId="4AF56AED" w14:textId="77777777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13DF30" w14:textId="12BC4C46" w:rsidR="00325C4A" w:rsidRPr="00A92DA2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</w:tr>
    </w:tbl>
    <w:p w14:paraId="6B136D67" w14:textId="77777777" w:rsidR="00746D0F" w:rsidRPr="00A92DA2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746D0F" w:rsidRPr="00A92DA2" w:rsidSect="00F161F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14:paraId="6358F942" w14:textId="77777777" w:rsidR="000B3182" w:rsidRPr="00A92DA2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ข)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A92DA2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</w:t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ซึ่งบริษัท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5076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พรพรหมเม็ททอล จำกัด (มหาชน)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75F4818" w14:textId="77777777" w:rsidR="000B3182" w:rsidRPr="00A92DA2" w:rsidRDefault="000B3182" w:rsidP="007931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4D5DA8DE" w14:textId="77777777" w:rsidR="000B3182" w:rsidRPr="00A92DA2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ค)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D2438EC" w14:textId="77777777" w:rsidR="000B3182" w:rsidRPr="00A92DA2" w:rsidRDefault="000B3182" w:rsidP="007931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11A87B45" w14:textId="77777777" w:rsidR="000B3182" w:rsidRPr="00A92DA2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ง)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A92DA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078DCF20" w14:textId="77777777" w:rsidR="000B3182" w:rsidRPr="00A92DA2" w:rsidRDefault="000B3182" w:rsidP="00793150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64FB5EC" w14:textId="77777777" w:rsidR="000B3182" w:rsidRPr="00A92DA2" w:rsidRDefault="000B3182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A92DA2" w:rsidRDefault="00E04EB7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51ADB6" w14:textId="10883832" w:rsidR="009F6C2F" w:rsidRPr="00A92DA2" w:rsidRDefault="009F6C2F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2.3    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3684B" w:rsidRPr="00A92DA2">
        <w:rPr>
          <w:rFonts w:asciiTheme="majorBidi" w:hAnsiTheme="majorBidi"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5BFF30C" w14:textId="7F3E83D5" w:rsidR="00497D77" w:rsidRPr="00A92DA2" w:rsidRDefault="00497D77" w:rsidP="00A9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40270" w:rsidRPr="00A92DA2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shd w:val="clear" w:color="auto" w:fill="FFFFFF"/>
          <w:cs/>
        </w:rPr>
        <w:t xml:space="preserve"> และ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07B62B13" w14:textId="6D1BBE98" w:rsidR="00B23DE7" w:rsidRPr="00A92DA2" w:rsidRDefault="00497D77" w:rsidP="0079315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7030B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สำคัญต่องบการเงิน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ในงวดปัจจุบัน</w:t>
      </w:r>
    </w:p>
    <w:p w14:paraId="7624B333" w14:textId="77777777" w:rsidR="008A07AB" w:rsidRPr="00A92DA2" w:rsidRDefault="008A07AB" w:rsidP="00A92DA2">
      <w:pPr>
        <w:tabs>
          <w:tab w:val="clear" w:pos="907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740E2E" w14:textId="77777777" w:rsidR="00EB448E" w:rsidRPr="00A92DA2" w:rsidRDefault="00EB448E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3. 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0050FD3E" w14:textId="2F76E35D" w:rsidR="00EB448E" w:rsidRPr="00A92DA2" w:rsidRDefault="00EB448E" w:rsidP="007030BD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firstLine="567"/>
        <w:jc w:val="thaiDistribute"/>
        <w:rPr>
          <w:color w:val="000000" w:themeColor="text1"/>
          <w:sz w:val="32"/>
          <w:szCs w:val="32"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งบการ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97D77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</w:p>
    <w:p w14:paraId="20913CDE" w14:textId="107B9D30" w:rsidR="006B3EE3" w:rsidRPr="00A92DA2" w:rsidRDefault="006B3EE3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B976BE" w14:textId="77777777" w:rsidR="00E11D0D" w:rsidRPr="00A92DA2" w:rsidRDefault="00546028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442DE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42DE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17AB4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A92DA2" w:rsidRDefault="00E11D0D" w:rsidP="00793150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ถูกบริษัท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ควบคุม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ไม่ว่าจะเป็นโดย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4EB0179C" w14:textId="77777777" w:rsidR="00793150" w:rsidRPr="00A92DA2" w:rsidRDefault="00793150" w:rsidP="00DE0265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D8C6CF2" w14:textId="77777777" w:rsidR="00793150" w:rsidRPr="00A92DA2" w:rsidRDefault="00793150" w:rsidP="00DE0265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6C04908" w14:textId="77777777" w:rsidR="00E11D0D" w:rsidRPr="00A92DA2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lastRenderedPageBreak/>
        <w:t>บุคคลหรือกิจการที่เกี่ยวข้องกัน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42"/>
        <w:gridCol w:w="3118"/>
        <w:gridCol w:w="134"/>
        <w:gridCol w:w="1928"/>
      </w:tblGrid>
      <w:tr w:rsidR="00A92DA2" w:rsidRPr="00A92DA2" w14:paraId="4F039CDA" w14:textId="77777777" w:rsidTr="00A92DA2">
        <w:tc>
          <w:tcPr>
            <w:tcW w:w="3061" w:type="dxa"/>
            <w:tcBorders>
              <w:bottom w:val="single" w:sz="6" w:space="0" w:color="auto"/>
            </w:tcBorders>
          </w:tcPr>
          <w:p w14:paraId="19BE5F2C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บุคคลหรือ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กิจการ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14:paraId="72E6CAA3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A92DA2" w:rsidRDefault="00E11D0D" w:rsidP="00793150">
            <w:pPr>
              <w:spacing w:line="300" w:lineRule="exact"/>
              <w:ind w:right="1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56D546A2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92DA2" w:rsidRPr="00A92DA2" w14:paraId="5362A4B9" w14:textId="77777777" w:rsidTr="00A92DA2">
        <w:tc>
          <w:tcPr>
            <w:tcW w:w="3061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A92DA2" w:rsidRDefault="00E11D0D" w:rsidP="00A92DA2">
            <w:pPr>
              <w:tabs>
                <w:tab w:val="left" w:pos="600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A92DA2" w:rsidRDefault="00E11D0D" w:rsidP="00793150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13E7030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A92DA2" w:rsidRPr="00A92DA2" w14:paraId="273ECB25" w14:textId="77777777" w:rsidTr="00A92DA2">
        <w:tc>
          <w:tcPr>
            <w:tcW w:w="3061" w:type="dxa"/>
          </w:tcPr>
          <w:p w14:paraId="0A562B66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บริษัท </w:t>
            </w: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A92DA2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9ECDB2A" w14:textId="77777777" w:rsidR="00E11D0D" w:rsidRPr="00A92DA2" w:rsidRDefault="00E11D0D" w:rsidP="00A92DA2">
            <w:pPr>
              <w:tabs>
                <w:tab w:val="left" w:pos="600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A92DA2" w:rsidRDefault="00E11D0D" w:rsidP="00793150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3AECBDEC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A92DA2" w:rsidRPr="00A92DA2" w14:paraId="74B9AFBC" w14:textId="77777777" w:rsidTr="00A92DA2">
        <w:tc>
          <w:tcPr>
            <w:tcW w:w="3061" w:type="dxa"/>
          </w:tcPr>
          <w:p w14:paraId="7262C687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บริษัท พรพรหม</w:t>
            </w:r>
            <w:r w:rsidRPr="00A92DA2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5B723E86" w14:textId="77777777" w:rsidR="00E11D0D" w:rsidRPr="00A92DA2" w:rsidRDefault="00E11D0D" w:rsidP="00A92DA2">
            <w:pPr>
              <w:tabs>
                <w:tab w:val="left" w:pos="600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A92DA2" w:rsidRDefault="00E11D0D" w:rsidP="00793150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440E5402" w14:textId="77777777" w:rsidR="00E11D0D" w:rsidRPr="00A92DA2" w:rsidRDefault="00E11D0D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A92DA2" w:rsidRPr="00A92DA2" w14:paraId="5A6DB85B" w14:textId="77777777" w:rsidTr="00A92DA2">
        <w:tc>
          <w:tcPr>
            <w:tcW w:w="3061" w:type="dxa"/>
            <w:vAlign w:val="center"/>
          </w:tcPr>
          <w:p w14:paraId="30348F93" w14:textId="4FAB5B04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A55B355" w14:textId="77141723" w:rsidR="00112D57" w:rsidRPr="00A92DA2" w:rsidRDefault="00112D57" w:rsidP="00A92DA2">
            <w:pPr>
              <w:tabs>
                <w:tab w:val="left" w:pos="600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A92DA2" w:rsidRDefault="00112D57" w:rsidP="00793150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2447329F" w14:textId="7E0AB622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A92DA2" w:rsidRPr="00A92DA2" w14:paraId="491B024D" w14:textId="77777777" w:rsidTr="00A92DA2">
        <w:tc>
          <w:tcPr>
            <w:tcW w:w="3061" w:type="dxa"/>
            <w:vAlign w:val="center"/>
          </w:tcPr>
          <w:p w14:paraId="1297A56D" w14:textId="77777777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026564B" w14:textId="3C5A5023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A92DA2" w:rsidRDefault="00112D57" w:rsidP="00793150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0CEBB212" w14:textId="77777777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A92DA2" w:rsidRPr="00A92DA2" w14:paraId="52B97C5F" w14:textId="77777777" w:rsidTr="00A92DA2">
        <w:tc>
          <w:tcPr>
            <w:tcW w:w="3061" w:type="dxa"/>
            <w:vAlign w:val="center"/>
          </w:tcPr>
          <w:p w14:paraId="2C3432CB" w14:textId="77777777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FF65692" w14:textId="6FC12195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A92DA2" w:rsidRDefault="00112D57" w:rsidP="00793150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</w:tcPr>
          <w:p w14:paraId="10CAE4D5" w14:textId="77777777" w:rsidR="00112D57" w:rsidRPr="00A92DA2" w:rsidRDefault="00112D57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A92DA2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608EF1F0" w14:textId="77777777" w:rsidR="00E11D0D" w:rsidRPr="00A92DA2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A92DA2" w:rsidRPr="00A92DA2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A92DA2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92DA2" w:rsidRPr="00A92DA2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รายได้จากการขาย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A92DA2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</w:t>
            </w:r>
            <w:r w:rsidR="00FD12DB"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A92DA2" w:rsidRPr="00A92DA2" w14:paraId="21632C95" w14:textId="77777777" w:rsidTr="00240270">
        <w:tc>
          <w:tcPr>
            <w:tcW w:w="4309" w:type="dxa"/>
          </w:tcPr>
          <w:p w14:paraId="50D4F52B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ขาย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A92DA2" w:rsidRDefault="00325C4A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92DA2" w:rsidRPr="00A92DA2" w14:paraId="12C4279F" w14:textId="77777777" w:rsidTr="00240270">
        <w:tc>
          <w:tcPr>
            <w:tcW w:w="4309" w:type="dxa"/>
          </w:tcPr>
          <w:p w14:paraId="74B20A45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รายได้ค่าบริการ (รายได้อื่น)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ค่าเช่ารับ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A92DA2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A92DA2" w:rsidRPr="00A92DA2" w14:paraId="66EDD6C1" w14:textId="77777777" w:rsidTr="00240270">
        <w:tc>
          <w:tcPr>
            <w:tcW w:w="4309" w:type="dxa"/>
          </w:tcPr>
          <w:p w14:paraId="0A30C6EC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A92DA2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A92DA2" w:rsidRPr="00A92DA2" w14:paraId="07560E31" w14:textId="77777777" w:rsidTr="00240270">
        <w:tc>
          <w:tcPr>
            <w:tcW w:w="4309" w:type="dxa"/>
          </w:tcPr>
          <w:p w14:paraId="4D548F57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A92DA2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A92DA2" w:rsidRPr="00A92DA2" w14:paraId="65E5F8BB" w14:textId="77777777" w:rsidTr="00240270">
        <w:tc>
          <w:tcPr>
            <w:tcW w:w="4309" w:type="dxa"/>
          </w:tcPr>
          <w:p w14:paraId="0B6B14FE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E11D0D" w:rsidRPr="00A92DA2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A92DA2" w:rsidRPr="00A92DA2" w14:paraId="457409D7" w14:textId="77777777" w:rsidTr="00240270">
        <w:tc>
          <w:tcPr>
            <w:tcW w:w="4309" w:type="dxa"/>
          </w:tcPr>
          <w:p w14:paraId="42841226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E11D0D" w:rsidRPr="00A92DA2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E11D0D" w:rsidRPr="00A92DA2" w14:paraId="56C75F94" w14:textId="77777777" w:rsidTr="00240270">
        <w:tc>
          <w:tcPr>
            <w:tcW w:w="4309" w:type="dxa"/>
          </w:tcPr>
          <w:p w14:paraId="0FAA633C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A92DA2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E11D0D" w:rsidRPr="00A92DA2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10280A76" w14:textId="77777777" w:rsidR="00793150" w:rsidRPr="00A92DA2" w:rsidRDefault="00793150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1C675D" w14:textId="3B465E4C" w:rsidR="00C81E2A" w:rsidRPr="00A92DA2" w:rsidRDefault="00C81E2A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รายการบัญชีกับบุคคลและกิจการที่เกี่ยวข้องกันที่มีสาระสำคัญสำหรับงวดสามเดือน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หกเดือน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A92DA2" w:rsidRPr="00A92DA2" w14:paraId="6B2208F1" w14:textId="77777777" w:rsidTr="00C81E2A">
        <w:tc>
          <w:tcPr>
            <w:tcW w:w="2041" w:type="dxa"/>
            <w:vAlign w:val="bottom"/>
          </w:tcPr>
          <w:p w14:paraId="0A3852D6" w14:textId="77777777" w:rsidR="00C81E2A" w:rsidRPr="00A92DA2" w:rsidRDefault="00C81E2A" w:rsidP="00C81E2A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2DCEA1CD" w14:textId="77777777" w:rsidR="00C81E2A" w:rsidRPr="00A92DA2" w:rsidRDefault="00C81E2A" w:rsidP="00C81E2A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lang w:val="en-GB"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92DA2" w:rsidRPr="00A92DA2" w14:paraId="40DAFB39" w14:textId="77777777" w:rsidTr="00C81E2A">
        <w:tc>
          <w:tcPr>
            <w:tcW w:w="2041" w:type="dxa"/>
            <w:vAlign w:val="bottom"/>
          </w:tcPr>
          <w:p w14:paraId="13BDECBB" w14:textId="77777777" w:rsidR="00C81E2A" w:rsidRPr="00A92DA2" w:rsidRDefault="00C81E2A" w:rsidP="00C81E2A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2F7A0D" w14:textId="77777777" w:rsidR="00C81E2A" w:rsidRPr="00A92DA2" w:rsidRDefault="00C81E2A" w:rsidP="00C81E2A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06A46CC" w14:textId="77777777" w:rsidR="00C81E2A" w:rsidRPr="00A92DA2" w:rsidRDefault="00C81E2A" w:rsidP="00C81E2A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2AE68A" w14:textId="77777777" w:rsidR="00C81E2A" w:rsidRPr="00A92DA2" w:rsidRDefault="00C81E2A" w:rsidP="00C81E2A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92DA2" w:rsidRPr="00A92DA2" w14:paraId="3FF640D6" w14:textId="77777777" w:rsidTr="00C81E2A">
        <w:tc>
          <w:tcPr>
            <w:tcW w:w="2041" w:type="dxa"/>
            <w:vAlign w:val="bottom"/>
          </w:tcPr>
          <w:p w14:paraId="2BE4914D" w14:textId="77777777" w:rsidR="00C81E2A" w:rsidRPr="00A92DA2" w:rsidRDefault="00C81E2A" w:rsidP="00C81E2A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A6F768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726E5913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E5C1754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7DF7BADE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br/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30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23C8D02F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E76686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D551F82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14:paraId="75A6AF97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16AB2D51" w14:textId="77777777" w:rsidR="00C81E2A" w:rsidRPr="00A92DA2" w:rsidRDefault="00C81E2A" w:rsidP="00C81E2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br/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30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A92DA2" w:rsidRPr="00A92DA2" w14:paraId="31488E58" w14:textId="77777777" w:rsidTr="00C81E2A">
        <w:tc>
          <w:tcPr>
            <w:tcW w:w="2041" w:type="dxa"/>
          </w:tcPr>
          <w:p w14:paraId="6522255C" w14:textId="77777777" w:rsidR="00C81E2A" w:rsidRPr="00A92DA2" w:rsidRDefault="00C81E2A" w:rsidP="00C81E2A">
            <w:pPr>
              <w:tabs>
                <w:tab w:val="left" w:pos="540"/>
              </w:tabs>
              <w:spacing w:line="300" w:lineRule="exact"/>
              <w:ind w:right="-35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6A002F88" w14:textId="0D6AC25F" w:rsidR="00C81E2A" w:rsidRPr="00A92DA2" w:rsidRDefault="00C81E2A" w:rsidP="00C81E2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76" w:type="dxa"/>
            <w:vAlign w:val="bottom"/>
          </w:tcPr>
          <w:p w14:paraId="242C70F0" w14:textId="77777777" w:rsidR="00C81E2A" w:rsidRPr="00A92DA2" w:rsidRDefault="00C81E2A" w:rsidP="00C81E2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57F57CAE" w14:textId="22DB2FBF" w:rsidR="00C81E2A" w:rsidRPr="00A92DA2" w:rsidRDefault="00C81E2A" w:rsidP="00C81E2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6" w:type="dxa"/>
            <w:vAlign w:val="bottom"/>
          </w:tcPr>
          <w:p w14:paraId="7FBD02B6" w14:textId="77777777" w:rsidR="00C81E2A" w:rsidRPr="00A92DA2" w:rsidRDefault="00C81E2A" w:rsidP="00C81E2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1E08B7" w14:textId="0A5F8DA6" w:rsidR="00C81E2A" w:rsidRPr="00A92DA2" w:rsidRDefault="00C81E2A" w:rsidP="00C81E2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8410D0D" w14:textId="77777777" w:rsidR="00C81E2A" w:rsidRPr="00A92DA2" w:rsidRDefault="00C81E2A" w:rsidP="00C81E2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29E8AE3" w14:textId="0717CDBB" w:rsidR="00C81E2A" w:rsidRPr="00A92DA2" w:rsidRDefault="00C81E2A" w:rsidP="00C81E2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742CDCE" w14:textId="77777777" w:rsidR="00C81E2A" w:rsidRPr="00A92DA2" w:rsidRDefault="00C81E2A" w:rsidP="00C81E2A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78DE192C" w14:textId="5F347AD3" w:rsidR="00C81E2A" w:rsidRPr="00A92DA2" w:rsidRDefault="00C81E2A" w:rsidP="00C81E2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76" w:type="dxa"/>
            <w:vAlign w:val="bottom"/>
          </w:tcPr>
          <w:p w14:paraId="7B78ACCF" w14:textId="77777777" w:rsidR="00C81E2A" w:rsidRPr="00A92DA2" w:rsidRDefault="00C81E2A" w:rsidP="00C81E2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5F8A7CE7" w14:textId="45619810" w:rsidR="00C81E2A" w:rsidRPr="00A92DA2" w:rsidRDefault="00C81E2A" w:rsidP="00C81E2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6" w:type="dxa"/>
            <w:vAlign w:val="bottom"/>
          </w:tcPr>
          <w:p w14:paraId="5EE6A5EC" w14:textId="77777777" w:rsidR="00C81E2A" w:rsidRPr="00A92DA2" w:rsidRDefault="00C81E2A" w:rsidP="00C81E2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8402D" w14:textId="1BE68CB6" w:rsidR="00C81E2A" w:rsidRPr="00A92DA2" w:rsidRDefault="00C81E2A" w:rsidP="00C81E2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D42D857" w14:textId="77777777" w:rsidR="00C81E2A" w:rsidRPr="00A92DA2" w:rsidRDefault="00C81E2A" w:rsidP="00C81E2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23AD9" w14:textId="66C9E9B5" w:rsidR="00C81E2A" w:rsidRPr="00A92DA2" w:rsidRDefault="00C81E2A" w:rsidP="00C81E2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A92DA2" w:rsidRPr="00A92DA2" w14:paraId="25C035EA" w14:textId="77777777" w:rsidTr="00C81E2A">
        <w:tc>
          <w:tcPr>
            <w:tcW w:w="2041" w:type="dxa"/>
          </w:tcPr>
          <w:p w14:paraId="478994F1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0423CCA1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C6DDF41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E1AA53E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F421343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4E9E614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C2C671B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E7C487B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0F57013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2D95721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6F058BF" w14:textId="77777777" w:rsidR="00C81E2A" w:rsidRPr="00A92DA2" w:rsidRDefault="00C81E2A" w:rsidP="00C81E2A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D893D00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4F609E2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DE5F7A0" w14:textId="77777777" w:rsidR="00C81E2A" w:rsidRPr="00A92DA2" w:rsidRDefault="00C81E2A" w:rsidP="00C81E2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A596468" w14:textId="77777777" w:rsidR="00C81E2A" w:rsidRPr="00A92DA2" w:rsidRDefault="00C81E2A" w:rsidP="00C81E2A">
            <w:pPr>
              <w:spacing w:line="30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26DB4DC" w14:textId="77777777" w:rsidR="00C81E2A" w:rsidRPr="00A92DA2" w:rsidRDefault="00C81E2A" w:rsidP="00C81E2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A92DA2" w:rsidRPr="00A92DA2" w14:paraId="79D4317D" w14:textId="77777777" w:rsidTr="00C81E2A">
        <w:tc>
          <w:tcPr>
            <w:tcW w:w="2041" w:type="dxa"/>
          </w:tcPr>
          <w:p w14:paraId="59E10B40" w14:textId="1E12B003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</w:t>
            </w:r>
            <w:r w:rsidRPr="00A92DA2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847" w:type="dxa"/>
            <w:vAlign w:val="bottom"/>
          </w:tcPr>
          <w:p w14:paraId="29798DC3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74040D1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70356A3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61F7459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FBF3899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5EB1D3F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7CDE7A8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13CF5EB" w14:textId="77777777" w:rsidR="00C81E2A" w:rsidRPr="00A92DA2" w:rsidRDefault="00C81E2A" w:rsidP="00C81E2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AB302B3" w14:textId="7774DD1F" w:rsidR="00C81E2A" w:rsidRPr="00A92DA2" w:rsidRDefault="00206CA1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50,670</w:t>
            </w:r>
          </w:p>
        </w:tc>
        <w:tc>
          <w:tcPr>
            <w:tcW w:w="76" w:type="dxa"/>
            <w:vAlign w:val="bottom"/>
          </w:tcPr>
          <w:p w14:paraId="707B6E0F" w14:textId="77777777" w:rsidR="00C81E2A" w:rsidRPr="00A92DA2" w:rsidRDefault="00C81E2A" w:rsidP="00C81E2A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A3A17E8" w14:textId="220D316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176,931</w:t>
            </w:r>
          </w:p>
        </w:tc>
        <w:tc>
          <w:tcPr>
            <w:tcW w:w="76" w:type="dxa"/>
            <w:vAlign w:val="bottom"/>
          </w:tcPr>
          <w:p w14:paraId="31B3ECD5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918124" w14:textId="1FB28643" w:rsidR="00C81E2A" w:rsidRPr="00A92DA2" w:rsidRDefault="00206CA1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85,061</w:t>
            </w:r>
          </w:p>
        </w:tc>
        <w:tc>
          <w:tcPr>
            <w:tcW w:w="76" w:type="dxa"/>
            <w:vAlign w:val="bottom"/>
          </w:tcPr>
          <w:p w14:paraId="0F143326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4FAEFF4" w14:textId="08F487CD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193,175</w:t>
            </w:r>
          </w:p>
        </w:tc>
      </w:tr>
      <w:tr w:rsidR="00A92DA2" w:rsidRPr="00A92DA2" w14:paraId="5B2D27EE" w14:textId="77777777" w:rsidTr="00C81E2A">
        <w:trPr>
          <w:trHeight w:val="77"/>
        </w:trPr>
        <w:tc>
          <w:tcPr>
            <w:tcW w:w="2041" w:type="dxa"/>
          </w:tcPr>
          <w:p w14:paraId="5C7B7E0C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089F7318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80F264D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83D35DC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F480340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8B18F49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ED29F9C" w14:textId="77777777" w:rsidR="00C81E2A" w:rsidRPr="00A92DA2" w:rsidRDefault="00C81E2A" w:rsidP="00C81E2A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21421770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F89EF96" w14:textId="77777777" w:rsidR="00C81E2A" w:rsidRPr="00A92DA2" w:rsidRDefault="00C81E2A" w:rsidP="00C81E2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9B94DC4" w14:textId="730D8520" w:rsidR="00C81E2A" w:rsidRPr="00A92DA2" w:rsidRDefault="00206CA1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2,59</w:t>
            </w:r>
            <w:r w:rsidR="00D1285F"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6" w:type="dxa"/>
            <w:vAlign w:val="bottom"/>
          </w:tcPr>
          <w:p w14:paraId="04E95736" w14:textId="77777777" w:rsidR="00C81E2A" w:rsidRPr="00A92DA2" w:rsidRDefault="00C81E2A" w:rsidP="00C81E2A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6C36187" w14:textId="21A1F69C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2,57</w:t>
            </w:r>
            <w:r w:rsidR="00D1285F"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14:paraId="10812048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4C03263" w14:textId="68FCC7A0" w:rsidR="00C81E2A" w:rsidRPr="00A92DA2" w:rsidRDefault="00206CA1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5,041</w:t>
            </w:r>
          </w:p>
        </w:tc>
        <w:tc>
          <w:tcPr>
            <w:tcW w:w="76" w:type="dxa"/>
            <w:vAlign w:val="bottom"/>
          </w:tcPr>
          <w:p w14:paraId="1C59DDB4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E9AFEC9" w14:textId="575848B1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5,27</w:t>
            </w:r>
            <w:r w:rsidR="00D1285F"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</w:tr>
      <w:tr w:rsidR="00A92DA2" w:rsidRPr="00A92DA2" w14:paraId="7D55FF6B" w14:textId="77777777" w:rsidTr="00C81E2A">
        <w:tc>
          <w:tcPr>
            <w:tcW w:w="2041" w:type="dxa"/>
          </w:tcPr>
          <w:p w14:paraId="6E61B72A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35BCC111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54777ED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1D09544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9FB2731" w14:textId="77777777" w:rsidR="00C81E2A" w:rsidRPr="00A92DA2" w:rsidRDefault="00C81E2A" w:rsidP="00C81E2A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31B8CAC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2F05E5A" w14:textId="77777777" w:rsidR="00C81E2A" w:rsidRPr="00A92DA2" w:rsidRDefault="00C81E2A" w:rsidP="00C81E2A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1A60818F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0356FCC8" w14:textId="77777777" w:rsidR="00C81E2A" w:rsidRPr="00A92DA2" w:rsidRDefault="00C81E2A" w:rsidP="00C81E2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B2C301E" w14:textId="13BFC86E" w:rsidR="00C81E2A" w:rsidRPr="00A92DA2" w:rsidRDefault="00206CA1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1,753</w:t>
            </w:r>
          </w:p>
        </w:tc>
        <w:tc>
          <w:tcPr>
            <w:tcW w:w="76" w:type="dxa"/>
            <w:vAlign w:val="bottom"/>
          </w:tcPr>
          <w:p w14:paraId="293EAFDD" w14:textId="77777777" w:rsidR="00C81E2A" w:rsidRPr="00A92DA2" w:rsidRDefault="00C81E2A" w:rsidP="00C81E2A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4ED7744" w14:textId="0FC32A15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1,955</w:t>
            </w:r>
          </w:p>
        </w:tc>
        <w:tc>
          <w:tcPr>
            <w:tcW w:w="76" w:type="dxa"/>
            <w:vAlign w:val="bottom"/>
          </w:tcPr>
          <w:p w14:paraId="05055E92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A09CBF9" w14:textId="3A677A05" w:rsidR="00C81E2A" w:rsidRPr="00A92DA2" w:rsidRDefault="00206CA1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3,708</w:t>
            </w:r>
          </w:p>
        </w:tc>
        <w:tc>
          <w:tcPr>
            <w:tcW w:w="76" w:type="dxa"/>
            <w:vAlign w:val="bottom"/>
          </w:tcPr>
          <w:p w14:paraId="24E2ED7E" w14:textId="7777777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0BDD30A" w14:textId="382CBDDE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3,910</w:t>
            </w:r>
          </w:p>
        </w:tc>
      </w:tr>
      <w:tr w:rsidR="00A92DA2" w:rsidRPr="00A92DA2" w14:paraId="3F1ABC50" w14:textId="77777777" w:rsidTr="00C81E2A">
        <w:tc>
          <w:tcPr>
            <w:tcW w:w="2041" w:type="dxa"/>
          </w:tcPr>
          <w:p w14:paraId="51E51FA8" w14:textId="5CD5400E" w:rsidR="007075A3" w:rsidRPr="00A92DA2" w:rsidRDefault="007075A3" w:rsidP="00707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5DFC5376" w14:textId="5A1F2486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41AB122" w14:textId="77777777" w:rsidR="007075A3" w:rsidRPr="00A92DA2" w:rsidRDefault="007075A3" w:rsidP="007075A3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F0A21F7" w14:textId="77C9042A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2C5FEE9" w14:textId="77777777" w:rsidR="007075A3" w:rsidRPr="00A92DA2" w:rsidRDefault="007075A3" w:rsidP="007075A3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0D105FD" w14:textId="75B1B724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DDF907B" w14:textId="77777777" w:rsidR="007075A3" w:rsidRPr="00A92DA2" w:rsidRDefault="007075A3" w:rsidP="007075A3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4B682CA" w14:textId="3DCBD1E5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8C483DC" w14:textId="77777777" w:rsidR="007075A3" w:rsidRPr="00A92DA2" w:rsidRDefault="007075A3" w:rsidP="007075A3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60347CB" w14:textId="4F4014BC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6E60B6B" w14:textId="77777777" w:rsidR="007075A3" w:rsidRPr="00A92DA2" w:rsidRDefault="007075A3" w:rsidP="007075A3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250C516" w14:textId="5DA83441" w:rsidR="007075A3" w:rsidRPr="00A92DA2" w:rsidRDefault="00620B99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6" w:type="dxa"/>
            <w:vAlign w:val="bottom"/>
          </w:tcPr>
          <w:p w14:paraId="2FA5C631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5B1208B" w14:textId="02C31FF8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73A26B2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CEB6F55" w14:textId="768643C0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</w:tr>
      <w:tr w:rsidR="00A92DA2" w:rsidRPr="00A92DA2" w14:paraId="33B69B22" w14:textId="77777777" w:rsidTr="00C81E2A">
        <w:trPr>
          <w:trHeight w:val="234"/>
        </w:trPr>
        <w:tc>
          <w:tcPr>
            <w:tcW w:w="2041" w:type="dxa"/>
          </w:tcPr>
          <w:p w14:paraId="6734B570" w14:textId="77777777" w:rsidR="007075A3" w:rsidRPr="00A92DA2" w:rsidRDefault="007075A3" w:rsidP="00707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14:paraId="6C217668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AC86320" w14:textId="77777777" w:rsidR="007075A3" w:rsidRPr="00A92DA2" w:rsidRDefault="007075A3" w:rsidP="007075A3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48F9977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3FF5814" w14:textId="77777777" w:rsidR="007075A3" w:rsidRPr="00A92DA2" w:rsidRDefault="007075A3" w:rsidP="007075A3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5E2B5AF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560B9D1" w14:textId="77777777" w:rsidR="007075A3" w:rsidRPr="00A92DA2" w:rsidRDefault="007075A3" w:rsidP="007075A3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AC54617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D1EBEEA" w14:textId="77777777" w:rsidR="007075A3" w:rsidRPr="00A92DA2" w:rsidRDefault="007075A3" w:rsidP="007075A3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F8EF9AF" w14:textId="4F089FA9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B0DB73F" w14:textId="77777777" w:rsidR="007075A3" w:rsidRPr="00A92DA2" w:rsidRDefault="007075A3" w:rsidP="007075A3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83BAB5A" w14:textId="152CF928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4296FC4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B18467" w14:textId="35367FFC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93120DD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CC66FAB" w14:textId="78E6D91D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</w:tr>
      <w:tr w:rsidR="00A92DA2" w:rsidRPr="00A92DA2" w14:paraId="724AE9BC" w14:textId="77777777" w:rsidTr="00C81E2A">
        <w:tc>
          <w:tcPr>
            <w:tcW w:w="2041" w:type="dxa"/>
          </w:tcPr>
          <w:p w14:paraId="7F6A410A" w14:textId="77777777" w:rsidR="007075A3" w:rsidRPr="00A92DA2" w:rsidRDefault="007075A3" w:rsidP="00707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14:paraId="2A4E06BC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E651592" w14:textId="77777777" w:rsidR="007075A3" w:rsidRPr="00A92DA2" w:rsidRDefault="007075A3" w:rsidP="007075A3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6F92927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FAC8FF7" w14:textId="77777777" w:rsidR="007075A3" w:rsidRPr="00A92DA2" w:rsidRDefault="007075A3" w:rsidP="007075A3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A1BC58F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676B5B8" w14:textId="77777777" w:rsidR="007075A3" w:rsidRPr="00A92DA2" w:rsidRDefault="007075A3" w:rsidP="007075A3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3264B94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F2E50A6" w14:textId="77777777" w:rsidR="007075A3" w:rsidRPr="00A92DA2" w:rsidRDefault="007075A3" w:rsidP="007075A3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ED8A8BA" w14:textId="78507516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8CDB8CA" w14:textId="77777777" w:rsidR="007075A3" w:rsidRPr="00A92DA2" w:rsidRDefault="007075A3" w:rsidP="007075A3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73719B1" w14:textId="555F2741" w:rsidR="007075A3" w:rsidRPr="00A92DA2" w:rsidRDefault="007075A3" w:rsidP="00F161FE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6" w:type="dxa"/>
            <w:vAlign w:val="bottom"/>
          </w:tcPr>
          <w:p w14:paraId="57E15BE3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8F0354" w14:textId="393F8E0C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87FB4FD" w14:textId="77777777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64F10F9" w14:textId="451B477F" w:rsidR="007075A3" w:rsidRPr="00A92DA2" w:rsidRDefault="007075A3" w:rsidP="007075A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</w:tr>
    </w:tbl>
    <w:p w14:paraId="3E35C7D5" w14:textId="30401DEE" w:rsidR="00C81E2A" w:rsidRPr="00A92DA2" w:rsidRDefault="00C81E2A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F7C2C5A" w14:textId="77777777" w:rsidR="00BD07B0" w:rsidRPr="00A92DA2" w:rsidRDefault="00BD07B0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C90E5A" w14:textId="3EF5C3DD" w:rsidR="00C81E2A" w:rsidRPr="00A92DA2" w:rsidRDefault="00C81E2A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A92DA2" w:rsidRPr="00A92DA2" w14:paraId="0577EA49" w14:textId="77777777" w:rsidTr="00C81E2A">
        <w:tc>
          <w:tcPr>
            <w:tcW w:w="2041" w:type="dxa"/>
            <w:vAlign w:val="bottom"/>
          </w:tcPr>
          <w:p w14:paraId="6DD5A9F9" w14:textId="77777777" w:rsidR="00C81E2A" w:rsidRPr="00A92DA2" w:rsidRDefault="00C81E2A" w:rsidP="00C81E2A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38E6B343" w14:textId="77777777" w:rsidR="00C81E2A" w:rsidRPr="00A92DA2" w:rsidRDefault="00C81E2A" w:rsidP="00C81E2A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lang w:val="en-GB"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92DA2" w:rsidRPr="00A92DA2" w14:paraId="208F53CA" w14:textId="77777777" w:rsidTr="00C81E2A">
        <w:tc>
          <w:tcPr>
            <w:tcW w:w="2041" w:type="dxa"/>
            <w:vAlign w:val="bottom"/>
          </w:tcPr>
          <w:p w14:paraId="646396EF" w14:textId="77777777" w:rsidR="00C81E2A" w:rsidRPr="00A92DA2" w:rsidRDefault="00C81E2A" w:rsidP="00C81E2A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A2334D" w14:textId="77777777" w:rsidR="00C81E2A" w:rsidRPr="00A92DA2" w:rsidRDefault="00C81E2A" w:rsidP="00C81E2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8970110" w14:textId="77777777" w:rsidR="00C81E2A" w:rsidRPr="00A92DA2" w:rsidRDefault="00C81E2A" w:rsidP="00C81E2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10B8D3" w14:textId="77777777" w:rsidR="00C81E2A" w:rsidRPr="00A92DA2" w:rsidRDefault="00C81E2A" w:rsidP="00C81E2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92DA2" w:rsidRPr="00A92DA2" w14:paraId="03D3E987" w14:textId="77777777" w:rsidTr="00C81E2A">
        <w:tc>
          <w:tcPr>
            <w:tcW w:w="2041" w:type="dxa"/>
            <w:vAlign w:val="bottom"/>
          </w:tcPr>
          <w:p w14:paraId="358E3DC2" w14:textId="77777777" w:rsidR="00C81E2A" w:rsidRPr="00A92DA2" w:rsidRDefault="00C81E2A" w:rsidP="00C81E2A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E3F8FF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0D406FC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11CBBCE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665D8189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br/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30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2C3F4B59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3A625D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1DC32C5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14:paraId="3794971E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5A7634C9" w14:textId="77777777" w:rsidR="00C81E2A" w:rsidRPr="00A92DA2" w:rsidRDefault="00C81E2A" w:rsidP="00C81E2A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br/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30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A92DA2" w:rsidRPr="00A92DA2" w14:paraId="7E7F89DE" w14:textId="77777777" w:rsidTr="00C81E2A">
        <w:tc>
          <w:tcPr>
            <w:tcW w:w="2041" w:type="dxa"/>
          </w:tcPr>
          <w:p w14:paraId="73B27FBC" w14:textId="77777777" w:rsidR="00C81E2A" w:rsidRPr="00A92DA2" w:rsidRDefault="00C81E2A" w:rsidP="00C81E2A">
            <w:pPr>
              <w:tabs>
                <w:tab w:val="left" w:pos="540"/>
              </w:tabs>
              <w:spacing w:line="280" w:lineRule="exact"/>
              <w:ind w:right="-35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21DB4922" w14:textId="33019056" w:rsidR="00C81E2A" w:rsidRPr="00A92DA2" w:rsidRDefault="00C81E2A" w:rsidP="00C81E2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76" w:type="dxa"/>
            <w:vAlign w:val="bottom"/>
          </w:tcPr>
          <w:p w14:paraId="74915E50" w14:textId="77777777" w:rsidR="00C81E2A" w:rsidRPr="00A92DA2" w:rsidRDefault="00C81E2A" w:rsidP="00C81E2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7DC0F6A" w14:textId="039C1316" w:rsidR="00C81E2A" w:rsidRPr="00A92DA2" w:rsidRDefault="00C81E2A" w:rsidP="00C81E2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6" w:type="dxa"/>
            <w:vAlign w:val="bottom"/>
          </w:tcPr>
          <w:p w14:paraId="2047FBCC" w14:textId="77777777" w:rsidR="00C81E2A" w:rsidRPr="00A92DA2" w:rsidRDefault="00C81E2A" w:rsidP="00C81E2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9393FC" w14:textId="752DC0C3" w:rsidR="00C81E2A" w:rsidRPr="00A92DA2" w:rsidRDefault="00C81E2A" w:rsidP="00C81E2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CA0D9FA" w14:textId="77777777" w:rsidR="00C81E2A" w:rsidRPr="00A92DA2" w:rsidRDefault="00C81E2A" w:rsidP="00C81E2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1D724D6" w14:textId="076C73FC" w:rsidR="00C81E2A" w:rsidRPr="00A92DA2" w:rsidRDefault="00C81E2A" w:rsidP="00C81E2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5ACF77E" w14:textId="77777777" w:rsidR="00C81E2A" w:rsidRPr="00A92DA2" w:rsidRDefault="00C81E2A" w:rsidP="00C81E2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779F56C4" w14:textId="44B51642" w:rsidR="00C81E2A" w:rsidRPr="00A92DA2" w:rsidRDefault="00C81E2A" w:rsidP="00C81E2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76" w:type="dxa"/>
            <w:vAlign w:val="bottom"/>
          </w:tcPr>
          <w:p w14:paraId="36D08DAC" w14:textId="77777777" w:rsidR="00C81E2A" w:rsidRPr="00A92DA2" w:rsidRDefault="00C81E2A" w:rsidP="00C81E2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79D7CBAF" w14:textId="477329B5" w:rsidR="00C81E2A" w:rsidRPr="00A92DA2" w:rsidRDefault="00C81E2A" w:rsidP="00C81E2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6" w:type="dxa"/>
            <w:vAlign w:val="bottom"/>
          </w:tcPr>
          <w:p w14:paraId="66ADEE5C" w14:textId="77777777" w:rsidR="00C81E2A" w:rsidRPr="00A92DA2" w:rsidRDefault="00C81E2A" w:rsidP="00C81E2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9E2DF1" w14:textId="610885AA" w:rsidR="00C81E2A" w:rsidRPr="00A92DA2" w:rsidRDefault="00C81E2A" w:rsidP="00C81E2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A92DA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4554D52" w14:textId="77777777" w:rsidR="00C81E2A" w:rsidRPr="00A92DA2" w:rsidRDefault="00C81E2A" w:rsidP="00C81E2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84034D" w14:textId="468790DB" w:rsidR="00C81E2A" w:rsidRPr="00A92DA2" w:rsidRDefault="00C81E2A" w:rsidP="00C81E2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A92DA2" w:rsidRPr="00A92DA2" w14:paraId="0F61FD71" w14:textId="77777777" w:rsidTr="00C81E2A">
        <w:tc>
          <w:tcPr>
            <w:tcW w:w="2041" w:type="dxa"/>
          </w:tcPr>
          <w:p w14:paraId="7DD9153D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0C10AE4A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6FAFA5C" w14:textId="77777777" w:rsidR="00C81E2A" w:rsidRPr="00A92DA2" w:rsidRDefault="00C81E2A" w:rsidP="00C81E2A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563A571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ACEAA02" w14:textId="77777777" w:rsidR="00C81E2A" w:rsidRPr="00A92DA2" w:rsidRDefault="00C81E2A" w:rsidP="00C81E2A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55CCCEB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42E2411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592A9211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132739C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78A14EC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7514EC5" w14:textId="77777777" w:rsidR="00C81E2A" w:rsidRPr="00A92DA2" w:rsidRDefault="00C81E2A" w:rsidP="00C81E2A">
            <w:pPr>
              <w:spacing w:line="28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5479568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63BBFAD" w14:textId="77777777" w:rsidR="00C81E2A" w:rsidRPr="00A92DA2" w:rsidRDefault="00C81E2A" w:rsidP="00C81E2A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35244B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ABE1FED" w14:textId="77777777" w:rsidR="00C81E2A" w:rsidRPr="00A92DA2" w:rsidRDefault="00C81E2A" w:rsidP="00C81E2A">
            <w:pPr>
              <w:spacing w:line="280" w:lineRule="exact"/>
              <w:ind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ADB6FEF" w14:textId="77777777" w:rsidR="00C81E2A" w:rsidRPr="00A92DA2" w:rsidRDefault="00C81E2A" w:rsidP="00C81E2A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A92DA2" w:rsidRPr="00A92DA2" w14:paraId="0AC315D3" w14:textId="77777777" w:rsidTr="00C81E2A">
        <w:tc>
          <w:tcPr>
            <w:tcW w:w="2041" w:type="dxa"/>
          </w:tcPr>
          <w:p w14:paraId="3D4494D1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hint="cs"/>
                <w:b/>
                <w:color w:val="000000" w:themeColor="text1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847" w:type="dxa"/>
            <w:vAlign w:val="bottom"/>
          </w:tcPr>
          <w:p w14:paraId="0B0DFBAF" w14:textId="521476E0" w:rsidR="00C81E2A" w:rsidRPr="00A92DA2" w:rsidRDefault="00E0173C" w:rsidP="00E0173C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327D0F50" w14:textId="77777777" w:rsidR="00C81E2A" w:rsidRPr="00A92DA2" w:rsidRDefault="00C81E2A" w:rsidP="00C81E2A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2C14662" w14:textId="0E45E527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BB5DAAB" w14:textId="77777777" w:rsidR="00C81E2A" w:rsidRPr="00A92DA2" w:rsidRDefault="00C81E2A" w:rsidP="00C81E2A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A92AD64" w14:textId="58550E5A" w:rsidR="00C81E2A" w:rsidRPr="00A92DA2" w:rsidRDefault="00E0173C" w:rsidP="00C81E2A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08128297" w14:textId="77777777" w:rsidR="00C81E2A" w:rsidRPr="00A92DA2" w:rsidRDefault="00C81E2A" w:rsidP="00C81E2A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928833E" w14:textId="2C6ABA3B" w:rsidR="00C81E2A" w:rsidRPr="00A92DA2" w:rsidRDefault="00C81E2A" w:rsidP="00C81E2A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881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23FB7B1" w14:textId="77777777" w:rsidR="00C81E2A" w:rsidRPr="00A92DA2" w:rsidRDefault="00C81E2A" w:rsidP="00C81E2A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176D6CB" w14:textId="58CFDD57" w:rsidR="00C81E2A" w:rsidRPr="00A92DA2" w:rsidRDefault="00206CA1" w:rsidP="00206CA1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571B0D40" w14:textId="77777777" w:rsidR="00C81E2A" w:rsidRPr="00A92DA2" w:rsidRDefault="00C81E2A" w:rsidP="00C81E2A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3D8327B" w14:textId="1BA5D209" w:rsidR="00C81E2A" w:rsidRPr="00A92DA2" w:rsidRDefault="00C81E2A" w:rsidP="00C81E2A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815778B" w14:textId="77777777" w:rsidR="00C81E2A" w:rsidRPr="00A92DA2" w:rsidRDefault="00C81E2A" w:rsidP="00C81E2A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A97E7B0" w14:textId="04735D53" w:rsidR="00C81E2A" w:rsidRPr="00A92DA2" w:rsidRDefault="00206CA1" w:rsidP="00C81E2A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40A01CC2" w14:textId="77777777" w:rsidR="00C81E2A" w:rsidRPr="00A92DA2" w:rsidRDefault="00C81E2A" w:rsidP="00C81E2A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97C25CD" w14:textId="26095E6C" w:rsidR="00C81E2A" w:rsidRPr="00A92DA2" w:rsidRDefault="00C81E2A" w:rsidP="00C81E2A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</w:tr>
      <w:tr w:rsidR="00A92DA2" w:rsidRPr="00A92DA2" w14:paraId="7AF8D0B2" w14:textId="77777777" w:rsidTr="00C81E2A">
        <w:tc>
          <w:tcPr>
            <w:tcW w:w="2041" w:type="dxa"/>
          </w:tcPr>
          <w:p w14:paraId="587E2D55" w14:textId="21DF43F9" w:rsidR="00620B99" w:rsidRPr="00A92DA2" w:rsidRDefault="00620B99" w:rsidP="0062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7B9E0764" w14:textId="0D3F64D4" w:rsidR="00620B99" w:rsidRPr="00A92DA2" w:rsidRDefault="00620B99" w:rsidP="00620B99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88E8EA5" w14:textId="77777777" w:rsidR="00620B99" w:rsidRPr="00A92DA2" w:rsidRDefault="00620B99" w:rsidP="00620B99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00351F2" w14:textId="32E2D5F2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76" w:type="dxa"/>
            <w:vAlign w:val="bottom"/>
          </w:tcPr>
          <w:p w14:paraId="6A6B6A15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5D1982C" w14:textId="6254FF18" w:rsidR="00620B99" w:rsidRPr="00A92DA2" w:rsidRDefault="00620B99" w:rsidP="00620B99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4C7A314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9C820F7" w14:textId="3B06B00B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DA57062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ED53278" w14:textId="16F2C187" w:rsidR="00620B99" w:rsidRPr="00A92DA2" w:rsidRDefault="00620B99" w:rsidP="00620B99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3FE21C0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7619BC4" w14:textId="79F727FD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76" w:type="dxa"/>
            <w:vAlign w:val="bottom"/>
          </w:tcPr>
          <w:p w14:paraId="36A17FF3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CB66DA2" w14:textId="19C60DD9" w:rsidR="00620B99" w:rsidRPr="00A92DA2" w:rsidRDefault="00620B99" w:rsidP="00620B99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D98D052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A7CA5FD" w14:textId="5E0DF7E6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110</w:t>
            </w:r>
          </w:p>
        </w:tc>
      </w:tr>
      <w:tr w:rsidR="00A92DA2" w:rsidRPr="00A92DA2" w14:paraId="4853C219" w14:textId="77777777" w:rsidTr="00C81E2A">
        <w:tc>
          <w:tcPr>
            <w:tcW w:w="2041" w:type="dxa"/>
          </w:tcPr>
          <w:p w14:paraId="7928E5CA" w14:textId="77777777" w:rsidR="00620B99" w:rsidRPr="00A92DA2" w:rsidRDefault="00620B99" w:rsidP="0062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310461AE" w14:textId="6F6CE3B5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10242E40" w14:textId="77777777" w:rsidR="00620B99" w:rsidRPr="00A92DA2" w:rsidRDefault="00620B99" w:rsidP="00620B99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70EFF27" w14:textId="5F050E9E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755F53F4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524C135" w14:textId="73575012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14:paraId="4E14FAF9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5ED11CE" w14:textId="1B3FE766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2D0BC2A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CCF772A" w14:textId="4C47EBB8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1E1B7348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1E224FA6" w14:textId="53A0F68F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25565984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B4D7FE" w14:textId="34668594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14:paraId="40CF3092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7873045" w14:textId="28F5B42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</w:tr>
      <w:tr w:rsidR="00A92DA2" w:rsidRPr="00A92DA2" w14:paraId="00590D4D" w14:textId="77777777" w:rsidTr="00C81E2A">
        <w:tc>
          <w:tcPr>
            <w:tcW w:w="2041" w:type="dxa"/>
          </w:tcPr>
          <w:p w14:paraId="504A1CA9" w14:textId="77777777" w:rsidR="00620B99" w:rsidRPr="00A92DA2" w:rsidRDefault="00620B99" w:rsidP="00620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463A6898" w14:textId="77777777" w:rsidR="00620B99" w:rsidRPr="00A92DA2" w:rsidRDefault="00620B99" w:rsidP="00620B99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9CB69F5" w14:textId="77777777" w:rsidR="00620B99" w:rsidRPr="00A92DA2" w:rsidRDefault="00620B99" w:rsidP="00620B99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BACB492" w14:textId="77777777" w:rsidR="00620B99" w:rsidRPr="00A92DA2" w:rsidRDefault="00620B99" w:rsidP="00620B99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981357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42AC354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7943560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2BD05EC5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3D07C90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04787B7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32E446E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1041EB4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61ACB37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CF2BF11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798D0F5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C95227D" w14:textId="77777777" w:rsidR="00620B99" w:rsidRPr="00A92DA2" w:rsidRDefault="00620B99" w:rsidP="00620B9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A92DA2" w:rsidRPr="00A92DA2" w14:paraId="3D2B72F5" w14:textId="77777777" w:rsidTr="00383A00">
        <w:tc>
          <w:tcPr>
            <w:tcW w:w="2041" w:type="dxa"/>
          </w:tcPr>
          <w:p w14:paraId="735FE80F" w14:textId="77777777" w:rsidR="00CB4EE5" w:rsidRPr="00A92DA2" w:rsidRDefault="00CB4EE5" w:rsidP="00CB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14:paraId="41568448" w14:textId="08774D1E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4,152</w:t>
            </w:r>
          </w:p>
        </w:tc>
        <w:tc>
          <w:tcPr>
            <w:tcW w:w="76" w:type="dxa"/>
            <w:vAlign w:val="bottom"/>
          </w:tcPr>
          <w:p w14:paraId="2F1D978C" w14:textId="77777777" w:rsidR="00CB4EE5" w:rsidRPr="00A92DA2" w:rsidRDefault="00CB4EE5" w:rsidP="00CB4EE5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D4BA416" w14:textId="2B54231A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2,403</w:t>
            </w:r>
          </w:p>
        </w:tc>
        <w:tc>
          <w:tcPr>
            <w:tcW w:w="76" w:type="dxa"/>
            <w:vAlign w:val="bottom"/>
          </w:tcPr>
          <w:p w14:paraId="79E2ABBE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</w:tcPr>
          <w:p w14:paraId="07E38A5E" w14:textId="794ED5C9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8,261 </w:t>
            </w:r>
          </w:p>
        </w:tc>
        <w:tc>
          <w:tcPr>
            <w:tcW w:w="76" w:type="dxa"/>
            <w:vAlign w:val="bottom"/>
          </w:tcPr>
          <w:p w14:paraId="3F3FF2D1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3531E62" w14:textId="07C719F2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5,169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6C16300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</w:tcPr>
          <w:p w14:paraId="73FFE930" w14:textId="5DB2A76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3,413 </w:t>
            </w:r>
          </w:p>
        </w:tc>
        <w:tc>
          <w:tcPr>
            <w:tcW w:w="76" w:type="dxa"/>
            <w:vAlign w:val="bottom"/>
          </w:tcPr>
          <w:p w14:paraId="3BA1CFBF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9ABAF39" w14:textId="1769F993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1,631</w:t>
            </w:r>
          </w:p>
        </w:tc>
        <w:tc>
          <w:tcPr>
            <w:tcW w:w="76" w:type="dxa"/>
            <w:vAlign w:val="bottom"/>
          </w:tcPr>
          <w:p w14:paraId="5A6DF991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0C240A" w14:textId="2232D72E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6,826 </w:t>
            </w:r>
          </w:p>
        </w:tc>
        <w:tc>
          <w:tcPr>
            <w:tcW w:w="76" w:type="dxa"/>
            <w:vAlign w:val="bottom"/>
          </w:tcPr>
          <w:p w14:paraId="14CF70D9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528E6CE" w14:textId="0E29C968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3,545</w:t>
            </w:r>
          </w:p>
        </w:tc>
      </w:tr>
      <w:tr w:rsidR="00A92DA2" w:rsidRPr="00A92DA2" w14:paraId="0D1D945F" w14:textId="77777777" w:rsidTr="00383A00">
        <w:tc>
          <w:tcPr>
            <w:tcW w:w="2041" w:type="dxa"/>
          </w:tcPr>
          <w:p w14:paraId="46E6003D" w14:textId="77777777" w:rsidR="00CB4EE5" w:rsidRPr="00A92DA2" w:rsidRDefault="00CB4EE5" w:rsidP="00CB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00A3F8D5" w14:textId="018B8DD3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186</w:t>
            </w:r>
          </w:p>
        </w:tc>
        <w:tc>
          <w:tcPr>
            <w:tcW w:w="76" w:type="dxa"/>
            <w:vAlign w:val="bottom"/>
          </w:tcPr>
          <w:p w14:paraId="2D8DC099" w14:textId="77777777" w:rsidR="00CB4EE5" w:rsidRPr="00A92DA2" w:rsidRDefault="00CB4EE5" w:rsidP="00CB4EE5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3222706C" w14:textId="29BE9F1A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161</w:t>
            </w:r>
          </w:p>
        </w:tc>
        <w:tc>
          <w:tcPr>
            <w:tcW w:w="76" w:type="dxa"/>
            <w:vAlign w:val="bottom"/>
          </w:tcPr>
          <w:p w14:paraId="6E3F9F1C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19C7DC63" w14:textId="3B83136C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370 </w:t>
            </w:r>
          </w:p>
        </w:tc>
        <w:tc>
          <w:tcPr>
            <w:tcW w:w="76" w:type="dxa"/>
            <w:vAlign w:val="bottom"/>
          </w:tcPr>
          <w:p w14:paraId="235E90B7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14:paraId="7DE292A5" w14:textId="7DC7C77C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322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820BFCB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1B6AD8B1" w14:textId="29CD06FE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135 </w:t>
            </w:r>
          </w:p>
        </w:tc>
        <w:tc>
          <w:tcPr>
            <w:tcW w:w="76" w:type="dxa"/>
            <w:vAlign w:val="bottom"/>
          </w:tcPr>
          <w:p w14:paraId="6D07C136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5D8C1652" w14:textId="04325F42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152</w:t>
            </w:r>
          </w:p>
        </w:tc>
        <w:tc>
          <w:tcPr>
            <w:tcW w:w="76" w:type="dxa"/>
            <w:vAlign w:val="bottom"/>
          </w:tcPr>
          <w:p w14:paraId="62414298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7CA4B641" w14:textId="1375D6C8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270 </w:t>
            </w:r>
          </w:p>
        </w:tc>
        <w:tc>
          <w:tcPr>
            <w:tcW w:w="76" w:type="dxa"/>
            <w:vAlign w:val="bottom"/>
          </w:tcPr>
          <w:p w14:paraId="55F0D12D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1295850A" w14:textId="188EF2D2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304</w:t>
            </w:r>
          </w:p>
        </w:tc>
      </w:tr>
      <w:tr w:rsidR="00A92DA2" w:rsidRPr="00A92DA2" w14:paraId="5C0991AC" w14:textId="77777777" w:rsidTr="00383A00">
        <w:tc>
          <w:tcPr>
            <w:tcW w:w="2041" w:type="dxa"/>
          </w:tcPr>
          <w:p w14:paraId="42D1BBC8" w14:textId="77777777" w:rsidR="00CB4EE5" w:rsidRPr="00A92DA2" w:rsidRDefault="00CB4EE5" w:rsidP="00CB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  <w:tab/>
            </w: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DB523" w14:textId="11FCEA5B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4,338</w:t>
            </w:r>
          </w:p>
        </w:tc>
        <w:tc>
          <w:tcPr>
            <w:tcW w:w="76" w:type="dxa"/>
            <w:vAlign w:val="bottom"/>
          </w:tcPr>
          <w:p w14:paraId="25BAAC26" w14:textId="77777777" w:rsidR="00CB4EE5" w:rsidRPr="00A92DA2" w:rsidRDefault="00CB4EE5" w:rsidP="00CB4EE5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AFCA3" w14:textId="0DA3B291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2,564</w:t>
            </w:r>
          </w:p>
        </w:tc>
        <w:tc>
          <w:tcPr>
            <w:tcW w:w="76" w:type="dxa"/>
            <w:vAlign w:val="bottom"/>
          </w:tcPr>
          <w:p w14:paraId="746AA0A0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9A108CB" w14:textId="6C3CA49A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8,631 </w:t>
            </w:r>
          </w:p>
        </w:tc>
        <w:tc>
          <w:tcPr>
            <w:tcW w:w="76" w:type="dxa"/>
            <w:vAlign w:val="bottom"/>
          </w:tcPr>
          <w:p w14:paraId="71DB3886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2145249" w14:textId="5B7CEB23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5,491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0A579AF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473A0D23" w14:textId="3991F951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3,548 </w:t>
            </w:r>
          </w:p>
        </w:tc>
        <w:tc>
          <w:tcPr>
            <w:tcW w:w="76" w:type="dxa"/>
            <w:vAlign w:val="bottom"/>
          </w:tcPr>
          <w:p w14:paraId="1916CB0A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77F183" w14:textId="2B720E89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1,783</w:t>
            </w:r>
          </w:p>
        </w:tc>
        <w:tc>
          <w:tcPr>
            <w:tcW w:w="76" w:type="dxa"/>
            <w:vAlign w:val="bottom"/>
          </w:tcPr>
          <w:p w14:paraId="0678EEE2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687101BB" w14:textId="2ABD6CAE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7,096 </w:t>
            </w:r>
          </w:p>
        </w:tc>
        <w:tc>
          <w:tcPr>
            <w:tcW w:w="76" w:type="dxa"/>
            <w:vAlign w:val="bottom"/>
          </w:tcPr>
          <w:p w14:paraId="525C5486" w14:textId="77777777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3809B" w14:textId="699A398F" w:rsidR="00CB4EE5" w:rsidRPr="00A92DA2" w:rsidRDefault="00CB4EE5" w:rsidP="00CB4EE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92DA2">
              <w:rPr>
                <w:rFonts w:ascii="Angsana New" w:hAnsi="Angsana New"/>
                <w:color w:val="000000" w:themeColor="text1"/>
                <w:sz w:val="22"/>
                <w:szCs w:val="22"/>
              </w:rPr>
              <w:t>3,849</w:t>
            </w:r>
          </w:p>
        </w:tc>
      </w:tr>
    </w:tbl>
    <w:p w14:paraId="5F2BB816" w14:textId="77777777" w:rsidR="00C81E2A" w:rsidRPr="00A92DA2" w:rsidRDefault="00C81E2A" w:rsidP="00C8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8FC01C" w14:textId="7DF4FCF9" w:rsidR="00123D48" w:rsidRPr="00A92DA2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81E2A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81E2A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97D77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81398E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97D77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C61095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A92DA2" w:rsidRPr="00A92DA2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A92DA2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48447BA2" w14:textId="77777777" w:rsidTr="00F421A0">
        <w:trPr>
          <w:trHeight w:val="62"/>
        </w:trPr>
        <w:tc>
          <w:tcPr>
            <w:tcW w:w="3458" w:type="dxa"/>
          </w:tcPr>
          <w:p w14:paraId="78C19E00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4AC195" w14:textId="77777777" w:rsidR="00C81E2A" w:rsidRPr="00A92DA2" w:rsidRDefault="00C81E2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7CDDF439" w14:textId="392681A6" w:rsidR="00C23441" w:rsidRPr="00A92DA2" w:rsidRDefault="00C81E2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7BDFDDB" w14:textId="00AAA824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97D77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EC060B3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96540AB" w14:textId="77777777" w:rsidR="00C81E2A" w:rsidRPr="00A92DA2" w:rsidRDefault="00C81E2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24E8F667" w14:textId="2C6EAEDF" w:rsidR="00C23441" w:rsidRPr="00A92DA2" w:rsidRDefault="00C81E2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5" w:type="dxa"/>
          </w:tcPr>
          <w:p w14:paraId="1841A5B0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6253E9FD" w14:textId="116AE2CD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97D77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A92DA2" w14:paraId="3254C23B" w14:textId="77777777" w:rsidTr="00F421A0">
        <w:trPr>
          <w:trHeight w:val="62"/>
        </w:trPr>
        <w:tc>
          <w:tcPr>
            <w:tcW w:w="3458" w:type="dxa"/>
          </w:tcPr>
          <w:p w14:paraId="0647BED6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674E3DC7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79C7E31A" w14:textId="77777777" w:rsidTr="00F421A0">
        <w:trPr>
          <w:trHeight w:val="62"/>
        </w:trPr>
        <w:tc>
          <w:tcPr>
            <w:tcW w:w="3458" w:type="dxa"/>
          </w:tcPr>
          <w:p w14:paraId="78AC1F22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3B54D943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C23441" w:rsidRPr="00A92DA2" w:rsidRDefault="00C2344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6F506141" w14:textId="77777777" w:rsidTr="00F421A0">
        <w:trPr>
          <w:trHeight w:val="62"/>
        </w:trPr>
        <w:tc>
          <w:tcPr>
            <w:tcW w:w="3458" w:type="dxa"/>
          </w:tcPr>
          <w:p w14:paraId="046060FF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19199BA0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6068DDEC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7,243 </w:t>
            </w:r>
          </w:p>
        </w:tc>
        <w:tc>
          <w:tcPr>
            <w:tcW w:w="135" w:type="dxa"/>
          </w:tcPr>
          <w:p w14:paraId="61F009BE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7D3B80BD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20,087</w:t>
            </w:r>
          </w:p>
        </w:tc>
      </w:tr>
      <w:tr w:rsidR="00A92DA2" w:rsidRPr="00A92DA2" w14:paraId="6869495F" w14:textId="77777777" w:rsidTr="009E17FE">
        <w:trPr>
          <w:trHeight w:val="62"/>
        </w:trPr>
        <w:tc>
          <w:tcPr>
            <w:tcW w:w="3458" w:type="dxa"/>
          </w:tcPr>
          <w:p w14:paraId="79AFF831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06740F30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2118BB" w14:textId="32167F60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149,354 </w:t>
            </w:r>
          </w:p>
        </w:tc>
        <w:tc>
          <w:tcPr>
            <w:tcW w:w="135" w:type="dxa"/>
          </w:tcPr>
          <w:p w14:paraId="08BEA2B7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012509EE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289,923</w:t>
            </w:r>
          </w:p>
        </w:tc>
      </w:tr>
      <w:tr w:rsidR="00A92DA2" w:rsidRPr="00A92DA2" w14:paraId="50C61A50" w14:textId="77777777" w:rsidTr="009E17FE">
        <w:trPr>
          <w:trHeight w:val="62"/>
        </w:trPr>
        <w:tc>
          <w:tcPr>
            <w:tcW w:w="3458" w:type="dxa"/>
          </w:tcPr>
          <w:p w14:paraId="50E7D672" w14:textId="631C8684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1AA3F6" w14:textId="2D77518C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C134778" w14:textId="5B753C6A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89602" w14:textId="78296483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156,597</w:t>
            </w:r>
          </w:p>
        </w:tc>
        <w:tc>
          <w:tcPr>
            <w:tcW w:w="135" w:type="dxa"/>
          </w:tcPr>
          <w:p w14:paraId="73EFADDB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CED9050" w14:textId="2096E85A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310,010</w:t>
            </w:r>
          </w:p>
        </w:tc>
      </w:tr>
      <w:tr w:rsidR="00A92DA2" w:rsidRPr="00A92DA2" w14:paraId="528E7DCC" w14:textId="77777777" w:rsidTr="009E17FE">
        <w:trPr>
          <w:trHeight w:val="62"/>
        </w:trPr>
        <w:tc>
          <w:tcPr>
            <w:tcW w:w="3458" w:type="dxa"/>
          </w:tcPr>
          <w:p w14:paraId="66FAAD29" w14:textId="358BE2B9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กิจการ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D1ECDE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578C2E3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4D947D2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EA51675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5B782B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161DF885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D3B334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1649A732" w14:textId="77777777" w:rsidTr="009E17FE">
        <w:trPr>
          <w:trHeight w:val="62"/>
        </w:trPr>
        <w:tc>
          <w:tcPr>
            <w:tcW w:w="3458" w:type="dxa"/>
          </w:tcPr>
          <w:p w14:paraId="7BF2A443" w14:textId="7608C789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บึงกาฬรับเบอร์ เทคโนโลยี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9496AD" w14:textId="323441F4" w:rsidR="00AC74AD" w:rsidRPr="00A92DA2" w:rsidRDefault="00E0173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8" w:type="dxa"/>
          </w:tcPr>
          <w:p w14:paraId="2D6539E6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F6AF83C" w14:textId="2B805CD4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4" w:type="dxa"/>
          </w:tcPr>
          <w:p w14:paraId="65C1DACE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F3F5D7" w14:textId="3F923FE8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" w:type="dxa"/>
          </w:tcPr>
          <w:p w14:paraId="222B0D41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8A8296A" w14:textId="49618839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816</w:t>
            </w:r>
          </w:p>
        </w:tc>
      </w:tr>
      <w:tr w:rsidR="00A92DA2" w:rsidRPr="00A92DA2" w14:paraId="5DD6CC9E" w14:textId="77777777" w:rsidTr="009E17FE">
        <w:trPr>
          <w:trHeight w:val="62"/>
        </w:trPr>
        <w:tc>
          <w:tcPr>
            <w:tcW w:w="3458" w:type="dxa"/>
          </w:tcPr>
          <w:p w14:paraId="7D7D3012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AA10FC" w14:textId="19D306A8" w:rsidR="00AC74AD" w:rsidRPr="00A92DA2" w:rsidRDefault="00E0173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8" w:type="dxa"/>
          </w:tcPr>
          <w:p w14:paraId="055A6380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7A7D1B4" w14:textId="6F865A4F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4" w:type="dxa"/>
          </w:tcPr>
          <w:p w14:paraId="7C24ED09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FA65BD8" w14:textId="1469C46A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156,598</w:t>
            </w:r>
          </w:p>
        </w:tc>
        <w:tc>
          <w:tcPr>
            <w:tcW w:w="135" w:type="dxa"/>
          </w:tcPr>
          <w:p w14:paraId="1C1E44C3" w14:textId="77777777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040B7C4" w14:textId="700331FF" w:rsidR="00AC74AD" w:rsidRPr="00A92DA2" w:rsidRDefault="00AC74AD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310,826</w:t>
            </w:r>
          </w:p>
        </w:tc>
      </w:tr>
      <w:tr w:rsidR="00A92DA2" w:rsidRPr="00A92DA2" w14:paraId="11377B7A" w14:textId="77777777" w:rsidTr="00F421A0">
        <w:trPr>
          <w:trHeight w:val="62"/>
        </w:trPr>
        <w:tc>
          <w:tcPr>
            <w:tcW w:w="3458" w:type="dxa"/>
          </w:tcPr>
          <w:p w14:paraId="15C106D7" w14:textId="23EB9E5D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93015D6" w14:textId="7953C95F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4C28145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E5F555" w14:textId="46A4056A" w:rsidR="00E0173C" w:rsidRPr="00A92DA2" w:rsidRDefault="00E0173C" w:rsidP="00E0173C">
            <w:pPr>
              <w:spacing w:line="32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34" w:type="dxa"/>
          </w:tcPr>
          <w:p w14:paraId="25017960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9A13E5" w14:textId="4C82EC7F" w:rsidR="00E0173C" w:rsidRPr="00A92DA2" w:rsidRDefault="00E0173C" w:rsidP="00E0173C">
            <w:pPr>
              <w:spacing w:line="32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(109)</w:t>
            </w:r>
          </w:p>
        </w:tc>
        <w:tc>
          <w:tcPr>
            <w:tcW w:w="135" w:type="dxa"/>
          </w:tcPr>
          <w:p w14:paraId="65F9FE9F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2AA1013" w14:textId="4AA4B6F2" w:rsidR="00E0173C" w:rsidRPr="00A92DA2" w:rsidRDefault="00E0173C" w:rsidP="00E0173C">
            <w:pPr>
              <w:spacing w:line="32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(188)</w:t>
            </w:r>
          </w:p>
        </w:tc>
      </w:tr>
      <w:tr w:rsidR="00A92DA2" w:rsidRPr="00A92DA2" w14:paraId="60D6F54A" w14:textId="77777777" w:rsidTr="009E17FE">
        <w:trPr>
          <w:trHeight w:val="201"/>
        </w:trPr>
        <w:tc>
          <w:tcPr>
            <w:tcW w:w="3458" w:type="dxa"/>
          </w:tcPr>
          <w:p w14:paraId="2A30A013" w14:textId="1C101E8E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9B539" w14:textId="4FB32CC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8" w:type="dxa"/>
          </w:tcPr>
          <w:p w14:paraId="262A07A7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5745122" w14:textId="6C4F3D00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813</w:t>
            </w:r>
          </w:p>
        </w:tc>
        <w:tc>
          <w:tcPr>
            <w:tcW w:w="134" w:type="dxa"/>
          </w:tcPr>
          <w:p w14:paraId="4A59596C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8566E" w14:textId="4044EE5C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156,489</w:t>
            </w:r>
          </w:p>
        </w:tc>
        <w:tc>
          <w:tcPr>
            <w:tcW w:w="135" w:type="dxa"/>
          </w:tcPr>
          <w:p w14:paraId="00A89DC5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B93FF1" w14:textId="70FDA919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310,638</w:t>
            </w:r>
          </w:p>
        </w:tc>
      </w:tr>
      <w:tr w:rsidR="00A92DA2" w:rsidRPr="00A92DA2" w14:paraId="52BF6D3E" w14:textId="77777777" w:rsidTr="00F421A0">
        <w:tc>
          <w:tcPr>
            <w:tcW w:w="3458" w:type="dxa"/>
          </w:tcPr>
          <w:p w14:paraId="318CFD0A" w14:textId="0A89CCF0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</w:t>
            </w:r>
            <w:r w:rsidRPr="00A92DA2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สั้นและระยะ</w:t>
            </w:r>
            <w:r w:rsidRPr="00A92DA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134" w:type="dxa"/>
          </w:tcPr>
          <w:p w14:paraId="08D4245B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D83619E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444CAD5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261E74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21574AA3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CD717F9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75702653" w14:textId="77777777" w:rsidTr="00F421A0">
        <w:tc>
          <w:tcPr>
            <w:tcW w:w="3458" w:type="dxa"/>
          </w:tcPr>
          <w:p w14:paraId="14CECFCC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บริษัท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5D068AA4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5F01A4FF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D23A84C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FC4766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</w:tcPr>
          <w:p w14:paraId="7120BC52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E5941F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79D12BA8" w14:textId="77777777" w:rsidTr="00F421A0">
        <w:tc>
          <w:tcPr>
            <w:tcW w:w="3458" w:type="dxa"/>
          </w:tcPr>
          <w:p w14:paraId="6A7B3FC7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4DC9FB5D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9C64CFC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7845302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717069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1062CFB6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58,179 </w:t>
            </w:r>
          </w:p>
        </w:tc>
        <w:tc>
          <w:tcPr>
            <w:tcW w:w="135" w:type="dxa"/>
          </w:tcPr>
          <w:p w14:paraId="5123D7E1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71DB5B7" w14:textId="7B38EE7E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49,123</w:t>
            </w:r>
          </w:p>
        </w:tc>
      </w:tr>
      <w:tr w:rsidR="00A92DA2" w:rsidRPr="00A92DA2" w14:paraId="1007A737" w14:textId="77777777" w:rsidTr="00F421A0">
        <w:tc>
          <w:tcPr>
            <w:tcW w:w="3458" w:type="dxa"/>
          </w:tcPr>
          <w:p w14:paraId="6884C7BC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48EF734E" w14:textId="58BCF208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527426B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E2BB67F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0505BF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62FC9D68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257,976 </w:t>
            </w:r>
          </w:p>
        </w:tc>
        <w:tc>
          <w:tcPr>
            <w:tcW w:w="135" w:type="dxa"/>
          </w:tcPr>
          <w:p w14:paraId="2170F3BF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2398816F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147,969</w:t>
            </w:r>
          </w:p>
        </w:tc>
      </w:tr>
      <w:tr w:rsidR="00A92DA2" w:rsidRPr="00A92DA2" w14:paraId="3EC424E5" w14:textId="77777777" w:rsidTr="00F421A0">
        <w:tc>
          <w:tcPr>
            <w:tcW w:w="3458" w:type="dxa"/>
          </w:tcPr>
          <w:p w14:paraId="10A6A740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639DEF2D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60E55FD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E6425A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102F7A46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316,155 </w:t>
            </w:r>
          </w:p>
        </w:tc>
        <w:tc>
          <w:tcPr>
            <w:tcW w:w="135" w:type="dxa"/>
          </w:tcPr>
          <w:p w14:paraId="6BAC75E9" w14:textId="77777777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197CC7DC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197,092</w:t>
            </w:r>
          </w:p>
        </w:tc>
      </w:tr>
    </w:tbl>
    <w:p w14:paraId="22AFBFC9" w14:textId="27BF89BD" w:rsidR="00793150" w:rsidRPr="00A92DA2" w:rsidRDefault="00793150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A13ECDA" w14:textId="69725530" w:rsidR="00C81E2A" w:rsidRPr="00A92DA2" w:rsidRDefault="00C81E2A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3B0527" w14:textId="0D418688" w:rsidR="00C81E2A" w:rsidRPr="00A92DA2" w:rsidRDefault="00C81E2A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5D2CF52" w14:textId="2368544F" w:rsidR="00C81E2A" w:rsidRPr="00A92DA2" w:rsidRDefault="00C81E2A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0689AD1" w14:textId="54B949BE" w:rsidR="006B5631" w:rsidRPr="00A92DA2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รายการเคลื่อนไหว</w:t>
      </w:r>
      <w:r w:rsidR="005C138A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ของบัญชี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เงินให้กู้ยืมและเงินกู้ยืมจากกิจการที่เกี่ยวข้องกัน</w:t>
      </w:r>
      <w:r w:rsidR="008153E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A92DA2" w:rsidRPr="00A92DA2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A92DA2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A92DA2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A92DA2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A92DA2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A92DA2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A92DA2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A92DA2" w:rsidRDefault="000D4E37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8D33A6" w14:textId="77777777" w:rsidR="00C81E2A" w:rsidRPr="00A92DA2" w:rsidRDefault="00C81E2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7D3A7AC" w14:textId="18034711" w:rsidR="00416999" w:rsidRPr="00A92DA2" w:rsidRDefault="00C81E2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6A5CCE2" w14:textId="4F0BF61A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93FF5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1B1EFF7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D0B149" w14:textId="77777777" w:rsidR="00C81E2A" w:rsidRPr="00A92DA2" w:rsidRDefault="00C81E2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149A9535" w14:textId="4B2E2957" w:rsidR="00416999" w:rsidRPr="00A92DA2" w:rsidRDefault="00C81E2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</w:tcPr>
          <w:p w14:paraId="095AD325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AD5E620" w14:textId="0BA54C55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93FF5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A92DA2" w14:paraId="04C48E7A" w14:textId="77777777" w:rsidTr="001D2E34">
        <w:trPr>
          <w:jc w:val="right"/>
        </w:trPr>
        <w:tc>
          <w:tcPr>
            <w:tcW w:w="3458" w:type="dxa"/>
          </w:tcPr>
          <w:p w14:paraId="7FAB3986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66CAC2FD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A740C0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A6BBB40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FB5441" w14:textId="77777777" w:rsidR="00416999" w:rsidRPr="00A92DA2" w:rsidRDefault="00416999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DBF877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D79F37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03AB05" w14:textId="77777777" w:rsidR="00416999" w:rsidRPr="00A92DA2" w:rsidRDefault="0041699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591ABBD5" w14:textId="03017358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B11186" w:rsidRPr="00A92DA2" w:rsidRDefault="00B11186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76820609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198,500</w:t>
            </w:r>
          </w:p>
        </w:tc>
        <w:tc>
          <w:tcPr>
            <w:tcW w:w="134" w:type="dxa"/>
          </w:tcPr>
          <w:p w14:paraId="06DBC859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28BDFB96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254,500</w:t>
            </w:r>
          </w:p>
        </w:tc>
      </w:tr>
      <w:tr w:rsidR="00A92DA2" w:rsidRPr="00A92DA2" w14:paraId="4FC0ADB9" w14:textId="77777777" w:rsidTr="00F730FD">
        <w:trPr>
          <w:jc w:val="right"/>
        </w:trPr>
        <w:tc>
          <w:tcPr>
            <w:tcW w:w="3458" w:type="dxa"/>
          </w:tcPr>
          <w:p w14:paraId="40620DB5" w14:textId="0481916E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 xml:space="preserve">   ดอกเบี้ยรับรอตัดบัญชี</w:t>
            </w: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4" w:type="dxa"/>
          </w:tcPr>
          <w:p w14:paraId="0CB4BD76" w14:textId="69B2BAB4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D51024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D8F85D" w14:textId="778F450D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BCE5F8" w14:textId="77777777" w:rsidR="00B11186" w:rsidRPr="00A92DA2" w:rsidRDefault="00B11186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CF414C" w14:textId="752E9196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(1,331)</w:t>
            </w:r>
          </w:p>
        </w:tc>
        <w:tc>
          <w:tcPr>
            <w:tcW w:w="134" w:type="dxa"/>
          </w:tcPr>
          <w:p w14:paraId="5108D128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4CCF7C" w14:textId="2F1982E1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(1,331)</w:t>
            </w:r>
          </w:p>
        </w:tc>
      </w:tr>
      <w:tr w:rsidR="00A92DA2" w:rsidRPr="00A92DA2" w14:paraId="6EB3ADEF" w14:textId="77777777" w:rsidTr="00F730FD">
        <w:trPr>
          <w:jc w:val="right"/>
        </w:trPr>
        <w:tc>
          <w:tcPr>
            <w:tcW w:w="3458" w:type="dxa"/>
          </w:tcPr>
          <w:p w14:paraId="21F10EA6" w14:textId="420A55A1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CBB060" w14:textId="08B16D0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3A23F3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1E948" w14:textId="5EB5EFC0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BDF5E59" w14:textId="77777777" w:rsidR="00B11186" w:rsidRPr="00A92DA2" w:rsidRDefault="00B11186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336B73" w14:textId="48CDFB12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1,294</w:t>
            </w:r>
          </w:p>
        </w:tc>
        <w:tc>
          <w:tcPr>
            <w:tcW w:w="134" w:type="dxa"/>
          </w:tcPr>
          <w:p w14:paraId="26AE0301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60A3D" w14:textId="09CC18B2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1,212</w:t>
            </w:r>
          </w:p>
        </w:tc>
      </w:tr>
      <w:tr w:rsidR="00A92DA2" w:rsidRPr="00A92DA2" w14:paraId="2F0757FB" w14:textId="77777777" w:rsidTr="00F730FD">
        <w:trPr>
          <w:jc w:val="right"/>
        </w:trPr>
        <w:tc>
          <w:tcPr>
            <w:tcW w:w="3458" w:type="dxa"/>
          </w:tcPr>
          <w:p w14:paraId="7E2499B0" w14:textId="1A22E8D0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170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28FC7B" w14:textId="19B063A9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6AEB28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CC034C" w14:textId="2B40E1D1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A74311" w14:textId="77777777" w:rsidR="00B11186" w:rsidRPr="00A92DA2" w:rsidRDefault="00B11186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C4AF74" w14:textId="754C8CE1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198,463</w:t>
            </w:r>
          </w:p>
        </w:tc>
        <w:tc>
          <w:tcPr>
            <w:tcW w:w="134" w:type="dxa"/>
          </w:tcPr>
          <w:p w14:paraId="308BCB89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0C0ACD" w14:textId="6FB01878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254,381</w:t>
            </w:r>
          </w:p>
        </w:tc>
      </w:tr>
      <w:tr w:rsidR="00A92DA2" w:rsidRPr="00A92DA2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F42D6C" w14:textId="1EEC1420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B11186" w:rsidRPr="00A92DA2" w:rsidRDefault="00B11186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79118A28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119,000</w:t>
            </w:r>
          </w:p>
        </w:tc>
        <w:tc>
          <w:tcPr>
            <w:tcW w:w="134" w:type="dxa"/>
          </w:tcPr>
          <w:p w14:paraId="33D702BE" w14:textId="7777777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45646737" w:rsidR="00B11186" w:rsidRPr="00A92DA2" w:rsidRDefault="00B11186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  <w:tr w:rsidR="00A92DA2" w:rsidRPr="00A92DA2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4DBA239B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61CCDF46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853F59" w:rsidRPr="00A92DA2" w:rsidRDefault="00853F59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74F8C312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00AA59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6FA8754E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(56,000)</w:t>
            </w:r>
          </w:p>
        </w:tc>
      </w:tr>
      <w:tr w:rsidR="00A92DA2" w:rsidRPr="00A92DA2" w14:paraId="244114F2" w14:textId="77777777" w:rsidTr="00F421A0">
        <w:trPr>
          <w:jc w:val="right"/>
        </w:trPr>
        <w:tc>
          <w:tcPr>
            <w:tcW w:w="3458" w:type="dxa"/>
          </w:tcPr>
          <w:p w14:paraId="7F8A9538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8B88D9" w14:textId="0B9E5D7F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0D97EB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89D6DC" w14:textId="0BBFA12C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5048127" w14:textId="77777777" w:rsidR="00853F59" w:rsidRPr="00A92DA2" w:rsidRDefault="00853F59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8DB76BC" w14:textId="630F1EB0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317,463</w:t>
            </w:r>
          </w:p>
        </w:tc>
        <w:tc>
          <w:tcPr>
            <w:tcW w:w="134" w:type="dxa"/>
          </w:tcPr>
          <w:p w14:paraId="3666BB4D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2C4ADF" w14:textId="4B419FB1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198,381</w:t>
            </w:r>
          </w:p>
        </w:tc>
      </w:tr>
      <w:tr w:rsidR="00A92DA2" w:rsidRPr="00A92DA2" w14:paraId="07884FC9" w14:textId="77777777" w:rsidTr="00F421A0">
        <w:trPr>
          <w:jc w:val="right"/>
        </w:trPr>
        <w:tc>
          <w:tcPr>
            <w:tcW w:w="3458" w:type="dxa"/>
          </w:tcPr>
          <w:p w14:paraId="721FA33A" w14:textId="05C82161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5D551" w14:textId="5575752D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A9557F9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5CB33E" w14:textId="5196D4D3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550574" w14:textId="77777777" w:rsidR="00853F59" w:rsidRPr="00A92DA2" w:rsidRDefault="00853F59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BEE1E5" w14:textId="438ADD23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(1,308)</w:t>
            </w:r>
          </w:p>
        </w:tc>
        <w:tc>
          <w:tcPr>
            <w:tcW w:w="134" w:type="dxa"/>
          </w:tcPr>
          <w:p w14:paraId="2AECF538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8835E4" w14:textId="288AF2E8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(1,289)</w:t>
            </w:r>
          </w:p>
        </w:tc>
      </w:tr>
      <w:tr w:rsidR="00A92DA2" w:rsidRPr="00A92DA2" w14:paraId="1D316A0C" w14:textId="77777777" w:rsidTr="00F421A0">
        <w:trPr>
          <w:jc w:val="right"/>
        </w:trPr>
        <w:tc>
          <w:tcPr>
            <w:tcW w:w="3458" w:type="dxa"/>
          </w:tcPr>
          <w:p w14:paraId="567EEE30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84920F" w14:textId="161D275A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E43580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E52021" w14:textId="014751D0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0E6767" w14:textId="77777777" w:rsidR="00853F59" w:rsidRPr="00A92DA2" w:rsidRDefault="00853F59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A1DD51" w14:textId="7CD3FA0E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316,155</w:t>
            </w:r>
          </w:p>
        </w:tc>
        <w:tc>
          <w:tcPr>
            <w:tcW w:w="134" w:type="dxa"/>
          </w:tcPr>
          <w:p w14:paraId="6BB452DA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FDB5AA5" w14:textId="695E1298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197,092</w:t>
            </w:r>
          </w:p>
        </w:tc>
      </w:tr>
      <w:tr w:rsidR="00A92DA2" w:rsidRPr="00A92DA2" w14:paraId="33DC6DD8" w14:textId="77777777" w:rsidTr="001D2E34">
        <w:trPr>
          <w:jc w:val="right"/>
        </w:trPr>
        <w:tc>
          <w:tcPr>
            <w:tcW w:w="3458" w:type="dxa"/>
          </w:tcPr>
          <w:p w14:paraId="241C2DE7" w14:textId="2ED08651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A92DA2">
              <w:rPr>
                <w:rFonts w:asciiTheme="majorBidi" w:hAnsi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6819AB4A" w14:textId="777B5FAA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CD34D0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4A6FDDDD" w14:textId="281A5542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9F3A02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812695" w14:textId="583CF442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(1</w:t>
            </w:r>
            <w:r w:rsidR="00CE6078"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27,740</w:t>
            </w: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0B20362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838BDF6" w14:textId="7D353B16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  <w:tr w:rsidR="00A92DA2" w:rsidRPr="00A92DA2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5311F0E5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853F59" w:rsidRPr="00A92DA2" w:rsidRDefault="00853F59" w:rsidP="003D09C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3C5D003F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188</w:t>
            </w:r>
            <w:r w:rsidR="00CE6078"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,415</w:t>
            </w:r>
          </w:p>
        </w:tc>
        <w:tc>
          <w:tcPr>
            <w:tcW w:w="134" w:type="dxa"/>
          </w:tcPr>
          <w:p w14:paraId="454CB104" w14:textId="77777777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0FF397F9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197,092</w:t>
            </w:r>
          </w:p>
        </w:tc>
      </w:tr>
      <w:tr w:rsidR="00853F59" w:rsidRPr="00A92DA2" w14:paraId="0391582F" w14:textId="77777777" w:rsidTr="001D2E34">
        <w:trPr>
          <w:jc w:val="right"/>
        </w:trPr>
        <w:tc>
          <w:tcPr>
            <w:tcW w:w="8396" w:type="dxa"/>
            <w:gridSpan w:val="8"/>
          </w:tcPr>
          <w:p w14:paraId="70BDCBC8" w14:textId="77777777" w:rsidR="003D09C5" w:rsidRPr="00A92DA2" w:rsidRDefault="003D09C5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left="-57" w:firstLine="428"/>
              <w:contextualSpacing/>
              <w:jc w:val="thaiDistribute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vertAlign w:val="superscript"/>
              </w:rPr>
            </w:pPr>
          </w:p>
          <w:p w14:paraId="64E36B1E" w14:textId="6D0194FE" w:rsidR="00853F59" w:rsidRPr="00A92DA2" w:rsidRDefault="00853F59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left="-57" w:firstLine="428"/>
              <w:contextualSpacing/>
              <w:jc w:val="thaiDistribute"/>
              <w:rPr>
                <w:rFonts w:ascii="Angsana New" w:hAnsi="Angsana New"/>
                <w:b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vertAlign w:val="superscript"/>
              </w:rPr>
              <w:t>(*)</w:t>
            </w:r>
            <w:r w:rsidRPr="00A92DA2">
              <w:rPr>
                <w:rFonts w:ascii="Angsana New" w:hAnsi="Angsana New" w:hint="cs"/>
                <w:b/>
                <w:color w:val="000000" w:themeColor="text1"/>
                <w:sz w:val="26"/>
                <w:szCs w:val="26"/>
                <w:cs/>
              </w:rPr>
              <w:t xml:space="preserve"> บริษัทมีเงินให้กู้ยืมแก่บริษัทย่อ</w:t>
            </w:r>
            <w:r w:rsidRPr="00A92DA2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t>ย ซึ่งคิดอัตราดอกเบี้ยต่ำกว่าราคาตลาด บริษัทจึงได้รับรู้ผลต่างระหว่างจำนวนเงิน</w:t>
            </w:r>
            <w:r w:rsidRPr="00A92DA2">
              <w:rPr>
                <w:rFonts w:ascii="Angsana New" w:hAnsi="Angsana New"/>
                <w:b/>
                <w:color w:val="000000" w:themeColor="text1"/>
                <w:sz w:val="26"/>
                <w:szCs w:val="26"/>
                <w:cs/>
              </w:rPr>
              <w:br/>
              <w:t>ที่ให้กู้ยืมกับมูลค่ายุติธรรมของเงินให้กู้ยืมดังกล่าว</w:t>
            </w:r>
          </w:p>
        </w:tc>
      </w:tr>
    </w:tbl>
    <w:p w14:paraId="4F5BA470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1953A450" w14:textId="17FF477C" w:rsidR="009848C2" w:rsidRPr="00A92DA2" w:rsidRDefault="003B50ED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ในระหว่าง</w:t>
      </w:r>
      <w:r w:rsidR="00793150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งวด </w:t>
      </w:r>
      <w:r w:rsidR="00793150"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บริษัทมีการออกตั๋วสัญญาใช้เงินให้กับ บริษัท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พรีเมี่ยม เฟล็กซิเบิ้ล แพคเกจจิ้ง</w:t>
      </w:r>
      <w:r w:rsidRPr="00A92DA2">
        <w:rPr>
          <w:rFonts w:asciiTheme="majorBidi" w:hAnsiTheme="majorBidi"/>
          <w:color w:val="000000" w:themeColor="text1"/>
          <w:spacing w:val="2"/>
          <w:sz w:val="32"/>
          <w:szCs w:val="32"/>
          <w:cs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จำกัด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จำนวนเงิน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9 </w:t>
      </w:r>
      <w:r w:rsidR="00793150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บาท ระยะเวลาตั้งแต่</w:t>
      </w:r>
      <w:r w:rsidR="00725781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วันที่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มีนาคม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29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2C09A5" w:rsidRPr="00A92DA2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3.88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="00AA3FB5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และ</w:t>
      </w:r>
      <w:r w:rsidR="009848C2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บริษัทมีการออกตั๋วสัญญาใช้เงินให้กับบริษัท </w:t>
      </w:r>
      <w:r w:rsidR="009848C2" w:rsidRPr="00A92DA2">
        <w:rPr>
          <w:rFonts w:asciiTheme="majorBidi" w:hAnsiTheme="majorBidi"/>
          <w:color w:val="000000" w:themeColor="text1"/>
          <w:sz w:val="32"/>
          <w:szCs w:val="32"/>
          <w:cs/>
        </w:rPr>
        <w:t>โซลาร์ พีพีเอ็ม จำกัด</w:t>
      </w:r>
      <w:r w:rsidR="009848C2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จำนวนเงิน </w:t>
      </w:r>
      <w:r w:rsidR="009848C2" w:rsidRPr="00A92DA2">
        <w:rPr>
          <w:rFonts w:asciiTheme="majorBidi" w:hAnsiTheme="majorBidi"/>
          <w:color w:val="000000" w:themeColor="text1"/>
          <w:sz w:val="32"/>
          <w:szCs w:val="32"/>
        </w:rPr>
        <w:t xml:space="preserve">110 </w:t>
      </w:r>
      <w:r w:rsidR="009848C2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ระยะเวลาตั้งแต่วันที่ </w:t>
      </w:r>
      <w:r w:rsidR="009848C2" w:rsidRPr="00A92DA2">
        <w:rPr>
          <w:rFonts w:asciiTheme="majorBidi" w:hAnsiTheme="majorBidi"/>
          <w:color w:val="000000" w:themeColor="text1"/>
          <w:sz w:val="32"/>
          <w:szCs w:val="32"/>
        </w:rPr>
        <w:t>28</w:t>
      </w:r>
      <w:r w:rsidR="009848C2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มิถุนายน </w:t>
      </w:r>
      <w:r w:rsidR="009848C2"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9848C2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9848C2"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27 </w:t>
      </w:r>
      <w:r w:rsidR="009848C2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ตุลาคม </w:t>
      </w:r>
      <w:r w:rsidR="009848C2"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="009848C2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อัตราดอกเบี้ยร้อยละ </w:t>
      </w:r>
      <w:r w:rsidR="009848C2" w:rsidRPr="00A92DA2">
        <w:rPr>
          <w:rFonts w:asciiTheme="majorBidi" w:hAnsiTheme="majorBidi"/>
          <w:color w:val="000000" w:themeColor="text1"/>
          <w:sz w:val="32"/>
          <w:szCs w:val="32"/>
        </w:rPr>
        <w:t xml:space="preserve">3.883 </w:t>
      </w:r>
      <w:r w:rsidR="009848C2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</w:p>
    <w:p w14:paraId="378B9F65" w14:textId="77777777" w:rsidR="009848C2" w:rsidRPr="00A92DA2" w:rsidRDefault="009848C2" w:rsidP="003D09C5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/>
          <w:color w:val="000000" w:themeColor="text1"/>
          <w:spacing w:val="2"/>
          <w:sz w:val="32"/>
          <w:szCs w:val="32"/>
        </w:rPr>
      </w:pPr>
    </w:p>
    <w:p w14:paraId="2784422D" w14:textId="77777777" w:rsidR="003B50ED" w:rsidRPr="00A92DA2" w:rsidRDefault="003B50ED" w:rsidP="003D09C5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สัญญาสำคัญกับบุคคลที่เกี่ยวข้องกัน</w:t>
      </w:r>
    </w:p>
    <w:p w14:paraId="35C30513" w14:textId="33A4395D" w:rsidR="003B50ED" w:rsidRPr="00A92DA2" w:rsidRDefault="003B50ED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bookmarkStart w:id="0" w:name="_Hlk142263111"/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3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สิงหาคม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โดยมีค่าเช่าในอัตราเดือนละ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95,000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</w:t>
      </w:r>
    </w:p>
    <w:bookmarkEnd w:id="0"/>
    <w:p w14:paraId="49909D1D" w14:textId="77777777" w:rsidR="00853F59" w:rsidRPr="00A92DA2" w:rsidRDefault="00853F59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74E2217C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7D42EB3C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A324D0E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1BEB3CC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19A7E2F1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61886CEB" w14:textId="5B1E9F4F" w:rsidR="000358BC" w:rsidRPr="00A92DA2" w:rsidRDefault="00D44797" w:rsidP="003D09C5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5</w:t>
      </w:r>
      <w:r w:rsidR="00A37A35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37A35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37A35"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A92DA2" w:rsidRDefault="00A37A35" w:rsidP="003D09C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A92DA2" w:rsidRPr="00A92DA2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A92DA2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A92DA2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A92DA2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A92DA2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A92DA2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A92DA2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A92DA2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7D789CC7" w14:textId="77777777" w:rsidTr="000D4E37">
        <w:tc>
          <w:tcPr>
            <w:tcW w:w="3455" w:type="dxa"/>
          </w:tcPr>
          <w:p w14:paraId="16CE19AB" w14:textId="77777777" w:rsidR="00D44797" w:rsidRPr="00A92DA2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0942E9A0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7BBB7AF3" w14:textId="62D29C28" w:rsidR="00D44797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D44797" w:rsidRPr="00A92DA2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D44797" w:rsidRPr="00A92DA2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4B47023" w14:textId="09D95579" w:rsidR="00D44797" w:rsidRPr="00A92DA2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837E6E"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</w:tcPr>
          <w:p w14:paraId="093EC9E8" w14:textId="77777777" w:rsidR="00D44797" w:rsidRPr="00A92DA2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4896EA01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48D47EEE" w14:textId="609BF11E" w:rsidR="00D44797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D44797" w:rsidRPr="00A92DA2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D44797" w:rsidRPr="00A92DA2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F565146" w14:textId="4BAC382D" w:rsidR="00D44797" w:rsidRPr="00A92DA2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837E6E"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A92DA2" w:rsidRPr="00A92DA2" w14:paraId="1FEBE0C0" w14:textId="77777777" w:rsidTr="000D4E37">
        <w:tc>
          <w:tcPr>
            <w:tcW w:w="3455" w:type="dxa"/>
          </w:tcPr>
          <w:p w14:paraId="172380E5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368E4273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898 </w:t>
            </w:r>
          </w:p>
        </w:tc>
        <w:tc>
          <w:tcPr>
            <w:tcW w:w="134" w:type="dxa"/>
          </w:tcPr>
          <w:p w14:paraId="59A7BDF6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361163B3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554</w:t>
            </w:r>
          </w:p>
        </w:tc>
        <w:tc>
          <w:tcPr>
            <w:tcW w:w="134" w:type="dxa"/>
          </w:tcPr>
          <w:p w14:paraId="1AFAE965" w14:textId="77777777" w:rsidR="00253078" w:rsidRPr="00A92DA2" w:rsidRDefault="00253078" w:rsidP="00253078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6448B95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370 </w:t>
            </w:r>
          </w:p>
        </w:tc>
        <w:tc>
          <w:tcPr>
            <w:tcW w:w="134" w:type="dxa"/>
          </w:tcPr>
          <w:p w14:paraId="5C0ADA7F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1C2796B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370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A92DA2" w:rsidRPr="00A92DA2" w14:paraId="620AAFFB" w14:textId="77777777" w:rsidTr="000D4E37">
        <w:tc>
          <w:tcPr>
            <w:tcW w:w="3455" w:type="dxa"/>
          </w:tcPr>
          <w:p w14:paraId="3719F5B3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0A9818C3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51,911 </w:t>
            </w:r>
          </w:p>
        </w:tc>
        <w:tc>
          <w:tcPr>
            <w:tcW w:w="134" w:type="dxa"/>
          </w:tcPr>
          <w:p w14:paraId="134B1BDE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245D8CFF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23,769</w:t>
            </w:r>
          </w:p>
        </w:tc>
        <w:tc>
          <w:tcPr>
            <w:tcW w:w="134" w:type="dxa"/>
          </w:tcPr>
          <w:p w14:paraId="0DD78D24" w14:textId="77777777" w:rsidR="00253078" w:rsidRPr="00A92DA2" w:rsidRDefault="00253078" w:rsidP="00253078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54FB36FA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44,740 </w:t>
            </w:r>
          </w:p>
        </w:tc>
        <w:tc>
          <w:tcPr>
            <w:tcW w:w="134" w:type="dxa"/>
          </w:tcPr>
          <w:p w14:paraId="5713E9CE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0D5D5511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390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A92DA2" w:rsidRPr="00A92DA2" w14:paraId="3C62C1A8" w14:textId="77777777" w:rsidTr="000D4E37">
        <w:tc>
          <w:tcPr>
            <w:tcW w:w="3455" w:type="dxa"/>
          </w:tcPr>
          <w:p w14:paraId="4F0E1ACE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07FAA24C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19,389 </w:t>
            </w:r>
          </w:p>
        </w:tc>
        <w:tc>
          <w:tcPr>
            <w:tcW w:w="134" w:type="dxa"/>
          </w:tcPr>
          <w:p w14:paraId="5B578118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04E6DABE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19,610</w:t>
            </w:r>
          </w:p>
        </w:tc>
        <w:tc>
          <w:tcPr>
            <w:tcW w:w="134" w:type="dxa"/>
          </w:tcPr>
          <w:p w14:paraId="71523A1F" w14:textId="77777777" w:rsidR="00253078" w:rsidRPr="00A92DA2" w:rsidRDefault="00253078" w:rsidP="00253078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4478FA6C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8,788 </w:t>
            </w:r>
          </w:p>
        </w:tc>
        <w:tc>
          <w:tcPr>
            <w:tcW w:w="134" w:type="dxa"/>
          </w:tcPr>
          <w:p w14:paraId="7EE955B4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28635712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714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A92DA2" w:rsidRPr="00A92DA2" w14:paraId="2439102D" w14:textId="77777777" w:rsidTr="000D4E37">
        <w:tc>
          <w:tcPr>
            <w:tcW w:w="3455" w:type="dxa"/>
          </w:tcPr>
          <w:p w14:paraId="33AC0E38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3530EC9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829 </w:t>
            </w:r>
          </w:p>
        </w:tc>
        <w:tc>
          <w:tcPr>
            <w:tcW w:w="134" w:type="dxa"/>
          </w:tcPr>
          <w:p w14:paraId="1F5BCF90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39E0C26D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3,898</w:t>
            </w:r>
          </w:p>
        </w:tc>
        <w:tc>
          <w:tcPr>
            <w:tcW w:w="134" w:type="dxa"/>
          </w:tcPr>
          <w:p w14:paraId="6A192F1D" w14:textId="77777777" w:rsidR="00253078" w:rsidRPr="00A92DA2" w:rsidRDefault="00253078" w:rsidP="00253078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702BE6C2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829 </w:t>
            </w:r>
          </w:p>
        </w:tc>
        <w:tc>
          <w:tcPr>
            <w:tcW w:w="134" w:type="dxa"/>
          </w:tcPr>
          <w:p w14:paraId="7935CC62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507FECD0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3,898</w:t>
            </w:r>
          </w:p>
        </w:tc>
      </w:tr>
      <w:tr w:rsidR="00A92DA2" w:rsidRPr="00A92DA2" w14:paraId="55D74668" w14:textId="77777777" w:rsidTr="000D4E37">
        <w:tc>
          <w:tcPr>
            <w:tcW w:w="3455" w:type="dxa"/>
          </w:tcPr>
          <w:p w14:paraId="3C2E4B0A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30F1326D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73,027 </w:t>
            </w:r>
          </w:p>
        </w:tc>
        <w:tc>
          <w:tcPr>
            <w:tcW w:w="134" w:type="dxa"/>
          </w:tcPr>
          <w:p w14:paraId="7400E317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51AC4A2A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>47,831</w:t>
            </w:r>
          </w:p>
        </w:tc>
        <w:tc>
          <w:tcPr>
            <w:tcW w:w="134" w:type="dxa"/>
          </w:tcPr>
          <w:p w14:paraId="79BB6B6B" w14:textId="77777777" w:rsidR="00253078" w:rsidRPr="00A92DA2" w:rsidRDefault="00253078" w:rsidP="00253078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5F40A566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54,727 </w:t>
            </w:r>
          </w:p>
        </w:tc>
        <w:tc>
          <w:tcPr>
            <w:tcW w:w="134" w:type="dxa"/>
          </w:tcPr>
          <w:p w14:paraId="09B0A2E5" w14:textId="77777777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7E7C6284" w:rsidR="00253078" w:rsidRPr="00A92DA2" w:rsidRDefault="00253078" w:rsidP="0025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11,372 </w:t>
            </w:r>
          </w:p>
        </w:tc>
      </w:tr>
    </w:tbl>
    <w:p w14:paraId="13036557" w14:textId="77777777" w:rsidR="003D09C5" w:rsidRPr="00A92DA2" w:rsidRDefault="003D09C5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C61C607" w14:textId="27C03023" w:rsidR="00B43E5F" w:rsidRPr="00A92DA2" w:rsidRDefault="00D563E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43E5F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43E5F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73E2"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A92DA2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A92DA2" w:rsidRPr="00A92DA2" w14:paraId="6761CE39" w14:textId="77777777" w:rsidTr="000D4E37">
        <w:trPr>
          <w:trHeight w:val="62"/>
        </w:trPr>
        <w:tc>
          <w:tcPr>
            <w:tcW w:w="3458" w:type="dxa"/>
          </w:tcPr>
          <w:p w14:paraId="016F3819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A92DA2" w14:paraId="6F74E29E" w14:textId="77777777" w:rsidTr="000D4E37">
        <w:trPr>
          <w:trHeight w:val="62"/>
        </w:trPr>
        <w:tc>
          <w:tcPr>
            <w:tcW w:w="3458" w:type="dxa"/>
          </w:tcPr>
          <w:p w14:paraId="2E314141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1A938962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563E6" w:rsidRPr="00A92DA2" w:rsidRDefault="00D563E6" w:rsidP="00230A2B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9022044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E8CC1E2" w14:textId="219CA380" w:rsidR="00D563E6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563E6" w:rsidRPr="00A92DA2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D563E6" w:rsidRPr="00A92DA2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179FDB98" w14:textId="5D2BEE4F" w:rsidR="00D563E6" w:rsidRPr="00A92DA2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837E6E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AB812D5" w14:textId="77777777" w:rsidR="00D563E6" w:rsidRPr="00A92DA2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993149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2B7738F" w14:textId="4204B541" w:rsidR="00D563E6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563E6" w:rsidRPr="00A92DA2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D563E6" w:rsidRPr="00A92DA2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4617A09" w14:textId="45450F9D" w:rsidR="00D563E6" w:rsidRPr="00A92DA2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837E6E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A92DA2" w14:paraId="11D7FED0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3A2C0C4F" w:rsidR="009A0268" w:rsidRPr="00A92DA2" w:rsidRDefault="009A0268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77777777" w:rsidR="009A0268" w:rsidRPr="00A92DA2" w:rsidRDefault="009A0268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E64AADF" w14:textId="77777777" w:rsidR="009A0268" w:rsidRPr="00A92DA2" w:rsidRDefault="009A0268" w:rsidP="00230A2B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7777777" w:rsidR="009A0268" w:rsidRPr="00A92DA2" w:rsidRDefault="009A0268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E77412A" w14:textId="77777777" w:rsidR="009A0268" w:rsidRPr="00A92DA2" w:rsidRDefault="009A0268" w:rsidP="00230A2B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77777777" w:rsidR="009A0268" w:rsidRPr="00A92DA2" w:rsidRDefault="009A0268" w:rsidP="00230A2B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7D2D11" w14:textId="77777777" w:rsidR="009A0268" w:rsidRPr="00A92DA2" w:rsidRDefault="009A0268" w:rsidP="00230A2B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77777777" w:rsidR="009A0268" w:rsidRPr="00A92DA2" w:rsidRDefault="009A0268" w:rsidP="00230A2B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34B51B93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77777777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67165868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54565E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182895F3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181</w:t>
            </w:r>
          </w:p>
        </w:tc>
        <w:tc>
          <w:tcPr>
            <w:tcW w:w="134" w:type="dxa"/>
          </w:tcPr>
          <w:p w14:paraId="0803DB75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5CC1CCF8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138,134</w:t>
            </w:r>
          </w:p>
        </w:tc>
        <w:tc>
          <w:tcPr>
            <w:tcW w:w="134" w:type="dxa"/>
          </w:tcPr>
          <w:p w14:paraId="79D11A6C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13EA58B8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287,426</w:t>
            </w:r>
          </w:p>
        </w:tc>
      </w:tr>
      <w:tr w:rsidR="00A92DA2" w:rsidRPr="00A92DA2" w14:paraId="4A1A7E0D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77777777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21C4DD97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38986B" w14:textId="34A6439F" w:rsidR="00160F91" w:rsidRPr="00A92DA2" w:rsidRDefault="00160F91" w:rsidP="00160F9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มากกว่า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0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73C2833" w14:textId="4B21719E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DEF295" w14:textId="77777777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0D37F6" w14:textId="23085149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63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B28BFB2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D5B9" w14:textId="4D7EAE53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5,579</w:t>
            </w:r>
          </w:p>
        </w:tc>
        <w:tc>
          <w:tcPr>
            <w:tcW w:w="134" w:type="dxa"/>
          </w:tcPr>
          <w:p w14:paraId="2C69EDAE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76CFED05" w14:textId="1C08F793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8,737</w:t>
            </w:r>
          </w:p>
        </w:tc>
      </w:tr>
      <w:tr w:rsidR="00A92DA2" w:rsidRPr="00A92DA2" w14:paraId="3117FC02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B54FC9B" w:rsidR="00160F91" w:rsidRPr="00A92DA2" w:rsidRDefault="00160F91" w:rsidP="00160F91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E8D59" w14:textId="2FD38A53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5117E4D" w14:textId="77777777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272A44" w14:textId="1D2E2DDA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816</w:t>
            </w:r>
          </w:p>
        </w:tc>
        <w:tc>
          <w:tcPr>
            <w:tcW w:w="134" w:type="dxa"/>
          </w:tcPr>
          <w:p w14:paraId="488D2175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496C87" w14:textId="4BAD00EB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143,713 </w:t>
            </w:r>
          </w:p>
        </w:tc>
        <w:tc>
          <w:tcPr>
            <w:tcW w:w="134" w:type="dxa"/>
          </w:tcPr>
          <w:p w14:paraId="40D56DE1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6E52DB9" w14:textId="23A504C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296,163</w:t>
            </w:r>
          </w:p>
        </w:tc>
      </w:tr>
      <w:tr w:rsidR="00A92DA2" w:rsidRPr="00A92DA2" w14:paraId="0BDA70D8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B9E7D" w14:textId="77777777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46BD902" w14:textId="58A8CEB8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70F306" w14:textId="77777777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28187B" w14:textId="7157818A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D3FDE5C" w14:textId="77777777" w:rsidR="00160F91" w:rsidRPr="00A92DA2" w:rsidRDefault="00160F91" w:rsidP="00160F91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422154" w14:textId="4714AD4C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(102) </w:t>
            </w:r>
          </w:p>
        </w:tc>
        <w:tc>
          <w:tcPr>
            <w:tcW w:w="134" w:type="dxa"/>
          </w:tcPr>
          <w:p w14:paraId="22055455" w14:textId="77777777" w:rsidR="00160F91" w:rsidRPr="00A92DA2" w:rsidRDefault="00160F91" w:rsidP="00160F91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180F8ED" w14:textId="72D2E802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(180)</w:t>
            </w:r>
          </w:p>
        </w:tc>
      </w:tr>
      <w:tr w:rsidR="00A92DA2" w:rsidRPr="00A92DA2" w14:paraId="1CBE1A8A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627D2A7" w14:textId="6EBFABF0" w:rsidR="00160F91" w:rsidRPr="00A92DA2" w:rsidRDefault="00160F91" w:rsidP="00160F91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กิจการที่เกี่ยวข้องกัน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0C935BF" w14:textId="3AA8F887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1FBB80" w14:textId="77777777" w:rsidR="00160F91" w:rsidRPr="00A92DA2" w:rsidRDefault="00160F91" w:rsidP="0016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8F28C" w14:textId="59A86DBD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813</w:t>
            </w:r>
          </w:p>
        </w:tc>
        <w:tc>
          <w:tcPr>
            <w:tcW w:w="134" w:type="dxa"/>
          </w:tcPr>
          <w:p w14:paraId="232D9E8E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28822F" w14:textId="320BCA28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143,611</w:t>
            </w:r>
          </w:p>
        </w:tc>
        <w:tc>
          <w:tcPr>
            <w:tcW w:w="134" w:type="dxa"/>
          </w:tcPr>
          <w:p w14:paraId="3516FB53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DB4661C" w14:textId="507D3988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295,983</w:t>
            </w:r>
          </w:p>
        </w:tc>
      </w:tr>
      <w:tr w:rsidR="00A92DA2" w:rsidRPr="00A92DA2" w14:paraId="095A76BC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160F91" w:rsidRPr="00A92DA2" w:rsidRDefault="00160F91" w:rsidP="00160F91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160F91" w:rsidRPr="00A92DA2" w:rsidRDefault="00160F91" w:rsidP="00160F91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66FCA6CF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2EA4B149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247,147</w:t>
            </w:r>
          </w:p>
        </w:tc>
        <w:tc>
          <w:tcPr>
            <w:tcW w:w="134" w:type="dxa"/>
          </w:tcPr>
          <w:p w14:paraId="787A0810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3AAEE53C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260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,123</w:t>
            </w:r>
          </w:p>
        </w:tc>
        <w:tc>
          <w:tcPr>
            <w:tcW w:w="134" w:type="dxa"/>
          </w:tcPr>
          <w:p w14:paraId="5D938307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1A16A234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204,465 </w:t>
            </w:r>
          </w:p>
        </w:tc>
        <w:tc>
          <w:tcPr>
            <w:tcW w:w="134" w:type="dxa"/>
          </w:tcPr>
          <w:p w14:paraId="1F13D069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3DECAE3F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232,110</w:t>
            </w:r>
          </w:p>
        </w:tc>
      </w:tr>
      <w:tr w:rsidR="00A92DA2" w:rsidRPr="00A92DA2" w14:paraId="121F5586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407BBFD4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63B62CAE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4001B3F8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160F91" w:rsidRPr="00A92DA2" w:rsidRDefault="00160F91" w:rsidP="00160F9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มากกว่า  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0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เดือน ถึง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58ED03F8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59,686</w:t>
            </w:r>
          </w:p>
        </w:tc>
        <w:tc>
          <w:tcPr>
            <w:tcW w:w="134" w:type="dxa"/>
          </w:tcPr>
          <w:p w14:paraId="4C8C52AF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0D212C5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74,932</w:t>
            </w:r>
          </w:p>
        </w:tc>
        <w:tc>
          <w:tcPr>
            <w:tcW w:w="134" w:type="dxa"/>
          </w:tcPr>
          <w:p w14:paraId="2505269F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71596973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45,061 </w:t>
            </w:r>
          </w:p>
        </w:tc>
        <w:tc>
          <w:tcPr>
            <w:tcW w:w="134" w:type="dxa"/>
          </w:tcPr>
          <w:p w14:paraId="20437FDF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2B7D03BC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58,461</w:t>
            </w:r>
          </w:p>
        </w:tc>
      </w:tr>
      <w:tr w:rsidR="00A92DA2" w:rsidRPr="00A92DA2" w14:paraId="2F5711BC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160F91" w:rsidRPr="00A92DA2" w:rsidRDefault="00160F91" w:rsidP="00160F9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มากกว่า  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เดือน ถึง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6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34F21023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8,442</w:t>
            </w:r>
          </w:p>
        </w:tc>
        <w:tc>
          <w:tcPr>
            <w:tcW w:w="134" w:type="dxa"/>
          </w:tcPr>
          <w:p w14:paraId="548FECD9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1828E16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13,164</w:t>
            </w:r>
          </w:p>
        </w:tc>
        <w:tc>
          <w:tcPr>
            <w:tcW w:w="134" w:type="dxa"/>
          </w:tcPr>
          <w:p w14:paraId="6FA7179B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0E2F4256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6,218 </w:t>
            </w:r>
          </w:p>
        </w:tc>
        <w:tc>
          <w:tcPr>
            <w:tcW w:w="134" w:type="dxa"/>
          </w:tcPr>
          <w:p w14:paraId="023D8BF3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773F340C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13,086</w:t>
            </w:r>
          </w:p>
        </w:tc>
      </w:tr>
      <w:tr w:rsidR="00A92DA2" w:rsidRPr="00A92DA2" w14:paraId="28DB0813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160F91" w:rsidRPr="00A92DA2" w:rsidRDefault="00160F91" w:rsidP="00160F9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มากกว่า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6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12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62BA52DB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609</w:t>
            </w:r>
          </w:p>
        </w:tc>
        <w:tc>
          <w:tcPr>
            <w:tcW w:w="134" w:type="dxa"/>
          </w:tcPr>
          <w:p w14:paraId="15616655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6112722A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3,005</w:t>
            </w:r>
          </w:p>
        </w:tc>
        <w:tc>
          <w:tcPr>
            <w:tcW w:w="134" w:type="dxa"/>
          </w:tcPr>
          <w:p w14:paraId="09F80A1C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4610A3E6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647 </w:t>
            </w:r>
          </w:p>
        </w:tc>
        <w:tc>
          <w:tcPr>
            <w:tcW w:w="134" w:type="dxa"/>
          </w:tcPr>
          <w:p w14:paraId="5918979E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64A20E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2,093</w:t>
            </w:r>
          </w:p>
        </w:tc>
      </w:tr>
      <w:tr w:rsidR="00A92DA2" w:rsidRPr="00A92DA2" w14:paraId="64147706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160F91" w:rsidRPr="00A92DA2" w:rsidRDefault="00160F91" w:rsidP="00160F9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6E7DAF05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19,82</w:t>
            </w:r>
            <w:r w:rsidR="0075435C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40A87A3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570DAE92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17,708</w:t>
            </w:r>
          </w:p>
        </w:tc>
        <w:tc>
          <w:tcPr>
            <w:tcW w:w="134" w:type="dxa"/>
          </w:tcPr>
          <w:p w14:paraId="1D71508D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076C9369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11,981 </w:t>
            </w:r>
          </w:p>
        </w:tc>
        <w:tc>
          <w:tcPr>
            <w:tcW w:w="134" w:type="dxa"/>
          </w:tcPr>
          <w:p w14:paraId="737B46FB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3CBDB8B2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10,163</w:t>
            </w:r>
          </w:p>
        </w:tc>
      </w:tr>
      <w:tr w:rsidR="00A92DA2" w:rsidRPr="00A92DA2" w14:paraId="0CCF0724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160F91" w:rsidRPr="00A92DA2" w:rsidRDefault="00160F91" w:rsidP="00160F91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12293E20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335,70</w:t>
            </w:r>
            <w:r w:rsidR="0075435C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3AA0434B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37425763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368,932</w:t>
            </w:r>
          </w:p>
        </w:tc>
        <w:tc>
          <w:tcPr>
            <w:tcW w:w="134" w:type="dxa"/>
          </w:tcPr>
          <w:p w14:paraId="5D830848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29D505DB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268,372 </w:t>
            </w:r>
          </w:p>
        </w:tc>
        <w:tc>
          <w:tcPr>
            <w:tcW w:w="134" w:type="dxa"/>
          </w:tcPr>
          <w:p w14:paraId="18D823E0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7CF1E486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315,913</w:t>
            </w:r>
          </w:p>
        </w:tc>
      </w:tr>
      <w:tr w:rsidR="00A92DA2" w:rsidRPr="00A92DA2" w14:paraId="1C1F3CAB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3E16C451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(22,356)</w:t>
            </w:r>
          </w:p>
        </w:tc>
        <w:tc>
          <w:tcPr>
            <w:tcW w:w="134" w:type="dxa"/>
          </w:tcPr>
          <w:p w14:paraId="00920B37" w14:textId="77777777" w:rsidR="00160F91" w:rsidRPr="00A92DA2" w:rsidRDefault="00160F91" w:rsidP="00160F91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232E7A3E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(22,161)</w:t>
            </w:r>
          </w:p>
        </w:tc>
        <w:tc>
          <w:tcPr>
            <w:tcW w:w="134" w:type="dxa"/>
          </w:tcPr>
          <w:p w14:paraId="06CB0FDF" w14:textId="77777777" w:rsidR="00160F91" w:rsidRPr="00A92DA2" w:rsidRDefault="00160F91" w:rsidP="00160F91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6C4E5A01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(12,995) </w:t>
            </w:r>
          </w:p>
        </w:tc>
        <w:tc>
          <w:tcPr>
            <w:tcW w:w="134" w:type="dxa"/>
          </w:tcPr>
          <w:p w14:paraId="43ED390C" w14:textId="77777777" w:rsidR="00160F91" w:rsidRPr="00A92DA2" w:rsidRDefault="00160F91" w:rsidP="00160F91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64D44DD1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(13,447)</w:t>
            </w:r>
          </w:p>
        </w:tc>
      </w:tr>
      <w:tr w:rsidR="00A92DA2" w:rsidRPr="00A92DA2" w14:paraId="4D0D6E57" w14:textId="77777777" w:rsidTr="00F33C9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671BB3" w14:textId="05A1B4E8" w:rsidR="00160F91" w:rsidRPr="00A92DA2" w:rsidRDefault="00160F91" w:rsidP="00160F91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กิจการที่ไม่เกี่ยวข้องกัน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9E88FB" w14:textId="01DA97B2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313,35</w:t>
            </w:r>
            <w:r w:rsidR="0075435C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4FF9CED6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0D6C9" w14:textId="4E31B670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346,771</w:t>
            </w:r>
          </w:p>
        </w:tc>
        <w:tc>
          <w:tcPr>
            <w:tcW w:w="134" w:type="dxa"/>
          </w:tcPr>
          <w:p w14:paraId="12BCBE34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D99AEB" w14:textId="0530514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255,377</w:t>
            </w:r>
          </w:p>
        </w:tc>
        <w:tc>
          <w:tcPr>
            <w:tcW w:w="134" w:type="dxa"/>
          </w:tcPr>
          <w:p w14:paraId="501914E4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D4361D7" w14:textId="04F1A849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302,466</w:t>
            </w:r>
          </w:p>
        </w:tc>
      </w:tr>
      <w:tr w:rsidR="00160F91" w:rsidRPr="00A92DA2" w14:paraId="6B77287F" w14:textId="77777777" w:rsidTr="00F33C9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51B86EDC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313,35</w:t>
            </w:r>
            <w:r w:rsidR="0075435C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617ECDF1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4625799D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347,584</w:t>
            </w:r>
          </w:p>
        </w:tc>
        <w:tc>
          <w:tcPr>
            <w:tcW w:w="134" w:type="dxa"/>
          </w:tcPr>
          <w:p w14:paraId="5DD659BB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6EA3F802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398,988</w:t>
            </w:r>
          </w:p>
        </w:tc>
        <w:tc>
          <w:tcPr>
            <w:tcW w:w="134" w:type="dxa"/>
          </w:tcPr>
          <w:p w14:paraId="60AAE43E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4B33566A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598,449</w:t>
            </w:r>
          </w:p>
        </w:tc>
      </w:tr>
    </w:tbl>
    <w:p w14:paraId="04537E0B" w14:textId="0F9C8534" w:rsidR="003D09C5" w:rsidRPr="00A92DA2" w:rsidRDefault="003D09C5">
      <w:pPr>
        <w:rPr>
          <w:color w:val="000000" w:themeColor="text1"/>
        </w:rPr>
      </w:pPr>
    </w:p>
    <w:p w14:paraId="02AED271" w14:textId="77777777" w:rsidR="003D09C5" w:rsidRPr="00A92DA2" w:rsidRDefault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  <w:r w:rsidRPr="00A92DA2">
        <w:rPr>
          <w:color w:val="000000" w:themeColor="text1"/>
        </w:rPr>
        <w:br w:type="page"/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A92DA2" w:rsidRPr="00A92DA2" w14:paraId="7EAF812B" w14:textId="77777777" w:rsidTr="00383A00">
        <w:trPr>
          <w:trHeight w:val="62"/>
        </w:trPr>
        <w:tc>
          <w:tcPr>
            <w:tcW w:w="3458" w:type="dxa"/>
          </w:tcPr>
          <w:p w14:paraId="329599C2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3038660B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A92DA2" w14:paraId="07499124" w14:textId="77777777" w:rsidTr="00383A00">
        <w:trPr>
          <w:trHeight w:val="62"/>
        </w:trPr>
        <w:tc>
          <w:tcPr>
            <w:tcW w:w="3458" w:type="dxa"/>
          </w:tcPr>
          <w:p w14:paraId="2DFB5246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900074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6E1E62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9070F0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5D3B9D49" w14:textId="77777777" w:rsidTr="00383A0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C51BF90" w14:textId="77777777" w:rsidR="003D09C5" w:rsidRPr="00A92DA2" w:rsidRDefault="003D09C5" w:rsidP="00383A00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72EB49A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5D3681D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4DF728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F6C1B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26B338F4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449CA6E8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BBE9F2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C0AD6AF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DAD562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438FA53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8E82761" w14:textId="77777777" w:rsidR="003D09C5" w:rsidRPr="00A92DA2" w:rsidRDefault="003D09C5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92DA2" w:rsidRPr="00A92DA2" w14:paraId="7DFF6783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BC02002" w14:textId="77777777" w:rsidR="00050475" w:rsidRPr="00A92DA2" w:rsidRDefault="00050475" w:rsidP="00383A0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498C6B8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0C3A16" w14:textId="77777777" w:rsidR="00050475" w:rsidRPr="00A92DA2" w:rsidRDefault="00050475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1D5581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46604EA" w14:textId="77777777" w:rsidR="00050475" w:rsidRPr="00A92DA2" w:rsidRDefault="00050475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D750B0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3F34F3" w14:textId="77777777" w:rsidR="00050475" w:rsidRPr="00A92DA2" w:rsidRDefault="00050475" w:rsidP="00383A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EDF0CEA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3AAC96A2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A330C31" w14:textId="77777777" w:rsidR="00050475" w:rsidRPr="00A92DA2" w:rsidRDefault="00050475" w:rsidP="00383A0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23679A88" w14:textId="253D6B84" w:rsidR="00050475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7,129</w:t>
            </w:r>
          </w:p>
        </w:tc>
        <w:tc>
          <w:tcPr>
            <w:tcW w:w="134" w:type="dxa"/>
          </w:tcPr>
          <w:p w14:paraId="58A00801" w14:textId="77777777" w:rsidR="00050475" w:rsidRPr="00A92DA2" w:rsidRDefault="00050475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5FFBD6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4,011</w:t>
            </w:r>
          </w:p>
        </w:tc>
        <w:tc>
          <w:tcPr>
            <w:tcW w:w="134" w:type="dxa"/>
          </w:tcPr>
          <w:p w14:paraId="134D02AF" w14:textId="77777777" w:rsidR="00050475" w:rsidRPr="00A92DA2" w:rsidRDefault="00050475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6CA10F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1,648 </w:t>
            </w:r>
          </w:p>
        </w:tc>
        <w:tc>
          <w:tcPr>
            <w:tcW w:w="134" w:type="dxa"/>
          </w:tcPr>
          <w:p w14:paraId="3E6B79BE" w14:textId="77777777" w:rsidR="00050475" w:rsidRPr="00A92DA2" w:rsidRDefault="00050475" w:rsidP="00383A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C2A37D4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974</w:t>
            </w:r>
          </w:p>
        </w:tc>
      </w:tr>
      <w:tr w:rsidR="00A92DA2" w:rsidRPr="00A92DA2" w14:paraId="6A09F7F2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A1B9DCC" w14:textId="77777777" w:rsidR="00050475" w:rsidRPr="00A92DA2" w:rsidRDefault="00050475" w:rsidP="001D1AC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60813F86" w14:textId="264528B1" w:rsidR="00050475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36,291</w:t>
            </w:r>
          </w:p>
        </w:tc>
        <w:tc>
          <w:tcPr>
            <w:tcW w:w="134" w:type="dxa"/>
          </w:tcPr>
          <w:p w14:paraId="596EDC28" w14:textId="77777777" w:rsidR="00050475" w:rsidRPr="00A92DA2" w:rsidRDefault="00050475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00DAA1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46,401</w:t>
            </w:r>
          </w:p>
        </w:tc>
        <w:tc>
          <w:tcPr>
            <w:tcW w:w="134" w:type="dxa"/>
          </w:tcPr>
          <w:p w14:paraId="74CFFBC5" w14:textId="77777777" w:rsidR="00050475" w:rsidRPr="00A92DA2" w:rsidRDefault="00050475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FAB7FD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799 </w:t>
            </w:r>
          </w:p>
        </w:tc>
        <w:tc>
          <w:tcPr>
            <w:tcW w:w="134" w:type="dxa"/>
          </w:tcPr>
          <w:p w14:paraId="527155D4" w14:textId="77777777" w:rsidR="00050475" w:rsidRPr="00A92DA2" w:rsidRDefault="00050475" w:rsidP="00383A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0F67596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4,884</w:t>
            </w:r>
          </w:p>
        </w:tc>
      </w:tr>
      <w:tr w:rsidR="00A92DA2" w:rsidRPr="00A92DA2" w14:paraId="07EE64B7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B79F3CE" w14:textId="3A4A30D0" w:rsidR="00050475" w:rsidRPr="00A92DA2" w:rsidRDefault="00050475" w:rsidP="001D1AC3">
            <w:pPr>
              <w:tabs>
                <w:tab w:val="clear" w:pos="227"/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เงินชดเชยค้างรับ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(*) (**)</w:t>
            </w:r>
          </w:p>
        </w:tc>
        <w:tc>
          <w:tcPr>
            <w:tcW w:w="1133" w:type="dxa"/>
          </w:tcPr>
          <w:p w14:paraId="308AE71A" w14:textId="56D54ECC" w:rsidR="00050475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29,981</w:t>
            </w:r>
          </w:p>
        </w:tc>
        <w:tc>
          <w:tcPr>
            <w:tcW w:w="134" w:type="dxa"/>
          </w:tcPr>
          <w:p w14:paraId="5BD08BF0" w14:textId="77777777" w:rsidR="00050475" w:rsidRPr="00A92DA2" w:rsidRDefault="00050475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955891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29,103</w:t>
            </w:r>
          </w:p>
        </w:tc>
        <w:tc>
          <w:tcPr>
            <w:tcW w:w="134" w:type="dxa"/>
          </w:tcPr>
          <w:p w14:paraId="7E739F78" w14:textId="77777777" w:rsidR="00050475" w:rsidRPr="00A92DA2" w:rsidRDefault="00050475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B9B4E8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12,240 </w:t>
            </w:r>
          </w:p>
        </w:tc>
        <w:tc>
          <w:tcPr>
            <w:tcW w:w="134" w:type="dxa"/>
          </w:tcPr>
          <w:p w14:paraId="535DFAED" w14:textId="77777777" w:rsidR="00050475" w:rsidRPr="00A92DA2" w:rsidRDefault="00050475" w:rsidP="00383A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7703D59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14,400</w:t>
            </w:r>
          </w:p>
        </w:tc>
      </w:tr>
      <w:tr w:rsidR="00A92DA2" w:rsidRPr="00A92DA2" w14:paraId="268F0060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9A6ABD" w14:textId="0455B58F" w:rsidR="00050475" w:rsidRPr="00A92DA2" w:rsidRDefault="00050475" w:rsidP="001D1AC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41FDBF95" w14:textId="34462CAD" w:rsidR="00050475" w:rsidRPr="00A92DA2" w:rsidRDefault="0068488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12,019</w:t>
            </w:r>
          </w:p>
        </w:tc>
        <w:tc>
          <w:tcPr>
            <w:tcW w:w="134" w:type="dxa"/>
          </w:tcPr>
          <w:p w14:paraId="3EAB98B0" w14:textId="77777777" w:rsidR="00050475" w:rsidRPr="00A92DA2" w:rsidRDefault="00050475" w:rsidP="00383A0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0D5E72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10,534</w:t>
            </w:r>
          </w:p>
        </w:tc>
        <w:tc>
          <w:tcPr>
            <w:tcW w:w="134" w:type="dxa"/>
          </w:tcPr>
          <w:p w14:paraId="13ED1255" w14:textId="77777777" w:rsidR="00050475" w:rsidRPr="00A92DA2" w:rsidRDefault="00050475" w:rsidP="00383A0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E51555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9,632 </w:t>
            </w:r>
          </w:p>
        </w:tc>
        <w:tc>
          <w:tcPr>
            <w:tcW w:w="134" w:type="dxa"/>
          </w:tcPr>
          <w:p w14:paraId="5770182C" w14:textId="77777777" w:rsidR="00050475" w:rsidRPr="00A92DA2" w:rsidRDefault="00050475" w:rsidP="00383A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25C35F7" w14:textId="77777777" w:rsidR="00050475" w:rsidRPr="00A92DA2" w:rsidRDefault="00050475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7,968</w:t>
            </w:r>
          </w:p>
        </w:tc>
      </w:tr>
      <w:tr w:rsidR="00A92DA2" w:rsidRPr="00A92DA2" w14:paraId="3AFCD7A9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0E2CD5" w14:textId="77777777" w:rsidR="00383A00" w:rsidRPr="00A92DA2" w:rsidRDefault="00383A00" w:rsidP="00383A0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5DABC92" w14:textId="4FED3AE2" w:rsidR="00383A00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10</w:t>
            </w:r>
            <w:r w:rsidR="0075435C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3811B09" w14:textId="77777777" w:rsidR="00383A00" w:rsidRPr="00A92DA2" w:rsidRDefault="00383A00" w:rsidP="00383A0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6F49F" w14:textId="77777777" w:rsidR="00383A00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34" w:type="dxa"/>
          </w:tcPr>
          <w:p w14:paraId="7F13551E" w14:textId="77777777" w:rsidR="00383A00" w:rsidRPr="00A92DA2" w:rsidRDefault="00383A00" w:rsidP="00383A0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B56C8A" w14:textId="77777777" w:rsidR="00383A00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109 </w:t>
            </w:r>
          </w:p>
        </w:tc>
        <w:tc>
          <w:tcPr>
            <w:tcW w:w="134" w:type="dxa"/>
          </w:tcPr>
          <w:p w14:paraId="0211C1BA" w14:textId="77777777" w:rsidR="00383A00" w:rsidRPr="00A92DA2" w:rsidRDefault="00383A00" w:rsidP="00383A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41BD01" w14:textId="77777777" w:rsidR="00383A00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59</w:t>
            </w:r>
          </w:p>
        </w:tc>
      </w:tr>
      <w:tr w:rsidR="00A92DA2" w:rsidRPr="00A92DA2" w14:paraId="44748BD2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0EA4863" w14:textId="77777777" w:rsidR="00383A00" w:rsidRPr="00A92DA2" w:rsidRDefault="00383A00" w:rsidP="00383A00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6E7B737" w14:textId="154855A6" w:rsidR="00383A00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85,52</w:t>
            </w:r>
            <w:r w:rsidR="0075435C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026C63C5" w14:textId="77777777" w:rsidR="00383A00" w:rsidRPr="00A92DA2" w:rsidRDefault="00383A00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3C252E" w14:textId="77777777" w:rsidR="00383A00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90,192</w:t>
            </w:r>
          </w:p>
        </w:tc>
        <w:tc>
          <w:tcPr>
            <w:tcW w:w="134" w:type="dxa"/>
          </w:tcPr>
          <w:p w14:paraId="056B1A6D" w14:textId="77777777" w:rsidR="00383A00" w:rsidRPr="00A92DA2" w:rsidRDefault="00383A00" w:rsidP="00383A00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E1815D" w14:textId="77777777" w:rsidR="00383A00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24,428</w:t>
            </w:r>
          </w:p>
        </w:tc>
        <w:tc>
          <w:tcPr>
            <w:tcW w:w="134" w:type="dxa"/>
          </w:tcPr>
          <w:p w14:paraId="7E2CCEB5" w14:textId="77777777" w:rsidR="00383A00" w:rsidRPr="00A92DA2" w:rsidRDefault="00383A00" w:rsidP="00383A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802F4C3" w14:textId="77777777" w:rsidR="00383A00" w:rsidRPr="00A92DA2" w:rsidRDefault="00383A00" w:rsidP="00383A0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28,285</w:t>
            </w:r>
          </w:p>
        </w:tc>
      </w:tr>
      <w:tr w:rsidR="00A92DA2" w:rsidRPr="00A92DA2" w14:paraId="626FF7C6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624CCDB" w14:textId="77777777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CD3D809" w14:textId="1762BAA6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(6,489)</w:t>
            </w:r>
          </w:p>
        </w:tc>
        <w:tc>
          <w:tcPr>
            <w:tcW w:w="134" w:type="dxa"/>
          </w:tcPr>
          <w:p w14:paraId="36138904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7C3DB0" w14:textId="77777777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(5,427)</w:t>
            </w:r>
          </w:p>
        </w:tc>
        <w:tc>
          <w:tcPr>
            <w:tcW w:w="134" w:type="dxa"/>
          </w:tcPr>
          <w:p w14:paraId="07575D9C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AEE6E4" w14:textId="77777777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 xml:space="preserve">(29) </w:t>
            </w:r>
          </w:p>
        </w:tc>
        <w:tc>
          <w:tcPr>
            <w:tcW w:w="134" w:type="dxa"/>
          </w:tcPr>
          <w:p w14:paraId="79DC7BA9" w14:textId="77777777" w:rsidR="00160F91" w:rsidRPr="00A92DA2" w:rsidRDefault="00160F91" w:rsidP="00160F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A810380" w14:textId="77777777" w:rsidR="00160F91" w:rsidRPr="00A92DA2" w:rsidRDefault="00160F91" w:rsidP="00160F91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(37)</w:t>
            </w:r>
          </w:p>
        </w:tc>
      </w:tr>
      <w:tr w:rsidR="00A92DA2" w:rsidRPr="00A92DA2" w14:paraId="10354F4C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7C81628F" w14:textId="77777777" w:rsidR="00160F91" w:rsidRPr="00A92DA2" w:rsidRDefault="00160F91" w:rsidP="00160F9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EFCEA" w14:textId="20650526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79,0</w:t>
            </w:r>
            <w:r w:rsidR="0075435C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34" w:type="dxa"/>
          </w:tcPr>
          <w:p w14:paraId="76296550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2092C5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84,765</w:t>
            </w:r>
          </w:p>
        </w:tc>
        <w:tc>
          <w:tcPr>
            <w:tcW w:w="134" w:type="dxa"/>
          </w:tcPr>
          <w:p w14:paraId="55AB47D6" w14:textId="77777777" w:rsidR="00160F91" w:rsidRPr="00A92DA2" w:rsidRDefault="00160F91" w:rsidP="00160F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EFC665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24,399</w:t>
            </w:r>
          </w:p>
        </w:tc>
        <w:tc>
          <w:tcPr>
            <w:tcW w:w="134" w:type="dxa"/>
          </w:tcPr>
          <w:p w14:paraId="579AC883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80B2FCA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28,248</w:t>
            </w:r>
          </w:p>
        </w:tc>
      </w:tr>
      <w:tr w:rsidR="00160F91" w:rsidRPr="00A92DA2" w14:paraId="0B3E9AF8" w14:textId="77777777" w:rsidTr="00383A0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82FD433" w14:textId="77777777" w:rsidR="00160F91" w:rsidRPr="00A92DA2" w:rsidRDefault="00160F91" w:rsidP="00160F91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EC8E35" w14:textId="687685FE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392,391</w:t>
            </w:r>
          </w:p>
        </w:tc>
        <w:tc>
          <w:tcPr>
            <w:tcW w:w="134" w:type="dxa"/>
          </w:tcPr>
          <w:p w14:paraId="47184D63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5DA968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432,349</w:t>
            </w:r>
          </w:p>
        </w:tc>
        <w:tc>
          <w:tcPr>
            <w:tcW w:w="134" w:type="dxa"/>
          </w:tcPr>
          <w:p w14:paraId="4638B779" w14:textId="77777777" w:rsidR="00160F91" w:rsidRPr="00A92DA2" w:rsidRDefault="00160F91" w:rsidP="00160F91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E37BBF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423,387</w:t>
            </w:r>
          </w:p>
        </w:tc>
        <w:tc>
          <w:tcPr>
            <w:tcW w:w="134" w:type="dxa"/>
          </w:tcPr>
          <w:p w14:paraId="1A0EF940" w14:textId="77777777" w:rsidR="00160F91" w:rsidRPr="00A92DA2" w:rsidRDefault="00160F91" w:rsidP="00160F9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7CBBD4" w14:textId="77777777" w:rsidR="00160F91" w:rsidRPr="00A92DA2" w:rsidRDefault="00160F91" w:rsidP="00160F9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626,697</w:t>
            </w:r>
          </w:p>
        </w:tc>
      </w:tr>
    </w:tbl>
    <w:p w14:paraId="4AE93161" w14:textId="77777777" w:rsidR="00916026" w:rsidRPr="00A92DA2" w:rsidRDefault="00916026" w:rsidP="00230A2B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9D4009" w14:textId="3C09C19A" w:rsidR="00336FAC" w:rsidRPr="00A92DA2" w:rsidRDefault="00336FAC" w:rsidP="00230A2B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รายการเคลื่อนไหวของบัญชีค่าเผื่อ</w:t>
      </w:r>
      <w:r w:rsidR="006D2E1B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A92DA2" w:rsidRPr="00A92DA2" w14:paraId="392D9E53" w14:textId="77777777" w:rsidTr="001609C9">
        <w:trPr>
          <w:trHeight w:val="62"/>
        </w:trPr>
        <w:tc>
          <w:tcPr>
            <w:tcW w:w="3457" w:type="dxa"/>
          </w:tcPr>
          <w:p w14:paraId="7DFA0EDA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A92DA2" w14:paraId="43DD5AB3" w14:textId="77777777" w:rsidTr="001609C9">
        <w:trPr>
          <w:trHeight w:val="62"/>
        </w:trPr>
        <w:tc>
          <w:tcPr>
            <w:tcW w:w="3457" w:type="dxa"/>
          </w:tcPr>
          <w:p w14:paraId="261F9B9D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A92DA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2ED25A83" w14:textId="77777777" w:rsidTr="001609C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336FAC" w:rsidRPr="00A92DA2" w:rsidRDefault="00336FAC" w:rsidP="00230A2B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A2FD60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7D854FC" w14:textId="1BDF105D" w:rsidR="00336FAC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336FAC" w:rsidRPr="00A92DA2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336FAC" w:rsidRPr="00A92DA2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33A71E2" w14:textId="792E7D22" w:rsidR="00336FAC" w:rsidRPr="00A92DA2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96378"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336FAC" w:rsidRPr="00A92DA2" w:rsidRDefault="00336FAC" w:rsidP="00230A2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0661B7" w14:textId="77777777" w:rsidR="00C81E2A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BADF4AA" w14:textId="34DFA663" w:rsidR="00336FAC" w:rsidRPr="00A92DA2" w:rsidRDefault="00C81E2A" w:rsidP="00C81E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336FAC" w:rsidRPr="00A92DA2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336FAC" w:rsidRPr="00A92DA2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45FEB4A" w14:textId="63E857C7" w:rsidR="00336FAC" w:rsidRPr="00A92DA2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96378"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A92DA2" w:rsidRPr="00A92DA2" w14:paraId="7E7B1E77" w14:textId="77777777" w:rsidTr="00CB52F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2603BE" w:rsidRPr="00A92DA2" w:rsidRDefault="002603BE" w:rsidP="00230A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734A61" w14:textId="7F1B772D" w:rsidR="002603BE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27,591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2603BE" w:rsidRPr="00A92DA2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502B7B71" w:rsidR="002603BE" w:rsidRPr="00A92DA2" w:rsidRDefault="002603BE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2603BE" w:rsidRPr="00A92DA2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EC378E" w14:textId="67E3EDC1" w:rsidR="002603BE" w:rsidRPr="00A92DA2" w:rsidRDefault="0048181A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13,664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2603BE" w:rsidRPr="00A92DA2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21B877A6" w:rsidR="002603BE" w:rsidRPr="00A92DA2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11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,091</w:t>
            </w:r>
          </w:p>
        </w:tc>
      </w:tr>
      <w:tr w:rsidR="00A92DA2" w:rsidRPr="00A92DA2" w14:paraId="094805E2" w14:textId="77777777" w:rsidTr="00CB52F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4DE5FB80" w:rsidR="006C2E04" w:rsidRPr="00A92DA2" w:rsidRDefault="006C2E04" w:rsidP="006C2E0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เพิ่มระหว่างงวด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32A1ADEB" w:rsidR="006C2E04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,902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6C2E04" w:rsidRPr="00A92DA2" w:rsidRDefault="006C2E04" w:rsidP="006C2E0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2A737831" w:rsidR="006C2E04" w:rsidRPr="00A92DA2" w:rsidRDefault="006C2E04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12,749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6C2E04" w:rsidRPr="00A92DA2" w:rsidRDefault="006C2E04" w:rsidP="006C2E0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3B92DFCC" w:rsidR="006C2E04" w:rsidRPr="00A92DA2" w:rsidRDefault="006C2E04" w:rsidP="006C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6C2E04" w:rsidRPr="00A92DA2" w:rsidRDefault="006C2E04" w:rsidP="006C2E0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27A129DD" w:rsidR="006C2E04" w:rsidRPr="00A92DA2" w:rsidRDefault="006C2E04" w:rsidP="006C2E0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2,573</w:t>
            </w:r>
          </w:p>
        </w:tc>
      </w:tr>
      <w:tr w:rsidR="00A92DA2" w:rsidRPr="00A92DA2" w14:paraId="2AD78D4B" w14:textId="77777777" w:rsidTr="00383A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1B53461" w14:textId="7A9DBF20" w:rsidR="00DC0B90" w:rsidRPr="00A92DA2" w:rsidRDefault="00DC0B90" w:rsidP="00DC0B9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A736BE" w14:textId="24ACA77D" w:rsidR="00DC0B90" w:rsidRPr="00A92DA2" w:rsidRDefault="00DC0B90" w:rsidP="00DC0B90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(64</w:t>
            </w:r>
            <w:r w:rsidR="00CE0A7B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F822" w14:textId="77777777" w:rsidR="00DC0B90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9AF369" w14:textId="0CED678D" w:rsidR="00DC0B90" w:rsidRPr="00A92DA2" w:rsidRDefault="00DC0B90" w:rsidP="00DC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F2CA" w14:textId="77777777" w:rsidR="00DC0B90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06FBBC" w14:textId="116D19D2" w:rsidR="00DC0B90" w:rsidRPr="00A92DA2" w:rsidRDefault="00DC0B90" w:rsidP="00DC0B90">
            <w:pPr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(538)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38A7" w14:textId="77777777" w:rsidR="00DC0B90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72E6B4F" w14:textId="7242E674" w:rsidR="00DC0B90" w:rsidRPr="00A92DA2" w:rsidRDefault="00DC0B90" w:rsidP="00DC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2DA2" w:rsidRPr="00A92DA2" w14:paraId="11034763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DC0B90" w:rsidRPr="00A92DA2" w:rsidRDefault="00DC0B90" w:rsidP="00DC0B9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3F50BA39" w:rsidR="00DC0B90" w:rsidRPr="00A92DA2" w:rsidRDefault="00DC0B90" w:rsidP="00DC0B9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28,84</w:t>
            </w:r>
            <w:r w:rsidR="00CE0A7B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DC0B90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6A8C998F" w:rsidR="00DC0B90" w:rsidRPr="00A92DA2" w:rsidRDefault="00DC0B90" w:rsidP="00DC0B9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27,591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DC0B90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6DFCC95E" w:rsidR="00DC0B90" w:rsidRPr="00A92DA2" w:rsidRDefault="00DC0B90" w:rsidP="00DC0B9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13,126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DC0B90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61E35E5A" w:rsidR="00DC0B90" w:rsidRPr="00A92DA2" w:rsidRDefault="00DC0B90" w:rsidP="00DC0B9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13,664</w:t>
            </w:r>
          </w:p>
        </w:tc>
      </w:tr>
    </w:tbl>
    <w:p w14:paraId="28E82B2A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D4A3CE" w14:textId="2DCB6386" w:rsidR="00050475" w:rsidRPr="00A92DA2" w:rsidRDefault="005F692C" w:rsidP="00A92DA2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(*)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ตามสัญญาว่าจ้างผลิตสินค้าระหว่าง </w:t>
      </w:r>
      <w:proofErr w:type="spellStart"/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Chint</w:t>
      </w:r>
      <w:proofErr w:type="spellEnd"/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Solar (Hong Kong) Ltd. (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ผู้ว่าจ้าง) กับบริษัท โซลาร์ พีพีเอ็ม จำกัด (บริษัทย่อย) (ผู้รับจ้าง) เมื่อวันที่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(1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ปี) ผู้ว่าจ้างจะต้องว่าจ้างให้ผู้รับจ้างผลิตสินค้าให้ไม่ต่ำกว่า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126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เมกะวัตต์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หรือร้อยละ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ของกำลังการผลิตตามสัญญา ซึ่งเมื่อสิ้นสุดระยะเวลาในสัญญา</w:t>
      </w:r>
      <w:r w:rsidR="003D09C5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ผู้ว่าจ้างไม่สามารถจ้างให้ผลิตได้ตามที่ตกลงในสัญญากัน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846,217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ดอลลาร์สหรัฐอเมริกา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ซึ่งปัจจุบันบริษัทย่อยอยู่ระหว่างดำเนินการเรียกเงินชดเชยดังกล่าวคืนจากผู้ว่าจ้าง</w:t>
      </w:r>
    </w:p>
    <w:p w14:paraId="51B4A230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D06D41A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E0AAC8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9717873" w14:textId="77777777" w:rsidR="003D09C5" w:rsidRPr="00A92DA2" w:rsidRDefault="003D09C5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5B83F8" w14:textId="15048510" w:rsidR="005F692C" w:rsidRPr="00A92DA2" w:rsidRDefault="005F692C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lastRenderedPageBreak/>
        <w:t>(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**)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บริษัทได้ทำข้อตกลงกับบริษั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โซลาร์ พีพีเอ็ม จำกัด (บริษัทย่อย) สำหรับการคิดค่าเช่าจากการใช้พื้นที่ส่วนเพิ่มของโรงงาน ซึ่งเป็นพื้นที่ส่วนที่จัดเก็บสินค้าและสำนักงานที่ทำการแบบพร้อมใช้งาน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โดยคิดค่าเช่าเพิ่มตั้งแต่วันที่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2565 (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รวม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งวดเดือน) เดือนละ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0.72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รวมเป็นจำนวนเงิน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14.40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โดยให้ผ่อนชำระเป็นงวดเดือน เริ่มชำระตั้งแต่วันที่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จำนวนเงินผ่อนชำระตามตารางการชำระที่ตกลงกัน</w:t>
      </w:r>
    </w:p>
    <w:p w14:paraId="56BAF895" w14:textId="4126B21D" w:rsidR="00E2182E" w:rsidRPr="00A92DA2" w:rsidRDefault="0069531D" w:rsidP="00E2182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ในระหว่างงวด </w:t>
      </w:r>
      <w:r w:rsidR="00E2182E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="00E2182E"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บริษัทได้รับชำระเงินชดเชยดังกล่าวจำนวน </w:t>
      </w:r>
      <w:r w:rsidR="00E2182E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E2182E"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งวด เป็นจำนวนเงิน </w:t>
      </w:r>
      <w:r w:rsidR="00E2182E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2.16 </w:t>
      </w:r>
      <w:r w:rsidR="00E2182E"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E2182E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="00E2182E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คงเหลือที่ค้างชำระอีกเป็นจำนวนเงิน </w:t>
      </w:r>
      <w:r w:rsidR="00E2182E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12.24 </w:t>
      </w:r>
      <w:r w:rsidR="00E2182E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0FB34F28" w14:textId="77777777" w:rsidR="007240DF" w:rsidRPr="00A92DA2" w:rsidRDefault="007240DF" w:rsidP="003A5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C6387E" w14:textId="3946CCAD" w:rsidR="00C75C8F" w:rsidRPr="00A92DA2" w:rsidRDefault="00C75C8F" w:rsidP="003A5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A92DA2" w:rsidRDefault="00C75C8F" w:rsidP="003A55C8">
      <w:pPr>
        <w:tabs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A92DA2" w:rsidRPr="00A92DA2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A92DA2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A92DA2" w:rsidRDefault="00FC3418" w:rsidP="003A55C8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A92DA2" w:rsidRPr="00A92DA2" w14:paraId="5389199D" w14:textId="77777777" w:rsidTr="00874925">
        <w:tc>
          <w:tcPr>
            <w:tcW w:w="5103" w:type="dxa"/>
          </w:tcPr>
          <w:p w14:paraId="7535224A" w14:textId="77777777" w:rsidR="00FC3418" w:rsidRPr="00A92DA2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A92DA2" w:rsidRDefault="00FC3418" w:rsidP="003A55C8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92DA2" w:rsidRPr="00A92DA2" w14:paraId="119A8FEB" w14:textId="77777777" w:rsidTr="000C6523">
        <w:tc>
          <w:tcPr>
            <w:tcW w:w="5103" w:type="dxa"/>
          </w:tcPr>
          <w:p w14:paraId="4DA86BD5" w14:textId="77777777" w:rsidR="00FC3418" w:rsidRPr="00A92DA2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680C0AD" w14:textId="77777777" w:rsidR="00C81E2A" w:rsidRPr="00A92DA2" w:rsidRDefault="00C81E2A" w:rsidP="00C81E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</w:p>
          <w:p w14:paraId="47640C66" w14:textId="11161C80" w:rsidR="00FC3418" w:rsidRPr="00A92DA2" w:rsidRDefault="00C81E2A" w:rsidP="00C81E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A92DA2" w:rsidRDefault="00FC3418" w:rsidP="003A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797970C" w14:textId="77777777" w:rsidR="00916026" w:rsidRPr="00A92DA2" w:rsidRDefault="00FC3418" w:rsidP="003A55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</w:p>
          <w:p w14:paraId="0218EF22" w14:textId="650979EE" w:rsidR="00FC3418" w:rsidRPr="00A92DA2" w:rsidRDefault="00FC3418" w:rsidP="003A55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6378"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</w:tr>
      <w:tr w:rsidR="00A92DA2" w:rsidRPr="00A92DA2" w14:paraId="73521E20" w14:textId="77777777" w:rsidTr="00497D77">
        <w:tc>
          <w:tcPr>
            <w:tcW w:w="5103" w:type="dxa"/>
          </w:tcPr>
          <w:p w14:paraId="6681855E" w14:textId="01E84594" w:rsidR="009B2D5C" w:rsidRPr="00A92DA2" w:rsidRDefault="009B2D5C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221D71DC" w:rsidR="009B2D5C" w:rsidRPr="00A92DA2" w:rsidRDefault="00DD0CF2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322,086</w:t>
            </w:r>
          </w:p>
        </w:tc>
        <w:tc>
          <w:tcPr>
            <w:tcW w:w="134" w:type="dxa"/>
            <w:vAlign w:val="bottom"/>
          </w:tcPr>
          <w:p w14:paraId="4EF81ACA" w14:textId="77777777" w:rsidR="009B2D5C" w:rsidRPr="00A92DA2" w:rsidRDefault="009B2D5C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F2897BE" w14:textId="2459F4D6" w:rsidR="009B2D5C" w:rsidRPr="00A92DA2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229,367</w:t>
            </w:r>
          </w:p>
        </w:tc>
      </w:tr>
      <w:tr w:rsidR="00A92DA2" w:rsidRPr="00A92DA2" w14:paraId="16E90388" w14:textId="77777777" w:rsidTr="00497D77">
        <w:tc>
          <w:tcPr>
            <w:tcW w:w="5103" w:type="dxa"/>
          </w:tcPr>
          <w:p w14:paraId="3F18BF6D" w14:textId="52AA1AA7" w:rsidR="00DD0CF2" w:rsidRPr="00A92DA2" w:rsidRDefault="00DD0CF2" w:rsidP="00DD0CF2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464573F5" w:rsidR="00DD0CF2" w:rsidRPr="00A92DA2" w:rsidRDefault="00DD0CF2" w:rsidP="00DD0C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(78,784) </w:t>
            </w:r>
          </w:p>
        </w:tc>
        <w:tc>
          <w:tcPr>
            <w:tcW w:w="134" w:type="dxa"/>
            <w:vAlign w:val="bottom"/>
          </w:tcPr>
          <w:p w14:paraId="19E64714" w14:textId="77777777" w:rsidR="00DD0CF2" w:rsidRPr="00A92DA2" w:rsidRDefault="00DD0CF2" w:rsidP="00DD0CF2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</w:tcPr>
          <w:p w14:paraId="3241871C" w14:textId="083B5722" w:rsidR="00DD0CF2" w:rsidRPr="00A92DA2" w:rsidRDefault="00DD0CF2" w:rsidP="00DD0C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(53,272)</w:t>
            </w:r>
          </w:p>
        </w:tc>
      </w:tr>
      <w:tr w:rsidR="00A92DA2" w:rsidRPr="00A92DA2" w14:paraId="0DABFAE9" w14:textId="77777777" w:rsidTr="00497D77">
        <w:tc>
          <w:tcPr>
            <w:tcW w:w="5103" w:type="dxa"/>
          </w:tcPr>
          <w:p w14:paraId="181C9887" w14:textId="29908B29" w:rsidR="00DD0CF2" w:rsidRPr="00A92DA2" w:rsidRDefault="00DD0CF2" w:rsidP="00DD0CF2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388CFEC5" w:rsidR="00DD0CF2" w:rsidRPr="00A92DA2" w:rsidRDefault="00DD0CF2" w:rsidP="00DD0C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(18,836) </w:t>
            </w:r>
          </w:p>
        </w:tc>
        <w:tc>
          <w:tcPr>
            <w:tcW w:w="134" w:type="dxa"/>
            <w:vAlign w:val="bottom"/>
          </w:tcPr>
          <w:p w14:paraId="4D587F81" w14:textId="77777777" w:rsidR="00DD0CF2" w:rsidRPr="00A92DA2" w:rsidRDefault="00DD0CF2" w:rsidP="00DD0CF2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</w:tcPr>
          <w:p w14:paraId="5720500E" w14:textId="5264970A" w:rsidR="00DD0CF2" w:rsidRPr="00A92DA2" w:rsidRDefault="00DD0CF2" w:rsidP="00DD0C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(12,826)</w:t>
            </w:r>
          </w:p>
        </w:tc>
      </w:tr>
      <w:tr w:rsidR="00A92DA2" w:rsidRPr="00A92DA2" w14:paraId="77324300" w14:textId="77777777" w:rsidTr="005A78C6">
        <w:tc>
          <w:tcPr>
            <w:tcW w:w="5103" w:type="dxa"/>
          </w:tcPr>
          <w:p w14:paraId="40E61A1B" w14:textId="70B8D901" w:rsidR="005A78C6" w:rsidRPr="00A92DA2" w:rsidRDefault="005A78C6" w:rsidP="003A55C8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56844657" w14:textId="6DD318D8" w:rsidR="005A78C6" w:rsidRPr="00A92DA2" w:rsidRDefault="00DD0CF2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(4,720)</w:t>
            </w:r>
          </w:p>
        </w:tc>
        <w:tc>
          <w:tcPr>
            <w:tcW w:w="134" w:type="dxa"/>
            <w:vAlign w:val="bottom"/>
          </w:tcPr>
          <w:p w14:paraId="2B8B4ADA" w14:textId="77777777" w:rsidR="005A78C6" w:rsidRPr="00A92DA2" w:rsidRDefault="005A78C6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628711DD" w:rsidR="005A78C6" w:rsidRPr="00A92DA2" w:rsidRDefault="005A78C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96378"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3,397</w:t>
            </w: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2DA2" w:rsidRPr="00A92DA2" w14:paraId="3CCD3B31" w14:textId="77777777" w:rsidTr="005A78C6">
        <w:tc>
          <w:tcPr>
            <w:tcW w:w="5103" w:type="dxa"/>
          </w:tcPr>
          <w:p w14:paraId="46BBED55" w14:textId="77777777" w:rsidR="005A78C6" w:rsidRPr="00A92DA2" w:rsidRDefault="005A78C6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28CAA2D" w14:textId="407E7FE6" w:rsidR="005A78C6" w:rsidRPr="00A92DA2" w:rsidRDefault="00DD0CF2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219,746</w:t>
            </w:r>
          </w:p>
        </w:tc>
        <w:tc>
          <w:tcPr>
            <w:tcW w:w="134" w:type="dxa"/>
            <w:vAlign w:val="bottom"/>
          </w:tcPr>
          <w:p w14:paraId="59694116" w14:textId="77777777" w:rsidR="005A78C6" w:rsidRPr="00A92DA2" w:rsidRDefault="005A78C6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68F5BB57" w:rsidR="005A78C6" w:rsidRPr="00A92DA2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159,872</w:t>
            </w:r>
          </w:p>
        </w:tc>
      </w:tr>
      <w:tr w:rsidR="00A92DA2" w:rsidRPr="00A92DA2" w14:paraId="2C113ED9" w14:textId="77777777" w:rsidTr="005A78C6">
        <w:tc>
          <w:tcPr>
            <w:tcW w:w="5103" w:type="dxa"/>
          </w:tcPr>
          <w:p w14:paraId="2B089468" w14:textId="253AD19D" w:rsidR="005A78C6" w:rsidRPr="00A92DA2" w:rsidRDefault="005A78C6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33216DA" w14:textId="0B8415B7" w:rsidR="005A78C6" w:rsidRPr="00A92DA2" w:rsidRDefault="00DD0CF2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(2,432)</w:t>
            </w:r>
          </w:p>
        </w:tc>
        <w:tc>
          <w:tcPr>
            <w:tcW w:w="134" w:type="dxa"/>
            <w:vAlign w:val="bottom"/>
          </w:tcPr>
          <w:p w14:paraId="33A35E19" w14:textId="77777777" w:rsidR="005A78C6" w:rsidRPr="00A92DA2" w:rsidRDefault="005A78C6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30DB45F2" w:rsidR="005A78C6" w:rsidRPr="00A92DA2" w:rsidRDefault="005A78C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96378"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2,177</w:t>
            </w: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2DA2" w:rsidRPr="00A92DA2" w14:paraId="34FCBC70" w14:textId="77777777" w:rsidTr="005A78C6">
        <w:tc>
          <w:tcPr>
            <w:tcW w:w="5103" w:type="dxa"/>
          </w:tcPr>
          <w:p w14:paraId="7C6E3CDB" w14:textId="58E50B4E" w:rsidR="005A78C6" w:rsidRPr="00A92DA2" w:rsidRDefault="005A78C6" w:rsidP="003A55C8">
            <w:pPr>
              <w:tabs>
                <w:tab w:val="left" w:pos="600"/>
              </w:tabs>
              <w:spacing w:line="360" w:lineRule="exact"/>
              <w:ind w:left="170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2C21A182" w14:textId="3F59C8FE" w:rsidR="005A78C6" w:rsidRPr="00A92DA2" w:rsidRDefault="00DD0CF2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217,314</w:t>
            </w:r>
          </w:p>
        </w:tc>
        <w:tc>
          <w:tcPr>
            <w:tcW w:w="134" w:type="dxa"/>
            <w:vAlign w:val="bottom"/>
          </w:tcPr>
          <w:p w14:paraId="213DCD1F" w14:textId="77777777" w:rsidR="005A78C6" w:rsidRPr="00A92DA2" w:rsidRDefault="005A78C6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2BA7D7AF" w:rsidR="005A78C6" w:rsidRPr="00A92DA2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157,695</w:t>
            </w:r>
          </w:p>
        </w:tc>
      </w:tr>
      <w:tr w:rsidR="00A92DA2" w:rsidRPr="00A92DA2" w14:paraId="0E81B5E0" w14:textId="77777777" w:rsidTr="000C6523">
        <w:tc>
          <w:tcPr>
            <w:tcW w:w="5103" w:type="dxa"/>
          </w:tcPr>
          <w:p w14:paraId="31AF6757" w14:textId="3C750F3B" w:rsidR="00D96378" w:rsidRPr="00A92DA2" w:rsidRDefault="00D96378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ส่วนที่ถึงกำหนด</w:t>
            </w:r>
            <w:r w:rsidR="00046B93"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รับ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587" w:type="dxa"/>
            <w:vAlign w:val="center"/>
          </w:tcPr>
          <w:p w14:paraId="311C551D" w14:textId="1F8900E8" w:rsidR="00D96378" w:rsidRPr="00A92DA2" w:rsidRDefault="00DD0CF2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(22,518)</w:t>
            </w:r>
          </w:p>
        </w:tc>
        <w:tc>
          <w:tcPr>
            <w:tcW w:w="134" w:type="dxa"/>
            <w:vAlign w:val="bottom"/>
          </w:tcPr>
          <w:p w14:paraId="26FA1194" w14:textId="77777777" w:rsidR="00D96378" w:rsidRPr="00A92DA2" w:rsidRDefault="00D96378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</w:tcPr>
          <w:p w14:paraId="62811EA6" w14:textId="17797A7C" w:rsidR="00D96378" w:rsidRPr="00A92DA2" w:rsidRDefault="00D96378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(16,917)</w:t>
            </w:r>
          </w:p>
        </w:tc>
      </w:tr>
      <w:tr w:rsidR="00A92DA2" w:rsidRPr="00A92DA2" w14:paraId="06627745" w14:textId="77777777" w:rsidTr="00874925">
        <w:tc>
          <w:tcPr>
            <w:tcW w:w="5103" w:type="dxa"/>
          </w:tcPr>
          <w:p w14:paraId="0BB80F32" w14:textId="5045E444" w:rsidR="00D96378" w:rsidRPr="00A92DA2" w:rsidRDefault="00D96378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675F9A02" w:rsidR="00D96378" w:rsidRPr="00A92DA2" w:rsidRDefault="00DD0CF2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194,796</w:t>
            </w:r>
          </w:p>
        </w:tc>
        <w:tc>
          <w:tcPr>
            <w:tcW w:w="134" w:type="dxa"/>
            <w:vAlign w:val="bottom"/>
          </w:tcPr>
          <w:p w14:paraId="38973668" w14:textId="77777777" w:rsidR="00D96378" w:rsidRPr="00A92DA2" w:rsidRDefault="00D96378" w:rsidP="003A55C8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476F2344" w:rsidR="00D96378" w:rsidRPr="00A92DA2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92DA2">
              <w:rPr>
                <w:rFonts w:ascii="Angsana New" w:hAnsi="Angsana New"/>
                <w:color w:val="000000" w:themeColor="text1"/>
                <w:sz w:val="30"/>
                <w:szCs w:val="30"/>
              </w:rPr>
              <w:t>140,778</w:t>
            </w:r>
          </w:p>
        </w:tc>
      </w:tr>
    </w:tbl>
    <w:p w14:paraId="33016166" w14:textId="77777777" w:rsidR="00916026" w:rsidRPr="00A92DA2" w:rsidRDefault="00916026" w:rsidP="00E8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</w:pPr>
    </w:p>
    <w:p w14:paraId="19EE5073" w14:textId="278FB1EE" w:rsidR="00FC3418" w:rsidRPr="00A92DA2" w:rsidRDefault="008E2433" w:rsidP="003A55C8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</w:pP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ลูกหนี้ตามสัญญาเช่าเงินทุน</w:t>
      </w:r>
      <w:r w:rsidR="00D810D3"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>ถือ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เป็นสัญญา</w:t>
      </w:r>
      <w:r w:rsidR="00D810D3"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>เช่าระยะยาวจากสัญญา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>(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โซลา</w:t>
      </w:r>
      <w:r w:rsidR="009250C3"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>ร์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เซลล์</w:t>
      </w:r>
      <w:r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 xml:space="preserve">) </w:t>
      </w:r>
      <w:r w:rsidR="00D810D3" w:rsidRPr="00A92DA2">
        <w:rPr>
          <w:rFonts w:ascii="Angsana New" w:eastAsia="Arial Unicode MS" w:hAnsi="Angsana New" w:hint="cs"/>
          <w:color w:val="000000" w:themeColor="text1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A92DA2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A92DA2" w:rsidRPr="00A92DA2" w14:paraId="68474F45" w14:textId="77777777" w:rsidTr="00CE61BC">
        <w:tc>
          <w:tcPr>
            <w:tcW w:w="794" w:type="dxa"/>
            <w:vAlign w:val="bottom"/>
          </w:tcPr>
          <w:p w14:paraId="7CBD9E8B" w14:textId="2BE07CC8" w:rsidR="008867E1" w:rsidRPr="00A92DA2" w:rsidRDefault="008867E1" w:rsidP="003D09C5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E25E965" w14:textId="77777777" w:rsidR="008867E1" w:rsidRPr="00A92DA2" w:rsidRDefault="008867E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213078D0" w14:textId="0C17A970" w:rsidR="008867E1" w:rsidRPr="00A92DA2" w:rsidRDefault="008867E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5" w:type="dxa"/>
            <w:vAlign w:val="bottom"/>
          </w:tcPr>
          <w:p w14:paraId="5B97934A" w14:textId="77777777" w:rsidR="008867E1" w:rsidRPr="00A92DA2" w:rsidRDefault="008867E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871" w:type="dxa"/>
            <w:vAlign w:val="bottom"/>
          </w:tcPr>
          <w:p w14:paraId="60FA528D" w14:textId="4D8B86F9" w:rsidR="008867E1" w:rsidRPr="00A92DA2" w:rsidRDefault="008867E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E3DCECD" w14:textId="77777777" w:rsidR="008867E1" w:rsidRPr="00A92DA2" w:rsidRDefault="008867E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Align w:val="bottom"/>
          </w:tcPr>
          <w:p w14:paraId="6582DC38" w14:textId="272B91F7" w:rsidR="008867E1" w:rsidRPr="00A92DA2" w:rsidRDefault="008867E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1D7B8529" w14:textId="77777777" w:rsidTr="00FA1E02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2B8FEBC" w14:textId="1425002F" w:rsidR="008867E1" w:rsidRPr="00A92DA2" w:rsidRDefault="008867E1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28BDF6B4" w14:textId="77777777" w:rsidR="008867E1" w:rsidRPr="00A92DA2" w:rsidRDefault="008867E1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0DDEDE" w14:textId="77777777" w:rsidR="00E37CB4" w:rsidRPr="00A92DA2" w:rsidRDefault="00E37CB4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5E111EA7" w14:textId="2169D1BA" w:rsidR="008867E1" w:rsidRPr="00A92DA2" w:rsidRDefault="00E37CB4" w:rsidP="003D09C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1D1DAE3" w14:textId="77777777" w:rsidR="008867E1" w:rsidRPr="00A92DA2" w:rsidRDefault="008867E1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4F50" w14:textId="77777777" w:rsidR="00D810D3" w:rsidRPr="00A92DA2" w:rsidRDefault="008867E1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AC717B8" w14:textId="472A5C1E" w:rsidR="008867E1" w:rsidRPr="00A92DA2" w:rsidRDefault="008867E1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96378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5" w:type="dxa"/>
            <w:vAlign w:val="bottom"/>
          </w:tcPr>
          <w:p w14:paraId="42E5E534" w14:textId="77777777" w:rsidR="008867E1" w:rsidRPr="00A92DA2" w:rsidRDefault="008867E1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4548D" w14:textId="77777777" w:rsidR="008867E1" w:rsidRPr="00A92DA2" w:rsidRDefault="008867E1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ระยะเวลาผ่อนชำระ</w:t>
            </w:r>
          </w:p>
          <w:p w14:paraId="0896E35F" w14:textId="644C794A" w:rsidR="008867E1" w:rsidRPr="00A92DA2" w:rsidRDefault="008867E1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1F9D6112" w14:textId="77777777" w:rsidR="008867E1" w:rsidRPr="00A92DA2" w:rsidRDefault="008867E1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FE26F2" w14:textId="77777777" w:rsidR="00A475D4" w:rsidRPr="00A92DA2" w:rsidRDefault="008867E1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  <w:p w14:paraId="73A1B3CC" w14:textId="05465381" w:rsidR="008867E1" w:rsidRPr="00A92DA2" w:rsidRDefault="008867E1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</w:tr>
      <w:tr w:rsidR="00A92DA2" w:rsidRPr="00A92DA2" w14:paraId="38407461" w14:textId="77777777" w:rsidTr="00CE61BC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F7623D" w:rsidRPr="00A92DA2" w:rsidRDefault="00F7623D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4E055EC" w14:textId="77777777" w:rsidR="00F7623D" w:rsidRPr="00A92DA2" w:rsidRDefault="00F7623D" w:rsidP="003D09C5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5738A8C6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38.16</w:t>
            </w:r>
          </w:p>
        </w:tc>
        <w:tc>
          <w:tcPr>
            <w:tcW w:w="143" w:type="dxa"/>
          </w:tcPr>
          <w:p w14:paraId="7BAA4765" w14:textId="77777777" w:rsidR="00F7623D" w:rsidRPr="00A92DA2" w:rsidRDefault="00F7623D" w:rsidP="003D09C5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24A36740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38.16</w:t>
            </w:r>
          </w:p>
        </w:tc>
        <w:tc>
          <w:tcPr>
            <w:tcW w:w="145" w:type="dxa"/>
          </w:tcPr>
          <w:p w14:paraId="6B8D04F8" w14:textId="77777777" w:rsidR="00F7623D" w:rsidRPr="00A92DA2" w:rsidRDefault="00F7623D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5E1818F6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142" w:type="dxa"/>
          </w:tcPr>
          <w:p w14:paraId="78143D1C" w14:textId="77777777" w:rsidR="00F7623D" w:rsidRPr="00A92DA2" w:rsidRDefault="00F7623D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749CE020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4.50</w:t>
            </w:r>
          </w:p>
        </w:tc>
      </w:tr>
      <w:tr w:rsidR="00A92DA2" w:rsidRPr="00A92DA2" w14:paraId="0389CB0F" w14:textId="77777777" w:rsidTr="008867E1">
        <w:tc>
          <w:tcPr>
            <w:tcW w:w="794" w:type="dxa"/>
          </w:tcPr>
          <w:p w14:paraId="3EAF6A51" w14:textId="583FC1BC" w:rsidR="00F7623D" w:rsidRPr="00A92DA2" w:rsidRDefault="00F7623D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6A8E79A5" w14:textId="6B0F7FE2" w:rsidR="00F7623D" w:rsidRPr="00A92DA2" w:rsidRDefault="00F7623D" w:rsidP="003D09C5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33AF91AB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32.57</w:t>
            </w:r>
          </w:p>
        </w:tc>
        <w:tc>
          <w:tcPr>
            <w:tcW w:w="143" w:type="dxa"/>
          </w:tcPr>
          <w:p w14:paraId="2CC6A777" w14:textId="77777777" w:rsidR="00F7623D" w:rsidRPr="00A92DA2" w:rsidRDefault="00F7623D" w:rsidP="003D09C5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01AB7136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32.57</w:t>
            </w:r>
          </w:p>
        </w:tc>
        <w:tc>
          <w:tcPr>
            <w:tcW w:w="145" w:type="dxa"/>
          </w:tcPr>
          <w:p w14:paraId="6D453847" w14:textId="77777777" w:rsidR="00F7623D" w:rsidRPr="00A92DA2" w:rsidRDefault="00F7623D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114C2410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20FD0AC9" w14:textId="77777777" w:rsidR="00F7623D" w:rsidRPr="00A92DA2" w:rsidRDefault="00F7623D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5840F80A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3.95</w:t>
            </w:r>
          </w:p>
        </w:tc>
      </w:tr>
      <w:tr w:rsidR="00A92DA2" w:rsidRPr="00A92DA2" w14:paraId="7B901754" w14:textId="77777777" w:rsidTr="008867E1">
        <w:tc>
          <w:tcPr>
            <w:tcW w:w="794" w:type="dxa"/>
          </w:tcPr>
          <w:p w14:paraId="3FD9F32C" w14:textId="61DBE667" w:rsidR="00F7623D" w:rsidRPr="00A92DA2" w:rsidRDefault="00F7623D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2752B7ED" w14:textId="77777777" w:rsidR="00F7623D" w:rsidRPr="00A92DA2" w:rsidRDefault="00F7623D" w:rsidP="003D09C5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B66C9E1" w14:textId="71740983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42.68</w:t>
            </w:r>
          </w:p>
        </w:tc>
        <w:tc>
          <w:tcPr>
            <w:tcW w:w="143" w:type="dxa"/>
          </w:tcPr>
          <w:p w14:paraId="215B7ADB" w14:textId="77777777" w:rsidR="00F7623D" w:rsidRPr="00A92DA2" w:rsidRDefault="00F7623D" w:rsidP="003D09C5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D84ED4A" w14:textId="398699DC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42.68</w:t>
            </w:r>
          </w:p>
        </w:tc>
        <w:tc>
          <w:tcPr>
            <w:tcW w:w="145" w:type="dxa"/>
          </w:tcPr>
          <w:p w14:paraId="7F8FFF87" w14:textId="77777777" w:rsidR="00F7623D" w:rsidRPr="00A92DA2" w:rsidRDefault="00F7623D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24AE177" w14:textId="4F7884E1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1DB88326" w14:textId="77777777" w:rsidR="00F7623D" w:rsidRPr="00A92DA2" w:rsidRDefault="00F7623D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4A8C1861" w14:textId="5D8E7F22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3.93</w:t>
            </w:r>
          </w:p>
        </w:tc>
      </w:tr>
      <w:tr w:rsidR="00A92DA2" w:rsidRPr="00A92DA2" w14:paraId="64F20E15" w14:textId="77777777" w:rsidTr="008867E1">
        <w:tc>
          <w:tcPr>
            <w:tcW w:w="794" w:type="dxa"/>
          </w:tcPr>
          <w:p w14:paraId="2FCCBCCA" w14:textId="4C22E50B" w:rsidR="00F7623D" w:rsidRPr="00A92DA2" w:rsidRDefault="00F7623D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5C73562A" w14:textId="77777777" w:rsidR="00F7623D" w:rsidRPr="00A92DA2" w:rsidRDefault="00F7623D" w:rsidP="003D09C5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FBD7FB8" w14:textId="0B9DCFDE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41.95</w:t>
            </w:r>
          </w:p>
        </w:tc>
        <w:tc>
          <w:tcPr>
            <w:tcW w:w="143" w:type="dxa"/>
          </w:tcPr>
          <w:p w14:paraId="33D9965A" w14:textId="77777777" w:rsidR="00F7623D" w:rsidRPr="00A92DA2" w:rsidRDefault="00F7623D" w:rsidP="003D09C5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D69D2BD" w14:textId="759559BF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41.95</w:t>
            </w:r>
          </w:p>
        </w:tc>
        <w:tc>
          <w:tcPr>
            <w:tcW w:w="145" w:type="dxa"/>
          </w:tcPr>
          <w:p w14:paraId="1FC6608C" w14:textId="77777777" w:rsidR="00F7623D" w:rsidRPr="00A92DA2" w:rsidRDefault="00F7623D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872A411" w14:textId="3EB01B8F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010CE56A" w14:textId="77777777" w:rsidR="00F7623D" w:rsidRPr="00A92DA2" w:rsidRDefault="00F7623D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6C9C0B0" w14:textId="051E1F7C" w:rsidR="00F7623D" w:rsidRPr="00A92DA2" w:rsidRDefault="00F7623D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3.95</w:t>
            </w:r>
          </w:p>
        </w:tc>
      </w:tr>
      <w:tr w:rsidR="00A92DA2" w:rsidRPr="00A92DA2" w14:paraId="25AC9BD0" w14:textId="77777777" w:rsidTr="008867E1">
        <w:tc>
          <w:tcPr>
            <w:tcW w:w="794" w:type="dxa"/>
          </w:tcPr>
          <w:p w14:paraId="501EE8B0" w14:textId="0A47C758" w:rsidR="00300D88" w:rsidRPr="00A92DA2" w:rsidRDefault="00300D88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CD18C57" w14:textId="77777777" w:rsidR="00300D88" w:rsidRPr="00A92DA2" w:rsidRDefault="00300D88" w:rsidP="003D09C5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1E01CEBB" w14:textId="7EB73EA0" w:rsidR="00300D88" w:rsidRPr="00A92DA2" w:rsidRDefault="00300D88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80.88</w:t>
            </w:r>
          </w:p>
        </w:tc>
        <w:tc>
          <w:tcPr>
            <w:tcW w:w="143" w:type="dxa"/>
          </w:tcPr>
          <w:p w14:paraId="4664AFB4" w14:textId="77777777" w:rsidR="00300D88" w:rsidRPr="00A92DA2" w:rsidRDefault="00300D88" w:rsidP="003D09C5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1FB56914" w14:textId="56EA8127" w:rsidR="00300D88" w:rsidRPr="00A92DA2" w:rsidRDefault="00300D88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80.88</w:t>
            </w:r>
          </w:p>
        </w:tc>
        <w:tc>
          <w:tcPr>
            <w:tcW w:w="145" w:type="dxa"/>
          </w:tcPr>
          <w:p w14:paraId="0D8CF232" w14:textId="77777777" w:rsidR="00300D88" w:rsidRPr="00A92DA2" w:rsidRDefault="00300D88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7334180A" w14:textId="7D6986E9" w:rsidR="00300D88" w:rsidRPr="00A92DA2" w:rsidRDefault="00300D88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42" w:type="dxa"/>
          </w:tcPr>
          <w:p w14:paraId="308B3A75" w14:textId="77777777" w:rsidR="00300D88" w:rsidRPr="00A92DA2" w:rsidRDefault="00300D88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84E7A09" w14:textId="54699F5D" w:rsidR="00300D88" w:rsidRPr="00A92DA2" w:rsidRDefault="00300D88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4.69</w:t>
            </w:r>
          </w:p>
        </w:tc>
      </w:tr>
      <w:tr w:rsidR="00A92DA2" w:rsidRPr="00A92DA2" w14:paraId="2AE8DF65" w14:textId="77777777" w:rsidTr="008867E1">
        <w:tc>
          <w:tcPr>
            <w:tcW w:w="794" w:type="dxa"/>
          </w:tcPr>
          <w:p w14:paraId="0E135A55" w14:textId="106B1148" w:rsidR="00D27317" w:rsidRPr="00A92DA2" w:rsidRDefault="00D27317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177D2B59" w14:textId="77777777" w:rsidR="00D27317" w:rsidRPr="00A92DA2" w:rsidRDefault="00D27317" w:rsidP="003D09C5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7F4BF36" w14:textId="5538BAE5" w:rsidR="00D27317" w:rsidRPr="00A92DA2" w:rsidRDefault="00D27317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54.13</w:t>
            </w:r>
          </w:p>
        </w:tc>
        <w:tc>
          <w:tcPr>
            <w:tcW w:w="143" w:type="dxa"/>
          </w:tcPr>
          <w:p w14:paraId="43585834" w14:textId="77777777" w:rsidR="00D27317" w:rsidRPr="00A92DA2" w:rsidRDefault="00D27317" w:rsidP="003D09C5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F3C97B6" w14:textId="799E85E1" w:rsidR="00D27317" w:rsidRPr="00A92DA2" w:rsidRDefault="00D27317" w:rsidP="003D09C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5" w:type="dxa"/>
          </w:tcPr>
          <w:p w14:paraId="4294EC45" w14:textId="77777777" w:rsidR="00D27317" w:rsidRPr="00A92DA2" w:rsidRDefault="00D27317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638F406" w14:textId="2C9FED74" w:rsidR="00D27317" w:rsidRPr="00A92DA2" w:rsidRDefault="00D27317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31F665AB" w14:textId="77777777" w:rsidR="00D27317" w:rsidRPr="00A92DA2" w:rsidRDefault="00D27317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54A722A4" w14:textId="36379AB0" w:rsidR="00D27317" w:rsidRPr="00A92DA2" w:rsidRDefault="00D27317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4.96</w:t>
            </w:r>
          </w:p>
        </w:tc>
      </w:tr>
      <w:tr w:rsidR="00A92DA2" w:rsidRPr="00A92DA2" w14:paraId="4760B818" w14:textId="77777777" w:rsidTr="00E839D4">
        <w:tc>
          <w:tcPr>
            <w:tcW w:w="794" w:type="dxa"/>
          </w:tcPr>
          <w:p w14:paraId="39FD0B4F" w14:textId="1003A191" w:rsidR="00D27317" w:rsidRPr="00A92DA2" w:rsidRDefault="00D27317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3BA7A174" w14:textId="77777777" w:rsidR="00D27317" w:rsidRPr="00A92DA2" w:rsidRDefault="00D27317" w:rsidP="003D09C5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  <w:shd w:val="clear" w:color="auto" w:fill="auto"/>
          </w:tcPr>
          <w:p w14:paraId="28E9AB1F" w14:textId="111BD7A0" w:rsidR="00D27317" w:rsidRPr="00A92DA2" w:rsidRDefault="00D27317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40.38</w:t>
            </w:r>
          </w:p>
        </w:tc>
        <w:tc>
          <w:tcPr>
            <w:tcW w:w="143" w:type="dxa"/>
          </w:tcPr>
          <w:p w14:paraId="27567EC8" w14:textId="77777777" w:rsidR="00D27317" w:rsidRPr="00A92DA2" w:rsidRDefault="00D27317" w:rsidP="003D09C5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  <w:shd w:val="clear" w:color="auto" w:fill="auto"/>
          </w:tcPr>
          <w:p w14:paraId="3C4A932D" w14:textId="5183057E" w:rsidR="00D27317" w:rsidRPr="00A92DA2" w:rsidRDefault="00D27317" w:rsidP="003D09C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5" w:type="dxa"/>
          </w:tcPr>
          <w:p w14:paraId="13FCFAFE" w14:textId="77777777" w:rsidR="00D27317" w:rsidRPr="00A92DA2" w:rsidRDefault="00D27317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B35AD59" w14:textId="0E6534EA" w:rsidR="00D27317" w:rsidRPr="00A92DA2" w:rsidRDefault="00D27317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05482FB0" w14:textId="77777777" w:rsidR="00D27317" w:rsidRPr="00A92DA2" w:rsidRDefault="00D27317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3D5A2C42" w14:textId="306BCCCF" w:rsidR="00D27317" w:rsidRPr="00A92DA2" w:rsidRDefault="00D27317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4.13</w:t>
            </w:r>
          </w:p>
        </w:tc>
      </w:tr>
      <w:tr w:rsidR="00A92DA2" w:rsidRPr="00A92DA2" w14:paraId="4D13ADBC" w14:textId="77777777" w:rsidTr="00E839D4">
        <w:tc>
          <w:tcPr>
            <w:tcW w:w="794" w:type="dxa"/>
          </w:tcPr>
          <w:p w14:paraId="3DA51075" w14:textId="784B0E3D" w:rsidR="00E839D4" w:rsidRPr="00A92DA2" w:rsidRDefault="00E839D4" w:rsidP="003D09C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" w:type="dxa"/>
          </w:tcPr>
          <w:p w14:paraId="00752DED" w14:textId="77777777" w:rsidR="00E839D4" w:rsidRPr="00A92DA2" w:rsidRDefault="00E839D4" w:rsidP="003D09C5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6F9346" w14:textId="735AC8C1" w:rsidR="00E839D4" w:rsidRPr="00A92DA2" w:rsidRDefault="00E839D4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330.75</w:t>
            </w:r>
          </w:p>
        </w:tc>
        <w:tc>
          <w:tcPr>
            <w:tcW w:w="143" w:type="dxa"/>
          </w:tcPr>
          <w:p w14:paraId="1571A46C" w14:textId="77777777" w:rsidR="00E839D4" w:rsidRPr="00A92DA2" w:rsidRDefault="00E839D4" w:rsidP="003D09C5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BD86DB" w14:textId="784AE876" w:rsidR="00E839D4" w:rsidRPr="00A92DA2" w:rsidRDefault="00E839D4" w:rsidP="00E839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236.24</w:t>
            </w:r>
          </w:p>
        </w:tc>
        <w:tc>
          <w:tcPr>
            <w:tcW w:w="145" w:type="dxa"/>
          </w:tcPr>
          <w:p w14:paraId="58EB69EB" w14:textId="77777777" w:rsidR="00E839D4" w:rsidRPr="00A92DA2" w:rsidRDefault="00E839D4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A4B432C" w14:textId="77777777" w:rsidR="00E839D4" w:rsidRPr="00A92DA2" w:rsidRDefault="00E839D4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145CD0EB" w14:textId="77777777" w:rsidR="00E839D4" w:rsidRPr="00A92DA2" w:rsidRDefault="00E839D4" w:rsidP="003D09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47C78A5B" w14:textId="77777777" w:rsidR="00E839D4" w:rsidRPr="00A92DA2" w:rsidRDefault="00E839D4" w:rsidP="003D09C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</w:tbl>
    <w:p w14:paraId="01A799EB" w14:textId="574F0B5A" w:rsidR="005A40FD" w:rsidRPr="00A92DA2" w:rsidRDefault="002E28A2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8</w:t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5C88CE3" w14:textId="30A3D524" w:rsidR="005A40FD" w:rsidRPr="00A92DA2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275"/>
        <w:gridCol w:w="142"/>
        <w:gridCol w:w="1276"/>
        <w:gridCol w:w="145"/>
        <w:gridCol w:w="1275"/>
        <w:gridCol w:w="142"/>
        <w:gridCol w:w="1275"/>
      </w:tblGrid>
      <w:tr w:rsidR="00A92DA2" w:rsidRPr="00A92DA2" w14:paraId="326C024F" w14:textId="77777777" w:rsidTr="00C35573">
        <w:tc>
          <w:tcPr>
            <w:tcW w:w="2835" w:type="dxa"/>
          </w:tcPr>
          <w:p w14:paraId="49D1A301" w14:textId="77777777" w:rsidR="005A40FD" w:rsidRPr="00A92DA2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A92DA2" w:rsidRDefault="005A40FD" w:rsidP="004F602D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A92DA2" w14:paraId="06BEADD5" w14:textId="77777777" w:rsidTr="00C35573">
        <w:tc>
          <w:tcPr>
            <w:tcW w:w="2835" w:type="dxa"/>
          </w:tcPr>
          <w:p w14:paraId="74A14E36" w14:textId="77777777" w:rsidR="005A40FD" w:rsidRPr="00A92DA2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A92DA2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A92DA2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A92DA2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644BEE36" w14:textId="77777777" w:rsidTr="00065625">
        <w:tc>
          <w:tcPr>
            <w:tcW w:w="2835" w:type="dxa"/>
          </w:tcPr>
          <w:p w14:paraId="5C1F6DE3" w14:textId="77777777" w:rsidR="00E37CB4" w:rsidRPr="00A92DA2" w:rsidRDefault="00E37CB4" w:rsidP="00E37CB4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4BA3292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CC78F6E" w14:textId="26C1C6B6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D6535D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48FFEA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E8E6169" w14:textId="5D524704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5" w:type="dxa"/>
          </w:tcPr>
          <w:p w14:paraId="373BFC32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0D40711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1346D82B" w14:textId="20953103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1BF3EF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869F796" w14:textId="5183E5F1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92DA2" w:rsidRPr="00A92DA2" w14:paraId="0D10C4DD" w14:textId="77777777" w:rsidTr="00065625">
        <w:tc>
          <w:tcPr>
            <w:tcW w:w="2835" w:type="dxa"/>
          </w:tcPr>
          <w:p w14:paraId="4FFE7AB6" w14:textId="77777777" w:rsidR="00BC4504" w:rsidRPr="00A92DA2" w:rsidRDefault="00BC4504" w:rsidP="00BC4504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681AD94F" w:rsidR="00BC4504" w:rsidRPr="00A92DA2" w:rsidRDefault="00065625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389,051</w:t>
            </w:r>
          </w:p>
        </w:tc>
        <w:tc>
          <w:tcPr>
            <w:tcW w:w="142" w:type="dxa"/>
          </w:tcPr>
          <w:p w14:paraId="24F076A4" w14:textId="77777777" w:rsidR="00BC4504" w:rsidRPr="00A92DA2" w:rsidRDefault="00BC4504" w:rsidP="00BC4504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8042D26" w14:textId="087D1DC8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528,890</w:t>
            </w:r>
          </w:p>
        </w:tc>
        <w:tc>
          <w:tcPr>
            <w:tcW w:w="145" w:type="dxa"/>
          </w:tcPr>
          <w:p w14:paraId="1344CDCB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6F4FED1C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344,274 </w:t>
            </w:r>
          </w:p>
        </w:tc>
        <w:tc>
          <w:tcPr>
            <w:tcW w:w="142" w:type="dxa"/>
          </w:tcPr>
          <w:p w14:paraId="41F0BAC6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367F0ABA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422,905 </w:t>
            </w:r>
          </w:p>
        </w:tc>
      </w:tr>
      <w:tr w:rsidR="00A92DA2" w:rsidRPr="00A92DA2" w14:paraId="33A12701" w14:textId="77777777" w:rsidTr="00065625">
        <w:tc>
          <w:tcPr>
            <w:tcW w:w="2835" w:type="dxa"/>
          </w:tcPr>
          <w:p w14:paraId="575D174B" w14:textId="77777777" w:rsidR="00BC4504" w:rsidRPr="00A92DA2" w:rsidRDefault="00BC4504" w:rsidP="00BC4504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5787781B" w:rsidR="00BC4504" w:rsidRPr="00A92DA2" w:rsidRDefault="00065625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93,967</w:t>
            </w:r>
          </w:p>
        </w:tc>
        <w:tc>
          <w:tcPr>
            <w:tcW w:w="142" w:type="dxa"/>
          </w:tcPr>
          <w:p w14:paraId="02F8D466" w14:textId="77777777" w:rsidR="00BC4504" w:rsidRPr="00A92DA2" w:rsidRDefault="00BC4504" w:rsidP="00BC4504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F8FFDC" w14:textId="0B345016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20,188</w:t>
            </w:r>
          </w:p>
        </w:tc>
        <w:tc>
          <w:tcPr>
            <w:tcW w:w="145" w:type="dxa"/>
          </w:tcPr>
          <w:p w14:paraId="517C543E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684846BA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91,295 </w:t>
            </w:r>
          </w:p>
        </w:tc>
        <w:tc>
          <w:tcPr>
            <w:tcW w:w="142" w:type="dxa"/>
          </w:tcPr>
          <w:p w14:paraId="2F5024BB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39997E9B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18,512 </w:t>
            </w:r>
          </w:p>
        </w:tc>
      </w:tr>
      <w:tr w:rsidR="00A92DA2" w:rsidRPr="00A92DA2" w14:paraId="106D0053" w14:textId="77777777" w:rsidTr="00065625">
        <w:tc>
          <w:tcPr>
            <w:tcW w:w="2835" w:type="dxa"/>
          </w:tcPr>
          <w:p w14:paraId="48621A6B" w14:textId="77777777" w:rsidR="00BC4504" w:rsidRPr="00A92DA2" w:rsidRDefault="00BC4504" w:rsidP="00BC4504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4F17DB07" w:rsidR="00BC4504" w:rsidRPr="00A92DA2" w:rsidRDefault="00065625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82,078</w:t>
            </w:r>
          </w:p>
        </w:tc>
        <w:tc>
          <w:tcPr>
            <w:tcW w:w="142" w:type="dxa"/>
          </w:tcPr>
          <w:p w14:paraId="66FD3531" w14:textId="77777777" w:rsidR="00BC4504" w:rsidRPr="00A92DA2" w:rsidRDefault="00BC4504" w:rsidP="00BC4504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EE8646" w14:textId="3EE7FF30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29,270</w:t>
            </w:r>
          </w:p>
        </w:tc>
        <w:tc>
          <w:tcPr>
            <w:tcW w:w="145" w:type="dxa"/>
          </w:tcPr>
          <w:p w14:paraId="4BA1ED5E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7080A8C3" w:rsidR="00BC4504" w:rsidRPr="00A92DA2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7777777" w:rsidR="00BC4504" w:rsidRPr="00A92DA2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A92DA2" w:rsidRPr="00A92DA2" w14:paraId="29C13F1B" w14:textId="77777777" w:rsidTr="00065625">
        <w:tc>
          <w:tcPr>
            <w:tcW w:w="2835" w:type="dxa"/>
          </w:tcPr>
          <w:p w14:paraId="40B222BB" w14:textId="77777777" w:rsidR="00BC4504" w:rsidRPr="00A92DA2" w:rsidRDefault="00BC4504" w:rsidP="00BC4504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2D27EF6B" w:rsidR="00BC4504" w:rsidRPr="00A92DA2" w:rsidRDefault="00065625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11,267</w:t>
            </w:r>
          </w:p>
        </w:tc>
        <w:tc>
          <w:tcPr>
            <w:tcW w:w="142" w:type="dxa"/>
          </w:tcPr>
          <w:p w14:paraId="34D26C99" w14:textId="77777777" w:rsidR="00BC4504" w:rsidRPr="00A92DA2" w:rsidRDefault="00BC4504" w:rsidP="00BC4504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79CF351" w14:textId="3A2D3228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11,438</w:t>
            </w:r>
          </w:p>
        </w:tc>
        <w:tc>
          <w:tcPr>
            <w:tcW w:w="145" w:type="dxa"/>
          </w:tcPr>
          <w:p w14:paraId="2B2F13B6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12D737C1" w:rsidR="00BC4504" w:rsidRPr="00A92DA2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77777777" w:rsidR="00BC4504" w:rsidRPr="00A92DA2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A92DA2" w:rsidRPr="00A92DA2" w14:paraId="5D2D2E8C" w14:textId="77777777" w:rsidTr="00065625">
        <w:tc>
          <w:tcPr>
            <w:tcW w:w="2835" w:type="dxa"/>
          </w:tcPr>
          <w:p w14:paraId="759EBC95" w14:textId="77777777" w:rsidR="00BC4504" w:rsidRPr="00A92DA2" w:rsidRDefault="00BC4504" w:rsidP="00BC4504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03795415" w:rsidR="00BC4504" w:rsidRPr="00A92DA2" w:rsidRDefault="00065625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54,880</w:t>
            </w:r>
          </w:p>
        </w:tc>
        <w:tc>
          <w:tcPr>
            <w:tcW w:w="142" w:type="dxa"/>
          </w:tcPr>
          <w:p w14:paraId="01340CE4" w14:textId="77777777" w:rsidR="00BC4504" w:rsidRPr="00A92DA2" w:rsidRDefault="00BC4504" w:rsidP="00BC4504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DF4611" w14:textId="5ED385B5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88,291</w:t>
            </w:r>
          </w:p>
        </w:tc>
        <w:tc>
          <w:tcPr>
            <w:tcW w:w="145" w:type="dxa"/>
          </w:tcPr>
          <w:p w14:paraId="448FDFB4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6582A4C7" w:rsidR="00BC4504" w:rsidRPr="00A92DA2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7777777" w:rsidR="00BC4504" w:rsidRPr="00A92DA2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A92DA2" w:rsidRPr="00A92DA2" w14:paraId="0771AF7D" w14:textId="77777777" w:rsidTr="00065625">
        <w:tc>
          <w:tcPr>
            <w:tcW w:w="2835" w:type="dxa"/>
          </w:tcPr>
          <w:p w14:paraId="295FA992" w14:textId="77777777" w:rsidR="00BC4504" w:rsidRPr="00A92DA2" w:rsidRDefault="00BC4504" w:rsidP="00BC4504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2A71DA3B" w:rsidR="00BC4504" w:rsidRPr="00A92DA2" w:rsidRDefault="00065625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1,576</w:t>
            </w:r>
          </w:p>
        </w:tc>
        <w:tc>
          <w:tcPr>
            <w:tcW w:w="142" w:type="dxa"/>
          </w:tcPr>
          <w:p w14:paraId="4F1E055F" w14:textId="77777777" w:rsidR="00BC4504" w:rsidRPr="00A92DA2" w:rsidRDefault="00BC4504" w:rsidP="00BC4504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32F463E9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2,279</w:t>
            </w:r>
          </w:p>
        </w:tc>
        <w:tc>
          <w:tcPr>
            <w:tcW w:w="145" w:type="dxa"/>
          </w:tcPr>
          <w:p w14:paraId="7ADD2BDC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5FF852F0" w:rsidR="00BC4504" w:rsidRPr="00A92DA2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7777777" w:rsidR="00BC4504" w:rsidRPr="00A92DA2" w:rsidRDefault="00BC4504" w:rsidP="00BC450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A92DA2" w:rsidRPr="00A92DA2" w14:paraId="45827127" w14:textId="77777777" w:rsidTr="00065625">
        <w:tc>
          <w:tcPr>
            <w:tcW w:w="2835" w:type="dxa"/>
          </w:tcPr>
          <w:p w14:paraId="2F660A5B" w14:textId="77777777" w:rsidR="00BC4504" w:rsidRPr="00A92DA2" w:rsidRDefault="00BC4504" w:rsidP="00BC4504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7B2EA53F" w:rsidR="00BC4504" w:rsidRPr="00A92DA2" w:rsidRDefault="00065625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632,819</w:t>
            </w:r>
          </w:p>
        </w:tc>
        <w:tc>
          <w:tcPr>
            <w:tcW w:w="142" w:type="dxa"/>
          </w:tcPr>
          <w:p w14:paraId="60C25CBF" w14:textId="77777777" w:rsidR="00BC4504" w:rsidRPr="00A92DA2" w:rsidRDefault="00BC4504" w:rsidP="00BC4504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B6D0419" w14:textId="6081232A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680,356</w:t>
            </w:r>
          </w:p>
        </w:tc>
        <w:tc>
          <w:tcPr>
            <w:tcW w:w="145" w:type="dxa"/>
          </w:tcPr>
          <w:p w14:paraId="4042FE76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4DC7F975" w:rsidR="00BC4504" w:rsidRPr="00A92DA2" w:rsidRDefault="00905A9C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435,569</w:t>
            </w:r>
          </w:p>
        </w:tc>
        <w:tc>
          <w:tcPr>
            <w:tcW w:w="142" w:type="dxa"/>
          </w:tcPr>
          <w:p w14:paraId="68021945" w14:textId="77777777" w:rsidR="00BC4504" w:rsidRPr="00A92DA2" w:rsidRDefault="00BC4504" w:rsidP="00BC450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79A9E6D9" w:rsidR="00BC4504" w:rsidRPr="00A92DA2" w:rsidRDefault="00BC4504" w:rsidP="00BC450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441,417</w:t>
            </w:r>
          </w:p>
        </w:tc>
      </w:tr>
      <w:tr w:rsidR="00A92DA2" w:rsidRPr="00A92DA2" w14:paraId="0F9D804A" w14:textId="77777777" w:rsidTr="006379FF">
        <w:tc>
          <w:tcPr>
            <w:tcW w:w="2835" w:type="dxa"/>
          </w:tcPr>
          <w:p w14:paraId="383BCA8C" w14:textId="77777777" w:rsidR="00065625" w:rsidRPr="00A92DA2" w:rsidRDefault="00065625" w:rsidP="00065625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D62D7B" w14:textId="125B4985" w:rsidR="00065625" w:rsidRPr="00A92DA2" w:rsidRDefault="00065625" w:rsidP="0006562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(48,688)</w:t>
            </w:r>
          </w:p>
        </w:tc>
        <w:tc>
          <w:tcPr>
            <w:tcW w:w="142" w:type="dxa"/>
          </w:tcPr>
          <w:p w14:paraId="7B9BB29A" w14:textId="77777777" w:rsidR="00065625" w:rsidRPr="00A92DA2" w:rsidRDefault="00065625" w:rsidP="0006562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FC5DE" w14:textId="1A10B8C2" w:rsidR="00065625" w:rsidRPr="00A92DA2" w:rsidRDefault="00065625" w:rsidP="0006562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(43,543)</w:t>
            </w:r>
          </w:p>
        </w:tc>
        <w:tc>
          <w:tcPr>
            <w:tcW w:w="145" w:type="dxa"/>
          </w:tcPr>
          <w:p w14:paraId="20F69C4F" w14:textId="77777777" w:rsidR="00065625" w:rsidRPr="00A92DA2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7B1C3EF7" w:rsidR="00065625" w:rsidRPr="00A92DA2" w:rsidRDefault="00065625" w:rsidP="0006562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(20,341)</w:t>
            </w:r>
          </w:p>
        </w:tc>
        <w:tc>
          <w:tcPr>
            <w:tcW w:w="142" w:type="dxa"/>
          </w:tcPr>
          <w:p w14:paraId="6FECBB02" w14:textId="77777777" w:rsidR="00065625" w:rsidRPr="00A92DA2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1EF7BB55" w:rsidR="00065625" w:rsidRPr="00A92DA2" w:rsidRDefault="00065625" w:rsidP="00065625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(17,409)</w:t>
            </w:r>
          </w:p>
        </w:tc>
      </w:tr>
      <w:tr w:rsidR="00A92DA2" w:rsidRPr="00A92DA2" w14:paraId="6E65E3ED" w14:textId="77777777" w:rsidTr="00065625">
        <w:tc>
          <w:tcPr>
            <w:tcW w:w="2835" w:type="dxa"/>
          </w:tcPr>
          <w:p w14:paraId="284F4FAE" w14:textId="08C967E9" w:rsidR="00065625" w:rsidRPr="00A92DA2" w:rsidRDefault="00065625" w:rsidP="00065625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370132EF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584,131</w:t>
            </w:r>
          </w:p>
        </w:tc>
        <w:tc>
          <w:tcPr>
            <w:tcW w:w="142" w:type="dxa"/>
          </w:tcPr>
          <w:p w14:paraId="62273958" w14:textId="77777777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0491DA2C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636,813</w:t>
            </w:r>
          </w:p>
        </w:tc>
        <w:tc>
          <w:tcPr>
            <w:tcW w:w="145" w:type="dxa"/>
          </w:tcPr>
          <w:p w14:paraId="6016C301" w14:textId="77777777" w:rsidR="00065625" w:rsidRPr="00A92DA2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3BF39B77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415,228</w:t>
            </w:r>
          </w:p>
        </w:tc>
        <w:tc>
          <w:tcPr>
            <w:tcW w:w="142" w:type="dxa"/>
          </w:tcPr>
          <w:p w14:paraId="1C895633" w14:textId="77777777" w:rsidR="00065625" w:rsidRPr="00A92DA2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7A76B1EF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424,008</w:t>
            </w:r>
          </w:p>
        </w:tc>
      </w:tr>
      <w:tr w:rsidR="00A92DA2" w:rsidRPr="00A92DA2" w14:paraId="4793E22D" w14:textId="77777777" w:rsidTr="00065625">
        <w:tc>
          <w:tcPr>
            <w:tcW w:w="2835" w:type="dxa"/>
          </w:tcPr>
          <w:p w14:paraId="7D6D5275" w14:textId="7BD74F91" w:rsidR="00065625" w:rsidRPr="00A92DA2" w:rsidRDefault="00065625" w:rsidP="00065625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59AD82F7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41,106</w:t>
            </w:r>
          </w:p>
        </w:tc>
        <w:tc>
          <w:tcPr>
            <w:tcW w:w="142" w:type="dxa"/>
          </w:tcPr>
          <w:p w14:paraId="5A676BBD" w14:textId="77777777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0C090F4C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21,150</w:t>
            </w:r>
          </w:p>
        </w:tc>
        <w:tc>
          <w:tcPr>
            <w:tcW w:w="145" w:type="dxa"/>
          </w:tcPr>
          <w:p w14:paraId="4449EB92" w14:textId="77777777" w:rsidR="00065625" w:rsidRPr="00A92DA2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39D3B751" w:rsidR="00065625" w:rsidRPr="00A92DA2" w:rsidRDefault="00065625" w:rsidP="0006562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AB7602" w14:textId="7FAA451C" w:rsidR="00065625" w:rsidRPr="00A92DA2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411C8F17" w:rsidR="00065625" w:rsidRPr="00A92DA2" w:rsidRDefault="00065625" w:rsidP="0006562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65625" w:rsidRPr="00A92DA2" w14:paraId="363730D5" w14:textId="77777777" w:rsidTr="00065625">
        <w:tc>
          <w:tcPr>
            <w:tcW w:w="2835" w:type="dxa"/>
          </w:tcPr>
          <w:p w14:paraId="67CDD52E" w14:textId="24389C00" w:rsidR="00065625" w:rsidRPr="00A92DA2" w:rsidRDefault="00065625" w:rsidP="00065625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6B1B3A65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625,237</w:t>
            </w:r>
          </w:p>
        </w:tc>
        <w:tc>
          <w:tcPr>
            <w:tcW w:w="142" w:type="dxa"/>
          </w:tcPr>
          <w:p w14:paraId="465B7C79" w14:textId="77777777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041FE2C0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657,963</w:t>
            </w:r>
          </w:p>
        </w:tc>
        <w:tc>
          <w:tcPr>
            <w:tcW w:w="145" w:type="dxa"/>
          </w:tcPr>
          <w:p w14:paraId="5CBE1B62" w14:textId="77777777" w:rsidR="00065625" w:rsidRPr="00A92DA2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126A3B64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415,228</w:t>
            </w:r>
          </w:p>
        </w:tc>
        <w:tc>
          <w:tcPr>
            <w:tcW w:w="142" w:type="dxa"/>
          </w:tcPr>
          <w:p w14:paraId="59EEC100" w14:textId="77777777" w:rsidR="00065625" w:rsidRPr="00A92DA2" w:rsidRDefault="00065625" w:rsidP="0006562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6E4F0519" w:rsidR="00065625" w:rsidRPr="00A92DA2" w:rsidRDefault="00065625" w:rsidP="0006562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424,008</w:t>
            </w:r>
          </w:p>
        </w:tc>
      </w:tr>
    </w:tbl>
    <w:p w14:paraId="05586336" w14:textId="77777777" w:rsidR="00F7623D" w:rsidRPr="00A92DA2" w:rsidRDefault="00F7623D" w:rsidP="002449E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6B61983" w14:textId="5693F630" w:rsidR="002449E1" w:rsidRPr="00A92DA2" w:rsidRDefault="002449E1" w:rsidP="002449E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A92DA2" w:rsidRPr="00A92DA2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A92DA2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A92DA2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A92DA2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A92DA2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A92DA2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A92DA2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A92DA2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2449E1" w:rsidRPr="00A92DA2" w:rsidRDefault="002449E1" w:rsidP="002449E1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C170AE1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09E1A099" w14:textId="1B094989" w:rsidR="002449E1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2449E1" w:rsidRPr="00A92DA2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0BAD0D7" w14:textId="77777777" w:rsidR="002449E1" w:rsidRPr="00A92DA2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21CFCC7" w14:textId="39EA8FBD" w:rsidR="002449E1" w:rsidRPr="00A92DA2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8" w:type="dxa"/>
          </w:tcPr>
          <w:p w14:paraId="6D1A4791" w14:textId="77777777" w:rsidR="002449E1" w:rsidRPr="00A92DA2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25820A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22E2EF0C" w14:textId="46FAA8E7" w:rsidR="002449E1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2449E1" w:rsidRPr="00A92DA2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CA43457" w14:textId="77777777" w:rsidR="002449E1" w:rsidRPr="00A92DA2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2B40BB49" w14:textId="7278EBB5" w:rsidR="002449E1" w:rsidRPr="00A92DA2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92DA2" w:rsidRPr="00A92DA2" w14:paraId="324C5AA5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55"/>
        </w:trPr>
        <w:tc>
          <w:tcPr>
            <w:tcW w:w="2835" w:type="dxa"/>
          </w:tcPr>
          <w:p w14:paraId="3C4CD63F" w14:textId="77777777" w:rsidR="00AE58B9" w:rsidRPr="00A92DA2" w:rsidRDefault="00AE58B9" w:rsidP="00AE58B9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3A6990AB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43,543</w:t>
            </w:r>
          </w:p>
        </w:tc>
        <w:tc>
          <w:tcPr>
            <w:tcW w:w="165" w:type="dxa"/>
          </w:tcPr>
          <w:p w14:paraId="7BB82E73" w14:textId="77777777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638C64A0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63,413</w:t>
            </w:r>
          </w:p>
        </w:tc>
        <w:tc>
          <w:tcPr>
            <w:tcW w:w="138" w:type="dxa"/>
          </w:tcPr>
          <w:p w14:paraId="5F3D560D" w14:textId="77777777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03E16280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17,409</w:t>
            </w:r>
          </w:p>
        </w:tc>
        <w:tc>
          <w:tcPr>
            <w:tcW w:w="134" w:type="dxa"/>
          </w:tcPr>
          <w:p w14:paraId="60702E6F" w14:textId="77777777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03B5E97C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47,951</w:t>
            </w:r>
          </w:p>
        </w:tc>
      </w:tr>
      <w:tr w:rsidR="00A92DA2" w:rsidRPr="00A92DA2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77777777" w:rsidR="00AE58B9" w:rsidRPr="00A92DA2" w:rsidRDefault="00AE58B9" w:rsidP="00AE58B9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เพิ่มในระหว่างงวด</w:t>
            </w:r>
          </w:p>
        </w:tc>
        <w:tc>
          <w:tcPr>
            <w:tcW w:w="1250" w:type="dxa"/>
          </w:tcPr>
          <w:p w14:paraId="0CC8C9B0" w14:textId="00F08B88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="00FF7AC4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5,14</w:t>
            </w:r>
            <w:r w:rsidR="00AB5E72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65" w:type="dxa"/>
          </w:tcPr>
          <w:p w14:paraId="0DEE150B" w14:textId="77777777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1E6CB5E6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12,124</w:t>
            </w:r>
          </w:p>
        </w:tc>
        <w:tc>
          <w:tcPr>
            <w:tcW w:w="138" w:type="dxa"/>
          </w:tcPr>
          <w:p w14:paraId="74815D05" w14:textId="77777777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44EEA384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2,932</w:t>
            </w:r>
          </w:p>
        </w:tc>
        <w:tc>
          <w:tcPr>
            <w:tcW w:w="134" w:type="dxa"/>
          </w:tcPr>
          <w:p w14:paraId="5383133F" w14:textId="77777777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79EF833A" w:rsidR="00AE58B9" w:rsidRPr="00A92DA2" w:rsidRDefault="00AE58B9" w:rsidP="00AE58B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750</w:t>
            </w:r>
          </w:p>
        </w:tc>
      </w:tr>
      <w:tr w:rsidR="00A92DA2" w:rsidRPr="00A92DA2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77777777" w:rsidR="00FF7AC4" w:rsidRPr="00A92DA2" w:rsidRDefault="00FF7AC4" w:rsidP="00FF7A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67485262" w:rsidR="00FF7AC4" w:rsidRPr="00A92DA2" w:rsidRDefault="00FF7AC4" w:rsidP="00FF7AC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65" w:type="dxa"/>
          </w:tcPr>
          <w:p w14:paraId="5834C19D" w14:textId="77777777" w:rsidR="00FF7AC4" w:rsidRPr="00A92DA2" w:rsidRDefault="00FF7AC4" w:rsidP="00FF7AC4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0E4364DB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(31,994)</w:t>
            </w:r>
          </w:p>
        </w:tc>
        <w:tc>
          <w:tcPr>
            <w:tcW w:w="138" w:type="dxa"/>
          </w:tcPr>
          <w:p w14:paraId="10B32A5E" w14:textId="77777777" w:rsidR="00FF7AC4" w:rsidRPr="00A92DA2" w:rsidRDefault="00FF7AC4" w:rsidP="00FF7AC4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6D2267" w14:textId="723EDF5C" w:rsidR="00FF7AC4" w:rsidRPr="00A92DA2" w:rsidRDefault="00FF7AC4" w:rsidP="00FF7AC4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29CDA37C" w14:textId="77777777" w:rsidR="00FF7AC4" w:rsidRPr="00A92DA2" w:rsidRDefault="00FF7AC4" w:rsidP="00FF7AC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2B50FB1B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(31,292)</w:t>
            </w:r>
          </w:p>
        </w:tc>
      </w:tr>
      <w:tr w:rsidR="00FF7AC4" w:rsidRPr="00A92DA2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77777777" w:rsidR="00FF7AC4" w:rsidRPr="00A92DA2" w:rsidRDefault="00FF7AC4" w:rsidP="00FF7A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67B2D60E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48,688</w:t>
            </w:r>
          </w:p>
        </w:tc>
        <w:tc>
          <w:tcPr>
            <w:tcW w:w="165" w:type="dxa"/>
          </w:tcPr>
          <w:p w14:paraId="26AF59D4" w14:textId="77777777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3A01A850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43,543</w:t>
            </w:r>
          </w:p>
        </w:tc>
        <w:tc>
          <w:tcPr>
            <w:tcW w:w="138" w:type="dxa"/>
          </w:tcPr>
          <w:p w14:paraId="536A1F0D" w14:textId="77777777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484FE1CE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20,341</w:t>
            </w:r>
          </w:p>
        </w:tc>
        <w:tc>
          <w:tcPr>
            <w:tcW w:w="134" w:type="dxa"/>
          </w:tcPr>
          <w:p w14:paraId="1BA0A63C" w14:textId="77777777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6A954E18" w:rsidR="00FF7AC4" w:rsidRPr="00A92DA2" w:rsidRDefault="00FF7AC4" w:rsidP="00FF7AC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17,409</w:t>
            </w:r>
          </w:p>
        </w:tc>
      </w:tr>
    </w:tbl>
    <w:p w14:paraId="7345C57C" w14:textId="77777777" w:rsidR="002449E1" w:rsidRPr="00A92DA2" w:rsidRDefault="002449E1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</w:pPr>
    </w:p>
    <w:p w14:paraId="30531C65" w14:textId="5F4B32AB" w:rsidR="005A40FD" w:rsidRPr="00A92DA2" w:rsidRDefault="00653006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5A40FD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2E2D96"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 </w:t>
      </w:r>
      <w:r w:rsidR="00702CB5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F4D44"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เงินฝากสถาบันการเงินที่มีภาระค้ำประกัน</w:t>
      </w:r>
    </w:p>
    <w:p w14:paraId="7F751173" w14:textId="4A03A88E" w:rsidR="00E644B9" w:rsidRPr="00A92DA2" w:rsidRDefault="00E644B9" w:rsidP="00455644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69531D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E37CB4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มิถุนายน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8B50C2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lang w:val="en-GB"/>
        </w:rPr>
        <w:t>31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>256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 xml:space="preserve"> 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3A55C8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และบริษัทย่อย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บัญชี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เงินฝากกับ</w:t>
      </w:r>
      <w:r w:rsidR="00455644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ธนาคารในประเทศหลายแห่งจำนวน</w:t>
      </w:r>
      <w:r w:rsidR="00455644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="003A55C8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9531D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101.37 </w:t>
      </w:r>
      <w:r w:rsidR="0069531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3A55C8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98.51 </w:t>
      </w:r>
      <w:r w:rsidR="003A55C8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455644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9531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ตามลำดับ </w:t>
      </w:r>
      <w:r w:rsidR="003A55C8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(เฉพาะกิจการ </w:t>
      </w:r>
      <w:r w:rsidR="003A55C8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จำนวนเงิน 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86.12 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  <w:r w:rsidR="003A55C8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)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อัตราดอกเบี้ยร้อยละ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468F1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0.20 </w:t>
      </w:r>
      <w:r w:rsidR="00764CBA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-</w:t>
      </w:r>
      <w:r w:rsidR="00C468F1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0.85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ต่อปี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อัตราดอกเบี้ยร้อยละ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>0.1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5 - 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>0.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  <w:t>5</w:t>
      </w:r>
      <w:r w:rsidR="00455644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ต่อปี</w:t>
      </w:r>
      <w:r w:rsidR="00455644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ตามลำดับ 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</w:t>
      </w:r>
      <w:r w:rsidR="00455644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</w:t>
      </w:r>
      <w:r w:rsidR="00455644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บัญชี</w:t>
      </w:r>
      <w:r w:rsidR="00455644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เงินฝากกับธนาคารในประเทศ</w:t>
      </w:r>
      <w:r w:rsidR="00455644"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สอง</w:t>
      </w:r>
      <w:r w:rsidR="00455644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แห่งจำนวนเงิน </w:t>
      </w:r>
      <w:r w:rsidR="00455644" w:rsidRPr="00A92DA2">
        <w:rPr>
          <w:rFonts w:asciiTheme="majorBidi" w:hAnsiTheme="majorBidi"/>
          <w:color w:val="000000" w:themeColor="text1"/>
          <w:spacing w:val="-4"/>
          <w:sz w:val="32"/>
          <w:szCs w:val="32"/>
        </w:rPr>
        <w:t>1</w:t>
      </w:r>
      <w:r w:rsidR="0069531D" w:rsidRPr="00A92DA2">
        <w:rPr>
          <w:rFonts w:asciiTheme="majorBidi" w:hAnsiTheme="majorBidi"/>
          <w:color w:val="000000" w:themeColor="text1"/>
          <w:spacing w:val="-4"/>
          <w:sz w:val="32"/>
          <w:szCs w:val="32"/>
        </w:rPr>
        <w:t>5</w:t>
      </w:r>
      <w:r w:rsidR="00455644" w:rsidRPr="00A92DA2">
        <w:rPr>
          <w:rFonts w:asciiTheme="majorBidi" w:hAnsiTheme="majorBidi"/>
          <w:color w:val="000000" w:themeColor="text1"/>
          <w:spacing w:val="-4"/>
          <w:sz w:val="32"/>
          <w:szCs w:val="32"/>
        </w:rPr>
        <w:t>.</w:t>
      </w:r>
      <w:r w:rsidR="0069531D" w:rsidRPr="00A92DA2">
        <w:rPr>
          <w:rFonts w:asciiTheme="majorBidi" w:hAnsiTheme="majorBidi"/>
          <w:color w:val="000000" w:themeColor="text1"/>
          <w:spacing w:val="-4"/>
          <w:sz w:val="32"/>
          <w:szCs w:val="32"/>
        </w:rPr>
        <w:t>25</w:t>
      </w:r>
      <w:r w:rsidR="00455644" w:rsidRPr="00A92DA2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="00455644" w:rsidRPr="00A92DA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ล้านบา</w:t>
      </w:r>
      <w:r w:rsidR="00392250" w:rsidRPr="00A92DA2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ท </w:t>
      </w:r>
      <w:r w:rsidR="0069531D"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อัตราดอกเบี้ยร้อย</w:t>
      </w:r>
      <w:r w:rsidR="0069531D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ละ</w:t>
      </w:r>
      <w:r w:rsidR="0069531D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0.50 </w:t>
      </w:r>
      <w:r w:rsidR="003D09C5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- </w:t>
      </w:r>
      <w:r w:rsidR="0069531D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1.50 </w:t>
      </w:r>
      <w:r w:rsidR="0069531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="0069531D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9531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55644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="0069531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55644" w:rsidRPr="00A92DA2">
        <w:rPr>
          <w:rFonts w:asciiTheme="majorBidi" w:hAnsiTheme="majorBidi"/>
          <w:color w:val="000000" w:themeColor="text1"/>
          <w:sz w:val="32"/>
          <w:szCs w:val="32"/>
        </w:rPr>
        <w:t xml:space="preserve">0.35 - 1.50 </w:t>
      </w:r>
      <w:r w:rsidR="00455644" w:rsidRPr="00A92DA2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="00392250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2C0B37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ตามลำดับ </w:t>
      </w:r>
      <w:r w:rsidR="00455644" w:rsidRPr="00A92DA2">
        <w:rPr>
          <w:rFonts w:asciiTheme="majorBidi" w:hAnsiTheme="majorBidi"/>
          <w:color w:val="000000" w:themeColor="text1"/>
          <w:sz w:val="32"/>
          <w:szCs w:val="32"/>
          <w:cs/>
        </w:rPr>
        <w:t>ซึ่งใช้เป็นหลักประกันวงเงินสินเชื่อ</w:t>
      </w:r>
      <w:r w:rsidR="00455644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กับ</w:t>
      </w:r>
      <w:r w:rsidR="00455644" w:rsidRPr="00A92DA2">
        <w:rPr>
          <w:rFonts w:asciiTheme="majorBidi" w:hAnsiTheme="majorBidi"/>
          <w:color w:val="000000" w:themeColor="text1"/>
          <w:sz w:val="32"/>
          <w:szCs w:val="32"/>
          <w:cs/>
        </w:rPr>
        <w:t>ธนาคารในประเทศดังกล่าว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(ดูหมายเหตุ </w:t>
      </w:r>
      <w:r w:rsidR="000A00BF" w:rsidRPr="00A92DA2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16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)</w:t>
      </w:r>
    </w:p>
    <w:p w14:paraId="40E664ED" w14:textId="77777777" w:rsidR="00F846E9" w:rsidRPr="00A92DA2" w:rsidRDefault="00F846E9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1DA4BDAA" w14:textId="77777777" w:rsidR="00050475" w:rsidRPr="00A92DA2" w:rsidRDefault="00050475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0D41196D" w14:textId="77777777" w:rsidR="00050475" w:rsidRPr="00A92DA2" w:rsidRDefault="00050475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07E617C" w14:textId="23528B6A" w:rsidR="00D82471" w:rsidRPr="00A92DA2" w:rsidRDefault="00345782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65300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0.</w:t>
      </w:r>
      <w:r w:rsidR="00D82471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2471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A92DA2" w:rsidRDefault="00D82471" w:rsidP="00F82359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เงินลงทุนในบริษัทย่อย</w:t>
      </w:r>
      <w:r w:rsidR="009942D3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ตามที่แสดง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ในงบการเงินเฉพาะกิจการ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A92DA2" w:rsidRPr="00A92DA2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bookmarkStart w:id="1" w:name="_Hlk513644543"/>
          </w:p>
        </w:tc>
        <w:tc>
          <w:tcPr>
            <w:tcW w:w="76" w:type="dxa"/>
          </w:tcPr>
          <w:p w14:paraId="66967C21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A92DA2" w:rsidRPr="00A92DA2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92DA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A92DA2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เงินปันผล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รับ</w:t>
            </w:r>
          </w:p>
        </w:tc>
      </w:tr>
      <w:tr w:rsidR="00A92DA2" w:rsidRPr="00A92DA2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9034B34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10B74AD4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E37CB4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="00E37CB4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</w:t>
            </w:r>
            <w:r w:rsidR="00CB4E10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6</w:t>
            </w:r>
            <w:r w:rsidR="00707597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18F4DB72" w14:textId="579C6519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78" w:type="dxa"/>
          </w:tcPr>
          <w:p w14:paraId="049359FE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314E3415" w:rsidR="00653006" w:rsidRPr="00A92DA2" w:rsidRDefault="00E37CB4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2D135A2C" w14:textId="533601E5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76" w:type="dxa"/>
          </w:tcPr>
          <w:p w14:paraId="5A771476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0A93F24F" w:rsidR="00653006" w:rsidRPr="00A92DA2" w:rsidRDefault="00E37CB4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4815FC51" w14:textId="7BD42651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76" w:type="dxa"/>
          </w:tcPr>
          <w:p w14:paraId="0E7D7FAD" w14:textId="77777777" w:rsidR="00653006" w:rsidRPr="00A92DA2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E787FB" w14:textId="77777777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สำหรับงวดหกเดือน</w:t>
            </w:r>
          </w:p>
          <w:p w14:paraId="7F439542" w14:textId="265865B4" w:rsidR="00653006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</w:tr>
      <w:tr w:rsidR="00A92DA2" w:rsidRPr="00A92DA2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62F0159C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2990EBB" w:rsidR="005B1365" w:rsidRPr="00A92DA2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07597"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</w:tr>
      <w:tr w:rsidR="00A92DA2" w:rsidRPr="00A92DA2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6497CDEE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2959B010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5F7D3B04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33C7EABA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A92DA2" w:rsidRPr="00A92DA2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บริษัท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2EC41162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D7E0DA4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31568BFD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DABC89F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624DEDD4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27CAE168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3115108A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0EE54945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1784A442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*37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4E54D441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204CB11B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*37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19518906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A92DA2" w:rsidRPr="00A92DA2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569E44C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97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3F4225AF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1EBFEEEC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97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5F8ED19E" w14:textId="77777777" w:rsidR="00905A9C" w:rsidRPr="00A92DA2" w:rsidRDefault="00905A9C" w:rsidP="009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905A9C" w:rsidRPr="00A92DA2" w:rsidRDefault="00905A9C" w:rsidP="00905A9C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bookmarkEnd w:id="1"/>
    </w:tbl>
    <w:p w14:paraId="239D7B1D" w14:textId="77777777" w:rsidR="00905A9C" w:rsidRPr="00A92DA2" w:rsidRDefault="00905A9C" w:rsidP="003D09C5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694B66" w14:textId="09661CEA" w:rsidR="0014719F" w:rsidRPr="00A92DA2" w:rsidRDefault="00B32000" w:rsidP="003D09C5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*</w:t>
      </w:r>
      <w:r w:rsidR="003D09C5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ในงบการเงินเฉพาะกิจการ</w:t>
      </w:r>
    </w:p>
    <w:p w14:paraId="1C74C29A" w14:textId="77777777" w:rsidR="00F846E9" w:rsidRPr="00A92DA2" w:rsidRDefault="00F846E9" w:rsidP="003D09C5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  <w:highlight w:val="yellow"/>
          <w:cs/>
        </w:rPr>
      </w:pPr>
    </w:p>
    <w:p w14:paraId="5F7E5095" w14:textId="25AAA922" w:rsidR="00653006" w:rsidRPr="00A92DA2" w:rsidRDefault="00653006" w:rsidP="003D09C5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9B75FE"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232B4CDB" w14:textId="77777777" w:rsidR="00D939B3" w:rsidRPr="00A92DA2" w:rsidRDefault="00D939B3" w:rsidP="003D09C5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A92DA2" w:rsidRPr="00A92DA2" w14:paraId="2BCCA10A" w14:textId="77777777" w:rsidTr="00CB52FB">
        <w:tc>
          <w:tcPr>
            <w:tcW w:w="4876" w:type="dxa"/>
          </w:tcPr>
          <w:p w14:paraId="0C55770D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5C4D92E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A92DA2" w:rsidRPr="00A92DA2" w14:paraId="39881CD1" w14:textId="77777777" w:rsidTr="00CB52FB">
        <w:tc>
          <w:tcPr>
            <w:tcW w:w="4876" w:type="dxa"/>
          </w:tcPr>
          <w:p w14:paraId="644AC29D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318F3E7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F51A9DB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AEDEE3B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24D925B3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A92DA2" w:rsidRPr="00A92DA2" w14:paraId="4B9AFAD6" w14:textId="77777777" w:rsidTr="00CB52FB">
        <w:tc>
          <w:tcPr>
            <w:tcW w:w="4876" w:type="dxa"/>
          </w:tcPr>
          <w:p w14:paraId="35C66122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6891BB6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24F8DE19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A6D3BC5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A92DA2" w14:paraId="72D546AC" w14:textId="77777777" w:rsidTr="00CB52FB">
        <w:tc>
          <w:tcPr>
            <w:tcW w:w="4876" w:type="dxa"/>
          </w:tcPr>
          <w:p w14:paraId="1395D0C4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7576ADB1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11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4F24BDF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E558B7E" w14:textId="77777777" w:rsidR="00F2427A" w:rsidRPr="00A92DA2" w:rsidRDefault="00F2427A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42,361</w:t>
            </w:r>
          </w:p>
        </w:tc>
      </w:tr>
      <w:tr w:rsidR="00A92DA2" w:rsidRPr="00A92DA2" w14:paraId="71675261" w14:textId="77777777" w:rsidTr="00CB52FB">
        <w:tc>
          <w:tcPr>
            <w:tcW w:w="4876" w:type="dxa"/>
          </w:tcPr>
          <w:p w14:paraId="7B0535E2" w14:textId="1F6E067A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F1139E" w14:textId="0F0D8B7B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11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88A5941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8F100C" w14:textId="15AC946D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42,361</w:t>
            </w:r>
          </w:p>
        </w:tc>
      </w:tr>
      <w:tr w:rsidR="00A92DA2" w:rsidRPr="00A92DA2" w14:paraId="6FAAE8F0" w14:textId="77777777" w:rsidTr="00CB52FB">
        <w:tc>
          <w:tcPr>
            <w:tcW w:w="4876" w:type="dxa"/>
          </w:tcPr>
          <w:p w14:paraId="23D05205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9E74A2F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0915A1AD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1DE830F5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A92DA2" w14:paraId="09F94E06" w14:textId="77777777" w:rsidTr="00CB52FB">
        <w:tc>
          <w:tcPr>
            <w:tcW w:w="4876" w:type="dxa"/>
          </w:tcPr>
          <w:p w14:paraId="0AB73966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3221BB6C" w14:textId="324199B4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531FEF02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B20F23A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4,789</w:t>
            </w:r>
          </w:p>
        </w:tc>
      </w:tr>
      <w:tr w:rsidR="00A92DA2" w:rsidRPr="00A92DA2" w14:paraId="2334A845" w14:textId="77777777" w:rsidTr="00CB52FB">
        <w:tc>
          <w:tcPr>
            <w:tcW w:w="4876" w:type="dxa"/>
          </w:tcPr>
          <w:p w14:paraId="3C330370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0C17AF91" w14:textId="19B24F35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03B6F2EB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C91DF6A" w14:textId="3883726B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723</w:t>
            </w:r>
          </w:p>
        </w:tc>
      </w:tr>
      <w:tr w:rsidR="00A92DA2" w:rsidRPr="00A92DA2" w14:paraId="3E2BF737" w14:textId="77777777" w:rsidTr="00CB52FB">
        <w:tc>
          <w:tcPr>
            <w:tcW w:w="4876" w:type="dxa"/>
          </w:tcPr>
          <w:p w14:paraId="362832D6" w14:textId="0DCCB229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F33186E" w14:textId="68955C4C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263D01E3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7E37B6" w14:textId="113453B8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5,512</w:t>
            </w:r>
          </w:p>
        </w:tc>
      </w:tr>
      <w:tr w:rsidR="00A92DA2" w:rsidRPr="00A92DA2" w14:paraId="70F82B72" w14:textId="77777777" w:rsidTr="00CB52FB">
        <w:tc>
          <w:tcPr>
            <w:tcW w:w="4876" w:type="dxa"/>
          </w:tcPr>
          <w:p w14:paraId="37B7D85D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22F44A65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10D6B9AB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89D98B6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A92DA2" w14:paraId="42655A28" w14:textId="77777777" w:rsidTr="00CB52FB">
        <w:tc>
          <w:tcPr>
            <w:tcW w:w="4876" w:type="dxa"/>
          </w:tcPr>
          <w:p w14:paraId="7BA7B07E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B2ACA2E" w14:textId="1727B908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11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39B4304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5666D77A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37,572</w:t>
            </w:r>
          </w:p>
        </w:tc>
      </w:tr>
      <w:tr w:rsidR="00A92DA2" w:rsidRPr="00A92DA2" w14:paraId="1B74D4C2" w14:textId="77777777" w:rsidTr="00CB52FB">
        <w:tc>
          <w:tcPr>
            <w:tcW w:w="4876" w:type="dxa"/>
          </w:tcPr>
          <w:p w14:paraId="45408D84" w14:textId="7EB278DD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881EAC0" w14:textId="69F2269E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11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0B17B3E0" w14:textId="77777777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75C4FF9" w14:textId="25C2141B" w:rsidR="00905A9C" w:rsidRPr="00A92DA2" w:rsidRDefault="00905A9C" w:rsidP="003D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36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849</w:t>
            </w:r>
          </w:p>
        </w:tc>
      </w:tr>
    </w:tbl>
    <w:p w14:paraId="699B00F9" w14:textId="77777777" w:rsidR="003D09C5" w:rsidRPr="00A92DA2" w:rsidRDefault="00847338" w:rsidP="003D09C5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 </w:t>
      </w:r>
    </w:p>
    <w:p w14:paraId="0BE65DBE" w14:textId="3CB558FB" w:rsidR="00653006" w:rsidRPr="00A92DA2" w:rsidRDefault="00653006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ที่ดิน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ที่ยังไม่ใช้ดำเนินงาน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ของบริษัท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จำนวน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แปลง มูลค่าราคาทุน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11.15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โดย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3D09C5" w:rsidRPr="00A92DA2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2560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บริษัทได้ประเมินราคา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ที่ดินแปลงที่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ราคา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ตลาด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มูลค่าประเมิน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จำนวนเงิน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4.80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และ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มีนาคม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2561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บริษัทได้มีการประเมินราคา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ที่ดินแปลงที่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โดยใช้วิธีเปรียบเทียบกับ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ราคา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ตลาด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มูลค่าประเมิน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48.20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53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</w:p>
    <w:p w14:paraId="36289775" w14:textId="30BBC838" w:rsidR="00847338" w:rsidRPr="00A92DA2" w:rsidRDefault="008708B3" w:rsidP="003D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ที่ดิน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อาคารสำนักงานและคลังสินค้าบางส่วนที่จังหวัดชลบุรี มีไว้เพื่อให้บริษัทย่อยแห่งหนึ่งเช่าใช้ดำเนินงาน</w:t>
      </w:r>
    </w:p>
    <w:p w14:paraId="6202AE3B" w14:textId="66C24CFC" w:rsidR="00CE21F0" w:rsidRPr="00A92DA2" w:rsidRDefault="00AC588C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65300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CE21F0" w:rsidRPr="00A92DA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CE21F0" w:rsidRPr="00A92DA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C640A3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CE21F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และอุปกรณ์</w:t>
      </w:r>
    </w:p>
    <w:p w14:paraId="1DEF9511" w14:textId="4248DFC5" w:rsidR="00E37CB4" w:rsidRPr="00A92DA2" w:rsidRDefault="00E37CB4" w:rsidP="00E3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อาคารและอุปกรณ์สำหรับงวดหกเดือนสิ้นสุดวันที่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6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A92DA2" w:rsidRPr="00A92DA2" w14:paraId="13DED71B" w14:textId="77777777" w:rsidTr="00853134">
        <w:tc>
          <w:tcPr>
            <w:tcW w:w="4876" w:type="dxa"/>
          </w:tcPr>
          <w:p w14:paraId="6FA0629E" w14:textId="61B6DB04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A92DA2" w:rsidRPr="00A92DA2" w14:paraId="37549BC5" w14:textId="77777777" w:rsidTr="009A0487">
        <w:tc>
          <w:tcPr>
            <w:tcW w:w="4876" w:type="dxa"/>
          </w:tcPr>
          <w:p w14:paraId="66EEF1F6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04EA6F5" w14:textId="77777777" w:rsidR="00EB555A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A92DA2" w:rsidRPr="00A92DA2" w14:paraId="59A268B4" w14:textId="77777777" w:rsidTr="009A0487">
        <w:tc>
          <w:tcPr>
            <w:tcW w:w="4876" w:type="dxa"/>
          </w:tcPr>
          <w:p w14:paraId="43E8A6EA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582A63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045EE778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A92DA2" w14:paraId="70E55DEA" w14:textId="77777777" w:rsidTr="009A0487">
        <w:tc>
          <w:tcPr>
            <w:tcW w:w="4876" w:type="dxa"/>
          </w:tcPr>
          <w:p w14:paraId="4697A8A4" w14:textId="723AF7E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</w:t>
            </w:r>
            <w:r w:rsidR="00707597"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32D80F5" w14:textId="606FE0E4" w:rsidR="00CE21F0" w:rsidRPr="00A92DA2" w:rsidRDefault="00707597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859,040</w:t>
            </w:r>
          </w:p>
        </w:tc>
        <w:tc>
          <w:tcPr>
            <w:tcW w:w="135" w:type="dxa"/>
          </w:tcPr>
          <w:p w14:paraId="43B907A0" w14:textId="77777777" w:rsidR="00CE21F0" w:rsidRPr="00A92DA2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C66700D" w14:textId="6760919A" w:rsidR="00CE21F0" w:rsidRPr="00A92DA2" w:rsidRDefault="004537B2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495,151</w:t>
            </w:r>
          </w:p>
        </w:tc>
      </w:tr>
      <w:tr w:rsidR="00A92DA2" w:rsidRPr="00A92DA2" w14:paraId="7B1571DB" w14:textId="77777777" w:rsidTr="009A0487">
        <w:tc>
          <w:tcPr>
            <w:tcW w:w="4876" w:type="dxa"/>
          </w:tcPr>
          <w:p w14:paraId="2A50C6E1" w14:textId="77777777" w:rsidR="00D20D63" w:rsidRPr="00A92DA2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7EA7CBA" w14:textId="6ACC4C47" w:rsidR="00D20D63" w:rsidRPr="00A92DA2" w:rsidRDefault="00253078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22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294</w:t>
            </w:r>
          </w:p>
        </w:tc>
        <w:tc>
          <w:tcPr>
            <w:tcW w:w="135" w:type="dxa"/>
          </w:tcPr>
          <w:p w14:paraId="79BFE759" w14:textId="77777777" w:rsidR="00D20D63" w:rsidRPr="00A92DA2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5389B0A3" w:rsidR="00D20D63" w:rsidRPr="00A92DA2" w:rsidRDefault="00B00E5A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726</w:t>
            </w:r>
          </w:p>
        </w:tc>
      </w:tr>
      <w:tr w:rsidR="00A92DA2" w:rsidRPr="00A92DA2" w14:paraId="334AEF4D" w14:textId="77777777" w:rsidTr="009A0487">
        <w:tc>
          <w:tcPr>
            <w:tcW w:w="4876" w:type="dxa"/>
          </w:tcPr>
          <w:p w14:paraId="2230A8A8" w14:textId="30C8C51E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3FC2F7B8" w14:textId="25A07D84" w:rsidR="00B00E5A" w:rsidRPr="00A92DA2" w:rsidRDefault="00253078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(649)</w:t>
            </w:r>
          </w:p>
        </w:tc>
        <w:tc>
          <w:tcPr>
            <w:tcW w:w="135" w:type="dxa"/>
          </w:tcPr>
          <w:p w14:paraId="35A61AA5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0590CC0" w14:textId="235969E6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A92DA2" w:rsidRPr="00A92DA2" w14:paraId="6CD87131" w14:textId="77777777" w:rsidTr="009A0487">
        <w:tc>
          <w:tcPr>
            <w:tcW w:w="4876" w:type="dxa"/>
          </w:tcPr>
          <w:p w14:paraId="2C6A8EB7" w14:textId="467B5531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EF1C8EB" w14:textId="6E18C2CE" w:rsidR="00B00E5A" w:rsidRPr="00A92DA2" w:rsidRDefault="00253078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2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120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5" w:type="dxa"/>
          </w:tcPr>
          <w:p w14:paraId="6CB59FF5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EC669E0" w14:textId="2518281E" w:rsidR="00B00E5A" w:rsidRPr="00A92DA2" w:rsidRDefault="00B00E5A" w:rsidP="005C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(2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10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4)</w:t>
            </w:r>
          </w:p>
        </w:tc>
      </w:tr>
      <w:tr w:rsidR="00A92DA2" w:rsidRPr="00A92DA2" w14:paraId="2EABD457" w14:textId="77777777" w:rsidTr="009A0487">
        <w:tc>
          <w:tcPr>
            <w:tcW w:w="4876" w:type="dxa"/>
          </w:tcPr>
          <w:p w14:paraId="6AAA82EB" w14:textId="245C4026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7BBDB22F" w:rsidR="00B00E5A" w:rsidRPr="00A92DA2" w:rsidRDefault="008E014B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878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565</w:t>
            </w:r>
          </w:p>
        </w:tc>
        <w:tc>
          <w:tcPr>
            <w:tcW w:w="135" w:type="dxa"/>
          </w:tcPr>
          <w:p w14:paraId="41801F09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22772022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493,773</w:t>
            </w:r>
          </w:p>
        </w:tc>
      </w:tr>
      <w:tr w:rsidR="00A92DA2" w:rsidRPr="00A92DA2" w14:paraId="1412FB56" w14:textId="77777777" w:rsidTr="009A0487">
        <w:tc>
          <w:tcPr>
            <w:tcW w:w="4876" w:type="dxa"/>
          </w:tcPr>
          <w:p w14:paraId="3CDF1983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E29573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708C34F7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DD8DFEA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A92DA2" w14:paraId="03F28E10" w14:textId="77777777" w:rsidTr="009A0487">
        <w:tc>
          <w:tcPr>
            <w:tcW w:w="4876" w:type="dxa"/>
          </w:tcPr>
          <w:p w14:paraId="3740D83A" w14:textId="319419AB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4DB3F592" w14:textId="7924A751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460,244</w:t>
            </w:r>
          </w:p>
        </w:tc>
        <w:tc>
          <w:tcPr>
            <w:tcW w:w="135" w:type="dxa"/>
          </w:tcPr>
          <w:p w14:paraId="0BE0CD57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A323A47" w14:textId="3D7EFB02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258,499</w:t>
            </w:r>
          </w:p>
        </w:tc>
      </w:tr>
      <w:tr w:rsidR="00A92DA2" w:rsidRPr="00A92DA2" w14:paraId="781E68F1" w14:textId="77777777" w:rsidTr="009A0487">
        <w:tc>
          <w:tcPr>
            <w:tcW w:w="4876" w:type="dxa"/>
          </w:tcPr>
          <w:p w14:paraId="0B40AE3E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B693D5D" w14:textId="1F26CDC7" w:rsidR="00B00E5A" w:rsidRPr="00A92DA2" w:rsidRDefault="00904303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26,004</w:t>
            </w:r>
          </w:p>
        </w:tc>
        <w:tc>
          <w:tcPr>
            <w:tcW w:w="135" w:type="dxa"/>
          </w:tcPr>
          <w:p w14:paraId="1F640582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355E6C82" w:rsidR="00B00E5A" w:rsidRPr="00A92DA2" w:rsidRDefault="005C6F1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12,350</w:t>
            </w:r>
          </w:p>
        </w:tc>
      </w:tr>
      <w:tr w:rsidR="00A92DA2" w:rsidRPr="00A92DA2" w14:paraId="17939409" w14:textId="77777777" w:rsidTr="009A0487">
        <w:tc>
          <w:tcPr>
            <w:tcW w:w="4876" w:type="dxa"/>
          </w:tcPr>
          <w:p w14:paraId="3F9F0E93" w14:textId="69629338" w:rsidR="005C6F1A" w:rsidRPr="00A92DA2" w:rsidRDefault="005C6F1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</w:tcPr>
          <w:p w14:paraId="53FEECFA" w14:textId="47669ED7" w:rsidR="005C6F1A" w:rsidRPr="00A92DA2" w:rsidRDefault="00C755D3" w:rsidP="00C7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2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  <w:cs/>
              </w:rPr>
              <w:t>104</w:t>
            </w:r>
            <w:r w:rsidRPr="00A92DA2"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5" w:type="dxa"/>
          </w:tcPr>
          <w:p w14:paraId="75D608E9" w14:textId="77777777" w:rsidR="005C6F1A" w:rsidRPr="00A92DA2" w:rsidRDefault="005C6F1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F20C789" w14:textId="612AA806" w:rsidR="005C6F1A" w:rsidRPr="00A92DA2" w:rsidRDefault="005C6F1A" w:rsidP="005C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(2,104)</w:t>
            </w:r>
          </w:p>
        </w:tc>
      </w:tr>
      <w:tr w:rsidR="00A92DA2" w:rsidRPr="00A92DA2" w14:paraId="698BCE6C" w14:textId="77777777" w:rsidTr="009A0487">
        <w:tc>
          <w:tcPr>
            <w:tcW w:w="4876" w:type="dxa"/>
          </w:tcPr>
          <w:p w14:paraId="35AF901A" w14:textId="189151DC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6184FB7F" w:rsidR="00B00E5A" w:rsidRPr="00A92DA2" w:rsidRDefault="00904303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484,144</w:t>
            </w:r>
          </w:p>
        </w:tc>
        <w:tc>
          <w:tcPr>
            <w:tcW w:w="135" w:type="dxa"/>
          </w:tcPr>
          <w:p w14:paraId="217B4C03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42A7FBE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268,745</w:t>
            </w:r>
          </w:p>
        </w:tc>
      </w:tr>
      <w:tr w:rsidR="00A92DA2" w:rsidRPr="00A92DA2" w14:paraId="07A2C7BB" w14:textId="77777777" w:rsidTr="009A0487">
        <w:tc>
          <w:tcPr>
            <w:tcW w:w="4876" w:type="dxa"/>
          </w:tcPr>
          <w:p w14:paraId="30DDC876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 w:hint="cs"/>
                <w:b/>
                <w:bCs/>
                <w:color w:val="000000" w:themeColor="text1"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602B03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4F5EEB41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0773FC4D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</w:tr>
      <w:tr w:rsidR="00A92DA2" w:rsidRPr="00A92DA2" w14:paraId="18FAE5A0" w14:textId="77777777" w:rsidTr="009A0487">
        <w:tc>
          <w:tcPr>
            <w:tcW w:w="4876" w:type="dxa"/>
          </w:tcPr>
          <w:p w14:paraId="0AD4F56D" w14:textId="16B055F2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26D81BAF" w14:textId="240E886B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5" w:type="dxa"/>
          </w:tcPr>
          <w:p w14:paraId="4BAACE2F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2B4B118" w14:textId="4201BC2D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1,592</w:t>
            </w:r>
          </w:p>
        </w:tc>
      </w:tr>
      <w:tr w:rsidR="00A92DA2" w:rsidRPr="00A92DA2" w14:paraId="191E1EAD" w14:textId="77777777" w:rsidTr="009A0487">
        <w:tc>
          <w:tcPr>
            <w:tcW w:w="4876" w:type="dxa"/>
          </w:tcPr>
          <w:p w14:paraId="5D6B1EFC" w14:textId="4400A979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438EFE4A" w:rsidR="00B00E5A" w:rsidRPr="00A92DA2" w:rsidRDefault="00C755D3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5" w:type="dxa"/>
          </w:tcPr>
          <w:p w14:paraId="53491964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1F451D9D" w:rsidR="00B00E5A" w:rsidRPr="00A92DA2" w:rsidRDefault="005C6F1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1,592</w:t>
            </w:r>
          </w:p>
        </w:tc>
      </w:tr>
      <w:tr w:rsidR="00A92DA2" w:rsidRPr="00A92DA2" w14:paraId="51DFF3C5" w14:textId="77777777" w:rsidTr="009A0487">
        <w:tc>
          <w:tcPr>
            <w:tcW w:w="4876" w:type="dxa"/>
          </w:tcPr>
          <w:p w14:paraId="338B8593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0A90311F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58B92822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459131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</w:p>
        </w:tc>
      </w:tr>
      <w:tr w:rsidR="00A92DA2" w:rsidRPr="00A92DA2" w14:paraId="493B3673" w14:textId="77777777" w:rsidTr="009A0487">
        <w:tc>
          <w:tcPr>
            <w:tcW w:w="4876" w:type="dxa"/>
          </w:tcPr>
          <w:p w14:paraId="1797A6C8" w14:textId="155460F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E614CF" w14:textId="38439327" w:rsidR="00B00E5A" w:rsidRPr="00A92DA2" w:rsidRDefault="00E839D4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396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="00D45E85"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752</w:t>
            </w:r>
          </w:p>
        </w:tc>
        <w:tc>
          <w:tcPr>
            <w:tcW w:w="135" w:type="dxa"/>
          </w:tcPr>
          <w:p w14:paraId="28B90DFC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5E5A4CA5" w14:textId="22334242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235,060</w:t>
            </w:r>
          </w:p>
        </w:tc>
      </w:tr>
      <w:tr w:rsidR="00B00E5A" w:rsidRPr="00A92DA2" w14:paraId="6A4B077C" w14:textId="77777777" w:rsidTr="009A0487">
        <w:tc>
          <w:tcPr>
            <w:tcW w:w="4876" w:type="dxa"/>
          </w:tcPr>
          <w:p w14:paraId="7FA4B1D1" w14:textId="044F026F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6102927C" w:rsidR="00B00E5A" w:rsidRPr="00A92DA2" w:rsidRDefault="00BA23E9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392,377</w:t>
            </w:r>
          </w:p>
        </w:tc>
        <w:tc>
          <w:tcPr>
            <w:tcW w:w="135" w:type="dxa"/>
          </w:tcPr>
          <w:p w14:paraId="69094CB3" w14:textId="77777777" w:rsidR="00B00E5A" w:rsidRPr="00A92DA2" w:rsidRDefault="00B00E5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3D61ACEA" w:rsidR="00B00E5A" w:rsidRPr="00A92DA2" w:rsidRDefault="005C6F1A" w:rsidP="00B0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223,436</w:t>
            </w:r>
          </w:p>
        </w:tc>
      </w:tr>
    </w:tbl>
    <w:p w14:paraId="20C4BEE9" w14:textId="77777777" w:rsidR="00F846E9" w:rsidRPr="00A92DA2" w:rsidRDefault="00F846E9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</w:p>
    <w:p w14:paraId="35F542DC" w14:textId="7BCCC532" w:rsidR="00AC1AB4" w:rsidRPr="00A92DA2" w:rsidRDefault="00B16F00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ณ</w:t>
      </w:r>
      <w:r w:rsidR="00891454"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="002E2D96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2E2D96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E37CB4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2E2D96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37CB4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="002E2D96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E2D96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537B2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E2D96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E2D96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31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>256</w:t>
      </w:r>
      <w:r w:rsidR="004537B2"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>5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1</w:t>
      </w:r>
      <w:r w:rsidR="009B75FE" w:rsidRPr="00A92DA2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 </w:t>
      </w:r>
      <w:r w:rsidR="009B75FE" w:rsidRPr="00A92DA2">
        <w:rPr>
          <w:rFonts w:asciiTheme="majorBidi" w:hAnsiTheme="majorBidi"/>
          <w:color w:val="000000" w:themeColor="text1"/>
          <w:sz w:val="32"/>
          <w:szCs w:val="32"/>
        </w:rPr>
        <w:t>19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)</w:t>
      </w:r>
    </w:p>
    <w:p w14:paraId="79B5FF67" w14:textId="77777777" w:rsidR="00E37CB4" w:rsidRPr="00A92DA2" w:rsidRDefault="00E37CB4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F099658" w14:textId="77777777" w:rsidR="00F7623D" w:rsidRPr="00A92DA2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5C5E8BD4" w14:textId="77777777" w:rsidR="00F7623D" w:rsidRPr="00A92DA2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232F7B08" w14:textId="77777777" w:rsidR="00F7623D" w:rsidRPr="00A92DA2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766A93D8" w14:textId="77777777" w:rsidR="00F7623D" w:rsidRPr="00A92DA2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87D0F42" w14:textId="77777777" w:rsidR="00F7623D" w:rsidRPr="00A92DA2" w:rsidRDefault="00F7623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F6F3238" w14:textId="7DE2BE39" w:rsidR="00AB2305" w:rsidRPr="00A92DA2" w:rsidRDefault="00AB2305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6F53B7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3</w:t>
      </w: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19F18525" w14:textId="0E1664B6" w:rsidR="00E37CB4" w:rsidRPr="00A92DA2" w:rsidRDefault="00E37CB4" w:rsidP="00E37CB4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3"/>
        <w:gridCol w:w="1928"/>
      </w:tblGrid>
      <w:tr w:rsidR="00A92DA2" w:rsidRPr="00A92DA2" w14:paraId="6D2A62B9" w14:textId="77777777" w:rsidTr="00853134">
        <w:tc>
          <w:tcPr>
            <w:tcW w:w="6463" w:type="dxa"/>
          </w:tcPr>
          <w:p w14:paraId="74791102" w14:textId="77777777" w:rsidR="00BC58CA" w:rsidRPr="00A92DA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A92DA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A92DA2" w:rsidRPr="00A92DA2" w14:paraId="077C8F04" w14:textId="77777777" w:rsidTr="00853134">
        <w:tc>
          <w:tcPr>
            <w:tcW w:w="6463" w:type="dxa"/>
          </w:tcPr>
          <w:p w14:paraId="0E1A325F" w14:textId="77777777" w:rsidR="00BC58CA" w:rsidRPr="00A92DA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A92DA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color w:val="000000" w:themeColor="text1"/>
                <w:spacing w:val="-4"/>
                <w:sz w:val="32"/>
                <w:szCs w:val="32"/>
              </w:rPr>
            </w:pPr>
            <w:r w:rsidRPr="00A92DA2">
              <w:rPr>
                <w:rFonts w:asciiTheme="majorBidi" w:hAnsi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 w:rsidRPr="00A92DA2">
              <w:rPr>
                <w:rFonts w:asciiTheme="majorBidi" w:hAnsiTheme="majorBidi" w:hint="cs"/>
                <w:b/>
                <w:color w:val="000000" w:themeColor="text1"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A92DA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2DA2" w:rsidRPr="00A92DA2" w14:paraId="7BC4FF32" w14:textId="77777777" w:rsidTr="00853134">
        <w:tc>
          <w:tcPr>
            <w:tcW w:w="6463" w:type="dxa"/>
          </w:tcPr>
          <w:p w14:paraId="50874519" w14:textId="33F4537E" w:rsidR="00BC58CA" w:rsidRPr="00A92DA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92DA2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1</w:t>
            </w:r>
            <w:r w:rsidRPr="00A92DA2">
              <w:rPr>
                <w:rFonts w:asciiTheme="majorBidi" w:eastAsia="Calibri" w:hAnsiTheme="majorBidi"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A92DA2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25</w:t>
            </w:r>
            <w:r w:rsidR="00920684" w:rsidRPr="00A92DA2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6</w:t>
            </w:r>
            <w:r w:rsidR="004537B2" w:rsidRPr="00A92DA2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20C6ADA2" w:rsidR="00BC58CA" w:rsidRPr="00A92DA2" w:rsidRDefault="004537B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57,341</w:t>
            </w:r>
          </w:p>
        </w:tc>
      </w:tr>
      <w:tr w:rsidR="00A92DA2" w:rsidRPr="00A92DA2" w14:paraId="7F68A889" w14:textId="77777777" w:rsidTr="00853134">
        <w:tc>
          <w:tcPr>
            <w:tcW w:w="6463" w:type="dxa"/>
          </w:tcPr>
          <w:p w14:paraId="4F7F0964" w14:textId="77777777" w:rsidR="00F22BA7" w:rsidRPr="00A92DA2" w:rsidRDefault="00F22BA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58118984" w:rsidR="00F22BA7" w:rsidRPr="00A92DA2" w:rsidRDefault="00E1539A" w:rsidP="00ED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2,433</w:t>
            </w:r>
          </w:p>
        </w:tc>
      </w:tr>
      <w:tr w:rsidR="00E37CB4" w:rsidRPr="00A92DA2" w14:paraId="6542F648" w14:textId="77777777" w:rsidTr="00853134">
        <w:tc>
          <w:tcPr>
            <w:tcW w:w="6463" w:type="dxa"/>
          </w:tcPr>
          <w:p w14:paraId="6D167B70" w14:textId="4D875ED5" w:rsidR="00E37CB4" w:rsidRPr="00A92DA2" w:rsidRDefault="00E37CB4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92DA2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 xml:space="preserve">30 </w:t>
            </w:r>
            <w:r w:rsidRPr="00A92DA2">
              <w:rPr>
                <w:rFonts w:asciiTheme="majorBidi" w:eastAsia="Calibri" w:hAnsiTheme="majorBidi" w:hint="cs"/>
                <w:bCs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eastAsia="Calibri" w:hAnsiTheme="majorBidi"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eastAsia="Calibri" w:hAnsiTheme="majorBidi"/>
                <w:b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72ECF2D4" w:rsidR="00E37CB4" w:rsidRPr="00A92DA2" w:rsidRDefault="00E1539A" w:rsidP="00E3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54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908</w:t>
            </w:r>
          </w:p>
        </w:tc>
      </w:tr>
    </w:tbl>
    <w:p w14:paraId="052A1B4A" w14:textId="77777777" w:rsidR="004537B2" w:rsidRPr="00A92DA2" w:rsidRDefault="004537B2" w:rsidP="004537B2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729C5030" w14:textId="71BD45C2" w:rsidR="004537B2" w:rsidRPr="00A92DA2" w:rsidRDefault="004537B2" w:rsidP="004537B2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บริษัทมีสัญญาเช่าที่ดินกับสำนักงานทรัพย์สินพระมหากษัตริย์จำนวนหนึ่งฉบับเพื่อปลูกสร้างอาคาร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โครงการเดอะศาลายา (คอมมูนิตี้ มอลล์) มีกำหนดเวลา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28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กุมภาพันธ์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2582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คงสภาพดีดังเดิมเมื่อครบกำหนดส่งคืน</w:t>
      </w:r>
    </w:p>
    <w:p w14:paraId="757FD230" w14:textId="77777777" w:rsidR="00F846E9" w:rsidRPr="00A92DA2" w:rsidRDefault="00F846E9" w:rsidP="004537B2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  <w:highlight w:val="yellow"/>
        </w:rPr>
      </w:pPr>
    </w:p>
    <w:p w14:paraId="7BDB91DC" w14:textId="2650481B" w:rsidR="002D1A53" w:rsidRPr="00A92DA2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1</w:t>
      </w:r>
      <w:r w:rsidR="006F53B7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4</w:t>
      </w:r>
      <w:r w:rsidR="002D1A53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="002D1A53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="002D1A53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7665C2C0" w14:textId="7F1A7836" w:rsidR="00E37CB4" w:rsidRPr="00A92DA2" w:rsidRDefault="00E37CB4" w:rsidP="00E37CB4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6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A92DA2" w:rsidRPr="00A92DA2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A92DA2" w:rsidRPr="00A92DA2" w14:paraId="3D726563" w14:textId="77777777" w:rsidTr="00EB555A">
        <w:trPr>
          <w:trHeight w:val="20"/>
        </w:trPr>
        <w:tc>
          <w:tcPr>
            <w:tcW w:w="4876" w:type="dxa"/>
          </w:tcPr>
          <w:p w14:paraId="00F286DD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867EE3B" w14:textId="77777777" w:rsidR="00853134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92DA2" w:rsidRPr="00A92DA2" w14:paraId="3770C2F9" w14:textId="77777777" w:rsidTr="00EB555A">
        <w:trPr>
          <w:trHeight w:val="20"/>
        </w:trPr>
        <w:tc>
          <w:tcPr>
            <w:tcW w:w="4876" w:type="dxa"/>
          </w:tcPr>
          <w:p w14:paraId="68A85F9A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689294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CC065E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</w:p>
        </w:tc>
      </w:tr>
      <w:tr w:rsidR="00A92DA2" w:rsidRPr="00A92DA2" w14:paraId="13B66B6B" w14:textId="77777777" w:rsidTr="00EB555A">
        <w:trPr>
          <w:trHeight w:val="20"/>
        </w:trPr>
        <w:tc>
          <w:tcPr>
            <w:tcW w:w="4876" w:type="dxa"/>
          </w:tcPr>
          <w:p w14:paraId="7BF4AD36" w14:textId="043D87B4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263895"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04FA2"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74A5D9E3" w14:textId="5965AC11" w:rsidR="002D1A53" w:rsidRPr="00A92DA2" w:rsidRDefault="00972DA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4,585</w:t>
            </w:r>
          </w:p>
        </w:tc>
        <w:tc>
          <w:tcPr>
            <w:tcW w:w="134" w:type="dxa"/>
          </w:tcPr>
          <w:p w14:paraId="19A4E19D" w14:textId="77777777" w:rsidR="002D1A53" w:rsidRPr="00A92D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656FF928" w14:textId="3F291FEB" w:rsidR="002D1A53" w:rsidRPr="00A92DA2" w:rsidRDefault="00837E7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1,901</w:t>
            </w:r>
          </w:p>
        </w:tc>
      </w:tr>
      <w:tr w:rsidR="00A92DA2" w:rsidRPr="00A92DA2" w14:paraId="7D65696B" w14:textId="77777777" w:rsidTr="00EB555A">
        <w:trPr>
          <w:trHeight w:val="20"/>
        </w:trPr>
        <w:tc>
          <w:tcPr>
            <w:tcW w:w="4876" w:type="dxa"/>
          </w:tcPr>
          <w:p w14:paraId="0196A075" w14:textId="7B90A13C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0A9666FF" w14:textId="1EF3F594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34" w:type="dxa"/>
          </w:tcPr>
          <w:p w14:paraId="46FA0AD8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017EED62" w14:textId="52B0D2C2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A92DA2" w:rsidRPr="00A92DA2" w14:paraId="1BB42770" w14:textId="77777777" w:rsidTr="00EB555A">
        <w:trPr>
          <w:trHeight w:val="20"/>
        </w:trPr>
        <w:tc>
          <w:tcPr>
            <w:tcW w:w="4876" w:type="dxa"/>
          </w:tcPr>
          <w:p w14:paraId="5843B353" w14:textId="253A3016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A92DA2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76208F6E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4,635</w:t>
            </w:r>
          </w:p>
        </w:tc>
        <w:tc>
          <w:tcPr>
            <w:tcW w:w="134" w:type="dxa"/>
          </w:tcPr>
          <w:p w14:paraId="090597C5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0FDB11D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1,901</w:t>
            </w:r>
          </w:p>
        </w:tc>
      </w:tr>
      <w:tr w:rsidR="00A92DA2" w:rsidRPr="00A92DA2" w14:paraId="3EB09F44" w14:textId="77777777" w:rsidTr="00EB555A">
        <w:trPr>
          <w:trHeight w:val="20"/>
        </w:trPr>
        <w:tc>
          <w:tcPr>
            <w:tcW w:w="4876" w:type="dxa"/>
          </w:tcPr>
          <w:p w14:paraId="6959C475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3D2B55D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35848A1A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38B2CEB4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A92DA2" w:rsidRPr="00A92DA2" w14:paraId="07293213" w14:textId="77777777" w:rsidTr="00EB555A">
        <w:trPr>
          <w:trHeight w:val="20"/>
        </w:trPr>
        <w:tc>
          <w:tcPr>
            <w:tcW w:w="4876" w:type="dxa"/>
          </w:tcPr>
          <w:p w14:paraId="18DABF4F" w14:textId="5835F902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1AE9F7BE" w14:textId="6D04753D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3,227</w:t>
            </w:r>
          </w:p>
        </w:tc>
        <w:tc>
          <w:tcPr>
            <w:tcW w:w="134" w:type="dxa"/>
          </w:tcPr>
          <w:p w14:paraId="1CD1F6C9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3DF550CA" w14:textId="2F4F1F71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1,462</w:t>
            </w:r>
          </w:p>
        </w:tc>
      </w:tr>
      <w:tr w:rsidR="00A92DA2" w:rsidRPr="00A92DA2" w14:paraId="0E167739" w14:textId="77777777" w:rsidTr="00EB555A">
        <w:trPr>
          <w:trHeight w:val="20"/>
        </w:trPr>
        <w:tc>
          <w:tcPr>
            <w:tcW w:w="4876" w:type="dxa"/>
          </w:tcPr>
          <w:p w14:paraId="5272AA77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54FC0D75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108</w:t>
            </w:r>
          </w:p>
        </w:tc>
        <w:tc>
          <w:tcPr>
            <w:tcW w:w="134" w:type="dxa"/>
          </w:tcPr>
          <w:p w14:paraId="3C2E976B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40FB581E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29</w:t>
            </w:r>
          </w:p>
        </w:tc>
      </w:tr>
      <w:tr w:rsidR="00A92DA2" w:rsidRPr="00A92DA2" w14:paraId="7ED1FA72" w14:textId="77777777" w:rsidTr="00EB555A">
        <w:trPr>
          <w:trHeight w:val="20"/>
        </w:trPr>
        <w:tc>
          <w:tcPr>
            <w:tcW w:w="4876" w:type="dxa"/>
          </w:tcPr>
          <w:p w14:paraId="0EE87AAF" w14:textId="3DB0EFCC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A92DA2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65B24F74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3,335</w:t>
            </w:r>
          </w:p>
        </w:tc>
        <w:tc>
          <w:tcPr>
            <w:tcW w:w="134" w:type="dxa"/>
          </w:tcPr>
          <w:p w14:paraId="1E64AB98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69384670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1,491</w:t>
            </w:r>
          </w:p>
        </w:tc>
      </w:tr>
      <w:tr w:rsidR="00A92DA2" w:rsidRPr="00A92DA2" w14:paraId="609F0289" w14:textId="77777777" w:rsidTr="00972DAE">
        <w:trPr>
          <w:trHeight w:val="20"/>
        </w:trPr>
        <w:tc>
          <w:tcPr>
            <w:tcW w:w="4876" w:type="dxa"/>
          </w:tcPr>
          <w:p w14:paraId="5881E3A5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071114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26E177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AA46AB9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A92DA2" w:rsidRPr="00A92DA2" w14:paraId="2394B33A" w14:textId="77777777" w:rsidTr="00972DAE">
        <w:trPr>
          <w:trHeight w:val="20"/>
        </w:trPr>
        <w:tc>
          <w:tcPr>
            <w:tcW w:w="4876" w:type="dxa"/>
          </w:tcPr>
          <w:p w14:paraId="4F313EF9" w14:textId="081562AB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49C44E" w14:textId="5E03DA88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1,358</w:t>
            </w:r>
          </w:p>
        </w:tc>
        <w:tc>
          <w:tcPr>
            <w:tcW w:w="134" w:type="dxa"/>
          </w:tcPr>
          <w:p w14:paraId="3BFCA2C0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65FC855A" w14:textId="15D0C1F5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439</w:t>
            </w:r>
          </w:p>
        </w:tc>
      </w:tr>
      <w:tr w:rsidR="004C66DB" w:rsidRPr="00A92DA2" w14:paraId="3F72703E" w14:textId="77777777" w:rsidTr="00972DAE">
        <w:trPr>
          <w:trHeight w:val="20"/>
        </w:trPr>
        <w:tc>
          <w:tcPr>
            <w:tcW w:w="4876" w:type="dxa"/>
          </w:tcPr>
          <w:p w14:paraId="1AAC7045" w14:textId="4E4E956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A92DA2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0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A92DA2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0BAA2AAA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/>
                <w:color w:val="000000" w:themeColor="text1"/>
                <w:sz w:val="32"/>
                <w:szCs w:val="32"/>
                <w:cs/>
              </w:rPr>
              <w:t>1</w:t>
            </w: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92DA2">
              <w:rPr>
                <w:rFonts w:asciiTheme="majorBidi" w:eastAsia="Calibri" w:hAnsiTheme="majorBidi"/>
                <w:color w:val="000000" w:themeColor="text1"/>
                <w:sz w:val="32"/>
                <w:szCs w:val="32"/>
                <w:cs/>
              </w:rPr>
              <w:t>30</w:t>
            </w:r>
            <w:r w:rsidRPr="00A92DA2">
              <w:rPr>
                <w:rFonts w:asciiTheme="majorBidi" w:eastAsia="Calibri" w:hAnsiTheme="majorBidi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34" w:type="dxa"/>
          </w:tcPr>
          <w:p w14:paraId="2F6368E9" w14:textId="77777777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19F85A7F" w:rsidR="004C66DB" w:rsidRPr="00A92DA2" w:rsidRDefault="004C66DB" w:rsidP="004C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410</w:t>
            </w:r>
          </w:p>
        </w:tc>
      </w:tr>
    </w:tbl>
    <w:p w14:paraId="093F0460" w14:textId="77777777" w:rsidR="0049029E" w:rsidRPr="00A92DA2" w:rsidRDefault="0049029E" w:rsidP="000E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</w:p>
    <w:p w14:paraId="17E292A7" w14:textId="5B2D1274" w:rsidR="004161F4" w:rsidRPr="00A92DA2" w:rsidRDefault="00AC588C" w:rsidP="006C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604F2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5</w:t>
      </w:r>
      <w:r w:rsidR="004161F4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="004161F4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="004161F4" w:rsidRPr="00A92DA2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20272438" w14:textId="2AC9509B" w:rsidR="00E37CB4" w:rsidRPr="00A92DA2" w:rsidRDefault="00E37CB4" w:rsidP="00E37CB4">
      <w:pPr>
        <w:tabs>
          <w:tab w:val="clear" w:pos="227"/>
        </w:tabs>
        <w:spacing w:line="380" w:lineRule="exact"/>
        <w:ind w:left="288" w:firstLine="57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3</w:t>
      </w:r>
      <w:r w:rsidRPr="00A92DA2">
        <w:rPr>
          <w:rFonts w:asciiTheme="majorBidi" w:eastAsia="Calibri" w:hAnsiTheme="majorBidi" w:cstheme="majorBidi" w:hint="cs"/>
          <w:color w:val="000000" w:themeColor="text1"/>
          <w:sz w:val="32"/>
          <w:szCs w:val="32"/>
        </w:rPr>
        <w:t>0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256</w:t>
      </w:r>
      <w:r w:rsidR="008716C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284"/>
        <w:gridCol w:w="991"/>
        <w:gridCol w:w="141"/>
        <w:gridCol w:w="1135"/>
        <w:gridCol w:w="141"/>
        <w:gridCol w:w="1277"/>
        <w:gridCol w:w="142"/>
        <w:gridCol w:w="1275"/>
      </w:tblGrid>
      <w:tr w:rsidR="00A92DA2" w:rsidRPr="00A92DA2" w14:paraId="0C3432A6" w14:textId="77777777" w:rsidTr="009D5C0A">
        <w:tc>
          <w:tcPr>
            <w:tcW w:w="3515" w:type="dxa"/>
          </w:tcPr>
          <w:p w14:paraId="05C114BD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5B4549FC" w14:textId="77777777" w:rsidR="00BE2BBD" w:rsidRPr="00A92DA2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92DA2" w:rsidRPr="00A92DA2" w14:paraId="15583B89" w14:textId="77777777" w:rsidTr="009D5C0A">
        <w:tc>
          <w:tcPr>
            <w:tcW w:w="3515" w:type="dxa"/>
          </w:tcPr>
          <w:p w14:paraId="4987C593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78B365E0" w14:textId="77777777" w:rsidR="00BE2BBD" w:rsidRPr="00A92DA2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92DA2" w:rsidRPr="00A92DA2" w14:paraId="400C90EE" w14:textId="77777777" w:rsidTr="009D5C0A">
        <w:tc>
          <w:tcPr>
            <w:tcW w:w="3515" w:type="dxa"/>
          </w:tcPr>
          <w:p w14:paraId="74F0C5AB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3DC1539" w14:textId="77777777" w:rsidR="00BE2BBD" w:rsidRPr="00A92DA2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A92DA2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A92DA2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A92DA2" w:rsidRPr="00A92DA2" w14:paraId="3AC735DA" w14:textId="77777777" w:rsidTr="009D5C0A">
        <w:tc>
          <w:tcPr>
            <w:tcW w:w="3515" w:type="dxa"/>
          </w:tcPr>
          <w:p w14:paraId="3D20CF6E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EC2880D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77EA336F" w14:textId="0242827E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C2211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6EC42BEC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A92DA2" w:rsidRDefault="00BE2BBD" w:rsidP="00F846E9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04CDDCDE" w:rsidR="00BE2BBD" w:rsidRPr="00A92DA2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37CB4"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="00E37CB4"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C2211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A92DA2" w:rsidRPr="00A92DA2" w14:paraId="31FADEEF" w14:textId="77777777" w:rsidTr="009D5C0A">
        <w:tc>
          <w:tcPr>
            <w:tcW w:w="3515" w:type="dxa"/>
            <w:shd w:val="clear" w:color="auto" w:fill="auto"/>
          </w:tcPr>
          <w:p w14:paraId="0769B674" w14:textId="77777777" w:rsidR="00BE2BBD" w:rsidRPr="00A92DA2" w:rsidRDefault="00BE2BBD" w:rsidP="00F8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7D8933D6" w14:textId="77777777" w:rsidR="00BE2BBD" w:rsidRPr="00A92DA2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A92DA2" w:rsidRDefault="00BE2BBD" w:rsidP="00F846E9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A92DA2" w:rsidRDefault="00BE2BBD" w:rsidP="00F846E9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A92DA2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A92DA2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A92DA2" w:rsidRDefault="00BE2BBD" w:rsidP="00F846E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A92DA2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92DA2" w:rsidRPr="00A92DA2" w14:paraId="67112862" w14:textId="77777777" w:rsidTr="009D5C0A">
        <w:tc>
          <w:tcPr>
            <w:tcW w:w="3515" w:type="dxa"/>
            <w:shd w:val="clear" w:color="auto" w:fill="auto"/>
          </w:tcPr>
          <w:p w14:paraId="00474C8C" w14:textId="00297C05" w:rsidR="003A25B6" w:rsidRPr="00A92DA2" w:rsidRDefault="003A25B6" w:rsidP="003A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4A50428B" w14:textId="46425479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5,953</w:t>
            </w:r>
          </w:p>
        </w:tc>
        <w:tc>
          <w:tcPr>
            <w:tcW w:w="141" w:type="dxa"/>
          </w:tcPr>
          <w:p w14:paraId="0415A45F" w14:textId="77777777" w:rsidR="003A25B6" w:rsidRPr="00A92DA2" w:rsidRDefault="003A25B6" w:rsidP="003A25B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00AC59A6" w:rsidR="003A25B6" w:rsidRPr="00A92DA2" w:rsidRDefault="00D45E85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141" w:type="dxa"/>
          </w:tcPr>
          <w:p w14:paraId="7BDB315C" w14:textId="77777777" w:rsidR="003A25B6" w:rsidRPr="00A92DA2" w:rsidRDefault="003A25B6" w:rsidP="003A25B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3DA4A13B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C6CE75D" w14:textId="77777777" w:rsidR="003A25B6" w:rsidRPr="00A92DA2" w:rsidRDefault="003A25B6" w:rsidP="003A25B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4CBF40A4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</w:t>
            </w:r>
            <w:r w:rsidR="00D45E85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</w:p>
        </w:tc>
      </w:tr>
      <w:tr w:rsidR="00A92DA2" w:rsidRPr="00A92DA2" w14:paraId="755C68E9" w14:textId="77777777" w:rsidTr="008255CF">
        <w:tc>
          <w:tcPr>
            <w:tcW w:w="3799" w:type="dxa"/>
            <w:gridSpan w:val="2"/>
            <w:shd w:val="clear" w:color="auto" w:fill="auto"/>
          </w:tcPr>
          <w:p w14:paraId="6B2D520B" w14:textId="5F5F0E14" w:rsidR="003A25B6" w:rsidRPr="00A92DA2" w:rsidRDefault="003A25B6" w:rsidP="003A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991" w:type="dxa"/>
          </w:tcPr>
          <w:p w14:paraId="44B15766" w14:textId="0D873844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141" w:type="dxa"/>
          </w:tcPr>
          <w:p w14:paraId="6272B101" w14:textId="77777777" w:rsidR="003A25B6" w:rsidRPr="00A92DA2" w:rsidRDefault="003A25B6" w:rsidP="003A25B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1EDFE1FB" w:rsidR="003A25B6" w:rsidRPr="00A92DA2" w:rsidRDefault="007B2423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141" w:type="dxa"/>
          </w:tcPr>
          <w:p w14:paraId="67A9917A" w14:textId="77777777" w:rsidR="003A25B6" w:rsidRPr="00A92DA2" w:rsidRDefault="003A25B6" w:rsidP="003A25B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6FCA214F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D77C630" w14:textId="77777777" w:rsidR="003A25B6" w:rsidRPr="00A92DA2" w:rsidRDefault="003A25B6" w:rsidP="003A25B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6AAB7854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</w:p>
        </w:tc>
      </w:tr>
      <w:tr w:rsidR="00A92DA2" w:rsidRPr="00A92DA2" w14:paraId="5BDC9D11" w14:textId="77777777" w:rsidTr="00CB52FB">
        <w:trPr>
          <w:trHeight w:val="270"/>
        </w:trPr>
        <w:tc>
          <w:tcPr>
            <w:tcW w:w="3515" w:type="dxa"/>
            <w:shd w:val="clear" w:color="auto" w:fill="auto"/>
          </w:tcPr>
          <w:p w14:paraId="18472766" w14:textId="77777777" w:rsidR="003A25B6" w:rsidRPr="00A92DA2" w:rsidRDefault="003A25B6" w:rsidP="003A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7CBF27D4" w14:textId="1D560544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8,709</w:t>
            </w:r>
          </w:p>
        </w:tc>
        <w:tc>
          <w:tcPr>
            <w:tcW w:w="141" w:type="dxa"/>
          </w:tcPr>
          <w:p w14:paraId="4C67DD8F" w14:textId="77777777" w:rsidR="003A25B6" w:rsidRPr="00A92DA2" w:rsidRDefault="003A25B6" w:rsidP="003A25B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ABA65E" w14:textId="16197617" w:rsidR="003A25B6" w:rsidRPr="00A92DA2" w:rsidRDefault="00D228AA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1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,028</w:t>
            </w:r>
          </w:p>
        </w:tc>
        <w:tc>
          <w:tcPr>
            <w:tcW w:w="141" w:type="dxa"/>
            <w:vAlign w:val="bottom"/>
          </w:tcPr>
          <w:p w14:paraId="1F1A41D0" w14:textId="77777777" w:rsidR="003A25B6" w:rsidRPr="00A92DA2" w:rsidRDefault="003A25B6" w:rsidP="003A25B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386CD27B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3A25B6" w:rsidRPr="00A92DA2" w:rsidRDefault="003A25B6" w:rsidP="003A25B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00F2ABC2" w:rsidR="003A25B6" w:rsidRPr="00A92DA2" w:rsidRDefault="003A25B6" w:rsidP="003A25B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9,737</w:t>
            </w:r>
          </w:p>
        </w:tc>
      </w:tr>
      <w:tr w:rsidR="00A92DA2" w:rsidRPr="00A92DA2" w14:paraId="461F9F13" w14:textId="77777777" w:rsidTr="00CB52FB">
        <w:trPr>
          <w:trHeight w:val="270"/>
        </w:trPr>
        <w:tc>
          <w:tcPr>
            <w:tcW w:w="3515" w:type="dxa"/>
            <w:shd w:val="clear" w:color="auto" w:fill="auto"/>
          </w:tcPr>
          <w:p w14:paraId="39827875" w14:textId="77777777" w:rsidR="00D228AA" w:rsidRPr="00A92DA2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  <w:vAlign w:val="bottom"/>
          </w:tcPr>
          <w:p w14:paraId="5D53EDD4" w14:textId="227E055F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141" w:type="dxa"/>
          </w:tcPr>
          <w:p w14:paraId="77D7C93C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7B6178E1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41D3790C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28D1D145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</w:p>
        </w:tc>
      </w:tr>
      <w:tr w:rsidR="00A92DA2" w:rsidRPr="00A92DA2" w14:paraId="0ACCAB46" w14:textId="77777777" w:rsidTr="009D5C0A">
        <w:tc>
          <w:tcPr>
            <w:tcW w:w="3515" w:type="dxa"/>
            <w:shd w:val="clear" w:color="auto" w:fill="auto"/>
          </w:tcPr>
          <w:p w14:paraId="78F8393A" w14:textId="77777777" w:rsidR="00D228AA" w:rsidRPr="00A92DA2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65B8612D" w14:textId="659983FB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990</w:t>
            </w:r>
          </w:p>
        </w:tc>
        <w:tc>
          <w:tcPr>
            <w:tcW w:w="141" w:type="dxa"/>
          </w:tcPr>
          <w:p w14:paraId="6D74E5F8" w14:textId="77777777" w:rsidR="00D228AA" w:rsidRPr="00A92DA2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451CBD33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41" w:type="dxa"/>
          </w:tcPr>
          <w:p w14:paraId="04610739" w14:textId="77777777" w:rsidR="00D228AA" w:rsidRPr="00A92DA2" w:rsidRDefault="00D228AA" w:rsidP="00D228A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68D79C52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5C5F152" w14:textId="77777777" w:rsidR="00D228AA" w:rsidRPr="00A92DA2" w:rsidRDefault="00D228AA" w:rsidP="00D228A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2C326684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1,081</w:t>
            </w:r>
          </w:p>
        </w:tc>
      </w:tr>
      <w:tr w:rsidR="00A92DA2" w:rsidRPr="00A92DA2" w14:paraId="61A8FFC1" w14:textId="77777777" w:rsidTr="009D5C0A">
        <w:tc>
          <w:tcPr>
            <w:tcW w:w="3515" w:type="dxa"/>
            <w:shd w:val="clear" w:color="auto" w:fill="auto"/>
          </w:tcPr>
          <w:p w14:paraId="68D34F01" w14:textId="642E9687" w:rsidR="00D228AA" w:rsidRPr="00A92DA2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</w:tcPr>
          <w:p w14:paraId="0D8ACA82" w14:textId="27014C01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2,747</w:t>
            </w:r>
          </w:p>
        </w:tc>
        <w:tc>
          <w:tcPr>
            <w:tcW w:w="141" w:type="dxa"/>
          </w:tcPr>
          <w:p w14:paraId="20879B58" w14:textId="77777777" w:rsidR="00D228AA" w:rsidRPr="00A92DA2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62C28189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207</w:t>
            </w:r>
          </w:p>
        </w:tc>
        <w:tc>
          <w:tcPr>
            <w:tcW w:w="141" w:type="dxa"/>
          </w:tcPr>
          <w:p w14:paraId="1B74CAAE" w14:textId="77777777" w:rsidR="00D228AA" w:rsidRPr="00A92DA2" w:rsidRDefault="00D228AA" w:rsidP="00D228A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3294E343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7F1540D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4E2F1E39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2,954</w:t>
            </w:r>
          </w:p>
        </w:tc>
      </w:tr>
      <w:tr w:rsidR="00A92DA2" w:rsidRPr="00A92DA2" w14:paraId="59BB9BC8" w14:textId="77777777" w:rsidTr="008255CF">
        <w:tc>
          <w:tcPr>
            <w:tcW w:w="3515" w:type="dxa"/>
            <w:shd w:val="clear" w:color="auto" w:fill="auto"/>
          </w:tcPr>
          <w:p w14:paraId="71651A4D" w14:textId="3AB346F2" w:rsidR="00D228AA" w:rsidRPr="00A92DA2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4EAEE9F8" w14:textId="54313790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41" w:type="dxa"/>
          </w:tcPr>
          <w:p w14:paraId="27529B73" w14:textId="77777777" w:rsidR="00D228AA" w:rsidRPr="00A92DA2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72241C7" w14:textId="17A158A0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57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8422F34" w14:textId="77777777" w:rsidR="00D228AA" w:rsidRPr="00A92DA2" w:rsidRDefault="00D228AA" w:rsidP="00D228A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E19DBC5" w14:textId="67D51E02" w:rsidR="00D228AA" w:rsidRPr="00A92DA2" w:rsidRDefault="00CD2E90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110F466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CD31C" w14:textId="2D708832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</w:t>
            </w:r>
          </w:p>
        </w:tc>
      </w:tr>
      <w:tr w:rsidR="00A92DA2" w:rsidRPr="00A92DA2" w14:paraId="4375B8FE" w14:textId="77777777" w:rsidTr="009D5C0A">
        <w:tc>
          <w:tcPr>
            <w:tcW w:w="3515" w:type="dxa"/>
          </w:tcPr>
          <w:p w14:paraId="2B688341" w14:textId="15F5BA29" w:rsidR="00D228AA" w:rsidRPr="00A92DA2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01CEB" w14:textId="7206C420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19,565</w:t>
            </w:r>
          </w:p>
        </w:tc>
        <w:tc>
          <w:tcPr>
            <w:tcW w:w="141" w:type="dxa"/>
          </w:tcPr>
          <w:p w14:paraId="44E24813" w14:textId="77777777" w:rsidR="00D228AA" w:rsidRPr="00A92DA2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4C6C5934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1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D45E85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836</w:t>
            </w:r>
          </w:p>
        </w:tc>
        <w:tc>
          <w:tcPr>
            <w:tcW w:w="141" w:type="dxa"/>
          </w:tcPr>
          <w:p w14:paraId="21D3746C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4DF4348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682FE49" w14:textId="77777777" w:rsidR="00D228AA" w:rsidRPr="00A92DA2" w:rsidRDefault="00D228AA" w:rsidP="00D228A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4711FEC2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</w:t>
            </w:r>
            <w:r w:rsidR="00D45E85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</w:p>
        </w:tc>
      </w:tr>
      <w:tr w:rsidR="00A92DA2" w:rsidRPr="00A92DA2" w14:paraId="0206D92F" w14:textId="77777777" w:rsidTr="00497D77">
        <w:tc>
          <w:tcPr>
            <w:tcW w:w="3515" w:type="dxa"/>
          </w:tcPr>
          <w:p w14:paraId="40F60F38" w14:textId="77777777" w:rsidR="00D228AA" w:rsidRPr="00A92DA2" w:rsidRDefault="00D228AA" w:rsidP="00D228AA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AB2B7A1" w14:textId="77777777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D228AA" w:rsidRPr="00A92DA2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5424CEA3" w:rsidR="00D228AA" w:rsidRPr="00A92DA2" w:rsidRDefault="00D228AA" w:rsidP="00D228AA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C7B70E7" w14:textId="77777777" w:rsidR="00D228AA" w:rsidRPr="00A92DA2" w:rsidRDefault="00D228AA" w:rsidP="00D228A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77777777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92DA2" w:rsidRPr="00A92DA2" w14:paraId="79FB9B83" w14:textId="77777777" w:rsidTr="00497D77">
        <w:tc>
          <w:tcPr>
            <w:tcW w:w="3515" w:type="dxa"/>
            <w:shd w:val="clear" w:color="auto" w:fill="auto"/>
          </w:tcPr>
          <w:p w14:paraId="5BC68FCD" w14:textId="77777777" w:rsidR="00D228AA" w:rsidRPr="00A92DA2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6B87A05C" w14:textId="6982FBC2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41" w:type="dxa"/>
          </w:tcPr>
          <w:p w14:paraId="4D1FE80D" w14:textId="77777777" w:rsidR="00D228AA" w:rsidRPr="00A92DA2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41FF626F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(343)</w:t>
            </w:r>
          </w:p>
        </w:tc>
        <w:tc>
          <w:tcPr>
            <w:tcW w:w="141" w:type="dxa"/>
          </w:tcPr>
          <w:p w14:paraId="55FD2B89" w14:textId="77777777" w:rsidR="00D228AA" w:rsidRPr="00A92DA2" w:rsidRDefault="00D228AA" w:rsidP="00D228A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231826DF" w:rsidR="00D228AA" w:rsidRPr="00A92DA2" w:rsidRDefault="00D228AA" w:rsidP="00D228A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DC85FFA" w14:textId="77777777" w:rsidR="00D228AA" w:rsidRPr="00A92DA2" w:rsidRDefault="00D228AA" w:rsidP="00D228A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1F0EC506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(251)</w:t>
            </w:r>
          </w:p>
        </w:tc>
      </w:tr>
      <w:tr w:rsidR="00A92DA2" w:rsidRPr="00A92DA2" w14:paraId="744F27CD" w14:textId="77777777" w:rsidTr="00497D77">
        <w:tc>
          <w:tcPr>
            <w:tcW w:w="3515" w:type="dxa"/>
            <w:shd w:val="clear" w:color="auto" w:fill="auto"/>
          </w:tcPr>
          <w:p w14:paraId="4BAEBCE3" w14:textId="77777777" w:rsidR="00D228AA" w:rsidRPr="00A92DA2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91285C" w14:textId="04B80AA0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41" w:type="dxa"/>
          </w:tcPr>
          <w:p w14:paraId="20C6075F" w14:textId="77777777" w:rsidR="00D228AA" w:rsidRPr="00A92DA2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7DEBFE23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(343)</w:t>
            </w:r>
          </w:p>
        </w:tc>
        <w:tc>
          <w:tcPr>
            <w:tcW w:w="141" w:type="dxa"/>
          </w:tcPr>
          <w:p w14:paraId="1F99D9DB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709802D0" w:rsidR="00D228AA" w:rsidRPr="00A92DA2" w:rsidRDefault="00D228AA" w:rsidP="00D228AA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8729BA7" w14:textId="77777777" w:rsidR="00D228AA" w:rsidRPr="00A92DA2" w:rsidRDefault="00D228AA" w:rsidP="00D228A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764564C0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(251)</w:t>
            </w:r>
          </w:p>
        </w:tc>
      </w:tr>
      <w:tr w:rsidR="00D228AA" w:rsidRPr="00A92DA2" w14:paraId="33046209" w14:textId="77777777" w:rsidTr="00497D77">
        <w:tc>
          <w:tcPr>
            <w:tcW w:w="3515" w:type="dxa"/>
            <w:shd w:val="clear" w:color="auto" w:fill="auto"/>
          </w:tcPr>
          <w:p w14:paraId="1BB6D8BD" w14:textId="77777777" w:rsidR="00D228AA" w:rsidRPr="00A92DA2" w:rsidRDefault="00D228AA" w:rsidP="00D2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A5887A" w14:textId="0C3AF103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19,657</w:t>
            </w:r>
          </w:p>
        </w:tc>
        <w:tc>
          <w:tcPr>
            <w:tcW w:w="141" w:type="dxa"/>
          </w:tcPr>
          <w:p w14:paraId="79718489" w14:textId="77777777" w:rsidR="00D228AA" w:rsidRPr="00A92DA2" w:rsidRDefault="00D228AA" w:rsidP="00D228A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41A5F3A5" w:rsidR="00D228AA" w:rsidRPr="00A92DA2" w:rsidRDefault="00D459B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1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,493</w:t>
            </w:r>
          </w:p>
        </w:tc>
        <w:tc>
          <w:tcPr>
            <w:tcW w:w="141" w:type="dxa"/>
          </w:tcPr>
          <w:p w14:paraId="15F04658" w14:textId="77777777" w:rsidR="00D228AA" w:rsidRPr="00A92DA2" w:rsidRDefault="00D228AA" w:rsidP="00D228A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12B0E28C" w:rsidR="00D228AA" w:rsidRPr="00A92DA2" w:rsidRDefault="00D228AA" w:rsidP="00D228AA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63EA63" w14:textId="77777777" w:rsidR="00D228AA" w:rsidRPr="00A92DA2" w:rsidRDefault="00D228AA" w:rsidP="00D228A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19B5C4E6" w:rsidR="00D228AA" w:rsidRPr="00A92DA2" w:rsidRDefault="00D228AA" w:rsidP="00D228A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</w:t>
            </w:r>
            <w:r w:rsidR="00D45E85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</w:tr>
    </w:tbl>
    <w:p w14:paraId="44687716" w14:textId="77777777" w:rsidR="00F7623D" w:rsidRPr="00A92DA2" w:rsidRDefault="00F7623D">
      <w:pPr>
        <w:rPr>
          <w:color w:val="000000" w:themeColor="text1"/>
        </w:rPr>
      </w:pPr>
    </w:p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275"/>
        <w:gridCol w:w="141"/>
        <w:gridCol w:w="1135"/>
        <w:gridCol w:w="141"/>
        <w:gridCol w:w="1277"/>
        <w:gridCol w:w="142"/>
        <w:gridCol w:w="1275"/>
      </w:tblGrid>
      <w:tr w:rsidR="00A92DA2" w:rsidRPr="00A92DA2" w14:paraId="3029BFDB" w14:textId="77777777" w:rsidTr="006C0AE3">
        <w:tc>
          <w:tcPr>
            <w:tcW w:w="3515" w:type="dxa"/>
          </w:tcPr>
          <w:p w14:paraId="6FDEBF45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7"/>
          </w:tcPr>
          <w:p w14:paraId="4F5CA4C4" w14:textId="77777777" w:rsidR="00D52142" w:rsidRPr="00A92DA2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92DA2" w:rsidRPr="00A92DA2" w14:paraId="2EC8B121" w14:textId="77777777" w:rsidTr="006C0AE3">
        <w:tc>
          <w:tcPr>
            <w:tcW w:w="3515" w:type="dxa"/>
          </w:tcPr>
          <w:p w14:paraId="4CB2076E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D52142" w:rsidRPr="00A92DA2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DA2" w:rsidRPr="00A92DA2" w14:paraId="77171C90" w14:textId="77777777" w:rsidTr="006C0AE3">
        <w:tc>
          <w:tcPr>
            <w:tcW w:w="3515" w:type="dxa"/>
          </w:tcPr>
          <w:p w14:paraId="644010BC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D52142" w:rsidRPr="00A92DA2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D52142" w:rsidRPr="00A92DA2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D52142" w:rsidRPr="00A92DA2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A92DA2" w:rsidRPr="00A92DA2" w14:paraId="66DEF5CF" w14:textId="77777777" w:rsidTr="006C0AE3">
        <w:tc>
          <w:tcPr>
            <w:tcW w:w="3515" w:type="dxa"/>
          </w:tcPr>
          <w:p w14:paraId="4CAFAB89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666F36FF" w14:textId="25C9C32E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39DCF4B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D52142" w:rsidRPr="00A92DA2" w:rsidRDefault="00D52142" w:rsidP="00D52142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D52142" w:rsidRPr="00A92DA2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4CFBB6E5" w:rsidR="00D52142" w:rsidRPr="00A92DA2" w:rsidRDefault="00E37CB4" w:rsidP="00D521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A92DA2" w:rsidRPr="00A92DA2" w14:paraId="753A7ECA" w14:textId="77777777" w:rsidTr="006C0AE3">
        <w:tc>
          <w:tcPr>
            <w:tcW w:w="3515" w:type="dxa"/>
            <w:shd w:val="clear" w:color="auto" w:fill="auto"/>
          </w:tcPr>
          <w:p w14:paraId="1288FFBD" w14:textId="77777777" w:rsidR="00D52142" w:rsidRPr="00A92DA2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D52142" w:rsidRPr="00A92DA2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D52142" w:rsidRPr="00A92DA2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D52142" w:rsidRPr="00A92DA2" w:rsidRDefault="00D52142" w:rsidP="00D52142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D52142" w:rsidRPr="00A92DA2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D52142" w:rsidRPr="00A92DA2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D52142" w:rsidRPr="00A92DA2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D3802" w14:textId="77777777" w:rsidR="00D52142" w:rsidRPr="00A92DA2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92DA2" w:rsidRPr="00A92DA2" w14:paraId="0A132333" w14:textId="77777777" w:rsidTr="006C0AE3">
        <w:tc>
          <w:tcPr>
            <w:tcW w:w="3515" w:type="dxa"/>
            <w:shd w:val="clear" w:color="auto" w:fill="auto"/>
          </w:tcPr>
          <w:p w14:paraId="601EF1F5" w14:textId="15DFF21E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353779" w14:textId="38E530BE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2,991</w:t>
            </w:r>
          </w:p>
        </w:tc>
        <w:tc>
          <w:tcPr>
            <w:tcW w:w="141" w:type="dxa"/>
          </w:tcPr>
          <w:p w14:paraId="7A9DCCE8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5C55C2CD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(104)</w:t>
            </w:r>
          </w:p>
        </w:tc>
        <w:tc>
          <w:tcPr>
            <w:tcW w:w="141" w:type="dxa"/>
          </w:tcPr>
          <w:p w14:paraId="0D82B63E" w14:textId="77777777" w:rsidR="008930C0" w:rsidRPr="00A92DA2" w:rsidRDefault="008930C0" w:rsidP="008930C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62C1B" w14:textId="6232A5DA" w:rsidR="008930C0" w:rsidRPr="00A92DA2" w:rsidRDefault="008930C0" w:rsidP="008930C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E2701DF" w14:textId="77777777" w:rsidR="008930C0" w:rsidRPr="00A92DA2" w:rsidRDefault="008930C0" w:rsidP="008930C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7F775D" w14:textId="30A18E04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2,887 </w:t>
            </w:r>
          </w:p>
        </w:tc>
      </w:tr>
      <w:tr w:rsidR="00A92DA2" w:rsidRPr="00A92DA2" w14:paraId="5808D950" w14:textId="77777777" w:rsidTr="006C0AE3">
        <w:trPr>
          <w:trHeight w:val="270"/>
        </w:trPr>
        <w:tc>
          <w:tcPr>
            <w:tcW w:w="3515" w:type="dxa"/>
            <w:shd w:val="clear" w:color="auto" w:fill="auto"/>
          </w:tcPr>
          <w:p w14:paraId="73B1053D" w14:textId="5348EB2C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6922FAFB" w14:textId="7D444235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3,482</w:t>
            </w:r>
          </w:p>
        </w:tc>
        <w:tc>
          <w:tcPr>
            <w:tcW w:w="141" w:type="dxa"/>
          </w:tcPr>
          <w:p w14:paraId="7E0358E7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611F0FC2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586 </w:t>
            </w:r>
          </w:p>
        </w:tc>
        <w:tc>
          <w:tcPr>
            <w:tcW w:w="141" w:type="dxa"/>
          </w:tcPr>
          <w:p w14:paraId="1F1C018F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748373" w14:textId="4C1197E7" w:rsidR="008930C0" w:rsidRPr="00A92DA2" w:rsidRDefault="008930C0" w:rsidP="008930C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E3849A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630022" w14:textId="40D1F0DE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4,068 </w:t>
            </w:r>
          </w:p>
        </w:tc>
      </w:tr>
      <w:tr w:rsidR="00A92DA2" w:rsidRPr="00A92DA2" w14:paraId="75B0213E" w14:textId="77777777" w:rsidTr="006C0AE3">
        <w:trPr>
          <w:trHeight w:val="270"/>
        </w:trPr>
        <w:tc>
          <w:tcPr>
            <w:tcW w:w="3515" w:type="dxa"/>
            <w:shd w:val="clear" w:color="auto" w:fill="auto"/>
          </w:tcPr>
          <w:p w14:paraId="6685BE68" w14:textId="61C50BB4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33E68EA6" w14:textId="1CABC2BF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1C7131" w14:textId="46476DFA" w:rsidR="008930C0" w:rsidRPr="00A92DA2" w:rsidRDefault="008930C0" w:rsidP="008930C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92F636F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064BE7" w14:textId="59FD4E7C" w:rsidR="008930C0" w:rsidRPr="00A92DA2" w:rsidRDefault="008930C0" w:rsidP="008930C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9AA7B2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203C25" w14:textId="51123E14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318 </w:t>
            </w:r>
          </w:p>
        </w:tc>
      </w:tr>
      <w:tr w:rsidR="00A92DA2" w:rsidRPr="00A92DA2" w14:paraId="0B98A198" w14:textId="77777777" w:rsidTr="006C0AE3">
        <w:tc>
          <w:tcPr>
            <w:tcW w:w="3515" w:type="dxa"/>
            <w:shd w:val="clear" w:color="auto" w:fill="auto"/>
          </w:tcPr>
          <w:p w14:paraId="64D0BB11" w14:textId="13ABA77E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36A57370" w14:textId="1B0750B7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727</w:t>
            </w:r>
          </w:p>
        </w:tc>
        <w:tc>
          <w:tcPr>
            <w:tcW w:w="141" w:type="dxa"/>
          </w:tcPr>
          <w:p w14:paraId="044A579F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1030A0" w14:textId="70B3F612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117 </w:t>
            </w:r>
          </w:p>
        </w:tc>
        <w:tc>
          <w:tcPr>
            <w:tcW w:w="141" w:type="dxa"/>
          </w:tcPr>
          <w:p w14:paraId="0F263701" w14:textId="77777777" w:rsidR="008930C0" w:rsidRPr="00A92DA2" w:rsidRDefault="008930C0" w:rsidP="008930C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18E2C7" w14:textId="65B8D585" w:rsidR="008930C0" w:rsidRPr="00A92DA2" w:rsidRDefault="008930C0" w:rsidP="008930C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DC0B5B8" w14:textId="77777777" w:rsidR="008930C0" w:rsidRPr="00A92DA2" w:rsidRDefault="008930C0" w:rsidP="008930C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085458" w14:textId="00FD0847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844 </w:t>
            </w:r>
          </w:p>
        </w:tc>
      </w:tr>
      <w:tr w:rsidR="00A92DA2" w:rsidRPr="00A92DA2" w14:paraId="59888531" w14:textId="77777777" w:rsidTr="00AE769F">
        <w:tc>
          <w:tcPr>
            <w:tcW w:w="3515" w:type="dxa"/>
            <w:shd w:val="clear" w:color="auto" w:fill="auto"/>
          </w:tcPr>
          <w:p w14:paraId="65E949AF" w14:textId="6A31CF42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1BCAA19" w14:textId="70033A24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2,605</w:t>
            </w:r>
          </w:p>
        </w:tc>
        <w:tc>
          <w:tcPr>
            <w:tcW w:w="141" w:type="dxa"/>
          </w:tcPr>
          <w:p w14:paraId="7DD64DA8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674B2B52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15</w:t>
            </w:r>
            <w:r w:rsidR="008E2926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17A6F59A" w14:textId="77777777" w:rsidR="008930C0" w:rsidRPr="00A92DA2" w:rsidRDefault="008930C0" w:rsidP="008930C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7EE42D6C" w:rsidR="008930C0" w:rsidRPr="00A92DA2" w:rsidRDefault="008930C0" w:rsidP="008930C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77AFEF2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06333276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2,763 </w:t>
            </w:r>
          </w:p>
        </w:tc>
      </w:tr>
      <w:tr w:rsidR="00A92DA2" w:rsidRPr="00A92DA2" w14:paraId="5435760E" w14:textId="77777777" w:rsidTr="00AE769F">
        <w:tc>
          <w:tcPr>
            <w:tcW w:w="3515" w:type="dxa"/>
          </w:tcPr>
          <w:p w14:paraId="656A9452" w14:textId="410A8998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5FDD03B2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10,123</w:t>
            </w:r>
          </w:p>
        </w:tc>
        <w:tc>
          <w:tcPr>
            <w:tcW w:w="141" w:type="dxa"/>
          </w:tcPr>
          <w:p w14:paraId="6E2DD1D5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5EE5AD82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8E2926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699F7DAB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12AF8DD6" w:rsidR="008930C0" w:rsidRPr="00A92DA2" w:rsidRDefault="008930C0" w:rsidP="008930C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B70E96" w14:textId="77777777" w:rsidR="008930C0" w:rsidRPr="00A92DA2" w:rsidRDefault="008930C0" w:rsidP="008930C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11A575ED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10,880</w:t>
            </w:r>
          </w:p>
        </w:tc>
      </w:tr>
      <w:tr w:rsidR="00A92DA2" w:rsidRPr="00A92DA2" w14:paraId="2E68445A" w14:textId="77777777" w:rsidTr="00AE769F">
        <w:tc>
          <w:tcPr>
            <w:tcW w:w="3515" w:type="dxa"/>
          </w:tcPr>
          <w:p w14:paraId="4204EA93" w14:textId="03F93E3D" w:rsidR="008930C0" w:rsidRPr="00A92DA2" w:rsidRDefault="008930C0" w:rsidP="008930C0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1A7ED0E" w14:textId="77777777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8930C0" w:rsidRPr="00A92DA2" w:rsidRDefault="008930C0" w:rsidP="008930C0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8930C0" w:rsidRPr="00A92DA2" w:rsidRDefault="008930C0" w:rsidP="008930C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92DA2" w:rsidRPr="00A92DA2" w14:paraId="685F7A28" w14:textId="77777777" w:rsidTr="00497D77">
        <w:tc>
          <w:tcPr>
            <w:tcW w:w="3515" w:type="dxa"/>
            <w:shd w:val="clear" w:color="auto" w:fill="auto"/>
          </w:tcPr>
          <w:p w14:paraId="27E0F68F" w14:textId="77777777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7C5FA5C9" w14:textId="04EA1AD9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92</w:t>
            </w:r>
          </w:p>
        </w:tc>
        <w:tc>
          <w:tcPr>
            <w:tcW w:w="141" w:type="dxa"/>
          </w:tcPr>
          <w:p w14:paraId="7C68080D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9DAA0" w14:textId="6B8510CC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(34</w:t>
            </w:r>
            <w:r w:rsidR="008E2926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B15085D" w14:textId="77777777" w:rsidR="008930C0" w:rsidRPr="00A92DA2" w:rsidRDefault="008930C0" w:rsidP="008930C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EEA244" w14:textId="73E0F91F" w:rsidR="008930C0" w:rsidRPr="00A92DA2" w:rsidRDefault="008930C0" w:rsidP="008930C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D3D34F" w14:textId="77777777" w:rsidR="008930C0" w:rsidRPr="00A92DA2" w:rsidRDefault="008930C0" w:rsidP="008930C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5E57EA" w14:textId="52453052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(251)</w:t>
            </w:r>
          </w:p>
        </w:tc>
      </w:tr>
      <w:tr w:rsidR="00A92DA2" w:rsidRPr="00A92DA2" w14:paraId="6D3697ED" w14:textId="77777777" w:rsidTr="00AE769F">
        <w:tc>
          <w:tcPr>
            <w:tcW w:w="3515" w:type="dxa"/>
            <w:shd w:val="clear" w:color="auto" w:fill="auto"/>
          </w:tcPr>
          <w:p w14:paraId="21A52572" w14:textId="77777777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25768A5E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(242)</w:t>
            </w:r>
          </w:p>
        </w:tc>
        <w:tc>
          <w:tcPr>
            <w:tcW w:w="141" w:type="dxa"/>
          </w:tcPr>
          <w:p w14:paraId="56186A0E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092D50E3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(1</w:t>
            </w:r>
            <w:r w:rsidR="008E2926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141" w:type="dxa"/>
          </w:tcPr>
          <w:p w14:paraId="5E420AE5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18C204D0" w:rsidR="008930C0" w:rsidRPr="00A92DA2" w:rsidRDefault="008930C0" w:rsidP="008930C0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874BF03" w14:textId="77777777" w:rsidR="008930C0" w:rsidRPr="00A92DA2" w:rsidRDefault="008930C0" w:rsidP="008930C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315EBE46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(259)</w:t>
            </w:r>
          </w:p>
        </w:tc>
      </w:tr>
      <w:tr w:rsidR="00A92DA2" w:rsidRPr="00A92DA2" w14:paraId="6EED3836" w14:textId="77777777" w:rsidTr="00AE769F">
        <w:tc>
          <w:tcPr>
            <w:tcW w:w="3515" w:type="dxa"/>
            <w:shd w:val="clear" w:color="auto" w:fill="auto"/>
          </w:tcPr>
          <w:p w14:paraId="70EDE1CF" w14:textId="6FD5071B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72575275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(150)</w:t>
            </w:r>
          </w:p>
        </w:tc>
        <w:tc>
          <w:tcPr>
            <w:tcW w:w="141" w:type="dxa"/>
          </w:tcPr>
          <w:p w14:paraId="2703717C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3C0E042C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(360)</w:t>
            </w:r>
          </w:p>
        </w:tc>
        <w:tc>
          <w:tcPr>
            <w:tcW w:w="141" w:type="dxa"/>
          </w:tcPr>
          <w:p w14:paraId="16F83437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663F5E6D" w:rsidR="008930C0" w:rsidRPr="00A92DA2" w:rsidRDefault="008930C0" w:rsidP="008930C0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148F53B" w14:textId="77777777" w:rsidR="008930C0" w:rsidRPr="00A92DA2" w:rsidRDefault="008930C0" w:rsidP="008930C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5529DA87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(510)</w:t>
            </w:r>
          </w:p>
        </w:tc>
      </w:tr>
      <w:tr w:rsidR="008930C0" w:rsidRPr="00A92DA2" w14:paraId="3FC22023" w14:textId="77777777" w:rsidTr="00AE769F">
        <w:tc>
          <w:tcPr>
            <w:tcW w:w="3515" w:type="dxa"/>
            <w:shd w:val="clear" w:color="auto" w:fill="auto"/>
          </w:tcPr>
          <w:p w14:paraId="411F0D48" w14:textId="6DF54551" w:rsidR="008930C0" w:rsidRPr="00A92DA2" w:rsidRDefault="008930C0" w:rsidP="008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1D77F8DF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9,973</w:t>
            </w:r>
          </w:p>
        </w:tc>
        <w:tc>
          <w:tcPr>
            <w:tcW w:w="141" w:type="dxa"/>
          </w:tcPr>
          <w:p w14:paraId="336331ED" w14:textId="77777777" w:rsidR="008930C0" w:rsidRPr="00A92DA2" w:rsidRDefault="008930C0" w:rsidP="008930C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4192CA42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8E2926"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4A408626" w14:textId="77777777" w:rsidR="008930C0" w:rsidRPr="00A92DA2" w:rsidRDefault="008930C0" w:rsidP="008930C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281664A6" w:rsidR="008930C0" w:rsidRPr="00A92DA2" w:rsidRDefault="008930C0" w:rsidP="008930C0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215761" w14:textId="77777777" w:rsidR="008930C0" w:rsidRPr="00A92DA2" w:rsidRDefault="008930C0" w:rsidP="008930C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2C364F19" w:rsidR="008930C0" w:rsidRPr="00A92DA2" w:rsidRDefault="008930C0" w:rsidP="008930C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10,370</w:t>
            </w:r>
          </w:p>
        </w:tc>
      </w:tr>
    </w:tbl>
    <w:p w14:paraId="24BA8C86" w14:textId="77777777" w:rsidR="006C0AE3" w:rsidRPr="00A92DA2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34929FB" w14:textId="77777777" w:rsidR="00F7623D" w:rsidRPr="00A92DA2" w:rsidRDefault="00F7623D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870DC75" w14:textId="66B25DEC" w:rsidR="00FD3B83" w:rsidRPr="00A92DA2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604F2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10C52"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77777777" w:rsidR="00FD3B83" w:rsidRPr="00A92DA2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A92DA2" w:rsidRPr="00A92DA2" w14:paraId="028A3DAF" w14:textId="77777777" w:rsidTr="00287662">
        <w:tc>
          <w:tcPr>
            <w:tcW w:w="3457" w:type="dxa"/>
          </w:tcPr>
          <w:p w14:paraId="502E06D4" w14:textId="77777777" w:rsidR="00FD3B83" w:rsidRPr="00A92DA2" w:rsidRDefault="00FD3B83" w:rsidP="00F846E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A92DA2" w:rsidRDefault="00FD3B83" w:rsidP="00F846E9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92DA2" w:rsidRPr="00A92DA2" w14:paraId="5D4816CE" w14:textId="77777777" w:rsidTr="00287662">
        <w:tc>
          <w:tcPr>
            <w:tcW w:w="3457" w:type="dxa"/>
          </w:tcPr>
          <w:p w14:paraId="0C6D0A84" w14:textId="77777777" w:rsidR="00FD3B83" w:rsidRPr="00A92DA2" w:rsidRDefault="00FD3B83" w:rsidP="00F846E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A92DA2" w:rsidRDefault="00FD3B83" w:rsidP="00F846E9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A92DA2" w:rsidRDefault="00FD3B83" w:rsidP="00F846E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A92DA2" w:rsidRDefault="00FD3B83" w:rsidP="00F846E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A92DA2" w:rsidRDefault="00C604F2" w:rsidP="00F846E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59078604" w:rsidR="00C604F2" w:rsidRPr="00A92DA2" w:rsidRDefault="00E37CB4" w:rsidP="00F846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</w:tcPr>
          <w:p w14:paraId="07286CAC" w14:textId="77777777" w:rsidR="00C604F2" w:rsidRPr="00A92DA2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A92DA2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838B470" w14:textId="71F76585" w:rsidR="00C604F2" w:rsidRPr="00A92DA2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22793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26EF8BD" w14:textId="77777777" w:rsidR="00C604F2" w:rsidRPr="00A92DA2" w:rsidRDefault="00C604F2" w:rsidP="00F846E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5565037D" w:rsidR="00C604F2" w:rsidRPr="00A92DA2" w:rsidRDefault="00E37CB4" w:rsidP="00F846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</w:tcPr>
          <w:p w14:paraId="65EF3C23" w14:textId="77777777" w:rsidR="00C604F2" w:rsidRPr="00A92DA2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A92DA2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DEAFBCD" w14:textId="017A6A48" w:rsidR="00C604F2" w:rsidRPr="00A92DA2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22793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A92DA2" w14:paraId="20E8947B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171E375B" w14:textId="344D0AEA" w:rsidR="00C80FE9" w:rsidRPr="00A92DA2" w:rsidRDefault="00C80FE9" w:rsidP="00C80FE9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14:paraId="7D3E6131" w14:textId="1E4A737A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6,624 </w:t>
            </w:r>
          </w:p>
        </w:tc>
        <w:tc>
          <w:tcPr>
            <w:tcW w:w="134" w:type="dxa"/>
          </w:tcPr>
          <w:p w14:paraId="5D238B69" w14:textId="77777777" w:rsidR="00C80FE9" w:rsidRPr="00A92DA2" w:rsidRDefault="00C80FE9" w:rsidP="00C80F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37A829AA" w14:textId="6B6FF207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15,222</w:t>
            </w:r>
          </w:p>
        </w:tc>
        <w:tc>
          <w:tcPr>
            <w:tcW w:w="134" w:type="dxa"/>
          </w:tcPr>
          <w:p w14:paraId="49533586" w14:textId="77777777" w:rsidR="00C80FE9" w:rsidRPr="00A92DA2" w:rsidRDefault="00C80FE9" w:rsidP="00C80FE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393C8F" w14:textId="079D2A3D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130 </w:t>
            </w:r>
          </w:p>
        </w:tc>
        <w:tc>
          <w:tcPr>
            <w:tcW w:w="134" w:type="dxa"/>
          </w:tcPr>
          <w:p w14:paraId="66D4FC7C" w14:textId="77777777" w:rsidR="00C80FE9" w:rsidRPr="00A92DA2" w:rsidRDefault="00C80FE9" w:rsidP="00C80F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3E70647" w14:textId="5C41826A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8,663</w:t>
            </w:r>
          </w:p>
        </w:tc>
      </w:tr>
      <w:tr w:rsidR="00A92DA2" w:rsidRPr="00A92DA2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C80FE9" w:rsidRPr="00A92DA2" w:rsidRDefault="00C80FE9" w:rsidP="00C80FE9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293CCC77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200,000 </w:t>
            </w:r>
          </w:p>
        </w:tc>
        <w:tc>
          <w:tcPr>
            <w:tcW w:w="134" w:type="dxa"/>
          </w:tcPr>
          <w:p w14:paraId="24B31CD6" w14:textId="77777777" w:rsidR="00C80FE9" w:rsidRPr="00A92DA2" w:rsidRDefault="00C80FE9" w:rsidP="00C80F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6EBE4511" w:rsidR="00C80FE9" w:rsidRPr="00A92DA2" w:rsidRDefault="00C80FE9" w:rsidP="00C80F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275,000</w:t>
            </w:r>
          </w:p>
        </w:tc>
        <w:tc>
          <w:tcPr>
            <w:tcW w:w="134" w:type="dxa"/>
          </w:tcPr>
          <w:p w14:paraId="1458FD50" w14:textId="77777777" w:rsidR="00C80FE9" w:rsidRPr="00A92DA2" w:rsidRDefault="00C80FE9" w:rsidP="00C80FE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336A1D89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165,000 </w:t>
            </w:r>
          </w:p>
        </w:tc>
        <w:tc>
          <w:tcPr>
            <w:tcW w:w="134" w:type="dxa"/>
          </w:tcPr>
          <w:p w14:paraId="0F2E5A4C" w14:textId="77777777" w:rsidR="00C80FE9" w:rsidRPr="00A92DA2" w:rsidRDefault="00C80FE9" w:rsidP="00C80F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269F4254" w:rsidR="00C80FE9" w:rsidRPr="00A92DA2" w:rsidRDefault="00C80FE9" w:rsidP="00C80F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240,000</w:t>
            </w:r>
          </w:p>
        </w:tc>
      </w:tr>
      <w:tr w:rsidR="00A92DA2" w:rsidRPr="00A92DA2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C80FE9" w:rsidRPr="00A92DA2" w:rsidRDefault="00C80FE9" w:rsidP="00C80FE9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ทรั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6FEA9222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470,37</w:t>
            </w:r>
            <w:r w:rsidR="00A767DE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383ED8E" w14:textId="77777777" w:rsidR="00C80FE9" w:rsidRPr="00A92DA2" w:rsidRDefault="00C80FE9" w:rsidP="00C80F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4C9978C4" w:rsidR="00C80FE9" w:rsidRPr="00A92DA2" w:rsidRDefault="00C80FE9" w:rsidP="00C80F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540,332</w:t>
            </w:r>
          </w:p>
        </w:tc>
        <w:tc>
          <w:tcPr>
            <w:tcW w:w="134" w:type="dxa"/>
          </w:tcPr>
          <w:p w14:paraId="43CBEFB3" w14:textId="77777777" w:rsidR="00C80FE9" w:rsidRPr="00A92DA2" w:rsidRDefault="00C80FE9" w:rsidP="00C80FE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08FBD8AB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392,527 </w:t>
            </w:r>
          </w:p>
        </w:tc>
        <w:tc>
          <w:tcPr>
            <w:tcW w:w="134" w:type="dxa"/>
          </w:tcPr>
          <w:p w14:paraId="77EAB6BB" w14:textId="77777777" w:rsidR="00C80FE9" w:rsidRPr="00A92DA2" w:rsidRDefault="00C80FE9" w:rsidP="00C80F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4AC76693" w:rsidR="00C80FE9" w:rsidRPr="00A92DA2" w:rsidRDefault="00C80FE9" w:rsidP="00C80F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471,861</w:t>
            </w:r>
          </w:p>
        </w:tc>
      </w:tr>
      <w:tr w:rsidR="00C80FE9" w:rsidRPr="00A92DA2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C80FE9" w:rsidRPr="00A92DA2" w:rsidRDefault="00C80FE9" w:rsidP="00C80FE9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6424D3BD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676,995 </w:t>
            </w:r>
          </w:p>
        </w:tc>
        <w:tc>
          <w:tcPr>
            <w:tcW w:w="134" w:type="dxa"/>
          </w:tcPr>
          <w:p w14:paraId="5A8E8E8F" w14:textId="77777777" w:rsidR="00C80FE9" w:rsidRPr="00A92DA2" w:rsidRDefault="00C80FE9" w:rsidP="00C80F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2F1D13C7" w:rsidR="00C80FE9" w:rsidRPr="00A92DA2" w:rsidRDefault="00C80FE9" w:rsidP="00C80F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830,554</w:t>
            </w:r>
          </w:p>
        </w:tc>
        <w:tc>
          <w:tcPr>
            <w:tcW w:w="134" w:type="dxa"/>
          </w:tcPr>
          <w:p w14:paraId="5AEBDD86" w14:textId="77777777" w:rsidR="00C80FE9" w:rsidRPr="00A92DA2" w:rsidRDefault="00C80FE9" w:rsidP="00C80FE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49DB79A6" w:rsidR="00C80FE9" w:rsidRPr="00A92DA2" w:rsidRDefault="00C80FE9" w:rsidP="00C80F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557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657</w:t>
            </w:r>
          </w:p>
        </w:tc>
        <w:tc>
          <w:tcPr>
            <w:tcW w:w="134" w:type="dxa"/>
          </w:tcPr>
          <w:p w14:paraId="438806AF" w14:textId="77777777" w:rsidR="00C80FE9" w:rsidRPr="00A92DA2" w:rsidRDefault="00C80FE9" w:rsidP="00C80F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5CA545EF" w:rsidR="00C80FE9" w:rsidRPr="00A92DA2" w:rsidRDefault="00C80FE9" w:rsidP="00C80F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720,524</w:t>
            </w:r>
          </w:p>
        </w:tc>
      </w:tr>
    </w:tbl>
    <w:p w14:paraId="43942CB3" w14:textId="77777777" w:rsidR="006E7DD6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D5F6AAF" w14:textId="4A4FB42C" w:rsidR="005238A1" w:rsidRPr="00A92DA2" w:rsidRDefault="00470C8B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3</w:t>
      </w:r>
      <w:r w:rsidR="00E37CB4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0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37CB4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บริษัทมีวงเงินสินเชื่อรวม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1,89</w:t>
      </w:r>
      <w:r w:rsidR="008C75C0" w:rsidRPr="00A92DA2">
        <w:rPr>
          <w:rFonts w:ascii="Angsana New" w:hAnsi="Angsana New"/>
          <w:color w:val="000000" w:themeColor="text1"/>
          <w:sz w:val="32"/>
          <w:szCs w:val="32"/>
        </w:rPr>
        <w:t>1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.57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กับธนาคารพาณิชย์ในประเทศแปดแห่ง ซึ่งประกอบด้วยวงเงินเบิกเกินบัญชี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 xml:space="preserve">57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คิดดอกเบี้ยในอัตรา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 xml:space="preserve">MOR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และอัตราร้อยละ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FIX+2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วงเงินกู้ในรูปของตั๋วสัญญาใช้เงิน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395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คิดดอกเบี้ยในอัตราร้อยละ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2.55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ถึงร้อยละ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3.88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วงเงิน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L/C T/R</w:t>
      </w:r>
      <w:r w:rsidR="00E839D4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L/G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เท่ากับ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91</w:t>
      </w:r>
      <w:r w:rsidR="008C75C0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0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โดย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T/R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คิดดอกเบี้ยในอัตราร้อยละ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2.30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ถึงร้อย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ละ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6.27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และวงเงิน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Forward Contracts 529.57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และ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14.51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ล้านดอลลาร์สหรัฐอเมริกา และวงเงินสินเชื่อ</w:t>
      </w:r>
      <w:r w:rsidR="005238A1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เพื่อ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บริษัทย่อยสองแห่งกับธนาคารพาณิชย์ในประเทศ จำนวนวงเงินรวม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>12</w:t>
      </w:r>
      <w:r w:rsidR="008C75C0" w:rsidRPr="00A92DA2">
        <w:rPr>
          <w:rFonts w:ascii="Angsana New" w:hAnsi="Angsana New"/>
          <w:color w:val="000000" w:themeColor="text1"/>
          <w:sz w:val="32"/>
          <w:szCs w:val="32"/>
        </w:rPr>
        <w:t>9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ซึ่งวงเงินสินเชื่อรวม</w:t>
      </w:r>
      <w:r w:rsidR="005238A1" w:rsidRPr="00A92DA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ทั้งหมด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ค้ำประกันโดยบัญชีเงินฝากของบริษัทจำนวนเงิน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86.12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(ดูหมายเหตุ </w:t>
      </w:r>
      <w:r w:rsidR="005238A1"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9)</w:t>
      </w:r>
      <w:r w:rsidR="005238A1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38A1" w:rsidRPr="00A92DA2">
        <w:rPr>
          <w:rFonts w:ascii="Angsana New" w:hAnsi="Angsana New"/>
          <w:color w:val="000000" w:themeColor="text1"/>
          <w:sz w:val="32"/>
          <w:szCs w:val="32"/>
          <w:cs/>
        </w:rPr>
        <w:t>และจดจำนองที่ดินของบริษัท</w:t>
      </w:r>
    </w:p>
    <w:p w14:paraId="708C6D79" w14:textId="77777777" w:rsidR="005238A1" w:rsidRPr="00A92DA2" w:rsidRDefault="005238A1" w:rsidP="005238A1">
      <w:pPr>
        <w:tabs>
          <w:tab w:val="clear" w:pos="227"/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แห่งหนึ่ง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มีวงเงินเบิกเกินบัญชีกับธนาคารพาณิชย์ในประเทศแห่งหนึ่ง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10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คิดดอกเบี้ยในอัตรา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MOR -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1.50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</w:t>
      </w:r>
    </w:p>
    <w:p w14:paraId="5650BA1C" w14:textId="77777777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7200A773" w14:textId="77777777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ก) บริษัท พรพรหมเม็ททอล จำกัด (มหาชน) และ</w:t>
      </w:r>
    </w:p>
    <w:p w14:paraId="1E24DA78" w14:textId="77777777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ข) จำนองที่ดินพร้อมสิ่งปลูกสร้างของบริษัทย่อย</w:t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ดังกล่าว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ที่มีอยู่แล้วในขณะนี้และที่จะมีขึ้นในภายหลัง</w:t>
      </w:r>
    </w:p>
    <w:p w14:paraId="06DDF275" w14:textId="12215D2A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อีก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แห่งหนึ่ง มีวงเงิน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สินเชื่อรวม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1</w:t>
      </w:r>
      <w:r w:rsidR="008C75C0" w:rsidRPr="00A92DA2">
        <w:rPr>
          <w:rFonts w:ascii="Angsana New" w:hAnsi="Angsana New"/>
          <w:color w:val="000000" w:themeColor="text1"/>
          <w:sz w:val="32"/>
          <w:szCs w:val="32"/>
        </w:rPr>
        <w:t>10.75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กับธนาคารพาณิชย์ในประเทศ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สามแห่ง ซึ่งประกอบด้วยวงเงิน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P/N L/C</w:t>
      </w:r>
      <w:r w:rsidR="00E839D4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T/R</w:t>
      </w:r>
      <w:r w:rsidR="00E839D4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L/G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fleet card </w:t>
      </w:r>
    </w:p>
    <w:p w14:paraId="0BAB2336" w14:textId="77777777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3F7284A4" w14:textId="77777777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ก) บริษัท พรพรหมเม็ททอล จำกัด (มหาชน) และบริษัท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พรีเมี่ยม เฟล็กซิเบิ้ล แพคเกจจิ้ง จำกัด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</w:p>
    <w:p w14:paraId="27575FFF" w14:textId="77777777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ข) เงินฝากประจำของบริษัท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ย่อย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จำนวนเงิน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5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ดูหมายเหตุ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9)</w:t>
      </w:r>
    </w:p>
    <w:p w14:paraId="5E0A7A00" w14:textId="4A3E5976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ค) เงินฝากออมทรัพย์ของบริษัทย่อย จำนวนเงิน </w:t>
      </w:r>
      <w:r w:rsidR="008C75C0" w:rsidRPr="00A92DA2">
        <w:rPr>
          <w:rFonts w:ascii="Angsana New" w:hAnsi="Angsana New"/>
          <w:color w:val="000000" w:themeColor="text1"/>
          <w:sz w:val="32"/>
          <w:szCs w:val="32"/>
        </w:rPr>
        <w:t>10.25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ดูหมายเหตุ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9)</w:t>
      </w:r>
    </w:p>
    <w:p w14:paraId="46D7E513" w14:textId="77777777" w:rsidR="005238A1" w:rsidRPr="00A92DA2" w:rsidRDefault="005238A1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ABDA4E0" w14:textId="77777777" w:rsidR="00781902" w:rsidRPr="00A92DA2" w:rsidRDefault="00781902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1D26D69" w14:textId="77777777" w:rsidR="00781902" w:rsidRPr="00A92DA2" w:rsidRDefault="00781902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C0A863F" w14:textId="77777777" w:rsidR="00781902" w:rsidRPr="00A92DA2" w:rsidRDefault="00781902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C9D3CF8" w14:textId="4DFCDC44" w:rsidR="006E7DD6" w:rsidRPr="00A92DA2" w:rsidRDefault="006E7DD6" w:rsidP="005238A1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บริษัทมีวงเงินสินเชื่อรวม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2,155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กับธนาคารพาณิชย์ในประเทศแปดแห่ง ซึ่งประกอบด้วยวงเงินเบิกเกินบัญชี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57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คิดดอกเบี้ยในอัตรา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MOR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และอัตราร้อยละ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FIX+2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วงเงินกู้ในรูปของตั๋วสัญญาใช้เงิน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440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คิดดอกเบี้ยในอัตราร้อยละ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2.15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ถึงร้อยละ 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3.20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วงเงิน 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L/C T/R  L/G 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เท่ากับ 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1,124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โดย 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T/R 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</w:rPr>
        <w:t>1.65</w:t>
      </w:r>
      <w:r w:rsidRPr="00A92DA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ถึงร้อย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5.57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และวงเงิน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Forward Contracts 534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และ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14.51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ล้านดอลลาร์สหรัฐอเมริกา และวงเงินสินเชื่อ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เพื่อ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บริษัทย่อยสองแห่งกับธนาคารพาณิชย์ในประเทศ จำนวนวงเงินรวม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120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ซึ่งวงเงินสินเชื่อรวม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ค้ำประกันโดยบัญชีเงินฝากของบริษัทจำนวนเงิน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86.12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(ดูหมายเหตุ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9)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และจดจำนองที่ดินของบริษัท </w:t>
      </w:r>
    </w:p>
    <w:p w14:paraId="6738D567" w14:textId="77777777" w:rsidR="006E7DD6" w:rsidRPr="00A92DA2" w:rsidRDefault="006E7DD6" w:rsidP="00F846E9">
      <w:pPr>
        <w:tabs>
          <w:tab w:val="clear" w:pos="227"/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แห่งหนึ่ง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มีวงเงินเบิกเกินบัญชีกับธนาคารพาณิชย์ในประเทศแห่งหนึ่ง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10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คิดดอกเบี้ยในอัตรา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MOR -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1.50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</w:t>
      </w:r>
    </w:p>
    <w:p w14:paraId="0A5FAC0F" w14:textId="77777777" w:rsidR="006E7DD6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1358748C" w14:textId="77777777" w:rsidR="006E7DD6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ก) บริษัท พรพรหมเม็ททอล จำกัด (มหาชน) และ</w:t>
      </w:r>
    </w:p>
    <w:p w14:paraId="437BE212" w14:textId="77777777" w:rsidR="006E7DD6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ข) จำนองที่ดินพร้อมสิ่งปลูกสร้างของบริษัทย่อย</w:t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ดังกล่าว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ที่มีอยู่แล้วในขณะนี้และที่จะมีขึ้นในภายหลัง</w:t>
      </w:r>
    </w:p>
    <w:p w14:paraId="029CA3C2" w14:textId="3D6D2F6C" w:rsidR="006E7DD6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อีก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แห่งหนึ่ง มีวงเงิน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สินเชื่อรวม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107.89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กับธนาคารพาณิชย์ในประเทศ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สามแห่ง ซึ่งประกอบด้วยวงเงิน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P/N</w:t>
      </w:r>
      <w:r w:rsidR="00A24E01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L/C T/R</w:t>
      </w:r>
      <w:r w:rsidR="00A24E01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L/G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fleet card </w:t>
      </w:r>
    </w:p>
    <w:p w14:paraId="4E430D70" w14:textId="77777777" w:rsidR="006E7DD6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7D6751DC" w14:textId="77777777" w:rsidR="006E7DD6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ก) บริษัท พรพรหมเม็ททอล จำกัด (มหาชน) และบริษัท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พรีเมี่ยม เฟล็กซิเบิ้ล แพคเกจจิ้ง จำกัด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</w:p>
    <w:p w14:paraId="7FBC6366" w14:textId="77777777" w:rsidR="006E7DD6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ข) เงินฝากประจำของบริษัท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ย่อย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จำนวนเงิน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5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ดูหมายเหตุ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9)</w:t>
      </w:r>
    </w:p>
    <w:p w14:paraId="46D9BEBD" w14:textId="248D7315" w:rsidR="006C0AE3" w:rsidRPr="00A92DA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ค) เงินฝากออมทรัพย์ของบริษัทย่อย จำนวนเงิน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7.39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ดูหมายเหตุ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9)</w:t>
      </w:r>
    </w:p>
    <w:p w14:paraId="0AEBA310" w14:textId="77777777" w:rsidR="00E37CB4" w:rsidRPr="00A92DA2" w:rsidRDefault="00E37CB4" w:rsidP="00F846E9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  <w:lang w:val="en-US"/>
        </w:rPr>
      </w:pPr>
    </w:p>
    <w:p w14:paraId="565E6741" w14:textId="27386343" w:rsidR="001E27E2" w:rsidRPr="00A92DA2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1</w:t>
      </w:r>
      <w:r w:rsidR="00EC2B32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7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3721D" w:rsidRPr="00A92DA2">
        <w:rPr>
          <w:rFonts w:asciiTheme="majorBidi" w:hAnsiTheme="majorBidi"/>
          <w:b/>
          <w:bCs/>
          <w:color w:val="000000" w:themeColor="text1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A92DA2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A92DA2" w:rsidRPr="002A1399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2A139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2A139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2A1399" w14:paraId="0B679AA1" w14:textId="77777777" w:rsidTr="00B32000">
        <w:tc>
          <w:tcPr>
            <w:tcW w:w="3458" w:type="dxa"/>
          </w:tcPr>
          <w:p w14:paraId="5A07452D" w14:textId="77777777" w:rsidR="001E27E2" w:rsidRPr="002A139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2A139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2A139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2A139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2A1399" w14:paraId="270FBC19" w14:textId="77777777" w:rsidTr="00D76AE0">
        <w:tc>
          <w:tcPr>
            <w:tcW w:w="3458" w:type="dxa"/>
          </w:tcPr>
          <w:p w14:paraId="20A3CC56" w14:textId="77777777" w:rsidR="00EC2B32" w:rsidRPr="002A139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08E52C52" w:rsidR="00EC2B32" w:rsidRPr="002A139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E37CB4"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0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0F5C5F"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F2D16"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2A139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2A139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076D0B8" w14:textId="57ADB878" w:rsidR="00EC2B32" w:rsidRPr="002A139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F2D16"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2A1399" w:rsidRDefault="00EC2B32" w:rsidP="001658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62E213D3" w:rsidR="00EC2B32" w:rsidRPr="002A1399" w:rsidRDefault="000F5C5F" w:rsidP="0016588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0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2A139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2A139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05AD0F9" w14:textId="17D87E88" w:rsidR="00EC2B32" w:rsidRPr="002A139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F2D16" w:rsidRPr="002A139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A92DA2" w:rsidRPr="002A1399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EC2B32" w:rsidRPr="002A1399" w:rsidRDefault="00EC2B32" w:rsidP="0016588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3E0B3A44" w:rsidR="00EC2B32" w:rsidRPr="002A1399" w:rsidRDefault="00F408B2" w:rsidP="009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192,121</w:t>
            </w:r>
          </w:p>
        </w:tc>
        <w:tc>
          <w:tcPr>
            <w:tcW w:w="134" w:type="dxa"/>
          </w:tcPr>
          <w:p w14:paraId="4ED2C3F3" w14:textId="77777777" w:rsidR="00EC2B32" w:rsidRPr="002A139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7FA824DB" w:rsidR="00EC2B32" w:rsidRPr="002A1399" w:rsidRDefault="00CF2D16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74,843</w:t>
            </w:r>
          </w:p>
        </w:tc>
        <w:tc>
          <w:tcPr>
            <w:tcW w:w="134" w:type="dxa"/>
          </w:tcPr>
          <w:p w14:paraId="48F9831E" w14:textId="77777777" w:rsidR="00EC2B32" w:rsidRPr="002A139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5F582842" w:rsidR="00EC2B32" w:rsidRPr="002A1399" w:rsidRDefault="008A56E6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114,933</w:t>
            </w:r>
          </w:p>
        </w:tc>
        <w:tc>
          <w:tcPr>
            <w:tcW w:w="134" w:type="dxa"/>
          </w:tcPr>
          <w:p w14:paraId="44301FCB" w14:textId="77777777" w:rsidR="00EC2B32" w:rsidRPr="002A1399" w:rsidRDefault="00EC2B32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27F30A22" w:rsidR="00EC2B32" w:rsidRPr="002A1399" w:rsidRDefault="00CF2D16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39</w:t>
            </w: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,555</w:t>
            </w:r>
          </w:p>
        </w:tc>
      </w:tr>
      <w:tr w:rsidR="00A92DA2" w:rsidRPr="002A1399" w14:paraId="65BF93BC" w14:textId="77777777" w:rsidTr="00844DFE">
        <w:tc>
          <w:tcPr>
            <w:tcW w:w="3458" w:type="dxa"/>
          </w:tcPr>
          <w:p w14:paraId="6DDD3027" w14:textId="77777777" w:rsidR="00EC2B32" w:rsidRPr="002A1399" w:rsidRDefault="00EC2B32" w:rsidP="0016588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2A1399" w:rsidRDefault="00EC2B32" w:rsidP="009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2A139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2A1399" w:rsidRDefault="00EC2B32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2A139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2A1399" w:rsidRDefault="00EC2B32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2A1399" w:rsidRDefault="00EC2B32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2A1399" w:rsidRDefault="00EC2B32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2A1399" w14:paraId="1C753080" w14:textId="77777777" w:rsidTr="00844DFE">
        <w:tc>
          <w:tcPr>
            <w:tcW w:w="3458" w:type="dxa"/>
          </w:tcPr>
          <w:p w14:paraId="01937A1A" w14:textId="77777777" w:rsidR="008A56E6" w:rsidRPr="002A1399" w:rsidRDefault="008A56E6" w:rsidP="008A56E6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02B86CEA" w:rsidR="008A56E6" w:rsidRPr="002A1399" w:rsidRDefault="00F408B2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11,578</w:t>
            </w:r>
          </w:p>
        </w:tc>
        <w:tc>
          <w:tcPr>
            <w:tcW w:w="134" w:type="dxa"/>
          </w:tcPr>
          <w:p w14:paraId="0BDAA372" w14:textId="77777777" w:rsidR="008A56E6" w:rsidRPr="002A1399" w:rsidRDefault="008A56E6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38C7FBF5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10,653</w:t>
            </w:r>
          </w:p>
        </w:tc>
        <w:tc>
          <w:tcPr>
            <w:tcW w:w="134" w:type="dxa"/>
          </w:tcPr>
          <w:p w14:paraId="34E44442" w14:textId="77777777" w:rsidR="008A56E6" w:rsidRPr="002A1399" w:rsidRDefault="008A56E6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5C177A24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6,661</w:t>
            </w:r>
          </w:p>
        </w:tc>
        <w:tc>
          <w:tcPr>
            <w:tcW w:w="134" w:type="dxa"/>
          </w:tcPr>
          <w:p w14:paraId="1A5AA294" w14:textId="77777777" w:rsidR="008A56E6" w:rsidRPr="002A1399" w:rsidRDefault="008A56E6" w:rsidP="008A56E6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101C265B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6,514</w:t>
            </w:r>
          </w:p>
        </w:tc>
      </w:tr>
      <w:tr w:rsidR="00A92DA2" w:rsidRPr="002A1399" w14:paraId="235F9F40" w14:textId="77777777" w:rsidTr="00844DFE">
        <w:tc>
          <w:tcPr>
            <w:tcW w:w="3458" w:type="dxa"/>
          </w:tcPr>
          <w:p w14:paraId="624517C9" w14:textId="77777777" w:rsidR="008A56E6" w:rsidRPr="002A1399" w:rsidRDefault="008A56E6" w:rsidP="008A56E6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0C316846" w:rsidR="008A56E6" w:rsidRPr="002A1399" w:rsidRDefault="00F408B2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1,361</w:t>
            </w:r>
          </w:p>
        </w:tc>
        <w:tc>
          <w:tcPr>
            <w:tcW w:w="134" w:type="dxa"/>
          </w:tcPr>
          <w:p w14:paraId="2E6C49BE" w14:textId="77777777" w:rsidR="008A56E6" w:rsidRPr="002A1399" w:rsidRDefault="008A56E6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1E4DDF94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976</w:t>
            </w:r>
          </w:p>
        </w:tc>
        <w:tc>
          <w:tcPr>
            <w:tcW w:w="134" w:type="dxa"/>
          </w:tcPr>
          <w:p w14:paraId="733959A4" w14:textId="77777777" w:rsidR="008A56E6" w:rsidRPr="002A1399" w:rsidRDefault="008A56E6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6AE4C538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1,179 </w:t>
            </w:r>
          </w:p>
        </w:tc>
        <w:tc>
          <w:tcPr>
            <w:tcW w:w="134" w:type="dxa"/>
          </w:tcPr>
          <w:p w14:paraId="400901B8" w14:textId="77777777" w:rsidR="008A56E6" w:rsidRPr="002A1399" w:rsidRDefault="008A56E6" w:rsidP="008A56E6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358BBE5F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863</w:t>
            </w:r>
          </w:p>
        </w:tc>
      </w:tr>
      <w:tr w:rsidR="00A92DA2" w:rsidRPr="002A1399" w14:paraId="1F9DC0F1" w14:textId="77777777" w:rsidTr="00844DFE">
        <w:tc>
          <w:tcPr>
            <w:tcW w:w="3458" w:type="dxa"/>
          </w:tcPr>
          <w:p w14:paraId="5A1710C5" w14:textId="424D2918" w:rsidR="008A56E6" w:rsidRPr="002A1399" w:rsidRDefault="008A56E6" w:rsidP="008A56E6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67B2BD81" w:rsidR="008A56E6" w:rsidRPr="002A1399" w:rsidRDefault="00A24E01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12,507</w:t>
            </w:r>
          </w:p>
        </w:tc>
        <w:tc>
          <w:tcPr>
            <w:tcW w:w="134" w:type="dxa"/>
          </w:tcPr>
          <w:p w14:paraId="782187F5" w14:textId="77777777" w:rsidR="008A56E6" w:rsidRPr="002A1399" w:rsidRDefault="008A56E6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0812F024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14,383</w:t>
            </w:r>
          </w:p>
        </w:tc>
        <w:tc>
          <w:tcPr>
            <w:tcW w:w="134" w:type="dxa"/>
          </w:tcPr>
          <w:p w14:paraId="272735A1" w14:textId="77777777" w:rsidR="008A56E6" w:rsidRPr="002A1399" w:rsidRDefault="008A56E6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4BCDF5D8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1,642 </w:t>
            </w:r>
          </w:p>
        </w:tc>
        <w:tc>
          <w:tcPr>
            <w:tcW w:w="134" w:type="dxa"/>
          </w:tcPr>
          <w:p w14:paraId="2CB697E9" w14:textId="77777777" w:rsidR="008A56E6" w:rsidRPr="002A1399" w:rsidRDefault="008A56E6" w:rsidP="008A56E6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0250FD3E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1,242</w:t>
            </w:r>
          </w:p>
        </w:tc>
      </w:tr>
      <w:tr w:rsidR="00A92DA2" w:rsidRPr="002A1399" w14:paraId="58977AA3" w14:textId="77777777" w:rsidTr="00844DFE">
        <w:tc>
          <w:tcPr>
            <w:tcW w:w="3458" w:type="dxa"/>
          </w:tcPr>
          <w:p w14:paraId="266D1EF6" w14:textId="77777777" w:rsidR="008A56E6" w:rsidRPr="002A1399" w:rsidRDefault="008A56E6" w:rsidP="008A56E6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0D5B7F67" w:rsidR="008A56E6" w:rsidRPr="002A1399" w:rsidRDefault="00A24E01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5,076</w:t>
            </w:r>
          </w:p>
        </w:tc>
        <w:tc>
          <w:tcPr>
            <w:tcW w:w="134" w:type="dxa"/>
          </w:tcPr>
          <w:p w14:paraId="779FC8C3" w14:textId="77777777" w:rsidR="008A56E6" w:rsidRPr="002A1399" w:rsidRDefault="008A56E6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2BD48F82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6,038</w:t>
            </w:r>
          </w:p>
        </w:tc>
        <w:tc>
          <w:tcPr>
            <w:tcW w:w="134" w:type="dxa"/>
          </w:tcPr>
          <w:p w14:paraId="58A3D891" w14:textId="77777777" w:rsidR="008A56E6" w:rsidRPr="002A1399" w:rsidRDefault="008A56E6" w:rsidP="008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1C539ABF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266 </w:t>
            </w:r>
          </w:p>
        </w:tc>
        <w:tc>
          <w:tcPr>
            <w:tcW w:w="134" w:type="dxa"/>
          </w:tcPr>
          <w:p w14:paraId="5273F6B7" w14:textId="77777777" w:rsidR="008A56E6" w:rsidRPr="002A1399" w:rsidRDefault="008A56E6" w:rsidP="008A56E6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4B0D3970" w:rsidR="008A56E6" w:rsidRPr="002A1399" w:rsidRDefault="008A56E6" w:rsidP="008A56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801</w:t>
            </w:r>
          </w:p>
        </w:tc>
      </w:tr>
      <w:tr w:rsidR="002A1399" w:rsidRPr="002A1399" w14:paraId="0C236F7C" w14:textId="77777777" w:rsidTr="00D76AE0">
        <w:tc>
          <w:tcPr>
            <w:tcW w:w="3458" w:type="dxa"/>
          </w:tcPr>
          <w:p w14:paraId="4648B3A7" w14:textId="77777777" w:rsidR="00A81AF1" w:rsidRPr="002A1399" w:rsidRDefault="00A81AF1" w:rsidP="0016588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14735C39" w:rsidR="00A81AF1" w:rsidRPr="002A1399" w:rsidRDefault="00F408B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222,643</w:t>
            </w:r>
          </w:p>
        </w:tc>
        <w:tc>
          <w:tcPr>
            <w:tcW w:w="134" w:type="dxa"/>
          </w:tcPr>
          <w:p w14:paraId="00EAE60E" w14:textId="77777777" w:rsidR="00A81AF1" w:rsidRPr="002A139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2974E1C6" w:rsidR="00A81AF1" w:rsidRPr="002A139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106,893</w:t>
            </w:r>
          </w:p>
        </w:tc>
        <w:tc>
          <w:tcPr>
            <w:tcW w:w="134" w:type="dxa"/>
          </w:tcPr>
          <w:p w14:paraId="60F88D1F" w14:textId="77777777" w:rsidR="00A81AF1" w:rsidRPr="002A139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181A48DD" w:rsidR="00A81AF1" w:rsidRPr="002A1399" w:rsidRDefault="008A56E6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124</w:t>
            </w: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2A1399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681</w:t>
            </w:r>
          </w:p>
        </w:tc>
        <w:tc>
          <w:tcPr>
            <w:tcW w:w="134" w:type="dxa"/>
          </w:tcPr>
          <w:p w14:paraId="61099DA8" w14:textId="77777777" w:rsidR="00A81AF1" w:rsidRPr="002A1399" w:rsidRDefault="00A81AF1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3C6B1F60" w:rsidR="00A81AF1" w:rsidRPr="002A139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48,975</w:t>
            </w:r>
          </w:p>
        </w:tc>
      </w:tr>
    </w:tbl>
    <w:p w14:paraId="497BE9A2" w14:textId="77777777" w:rsidR="00165889" w:rsidRPr="00A92DA2" w:rsidRDefault="00165889" w:rsidP="00B3200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</w:pPr>
    </w:p>
    <w:p w14:paraId="56F58C25" w14:textId="77777777" w:rsidR="00781902" w:rsidRPr="00A92DA2" w:rsidRDefault="00781902" w:rsidP="00B3200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</w:pPr>
    </w:p>
    <w:p w14:paraId="1D54C572" w14:textId="347BC623" w:rsidR="005F652E" w:rsidRPr="00A92DA2" w:rsidRDefault="00777EAA" w:rsidP="00844DFE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18</w:t>
      </w:r>
      <w:r w:rsidR="005F652E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F652E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87D86"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5272907C" w14:textId="0DA52E22" w:rsidR="000F5C5F" w:rsidRPr="00A92DA2" w:rsidRDefault="00D42704" w:rsidP="000F5C5F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</w:t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>การเคลื่อนไหว</w:t>
      </w:r>
      <w:r w:rsidR="000F5C5F" w:rsidRPr="00A92DA2">
        <w:rPr>
          <w:rFonts w:asciiTheme="majorBidi" w:hAnsiTheme="majorBidi"/>
          <w:color w:val="000000" w:themeColor="text1"/>
          <w:sz w:val="32"/>
          <w:szCs w:val="32"/>
          <w:cs/>
        </w:rPr>
        <w:t>สำหรับงวด</w:t>
      </w:r>
      <w:r w:rsidR="000F5C5F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หก</w:t>
      </w:r>
      <w:r w:rsidR="000F5C5F" w:rsidRPr="00A92DA2">
        <w:rPr>
          <w:rFonts w:asciiTheme="majorBidi" w:hAnsiTheme="majorBidi"/>
          <w:color w:val="000000" w:themeColor="text1"/>
          <w:sz w:val="32"/>
          <w:szCs w:val="32"/>
          <w:cs/>
        </w:rPr>
        <w:t>เดือนสิ้นสุดวันที่</w:t>
      </w:r>
      <w:r w:rsidR="000F5C5F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0F5C5F"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="000F5C5F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5C5F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="000F5C5F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FF562E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0F5C5F"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A92DA2" w:rsidRPr="00A92DA2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A92DA2" w:rsidRDefault="00D42704" w:rsidP="00844DFE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A92DA2" w:rsidRDefault="00D42704" w:rsidP="00844DF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A92DA2" w:rsidRPr="00A92DA2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A92DA2" w:rsidRDefault="00D42704" w:rsidP="00844DFE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A92DA2" w:rsidRDefault="00D42704" w:rsidP="00844DF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A92DA2" w:rsidRDefault="00D42704" w:rsidP="00844DFE">
            <w:pPr>
              <w:pStyle w:val="Heading7"/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A92DA2" w:rsidRDefault="00D42704" w:rsidP="00844DF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A92DA2" w:rsidRDefault="00D42704" w:rsidP="00844DF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A92DA2" w:rsidRPr="00A92DA2" w14:paraId="354C61B5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0DA8799A" w:rsidR="004F5FB9" w:rsidRPr="00A92DA2" w:rsidRDefault="004F5FB9" w:rsidP="00844DF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92DA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1 </w:t>
            </w:r>
            <w:r w:rsidRPr="00A92DA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014A3DB" w14:textId="2D3973C5" w:rsidR="004F5FB9" w:rsidRPr="00A92DA2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61,997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4F5FB9" w:rsidRPr="00A92DA2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0594AF19" w:rsidR="004F5FB9" w:rsidRPr="00A92DA2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27,609</w:t>
            </w:r>
          </w:p>
        </w:tc>
      </w:tr>
      <w:tr w:rsidR="00A92DA2" w:rsidRPr="00A92DA2" w14:paraId="76BCC7D0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37DC4CA7" w:rsidR="00E0173C" w:rsidRPr="00A92DA2" w:rsidRDefault="00E0173C" w:rsidP="00E0173C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92DA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87" w:type="dxa"/>
            <w:shd w:val="clear" w:color="auto" w:fill="auto"/>
          </w:tcPr>
          <w:p w14:paraId="3E7709CD" w14:textId="48A28467" w:rsidR="00E0173C" w:rsidRPr="00A92DA2" w:rsidRDefault="0010642B" w:rsidP="00E017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68,753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E0173C" w:rsidRPr="00A92DA2" w:rsidRDefault="00E0173C" w:rsidP="00E017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48AE5C62" w:rsidR="00E0173C" w:rsidRPr="00A92DA2" w:rsidRDefault="00E0173C" w:rsidP="00E01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-</w:t>
            </w:r>
          </w:p>
        </w:tc>
      </w:tr>
      <w:tr w:rsidR="00A92DA2" w:rsidRPr="00A92DA2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10642B" w:rsidRPr="00A92DA2" w:rsidRDefault="0010642B" w:rsidP="0010642B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</w:t>
            </w:r>
            <w:r w:rsidRPr="00A92DA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501AE0B7" w:rsidR="0010642B" w:rsidRPr="00A92DA2" w:rsidRDefault="0010642B" w:rsidP="0010642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(5,770)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10642B" w:rsidRPr="00A92DA2" w:rsidRDefault="0010642B" w:rsidP="0010642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115059AF" w:rsidR="0010642B" w:rsidRPr="00A92DA2" w:rsidRDefault="0010642B" w:rsidP="0010642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(1,162)</w:t>
            </w:r>
          </w:p>
        </w:tc>
      </w:tr>
      <w:tr w:rsidR="00A92DA2" w:rsidRPr="00A92DA2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6598D07E" w:rsidR="0010642B" w:rsidRPr="00A92DA2" w:rsidRDefault="0010642B" w:rsidP="0010642B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92DA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3</w:t>
            </w:r>
            <w:r w:rsidRPr="00A92DA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  <w:t>0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A92DA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มิถุนายน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256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1E9BC8C0" w:rsidR="0010642B" w:rsidRPr="00A92DA2" w:rsidRDefault="0010642B" w:rsidP="001064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124,980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10642B" w:rsidRPr="00A92DA2" w:rsidRDefault="0010642B" w:rsidP="001064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4AC43AB7" w:rsidR="0010642B" w:rsidRPr="00A92DA2" w:rsidRDefault="0010642B" w:rsidP="001064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26,447 </w:t>
            </w:r>
          </w:p>
        </w:tc>
      </w:tr>
      <w:tr w:rsidR="00A92DA2" w:rsidRPr="00A92DA2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10642B" w:rsidRPr="00A92DA2" w:rsidRDefault="0010642B" w:rsidP="0010642B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A92DA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ภาย</w:t>
            </w: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26CD3118" w:rsidR="0010642B" w:rsidRPr="00A92DA2" w:rsidRDefault="0010642B" w:rsidP="0010642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7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,767)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10642B" w:rsidRPr="00A92DA2" w:rsidRDefault="0010642B" w:rsidP="0010642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5D44D87C" w:rsidR="0010642B" w:rsidRPr="00A92DA2" w:rsidRDefault="0010642B" w:rsidP="0010642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(1,913)</w:t>
            </w:r>
          </w:p>
        </w:tc>
      </w:tr>
      <w:tr w:rsidR="0010642B" w:rsidRPr="00A92DA2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10642B" w:rsidRPr="00A92DA2" w:rsidRDefault="0010642B" w:rsidP="0010642B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92DA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7A4391CA" w:rsidR="0010642B" w:rsidRPr="00A92DA2" w:rsidRDefault="0010642B" w:rsidP="001064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107,213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10642B" w:rsidRPr="00A92DA2" w:rsidRDefault="0010642B" w:rsidP="001064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6CA2A89A" w:rsidR="0010642B" w:rsidRPr="00A92DA2" w:rsidRDefault="0010642B" w:rsidP="001064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24,534 </w:t>
            </w:r>
          </w:p>
        </w:tc>
      </w:tr>
    </w:tbl>
    <w:p w14:paraId="6B33BE4D" w14:textId="77777777" w:rsidR="00C903BD" w:rsidRPr="00A92DA2" w:rsidRDefault="00C903BD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A132BD" w14:textId="6FC0B3FB" w:rsidR="000F5C5F" w:rsidRPr="00A92DA2" w:rsidRDefault="000F5C5F" w:rsidP="000F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position w:val="2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จำนวนที่รับรู้ในงบกำไรขาดทุน</w:t>
      </w:r>
      <w:r w:rsidRPr="00A92DA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>เบ็ดเสร็จสำหรับงวดหกเดือน</w:t>
      </w:r>
      <w:r w:rsidRPr="00A92DA2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สิ้นสุดวันที่</w:t>
      </w:r>
      <w:r w:rsidRPr="00A92DA2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3</w:t>
      </w:r>
      <w:r w:rsidRPr="00A92DA2">
        <w:rPr>
          <w:rFonts w:ascii="Angsana New" w:hAnsi="Angsana New" w:hint="cs"/>
          <w:color w:val="000000" w:themeColor="text1"/>
          <w:position w:val="2"/>
          <w:sz w:val="32"/>
          <w:szCs w:val="32"/>
        </w:rPr>
        <w:t>0</w:t>
      </w:r>
      <w:r w:rsidRPr="00A92DA2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</w:t>
      </w:r>
      <w:r w:rsidRPr="00A92DA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>มิถุนายน</w:t>
      </w:r>
      <w:r w:rsidRPr="00A92DA2">
        <w:rPr>
          <w:rFonts w:ascii="Angsana New" w:hAnsi="Angsana New" w:hint="cs"/>
          <w:color w:val="000000" w:themeColor="text1"/>
          <w:position w:val="2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position w:val="2"/>
          <w:sz w:val="32"/>
          <w:szCs w:val="32"/>
        </w:rPr>
        <w:t>256</w:t>
      </w:r>
      <w:r w:rsidRPr="00A92DA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>6</w:t>
      </w:r>
      <w:r w:rsidRPr="00A92DA2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</w:t>
      </w:r>
      <w:r w:rsidRPr="00A92DA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 xml:space="preserve">และ </w:t>
      </w:r>
      <w:r w:rsidRPr="00A92DA2">
        <w:rPr>
          <w:rFonts w:ascii="Angsana New" w:hAnsi="Angsana New"/>
          <w:color w:val="000000" w:themeColor="text1"/>
          <w:position w:val="2"/>
          <w:sz w:val="32"/>
          <w:szCs w:val="32"/>
        </w:rPr>
        <w:t>256</w:t>
      </w:r>
      <w:r w:rsidR="00FF562E" w:rsidRPr="00A92DA2">
        <w:rPr>
          <w:rFonts w:ascii="Angsana New" w:hAnsi="Angsana New"/>
          <w:color w:val="000000" w:themeColor="text1"/>
          <w:position w:val="2"/>
          <w:sz w:val="32"/>
          <w:szCs w:val="32"/>
        </w:rPr>
        <w:t>5</w:t>
      </w:r>
      <w:r w:rsidRPr="00A92DA2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A92DA2" w:rsidRPr="00A92DA2" w14:paraId="49E8A766" w14:textId="77777777" w:rsidTr="00497D77">
        <w:trPr>
          <w:trHeight w:val="20"/>
        </w:trPr>
        <w:tc>
          <w:tcPr>
            <w:tcW w:w="3003" w:type="dxa"/>
          </w:tcPr>
          <w:p w14:paraId="6355F178" w14:textId="77777777" w:rsidR="00583F43" w:rsidRPr="00A92DA2" w:rsidRDefault="00583F43" w:rsidP="00583F43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A92DA2" w:rsidRDefault="00583F43" w:rsidP="00583F4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A92DA2" w14:paraId="6D19F454" w14:textId="77777777" w:rsidTr="00497D77">
        <w:trPr>
          <w:trHeight w:val="20"/>
        </w:trPr>
        <w:tc>
          <w:tcPr>
            <w:tcW w:w="3003" w:type="dxa"/>
          </w:tcPr>
          <w:p w14:paraId="7D6AE186" w14:textId="77777777" w:rsidR="00583F43" w:rsidRPr="00A92DA2" w:rsidRDefault="00583F43" w:rsidP="00583F43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A92DA2" w:rsidRDefault="00583F43" w:rsidP="00583F4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A92DA2" w:rsidRDefault="00583F43" w:rsidP="00583F43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A92DA2" w:rsidRDefault="00583F43" w:rsidP="00583F4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A2" w:rsidRPr="00A92DA2" w14:paraId="513758D6" w14:textId="77777777" w:rsidTr="00497D77">
        <w:trPr>
          <w:trHeight w:val="20"/>
        </w:trPr>
        <w:tc>
          <w:tcPr>
            <w:tcW w:w="3003" w:type="dxa"/>
          </w:tcPr>
          <w:p w14:paraId="17BF3780" w14:textId="77777777" w:rsidR="0007509C" w:rsidRPr="00A92DA2" w:rsidRDefault="0007509C" w:rsidP="0007509C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14A95C99" w:rsidR="0007509C" w:rsidRPr="00A92DA2" w:rsidRDefault="0007509C" w:rsidP="0007509C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07509C" w:rsidRPr="00A92DA2" w:rsidRDefault="0007509C" w:rsidP="0007509C">
            <w:pPr>
              <w:spacing w:line="32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67376126" w:rsidR="0007509C" w:rsidRPr="00A92DA2" w:rsidRDefault="0007509C" w:rsidP="0007509C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4A0F1A0D" w14:textId="77777777" w:rsidR="0007509C" w:rsidRPr="00A92DA2" w:rsidRDefault="0007509C" w:rsidP="0007509C">
            <w:pPr>
              <w:spacing w:line="32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29C87339" w:rsidR="0007509C" w:rsidRPr="00A92DA2" w:rsidRDefault="0007509C" w:rsidP="0007509C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07509C" w:rsidRPr="00A92DA2" w:rsidRDefault="0007509C" w:rsidP="0007509C">
            <w:pPr>
              <w:spacing w:line="32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30680D52" w:rsidR="0007509C" w:rsidRPr="00A92DA2" w:rsidRDefault="0007509C" w:rsidP="0007509C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92DA2" w:rsidRPr="00A92DA2" w14:paraId="28557BA7" w14:textId="77777777" w:rsidTr="000F5C5F">
        <w:trPr>
          <w:trHeight w:val="20"/>
        </w:trPr>
        <w:tc>
          <w:tcPr>
            <w:tcW w:w="3003" w:type="dxa"/>
          </w:tcPr>
          <w:p w14:paraId="5357E813" w14:textId="77777777" w:rsidR="000F5C5F" w:rsidRPr="00A92DA2" w:rsidRDefault="000F5C5F" w:rsidP="000F5C5F">
            <w:pPr>
              <w:spacing w:line="320" w:lineRule="exact"/>
              <w:ind w:left="170" w:hanging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E6F150A" w14:textId="4EBF9747" w:rsidR="000F5C5F" w:rsidRPr="00A92DA2" w:rsidRDefault="00EE138D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2,433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662E1C0" w14:textId="3C631B3F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2,503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579A85D2" w:rsidR="000F5C5F" w:rsidRPr="00A92DA2" w:rsidRDefault="002F717D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2,433</w:t>
            </w:r>
          </w:p>
        </w:tc>
        <w:tc>
          <w:tcPr>
            <w:tcW w:w="134" w:type="dxa"/>
            <w:vAlign w:val="bottom"/>
          </w:tcPr>
          <w:p w14:paraId="0CE3AB45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52E3289" w14:textId="2327CF16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2,503</w:t>
            </w:r>
          </w:p>
        </w:tc>
      </w:tr>
      <w:tr w:rsidR="00A92DA2" w:rsidRPr="00A92DA2" w14:paraId="459AFE96" w14:textId="77777777" w:rsidTr="000F5C5F">
        <w:trPr>
          <w:trHeight w:val="20"/>
        </w:trPr>
        <w:tc>
          <w:tcPr>
            <w:tcW w:w="3003" w:type="dxa"/>
          </w:tcPr>
          <w:p w14:paraId="72756CE3" w14:textId="77777777" w:rsidR="000F5C5F" w:rsidRPr="00A92DA2" w:rsidRDefault="000F5C5F" w:rsidP="000F5C5F">
            <w:pPr>
              <w:spacing w:line="320" w:lineRule="exact"/>
              <w:ind w:left="170" w:hanging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DDF3BA6" w14:textId="076E42F9" w:rsidR="000F5C5F" w:rsidRPr="00A92DA2" w:rsidRDefault="00EE138D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1,399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03DB76" w14:textId="798CD6CB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5E0CB70F" w:rsidR="000F5C5F" w:rsidRPr="00A92DA2" w:rsidRDefault="002F717D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667</w:t>
            </w:r>
          </w:p>
        </w:tc>
        <w:tc>
          <w:tcPr>
            <w:tcW w:w="134" w:type="dxa"/>
            <w:vAlign w:val="bottom"/>
          </w:tcPr>
          <w:p w14:paraId="64FEE494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93FE99" w14:textId="3F4D1DB9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692</w:t>
            </w:r>
          </w:p>
        </w:tc>
      </w:tr>
      <w:tr w:rsidR="00A92DA2" w:rsidRPr="00A92DA2" w14:paraId="2F6FDC48" w14:textId="77777777" w:rsidTr="00383A00">
        <w:trPr>
          <w:trHeight w:val="20"/>
        </w:trPr>
        <w:tc>
          <w:tcPr>
            <w:tcW w:w="3003" w:type="dxa"/>
            <w:shd w:val="clear" w:color="auto" w:fill="auto"/>
          </w:tcPr>
          <w:p w14:paraId="66259383" w14:textId="77777777" w:rsidR="00B94B89" w:rsidRPr="00A92DA2" w:rsidRDefault="00B94B89" w:rsidP="00B94B89">
            <w:pPr>
              <w:spacing w:line="320" w:lineRule="exact"/>
              <w:ind w:left="170" w:hanging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</w:tcPr>
          <w:p w14:paraId="4A98EC52" w14:textId="08588063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2,662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96A24CF" w14:textId="7DE9F25A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1,009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0C0A857C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83</w:t>
            </w:r>
          </w:p>
        </w:tc>
        <w:tc>
          <w:tcPr>
            <w:tcW w:w="134" w:type="dxa"/>
            <w:vAlign w:val="bottom"/>
          </w:tcPr>
          <w:p w14:paraId="5CACDC7D" w14:textId="77777777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E939960" w14:textId="449E1E01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43</w:t>
            </w:r>
          </w:p>
        </w:tc>
      </w:tr>
      <w:tr w:rsidR="00A92DA2" w:rsidRPr="00A92DA2" w14:paraId="3C1A1D22" w14:textId="77777777" w:rsidTr="00383A00">
        <w:trPr>
          <w:trHeight w:val="20"/>
        </w:trPr>
        <w:tc>
          <w:tcPr>
            <w:tcW w:w="3003" w:type="dxa"/>
            <w:shd w:val="clear" w:color="auto" w:fill="auto"/>
          </w:tcPr>
          <w:p w14:paraId="716278EA" w14:textId="77777777" w:rsidR="00B94B89" w:rsidRPr="00A92DA2" w:rsidRDefault="00B94B89" w:rsidP="00B94B89">
            <w:pPr>
              <w:spacing w:line="320" w:lineRule="exact"/>
              <w:ind w:left="170" w:hanging="22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</w:tcPr>
          <w:p w14:paraId="424D6C4B" w14:textId="77777777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9C5A324" w14:textId="2F4063CC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246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FB84DF" w14:textId="020E5412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37C750" w14:textId="63549EA7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184</w:t>
            </w:r>
          </w:p>
        </w:tc>
        <w:tc>
          <w:tcPr>
            <w:tcW w:w="134" w:type="dxa"/>
            <w:vAlign w:val="bottom"/>
          </w:tcPr>
          <w:p w14:paraId="29E627D3" w14:textId="77777777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8A0639B" w14:textId="5B164AB1" w:rsidR="00B94B89" w:rsidRPr="00A92DA2" w:rsidRDefault="00B94B89" w:rsidP="00B94B89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164</w:t>
            </w:r>
          </w:p>
        </w:tc>
      </w:tr>
      <w:tr w:rsidR="000F5C5F" w:rsidRPr="00A92DA2" w14:paraId="0454FE13" w14:textId="77777777" w:rsidTr="004575DA">
        <w:trPr>
          <w:trHeight w:val="20"/>
        </w:trPr>
        <w:tc>
          <w:tcPr>
            <w:tcW w:w="3003" w:type="dxa"/>
            <w:shd w:val="clear" w:color="auto" w:fill="auto"/>
          </w:tcPr>
          <w:p w14:paraId="50DC6383" w14:textId="71C67408" w:rsidR="000F5C5F" w:rsidRPr="00A92DA2" w:rsidRDefault="000F5C5F" w:rsidP="000F5C5F">
            <w:pPr>
              <w:spacing w:line="320" w:lineRule="exact"/>
              <w:ind w:left="511" w:hanging="22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E28157" w14:textId="5FA25D63" w:rsidR="000F5C5F" w:rsidRPr="00A92DA2" w:rsidRDefault="00EE138D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6,740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9EB7B" w14:textId="15BA10E1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4,479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2FE00969" w:rsidR="000F5C5F" w:rsidRPr="00A92DA2" w:rsidRDefault="006340E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3,367</w:t>
            </w:r>
          </w:p>
        </w:tc>
        <w:tc>
          <w:tcPr>
            <w:tcW w:w="134" w:type="dxa"/>
            <w:vAlign w:val="bottom"/>
          </w:tcPr>
          <w:p w14:paraId="544D8F18" w14:textId="77777777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75DC4" w14:textId="004F15E2" w:rsidR="000F5C5F" w:rsidRPr="00A92DA2" w:rsidRDefault="000F5C5F" w:rsidP="000F5C5F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3,402</w:t>
            </w:r>
          </w:p>
        </w:tc>
      </w:tr>
    </w:tbl>
    <w:p w14:paraId="69F0994D" w14:textId="77777777" w:rsidR="00E77680" w:rsidRPr="00A92DA2" w:rsidRDefault="00E77680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362ACC79" w14:textId="576572C3" w:rsidR="002D6346" w:rsidRPr="00A92DA2" w:rsidRDefault="00F25BD9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19</w:t>
      </w:r>
      <w:r w:rsidR="002D634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D634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D6346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A92DA2" w:rsidRDefault="00600EF0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A92DA2" w:rsidRPr="00A92DA2" w14:paraId="06ED24C2" w14:textId="77777777" w:rsidTr="00B32000">
        <w:trPr>
          <w:trHeight w:val="130"/>
        </w:trPr>
        <w:tc>
          <w:tcPr>
            <w:tcW w:w="5046" w:type="dxa"/>
          </w:tcPr>
          <w:p w14:paraId="608919F0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80E4800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พัน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92DA2" w:rsidRPr="00A92DA2" w14:paraId="02B85A2E" w14:textId="77777777" w:rsidTr="00B32000">
        <w:tc>
          <w:tcPr>
            <w:tcW w:w="5046" w:type="dxa"/>
          </w:tcPr>
          <w:p w14:paraId="52A7EA83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D3B4A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92DA2" w:rsidRPr="00A92DA2" w14:paraId="2ADBDF03" w14:textId="77777777" w:rsidTr="00AB69C6">
        <w:tc>
          <w:tcPr>
            <w:tcW w:w="5046" w:type="dxa"/>
          </w:tcPr>
          <w:p w14:paraId="75685772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05A987B4" w14:textId="77777777" w:rsidR="000F5C5F" w:rsidRPr="00A92DA2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</w:p>
          <w:p w14:paraId="4BF21AB9" w14:textId="717286DA" w:rsidR="00B32000" w:rsidRPr="00A92DA2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21F814A2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453C5422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3674688E" w14:textId="6B4DB8DB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C12AC"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</w:tr>
      <w:tr w:rsidR="00A92DA2" w:rsidRPr="00A92DA2" w14:paraId="56520E6B" w14:textId="77777777" w:rsidTr="002667EE">
        <w:trPr>
          <w:trHeight w:val="282"/>
        </w:trPr>
        <w:tc>
          <w:tcPr>
            <w:tcW w:w="5046" w:type="dxa"/>
          </w:tcPr>
          <w:p w14:paraId="50073E3F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13D668C" w14:textId="4495A1FA" w:rsidR="00B32000" w:rsidRPr="00A92DA2" w:rsidRDefault="00E92E7F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19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097</w:t>
            </w:r>
          </w:p>
        </w:tc>
        <w:tc>
          <w:tcPr>
            <w:tcW w:w="138" w:type="dxa"/>
          </w:tcPr>
          <w:p w14:paraId="1B93CB66" w14:textId="77777777" w:rsidR="00B32000" w:rsidRPr="00A92DA2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FEEC6EC" w14:textId="11AED87F" w:rsidR="00B32000" w:rsidRPr="00A92DA2" w:rsidRDefault="00DC12AC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33,600</w:t>
            </w:r>
          </w:p>
        </w:tc>
      </w:tr>
      <w:tr w:rsidR="00A92DA2" w:rsidRPr="00A92DA2" w14:paraId="71B333DF" w14:textId="77777777" w:rsidTr="00AB69C6">
        <w:tc>
          <w:tcPr>
            <w:tcW w:w="5046" w:type="dxa"/>
          </w:tcPr>
          <w:p w14:paraId="2500120A" w14:textId="77777777" w:rsidR="002667EE" w:rsidRPr="00A92DA2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2F00D2" w14:textId="3B73DE12" w:rsidR="002667EE" w:rsidRPr="00A92DA2" w:rsidRDefault="00E92E7F" w:rsidP="0001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34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8" w:type="dxa"/>
          </w:tcPr>
          <w:p w14:paraId="6A3F2BB0" w14:textId="6D3D767D" w:rsidR="002667EE" w:rsidRPr="00A92DA2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147BF002" w14:textId="3271DD58" w:rsidR="002667EE" w:rsidRPr="00A92DA2" w:rsidRDefault="00DC12AC" w:rsidP="00DC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2,012</w:t>
            </w:r>
          </w:p>
        </w:tc>
      </w:tr>
      <w:tr w:rsidR="00A92DA2" w:rsidRPr="00A92DA2" w14:paraId="1AD20297" w14:textId="77777777" w:rsidTr="00AB69C6">
        <w:tc>
          <w:tcPr>
            <w:tcW w:w="5046" w:type="dxa"/>
          </w:tcPr>
          <w:p w14:paraId="02D9E63B" w14:textId="77777777" w:rsidR="002667EE" w:rsidRPr="00A92DA2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8D0066C" w14:textId="16EA61A0" w:rsidR="002667EE" w:rsidRPr="00A92DA2" w:rsidRDefault="00E92E7F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19</w:t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92DA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097</w:t>
            </w:r>
          </w:p>
        </w:tc>
        <w:tc>
          <w:tcPr>
            <w:tcW w:w="138" w:type="dxa"/>
          </w:tcPr>
          <w:p w14:paraId="3F934F33" w14:textId="77777777" w:rsidR="002667EE" w:rsidRPr="00A92DA2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11523BEF" w14:textId="2D8D2B39" w:rsidR="002667EE" w:rsidRPr="00A92DA2" w:rsidRDefault="00DC12AC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35,612</w:t>
            </w:r>
          </w:p>
        </w:tc>
      </w:tr>
    </w:tbl>
    <w:p w14:paraId="0116E867" w14:textId="7668FECA" w:rsidR="00DC12AC" w:rsidRPr="00A92DA2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 xml:space="preserve">บริษัท พรีเมี่ยม เฟล็กซิเบิ้ล แพจเกจจิ้ง จำกัด </w:t>
      </w:r>
    </w:p>
    <w:p w14:paraId="04AF59BE" w14:textId="77777777" w:rsidR="00EE1919" w:rsidRPr="00A92DA2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13 </w:t>
      </w:r>
      <w:r w:rsidRPr="00A92DA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2565 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บริษัทย่อย</w:t>
      </w:r>
      <w:r w:rsidRPr="00A92DA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ได้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ทำสัญญา</w:t>
      </w:r>
      <w:r w:rsidRPr="00A92DA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กู้ยืมเงิน 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จำนวน</w:t>
      </w:r>
      <w:r w:rsidRPr="00A92DA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ฉบับกับธนาคารในประเทศ</w:t>
      </w:r>
      <w:r w:rsidRPr="00A92DA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>แห่ง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หนึ่ง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จำนวนเงิน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เพื่อใช้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เป็นทุนหมุนเวียนภายในกิจการ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เงินกู้ยืมนี้มีดอกเบี้ย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ในอัตรา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ร้อยละ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ต่อปี กำหนดชำระคืนเงิน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ต้น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เดือน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ละ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2.80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รวม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งวด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และชำระดอกเบี้ยเป็นรายเดือน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เดือนแรก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รัฐบาลชดเชยจ่ายดอกเบี้ยให้และบริษัทย่อยเริ่มชำระงวดแรกตั้งแต่เดือนที่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เป็นต้นไป</w:t>
      </w:r>
    </w:p>
    <w:p w14:paraId="7F82DE04" w14:textId="77777777" w:rsidR="00EE1919" w:rsidRPr="00A92DA2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กับธนาคารดังกล่าว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ค้ำประกันโดย</w:t>
      </w:r>
    </w:p>
    <w:p w14:paraId="149C5217" w14:textId="77777777" w:rsidR="00EE1919" w:rsidRPr="00A92DA2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ก)</w:t>
      </w:r>
      <w:r w:rsidR="00EE1919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(มหาชน) และ     </w:t>
      </w:r>
    </w:p>
    <w:p w14:paraId="6B3A4DBC" w14:textId="1C4FBEB9" w:rsidR="00DC12AC" w:rsidRPr="00A92DA2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ข)</w:t>
      </w:r>
      <w:r w:rsidR="00EE1919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บรรษัทประกันสินเชื่ออุตสาหกรรมขนาดย่อม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บยส.)</w:t>
      </w:r>
    </w:p>
    <w:p w14:paraId="3FF54298" w14:textId="3F08A5C6" w:rsidR="00DC12AC" w:rsidRPr="00A92DA2" w:rsidRDefault="00DC12AC" w:rsidP="00DC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3FAC669" w14:textId="77777777" w:rsidR="00AF4798" w:rsidRPr="00A92DA2" w:rsidRDefault="00677A3D" w:rsidP="002D0C2F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F25BD9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AF4798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F4798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F4798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ประมาณการหนี้สินผลประโยชน์พนักงาน</w:t>
      </w:r>
    </w:p>
    <w:p w14:paraId="169A72AE" w14:textId="77777777" w:rsidR="00AF4798" w:rsidRPr="00A92DA2" w:rsidRDefault="00AF4798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31" w:firstLine="72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8"/>
        <w:gridCol w:w="972"/>
        <w:gridCol w:w="138"/>
        <w:gridCol w:w="1030"/>
      </w:tblGrid>
      <w:tr w:rsidR="00A92DA2" w:rsidRPr="002A1399" w14:paraId="15DCD7EB" w14:textId="77777777" w:rsidTr="00383A00">
        <w:trPr>
          <w:cantSplit/>
          <w:jc w:val="right"/>
        </w:trPr>
        <w:tc>
          <w:tcPr>
            <w:tcW w:w="4025" w:type="dxa"/>
          </w:tcPr>
          <w:p w14:paraId="3F9B4509" w14:textId="77777777" w:rsidR="009F15F9" w:rsidRPr="002A1399" w:rsidRDefault="009F15F9" w:rsidP="00383A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42B43187" w14:textId="77777777" w:rsidR="009F15F9" w:rsidRPr="002A1399" w:rsidRDefault="009F15F9" w:rsidP="00383A00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92DA2" w:rsidRPr="002A1399" w14:paraId="1D3648AD" w14:textId="77777777" w:rsidTr="00383A00">
        <w:trPr>
          <w:cantSplit/>
          <w:jc w:val="right"/>
        </w:trPr>
        <w:tc>
          <w:tcPr>
            <w:tcW w:w="4025" w:type="dxa"/>
          </w:tcPr>
          <w:p w14:paraId="54541DF9" w14:textId="77777777" w:rsidR="009F15F9" w:rsidRPr="002A1399" w:rsidRDefault="009F15F9" w:rsidP="00383A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0EBDDD" w14:textId="77777777" w:rsidR="009F15F9" w:rsidRPr="002A1399" w:rsidRDefault="009F15F9" w:rsidP="00383A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2968A0B" w14:textId="77777777" w:rsidR="009F15F9" w:rsidRPr="002A1399" w:rsidRDefault="009F15F9" w:rsidP="00383A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AC221" w14:textId="77777777" w:rsidR="009F15F9" w:rsidRPr="002A1399" w:rsidRDefault="009F15F9" w:rsidP="00383A0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DA2" w:rsidRPr="002A1399" w14:paraId="3F8F52E5" w14:textId="77777777" w:rsidTr="00383A00">
        <w:trPr>
          <w:cantSplit/>
          <w:jc w:val="right"/>
        </w:trPr>
        <w:tc>
          <w:tcPr>
            <w:tcW w:w="4025" w:type="dxa"/>
          </w:tcPr>
          <w:p w14:paraId="468EE2C6" w14:textId="77777777" w:rsidR="009F15F9" w:rsidRPr="002A1399" w:rsidRDefault="009F15F9" w:rsidP="00383A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29E9C2B" w14:textId="77777777" w:rsidR="009F15F9" w:rsidRPr="002A1399" w:rsidRDefault="009F15F9" w:rsidP="00383A00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0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49DA2072" w14:textId="1962D133" w:rsidR="009F15F9" w:rsidRPr="002A1399" w:rsidRDefault="009F15F9" w:rsidP="00383A00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D34D44"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01B94F2" w14:textId="77777777" w:rsidR="009F15F9" w:rsidRPr="002A1399" w:rsidRDefault="009F15F9" w:rsidP="00383A00">
            <w:pPr>
              <w:spacing w:line="320" w:lineRule="exact"/>
              <w:ind w:left="-42" w:right="-70" w:firstLine="3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D2DF875" w14:textId="57A7C047" w:rsidR="009F15F9" w:rsidRPr="002A1399" w:rsidRDefault="009F15F9" w:rsidP="00383A00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D34D44"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77A17399" w14:textId="77777777" w:rsidR="009F15F9" w:rsidRPr="002A1399" w:rsidRDefault="009F15F9" w:rsidP="00383A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07DC9F49" w14:textId="77777777" w:rsidR="009F15F9" w:rsidRPr="002A1399" w:rsidRDefault="009F15F9" w:rsidP="00383A00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0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35D759CF" w14:textId="5E79F5F0" w:rsidR="009F15F9" w:rsidRPr="002A1399" w:rsidRDefault="009F15F9" w:rsidP="00383A00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D34D44"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219D2D12" w14:textId="77777777" w:rsidR="009F15F9" w:rsidRPr="002A1399" w:rsidRDefault="009F15F9" w:rsidP="00383A00">
            <w:pPr>
              <w:spacing w:line="320" w:lineRule="exact"/>
              <w:ind w:left="-42" w:right="-70" w:firstLine="3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5D6E155" w14:textId="41F89419" w:rsidR="009F15F9" w:rsidRPr="002A1399" w:rsidRDefault="009F15F9" w:rsidP="00383A00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D34D44"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A92DA2" w:rsidRPr="002A1399" w14:paraId="1ABB7CE1" w14:textId="77777777" w:rsidTr="00383A00">
        <w:trPr>
          <w:cantSplit/>
          <w:jc w:val="right"/>
        </w:trPr>
        <w:tc>
          <w:tcPr>
            <w:tcW w:w="4025" w:type="dxa"/>
          </w:tcPr>
          <w:p w14:paraId="786BECEF" w14:textId="77777777" w:rsidR="00D34D44" w:rsidRPr="002A1399" w:rsidRDefault="00D34D44" w:rsidP="00D34D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 วันต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F6D938B" w14:textId="6FF4331E" w:rsidR="00D34D44" w:rsidRPr="002A1399" w:rsidRDefault="00B94B89" w:rsidP="00D34D44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13,735</w:t>
            </w:r>
          </w:p>
        </w:tc>
        <w:tc>
          <w:tcPr>
            <w:tcW w:w="137" w:type="dxa"/>
          </w:tcPr>
          <w:p w14:paraId="09C22C1E" w14:textId="77777777" w:rsidR="00D34D44" w:rsidRPr="002A1399" w:rsidRDefault="00D34D44" w:rsidP="00D34D44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9232E99" w14:textId="6D73BE11" w:rsidR="00D34D44" w:rsidRPr="002A1399" w:rsidRDefault="00D34D44" w:rsidP="00D34D44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14,277</w:t>
            </w:r>
          </w:p>
        </w:tc>
        <w:tc>
          <w:tcPr>
            <w:tcW w:w="138" w:type="dxa"/>
            <w:vAlign w:val="bottom"/>
          </w:tcPr>
          <w:p w14:paraId="55BF8A28" w14:textId="77777777" w:rsidR="00D34D44" w:rsidRPr="002A1399" w:rsidRDefault="00D34D44" w:rsidP="00D34D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302413FF" w14:textId="0C4F7C94" w:rsidR="00D34D44" w:rsidRPr="002A1399" w:rsidRDefault="00D34D44" w:rsidP="00D34D44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13,025</w:t>
            </w:r>
          </w:p>
        </w:tc>
        <w:tc>
          <w:tcPr>
            <w:tcW w:w="138" w:type="dxa"/>
            <w:vAlign w:val="bottom"/>
          </w:tcPr>
          <w:p w14:paraId="731FF3F4" w14:textId="77777777" w:rsidR="00D34D44" w:rsidRPr="002A1399" w:rsidRDefault="00D34D44" w:rsidP="00D34D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BDEBB12" w14:textId="606AEA8B" w:rsidR="00D34D44" w:rsidRPr="002A1399" w:rsidRDefault="00D34D44" w:rsidP="00D34D44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12,985</w:t>
            </w:r>
          </w:p>
        </w:tc>
      </w:tr>
      <w:tr w:rsidR="00A92DA2" w:rsidRPr="002A1399" w14:paraId="37488E70" w14:textId="77777777" w:rsidTr="00383A00">
        <w:trPr>
          <w:cantSplit/>
          <w:jc w:val="right"/>
        </w:trPr>
        <w:tc>
          <w:tcPr>
            <w:tcW w:w="4025" w:type="dxa"/>
          </w:tcPr>
          <w:p w14:paraId="25B28753" w14:textId="77777777" w:rsidR="00D34D44" w:rsidRPr="002A1399" w:rsidRDefault="00D34D44" w:rsidP="00D34D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7" w:right="-340" w:hanging="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4CFE4ED9" w14:textId="4D260482" w:rsidR="00D34D44" w:rsidRPr="002A1399" w:rsidRDefault="00755D2F" w:rsidP="00D34D44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1,034</w:t>
            </w:r>
          </w:p>
        </w:tc>
        <w:tc>
          <w:tcPr>
            <w:tcW w:w="137" w:type="dxa"/>
          </w:tcPr>
          <w:p w14:paraId="5323B08D" w14:textId="77777777" w:rsidR="00D34D44" w:rsidRPr="002A1399" w:rsidRDefault="00D34D44" w:rsidP="00D34D44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B38E346" w14:textId="00B4B9DB" w:rsidR="00D34D44" w:rsidRPr="002A1399" w:rsidRDefault="00D34D44" w:rsidP="00D34D4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1,827</w:t>
            </w:r>
          </w:p>
        </w:tc>
        <w:tc>
          <w:tcPr>
            <w:tcW w:w="138" w:type="dxa"/>
          </w:tcPr>
          <w:p w14:paraId="7073A3EE" w14:textId="77777777" w:rsidR="00D34D44" w:rsidRPr="002A1399" w:rsidRDefault="00D34D44" w:rsidP="00D34D4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F64E7CF" w14:textId="304AB47E" w:rsidR="00D34D44" w:rsidRPr="002A1399" w:rsidRDefault="00D34D44" w:rsidP="00D34D44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788</w:t>
            </w:r>
          </w:p>
        </w:tc>
        <w:tc>
          <w:tcPr>
            <w:tcW w:w="138" w:type="dxa"/>
          </w:tcPr>
          <w:p w14:paraId="7D1DBDE5" w14:textId="77777777" w:rsidR="00D34D44" w:rsidRPr="002A1399" w:rsidRDefault="00D34D44" w:rsidP="00D34D44">
            <w:pPr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90B0841" w14:textId="3CFB0683" w:rsidR="00D34D44" w:rsidRPr="002A1399" w:rsidRDefault="00D34D44" w:rsidP="00D34D44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1,525</w:t>
            </w:r>
          </w:p>
        </w:tc>
      </w:tr>
      <w:tr w:rsidR="00A92DA2" w:rsidRPr="002A1399" w14:paraId="13BAA32A" w14:textId="77777777" w:rsidTr="00383A00">
        <w:trPr>
          <w:cantSplit/>
          <w:jc w:val="right"/>
        </w:trPr>
        <w:tc>
          <w:tcPr>
            <w:tcW w:w="4025" w:type="dxa"/>
          </w:tcPr>
          <w:p w14:paraId="17A6D249" w14:textId="3F6C0C78" w:rsidR="00B94B89" w:rsidRPr="002A1399" w:rsidRDefault="00B94B89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right="-340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จากการ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วัดมูลค่าใหม่ของผลประโยชน์พนักงาน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992" w:type="dxa"/>
            <w:vAlign w:val="bottom"/>
          </w:tcPr>
          <w:p w14:paraId="75DDFCFA" w14:textId="12911810" w:rsidR="00B94B89" w:rsidRPr="002A1399" w:rsidRDefault="00B94B89" w:rsidP="00B94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03F0771" w14:textId="77777777" w:rsidR="00B94B89" w:rsidRPr="002A1399" w:rsidRDefault="00B94B89" w:rsidP="00B94B89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D0D675E" w14:textId="0535B289" w:rsidR="00B94B89" w:rsidRPr="002A1399" w:rsidRDefault="00B94B89" w:rsidP="00B94B89">
            <w:pPr>
              <w:spacing w:line="32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2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,353)</w:t>
            </w:r>
          </w:p>
        </w:tc>
        <w:tc>
          <w:tcPr>
            <w:tcW w:w="138" w:type="dxa"/>
          </w:tcPr>
          <w:p w14:paraId="364381E0" w14:textId="77777777" w:rsidR="00B94B89" w:rsidRPr="002A1399" w:rsidRDefault="00B94B89" w:rsidP="00B94B8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6DA4A9C" w14:textId="780EF2F4" w:rsidR="00B94B89" w:rsidRPr="002A1399" w:rsidRDefault="00B94B89" w:rsidP="00B94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F6D3384" w14:textId="77777777" w:rsidR="00B94B89" w:rsidRPr="002A1399" w:rsidRDefault="00B94B89" w:rsidP="00B94B89">
            <w:pPr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6B5E178E" w14:textId="708B7BE4" w:rsidR="00B94B89" w:rsidRPr="002A1399" w:rsidRDefault="00B94B89" w:rsidP="00815B53">
            <w:pPr>
              <w:spacing w:line="32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(1,485)</w:t>
            </w:r>
          </w:p>
        </w:tc>
      </w:tr>
      <w:tr w:rsidR="00A92DA2" w:rsidRPr="002A1399" w14:paraId="2F6B9582" w14:textId="77777777" w:rsidTr="00383A00">
        <w:trPr>
          <w:cantSplit/>
          <w:jc w:val="right"/>
        </w:trPr>
        <w:tc>
          <w:tcPr>
            <w:tcW w:w="4025" w:type="dxa"/>
          </w:tcPr>
          <w:p w14:paraId="758D3D05" w14:textId="0EEDB1FF" w:rsidR="00B94B89" w:rsidRPr="002A1399" w:rsidRDefault="00B94B89" w:rsidP="00B94B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7" w:right="-340" w:hanging="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ผลประโยชน์ที่จ่ายในระหว่าง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992" w:type="dxa"/>
            <w:vAlign w:val="bottom"/>
          </w:tcPr>
          <w:p w14:paraId="466ADCF5" w14:textId="6354E9CA" w:rsidR="00B94B89" w:rsidRPr="002A1399" w:rsidRDefault="00B94B89" w:rsidP="00B94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CAB6B77" w14:textId="77777777" w:rsidR="00B94B89" w:rsidRPr="002A1399" w:rsidRDefault="00B94B89" w:rsidP="00B94B89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7465A25" w14:textId="321CC068" w:rsidR="00B94B89" w:rsidRPr="002A1399" w:rsidRDefault="00B94B89" w:rsidP="00B94B89">
            <w:pPr>
              <w:spacing w:line="32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(16)</w:t>
            </w:r>
          </w:p>
        </w:tc>
        <w:tc>
          <w:tcPr>
            <w:tcW w:w="138" w:type="dxa"/>
          </w:tcPr>
          <w:p w14:paraId="50FD13D5" w14:textId="77777777" w:rsidR="00B94B89" w:rsidRPr="002A1399" w:rsidRDefault="00B94B89" w:rsidP="00B94B8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7EEBCC8" w14:textId="140E22E3" w:rsidR="00B94B89" w:rsidRPr="002A1399" w:rsidRDefault="00B94B89" w:rsidP="00B94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CCF56F" w14:textId="77777777" w:rsidR="00B94B89" w:rsidRPr="002A1399" w:rsidRDefault="00B94B89" w:rsidP="00B94B89">
            <w:pPr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1DF086AE" w14:textId="7D5D0E6A" w:rsidR="00B94B89" w:rsidRPr="002A1399" w:rsidRDefault="00B94B89" w:rsidP="00B94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A1399" w:rsidRPr="002A1399" w14:paraId="347EA6D8" w14:textId="77777777" w:rsidTr="00383A00">
        <w:trPr>
          <w:cantSplit/>
          <w:jc w:val="right"/>
        </w:trPr>
        <w:tc>
          <w:tcPr>
            <w:tcW w:w="4025" w:type="dxa"/>
          </w:tcPr>
          <w:p w14:paraId="4D535CF7" w14:textId="77777777" w:rsidR="00B94B89" w:rsidRPr="002A1399" w:rsidRDefault="00B94B89" w:rsidP="00B94B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 วันส</w:t>
            </w:r>
            <w:r w:rsidRPr="002A139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22472D" w14:textId="502759F1" w:rsidR="00B94B89" w:rsidRPr="002A1399" w:rsidRDefault="00755D2F" w:rsidP="00B94B89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14,769</w:t>
            </w:r>
          </w:p>
        </w:tc>
        <w:tc>
          <w:tcPr>
            <w:tcW w:w="137" w:type="dxa"/>
          </w:tcPr>
          <w:p w14:paraId="48113BD9" w14:textId="77777777" w:rsidR="00B94B89" w:rsidRPr="002A1399" w:rsidRDefault="00B94B89" w:rsidP="00B94B89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5831DE01" w14:textId="75FF024C" w:rsidR="00B94B89" w:rsidRPr="002A1399" w:rsidRDefault="00B94B89" w:rsidP="00B94B8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13,735</w:t>
            </w:r>
          </w:p>
        </w:tc>
        <w:tc>
          <w:tcPr>
            <w:tcW w:w="138" w:type="dxa"/>
            <w:vAlign w:val="bottom"/>
          </w:tcPr>
          <w:p w14:paraId="0C1EB4F7" w14:textId="77777777" w:rsidR="00B94B89" w:rsidRPr="002A1399" w:rsidRDefault="00B94B89" w:rsidP="00B94B8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113117" w14:textId="53081F4F" w:rsidR="00B94B89" w:rsidRPr="002A1399" w:rsidRDefault="00B94B89" w:rsidP="00B94B89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13,813</w:t>
            </w:r>
          </w:p>
        </w:tc>
        <w:tc>
          <w:tcPr>
            <w:tcW w:w="138" w:type="dxa"/>
            <w:vAlign w:val="bottom"/>
          </w:tcPr>
          <w:p w14:paraId="5B94EC29" w14:textId="77777777" w:rsidR="00B94B89" w:rsidRPr="002A1399" w:rsidRDefault="00B94B89" w:rsidP="00B94B8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B34D28F" w14:textId="79A603B8" w:rsidR="00B94B89" w:rsidRPr="002A1399" w:rsidRDefault="00B94B89" w:rsidP="00B94B89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A1399">
              <w:rPr>
                <w:rFonts w:ascii="Angsana New" w:hAnsi="Angsana New"/>
                <w:color w:val="000000" w:themeColor="text1"/>
                <w:sz w:val="24"/>
                <w:szCs w:val="24"/>
              </w:rPr>
              <w:t>13,025</w:t>
            </w:r>
          </w:p>
        </w:tc>
      </w:tr>
    </w:tbl>
    <w:p w14:paraId="75D9930D" w14:textId="77777777" w:rsidR="009F15F9" w:rsidRPr="00A92DA2" w:rsidRDefault="009F15F9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31" w:firstLine="72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4D6185CF" w14:textId="250E3A64" w:rsidR="00AF4798" w:rsidRPr="00A92DA2" w:rsidRDefault="00AF4798" w:rsidP="00210D7F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315728EC" w14:textId="407E5349" w:rsidR="004A3A68" w:rsidRPr="00A92DA2" w:rsidRDefault="004A3A68" w:rsidP="00210D7F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0F5C5F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>หกเดือนสิ้นสุดวันที่</w:t>
      </w:r>
      <w:r w:rsidR="000F5C5F"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0F5C5F"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163358" w:rsidRPr="00A92DA2">
        <w:rPr>
          <w:rFonts w:ascii="Angsana New" w:hAnsi="Angsana New"/>
          <w:color w:val="000000" w:themeColor="text1"/>
          <w:sz w:val="32"/>
          <w:szCs w:val="32"/>
        </w:rPr>
        <w:t>6</w:t>
      </w:r>
      <w:r w:rsidR="000F5C5F"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0F5C5F"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0F5C5F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A92DA2" w:rsidRPr="00A92DA2" w14:paraId="4F0B3996" w14:textId="77777777" w:rsidTr="000F5C5F">
        <w:trPr>
          <w:cantSplit/>
        </w:trPr>
        <w:tc>
          <w:tcPr>
            <w:tcW w:w="2835" w:type="dxa"/>
          </w:tcPr>
          <w:p w14:paraId="1FA74CDB" w14:textId="51C85F64" w:rsidR="000F5C5F" w:rsidRPr="00A92DA2" w:rsidRDefault="00A4226C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bookmarkStart w:id="2" w:name="_Hlk6493688"/>
            <w:r w:rsidRPr="00A92DA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ab/>
            </w:r>
            <w:r w:rsidR="000F5C5F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="000F5C5F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03C2959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A92DA2" w14:paraId="3E59B1E5" w14:textId="77777777" w:rsidTr="000F5C5F">
        <w:trPr>
          <w:cantSplit/>
        </w:trPr>
        <w:tc>
          <w:tcPr>
            <w:tcW w:w="2835" w:type="dxa"/>
          </w:tcPr>
          <w:p w14:paraId="7CAD0BE0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5AD8F28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งบการเงินรวม  </w:t>
            </w:r>
          </w:p>
        </w:tc>
      </w:tr>
      <w:tr w:rsidR="00A92DA2" w:rsidRPr="00A92DA2" w14:paraId="62BE8358" w14:textId="77777777" w:rsidTr="000F5C5F">
        <w:trPr>
          <w:cantSplit/>
        </w:trPr>
        <w:tc>
          <w:tcPr>
            <w:tcW w:w="2835" w:type="dxa"/>
          </w:tcPr>
          <w:p w14:paraId="120A7928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D6BAA4" w14:textId="77777777" w:rsidR="000F5C5F" w:rsidRPr="00A92DA2" w:rsidRDefault="000F5C5F" w:rsidP="00815B53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66C2E783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</w:tcPr>
          <w:p w14:paraId="5E3886CC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99823C4" w14:textId="77777777" w:rsidR="000F5C5F" w:rsidRPr="00A92DA2" w:rsidRDefault="000F5C5F" w:rsidP="00815B53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  <w:p w14:paraId="1CA0E003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A92DA2" w:rsidRPr="00A92DA2" w14:paraId="0068193E" w14:textId="77777777" w:rsidTr="000F5C5F">
        <w:trPr>
          <w:cantSplit/>
        </w:trPr>
        <w:tc>
          <w:tcPr>
            <w:tcW w:w="2835" w:type="dxa"/>
          </w:tcPr>
          <w:p w14:paraId="41C19FE9" w14:textId="77777777" w:rsidR="000F5C5F" w:rsidRPr="00A92DA2" w:rsidRDefault="000F5C5F" w:rsidP="00815B53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C20786C" w14:textId="33CD2D05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42" w:type="dxa"/>
          </w:tcPr>
          <w:p w14:paraId="44B8ABB7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A05535" w14:textId="3969572B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50F1C844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9CB5D6" w14:textId="3E59F5C9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43" w:type="dxa"/>
          </w:tcPr>
          <w:p w14:paraId="24F8CA7B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7C8E32" w14:textId="433F514B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A92DA2" w14:paraId="0880D2CA" w14:textId="77777777" w:rsidTr="000F5C5F">
        <w:trPr>
          <w:cantSplit/>
        </w:trPr>
        <w:tc>
          <w:tcPr>
            <w:tcW w:w="2835" w:type="dxa"/>
          </w:tcPr>
          <w:p w14:paraId="349D036A" w14:textId="77777777" w:rsidR="00BE7835" w:rsidRPr="00A92DA2" w:rsidRDefault="00BE7835" w:rsidP="00BE7835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0698D394" w14:textId="5876E6F6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454</w:t>
            </w:r>
          </w:p>
        </w:tc>
        <w:tc>
          <w:tcPr>
            <w:tcW w:w="142" w:type="dxa"/>
          </w:tcPr>
          <w:p w14:paraId="2FF97D01" w14:textId="77777777" w:rsidR="00BE7835" w:rsidRPr="00A92DA2" w:rsidRDefault="00BE7835" w:rsidP="00BE7835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3D5799" w14:textId="0F9215C9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503</w:t>
            </w:r>
          </w:p>
        </w:tc>
        <w:tc>
          <w:tcPr>
            <w:tcW w:w="142" w:type="dxa"/>
          </w:tcPr>
          <w:p w14:paraId="79563FF3" w14:textId="77777777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CE05665" w14:textId="209DA7E2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43" w:type="dxa"/>
          </w:tcPr>
          <w:p w14:paraId="455F4A1E" w14:textId="77777777" w:rsidR="00BE7835" w:rsidRPr="00A92DA2" w:rsidRDefault="00BE7835" w:rsidP="00BE7835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3AB2A40" w14:textId="7F1D446A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1,006 </w:t>
            </w:r>
          </w:p>
        </w:tc>
      </w:tr>
      <w:tr w:rsidR="00A92DA2" w:rsidRPr="00A92DA2" w14:paraId="2EFDEB88" w14:textId="77777777" w:rsidTr="000F5C5F">
        <w:trPr>
          <w:cantSplit/>
        </w:trPr>
        <w:tc>
          <w:tcPr>
            <w:tcW w:w="2835" w:type="dxa"/>
          </w:tcPr>
          <w:p w14:paraId="51233479" w14:textId="77777777" w:rsidR="00BE7835" w:rsidRPr="00A92DA2" w:rsidRDefault="00BE7835" w:rsidP="00BE7835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A0DC6C" w14:textId="3362E058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42" w:type="dxa"/>
          </w:tcPr>
          <w:p w14:paraId="0C350C9B" w14:textId="77777777" w:rsidR="00BE7835" w:rsidRPr="00A92DA2" w:rsidRDefault="00BE7835" w:rsidP="00BE783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3142F7" w14:textId="1313608E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42" w:type="dxa"/>
          </w:tcPr>
          <w:p w14:paraId="7EE2E175" w14:textId="77777777" w:rsidR="00BE7835" w:rsidRPr="00A92DA2" w:rsidRDefault="00BE7835" w:rsidP="00BE783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0F03CA3" w14:textId="6E1E1C11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14</w:t>
            </w:r>
            <w:r w:rsidR="00A24E01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3" w:type="dxa"/>
          </w:tcPr>
          <w:p w14:paraId="7B533239" w14:textId="77777777" w:rsidR="00BE7835" w:rsidRPr="00A92DA2" w:rsidRDefault="00BE7835" w:rsidP="00BE783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BA9BF5" w14:textId="60E27293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100</w:t>
            </w:r>
          </w:p>
        </w:tc>
      </w:tr>
      <w:tr w:rsidR="00BE7835" w:rsidRPr="00A92DA2" w14:paraId="4F357B4F" w14:textId="77777777" w:rsidTr="000F5C5F">
        <w:trPr>
          <w:cantSplit/>
        </w:trPr>
        <w:tc>
          <w:tcPr>
            <w:tcW w:w="2835" w:type="dxa"/>
          </w:tcPr>
          <w:p w14:paraId="5E419EF7" w14:textId="77777777" w:rsidR="00BE7835" w:rsidRPr="00A92DA2" w:rsidRDefault="00BE7835" w:rsidP="00BE7835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67C4C6A" w14:textId="60854574" w:rsidR="00BE7835" w:rsidRPr="00A92DA2" w:rsidRDefault="002D0E6D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497</w:t>
            </w:r>
          </w:p>
        </w:tc>
        <w:tc>
          <w:tcPr>
            <w:tcW w:w="142" w:type="dxa"/>
          </w:tcPr>
          <w:p w14:paraId="398C3A73" w14:textId="77777777" w:rsidR="00BE7835" w:rsidRPr="00A92DA2" w:rsidRDefault="00BE7835" w:rsidP="00BE783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AB339B" w14:textId="6872557C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553</w:t>
            </w:r>
          </w:p>
        </w:tc>
        <w:tc>
          <w:tcPr>
            <w:tcW w:w="142" w:type="dxa"/>
          </w:tcPr>
          <w:p w14:paraId="69E79560" w14:textId="77777777" w:rsidR="00BE7835" w:rsidRPr="00A92DA2" w:rsidRDefault="00BE7835" w:rsidP="00BE783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45A7C6F" w14:textId="4E612675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1,03</w:t>
            </w:r>
            <w:r w:rsidR="00A24E01"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3" w:type="dxa"/>
          </w:tcPr>
          <w:p w14:paraId="4E649221" w14:textId="77777777" w:rsidR="00BE7835" w:rsidRPr="00A92DA2" w:rsidRDefault="00BE7835" w:rsidP="00BE783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346D3BC" w14:textId="72373A07" w:rsidR="00BE7835" w:rsidRPr="00A92DA2" w:rsidRDefault="00BE7835" w:rsidP="00BE78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1,106</w:t>
            </w:r>
          </w:p>
        </w:tc>
      </w:tr>
    </w:tbl>
    <w:p w14:paraId="7C9E9B62" w14:textId="77777777" w:rsidR="00781902" w:rsidRPr="00A92DA2" w:rsidRDefault="00781902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</w:pPr>
    </w:p>
    <w:p w14:paraId="474C42B9" w14:textId="77777777" w:rsidR="00D34D44" w:rsidRPr="00A92DA2" w:rsidRDefault="00D34D44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</w:pPr>
    </w:p>
    <w:p w14:paraId="063D3FC2" w14:textId="77777777" w:rsidR="00D34D44" w:rsidRPr="00A92DA2" w:rsidRDefault="00D34D44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</w:pPr>
    </w:p>
    <w:p w14:paraId="4935C155" w14:textId="77777777" w:rsidR="00D34D44" w:rsidRPr="00A92DA2" w:rsidRDefault="00D34D44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</w:pPr>
    </w:p>
    <w:p w14:paraId="6A0A6445" w14:textId="77777777" w:rsidR="00D34D44" w:rsidRPr="00A92DA2" w:rsidRDefault="00D34D44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A92DA2" w:rsidRPr="00A92DA2" w14:paraId="3E6EA031" w14:textId="77777777" w:rsidTr="000F5C5F">
        <w:trPr>
          <w:cantSplit/>
        </w:trPr>
        <w:tc>
          <w:tcPr>
            <w:tcW w:w="2835" w:type="dxa"/>
          </w:tcPr>
          <w:p w14:paraId="7E8754DD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8CF9407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92DA2" w:rsidRPr="00A92DA2" w14:paraId="49AE83F0" w14:textId="77777777" w:rsidTr="000F5C5F">
        <w:trPr>
          <w:cantSplit/>
        </w:trPr>
        <w:tc>
          <w:tcPr>
            <w:tcW w:w="2835" w:type="dxa"/>
          </w:tcPr>
          <w:p w14:paraId="350454DD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2386CB1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งบการเงินเฉพาะกิจการ  </w:t>
            </w:r>
          </w:p>
        </w:tc>
      </w:tr>
      <w:tr w:rsidR="00A92DA2" w:rsidRPr="00A92DA2" w14:paraId="2993905E" w14:textId="77777777" w:rsidTr="000F5C5F">
        <w:trPr>
          <w:cantSplit/>
          <w:trHeight w:val="405"/>
        </w:trPr>
        <w:tc>
          <w:tcPr>
            <w:tcW w:w="2835" w:type="dxa"/>
          </w:tcPr>
          <w:p w14:paraId="47086C86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83576" w14:textId="77777777" w:rsidR="000F5C5F" w:rsidRPr="00A92DA2" w:rsidRDefault="000F5C5F" w:rsidP="00815B53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6C67AF1B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</w:tcPr>
          <w:p w14:paraId="60B58456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EA2B5E1" w14:textId="77777777" w:rsidR="000F5C5F" w:rsidRPr="00A92DA2" w:rsidRDefault="000F5C5F" w:rsidP="00815B53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  <w:p w14:paraId="33283C06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A92DA2" w:rsidRPr="00A92DA2" w14:paraId="6BDC8480" w14:textId="77777777" w:rsidTr="000F5C5F">
        <w:trPr>
          <w:cantSplit/>
        </w:trPr>
        <w:tc>
          <w:tcPr>
            <w:tcW w:w="2835" w:type="dxa"/>
          </w:tcPr>
          <w:p w14:paraId="1D1625FD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BC2B75" w14:textId="1216170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42" w:type="dxa"/>
          </w:tcPr>
          <w:p w14:paraId="4EDC0B75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AB06D54" w14:textId="597877B6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0D5F29F4" w14:textId="77777777" w:rsidR="000F5C5F" w:rsidRPr="00A92DA2" w:rsidRDefault="000F5C5F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6D9217A" w14:textId="4FB9313C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43" w:type="dxa"/>
          </w:tcPr>
          <w:p w14:paraId="22E602C3" w14:textId="77777777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D04CA94" w14:textId="03500824" w:rsidR="000F5C5F" w:rsidRPr="00A92DA2" w:rsidRDefault="000F5C5F" w:rsidP="00815B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A92DA2" w14:paraId="4400FBEB" w14:textId="77777777" w:rsidTr="000F5C5F">
        <w:trPr>
          <w:cantSplit/>
        </w:trPr>
        <w:tc>
          <w:tcPr>
            <w:tcW w:w="2835" w:type="dxa"/>
          </w:tcPr>
          <w:p w14:paraId="05D422B5" w14:textId="77777777" w:rsidR="008F7EA5" w:rsidRPr="00A92DA2" w:rsidRDefault="008F7EA5" w:rsidP="00815B53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36442523" w14:textId="2C070004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42" w:type="dxa"/>
          </w:tcPr>
          <w:p w14:paraId="6F519012" w14:textId="77777777" w:rsidR="008F7EA5" w:rsidRPr="00A92DA2" w:rsidRDefault="008F7EA5" w:rsidP="00815B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710F302" w14:textId="657EBE4C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403</w:t>
            </w:r>
          </w:p>
        </w:tc>
        <w:tc>
          <w:tcPr>
            <w:tcW w:w="142" w:type="dxa"/>
          </w:tcPr>
          <w:p w14:paraId="50475FEE" w14:textId="77777777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D37FCE2" w14:textId="2E762E9D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654</w:t>
            </w:r>
          </w:p>
        </w:tc>
        <w:tc>
          <w:tcPr>
            <w:tcW w:w="143" w:type="dxa"/>
          </w:tcPr>
          <w:p w14:paraId="47ED589F" w14:textId="77777777" w:rsidR="008F7EA5" w:rsidRPr="00A92DA2" w:rsidRDefault="008F7EA5" w:rsidP="00815B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</w:tcPr>
          <w:p w14:paraId="776DA287" w14:textId="49C0A537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805</w:t>
            </w:r>
          </w:p>
        </w:tc>
      </w:tr>
      <w:tr w:rsidR="00A92DA2" w:rsidRPr="00A92DA2" w14:paraId="2761098C" w14:textId="77777777" w:rsidTr="000F5C5F">
        <w:trPr>
          <w:cantSplit/>
        </w:trPr>
        <w:tc>
          <w:tcPr>
            <w:tcW w:w="2835" w:type="dxa"/>
          </w:tcPr>
          <w:p w14:paraId="74CD4F58" w14:textId="77777777" w:rsidR="008F7EA5" w:rsidRPr="00A92DA2" w:rsidRDefault="008F7EA5" w:rsidP="00815B53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69CF2B" w14:textId="239867D5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42" w:type="dxa"/>
          </w:tcPr>
          <w:p w14:paraId="0D3D6331" w14:textId="77777777" w:rsidR="008F7EA5" w:rsidRPr="00A92DA2" w:rsidRDefault="008F7EA5" w:rsidP="00815B5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712F59E" w14:textId="10C36474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142" w:type="dxa"/>
          </w:tcPr>
          <w:p w14:paraId="7D656551" w14:textId="77777777" w:rsidR="008F7EA5" w:rsidRPr="00A92DA2" w:rsidRDefault="008F7EA5" w:rsidP="00815B5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ECDA19" w14:textId="06E70F29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134 </w:t>
            </w:r>
          </w:p>
        </w:tc>
        <w:tc>
          <w:tcPr>
            <w:tcW w:w="143" w:type="dxa"/>
          </w:tcPr>
          <w:p w14:paraId="5A77CCB8" w14:textId="77777777" w:rsidR="008F7EA5" w:rsidRPr="00A92DA2" w:rsidRDefault="008F7EA5" w:rsidP="00815B5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0F58E4D" w14:textId="4FF63619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90</w:t>
            </w:r>
          </w:p>
        </w:tc>
      </w:tr>
      <w:tr w:rsidR="008F7EA5" w:rsidRPr="00A92DA2" w14:paraId="4F098B13" w14:textId="77777777" w:rsidTr="000F5C5F">
        <w:trPr>
          <w:cantSplit/>
        </w:trPr>
        <w:tc>
          <w:tcPr>
            <w:tcW w:w="2835" w:type="dxa"/>
          </w:tcPr>
          <w:p w14:paraId="50B81713" w14:textId="77777777" w:rsidR="008F7EA5" w:rsidRPr="00A92DA2" w:rsidRDefault="008F7EA5" w:rsidP="00815B53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15A1E3A" w14:textId="28D409B5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42" w:type="dxa"/>
          </w:tcPr>
          <w:p w14:paraId="3946673F" w14:textId="77777777" w:rsidR="008F7EA5" w:rsidRPr="00A92DA2" w:rsidRDefault="008F7EA5" w:rsidP="00815B5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F39CFF" w14:textId="725C64D8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447</w:t>
            </w:r>
          </w:p>
        </w:tc>
        <w:tc>
          <w:tcPr>
            <w:tcW w:w="142" w:type="dxa"/>
          </w:tcPr>
          <w:p w14:paraId="08DADCEC" w14:textId="77777777" w:rsidR="008F7EA5" w:rsidRPr="00A92DA2" w:rsidRDefault="008F7EA5" w:rsidP="00815B5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5A0DFE" w14:textId="693D4E5D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143" w:type="dxa"/>
          </w:tcPr>
          <w:p w14:paraId="4CD7B552" w14:textId="77777777" w:rsidR="008F7EA5" w:rsidRPr="00A92DA2" w:rsidRDefault="008F7EA5" w:rsidP="00815B5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A53E1C9" w14:textId="416E30F4" w:rsidR="008F7EA5" w:rsidRPr="00A92DA2" w:rsidRDefault="008F7EA5" w:rsidP="00815B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895</w:t>
            </w:r>
          </w:p>
        </w:tc>
      </w:tr>
    </w:tbl>
    <w:p w14:paraId="40C8528C" w14:textId="77777777" w:rsidR="00E02E30" w:rsidRPr="00A92DA2" w:rsidRDefault="00E02E30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highlight w:val="yellow"/>
        </w:rPr>
      </w:pPr>
    </w:p>
    <w:p w14:paraId="24B11849" w14:textId="4D479990" w:rsidR="00A4226C" w:rsidRPr="00A92DA2" w:rsidRDefault="00A4226C" w:rsidP="005A3D50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u w:val="single"/>
          <w:cs/>
        </w:rPr>
      </w:pPr>
      <w:r w:rsidRPr="00A92DA2">
        <w:rPr>
          <w:rFonts w:ascii="Angsana New" w:hAnsi="Angsana New"/>
          <w:color w:val="000000" w:themeColor="text1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46B01FAA" w14:textId="6FE07EB8" w:rsidR="000F5C5F" w:rsidRPr="00A92DA2" w:rsidRDefault="000F5C5F" w:rsidP="000F5C5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ab/>
        <w:t>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หกเดือนสิ้นสุดวันที่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163358" w:rsidRPr="00A92DA2">
        <w:rPr>
          <w:rFonts w:ascii="Angsana New" w:hAnsi="Angsana New"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</w:p>
    <w:tbl>
      <w:tblPr>
        <w:tblW w:w="8461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A92DA2" w:rsidRPr="00A92DA2" w14:paraId="2C81E6A0" w14:textId="77777777" w:rsidTr="00D40028">
        <w:trPr>
          <w:gridAfter w:val="1"/>
          <w:wAfter w:w="9" w:type="dxa"/>
          <w:trHeight w:val="60"/>
          <w:jc w:val="right"/>
        </w:trPr>
        <w:tc>
          <w:tcPr>
            <w:tcW w:w="2268" w:type="dxa"/>
          </w:tcPr>
          <w:p w14:paraId="6EAD2A0B" w14:textId="77777777" w:rsidR="00CC354A" w:rsidRPr="00A92DA2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A92DA2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A92DA2" w:rsidRPr="00A92DA2" w14:paraId="7F1037F0" w14:textId="77777777" w:rsidTr="00D40028">
        <w:trPr>
          <w:trHeight w:val="45"/>
          <w:jc w:val="right"/>
        </w:trPr>
        <w:tc>
          <w:tcPr>
            <w:tcW w:w="2268" w:type="dxa"/>
          </w:tcPr>
          <w:p w14:paraId="0E7955E7" w14:textId="77777777" w:rsidR="00CC354A" w:rsidRPr="00A92DA2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A92DA2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A92DA2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A92DA2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92DA2" w:rsidRPr="00A92DA2" w14:paraId="7D4BBC66" w14:textId="77777777" w:rsidTr="00D40028">
        <w:trPr>
          <w:jc w:val="right"/>
        </w:trPr>
        <w:tc>
          <w:tcPr>
            <w:tcW w:w="2268" w:type="dxa"/>
          </w:tcPr>
          <w:p w14:paraId="2C3EF6BD" w14:textId="77777777" w:rsidR="004938D7" w:rsidRPr="00A92DA2" w:rsidRDefault="004938D7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7924840E" w:rsidR="004938D7" w:rsidRPr="00A92DA2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4938D7" w:rsidRPr="00A92DA2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76497655" w:rsidR="004938D7" w:rsidRPr="00A92DA2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7" w:type="dxa"/>
          </w:tcPr>
          <w:p w14:paraId="757B89F1" w14:textId="77777777" w:rsidR="004938D7" w:rsidRPr="00A92DA2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39AC4130" w:rsidR="004938D7" w:rsidRPr="00A92DA2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4938D7" w:rsidRPr="00A92DA2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50F72765" w:rsidR="004938D7" w:rsidRPr="00A92DA2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A92DA2" w:rsidRPr="00A92DA2" w14:paraId="7F734BD5" w14:textId="77777777" w:rsidTr="00D40028">
        <w:trPr>
          <w:jc w:val="right"/>
        </w:trPr>
        <w:tc>
          <w:tcPr>
            <w:tcW w:w="2268" w:type="dxa"/>
          </w:tcPr>
          <w:p w14:paraId="5D879914" w14:textId="77777777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45C2DE02" w:rsidR="008F7EA5" w:rsidRPr="00A92DA2" w:rsidRDefault="008F7EA5" w:rsidP="008F7EA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2.05 - 3.03</w:t>
            </w:r>
          </w:p>
        </w:tc>
        <w:tc>
          <w:tcPr>
            <w:tcW w:w="141" w:type="dxa"/>
          </w:tcPr>
          <w:p w14:paraId="7CC54FDB" w14:textId="77777777" w:rsidR="008F7EA5" w:rsidRPr="00A92DA2" w:rsidRDefault="008F7EA5" w:rsidP="008F7EA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502AB43F" w:rsidR="008F7EA5" w:rsidRPr="00A92DA2" w:rsidRDefault="008F7EA5" w:rsidP="008F7EA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8F7EA5" w:rsidRPr="00A92DA2" w:rsidRDefault="008F7EA5" w:rsidP="008F7EA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248BC8AC" w:rsidR="008F7EA5" w:rsidRPr="00A92DA2" w:rsidRDefault="008F7EA5" w:rsidP="008F7EA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2.05</w:t>
            </w:r>
          </w:p>
        </w:tc>
        <w:tc>
          <w:tcPr>
            <w:tcW w:w="134" w:type="dxa"/>
          </w:tcPr>
          <w:p w14:paraId="1ED57346" w14:textId="77777777" w:rsidR="008F7EA5" w:rsidRPr="00A92DA2" w:rsidRDefault="008F7EA5" w:rsidP="008F7EA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44521AD9" w:rsidR="008F7EA5" w:rsidRPr="00A92DA2" w:rsidRDefault="008F7EA5" w:rsidP="008F7EA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lang w:val="en-US"/>
              </w:rPr>
              <w:t>1.33</w:t>
            </w:r>
          </w:p>
        </w:tc>
      </w:tr>
      <w:tr w:rsidR="00A92DA2" w:rsidRPr="00A92DA2" w14:paraId="261B2CE2" w14:textId="77777777" w:rsidTr="00D40028">
        <w:trPr>
          <w:jc w:val="right"/>
        </w:trPr>
        <w:tc>
          <w:tcPr>
            <w:tcW w:w="2268" w:type="dxa"/>
          </w:tcPr>
          <w:p w14:paraId="053130BB" w14:textId="77777777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5FCBC12D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04195939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219E3B23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5EF06023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2.00</w:t>
            </w:r>
          </w:p>
        </w:tc>
      </w:tr>
      <w:tr w:rsidR="00A92DA2" w:rsidRPr="00A92DA2" w14:paraId="3F6B0F8F" w14:textId="77777777" w:rsidTr="00D40028">
        <w:trPr>
          <w:jc w:val="right"/>
        </w:trPr>
        <w:tc>
          <w:tcPr>
            <w:tcW w:w="2268" w:type="dxa"/>
          </w:tcPr>
          <w:p w14:paraId="7B95AAF2" w14:textId="77777777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26BEBC02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0.00 - 59.00</w:t>
            </w:r>
          </w:p>
        </w:tc>
        <w:tc>
          <w:tcPr>
            <w:tcW w:w="141" w:type="dxa"/>
          </w:tcPr>
          <w:p w14:paraId="29051F5E" w14:textId="77777777" w:rsidR="008F7EA5" w:rsidRPr="00A92DA2" w:rsidRDefault="008F7EA5" w:rsidP="008F7EA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6E25690C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4E4F8096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0.00 - 28.00</w:t>
            </w:r>
          </w:p>
        </w:tc>
        <w:tc>
          <w:tcPr>
            <w:tcW w:w="134" w:type="dxa"/>
          </w:tcPr>
          <w:p w14:paraId="436206FC" w14:textId="77777777" w:rsidR="008F7EA5" w:rsidRPr="00A92DA2" w:rsidRDefault="008F7EA5" w:rsidP="008F7EA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43C31B88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  <w:r w:rsidRPr="00A92DA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.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00 </w:t>
            </w:r>
            <w:r w:rsidRPr="00A92DA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-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3</w:t>
            </w:r>
            <w:r w:rsidRPr="00A92DA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.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A92DA2" w:rsidRPr="00A92DA2" w14:paraId="375DFE17" w14:textId="77777777" w:rsidTr="00175FC2">
        <w:trPr>
          <w:jc w:val="right"/>
        </w:trPr>
        <w:tc>
          <w:tcPr>
            <w:tcW w:w="2268" w:type="dxa"/>
          </w:tcPr>
          <w:p w14:paraId="0940CA27" w14:textId="77777777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597EE8C" w14:textId="7E3F5856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00A72311" w14:textId="77777777" w:rsidR="008F7EA5" w:rsidRPr="00A92DA2" w:rsidRDefault="008F7EA5" w:rsidP="008F7EA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F8EB1D" w14:textId="0F30FB35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37" w:type="dxa"/>
          </w:tcPr>
          <w:p w14:paraId="36608A42" w14:textId="77777777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5B04D049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8F7EA5" w:rsidRPr="00A92DA2" w:rsidRDefault="008F7EA5" w:rsidP="008F7EA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48B3A870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ของอัตรามรณะ</w:t>
            </w:r>
          </w:p>
        </w:tc>
      </w:tr>
      <w:tr w:rsidR="008F7EA5" w:rsidRPr="00A92DA2" w14:paraId="4ED6D552" w14:textId="77777777" w:rsidTr="00175FC2">
        <w:trPr>
          <w:jc w:val="right"/>
        </w:trPr>
        <w:tc>
          <w:tcPr>
            <w:tcW w:w="2268" w:type="dxa"/>
          </w:tcPr>
          <w:p w14:paraId="2BE98203" w14:textId="77777777" w:rsidR="008F7EA5" w:rsidRPr="00A92DA2" w:rsidRDefault="008F7EA5" w:rsidP="008F7EA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2DA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382D75C5" w14:textId="5F2CE39C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8F7EA5" w:rsidRPr="00A92DA2" w:rsidRDefault="008F7EA5" w:rsidP="008F7EA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C67AC8" w14:textId="600C045A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62B75988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8F7EA5" w:rsidRPr="00A92DA2" w:rsidRDefault="008F7EA5" w:rsidP="008F7EA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6C3E40BF" w:rsidR="008F7EA5" w:rsidRPr="00A92DA2" w:rsidRDefault="008F7EA5" w:rsidP="008F7EA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</w:tr>
      <w:bookmarkEnd w:id="2"/>
    </w:tbl>
    <w:p w14:paraId="1CBA16E4" w14:textId="2A0CEBE4" w:rsidR="00930C30" w:rsidRPr="00A92DA2" w:rsidRDefault="00930C3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lang w:val="en-US"/>
        </w:rPr>
      </w:pPr>
    </w:p>
    <w:p w14:paraId="7EE5A5D3" w14:textId="164423DF" w:rsidR="00DB121F" w:rsidRPr="00A92DA2" w:rsidRDefault="00034980" w:rsidP="001A182A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F25BD9" w:rsidRPr="00A92DA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DB121F" w:rsidRPr="00A92DA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. </w:t>
      </w:r>
      <w:r w:rsidR="00DB121F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B121F"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ค่าใช้จ่ายภาษีเงินได้</w:t>
      </w:r>
    </w:p>
    <w:p w14:paraId="75863F5C" w14:textId="32FC2E54" w:rsidR="000F5C5F" w:rsidRPr="00A92DA2" w:rsidRDefault="000F5C5F" w:rsidP="000F5C5F">
      <w:pPr>
        <w:pStyle w:val="BodyTextIndent"/>
        <w:tabs>
          <w:tab w:val="clear" w:pos="227"/>
          <w:tab w:val="clear" w:pos="907"/>
          <w:tab w:val="left" w:pos="851"/>
        </w:tabs>
        <w:spacing w:after="0"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ส่วนประกอบหลักของค่าใช้จ่า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ม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ิถุนายน</w:t>
      </w:r>
      <w:r w:rsidRPr="00A92DA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163358" w:rsidRPr="00A92DA2">
        <w:rPr>
          <w:rFonts w:ascii="Angsana New" w:hAnsi="Angsana New"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="00163358" w:rsidRPr="00A92DA2">
        <w:rPr>
          <w:rFonts w:ascii="Angsana New" w:hAnsi="Angsana New"/>
          <w:color w:val="000000" w:themeColor="text1"/>
          <w:sz w:val="32"/>
          <w:szCs w:val="32"/>
        </w:rPr>
        <w:t>5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A92DA2" w:rsidRPr="00A92DA2" w14:paraId="15F49397" w14:textId="77777777" w:rsidTr="000F5C5F">
        <w:trPr>
          <w:cantSplit/>
          <w:trHeight w:val="20"/>
        </w:trPr>
        <w:tc>
          <w:tcPr>
            <w:tcW w:w="3458" w:type="dxa"/>
          </w:tcPr>
          <w:p w14:paraId="62DBDA8C" w14:textId="77777777" w:rsidR="000F5C5F" w:rsidRPr="00A92DA2" w:rsidRDefault="000F5C5F" w:rsidP="000F5C5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275C2B44" w14:textId="77777777" w:rsidR="000F5C5F" w:rsidRPr="00A92DA2" w:rsidRDefault="000F5C5F" w:rsidP="000F5C5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92DA2" w:rsidRPr="00A92DA2" w14:paraId="07CE6B1B" w14:textId="77777777" w:rsidTr="000F5C5F">
        <w:trPr>
          <w:cantSplit/>
          <w:trHeight w:val="20"/>
        </w:trPr>
        <w:tc>
          <w:tcPr>
            <w:tcW w:w="3458" w:type="dxa"/>
          </w:tcPr>
          <w:p w14:paraId="62CED10F" w14:textId="77777777" w:rsidR="000F5C5F" w:rsidRPr="00A92DA2" w:rsidRDefault="000F5C5F" w:rsidP="000F5C5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7180C" w14:textId="77777777" w:rsidR="000F5C5F" w:rsidRPr="00A92DA2" w:rsidRDefault="000F5C5F" w:rsidP="000F5C5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63A257E7" w14:textId="77777777" w:rsidR="000F5C5F" w:rsidRPr="00A92DA2" w:rsidRDefault="000F5C5F" w:rsidP="000F5C5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132710" w14:textId="77777777" w:rsidR="000F5C5F" w:rsidRPr="00A92DA2" w:rsidRDefault="000F5C5F" w:rsidP="000F5C5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92DA2" w:rsidRPr="00A92DA2" w14:paraId="25CF5B13" w14:textId="77777777" w:rsidTr="000F5C5F">
        <w:trPr>
          <w:cantSplit/>
          <w:trHeight w:val="20"/>
        </w:trPr>
        <w:tc>
          <w:tcPr>
            <w:tcW w:w="3458" w:type="dxa"/>
          </w:tcPr>
          <w:p w14:paraId="14EF9991" w14:textId="77777777" w:rsidR="000A588C" w:rsidRPr="00A92DA2" w:rsidRDefault="000A588C" w:rsidP="000A588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31057" w14:textId="0FF55E77" w:rsidR="000A588C" w:rsidRPr="00A92DA2" w:rsidRDefault="000A588C" w:rsidP="000A588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F6AA15" w14:textId="77777777" w:rsidR="000A588C" w:rsidRPr="00A92DA2" w:rsidRDefault="000A588C" w:rsidP="000A588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E79E41" w14:textId="452CC68F" w:rsidR="000A588C" w:rsidRPr="00A92DA2" w:rsidRDefault="000A588C" w:rsidP="000A588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</w:tcPr>
          <w:p w14:paraId="44AEE70C" w14:textId="77777777" w:rsidR="000A588C" w:rsidRPr="00A92DA2" w:rsidRDefault="000A588C" w:rsidP="000A588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E2A37C" w14:textId="4F4AF29B" w:rsidR="000A588C" w:rsidRPr="00A92DA2" w:rsidRDefault="000A588C" w:rsidP="000A588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A683A6" w14:textId="77777777" w:rsidR="000A588C" w:rsidRPr="00A92DA2" w:rsidRDefault="000A588C" w:rsidP="000A588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6015223D" w14:textId="2115DC03" w:rsidR="000A588C" w:rsidRPr="00A92DA2" w:rsidRDefault="000A588C" w:rsidP="000A588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92DA2" w:rsidRPr="00A92DA2" w14:paraId="0F364F27" w14:textId="77777777" w:rsidTr="000F5C5F">
        <w:trPr>
          <w:cantSplit/>
          <w:trHeight w:val="20"/>
        </w:trPr>
        <w:tc>
          <w:tcPr>
            <w:tcW w:w="3458" w:type="dxa"/>
          </w:tcPr>
          <w:p w14:paraId="1EE5A45F" w14:textId="77777777" w:rsidR="000A588C" w:rsidRPr="00A92DA2" w:rsidRDefault="000A588C" w:rsidP="000A588C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6ADF9A64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32CBEA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C5A4E6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54040B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2BD078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E96774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D32C181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6C6FC0F4" w14:textId="77777777" w:rsidTr="000F5C5F">
        <w:trPr>
          <w:cantSplit/>
          <w:trHeight w:val="20"/>
        </w:trPr>
        <w:tc>
          <w:tcPr>
            <w:tcW w:w="3458" w:type="dxa"/>
          </w:tcPr>
          <w:p w14:paraId="3187441D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2D4CE82D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A73BF71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5843BA0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F0406A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E413CD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3D86B86" w14:textId="77777777" w:rsidR="000A588C" w:rsidRPr="00A92DA2" w:rsidRDefault="000A588C" w:rsidP="000A588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0A1DB88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1F66CC56" w14:textId="77777777" w:rsidTr="00383A00">
        <w:trPr>
          <w:cantSplit/>
          <w:trHeight w:val="20"/>
        </w:trPr>
        <w:tc>
          <w:tcPr>
            <w:tcW w:w="3458" w:type="dxa"/>
          </w:tcPr>
          <w:p w14:paraId="164A3499" w14:textId="77777777" w:rsidR="000A588C" w:rsidRPr="00A92DA2" w:rsidRDefault="000A588C" w:rsidP="000A588C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ภาษีเงินได้สำหรับ</w:t>
            </w:r>
            <w:r w:rsidRPr="00A92DA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37D0910C" w14:textId="130AC641" w:rsidR="000A588C" w:rsidRPr="00A92DA2" w:rsidRDefault="000A485B" w:rsidP="004046C7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12,106</w:t>
            </w:r>
          </w:p>
        </w:tc>
        <w:tc>
          <w:tcPr>
            <w:tcW w:w="134" w:type="dxa"/>
            <w:vAlign w:val="bottom"/>
          </w:tcPr>
          <w:p w14:paraId="57594D6E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7FC4729" w14:textId="272AA4C9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2,444</w:t>
            </w:r>
          </w:p>
        </w:tc>
        <w:tc>
          <w:tcPr>
            <w:tcW w:w="134" w:type="dxa"/>
            <w:vAlign w:val="bottom"/>
          </w:tcPr>
          <w:p w14:paraId="4442AD56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0093FC" w14:textId="5185B6C9" w:rsidR="000A588C" w:rsidRPr="00A92DA2" w:rsidRDefault="008E2926" w:rsidP="008E292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5,92</w:t>
            </w:r>
            <w:r w:rsidR="00163358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2A39F8EC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D0F4F6D" w14:textId="28DD3FE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2,444 </w:t>
            </w:r>
          </w:p>
        </w:tc>
      </w:tr>
      <w:tr w:rsidR="00A92DA2" w:rsidRPr="00A92DA2" w14:paraId="3C757C93" w14:textId="77777777" w:rsidTr="00383A00">
        <w:trPr>
          <w:cantSplit/>
          <w:trHeight w:val="20"/>
        </w:trPr>
        <w:tc>
          <w:tcPr>
            <w:tcW w:w="3458" w:type="dxa"/>
          </w:tcPr>
          <w:p w14:paraId="45B9BA83" w14:textId="77777777" w:rsidR="000A588C" w:rsidRPr="00A92DA2" w:rsidRDefault="000A588C" w:rsidP="000A588C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1350112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976BBF8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B160E49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82EC8C1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D883D4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E46558D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4CCD87" w14:textId="77777777" w:rsidR="000A588C" w:rsidRPr="00A92DA2" w:rsidRDefault="000A588C" w:rsidP="000A58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92DA2" w:rsidRPr="00A92DA2" w14:paraId="45480167" w14:textId="77777777" w:rsidTr="00494FA5">
        <w:trPr>
          <w:cantSplit/>
          <w:trHeight w:val="20"/>
        </w:trPr>
        <w:tc>
          <w:tcPr>
            <w:tcW w:w="3458" w:type="dxa"/>
          </w:tcPr>
          <w:p w14:paraId="0238E6A7" w14:textId="77777777" w:rsidR="000A485B" w:rsidRPr="00A92DA2" w:rsidRDefault="000A485B" w:rsidP="000A485B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</w:tcPr>
          <w:p w14:paraId="6742BF09" w14:textId="77777777" w:rsidR="000A485B" w:rsidRPr="00A92DA2" w:rsidRDefault="000A485B" w:rsidP="004046C7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BF54093" w14:textId="1C1BC312" w:rsidR="000A485B" w:rsidRPr="00A92DA2" w:rsidRDefault="000A485B" w:rsidP="004046C7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</w:t>
            </w:r>
            <w:r w:rsidR="00A24E01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493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6ABB322D" w14:textId="77777777" w:rsidR="000A485B" w:rsidRPr="00A92DA2" w:rsidRDefault="000A485B" w:rsidP="000A485B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A80D2F9" w14:textId="720EC6C1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1,624</w:t>
            </w:r>
          </w:p>
        </w:tc>
        <w:tc>
          <w:tcPr>
            <w:tcW w:w="134" w:type="dxa"/>
            <w:vAlign w:val="bottom"/>
          </w:tcPr>
          <w:p w14:paraId="2B2A6024" w14:textId="77777777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CB0E41" w14:textId="77777777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2BCB3F4" w14:textId="5D640E0F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(397)</w:t>
            </w:r>
          </w:p>
        </w:tc>
        <w:tc>
          <w:tcPr>
            <w:tcW w:w="134" w:type="dxa"/>
            <w:vAlign w:val="bottom"/>
          </w:tcPr>
          <w:p w14:paraId="4C509A8A" w14:textId="77777777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3EFC5CB" w14:textId="77777777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B45868F" w14:textId="5083FC6C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4,255 </w:t>
            </w:r>
          </w:p>
        </w:tc>
      </w:tr>
      <w:tr w:rsidR="000A485B" w:rsidRPr="00A92DA2" w14:paraId="227B3046" w14:textId="77777777" w:rsidTr="000F5C5F">
        <w:trPr>
          <w:cantSplit/>
          <w:trHeight w:val="20"/>
        </w:trPr>
        <w:tc>
          <w:tcPr>
            <w:tcW w:w="3458" w:type="dxa"/>
          </w:tcPr>
          <w:p w14:paraId="766AA402" w14:textId="77777777" w:rsidR="000A485B" w:rsidRPr="00A92DA2" w:rsidRDefault="000A485B" w:rsidP="000A485B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22C786" w14:textId="328DE205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="007E0730"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,613</w:t>
            </w:r>
          </w:p>
        </w:tc>
        <w:tc>
          <w:tcPr>
            <w:tcW w:w="134" w:type="dxa"/>
            <w:vAlign w:val="bottom"/>
          </w:tcPr>
          <w:p w14:paraId="754D67F9" w14:textId="77777777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AA4E2" w14:textId="61E10A12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4,068</w:t>
            </w:r>
          </w:p>
        </w:tc>
        <w:tc>
          <w:tcPr>
            <w:tcW w:w="134" w:type="dxa"/>
            <w:vAlign w:val="bottom"/>
          </w:tcPr>
          <w:p w14:paraId="08B43B76" w14:textId="77777777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59CAAE" w14:textId="581BF2EC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5,529</w:t>
            </w:r>
          </w:p>
        </w:tc>
        <w:tc>
          <w:tcPr>
            <w:tcW w:w="134" w:type="dxa"/>
            <w:vAlign w:val="bottom"/>
          </w:tcPr>
          <w:p w14:paraId="60C11A26" w14:textId="77777777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1512B2" w14:textId="7395A96E" w:rsidR="000A485B" w:rsidRPr="00A92DA2" w:rsidRDefault="000A485B" w:rsidP="000A485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6,699</w:t>
            </w:r>
          </w:p>
        </w:tc>
      </w:tr>
    </w:tbl>
    <w:p w14:paraId="52D8B78F" w14:textId="77777777" w:rsidR="002D0C2F" w:rsidRPr="00A92DA2" w:rsidRDefault="002D0C2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4D01F8F1" w14:textId="77777777" w:rsidR="00815B53" w:rsidRPr="00A92DA2" w:rsidRDefault="00815B53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340DB72C" w14:textId="77777777" w:rsidR="00815B53" w:rsidRPr="00A92DA2" w:rsidRDefault="00815B53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5ADF77F6" w14:textId="77777777" w:rsidR="00815B53" w:rsidRPr="00A92DA2" w:rsidRDefault="00815B53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0D059F6D" w14:textId="7A864E9C" w:rsidR="004A3A68" w:rsidRPr="00A92DA2" w:rsidRDefault="00DB121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F25BD9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4A3A68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A3A68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A3A68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</w:t>
      </w:r>
      <w:r w:rsidR="000F5C5F"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4A3A68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2BC1C5C8" w14:textId="11775AAF" w:rsidR="001064A6" w:rsidRPr="00A92DA2" w:rsidRDefault="00A07A9E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กำไร</w:t>
      </w:r>
      <w:r w:rsidR="000F5C5F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(ขา</w:t>
      </w:r>
      <w:r w:rsidR="00163358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ด</w:t>
      </w:r>
      <w:r w:rsidR="000F5C5F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ทุน) </w:t>
      </w:r>
      <w:r w:rsidR="004A3A68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ต่อหุ้นขั้นพื้นฐานคำนวณโดยการหาร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0F5C5F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(ขาดทุน) </w:t>
      </w:r>
      <w:r w:rsidR="004A3A68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="00E0698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(ไม่รวมกำ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ไร</w:t>
      </w:r>
      <w:r w:rsidR="00E0698D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ขาดทุนเบ็ดเสร็จอื่น) </w:t>
      </w:r>
      <w:r w:rsidR="004A3A68"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3D8500AC" w14:textId="04EECA93" w:rsidR="000F5C5F" w:rsidRPr="00A92DA2" w:rsidRDefault="000F5C5F" w:rsidP="000F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หกเดือนสิ้นสุดวันที่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07"/>
        <w:gridCol w:w="136"/>
        <w:gridCol w:w="1191"/>
        <w:gridCol w:w="136"/>
        <w:gridCol w:w="1191"/>
        <w:gridCol w:w="136"/>
        <w:gridCol w:w="1197"/>
      </w:tblGrid>
      <w:tr w:rsidR="00A92DA2" w:rsidRPr="00A92DA2" w14:paraId="07D058CC" w14:textId="77777777" w:rsidTr="000F5C5F">
        <w:trPr>
          <w:cantSplit/>
        </w:trPr>
        <w:tc>
          <w:tcPr>
            <w:tcW w:w="3827" w:type="dxa"/>
          </w:tcPr>
          <w:p w14:paraId="314EF53E" w14:textId="077278FB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3D2321B1" w14:textId="77777777" w:rsidR="000F5C5F" w:rsidRPr="00A92DA2" w:rsidRDefault="000F5C5F" w:rsidP="000F5C5F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92DA2" w:rsidRPr="00A92DA2" w14:paraId="5DAC9C1F" w14:textId="77777777" w:rsidTr="000F5C5F">
        <w:trPr>
          <w:cantSplit/>
        </w:trPr>
        <w:tc>
          <w:tcPr>
            <w:tcW w:w="3827" w:type="dxa"/>
          </w:tcPr>
          <w:p w14:paraId="5EEB4740" w14:textId="77777777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0319447C" w14:textId="77777777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B65018A" w14:textId="77777777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6CF909B0" w14:textId="77777777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28F58DC4" w14:textId="77777777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6F4C502C" w14:textId="77777777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A92DA2" w:rsidRPr="00A92DA2" w14:paraId="693D6A12" w14:textId="77777777" w:rsidTr="000F5C5F">
        <w:trPr>
          <w:cantSplit/>
          <w:trHeight w:val="212"/>
        </w:trPr>
        <w:tc>
          <w:tcPr>
            <w:tcW w:w="3827" w:type="dxa"/>
          </w:tcPr>
          <w:p w14:paraId="41EE4015" w14:textId="77777777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6C1D31E7" w14:textId="6182934A" w:rsidR="000F5C5F" w:rsidRPr="00A92DA2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71067AD" w14:textId="77777777" w:rsidR="000F5C5F" w:rsidRPr="00A92DA2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B661BF6" w14:textId="6B385211" w:rsidR="000F5C5F" w:rsidRPr="00A92DA2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674B641D" w14:textId="77777777" w:rsidR="000F5C5F" w:rsidRPr="00A92DA2" w:rsidRDefault="000F5C5F" w:rsidP="000F5C5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24C8BC5" w14:textId="4B97D497" w:rsidR="000F5C5F" w:rsidRPr="00A92DA2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36" w:type="dxa"/>
          </w:tcPr>
          <w:p w14:paraId="5D9AD93C" w14:textId="77777777" w:rsidR="000F5C5F" w:rsidRPr="00A92DA2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88CB661" w14:textId="37AA3320" w:rsidR="000F5C5F" w:rsidRPr="00A92DA2" w:rsidRDefault="000F5C5F" w:rsidP="000F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A92DA2" w:rsidRPr="00A92DA2" w14:paraId="6BCED4FF" w14:textId="77777777" w:rsidTr="000F5C5F">
        <w:trPr>
          <w:cantSplit/>
        </w:trPr>
        <w:tc>
          <w:tcPr>
            <w:tcW w:w="3827" w:type="dxa"/>
          </w:tcPr>
          <w:p w14:paraId="741B35A3" w14:textId="77777777" w:rsidR="00BE7835" w:rsidRPr="00A92DA2" w:rsidRDefault="00BE7835" w:rsidP="00B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hanging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(ขาดทุน)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</w:p>
          <w:p w14:paraId="52E5AD24" w14:textId="77777777" w:rsidR="00BE7835" w:rsidRPr="00A92DA2" w:rsidRDefault="00BE7835" w:rsidP="00B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firstLine="1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บริษัทใหญ่  (พันบาท)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503032E4" w14:textId="18AD48D0" w:rsidR="00BE7835" w:rsidRPr="00A92DA2" w:rsidRDefault="00DA02C0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57,679</w:t>
            </w:r>
          </w:p>
        </w:tc>
        <w:tc>
          <w:tcPr>
            <w:tcW w:w="136" w:type="dxa"/>
            <w:vAlign w:val="bottom"/>
          </w:tcPr>
          <w:p w14:paraId="641D357C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4F99BC06" w14:textId="2E9F4C55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(15,260)</w:t>
            </w:r>
          </w:p>
        </w:tc>
        <w:tc>
          <w:tcPr>
            <w:tcW w:w="136" w:type="dxa"/>
            <w:vAlign w:val="bottom"/>
          </w:tcPr>
          <w:p w14:paraId="57CF142F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E463F64" w14:textId="046B5522" w:rsidR="00BE7835" w:rsidRPr="00A92DA2" w:rsidRDefault="00DA02C0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59,271</w:t>
            </w:r>
          </w:p>
        </w:tc>
        <w:tc>
          <w:tcPr>
            <w:tcW w:w="136" w:type="dxa"/>
            <w:vAlign w:val="bottom"/>
          </w:tcPr>
          <w:p w14:paraId="27FAC3E2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5A3985CC" w14:textId="78CA3D57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16,123</w:t>
            </w:r>
          </w:p>
        </w:tc>
      </w:tr>
      <w:tr w:rsidR="00A92DA2" w:rsidRPr="00A92DA2" w14:paraId="41FE0137" w14:textId="77777777" w:rsidTr="000F5C5F">
        <w:trPr>
          <w:cantSplit/>
        </w:trPr>
        <w:tc>
          <w:tcPr>
            <w:tcW w:w="3827" w:type="dxa"/>
          </w:tcPr>
          <w:p w14:paraId="78CE3E6F" w14:textId="77777777" w:rsidR="00BE7835" w:rsidRPr="00A92DA2" w:rsidRDefault="00BE7835" w:rsidP="00B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1B3E15A6" w14:textId="77F2D49E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37D13561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FF9AD4A" w14:textId="2634D911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879F507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9BA0534" w14:textId="15D3A838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06678CD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0635334F" w14:textId="76298AA4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</w:tr>
      <w:tr w:rsidR="00BE7835" w:rsidRPr="00A92DA2" w14:paraId="0F302E43" w14:textId="77777777" w:rsidTr="000F5C5F">
        <w:trPr>
          <w:cantSplit/>
          <w:trHeight w:val="63"/>
        </w:trPr>
        <w:tc>
          <w:tcPr>
            <w:tcW w:w="3827" w:type="dxa"/>
          </w:tcPr>
          <w:p w14:paraId="48817891" w14:textId="77777777" w:rsidR="00BE7835" w:rsidRPr="00A92DA2" w:rsidRDefault="00BE7835" w:rsidP="00B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 (ขาดทุน) ต่อหุ้นขั้นพื้นฐาน (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าท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ต่อหุ้น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29FB277F" w14:textId="39D3AD08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0.1367</w:t>
            </w:r>
          </w:p>
        </w:tc>
        <w:tc>
          <w:tcPr>
            <w:tcW w:w="136" w:type="dxa"/>
          </w:tcPr>
          <w:p w14:paraId="2326FE4B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29F63DD7" w14:textId="1FA2E67C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(0.0362)</w:t>
            </w:r>
          </w:p>
        </w:tc>
        <w:tc>
          <w:tcPr>
            <w:tcW w:w="136" w:type="dxa"/>
          </w:tcPr>
          <w:p w14:paraId="66AF3C97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BB464BD" w14:textId="73E9224A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0.1405</w:t>
            </w:r>
          </w:p>
        </w:tc>
        <w:tc>
          <w:tcPr>
            <w:tcW w:w="136" w:type="dxa"/>
          </w:tcPr>
          <w:p w14:paraId="0289987B" w14:textId="77777777" w:rsidR="00BE7835" w:rsidRPr="00A92DA2" w:rsidRDefault="00BE7835" w:rsidP="00BE783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73AB56DC" w14:textId="7153CBB0" w:rsidR="00BE7835" w:rsidRPr="00A92DA2" w:rsidRDefault="00BE7835" w:rsidP="00BE7835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0.0382</w:t>
            </w:r>
          </w:p>
        </w:tc>
      </w:tr>
    </w:tbl>
    <w:p w14:paraId="58EE5462" w14:textId="59D68F63" w:rsidR="00A07A9E" w:rsidRPr="00A92DA2" w:rsidRDefault="00A07A9E" w:rsidP="0082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yellow"/>
        </w:rPr>
      </w:pP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07"/>
        <w:gridCol w:w="136"/>
        <w:gridCol w:w="1191"/>
        <w:gridCol w:w="136"/>
        <w:gridCol w:w="1191"/>
        <w:gridCol w:w="136"/>
        <w:gridCol w:w="1197"/>
      </w:tblGrid>
      <w:tr w:rsidR="00A92DA2" w:rsidRPr="00A92DA2" w14:paraId="4D42A129" w14:textId="77777777" w:rsidTr="00383A00">
        <w:trPr>
          <w:cantSplit/>
        </w:trPr>
        <w:tc>
          <w:tcPr>
            <w:tcW w:w="3827" w:type="dxa"/>
          </w:tcPr>
          <w:p w14:paraId="622459A3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278FA892" w14:textId="77777777" w:rsidR="008E2926" w:rsidRPr="00A92DA2" w:rsidRDefault="008E2926" w:rsidP="00383A00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92DA2" w:rsidRPr="00A92DA2" w14:paraId="527FA177" w14:textId="77777777" w:rsidTr="00383A00">
        <w:trPr>
          <w:cantSplit/>
        </w:trPr>
        <w:tc>
          <w:tcPr>
            <w:tcW w:w="3827" w:type="dxa"/>
          </w:tcPr>
          <w:p w14:paraId="102D7D9C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3C3889BC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6008D6C0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4E235B57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3D73FF68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261A1AB7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A92DA2" w:rsidRPr="00A92DA2" w14:paraId="7E164795" w14:textId="77777777" w:rsidTr="00383A00">
        <w:trPr>
          <w:cantSplit/>
        </w:trPr>
        <w:tc>
          <w:tcPr>
            <w:tcW w:w="3827" w:type="dxa"/>
          </w:tcPr>
          <w:p w14:paraId="05623AE9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247AA69B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056575C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B623019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60DC1A74" w14:textId="77777777" w:rsidR="008E2926" w:rsidRPr="00A92DA2" w:rsidRDefault="008E2926" w:rsidP="00383A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6EFB924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36" w:type="dxa"/>
          </w:tcPr>
          <w:p w14:paraId="659E9495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FB717BC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A92DA2" w:rsidRPr="00A92DA2" w14:paraId="653451DE" w14:textId="77777777" w:rsidTr="00383A00">
        <w:trPr>
          <w:cantSplit/>
        </w:trPr>
        <w:tc>
          <w:tcPr>
            <w:tcW w:w="3827" w:type="dxa"/>
          </w:tcPr>
          <w:p w14:paraId="37C5197D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 (ขาดทุน) สำหรับงวดที่เป็นของผู้ถือหุ้นสามัญ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บริษัทใหญ่ (พันบาท)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1F6F9BB7" w14:textId="28BF01F2" w:rsidR="008E2926" w:rsidRPr="00A92DA2" w:rsidRDefault="00A47820" w:rsidP="0059428B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12,518</w:t>
            </w:r>
          </w:p>
        </w:tc>
        <w:tc>
          <w:tcPr>
            <w:tcW w:w="136" w:type="dxa"/>
            <w:vAlign w:val="bottom"/>
          </w:tcPr>
          <w:p w14:paraId="17B58404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9963A56" w14:textId="77777777" w:rsidR="008E2926" w:rsidRPr="00A92DA2" w:rsidRDefault="008E2926" w:rsidP="00E81B9D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(647)</w:t>
            </w:r>
          </w:p>
        </w:tc>
        <w:tc>
          <w:tcPr>
            <w:tcW w:w="136" w:type="dxa"/>
            <w:vAlign w:val="bottom"/>
          </w:tcPr>
          <w:p w14:paraId="0348C784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A1AD75E" w14:textId="40BA2C8A" w:rsidR="008E2926" w:rsidRPr="00A92DA2" w:rsidRDefault="00A47820" w:rsidP="00383A0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21,833</w:t>
            </w:r>
          </w:p>
        </w:tc>
        <w:tc>
          <w:tcPr>
            <w:tcW w:w="136" w:type="dxa"/>
            <w:vAlign w:val="bottom"/>
          </w:tcPr>
          <w:p w14:paraId="12C4DE69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5952189" w14:textId="77777777" w:rsidR="008E2926" w:rsidRPr="00A92DA2" w:rsidRDefault="008E2926" w:rsidP="00383A0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26,511</w:t>
            </w:r>
          </w:p>
        </w:tc>
      </w:tr>
      <w:tr w:rsidR="00A92DA2" w:rsidRPr="00A92DA2" w14:paraId="229B5E08" w14:textId="77777777" w:rsidTr="00383A00">
        <w:trPr>
          <w:cantSplit/>
        </w:trPr>
        <w:tc>
          <w:tcPr>
            <w:tcW w:w="3827" w:type="dxa"/>
          </w:tcPr>
          <w:p w14:paraId="2335AE55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5D6DAFF2" w14:textId="638CD43F" w:rsidR="008E2926" w:rsidRPr="00A92DA2" w:rsidRDefault="008E2926" w:rsidP="00383A0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403B22D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2CD74B54" w14:textId="77777777" w:rsidR="008E2926" w:rsidRPr="00A92DA2" w:rsidRDefault="008E2926" w:rsidP="00383A0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A71AD55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6136B39" w14:textId="157278B1" w:rsidR="008E2926" w:rsidRPr="00A92DA2" w:rsidRDefault="008E2926" w:rsidP="00383A0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2053F46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5E594AE7" w14:textId="77777777" w:rsidR="008E2926" w:rsidRPr="00A92DA2" w:rsidRDefault="008E2926" w:rsidP="00383A0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</w:tr>
      <w:tr w:rsidR="008E2926" w:rsidRPr="00A92DA2" w14:paraId="1EED25C9" w14:textId="77777777" w:rsidTr="00383A00">
        <w:trPr>
          <w:cantSplit/>
          <w:trHeight w:val="63"/>
        </w:trPr>
        <w:tc>
          <w:tcPr>
            <w:tcW w:w="3827" w:type="dxa"/>
          </w:tcPr>
          <w:p w14:paraId="3D7311C7" w14:textId="77777777" w:rsidR="008E2926" w:rsidRPr="00A92DA2" w:rsidRDefault="008E2926" w:rsidP="003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(ขาดทุน)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ต่อหุ้นขั้นพื้นฐาน (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าท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ต่อหุ้น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027DD3F7" w14:textId="4585D6E0" w:rsidR="008E2926" w:rsidRPr="00A92DA2" w:rsidRDefault="00A47820" w:rsidP="0059428B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0.0297</w:t>
            </w:r>
          </w:p>
        </w:tc>
        <w:tc>
          <w:tcPr>
            <w:tcW w:w="136" w:type="dxa"/>
          </w:tcPr>
          <w:p w14:paraId="303967F3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2555981E" w14:textId="77777777" w:rsidR="008E2926" w:rsidRPr="00A92DA2" w:rsidRDefault="008E2926" w:rsidP="00E81B9D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(0.0015)</w:t>
            </w:r>
          </w:p>
        </w:tc>
        <w:tc>
          <w:tcPr>
            <w:tcW w:w="136" w:type="dxa"/>
          </w:tcPr>
          <w:p w14:paraId="5FB98246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AC7AD4A" w14:textId="31FB6CDB" w:rsidR="008E2926" w:rsidRPr="00A92DA2" w:rsidRDefault="00A47820" w:rsidP="00383A0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  <w:t>0.0517</w:t>
            </w:r>
          </w:p>
        </w:tc>
        <w:tc>
          <w:tcPr>
            <w:tcW w:w="136" w:type="dxa"/>
          </w:tcPr>
          <w:p w14:paraId="094FE560" w14:textId="77777777" w:rsidR="008E2926" w:rsidRPr="00A92DA2" w:rsidRDefault="008E2926" w:rsidP="00383A0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591F4028" w14:textId="77777777" w:rsidR="008E2926" w:rsidRPr="00A92DA2" w:rsidRDefault="008E2926" w:rsidP="00383A0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0.0628</w:t>
            </w:r>
          </w:p>
        </w:tc>
      </w:tr>
    </w:tbl>
    <w:p w14:paraId="3FA826E1" w14:textId="77777777" w:rsidR="00D26E21" w:rsidRPr="00A92DA2" w:rsidRDefault="00D26E21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012EECE4" w14:textId="77777777" w:rsidR="00B50E9A" w:rsidRPr="00A92DA2" w:rsidRDefault="00B50E9A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23.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2ECD5C42" w14:textId="2AB46F43" w:rsidR="00B50E9A" w:rsidRPr="00A92DA2" w:rsidRDefault="00B50E9A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(“ใบสําคัญแสดงสิทธิ” หรือ “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”) จํานวนไม่เกิน</w:t>
      </w:r>
      <w:r w:rsidR="00515B23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211,000,050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เพื่อจัดสรรให้แก่ผู้ถือหุ้นเดิมของบริษัทตามสัดส่วนการถือหุ้นในอัตราส่วน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หุ้นสามัญเดิม ต่อใบสําคัญแสดงสิทธิ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บาท) มีราคาใช้สิทธิซื้อหุ้นสามัญเท่ากับ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บาทต่อหุ้น และมีระยะเวลาการใช้สิทธิ 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ปี ทั้งนี้ ในกรณีที่มีเศษของใบสำคัญ แสดงสิทธิ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PPM-W</w:t>
      </w:r>
      <w:r w:rsidR="00515B23" w:rsidRPr="00A92DA2">
        <w:rPr>
          <w:rFonts w:asciiTheme="majorBidi" w:hAnsiTheme="majorBidi"/>
          <w:color w:val="000000" w:themeColor="text1"/>
          <w:sz w:val="32"/>
          <w:szCs w:val="32"/>
        </w:rPr>
        <w:t>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โดยกำหนดรายชื่อผู้ถือหุ้นที่จะได้รับการจัดสรรใบสำคัญแสดงสิทธิ (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Record Date)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27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พฤษภาคม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626E3AA1" w14:textId="77777777" w:rsidR="00B50E9A" w:rsidRPr="00A92DA2" w:rsidRDefault="00B50E9A" w:rsidP="00E81B9D">
      <w:pPr>
        <w:tabs>
          <w:tab w:val="clear" w:pos="680"/>
          <w:tab w:val="left" w:pos="284"/>
          <w:tab w:val="left" w:pos="426"/>
          <w:tab w:val="left" w:pos="567"/>
        </w:tabs>
        <w:spacing w:line="360" w:lineRule="exact"/>
        <w:ind w:left="851" w:right="2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วันที่ออกใบสำคัญ     </w:t>
      </w:r>
      <w:r w:rsidRPr="00A92DA2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 xml:space="preserve"> 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:  </w:t>
      </w:r>
      <w:r w:rsidRPr="00A92DA2">
        <w:rPr>
          <w:rFonts w:asciiTheme="majorBidi" w:eastAsia="Calibr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25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2565</w:t>
      </w:r>
    </w:p>
    <w:p w14:paraId="39CC1AF0" w14:textId="77777777" w:rsidR="00B50E9A" w:rsidRPr="00A92DA2" w:rsidRDefault="00B50E9A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ระยะเวลาการใช้สิทธิ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 : 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ครั้งแรก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66324AF8" w14:textId="77777777" w:rsidR="00B50E9A" w:rsidRPr="00A92DA2" w:rsidRDefault="00B50E9A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ครั้งที่สอง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3272E782" w14:textId="77777777" w:rsidR="00B50E9A" w:rsidRPr="00A92DA2" w:rsidRDefault="00B50E9A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ครั้งที่สาม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24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2567</w:t>
      </w:r>
    </w:p>
    <w:p w14:paraId="7D2830C7" w14:textId="77777777" w:rsidR="00B50E9A" w:rsidRPr="00A92DA2" w:rsidRDefault="00B50E9A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ครั้งสุดท้าย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ณ วันครบกำหนดอายุใบสำคัญแสดงสิทธิ</w:t>
      </w:r>
    </w:p>
    <w:p w14:paraId="1F5E48B1" w14:textId="77777777" w:rsidR="00725781" w:rsidRPr="00A92DA2" w:rsidRDefault="00B50E9A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eastAsia="Calibri" w:hAnsi="Angsana New"/>
          <w:color w:val="000000" w:themeColor="text1"/>
          <w:spacing w:val="-2"/>
          <w:sz w:val="32"/>
          <w:szCs w:val="32"/>
        </w:rPr>
      </w:pPr>
      <w:r w:rsidRPr="00A92DA2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โดยเมื่อวันที่ </w:t>
      </w:r>
      <w:r w:rsidRPr="00A92DA2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24</w:t>
      </w:r>
      <w:r w:rsidRPr="00A92DA2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 มกราคม </w:t>
      </w:r>
      <w:r w:rsidRPr="00A92DA2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 xml:space="preserve">2566 </w:t>
      </w:r>
      <w:r w:rsidRPr="00A92DA2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>ซึ่งเป็นวันกำหนดการใช้สิทธิซื้อหุ้นสามัญของบริษัทครั้งแรก</w:t>
      </w:r>
    </w:p>
    <w:p w14:paraId="0D670646" w14:textId="567FDB5D" w:rsidR="00B50E9A" w:rsidRPr="00A92DA2" w:rsidRDefault="00B50E9A" w:rsidP="00E8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ณ </w:t>
      </w:r>
      <w:r w:rsidR="00D2485A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วันที่ </w:t>
      </w:r>
      <w:r w:rsidR="003A6577" w:rsidRPr="00A92DA2">
        <w:rPr>
          <w:rFonts w:asciiTheme="majorBidi" w:hAnsiTheme="majorBidi"/>
          <w:color w:val="000000" w:themeColor="text1"/>
          <w:sz w:val="32"/>
          <w:szCs w:val="32"/>
        </w:rPr>
        <w:t xml:space="preserve">30 </w:t>
      </w:r>
      <w:r w:rsidR="003A6577"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มิถุนายน </w:t>
      </w:r>
      <w:r w:rsidR="003A6577"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ยังไม่มีผู้ถือใบสำคัญแสดงสิทธิ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PPM-W2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ใช้สิทธิซื้อหุ้นสามัญเพิ่มทุน</w:t>
      </w:r>
      <w:r w:rsidR="00725781" w:rsidRPr="00A92DA2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ของบริษัท</w:t>
      </w:r>
    </w:p>
    <w:p w14:paraId="0D67261E" w14:textId="77777777" w:rsidR="000F5C5F" w:rsidRPr="00A92DA2" w:rsidRDefault="000F5C5F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24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p w14:paraId="46BFE4C2" w14:textId="05B03B95" w:rsidR="00510134" w:rsidRPr="00A92DA2" w:rsidRDefault="00510134" w:rsidP="00693CE3">
      <w:pPr>
        <w:tabs>
          <w:tab w:val="clear" w:pos="227"/>
          <w:tab w:val="left" w:pos="28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ในการประชุมสามัญผู้ถือหุ้นประจำปี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2565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422,000,100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น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ในอัตราหุ้นละ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0.025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บาท รวมเป็นจำนวนเงินปัน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ผลจ่าย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10.55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="002A1399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9 </w:t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 xml:space="preserve">พฤษภาคม </w:t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2566 (Record Date) </w:t>
      </w:r>
      <w:r w:rsidRPr="00A92DA2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โดย</w:t>
      </w:r>
      <w:r w:rsidRPr="00A92DA2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จ่ายเงินปันผล</w:t>
      </w:r>
      <w:r w:rsidRPr="00A92DA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ในวันที่ </w:t>
      </w:r>
      <w:r w:rsidRPr="00A92DA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br/>
      </w:r>
      <w:r w:rsidRPr="00A92DA2">
        <w:rPr>
          <w:rFonts w:ascii="Angsana New" w:hAnsi="Angsana New"/>
          <w:color w:val="000000" w:themeColor="text1"/>
          <w:spacing w:val="4"/>
          <w:sz w:val="32"/>
          <w:szCs w:val="32"/>
        </w:rPr>
        <w:t>25</w:t>
      </w:r>
      <w:r w:rsidRPr="00A92DA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พฤษภาคม </w:t>
      </w:r>
      <w:r w:rsidRPr="00A92DA2">
        <w:rPr>
          <w:rFonts w:ascii="Angsana New" w:hAnsi="Angsana New"/>
          <w:color w:val="000000" w:themeColor="text1"/>
          <w:spacing w:val="4"/>
          <w:sz w:val="32"/>
          <w:szCs w:val="32"/>
        </w:rPr>
        <w:t>2566</w:t>
      </w:r>
    </w:p>
    <w:p w14:paraId="492E08B1" w14:textId="705C292D" w:rsidR="000F5C5F" w:rsidRPr="00A92DA2" w:rsidRDefault="000F5C5F" w:rsidP="00693CE3">
      <w:pPr>
        <w:tabs>
          <w:tab w:val="clear" w:pos="227"/>
          <w:tab w:val="left" w:pos="28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1CEE7FB" w14:textId="14896469" w:rsidR="002E7912" w:rsidRPr="00A92DA2" w:rsidRDefault="006478AF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0F5C5F" w:rsidRPr="00A92DA2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5</w:t>
      </w:r>
      <w:r w:rsidR="002E7912"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2E7912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E7912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A92DA2" w:rsidRDefault="002E7912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A92DA2" w:rsidRDefault="002E7912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A92DA2" w:rsidRDefault="002E7912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A92DA2" w:rsidRDefault="002E7912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2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ส่วนงานธุรกิจผลิต</w:t>
      </w: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ภัณฑ์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วัสดุก่อสร้าง</w:t>
      </w:r>
    </w:p>
    <w:p w14:paraId="5D0B5B22" w14:textId="39162873" w:rsidR="008C7FBA" w:rsidRPr="00A92DA2" w:rsidRDefault="008C7FBA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0" w:hanging="1134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3  </w:t>
      </w: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 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</w:t>
      </w: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กลุ่มผลิตภัณฑ์โซลาร์เซลล์โดย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A92DA2" w:rsidRDefault="002E7912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7777777" w:rsidR="004000C1" w:rsidRPr="00A92DA2" w:rsidRDefault="002E7912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D6C9404" w14:textId="3388AC2E" w:rsidR="000F5C5F" w:rsidRPr="00A92DA2" w:rsidRDefault="000F5C5F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A92DA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งวดหกเดือน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สิ้นสุดวันที่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>30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>2566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และ 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</w:rPr>
        <w:t>2565</w:t>
      </w:r>
      <w:r w:rsidRPr="00A92DA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57"/>
        <w:gridCol w:w="199"/>
        <w:gridCol w:w="538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A92DA2" w:rsidRPr="002A1399" w14:paraId="3FFFFA3A" w14:textId="77777777" w:rsidTr="000F5C5F">
        <w:tc>
          <w:tcPr>
            <w:tcW w:w="1644" w:type="dxa"/>
          </w:tcPr>
          <w:p w14:paraId="0488365A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7"/>
            <w:tcBorders>
              <w:bottom w:val="single" w:sz="6" w:space="0" w:color="auto"/>
            </w:tcBorders>
          </w:tcPr>
          <w:p w14:paraId="7899D151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92DA2" w:rsidRPr="002A1399" w14:paraId="09BCAA1F" w14:textId="77777777" w:rsidTr="000F5C5F">
        <w:tc>
          <w:tcPr>
            <w:tcW w:w="1644" w:type="dxa"/>
          </w:tcPr>
          <w:p w14:paraId="5A2F48D4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6309CAF9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92DA2" w:rsidRPr="002A1399" w14:paraId="52AFEA9B" w14:textId="77777777" w:rsidTr="000F5C5F">
        <w:tc>
          <w:tcPr>
            <w:tcW w:w="1644" w:type="dxa"/>
          </w:tcPr>
          <w:p w14:paraId="25D71DD0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89F7108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กลุ่มผลิตภัณฑ์</w:t>
            </w:r>
          </w:p>
          <w:p w14:paraId="27C009CA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44419C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95AC21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1EF93925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11FB09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C44B85" w14:textId="77777777" w:rsidR="007D11E9" w:rsidRPr="002A1399" w:rsidRDefault="007D11E9" w:rsidP="007D11E9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2"/>
                <w:sz w:val="22"/>
                <w:szCs w:val="22"/>
                <w:cs/>
              </w:rPr>
              <w:t>โครงการ</w:t>
            </w:r>
          </w:p>
          <w:p w14:paraId="7ED863C1" w14:textId="4B922281" w:rsidR="000F5C5F" w:rsidRPr="002A1399" w:rsidRDefault="007D11E9" w:rsidP="007D11E9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77DAFF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195A73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92DA2" w:rsidRPr="002A1399" w14:paraId="75F3BC02" w14:textId="77777777" w:rsidTr="000F5C5F">
        <w:tc>
          <w:tcPr>
            <w:tcW w:w="1644" w:type="dxa"/>
          </w:tcPr>
          <w:p w14:paraId="41C82DAD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8D18DE" w14:textId="3DF9FA8E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</w:t>
            </w:r>
            <w:r w:rsidRPr="002A1399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FFE061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54FBA04" w14:textId="197A1A20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5E9FD796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51E6ECF" w14:textId="00DD3A33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</w:t>
            </w:r>
            <w:r w:rsidRPr="002A1399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6B8DC274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869D261" w14:textId="639C4AB4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4EB89EFD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1BB84241" w14:textId="11EDF480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</w:t>
            </w:r>
            <w:r w:rsidRPr="002A1399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06D27223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27156DF" w14:textId="3769316D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611E7EA7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EDBE1B" w14:textId="2B039FA9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</w:t>
            </w:r>
            <w:r w:rsidRPr="002A1399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</w:tcPr>
          <w:p w14:paraId="60A31229" w14:textId="7777777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AFC8E80" w14:textId="2AABA287" w:rsidR="000F5C5F" w:rsidRPr="002A1399" w:rsidRDefault="000F5C5F" w:rsidP="000F5C5F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</w:rPr>
              <w:t>2565</w:t>
            </w:r>
          </w:p>
        </w:tc>
      </w:tr>
      <w:tr w:rsidR="00A92DA2" w:rsidRPr="002A1399" w14:paraId="27B2C58E" w14:textId="77777777" w:rsidTr="000F5C5F">
        <w:tc>
          <w:tcPr>
            <w:tcW w:w="1644" w:type="dxa"/>
            <w:vAlign w:val="bottom"/>
          </w:tcPr>
          <w:p w14:paraId="22808E24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D9C6D5" w14:textId="697BB58A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618,989</w:t>
            </w:r>
          </w:p>
        </w:tc>
        <w:tc>
          <w:tcPr>
            <w:tcW w:w="134" w:type="dxa"/>
          </w:tcPr>
          <w:p w14:paraId="15ADA55C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AD74F1" w14:textId="17FCA599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649,236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6C1612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97862E" w14:textId="46F3BD7F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225,637</w:t>
            </w:r>
          </w:p>
        </w:tc>
        <w:tc>
          <w:tcPr>
            <w:tcW w:w="142" w:type="dxa"/>
          </w:tcPr>
          <w:p w14:paraId="2F038427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F1A64F" w14:textId="318A9AD9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193,969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85EBE2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DB70601" w14:textId="499F98D0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331,412</w:t>
            </w:r>
          </w:p>
        </w:tc>
        <w:tc>
          <w:tcPr>
            <w:tcW w:w="142" w:type="dxa"/>
          </w:tcPr>
          <w:p w14:paraId="216E4A74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F2B01CF" w14:textId="7F8DD35C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97,091</w:t>
            </w:r>
          </w:p>
        </w:tc>
        <w:tc>
          <w:tcPr>
            <w:tcW w:w="142" w:type="dxa"/>
            <w:vAlign w:val="bottom"/>
          </w:tcPr>
          <w:p w14:paraId="4FF1287B" w14:textId="77777777" w:rsidR="00BE7835" w:rsidRPr="002A1399" w:rsidRDefault="00BE7835" w:rsidP="00BE783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1AADF0E" w14:textId="3B9941CE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1,176,038</w:t>
            </w:r>
          </w:p>
        </w:tc>
        <w:tc>
          <w:tcPr>
            <w:tcW w:w="139" w:type="dxa"/>
          </w:tcPr>
          <w:p w14:paraId="433C1D43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43B72DF" w14:textId="74C3830E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940</w:t>
            </w: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2A1399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296</w:t>
            </w:r>
          </w:p>
        </w:tc>
      </w:tr>
      <w:tr w:rsidR="00A92DA2" w:rsidRPr="002A1399" w14:paraId="768D2533" w14:textId="77777777" w:rsidTr="000F5C5F">
        <w:tc>
          <w:tcPr>
            <w:tcW w:w="1644" w:type="dxa"/>
            <w:vAlign w:val="bottom"/>
          </w:tcPr>
          <w:p w14:paraId="1051ABD6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3"/>
            <w:shd w:val="clear" w:color="auto" w:fill="auto"/>
            <w:vAlign w:val="bottom"/>
          </w:tcPr>
          <w:p w14:paraId="2839DCA7" w14:textId="49F0575C" w:rsidR="00BE7835" w:rsidRPr="002A1399" w:rsidRDefault="00BE7835" w:rsidP="00BE783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(576,091)</w:t>
            </w:r>
          </w:p>
        </w:tc>
        <w:tc>
          <w:tcPr>
            <w:tcW w:w="134" w:type="dxa"/>
          </w:tcPr>
          <w:p w14:paraId="4ED2B714" w14:textId="77777777" w:rsidR="00BE7835" w:rsidRPr="002A1399" w:rsidRDefault="00BE7835" w:rsidP="00BE7835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C64DE4" w14:textId="3AC3F0B4" w:rsidR="00BE7835" w:rsidRPr="002A1399" w:rsidRDefault="00BE7835" w:rsidP="00BE783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(599,130)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A6CC37" w14:textId="77777777" w:rsidR="00BE7835" w:rsidRPr="002A1399" w:rsidRDefault="00BE7835" w:rsidP="00BE7835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7F53027" w14:textId="0FB97A7F" w:rsidR="00BE7835" w:rsidRPr="002A1399" w:rsidRDefault="00BE7835" w:rsidP="00BE7835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(178,387)</w:t>
            </w:r>
          </w:p>
        </w:tc>
        <w:tc>
          <w:tcPr>
            <w:tcW w:w="142" w:type="dxa"/>
          </w:tcPr>
          <w:p w14:paraId="6444F74C" w14:textId="77777777" w:rsidR="00BE7835" w:rsidRPr="002A1399" w:rsidRDefault="00BE7835" w:rsidP="00BE7835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4D0021D" w14:textId="5226D5AE" w:rsidR="00BE7835" w:rsidRPr="002A1399" w:rsidRDefault="00BE7835" w:rsidP="00BE7835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(148,770)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EDF4C3" w14:textId="77777777" w:rsidR="00BE7835" w:rsidRPr="002A1399" w:rsidRDefault="00BE7835" w:rsidP="00BE783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15D3E211" w14:textId="0AB63CBB" w:rsidR="00BE7835" w:rsidRPr="002A1399" w:rsidRDefault="00BE7835" w:rsidP="00BE783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(263,414)</w:t>
            </w:r>
          </w:p>
        </w:tc>
        <w:tc>
          <w:tcPr>
            <w:tcW w:w="142" w:type="dxa"/>
          </w:tcPr>
          <w:p w14:paraId="7C945826" w14:textId="77777777" w:rsidR="00BE7835" w:rsidRPr="002A1399" w:rsidRDefault="00BE7835" w:rsidP="00BE783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206AFED" w14:textId="37F9A34D" w:rsidR="00BE7835" w:rsidRPr="002A1399" w:rsidRDefault="00BE7835" w:rsidP="00BE783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(79,584)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597F655" w14:textId="77777777" w:rsidR="00BE7835" w:rsidRPr="002A1399" w:rsidRDefault="00BE7835" w:rsidP="00BE783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D1EF8D" w14:textId="017E5262" w:rsidR="00BE7835" w:rsidRPr="002A1399" w:rsidRDefault="00BE7835" w:rsidP="00BE783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(1,017,892)</w:t>
            </w:r>
          </w:p>
        </w:tc>
        <w:tc>
          <w:tcPr>
            <w:tcW w:w="139" w:type="dxa"/>
          </w:tcPr>
          <w:p w14:paraId="0DDFB171" w14:textId="77777777" w:rsidR="00BE7835" w:rsidRPr="002A1399" w:rsidRDefault="00BE7835" w:rsidP="00BE783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59A6FEE3" w14:textId="6DF90A6B" w:rsidR="00BE7835" w:rsidRPr="002A1399" w:rsidRDefault="00BE7835" w:rsidP="00BE783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(827,484)</w:t>
            </w:r>
          </w:p>
        </w:tc>
      </w:tr>
      <w:tr w:rsidR="00A92DA2" w:rsidRPr="002A1399" w14:paraId="085A91BE" w14:textId="77777777" w:rsidTr="000F5C5F">
        <w:tc>
          <w:tcPr>
            <w:tcW w:w="1644" w:type="dxa"/>
            <w:vAlign w:val="bottom"/>
          </w:tcPr>
          <w:p w14:paraId="1FD91475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F29AF4" w14:textId="2454314D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42,898</w:t>
            </w:r>
          </w:p>
        </w:tc>
        <w:tc>
          <w:tcPr>
            <w:tcW w:w="134" w:type="dxa"/>
          </w:tcPr>
          <w:p w14:paraId="272F634D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014096" w14:textId="3C7C906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50,106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179C80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DBA474" w14:textId="599D06F1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47,250</w:t>
            </w:r>
          </w:p>
        </w:tc>
        <w:tc>
          <w:tcPr>
            <w:tcW w:w="142" w:type="dxa"/>
          </w:tcPr>
          <w:p w14:paraId="5C40DAB1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12AF5D" w14:textId="54F9E796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45,199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DE4E50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6F307F" w14:textId="0C448B42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67,998</w:t>
            </w:r>
          </w:p>
        </w:tc>
        <w:tc>
          <w:tcPr>
            <w:tcW w:w="142" w:type="dxa"/>
          </w:tcPr>
          <w:p w14:paraId="3DA46562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233FF" w14:textId="6DB33F02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17,507</w:t>
            </w:r>
          </w:p>
        </w:tc>
        <w:tc>
          <w:tcPr>
            <w:tcW w:w="142" w:type="dxa"/>
            <w:vAlign w:val="bottom"/>
          </w:tcPr>
          <w:p w14:paraId="29219DD9" w14:textId="77777777" w:rsidR="00BE7835" w:rsidRPr="002A1399" w:rsidRDefault="00BE7835" w:rsidP="00BE783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B14A01" w14:textId="662B2535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158,146</w:t>
            </w:r>
          </w:p>
        </w:tc>
        <w:tc>
          <w:tcPr>
            <w:tcW w:w="139" w:type="dxa"/>
          </w:tcPr>
          <w:p w14:paraId="7170B65E" w14:textId="77777777" w:rsidR="00BE7835" w:rsidRPr="002A1399" w:rsidRDefault="00BE7835" w:rsidP="00BE783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112239" w14:textId="6F416532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112,812</w:t>
            </w:r>
          </w:p>
        </w:tc>
      </w:tr>
      <w:tr w:rsidR="00A92DA2" w:rsidRPr="002A1399" w14:paraId="66AC6B86" w14:textId="77777777" w:rsidTr="000F5C5F">
        <w:tc>
          <w:tcPr>
            <w:tcW w:w="1644" w:type="dxa"/>
          </w:tcPr>
          <w:p w14:paraId="1595DFDF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3"/>
            <w:shd w:val="clear" w:color="auto" w:fill="auto"/>
            <w:vAlign w:val="bottom"/>
          </w:tcPr>
          <w:p w14:paraId="31BA2A2E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F0FB14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0DD1C56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94E290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C4878D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9112DF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98DEF60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24DABE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1E86C97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C9A8DDC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04102D1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915FA39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B2D1E92" w14:textId="203F5785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13,888</w:t>
            </w:r>
          </w:p>
        </w:tc>
        <w:tc>
          <w:tcPr>
            <w:tcW w:w="139" w:type="dxa"/>
          </w:tcPr>
          <w:p w14:paraId="7CFA93E9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4095FC9" w14:textId="76D135FF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7,231</w:t>
            </w:r>
          </w:p>
        </w:tc>
      </w:tr>
      <w:tr w:rsidR="00A92DA2" w:rsidRPr="002A1399" w14:paraId="09D1E126" w14:textId="77777777" w:rsidTr="000F5C5F">
        <w:tc>
          <w:tcPr>
            <w:tcW w:w="1644" w:type="dxa"/>
          </w:tcPr>
          <w:p w14:paraId="7FA5D4C8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3"/>
            <w:shd w:val="clear" w:color="auto" w:fill="auto"/>
            <w:vAlign w:val="bottom"/>
          </w:tcPr>
          <w:p w14:paraId="17E10C72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FA73AC5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D866ABD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B99FF6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3A8F43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596D096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5CCDCC3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3E0F9C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AE9CDA7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8374C8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23F2E7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A2A3E05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199FED7" w14:textId="390D5286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24,834</w:t>
            </w:r>
          </w:p>
        </w:tc>
        <w:tc>
          <w:tcPr>
            <w:tcW w:w="139" w:type="dxa"/>
          </w:tcPr>
          <w:p w14:paraId="7BD23A58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B1543AB" w14:textId="5F0CF1FD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23,520 </w:t>
            </w:r>
          </w:p>
        </w:tc>
      </w:tr>
      <w:tr w:rsidR="00A92DA2" w:rsidRPr="002A1399" w14:paraId="7DCA2C72" w14:textId="77777777" w:rsidTr="000F5C5F">
        <w:tc>
          <w:tcPr>
            <w:tcW w:w="1644" w:type="dxa"/>
          </w:tcPr>
          <w:p w14:paraId="53B7231B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3"/>
            <w:shd w:val="clear" w:color="auto" w:fill="auto"/>
            <w:vAlign w:val="bottom"/>
          </w:tcPr>
          <w:p w14:paraId="33CA9468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AC2C33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28993C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8B849E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C6B5182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C228CDF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482F3AC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CACADA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D4DDF8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5544598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CFE8B2C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C2DDE3E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B3C066" w14:textId="4F23A3EA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66,221</w:t>
            </w:r>
          </w:p>
        </w:tc>
        <w:tc>
          <w:tcPr>
            <w:tcW w:w="139" w:type="dxa"/>
          </w:tcPr>
          <w:p w14:paraId="58E8D4A8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33156F" w14:textId="04CABA1B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61,496 </w:t>
            </w:r>
          </w:p>
        </w:tc>
      </w:tr>
      <w:tr w:rsidR="00A92DA2" w:rsidRPr="002A1399" w14:paraId="481A4F00" w14:textId="77777777" w:rsidTr="0007345E">
        <w:tc>
          <w:tcPr>
            <w:tcW w:w="1701" w:type="dxa"/>
            <w:gridSpan w:val="2"/>
          </w:tcPr>
          <w:p w14:paraId="50180B9F" w14:textId="0464D93C" w:rsidR="00BE7835" w:rsidRPr="002A1399" w:rsidRDefault="0007345E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7345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737" w:type="dxa"/>
            <w:gridSpan w:val="2"/>
            <w:shd w:val="clear" w:color="auto" w:fill="auto"/>
            <w:vAlign w:val="bottom"/>
          </w:tcPr>
          <w:p w14:paraId="4582B67E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29FD08C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8105D5C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DA455F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EA43B22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7D574C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C8AF78A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476FED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9DCE9C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0C05B9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E4455E2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E9FAA79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E5BC909" w14:textId="25541B8E" w:rsidR="00BE7835" w:rsidRPr="002A1399" w:rsidRDefault="00BE7835" w:rsidP="0059428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113" w:right="11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023C3963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B7239A5" w14:textId="2095143D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8,194 </w:t>
            </w:r>
          </w:p>
        </w:tc>
      </w:tr>
      <w:tr w:rsidR="00A92DA2" w:rsidRPr="002A1399" w14:paraId="106DA567" w14:textId="77777777" w:rsidTr="000F5C5F">
        <w:tc>
          <w:tcPr>
            <w:tcW w:w="1644" w:type="dxa"/>
          </w:tcPr>
          <w:p w14:paraId="34559E99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3"/>
            <w:shd w:val="clear" w:color="auto" w:fill="auto"/>
            <w:vAlign w:val="bottom"/>
          </w:tcPr>
          <w:p w14:paraId="53B22720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493E4C4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8BC33DA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1E2DC1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BCE0CBE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CBC7BE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6BA7B18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1134F7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29BB1F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FC9AD6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2CCBFE8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3EB2204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E84BB4F" w14:textId="26B1DE5E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3,091</w:t>
            </w:r>
          </w:p>
        </w:tc>
        <w:tc>
          <w:tcPr>
            <w:tcW w:w="139" w:type="dxa"/>
          </w:tcPr>
          <w:p w14:paraId="2512A6F5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9BD600" w14:textId="41D781FD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2,330</w:t>
            </w:r>
          </w:p>
        </w:tc>
      </w:tr>
      <w:tr w:rsidR="00A92DA2" w:rsidRPr="002A1399" w14:paraId="5765F67F" w14:textId="77777777" w:rsidTr="000F5C5F">
        <w:tc>
          <w:tcPr>
            <w:tcW w:w="1644" w:type="dxa"/>
          </w:tcPr>
          <w:p w14:paraId="596F2D5E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3"/>
            <w:shd w:val="clear" w:color="auto" w:fill="auto"/>
            <w:vAlign w:val="bottom"/>
          </w:tcPr>
          <w:p w14:paraId="192C5DE5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1ADF80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FD0C03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C2B91E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446834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5E3E1F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782240C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ADB2B4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0AD9522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E3F08DB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3436252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B1FB66F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A6A793" w14:textId="10AC9671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14,129</w:t>
            </w:r>
          </w:p>
        </w:tc>
        <w:tc>
          <w:tcPr>
            <w:tcW w:w="139" w:type="dxa"/>
          </w:tcPr>
          <w:p w14:paraId="267797EF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0C6405" w14:textId="1198F071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8,979 </w:t>
            </w:r>
          </w:p>
        </w:tc>
      </w:tr>
      <w:tr w:rsidR="00A92DA2" w:rsidRPr="002A1399" w14:paraId="3E370FD3" w14:textId="77777777" w:rsidTr="000F5C5F">
        <w:tc>
          <w:tcPr>
            <w:tcW w:w="1900" w:type="dxa"/>
            <w:gridSpan w:val="3"/>
          </w:tcPr>
          <w:p w14:paraId="7DAE4870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221DFCE1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7B17E1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501244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D99A8A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0A5FD3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0AE444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6E3CA89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DDCEB3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74F7635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76862D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064BA9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9147AC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0774A94" w14:textId="2CFE0E76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</w:t>
            </w:r>
            <w:r w:rsidR="00A24E01"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613</w:t>
            </w:r>
          </w:p>
        </w:tc>
        <w:tc>
          <w:tcPr>
            <w:tcW w:w="139" w:type="dxa"/>
          </w:tcPr>
          <w:p w14:paraId="5B74F957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18E614A" w14:textId="26494A4D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4,068 </w:t>
            </w:r>
          </w:p>
        </w:tc>
      </w:tr>
      <w:tr w:rsidR="00A92DA2" w:rsidRPr="002A1399" w14:paraId="6518AB63" w14:textId="77777777" w:rsidTr="000F5C5F">
        <w:tc>
          <w:tcPr>
            <w:tcW w:w="1900" w:type="dxa"/>
            <w:gridSpan w:val="3"/>
          </w:tcPr>
          <w:p w14:paraId="6166F77A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4630FDC1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083A74F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B66581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60DD9B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2251AE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BA48043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0D97483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57AE43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BC53719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DFB676" w14:textId="77777777" w:rsidR="00BE7835" w:rsidRPr="002A1399" w:rsidRDefault="00BE7835" w:rsidP="00BE783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67BACA" w14:textId="77777777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2759CC3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50BECB0" w14:textId="62131D56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59,</w:t>
            </w:r>
            <w:r w:rsidR="00A24E01"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328</w:t>
            </w:r>
          </w:p>
        </w:tc>
        <w:tc>
          <w:tcPr>
            <w:tcW w:w="139" w:type="dxa"/>
          </w:tcPr>
          <w:p w14:paraId="5583DB8D" w14:textId="77777777" w:rsidR="00BE7835" w:rsidRPr="002A1399" w:rsidRDefault="00BE7835" w:rsidP="00BE783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3E8A923B" w14:textId="7109E3B3" w:rsidR="00BE7835" w:rsidRPr="002A1399" w:rsidRDefault="00BE7835" w:rsidP="00BE783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A13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16,116 </w:t>
            </w:r>
          </w:p>
        </w:tc>
      </w:tr>
    </w:tbl>
    <w:p w14:paraId="4B197FF4" w14:textId="429FA106" w:rsidR="00424763" w:rsidRPr="00A92DA2" w:rsidRDefault="00424763" w:rsidP="008B2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2</w:t>
      </w:r>
      <w:r w:rsidR="000F5C5F"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2485A" w:rsidRPr="00A92DA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</w:t>
      </w:r>
    </w:p>
    <w:p w14:paraId="4814DBF2" w14:textId="66CF54CE" w:rsidR="000A424B" w:rsidRPr="00A92DA2" w:rsidRDefault="00424763" w:rsidP="000A424B">
      <w:pPr>
        <w:tabs>
          <w:tab w:val="clear" w:pos="227"/>
          <w:tab w:val="clear" w:pos="454"/>
          <w:tab w:val="left" w:pos="42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A92DA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3</w:t>
      </w:r>
      <w:r w:rsidR="000F5C5F" w:rsidRPr="00A92DA2">
        <w:rPr>
          <w:rFonts w:ascii="Angsana New" w:hAnsi="Angsana New"/>
          <w:color w:val="000000" w:themeColor="text1"/>
          <w:sz w:val="32"/>
          <w:szCs w:val="32"/>
        </w:rPr>
        <w:t>0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F5C5F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4938D7" w:rsidRPr="00A92DA2">
        <w:rPr>
          <w:rFonts w:ascii="Angsana New" w:hAnsi="Angsana New"/>
          <w:color w:val="000000" w:themeColor="text1"/>
          <w:sz w:val="32"/>
          <w:szCs w:val="32"/>
        </w:rPr>
        <w:t>6</w:t>
      </w:r>
      <w:r w:rsidR="000A424B"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424B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และวันที่ </w:t>
      </w:r>
      <w:r w:rsidR="000A424B" w:rsidRPr="00A92DA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0A424B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0A424B" w:rsidRPr="00A92DA2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0E3C1C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มีสินทรัพย์</w:t>
      </w:r>
      <w:r w:rsidR="00B719B4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0A424B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ที่วัดมูลค่าด้วยมูลค่ายุติธรรม</w:t>
      </w:r>
      <w:r w:rsidR="000A424B" w:rsidRPr="00A92DA2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</w:t>
      </w:r>
      <w:r w:rsidR="000A424B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A92DA2" w:rsidRPr="00A92DA2" w14:paraId="444FD9ED" w14:textId="77777777" w:rsidTr="00693CE3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A92DA2" w:rsidRPr="00A92DA2" w14:paraId="68335D37" w14:textId="77777777" w:rsidTr="00693CE3">
        <w:trPr>
          <w:cantSplit/>
        </w:trPr>
        <w:tc>
          <w:tcPr>
            <w:tcW w:w="3458" w:type="dxa"/>
            <w:vAlign w:val="bottom"/>
          </w:tcPr>
          <w:p w14:paraId="47983957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5DC86FD" w14:textId="3D2CEACA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ณ วันที่ </w:t>
            </w:r>
            <w:r w:rsidR="00C83725"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30</w:t>
            </w:r>
            <w:r w:rsidR="000F5C5F"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 xml:space="preserve"> มิถุนายน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2566</w:t>
            </w:r>
          </w:p>
        </w:tc>
      </w:tr>
      <w:tr w:rsidR="00A92DA2" w:rsidRPr="00A92DA2" w14:paraId="3FDF493A" w14:textId="77777777" w:rsidTr="00693CE3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งบการเงินรวม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/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DA2" w:rsidRPr="00A92DA2" w14:paraId="31EC6A48" w14:textId="77777777" w:rsidTr="00693CE3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A92DA2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92DA2" w:rsidRPr="00A92DA2" w14:paraId="11133E97" w14:textId="77777777" w:rsidTr="00693CE3">
        <w:trPr>
          <w:cantSplit/>
          <w:trHeight w:val="159"/>
        </w:trPr>
        <w:tc>
          <w:tcPr>
            <w:tcW w:w="3458" w:type="dxa"/>
            <w:vAlign w:val="bottom"/>
          </w:tcPr>
          <w:p w14:paraId="55B62206" w14:textId="76EDF3B4" w:rsidR="00424763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63"/>
              <w:textAlignment w:val="baseline"/>
              <w:rPr>
                <w:rFonts w:ascii="Angsana New" w:hAnsi="Angsana New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A92DA2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A92DA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744202A" w14:textId="77777777" w:rsidR="00424763" w:rsidRPr="00A92DA2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92B8E3" w14:textId="77777777" w:rsidR="00424763" w:rsidRPr="00A92DA2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CB96D5" w14:textId="77777777" w:rsidR="00424763" w:rsidRPr="00A92DA2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665654" w14:textId="77777777" w:rsidR="00424763" w:rsidRPr="00A92DA2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A8C0A" w14:textId="77777777" w:rsidR="00424763" w:rsidRPr="00A92DA2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AB25F5" w14:textId="77777777" w:rsidR="00424763" w:rsidRPr="00A92DA2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C2F66" w14:textId="77777777" w:rsidR="00424763" w:rsidRPr="00A92DA2" w:rsidRDefault="00424763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</w:tr>
      <w:tr w:rsidR="00C83725" w:rsidRPr="00A92DA2" w14:paraId="6C47E50B" w14:textId="77777777" w:rsidTr="00693CE3">
        <w:trPr>
          <w:cantSplit/>
        </w:trPr>
        <w:tc>
          <w:tcPr>
            <w:tcW w:w="3458" w:type="dxa"/>
            <w:vAlign w:val="bottom"/>
            <w:hideMark/>
          </w:tcPr>
          <w:p w14:paraId="2A54D4DD" w14:textId="77777777" w:rsidR="00C83725" w:rsidRPr="00A92DA2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สัญญา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ขาย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6E9FF" w14:textId="68B9E743" w:rsidR="00C83725" w:rsidRPr="00A92DA2" w:rsidRDefault="00C83725" w:rsidP="00C8372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FB8898" w14:textId="77777777" w:rsidR="00C83725" w:rsidRPr="00A92DA2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875" w14:textId="413CE027" w:rsidR="00C83725" w:rsidRPr="00A92DA2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1,255</w:t>
            </w:r>
          </w:p>
        </w:tc>
        <w:tc>
          <w:tcPr>
            <w:tcW w:w="134" w:type="dxa"/>
          </w:tcPr>
          <w:p w14:paraId="5CB55727" w14:textId="77777777" w:rsidR="00C83725" w:rsidRPr="00A92DA2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D6DAD" w14:textId="2FE82DE5" w:rsidR="00C83725" w:rsidRPr="00A92DA2" w:rsidRDefault="00C83725" w:rsidP="00C8372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C55F03" w14:textId="77777777" w:rsidR="00C83725" w:rsidRPr="00A92DA2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AD5C6" w14:textId="42AA3D5C" w:rsidR="00C83725" w:rsidRPr="00A92DA2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1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,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255</w:t>
            </w:r>
          </w:p>
        </w:tc>
      </w:tr>
    </w:tbl>
    <w:p w14:paraId="1A02F3ED" w14:textId="77777777" w:rsidR="007432EF" w:rsidRPr="00A92DA2" w:rsidRDefault="007432EF" w:rsidP="008B2C61">
      <w:pPr>
        <w:spacing w:line="320" w:lineRule="exact"/>
        <w:ind w:left="284" w:firstLine="567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A92DA2" w:rsidRPr="00A92DA2" w14:paraId="43043E9E" w14:textId="77777777" w:rsidTr="00693CE3">
        <w:trPr>
          <w:cantSplit/>
        </w:trPr>
        <w:tc>
          <w:tcPr>
            <w:tcW w:w="3458" w:type="dxa"/>
            <w:vAlign w:val="bottom"/>
          </w:tcPr>
          <w:p w14:paraId="54DA035E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AC00172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A92DA2" w:rsidRPr="00A92DA2" w14:paraId="0E277BF8" w14:textId="77777777" w:rsidTr="00693CE3">
        <w:trPr>
          <w:cantSplit/>
        </w:trPr>
        <w:tc>
          <w:tcPr>
            <w:tcW w:w="3458" w:type="dxa"/>
            <w:vAlign w:val="bottom"/>
          </w:tcPr>
          <w:p w14:paraId="14E302D3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3F020CE" w14:textId="19128D0F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92DA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  <w:r w:rsidRPr="00A92DA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A92DA2">
              <w:rPr>
                <w:rFonts w:ascii="Angsana New" w:hAnsi="Angsan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A92DA2" w:rsidRPr="00A92DA2" w14:paraId="1E37AE7C" w14:textId="77777777" w:rsidTr="00693CE3">
        <w:trPr>
          <w:cantSplit/>
        </w:trPr>
        <w:tc>
          <w:tcPr>
            <w:tcW w:w="3458" w:type="dxa"/>
            <w:vAlign w:val="bottom"/>
          </w:tcPr>
          <w:p w14:paraId="1BCB999C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D0B835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งบการเงินรวม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/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DA2" w:rsidRPr="00A92DA2" w14:paraId="07058575" w14:textId="77777777" w:rsidTr="00693CE3">
        <w:trPr>
          <w:cantSplit/>
        </w:trPr>
        <w:tc>
          <w:tcPr>
            <w:tcW w:w="3458" w:type="dxa"/>
            <w:vAlign w:val="bottom"/>
          </w:tcPr>
          <w:p w14:paraId="592D8DCF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A611F8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0C33C7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2B4D95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4C2360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F5CFFA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ระดับ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ที่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 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862D7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34B4B6" w14:textId="77777777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92DA2" w:rsidRPr="00A92DA2" w14:paraId="5AB0F4F7" w14:textId="77777777" w:rsidTr="00693CE3">
        <w:trPr>
          <w:cantSplit/>
        </w:trPr>
        <w:tc>
          <w:tcPr>
            <w:tcW w:w="3458" w:type="dxa"/>
            <w:vAlign w:val="bottom"/>
            <w:hideMark/>
          </w:tcPr>
          <w:p w14:paraId="79DD9D16" w14:textId="1E277456" w:rsidR="000A424B" w:rsidRPr="00A92DA2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63"/>
              <w:textAlignment w:val="baseline"/>
              <w:rPr>
                <w:rFonts w:ascii="Angsana New" w:hAnsi="Angsana New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A92DA2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  <w:r w:rsidRPr="00A92DA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5E04F0D" w14:textId="77777777" w:rsidR="000A424B" w:rsidRPr="00A92DA2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457B84" w14:textId="77777777" w:rsidR="000A424B" w:rsidRPr="00A92DA2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9A04FF9" w14:textId="77777777" w:rsidR="000A424B" w:rsidRPr="00A92DA2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628AED7" w14:textId="77777777" w:rsidR="000A424B" w:rsidRPr="00A92DA2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84E77" w14:textId="77777777" w:rsidR="000A424B" w:rsidRPr="00A92DA2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76F556" w14:textId="77777777" w:rsidR="000A424B" w:rsidRPr="00A92DA2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EB05F" w14:textId="77777777" w:rsidR="000A424B" w:rsidRPr="00A92DA2" w:rsidRDefault="000A424B" w:rsidP="008B2C61">
            <w:pPr>
              <w:spacing w:line="320" w:lineRule="exact"/>
              <w:rPr>
                <w:color w:val="000000" w:themeColor="text1"/>
                <w:sz w:val="24"/>
                <w:szCs w:val="24"/>
              </w:rPr>
            </w:pPr>
          </w:p>
        </w:tc>
      </w:tr>
      <w:tr w:rsidR="00C83725" w:rsidRPr="00A92DA2" w14:paraId="26809067" w14:textId="77777777" w:rsidTr="00693CE3">
        <w:trPr>
          <w:cantSplit/>
        </w:trPr>
        <w:tc>
          <w:tcPr>
            <w:tcW w:w="3458" w:type="dxa"/>
            <w:vAlign w:val="bottom"/>
            <w:hideMark/>
          </w:tcPr>
          <w:p w14:paraId="51B29A5F" w14:textId="77777777" w:rsidR="00C83725" w:rsidRPr="00A92DA2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>สัญญา</w:t>
            </w: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  <w:cs/>
              </w:rPr>
              <w:t>ขาย</w:t>
            </w: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D904E7" w14:textId="15EB5EFF" w:rsidR="00C83725" w:rsidRPr="00A92DA2" w:rsidRDefault="00C83725" w:rsidP="00C8372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9DFC51" w14:textId="77777777" w:rsidR="00C83725" w:rsidRPr="00A92DA2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E58691" w14:textId="26626703" w:rsidR="00C83725" w:rsidRPr="00A92DA2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464</w:t>
            </w:r>
          </w:p>
        </w:tc>
        <w:tc>
          <w:tcPr>
            <w:tcW w:w="134" w:type="dxa"/>
          </w:tcPr>
          <w:p w14:paraId="62684C07" w14:textId="77777777" w:rsidR="00C83725" w:rsidRPr="00A92DA2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39A333" w14:textId="08703B99" w:rsidR="00C83725" w:rsidRPr="00A92DA2" w:rsidRDefault="00C83725" w:rsidP="00C8372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 w:hint="cs"/>
                <w:color w:val="000000" w:themeColor="text1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36C2A0" w14:textId="77777777" w:rsidR="00C83725" w:rsidRPr="00A92DA2" w:rsidRDefault="00C83725" w:rsidP="00C837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571EE" w14:textId="422ACA55" w:rsidR="00C83725" w:rsidRPr="00A92DA2" w:rsidRDefault="00C83725" w:rsidP="00C8372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</w:pPr>
            <w:r w:rsidRPr="00A92DA2">
              <w:rPr>
                <w:rFonts w:ascii="Angsana New" w:hAnsi="Angsana New"/>
                <w:color w:val="000000" w:themeColor="text1"/>
                <w:kern w:val="28"/>
                <w:sz w:val="24"/>
                <w:szCs w:val="24"/>
              </w:rPr>
              <w:t>464</w:t>
            </w:r>
          </w:p>
        </w:tc>
      </w:tr>
    </w:tbl>
    <w:p w14:paraId="761CACC5" w14:textId="77777777" w:rsidR="000A424B" w:rsidRPr="00A92DA2" w:rsidRDefault="000A424B" w:rsidP="008123D5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D4FAB25" w14:textId="1660C8C5" w:rsidR="00424763" w:rsidRPr="00A92DA2" w:rsidRDefault="00424763" w:rsidP="008123D5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1488710" w14:textId="77777777" w:rsidR="00DC728C" w:rsidRPr="00A92DA2" w:rsidRDefault="00DC728C" w:rsidP="0069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6809F19" w14:textId="6CB19C4C" w:rsidR="00056722" w:rsidRPr="00A92DA2" w:rsidRDefault="00056722" w:rsidP="008123D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2</w:t>
      </w:r>
      <w:r w:rsidR="000F5C5F" w:rsidRPr="00A92DA2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7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F647432" w14:textId="25CAC631" w:rsidR="00056722" w:rsidRPr="00A92DA2" w:rsidRDefault="00056722" w:rsidP="008123D5">
      <w:pPr>
        <w:spacing w:line="380" w:lineRule="exact"/>
        <w:ind w:left="851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F5C5F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5C5F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920684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938D7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6945FF2D" w:rsidR="00056722" w:rsidRPr="00A92DA2" w:rsidRDefault="00056722" w:rsidP="008123D5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F5C5F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7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4100E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ภาระ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ผูกพัน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ตามสัญญาบริการต่างๆ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ที่จะต้องจ่ายค่า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>บริการ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ดังกล่าว ดังนี้</w:t>
      </w:r>
    </w:p>
    <w:tbl>
      <w:tblPr>
        <w:tblW w:w="775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66"/>
        <w:gridCol w:w="1891"/>
      </w:tblGrid>
      <w:tr w:rsidR="00A92DA2" w:rsidRPr="00A92DA2" w14:paraId="2B16B0A1" w14:textId="77777777" w:rsidTr="008B2C61">
        <w:trPr>
          <w:cantSplit/>
          <w:jc w:val="right"/>
        </w:trPr>
        <w:tc>
          <w:tcPr>
            <w:tcW w:w="5697" w:type="dxa"/>
          </w:tcPr>
          <w:p w14:paraId="6C37FC95" w14:textId="77777777" w:rsidR="00F560FD" w:rsidRPr="00A92DA2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A92DA2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A92DA2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 w:hint="cs"/>
                <w:b/>
                <w:color w:val="000000" w:themeColor="text1"/>
                <w:sz w:val="32"/>
                <w:szCs w:val="32"/>
                <w:cs/>
              </w:rPr>
              <w:t>พัน</w:t>
            </w:r>
            <w:r w:rsidRPr="00A92DA2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92DA2" w:rsidRPr="00A92DA2" w14:paraId="197BE9AF" w14:textId="77777777" w:rsidTr="008B2C61">
        <w:trPr>
          <w:cantSplit/>
          <w:jc w:val="right"/>
        </w:trPr>
        <w:tc>
          <w:tcPr>
            <w:tcW w:w="5697" w:type="dxa"/>
          </w:tcPr>
          <w:p w14:paraId="2D7A16A0" w14:textId="77777777" w:rsidR="00F560FD" w:rsidRPr="00A92DA2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A92DA2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A92DA2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A92DA2">
              <w:rPr>
                <w:rFonts w:asciiTheme="majorBidi" w:hAnsiTheme="majorBidi" w:cstheme="majorBidi" w:hint="cs"/>
                <w:b/>
                <w:color w:val="000000" w:themeColor="text1"/>
                <w:spacing w:val="-10"/>
                <w:sz w:val="32"/>
                <w:szCs w:val="32"/>
                <w:cs/>
              </w:rPr>
              <w:t>/</w:t>
            </w:r>
            <w:r w:rsidRPr="00A92DA2"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A92DA2" w:rsidRPr="00A92DA2" w14:paraId="02B97E44" w14:textId="77777777" w:rsidTr="008B2C61">
        <w:trPr>
          <w:cantSplit/>
          <w:jc w:val="right"/>
        </w:trPr>
        <w:tc>
          <w:tcPr>
            <w:tcW w:w="5697" w:type="dxa"/>
          </w:tcPr>
          <w:p w14:paraId="41C0A6F5" w14:textId="77777777" w:rsidR="00F560FD" w:rsidRPr="00A92DA2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A92DA2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7E7F9161" w:rsidR="00F560FD" w:rsidRPr="00A92DA2" w:rsidRDefault="006340EF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6,080</w:t>
            </w:r>
          </w:p>
        </w:tc>
      </w:tr>
      <w:tr w:rsidR="00A92DA2" w:rsidRPr="00A92DA2" w14:paraId="282EF1D7" w14:textId="77777777" w:rsidTr="008B2C61">
        <w:trPr>
          <w:cantSplit/>
          <w:jc w:val="right"/>
        </w:trPr>
        <w:tc>
          <w:tcPr>
            <w:tcW w:w="5697" w:type="dxa"/>
          </w:tcPr>
          <w:p w14:paraId="212DA1F0" w14:textId="77777777" w:rsidR="00F560FD" w:rsidRPr="00A92DA2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A92DA2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4FEB93DC" w:rsidR="00F560FD" w:rsidRPr="00A92DA2" w:rsidRDefault="006340EF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971</w:t>
            </w:r>
          </w:p>
        </w:tc>
      </w:tr>
      <w:tr w:rsidR="00F560FD" w:rsidRPr="00A92DA2" w14:paraId="4073C08B" w14:textId="77777777" w:rsidTr="008B2C61">
        <w:trPr>
          <w:cantSplit/>
          <w:jc w:val="right"/>
        </w:trPr>
        <w:tc>
          <w:tcPr>
            <w:tcW w:w="5697" w:type="dxa"/>
          </w:tcPr>
          <w:p w14:paraId="2C008BEA" w14:textId="77777777" w:rsidR="00F560FD" w:rsidRPr="00A92DA2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A92DA2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4443E1E4" w:rsidR="00F560FD" w:rsidRPr="00A92DA2" w:rsidRDefault="006340EF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92DA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7,051</w:t>
            </w:r>
          </w:p>
        </w:tc>
      </w:tr>
    </w:tbl>
    <w:p w14:paraId="509D9EBE" w14:textId="77777777" w:rsidR="00C83725" w:rsidRPr="00A92DA2" w:rsidRDefault="00C83725" w:rsidP="00C8372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8E59181" w14:textId="77F8F264" w:rsidR="00C83725" w:rsidRPr="00A92DA2" w:rsidRDefault="00C83725" w:rsidP="00C8372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Pr="00A92DA2">
        <w:rPr>
          <w:rFonts w:asciiTheme="majorBidi" w:hAnsiTheme="majorBidi"/>
          <w:color w:val="000000" w:themeColor="text1"/>
          <w:spacing w:val="-4"/>
          <w:sz w:val="32"/>
          <w:szCs w:val="32"/>
        </w:rPr>
        <w:t>.</w:t>
      </w:r>
      <w:r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A92DA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   </w:t>
      </w:r>
      <w:r w:rsidRPr="00A92DA2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บริษัทมีภาระผูกพันคงเหลือจากสัญญาปรับปรุงอาคารจำนวนเงิน </w:t>
      </w:r>
      <w:r w:rsidRPr="00A92DA2">
        <w:rPr>
          <w:rFonts w:asciiTheme="majorBidi" w:hAnsiTheme="majorBidi"/>
          <w:color w:val="000000" w:themeColor="text1"/>
          <w:spacing w:val="-6"/>
          <w:sz w:val="32"/>
          <w:szCs w:val="32"/>
        </w:rPr>
        <w:t>0.</w:t>
      </w:r>
      <w:r w:rsidR="00BF32FC" w:rsidRPr="00A92DA2">
        <w:rPr>
          <w:rFonts w:asciiTheme="majorBidi" w:hAnsiTheme="majorBidi"/>
          <w:color w:val="000000" w:themeColor="text1"/>
          <w:spacing w:val="-6"/>
          <w:sz w:val="32"/>
          <w:szCs w:val="32"/>
        </w:rPr>
        <w:t>34</w:t>
      </w:r>
      <w:r w:rsidRPr="00A92DA2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 ล้านบาท (รวมภาษีมูลค่าเพิ่ม)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และบริษัทย่อยมีภาระผูกพันคงเหลือจากสัญญาติดตั้งโปรแกรมคอมพิวเตอร์ใหม่ จำนวนเงิน 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>0.11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br/>
        <w:t xml:space="preserve">ล้านบาท (รวมภาษีมูลค่าเพิ่ม) 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และสัญญาตกแต่งภายใน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จำนวนเงิน</w:t>
      </w:r>
      <w:r w:rsidRPr="00A92DA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E3002" w:rsidRPr="00A92DA2">
        <w:rPr>
          <w:rFonts w:asciiTheme="majorBidi" w:hAnsiTheme="majorBidi"/>
          <w:color w:val="000000" w:themeColor="text1"/>
          <w:sz w:val="32"/>
          <w:szCs w:val="32"/>
        </w:rPr>
        <w:t>1.92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บริษัทและ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br/>
        <w:t xml:space="preserve">บริษัทย่อยมีภาระผูกพันคงเหลือทั้งสิ้นรวม </w:t>
      </w:r>
      <w:r w:rsidR="005E3002" w:rsidRPr="00A92DA2">
        <w:rPr>
          <w:rFonts w:asciiTheme="majorBidi" w:hAnsiTheme="majorBidi"/>
          <w:color w:val="000000" w:themeColor="text1"/>
          <w:sz w:val="32"/>
          <w:szCs w:val="32"/>
        </w:rPr>
        <w:t>2.37</w:t>
      </w:r>
      <w:r w:rsidRPr="00A92DA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/>
          <w:color w:val="000000" w:themeColor="text1"/>
          <w:sz w:val="32"/>
          <w:szCs w:val="32"/>
          <w:cs/>
        </w:rPr>
        <w:t>ล้านบาท (รวมภาษีมูลค่าเพิ่ม)</w:t>
      </w:r>
    </w:p>
    <w:p w14:paraId="1A0C0909" w14:textId="77777777" w:rsidR="00C83725" w:rsidRPr="00A92DA2" w:rsidRDefault="00C83725" w:rsidP="00C8372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AC36BD2" w14:textId="195B9362" w:rsidR="00C83725" w:rsidRPr="00A92DA2" w:rsidRDefault="00C83725" w:rsidP="00C8372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color w:val="000000" w:themeColor="text1"/>
          <w:sz w:val="32"/>
          <w:szCs w:val="32"/>
        </w:rPr>
        <w:t>27.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367CDA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1.51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ดอลลาร์สหรัฐอเมริกา</w:t>
      </w:r>
    </w:p>
    <w:p w14:paraId="6CC2B0C9" w14:textId="648731A2" w:rsidR="00C83725" w:rsidRPr="00A92DA2" w:rsidRDefault="00C83725" w:rsidP="00C8372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 xml:space="preserve">28.   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040512E6" w14:textId="29EBAE1E" w:rsidR="00C83725" w:rsidRPr="00A92DA2" w:rsidRDefault="00C83725" w:rsidP="00C8372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มิถุนายน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และบริษัทย่อย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หนี้สินที่อาจเกิดขึ้น ดังนี้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51B2A90B" w14:textId="4BA73812" w:rsidR="00C83725" w:rsidRPr="00A92DA2" w:rsidRDefault="00C83725" w:rsidP="00C8372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28.1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บริษัทมีหนี้สินที่อาจจะเกิดขึ้น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จากการที่ธนาคารในประเทศ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แห่งหนึ่ง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ออกหนังสือค้ำประกันบริษัทและบริษัทย่อย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เพื่อค้ำประกันการใช้ไฟฟ้า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เป็นจำนวนเงิน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4.10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เฉพาะกิจการ จำนวนเงิน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1.31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</w:p>
    <w:p w14:paraId="4E0BDA45" w14:textId="77777777" w:rsidR="00C83725" w:rsidRPr="00A92DA2" w:rsidRDefault="00C83725" w:rsidP="00C8372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C169A6" w14:textId="5F940146" w:rsidR="00C83725" w:rsidRPr="00A92DA2" w:rsidRDefault="00C83725" w:rsidP="00C8372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28.2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ธนาคารในประเทศแห่ง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เพื่อประโยชน์ทางการค้าเป็นจำนวนเงินรวม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0.20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11FEE451" w14:textId="77777777" w:rsidR="00C83725" w:rsidRPr="00A92DA2" w:rsidRDefault="00C83725" w:rsidP="00C8372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360E867" w14:textId="79891630" w:rsidR="001A182A" w:rsidRPr="00A92DA2" w:rsidRDefault="00C83725" w:rsidP="00C8372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28.3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บริษัทย่อยแห่งหนึ่ง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ค้ำประกัน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เพื่อประโยชน์ทางการค้าเป็นจำนวนเงินรวม</w:t>
      </w:r>
      <w:r w:rsidR="00105C25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105C25"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18.32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</w:t>
      </w:r>
      <w:r w:rsidR="00B94B89"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าท</w:t>
      </w:r>
    </w:p>
    <w:p w14:paraId="4D8142FF" w14:textId="77777777" w:rsidR="00A43A9C" w:rsidRPr="00A92DA2" w:rsidRDefault="00A43A9C" w:rsidP="008123D5">
      <w:pPr>
        <w:spacing w:line="380" w:lineRule="exact"/>
        <w:ind w:left="851" w:hanging="56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  <w:highlight w:val="yellow"/>
        </w:rPr>
      </w:pPr>
    </w:p>
    <w:p w14:paraId="49E70896" w14:textId="30A1364E" w:rsidR="00056722" w:rsidRPr="00A92DA2" w:rsidRDefault="00056722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="000F5C5F" w:rsidRPr="00A92DA2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9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A92DA2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A92DA2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อื่น ๆ</w:t>
      </w:r>
    </w:p>
    <w:p w14:paraId="644D9B36" w14:textId="0BF62EAC" w:rsidR="00AB4BDA" w:rsidRPr="00A92DA2" w:rsidRDefault="00AB4BDA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ในปี </w:t>
      </w: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2564 </w:t>
      </w: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14 </w:t>
      </w:r>
      <w:r w:rsidRPr="00A92DA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คน ย้ายไปปฎิบัติหน้าที่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ณ สำนักงานสาขาที่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14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ไม่ยินยอมไปปฎิบัติ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หน้าที่ตามคำสั่ง ลูกจ้างทั้ง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14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จึงร้องเรียนสำนักงานสวัสดิการและคุ้มครองแรงงานจังหวัดชลบุรีให้บริษัท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14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12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คน (โจทก์) ยื่นฟ้องขอให้ศาลแรงงานภาค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1)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และให้บริษัทย่อย (จำเลยที่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>2)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0.67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</w:p>
    <w:p w14:paraId="1048548A" w14:textId="7E6929ED" w:rsidR="00AB4BDA" w:rsidRPr="00A92DA2" w:rsidRDefault="00AB4BDA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7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ศาลแรงงานภาค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มีคำพิพากษาให้บริษัทย่อยจ่ายค่าชดเชยพิเศษแทนการบอกกล่าวล่วงหน้า แก่โจทก์รวม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คน รวมเป็นเงิน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646,345.80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บาท พร้อมดอกเบี้ยอัตราร้อยละ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ของเงินต้นดังกล่าว นับแต่วันที่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ธันวาคม 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ซึ่งเป็นวันผิดนัดเป็นต้นไปจนกว่าจะชำระเสร็จแก่โจทก์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ทั้ง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คน และให้จำเลยที่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2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ออกใบสำคัญในการทำงานแสดงว่าโจทก์ทั้ง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คน ได้ทำงานมานานเท่าไร</w:t>
      </w: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และงานที่ทำนั้นเป็นอย่างไร </w:t>
      </w:r>
    </w:p>
    <w:p w14:paraId="38AAA468" w14:textId="35B526F7" w:rsidR="009525A1" w:rsidRPr="00A92DA2" w:rsidRDefault="00AB4BDA" w:rsidP="00BC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23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พฤษภาคม </w:t>
      </w:r>
      <w:r w:rsidRPr="00A92DA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2565 </w:t>
      </w:r>
      <w:r w:rsidRPr="00A92DA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บริษัทย่อยดำเนินการยื่นอุทธรณ์คำพิพากษาต่อศาลอุทธรณ์</w:t>
      </w:r>
      <w:r w:rsidR="00BC5FCA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และเมื่อ</w:t>
      </w:r>
      <w:r w:rsidR="009525A1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9525A1" w:rsidRPr="00A92DA2">
        <w:rPr>
          <w:rFonts w:ascii="Angsana New" w:hAnsi="Angsana New"/>
          <w:color w:val="000000" w:themeColor="text1"/>
          <w:sz w:val="32"/>
          <w:szCs w:val="32"/>
        </w:rPr>
        <w:t>25</w:t>
      </w:r>
      <w:r w:rsidR="009525A1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="009525A1" w:rsidRPr="00A92DA2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="009525A1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ศาลอุทธรณ์</w:t>
      </w:r>
      <w:r w:rsidR="009525A1" w:rsidRPr="00A92DA2">
        <w:rPr>
          <w:rFonts w:ascii="Angsana New" w:hAnsi="Angsana New"/>
          <w:color w:val="000000" w:themeColor="text1"/>
          <w:sz w:val="32"/>
          <w:szCs w:val="32"/>
          <w:cs/>
        </w:rPr>
        <w:t>มีคำพิพากษา</w:t>
      </w:r>
      <w:r w:rsidR="007D4466" w:rsidRPr="00A92DA2">
        <w:rPr>
          <w:rFonts w:ascii="Angsana New" w:hAnsi="Angsana New"/>
          <w:color w:val="000000" w:themeColor="text1"/>
          <w:sz w:val="32"/>
          <w:szCs w:val="32"/>
          <w:cs/>
        </w:rPr>
        <w:t>ยืน</w:t>
      </w:r>
      <w:r w:rsidR="005E3002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="007D4466" w:rsidRPr="00A92DA2">
        <w:rPr>
          <w:rFonts w:ascii="Angsana New" w:hAnsi="Angsana New"/>
          <w:color w:val="000000" w:themeColor="text1"/>
          <w:sz w:val="32"/>
          <w:szCs w:val="32"/>
          <w:cs/>
        </w:rPr>
        <w:t>คําพิพากษาศาลชั้นต้น</w:t>
      </w:r>
      <w:r w:rsidR="009525A1"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525A1" w:rsidRPr="00A92DA2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>ซึ่ง</w:t>
      </w:r>
      <w:r w:rsidR="00BC5FCA" w:rsidRPr="00A92DA2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ผู้บริหารของบริษัทย่อยพิจารณาแล้ว จะดำเนินการยื่นคำร้องต่อศาลฎีกา </w:t>
      </w:r>
      <w:r w:rsidR="009525A1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ดังนั้นบริษัทย่อยจึงไม่ได้บันทึกประมาณการหนี้สินที่ไว้ในงบการเงิน</w:t>
      </w:r>
    </w:p>
    <w:p w14:paraId="123C6AC9" w14:textId="77777777" w:rsidR="001F41AF" w:rsidRPr="00A92DA2" w:rsidRDefault="001F41AF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26928C3E" w14:textId="427EB6ED" w:rsidR="00A10C20" w:rsidRPr="00A92DA2" w:rsidRDefault="00604C62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7C4681"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0</w:t>
      </w:r>
      <w:r w:rsidR="00A10C2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10C2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10C2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</w:t>
      </w:r>
      <w:r w:rsidR="00A10C20" w:rsidRPr="00A92DA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="00A10C20" w:rsidRPr="00A92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5F1AF01A" w14:textId="0152D134" w:rsidR="00A10C20" w:rsidRPr="00A92DA2" w:rsidRDefault="00A10C20" w:rsidP="008123D5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A92DA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A92DA2"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  <w:br/>
      </w:r>
      <w:r w:rsidR="00C15A86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C81E2A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C15A86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81E2A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สิงหาคม</w:t>
      </w:r>
      <w:r w:rsidR="00C15A86" w:rsidRPr="00A92DA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15A86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A6243" w:rsidRPr="00A92DA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</w:p>
    <w:sectPr w:rsidR="00A10C20" w:rsidRPr="00A92DA2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F9777" w14:textId="77777777" w:rsidR="00844DD0" w:rsidRDefault="00844DD0">
      <w:r>
        <w:separator/>
      </w:r>
    </w:p>
  </w:endnote>
  <w:endnote w:type="continuationSeparator" w:id="0">
    <w:p w14:paraId="7FC7F0ED" w14:textId="77777777" w:rsidR="00844DD0" w:rsidRDefault="0084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8758" w14:textId="77777777" w:rsidR="006379FF" w:rsidRPr="006342B8" w:rsidRDefault="006379FF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6379FF" w:rsidRDefault="006379FF"/>
  <w:p w14:paraId="61DC0559" w14:textId="77777777" w:rsidR="006379FF" w:rsidRDefault="006379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96C9" w14:textId="77777777" w:rsidR="006379FF" w:rsidRDefault="006379FF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6379FF" w:rsidRPr="006342B8" w:rsidRDefault="006379FF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6379FF" w:rsidRDefault="006379FF"/>
  <w:p w14:paraId="19E0E193" w14:textId="77777777" w:rsidR="006379FF" w:rsidRDefault="006379F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6379FF" w:rsidRDefault="006379FF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DD17" w14:textId="77777777" w:rsidR="00844DD0" w:rsidRDefault="00844DD0">
      <w:r>
        <w:separator/>
      </w:r>
    </w:p>
  </w:footnote>
  <w:footnote w:type="continuationSeparator" w:id="0">
    <w:p w14:paraId="505BF8C8" w14:textId="77777777" w:rsidR="00844DD0" w:rsidRDefault="0084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6379FF" w:rsidRDefault="006379FF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6379FF" w:rsidRPr="0020624A" w:rsidRDefault="006379FF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6379FF" w:rsidRDefault="006379FF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6379FF" w:rsidRPr="00126CCB" w:rsidRDefault="00000000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6379FF" w:rsidRDefault="006379FF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6379FF" w:rsidRPr="0020624A" w:rsidRDefault="006379FF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0DEE02A1" w:rsidR="006379FF" w:rsidRPr="00005122" w:rsidRDefault="006379FF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6379FF" w:rsidRDefault="006379FF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6379FF" w:rsidRPr="0020624A" w:rsidRDefault="006379FF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6379FF" w:rsidRDefault="006379FF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6379FF" w:rsidRPr="00126CCB" w:rsidRDefault="00000000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6379FF" w:rsidRDefault="006379FF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6379FF" w:rsidRPr="0020624A" w:rsidRDefault="006379FF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6379FF" w:rsidRDefault="006379FF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6379FF" w:rsidRPr="00005122" w:rsidRDefault="00000000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128742064">
    <w:abstractNumId w:val="6"/>
  </w:num>
  <w:num w:numId="2" w16cid:durableId="467286651">
    <w:abstractNumId w:val="5"/>
  </w:num>
  <w:num w:numId="3" w16cid:durableId="122844943">
    <w:abstractNumId w:val="9"/>
  </w:num>
  <w:num w:numId="4" w16cid:durableId="291981933">
    <w:abstractNumId w:val="7"/>
  </w:num>
  <w:num w:numId="5" w16cid:durableId="1146356049">
    <w:abstractNumId w:val="8"/>
  </w:num>
  <w:num w:numId="6" w16cid:durableId="1933583065">
    <w:abstractNumId w:val="3"/>
  </w:num>
  <w:num w:numId="7" w16cid:durableId="2126386719">
    <w:abstractNumId w:val="2"/>
  </w:num>
  <w:num w:numId="8" w16cid:durableId="56244594">
    <w:abstractNumId w:val="0"/>
  </w:num>
  <w:num w:numId="9" w16cid:durableId="1243181829">
    <w:abstractNumId w:val="1"/>
  </w:num>
  <w:num w:numId="10" w16cid:durableId="2128700584">
    <w:abstractNumId w:val="4"/>
  </w:num>
  <w:num w:numId="11" w16cid:durableId="1929732488">
    <w:abstractNumId w:val="24"/>
  </w:num>
  <w:num w:numId="12" w16cid:durableId="600453311">
    <w:abstractNumId w:val="19"/>
  </w:num>
  <w:num w:numId="13" w16cid:durableId="1455519796">
    <w:abstractNumId w:val="32"/>
  </w:num>
  <w:num w:numId="14" w16cid:durableId="443497493">
    <w:abstractNumId w:val="22"/>
  </w:num>
  <w:num w:numId="15" w16cid:durableId="1639450701">
    <w:abstractNumId w:val="26"/>
  </w:num>
  <w:num w:numId="16" w16cid:durableId="2053380657">
    <w:abstractNumId w:val="30"/>
  </w:num>
  <w:num w:numId="17" w16cid:durableId="377895028">
    <w:abstractNumId w:val="27"/>
  </w:num>
  <w:num w:numId="18" w16cid:durableId="1246501634">
    <w:abstractNumId w:val="21"/>
  </w:num>
  <w:num w:numId="19" w16cid:durableId="286357266">
    <w:abstractNumId w:val="10"/>
  </w:num>
  <w:num w:numId="20" w16cid:durableId="1887797040">
    <w:abstractNumId w:val="34"/>
  </w:num>
  <w:num w:numId="21" w16cid:durableId="1250509134">
    <w:abstractNumId w:val="18"/>
  </w:num>
  <w:num w:numId="22" w16cid:durableId="177084137">
    <w:abstractNumId w:val="28"/>
  </w:num>
  <w:num w:numId="23" w16cid:durableId="724374372">
    <w:abstractNumId w:val="11"/>
  </w:num>
  <w:num w:numId="24" w16cid:durableId="1821920560">
    <w:abstractNumId w:val="13"/>
  </w:num>
  <w:num w:numId="25" w16cid:durableId="1356419201">
    <w:abstractNumId w:val="36"/>
  </w:num>
  <w:num w:numId="26" w16cid:durableId="8655592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5465180">
    <w:abstractNumId w:val="25"/>
  </w:num>
  <w:num w:numId="28" w16cid:durableId="1824663851">
    <w:abstractNumId w:val="29"/>
  </w:num>
  <w:num w:numId="29" w16cid:durableId="825974765">
    <w:abstractNumId w:val="15"/>
  </w:num>
  <w:num w:numId="30" w16cid:durableId="1047753872">
    <w:abstractNumId w:val="16"/>
  </w:num>
  <w:num w:numId="31" w16cid:durableId="1388139900">
    <w:abstractNumId w:val="14"/>
  </w:num>
  <w:num w:numId="32" w16cid:durableId="1155997877">
    <w:abstractNumId w:val="35"/>
  </w:num>
  <w:num w:numId="33" w16cid:durableId="840972704">
    <w:abstractNumId w:val="20"/>
  </w:num>
  <w:num w:numId="34" w16cid:durableId="397703014">
    <w:abstractNumId w:val="17"/>
  </w:num>
  <w:num w:numId="35" w16cid:durableId="253244999">
    <w:abstractNumId w:val="33"/>
  </w:num>
  <w:num w:numId="36" w16cid:durableId="1059666736">
    <w:abstractNumId w:val="12"/>
  </w:num>
  <w:num w:numId="37" w16cid:durableId="74711778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8E2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21F"/>
    <w:rsid w:val="0004776E"/>
    <w:rsid w:val="00047F96"/>
    <w:rsid w:val="000501C6"/>
    <w:rsid w:val="00050475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5625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45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334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BD3"/>
    <w:rsid w:val="00086011"/>
    <w:rsid w:val="00086397"/>
    <w:rsid w:val="0008685F"/>
    <w:rsid w:val="00086F8F"/>
    <w:rsid w:val="00087E26"/>
    <w:rsid w:val="00090AB8"/>
    <w:rsid w:val="00090C55"/>
    <w:rsid w:val="00090CB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5FC4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485B"/>
    <w:rsid w:val="000A5846"/>
    <w:rsid w:val="000A588C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5C5F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5C25"/>
    <w:rsid w:val="00106141"/>
    <w:rsid w:val="0010642B"/>
    <w:rsid w:val="001064A6"/>
    <w:rsid w:val="00106695"/>
    <w:rsid w:val="0010678D"/>
    <w:rsid w:val="00106A7B"/>
    <w:rsid w:val="00107BBC"/>
    <w:rsid w:val="001101EB"/>
    <w:rsid w:val="001105A7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0EE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0F91"/>
    <w:rsid w:val="001616C8"/>
    <w:rsid w:val="00162902"/>
    <w:rsid w:val="00162E9D"/>
    <w:rsid w:val="00163358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82A"/>
    <w:rsid w:val="00174914"/>
    <w:rsid w:val="00174C97"/>
    <w:rsid w:val="00174D19"/>
    <w:rsid w:val="00175FC2"/>
    <w:rsid w:val="00176247"/>
    <w:rsid w:val="00176D4E"/>
    <w:rsid w:val="00180317"/>
    <w:rsid w:val="001807EE"/>
    <w:rsid w:val="00180894"/>
    <w:rsid w:val="0018123C"/>
    <w:rsid w:val="0018126A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D5"/>
    <w:rsid w:val="001A65E9"/>
    <w:rsid w:val="001A660A"/>
    <w:rsid w:val="001A75AB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0FC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AC3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06D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23D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1A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6CA1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413D"/>
    <w:rsid w:val="002346EA"/>
    <w:rsid w:val="00235D19"/>
    <w:rsid w:val="00235DC7"/>
    <w:rsid w:val="002360BB"/>
    <w:rsid w:val="00236253"/>
    <w:rsid w:val="0023669B"/>
    <w:rsid w:val="0023721D"/>
    <w:rsid w:val="00237399"/>
    <w:rsid w:val="0023740A"/>
    <w:rsid w:val="002379F0"/>
    <w:rsid w:val="0024027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47C35"/>
    <w:rsid w:val="0025010F"/>
    <w:rsid w:val="00250267"/>
    <w:rsid w:val="0025055A"/>
    <w:rsid w:val="00250AF1"/>
    <w:rsid w:val="00250E75"/>
    <w:rsid w:val="00251331"/>
    <w:rsid w:val="00252743"/>
    <w:rsid w:val="002527DE"/>
    <w:rsid w:val="00252C2C"/>
    <w:rsid w:val="00253078"/>
    <w:rsid w:val="0025390E"/>
    <w:rsid w:val="00253B5E"/>
    <w:rsid w:val="002543F0"/>
    <w:rsid w:val="00254462"/>
    <w:rsid w:val="002545F7"/>
    <w:rsid w:val="00254B4D"/>
    <w:rsid w:val="002550D1"/>
    <w:rsid w:val="002558C0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070"/>
    <w:rsid w:val="00271D77"/>
    <w:rsid w:val="002723D7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6824"/>
    <w:rsid w:val="0028728C"/>
    <w:rsid w:val="002872C8"/>
    <w:rsid w:val="00287662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399"/>
    <w:rsid w:val="002A1897"/>
    <w:rsid w:val="002A1A06"/>
    <w:rsid w:val="002A1F73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9AC"/>
    <w:rsid w:val="002B7FD9"/>
    <w:rsid w:val="002C007A"/>
    <w:rsid w:val="002C0099"/>
    <w:rsid w:val="002C025D"/>
    <w:rsid w:val="002C0784"/>
    <w:rsid w:val="002C09A5"/>
    <w:rsid w:val="002C0B37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0E6D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724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7D"/>
    <w:rsid w:val="002F71F0"/>
    <w:rsid w:val="002F7636"/>
    <w:rsid w:val="002F763C"/>
    <w:rsid w:val="002F7AEE"/>
    <w:rsid w:val="00300D88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17ABC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B6D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67CDA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399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9A6"/>
    <w:rsid w:val="00383A00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5B6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077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577"/>
    <w:rsid w:val="003A67FA"/>
    <w:rsid w:val="003A6A76"/>
    <w:rsid w:val="003A7A0C"/>
    <w:rsid w:val="003B0E94"/>
    <w:rsid w:val="003B136B"/>
    <w:rsid w:val="003B2091"/>
    <w:rsid w:val="003B2FEF"/>
    <w:rsid w:val="003B31D2"/>
    <w:rsid w:val="003B3850"/>
    <w:rsid w:val="003B3966"/>
    <w:rsid w:val="003B3FC1"/>
    <w:rsid w:val="003B4272"/>
    <w:rsid w:val="003B4880"/>
    <w:rsid w:val="003B49B2"/>
    <w:rsid w:val="003B4B86"/>
    <w:rsid w:val="003B50ED"/>
    <w:rsid w:val="003B5F62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AAE"/>
    <w:rsid w:val="003C3BCB"/>
    <w:rsid w:val="003C3DCB"/>
    <w:rsid w:val="003C41F7"/>
    <w:rsid w:val="003C5234"/>
    <w:rsid w:val="003C61E1"/>
    <w:rsid w:val="003C6252"/>
    <w:rsid w:val="003C6467"/>
    <w:rsid w:val="003C6844"/>
    <w:rsid w:val="003D09C5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0F85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B5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6C7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A05"/>
    <w:rsid w:val="00417A9D"/>
    <w:rsid w:val="00417B67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35F0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C9F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E59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1DF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5DA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67D1D"/>
    <w:rsid w:val="00470712"/>
    <w:rsid w:val="00470AF4"/>
    <w:rsid w:val="00470C8B"/>
    <w:rsid w:val="00470CEE"/>
    <w:rsid w:val="00470E47"/>
    <w:rsid w:val="0047149E"/>
    <w:rsid w:val="0047296D"/>
    <w:rsid w:val="00472D7C"/>
    <w:rsid w:val="00472DAE"/>
    <w:rsid w:val="004730AF"/>
    <w:rsid w:val="004734F1"/>
    <w:rsid w:val="004736D1"/>
    <w:rsid w:val="004739EF"/>
    <w:rsid w:val="00474423"/>
    <w:rsid w:val="00474D85"/>
    <w:rsid w:val="004750AF"/>
    <w:rsid w:val="0047543B"/>
    <w:rsid w:val="0047721A"/>
    <w:rsid w:val="0047746C"/>
    <w:rsid w:val="00477D36"/>
    <w:rsid w:val="00477FAE"/>
    <w:rsid w:val="0048067E"/>
    <w:rsid w:val="004812BA"/>
    <w:rsid w:val="0048181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D77"/>
    <w:rsid w:val="00497EFD"/>
    <w:rsid w:val="004A0559"/>
    <w:rsid w:val="004A0F44"/>
    <w:rsid w:val="004A1276"/>
    <w:rsid w:val="004A138D"/>
    <w:rsid w:val="004A1F48"/>
    <w:rsid w:val="004A381A"/>
    <w:rsid w:val="004A3A68"/>
    <w:rsid w:val="004A3DF5"/>
    <w:rsid w:val="004A3E2E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6DB"/>
    <w:rsid w:val="004C6B04"/>
    <w:rsid w:val="004C7010"/>
    <w:rsid w:val="004C7483"/>
    <w:rsid w:val="004C7CA2"/>
    <w:rsid w:val="004C7F2D"/>
    <w:rsid w:val="004D1248"/>
    <w:rsid w:val="004D16B4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0621"/>
    <w:rsid w:val="004F14CD"/>
    <w:rsid w:val="004F1827"/>
    <w:rsid w:val="004F1DE4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10134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5B23"/>
    <w:rsid w:val="005162F4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8A1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28B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40EC"/>
    <w:rsid w:val="005B4215"/>
    <w:rsid w:val="005B47DC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B780B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6F1A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002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35C5"/>
    <w:rsid w:val="00603892"/>
    <w:rsid w:val="006038C7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55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0B9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0EF"/>
    <w:rsid w:val="006342B8"/>
    <w:rsid w:val="00634331"/>
    <w:rsid w:val="00634BEF"/>
    <w:rsid w:val="0063520F"/>
    <w:rsid w:val="006365A3"/>
    <w:rsid w:val="006369DA"/>
    <w:rsid w:val="0063777E"/>
    <w:rsid w:val="006379FF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266"/>
    <w:rsid w:val="00645921"/>
    <w:rsid w:val="00645954"/>
    <w:rsid w:val="0064598F"/>
    <w:rsid w:val="00646DD3"/>
    <w:rsid w:val="00646F85"/>
    <w:rsid w:val="006477F2"/>
    <w:rsid w:val="006478AF"/>
    <w:rsid w:val="00647ABF"/>
    <w:rsid w:val="00647E6A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AB7"/>
    <w:rsid w:val="00666F45"/>
    <w:rsid w:val="0066720A"/>
    <w:rsid w:val="00667B8D"/>
    <w:rsid w:val="0067020E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A3D"/>
    <w:rsid w:val="00677AF2"/>
    <w:rsid w:val="006804CC"/>
    <w:rsid w:val="0068071F"/>
    <w:rsid w:val="006808EC"/>
    <w:rsid w:val="00680A87"/>
    <w:rsid w:val="006812B2"/>
    <w:rsid w:val="0068145D"/>
    <w:rsid w:val="00681F1E"/>
    <w:rsid w:val="00682919"/>
    <w:rsid w:val="00683142"/>
    <w:rsid w:val="00684880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CE3"/>
    <w:rsid w:val="00693F75"/>
    <w:rsid w:val="00694066"/>
    <w:rsid w:val="006940F4"/>
    <w:rsid w:val="00694164"/>
    <w:rsid w:val="0069474C"/>
    <w:rsid w:val="0069531D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E1C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04"/>
    <w:rsid w:val="006C2E93"/>
    <w:rsid w:val="006C3F15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2EEF"/>
    <w:rsid w:val="007030BD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075A3"/>
    <w:rsid w:val="0071077E"/>
    <w:rsid w:val="00710C63"/>
    <w:rsid w:val="00710CF1"/>
    <w:rsid w:val="00710FDF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2E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40DF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BA2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35C"/>
    <w:rsid w:val="00754969"/>
    <w:rsid w:val="007549C7"/>
    <w:rsid w:val="00754F3E"/>
    <w:rsid w:val="00755AB1"/>
    <w:rsid w:val="00755CFB"/>
    <w:rsid w:val="00755D2F"/>
    <w:rsid w:val="00755D92"/>
    <w:rsid w:val="00755F93"/>
    <w:rsid w:val="007563A5"/>
    <w:rsid w:val="007567DB"/>
    <w:rsid w:val="00756DFC"/>
    <w:rsid w:val="00756ED9"/>
    <w:rsid w:val="007571A0"/>
    <w:rsid w:val="00757D1D"/>
    <w:rsid w:val="00760C7A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CBA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320"/>
    <w:rsid w:val="00781902"/>
    <w:rsid w:val="00781BC7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625"/>
    <w:rsid w:val="0079672A"/>
    <w:rsid w:val="00796B20"/>
    <w:rsid w:val="00796FC4"/>
    <w:rsid w:val="0079726F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159"/>
    <w:rsid w:val="007B242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681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1E9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66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730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235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3D5"/>
    <w:rsid w:val="008124E5"/>
    <w:rsid w:val="00812799"/>
    <w:rsid w:val="008127E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B53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62A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2A7"/>
    <w:rsid w:val="00841374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D0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3F59"/>
    <w:rsid w:val="00854072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6C4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25D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0C0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56E6"/>
    <w:rsid w:val="008A5FE2"/>
    <w:rsid w:val="008A64DA"/>
    <w:rsid w:val="008A6D25"/>
    <w:rsid w:val="008B04C1"/>
    <w:rsid w:val="008B09AE"/>
    <w:rsid w:val="008B0F7F"/>
    <w:rsid w:val="008B16D1"/>
    <w:rsid w:val="008B182C"/>
    <w:rsid w:val="008B1C61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5C0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014B"/>
    <w:rsid w:val="008E0FD8"/>
    <w:rsid w:val="008E13CF"/>
    <w:rsid w:val="008E2315"/>
    <w:rsid w:val="008E2433"/>
    <w:rsid w:val="008E253D"/>
    <w:rsid w:val="008E2926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8F7EA5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57B"/>
    <w:rsid w:val="009026AD"/>
    <w:rsid w:val="009026E1"/>
    <w:rsid w:val="009029D4"/>
    <w:rsid w:val="0090363A"/>
    <w:rsid w:val="00903FD7"/>
    <w:rsid w:val="00904303"/>
    <w:rsid w:val="009046CC"/>
    <w:rsid w:val="0090568D"/>
    <w:rsid w:val="00905A9C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026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40E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40DD"/>
    <w:rsid w:val="009456DF"/>
    <w:rsid w:val="009474BC"/>
    <w:rsid w:val="009479FA"/>
    <w:rsid w:val="00947B45"/>
    <w:rsid w:val="009504AC"/>
    <w:rsid w:val="009516C8"/>
    <w:rsid w:val="0095236A"/>
    <w:rsid w:val="009525A1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6B0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93F"/>
    <w:rsid w:val="00971D2B"/>
    <w:rsid w:val="00972701"/>
    <w:rsid w:val="00972BDA"/>
    <w:rsid w:val="00972D75"/>
    <w:rsid w:val="00972DA0"/>
    <w:rsid w:val="00972DAE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8C2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5B3A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8E5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17FE"/>
    <w:rsid w:val="009E25B8"/>
    <w:rsid w:val="009E3327"/>
    <w:rsid w:val="009E421A"/>
    <w:rsid w:val="009E480D"/>
    <w:rsid w:val="009E5096"/>
    <w:rsid w:val="009E5AD0"/>
    <w:rsid w:val="009E5CA0"/>
    <w:rsid w:val="009E5F6B"/>
    <w:rsid w:val="009E6E67"/>
    <w:rsid w:val="009E73B5"/>
    <w:rsid w:val="009F010C"/>
    <w:rsid w:val="009F0339"/>
    <w:rsid w:val="009F0573"/>
    <w:rsid w:val="009F060E"/>
    <w:rsid w:val="009F10C3"/>
    <w:rsid w:val="009F12B8"/>
    <w:rsid w:val="009F15F9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9F7EF5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167E"/>
    <w:rsid w:val="00A22227"/>
    <w:rsid w:val="00A227DF"/>
    <w:rsid w:val="00A22AAC"/>
    <w:rsid w:val="00A232A1"/>
    <w:rsid w:val="00A2355F"/>
    <w:rsid w:val="00A23BA1"/>
    <w:rsid w:val="00A23BB8"/>
    <w:rsid w:val="00A246F5"/>
    <w:rsid w:val="00A24E01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47820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784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7DE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2DA2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3FB5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4A5"/>
    <w:rsid w:val="00AB4BDA"/>
    <w:rsid w:val="00AB58F6"/>
    <w:rsid w:val="00AB5A60"/>
    <w:rsid w:val="00AB5E09"/>
    <w:rsid w:val="00AB5E72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4A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5ACD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58B9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12F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5A"/>
    <w:rsid w:val="00B00E9F"/>
    <w:rsid w:val="00B00FB4"/>
    <w:rsid w:val="00B0129D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186"/>
    <w:rsid w:val="00B115F3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017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D5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7BF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87FA0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4B89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3E9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55A"/>
    <w:rsid w:val="00BC0BA5"/>
    <w:rsid w:val="00BC0E77"/>
    <w:rsid w:val="00BC18EF"/>
    <w:rsid w:val="00BC1BA0"/>
    <w:rsid w:val="00BC2474"/>
    <w:rsid w:val="00BC3B05"/>
    <w:rsid w:val="00BC3CD6"/>
    <w:rsid w:val="00BC4129"/>
    <w:rsid w:val="00BC4504"/>
    <w:rsid w:val="00BC49A0"/>
    <w:rsid w:val="00BC4B97"/>
    <w:rsid w:val="00BC4D2F"/>
    <w:rsid w:val="00BC58CA"/>
    <w:rsid w:val="00BC5E24"/>
    <w:rsid w:val="00BC5FCA"/>
    <w:rsid w:val="00BC611F"/>
    <w:rsid w:val="00BC62BE"/>
    <w:rsid w:val="00BC71DD"/>
    <w:rsid w:val="00BC7385"/>
    <w:rsid w:val="00BC7B79"/>
    <w:rsid w:val="00BD07B0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076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746"/>
    <w:rsid w:val="00BE74D4"/>
    <w:rsid w:val="00BE7835"/>
    <w:rsid w:val="00BE7FAA"/>
    <w:rsid w:val="00BF06EF"/>
    <w:rsid w:val="00BF09B1"/>
    <w:rsid w:val="00BF13A4"/>
    <w:rsid w:val="00BF2CD8"/>
    <w:rsid w:val="00BF2DA4"/>
    <w:rsid w:val="00BF32FC"/>
    <w:rsid w:val="00BF353B"/>
    <w:rsid w:val="00BF4A55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07D42"/>
    <w:rsid w:val="00C101B1"/>
    <w:rsid w:val="00C10643"/>
    <w:rsid w:val="00C119EB"/>
    <w:rsid w:val="00C11D2D"/>
    <w:rsid w:val="00C12254"/>
    <w:rsid w:val="00C12402"/>
    <w:rsid w:val="00C12AE3"/>
    <w:rsid w:val="00C12DA7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059"/>
    <w:rsid w:val="00C37155"/>
    <w:rsid w:val="00C371E5"/>
    <w:rsid w:val="00C401AE"/>
    <w:rsid w:val="00C40860"/>
    <w:rsid w:val="00C40CCC"/>
    <w:rsid w:val="00C41253"/>
    <w:rsid w:val="00C41304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5691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5EE"/>
    <w:rsid w:val="00C70F19"/>
    <w:rsid w:val="00C713DB"/>
    <w:rsid w:val="00C71514"/>
    <w:rsid w:val="00C71E2E"/>
    <w:rsid w:val="00C74914"/>
    <w:rsid w:val="00C74B3A"/>
    <w:rsid w:val="00C74D93"/>
    <w:rsid w:val="00C7524A"/>
    <w:rsid w:val="00C755D3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0FE9"/>
    <w:rsid w:val="00C81D57"/>
    <w:rsid w:val="00C81E2A"/>
    <w:rsid w:val="00C82231"/>
    <w:rsid w:val="00C829E1"/>
    <w:rsid w:val="00C82C85"/>
    <w:rsid w:val="00C83401"/>
    <w:rsid w:val="00C83725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3BD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6C9"/>
    <w:rsid w:val="00C97C01"/>
    <w:rsid w:val="00C97E0B"/>
    <w:rsid w:val="00CA01E0"/>
    <w:rsid w:val="00CA05AA"/>
    <w:rsid w:val="00CA05E4"/>
    <w:rsid w:val="00CA0A1A"/>
    <w:rsid w:val="00CA0D10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743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4EE5"/>
    <w:rsid w:val="00CB52FB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015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2E90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614"/>
    <w:rsid w:val="00CE076F"/>
    <w:rsid w:val="00CE0A7B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078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A31"/>
    <w:rsid w:val="00D0679B"/>
    <w:rsid w:val="00D0695C"/>
    <w:rsid w:val="00D06AB2"/>
    <w:rsid w:val="00D11089"/>
    <w:rsid w:val="00D113BF"/>
    <w:rsid w:val="00D113C0"/>
    <w:rsid w:val="00D11979"/>
    <w:rsid w:val="00D1232F"/>
    <w:rsid w:val="00D12393"/>
    <w:rsid w:val="00D124CE"/>
    <w:rsid w:val="00D1285F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8AA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317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4D44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9BA"/>
    <w:rsid w:val="00D45AF2"/>
    <w:rsid w:val="00D45D06"/>
    <w:rsid w:val="00D45E85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142"/>
    <w:rsid w:val="00D5227B"/>
    <w:rsid w:val="00D533FC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017A"/>
    <w:rsid w:val="00D6171D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800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9B3"/>
    <w:rsid w:val="00D95882"/>
    <w:rsid w:val="00D95E7F"/>
    <w:rsid w:val="00D96378"/>
    <w:rsid w:val="00D96B2A"/>
    <w:rsid w:val="00D96CB7"/>
    <w:rsid w:val="00D96E0F"/>
    <w:rsid w:val="00D97EC1"/>
    <w:rsid w:val="00DA0068"/>
    <w:rsid w:val="00DA02C0"/>
    <w:rsid w:val="00DA081E"/>
    <w:rsid w:val="00DA0A56"/>
    <w:rsid w:val="00DA101C"/>
    <w:rsid w:val="00DA1080"/>
    <w:rsid w:val="00DA10C6"/>
    <w:rsid w:val="00DA16AF"/>
    <w:rsid w:val="00DA1BC6"/>
    <w:rsid w:val="00DA1DBC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121F"/>
    <w:rsid w:val="00DB22B9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0B90"/>
    <w:rsid w:val="00DC12A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0CF2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73C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448C"/>
    <w:rsid w:val="00E145CF"/>
    <w:rsid w:val="00E14823"/>
    <w:rsid w:val="00E1539A"/>
    <w:rsid w:val="00E154E6"/>
    <w:rsid w:val="00E159FD"/>
    <w:rsid w:val="00E16260"/>
    <w:rsid w:val="00E166BE"/>
    <w:rsid w:val="00E16B28"/>
    <w:rsid w:val="00E205CF"/>
    <w:rsid w:val="00E211EF"/>
    <w:rsid w:val="00E215A2"/>
    <w:rsid w:val="00E2182E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CB4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0B7E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422"/>
    <w:rsid w:val="00E56B03"/>
    <w:rsid w:val="00E60426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9D"/>
    <w:rsid w:val="00E81C12"/>
    <w:rsid w:val="00E822DC"/>
    <w:rsid w:val="00E82FE1"/>
    <w:rsid w:val="00E83860"/>
    <w:rsid w:val="00E839D4"/>
    <w:rsid w:val="00E83DBA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7F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6F60"/>
    <w:rsid w:val="00ED7312"/>
    <w:rsid w:val="00ED77E9"/>
    <w:rsid w:val="00ED7D78"/>
    <w:rsid w:val="00EE01B9"/>
    <w:rsid w:val="00EE0408"/>
    <w:rsid w:val="00EE095E"/>
    <w:rsid w:val="00EE0B95"/>
    <w:rsid w:val="00EE138D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1FE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80A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3A2F"/>
    <w:rsid w:val="00F33C97"/>
    <w:rsid w:val="00F344CF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B2"/>
    <w:rsid w:val="00F408C6"/>
    <w:rsid w:val="00F409A2"/>
    <w:rsid w:val="00F413D3"/>
    <w:rsid w:val="00F41CAF"/>
    <w:rsid w:val="00F42046"/>
    <w:rsid w:val="00F421A0"/>
    <w:rsid w:val="00F4246F"/>
    <w:rsid w:val="00F425AC"/>
    <w:rsid w:val="00F42827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3ED2"/>
    <w:rsid w:val="00F54607"/>
    <w:rsid w:val="00F54A96"/>
    <w:rsid w:val="00F54E1A"/>
    <w:rsid w:val="00F55CB3"/>
    <w:rsid w:val="00F55F34"/>
    <w:rsid w:val="00F560A9"/>
    <w:rsid w:val="00F560FD"/>
    <w:rsid w:val="00F56347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23D"/>
    <w:rsid w:val="00F76562"/>
    <w:rsid w:val="00F76809"/>
    <w:rsid w:val="00F77565"/>
    <w:rsid w:val="00F77BE6"/>
    <w:rsid w:val="00F77F63"/>
    <w:rsid w:val="00F814EB"/>
    <w:rsid w:val="00F82359"/>
    <w:rsid w:val="00F826F6"/>
    <w:rsid w:val="00F831CF"/>
    <w:rsid w:val="00F8320D"/>
    <w:rsid w:val="00F837C3"/>
    <w:rsid w:val="00F83915"/>
    <w:rsid w:val="00F83947"/>
    <w:rsid w:val="00F83D84"/>
    <w:rsid w:val="00F84283"/>
    <w:rsid w:val="00F844BC"/>
    <w:rsid w:val="00F846E9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3FB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6E"/>
    <w:rsid w:val="00F97C8E"/>
    <w:rsid w:val="00FA026F"/>
    <w:rsid w:val="00FA0831"/>
    <w:rsid w:val="00FA089C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2DD9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DE1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55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562E"/>
    <w:rsid w:val="00FF6116"/>
    <w:rsid w:val="00FF6580"/>
    <w:rsid w:val="00FF65FC"/>
    <w:rsid w:val="00FF6B90"/>
    <w:rsid w:val="00FF6D62"/>
    <w:rsid w:val="00FF7A55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BC11C-F55D-4464-9161-24B63787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5248</TotalTime>
  <Pages>22</Pages>
  <Words>5756</Words>
  <Characters>32811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chadaporn.c</cp:lastModifiedBy>
  <cp:revision>774</cp:revision>
  <cp:lastPrinted>2023-08-10T16:35:00Z</cp:lastPrinted>
  <dcterms:created xsi:type="dcterms:W3CDTF">2021-05-04T10:27:00Z</dcterms:created>
  <dcterms:modified xsi:type="dcterms:W3CDTF">2023-08-12T02:44:00Z</dcterms:modified>
</cp:coreProperties>
</file>