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D8E26"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2D431C8D"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02AB1169"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77C7A7DB" w14:textId="77777777" w:rsidR="00533895"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5B668B">
        <w:rPr>
          <w:rFonts w:ascii="Angsana New" w:hAnsi="Angsana New"/>
          <w:b/>
          <w:bCs/>
          <w:sz w:val="32"/>
          <w:szCs w:val="32"/>
        </w:rPr>
        <w:t>FOR THE THREE-MONTH AND SIX-MONTH PERIODS ENDED JUNE 30, 202</w:t>
      </w:r>
      <w:r>
        <w:rPr>
          <w:rFonts w:ascii="Angsana New" w:hAnsi="Angsana New" w:hint="cs"/>
          <w:b/>
          <w:bCs/>
          <w:sz w:val="32"/>
          <w:szCs w:val="32"/>
          <w:cs/>
        </w:rPr>
        <w:t>3</w:t>
      </w:r>
    </w:p>
    <w:p w14:paraId="417F7E0A" w14:textId="77777777" w:rsidR="00533895"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p>
    <w:p w14:paraId="53130B64"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533895" w:rsidRPr="0080356D" w:rsidSect="002B0237">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1CA8D94A" w14:textId="77777777" w:rsidR="00533895" w:rsidRPr="0080356D" w:rsidRDefault="00533895" w:rsidP="00533895">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14A4BD2F" w14:textId="77777777" w:rsidR="00533895" w:rsidRPr="0080356D" w:rsidRDefault="00533895" w:rsidP="00533895">
      <w:pPr>
        <w:tabs>
          <w:tab w:val="left" w:pos="426"/>
        </w:tabs>
        <w:spacing w:line="320" w:lineRule="exact"/>
        <w:jc w:val="both"/>
        <w:rPr>
          <w:rFonts w:ascii="Angsana New" w:hAnsi="Angsana New"/>
          <w:sz w:val="32"/>
          <w:szCs w:val="32"/>
        </w:rPr>
      </w:pPr>
    </w:p>
    <w:p w14:paraId="0EFA6AA0" w14:textId="77777777" w:rsidR="00533895" w:rsidRPr="0080356D" w:rsidRDefault="00533895" w:rsidP="00533895">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37D93898" w14:textId="77777777" w:rsidR="00533895" w:rsidRPr="0080356D" w:rsidRDefault="00533895" w:rsidP="00533895">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235CE91A" w14:textId="77777777" w:rsidR="00533895" w:rsidRPr="0080356D" w:rsidRDefault="00533895" w:rsidP="00533895">
      <w:pPr>
        <w:spacing w:line="320" w:lineRule="exact"/>
        <w:jc w:val="both"/>
        <w:rPr>
          <w:rFonts w:ascii="Angsana New" w:hAnsi="Angsana New"/>
          <w:sz w:val="32"/>
          <w:szCs w:val="32"/>
        </w:rPr>
      </w:pPr>
    </w:p>
    <w:p w14:paraId="3E6741AB" w14:textId="77777777" w:rsidR="00533895" w:rsidRDefault="00533895" w:rsidP="00533895">
      <w:pPr>
        <w:spacing w:line="320" w:lineRule="exact"/>
        <w:ind w:firstLine="1440"/>
        <w:jc w:val="thaiDistribute"/>
        <w:rPr>
          <w:rFonts w:ascii="Angsana New" w:hAnsi="Angsana New"/>
          <w:sz w:val="32"/>
          <w:szCs w:val="32"/>
        </w:rPr>
      </w:pPr>
      <w:r>
        <w:rPr>
          <w:rFonts w:ascii="Angsana New" w:hAnsi="Angsana New"/>
          <w:sz w:val="32"/>
          <w:szCs w:val="32"/>
        </w:rPr>
        <w:t xml:space="preserve">I have reviewed the accompanying consolidated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and its subsidiaries</w:t>
      </w:r>
      <w:r>
        <w:rPr>
          <w:rFonts w:ascii="Angsana New" w:hAnsi="Angsana New"/>
          <w:spacing w:val="-4"/>
          <w:sz w:val="32"/>
          <w:szCs w:val="32"/>
        </w:rPr>
        <w:t xml:space="preserve"> as at June 30, 202</w:t>
      </w:r>
      <w:r>
        <w:rPr>
          <w:rFonts w:ascii="Angsana New" w:hAnsi="Angsana New" w:hint="cs"/>
          <w:spacing w:val="-4"/>
          <w:sz w:val="32"/>
          <w:szCs w:val="32"/>
          <w:cs/>
        </w:rPr>
        <w:t>3</w:t>
      </w:r>
      <w:r>
        <w:rPr>
          <w:rFonts w:ascii="Angsana New" w:hAnsi="Angsana New"/>
          <w:spacing w:val="-4"/>
          <w:sz w:val="32"/>
          <w:szCs w:val="32"/>
        </w:rPr>
        <w:t xml:space="preserve">, and the related consolidated </w:t>
      </w:r>
      <w:r>
        <w:rPr>
          <w:rFonts w:ascii="Angsana New" w:hAnsi="Angsana New"/>
          <w:spacing w:val="-2"/>
          <w:sz w:val="32"/>
          <w:szCs w:val="32"/>
        </w:rPr>
        <w:t xml:space="preserve">statement </w:t>
      </w:r>
      <w:r>
        <w:rPr>
          <w:rFonts w:ascii="Angsana New" w:hAnsi="Angsana New"/>
          <w:sz w:val="32"/>
          <w:szCs w:val="32"/>
        </w:rPr>
        <w:t>of comprehensive income for the three</w:t>
      </w:r>
      <w:r>
        <w:rPr>
          <w:rFonts w:ascii="Angsana New" w:hAnsi="Angsana New" w:hint="cs"/>
          <w:sz w:val="32"/>
          <w:szCs w:val="32"/>
          <w:cs/>
        </w:rPr>
        <w:t>-</w:t>
      </w:r>
      <w:r>
        <w:rPr>
          <w:rFonts w:ascii="Angsana New" w:hAnsi="Angsana New"/>
          <w:sz w:val="32"/>
          <w:szCs w:val="32"/>
        </w:rPr>
        <w:t>month and six</w:t>
      </w:r>
      <w:r>
        <w:rPr>
          <w:rFonts w:ascii="Angsana New" w:hAnsi="Angsana New" w:hint="cs"/>
          <w:sz w:val="32"/>
          <w:szCs w:val="32"/>
          <w:cs/>
        </w:rPr>
        <w:t>-</w:t>
      </w:r>
      <w:r>
        <w:rPr>
          <w:rFonts w:ascii="Angsana New" w:hAnsi="Angsana New"/>
          <w:sz w:val="32"/>
          <w:szCs w:val="32"/>
        </w:rPr>
        <w:t>month periods then ended, consolidated statement 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consolidated statement of cash flows for the six</w:t>
      </w:r>
      <w:r>
        <w:rPr>
          <w:rFonts w:ascii="Angsana New" w:hAnsi="Angsana New" w:hint="cs"/>
          <w:sz w:val="32"/>
          <w:szCs w:val="32"/>
          <w:cs/>
        </w:rPr>
        <w:t>-</w:t>
      </w:r>
      <w:r>
        <w:rPr>
          <w:rFonts w:ascii="Angsana New" w:hAnsi="Angsana New"/>
          <w:sz w:val="32"/>
          <w:szCs w:val="32"/>
        </w:rPr>
        <w:t xml:space="preserve">month period then ended, and the condensed notes to the interim consolidated financial statements and I have also reviewed the statement of financial position of </w:t>
      </w:r>
      <w:r>
        <w:rPr>
          <w:rFonts w:asciiTheme="majorBidi" w:hAnsiTheme="majorBidi" w:cstheme="majorBidi"/>
          <w:sz w:val="32"/>
          <w:szCs w:val="32"/>
        </w:rPr>
        <w:t>Porn Prom Metal Public Company Limited</w:t>
      </w:r>
      <w:r>
        <w:rPr>
          <w:rFonts w:ascii="Angsana New" w:hAnsi="Angsana New"/>
          <w:sz w:val="32"/>
          <w:szCs w:val="32"/>
        </w:rPr>
        <w:t xml:space="preserve"> as at June 30, 202</w:t>
      </w:r>
      <w:r>
        <w:rPr>
          <w:rFonts w:ascii="Angsana New" w:hAnsi="Angsana New" w:hint="cs"/>
          <w:sz w:val="32"/>
          <w:szCs w:val="32"/>
          <w:cs/>
        </w:rPr>
        <w:t>3</w:t>
      </w:r>
      <w:r>
        <w:rPr>
          <w:rFonts w:ascii="Angsana New" w:hAnsi="Angsana New"/>
          <w:sz w:val="32"/>
          <w:szCs w:val="32"/>
        </w:rPr>
        <w:t>, and the related statement of comprehensive income for the three</w:t>
      </w:r>
      <w:r>
        <w:rPr>
          <w:rFonts w:ascii="Angsana New" w:hAnsi="Angsana New" w:hint="cs"/>
          <w:sz w:val="32"/>
          <w:szCs w:val="32"/>
          <w:cs/>
        </w:rPr>
        <w:t>-</w:t>
      </w:r>
      <w:r>
        <w:rPr>
          <w:rFonts w:ascii="Angsana New" w:hAnsi="Angsana New"/>
          <w:sz w:val="32"/>
          <w:szCs w:val="32"/>
        </w:rPr>
        <w:t>month and six</w:t>
      </w:r>
      <w:r>
        <w:rPr>
          <w:rFonts w:ascii="Angsana New" w:hAnsi="Angsana New" w:hint="cs"/>
          <w:sz w:val="32"/>
          <w:szCs w:val="32"/>
          <w:cs/>
        </w:rPr>
        <w:t>-</w:t>
      </w:r>
      <w:r>
        <w:rPr>
          <w:rFonts w:ascii="Angsana New" w:hAnsi="Angsana New"/>
          <w:sz w:val="32"/>
          <w:szCs w:val="32"/>
        </w:rPr>
        <w:t xml:space="preserve">month periods then ended, statement </w:t>
      </w:r>
      <w:r>
        <w:rPr>
          <w:rFonts w:ascii="Angsana New" w:hAnsi="Angsana New"/>
          <w:sz w:val="32"/>
          <w:szCs w:val="32"/>
        </w:rPr>
        <w:br/>
        <w:t>of</w:t>
      </w:r>
      <w:r>
        <w:rPr>
          <w:rFonts w:ascii="Angsana New" w:hAnsi="Angsana New"/>
          <w:cs/>
        </w:rPr>
        <w:t xml:space="preserve"> </w:t>
      </w:r>
      <w:r>
        <w:rPr>
          <w:rFonts w:ascii="Angsana New" w:hAnsi="Angsana New"/>
          <w:sz w:val="32"/>
          <w:szCs w:val="32"/>
        </w:rPr>
        <w:t>changes in shareholders</w:t>
      </w:r>
      <w:r>
        <w:rPr>
          <w:rFonts w:ascii="Angsana New" w:hAnsi="Angsana New" w:hint="cs"/>
          <w:sz w:val="32"/>
          <w:szCs w:val="32"/>
          <w:cs/>
        </w:rPr>
        <w:t xml:space="preserve">’ </w:t>
      </w:r>
      <w:r>
        <w:rPr>
          <w:rFonts w:ascii="Angsana New" w:hAnsi="Angsana New"/>
          <w:sz w:val="32"/>
          <w:szCs w:val="32"/>
        </w:rPr>
        <w:t>equity and statement of cash flows for the six</w:t>
      </w:r>
      <w:r>
        <w:rPr>
          <w:rFonts w:ascii="Angsana New" w:hAnsi="Angsana New" w:hint="cs"/>
          <w:sz w:val="32"/>
          <w:szCs w:val="32"/>
          <w:cs/>
        </w:rPr>
        <w:t>-</w:t>
      </w:r>
      <w:r>
        <w:rPr>
          <w:rFonts w:ascii="Angsana New" w:hAnsi="Angsana New"/>
          <w:sz w:val="32"/>
          <w:szCs w:val="32"/>
        </w:rPr>
        <w:t>month period then ended, and the condensed notes to the interim financial statements. Management is responsible for the preparation and presentation of this interim financial information in accordance with Thai Accounting Standard No</w:t>
      </w:r>
      <w:r>
        <w:rPr>
          <w:rFonts w:ascii="Angsana New" w:hAnsi="Angsana New" w:hint="cs"/>
          <w:sz w:val="32"/>
          <w:szCs w:val="32"/>
          <w:cs/>
        </w:rPr>
        <w:t>.</w:t>
      </w:r>
      <w:r>
        <w:rPr>
          <w:rFonts w:ascii="Angsana New" w:hAnsi="Angsana New"/>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 xml:space="preserve">”. </w:t>
      </w:r>
      <w:r>
        <w:rPr>
          <w:rFonts w:ascii="Angsana New" w:hAnsi="Angsana New"/>
          <w:spacing w:val="2"/>
          <w:sz w:val="32"/>
          <w:szCs w:val="32"/>
        </w:rPr>
        <w:t>My responsibility is to express a conclusion on this interim financial</w:t>
      </w:r>
      <w:r>
        <w:rPr>
          <w:rFonts w:ascii="Angsana New" w:hAnsi="Angsana New"/>
          <w:sz w:val="32"/>
          <w:szCs w:val="32"/>
        </w:rPr>
        <w:t xml:space="preserve"> information based on my review</w:t>
      </w:r>
      <w:r>
        <w:rPr>
          <w:rFonts w:ascii="Angsana New" w:hAnsi="Angsana New" w:hint="cs"/>
          <w:sz w:val="32"/>
          <w:szCs w:val="32"/>
          <w:cs/>
        </w:rPr>
        <w:t>.</w:t>
      </w:r>
    </w:p>
    <w:p w14:paraId="1A4F11F1" w14:textId="77777777" w:rsidR="00533895" w:rsidRPr="0080356D" w:rsidRDefault="00533895" w:rsidP="00533895">
      <w:pPr>
        <w:pStyle w:val="Heading5"/>
        <w:spacing w:line="320" w:lineRule="exact"/>
        <w:rPr>
          <w:rFonts w:ascii="Angsana New" w:eastAsia="MS Mincho" w:hAnsi="Angsana New"/>
          <w:b w:val="0"/>
          <w:bCs w:val="0"/>
        </w:rPr>
      </w:pPr>
    </w:p>
    <w:p w14:paraId="667015B4" w14:textId="77777777" w:rsidR="00533895" w:rsidRPr="0080356D" w:rsidRDefault="00533895" w:rsidP="00533895">
      <w:pPr>
        <w:pStyle w:val="Heading5"/>
        <w:spacing w:line="320" w:lineRule="exact"/>
        <w:rPr>
          <w:rFonts w:ascii="Angsana New" w:eastAsia="MS Mincho" w:hAnsi="Angsana New"/>
        </w:rPr>
      </w:pPr>
      <w:r w:rsidRPr="0080356D">
        <w:rPr>
          <w:rFonts w:ascii="Angsana New" w:eastAsia="MS Mincho" w:hAnsi="Angsana New" w:hint="cs"/>
        </w:rPr>
        <w:t>SCOPE OF REVIEW</w:t>
      </w:r>
    </w:p>
    <w:p w14:paraId="74FD7B58" w14:textId="77777777" w:rsidR="00533895" w:rsidRPr="0080356D" w:rsidRDefault="00533895" w:rsidP="00533895">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3B71E0D2" w14:textId="77777777" w:rsidR="00533895" w:rsidRPr="0080356D" w:rsidRDefault="00533895" w:rsidP="00533895">
      <w:pPr>
        <w:pStyle w:val="Heading5"/>
        <w:spacing w:line="320" w:lineRule="exact"/>
        <w:rPr>
          <w:rFonts w:ascii="Angsana New" w:eastAsia="MS Mincho" w:hAnsi="Angsana New"/>
          <w:b w:val="0"/>
          <w:bCs w:val="0"/>
        </w:rPr>
      </w:pPr>
    </w:p>
    <w:p w14:paraId="1ACAA9E3" w14:textId="77777777" w:rsidR="00533895" w:rsidRPr="0080356D" w:rsidRDefault="00533895" w:rsidP="00533895">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6BE43BE2" w14:textId="77777777" w:rsidR="00533895" w:rsidRPr="0080356D" w:rsidRDefault="00533895" w:rsidP="00533895">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2DDA45D0" w14:textId="77777777" w:rsidR="00533895"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29B50804" w14:textId="77777777" w:rsidR="00533895"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210157EC" w14:textId="77777777" w:rsidR="00533895"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4B96C3BD" w14:textId="77777777" w:rsidR="00533895"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71DFFCAE"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Sulalit  </w:t>
      </w:r>
      <w:proofErr w:type="spellStart"/>
      <w:r w:rsidRPr="0080356D">
        <w:rPr>
          <w:rFonts w:ascii="Angsana New" w:hAnsi="Angsana New"/>
          <w:sz w:val="32"/>
          <w:szCs w:val="32"/>
        </w:rPr>
        <w:t>Ardsawang</w:t>
      </w:r>
      <w:proofErr w:type="spellEnd"/>
      <w:r w:rsidRPr="0080356D">
        <w:rPr>
          <w:rFonts w:ascii="Angsana New" w:hAnsi="Angsana New"/>
          <w:sz w:val="32"/>
          <w:szCs w:val="32"/>
        </w:rPr>
        <w:t>)</w:t>
      </w:r>
    </w:p>
    <w:p w14:paraId="38ED82F1"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0AC52867"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48ABAA85"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7CB98582" w14:textId="77777777" w:rsidR="00533895" w:rsidRPr="0080356D" w:rsidRDefault="00533895" w:rsidP="0053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7443BA38" w:rsidR="00342209" w:rsidRPr="00533895" w:rsidRDefault="00533895" w:rsidP="00533895">
      <w:pPr>
        <w:rPr>
          <w:cs/>
        </w:rPr>
      </w:pPr>
      <w:r w:rsidRPr="00404330">
        <w:rPr>
          <w:rFonts w:ascii="Angsana New" w:hAnsi="Angsana New"/>
          <w:sz w:val="32"/>
          <w:szCs w:val="32"/>
        </w:rPr>
        <w:t xml:space="preserve">August </w:t>
      </w:r>
      <w:r w:rsidRPr="00404330">
        <w:rPr>
          <w:rFonts w:ascii="Angsana New" w:hAnsi="Angsana New" w:hint="cs"/>
          <w:sz w:val="32"/>
          <w:szCs w:val="32"/>
          <w:cs/>
        </w:rPr>
        <w:t>11</w:t>
      </w:r>
      <w:r w:rsidRPr="00404330">
        <w:rPr>
          <w:rFonts w:ascii="Angsana New" w:hAnsi="Angsana New"/>
          <w:sz w:val="32"/>
          <w:szCs w:val="32"/>
        </w:rPr>
        <w:t>, 202</w:t>
      </w:r>
      <w:r w:rsidRPr="00404330">
        <w:rPr>
          <w:rFonts w:ascii="Angsana New" w:hAnsi="Angsana New" w:hint="cs"/>
          <w:sz w:val="32"/>
          <w:szCs w:val="32"/>
          <w:cs/>
        </w:rPr>
        <w:t>3</w:t>
      </w:r>
    </w:p>
    <w:sectPr w:rsidR="00342209" w:rsidRPr="00533895" w:rsidSect="00533895">
      <w:headerReference w:type="default" r:id="rId11"/>
      <w:headerReference w:type="first" r:id="rId12"/>
      <w:footerReference w:type="first" r:id="rId13"/>
      <w:pgSz w:w="11909" w:h="16834" w:code="9"/>
      <w:pgMar w:top="2268" w:right="851" w:bottom="567"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31DA" w14:textId="77777777" w:rsidR="002C1DE8" w:rsidRDefault="002C1DE8">
      <w:r>
        <w:separator/>
      </w:r>
    </w:p>
  </w:endnote>
  <w:endnote w:type="continuationSeparator" w:id="0">
    <w:p w14:paraId="2F38B79E" w14:textId="77777777" w:rsidR="002C1DE8" w:rsidRDefault="002C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90F" w14:textId="77777777" w:rsidR="00533895" w:rsidRDefault="00533895"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2C38C1E3" w14:textId="77777777" w:rsidR="00533895" w:rsidRDefault="00533895"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871BB" w14:textId="77777777" w:rsidR="00533895" w:rsidRDefault="00533895" w:rsidP="00C03BD7">
    <w:pPr>
      <w:pStyle w:val="Footer"/>
      <w:framePr w:wrap="around" w:vAnchor="text" w:hAnchor="page" w:x="10431" w:y="7"/>
      <w:rPr>
        <w:rStyle w:val="PageNumber"/>
      </w:rPr>
    </w:pPr>
  </w:p>
  <w:p w14:paraId="753FCCC6" w14:textId="77777777" w:rsidR="00533895" w:rsidRPr="00456C6D" w:rsidRDefault="00533895"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0319" w14:textId="77777777" w:rsidR="00533895" w:rsidRDefault="00533895"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F2571E" w:rsidRDefault="00F2571E">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521DF" w14:textId="77777777" w:rsidR="002C1DE8" w:rsidRDefault="002C1DE8">
      <w:r>
        <w:separator/>
      </w:r>
    </w:p>
  </w:footnote>
  <w:footnote w:type="continuationSeparator" w:id="0">
    <w:p w14:paraId="14FC795B" w14:textId="77777777" w:rsidR="002C1DE8" w:rsidRDefault="002C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F2571E" w:rsidRPr="00D74759" w:rsidRDefault="00F2571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F2571E" w:rsidRPr="00D74759" w:rsidRDefault="00F2571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F2571E" w:rsidRDefault="00F2571E"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F2571E" w:rsidRPr="00005122" w:rsidRDefault="00533895"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A64C" w14:textId="75A5BBCD" w:rsidR="00F2571E" w:rsidRPr="00533895" w:rsidRDefault="00F2571E" w:rsidP="00533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2076276286">
    <w:abstractNumId w:val="6"/>
  </w:num>
  <w:num w:numId="2" w16cid:durableId="1932158212">
    <w:abstractNumId w:val="5"/>
  </w:num>
  <w:num w:numId="3" w16cid:durableId="815996594">
    <w:abstractNumId w:val="9"/>
  </w:num>
  <w:num w:numId="4" w16cid:durableId="1504055315">
    <w:abstractNumId w:val="7"/>
  </w:num>
  <w:num w:numId="5" w16cid:durableId="2063016119">
    <w:abstractNumId w:val="8"/>
  </w:num>
  <w:num w:numId="6" w16cid:durableId="1008948877">
    <w:abstractNumId w:val="3"/>
  </w:num>
  <w:num w:numId="7" w16cid:durableId="1588809981">
    <w:abstractNumId w:val="2"/>
  </w:num>
  <w:num w:numId="8" w16cid:durableId="193736068">
    <w:abstractNumId w:val="0"/>
  </w:num>
  <w:num w:numId="9" w16cid:durableId="1256472367">
    <w:abstractNumId w:val="1"/>
  </w:num>
  <w:num w:numId="10" w16cid:durableId="1331761426">
    <w:abstractNumId w:val="4"/>
  </w:num>
  <w:num w:numId="11" w16cid:durableId="521406563">
    <w:abstractNumId w:val="21"/>
  </w:num>
  <w:num w:numId="12" w16cid:durableId="1275332876">
    <w:abstractNumId w:val="16"/>
  </w:num>
  <w:num w:numId="13" w16cid:durableId="327951951">
    <w:abstractNumId w:val="30"/>
  </w:num>
  <w:num w:numId="14" w16cid:durableId="1467889705">
    <w:abstractNumId w:val="19"/>
  </w:num>
  <w:num w:numId="15" w16cid:durableId="997533735">
    <w:abstractNumId w:val="22"/>
  </w:num>
  <w:num w:numId="16" w16cid:durableId="1748571784">
    <w:abstractNumId w:val="29"/>
  </w:num>
  <w:num w:numId="17" w16cid:durableId="1775393989">
    <w:abstractNumId w:val="23"/>
  </w:num>
  <w:num w:numId="18" w16cid:durableId="292491424">
    <w:abstractNumId w:val="18"/>
  </w:num>
  <w:num w:numId="19" w16cid:durableId="1526866693">
    <w:abstractNumId w:val="13"/>
  </w:num>
  <w:num w:numId="20" w16cid:durableId="788015143">
    <w:abstractNumId w:val="27"/>
  </w:num>
  <w:num w:numId="21" w16cid:durableId="321086058">
    <w:abstractNumId w:val="12"/>
  </w:num>
  <w:num w:numId="22" w16cid:durableId="445083576">
    <w:abstractNumId w:val="39"/>
  </w:num>
  <w:num w:numId="23" w16cid:durableId="1114011037">
    <w:abstractNumId w:val="31"/>
  </w:num>
  <w:num w:numId="24" w16cid:durableId="471290991">
    <w:abstractNumId w:val="25"/>
  </w:num>
  <w:num w:numId="25" w16cid:durableId="1742756421">
    <w:abstractNumId w:val="20"/>
  </w:num>
  <w:num w:numId="26" w16cid:durableId="1501191899">
    <w:abstractNumId w:val="36"/>
  </w:num>
  <w:num w:numId="27" w16cid:durableId="1574388608">
    <w:abstractNumId w:val="34"/>
  </w:num>
  <w:num w:numId="28" w16cid:durableId="1553034298">
    <w:abstractNumId w:val="26"/>
  </w:num>
  <w:num w:numId="29" w16cid:durableId="767121249">
    <w:abstractNumId w:val="10"/>
  </w:num>
  <w:num w:numId="30" w16cid:durableId="1143153491">
    <w:abstractNumId w:val="17"/>
  </w:num>
  <w:num w:numId="31" w16cid:durableId="794838288">
    <w:abstractNumId w:val="33"/>
  </w:num>
  <w:num w:numId="32" w16cid:durableId="2072649108">
    <w:abstractNumId w:val="15"/>
  </w:num>
  <w:num w:numId="33" w16cid:durableId="12807994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038345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55826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84294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0219917">
    <w:abstractNumId w:val="14"/>
  </w:num>
  <w:num w:numId="38" w16cid:durableId="616718958">
    <w:abstractNumId w:val="38"/>
  </w:num>
  <w:num w:numId="39" w16cid:durableId="2077969432">
    <w:abstractNumId w:val="37"/>
  </w:num>
  <w:num w:numId="40" w16cid:durableId="719524345">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6D5B"/>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2509"/>
    <w:rsid w:val="0002360E"/>
    <w:rsid w:val="00023CC4"/>
    <w:rsid w:val="00023E95"/>
    <w:rsid w:val="0002417E"/>
    <w:rsid w:val="00024195"/>
    <w:rsid w:val="00024307"/>
    <w:rsid w:val="000249F2"/>
    <w:rsid w:val="0002514E"/>
    <w:rsid w:val="00025D92"/>
    <w:rsid w:val="00025F21"/>
    <w:rsid w:val="00025FBF"/>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4CED"/>
    <w:rsid w:val="000358BC"/>
    <w:rsid w:val="00035B54"/>
    <w:rsid w:val="00036507"/>
    <w:rsid w:val="0003688F"/>
    <w:rsid w:val="00037433"/>
    <w:rsid w:val="00037875"/>
    <w:rsid w:val="00037B82"/>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3E61"/>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333B"/>
    <w:rsid w:val="000640E5"/>
    <w:rsid w:val="000648E3"/>
    <w:rsid w:val="00064BE6"/>
    <w:rsid w:val="000650AC"/>
    <w:rsid w:val="00066173"/>
    <w:rsid w:val="000666B2"/>
    <w:rsid w:val="00066A33"/>
    <w:rsid w:val="00066DA3"/>
    <w:rsid w:val="0006745E"/>
    <w:rsid w:val="00067A69"/>
    <w:rsid w:val="00067B70"/>
    <w:rsid w:val="00070399"/>
    <w:rsid w:val="00070461"/>
    <w:rsid w:val="000704CD"/>
    <w:rsid w:val="0007067A"/>
    <w:rsid w:val="000709A2"/>
    <w:rsid w:val="000710B4"/>
    <w:rsid w:val="000714EF"/>
    <w:rsid w:val="00071599"/>
    <w:rsid w:val="00071811"/>
    <w:rsid w:val="000721DD"/>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77BDA"/>
    <w:rsid w:val="000805B5"/>
    <w:rsid w:val="000807C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2E8"/>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B7E9D"/>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2690"/>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650"/>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91C"/>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880"/>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1FC"/>
    <w:rsid w:val="00164312"/>
    <w:rsid w:val="00165D06"/>
    <w:rsid w:val="00165D77"/>
    <w:rsid w:val="00166256"/>
    <w:rsid w:val="00166805"/>
    <w:rsid w:val="00166CAE"/>
    <w:rsid w:val="00166FCD"/>
    <w:rsid w:val="00167A08"/>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0B6"/>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2AA5"/>
    <w:rsid w:val="00223D59"/>
    <w:rsid w:val="002243B1"/>
    <w:rsid w:val="002251C2"/>
    <w:rsid w:val="002256B2"/>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0AFE"/>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395"/>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0F4"/>
    <w:rsid w:val="0028728C"/>
    <w:rsid w:val="002872C8"/>
    <w:rsid w:val="00287ADD"/>
    <w:rsid w:val="00287BDF"/>
    <w:rsid w:val="00287FFC"/>
    <w:rsid w:val="00290BF0"/>
    <w:rsid w:val="00291109"/>
    <w:rsid w:val="002911B9"/>
    <w:rsid w:val="00291A99"/>
    <w:rsid w:val="00292061"/>
    <w:rsid w:val="00292524"/>
    <w:rsid w:val="00295621"/>
    <w:rsid w:val="00296665"/>
    <w:rsid w:val="00296688"/>
    <w:rsid w:val="00296EAE"/>
    <w:rsid w:val="00297000"/>
    <w:rsid w:val="00297124"/>
    <w:rsid w:val="00297ABB"/>
    <w:rsid w:val="00297D18"/>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4BF"/>
    <w:rsid w:val="002A5599"/>
    <w:rsid w:val="002A592B"/>
    <w:rsid w:val="002A5DC0"/>
    <w:rsid w:val="002A6195"/>
    <w:rsid w:val="002A664B"/>
    <w:rsid w:val="002A6BCD"/>
    <w:rsid w:val="002A6E6E"/>
    <w:rsid w:val="002A74FE"/>
    <w:rsid w:val="002A7DF6"/>
    <w:rsid w:val="002B017D"/>
    <w:rsid w:val="002B0237"/>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8C6"/>
    <w:rsid w:val="002B5D84"/>
    <w:rsid w:val="002B5DAE"/>
    <w:rsid w:val="002B669B"/>
    <w:rsid w:val="002B738E"/>
    <w:rsid w:val="002B774A"/>
    <w:rsid w:val="002B7FD9"/>
    <w:rsid w:val="002C007A"/>
    <w:rsid w:val="002C025D"/>
    <w:rsid w:val="002C0784"/>
    <w:rsid w:val="002C1197"/>
    <w:rsid w:val="002C192F"/>
    <w:rsid w:val="002C1DE8"/>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39CB"/>
    <w:rsid w:val="002D4304"/>
    <w:rsid w:val="002D48F0"/>
    <w:rsid w:val="002D5A3E"/>
    <w:rsid w:val="002D5B72"/>
    <w:rsid w:val="002D5FFD"/>
    <w:rsid w:val="002D6339"/>
    <w:rsid w:val="002D6346"/>
    <w:rsid w:val="002D6C96"/>
    <w:rsid w:val="002D6D52"/>
    <w:rsid w:val="002D7071"/>
    <w:rsid w:val="002D73ED"/>
    <w:rsid w:val="002E0AD3"/>
    <w:rsid w:val="002E11F6"/>
    <w:rsid w:val="002E21F2"/>
    <w:rsid w:val="002E28EA"/>
    <w:rsid w:val="002E351B"/>
    <w:rsid w:val="002E3CE7"/>
    <w:rsid w:val="002E3D0F"/>
    <w:rsid w:val="002E44C6"/>
    <w:rsid w:val="002E4544"/>
    <w:rsid w:val="002E5B01"/>
    <w:rsid w:val="002E5F9A"/>
    <w:rsid w:val="002E6F42"/>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4847"/>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24"/>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14AD"/>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14"/>
    <w:rsid w:val="00361230"/>
    <w:rsid w:val="00361246"/>
    <w:rsid w:val="003612E0"/>
    <w:rsid w:val="003614DF"/>
    <w:rsid w:val="00361653"/>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4E50"/>
    <w:rsid w:val="00375177"/>
    <w:rsid w:val="0037542C"/>
    <w:rsid w:val="00375FE9"/>
    <w:rsid w:val="0037683E"/>
    <w:rsid w:val="00377395"/>
    <w:rsid w:val="00377A3C"/>
    <w:rsid w:val="00377B3F"/>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51BE"/>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1BBE"/>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AC4"/>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EAF"/>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30"/>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2F6"/>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35B4"/>
    <w:rsid w:val="004440DC"/>
    <w:rsid w:val="0044452A"/>
    <w:rsid w:val="00444597"/>
    <w:rsid w:val="004451AA"/>
    <w:rsid w:val="00445FE7"/>
    <w:rsid w:val="004461EB"/>
    <w:rsid w:val="0044626F"/>
    <w:rsid w:val="00446E00"/>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6E9"/>
    <w:rsid w:val="00494E69"/>
    <w:rsid w:val="00494FB7"/>
    <w:rsid w:val="00495E2A"/>
    <w:rsid w:val="004960DA"/>
    <w:rsid w:val="00496635"/>
    <w:rsid w:val="0049668F"/>
    <w:rsid w:val="004968E2"/>
    <w:rsid w:val="00496987"/>
    <w:rsid w:val="004973FC"/>
    <w:rsid w:val="00497937"/>
    <w:rsid w:val="004A0F44"/>
    <w:rsid w:val="004A138D"/>
    <w:rsid w:val="004A16A4"/>
    <w:rsid w:val="004A1DB7"/>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C15"/>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367"/>
    <w:rsid w:val="004D33AB"/>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47D"/>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5DFA"/>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57D"/>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31F5"/>
    <w:rsid w:val="00533895"/>
    <w:rsid w:val="005348FC"/>
    <w:rsid w:val="00535D3B"/>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5A"/>
    <w:rsid w:val="005509D6"/>
    <w:rsid w:val="005509EE"/>
    <w:rsid w:val="00550FD9"/>
    <w:rsid w:val="005511CB"/>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EEB"/>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2F27"/>
    <w:rsid w:val="005A3945"/>
    <w:rsid w:val="005A40FD"/>
    <w:rsid w:val="005A4457"/>
    <w:rsid w:val="005A4881"/>
    <w:rsid w:val="005A5046"/>
    <w:rsid w:val="005A5237"/>
    <w:rsid w:val="005A5631"/>
    <w:rsid w:val="005A5D1A"/>
    <w:rsid w:val="005A674C"/>
    <w:rsid w:val="005A79C3"/>
    <w:rsid w:val="005B02EF"/>
    <w:rsid w:val="005B29BF"/>
    <w:rsid w:val="005B3E10"/>
    <w:rsid w:val="005B40EC"/>
    <w:rsid w:val="005B4E34"/>
    <w:rsid w:val="005B5081"/>
    <w:rsid w:val="005B566E"/>
    <w:rsid w:val="005B57C8"/>
    <w:rsid w:val="005B5A2D"/>
    <w:rsid w:val="005B5B03"/>
    <w:rsid w:val="005B65FE"/>
    <w:rsid w:val="005B6772"/>
    <w:rsid w:val="005B6818"/>
    <w:rsid w:val="005B6A15"/>
    <w:rsid w:val="005B6B03"/>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96"/>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A8B"/>
    <w:rsid w:val="005E4C30"/>
    <w:rsid w:val="005E51B4"/>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8CB"/>
    <w:rsid w:val="00600996"/>
    <w:rsid w:val="00600D66"/>
    <w:rsid w:val="00600EF0"/>
    <w:rsid w:val="00601122"/>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03A"/>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0F0"/>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2AA2"/>
    <w:rsid w:val="00633055"/>
    <w:rsid w:val="006331BB"/>
    <w:rsid w:val="006333AC"/>
    <w:rsid w:val="00633516"/>
    <w:rsid w:val="00633F18"/>
    <w:rsid w:val="006341A0"/>
    <w:rsid w:val="006342B8"/>
    <w:rsid w:val="00634331"/>
    <w:rsid w:val="00634C73"/>
    <w:rsid w:val="00634C9E"/>
    <w:rsid w:val="0063520F"/>
    <w:rsid w:val="006365A3"/>
    <w:rsid w:val="006369DA"/>
    <w:rsid w:val="00636D8E"/>
    <w:rsid w:val="00636ED9"/>
    <w:rsid w:val="00637C39"/>
    <w:rsid w:val="006400A6"/>
    <w:rsid w:val="006402CC"/>
    <w:rsid w:val="006402F3"/>
    <w:rsid w:val="00640578"/>
    <w:rsid w:val="0064084D"/>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03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75C"/>
    <w:rsid w:val="00675C9D"/>
    <w:rsid w:val="00675E24"/>
    <w:rsid w:val="00676009"/>
    <w:rsid w:val="0067621E"/>
    <w:rsid w:val="00677AF2"/>
    <w:rsid w:val="006801D7"/>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3AD"/>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4F6C"/>
    <w:rsid w:val="006E530C"/>
    <w:rsid w:val="006E575D"/>
    <w:rsid w:val="006E59D2"/>
    <w:rsid w:val="006E5A98"/>
    <w:rsid w:val="006E5CBC"/>
    <w:rsid w:val="006E5E72"/>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B29"/>
    <w:rsid w:val="00723E43"/>
    <w:rsid w:val="00723ED7"/>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6FA"/>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33"/>
    <w:rsid w:val="007515E2"/>
    <w:rsid w:val="00751B8B"/>
    <w:rsid w:val="00751E81"/>
    <w:rsid w:val="0075238E"/>
    <w:rsid w:val="0075249B"/>
    <w:rsid w:val="0075266B"/>
    <w:rsid w:val="007529E4"/>
    <w:rsid w:val="007537A8"/>
    <w:rsid w:val="00753A82"/>
    <w:rsid w:val="0075430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1FF8"/>
    <w:rsid w:val="007B2052"/>
    <w:rsid w:val="007B2DCA"/>
    <w:rsid w:val="007B2E86"/>
    <w:rsid w:val="007B32A9"/>
    <w:rsid w:val="007B399D"/>
    <w:rsid w:val="007B3EE0"/>
    <w:rsid w:val="007B4282"/>
    <w:rsid w:val="007B45CD"/>
    <w:rsid w:val="007B45EF"/>
    <w:rsid w:val="007B4EA5"/>
    <w:rsid w:val="007B56A6"/>
    <w:rsid w:val="007B5979"/>
    <w:rsid w:val="007B5F07"/>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53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4BF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B3B"/>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759"/>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0DA"/>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45"/>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1D70"/>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055"/>
    <w:rsid w:val="00897E21"/>
    <w:rsid w:val="008A1624"/>
    <w:rsid w:val="008A2158"/>
    <w:rsid w:val="008A2541"/>
    <w:rsid w:val="008A26CE"/>
    <w:rsid w:val="008A2A63"/>
    <w:rsid w:val="008A2C08"/>
    <w:rsid w:val="008A3BD1"/>
    <w:rsid w:val="008A3CAF"/>
    <w:rsid w:val="008A3D16"/>
    <w:rsid w:val="008A3F08"/>
    <w:rsid w:val="008A4486"/>
    <w:rsid w:val="008A527D"/>
    <w:rsid w:val="008A64DA"/>
    <w:rsid w:val="008A67DB"/>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5805"/>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1AEF"/>
    <w:rsid w:val="00912019"/>
    <w:rsid w:val="009123B5"/>
    <w:rsid w:val="00912D60"/>
    <w:rsid w:val="00913A39"/>
    <w:rsid w:val="00913A5F"/>
    <w:rsid w:val="00913AB6"/>
    <w:rsid w:val="00913E39"/>
    <w:rsid w:val="0091413C"/>
    <w:rsid w:val="00914F4E"/>
    <w:rsid w:val="009158D5"/>
    <w:rsid w:val="00915902"/>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402"/>
    <w:rsid w:val="00934CBA"/>
    <w:rsid w:val="00934E3E"/>
    <w:rsid w:val="0093525E"/>
    <w:rsid w:val="00935A36"/>
    <w:rsid w:val="00935D39"/>
    <w:rsid w:val="0093639F"/>
    <w:rsid w:val="00936702"/>
    <w:rsid w:val="00936F06"/>
    <w:rsid w:val="00936F0F"/>
    <w:rsid w:val="00937317"/>
    <w:rsid w:val="00937921"/>
    <w:rsid w:val="009408E1"/>
    <w:rsid w:val="009417D3"/>
    <w:rsid w:val="00942E3E"/>
    <w:rsid w:val="00943021"/>
    <w:rsid w:val="00943E29"/>
    <w:rsid w:val="009440DD"/>
    <w:rsid w:val="00944F7A"/>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486"/>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095"/>
    <w:rsid w:val="0097213A"/>
    <w:rsid w:val="00972701"/>
    <w:rsid w:val="00972BDA"/>
    <w:rsid w:val="00972DA0"/>
    <w:rsid w:val="00972FC3"/>
    <w:rsid w:val="00973598"/>
    <w:rsid w:val="00973A8E"/>
    <w:rsid w:val="00974404"/>
    <w:rsid w:val="00974652"/>
    <w:rsid w:val="0097476F"/>
    <w:rsid w:val="00974774"/>
    <w:rsid w:val="00974BD4"/>
    <w:rsid w:val="00975087"/>
    <w:rsid w:val="00975146"/>
    <w:rsid w:val="00975365"/>
    <w:rsid w:val="0097566D"/>
    <w:rsid w:val="00976155"/>
    <w:rsid w:val="009762E3"/>
    <w:rsid w:val="00976C30"/>
    <w:rsid w:val="00976DDD"/>
    <w:rsid w:val="00977A9D"/>
    <w:rsid w:val="00977AB9"/>
    <w:rsid w:val="00977AFC"/>
    <w:rsid w:val="00981A3C"/>
    <w:rsid w:val="00981C2B"/>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7B2"/>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98B"/>
    <w:rsid w:val="009A2C8F"/>
    <w:rsid w:val="009A30DB"/>
    <w:rsid w:val="009A3D05"/>
    <w:rsid w:val="009A41A6"/>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4F"/>
    <w:rsid w:val="009B49F0"/>
    <w:rsid w:val="009B4AA3"/>
    <w:rsid w:val="009B6D26"/>
    <w:rsid w:val="009B6F77"/>
    <w:rsid w:val="009B7AA3"/>
    <w:rsid w:val="009C02AD"/>
    <w:rsid w:val="009C036C"/>
    <w:rsid w:val="009C0489"/>
    <w:rsid w:val="009C0E23"/>
    <w:rsid w:val="009C113E"/>
    <w:rsid w:val="009C1147"/>
    <w:rsid w:val="009C129B"/>
    <w:rsid w:val="009C1C0D"/>
    <w:rsid w:val="009C2B39"/>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59D"/>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984"/>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D9E"/>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67D9"/>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32C"/>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278F"/>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05BA"/>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55"/>
    <w:rsid w:val="00AB1AB0"/>
    <w:rsid w:val="00AB357A"/>
    <w:rsid w:val="00AB3883"/>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178"/>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47D"/>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1E0"/>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B6B"/>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E4"/>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305"/>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8F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596"/>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3400"/>
    <w:rsid w:val="00C4440D"/>
    <w:rsid w:val="00C44508"/>
    <w:rsid w:val="00C454B4"/>
    <w:rsid w:val="00C4552E"/>
    <w:rsid w:val="00C4599A"/>
    <w:rsid w:val="00C46A6E"/>
    <w:rsid w:val="00C47595"/>
    <w:rsid w:val="00C478BA"/>
    <w:rsid w:val="00C47C13"/>
    <w:rsid w:val="00C50317"/>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6974"/>
    <w:rsid w:val="00C573B9"/>
    <w:rsid w:val="00C57DCD"/>
    <w:rsid w:val="00C605D2"/>
    <w:rsid w:val="00C60CA0"/>
    <w:rsid w:val="00C60CFD"/>
    <w:rsid w:val="00C60E29"/>
    <w:rsid w:val="00C61095"/>
    <w:rsid w:val="00C616CC"/>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056"/>
    <w:rsid w:val="00C705EE"/>
    <w:rsid w:val="00C708EF"/>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CB5"/>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197"/>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3D8A"/>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324"/>
    <w:rsid w:val="00D2353B"/>
    <w:rsid w:val="00D23CD2"/>
    <w:rsid w:val="00D23F55"/>
    <w:rsid w:val="00D243E9"/>
    <w:rsid w:val="00D25291"/>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5B"/>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3992"/>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4BF1"/>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664"/>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885"/>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0"/>
    <w:rsid w:val="00DD325A"/>
    <w:rsid w:val="00DD35B6"/>
    <w:rsid w:val="00DD37CC"/>
    <w:rsid w:val="00DD3A34"/>
    <w:rsid w:val="00DD450E"/>
    <w:rsid w:val="00DD4631"/>
    <w:rsid w:val="00DD4AF5"/>
    <w:rsid w:val="00DD50B3"/>
    <w:rsid w:val="00DD57CD"/>
    <w:rsid w:val="00DD57D3"/>
    <w:rsid w:val="00DD5A57"/>
    <w:rsid w:val="00DD5E77"/>
    <w:rsid w:val="00DD60F3"/>
    <w:rsid w:val="00DD6436"/>
    <w:rsid w:val="00DD64CC"/>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716"/>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84A"/>
    <w:rsid w:val="00E12F33"/>
    <w:rsid w:val="00E13E4E"/>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56F17"/>
    <w:rsid w:val="00E60612"/>
    <w:rsid w:val="00E61EB1"/>
    <w:rsid w:val="00E6212E"/>
    <w:rsid w:val="00E62609"/>
    <w:rsid w:val="00E62F14"/>
    <w:rsid w:val="00E632A4"/>
    <w:rsid w:val="00E638D6"/>
    <w:rsid w:val="00E63D8B"/>
    <w:rsid w:val="00E63EF1"/>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1DDE"/>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34D3"/>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5E55"/>
    <w:rsid w:val="00E9601C"/>
    <w:rsid w:val="00E96754"/>
    <w:rsid w:val="00E96A9E"/>
    <w:rsid w:val="00E96CE6"/>
    <w:rsid w:val="00E96D83"/>
    <w:rsid w:val="00E97047"/>
    <w:rsid w:val="00E9736E"/>
    <w:rsid w:val="00E97738"/>
    <w:rsid w:val="00E978BD"/>
    <w:rsid w:val="00EA03D8"/>
    <w:rsid w:val="00EA08EC"/>
    <w:rsid w:val="00EA0F70"/>
    <w:rsid w:val="00EA105B"/>
    <w:rsid w:val="00EA1BA1"/>
    <w:rsid w:val="00EA2341"/>
    <w:rsid w:val="00EA3BB3"/>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2F4"/>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B7E"/>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7DA"/>
    <w:rsid w:val="00F24C14"/>
    <w:rsid w:val="00F24C99"/>
    <w:rsid w:val="00F24D04"/>
    <w:rsid w:val="00F24F86"/>
    <w:rsid w:val="00F25435"/>
    <w:rsid w:val="00F2571E"/>
    <w:rsid w:val="00F260BD"/>
    <w:rsid w:val="00F26445"/>
    <w:rsid w:val="00F26510"/>
    <w:rsid w:val="00F268CA"/>
    <w:rsid w:val="00F27102"/>
    <w:rsid w:val="00F2738C"/>
    <w:rsid w:val="00F27CB9"/>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1C4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BBD"/>
    <w:rsid w:val="00F55F34"/>
    <w:rsid w:val="00F560A9"/>
    <w:rsid w:val="00F568D9"/>
    <w:rsid w:val="00F572B1"/>
    <w:rsid w:val="00F579FC"/>
    <w:rsid w:val="00F57E06"/>
    <w:rsid w:val="00F60901"/>
    <w:rsid w:val="00F612CC"/>
    <w:rsid w:val="00F61797"/>
    <w:rsid w:val="00F62C5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B3F"/>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533"/>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3D"/>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styleId="CommentReference">
    <w:name w:val="annotation reference"/>
    <w:basedOn w:val="DefaultParagraphFont"/>
    <w:semiHidden/>
    <w:unhideWhenUsed/>
    <w:rsid w:val="001641FC"/>
    <w:rPr>
      <w:sz w:val="16"/>
      <w:szCs w:val="16"/>
    </w:rPr>
  </w:style>
  <w:style w:type="paragraph" w:styleId="CommentText">
    <w:name w:val="annotation text"/>
    <w:basedOn w:val="Normal"/>
    <w:link w:val="CommentTextChar"/>
    <w:semiHidden/>
    <w:unhideWhenUsed/>
    <w:rsid w:val="001641FC"/>
    <w:pPr>
      <w:spacing w:line="240" w:lineRule="auto"/>
    </w:pPr>
    <w:rPr>
      <w:sz w:val="20"/>
      <w:szCs w:val="25"/>
    </w:rPr>
  </w:style>
  <w:style w:type="character" w:customStyle="1" w:styleId="CommentTextChar">
    <w:name w:val="Comment Text Char"/>
    <w:basedOn w:val="DefaultParagraphFont"/>
    <w:link w:val="CommentText"/>
    <w:semiHidden/>
    <w:rsid w:val="001641FC"/>
    <w:rPr>
      <w:rFonts w:ascii="Arial" w:hAnsi="Arial"/>
      <w:szCs w:val="25"/>
    </w:rPr>
  </w:style>
  <w:style w:type="paragraph" w:styleId="CommentSubject">
    <w:name w:val="annotation subject"/>
    <w:basedOn w:val="CommentText"/>
    <w:next w:val="CommentText"/>
    <w:link w:val="CommentSubjectChar"/>
    <w:semiHidden/>
    <w:unhideWhenUsed/>
    <w:rsid w:val="001641FC"/>
    <w:rPr>
      <w:b/>
      <w:bCs/>
    </w:rPr>
  </w:style>
  <w:style w:type="character" w:customStyle="1" w:styleId="CommentSubjectChar">
    <w:name w:val="Comment Subject Char"/>
    <w:basedOn w:val="CommentTextChar"/>
    <w:link w:val="CommentSubject"/>
    <w:semiHidden/>
    <w:rsid w:val="001641FC"/>
    <w:rPr>
      <w:rFonts w:ascii="Arial" w:hAnsi="Arial"/>
      <w:b/>
      <w:bCs/>
      <w:szCs w:val="25"/>
    </w:rPr>
  </w:style>
  <w:style w:type="character" w:customStyle="1" w:styleId="BodyTextIndentChar">
    <w:name w:val="Body Text Indent Char"/>
    <w:basedOn w:val="DefaultParagraphFont"/>
    <w:link w:val="BodyTextIndent"/>
    <w:rsid w:val="00D2332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49378807">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48795555">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39561094">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18171303">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35153535">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38815033">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99780480">
      <w:bodyDiv w:val="1"/>
      <w:marLeft w:val="0"/>
      <w:marRight w:val="0"/>
      <w:marTop w:val="0"/>
      <w:marBottom w:val="0"/>
      <w:divBdr>
        <w:top w:val="none" w:sz="0" w:space="0" w:color="auto"/>
        <w:left w:val="none" w:sz="0" w:space="0" w:color="auto"/>
        <w:bottom w:val="none" w:sz="0" w:space="0" w:color="auto"/>
        <w:right w:val="none" w:sz="0" w:space="0" w:color="auto"/>
      </w:divBdr>
    </w:div>
    <w:div w:id="1252197219">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411271614">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87243652">
      <w:bodyDiv w:val="1"/>
      <w:marLeft w:val="0"/>
      <w:marRight w:val="0"/>
      <w:marTop w:val="0"/>
      <w:marBottom w:val="0"/>
      <w:divBdr>
        <w:top w:val="none" w:sz="0" w:space="0" w:color="auto"/>
        <w:left w:val="none" w:sz="0" w:space="0" w:color="auto"/>
        <w:bottom w:val="none" w:sz="0" w:space="0" w:color="auto"/>
        <w:right w:val="none" w:sz="0" w:space="0" w:color="auto"/>
      </w:divBdr>
    </w:div>
    <w:div w:id="1706366111">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29780626">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30202146">
      <w:bodyDiv w:val="1"/>
      <w:marLeft w:val="0"/>
      <w:marRight w:val="0"/>
      <w:marTop w:val="0"/>
      <w:marBottom w:val="0"/>
      <w:divBdr>
        <w:top w:val="none" w:sz="0" w:space="0" w:color="auto"/>
        <w:left w:val="none" w:sz="0" w:space="0" w:color="auto"/>
        <w:bottom w:val="none" w:sz="0" w:space="0" w:color="auto"/>
        <w:right w:val="none" w:sz="0" w:space="0" w:color="auto"/>
      </w:divBdr>
      <w:divsChild>
        <w:div w:id="16916418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DCA75-D136-4F37-B9E5-35E54F38D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310</TotalTime>
  <Pages>2</Pages>
  <Words>385</Words>
  <Characters>2360</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83</cp:revision>
  <cp:lastPrinted>2023-08-11T13:22:00Z</cp:lastPrinted>
  <dcterms:created xsi:type="dcterms:W3CDTF">2023-05-10T13:36:00Z</dcterms:created>
  <dcterms:modified xsi:type="dcterms:W3CDTF">2023-08-11T14:10:00Z</dcterms:modified>
</cp:coreProperties>
</file>