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DBC2A" w14:textId="77777777" w:rsidR="0088680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Angsana New" w:hAnsi="Angsana New"/>
          <w:cs/>
          <w:lang w:eastAsia="ja-JP"/>
        </w:rPr>
      </w:pPr>
      <w:bookmarkStart w:id="0" w:name="Title"/>
    </w:p>
    <w:p w14:paraId="24085C7E" w14:textId="77777777" w:rsidR="0088680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6FD12151" w14:textId="77777777" w:rsidR="0088680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44F80E92" w14:textId="77777777" w:rsidR="00886800" w:rsidRPr="00051F21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7B53D179" w14:textId="77777777" w:rsidR="00886800" w:rsidRPr="00051F21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</w:p>
    <w:p w14:paraId="59981860" w14:textId="77777777" w:rsidR="00886800" w:rsidRPr="00051F21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AEBF9CF" w14:textId="77777777" w:rsidR="00886800" w:rsidRPr="00051F21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9DB595D" w14:textId="77777777" w:rsidR="00886800" w:rsidRDefault="00886800" w:rsidP="00492B94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14:paraId="3EFFEC1F" w14:textId="77777777" w:rsidR="00886800" w:rsidRPr="008C7B80" w:rsidRDefault="00886800" w:rsidP="00492B94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14:paraId="7B1248F6" w14:textId="77777777" w:rsidR="00886800" w:rsidRPr="008C7B8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785EE32" w14:textId="77777777" w:rsidR="00886800" w:rsidRPr="008C7B8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840933" w14:textId="77777777" w:rsidR="00102274" w:rsidRPr="001D737A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E61D4F9" w14:textId="54E5F0CD" w:rsidR="00102274" w:rsidRPr="001D737A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1D737A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1A344095" w14:textId="77777777" w:rsidR="00102274" w:rsidRPr="00610FB1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19E4BB9" w14:textId="77777777" w:rsidR="00102274" w:rsidRPr="009D0D6C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CBEFDF" w14:textId="77777777" w:rsidR="00102274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B826DF8" w14:textId="4D2A802C" w:rsidR="00886800" w:rsidRPr="009D0D6C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5C1A1BA" w14:textId="77777777" w:rsidR="00886800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0664638" w14:textId="77777777" w:rsidR="00886800" w:rsidRPr="00A4230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EA0B086" w14:textId="77777777" w:rsidR="0088680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14:paraId="75A1113E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3F1F6E6F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33DC7C5B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2C9B7558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62F172FB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63D4E1FF" w14:textId="77777777" w:rsidR="00886800" w:rsidRPr="00884015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28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78EED32B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7D280929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03F46382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519A1E35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2085C8FF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477CAE23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  <w:sectPr w:rsidR="00886800" w:rsidRPr="00884015" w:rsidSect="00886800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53143D8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1E0461C1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2926EA01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54EBE761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791844DC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331696D8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04A5BE1B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657AB8EB" w14:textId="77777777" w:rsidR="00886800" w:rsidRPr="009229A0" w:rsidRDefault="00886800" w:rsidP="00492B94">
      <w:pPr>
        <w:rPr>
          <w:rFonts w:ascii="Angsana New" w:hAnsi="Angsana New"/>
          <w:sz w:val="30"/>
          <w:szCs w:val="30"/>
          <w:cs/>
        </w:rPr>
      </w:pPr>
    </w:p>
    <w:p w14:paraId="30150888" w14:textId="77777777" w:rsidR="00886800" w:rsidRPr="00EA679A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A679A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A679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A679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31F5183B" w14:textId="77777777" w:rsidR="00886800" w:rsidRPr="009229A0" w:rsidRDefault="00886800" w:rsidP="00492B94">
      <w:pPr>
        <w:rPr>
          <w:rFonts w:ascii="Angsana New" w:hAnsi="Angsana New"/>
          <w:i/>
          <w:iCs/>
          <w:sz w:val="30"/>
          <w:szCs w:val="30"/>
        </w:rPr>
      </w:pPr>
    </w:p>
    <w:p w14:paraId="22AF6C92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สมบูรณ์ แอ๊ดวานซ์ เทคโนโลยี จำกัด (มหาชน)</w:t>
      </w:r>
    </w:p>
    <w:p w14:paraId="3EE4EE69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519AB1" w14:textId="70540348" w:rsidR="00102274" w:rsidRPr="009229A0" w:rsidRDefault="00102274" w:rsidP="0010227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229A0">
        <w:rPr>
          <w:rFonts w:ascii="Angsana New" w:hAnsi="Angsana New" w:hint="cs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9229A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 w:hint="cs"/>
          <w:spacing w:val="12"/>
          <w:sz w:val="30"/>
          <w:szCs w:val="30"/>
          <w:cs/>
        </w:rPr>
        <w:t>งบแสดงการเปลี่ยนแปลงส่วนของ</w:t>
      </w:r>
      <w:r w:rsidRPr="009229A0">
        <w:rPr>
          <w:rFonts w:ascii="Angsana New" w:hAnsi="Angsana New" w:hint="cs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9229A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9229A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229A0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สมบูรณ์ แอ๊ดวานซ์ เทคโนโลยี จำกัด (มหาชน) และบริษัทย่อย และของเฉพาะบริษัท สมบูรณ์ แอ๊ดวานซ์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229A0">
        <w:rPr>
          <w:rFonts w:ascii="Angsana New" w:hAnsi="Angsana New"/>
          <w:sz w:val="30"/>
          <w:szCs w:val="30"/>
        </w:rPr>
        <w:t xml:space="preserve">34 </w:t>
      </w:r>
      <w:r w:rsidRPr="009229A0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A8C2E4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496F16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29A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3752B2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56C36E1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รหัส</w:t>
      </w:r>
      <w:r w:rsidRPr="009229A0">
        <w:rPr>
          <w:rFonts w:ascii="Angsana New" w:hAnsi="Angsana New"/>
          <w:sz w:val="30"/>
          <w:szCs w:val="30"/>
        </w:rPr>
        <w:t xml:space="preserve"> 2410 “</w:t>
      </w:r>
      <w:r w:rsidRPr="009229A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29A0">
        <w:rPr>
          <w:rFonts w:ascii="Angsana New" w:hAnsi="Angsana New"/>
          <w:sz w:val="30"/>
          <w:szCs w:val="30"/>
        </w:rPr>
        <w:t>”</w:t>
      </w:r>
      <w:r w:rsidRPr="009229A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9229A0">
        <w:rPr>
          <w:rFonts w:ascii="Angsana New" w:hAnsi="Angsana New" w:hint="cs"/>
          <w:sz w:val="30"/>
          <w:szCs w:val="30"/>
          <w:cs/>
        </w:rPr>
        <w:t>ข้อมูลทาง</w:t>
      </w:r>
      <w:r w:rsidRPr="009229A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138222C5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027C888E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E8F70C5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5FE636D2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86800" w:rsidRPr="005C367D" w:rsidSect="00663C95"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98E7852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6314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9AA8FB9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6F586CF1" w14:textId="77777777" w:rsidR="00886800" w:rsidRPr="00463144" w:rsidRDefault="00886800" w:rsidP="00492B94">
      <w:pPr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6314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63144">
        <w:rPr>
          <w:rFonts w:ascii="Angsana New" w:hAnsi="Angsana New"/>
          <w:sz w:val="30"/>
          <w:szCs w:val="30"/>
          <w:cs/>
        </w:rPr>
        <w:t>ดังกล่าว</w:t>
      </w:r>
      <w:r w:rsidRPr="00463144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63144">
        <w:rPr>
          <w:rFonts w:ascii="Angsana New" w:hAnsi="Angsana New"/>
          <w:sz w:val="30"/>
          <w:szCs w:val="30"/>
          <w:cs/>
        </w:rPr>
        <w:t>มาตรฐานการ</w:t>
      </w:r>
      <w:r w:rsidRPr="00463144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63144">
        <w:rPr>
          <w:rFonts w:ascii="Angsana New" w:hAnsi="Angsana New"/>
          <w:sz w:val="30"/>
          <w:szCs w:val="30"/>
        </w:rPr>
        <w:t>34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46314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E58575B" w14:textId="77777777" w:rsidR="00886800" w:rsidRPr="00463144" w:rsidRDefault="00886800" w:rsidP="00492B94">
      <w:pPr>
        <w:jc w:val="both"/>
        <w:rPr>
          <w:rFonts w:ascii="Angsana New" w:hAnsi="Angsana New"/>
          <w:sz w:val="30"/>
          <w:szCs w:val="30"/>
        </w:rPr>
      </w:pPr>
    </w:p>
    <w:p w14:paraId="0E1C1700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AB25C7" w14:textId="77777777" w:rsidR="00886800" w:rsidRPr="00463144" w:rsidRDefault="00886800" w:rsidP="00492B94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4ED527C5" w14:textId="77777777" w:rsidR="00886800" w:rsidRPr="00463144" w:rsidRDefault="00886800" w:rsidP="00492B9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6263A0A8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</w:rPr>
        <w:t>(</w:t>
      </w:r>
      <w:r w:rsidRPr="00463144">
        <w:rPr>
          <w:rFonts w:ascii="Angsana New" w:hAnsi="Angsana New" w:hint="cs"/>
          <w:sz w:val="30"/>
          <w:szCs w:val="30"/>
          <w:cs/>
        </w:rPr>
        <w:t>ทรงชัย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>วงศ์พิริยาภรณ์</w:t>
      </w:r>
      <w:r w:rsidRPr="00463144">
        <w:rPr>
          <w:rFonts w:ascii="Angsana New" w:hAnsi="Angsana New"/>
          <w:sz w:val="30"/>
          <w:szCs w:val="30"/>
        </w:rPr>
        <w:t>)</w:t>
      </w:r>
    </w:p>
    <w:p w14:paraId="2317430C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E73DA0E" w14:textId="6B1DE2D0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109</w:t>
      </w:r>
      <w:r w:rsidR="00523B7F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>6</w:t>
      </w:r>
    </w:p>
    <w:p w14:paraId="4D813BDA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71E20231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B1681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B1AFA5A" w14:textId="5D332208" w:rsidR="00886800" w:rsidRPr="00463144" w:rsidRDefault="00966B64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4716C8">
        <w:rPr>
          <w:rFonts w:ascii="Angsana New" w:hAnsi="Angsana New"/>
          <w:sz w:val="30"/>
          <w:szCs w:val="30"/>
        </w:rPr>
        <w:t xml:space="preserve"> </w:t>
      </w:r>
      <w:r w:rsidR="00102274">
        <w:rPr>
          <w:rFonts w:ascii="Angsana New" w:hAnsi="Angsana New" w:hint="cs"/>
          <w:sz w:val="30"/>
          <w:szCs w:val="30"/>
          <w:cs/>
        </w:rPr>
        <w:t>สิงหาคม</w:t>
      </w:r>
      <w:r w:rsidR="00886800">
        <w:rPr>
          <w:rFonts w:ascii="Angsana New" w:hAnsi="Angsana New" w:hint="cs"/>
          <w:sz w:val="30"/>
          <w:szCs w:val="30"/>
          <w:cs/>
        </w:rPr>
        <w:t xml:space="preserve"> </w:t>
      </w:r>
      <w:r w:rsidR="00886800">
        <w:rPr>
          <w:rFonts w:ascii="Angsana New" w:hAnsi="Angsana New"/>
          <w:sz w:val="30"/>
          <w:szCs w:val="30"/>
        </w:rPr>
        <w:t>2566</w:t>
      </w:r>
    </w:p>
    <w:p w14:paraId="550BBBD0" w14:textId="53D18589" w:rsidR="00655378" w:rsidRDefault="00655378" w:rsidP="00344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655378" w:rsidSect="0008252F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D922B" w14:textId="77777777" w:rsidR="00D10105" w:rsidRDefault="00D10105">
      <w:r>
        <w:separator/>
      </w:r>
    </w:p>
  </w:endnote>
  <w:endnote w:type="continuationSeparator" w:id="0">
    <w:p w14:paraId="247D2869" w14:textId="77777777" w:rsidR="00D10105" w:rsidRDefault="00D1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077D9" w14:textId="77777777" w:rsidR="00886800" w:rsidRDefault="00886800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6A92897C" w14:textId="77777777" w:rsidR="00886800" w:rsidRDefault="00886800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DD88A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6378F029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1A2406B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88E1573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3DD9A8AE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228F520" w14:textId="77777777" w:rsidR="00886800" w:rsidRDefault="00886800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5850A544" w14:textId="77777777" w:rsidR="00886800" w:rsidRPr="00890558" w:rsidRDefault="00886800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346AC" w14:textId="77777777" w:rsidR="00886800" w:rsidRPr="00381B5D" w:rsidRDefault="00886800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77F24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2455546F" w14:textId="77777777" w:rsidR="00886800" w:rsidRPr="00890558" w:rsidRDefault="00886800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7912" w14:textId="77777777" w:rsidR="00886800" w:rsidRDefault="00886800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1C24F" w14:textId="77777777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E0914" w14:textId="77777777" w:rsidR="00D10105" w:rsidRDefault="00D10105">
      <w:r>
        <w:separator/>
      </w:r>
    </w:p>
  </w:footnote>
  <w:footnote w:type="continuationSeparator" w:id="0">
    <w:p w14:paraId="078E79F1" w14:textId="77777777" w:rsidR="00D10105" w:rsidRDefault="00D10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F7D0E" w14:textId="77777777" w:rsidR="00886800" w:rsidRDefault="00886800">
    <w:pPr>
      <w:pStyle w:val="Header"/>
    </w:pPr>
  </w:p>
  <w:p w14:paraId="251D70AF" w14:textId="77777777" w:rsidR="00886800" w:rsidRPr="00E807EC" w:rsidRDefault="00886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C095A" w14:textId="7A3774C3" w:rsidR="00BE48F1" w:rsidRDefault="00BE48F1">
    <w:pPr>
      <w:pStyle w:val="Header"/>
      <w:rPr>
        <w:rFonts w:asciiTheme="majorBidi" w:hAnsiTheme="majorBidi" w:cstheme="majorBidi"/>
        <w:sz w:val="32"/>
        <w:szCs w:val="32"/>
      </w:rPr>
    </w:pPr>
  </w:p>
  <w:p w14:paraId="3C875A7F" w14:textId="2FA78524" w:rsidR="00BE48F1" w:rsidRDefault="00BE48F1">
    <w:pPr>
      <w:pStyle w:val="Header"/>
      <w:rPr>
        <w:rFonts w:asciiTheme="majorBidi" w:hAnsiTheme="majorBidi" w:cstheme="majorBidi"/>
        <w:sz w:val="32"/>
        <w:szCs w:val="32"/>
      </w:rPr>
    </w:pPr>
  </w:p>
  <w:p w14:paraId="48AB8919" w14:textId="77B767CF" w:rsidR="00BE48F1" w:rsidRDefault="00BE48F1">
    <w:pPr>
      <w:pStyle w:val="Header"/>
      <w:rPr>
        <w:rFonts w:asciiTheme="majorBidi" w:hAnsiTheme="majorBidi" w:cstheme="majorBidi"/>
        <w:sz w:val="32"/>
        <w:szCs w:val="32"/>
      </w:rPr>
    </w:pPr>
  </w:p>
  <w:p w14:paraId="52166756" w14:textId="77777777" w:rsidR="00BE48F1" w:rsidRPr="00BE48F1" w:rsidRDefault="00BE48F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94F"/>
    <w:rsid w:val="00015DC0"/>
    <w:rsid w:val="000162B6"/>
    <w:rsid w:val="00016332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42E9"/>
    <w:rsid w:val="00044D57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BA5"/>
    <w:rsid w:val="00046F82"/>
    <w:rsid w:val="000472B4"/>
    <w:rsid w:val="00047F68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A4"/>
    <w:rsid w:val="000A55A7"/>
    <w:rsid w:val="000A5686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F02"/>
    <w:rsid w:val="000C525E"/>
    <w:rsid w:val="000C5309"/>
    <w:rsid w:val="000C5C05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86A"/>
    <w:rsid w:val="001B1BF5"/>
    <w:rsid w:val="001B1C43"/>
    <w:rsid w:val="001B2175"/>
    <w:rsid w:val="001B2276"/>
    <w:rsid w:val="001B25F6"/>
    <w:rsid w:val="001B26AE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40B0"/>
    <w:rsid w:val="001E443B"/>
    <w:rsid w:val="001E5244"/>
    <w:rsid w:val="001E527C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155F"/>
    <w:rsid w:val="00211FBA"/>
    <w:rsid w:val="00211FE3"/>
    <w:rsid w:val="00212190"/>
    <w:rsid w:val="0021272B"/>
    <w:rsid w:val="00212A59"/>
    <w:rsid w:val="00212A8A"/>
    <w:rsid w:val="002131B2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CA2"/>
    <w:rsid w:val="00223E67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7BF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E79FB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B5F"/>
    <w:rsid w:val="00341BE3"/>
    <w:rsid w:val="00341E82"/>
    <w:rsid w:val="0034211B"/>
    <w:rsid w:val="003426F6"/>
    <w:rsid w:val="00342A83"/>
    <w:rsid w:val="00343091"/>
    <w:rsid w:val="0034314B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DF1"/>
    <w:rsid w:val="003B727B"/>
    <w:rsid w:val="003B7B94"/>
    <w:rsid w:val="003C009A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288"/>
    <w:rsid w:val="003C6704"/>
    <w:rsid w:val="003C6C35"/>
    <w:rsid w:val="003C6ED2"/>
    <w:rsid w:val="003C6EF4"/>
    <w:rsid w:val="003C77DA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3BD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7A"/>
    <w:rsid w:val="003F58B3"/>
    <w:rsid w:val="003F58E5"/>
    <w:rsid w:val="003F5AB3"/>
    <w:rsid w:val="003F5BD7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1151"/>
    <w:rsid w:val="004312D6"/>
    <w:rsid w:val="00431417"/>
    <w:rsid w:val="00431AEE"/>
    <w:rsid w:val="00432048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36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E2"/>
    <w:rsid w:val="00492715"/>
    <w:rsid w:val="004929B6"/>
    <w:rsid w:val="00492D0F"/>
    <w:rsid w:val="00492D27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223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77B"/>
    <w:rsid w:val="0055493F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83"/>
    <w:rsid w:val="005802FE"/>
    <w:rsid w:val="00580530"/>
    <w:rsid w:val="0058067D"/>
    <w:rsid w:val="00581306"/>
    <w:rsid w:val="00581668"/>
    <w:rsid w:val="005817E5"/>
    <w:rsid w:val="0058185D"/>
    <w:rsid w:val="005821E2"/>
    <w:rsid w:val="0058232A"/>
    <w:rsid w:val="00582492"/>
    <w:rsid w:val="00582646"/>
    <w:rsid w:val="00582A05"/>
    <w:rsid w:val="00582D4D"/>
    <w:rsid w:val="005830E4"/>
    <w:rsid w:val="00583596"/>
    <w:rsid w:val="00583925"/>
    <w:rsid w:val="00583B93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A5C"/>
    <w:rsid w:val="005D0B62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D29"/>
    <w:rsid w:val="005D4DA4"/>
    <w:rsid w:val="005D4F97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A58"/>
    <w:rsid w:val="00622E15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9001B"/>
    <w:rsid w:val="006903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82B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79C"/>
    <w:rsid w:val="0072689D"/>
    <w:rsid w:val="00726CC0"/>
    <w:rsid w:val="00726E25"/>
    <w:rsid w:val="0072712A"/>
    <w:rsid w:val="00727171"/>
    <w:rsid w:val="00727C6C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AE5"/>
    <w:rsid w:val="00750BB7"/>
    <w:rsid w:val="007510D9"/>
    <w:rsid w:val="007514C1"/>
    <w:rsid w:val="00751A5B"/>
    <w:rsid w:val="00751AEF"/>
    <w:rsid w:val="00751E6E"/>
    <w:rsid w:val="00751E8E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836"/>
    <w:rsid w:val="00774899"/>
    <w:rsid w:val="0077495E"/>
    <w:rsid w:val="00774AEF"/>
    <w:rsid w:val="00774B54"/>
    <w:rsid w:val="00774FEB"/>
    <w:rsid w:val="0077528A"/>
    <w:rsid w:val="00775438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4D14"/>
    <w:rsid w:val="0078547F"/>
    <w:rsid w:val="00785970"/>
    <w:rsid w:val="0078646A"/>
    <w:rsid w:val="00786740"/>
    <w:rsid w:val="00786D16"/>
    <w:rsid w:val="00786D41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DDA"/>
    <w:rsid w:val="00793EAF"/>
    <w:rsid w:val="00793EE7"/>
    <w:rsid w:val="0079404A"/>
    <w:rsid w:val="00794061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03"/>
    <w:rsid w:val="007F2AE2"/>
    <w:rsid w:val="007F2CED"/>
    <w:rsid w:val="007F2CF4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C16"/>
    <w:rsid w:val="00806C68"/>
    <w:rsid w:val="00807302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676"/>
    <w:rsid w:val="008236AC"/>
    <w:rsid w:val="00823840"/>
    <w:rsid w:val="0082385A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79F"/>
    <w:rsid w:val="008529DF"/>
    <w:rsid w:val="00852C96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7E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7C7"/>
    <w:rsid w:val="008E795A"/>
    <w:rsid w:val="008E7DAD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A25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5BC"/>
    <w:rsid w:val="00914977"/>
    <w:rsid w:val="00914F49"/>
    <w:rsid w:val="00914FDF"/>
    <w:rsid w:val="00915005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9AB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3FE"/>
    <w:rsid w:val="009F14C1"/>
    <w:rsid w:val="009F187B"/>
    <w:rsid w:val="009F1C17"/>
    <w:rsid w:val="009F1D38"/>
    <w:rsid w:val="009F1DEB"/>
    <w:rsid w:val="009F1E02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C3F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60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B4F"/>
    <w:rsid w:val="00A05CED"/>
    <w:rsid w:val="00A05D56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6F8"/>
    <w:rsid w:val="00A54730"/>
    <w:rsid w:val="00A54859"/>
    <w:rsid w:val="00A549F3"/>
    <w:rsid w:val="00A54C1E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5351"/>
    <w:rsid w:val="00AA5592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6EA6"/>
    <w:rsid w:val="00AD70B0"/>
    <w:rsid w:val="00AD718E"/>
    <w:rsid w:val="00AD7733"/>
    <w:rsid w:val="00AD7B3C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94C"/>
    <w:rsid w:val="00B02C3C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9A0"/>
    <w:rsid w:val="00B23B61"/>
    <w:rsid w:val="00B23BD6"/>
    <w:rsid w:val="00B23D96"/>
    <w:rsid w:val="00B24072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138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7A9"/>
    <w:rsid w:val="00B77A6C"/>
    <w:rsid w:val="00B77B4F"/>
    <w:rsid w:val="00B80174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E1E"/>
    <w:rsid w:val="00B97FC0"/>
    <w:rsid w:val="00BA0721"/>
    <w:rsid w:val="00BA0821"/>
    <w:rsid w:val="00BA0AFF"/>
    <w:rsid w:val="00BA0B72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76F"/>
    <w:rsid w:val="00BA7BE0"/>
    <w:rsid w:val="00BA7CAC"/>
    <w:rsid w:val="00BA7EDD"/>
    <w:rsid w:val="00BA7FF4"/>
    <w:rsid w:val="00BB00F5"/>
    <w:rsid w:val="00BB039A"/>
    <w:rsid w:val="00BB07E0"/>
    <w:rsid w:val="00BB0EAD"/>
    <w:rsid w:val="00BB0F85"/>
    <w:rsid w:val="00BB11D6"/>
    <w:rsid w:val="00BB1AFF"/>
    <w:rsid w:val="00BB1E8E"/>
    <w:rsid w:val="00BB1EBF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4CC"/>
    <w:rsid w:val="00BC24DD"/>
    <w:rsid w:val="00BC25AC"/>
    <w:rsid w:val="00BC2699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8F1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097B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EE2"/>
    <w:rsid w:val="00C22F59"/>
    <w:rsid w:val="00C2301A"/>
    <w:rsid w:val="00C23503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211"/>
    <w:rsid w:val="00C30867"/>
    <w:rsid w:val="00C3096C"/>
    <w:rsid w:val="00C30E2D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465B"/>
    <w:rsid w:val="00CE46C7"/>
    <w:rsid w:val="00CE46D3"/>
    <w:rsid w:val="00CE47E8"/>
    <w:rsid w:val="00CE48B2"/>
    <w:rsid w:val="00CE497B"/>
    <w:rsid w:val="00CE4BA8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D9C"/>
    <w:rsid w:val="00D12EEB"/>
    <w:rsid w:val="00D1391D"/>
    <w:rsid w:val="00D13EB7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0E6"/>
    <w:rsid w:val="00D42567"/>
    <w:rsid w:val="00D4315D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66"/>
    <w:rsid w:val="00D60095"/>
    <w:rsid w:val="00D601CD"/>
    <w:rsid w:val="00D6034F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7E0"/>
    <w:rsid w:val="00D66A4C"/>
    <w:rsid w:val="00D66D10"/>
    <w:rsid w:val="00D66D1F"/>
    <w:rsid w:val="00D671A8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81E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68"/>
    <w:rsid w:val="00E65787"/>
    <w:rsid w:val="00E65B0F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2BF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464F"/>
    <w:rsid w:val="00EF4AEB"/>
    <w:rsid w:val="00EF4AFB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213"/>
    <w:rsid w:val="00F042F8"/>
    <w:rsid w:val="00F043FC"/>
    <w:rsid w:val="00F0480B"/>
    <w:rsid w:val="00F04A43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BAE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66F"/>
    <w:rsid w:val="00F92C49"/>
    <w:rsid w:val="00F92D90"/>
    <w:rsid w:val="00F92DBF"/>
    <w:rsid w:val="00F9353B"/>
    <w:rsid w:val="00F93593"/>
    <w:rsid w:val="00F936AF"/>
    <w:rsid w:val="00F9394C"/>
    <w:rsid w:val="00F93F95"/>
    <w:rsid w:val="00F94289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E7D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89B"/>
    <w:rsid w:val="00FF38AA"/>
    <w:rsid w:val="00FF39A7"/>
    <w:rsid w:val="00FF3D0D"/>
    <w:rsid w:val="00FF3F99"/>
    <w:rsid w:val="00FF42D0"/>
    <w:rsid w:val="00FF4508"/>
    <w:rsid w:val="00FF4F5B"/>
    <w:rsid w:val="00FF5096"/>
    <w:rsid w:val="00FF5315"/>
    <w:rsid w:val="00FF5696"/>
    <w:rsid w:val="00FF5863"/>
    <w:rsid w:val="00FF59BA"/>
    <w:rsid w:val="00FF600A"/>
    <w:rsid w:val="00FF63C5"/>
    <w:rsid w:val="00FF6511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426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Somjai, Nigonyanont</cp:lastModifiedBy>
  <cp:revision>3</cp:revision>
  <cp:lastPrinted>2023-08-08T06:40:00Z</cp:lastPrinted>
  <dcterms:created xsi:type="dcterms:W3CDTF">2023-08-09T04:48:00Z</dcterms:created>
  <dcterms:modified xsi:type="dcterms:W3CDTF">2023-08-09T04:50:00Z</dcterms:modified>
</cp:coreProperties>
</file>