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806D" w14:textId="1409C147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46906FB9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1D45C2CC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14AA969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84ED1F2" w14:textId="77777777" w:rsidR="009F435D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667A7A7" w14:textId="77777777" w:rsidR="009C1409" w:rsidRPr="00FF4061" w:rsidRDefault="009C1409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00B4D61" w14:textId="22362CFC" w:rsidR="00634D49" w:rsidRPr="0040113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และบริษัทย่อย</w:t>
      </w:r>
    </w:p>
    <w:p w14:paraId="580879B3" w14:textId="77777777" w:rsidR="00AD3B26" w:rsidRPr="00401138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936830F" w:rsidR="00CD4D4E" w:rsidRPr="00401138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F6786A" w:rsidRPr="00401138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AE33CD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2F680F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F680F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มิถุนายน</w:t>
      </w:r>
      <w:r w:rsidR="007A0D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A0DF0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E81383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FD397F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FD397F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FD397F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="00FD397F" w:rsidRPr="00056FD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FD397F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F110A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C2BE6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8741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FD397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A105D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823B6C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</w:t>
      </w:r>
      <w:r w:rsidR="008E0E94" w:rsidRPr="00401138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="00783035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E457FF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รวมเรียกว่า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783035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847AEE" w:rsidRPr="00401138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A411DC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</w:t>
      </w:r>
      <w:r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>รให้ข้อสรุปเกี่ยวกับข้อมูล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401138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40113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01138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3A94251" w14:textId="31D223BD" w:rsidR="0034149A" w:rsidRPr="00401138" w:rsidRDefault="008542C9" w:rsidP="00CD4D4E">
      <w:pPr>
        <w:jc w:val="thaiDistribute"/>
        <w:rPr>
          <w:rFonts w:ascii="Browallia New" w:hAnsi="Browallia New" w:cs="Browallia New"/>
        </w:rPr>
      </w:pP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2410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1EDC511" w14:textId="77777777" w:rsidR="001B4277" w:rsidRPr="00401138" w:rsidRDefault="001B4277" w:rsidP="00CD4D4E">
      <w:pPr>
        <w:jc w:val="thaiDistribute"/>
        <w:rPr>
          <w:rFonts w:ascii="Browallia New" w:hAnsi="Browallia New" w:cs="Browallia New"/>
        </w:rPr>
      </w:pPr>
    </w:p>
    <w:p w14:paraId="364AC9A4" w14:textId="77777777" w:rsidR="00EC0112" w:rsidRDefault="00EC0112" w:rsidP="00CD4D4E">
      <w:pPr>
        <w:jc w:val="thaiDistribute"/>
        <w:rPr>
          <w:rFonts w:ascii="Browallia New" w:hAnsi="Browallia New" w:cs="Browallia New"/>
        </w:rPr>
      </w:pPr>
    </w:p>
    <w:p w14:paraId="25ECBFDD" w14:textId="77777777" w:rsidR="00AF52F7" w:rsidRDefault="00AF52F7" w:rsidP="00CD4D4E">
      <w:pPr>
        <w:jc w:val="thaiDistribute"/>
        <w:rPr>
          <w:rFonts w:ascii="Browallia New" w:hAnsi="Browallia New" w:cs="Browallia New"/>
        </w:rPr>
      </w:pPr>
    </w:p>
    <w:p w14:paraId="5D181C34" w14:textId="77777777" w:rsidR="00AF52F7" w:rsidRDefault="00AF52F7" w:rsidP="00CD4D4E">
      <w:pPr>
        <w:jc w:val="thaiDistribute"/>
        <w:rPr>
          <w:rFonts w:ascii="Browallia New" w:hAnsi="Browallia New" w:cs="Browallia New"/>
        </w:rPr>
      </w:pPr>
    </w:p>
    <w:p w14:paraId="4BC27A49" w14:textId="77777777" w:rsidR="00AF52F7" w:rsidRDefault="00AF52F7" w:rsidP="00CD4D4E">
      <w:pPr>
        <w:jc w:val="thaiDistribute"/>
        <w:rPr>
          <w:rFonts w:ascii="Browallia New" w:hAnsi="Browallia New" w:cs="Browallia New"/>
        </w:rPr>
      </w:pPr>
    </w:p>
    <w:p w14:paraId="047BF100" w14:textId="77777777" w:rsidR="00421CE1" w:rsidRPr="00401138" w:rsidRDefault="00421CE1" w:rsidP="00CD4D4E">
      <w:pPr>
        <w:jc w:val="thaiDistribute"/>
        <w:rPr>
          <w:rFonts w:ascii="Browallia New" w:hAnsi="Browallia New" w:cs="Browallia New"/>
        </w:rPr>
      </w:pPr>
    </w:p>
    <w:p w14:paraId="0F714EE2" w14:textId="77777777" w:rsidR="00C03B3E" w:rsidRPr="00C03B3E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03B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6E6346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616390" w14:textId="7B4EA0B3" w:rsidR="00C03B3E" w:rsidRPr="00C03B3E" w:rsidRDefault="00C03B3E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E54608">
        <w:rPr>
          <w:rFonts w:ascii="Browallia New" w:hAnsi="Browallia New" w:cs="Browallia New"/>
          <w:sz w:val="28"/>
          <w:szCs w:val="28"/>
          <w:lang w:bidi="th-TH"/>
        </w:rPr>
        <w:br/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/>
          <w:sz w:val="28"/>
          <w:szCs w:val="28"/>
        </w:rPr>
        <w:t>34</w:t>
      </w:r>
      <w:r w:rsidRPr="00C03B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6E6346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3978C14" w14:textId="1113A303" w:rsidR="008149C2" w:rsidRDefault="002505B6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9E63FFA" w14:textId="77777777" w:rsidR="00FE1478" w:rsidRPr="006E6346" w:rsidRDefault="00FE1478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D1D57D" w14:textId="078C6B04" w:rsidR="000F0E92" w:rsidRPr="004B5527" w:rsidRDefault="00AF2A61" w:rsidP="004B552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4B552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ข้าพเจ้าขอให้สังเกตหมายเหตุประกอบงบการเงินระหว่างกาลข้อ</w:t>
      </w:r>
      <w:r w:rsidR="000F0E92" w:rsidRPr="004B55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6F65" w:rsidRPr="004B5527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326F65" w:rsidRPr="004B552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A5595" w:rsidRPr="004B552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ลดทุนจดทะเบียนจำนวน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</w:rPr>
        <w:t xml:space="preserve">49,000,000.00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จากทุนจดทะเบียน</w:t>
      </w:r>
      <w:r w:rsidR="00C03B3E" w:rsidRPr="004B552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และชำระแล้ว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เดิมจำนวน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</w:rPr>
        <w:t xml:space="preserve">238,636,980.40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เป็นทุนจดทะเบียน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</w:rPr>
        <w:t xml:space="preserve">189,636,980.40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โดยการลดจำนวนหุ้นสามัญเฉพาะหุ้นที่ถืออยู่ในนามของนายคำสอน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และนายจันทอน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รายละ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</w:rPr>
        <w:t xml:space="preserve">35,000,000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รวมเป็นจำนวน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</w:rPr>
        <w:t xml:space="preserve">70,000,000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มูลค่าหุ้นที่ตราไว้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4B5527">
        <w:rPr>
          <w:rFonts w:ascii="Browallia New" w:hAnsi="Browallia New" w:cs="Browallia New"/>
          <w:sz w:val="28"/>
          <w:szCs w:val="28"/>
          <w:cs/>
          <w:lang w:bidi="th-TH"/>
        </w:rPr>
        <w:t>หุ้นละ</w:t>
      </w:r>
      <w:r w:rsidR="00171051" w:rsidRPr="004B552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</w:rPr>
        <w:t xml:space="preserve">0.70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คิดเป็นจำนวนเงิน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</w:rPr>
        <w:t xml:space="preserve">49,000,000.00 </w:t>
      </w:r>
      <w:r w:rsidR="00171051" w:rsidRPr="006E634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E04CDE" w:rsidRPr="006E634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ซึ่ง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บริษัทจะคืนทุนให้แก่นายคำสอน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6E634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และนายจันทอน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โดยชำระเป็นหุ้นสามัญที่บริษัทถือในบริษัท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อินเตอร์เนชั่น</w:t>
      </w:r>
      <w:proofErr w:type="spellStart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แน</w:t>
      </w:r>
      <w:proofErr w:type="spellEnd"/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ล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จำกัด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>(“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</w:rPr>
        <w:t>”)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แทนการชำระคืนด้วยเงินสด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รายละ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100,000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รวมเป็นจำนวน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200,000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มูลค่าที่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ตราไว้หุ้นละ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</w:rPr>
        <w:t xml:space="preserve">10.00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มูลค่าในการจำหน่ายหุ้น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หุ้นละ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</w:rPr>
        <w:t xml:space="preserve">245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คิดเป็นมูลค่ารวม</w:t>
      </w:r>
      <w:r w:rsidR="00822903" w:rsidRPr="004B552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pacing w:val="-4"/>
          <w:sz w:val="28"/>
          <w:szCs w:val="28"/>
        </w:rPr>
        <w:t>49,000,000.00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บาท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คิดเป็นสัดส่วนร้อยละ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40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ของทุน</w:t>
      </w:r>
      <w:r w:rsidR="006E6346">
        <w:rPr>
          <w:rFonts w:ascii="BrowalliaUPC" w:hAnsi="BrowalliaUPC" w:cs="BrowalliaUPC"/>
          <w:sz w:val="28"/>
          <w:szCs w:val="28"/>
          <w:lang w:bidi="th-TH"/>
        </w:rPr>
        <w:br/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จดทะเบียนของ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โดยภายหลังการจำหน่ายหุ้นสามัญของ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ทั้งหมดแล้ว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ส่งผลให้</w:t>
      </w:r>
      <w:r w:rsidR="00822903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4B5527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4B5527">
        <w:rPr>
          <w:rFonts w:ascii="BrowalliaUPC" w:hAnsi="BrowalliaUPC" w:cs="BrowalliaUPC"/>
          <w:sz w:val="28"/>
          <w:szCs w:val="28"/>
          <w:cs/>
          <w:lang w:bidi="th-TH"/>
        </w:rPr>
        <w:t>สิ้นสุดการเป็นบริษัทร่วมของบริษัท</w:t>
      </w:r>
      <w:r w:rsidR="00ED080A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ทั้งนี้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การลดทุนจดทะเบียนและทุนชำระแล้วของบริษัทเฉพาะหุ้นที่ถืออยู่ในนามของนายคำสอน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และนายจันทอน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นั้น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บริษัทได้รับความยินยอมเป็นหนังสือจากนายคำสอน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และนายจันทอน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4B552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4B5527">
        <w:rPr>
          <w:rFonts w:ascii="BrowalliaUPC" w:hAnsi="BrowalliaUPC" w:cs="BrowalliaUPC"/>
          <w:sz w:val="28"/>
          <w:szCs w:val="28"/>
          <w:cs/>
          <w:lang w:bidi="th-TH"/>
        </w:rPr>
        <w:t>ซึ่งเป็นผู้ถือหุ้นในส่วนที่จะถูกลดจำนวนหุ้นเรียบร้อยแล้ว</w:t>
      </w:r>
      <w:r w:rsidR="00F61B07" w:rsidRPr="004B552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61B07" w:rsidRPr="004B552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="00495226" w:rsidRPr="004B552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ข้อสรุปของข้าพเจ้าไม่ได้เปลี่ยนแปลงไปจากเรื่องดังกล่าว</w:t>
      </w:r>
    </w:p>
    <w:p w14:paraId="1F8BBAE6" w14:textId="77777777" w:rsidR="00384A7A" w:rsidRPr="00DC7597" w:rsidRDefault="00384A7A" w:rsidP="00C5582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3A8E6A" w14:textId="77777777" w:rsidR="00FB5552" w:rsidRDefault="00FB5552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2FE25D4" w14:textId="77777777" w:rsidR="00A11C80" w:rsidRDefault="00A11C80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4E36A0E" w14:textId="77777777" w:rsidR="00DC7597" w:rsidRPr="003214EC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3A57895" w14:textId="45A68C58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A11C80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09F9410A" w:rsidR="00D15EA5" w:rsidRPr="00401138" w:rsidRDefault="008344A0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344A0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F135A1" w:rsidRPr="008344A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B16EC2" w:rsidRPr="008344A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16EC2" w:rsidRPr="008344A0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401138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7DD1" w14:textId="77777777" w:rsidR="00ED343A" w:rsidRDefault="00ED343A">
      <w:r>
        <w:separator/>
      </w:r>
    </w:p>
  </w:endnote>
  <w:endnote w:type="continuationSeparator" w:id="0">
    <w:p w14:paraId="0B0CD197" w14:textId="77777777" w:rsidR="00ED343A" w:rsidRDefault="00ED343A">
      <w:r>
        <w:continuationSeparator/>
      </w:r>
    </w:p>
  </w:endnote>
  <w:endnote w:type="continuationNotice" w:id="1">
    <w:p w14:paraId="46D2B66A" w14:textId="77777777" w:rsidR="00ED343A" w:rsidRDefault="00ED34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158B" w14:textId="77777777" w:rsidR="00ED343A" w:rsidRDefault="00ED343A">
      <w:bookmarkStart w:id="0" w:name="_Hlk482348182"/>
      <w:bookmarkEnd w:id="0"/>
      <w:r>
        <w:separator/>
      </w:r>
    </w:p>
  </w:footnote>
  <w:footnote w:type="continuationSeparator" w:id="0">
    <w:p w14:paraId="34E0D6CA" w14:textId="77777777" w:rsidR="00ED343A" w:rsidRDefault="00ED343A">
      <w:r>
        <w:continuationSeparator/>
      </w:r>
    </w:p>
  </w:footnote>
  <w:footnote w:type="continuationNotice" w:id="1">
    <w:p w14:paraId="091707F8" w14:textId="77777777" w:rsidR="00ED343A" w:rsidRDefault="00ED34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9CD28E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49ACED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F0E92"/>
    <w:rsid w:val="000F3AAB"/>
    <w:rsid w:val="000F63D0"/>
    <w:rsid w:val="000F6E25"/>
    <w:rsid w:val="001011DF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78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75F"/>
    <w:rsid w:val="00171051"/>
    <w:rsid w:val="0017278D"/>
    <w:rsid w:val="001729B7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05B6"/>
    <w:rsid w:val="00254078"/>
    <w:rsid w:val="00255FEA"/>
    <w:rsid w:val="0026182A"/>
    <w:rsid w:val="002670D5"/>
    <w:rsid w:val="00276857"/>
    <w:rsid w:val="00277EBE"/>
    <w:rsid w:val="002838FB"/>
    <w:rsid w:val="00285249"/>
    <w:rsid w:val="00290F59"/>
    <w:rsid w:val="00296739"/>
    <w:rsid w:val="00297D2D"/>
    <w:rsid w:val="002A252E"/>
    <w:rsid w:val="002B0BF8"/>
    <w:rsid w:val="002B4B35"/>
    <w:rsid w:val="002B5A4A"/>
    <w:rsid w:val="002B5B49"/>
    <w:rsid w:val="002B744A"/>
    <w:rsid w:val="002C0169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304A5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42D7"/>
    <w:rsid w:val="003F5A96"/>
    <w:rsid w:val="00400D19"/>
    <w:rsid w:val="00401138"/>
    <w:rsid w:val="004021E7"/>
    <w:rsid w:val="00402B40"/>
    <w:rsid w:val="00402C7F"/>
    <w:rsid w:val="004071B0"/>
    <w:rsid w:val="00410B4C"/>
    <w:rsid w:val="004112CD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3F63"/>
    <w:rsid w:val="00435788"/>
    <w:rsid w:val="004359E6"/>
    <w:rsid w:val="00443CE3"/>
    <w:rsid w:val="00445CF8"/>
    <w:rsid w:val="00446E9D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10254"/>
    <w:rsid w:val="00517C70"/>
    <w:rsid w:val="005206E9"/>
    <w:rsid w:val="00521053"/>
    <w:rsid w:val="0052186A"/>
    <w:rsid w:val="005321DA"/>
    <w:rsid w:val="00534103"/>
    <w:rsid w:val="00536291"/>
    <w:rsid w:val="00542BC1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4917"/>
    <w:rsid w:val="006D58F3"/>
    <w:rsid w:val="006D5C47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F77"/>
    <w:rsid w:val="006F53EE"/>
    <w:rsid w:val="006F562A"/>
    <w:rsid w:val="0070147C"/>
    <w:rsid w:val="007064E7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0DF0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5D8D"/>
    <w:rsid w:val="00942FE8"/>
    <w:rsid w:val="0095408B"/>
    <w:rsid w:val="00957E70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EED"/>
    <w:rsid w:val="009F435D"/>
    <w:rsid w:val="009F68E8"/>
    <w:rsid w:val="009F6EDC"/>
    <w:rsid w:val="009F7D13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3046"/>
    <w:rsid w:val="00A74E66"/>
    <w:rsid w:val="00A76594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2F7"/>
    <w:rsid w:val="00AF5B87"/>
    <w:rsid w:val="00AF7092"/>
    <w:rsid w:val="00AF7554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936FD"/>
    <w:rsid w:val="00BA290E"/>
    <w:rsid w:val="00BA2F43"/>
    <w:rsid w:val="00BA5B00"/>
    <w:rsid w:val="00BA74AA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BF6E1B"/>
    <w:rsid w:val="00C0296A"/>
    <w:rsid w:val="00C034E8"/>
    <w:rsid w:val="00C03940"/>
    <w:rsid w:val="00C03B3E"/>
    <w:rsid w:val="00C043E7"/>
    <w:rsid w:val="00C065BF"/>
    <w:rsid w:val="00C06939"/>
    <w:rsid w:val="00C155A6"/>
    <w:rsid w:val="00C173BF"/>
    <w:rsid w:val="00C21E3B"/>
    <w:rsid w:val="00C303CC"/>
    <w:rsid w:val="00C3462C"/>
    <w:rsid w:val="00C35B1A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42419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B13FB"/>
    <w:rsid w:val="00DB308D"/>
    <w:rsid w:val="00DB313A"/>
    <w:rsid w:val="00DB404B"/>
    <w:rsid w:val="00DB5F40"/>
    <w:rsid w:val="00DB6B8C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080A"/>
    <w:rsid w:val="00ED2359"/>
    <w:rsid w:val="00ED30D4"/>
    <w:rsid w:val="00ED343A"/>
    <w:rsid w:val="00ED50F3"/>
    <w:rsid w:val="00ED59EC"/>
    <w:rsid w:val="00EE0F65"/>
    <w:rsid w:val="00EE2171"/>
    <w:rsid w:val="00EE2F33"/>
    <w:rsid w:val="00EE2FA7"/>
    <w:rsid w:val="00EE44DA"/>
    <w:rsid w:val="00EE59BD"/>
    <w:rsid w:val="00EF08A7"/>
    <w:rsid w:val="00EF190C"/>
    <w:rsid w:val="00EF2DF1"/>
    <w:rsid w:val="00EF3C0D"/>
    <w:rsid w:val="00F01358"/>
    <w:rsid w:val="00F0208D"/>
    <w:rsid w:val="00F0698A"/>
    <w:rsid w:val="00F06C86"/>
    <w:rsid w:val="00F129D2"/>
    <w:rsid w:val="00F135A1"/>
    <w:rsid w:val="00F144E0"/>
    <w:rsid w:val="00F160C9"/>
    <w:rsid w:val="00F17C53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97F"/>
    <w:rsid w:val="00FD3D3F"/>
    <w:rsid w:val="00FD452B"/>
    <w:rsid w:val="00FD7295"/>
    <w:rsid w:val="00FE1478"/>
    <w:rsid w:val="00FE1773"/>
    <w:rsid w:val="00FE2187"/>
    <w:rsid w:val="00FE320C"/>
    <w:rsid w:val="00FE3815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5" ma:contentTypeDescription="Create a new document." ma:contentTypeScope="" ma:versionID="020b6dbed455ddeefcbe2c32b2470c68">
  <xsd:schema xmlns:xsd="http://www.w3.org/2001/XMLSchema" xmlns:xs="http://www.w3.org/2001/XMLSchema" xmlns:p="http://schemas.microsoft.com/office/2006/metadata/properties" xmlns:ns2="5849a1ba-e9f9-4b4b-b4ac-f429c5f92afe" targetNamespace="http://schemas.microsoft.com/office/2006/metadata/properties" ma:root="true" ma:fieldsID="d99a75807e37b313779d3c3923c5adf1" ns2:_="">
    <xsd:import namespace="5849a1ba-e9f9-4b4b-b4ac-f429c5f9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4279B-F46B-489A-8FC4-50381AF77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177</cp:revision>
  <cp:lastPrinted>2023-05-03T06:37:00Z</cp:lastPrinted>
  <dcterms:created xsi:type="dcterms:W3CDTF">2022-05-17T09:48:00Z</dcterms:created>
  <dcterms:modified xsi:type="dcterms:W3CDTF">2023-08-15T08:34:00Z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</Properties>
</file>