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980CF00" w14:textId="6A3A9C96" w:rsidR="0014448A" w:rsidRDefault="0014448A" w:rsidP="0014448A">
      <w:pPr>
        <w:pStyle w:val="TOC2"/>
        <w:tabs>
          <w:tab w:val="clear" w:pos="227"/>
          <w:tab w:val="clear" w:pos="454"/>
          <w:tab w:val="clear" w:pos="680"/>
          <w:tab w:val="clear" w:pos="907"/>
        </w:tabs>
        <w:spacing w:before="0" w:line="240" w:lineRule="auto"/>
        <w:jc w:val="thaiDistribute"/>
        <w:rPr>
          <w:rFonts w:ascii="Angsana New" w:hAnsi="Angsana New" w:cs="Angsana New"/>
          <w:color w:val="000000"/>
          <w:sz w:val="30"/>
          <w:szCs w:val="30"/>
        </w:rPr>
      </w:pPr>
    </w:p>
    <w:p w14:paraId="65960C8B" w14:textId="77777777" w:rsidR="008A075C" w:rsidRPr="008A075C" w:rsidRDefault="008A075C" w:rsidP="008A075C"/>
    <w:p w14:paraId="3D9206EC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  <w:bookmarkStart w:id="0" w:name="Title"/>
    </w:p>
    <w:p w14:paraId="26204FFF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0A9AF5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0"/>
          <w:szCs w:val="30"/>
        </w:rPr>
      </w:pPr>
    </w:p>
    <w:p w14:paraId="48B7B3C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b/>
          <w:bCs/>
          <w:sz w:val="52"/>
          <w:szCs w:val="52"/>
          <w:cs/>
        </w:rPr>
      </w:pPr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บริษัท </w:t>
      </w:r>
      <w:bookmarkStart w:id="1" w:name="SubTitle"/>
      <w:r w:rsidRPr="00137F02">
        <w:rPr>
          <w:rFonts w:ascii="Angsana New" w:hAnsi="Angsana New" w:hint="cs"/>
          <w:b/>
          <w:bCs/>
          <w:sz w:val="52"/>
          <w:szCs w:val="52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/>
          <w:b/>
          <w:bCs/>
          <w:sz w:val="52"/>
          <w:szCs w:val="52"/>
          <w:cs/>
        </w:rPr>
        <w:t>จำกัด</w:t>
      </w:r>
      <w:bookmarkEnd w:id="0"/>
      <w:r w:rsidRPr="00137F02">
        <w:rPr>
          <w:rFonts w:ascii="Angsana New" w:hAnsi="Angsana New"/>
          <w:b/>
          <w:bCs/>
          <w:sz w:val="52"/>
          <w:szCs w:val="52"/>
          <w:cs/>
        </w:rPr>
        <w:t xml:space="preserve"> (มหาชน)</w:t>
      </w:r>
      <w:r w:rsidRPr="00137F02">
        <w:rPr>
          <w:rFonts w:ascii="Angsana New" w:hAnsi="Angsana New"/>
          <w:b/>
          <w:bCs/>
          <w:sz w:val="52"/>
          <w:szCs w:val="52"/>
        </w:rPr>
        <w:t xml:space="preserve"> </w:t>
      </w:r>
      <w:r w:rsidRPr="00137F02">
        <w:rPr>
          <w:rFonts w:ascii="Angsana New" w:hAnsi="Angsana New" w:hint="cs"/>
          <w:b/>
          <w:bCs/>
          <w:sz w:val="52"/>
          <w:szCs w:val="52"/>
          <w:cs/>
        </w:rPr>
        <w:t>และบริษัทย่อย</w:t>
      </w:r>
    </w:p>
    <w:p w14:paraId="4A78D51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52"/>
          <w:szCs w:val="52"/>
        </w:rPr>
      </w:pPr>
    </w:p>
    <w:bookmarkEnd w:id="1"/>
    <w:p w14:paraId="2DC7AED2" w14:textId="77777777" w:rsidR="0016301E" w:rsidRPr="00137F02" w:rsidRDefault="0016301E" w:rsidP="001630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งบการ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เงินระหว่างกาล</w:t>
      </w:r>
      <w:r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แบบย่อ</w:t>
      </w: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 xml:space="preserve"> </w:t>
      </w:r>
    </w:p>
    <w:p w14:paraId="608A87D4" w14:textId="7ABFB6D7" w:rsidR="0016301E" w:rsidRPr="006B40D6" w:rsidRDefault="0016301E" w:rsidP="001630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สำหรับงวดสามเดือน</w:t>
      </w:r>
      <w:r w:rsidR="00827D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และหกเดือน</w:t>
      </w:r>
      <w:r w:rsidR="00827D72">
        <w:rPr>
          <w:rFonts w:ascii="Angsana New" w:hAnsi="Angsana New" w:cs="Angsana New"/>
          <w:b w:val="0"/>
          <w:bCs w:val="0"/>
          <w:sz w:val="32"/>
          <w:szCs w:val="32"/>
          <w:cs/>
        </w:rPr>
        <w:t>สิ้นสุดวันที</w:t>
      </w:r>
      <w:r w:rsidR="00827D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่ </w:t>
      </w:r>
      <w:r w:rsidR="00827D72">
        <w:rPr>
          <w:rFonts w:ascii="Angsana New" w:hAnsi="Angsana New" w:cs="Angsana New"/>
          <w:b w:val="0"/>
          <w:bCs w:val="0"/>
          <w:sz w:val="32"/>
          <w:szCs w:val="32"/>
        </w:rPr>
        <w:t xml:space="preserve">30 </w:t>
      </w:r>
      <w:r w:rsidR="00827D72">
        <w:rPr>
          <w:rFonts w:ascii="Angsana New" w:hAnsi="Angsana New" w:cs="Angsana New" w:hint="cs"/>
          <w:b w:val="0"/>
          <w:bCs w:val="0"/>
          <w:sz w:val="32"/>
          <w:szCs w:val="32"/>
          <w:cs/>
        </w:rPr>
        <w:t xml:space="preserve">มิถุนายน </w:t>
      </w:r>
      <w:r w:rsidR="00827D72">
        <w:rPr>
          <w:rFonts w:ascii="Angsana New" w:hAnsi="Angsana New" w:cs="Angsana New"/>
          <w:b w:val="0"/>
          <w:bCs w:val="0"/>
          <w:sz w:val="32"/>
          <w:szCs w:val="32"/>
        </w:rPr>
        <w:t>256</w:t>
      </w:r>
      <w:r w:rsidR="005131B4" w:rsidRPr="005131B4">
        <w:rPr>
          <w:rFonts w:ascii="Angsana New" w:hAnsi="Angsana New" w:cs="Angsana New" w:hint="cs"/>
          <w:b w:val="0"/>
          <w:bCs w:val="0"/>
          <w:sz w:val="32"/>
          <w:szCs w:val="32"/>
        </w:rPr>
        <w:t>6</w:t>
      </w:r>
    </w:p>
    <w:p w14:paraId="3D89AC2E" w14:textId="77777777" w:rsidR="0016301E" w:rsidRPr="00137F02" w:rsidRDefault="0016301E" w:rsidP="001630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ascii="Angsana New" w:hAnsi="Angsana New" w:cs="Angsana New"/>
          <w:b w:val="0"/>
          <w:bCs w:val="0"/>
          <w:sz w:val="32"/>
          <w:szCs w:val="32"/>
          <w:cs/>
          <w:lang w:val="th-TH"/>
        </w:rPr>
      </w:pPr>
      <w:r w:rsidRPr="00137F02">
        <w:rPr>
          <w:rFonts w:ascii="Angsana New" w:hAnsi="Angsana New" w:cs="Angsana New"/>
          <w:b w:val="0"/>
          <w:bCs w:val="0"/>
          <w:sz w:val="32"/>
          <w:szCs w:val="32"/>
          <w:cs/>
        </w:rPr>
        <w:t>และ</w:t>
      </w:r>
    </w:p>
    <w:p w14:paraId="659F2438" w14:textId="77777777" w:rsidR="0016301E" w:rsidRPr="00745AAA" w:rsidRDefault="0016301E" w:rsidP="0016301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 w:cs="Angsana New"/>
          <w:b w:val="0"/>
          <w:bCs w:val="0"/>
          <w:sz w:val="32"/>
          <w:szCs w:val="32"/>
        </w:rPr>
      </w:pP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รายงานการสอบทาน</w:t>
      </w:r>
      <w:r w:rsidRPr="00745AAA">
        <w:rPr>
          <w:rFonts w:ascii="Angsana New" w:hAnsi="Angsana New" w:cs="Angsana New" w:hint="cs"/>
          <w:b w:val="0"/>
          <w:bCs w:val="0"/>
          <w:sz w:val="32"/>
          <w:szCs w:val="32"/>
          <w:cs/>
        </w:rPr>
        <w:t>ของ</w:t>
      </w:r>
      <w:r w:rsidRPr="00745AAA">
        <w:rPr>
          <w:rFonts w:ascii="Angsana New" w:hAnsi="Angsana New" w:cs="Angsana New"/>
          <w:b w:val="0"/>
          <w:bCs w:val="0"/>
          <w:sz w:val="32"/>
          <w:szCs w:val="32"/>
          <w:cs/>
        </w:rPr>
        <w:t>ผู้สอบบัญชีรับอนุญาต</w:t>
      </w:r>
    </w:p>
    <w:p w14:paraId="72B7281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center"/>
        <w:rPr>
          <w:rFonts w:ascii="Angsana New" w:hAnsi="Angsana New"/>
          <w:sz w:val="32"/>
          <w:szCs w:val="32"/>
        </w:rPr>
      </w:pPr>
    </w:p>
    <w:p w14:paraId="778A2C88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jc w:val="both"/>
        <w:rPr>
          <w:rFonts w:ascii="Angsana New" w:hAnsi="Angsana New"/>
          <w:sz w:val="30"/>
          <w:szCs w:val="30"/>
        </w:rPr>
        <w:sectPr w:rsidR="0014448A" w:rsidRPr="00137F02" w:rsidSect="007F6C42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1909" w:h="16834" w:code="9"/>
          <w:pgMar w:top="691" w:right="1152" w:bottom="576" w:left="1152" w:header="720" w:footer="720" w:gutter="0"/>
          <w:pgNumType w:start="0"/>
          <w:cols w:space="720"/>
          <w:titlePg/>
        </w:sectPr>
      </w:pPr>
    </w:p>
    <w:p w14:paraId="0ADB5B84" w14:textId="77777777" w:rsidR="002735FB" w:rsidRDefault="002735FB" w:rsidP="00DC0D8D">
      <w:pPr>
        <w:rPr>
          <w:lang w:val="x-none" w:eastAsia="x-none"/>
        </w:rPr>
      </w:pPr>
    </w:p>
    <w:p w14:paraId="1C527F0B" w14:textId="77777777" w:rsidR="002735FB" w:rsidRDefault="002735FB" w:rsidP="00DC0D8D">
      <w:pPr>
        <w:rPr>
          <w:lang w:val="x-none" w:eastAsia="x-none"/>
        </w:rPr>
      </w:pPr>
    </w:p>
    <w:p w14:paraId="23E0834B" w14:textId="77777777" w:rsidR="002735FB" w:rsidRDefault="002735FB" w:rsidP="00DC0D8D">
      <w:pPr>
        <w:rPr>
          <w:lang w:val="x-none" w:eastAsia="x-none"/>
        </w:rPr>
      </w:pPr>
    </w:p>
    <w:p w14:paraId="771993DB" w14:textId="77777777" w:rsidR="000E1D2A" w:rsidRDefault="000E1D2A" w:rsidP="00DC0D8D">
      <w:pPr>
        <w:rPr>
          <w:lang w:val="x-none" w:eastAsia="x-none"/>
        </w:rPr>
      </w:pPr>
    </w:p>
    <w:p w14:paraId="2B4A40EE" w14:textId="77777777" w:rsidR="000E1D2A" w:rsidRDefault="000E1D2A" w:rsidP="00DC0D8D">
      <w:pPr>
        <w:rPr>
          <w:lang w:val="x-none" w:eastAsia="x-none"/>
        </w:rPr>
      </w:pPr>
    </w:p>
    <w:p w14:paraId="5AA9B46A" w14:textId="77777777" w:rsidR="000E1D2A" w:rsidRPr="00DC0D8D" w:rsidRDefault="000E1D2A" w:rsidP="00DC0D8D">
      <w:pPr>
        <w:rPr>
          <w:lang w:val="x-none" w:eastAsia="x-none"/>
        </w:rPr>
      </w:pPr>
    </w:p>
    <w:p w14:paraId="3B7B2B10" w14:textId="77777777" w:rsidR="0014448A" w:rsidRPr="00137F02" w:rsidRDefault="0014448A" w:rsidP="0014448A">
      <w:pPr>
        <w:pStyle w:val="Heading5"/>
        <w:tabs>
          <w:tab w:val="clear" w:pos="540"/>
        </w:tabs>
        <w:rPr>
          <w:rFonts w:ascii="Angsana New" w:hAnsi="Angsana New"/>
        </w:rPr>
      </w:pPr>
      <w:r w:rsidRPr="00137F02">
        <w:rPr>
          <w:rFonts w:ascii="Angsana New" w:hAnsi="Angsana New"/>
          <w:cs/>
        </w:rPr>
        <w:t>รายงานการสอบทาน</w:t>
      </w:r>
      <w:r w:rsidRPr="00137F02">
        <w:rPr>
          <w:rFonts w:ascii="Angsana New" w:hAnsi="Angsana New" w:hint="cs"/>
          <w:cs/>
        </w:rPr>
        <w:t>ข้อมูลทางการเงินระหว่างกาล</w:t>
      </w:r>
      <w:r w:rsidRPr="00137F02">
        <w:rPr>
          <w:rFonts w:ascii="Angsana New" w:hAnsi="Angsana New"/>
          <w:cs/>
        </w:rPr>
        <w:t>โดยผู้สอบบัญชีรับอนุญาต</w:t>
      </w:r>
    </w:p>
    <w:p w14:paraId="7F2FD582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691ECE1E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0"/>
          <w:szCs w:val="30"/>
        </w:rPr>
      </w:pP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เสนอ คณะกรรมการบริษัท </w:t>
      </w:r>
      <w:r w:rsidRPr="00137F02">
        <w:rPr>
          <w:rFonts w:ascii="Angsana New" w:hAnsi="Angsana New" w:hint="cs"/>
          <w:b/>
          <w:bCs/>
          <w:sz w:val="30"/>
          <w:szCs w:val="30"/>
          <w:cs/>
        </w:rPr>
        <w:t>ผลิตภัณฑ์ตราเพชร</w:t>
      </w:r>
      <w:r w:rsidRPr="00137F02">
        <w:rPr>
          <w:rFonts w:ascii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DD63255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90BA1FC" w14:textId="15A37176" w:rsidR="0016301E" w:rsidRPr="00721F52" w:rsidRDefault="0016301E" w:rsidP="00827D72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  <w:r w:rsidRPr="00721F52">
        <w:rPr>
          <w:rFonts w:ascii="Angsana New" w:hAnsi="Angsana New" w:cs="Angsana New"/>
          <w:cs/>
        </w:rPr>
        <w:t>ข้าพเจ้าได้สอบทานงบ</w:t>
      </w:r>
      <w:r w:rsidRPr="00721F52">
        <w:rPr>
          <w:rFonts w:ascii="Angsana New" w:hAnsi="Angsana New" w:cs="Angsana New" w:hint="cs"/>
          <w:cs/>
        </w:rPr>
        <w:t>แสดงฐานะการเงินรวมและงบแสดงฐานะการเงินเฉพาะกิจการ</w:t>
      </w:r>
      <w:r>
        <w:rPr>
          <w:rFonts w:ascii="Angsana New" w:hAnsi="Angsana New" w:cs="Angsana New"/>
          <w:cs/>
        </w:rPr>
        <w:t xml:space="preserve"> ณ วันที่ </w:t>
      </w:r>
      <w:r w:rsidR="00827D72">
        <w:rPr>
          <w:rFonts w:ascii="Angsana New" w:hAnsi="Angsana New" w:cs="Angsana New"/>
          <w:lang w:val="en-US"/>
        </w:rPr>
        <w:t xml:space="preserve">30 </w:t>
      </w:r>
      <w:r w:rsidR="00827D72">
        <w:rPr>
          <w:rFonts w:ascii="Angsana New" w:hAnsi="Angsana New" w:cs="Angsana New" w:hint="cs"/>
          <w:cs/>
          <w:lang w:val="en-US"/>
        </w:rPr>
        <w:t xml:space="preserve">มิถุนายน </w:t>
      </w:r>
      <w:r w:rsidR="00827D72">
        <w:rPr>
          <w:rFonts w:ascii="Angsana New" w:hAnsi="Angsana New" w:cs="Angsana New"/>
          <w:lang w:val="en-US"/>
        </w:rPr>
        <w:t>256</w:t>
      </w:r>
      <w:r w:rsidR="005131B4" w:rsidRPr="005131B4">
        <w:rPr>
          <w:rFonts w:ascii="Angsana New" w:hAnsi="Angsana New" w:cs="Angsana New" w:hint="cs"/>
          <w:lang w:val="en-US"/>
        </w:rPr>
        <w:t>6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>งบกำไร</w:t>
      </w:r>
      <w:r w:rsidRPr="00721F52">
        <w:rPr>
          <w:rFonts w:ascii="Angsana New" w:hAnsi="Angsana New" w:cs="Angsana New" w:hint="cs"/>
          <w:spacing w:val="14"/>
          <w:cs/>
        </w:rPr>
        <w:t>ขาดทุนเบ็ดเสร็จรวมและ</w:t>
      </w:r>
      <w:r>
        <w:rPr>
          <w:rFonts w:ascii="Angsana New" w:hAnsi="Angsana New" w:cs="Angsana New" w:hint="cs"/>
          <w:spacing w:val="14"/>
          <w:cs/>
        </w:rPr>
        <w:t>งบกำไรขาดทุนเบ็ดเสร็จเฉพาะกิจกา</w:t>
      </w:r>
      <w:r>
        <w:rPr>
          <w:rFonts w:ascii="Angsana New" w:hAnsi="Angsana New" w:cs="Angsana New" w:hint="cs"/>
          <w:spacing w:val="14"/>
          <w:cs/>
          <w:lang w:val="en-US"/>
        </w:rPr>
        <w:t>ร</w:t>
      </w:r>
      <w:r>
        <w:rPr>
          <w:rFonts w:ascii="Angsana New" w:hAnsi="Angsana New" w:cs="Angsana New"/>
          <w:spacing w:val="14"/>
          <w:lang w:val="en-US"/>
        </w:rPr>
        <w:t xml:space="preserve"> </w:t>
      </w:r>
      <w:r w:rsidR="00827D72">
        <w:rPr>
          <w:rFonts w:ascii="Angsana New" w:hAnsi="Angsana New" w:cs="Angsana New" w:hint="cs"/>
          <w:spacing w:val="14"/>
          <w:cs/>
          <w:lang w:val="en-US"/>
        </w:rPr>
        <w:t xml:space="preserve">สำหรับงวดสามเดือนและหกเดือนสิ้นสุดวันที่ </w:t>
      </w:r>
      <w:r w:rsidR="00827D72">
        <w:rPr>
          <w:rFonts w:ascii="Angsana New" w:hAnsi="Angsana New" w:cs="Angsana New"/>
          <w:spacing w:val="14"/>
          <w:lang w:val="en-US"/>
        </w:rPr>
        <w:t xml:space="preserve">30 </w:t>
      </w:r>
      <w:r w:rsidR="00827D72">
        <w:rPr>
          <w:rFonts w:ascii="Angsana New" w:hAnsi="Angsana New" w:cs="Angsana New" w:hint="cs"/>
          <w:spacing w:val="14"/>
          <w:cs/>
          <w:lang w:val="en-US"/>
        </w:rPr>
        <w:t xml:space="preserve">มิถุนายน </w:t>
      </w:r>
      <w:r w:rsidR="00827D72">
        <w:rPr>
          <w:rFonts w:ascii="Angsana New" w:hAnsi="Angsana New" w:cs="Angsana New"/>
          <w:spacing w:val="14"/>
          <w:lang w:val="en-US"/>
        </w:rPr>
        <w:t>256</w:t>
      </w:r>
      <w:r w:rsidR="005131B4" w:rsidRPr="005131B4">
        <w:rPr>
          <w:rFonts w:ascii="Angsana New" w:hAnsi="Angsana New" w:cs="Angsana New" w:hint="cs"/>
          <w:spacing w:val="14"/>
          <w:lang w:val="en-US"/>
        </w:rPr>
        <w:t>6</w:t>
      </w:r>
      <w:r w:rsidR="00827D72">
        <w:rPr>
          <w:rFonts w:ascii="Angsana New" w:hAnsi="Angsana New" w:cs="Angsana New" w:hint="cs"/>
          <w:spacing w:val="14"/>
          <w:cs/>
          <w:lang w:val="en-US"/>
        </w:rPr>
        <w:t xml:space="preserve"> </w:t>
      </w:r>
      <w:r w:rsidRPr="00721F52">
        <w:rPr>
          <w:rFonts w:ascii="Angsana New" w:hAnsi="Angsana New" w:cs="Angsana New"/>
          <w:cs/>
        </w:rPr>
        <w:t>งบแสดงการเปลี่ยนแปลงส่วนของผู้ถือหุ้น</w:t>
      </w:r>
      <w:r w:rsidRPr="00721F52">
        <w:rPr>
          <w:rFonts w:ascii="Angsana New" w:hAnsi="Angsana New" w:cs="Angsana New" w:hint="cs"/>
          <w:cs/>
        </w:rPr>
        <w:t>รวม</w:t>
      </w:r>
      <w:r>
        <w:rPr>
          <w:rFonts w:ascii="Angsana New" w:hAnsi="Angsana New" w:cs="Angsana New"/>
          <w:lang w:val="en-US"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และงบแสดงการเปลี่ยนแปลงส่วนของผู้ถือหุ้นเฉพาะกิจการ </w:t>
      </w:r>
      <w:r w:rsidRPr="00721F52">
        <w:rPr>
          <w:rFonts w:ascii="Angsana New" w:hAnsi="Angsana New" w:cs="Angsana New"/>
          <w:cs/>
        </w:rPr>
        <w:t>และงบกระแสเงินสด</w:t>
      </w:r>
      <w:r w:rsidRPr="00721F52">
        <w:rPr>
          <w:rFonts w:ascii="Angsana New" w:hAnsi="Angsana New" w:cs="Angsana New" w:hint="cs"/>
          <w:cs/>
        </w:rPr>
        <w:t xml:space="preserve">รวมและงบกระแสเงินสดเฉพาะกิจการ </w:t>
      </w:r>
      <w:r w:rsidRPr="00721F52">
        <w:rPr>
          <w:rFonts w:ascii="Angsana New" w:hAnsi="Angsana New" w:cs="Angsana New"/>
          <w:cs/>
        </w:rPr>
        <w:t>สำหรับงวด</w:t>
      </w:r>
      <w:r w:rsidR="00827D72">
        <w:rPr>
          <w:rFonts w:ascii="Angsana New" w:hAnsi="Angsana New" w:cs="Angsana New" w:hint="cs"/>
          <w:cs/>
        </w:rPr>
        <w:t>หก</w:t>
      </w:r>
      <w:r w:rsidRPr="00721F52">
        <w:rPr>
          <w:rFonts w:ascii="Angsana New" w:hAnsi="Angsana New" w:cs="Angsana New"/>
          <w:cs/>
        </w:rPr>
        <w:t>เดือนสิ้นสุดวัน</w:t>
      </w:r>
      <w:r w:rsidRPr="00721F52">
        <w:rPr>
          <w:rFonts w:ascii="Angsana New" w:hAnsi="Angsana New" w:cs="Angsana New" w:hint="cs"/>
          <w:cs/>
        </w:rPr>
        <w:t xml:space="preserve">ที่ </w:t>
      </w:r>
      <w:r>
        <w:rPr>
          <w:rFonts w:ascii="Angsana New" w:hAnsi="Angsana New" w:cs="Angsana New"/>
          <w:lang w:val="en-US"/>
        </w:rPr>
        <w:t>3</w:t>
      </w:r>
      <w:r w:rsidR="005131B4" w:rsidRPr="005131B4">
        <w:rPr>
          <w:rFonts w:ascii="Angsana New" w:hAnsi="Angsana New" w:cs="Angsana New" w:hint="cs"/>
          <w:lang w:val="en-US"/>
        </w:rPr>
        <w:t>0</w:t>
      </w:r>
      <w:r>
        <w:rPr>
          <w:rFonts w:ascii="Angsana New" w:hAnsi="Angsana New" w:cs="Angsana New"/>
          <w:lang w:val="en-US"/>
        </w:rPr>
        <w:t xml:space="preserve"> </w:t>
      </w:r>
      <w:r w:rsidR="00827D72">
        <w:rPr>
          <w:rFonts w:ascii="Angsana New" w:hAnsi="Angsana New" w:cs="Angsana New" w:hint="cs"/>
          <w:cs/>
          <w:lang w:val="en-US"/>
        </w:rPr>
        <w:t>มิถุนายน</w:t>
      </w:r>
      <w:r>
        <w:rPr>
          <w:rFonts w:ascii="Angsana New" w:hAnsi="Angsana New" w:cs="Angsana New" w:hint="cs"/>
          <w:cs/>
          <w:lang w:val="en-US"/>
        </w:rPr>
        <w:t xml:space="preserve"> </w:t>
      </w:r>
      <w:r w:rsidRPr="00827D72">
        <w:rPr>
          <w:rFonts w:ascii="Angsana New" w:hAnsi="Angsana New" w:cs="Angsana New"/>
        </w:rPr>
        <w:t>2566</w:t>
      </w:r>
      <w:r w:rsidRPr="00721F52">
        <w:rPr>
          <w:rFonts w:ascii="Angsana New" w:hAnsi="Angsana New" w:cs="Angsana New"/>
          <w:cs/>
        </w:rPr>
        <w:t xml:space="preserve"> </w:t>
      </w:r>
      <w:r w:rsidRPr="00721F52">
        <w:rPr>
          <w:rFonts w:ascii="Angsana New" w:hAnsi="Angsana New" w:cs="Angsana New" w:hint="cs"/>
          <w:cs/>
        </w:rPr>
        <w:t xml:space="preserve">และหมายเหตุประกอบงบการเงินแบบย่อ </w:t>
      </w:r>
      <w:r w:rsidRPr="00721F52">
        <w:rPr>
          <w:rFonts w:ascii="Angsana New" w:hAnsi="Angsana New" w:cs="Angsana New"/>
          <w:cs/>
        </w:rPr>
        <w:t>(</w:t>
      </w:r>
      <w:r w:rsidRPr="00721F52">
        <w:rPr>
          <w:rFonts w:ascii="Angsana New" w:hAnsi="Angsana New" w:cs="Angsana New" w:hint="cs"/>
          <w:cs/>
        </w:rPr>
        <w:t>ข้อมูลทางการเงินระหว่างกาล)</w:t>
      </w:r>
      <w:r w:rsidRPr="00721F52">
        <w:rPr>
          <w:rFonts w:ascii="Angsana New" w:hAnsi="Angsana New" w:cs="Angsana New"/>
          <w:cs/>
        </w:rPr>
        <w:t xml:space="preserve"> ของบริษัท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</w:t>
      </w:r>
      <w:r w:rsidRPr="00827D72">
        <w:rPr>
          <w:rFonts w:ascii="Angsana New" w:hAnsi="Angsana New" w:cs="Angsana New"/>
        </w:rPr>
        <w:t xml:space="preserve"> </w:t>
      </w:r>
      <w:r w:rsidRPr="00721F52">
        <w:rPr>
          <w:rFonts w:ascii="Angsana New" w:hAnsi="Angsana New" w:cs="Angsana New" w:hint="cs"/>
          <w:cs/>
        </w:rPr>
        <w:t>และบริษัทย่อย และของเฉพาะ</w:t>
      </w:r>
      <w:r w:rsidRPr="00721F52">
        <w:rPr>
          <w:rFonts w:ascii="Angsana New" w:hAnsi="Angsana New" w:cs="Angsana New"/>
          <w:cs/>
        </w:rPr>
        <w:t xml:space="preserve">บริษัท </w:t>
      </w:r>
      <w:r w:rsidRPr="00721F52">
        <w:rPr>
          <w:rFonts w:ascii="Angsana New" w:hAnsi="Angsana New" w:cs="Angsana New" w:hint="cs"/>
          <w:cs/>
        </w:rPr>
        <w:t>ผลิตภัณฑ์ตราเพชร</w:t>
      </w:r>
      <w:r w:rsidRPr="00721F52">
        <w:rPr>
          <w:rFonts w:ascii="Angsana New" w:hAnsi="Angsana New" w:cs="Angsana New"/>
          <w:cs/>
        </w:rPr>
        <w:t xml:space="preserve"> จำกัด (มหาชน) </w:t>
      </w:r>
      <w:r w:rsidRPr="00721F52">
        <w:rPr>
          <w:rFonts w:ascii="Angsana New" w:hAnsi="Angsana New" w:cs="Angsana New" w:hint="cs"/>
          <w:cs/>
        </w:rPr>
        <w:t>ตามลำดับ</w:t>
      </w:r>
      <w:r w:rsidRPr="00721F52">
        <w:rPr>
          <w:rFonts w:ascii="Angsana New" w:hAnsi="Angsana New" w:cs="Angsana New"/>
          <w:cs/>
        </w:rPr>
        <w:t xml:space="preserve"> ซึ่งผู้บริหารของกิจการเป็นผู้รับผิดชอบในการจัดทำและ</w:t>
      </w:r>
      <w:r w:rsidRPr="00721F52">
        <w:rPr>
          <w:rFonts w:ascii="Angsana New" w:hAnsi="Angsana New" w:cs="Angsana New" w:hint="cs"/>
          <w:cs/>
        </w:rPr>
        <w:t>นำเสนอ</w:t>
      </w:r>
      <w:r w:rsidRPr="00721F52">
        <w:rPr>
          <w:rFonts w:ascii="Angsana New" w:hAnsi="Angsana New" w:cs="Angsana New"/>
          <w:cs/>
        </w:rPr>
        <w:t>ข้อมูล</w:t>
      </w:r>
      <w:r w:rsidRPr="00721F52">
        <w:rPr>
          <w:rFonts w:ascii="Angsana New" w:hAnsi="Angsana New" w:cs="Angsana New" w:hint="cs"/>
          <w:cs/>
        </w:rPr>
        <w:t>ทางการเงิน</w:t>
      </w:r>
      <w:r w:rsidRPr="00721F52">
        <w:rPr>
          <w:rFonts w:ascii="Angsana New" w:hAnsi="Angsana New" w:cs="Angsana New"/>
          <w:cs/>
        </w:rPr>
        <w:t>ระหว่างกาลเหล่านี้ตาม</w:t>
      </w:r>
      <w:r>
        <w:rPr>
          <w:rFonts w:ascii="Angsana New" w:hAnsi="Angsana New" w:cs="Angsana New" w:hint="cs"/>
          <w:cs/>
        </w:rPr>
        <w:t xml:space="preserve">มาตรฐานการบัญชี ฉบับที่ </w:t>
      </w:r>
      <w:r w:rsidRPr="00827D72">
        <w:rPr>
          <w:rFonts w:ascii="Angsana New" w:hAnsi="Angsana New" w:cs="Angsana New"/>
        </w:rPr>
        <w:t>34</w:t>
      </w:r>
      <w:r>
        <w:rPr>
          <w:rFonts w:ascii="Angsana New" w:hAnsi="Angsana New" w:cs="Angsana New" w:hint="cs"/>
          <w:cs/>
        </w:rPr>
        <w:t xml:space="preserve"> เรื่อง </w:t>
      </w:r>
      <w:r w:rsidRPr="00025F75">
        <w:rPr>
          <w:rFonts w:ascii="Angsana New" w:hAnsi="Angsana New" w:cs="Angsana New"/>
          <w:cs/>
        </w:rPr>
        <w:t>การรายงานทางการเงินระหว่างกาล</w:t>
      </w:r>
      <w:r w:rsidRPr="00721F52">
        <w:rPr>
          <w:rFonts w:ascii="Angsana New" w:hAnsi="Angsana New" w:cs="Angsana New" w:hint="cs"/>
          <w:cs/>
        </w:rPr>
        <w:t xml:space="preserve"> </w:t>
      </w:r>
      <w:r w:rsidRPr="00721F52">
        <w:rPr>
          <w:rFonts w:ascii="Angsana New" w:hAnsi="Angsana New" w:cs="Angsana New"/>
          <w:cs/>
        </w:rPr>
        <w:t>ส่วนข้าพเจ้าเป็นผู้รับผิดชอบในการ</w:t>
      </w:r>
      <w:r w:rsidRPr="00721F52">
        <w:rPr>
          <w:rFonts w:ascii="Angsana New" w:hAnsi="Angsana New" w:cs="Angsana New" w:hint="cs"/>
          <w:cs/>
        </w:rPr>
        <w:t>ให้</w:t>
      </w:r>
      <w:r w:rsidRPr="00721F52">
        <w:rPr>
          <w:rFonts w:ascii="Angsana New" w:hAnsi="Angsana New" w:cs="Angsana New"/>
          <w:cs/>
        </w:rPr>
        <w:t>ข้อสรุป</w:t>
      </w:r>
      <w:r w:rsidRPr="00721F52">
        <w:rPr>
          <w:rFonts w:ascii="Angsana New" w:hAnsi="Angsana New" w:cs="Angsana New" w:hint="cs"/>
          <w:cs/>
        </w:rPr>
        <w:t>เกี่ยวกับข้อมูลทาง</w:t>
      </w:r>
      <w:r w:rsidRPr="00721F52">
        <w:rPr>
          <w:rFonts w:ascii="Angsana New" w:hAnsi="Angsana New" w:cs="Angsana New"/>
          <w:cs/>
        </w:rPr>
        <w:t>การเงินระหว่างกาลดังกล่าวจากผลการสอบทานของข้าพเจ้</w:t>
      </w:r>
      <w:r w:rsidRPr="00827D72">
        <w:rPr>
          <w:rFonts w:ascii="Angsana New" w:hAnsi="Angsana New" w:cs="Angsana New" w:hint="cs"/>
          <w:cs/>
        </w:rPr>
        <w:t>า</w:t>
      </w:r>
    </w:p>
    <w:p w14:paraId="60B7A305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7FF5D718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3A2831">
        <w:rPr>
          <w:rFonts w:ascii="Angsana New" w:hAnsi="Angsana New"/>
          <w:i/>
          <w:iCs/>
          <w:sz w:val="30"/>
          <w:szCs w:val="30"/>
          <w:cs/>
        </w:rPr>
        <w:t>ขอบเขตการสอบทาน</w:t>
      </w:r>
    </w:p>
    <w:p w14:paraId="1549C396" w14:textId="77777777" w:rsidR="0014448A" w:rsidRPr="003A2831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</w:p>
    <w:p w14:paraId="49E0FB60" w14:textId="725D3E81" w:rsidR="0014448A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3A2831">
        <w:rPr>
          <w:rFonts w:ascii="Angsana New" w:hAnsi="Angsana New"/>
          <w:sz w:val="30"/>
          <w:szCs w:val="30"/>
          <w:cs/>
        </w:rPr>
        <w:t>ข้าพเจ้าได้ปฏิบัติงานสอบทานตามมาตรฐานงานสอบทาน รหัส</w:t>
      </w:r>
      <w:r w:rsidRPr="003A2831">
        <w:rPr>
          <w:rFonts w:ascii="Angsana New" w:hAnsi="Angsana New"/>
          <w:sz w:val="30"/>
          <w:szCs w:val="30"/>
        </w:rPr>
        <w:t xml:space="preserve"> 2410 “</w:t>
      </w:r>
      <w:r w:rsidRPr="003A2831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3A2831">
        <w:rPr>
          <w:rFonts w:ascii="Angsana New" w:hAnsi="Angsana New"/>
          <w:sz w:val="30"/>
          <w:szCs w:val="30"/>
        </w:rPr>
        <w:t>”</w:t>
      </w:r>
      <w:r w:rsidRPr="003A2831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</w:t>
      </w:r>
      <w:r w:rsidRPr="003A2831">
        <w:rPr>
          <w:rFonts w:ascii="Angsana New" w:hAnsi="Angsana New"/>
          <w:sz w:val="30"/>
          <w:szCs w:val="30"/>
        </w:rPr>
        <w:t xml:space="preserve"> </w:t>
      </w:r>
      <w:r w:rsidRPr="003A2831">
        <w:rPr>
          <w:rFonts w:ascii="Angsana New" w:hAnsi="Angsana New"/>
          <w:sz w:val="30"/>
          <w:szCs w:val="30"/>
          <w:cs/>
        </w:rPr>
        <w:t>ทำให้ข้าพเจ้าไม่สามารถได้ความเชื่อมั่นว่าจะพบเรื่องที่มี</w:t>
      </w:r>
      <w:r w:rsidRPr="004C387A">
        <w:rPr>
          <w:rFonts w:ascii="Angsana New" w:hAnsi="Angsana New"/>
          <w:spacing w:val="-6"/>
          <w:sz w:val="30"/>
          <w:szCs w:val="30"/>
          <w:cs/>
        </w:rPr>
        <w:t>นัยสำคัญทั้งหมด</w:t>
      </w:r>
      <w:r w:rsidRPr="00BB4992">
        <w:rPr>
          <w:rFonts w:ascii="Angsana New" w:hAnsi="Angsana New"/>
          <w:sz w:val="30"/>
          <w:szCs w:val="30"/>
          <w:cs/>
        </w:rPr>
        <w:t>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</w:t>
      </w:r>
    </w:p>
    <w:p w14:paraId="7E33CBC7" w14:textId="241D874F" w:rsidR="00444E2F" w:rsidRDefault="00444E2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BDC9879" w14:textId="77777777" w:rsidR="00444E2F" w:rsidRPr="003A2831" w:rsidRDefault="00444E2F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5718805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  <w:sectPr w:rsidR="0014448A" w:rsidRPr="00137F02" w:rsidSect="007F6C42">
          <w:headerReference w:type="default" r:id="rId16"/>
          <w:footerReference w:type="default" r:id="rId17"/>
          <w:pgSz w:w="11909" w:h="16834" w:code="9"/>
          <w:pgMar w:top="691" w:right="1152" w:bottom="576" w:left="1152" w:header="720" w:footer="720" w:gutter="0"/>
          <w:pgNumType w:start="1"/>
          <w:cols w:space="720"/>
          <w:titlePg/>
        </w:sectPr>
      </w:pPr>
    </w:p>
    <w:p w14:paraId="049D75F0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137F02">
        <w:rPr>
          <w:rFonts w:ascii="Angsana New" w:hAnsi="Angsana New"/>
          <w:i/>
          <w:iCs/>
          <w:sz w:val="30"/>
          <w:szCs w:val="30"/>
          <w:cs/>
        </w:rPr>
        <w:lastRenderedPageBreak/>
        <w:t>ข้อสรุป</w:t>
      </w:r>
    </w:p>
    <w:p w14:paraId="27C23A93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sz w:val="30"/>
          <w:szCs w:val="30"/>
          <w:highlight w:val="yellow"/>
        </w:rPr>
      </w:pPr>
    </w:p>
    <w:p w14:paraId="614DF0B1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 ไม่ได้จัดทำขึ้นตามมาตรฐานการบัญชีฉบับที่ </w:t>
      </w:r>
      <w:r w:rsidRPr="00137F02">
        <w:rPr>
          <w:rFonts w:ascii="Angsana New" w:hAnsi="Angsana New"/>
          <w:spacing w:val="-2"/>
          <w:sz w:val="30"/>
          <w:szCs w:val="30"/>
        </w:rPr>
        <w:t>34</w:t>
      </w:r>
      <w:r w:rsidRPr="00137F02">
        <w:rPr>
          <w:rFonts w:ascii="Angsana New" w:hAnsi="Angsana New"/>
          <w:spacing w:val="-2"/>
          <w:sz w:val="30"/>
          <w:szCs w:val="30"/>
          <w:cs/>
        </w:rPr>
        <w:t xml:space="preserve"> เรื่อง </w:t>
      </w:r>
      <w:r w:rsidR="00027877" w:rsidRPr="00025F75">
        <w:rPr>
          <w:rFonts w:ascii="Angsana New" w:hAnsi="Angsana New"/>
          <w:spacing w:val="-2"/>
          <w:sz w:val="30"/>
          <w:szCs w:val="30"/>
          <w:cs/>
        </w:rPr>
        <w:t>การรายงานทางการเงินระหว่างกาล</w:t>
      </w:r>
      <w:r w:rsidRPr="00137F02">
        <w:rPr>
          <w:rFonts w:ascii="Angsana New" w:hAnsi="Angsana New"/>
          <w:spacing w:val="-2"/>
          <w:sz w:val="30"/>
          <w:szCs w:val="30"/>
          <w:cs/>
        </w:rPr>
        <w:t>ในสาระสำคัญจากการสอบทานของข้าพเจ้า</w:t>
      </w:r>
    </w:p>
    <w:p w14:paraId="0617A7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54853E45" w14:textId="77777777" w:rsidR="0014448A" w:rsidRDefault="0014448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16B2C4EB" w14:textId="77777777" w:rsidR="00291D2A" w:rsidRPr="00137F02" w:rsidRDefault="00291D2A" w:rsidP="0014448A">
      <w:pPr>
        <w:pStyle w:val="a3"/>
        <w:tabs>
          <w:tab w:val="clear" w:pos="1080"/>
        </w:tabs>
        <w:jc w:val="thaiDistribute"/>
        <w:rPr>
          <w:rFonts w:ascii="Angsana New" w:hAnsi="Angsana New" w:cs="Angsana New"/>
          <w:cs/>
          <w:lang w:val="en-US"/>
        </w:rPr>
      </w:pPr>
    </w:p>
    <w:p w14:paraId="63393BC4" w14:textId="77777777" w:rsidR="0014448A" w:rsidRPr="00137F02" w:rsidRDefault="0014448A" w:rsidP="0014448A">
      <w:pPr>
        <w:pStyle w:val="a"/>
        <w:tabs>
          <w:tab w:val="clear" w:pos="1080"/>
        </w:tabs>
        <w:jc w:val="thaiDistribute"/>
        <w:rPr>
          <w:rFonts w:ascii="Angsana New" w:hAnsi="Angsana New" w:cs="Angsana New"/>
          <w:lang w:val="en-US"/>
        </w:rPr>
      </w:pPr>
    </w:p>
    <w:p w14:paraId="25B6CA96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(</w:t>
      </w:r>
      <w:r w:rsidR="00642721" w:rsidRPr="00642721">
        <w:rPr>
          <w:rFonts w:ascii="Angsana New" w:hAnsi="Angsana New" w:cs="Angsana New" w:hint="cs"/>
          <w:cs/>
          <w:lang w:val="en-US"/>
        </w:rPr>
        <w:t xml:space="preserve">ชนารัตน์ </w:t>
      </w:r>
      <w:r w:rsidR="00642721">
        <w:rPr>
          <w:rFonts w:ascii="Angsana New" w:hAnsi="Angsana New" w:cs="Angsana New" w:hint="cs"/>
          <w:cs/>
          <w:lang w:val="en-US"/>
        </w:rPr>
        <w:t>จันทร์หวา</w:t>
      </w:r>
      <w:r w:rsidRPr="00642721">
        <w:rPr>
          <w:rFonts w:ascii="Angsana New" w:hAnsi="Angsana New" w:cs="Angsana New"/>
          <w:cs/>
        </w:rPr>
        <w:t>)</w:t>
      </w:r>
    </w:p>
    <w:p w14:paraId="7086A40C" w14:textId="77777777" w:rsidR="0014448A" w:rsidRPr="00642721" w:rsidRDefault="0014448A" w:rsidP="0014448A">
      <w:pPr>
        <w:pStyle w:val="T"/>
        <w:ind w:left="0" w:right="0"/>
        <w:jc w:val="left"/>
        <w:rPr>
          <w:rFonts w:ascii="Angsana New" w:hAnsi="Angsana New" w:cs="Angsana New"/>
          <w:cs/>
        </w:rPr>
      </w:pPr>
      <w:r w:rsidRPr="00642721">
        <w:rPr>
          <w:rFonts w:ascii="Angsana New" w:hAnsi="Angsana New" w:cs="Angsana New"/>
          <w:cs/>
        </w:rPr>
        <w:t>ผู้สอบบัญชีรับอนุญาต</w:t>
      </w:r>
    </w:p>
    <w:p w14:paraId="78504C1A" w14:textId="77777777" w:rsidR="0014448A" w:rsidRPr="00137F02" w:rsidRDefault="0014448A" w:rsidP="0014448A">
      <w:pPr>
        <w:pStyle w:val="T"/>
        <w:ind w:left="0" w:right="0"/>
        <w:jc w:val="left"/>
        <w:rPr>
          <w:rFonts w:ascii="Angsana New" w:hAnsi="Angsana New" w:cs="Angsana New"/>
          <w:lang w:val="en-US"/>
        </w:rPr>
      </w:pPr>
      <w:r w:rsidRPr="003E2D56">
        <w:rPr>
          <w:rFonts w:ascii="Angsana New" w:hAnsi="Angsana New" w:cs="Angsana New"/>
          <w:cs/>
        </w:rPr>
        <w:t xml:space="preserve">เลขทะเบียน </w:t>
      </w:r>
      <w:r w:rsidR="003E2D56" w:rsidRPr="003E2D56">
        <w:rPr>
          <w:rFonts w:ascii="Angsana New" w:hAnsi="Angsana New" w:cs="Angsana New"/>
          <w:lang w:val="en-US"/>
        </w:rPr>
        <w:t>9052</w:t>
      </w:r>
    </w:p>
    <w:p w14:paraId="3B848971" w14:textId="77777777" w:rsidR="0014448A" w:rsidRPr="00137F02" w:rsidRDefault="0014448A" w:rsidP="0014448A">
      <w:pPr>
        <w:pStyle w:val="a"/>
        <w:tabs>
          <w:tab w:val="clear" w:pos="1080"/>
        </w:tabs>
        <w:rPr>
          <w:rFonts w:ascii="Angsana New" w:hAnsi="Angsana New" w:cs="Angsana New"/>
          <w:lang w:val="en-US"/>
        </w:rPr>
      </w:pPr>
    </w:p>
    <w:p w14:paraId="66998199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บริษัท เคพีเอ็มจี ภูมิไชย สอบบัญชี จำกัด</w:t>
      </w:r>
    </w:p>
    <w:p w14:paraId="2A0DCAB6" w14:textId="77777777" w:rsidR="0014448A" w:rsidRPr="00137F02" w:rsidRDefault="0014448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0"/>
          <w:szCs w:val="30"/>
        </w:rPr>
      </w:pPr>
      <w:r w:rsidRPr="00137F02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6E2672D1" w14:textId="00D71FF3" w:rsidR="00404283" w:rsidRPr="00337C19" w:rsidRDefault="006B7BD2" w:rsidP="004042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hAnsi="Angsana New"/>
          <w:sz w:val="30"/>
          <w:szCs w:val="30"/>
          <w:lang w:eastAsia="ko-KR"/>
        </w:rPr>
      </w:pPr>
      <w:r>
        <w:rPr>
          <w:rFonts w:ascii="Angsana New" w:eastAsia="Calibri" w:hAnsi="Angsana New"/>
          <w:sz w:val="30"/>
          <w:szCs w:val="30"/>
        </w:rPr>
        <w:t>8</w:t>
      </w:r>
      <w:r w:rsidR="00827D72">
        <w:rPr>
          <w:rFonts w:ascii="Angsana New" w:eastAsia="Calibri" w:hAnsi="Angsana New"/>
          <w:sz w:val="30"/>
          <w:szCs w:val="30"/>
        </w:rPr>
        <w:t xml:space="preserve"> </w:t>
      </w:r>
      <w:r w:rsidR="00827D72">
        <w:rPr>
          <w:rFonts w:ascii="Angsana New" w:eastAsia="Calibri" w:hAnsi="Angsana New" w:hint="cs"/>
          <w:sz w:val="30"/>
          <w:szCs w:val="30"/>
          <w:cs/>
        </w:rPr>
        <w:t xml:space="preserve">สิงหาคม </w:t>
      </w:r>
      <w:r w:rsidR="0016301E">
        <w:rPr>
          <w:rFonts w:ascii="Angsana New" w:eastAsia="Calibri" w:hAnsi="Angsana New"/>
          <w:sz w:val="30"/>
          <w:szCs w:val="30"/>
        </w:rPr>
        <w:t>2566</w:t>
      </w:r>
    </w:p>
    <w:p w14:paraId="540FBFCC" w14:textId="77777777" w:rsidR="00BA310A" w:rsidRDefault="00BA310A" w:rsidP="001444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"/>
          <w:tab w:val="left" w:pos="288"/>
          <w:tab w:val="left" w:pos="576"/>
        </w:tabs>
        <w:rPr>
          <w:rFonts w:ascii="Angsana New" w:eastAsia="Calibri" w:hAnsi="Angsana New"/>
          <w:sz w:val="30"/>
          <w:szCs w:val="30"/>
        </w:rPr>
      </w:pPr>
    </w:p>
    <w:p w14:paraId="504EC7E3" w14:textId="11B5D640" w:rsidR="00277C57" w:rsidRDefault="00277C57" w:rsidP="00B30D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8319"/>
        </w:tabs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sectPr w:rsidR="00277C57" w:rsidSect="00444E2F">
      <w:headerReference w:type="default" r:id="rId18"/>
      <w:footerReference w:type="default" r:id="rId19"/>
      <w:pgSz w:w="11909" w:h="16834" w:code="9"/>
      <w:pgMar w:top="691" w:right="1152" w:bottom="576" w:left="1152" w:header="720" w:footer="720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D60426" w14:textId="77777777" w:rsidR="0076510C" w:rsidRDefault="0076510C" w:rsidP="002308C6">
      <w:pPr>
        <w:pStyle w:val="3"/>
        <w:rPr>
          <w:rFonts w:cs="Book Antiqua"/>
          <w:cs/>
        </w:rPr>
      </w:pPr>
      <w:r>
        <w:separator/>
      </w:r>
    </w:p>
  </w:endnote>
  <w:endnote w:type="continuationSeparator" w:id="0">
    <w:p w14:paraId="012DFDE1" w14:textId="77777777" w:rsidR="0076510C" w:rsidRDefault="0076510C" w:rsidP="002308C6">
      <w:pPr>
        <w:pStyle w:val="3"/>
        <w:rPr>
          <w:rFonts w:cs="Book Antiqua"/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altName w:val="Eucrosia 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B74FDC" w14:textId="77777777" w:rsidR="00834A88" w:rsidRDefault="00834A88" w:rsidP="002C3A6E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31</w:t>
    </w:r>
    <w:r>
      <w:rPr>
        <w:rStyle w:val="PageNumber"/>
      </w:rPr>
      <w:fldChar w:fldCharType="end"/>
    </w:r>
  </w:p>
  <w:p w14:paraId="2A7F5063" w14:textId="77777777" w:rsidR="00834A88" w:rsidRDefault="00834A88" w:rsidP="00D95A8E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319F69" w14:textId="77777777" w:rsidR="00834A88" w:rsidRDefault="00834A88" w:rsidP="005252FD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  <w:cs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cs/>
      </w:rPr>
      <w:fldChar w:fldCharType="separate"/>
    </w:r>
    <w:r w:rsidRPr="005A366E">
      <w:rPr>
        <w:rStyle w:val="PageNumber"/>
        <w:noProof/>
        <w:lang w:val="en-US"/>
      </w:rPr>
      <w:t>1</w:t>
    </w:r>
    <w:r>
      <w:rPr>
        <w:rStyle w:val="PageNumber"/>
        <w:cs/>
      </w:rPr>
      <w:fldChar w:fldCharType="end"/>
    </w:r>
  </w:p>
  <w:p w14:paraId="59BD2DD3" w14:textId="11E30E17" w:rsidR="00834A88" w:rsidRPr="00602E8C" w:rsidRDefault="00834A88" w:rsidP="000B4C87">
    <w:pPr>
      <w:pStyle w:val="Footer"/>
      <w:ind w:right="360"/>
      <w:rPr>
        <w:rFonts w:ascii="Angsana New" w:hAnsi="Angsana New"/>
        <w:sz w:val="30"/>
        <w:szCs w:val="30"/>
      </w:rPr>
    </w:pPr>
    <w:r w:rsidRPr="00602E8C">
      <w:rPr>
        <w:rFonts w:ascii="Angsana New" w:hAnsi="Angsana New"/>
        <w:sz w:val="30"/>
        <w:szCs w:val="30"/>
      </w:rPr>
      <w:fldChar w:fldCharType="begin"/>
    </w:r>
    <w:r w:rsidRPr="00602E8C">
      <w:rPr>
        <w:rFonts w:ascii="Angsana New" w:hAnsi="Angsana New"/>
        <w:sz w:val="30"/>
        <w:szCs w:val="30"/>
      </w:rPr>
      <w:instrText xml:space="preserve"> FILENAME </w:instrText>
    </w:r>
    <w:r w:rsidRPr="00602E8C">
      <w:rPr>
        <w:rFonts w:ascii="Angsana New" w:hAnsi="Angsana New"/>
        <w:sz w:val="30"/>
        <w:szCs w:val="30"/>
      </w:rPr>
      <w:fldChar w:fldCharType="separate"/>
    </w:r>
    <w:r w:rsidR="007059F8">
      <w:rPr>
        <w:rFonts w:ascii="Angsana New" w:hAnsi="Angsana New"/>
        <w:noProof/>
        <w:sz w:val="30"/>
        <w:szCs w:val="30"/>
      </w:rPr>
      <w:t>2023 Jun-FSA-DRT -06t - Q2_V.4.docx</w:t>
    </w:r>
    <w:r w:rsidRPr="00602E8C">
      <w:rPr>
        <w:rFonts w:ascii="Angsana New" w:hAnsi="Angsana New"/>
        <w:sz w:val="30"/>
        <w:szCs w:val="30"/>
      </w:rPr>
      <w:fldChar w:fldCharType="end"/>
    </w:r>
    <w:r w:rsidRPr="00602E8C">
      <w:rPr>
        <w:rFonts w:ascii="Angsana New" w:hAnsi="Angsana New"/>
        <w:sz w:val="30"/>
        <w:szCs w:val="30"/>
        <w:cs/>
        <w:lang w:val="en-GB"/>
      </w:rPr>
      <w:t xml:space="preserve">                                                                                     </w:t>
    </w:r>
    <w:r w:rsidRPr="00602E8C">
      <w:rPr>
        <w:rFonts w:ascii="Angsana New" w:hAnsi="Angsana New"/>
        <w:sz w:val="30"/>
        <w:szCs w:val="30"/>
        <w:lang w:val="en-GB"/>
      </w:rPr>
      <w:t xml:space="preserve">                  </w:t>
    </w:r>
    <w:r>
      <w:rPr>
        <w:rFonts w:ascii="Angsana New" w:hAnsi="Angsana New"/>
        <w:sz w:val="30"/>
        <w:szCs w:val="30"/>
        <w:lang w:val="en-GB"/>
      </w:rPr>
      <w:tab/>
    </w:r>
    <w:r w:rsidRPr="00602E8C">
      <w:rPr>
        <w:rFonts w:ascii="Angsana New" w:hAnsi="Angsana New"/>
        <w:sz w:val="30"/>
        <w:szCs w:val="30"/>
        <w:lang w:val="en-GB"/>
      </w:rPr>
      <w:t xml:space="preserve"> </w:t>
    </w:r>
    <w:r w:rsidRPr="00602E8C">
      <w:rPr>
        <w:rFonts w:ascii="Angsana New" w:hAnsi="Angsana New"/>
        <w:sz w:val="30"/>
        <w:szCs w:val="30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DBBAA9" w14:textId="77777777" w:rsidR="00834A88" w:rsidRPr="005C0F91" w:rsidRDefault="00834A88" w:rsidP="003C249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92418" w14:textId="77777777" w:rsidR="00834A88" w:rsidRPr="00CA448A" w:rsidRDefault="00834A88" w:rsidP="00932CC9">
    <w:pPr>
      <w:pStyle w:val="Footer"/>
      <w:framePr w:w="259" w:h="436" w:hRule="exact" w:wrap="around" w:vAnchor="text" w:hAnchor="page" w:x="6223" w:y="33"/>
      <w:jc w:val="center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2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553A6D3B" w14:textId="77777777" w:rsidR="00834A88" w:rsidRPr="002C3A6E" w:rsidRDefault="00834A88" w:rsidP="000B4C87">
    <w:pPr>
      <w:pStyle w:val="Footer"/>
      <w:ind w:right="360"/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</w:rPr>
      <w:t xml:space="preserve"> </w:t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43BAA9C" w14:textId="77777777" w:rsidR="00834A88" w:rsidRPr="00CA448A" w:rsidRDefault="00834A88" w:rsidP="002F7B22">
    <w:pPr>
      <w:pStyle w:val="Footer"/>
      <w:framePr w:wrap="around" w:vAnchor="text" w:hAnchor="page" w:x="6226" w:y="9"/>
      <w:rPr>
        <w:rStyle w:val="PageNumber"/>
        <w:rFonts w:ascii="Angsana New" w:hAnsi="Angsana New"/>
        <w:sz w:val="30"/>
        <w:szCs w:val="30"/>
      </w:rPr>
    </w:pPr>
    <w:r w:rsidRPr="00CA448A">
      <w:rPr>
        <w:rStyle w:val="PageNumber"/>
        <w:rFonts w:ascii="Angsana New" w:hAnsi="Angsana New"/>
        <w:sz w:val="30"/>
        <w:szCs w:val="30"/>
        <w:cs/>
      </w:rPr>
      <w:fldChar w:fldCharType="begin"/>
    </w:r>
    <w:r w:rsidRPr="00CA448A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</w:t>
    </w:r>
    <w:r w:rsidRPr="005A366E">
      <w:rPr>
        <w:rStyle w:val="PageNumber"/>
        <w:rFonts w:ascii="Angsana New" w:hAnsi="Angsana New"/>
        <w:noProof/>
        <w:sz w:val="30"/>
        <w:szCs w:val="30"/>
        <w:lang w:val="en-US"/>
      </w:rPr>
      <w:t>9</w:t>
    </w:r>
    <w:r w:rsidRPr="00CA448A"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400CF65E" w14:textId="77777777" w:rsidR="00834A88" w:rsidRPr="002C3A6E" w:rsidRDefault="00834A88" w:rsidP="002F7B22">
    <w:pPr>
      <w:pStyle w:val="Footer"/>
      <w:ind w:right="360"/>
      <w:rPr>
        <w:rFonts w:ascii="Angsana New" w:hAnsi="Angsana New"/>
        <w:i/>
        <w:iCs/>
        <w:sz w:val="30"/>
        <w:szCs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8380D24" w14:textId="77777777" w:rsidR="0076510C" w:rsidRDefault="0076510C" w:rsidP="002308C6">
      <w:pPr>
        <w:pStyle w:val="3"/>
        <w:rPr>
          <w:rFonts w:cs="Book Antiqua"/>
          <w:cs/>
        </w:rPr>
      </w:pPr>
      <w:r>
        <w:separator/>
      </w:r>
    </w:p>
  </w:footnote>
  <w:footnote w:type="continuationSeparator" w:id="0">
    <w:p w14:paraId="27255A2D" w14:textId="77777777" w:rsidR="0076510C" w:rsidRDefault="0076510C" w:rsidP="002308C6">
      <w:pPr>
        <w:pStyle w:val="3"/>
        <w:rPr>
          <w:rFonts w:cs="Book Antiqua"/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C4E74E" w14:textId="77777777" w:rsidR="00444E2F" w:rsidRDefault="00444E2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A003D0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72BEEE18" w14:textId="77777777" w:rsidR="00834A88" w:rsidRPr="00C9443A" w:rsidRDefault="00834A8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C735B6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06463BB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652C3E4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031DC32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63D91FE3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1BA92A5F" w14:textId="77777777" w:rsidR="00834A88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  <w:p w14:paraId="43CB4F5C" w14:textId="77777777" w:rsidR="00834A88" w:rsidRPr="003C2491" w:rsidRDefault="00834A88" w:rsidP="003C2491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sz w:val="30"/>
        <w:szCs w:val="30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6BEB1E5" w14:textId="77777777" w:rsidR="00834A88" w:rsidRPr="00D90C5B" w:rsidRDefault="00834A88" w:rsidP="00C9443A">
    <w:pPr>
      <w:pStyle w:val="Heading5"/>
      <w:rPr>
        <w:rFonts w:ascii="Angsana New" w:hAnsi="Angsana New"/>
      </w:rPr>
    </w:pPr>
    <w:r>
      <w:rPr>
        <w:rFonts w:ascii="Angsana New" w:hAnsi="Angsana New"/>
      </w:rPr>
      <w:t xml:space="preserve"> </w:t>
    </w:r>
  </w:p>
  <w:p w14:paraId="6CBB7B8D" w14:textId="77777777" w:rsidR="00834A88" w:rsidRPr="00C9443A" w:rsidRDefault="00834A8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8E5FB2" w14:textId="49366D8E" w:rsidR="007F6C42" w:rsidRDefault="007F6C42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815C524" w14:textId="0638C6C8" w:rsidR="00444E2F" w:rsidRDefault="00444E2F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4B2E8BD2" w14:textId="53B6D4B9" w:rsidR="00444E2F" w:rsidRDefault="00444E2F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</w:rPr>
    </w:pPr>
  </w:p>
  <w:p w14:paraId="280BAA74" w14:textId="77777777" w:rsidR="00444E2F" w:rsidRPr="007A52D5" w:rsidRDefault="00444E2F" w:rsidP="00DF372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2"/>
        <w:szCs w:val="32"/>
        <w: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1" w15:restartNumberingAfterBreak="0">
    <w:nsid w:val="27005719"/>
    <w:multiLevelType w:val="hybridMultilevel"/>
    <w:tmpl w:val="7C30A8AE"/>
    <w:lvl w:ilvl="0" w:tplc="0D04C76E">
      <w:start w:val="8"/>
      <w:numFmt w:val="decimal"/>
      <w:lvlText w:val="%1"/>
      <w:lvlJc w:val="left"/>
      <w:pPr>
        <w:ind w:left="72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478309D"/>
    <w:multiLevelType w:val="hybridMultilevel"/>
    <w:tmpl w:val="AD9845E2"/>
    <w:lvl w:ilvl="0" w:tplc="55F86B98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5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16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rFonts w:hint="default"/>
        <w:i/>
        <w:iCs/>
      </w:rPr>
    </w:lvl>
    <w:lvl w:ilvl="1" w:tplc="04090003" w:tentative="1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17" w15:restartNumberingAfterBreak="0">
    <w:nsid w:val="494A4F8B"/>
    <w:multiLevelType w:val="hybridMultilevel"/>
    <w:tmpl w:val="E910C0FA"/>
    <w:lvl w:ilvl="0" w:tplc="91BC824A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hint="default"/>
        <w:color w:val="auto"/>
        <w:sz w:val="22"/>
      </w:rPr>
    </w:lvl>
  </w:abstractNum>
  <w:abstractNum w:abstractNumId="20" w15:restartNumberingAfterBreak="0">
    <w:nsid w:val="79BA1F64"/>
    <w:multiLevelType w:val="hybridMultilevel"/>
    <w:tmpl w:val="823CC854"/>
    <w:lvl w:ilvl="0" w:tplc="F000CB16">
      <w:start w:val="16"/>
      <w:numFmt w:val="decimal"/>
      <w:lvlText w:val="%1"/>
      <w:lvlJc w:val="left"/>
      <w:pPr>
        <w:ind w:left="72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21231491">
    <w:abstractNumId w:val="6"/>
  </w:num>
  <w:num w:numId="2" w16cid:durableId="193809457">
    <w:abstractNumId w:val="5"/>
  </w:num>
  <w:num w:numId="3" w16cid:durableId="1342900350">
    <w:abstractNumId w:val="9"/>
  </w:num>
  <w:num w:numId="4" w16cid:durableId="1351377621">
    <w:abstractNumId w:val="7"/>
  </w:num>
  <w:num w:numId="5" w16cid:durableId="2144955687">
    <w:abstractNumId w:val="8"/>
  </w:num>
  <w:num w:numId="6" w16cid:durableId="1697805144">
    <w:abstractNumId w:val="3"/>
  </w:num>
  <w:num w:numId="7" w16cid:durableId="1583375093">
    <w:abstractNumId w:val="2"/>
  </w:num>
  <w:num w:numId="8" w16cid:durableId="864908804">
    <w:abstractNumId w:val="0"/>
  </w:num>
  <w:num w:numId="9" w16cid:durableId="670715866">
    <w:abstractNumId w:val="1"/>
  </w:num>
  <w:num w:numId="10" w16cid:durableId="2099208699">
    <w:abstractNumId w:val="4"/>
  </w:num>
  <w:num w:numId="11" w16cid:durableId="1396394704">
    <w:abstractNumId w:val="14"/>
  </w:num>
  <w:num w:numId="12" w16cid:durableId="1073236447">
    <w:abstractNumId w:val="10"/>
  </w:num>
  <w:num w:numId="13" w16cid:durableId="2041392982">
    <w:abstractNumId w:val="18"/>
  </w:num>
  <w:num w:numId="14" w16cid:durableId="566962859">
    <w:abstractNumId w:val="12"/>
  </w:num>
  <w:num w:numId="15" w16cid:durableId="1664161429">
    <w:abstractNumId w:val="15"/>
  </w:num>
  <w:num w:numId="16" w16cid:durableId="1752775585">
    <w:abstractNumId w:val="17"/>
  </w:num>
  <w:num w:numId="17" w16cid:durableId="83958603">
    <w:abstractNumId w:val="16"/>
  </w:num>
  <w:num w:numId="18" w16cid:durableId="290324976">
    <w:abstractNumId w:val="19"/>
  </w:num>
  <w:num w:numId="19" w16cid:durableId="1969118365">
    <w:abstractNumId w:val="13"/>
  </w:num>
  <w:num w:numId="20" w16cid:durableId="2014718096">
    <w:abstractNumId w:val="20"/>
  </w:num>
  <w:num w:numId="21" w16cid:durableId="503058465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2"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44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6114"/>
    <w:rsid w:val="0000041E"/>
    <w:rsid w:val="00000AF2"/>
    <w:rsid w:val="00001C79"/>
    <w:rsid w:val="000020B4"/>
    <w:rsid w:val="00002C9A"/>
    <w:rsid w:val="0000332D"/>
    <w:rsid w:val="00003FEC"/>
    <w:rsid w:val="00004C81"/>
    <w:rsid w:val="00004FDC"/>
    <w:rsid w:val="000057F1"/>
    <w:rsid w:val="0000581A"/>
    <w:rsid w:val="000059D3"/>
    <w:rsid w:val="00005C07"/>
    <w:rsid w:val="00005D33"/>
    <w:rsid w:val="0000701F"/>
    <w:rsid w:val="00010199"/>
    <w:rsid w:val="000101B0"/>
    <w:rsid w:val="000106DB"/>
    <w:rsid w:val="00010B8E"/>
    <w:rsid w:val="00011236"/>
    <w:rsid w:val="0001137C"/>
    <w:rsid w:val="000114F4"/>
    <w:rsid w:val="00012042"/>
    <w:rsid w:val="0001353D"/>
    <w:rsid w:val="00013735"/>
    <w:rsid w:val="000138CB"/>
    <w:rsid w:val="00013C44"/>
    <w:rsid w:val="00013F44"/>
    <w:rsid w:val="0001402E"/>
    <w:rsid w:val="0001441F"/>
    <w:rsid w:val="00014750"/>
    <w:rsid w:val="00015624"/>
    <w:rsid w:val="000158EA"/>
    <w:rsid w:val="00015B58"/>
    <w:rsid w:val="00017128"/>
    <w:rsid w:val="0001725A"/>
    <w:rsid w:val="00017BBE"/>
    <w:rsid w:val="0002011D"/>
    <w:rsid w:val="00021635"/>
    <w:rsid w:val="00021AB1"/>
    <w:rsid w:val="00022459"/>
    <w:rsid w:val="00022F95"/>
    <w:rsid w:val="000231D0"/>
    <w:rsid w:val="00024401"/>
    <w:rsid w:val="00024599"/>
    <w:rsid w:val="00025BB2"/>
    <w:rsid w:val="00026A4D"/>
    <w:rsid w:val="00026B17"/>
    <w:rsid w:val="00027076"/>
    <w:rsid w:val="00027104"/>
    <w:rsid w:val="000271E8"/>
    <w:rsid w:val="0002778A"/>
    <w:rsid w:val="00027877"/>
    <w:rsid w:val="0003079C"/>
    <w:rsid w:val="000307E5"/>
    <w:rsid w:val="00030C01"/>
    <w:rsid w:val="00030DD8"/>
    <w:rsid w:val="0003180B"/>
    <w:rsid w:val="000321C6"/>
    <w:rsid w:val="0003389B"/>
    <w:rsid w:val="000339AD"/>
    <w:rsid w:val="000340A9"/>
    <w:rsid w:val="0003411A"/>
    <w:rsid w:val="0003526A"/>
    <w:rsid w:val="000352D1"/>
    <w:rsid w:val="000361FC"/>
    <w:rsid w:val="000363B0"/>
    <w:rsid w:val="0003708E"/>
    <w:rsid w:val="000375EF"/>
    <w:rsid w:val="0003780A"/>
    <w:rsid w:val="00037833"/>
    <w:rsid w:val="00037C60"/>
    <w:rsid w:val="00040238"/>
    <w:rsid w:val="00040756"/>
    <w:rsid w:val="00040A57"/>
    <w:rsid w:val="0004129E"/>
    <w:rsid w:val="00041560"/>
    <w:rsid w:val="0004179A"/>
    <w:rsid w:val="000417F2"/>
    <w:rsid w:val="00041D67"/>
    <w:rsid w:val="000423A8"/>
    <w:rsid w:val="00042733"/>
    <w:rsid w:val="00042787"/>
    <w:rsid w:val="00042D60"/>
    <w:rsid w:val="00043153"/>
    <w:rsid w:val="000431F7"/>
    <w:rsid w:val="0004349E"/>
    <w:rsid w:val="00043799"/>
    <w:rsid w:val="000439C6"/>
    <w:rsid w:val="00044558"/>
    <w:rsid w:val="00044BA8"/>
    <w:rsid w:val="00044E4B"/>
    <w:rsid w:val="0004528E"/>
    <w:rsid w:val="00045813"/>
    <w:rsid w:val="00046F24"/>
    <w:rsid w:val="000470A3"/>
    <w:rsid w:val="000470EE"/>
    <w:rsid w:val="0004728A"/>
    <w:rsid w:val="000475C7"/>
    <w:rsid w:val="00047852"/>
    <w:rsid w:val="00050AB3"/>
    <w:rsid w:val="00050AB9"/>
    <w:rsid w:val="00050BB3"/>
    <w:rsid w:val="00050EA2"/>
    <w:rsid w:val="00051BE5"/>
    <w:rsid w:val="00051D28"/>
    <w:rsid w:val="00051E38"/>
    <w:rsid w:val="00051EEE"/>
    <w:rsid w:val="00052973"/>
    <w:rsid w:val="00052B49"/>
    <w:rsid w:val="00052CB5"/>
    <w:rsid w:val="00053E40"/>
    <w:rsid w:val="00054000"/>
    <w:rsid w:val="00055492"/>
    <w:rsid w:val="00055562"/>
    <w:rsid w:val="000555F6"/>
    <w:rsid w:val="00055D63"/>
    <w:rsid w:val="00055FF1"/>
    <w:rsid w:val="000561ED"/>
    <w:rsid w:val="00056FDA"/>
    <w:rsid w:val="000570BF"/>
    <w:rsid w:val="00057333"/>
    <w:rsid w:val="000573CE"/>
    <w:rsid w:val="0005760D"/>
    <w:rsid w:val="00057893"/>
    <w:rsid w:val="000579C8"/>
    <w:rsid w:val="00060157"/>
    <w:rsid w:val="000607C8"/>
    <w:rsid w:val="0006094F"/>
    <w:rsid w:val="000609AB"/>
    <w:rsid w:val="00060EF0"/>
    <w:rsid w:val="00061A2E"/>
    <w:rsid w:val="0006230D"/>
    <w:rsid w:val="00062599"/>
    <w:rsid w:val="00062DE4"/>
    <w:rsid w:val="0006301C"/>
    <w:rsid w:val="000635AA"/>
    <w:rsid w:val="0006459F"/>
    <w:rsid w:val="00064D01"/>
    <w:rsid w:val="00064D05"/>
    <w:rsid w:val="000666FB"/>
    <w:rsid w:val="00066B18"/>
    <w:rsid w:val="00066B95"/>
    <w:rsid w:val="00066C83"/>
    <w:rsid w:val="000674DE"/>
    <w:rsid w:val="0006780A"/>
    <w:rsid w:val="00067F9C"/>
    <w:rsid w:val="00070180"/>
    <w:rsid w:val="00070513"/>
    <w:rsid w:val="000712EC"/>
    <w:rsid w:val="000713C6"/>
    <w:rsid w:val="000714E3"/>
    <w:rsid w:val="0007246F"/>
    <w:rsid w:val="000724F7"/>
    <w:rsid w:val="00073135"/>
    <w:rsid w:val="00074E48"/>
    <w:rsid w:val="0007502E"/>
    <w:rsid w:val="00075168"/>
    <w:rsid w:val="000752D7"/>
    <w:rsid w:val="00075385"/>
    <w:rsid w:val="000753F9"/>
    <w:rsid w:val="00075B65"/>
    <w:rsid w:val="0007601D"/>
    <w:rsid w:val="000762FB"/>
    <w:rsid w:val="00076C65"/>
    <w:rsid w:val="000779E1"/>
    <w:rsid w:val="00077B12"/>
    <w:rsid w:val="00077C07"/>
    <w:rsid w:val="0008087B"/>
    <w:rsid w:val="000808C7"/>
    <w:rsid w:val="00080EA3"/>
    <w:rsid w:val="00081054"/>
    <w:rsid w:val="00081087"/>
    <w:rsid w:val="000815FA"/>
    <w:rsid w:val="0008174B"/>
    <w:rsid w:val="00082352"/>
    <w:rsid w:val="00082394"/>
    <w:rsid w:val="000827E4"/>
    <w:rsid w:val="00082B89"/>
    <w:rsid w:val="0008334C"/>
    <w:rsid w:val="000833C8"/>
    <w:rsid w:val="000835A7"/>
    <w:rsid w:val="00084798"/>
    <w:rsid w:val="0008594D"/>
    <w:rsid w:val="00085A55"/>
    <w:rsid w:val="00085E2A"/>
    <w:rsid w:val="00086118"/>
    <w:rsid w:val="000861ED"/>
    <w:rsid w:val="000861F1"/>
    <w:rsid w:val="00086404"/>
    <w:rsid w:val="000867CA"/>
    <w:rsid w:val="00086D61"/>
    <w:rsid w:val="000871AF"/>
    <w:rsid w:val="00087811"/>
    <w:rsid w:val="00087BED"/>
    <w:rsid w:val="000902ED"/>
    <w:rsid w:val="00090C20"/>
    <w:rsid w:val="0009101F"/>
    <w:rsid w:val="00091C22"/>
    <w:rsid w:val="0009238A"/>
    <w:rsid w:val="00092676"/>
    <w:rsid w:val="00092D70"/>
    <w:rsid w:val="00093013"/>
    <w:rsid w:val="0009319A"/>
    <w:rsid w:val="00093553"/>
    <w:rsid w:val="000937ED"/>
    <w:rsid w:val="00094013"/>
    <w:rsid w:val="00094723"/>
    <w:rsid w:val="000952E5"/>
    <w:rsid w:val="00095DD9"/>
    <w:rsid w:val="00095E98"/>
    <w:rsid w:val="00096570"/>
    <w:rsid w:val="000968D7"/>
    <w:rsid w:val="00096C6D"/>
    <w:rsid w:val="0009702B"/>
    <w:rsid w:val="000972F5"/>
    <w:rsid w:val="00097DAD"/>
    <w:rsid w:val="000A13D8"/>
    <w:rsid w:val="000A1CF8"/>
    <w:rsid w:val="000A2E33"/>
    <w:rsid w:val="000A32B1"/>
    <w:rsid w:val="000A3BC3"/>
    <w:rsid w:val="000A6342"/>
    <w:rsid w:val="000A6740"/>
    <w:rsid w:val="000A6AE7"/>
    <w:rsid w:val="000A70AD"/>
    <w:rsid w:val="000A71F8"/>
    <w:rsid w:val="000A739D"/>
    <w:rsid w:val="000A76BD"/>
    <w:rsid w:val="000A7A21"/>
    <w:rsid w:val="000B02BF"/>
    <w:rsid w:val="000B081A"/>
    <w:rsid w:val="000B0DFD"/>
    <w:rsid w:val="000B13B8"/>
    <w:rsid w:val="000B2082"/>
    <w:rsid w:val="000B3104"/>
    <w:rsid w:val="000B3148"/>
    <w:rsid w:val="000B38AA"/>
    <w:rsid w:val="000B3A47"/>
    <w:rsid w:val="000B3BDE"/>
    <w:rsid w:val="000B4903"/>
    <w:rsid w:val="000B4C87"/>
    <w:rsid w:val="000B4FF2"/>
    <w:rsid w:val="000B5EDC"/>
    <w:rsid w:val="000B60CA"/>
    <w:rsid w:val="000B7CA7"/>
    <w:rsid w:val="000B7F72"/>
    <w:rsid w:val="000B7F92"/>
    <w:rsid w:val="000C0D52"/>
    <w:rsid w:val="000C1002"/>
    <w:rsid w:val="000C105E"/>
    <w:rsid w:val="000C1B3D"/>
    <w:rsid w:val="000C33A7"/>
    <w:rsid w:val="000C3AAB"/>
    <w:rsid w:val="000C3FCA"/>
    <w:rsid w:val="000C4168"/>
    <w:rsid w:val="000C4B28"/>
    <w:rsid w:val="000C5709"/>
    <w:rsid w:val="000C6B46"/>
    <w:rsid w:val="000C7041"/>
    <w:rsid w:val="000C77A0"/>
    <w:rsid w:val="000C7BF0"/>
    <w:rsid w:val="000D03BE"/>
    <w:rsid w:val="000D2F89"/>
    <w:rsid w:val="000D3002"/>
    <w:rsid w:val="000D3610"/>
    <w:rsid w:val="000D4250"/>
    <w:rsid w:val="000D4760"/>
    <w:rsid w:val="000D4AAF"/>
    <w:rsid w:val="000D5990"/>
    <w:rsid w:val="000D5BE0"/>
    <w:rsid w:val="000D6594"/>
    <w:rsid w:val="000D741F"/>
    <w:rsid w:val="000D7B14"/>
    <w:rsid w:val="000D7EB8"/>
    <w:rsid w:val="000E028F"/>
    <w:rsid w:val="000E0E4D"/>
    <w:rsid w:val="000E0E81"/>
    <w:rsid w:val="000E12B6"/>
    <w:rsid w:val="000E14CF"/>
    <w:rsid w:val="000E1694"/>
    <w:rsid w:val="000E179E"/>
    <w:rsid w:val="000E1B7D"/>
    <w:rsid w:val="000E1BA7"/>
    <w:rsid w:val="000E1D2A"/>
    <w:rsid w:val="000E2AC9"/>
    <w:rsid w:val="000E3076"/>
    <w:rsid w:val="000E3DAE"/>
    <w:rsid w:val="000E3F7A"/>
    <w:rsid w:val="000E434E"/>
    <w:rsid w:val="000E4389"/>
    <w:rsid w:val="000E44C6"/>
    <w:rsid w:val="000E469F"/>
    <w:rsid w:val="000E4B14"/>
    <w:rsid w:val="000E4E80"/>
    <w:rsid w:val="000E519C"/>
    <w:rsid w:val="000E5711"/>
    <w:rsid w:val="000E5F2B"/>
    <w:rsid w:val="000E63FD"/>
    <w:rsid w:val="000E6410"/>
    <w:rsid w:val="000E67A1"/>
    <w:rsid w:val="000E6C88"/>
    <w:rsid w:val="000E766D"/>
    <w:rsid w:val="000E7FA6"/>
    <w:rsid w:val="000F00F6"/>
    <w:rsid w:val="000F029D"/>
    <w:rsid w:val="000F0BE7"/>
    <w:rsid w:val="000F122E"/>
    <w:rsid w:val="000F1668"/>
    <w:rsid w:val="000F196A"/>
    <w:rsid w:val="000F1FFD"/>
    <w:rsid w:val="000F20B0"/>
    <w:rsid w:val="000F2513"/>
    <w:rsid w:val="000F2AB8"/>
    <w:rsid w:val="000F3896"/>
    <w:rsid w:val="000F3BC9"/>
    <w:rsid w:val="000F55C2"/>
    <w:rsid w:val="000F562F"/>
    <w:rsid w:val="000F58E1"/>
    <w:rsid w:val="000F60F2"/>
    <w:rsid w:val="000F6540"/>
    <w:rsid w:val="000F7143"/>
    <w:rsid w:val="000F7549"/>
    <w:rsid w:val="000F7C92"/>
    <w:rsid w:val="0010011A"/>
    <w:rsid w:val="001011B0"/>
    <w:rsid w:val="001011E7"/>
    <w:rsid w:val="00101868"/>
    <w:rsid w:val="00102074"/>
    <w:rsid w:val="00102301"/>
    <w:rsid w:val="00103262"/>
    <w:rsid w:val="00103510"/>
    <w:rsid w:val="00103AA9"/>
    <w:rsid w:val="00103F50"/>
    <w:rsid w:val="00104D39"/>
    <w:rsid w:val="001050C8"/>
    <w:rsid w:val="0010552E"/>
    <w:rsid w:val="0010555F"/>
    <w:rsid w:val="00106119"/>
    <w:rsid w:val="001067FA"/>
    <w:rsid w:val="001101B5"/>
    <w:rsid w:val="00110851"/>
    <w:rsid w:val="00110857"/>
    <w:rsid w:val="00110A62"/>
    <w:rsid w:val="001115B1"/>
    <w:rsid w:val="00111ADF"/>
    <w:rsid w:val="001129FC"/>
    <w:rsid w:val="00113118"/>
    <w:rsid w:val="00113A0D"/>
    <w:rsid w:val="001143BF"/>
    <w:rsid w:val="00114520"/>
    <w:rsid w:val="00115763"/>
    <w:rsid w:val="00115E76"/>
    <w:rsid w:val="00116342"/>
    <w:rsid w:val="0011694C"/>
    <w:rsid w:val="00117056"/>
    <w:rsid w:val="001177B6"/>
    <w:rsid w:val="00120399"/>
    <w:rsid w:val="0012041B"/>
    <w:rsid w:val="0012045E"/>
    <w:rsid w:val="001207CA"/>
    <w:rsid w:val="001207F7"/>
    <w:rsid w:val="00120A02"/>
    <w:rsid w:val="00121A77"/>
    <w:rsid w:val="00121E83"/>
    <w:rsid w:val="00121F6D"/>
    <w:rsid w:val="001221C2"/>
    <w:rsid w:val="00122713"/>
    <w:rsid w:val="0012321F"/>
    <w:rsid w:val="00123373"/>
    <w:rsid w:val="00123F61"/>
    <w:rsid w:val="001243EA"/>
    <w:rsid w:val="001249E4"/>
    <w:rsid w:val="001251FF"/>
    <w:rsid w:val="00125BB0"/>
    <w:rsid w:val="00126108"/>
    <w:rsid w:val="00126219"/>
    <w:rsid w:val="00126477"/>
    <w:rsid w:val="00126795"/>
    <w:rsid w:val="00126D32"/>
    <w:rsid w:val="001271BB"/>
    <w:rsid w:val="0012760C"/>
    <w:rsid w:val="00127836"/>
    <w:rsid w:val="00130683"/>
    <w:rsid w:val="00130AEB"/>
    <w:rsid w:val="00130DED"/>
    <w:rsid w:val="00131489"/>
    <w:rsid w:val="001317DE"/>
    <w:rsid w:val="001327A4"/>
    <w:rsid w:val="001331A8"/>
    <w:rsid w:val="00133269"/>
    <w:rsid w:val="001334A1"/>
    <w:rsid w:val="0013534D"/>
    <w:rsid w:val="00135ACC"/>
    <w:rsid w:val="00135F9A"/>
    <w:rsid w:val="0013645F"/>
    <w:rsid w:val="00136C18"/>
    <w:rsid w:val="00136E0F"/>
    <w:rsid w:val="001375A7"/>
    <w:rsid w:val="001406FD"/>
    <w:rsid w:val="00140D25"/>
    <w:rsid w:val="00141358"/>
    <w:rsid w:val="0014226F"/>
    <w:rsid w:val="0014285E"/>
    <w:rsid w:val="00142A8C"/>
    <w:rsid w:val="00142EA5"/>
    <w:rsid w:val="00142F4F"/>
    <w:rsid w:val="001434CA"/>
    <w:rsid w:val="001438B1"/>
    <w:rsid w:val="001438E1"/>
    <w:rsid w:val="0014420E"/>
    <w:rsid w:val="0014448A"/>
    <w:rsid w:val="001455FA"/>
    <w:rsid w:val="00145C36"/>
    <w:rsid w:val="00146032"/>
    <w:rsid w:val="0014605D"/>
    <w:rsid w:val="0014641B"/>
    <w:rsid w:val="001468FA"/>
    <w:rsid w:val="00146DB1"/>
    <w:rsid w:val="00146F37"/>
    <w:rsid w:val="00146FBA"/>
    <w:rsid w:val="0014777B"/>
    <w:rsid w:val="00147912"/>
    <w:rsid w:val="001504C5"/>
    <w:rsid w:val="001506B4"/>
    <w:rsid w:val="00150BD5"/>
    <w:rsid w:val="00150F17"/>
    <w:rsid w:val="00150FB8"/>
    <w:rsid w:val="00151370"/>
    <w:rsid w:val="00151964"/>
    <w:rsid w:val="00151EE1"/>
    <w:rsid w:val="001520FF"/>
    <w:rsid w:val="00152442"/>
    <w:rsid w:val="00152B18"/>
    <w:rsid w:val="001534B8"/>
    <w:rsid w:val="00153690"/>
    <w:rsid w:val="001538FE"/>
    <w:rsid w:val="00153965"/>
    <w:rsid w:val="00154A5F"/>
    <w:rsid w:val="00154AE0"/>
    <w:rsid w:val="001555F8"/>
    <w:rsid w:val="00155829"/>
    <w:rsid w:val="00156303"/>
    <w:rsid w:val="00156D95"/>
    <w:rsid w:val="00157054"/>
    <w:rsid w:val="00157C60"/>
    <w:rsid w:val="00157D6C"/>
    <w:rsid w:val="001602EB"/>
    <w:rsid w:val="00160AAA"/>
    <w:rsid w:val="00160BCB"/>
    <w:rsid w:val="00160FF1"/>
    <w:rsid w:val="00161184"/>
    <w:rsid w:val="00161915"/>
    <w:rsid w:val="00161A0B"/>
    <w:rsid w:val="001622F6"/>
    <w:rsid w:val="001623EA"/>
    <w:rsid w:val="001625FB"/>
    <w:rsid w:val="00162701"/>
    <w:rsid w:val="0016301E"/>
    <w:rsid w:val="00163387"/>
    <w:rsid w:val="00164165"/>
    <w:rsid w:val="001643B6"/>
    <w:rsid w:val="00164488"/>
    <w:rsid w:val="001645A3"/>
    <w:rsid w:val="00164AFB"/>
    <w:rsid w:val="0016539C"/>
    <w:rsid w:val="001658F5"/>
    <w:rsid w:val="00165944"/>
    <w:rsid w:val="00165AB0"/>
    <w:rsid w:val="00165C15"/>
    <w:rsid w:val="00165CD4"/>
    <w:rsid w:val="00166F4A"/>
    <w:rsid w:val="001706D8"/>
    <w:rsid w:val="00170F42"/>
    <w:rsid w:val="001710C6"/>
    <w:rsid w:val="001722B3"/>
    <w:rsid w:val="001725AD"/>
    <w:rsid w:val="00172F78"/>
    <w:rsid w:val="00174106"/>
    <w:rsid w:val="00174A7A"/>
    <w:rsid w:val="00174A90"/>
    <w:rsid w:val="00175CB8"/>
    <w:rsid w:val="0017687F"/>
    <w:rsid w:val="00176A83"/>
    <w:rsid w:val="00176F38"/>
    <w:rsid w:val="00177860"/>
    <w:rsid w:val="00180641"/>
    <w:rsid w:val="00180F64"/>
    <w:rsid w:val="00181214"/>
    <w:rsid w:val="001814C5"/>
    <w:rsid w:val="00181529"/>
    <w:rsid w:val="001816AE"/>
    <w:rsid w:val="00181A68"/>
    <w:rsid w:val="00181EC4"/>
    <w:rsid w:val="001820C3"/>
    <w:rsid w:val="001820F9"/>
    <w:rsid w:val="001821CB"/>
    <w:rsid w:val="00182AB0"/>
    <w:rsid w:val="00183111"/>
    <w:rsid w:val="00183938"/>
    <w:rsid w:val="00183E74"/>
    <w:rsid w:val="00185DC4"/>
    <w:rsid w:val="001861C8"/>
    <w:rsid w:val="0018665C"/>
    <w:rsid w:val="00187D12"/>
    <w:rsid w:val="0019035A"/>
    <w:rsid w:val="00191113"/>
    <w:rsid w:val="001912D7"/>
    <w:rsid w:val="001914E2"/>
    <w:rsid w:val="001915A8"/>
    <w:rsid w:val="001918D1"/>
    <w:rsid w:val="00192B7F"/>
    <w:rsid w:val="00192FD3"/>
    <w:rsid w:val="0019329C"/>
    <w:rsid w:val="00194364"/>
    <w:rsid w:val="00194C78"/>
    <w:rsid w:val="00195A80"/>
    <w:rsid w:val="00195C71"/>
    <w:rsid w:val="00195CA0"/>
    <w:rsid w:val="00196944"/>
    <w:rsid w:val="00197967"/>
    <w:rsid w:val="00197DE7"/>
    <w:rsid w:val="001A0B80"/>
    <w:rsid w:val="001A1456"/>
    <w:rsid w:val="001A1949"/>
    <w:rsid w:val="001A2249"/>
    <w:rsid w:val="001A257C"/>
    <w:rsid w:val="001A3366"/>
    <w:rsid w:val="001A3D0A"/>
    <w:rsid w:val="001A3E0C"/>
    <w:rsid w:val="001A3F75"/>
    <w:rsid w:val="001A4032"/>
    <w:rsid w:val="001A435B"/>
    <w:rsid w:val="001A4610"/>
    <w:rsid w:val="001A473A"/>
    <w:rsid w:val="001A67A0"/>
    <w:rsid w:val="001A67DB"/>
    <w:rsid w:val="001A7448"/>
    <w:rsid w:val="001A7877"/>
    <w:rsid w:val="001A7FDC"/>
    <w:rsid w:val="001A7FF8"/>
    <w:rsid w:val="001B055E"/>
    <w:rsid w:val="001B058B"/>
    <w:rsid w:val="001B0DE5"/>
    <w:rsid w:val="001B1B0D"/>
    <w:rsid w:val="001B302F"/>
    <w:rsid w:val="001B3236"/>
    <w:rsid w:val="001B3417"/>
    <w:rsid w:val="001B3ADB"/>
    <w:rsid w:val="001B3F8B"/>
    <w:rsid w:val="001B50E4"/>
    <w:rsid w:val="001B53C1"/>
    <w:rsid w:val="001B65F8"/>
    <w:rsid w:val="001B6672"/>
    <w:rsid w:val="001B69E2"/>
    <w:rsid w:val="001B7BB4"/>
    <w:rsid w:val="001C0014"/>
    <w:rsid w:val="001C1E9E"/>
    <w:rsid w:val="001C2299"/>
    <w:rsid w:val="001C22B6"/>
    <w:rsid w:val="001C2586"/>
    <w:rsid w:val="001C2934"/>
    <w:rsid w:val="001C3896"/>
    <w:rsid w:val="001C3914"/>
    <w:rsid w:val="001C3EB9"/>
    <w:rsid w:val="001C43C1"/>
    <w:rsid w:val="001C489C"/>
    <w:rsid w:val="001C48D9"/>
    <w:rsid w:val="001C499C"/>
    <w:rsid w:val="001C532F"/>
    <w:rsid w:val="001C55CF"/>
    <w:rsid w:val="001C5D07"/>
    <w:rsid w:val="001C69C1"/>
    <w:rsid w:val="001C6C1D"/>
    <w:rsid w:val="001C7E31"/>
    <w:rsid w:val="001D01BC"/>
    <w:rsid w:val="001D03DE"/>
    <w:rsid w:val="001D06FE"/>
    <w:rsid w:val="001D0930"/>
    <w:rsid w:val="001D1653"/>
    <w:rsid w:val="001D27AE"/>
    <w:rsid w:val="001D2B4E"/>
    <w:rsid w:val="001D319A"/>
    <w:rsid w:val="001D3E22"/>
    <w:rsid w:val="001D6A07"/>
    <w:rsid w:val="001D777B"/>
    <w:rsid w:val="001D7DD0"/>
    <w:rsid w:val="001D7E6D"/>
    <w:rsid w:val="001E030D"/>
    <w:rsid w:val="001E0691"/>
    <w:rsid w:val="001E0C7E"/>
    <w:rsid w:val="001E0D0D"/>
    <w:rsid w:val="001E2B70"/>
    <w:rsid w:val="001E35C4"/>
    <w:rsid w:val="001E477D"/>
    <w:rsid w:val="001E5B7E"/>
    <w:rsid w:val="001E64CB"/>
    <w:rsid w:val="001E6562"/>
    <w:rsid w:val="001E66A3"/>
    <w:rsid w:val="001E6803"/>
    <w:rsid w:val="001E6993"/>
    <w:rsid w:val="001E6B9A"/>
    <w:rsid w:val="001E706D"/>
    <w:rsid w:val="001E73A6"/>
    <w:rsid w:val="001E76E4"/>
    <w:rsid w:val="001E77EF"/>
    <w:rsid w:val="001E7C1C"/>
    <w:rsid w:val="001E7DD3"/>
    <w:rsid w:val="001E7EED"/>
    <w:rsid w:val="001F05C8"/>
    <w:rsid w:val="001F0B97"/>
    <w:rsid w:val="001F0E66"/>
    <w:rsid w:val="001F1540"/>
    <w:rsid w:val="001F174F"/>
    <w:rsid w:val="001F1854"/>
    <w:rsid w:val="001F266A"/>
    <w:rsid w:val="001F3565"/>
    <w:rsid w:val="001F3590"/>
    <w:rsid w:val="001F3B34"/>
    <w:rsid w:val="001F407D"/>
    <w:rsid w:val="001F433A"/>
    <w:rsid w:val="001F4D24"/>
    <w:rsid w:val="001F5308"/>
    <w:rsid w:val="001F5BF8"/>
    <w:rsid w:val="001F6845"/>
    <w:rsid w:val="001F7451"/>
    <w:rsid w:val="001F7493"/>
    <w:rsid w:val="001F7D8E"/>
    <w:rsid w:val="002003D3"/>
    <w:rsid w:val="002006D2"/>
    <w:rsid w:val="00200AD3"/>
    <w:rsid w:val="00200CC4"/>
    <w:rsid w:val="002014AD"/>
    <w:rsid w:val="00201847"/>
    <w:rsid w:val="00201F31"/>
    <w:rsid w:val="00201FCF"/>
    <w:rsid w:val="002034C3"/>
    <w:rsid w:val="002037AF"/>
    <w:rsid w:val="0020382B"/>
    <w:rsid w:val="00203849"/>
    <w:rsid w:val="002051A2"/>
    <w:rsid w:val="00205646"/>
    <w:rsid w:val="0020571A"/>
    <w:rsid w:val="00206613"/>
    <w:rsid w:val="002070A9"/>
    <w:rsid w:val="00207ADE"/>
    <w:rsid w:val="00210D37"/>
    <w:rsid w:val="00211A6B"/>
    <w:rsid w:val="00211AE5"/>
    <w:rsid w:val="00212068"/>
    <w:rsid w:val="002120AB"/>
    <w:rsid w:val="00212867"/>
    <w:rsid w:val="00212A7F"/>
    <w:rsid w:val="002130F3"/>
    <w:rsid w:val="00213283"/>
    <w:rsid w:val="0021382C"/>
    <w:rsid w:val="002143C7"/>
    <w:rsid w:val="002149E5"/>
    <w:rsid w:val="00214CC0"/>
    <w:rsid w:val="002155CC"/>
    <w:rsid w:val="00215C05"/>
    <w:rsid w:val="002162F6"/>
    <w:rsid w:val="00216460"/>
    <w:rsid w:val="0021668F"/>
    <w:rsid w:val="00216EB4"/>
    <w:rsid w:val="00217512"/>
    <w:rsid w:val="0021782B"/>
    <w:rsid w:val="00217B69"/>
    <w:rsid w:val="002205EF"/>
    <w:rsid w:val="0022097F"/>
    <w:rsid w:val="00220A16"/>
    <w:rsid w:val="00220E3D"/>
    <w:rsid w:val="00221070"/>
    <w:rsid w:val="00222144"/>
    <w:rsid w:val="00222727"/>
    <w:rsid w:val="002230BD"/>
    <w:rsid w:val="00224118"/>
    <w:rsid w:val="002246AC"/>
    <w:rsid w:val="00224E76"/>
    <w:rsid w:val="002251F7"/>
    <w:rsid w:val="00225A1E"/>
    <w:rsid w:val="00225BE8"/>
    <w:rsid w:val="0022663F"/>
    <w:rsid w:val="002266AE"/>
    <w:rsid w:val="002267E4"/>
    <w:rsid w:val="0022753D"/>
    <w:rsid w:val="00227944"/>
    <w:rsid w:val="00227D36"/>
    <w:rsid w:val="00227E42"/>
    <w:rsid w:val="0023062A"/>
    <w:rsid w:val="0023068C"/>
    <w:rsid w:val="002308C6"/>
    <w:rsid w:val="00230D9F"/>
    <w:rsid w:val="00231458"/>
    <w:rsid w:val="00231678"/>
    <w:rsid w:val="00232645"/>
    <w:rsid w:val="00234399"/>
    <w:rsid w:val="002344F3"/>
    <w:rsid w:val="0023474D"/>
    <w:rsid w:val="0023482A"/>
    <w:rsid w:val="00234BC4"/>
    <w:rsid w:val="00234CD2"/>
    <w:rsid w:val="00235298"/>
    <w:rsid w:val="00235B6F"/>
    <w:rsid w:val="00235EC2"/>
    <w:rsid w:val="00236394"/>
    <w:rsid w:val="00236EC7"/>
    <w:rsid w:val="002372C4"/>
    <w:rsid w:val="00237541"/>
    <w:rsid w:val="00237D45"/>
    <w:rsid w:val="002401B8"/>
    <w:rsid w:val="00240BDC"/>
    <w:rsid w:val="00241A2B"/>
    <w:rsid w:val="00241E06"/>
    <w:rsid w:val="00241E81"/>
    <w:rsid w:val="00242CB2"/>
    <w:rsid w:val="00243C27"/>
    <w:rsid w:val="002443C8"/>
    <w:rsid w:val="0024451F"/>
    <w:rsid w:val="00244ACC"/>
    <w:rsid w:val="002456BC"/>
    <w:rsid w:val="0024602E"/>
    <w:rsid w:val="00246574"/>
    <w:rsid w:val="00247623"/>
    <w:rsid w:val="00247876"/>
    <w:rsid w:val="002479A1"/>
    <w:rsid w:val="00247B28"/>
    <w:rsid w:val="00247EEA"/>
    <w:rsid w:val="00250A52"/>
    <w:rsid w:val="00250E5F"/>
    <w:rsid w:val="00250EEE"/>
    <w:rsid w:val="00251C3D"/>
    <w:rsid w:val="00251C53"/>
    <w:rsid w:val="002522D3"/>
    <w:rsid w:val="0025234C"/>
    <w:rsid w:val="00252967"/>
    <w:rsid w:val="00252B3E"/>
    <w:rsid w:val="00252C5E"/>
    <w:rsid w:val="00253BCA"/>
    <w:rsid w:val="0025401E"/>
    <w:rsid w:val="00254159"/>
    <w:rsid w:val="002543C9"/>
    <w:rsid w:val="00255367"/>
    <w:rsid w:val="002559E9"/>
    <w:rsid w:val="00255AFC"/>
    <w:rsid w:val="002560B8"/>
    <w:rsid w:val="002567A7"/>
    <w:rsid w:val="00256EF5"/>
    <w:rsid w:val="00257655"/>
    <w:rsid w:val="00257F0E"/>
    <w:rsid w:val="00260293"/>
    <w:rsid w:val="00260D54"/>
    <w:rsid w:val="00261198"/>
    <w:rsid w:val="00262079"/>
    <w:rsid w:val="0026239E"/>
    <w:rsid w:val="0026289C"/>
    <w:rsid w:val="00262DFC"/>
    <w:rsid w:val="002634AD"/>
    <w:rsid w:val="00263A98"/>
    <w:rsid w:val="002644CD"/>
    <w:rsid w:val="0026461C"/>
    <w:rsid w:val="00264D2F"/>
    <w:rsid w:val="00265762"/>
    <w:rsid w:val="00265D75"/>
    <w:rsid w:val="00266075"/>
    <w:rsid w:val="00266C10"/>
    <w:rsid w:val="00266D35"/>
    <w:rsid w:val="00267497"/>
    <w:rsid w:val="00267A9C"/>
    <w:rsid w:val="002709B1"/>
    <w:rsid w:val="00270D06"/>
    <w:rsid w:val="00272682"/>
    <w:rsid w:val="00272D85"/>
    <w:rsid w:val="00272E27"/>
    <w:rsid w:val="002735FB"/>
    <w:rsid w:val="00273EA7"/>
    <w:rsid w:val="00274004"/>
    <w:rsid w:val="00274F91"/>
    <w:rsid w:val="00275350"/>
    <w:rsid w:val="00275759"/>
    <w:rsid w:val="00276BE0"/>
    <w:rsid w:val="00277258"/>
    <w:rsid w:val="0027742A"/>
    <w:rsid w:val="00277442"/>
    <w:rsid w:val="00277445"/>
    <w:rsid w:val="00277C57"/>
    <w:rsid w:val="00280170"/>
    <w:rsid w:val="00280348"/>
    <w:rsid w:val="002804AC"/>
    <w:rsid w:val="00281C88"/>
    <w:rsid w:val="0028299D"/>
    <w:rsid w:val="00282C71"/>
    <w:rsid w:val="0028320E"/>
    <w:rsid w:val="0028398E"/>
    <w:rsid w:val="00283D02"/>
    <w:rsid w:val="00283E95"/>
    <w:rsid w:val="00284026"/>
    <w:rsid w:val="002847AB"/>
    <w:rsid w:val="002853B9"/>
    <w:rsid w:val="00286128"/>
    <w:rsid w:val="00286F40"/>
    <w:rsid w:val="002874C3"/>
    <w:rsid w:val="00287825"/>
    <w:rsid w:val="00287CA8"/>
    <w:rsid w:val="002902CC"/>
    <w:rsid w:val="00290B0F"/>
    <w:rsid w:val="00290CF4"/>
    <w:rsid w:val="002917D2"/>
    <w:rsid w:val="0029196B"/>
    <w:rsid w:val="00291C76"/>
    <w:rsid w:val="00291D2A"/>
    <w:rsid w:val="00292FA7"/>
    <w:rsid w:val="00293179"/>
    <w:rsid w:val="00293419"/>
    <w:rsid w:val="0029356C"/>
    <w:rsid w:val="00293CAE"/>
    <w:rsid w:val="00294123"/>
    <w:rsid w:val="00294428"/>
    <w:rsid w:val="00294734"/>
    <w:rsid w:val="00294C3E"/>
    <w:rsid w:val="00295878"/>
    <w:rsid w:val="00295BF5"/>
    <w:rsid w:val="002962C6"/>
    <w:rsid w:val="002963CD"/>
    <w:rsid w:val="002965A0"/>
    <w:rsid w:val="00296B6C"/>
    <w:rsid w:val="00297258"/>
    <w:rsid w:val="00297C74"/>
    <w:rsid w:val="002A0947"/>
    <w:rsid w:val="002A0E77"/>
    <w:rsid w:val="002A125D"/>
    <w:rsid w:val="002A166F"/>
    <w:rsid w:val="002A2294"/>
    <w:rsid w:val="002A233B"/>
    <w:rsid w:val="002A2500"/>
    <w:rsid w:val="002A27DE"/>
    <w:rsid w:val="002A2860"/>
    <w:rsid w:val="002A315A"/>
    <w:rsid w:val="002A43FA"/>
    <w:rsid w:val="002A45F0"/>
    <w:rsid w:val="002A4AD2"/>
    <w:rsid w:val="002A5158"/>
    <w:rsid w:val="002A641D"/>
    <w:rsid w:val="002A643F"/>
    <w:rsid w:val="002A6AC8"/>
    <w:rsid w:val="002A6B8E"/>
    <w:rsid w:val="002A6D1B"/>
    <w:rsid w:val="002A7324"/>
    <w:rsid w:val="002A7A62"/>
    <w:rsid w:val="002B16CD"/>
    <w:rsid w:val="002B20F3"/>
    <w:rsid w:val="002B2237"/>
    <w:rsid w:val="002B2AE6"/>
    <w:rsid w:val="002B2F5E"/>
    <w:rsid w:val="002B326C"/>
    <w:rsid w:val="002B32AA"/>
    <w:rsid w:val="002B3786"/>
    <w:rsid w:val="002B398D"/>
    <w:rsid w:val="002B4046"/>
    <w:rsid w:val="002B4239"/>
    <w:rsid w:val="002B42A2"/>
    <w:rsid w:val="002B42FB"/>
    <w:rsid w:val="002B4721"/>
    <w:rsid w:val="002B4A16"/>
    <w:rsid w:val="002B65B4"/>
    <w:rsid w:val="002B76B4"/>
    <w:rsid w:val="002C044C"/>
    <w:rsid w:val="002C0471"/>
    <w:rsid w:val="002C088F"/>
    <w:rsid w:val="002C08AE"/>
    <w:rsid w:val="002C0F66"/>
    <w:rsid w:val="002C1678"/>
    <w:rsid w:val="002C1E63"/>
    <w:rsid w:val="002C2919"/>
    <w:rsid w:val="002C291B"/>
    <w:rsid w:val="002C2CF6"/>
    <w:rsid w:val="002C34C1"/>
    <w:rsid w:val="002C35D8"/>
    <w:rsid w:val="002C3A6E"/>
    <w:rsid w:val="002C47D5"/>
    <w:rsid w:val="002C4992"/>
    <w:rsid w:val="002C49BB"/>
    <w:rsid w:val="002C51D2"/>
    <w:rsid w:val="002C6331"/>
    <w:rsid w:val="002C68AE"/>
    <w:rsid w:val="002C742A"/>
    <w:rsid w:val="002C7967"/>
    <w:rsid w:val="002C798D"/>
    <w:rsid w:val="002C7F31"/>
    <w:rsid w:val="002C7FA9"/>
    <w:rsid w:val="002D01F3"/>
    <w:rsid w:val="002D0AFC"/>
    <w:rsid w:val="002D1161"/>
    <w:rsid w:val="002D1944"/>
    <w:rsid w:val="002D195C"/>
    <w:rsid w:val="002D2A59"/>
    <w:rsid w:val="002D351D"/>
    <w:rsid w:val="002D3EDA"/>
    <w:rsid w:val="002D4157"/>
    <w:rsid w:val="002D465F"/>
    <w:rsid w:val="002D5553"/>
    <w:rsid w:val="002D55FF"/>
    <w:rsid w:val="002D6414"/>
    <w:rsid w:val="002D6CEB"/>
    <w:rsid w:val="002D6F36"/>
    <w:rsid w:val="002D787C"/>
    <w:rsid w:val="002D79AF"/>
    <w:rsid w:val="002D7A77"/>
    <w:rsid w:val="002D7AF3"/>
    <w:rsid w:val="002E07D6"/>
    <w:rsid w:val="002E09F3"/>
    <w:rsid w:val="002E0B22"/>
    <w:rsid w:val="002E112B"/>
    <w:rsid w:val="002E1F4B"/>
    <w:rsid w:val="002E1F6D"/>
    <w:rsid w:val="002E2712"/>
    <w:rsid w:val="002E2A11"/>
    <w:rsid w:val="002E2D04"/>
    <w:rsid w:val="002E3195"/>
    <w:rsid w:val="002E338C"/>
    <w:rsid w:val="002E362E"/>
    <w:rsid w:val="002E387C"/>
    <w:rsid w:val="002E3925"/>
    <w:rsid w:val="002E51BA"/>
    <w:rsid w:val="002E51E4"/>
    <w:rsid w:val="002E585E"/>
    <w:rsid w:val="002E59C0"/>
    <w:rsid w:val="002E5B6A"/>
    <w:rsid w:val="002E5FD2"/>
    <w:rsid w:val="002E676C"/>
    <w:rsid w:val="002E6E20"/>
    <w:rsid w:val="002E7326"/>
    <w:rsid w:val="002E799D"/>
    <w:rsid w:val="002E7CB7"/>
    <w:rsid w:val="002E7FD7"/>
    <w:rsid w:val="002F003E"/>
    <w:rsid w:val="002F0218"/>
    <w:rsid w:val="002F0742"/>
    <w:rsid w:val="002F0BEE"/>
    <w:rsid w:val="002F0FC8"/>
    <w:rsid w:val="002F1759"/>
    <w:rsid w:val="002F22E7"/>
    <w:rsid w:val="002F3193"/>
    <w:rsid w:val="002F3424"/>
    <w:rsid w:val="002F3DE5"/>
    <w:rsid w:val="002F3E5B"/>
    <w:rsid w:val="002F4A86"/>
    <w:rsid w:val="002F4C54"/>
    <w:rsid w:val="002F61E7"/>
    <w:rsid w:val="002F64CA"/>
    <w:rsid w:val="002F65F8"/>
    <w:rsid w:val="002F6F84"/>
    <w:rsid w:val="002F7B22"/>
    <w:rsid w:val="002F7ED6"/>
    <w:rsid w:val="00300B44"/>
    <w:rsid w:val="00300DF6"/>
    <w:rsid w:val="00301099"/>
    <w:rsid w:val="00301853"/>
    <w:rsid w:val="00301D72"/>
    <w:rsid w:val="00301F00"/>
    <w:rsid w:val="00301F4E"/>
    <w:rsid w:val="003024E9"/>
    <w:rsid w:val="00302C99"/>
    <w:rsid w:val="00303606"/>
    <w:rsid w:val="003054A4"/>
    <w:rsid w:val="003054EF"/>
    <w:rsid w:val="00305FDD"/>
    <w:rsid w:val="003060E1"/>
    <w:rsid w:val="00306178"/>
    <w:rsid w:val="003062F8"/>
    <w:rsid w:val="00306331"/>
    <w:rsid w:val="0030636C"/>
    <w:rsid w:val="00306858"/>
    <w:rsid w:val="003070BC"/>
    <w:rsid w:val="0030780B"/>
    <w:rsid w:val="00307875"/>
    <w:rsid w:val="003079A5"/>
    <w:rsid w:val="00307BE0"/>
    <w:rsid w:val="00307FF7"/>
    <w:rsid w:val="003100C5"/>
    <w:rsid w:val="0031120B"/>
    <w:rsid w:val="003116BA"/>
    <w:rsid w:val="003116FB"/>
    <w:rsid w:val="003119DE"/>
    <w:rsid w:val="00312C0A"/>
    <w:rsid w:val="00312D52"/>
    <w:rsid w:val="00312E76"/>
    <w:rsid w:val="00313196"/>
    <w:rsid w:val="00313417"/>
    <w:rsid w:val="0031354D"/>
    <w:rsid w:val="00313A0E"/>
    <w:rsid w:val="00313E1A"/>
    <w:rsid w:val="00314002"/>
    <w:rsid w:val="003140FD"/>
    <w:rsid w:val="00314597"/>
    <w:rsid w:val="00314A1F"/>
    <w:rsid w:val="00314D61"/>
    <w:rsid w:val="00314E88"/>
    <w:rsid w:val="00315644"/>
    <w:rsid w:val="003162DD"/>
    <w:rsid w:val="003163DC"/>
    <w:rsid w:val="00316BE6"/>
    <w:rsid w:val="00316E7F"/>
    <w:rsid w:val="00316F07"/>
    <w:rsid w:val="00317C9D"/>
    <w:rsid w:val="00317D1E"/>
    <w:rsid w:val="0032030C"/>
    <w:rsid w:val="00320317"/>
    <w:rsid w:val="003206F5"/>
    <w:rsid w:val="00320884"/>
    <w:rsid w:val="00321113"/>
    <w:rsid w:val="00321EDB"/>
    <w:rsid w:val="0032212E"/>
    <w:rsid w:val="003243DC"/>
    <w:rsid w:val="00324C33"/>
    <w:rsid w:val="003262EE"/>
    <w:rsid w:val="003265ED"/>
    <w:rsid w:val="00326880"/>
    <w:rsid w:val="00326C4F"/>
    <w:rsid w:val="00327FB8"/>
    <w:rsid w:val="003301C6"/>
    <w:rsid w:val="00330A27"/>
    <w:rsid w:val="00330CCA"/>
    <w:rsid w:val="00330D3B"/>
    <w:rsid w:val="00331541"/>
    <w:rsid w:val="00331DA9"/>
    <w:rsid w:val="00332D5F"/>
    <w:rsid w:val="00332EEA"/>
    <w:rsid w:val="00333686"/>
    <w:rsid w:val="003336B2"/>
    <w:rsid w:val="00333BFB"/>
    <w:rsid w:val="00334FDE"/>
    <w:rsid w:val="00336768"/>
    <w:rsid w:val="00336B3C"/>
    <w:rsid w:val="00337056"/>
    <w:rsid w:val="00337927"/>
    <w:rsid w:val="00337C19"/>
    <w:rsid w:val="00337CD2"/>
    <w:rsid w:val="00340233"/>
    <w:rsid w:val="003402CC"/>
    <w:rsid w:val="003404AC"/>
    <w:rsid w:val="00341062"/>
    <w:rsid w:val="0034115E"/>
    <w:rsid w:val="00342028"/>
    <w:rsid w:val="00342078"/>
    <w:rsid w:val="00342222"/>
    <w:rsid w:val="003425DF"/>
    <w:rsid w:val="00342731"/>
    <w:rsid w:val="00342812"/>
    <w:rsid w:val="00342CF7"/>
    <w:rsid w:val="003433F5"/>
    <w:rsid w:val="00343C7B"/>
    <w:rsid w:val="00343DAB"/>
    <w:rsid w:val="00343F6C"/>
    <w:rsid w:val="00344637"/>
    <w:rsid w:val="0034471C"/>
    <w:rsid w:val="00344E3E"/>
    <w:rsid w:val="00345869"/>
    <w:rsid w:val="00345FA5"/>
    <w:rsid w:val="00346C18"/>
    <w:rsid w:val="0034722A"/>
    <w:rsid w:val="00347475"/>
    <w:rsid w:val="003474C7"/>
    <w:rsid w:val="0034773D"/>
    <w:rsid w:val="00347A37"/>
    <w:rsid w:val="00347CC6"/>
    <w:rsid w:val="00347E9A"/>
    <w:rsid w:val="0035092F"/>
    <w:rsid w:val="00351221"/>
    <w:rsid w:val="003512E5"/>
    <w:rsid w:val="003516AB"/>
    <w:rsid w:val="0035177C"/>
    <w:rsid w:val="00351F02"/>
    <w:rsid w:val="00352A04"/>
    <w:rsid w:val="00352AC9"/>
    <w:rsid w:val="00352E5E"/>
    <w:rsid w:val="00352F1F"/>
    <w:rsid w:val="00353D6B"/>
    <w:rsid w:val="00353E57"/>
    <w:rsid w:val="00354009"/>
    <w:rsid w:val="003542A8"/>
    <w:rsid w:val="00354782"/>
    <w:rsid w:val="00354DD8"/>
    <w:rsid w:val="00355195"/>
    <w:rsid w:val="003554F6"/>
    <w:rsid w:val="003558BB"/>
    <w:rsid w:val="00356E85"/>
    <w:rsid w:val="00357DC8"/>
    <w:rsid w:val="00360328"/>
    <w:rsid w:val="00360530"/>
    <w:rsid w:val="00360952"/>
    <w:rsid w:val="00360BE6"/>
    <w:rsid w:val="003615D1"/>
    <w:rsid w:val="00361849"/>
    <w:rsid w:val="00361969"/>
    <w:rsid w:val="00361D4F"/>
    <w:rsid w:val="00362445"/>
    <w:rsid w:val="00362C46"/>
    <w:rsid w:val="00363523"/>
    <w:rsid w:val="00363C14"/>
    <w:rsid w:val="00363C51"/>
    <w:rsid w:val="00363C74"/>
    <w:rsid w:val="00364B5A"/>
    <w:rsid w:val="00364BF6"/>
    <w:rsid w:val="00364D93"/>
    <w:rsid w:val="00365A5E"/>
    <w:rsid w:val="00365C82"/>
    <w:rsid w:val="00366204"/>
    <w:rsid w:val="00366828"/>
    <w:rsid w:val="0036685D"/>
    <w:rsid w:val="00366C2D"/>
    <w:rsid w:val="00366CC9"/>
    <w:rsid w:val="00366D0B"/>
    <w:rsid w:val="00367463"/>
    <w:rsid w:val="00367947"/>
    <w:rsid w:val="00367DA7"/>
    <w:rsid w:val="00370C49"/>
    <w:rsid w:val="00370C5E"/>
    <w:rsid w:val="0037199A"/>
    <w:rsid w:val="00371ECE"/>
    <w:rsid w:val="00372976"/>
    <w:rsid w:val="00373194"/>
    <w:rsid w:val="00373684"/>
    <w:rsid w:val="003736DD"/>
    <w:rsid w:val="0037398C"/>
    <w:rsid w:val="0037455F"/>
    <w:rsid w:val="003757A5"/>
    <w:rsid w:val="00375C7B"/>
    <w:rsid w:val="00376384"/>
    <w:rsid w:val="00376466"/>
    <w:rsid w:val="003765BF"/>
    <w:rsid w:val="003778D1"/>
    <w:rsid w:val="00377E97"/>
    <w:rsid w:val="00380483"/>
    <w:rsid w:val="003806CB"/>
    <w:rsid w:val="0038211E"/>
    <w:rsid w:val="0038235B"/>
    <w:rsid w:val="00382552"/>
    <w:rsid w:val="0038316D"/>
    <w:rsid w:val="00383198"/>
    <w:rsid w:val="00384486"/>
    <w:rsid w:val="00384A6E"/>
    <w:rsid w:val="00385613"/>
    <w:rsid w:val="00385FA2"/>
    <w:rsid w:val="00386158"/>
    <w:rsid w:val="0038632E"/>
    <w:rsid w:val="0038658D"/>
    <w:rsid w:val="00386FEE"/>
    <w:rsid w:val="00387123"/>
    <w:rsid w:val="00387CE8"/>
    <w:rsid w:val="00390024"/>
    <w:rsid w:val="00390D4A"/>
    <w:rsid w:val="00391282"/>
    <w:rsid w:val="0039221F"/>
    <w:rsid w:val="00393460"/>
    <w:rsid w:val="00393939"/>
    <w:rsid w:val="00393A6A"/>
    <w:rsid w:val="00393C51"/>
    <w:rsid w:val="00393CD7"/>
    <w:rsid w:val="003942DC"/>
    <w:rsid w:val="00394568"/>
    <w:rsid w:val="00395A1D"/>
    <w:rsid w:val="00396551"/>
    <w:rsid w:val="00397446"/>
    <w:rsid w:val="0039748F"/>
    <w:rsid w:val="003978B7"/>
    <w:rsid w:val="00397F4D"/>
    <w:rsid w:val="003A08DB"/>
    <w:rsid w:val="003A16EF"/>
    <w:rsid w:val="003A2831"/>
    <w:rsid w:val="003A30F3"/>
    <w:rsid w:val="003A3294"/>
    <w:rsid w:val="003A3715"/>
    <w:rsid w:val="003A4109"/>
    <w:rsid w:val="003A4450"/>
    <w:rsid w:val="003A4B05"/>
    <w:rsid w:val="003A4FAD"/>
    <w:rsid w:val="003A5D12"/>
    <w:rsid w:val="003A7117"/>
    <w:rsid w:val="003A7879"/>
    <w:rsid w:val="003A79EB"/>
    <w:rsid w:val="003A7CFA"/>
    <w:rsid w:val="003A7E69"/>
    <w:rsid w:val="003A7FBB"/>
    <w:rsid w:val="003B0008"/>
    <w:rsid w:val="003B05BA"/>
    <w:rsid w:val="003B0A58"/>
    <w:rsid w:val="003B0BC3"/>
    <w:rsid w:val="003B0FA5"/>
    <w:rsid w:val="003B213D"/>
    <w:rsid w:val="003B31B6"/>
    <w:rsid w:val="003B32C3"/>
    <w:rsid w:val="003B37CA"/>
    <w:rsid w:val="003B3CF0"/>
    <w:rsid w:val="003B4522"/>
    <w:rsid w:val="003B5693"/>
    <w:rsid w:val="003B57F7"/>
    <w:rsid w:val="003B5C12"/>
    <w:rsid w:val="003B5C81"/>
    <w:rsid w:val="003B5EEA"/>
    <w:rsid w:val="003B5F97"/>
    <w:rsid w:val="003B61CD"/>
    <w:rsid w:val="003B65BA"/>
    <w:rsid w:val="003B6BCA"/>
    <w:rsid w:val="003B7400"/>
    <w:rsid w:val="003B745D"/>
    <w:rsid w:val="003B74E7"/>
    <w:rsid w:val="003B75BB"/>
    <w:rsid w:val="003C10E4"/>
    <w:rsid w:val="003C170E"/>
    <w:rsid w:val="003C1841"/>
    <w:rsid w:val="003C1E0D"/>
    <w:rsid w:val="003C1ED6"/>
    <w:rsid w:val="003C2491"/>
    <w:rsid w:val="003C2E6E"/>
    <w:rsid w:val="003C3066"/>
    <w:rsid w:val="003C34E0"/>
    <w:rsid w:val="003C427B"/>
    <w:rsid w:val="003C4C22"/>
    <w:rsid w:val="003C5704"/>
    <w:rsid w:val="003C5A19"/>
    <w:rsid w:val="003C6401"/>
    <w:rsid w:val="003C65E3"/>
    <w:rsid w:val="003C6E10"/>
    <w:rsid w:val="003C740B"/>
    <w:rsid w:val="003D01F1"/>
    <w:rsid w:val="003D021F"/>
    <w:rsid w:val="003D0230"/>
    <w:rsid w:val="003D032E"/>
    <w:rsid w:val="003D0604"/>
    <w:rsid w:val="003D07E4"/>
    <w:rsid w:val="003D0A62"/>
    <w:rsid w:val="003D0C4F"/>
    <w:rsid w:val="003D11B7"/>
    <w:rsid w:val="003D1766"/>
    <w:rsid w:val="003D1BF6"/>
    <w:rsid w:val="003D1D97"/>
    <w:rsid w:val="003D1EFE"/>
    <w:rsid w:val="003D20BF"/>
    <w:rsid w:val="003D278B"/>
    <w:rsid w:val="003D296C"/>
    <w:rsid w:val="003D2AF5"/>
    <w:rsid w:val="003D2FD2"/>
    <w:rsid w:val="003D55A9"/>
    <w:rsid w:val="003D59DA"/>
    <w:rsid w:val="003D5E53"/>
    <w:rsid w:val="003D6900"/>
    <w:rsid w:val="003D6CA1"/>
    <w:rsid w:val="003D7260"/>
    <w:rsid w:val="003D7485"/>
    <w:rsid w:val="003E0B47"/>
    <w:rsid w:val="003E0B94"/>
    <w:rsid w:val="003E14AE"/>
    <w:rsid w:val="003E16CC"/>
    <w:rsid w:val="003E1A12"/>
    <w:rsid w:val="003E200E"/>
    <w:rsid w:val="003E2134"/>
    <w:rsid w:val="003E290D"/>
    <w:rsid w:val="003E2D56"/>
    <w:rsid w:val="003E3B91"/>
    <w:rsid w:val="003E4285"/>
    <w:rsid w:val="003E460B"/>
    <w:rsid w:val="003E485A"/>
    <w:rsid w:val="003E4AA7"/>
    <w:rsid w:val="003E4F24"/>
    <w:rsid w:val="003E50D4"/>
    <w:rsid w:val="003E538E"/>
    <w:rsid w:val="003E5E13"/>
    <w:rsid w:val="003E604C"/>
    <w:rsid w:val="003E6119"/>
    <w:rsid w:val="003E62D2"/>
    <w:rsid w:val="003E666D"/>
    <w:rsid w:val="003E6B78"/>
    <w:rsid w:val="003E6DD4"/>
    <w:rsid w:val="003E6F37"/>
    <w:rsid w:val="003E730B"/>
    <w:rsid w:val="003E77FF"/>
    <w:rsid w:val="003E7985"/>
    <w:rsid w:val="003E7A2E"/>
    <w:rsid w:val="003E7D01"/>
    <w:rsid w:val="003F069A"/>
    <w:rsid w:val="003F0FDB"/>
    <w:rsid w:val="003F119C"/>
    <w:rsid w:val="003F1CB5"/>
    <w:rsid w:val="003F2FD2"/>
    <w:rsid w:val="003F2FD5"/>
    <w:rsid w:val="003F320C"/>
    <w:rsid w:val="003F38F5"/>
    <w:rsid w:val="003F4376"/>
    <w:rsid w:val="003F4FCC"/>
    <w:rsid w:val="003F5563"/>
    <w:rsid w:val="003F562D"/>
    <w:rsid w:val="003F5896"/>
    <w:rsid w:val="003F5D4E"/>
    <w:rsid w:val="003F67A1"/>
    <w:rsid w:val="003F7047"/>
    <w:rsid w:val="003F7AA5"/>
    <w:rsid w:val="003F7C3B"/>
    <w:rsid w:val="003F7DA0"/>
    <w:rsid w:val="003F7EFB"/>
    <w:rsid w:val="00400373"/>
    <w:rsid w:val="0040049B"/>
    <w:rsid w:val="00400616"/>
    <w:rsid w:val="00400C86"/>
    <w:rsid w:val="00401390"/>
    <w:rsid w:val="00402CFA"/>
    <w:rsid w:val="00403412"/>
    <w:rsid w:val="00403769"/>
    <w:rsid w:val="00403B78"/>
    <w:rsid w:val="00404283"/>
    <w:rsid w:val="004051F9"/>
    <w:rsid w:val="00405298"/>
    <w:rsid w:val="00405352"/>
    <w:rsid w:val="00405C4D"/>
    <w:rsid w:val="00405EC6"/>
    <w:rsid w:val="00406415"/>
    <w:rsid w:val="004068D6"/>
    <w:rsid w:val="00406A13"/>
    <w:rsid w:val="00406A74"/>
    <w:rsid w:val="00407214"/>
    <w:rsid w:val="004073FD"/>
    <w:rsid w:val="00407D0B"/>
    <w:rsid w:val="00410305"/>
    <w:rsid w:val="00410AC0"/>
    <w:rsid w:val="00411620"/>
    <w:rsid w:val="00412E87"/>
    <w:rsid w:val="00412F18"/>
    <w:rsid w:val="00413C69"/>
    <w:rsid w:val="00414056"/>
    <w:rsid w:val="004140C0"/>
    <w:rsid w:val="00414D07"/>
    <w:rsid w:val="00415CFF"/>
    <w:rsid w:val="00415F77"/>
    <w:rsid w:val="00416DF1"/>
    <w:rsid w:val="0041764E"/>
    <w:rsid w:val="00417AE0"/>
    <w:rsid w:val="004202EB"/>
    <w:rsid w:val="0042063C"/>
    <w:rsid w:val="00421066"/>
    <w:rsid w:val="00421BAB"/>
    <w:rsid w:val="004226D7"/>
    <w:rsid w:val="00422D76"/>
    <w:rsid w:val="00423857"/>
    <w:rsid w:val="004239BA"/>
    <w:rsid w:val="00423DEB"/>
    <w:rsid w:val="00424A7F"/>
    <w:rsid w:val="00424C48"/>
    <w:rsid w:val="00424CF5"/>
    <w:rsid w:val="0042581A"/>
    <w:rsid w:val="0042594D"/>
    <w:rsid w:val="00425D03"/>
    <w:rsid w:val="00425EC6"/>
    <w:rsid w:val="00426467"/>
    <w:rsid w:val="004267CA"/>
    <w:rsid w:val="004270A3"/>
    <w:rsid w:val="0042739C"/>
    <w:rsid w:val="0042754F"/>
    <w:rsid w:val="00430332"/>
    <w:rsid w:val="004307B1"/>
    <w:rsid w:val="0043089D"/>
    <w:rsid w:val="00430969"/>
    <w:rsid w:val="0043213A"/>
    <w:rsid w:val="00432581"/>
    <w:rsid w:val="00432DE6"/>
    <w:rsid w:val="004332F3"/>
    <w:rsid w:val="00433860"/>
    <w:rsid w:val="004339C6"/>
    <w:rsid w:val="00433AC6"/>
    <w:rsid w:val="00433E30"/>
    <w:rsid w:val="00434D9A"/>
    <w:rsid w:val="004350AA"/>
    <w:rsid w:val="004358AD"/>
    <w:rsid w:val="00436FC2"/>
    <w:rsid w:val="004377B3"/>
    <w:rsid w:val="0043788B"/>
    <w:rsid w:val="00437E06"/>
    <w:rsid w:val="00437F2A"/>
    <w:rsid w:val="00440010"/>
    <w:rsid w:val="004403DE"/>
    <w:rsid w:val="0044156D"/>
    <w:rsid w:val="00442873"/>
    <w:rsid w:val="0044311D"/>
    <w:rsid w:val="00443320"/>
    <w:rsid w:val="00443D02"/>
    <w:rsid w:val="00443F71"/>
    <w:rsid w:val="004442F2"/>
    <w:rsid w:val="004444A3"/>
    <w:rsid w:val="00444DFB"/>
    <w:rsid w:val="00444E2F"/>
    <w:rsid w:val="00445A0A"/>
    <w:rsid w:val="00445CB8"/>
    <w:rsid w:val="00445F7E"/>
    <w:rsid w:val="0044634C"/>
    <w:rsid w:val="004468CD"/>
    <w:rsid w:val="00446D4C"/>
    <w:rsid w:val="0045012E"/>
    <w:rsid w:val="0045088A"/>
    <w:rsid w:val="00450D8F"/>
    <w:rsid w:val="004519EF"/>
    <w:rsid w:val="0045204E"/>
    <w:rsid w:val="00453C6A"/>
    <w:rsid w:val="00454ABF"/>
    <w:rsid w:val="00455C98"/>
    <w:rsid w:val="004564FE"/>
    <w:rsid w:val="00456D05"/>
    <w:rsid w:val="00457642"/>
    <w:rsid w:val="00457E94"/>
    <w:rsid w:val="00460507"/>
    <w:rsid w:val="00460D2F"/>
    <w:rsid w:val="00462789"/>
    <w:rsid w:val="00462B6A"/>
    <w:rsid w:val="0046328A"/>
    <w:rsid w:val="0046328D"/>
    <w:rsid w:val="00463A7D"/>
    <w:rsid w:val="00464232"/>
    <w:rsid w:val="00464394"/>
    <w:rsid w:val="004645DC"/>
    <w:rsid w:val="0046589D"/>
    <w:rsid w:val="0046689A"/>
    <w:rsid w:val="00466C62"/>
    <w:rsid w:val="00466DB5"/>
    <w:rsid w:val="00466E1A"/>
    <w:rsid w:val="00467292"/>
    <w:rsid w:val="0047048B"/>
    <w:rsid w:val="004708B8"/>
    <w:rsid w:val="0047131A"/>
    <w:rsid w:val="0047196C"/>
    <w:rsid w:val="00471C41"/>
    <w:rsid w:val="00472B72"/>
    <w:rsid w:val="004730E1"/>
    <w:rsid w:val="004734A4"/>
    <w:rsid w:val="0047471E"/>
    <w:rsid w:val="004757DB"/>
    <w:rsid w:val="00475CE8"/>
    <w:rsid w:val="00476930"/>
    <w:rsid w:val="00476D75"/>
    <w:rsid w:val="00477601"/>
    <w:rsid w:val="0048003B"/>
    <w:rsid w:val="004804E7"/>
    <w:rsid w:val="00480946"/>
    <w:rsid w:val="004809D2"/>
    <w:rsid w:val="00481037"/>
    <w:rsid w:val="0048117A"/>
    <w:rsid w:val="00481587"/>
    <w:rsid w:val="00481F9A"/>
    <w:rsid w:val="00482058"/>
    <w:rsid w:val="004829F6"/>
    <w:rsid w:val="00483519"/>
    <w:rsid w:val="00483990"/>
    <w:rsid w:val="00484310"/>
    <w:rsid w:val="0048449F"/>
    <w:rsid w:val="00485978"/>
    <w:rsid w:val="00485AA9"/>
    <w:rsid w:val="00486109"/>
    <w:rsid w:val="0048650B"/>
    <w:rsid w:val="004865F3"/>
    <w:rsid w:val="0048689C"/>
    <w:rsid w:val="00486A86"/>
    <w:rsid w:val="00486AC8"/>
    <w:rsid w:val="00486BF2"/>
    <w:rsid w:val="00487C03"/>
    <w:rsid w:val="0049044F"/>
    <w:rsid w:val="004907DA"/>
    <w:rsid w:val="0049088C"/>
    <w:rsid w:val="00490AC7"/>
    <w:rsid w:val="00491474"/>
    <w:rsid w:val="00491BE1"/>
    <w:rsid w:val="00492227"/>
    <w:rsid w:val="00492401"/>
    <w:rsid w:val="0049248A"/>
    <w:rsid w:val="00492521"/>
    <w:rsid w:val="00492A83"/>
    <w:rsid w:val="00492E4B"/>
    <w:rsid w:val="004930F0"/>
    <w:rsid w:val="00493147"/>
    <w:rsid w:val="00493ED1"/>
    <w:rsid w:val="00494030"/>
    <w:rsid w:val="00494558"/>
    <w:rsid w:val="00494622"/>
    <w:rsid w:val="00495146"/>
    <w:rsid w:val="00495494"/>
    <w:rsid w:val="0049634F"/>
    <w:rsid w:val="00496B5A"/>
    <w:rsid w:val="00497252"/>
    <w:rsid w:val="00497285"/>
    <w:rsid w:val="00497970"/>
    <w:rsid w:val="00497C90"/>
    <w:rsid w:val="004A0426"/>
    <w:rsid w:val="004A11FB"/>
    <w:rsid w:val="004A122C"/>
    <w:rsid w:val="004A1A51"/>
    <w:rsid w:val="004A1BFA"/>
    <w:rsid w:val="004A2613"/>
    <w:rsid w:val="004A2F56"/>
    <w:rsid w:val="004A2FFD"/>
    <w:rsid w:val="004A31A3"/>
    <w:rsid w:val="004A3865"/>
    <w:rsid w:val="004A3B74"/>
    <w:rsid w:val="004A3D82"/>
    <w:rsid w:val="004A408A"/>
    <w:rsid w:val="004A53F6"/>
    <w:rsid w:val="004A55B2"/>
    <w:rsid w:val="004A5796"/>
    <w:rsid w:val="004A61FF"/>
    <w:rsid w:val="004A620E"/>
    <w:rsid w:val="004A6AE8"/>
    <w:rsid w:val="004A6F0E"/>
    <w:rsid w:val="004A700D"/>
    <w:rsid w:val="004A77CE"/>
    <w:rsid w:val="004A7D49"/>
    <w:rsid w:val="004A7F22"/>
    <w:rsid w:val="004B0B1B"/>
    <w:rsid w:val="004B0DB4"/>
    <w:rsid w:val="004B0F5E"/>
    <w:rsid w:val="004B2177"/>
    <w:rsid w:val="004B2409"/>
    <w:rsid w:val="004B2A30"/>
    <w:rsid w:val="004B3453"/>
    <w:rsid w:val="004B3661"/>
    <w:rsid w:val="004B3B0F"/>
    <w:rsid w:val="004B4304"/>
    <w:rsid w:val="004B447A"/>
    <w:rsid w:val="004B4F2A"/>
    <w:rsid w:val="004B5388"/>
    <w:rsid w:val="004B538F"/>
    <w:rsid w:val="004B54CF"/>
    <w:rsid w:val="004B56D4"/>
    <w:rsid w:val="004B57A7"/>
    <w:rsid w:val="004B6280"/>
    <w:rsid w:val="004B6F1E"/>
    <w:rsid w:val="004B725B"/>
    <w:rsid w:val="004C091E"/>
    <w:rsid w:val="004C0AD0"/>
    <w:rsid w:val="004C0CDD"/>
    <w:rsid w:val="004C19CE"/>
    <w:rsid w:val="004C2200"/>
    <w:rsid w:val="004C23A5"/>
    <w:rsid w:val="004C29A5"/>
    <w:rsid w:val="004C382B"/>
    <w:rsid w:val="004C387A"/>
    <w:rsid w:val="004C43C7"/>
    <w:rsid w:val="004C43DE"/>
    <w:rsid w:val="004C4809"/>
    <w:rsid w:val="004C4BC1"/>
    <w:rsid w:val="004C4C38"/>
    <w:rsid w:val="004C55AC"/>
    <w:rsid w:val="004C595C"/>
    <w:rsid w:val="004C5E61"/>
    <w:rsid w:val="004C614E"/>
    <w:rsid w:val="004C78A5"/>
    <w:rsid w:val="004C7E29"/>
    <w:rsid w:val="004D002C"/>
    <w:rsid w:val="004D0465"/>
    <w:rsid w:val="004D0703"/>
    <w:rsid w:val="004D0F75"/>
    <w:rsid w:val="004D14B4"/>
    <w:rsid w:val="004D19CB"/>
    <w:rsid w:val="004D2D43"/>
    <w:rsid w:val="004D3865"/>
    <w:rsid w:val="004D3B89"/>
    <w:rsid w:val="004D3D00"/>
    <w:rsid w:val="004D3F45"/>
    <w:rsid w:val="004D4EF6"/>
    <w:rsid w:val="004D6A22"/>
    <w:rsid w:val="004D6F71"/>
    <w:rsid w:val="004D714A"/>
    <w:rsid w:val="004D72B7"/>
    <w:rsid w:val="004D7ED5"/>
    <w:rsid w:val="004E0680"/>
    <w:rsid w:val="004E0799"/>
    <w:rsid w:val="004E170A"/>
    <w:rsid w:val="004E249A"/>
    <w:rsid w:val="004E34C0"/>
    <w:rsid w:val="004E3A59"/>
    <w:rsid w:val="004E4870"/>
    <w:rsid w:val="004E5EF3"/>
    <w:rsid w:val="004E637C"/>
    <w:rsid w:val="004E6764"/>
    <w:rsid w:val="004E6C15"/>
    <w:rsid w:val="004E74B7"/>
    <w:rsid w:val="004E76A9"/>
    <w:rsid w:val="004E79D6"/>
    <w:rsid w:val="004E7CAB"/>
    <w:rsid w:val="004E7D33"/>
    <w:rsid w:val="004E7DBE"/>
    <w:rsid w:val="004F05A4"/>
    <w:rsid w:val="004F0619"/>
    <w:rsid w:val="004F089B"/>
    <w:rsid w:val="004F195E"/>
    <w:rsid w:val="004F209F"/>
    <w:rsid w:val="004F2A50"/>
    <w:rsid w:val="004F2E6F"/>
    <w:rsid w:val="004F3B61"/>
    <w:rsid w:val="004F3CD3"/>
    <w:rsid w:val="004F427D"/>
    <w:rsid w:val="004F45EE"/>
    <w:rsid w:val="004F52E3"/>
    <w:rsid w:val="004F58F9"/>
    <w:rsid w:val="004F75CC"/>
    <w:rsid w:val="004F77DB"/>
    <w:rsid w:val="004F7C4E"/>
    <w:rsid w:val="00500248"/>
    <w:rsid w:val="00500E9A"/>
    <w:rsid w:val="0050109A"/>
    <w:rsid w:val="0050113F"/>
    <w:rsid w:val="00501BBB"/>
    <w:rsid w:val="00502610"/>
    <w:rsid w:val="0050434E"/>
    <w:rsid w:val="0050495E"/>
    <w:rsid w:val="00504BB8"/>
    <w:rsid w:val="0050619E"/>
    <w:rsid w:val="00506488"/>
    <w:rsid w:val="005065C6"/>
    <w:rsid w:val="00506B65"/>
    <w:rsid w:val="00507B3A"/>
    <w:rsid w:val="00507D6B"/>
    <w:rsid w:val="005109F3"/>
    <w:rsid w:val="00511265"/>
    <w:rsid w:val="0051132E"/>
    <w:rsid w:val="00511437"/>
    <w:rsid w:val="0051256B"/>
    <w:rsid w:val="005131B4"/>
    <w:rsid w:val="00513302"/>
    <w:rsid w:val="005137AB"/>
    <w:rsid w:val="00513BD7"/>
    <w:rsid w:val="0051403A"/>
    <w:rsid w:val="005141BF"/>
    <w:rsid w:val="00515A51"/>
    <w:rsid w:val="005165A5"/>
    <w:rsid w:val="0052002F"/>
    <w:rsid w:val="00520543"/>
    <w:rsid w:val="005209B6"/>
    <w:rsid w:val="00521429"/>
    <w:rsid w:val="0052187D"/>
    <w:rsid w:val="00522F45"/>
    <w:rsid w:val="005230CB"/>
    <w:rsid w:val="00523B07"/>
    <w:rsid w:val="00523CFC"/>
    <w:rsid w:val="005246C4"/>
    <w:rsid w:val="005247C8"/>
    <w:rsid w:val="005252FD"/>
    <w:rsid w:val="00525434"/>
    <w:rsid w:val="00525491"/>
    <w:rsid w:val="00525633"/>
    <w:rsid w:val="00526007"/>
    <w:rsid w:val="00526B11"/>
    <w:rsid w:val="00526B9F"/>
    <w:rsid w:val="005271EC"/>
    <w:rsid w:val="005276E2"/>
    <w:rsid w:val="00527732"/>
    <w:rsid w:val="005278B3"/>
    <w:rsid w:val="005278CC"/>
    <w:rsid w:val="00527DA2"/>
    <w:rsid w:val="005300A8"/>
    <w:rsid w:val="00530316"/>
    <w:rsid w:val="005306FE"/>
    <w:rsid w:val="0053089E"/>
    <w:rsid w:val="00530F08"/>
    <w:rsid w:val="00531F86"/>
    <w:rsid w:val="005326A1"/>
    <w:rsid w:val="00532B60"/>
    <w:rsid w:val="00533561"/>
    <w:rsid w:val="00534008"/>
    <w:rsid w:val="00534295"/>
    <w:rsid w:val="00534A7D"/>
    <w:rsid w:val="00534C4F"/>
    <w:rsid w:val="00534C6C"/>
    <w:rsid w:val="00535436"/>
    <w:rsid w:val="00535AF5"/>
    <w:rsid w:val="005366CD"/>
    <w:rsid w:val="00536D4C"/>
    <w:rsid w:val="0053786E"/>
    <w:rsid w:val="005404C3"/>
    <w:rsid w:val="00540EC6"/>
    <w:rsid w:val="00540FB3"/>
    <w:rsid w:val="0054175C"/>
    <w:rsid w:val="00541B69"/>
    <w:rsid w:val="005424D1"/>
    <w:rsid w:val="0054279C"/>
    <w:rsid w:val="00542A58"/>
    <w:rsid w:val="00542CA1"/>
    <w:rsid w:val="005437F2"/>
    <w:rsid w:val="00544594"/>
    <w:rsid w:val="005450B2"/>
    <w:rsid w:val="00545338"/>
    <w:rsid w:val="005459B2"/>
    <w:rsid w:val="0054677D"/>
    <w:rsid w:val="005467CB"/>
    <w:rsid w:val="00546CE0"/>
    <w:rsid w:val="00546E28"/>
    <w:rsid w:val="00547647"/>
    <w:rsid w:val="00547B5C"/>
    <w:rsid w:val="00547CC1"/>
    <w:rsid w:val="0055033F"/>
    <w:rsid w:val="00550C9A"/>
    <w:rsid w:val="00550E87"/>
    <w:rsid w:val="00550F9A"/>
    <w:rsid w:val="00551C93"/>
    <w:rsid w:val="00551CF3"/>
    <w:rsid w:val="00552B18"/>
    <w:rsid w:val="00552D77"/>
    <w:rsid w:val="00552F6E"/>
    <w:rsid w:val="00553620"/>
    <w:rsid w:val="00553A49"/>
    <w:rsid w:val="00554526"/>
    <w:rsid w:val="00554938"/>
    <w:rsid w:val="00554C18"/>
    <w:rsid w:val="00554F4A"/>
    <w:rsid w:val="00555E25"/>
    <w:rsid w:val="00556894"/>
    <w:rsid w:val="00556C9D"/>
    <w:rsid w:val="00556E0F"/>
    <w:rsid w:val="00557301"/>
    <w:rsid w:val="00557E1F"/>
    <w:rsid w:val="00560031"/>
    <w:rsid w:val="00560D2A"/>
    <w:rsid w:val="00560F4D"/>
    <w:rsid w:val="00562240"/>
    <w:rsid w:val="00562738"/>
    <w:rsid w:val="005627FE"/>
    <w:rsid w:val="00562BB1"/>
    <w:rsid w:val="00563B60"/>
    <w:rsid w:val="0056464F"/>
    <w:rsid w:val="00564716"/>
    <w:rsid w:val="00564829"/>
    <w:rsid w:val="005654C8"/>
    <w:rsid w:val="00565A25"/>
    <w:rsid w:val="00566943"/>
    <w:rsid w:val="00566EE2"/>
    <w:rsid w:val="005672E1"/>
    <w:rsid w:val="00570161"/>
    <w:rsid w:val="005701EA"/>
    <w:rsid w:val="00570D7A"/>
    <w:rsid w:val="00570E92"/>
    <w:rsid w:val="0057100A"/>
    <w:rsid w:val="005711B1"/>
    <w:rsid w:val="00571541"/>
    <w:rsid w:val="005718F9"/>
    <w:rsid w:val="0057192B"/>
    <w:rsid w:val="005723A2"/>
    <w:rsid w:val="00573042"/>
    <w:rsid w:val="0057316A"/>
    <w:rsid w:val="00573408"/>
    <w:rsid w:val="00573A6E"/>
    <w:rsid w:val="00573AC1"/>
    <w:rsid w:val="00573E93"/>
    <w:rsid w:val="005742C8"/>
    <w:rsid w:val="0057475C"/>
    <w:rsid w:val="0057546B"/>
    <w:rsid w:val="00575E62"/>
    <w:rsid w:val="005760A8"/>
    <w:rsid w:val="005761F6"/>
    <w:rsid w:val="0057680C"/>
    <w:rsid w:val="0057760C"/>
    <w:rsid w:val="00577830"/>
    <w:rsid w:val="00577C21"/>
    <w:rsid w:val="00577E3D"/>
    <w:rsid w:val="0058157C"/>
    <w:rsid w:val="00581B61"/>
    <w:rsid w:val="00581BA9"/>
    <w:rsid w:val="00581CD0"/>
    <w:rsid w:val="00581ED3"/>
    <w:rsid w:val="00581F53"/>
    <w:rsid w:val="00582121"/>
    <w:rsid w:val="005832DF"/>
    <w:rsid w:val="0058445F"/>
    <w:rsid w:val="0058455E"/>
    <w:rsid w:val="00584E50"/>
    <w:rsid w:val="00585AC2"/>
    <w:rsid w:val="00586B12"/>
    <w:rsid w:val="00587705"/>
    <w:rsid w:val="00587AD1"/>
    <w:rsid w:val="005900D9"/>
    <w:rsid w:val="0059011B"/>
    <w:rsid w:val="00590B19"/>
    <w:rsid w:val="00590F58"/>
    <w:rsid w:val="00590F5B"/>
    <w:rsid w:val="00591A0E"/>
    <w:rsid w:val="00591C3A"/>
    <w:rsid w:val="00592062"/>
    <w:rsid w:val="0059215C"/>
    <w:rsid w:val="0059296E"/>
    <w:rsid w:val="00592C95"/>
    <w:rsid w:val="00592D8F"/>
    <w:rsid w:val="0059349D"/>
    <w:rsid w:val="005936B0"/>
    <w:rsid w:val="0059398A"/>
    <w:rsid w:val="00594506"/>
    <w:rsid w:val="0059475C"/>
    <w:rsid w:val="005948D1"/>
    <w:rsid w:val="00594991"/>
    <w:rsid w:val="0059592C"/>
    <w:rsid w:val="00595EB0"/>
    <w:rsid w:val="00596177"/>
    <w:rsid w:val="0059624A"/>
    <w:rsid w:val="005969E5"/>
    <w:rsid w:val="00596F1A"/>
    <w:rsid w:val="00597376"/>
    <w:rsid w:val="005974FF"/>
    <w:rsid w:val="0059758E"/>
    <w:rsid w:val="00597ECB"/>
    <w:rsid w:val="005A1429"/>
    <w:rsid w:val="005A1D6B"/>
    <w:rsid w:val="005A1EDB"/>
    <w:rsid w:val="005A259F"/>
    <w:rsid w:val="005A2691"/>
    <w:rsid w:val="005A3257"/>
    <w:rsid w:val="005A366E"/>
    <w:rsid w:val="005A3CEB"/>
    <w:rsid w:val="005A4AC8"/>
    <w:rsid w:val="005A4EE7"/>
    <w:rsid w:val="005A4F72"/>
    <w:rsid w:val="005A571C"/>
    <w:rsid w:val="005A5743"/>
    <w:rsid w:val="005A616D"/>
    <w:rsid w:val="005A633C"/>
    <w:rsid w:val="005A6668"/>
    <w:rsid w:val="005A73F7"/>
    <w:rsid w:val="005A795E"/>
    <w:rsid w:val="005B0E38"/>
    <w:rsid w:val="005B0FAB"/>
    <w:rsid w:val="005B1184"/>
    <w:rsid w:val="005B12AE"/>
    <w:rsid w:val="005B187D"/>
    <w:rsid w:val="005B19BD"/>
    <w:rsid w:val="005B1ACF"/>
    <w:rsid w:val="005B1CC1"/>
    <w:rsid w:val="005B20C0"/>
    <w:rsid w:val="005B2560"/>
    <w:rsid w:val="005B2737"/>
    <w:rsid w:val="005B32CA"/>
    <w:rsid w:val="005B3412"/>
    <w:rsid w:val="005B4016"/>
    <w:rsid w:val="005B4B83"/>
    <w:rsid w:val="005B4F07"/>
    <w:rsid w:val="005B535F"/>
    <w:rsid w:val="005B58C7"/>
    <w:rsid w:val="005B669D"/>
    <w:rsid w:val="005B66E3"/>
    <w:rsid w:val="005B729B"/>
    <w:rsid w:val="005B7C51"/>
    <w:rsid w:val="005B7ED5"/>
    <w:rsid w:val="005B7ED9"/>
    <w:rsid w:val="005C0440"/>
    <w:rsid w:val="005C0CAB"/>
    <w:rsid w:val="005C0D81"/>
    <w:rsid w:val="005C0EBB"/>
    <w:rsid w:val="005C0F91"/>
    <w:rsid w:val="005C108F"/>
    <w:rsid w:val="005C15FA"/>
    <w:rsid w:val="005C1707"/>
    <w:rsid w:val="005C1C31"/>
    <w:rsid w:val="005C269A"/>
    <w:rsid w:val="005C273B"/>
    <w:rsid w:val="005C30C6"/>
    <w:rsid w:val="005C328D"/>
    <w:rsid w:val="005C3303"/>
    <w:rsid w:val="005C3E90"/>
    <w:rsid w:val="005C3F9D"/>
    <w:rsid w:val="005C3FB2"/>
    <w:rsid w:val="005C4854"/>
    <w:rsid w:val="005C4894"/>
    <w:rsid w:val="005C5775"/>
    <w:rsid w:val="005C5C6A"/>
    <w:rsid w:val="005C5F73"/>
    <w:rsid w:val="005C60A3"/>
    <w:rsid w:val="005C788D"/>
    <w:rsid w:val="005C7CC3"/>
    <w:rsid w:val="005C7EE0"/>
    <w:rsid w:val="005D023B"/>
    <w:rsid w:val="005D03F0"/>
    <w:rsid w:val="005D0409"/>
    <w:rsid w:val="005D10DA"/>
    <w:rsid w:val="005D149A"/>
    <w:rsid w:val="005D1729"/>
    <w:rsid w:val="005D225D"/>
    <w:rsid w:val="005D2DCF"/>
    <w:rsid w:val="005D2FFC"/>
    <w:rsid w:val="005D4A29"/>
    <w:rsid w:val="005D51AD"/>
    <w:rsid w:val="005D56EB"/>
    <w:rsid w:val="005D6353"/>
    <w:rsid w:val="005D6936"/>
    <w:rsid w:val="005D7CCF"/>
    <w:rsid w:val="005D7E07"/>
    <w:rsid w:val="005E0D44"/>
    <w:rsid w:val="005E1274"/>
    <w:rsid w:val="005E1BF6"/>
    <w:rsid w:val="005E222D"/>
    <w:rsid w:val="005E281C"/>
    <w:rsid w:val="005E388D"/>
    <w:rsid w:val="005E3C72"/>
    <w:rsid w:val="005E4E3E"/>
    <w:rsid w:val="005E56E2"/>
    <w:rsid w:val="005E78A9"/>
    <w:rsid w:val="005E7E6A"/>
    <w:rsid w:val="005F01C8"/>
    <w:rsid w:val="005F027B"/>
    <w:rsid w:val="005F0D16"/>
    <w:rsid w:val="005F0D50"/>
    <w:rsid w:val="005F185C"/>
    <w:rsid w:val="005F1BC5"/>
    <w:rsid w:val="005F1BD4"/>
    <w:rsid w:val="005F275F"/>
    <w:rsid w:val="005F35FC"/>
    <w:rsid w:val="005F3721"/>
    <w:rsid w:val="005F3DF0"/>
    <w:rsid w:val="005F3E67"/>
    <w:rsid w:val="005F4390"/>
    <w:rsid w:val="005F52AA"/>
    <w:rsid w:val="005F6084"/>
    <w:rsid w:val="005F620E"/>
    <w:rsid w:val="005F6345"/>
    <w:rsid w:val="005F65AF"/>
    <w:rsid w:val="005F6CA5"/>
    <w:rsid w:val="005F6D40"/>
    <w:rsid w:val="005F6DB4"/>
    <w:rsid w:val="005F76F1"/>
    <w:rsid w:val="005F78FB"/>
    <w:rsid w:val="005F7CDE"/>
    <w:rsid w:val="00600063"/>
    <w:rsid w:val="00600B72"/>
    <w:rsid w:val="00600EA1"/>
    <w:rsid w:val="0060114A"/>
    <w:rsid w:val="00601694"/>
    <w:rsid w:val="00601887"/>
    <w:rsid w:val="006019F1"/>
    <w:rsid w:val="00602E8C"/>
    <w:rsid w:val="006036B3"/>
    <w:rsid w:val="0060394E"/>
    <w:rsid w:val="00603D72"/>
    <w:rsid w:val="006040DC"/>
    <w:rsid w:val="006046DA"/>
    <w:rsid w:val="006053AE"/>
    <w:rsid w:val="00605806"/>
    <w:rsid w:val="00606D24"/>
    <w:rsid w:val="00606D85"/>
    <w:rsid w:val="006076EF"/>
    <w:rsid w:val="006107E2"/>
    <w:rsid w:val="00610AC5"/>
    <w:rsid w:val="00611ABE"/>
    <w:rsid w:val="00611B97"/>
    <w:rsid w:val="006121D9"/>
    <w:rsid w:val="006123BE"/>
    <w:rsid w:val="00612B79"/>
    <w:rsid w:val="00612CF9"/>
    <w:rsid w:val="00613E01"/>
    <w:rsid w:val="00614681"/>
    <w:rsid w:val="006146BC"/>
    <w:rsid w:val="0061542E"/>
    <w:rsid w:val="006162A8"/>
    <w:rsid w:val="006162F5"/>
    <w:rsid w:val="00616551"/>
    <w:rsid w:val="0061736B"/>
    <w:rsid w:val="00617D62"/>
    <w:rsid w:val="00620D41"/>
    <w:rsid w:val="00622067"/>
    <w:rsid w:val="00622369"/>
    <w:rsid w:val="00622411"/>
    <w:rsid w:val="00622505"/>
    <w:rsid w:val="006225BC"/>
    <w:rsid w:val="0062292B"/>
    <w:rsid w:val="006232F8"/>
    <w:rsid w:val="00623D14"/>
    <w:rsid w:val="006243C6"/>
    <w:rsid w:val="00624922"/>
    <w:rsid w:val="00624AC4"/>
    <w:rsid w:val="00624B54"/>
    <w:rsid w:val="00624C16"/>
    <w:rsid w:val="00625546"/>
    <w:rsid w:val="0062583E"/>
    <w:rsid w:val="006258C5"/>
    <w:rsid w:val="00625D92"/>
    <w:rsid w:val="0062704F"/>
    <w:rsid w:val="00627D39"/>
    <w:rsid w:val="00630AC3"/>
    <w:rsid w:val="00630F63"/>
    <w:rsid w:val="006316A0"/>
    <w:rsid w:val="006317B7"/>
    <w:rsid w:val="00631D61"/>
    <w:rsid w:val="00631DAB"/>
    <w:rsid w:val="0063216B"/>
    <w:rsid w:val="006322C2"/>
    <w:rsid w:val="006323FF"/>
    <w:rsid w:val="00632914"/>
    <w:rsid w:val="00632B7A"/>
    <w:rsid w:val="00632E9A"/>
    <w:rsid w:val="00633194"/>
    <w:rsid w:val="006333EB"/>
    <w:rsid w:val="006339FF"/>
    <w:rsid w:val="006343A2"/>
    <w:rsid w:val="00634542"/>
    <w:rsid w:val="00634A89"/>
    <w:rsid w:val="0063509D"/>
    <w:rsid w:val="00635191"/>
    <w:rsid w:val="00635244"/>
    <w:rsid w:val="006358B2"/>
    <w:rsid w:val="006359BD"/>
    <w:rsid w:val="00637DF4"/>
    <w:rsid w:val="00640860"/>
    <w:rsid w:val="006409C2"/>
    <w:rsid w:val="00641354"/>
    <w:rsid w:val="006414AA"/>
    <w:rsid w:val="00641BBF"/>
    <w:rsid w:val="00642721"/>
    <w:rsid w:val="00643177"/>
    <w:rsid w:val="006435E3"/>
    <w:rsid w:val="00643778"/>
    <w:rsid w:val="006441BC"/>
    <w:rsid w:val="00645388"/>
    <w:rsid w:val="00646053"/>
    <w:rsid w:val="0064614C"/>
    <w:rsid w:val="0064634E"/>
    <w:rsid w:val="00646491"/>
    <w:rsid w:val="00646668"/>
    <w:rsid w:val="00646BAC"/>
    <w:rsid w:val="0064708A"/>
    <w:rsid w:val="006472AE"/>
    <w:rsid w:val="006473AB"/>
    <w:rsid w:val="006476C0"/>
    <w:rsid w:val="006476C6"/>
    <w:rsid w:val="00647F7B"/>
    <w:rsid w:val="006502EC"/>
    <w:rsid w:val="006509A7"/>
    <w:rsid w:val="00650C87"/>
    <w:rsid w:val="00650FFE"/>
    <w:rsid w:val="00653B03"/>
    <w:rsid w:val="00653ECC"/>
    <w:rsid w:val="00653FEC"/>
    <w:rsid w:val="00654736"/>
    <w:rsid w:val="0065579A"/>
    <w:rsid w:val="006557AE"/>
    <w:rsid w:val="00655B50"/>
    <w:rsid w:val="00655F8D"/>
    <w:rsid w:val="00656A55"/>
    <w:rsid w:val="00657180"/>
    <w:rsid w:val="006574B6"/>
    <w:rsid w:val="00657665"/>
    <w:rsid w:val="006600B5"/>
    <w:rsid w:val="0066083B"/>
    <w:rsid w:val="00661396"/>
    <w:rsid w:val="00661537"/>
    <w:rsid w:val="00661E56"/>
    <w:rsid w:val="00661F31"/>
    <w:rsid w:val="0066236E"/>
    <w:rsid w:val="00662388"/>
    <w:rsid w:val="0066247C"/>
    <w:rsid w:val="006624B2"/>
    <w:rsid w:val="00662CDA"/>
    <w:rsid w:val="00662E1C"/>
    <w:rsid w:val="00662F79"/>
    <w:rsid w:val="0066314B"/>
    <w:rsid w:val="0066335E"/>
    <w:rsid w:val="00663738"/>
    <w:rsid w:val="00663A4E"/>
    <w:rsid w:val="00663F48"/>
    <w:rsid w:val="00664057"/>
    <w:rsid w:val="00664635"/>
    <w:rsid w:val="00664734"/>
    <w:rsid w:val="0066614A"/>
    <w:rsid w:val="006668C5"/>
    <w:rsid w:val="00666978"/>
    <w:rsid w:val="00666D47"/>
    <w:rsid w:val="00666E2E"/>
    <w:rsid w:val="006675B7"/>
    <w:rsid w:val="00670281"/>
    <w:rsid w:val="00670A9D"/>
    <w:rsid w:val="00670F12"/>
    <w:rsid w:val="00672385"/>
    <w:rsid w:val="006726C2"/>
    <w:rsid w:val="006729C4"/>
    <w:rsid w:val="0067314D"/>
    <w:rsid w:val="006735B2"/>
    <w:rsid w:val="00673986"/>
    <w:rsid w:val="00673E42"/>
    <w:rsid w:val="00674922"/>
    <w:rsid w:val="00674968"/>
    <w:rsid w:val="00674A02"/>
    <w:rsid w:val="00674CD8"/>
    <w:rsid w:val="00675FFF"/>
    <w:rsid w:val="0067603C"/>
    <w:rsid w:val="00676C0A"/>
    <w:rsid w:val="00676D6E"/>
    <w:rsid w:val="00676EA9"/>
    <w:rsid w:val="00677800"/>
    <w:rsid w:val="0067788E"/>
    <w:rsid w:val="00677F4D"/>
    <w:rsid w:val="00680444"/>
    <w:rsid w:val="00680E9C"/>
    <w:rsid w:val="00680EE9"/>
    <w:rsid w:val="0068104A"/>
    <w:rsid w:val="00681268"/>
    <w:rsid w:val="0068151A"/>
    <w:rsid w:val="00681751"/>
    <w:rsid w:val="006820C9"/>
    <w:rsid w:val="006823F9"/>
    <w:rsid w:val="006829E0"/>
    <w:rsid w:val="00683CD6"/>
    <w:rsid w:val="00683F07"/>
    <w:rsid w:val="00684BF8"/>
    <w:rsid w:val="00684C01"/>
    <w:rsid w:val="00685989"/>
    <w:rsid w:val="006859A5"/>
    <w:rsid w:val="00685A8D"/>
    <w:rsid w:val="006869B6"/>
    <w:rsid w:val="00687458"/>
    <w:rsid w:val="00690F52"/>
    <w:rsid w:val="00691BC1"/>
    <w:rsid w:val="00691C9C"/>
    <w:rsid w:val="00691E18"/>
    <w:rsid w:val="00691EC9"/>
    <w:rsid w:val="00691FBE"/>
    <w:rsid w:val="00692AD1"/>
    <w:rsid w:val="00693789"/>
    <w:rsid w:val="00693A01"/>
    <w:rsid w:val="00694287"/>
    <w:rsid w:val="0069467F"/>
    <w:rsid w:val="006954EE"/>
    <w:rsid w:val="006959E0"/>
    <w:rsid w:val="00696038"/>
    <w:rsid w:val="00696164"/>
    <w:rsid w:val="00696A1E"/>
    <w:rsid w:val="00696C3F"/>
    <w:rsid w:val="00696C65"/>
    <w:rsid w:val="0069701D"/>
    <w:rsid w:val="00697199"/>
    <w:rsid w:val="0069777C"/>
    <w:rsid w:val="006977A5"/>
    <w:rsid w:val="0069780D"/>
    <w:rsid w:val="0069791D"/>
    <w:rsid w:val="00697F18"/>
    <w:rsid w:val="006A001B"/>
    <w:rsid w:val="006A14AC"/>
    <w:rsid w:val="006A1994"/>
    <w:rsid w:val="006A2374"/>
    <w:rsid w:val="006A26B9"/>
    <w:rsid w:val="006A2AAD"/>
    <w:rsid w:val="006A2CCE"/>
    <w:rsid w:val="006A308D"/>
    <w:rsid w:val="006A354C"/>
    <w:rsid w:val="006A35DB"/>
    <w:rsid w:val="006A3980"/>
    <w:rsid w:val="006A3A3C"/>
    <w:rsid w:val="006A3B86"/>
    <w:rsid w:val="006A3EBF"/>
    <w:rsid w:val="006A463B"/>
    <w:rsid w:val="006A498D"/>
    <w:rsid w:val="006A5270"/>
    <w:rsid w:val="006A5BDE"/>
    <w:rsid w:val="006A6975"/>
    <w:rsid w:val="006A6D32"/>
    <w:rsid w:val="006A721C"/>
    <w:rsid w:val="006A7A0B"/>
    <w:rsid w:val="006B049B"/>
    <w:rsid w:val="006B0538"/>
    <w:rsid w:val="006B066E"/>
    <w:rsid w:val="006B0C0E"/>
    <w:rsid w:val="006B1AD0"/>
    <w:rsid w:val="006B23ED"/>
    <w:rsid w:val="006B2674"/>
    <w:rsid w:val="006B2B08"/>
    <w:rsid w:val="006B2B25"/>
    <w:rsid w:val="006B378E"/>
    <w:rsid w:val="006B3806"/>
    <w:rsid w:val="006B40D6"/>
    <w:rsid w:val="006B4426"/>
    <w:rsid w:val="006B4DBF"/>
    <w:rsid w:val="006B53F2"/>
    <w:rsid w:val="006B6520"/>
    <w:rsid w:val="006B65DF"/>
    <w:rsid w:val="006B6C85"/>
    <w:rsid w:val="006B6C97"/>
    <w:rsid w:val="006B701A"/>
    <w:rsid w:val="006B703F"/>
    <w:rsid w:val="006B70FC"/>
    <w:rsid w:val="006B773B"/>
    <w:rsid w:val="006B7794"/>
    <w:rsid w:val="006B77FC"/>
    <w:rsid w:val="006B78B0"/>
    <w:rsid w:val="006B7A48"/>
    <w:rsid w:val="006B7BD2"/>
    <w:rsid w:val="006C08BA"/>
    <w:rsid w:val="006C0D31"/>
    <w:rsid w:val="006C12AB"/>
    <w:rsid w:val="006C1620"/>
    <w:rsid w:val="006C188D"/>
    <w:rsid w:val="006C1A95"/>
    <w:rsid w:val="006C1E72"/>
    <w:rsid w:val="006C32CD"/>
    <w:rsid w:val="006C3721"/>
    <w:rsid w:val="006C380D"/>
    <w:rsid w:val="006C3DD8"/>
    <w:rsid w:val="006C3E73"/>
    <w:rsid w:val="006C4697"/>
    <w:rsid w:val="006C4899"/>
    <w:rsid w:val="006C4C83"/>
    <w:rsid w:val="006C52E6"/>
    <w:rsid w:val="006C5C75"/>
    <w:rsid w:val="006C6269"/>
    <w:rsid w:val="006C6C24"/>
    <w:rsid w:val="006C7A22"/>
    <w:rsid w:val="006D018E"/>
    <w:rsid w:val="006D034E"/>
    <w:rsid w:val="006D132D"/>
    <w:rsid w:val="006D15CB"/>
    <w:rsid w:val="006D1E39"/>
    <w:rsid w:val="006D228A"/>
    <w:rsid w:val="006D2DDC"/>
    <w:rsid w:val="006D3182"/>
    <w:rsid w:val="006D35E2"/>
    <w:rsid w:val="006D45DB"/>
    <w:rsid w:val="006D59B8"/>
    <w:rsid w:val="006D63AC"/>
    <w:rsid w:val="006D6DB9"/>
    <w:rsid w:val="006D6E9F"/>
    <w:rsid w:val="006D71B7"/>
    <w:rsid w:val="006D7949"/>
    <w:rsid w:val="006D7B05"/>
    <w:rsid w:val="006E00A1"/>
    <w:rsid w:val="006E011D"/>
    <w:rsid w:val="006E0D2B"/>
    <w:rsid w:val="006E0F04"/>
    <w:rsid w:val="006E130F"/>
    <w:rsid w:val="006E33A2"/>
    <w:rsid w:val="006E38D6"/>
    <w:rsid w:val="006E3CFF"/>
    <w:rsid w:val="006E41AB"/>
    <w:rsid w:val="006E4AC2"/>
    <w:rsid w:val="006E51AD"/>
    <w:rsid w:val="006E5595"/>
    <w:rsid w:val="006E56B0"/>
    <w:rsid w:val="006E5946"/>
    <w:rsid w:val="006E5C5D"/>
    <w:rsid w:val="006E5D32"/>
    <w:rsid w:val="006E6287"/>
    <w:rsid w:val="006E6543"/>
    <w:rsid w:val="006E6675"/>
    <w:rsid w:val="006E6726"/>
    <w:rsid w:val="006E6A13"/>
    <w:rsid w:val="006E713B"/>
    <w:rsid w:val="006E74ED"/>
    <w:rsid w:val="006E79CE"/>
    <w:rsid w:val="006E7E20"/>
    <w:rsid w:val="006F0314"/>
    <w:rsid w:val="006F0510"/>
    <w:rsid w:val="006F0B61"/>
    <w:rsid w:val="006F0EBC"/>
    <w:rsid w:val="006F4420"/>
    <w:rsid w:val="006F4E34"/>
    <w:rsid w:val="006F4F23"/>
    <w:rsid w:val="006F4F84"/>
    <w:rsid w:val="006F5842"/>
    <w:rsid w:val="006F5B16"/>
    <w:rsid w:val="006F6CFA"/>
    <w:rsid w:val="006F76F9"/>
    <w:rsid w:val="00700384"/>
    <w:rsid w:val="00700B4C"/>
    <w:rsid w:val="00700C9B"/>
    <w:rsid w:val="00700E16"/>
    <w:rsid w:val="00701E6B"/>
    <w:rsid w:val="00701E73"/>
    <w:rsid w:val="00702BFB"/>
    <w:rsid w:val="00702E14"/>
    <w:rsid w:val="00703CB5"/>
    <w:rsid w:val="007058E9"/>
    <w:rsid w:val="00705902"/>
    <w:rsid w:val="007059F8"/>
    <w:rsid w:val="00705BF3"/>
    <w:rsid w:val="00706026"/>
    <w:rsid w:val="0070652F"/>
    <w:rsid w:val="00706D63"/>
    <w:rsid w:val="00706F85"/>
    <w:rsid w:val="007075B6"/>
    <w:rsid w:val="00707B60"/>
    <w:rsid w:val="00707F7B"/>
    <w:rsid w:val="00707FA8"/>
    <w:rsid w:val="007107B8"/>
    <w:rsid w:val="007111C0"/>
    <w:rsid w:val="007114C2"/>
    <w:rsid w:val="00711644"/>
    <w:rsid w:val="00711E0B"/>
    <w:rsid w:val="00712490"/>
    <w:rsid w:val="00713593"/>
    <w:rsid w:val="00714226"/>
    <w:rsid w:val="0071475B"/>
    <w:rsid w:val="00714CB8"/>
    <w:rsid w:val="00714FEF"/>
    <w:rsid w:val="00715AFB"/>
    <w:rsid w:val="00715E5A"/>
    <w:rsid w:val="007165C6"/>
    <w:rsid w:val="00716970"/>
    <w:rsid w:val="0071737A"/>
    <w:rsid w:val="00720063"/>
    <w:rsid w:val="007204D6"/>
    <w:rsid w:val="00720758"/>
    <w:rsid w:val="00721DDC"/>
    <w:rsid w:val="00722363"/>
    <w:rsid w:val="00722685"/>
    <w:rsid w:val="007232AA"/>
    <w:rsid w:val="00723394"/>
    <w:rsid w:val="0072377C"/>
    <w:rsid w:val="00723FA6"/>
    <w:rsid w:val="007244D1"/>
    <w:rsid w:val="0072546B"/>
    <w:rsid w:val="00725A3E"/>
    <w:rsid w:val="00725DC4"/>
    <w:rsid w:val="007264A8"/>
    <w:rsid w:val="00727515"/>
    <w:rsid w:val="007277DB"/>
    <w:rsid w:val="00727BF6"/>
    <w:rsid w:val="00727D42"/>
    <w:rsid w:val="007304FF"/>
    <w:rsid w:val="00730825"/>
    <w:rsid w:val="007308F1"/>
    <w:rsid w:val="00730AD1"/>
    <w:rsid w:val="00730F77"/>
    <w:rsid w:val="0073187D"/>
    <w:rsid w:val="00732A9C"/>
    <w:rsid w:val="00732AE3"/>
    <w:rsid w:val="00732DA2"/>
    <w:rsid w:val="00733D7F"/>
    <w:rsid w:val="0073437E"/>
    <w:rsid w:val="00734956"/>
    <w:rsid w:val="007349B3"/>
    <w:rsid w:val="00734A2F"/>
    <w:rsid w:val="00734A9E"/>
    <w:rsid w:val="00734B8E"/>
    <w:rsid w:val="007350F5"/>
    <w:rsid w:val="007351B6"/>
    <w:rsid w:val="00735857"/>
    <w:rsid w:val="0074006F"/>
    <w:rsid w:val="007410B9"/>
    <w:rsid w:val="00741529"/>
    <w:rsid w:val="00741D77"/>
    <w:rsid w:val="0074212E"/>
    <w:rsid w:val="00742467"/>
    <w:rsid w:val="00742639"/>
    <w:rsid w:val="00742EDD"/>
    <w:rsid w:val="00743366"/>
    <w:rsid w:val="00743C66"/>
    <w:rsid w:val="00743FFE"/>
    <w:rsid w:val="007447BE"/>
    <w:rsid w:val="007448E2"/>
    <w:rsid w:val="007449BA"/>
    <w:rsid w:val="00744C80"/>
    <w:rsid w:val="00744EE6"/>
    <w:rsid w:val="007453FE"/>
    <w:rsid w:val="0074574D"/>
    <w:rsid w:val="00745A8B"/>
    <w:rsid w:val="00745E0C"/>
    <w:rsid w:val="0074630A"/>
    <w:rsid w:val="007478D6"/>
    <w:rsid w:val="0075071C"/>
    <w:rsid w:val="00750883"/>
    <w:rsid w:val="00750D8C"/>
    <w:rsid w:val="00750E9D"/>
    <w:rsid w:val="00751722"/>
    <w:rsid w:val="00751949"/>
    <w:rsid w:val="00751C5B"/>
    <w:rsid w:val="00751E3C"/>
    <w:rsid w:val="00752433"/>
    <w:rsid w:val="007524FF"/>
    <w:rsid w:val="0075256C"/>
    <w:rsid w:val="007525E2"/>
    <w:rsid w:val="00752B57"/>
    <w:rsid w:val="00752DB8"/>
    <w:rsid w:val="00753764"/>
    <w:rsid w:val="00754194"/>
    <w:rsid w:val="00754376"/>
    <w:rsid w:val="0075493C"/>
    <w:rsid w:val="00755D7C"/>
    <w:rsid w:val="00756932"/>
    <w:rsid w:val="0075701B"/>
    <w:rsid w:val="007570E9"/>
    <w:rsid w:val="00757658"/>
    <w:rsid w:val="00757C40"/>
    <w:rsid w:val="00760302"/>
    <w:rsid w:val="00761619"/>
    <w:rsid w:val="00761920"/>
    <w:rsid w:val="00761D54"/>
    <w:rsid w:val="00762527"/>
    <w:rsid w:val="00762907"/>
    <w:rsid w:val="00762CF8"/>
    <w:rsid w:val="00762E45"/>
    <w:rsid w:val="0076337F"/>
    <w:rsid w:val="00763752"/>
    <w:rsid w:val="00763FDE"/>
    <w:rsid w:val="00764B81"/>
    <w:rsid w:val="0076510C"/>
    <w:rsid w:val="007657A5"/>
    <w:rsid w:val="00765D9D"/>
    <w:rsid w:val="007668DE"/>
    <w:rsid w:val="00766985"/>
    <w:rsid w:val="00766AD1"/>
    <w:rsid w:val="00766B69"/>
    <w:rsid w:val="00766D79"/>
    <w:rsid w:val="00767A7B"/>
    <w:rsid w:val="00767C70"/>
    <w:rsid w:val="00767D3B"/>
    <w:rsid w:val="00767E3A"/>
    <w:rsid w:val="007706A0"/>
    <w:rsid w:val="00771761"/>
    <w:rsid w:val="00771FE8"/>
    <w:rsid w:val="007722B6"/>
    <w:rsid w:val="0077270E"/>
    <w:rsid w:val="00772B3D"/>
    <w:rsid w:val="007736FB"/>
    <w:rsid w:val="00773A18"/>
    <w:rsid w:val="00773F71"/>
    <w:rsid w:val="00774384"/>
    <w:rsid w:val="00774506"/>
    <w:rsid w:val="00774A5F"/>
    <w:rsid w:val="0077548F"/>
    <w:rsid w:val="0077556F"/>
    <w:rsid w:val="007765A0"/>
    <w:rsid w:val="00776B72"/>
    <w:rsid w:val="007775DE"/>
    <w:rsid w:val="007775F4"/>
    <w:rsid w:val="00777773"/>
    <w:rsid w:val="0077781B"/>
    <w:rsid w:val="0077786C"/>
    <w:rsid w:val="00777EEF"/>
    <w:rsid w:val="00780572"/>
    <w:rsid w:val="00781749"/>
    <w:rsid w:val="00781B0E"/>
    <w:rsid w:val="00781EE0"/>
    <w:rsid w:val="00781F20"/>
    <w:rsid w:val="007824FE"/>
    <w:rsid w:val="0078273E"/>
    <w:rsid w:val="007828EA"/>
    <w:rsid w:val="00782DD3"/>
    <w:rsid w:val="0078307E"/>
    <w:rsid w:val="007837C9"/>
    <w:rsid w:val="00783C5D"/>
    <w:rsid w:val="00784275"/>
    <w:rsid w:val="00784691"/>
    <w:rsid w:val="007849A4"/>
    <w:rsid w:val="007849F1"/>
    <w:rsid w:val="0078570C"/>
    <w:rsid w:val="00785A14"/>
    <w:rsid w:val="007869C2"/>
    <w:rsid w:val="0078758E"/>
    <w:rsid w:val="00790A0B"/>
    <w:rsid w:val="007916CC"/>
    <w:rsid w:val="00791E6F"/>
    <w:rsid w:val="00791FB2"/>
    <w:rsid w:val="0079206B"/>
    <w:rsid w:val="007921A1"/>
    <w:rsid w:val="007928AE"/>
    <w:rsid w:val="0079297A"/>
    <w:rsid w:val="00792EAD"/>
    <w:rsid w:val="00793028"/>
    <w:rsid w:val="00794125"/>
    <w:rsid w:val="0079426E"/>
    <w:rsid w:val="00794BAD"/>
    <w:rsid w:val="00795D7E"/>
    <w:rsid w:val="00795DE3"/>
    <w:rsid w:val="00796530"/>
    <w:rsid w:val="0079676A"/>
    <w:rsid w:val="00796834"/>
    <w:rsid w:val="00796D0E"/>
    <w:rsid w:val="00796DA1"/>
    <w:rsid w:val="00796EE7"/>
    <w:rsid w:val="007A072C"/>
    <w:rsid w:val="007A0D64"/>
    <w:rsid w:val="007A1434"/>
    <w:rsid w:val="007A1502"/>
    <w:rsid w:val="007A3F68"/>
    <w:rsid w:val="007A405C"/>
    <w:rsid w:val="007A433C"/>
    <w:rsid w:val="007A4745"/>
    <w:rsid w:val="007A4AF1"/>
    <w:rsid w:val="007A4DFB"/>
    <w:rsid w:val="007A50BF"/>
    <w:rsid w:val="007A52D5"/>
    <w:rsid w:val="007A6540"/>
    <w:rsid w:val="007A6736"/>
    <w:rsid w:val="007A6C77"/>
    <w:rsid w:val="007A7DD7"/>
    <w:rsid w:val="007B0147"/>
    <w:rsid w:val="007B04A9"/>
    <w:rsid w:val="007B0793"/>
    <w:rsid w:val="007B0A42"/>
    <w:rsid w:val="007B0B0B"/>
    <w:rsid w:val="007B0EC1"/>
    <w:rsid w:val="007B1A5A"/>
    <w:rsid w:val="007B1EB9"/>
    <w:rsid w:val="007B1F5F"/>
    <w:rsid w:val="007B270D"/>
    <w:rsid w:val="007B28E0"/>
    <w:rsid w:val="007B3118"/>
    <w:rsid w:val="007B3803"/>
    <w:rsid w:val="007B39FB"/>
    <w:rsid w:val="007B3B13"/>
    <w:rsid w:val="007B4A22"/>
    <w:rsid w:val="007B4E77"/>
    <w:rsid w:val="007B4E9C"/>
    <w:rsid w:val="007B5F70"/>
    <w:rsid w:val="007B5FEF"/>
    <w:rsid w:val="007B60A0"/>
    <w:rsid w:val="007B6357"/>
    <w:rsid w:val="007B6AD0"/>
    <w:rsid w:val="007B6B66"/>
    <w:rsid w:val="007B6CA0"/>
    <w:rsid w:val="007B76E1"/>
    <w:rsid w:val="007B7749"/>
    <w:rsid w:val="007C0B62"/>
    <w:rsid w:val="007C1CEC"/>
    <w:rsid w:val="007C2686"/>
    <w:rsid w:val="007C2CAF"/>
    <w:rsid w:val="007C30BB"/>
    <w:rsid w:val="007C33E4"/>
    <w:rsid w:val="007C39E5"/>
    <w:rsid w:val="007C3E81"/>
    <w:rsid w:val="007C4DAB"/>
    <w:rsid w:val="007C4DD3"/>
    <w:rsid w:val="007C53AA"/>
    <w:rsid w:val="007C5ADA"/>
    <w:rsid w:val="007C5B07"/>
    <w:rsid w:val="007C5F00"/>
    <w:rsid w:val="007C6020"/>
    <w:rsid w:val="007C698E"/>
    <w:rsid w:val="007C6C1E"/>
    <w:rsid w:val="007C6C63"/>
    <w:rsid w:val="007C704D"/>
    <w:rsid w:val="007C7106"/>
    <w:rsid w:val="007C7116"/>
    <w:rsid w:val="007C7C2C"/>
    <w:rsid w:val="007D00EB"/>
    <w:rsid w:val="007D0253"/>
    <w:rsid w:val="007D0300"/>
    <w:rsid w:val="007D152E"/>
    <w:rsid w:val="007D206F"/>
    <w:rsid w:val="007D256A"/>
    <w:rsid w:val="007D26B6"/>
    <w:rsid w:val="007D282F"/>
    <w:rsid w:val="007D3057"/>
    <w:rsid w:val="007D32CD"/>
    <w:rsid w:val="007D3550"/>
    <w:rsid w:val="007D4140"/>
    <w:rsid w:val="007D4239"/>
    <w:rsid w:val="007D44AB"/>
    <w:rsid w:val="007D4818"/>
    <w:rsid w:val="007D5265"/>
    <w:rsid w:val="007D572C"/>
    <w:rsid w:val="007D5748"/>
    <w:rsid w:val="007D592F"/>
    <w:rsid w:val="007D5DB4"/>
    <w:rsid w:val="007D66C3"/>
    <w:rsid w:val="007D6F50"/>
    <w:rsid w:val="007D7540"/>
    <w:rsid w:val="007D7B3E"/>
    <w:rsid w:val="007D7B61"/>
    <w:rsid w:val="007E0A7D"/>
    <w:rsid w:val="007E1271"/>
    <w:rsid w:val="007E141C"/>
    <w:rsid w:val="007E147F"/>
    <w:rsid w:val="007E1D67"/>
    <w:rsid w:val="007E2021"/>
    <w:rsid w:val="007E2214"/>
    <w:rsid w:val="007E25E1"/>
    <w:rsid w:val="007E2E5C"/>
    <w:rsid w:val="007E329F"/>
    <w:rsid w:val="007E3B27"/>
    <w:rsid w:val="007E3BD5"/>
    <w:rsid w:val="007E43AC"/>
    <w:rsid w:val="007E45B3"/>
    <w:rsid w:val="007E4928"/>
    <w:rsid w:val="007E49D6"/>
    <w:rsid w:val="007E4AE0"/>
    <w:rsid w:val="007E4AFD"/>
    <w:rsid w:val="007E520D"/>
    <w:rsid w:val="007E534B"/>
    <w:rsid w:val="007E5845"/>
    <w:rsid w:val="007E5C65"/>
    <w:rsid w:val="007E633E"/>
    <w:rsid w:val="007E644C"/>
    <w:rsid w:val="007E732D"/>
    <w:rsid w:val="007E7D18"/>
    <w:rsid w:val="007F0737"/>
    <w:rsid w:val="007F1074"/>
    <w:rsid w:val="007F10E2"/>
    <w:rsid w:val="007F18A0"/>
    <w:rsid w:val="007F1A03"/>
    <w:rsid w:val="007F1D15"/>
    <w:rsid w:val="007F1F28"/>
    <w:rsid w:val="007F32D0"/>
    <w:rsid w:val="007F333A"/>
    <w:rsid w:val="007F38AC"/>
    <w:rsid w:val="007F3F8B"/>
    <w:rsid w:val="007F4617"/>
    <w:rsid w:val="007F468D"/>
    <w:rsid w:val="007F46B6"/>
    <w:rsid w:val="007F47B7"/>
    <w:rsid w:val="007F53D3"/>
    <w:rsid w:val="007F5A87"/>
    <w:rsid w:val="007F671E"/>
    <w:rsid w:val="007F69D0"/>
    <w:rsid w:val="007F6C42"/>
    <w:rsid w:val="007F6CDA"/>
    <w:rsid w:val="007F6D15"/>
    <w:rsid w:val="007F7184"/>
    <w:rsid w:val="007F7E50"/>
    <w:rsid w:val="0080083F"/>
    <w:rsid w:val="00800852"/>
    <w:rsid w:val="00800D28"/>
    <w:rsid w:val="00800EC3"/>
    <w:rsid w:val="008010AD"/>
    <w:rsid w:val="00801210"/>
    <w:rsid w:val="00801739"/>
    <w:rsid w:val="008019B6"/>
    <w:rsid w:val="00801B64"/>
    <w:rsid w:val="00803613"/>
    <w:rsid w:val="008037E4"/>
    <w:rsid w:val="00803B34"/>
    <w:rsid w:val="00803EA5"/>
    <w:rsid w:val="008044EC"/>
    <w:rsid w:val="0080583E"/>
    <w:rsid w:val="00805EF0"/>
    <w:rsid w:val="008062DC"/>
    <w:rsid w:val="00806E84"/>
    <w:rsid w:val="008079B6"/>
    <w:rsid w:val="00807AC1"/>
    <w:rsid w:val="00807AF4"/>
    <w:rsid w:val="00810C99"/>
    <w:rsid w:val="00810E87"/>
    <w:rsid w:val="00810F10"/>
    <w:rsid w:val="00810F8E"/>
    <w:rsid w:val="00811891"/>
    <w:rsid w:val="00811D0D"/>
    <w:rsid w:val="008120E5"/>
    <w:rsid w:val="00813502"/>
    <w:rsid w:val="0081372D"/>
    <w:rsid w:val="00813B38"/>
    <w:rsid w:val="00813BF6"/>
    <w:rsid w:val="00813F9A"/>
    <w:rsid w:val="0081443B"/>
    <w:rsid w:val="00815255"/>
    <w:rsid w:val="00816446"/>
    <w:rsid w:val="00816917"/>
    <w:rsid w:val="00817465"/>
    <w:rsid w:val="008175F5"/>
    <w:rsid w:val="008178A4"/>
    <w:rsid w:val="00817B40"/>
    <w:rsid w:val="00817BD1"/>
    <w:rsid w:val="00817C15"/>
    <w:rsid w:val="0082045F"/>
    <w:rsid w:val="00820799"/>
    <w:rsid w:val="008209A1"/>
    <w:rsid w:val="00820A8B"/>
    <w:rsid w:val="00820D68"/>
    <w:rsid w:val="00820FF6"/>
    <w:rsid w:val="008219B6"/>
    <w:rsid w:val="00821FDB"/>
    <w:rsid w:val="008224DE"/>
    <w:rsid w:val="0082259E"/>
    <w:rsid w:val="008230FA"/>
    <w:rsid w:val="0082324F"/>
    <w:rsid w:val="00823AE9"/>
    <w:rsid w:val="00823DDF"/>
    <w:rsid w:val="0082527B"/>
    <w:rsid w:val="008252D7"/>
    <w:rsid w:val="0082670A"/>
    <w:rsid w:val="00826964"/>
    <w:rsid w:val="00826C29"/>
    <w:rsid w:val="00827085"/>
    <w:rsid w:val="008271AB"/>
    <w:rsid w:val="008273D3"/>
    <w:rsid w:val="00827888"/>
    <w:rsid w:val="00827D72"/>
    <w:rsid w:val="00830834"/>
    <w:rsid w:val="008310DF"/>
    <w:rsid w:val="00831222"/>
    <w:rsid w:val="008324AE"/>
    <w:rsid w:val="008337E0"/>
    <w:rsid w:val="00833FE9"/>
    <w:rsid w:val="00834314"/>
    <w:rsid w:val="008345B3"/>
    <w:rsid w:val="00834A88"/>
    <w:rsid w:val="00835026"/>
    <w:rsid w:val="00835BAA"/>
    <w:rsid w:val="0083630C"/>
    <w:rsid w:val="008366C1"/>
    <w:rsid w:val="00836AF1"/>
    <w:rsid w:val="00836C80"/>
    <w:rsid w:val="00836E55"/>
    <w:rsid w:val="0083735C"/>
    <w:rsid w:val="008376C0"/>
    <w:rsid w:val="00837B18"/>
    <w:rsid w:val="00837BF1"/>
    <w:rsid w:val="00837DC7"/>
    <w:rsid w:val="008404F5"/>
    <w:rsid w:val="00840D41"/>
    <w:rsid w:val="0084133F"/>
    <w:rsid w:val="00841835"/>
    <w:rsid w:val="0084194B"/>
    <w:rsid w:val="00842557"/>
    <w:rsid w:val="00842618"/>
    <w:rsid w:val="0084282B"/>
    <w:rsid w:val="00842C1E"/>
    <w:rsid w:val="00842EDC"/>
    <w:rsid w:val="0084325E"/>
    <w:rsid w:val="00844258"/>
    <w:rsid w:val="008445E6"/>
    <w:rsid w:val="00844CAF"/>
    <w:rsid w:val="008463EE"/>
    <w:rsid w:val="00846750"/>
    <w:rsid w:val="0084679F"/>
    <w:rsid w:val="008467F7"/>
    <w:rsid w:val="00846A38"/>
    <w:rsid w:val="008472C6"/>
    <w:rsid w:val="00847608"/>
    <w:rsid w:val="00847B91"/>
    <w:rsid w:val="00850604"/>
    <w:rsid w:val="00850710"/>
    <w:rsid w:val="00850A15"/>
    <w:rsid w:val="00850DC2"/>
    <w:rsid w:val="00851949"/>
    <w:rsid w:val="00851D31"/>
    <w:rsid w:val="00852310"/>
    <w:rsid w:val="00852496"/>
    <w:rsid w:val="008525E0"/>
    <w:rsid w:val="00853C09"/>
    <w:rsid w:val="00854528"/>
    <w:rsid w:val="00855263"/>
    <w:rsid w:val="008552E5"/>
    <w:rsid w:val="00855D35"/>
    <w:rsid w:val="00856332"/>
    <w:rsid w:val="008566A1"/>
    <w:rsid w:val="00856FD5"/>
    <w:rsid w:val="00857117"/>
    <w:rsid w:val="00857F12"/>
    <w:rsid w:val="00860379"/>
    <w:rsid w:val="0086039F"/>
    <w:rsid w:val="00860E4E"/>
    <w:rsid w:val="00860E70"/>
    <w:rsid w:val="00861F53"/>
    <w:rsid w:val="00861F67"/>
    <w:rsid w:val="0086243E"/>
    <w:rsid w:val="008624D3"/>
    <w:rsid w:val="00862EF1"/>
    <w:rsid w:val="00863142"/>
    <w:rsid w:val="00863BA0"/>
    <w:rsid w:val="008642BD"/>
    <w:rsid w:val="00864686"/>
    <w:rsid w:val="00865105"/>
    <w:rsid w:val="0086516B"/>
    <w:rsid w:val="0086523F"/>
    <w:rsid w:val="008667B1"/>
    <w:rsid w:val="008667E4"/>
    <w:rsid w:val="00867566"/>
    <w:rsid w:val="0086787A"/>
    <w:rsid w:val="00867B59"/>
    <w:rsid w:val="00870017"/>
    <w:rsid w:val="0087042E"/>
    <w:rsid w:val="00870C90"/>
    <w:rsid w:val="00870FF1"/>
    <w:rsid w:val="00871B4D"/>
    <w:rsid w:val="00871F62"/>
    <w:rsid w:val="0087227E"/>
    <w:rsid w:val="008728CF"/>
    <w:rsid w:val="00872E97"/>
    <w:rsid w:val="00873186"/>
    <w:rsid w:val="00873E35"/>
    <w:rsid w:val="00873F50"/>
    <w:rsid w:val="0087415F"/>
    <w:rsid w:val="00874E3F"/>
    <w:rsid w:val="00875ACD"/>
    <w:rsid w:val="00875F6A"/>
    <w:rsid w:val="00877374"/>
    <w:rsid w:val="008779EC"/>
    <w:rsid w:val="0088015D"/>
    <w:rsid w:val="00880349"/>
    <w:rsid w:val="0088083F"/>
    <w:rsid w:val="00880849"/>
    <w:rsid w:val="00880B6E"/>
    <w:rsid w:val="00880E4A"/>
    <w:rsid w:val="0088100C"/>
    <w:rsid w:val="008810CA"/>
    <w:rsid w:val="00881599"/>
    <w:rsid w:val="00881EE0"/>
    <w:rsid w:val="00881F4B"/>
    <w:rsid w:val="0088277E"/>
    <w:rsid w:val="00882E2D"/>
    <w:rsid w:val="008831F7"/>
    <w:rsid w:val="008833C1"/>
    <w:rsid w:val="00883869"/>
    <w:rsid w:val="00883D40"/>
    <w:rsid w:val="00884177"/>
    <w:rsid w:val="00884353"/>
    <w:rsid w:val="00884D49"/>
    <w:rsid w:val="00884ED9"/>
    <w:rsid w:val="008852F1"/>
    <w:rsid w:val="008872B7"/>
    <w:rsid w:val="00887C4D"/>
    <w:rsid w:val="00887E14"/>
    <w:rsid w:val="00890AAD"/>
    <w:rsid w:val="00890BAC"/>
    <w:rsid w:val="00893287"/>
    <w:rsid w:val="00893B28"/>
    <w:rsid w:val="00893CA8"/>
    <w:rsid w:val="00893ECF"/>
    <w:rsid w:val="0089495C"/>
    <w:rsid w:val="00894EE5"/>
    <w:rsid w:val="00895592"/>
    <w:rsid w:val="00895841"/>
    <w:rsid w:val="00895A32"/>
    <w:rsid w:val="00896972"/>
    <w:rsid w:val="0089726E"/>
    <w:rsid w:val="00897991"/>
    <w:rsid w:val="00897AC5"/>
    <w:rsid w:val="008A0509"/>
    <w:rsid w:val="008A075C"/>
    <w:rsid w:val="008A11FB"/>
    <w:rsid w:val="008A180B"/>
    <w:rsid w:val="008A18E7"/>
    <w:rsid w:val="008A1910"/>
    <w:rsid w:val="008A254E"/>
    <w:rsid w:val="008A317A"/>
    <w:rsid w:val="008A33E2"/>
    <w:rsid w:val="008A377A"/>
    <w:rsid w:val="008A38C6"/>
    <w:rsid w:val="008A3CCD"/>
    <w:rsid w:val="008A4B18"/>
    <w:rsid w:val="008A5821"/>
    <w:rsid w:val="008A5844"/>
    <w:rsid w:val="008A58CA"/>
    <w:rsid w:val="008A5A37"/>
    <w:rsid w:val="008A5F9A"/>
    <w:rsid w:val="008A6132"/>
    <w:rsid w:val="008A62C8"/>
    <w:rsid w:val="008A654E"/>
    <w:rsid w:val="008A65F2"/>
    <w:rsid w:val="008A6E62"/>
    <w:rsid w:val="008A760D"/>
    <w:rsid w:val="008A76B3"/>
    <w:rsid w:val="008A793A"/>
    <w:rsid w:val="008A7DC3"/>
    <w:rsid w:val="008B00B8"/>
    <w:rsid w:val="008B08BD"/>
    <w:rsid w:val="008B1323"/>
    <w:rsid w:val="008B1824"/>
    <w:rsid w:val="008B1DE8"/>
    <w:rsid w:val="008B2AFB"/>
    <w:rsid w:val="008B3269"/>
    <w:rsid w:val="008B3DAA"/>
    <w:rsid w:val="008B429F"/>
    <w:rsid w:val="008B45C3"/>
    <w:rsid w:val="008B4705"/>
    <w:rsid w:val="008B4E0D"/>
    <w:rsid w:val="008B4E20"/>
    <w:rsid w:val="008B4E73"/>
    <w:rsid w:val="008B551C"/>
    <w:rsid w:val="008B56E7"/>
    <w:rsid w:val="008B5F48"/>
    <w:rsid w:val="008B604A"/>
    <w:rsid w:val="008B796B"/>
    <w:rsid w:val="008B79B5"/>
    <w:rsid w:val="008B7ECD"/>
    <w:rsid w:val="008C12ED"/>
    <w:rsid w:val="008C16E6"/>
    <w:rsid w:val="008C1C34"/>
    <w:rsid w:val="008C2573"/>
    <w:rsid w:val="008C27E6"/>
    <w:rsid w:val="008C2825"/>
    <w:rsid w:val="008C3B13"/>
    <w:rsid w:val="008C3B6A"/>
    <w:rsid w:val="008C4036"/>
    <w:rsid w:val="008C4C53"/>
    <w:rsid w:val="008C507D"/>
    <w:rsid w:val="008C51B1"/>
    <w:rsid w:val="008C5796"/>
    <w:rsid w:val="008C5978"/>
    <w:rsid w:val="008C5ED5"/>
    <w:rsid w:val="008C5F06"/>
    <w:rsid w:val="008C60D9"/>
    <w:rsid w:val="008C7826"/>
    <w:rsid w:val="008D01DE"/>
    <w:rsid w:val="008D0C4B"/>
    <w:rsid w:val="008D0D70"/>
    <w:rsid w:val="008D0E40"/>
    <w:rsid w:val="008D0E51"/>
    <w:rsid w:val="008D137D"/>
    <w:rsid w:val="008D1864"/>
    <w:rsid w:val="008D2202"/>
    <w:rsid w:val="008D265B"/>
    <w:rsid w:val="008D2804"/>
    <w:rsid w:val="008D2D09"/>
    <w:rsid w:val="008D2F4F"/>
    <w:rsid w:val="008D32C1"/>
    <w:rsid w:val="008D3BB3"/>
    <w:rsid w:val="008D4468"/>
    <w:rsid w:val="008D45DB"/>
    <w:rsid w:val="008D4879"/>
    <w:rsid w:val="008D48B5"/>
    <w:rsid w:val="008D4C1B"/>
    <w:rsid w:val="008D512B"/>
    <w:rsid w:val="008D5C6C"/>
    <w:rsid w:val="008D6374"/>
    <w:rsid w:val="008D646A"/>
    <w:rsid w:val="008D6B60"/>
    <w:rsid w:val="008D6B72"/>
    <w:rsid w:val="008D742A"/>
    <w:rsid w:val="008D75B8"/>
    <w:rsid w:val="008D77BB"/>
    <w:rsid w:val="008D78C5"/>
    <w:rsid w:val="008D7E66"/>
    <w:rsid w:val="008E0D99"/>
    <w:rsid w:val="008E0E62"/>
    <w:rsid w:val="008E0F6D"/>
    <w:rsid w:val="008E1652"/>
    <w:rsid w:val="008E1C18"/>
    <w:rsid w:val="008E215B"/>
    <w:rsid w:val="008E223A"/>
    <w:rsid w:val="008E2380"/>
    <w:rsid w:val="008E35A0"/>
    <w:rsid w:val="008E364C"/>
    <w:rsid w:val="008E3F74"/>
    <w:rsid w:val="008E3FCB"/>
    <w:rsid w:val="008E439D"/>
    <w:rsid w:val="008E4F16"/>
    <w:rsid w:val="008E503D"/>
    <w:rsid w:val="008E55DC"/>
    <w:rsid w:val="008E562E"/>
    <w:rsid w:val="008E676E"/>
    <w:rsid w:val="008E6D19"/>
    <w:rsid w:val="008E6EE6"/>
    <w:rsid w:val="008E7764"/>
    <w:rsid w:val="008E787A"/>
    <w:rsid w:val="008E7997"/>
    <w:rsid w:val="008E7B8B"/>
    <w:rsid w:val="008E7FC1"/>
    <w:rsid w:val="008E7FDE"/>
    <w:rsid w:val="008F012A"/>
    <w:rsid w:val="008F0202"/>
    <w:rsid w:val="008F0D29"/>
    <w:rsid w:val="008F1FEB"/>
    <w:rsid w:val="008F213F"/>
    <w:rsid w:val="008F2B46"/>
    <w:rsid w:val="008F2E02"/>
    <w:rsid w:val="008F2E9B"/>
    <w:rsid w:val="008F2EB6"/>
    <w:rsid w:val="008F31ED"/>
    <w:rsid w:val="008F34A1"/>
    <w:rsid w:val="008F3876"/>
    <w:rsid w:val="008F433B"/>
    <w:rsid w:val="008F4472"/>
    <w:rsid w:val="008F4FBF"/>
    <w:rsid w:val="008F5949"/>
    <w:rsid w:val="008F5DBE"/>
    <w:rsid w:val="008F75C1"/>
    <w:rsid w:val="008F7F9D"/>
    <w:rsid w:val="00900118"/>
    <w:rsid w:val="00900457"/>
    <w:rsid w:val="009009A7"/>
    <w:rsid w:val="00900CFE"/>
    <w:rsid w:val="00900D21"/>
    <w:rsid w:val="00901C2D"/>
    <w:rsid w:val="009023BD"/>
    <w:rsid w:val="00902483"/>
    <w:rsid w:val="00902993"/>
    <w:rsid w:val="00902F1C"/>
    <w:rsid w:val="00903DD4"/>
    <w:rsid w:val="00904206"/>
    <w:rsid w:val="00904316"/>
    <w:rsid w:val="00904547"/>
    <w:rsid w:val="00905768"/>
    <w:rsid w:val="00905AAD"/>
    <w:rsid w:val="00906C19"/>
    <w:rsid w:val="00906FF1"/>
    <w:rsid w:val="00907667"/>
    <w:rsid w:val="0090769C"/>
    <w:rsid w:val="009077A1"/>
    <w:rsid w:val="00907AB5"/>
    <w:rsid w:val="00907FA1"/>
    <w:rsid w:val="009108F1"/>
    <w:rsid w:val="00910E66"/>
    <w:rsid w:val="0091142B"/>
    <w:rsid w:val="00911C6A"/>
    <w:rsid w:val="00911D0B"/>
    <w:rsid w:val="00912CE0"/>
    <w:rsid w:val="009130D4"/>
    <w:rsid w:val="0091437D"/>
    <w:rsid w:val="009146CF"/>
    <w:rsid w:val="00914E22"/>
    <w:rsid w:val="00915079"/>
    <w:rsid w:val="00915A86"/>
    <w:rsid w:val="009162CE"/>
    <w:rsid w:val="0091756F"/>
    <w:rsid w:val="00917665"/>
    <w:rsid w:val="00917FF2"/>
    <w:rsid w:val="009203B4"/>
    <w:rsid w:val="00920FD5"/>
    <w:rsid w:val="00921188"/>
    <w:rsid w:val="00921194"/>
    <w:rsid w:val="009212C8"/>
    <w:rsid w:val="009216CE"/>
    <w:rsid w:val="009217C1"/>
    <w:rsid w:val="00921CD9"/>
    <w:rsid w:val="00921D79"/>
    <w:rsid w:val="00921EB8"/>
    <w:rsid w:val="00922243"/>
    <w:rsid w:val="00922A7F"/>
    <w:rsid w:val="009230DB"/>
    <w:rsid w:val="00923158"/>
    <w:rsid w:val="009234AF"/>
    <w:rsid w:val="00923FFC"/>
    <w:rsid w:val="00924956"/>
    <w:rsid w:val="00924B5F"/>
    <w:rsid w:val="00924F22"/>
    <w:rsid w:val="00925285"/>
    <w:rsid w:val="00925622"/>
    <w:rsid w:val="0092569B"/>
    <w:rsid w:val="00925D2B"/>
    <w:rsid w:val="00926AA7"/>
    <w:rsid w:val="00926B61"/>
    <w:rsid w:val="00926F2E"/>
    <w:rsid w:val="009275CA"/>
    <w:rsid w:val="009276B6"/>
    <w:rsid w:val="009310AA"/>
    <w:rsid w:val="009318C1"/>
    <w:rsid w:val="009318F9"/>
    <w:rsid w:val="009320AD"/>
    <w:rsid w:val="0093239B"/>
    <w:rsid w:val="009327A6"/>
    <w:rsid w:val="00932CC9"/>
    <w:rsid w:val="00933640"/>
    <w:rsid w:val="00933DA6"/>
    <w:rsid w:val="00934386"/>
    <w:rsid w:val="009349AA"/>
    <w:rsid w:val="00934C76"/>
    <w:rsid w:val="009350FB"/>
    <w:rsid w:val="00935BAC"/>
    <w:rsid w:val="00935FD8"/>
    <w:rsid w:val="0093622F"/>
    <w:rsid w:val="009365B8"/>
    <w:rsid w:val="0093672A"/>
    <w:rsid w:val="009368D3"/>
    <w:rsid w:val="00936C94"/>
    <w:rsid w:val="00937583"/>
    <w:rsid w:val="0094011D"/>
    <w:rsid w:val="009409A9"/>
    <w:rsid w:val="009409B2"/>
    <w:rsid w:val="00940DA6"/>
    <w:rsid w:val="00941278"/>
    <w:rsid w:val="009416C7"/>
    <w:rsid w:val="00941923"/>
    <w:rsid w:val="009419BC"/>
    <w:rsid w:val="00942B98"/>
    <w:rsid w:val="00942BE8"/>
    <w:rsid w:val="00943006"/>
    <w:rsid w:val="00943549"/>
    <w:rsid w:val="0094355F"/>
    <w:rsid w:val="0094360D"/>
    <w:rsid w:val="00943A13"/>
    <w:rsid w:val="00943F3B"/>
    <w:rsid w:val="009443C0"/>
    <w:rsid w:val="009445C8"/>
    <w:rsid w:val="009446C9"/>
    <w:rsid w:val="00944702"/>
    <w:rsid w:val="00944F50"/>
    <w:rsid w:val="00945891"/>
    <w:rsid w:val="00945E83"/>
    <w:rsid w:val="00946A09"/>
    <w:rsid w:val="00946A62"/>
    <w:rsid w:val="00946CEF"/>
    <w:rsid w:val="009478B1"/>
    <w:rsid w:val="00950746"/>
    <w:rsid w:val="009510A1"/>
    <w:rsid w:val="0095148F"/>
    <w:rsid w:val="00951CE8"/>
    <w:rsid w:val="00951E8C"/>
    <w:rsid w:val="00952BD0"/>
    <w:rsid w:val="00953752"/>
    <w:rsid w:val="00953946"/>
    <w:rsid w:val="00953D8D"/>
    <w:rsid w:val="00953FD2"/>
    <w:rsid w:val="00954673"/>
    <w:rsid w:val="009548E3"/>
    <w:rsid w:val="00954CC6"/>
    <w:rsid w:val="00955CD6"/>
    <w:rsid w:val="0095610F"/>
    <w:rsid w:val="00956124"/>
    <w:rsid w:val="00956331"/>
    <w:rsid w:val="0095706F"/>
    <w:rsid w:val="0095788F"/>
    <w:rsid w:val="00957CFE"/>
    <w:rsid w:val="00960857"/>
    <w:rsid w:val="00960B30"/>
    <w:rsid w:val="00960C53"/>
    <w:rsid w:val="00960D49"/>
    <w:rsid w:val="00960F98"/>
    <w:rsid w:val="009611EE"/>
    <w:rsid w:val="009613D8"/>
    <w:rsid w:val="009618B2"/>
    <w:rsid w:val="009629DD"/>
    <w:rsid w:val="00962BEC"/>
    <w:rsid w:val="00964193"/>
    <w:rsid w:val="0096441B"/>
    <w:rsid w:val="00964712"/>
    <w:rsid w:val="00964982"/>
    <w:rsid w:val="00964A96"/>
    <w:rsid w:val="00964BC1"/>
    <w:rsid w:val="00964C5B"/>
    <w:rsid w:val="00964EFE"/>
    <w:rsid w:val="00965A07"/>
    <w:rsid w:val="00966B64"/>
    <w:rsid w:val="00967198"/>
    <w:rsid w:val="009707D2"/>
    <w:rsid w:val="00971949"/>
    <w:rsid w:val="009719E3"/>
    <w:rsid w:val="00971DD6"/>
    <w:rsid w:val="00971FB4"/>
    <w:rsid w:val="009720A7"/>
    <w:rsid w:val="009720F3"/>
    <w:rsid w:val="009729D2"/>
    <w:rsid w:val="00973240"/>
    <w:rsid w:val="0097325D"/>
    <w:rsid w:val="0097329D"/>
    <w:rsid w:val="009733A3"/>
    <w:rsid w:val="00973D57"/>
    <w:rsid w:val="009747C8"/>
    <w:rsid w:val="0097495E"/>
    <w:rsid w:val="00974A4D"/>
    <w:rsid w:val="00974CDE"/>
    <w:rsid w:val="00975043"/>
    <w:rsid w:val="00975310"/>
    <w:rsid w:val="00976633"/>
    <w:rsid w:val="00976C2C"/>
    <w:rsid w:val="00977D1C"/>
    <w:rsid w:val="00977E0B"/>
    <w:rsid w:val="00980675"/>
    <w:rsid w:val="00980EEA"/>
    <w:rsid w:val="009813D5"/>
    <w:rsid w:val="009816DE"/>
    <w:rsid w:val="00981841"/>
    <w:rsid w:val="00981F76"/>
    <w:rsid w:val="00982018"/>
    <w:rsid w:val="00982161"/>
    <w:rsid w:val="009821F5"/>
    <w:rsid w:val="00983376"/>
    <w:rsid w:val="0098353A"/>
    <w:rsid w:val="00983560"/>
    <w:rsid w:val="0098426A"/>
    <w:rsid w:val="009843DE"/>
    <w:rsid w:val="00984948"/>
    <w:rsid w:val="00984F12"/>
    <w:rsid w:val="00985430"/>
    <w:rsid w:val="00985728"/>
    <w:rsid w:val="009858D8"/>
    <w:rsid w:val="00985CD2"/>
    <w:rsid w:val="00985D99"/>
    <w:rsid w:val="00985DFD"/>
    <w:rsid w:val="00986B9C"/>
    <w:rsid w:val="00986ECD"/>
    <w:rsid w:val="00987DDA"/>
    <w:rsid w:val="009901F5"/>
    <w:rsid w:val="009909CC"/>
    <w:rsid w:val="00990EEE"/>
    <w:rsid w:val="00991296"/>
    <w:rsid w:val="00991CA2"/>
    <w:rsid w:val="00991FBB"/>
    <w:rsid w:val="009924A9"/>
    <w:rsid w:val="00993046"/>
    <w:rsid w:val="00993139"/>
    <w:rsid w:val="009939B3"/>
    <w:rsid w:val="00993BB4"/>
    <w:rsid w:val="00994770"/>
    <w:rsid w:val="00995619"/>
    <w:rsid w:val="00995DCE"/>
    <w:rsid w:val="00996945"/>
    <w:rsid w:val="00996F06"/>
    <w:rsid w:val="009974D8"/>
    <w:rsid w:val="0099765C"/>
    <w:rsid w:val="009976A4"/>
    <w:rsid w:val="0099796C"/>
    <w:rsid w:val="00997A4E"/>
    <w:rsid w:val="00997FF4"/>
    <w:rsid w:val="009A0A73"/>
    <w:rsid w:val="009A0D63"/>
    <w:rsid w:val="009A10A1"/>
    <w:rsid w:val="009A1E9C"/>
    <w:rsid w:val="009A23BD"/>
    <w:rsid w:val="009A2968"/>
    <w:rsid w:val="009A30B1"/>
    <w:rsid w:val="009A358A"/>
    <w:rsid w:val="009A40BE"/>
    <w:rsid w:val="009A4754"/>
    <w:rsid w:val="009A49E5"/>
    <w:rsid w:val="009A5F4E"/>
    <w:rsid w:val="009A64FB"/>
    <w:rsid w:val="009A650D"/>
    <w:rsid w:val="009A6570"/>
    <w:rsid w:val="009A7901"/>
    <w:rsid w:val="009A7C69"/>
    <w:rsid w:val="009A7F3F"/>
    <w:rsid w:val="009B0352"/>
    <w:rsid w:val="009B03C9"/>
    <w:rsid w:val="009B04A1"/>
    <w:rsid w:val="009B0876"/>
    <w:rsid w:val="009B0AD1"/>
    <w:rsid w:val="009B17AE"/>
    <w:rsid w:val="009B1DC7"/>
    <w:rsid w:val="009B22D1"/>
    <w:rsid w:val="009B23AC"/>
    <w:rsid w:val="009B2E76"/>
    <w:rsid w:val="009B303D"/>
    <w:rsid w:val="009B412D"/>
    <w:rsid w:val="009B4832"/>
    <w:rsid w:val="009B502E"/>
    <w:rsid w:val="009B5135"/>
    <w:rsid w:val="009B580C"/>
    <w:rsid w:val="009B5B77"/>
    <w:rsid w:val="009B5C8F"/>
    <w:rsid w:val="009B6A54"/>
    <w:rsid w:val="009B6AC3"/>
    <w:rsid w:val="009B6FBC"/>
    <w:rsid w:val="009B7103"/>
    <w:rsid w:val="009C0902"/>
    <w:rsid w:val="009C0ACF"/>
    <w:rsid w:val="009C108F"/>
    <w:rsid w:val="009C1407"/>
    <w:rsid w:val="009C17F6"/>
    <w:rsid w:val="009C1B90"/>
    <w:rsid w:val="009C1D5B"/>
    <w:rsid w:val="009C1EAD"/>
    <w:rsid w:val="009C28EB"/>
    <w:rsid w:val="009C2DF2"/>
    <w:rsid w:val="009C3946"/>
    <w:rsid w:val="009C3991"/>
    <w:rsid w:val="009C3B16"/>
    <w:rsid w:val="009C3D16"/>
    <w:rsid w:val="009C46E1"/>
    <w:rsid w:val="009C4C7A"/>
    <w:rsid w:val="009C4EA3"/>
    <w:rsid w:val="009C692F"/>
    <w:rsid w:val="009C6B9E"/>
    <w:rsid w:val="009C759F"/>
    <w:rsid w:val="009C75DE"/>
    <w:rsid w:val="009C763A"/>
    <w:rsid w:val="009C77D2"/>
    <w:rsid w:val="009D030F"/>
    <w:rsid w:val="009D119D"/>
    <w:rsid w:val="009D1E67"/>
    <w:rsid w:val="009D20E5"/>
    <w:rsid w:val="009D2343"/>
    <w:rsid w:val="009D28B4"/>
    <w:rsid w:val="009D2A3A"/>
    <w:rsid w:val="009D2A63"/>
    <w:rsid w:val="009D2CA1"/>
    <w:rsid w:val="009D3D6A"/>
    <w:rsid w:val="009D4B05"/>
    <w:rsid w:val="009D4C1E"/>
    <w:rsid w:val="009D4DF6"/>
    <w:rsid w:val="009D5350"/>
    <w:rsid w:val="009D5372"/>
    <w:rsid w:val="009D5486"/>
    <w:rsid w:val="009D6521"/>
    <w:rsid w:val="009D661A"/>
    <w:rsid w:val="009D6C4B"/>
    <w:rsid w:val="009D73DB"/>
    <w:rsid w:val="009D7AB3"/>
    <w:rsid w:val="009E0FEC"/>
    <w:rsid w:val="009E145B"/>
    <w:rsid w:val="009E154A"/>
    <w:rsid w:val="009E17E1"/>
    <w:rsid w:val="009E2235"/>
    <w:rsid w:val="009E2382"/>
    <w:rsid w:val="009E256D"/>
    <w:rsid w:val="009E2C2F"/>
    <w:rsid w:val="009E30B1"/>
    <w:rsid w:val="009E3375"/>
    <w:rsid w:val="009E3FD7"/>
    <w:rsid w:val="009E4311"/>
    <w:rsid w:val="009E5564"/>
    <w:rsid w:val="009E58FC"/>
    <w:rsid w:val="009E5AEB"/>
    <w:rsid w:val="009E5DBA"/>
    <w:rsid w:val="009E60F0"/>
    <w:rsid w:val="009E66BA"/>
    <w:rsid w:val="009E77D1"/>
    <w:rsid w:val="009F0136"/>
    <w:rsid w:val="009F09F4"/>
    <w:rsid w:val="009F1267"/>
    <w:rsid w:val="009F143B"/>
    <w:rsid w:val="009F17E1"/>
    <w:rsid w:val="009F2A56"/>
    <w:rsid w:val="009F3EE1"/>
    <w:rsid w:val="009F49C7"/>
    <w:rsid w:val="009F4C5A"/>
    <w:rsid w:val="009F5CD6"/>
    <w:rsid w:val="009F71CA"/>
    <w:rsid w:val="009F7423"/>
    <w:rsid w:val="009F75EE"/>
    <w:rsid w:val="009F7703"/>
    <w:rsid w:val="00A000E9"/>
    <w:rsid w:val="00A00334"/>
    <w:rsid w:val="00A00ACE"/>
    <w:rsid w:val="00A01CD4"/>
    <w:rsid w:val="00A01D2F"/>
    <w:rsid w:val="00A02CF0"/>
    <w:rsid w:val="00A02EE7"/>
    <w:rsid w:val="00A0317A"/>
    <w:rsid w:val="00A03203"/>
    <w:rsid w:val="00A03C5C"/>
    <w:rsid w:val="00A04225"/>
    <w:rsid w:val="00A04941"/>
    <w:rsid w:val="00A04FA0"/>
    <w:rsid w:val="00A04FED"/>
    <w:rsid w:val="00A05846"/>
    <w:rsid w:val="00A05BA3"/>
    <w:rsid w:val="00A06338"/>
    <w:rsid w:val="00A063B5"/>
    <w:rsid w:val="00A0643E"/>
    <w:rsid w:val="00A071B9"/>
    <w:rsid w:val="00A07208"/>
    <w:rsid w:val="00A100D8"/>
    <w:rsid w:val="00A1030C"/>
    <w:rsid w:val="00A10A2E"/>
    <w:rsid w:val="00A10CEB"/>
    <w:rsid w:val="00A10D0F"/>
    <w:rsid w:val="00A10E08"/>
    <w:rsid w:val="00A114FA"/>
    <w:rsid w:val="00A11505"/>
    <w:rsid w:val="00A11612"/>
    <w:rsid w:val="00A124A3"/>
    <w:rsid w:val="00A12831"/>
    <w:rsid w:val="00A12B27"/>
    <w:rsid w:val="00A131AB"/>
    <w:rsid w:val="00A138A0"/>
    <w:rsid w:val="00A13C5E"/>
    <w:rsid w:val="00A13E68"/>
    <w:rsid w:val="00A143DD"/>
    <w:rsid w:val="00A1457C"/>
    <w:rsid w:val="00A15128"/>
    <w:rsid w:val="00A16537"/>
    <w:rsid w:val="00A16AF2"/>
    <w:rsid w:val="00A16EEB"/>
    <w:rsid w:val="00A17BE6"/>
    <w:rsid w:val="00A2057A"/>
    <w:rsid w:val="00A206CE"/>
    <w:rsid w:val="00A21161"/>
    <w:rsid w:val="00A21411"/>
    <w:rsid w:val="00A2183E"/>
    <w:rsid w:val="00A221A5"/>
    <w:rsid w:val="00A222A8"/>
    <w:rsid w:val="00A225CF"/>
    <w:rsid w:val="00A229AE"/>
    <w:rsid w:val="00A23366"/>
    <w:rsid w:val="00A23F86"/>
    <w:rsid w:val="00A23FF8"/>
    <w:rsid w:val="00A241C1"/>
    <w:rsid w:val="00A2434D"/>
    <w:rsid w:val="00A2445C"/>
    <w:rsid w:val="00A24486"/>
    <w:rsid w:val="00A24952"/>
    <w:rsid w:val="00A24BBA"/>
    <w:rsid w:val="00A24DC4"/>
    <w:rsid w:val="00A24EBE"/>
    <w:rsid w:val="00A24F2C"/>
    <w:rsid w:val="00A25D3E"/>
    <w:rsid w:val="00A25D54"/>
    <w:rsid w:val="00A25FD4"/>
    <w:rsid w:val="00A2661C"/>
    <w:rsid w:val="00A2739D"/>
    <w:rsid w:val="00A2768C"/>
    <w:rsid w:val="00A2786F"/>
    <w:rsid w:val="00A305BE"/>
    <w:rsid w:val="00A308DA"/>
    <w:rsid w:val="00A309C2"/>
    <w:rsid w:val="00A3164D"/>
    <w:rsid w:val="00A31D95"/>
    <w:rsid w:val="00A32D36"/>
    <w:rsid w:val="00A3320E"/>
    <w:rsid w:val="00A33BE3"/>
    <w:rsid w:val="00A34DEB"/>
    <w:rsid w:val="00A357D0"/>
    <w:rsid w:val="00A36E15"/>
    <w:rsid w:val="00A400D2"/>
    <w:rsid w:val="00A40421"/>
    <w:rsid w:val="00A40D55"/>
    <w:rsid w:val="00A41012"/>
    <w:rsid w:val="00A41067"/>
    <w:rsid w:val="00A42A4C"/>
    <w:rsid w:val="00A43045"/>
    <w:rsid w:val="00A43199"/>
    <w:rsid w:val="00A43368"/>
    <w:rsid w:val="00A4400A"/>
    <w:rsid w:val="00A44343"/>
    <w:rsid w:val="00A44659"/>
    <w:rsid w:val="00A44791"/>
    <w:rsid w:val="00A44B5F"/>
    <w:rsid w:val="00A44C2A"/>
    <w:rsid w:val="00A4518C"/>
    <w:rsid w:val="00A453F9"/>
    <w:rsid w:val="00A45709"/>
    <w:rsid w:val="00A4581C"/>
    <w:rsid w:val="00A4620E"/>
    <w:rsid w:val="00A462EE"/>
    <w:rsid w:val="00A4698A"/>
    <w:rsid w:val="00A47590"/>
    <w:rsid w:val="00A50B77"/>
    <w:rsid w:val="00A5136C"/>
    <w:rsid w:val="00A516BE"/>
    <w:rsid w:val="00A51A74"/>
    <w:rsid w:val="00A51DDA"/>
    <w:rsid w:val="00A52337"/>
    <w:rsid w:val="00A528EB"/>
    <w:rsid w:val="00A52EA6"/>
    <w:rsid w:val="00A53390"/>
    <w:rsid w:val="00A53733"/>
    <w:rsid w:val="00A5376E"/>
    <w:rsid w:val="00A540E4"/>
    <w:rsid w:val="00A549A5"/>
    <w:rsid w:val="00A5502C"/>
    <w:rsid w:val="00A55936"/>
    <w:rsid w:val="00A55A6F"/>
    <w:rsid w:val="00A55B8E"/>
    <w:rsid w:val="00A56A77"/>
    <w:rsid w:val="00A56CF4"/>
    <w:rsid w:val="00A57105"/>
    <w:rsid w:val="00A57169"/>
    <w:rsid w:val="00A57388"/>
    <w:rsid w:val="00A57850"/>
    <w:rsid w:val="00A57B3C"/>
    <w:rsid w:val="00A57BAE"/>
    <w:rsid w:val="00A607ED"/>
    <w:rsid w:val="00A60BE0"/>
    <w:rsid w:val="00A60EEF"/>
    <w:rsid w:val="00A6112D"/>
    <w:rsid w:val="00A619AC"/>
    <w:rsid w:val="00A626F4"/>
    <w:rsid w:val="00A63D80"/>
    <w:rsid w:val="00A64378"/>
    <w:rsid w:val="00A648E4"/>
    <w:rsid w:val="00A64E58"/>
    <w:rsid w:val="00A64F1F"/>
    <w:rsid w:val="00A64FA7"/>
    <w:rsid w:val="00A6623E"/>
    <w:rsid w:val="00A67294"/>
    <w:rsid w:val="00A67320"/>
    <w:rsid w:val="00A67445"/>
    <w:rsid w:val="00A67469"/>
    <w:rsid w:val="00A67DB5"/>
    <w:rsid w:val="00A703FD"/>
    <w:rsid w:val="00A70478"/>
    <w:rsid w:val="00A7122A"/>
    <w:rsid w:val="00A71398"/>
    <w:rsid w:val="00A715C7"/>
    <w:rsid w:val="00A71ABE"/>
    <w:rsid w:val="00A72019"/>
    <w:rsid w:val="00A72968"/>
    <w:rsid w:val="00A73D2C"/>
    <w:rsid w:val="00A74489"/>
    <w:rsid w:val="00A75BF7"/>
    <w:rsid w:val="00A75F2B"/>
    <w:rsid w:val="00A76266"/>
    <w:rsid w:val="00A7639E"/>
    <w:rsid w:val="00A766AF"/>
    <w:rsid w:val="00A76D33"/>
    <w:rsid w:val="00A77790"/>
    <w:rsid w:val="00A81384"/>
    <w:rsid w:val="00A81556"/>
    <w:rsid w:val="00A82929"/>
    <w:rsid w:val="00A838E3"/>
    <w:rsid w:val="00A840C1"/>
    <w:rsid w:val="00A85B50"/>
    <w:rsid w:val="00A863D1"/>
    <w:rsid w:val="00A865F6"/>
    <w:rsid w:val="00A8668D"/>
    <w:rsid w:val="00A87431"/>
    <w:rsid w:val="00A8759C"/>
    <w:rsid w:val="00A87817"/>
    <w:rsid w:val="00A879FC"/>
    <w:rsid w:val="00A87A40"/>
    <w:rsid w:val="00A9045C"/>
    <w:rsid w:val="00A9072C"/>
    <w:rsid w:val="00A90AE5"/>
    <w:rsid w:val="00A9116A"/>
    <w:rsid w:val="00A91474"/>
    <w:rsid w:val="00A9192F"/>
    <w:rsid w:val="00A91981"/>
    <w:rsid w:val="00A91B57"/>
    <w:rsid w:val="00A920BA"/>
    <w:rsid w:val="00A930D8"/>
    <w:rsid w:val="00A93B0E"/>
    <w:rsid w:val="00A93CD8"/>
    <w:rsid w:val="00A94E35"/>
    <w:rsid w:val="00A9610D"/>
    <w:rsid w:val="00A9627C"/>
    <w:rsid w:val="00A967C1"/>
    <w:rsid w:val="00A9748D"/>
    <w:rsid w:val="00A97637"/>
    <w:rsid w:val="00AA0DDF"/>
    <w:rsid w:val="00AA1071"/>
    <w:rsid w:val="00AA11A8"/>
    <w:rsid w:val="00AA212B"/>
    <w:rsid w:val="00AA2901"/>
    <w:rsid w:val="00AA2DE7"/>
    <w:rsid w:val="00AA3967"/>
    <w:rsid w:val="00AA3EC2"/>
    <w:rsid w:val="00AA4226"/>
    <w:rsid w:val="00AA469F"/>
    <w:rsid w:val="00AA4784"/>
    <w:rsid w:val="00AA4FB3"/>
    <w:rsid w:val="00AA527F"/>
    <w:rsid w:val="00AA52AD"/>
    <w:rsid w:val="00AA68F6"/>
    <w:rsid w:val="00AA785B"/>
    <w:rsid w:val="00AA7F5A"/>
    <w:rsid w:val="00AB03E0"/>
    <w:rsid w:val="00AB0546"/>
    <w:rsid w:val="00AB0F51"/>
    <w:rsid w:val="00AB159A"/>
    <w:rsid w:val="00AB2315"/>
    <w:rsid w:val="00AB2876"/>
    <w:rsid w:val="00AB28F8"/>
    <w:rsid w:val="00AB2909"/>
    <w:rsid w:val="00AB325E"/>
    <w:rsid w:val="00AB4CA9"/>
    <w:rsid w:val="00AB4E0A"/>
    <w:rsid w:val="00AB4ECC"/>
    <w:rsid w:val="00AB4FAC"/>
    <w:rsid w:val="00AB5328"/>
    <w:rsid w:val="00AB550B"/>
    <w:rsid w:val="00AB596F"/>
    <w:rsid w:val="00AB599B"/>
    <w:rsid w:val="00AB5A0D"/>
    <w:rsid w:val="00AB60B9"/>
    <w:rsid w:val="00AB65F2"/>
    <w:rsid w:val="00AB67B9"/>
    <w:rsid w:val="00AB7118"/>
    <w:rsid w:val="00AB72B7"/>
    <w:rsid w:val="00AB7416"/>
    <w:rsid w:val="00AB7438"/>
    <w:rsid w:val="00AB76F5"/>
    <w:rsid w:val="00AB7BA4"/>
    <w:rsid w:val="00AB7FF9"/>
    <w:rsid w:val="00AC0ABA"/>
    <w:rsid w:val="00AC0E28"/>
    <w:rsid w:val="00AC1307"/>
    <w:rsid w:val="00AC1318"/>
    <w:rsid w:val="00AC1805"/>
    <w:rsid w:val="00AC1EB3"/>
    <w:rsid w:val="00AC24A6"/>
    <w:rsid w:val="00AC254F"/>
    <w:rsid w:val="00AC29B5"/>
    <w:rsid w:val="00AC2B10"/>
    <w:rsid w:val="00AC2B9A"/>
    <w:rsid w:val="00AC2E6C"/>
    <w:rsid w:val="00AC3182"/>
    <w:rsid w:val="00AC33D0"/>
    <w:rsid w:val="00AC3576"/>
    <w:rsid w:val="00AC3909"/>
    <w:rsid w:val="00AC3966"/>
    <w:rsid w:val="00AC3C92"/>
    <w:rsid w:val="00AC427E"/>
    <w:rsid w:val="00AC63F0"/>
    <w:rsid w:val="00AC705C"/>
    <w:rsid w:val="00AC76D8"/>
    <w:rsid w:val="00AC7910"/>
    <w:rsid w:val="00AD0B25"/>
    <w:rsid w:val="00AD0E98"/>
    <w:rsid w:val="00AD1170"/>
    <w:rsid w:val="00AD234D"/>
    <w:rsid w:val="00AD2877"/>
    <w:rsid w:val="00AD3562"/>
    <w:rsid w:val="00AD3B80"/>
    <w:rsid w:val="00AD46DF"/>
    <w:rsid w:val="00AD477B"/>
    <w:rsid w:val="00AD48F0"/>
    <w:rsid w:val="00AD5622"/>
    <w:rsid w:val="00AD567E"/>
    <w:rsid w:val="00AD5A94"/>
    <w:rsid w:val="00AD65BD"/>
    <w:rsid w:val="00AD6B83"/>
    <w:rsid w:val="00AD762C"/>
    <w:rsid w:val="00AD772A"/>
    <w:rsid w:val="00AE0D47"/>
    <w:rsid w:val="00AE17D4"/>
    <w:rsid w:val="00AE24A0"/>
    <w:rsid w:val="00AE2558"/>
    <w:rsid w:val="00AE2863"/>
    <w:rsid w:val="00AE3631"/>
    <w:rsid w:val="00AE36C7"/>
    <w:rsid w:val="00AE3979"/>
    <w:rsid w:val="00AE434E"/>
    <w:rsid w:val="00AE4415"/>
    <w:rsid w:val="00AE4F7F"/>
    <w:rsid w:val="00AE545F"/>
    <w:rsid w:val="00AE54E0"/>
    <w:rsid w:val="00AE5FA1"/>
    <w:rsid w:val="00AE60B2"/>
    <w:rsid w:val="00AE633F"/>
    <w:rsid w:val="00AE68C1"/>
    <w:rsid w:val="00AE6E4F"/>
    <w:rsid w:val="00AE7439"/>
    <w:rsid w:val="00AE753A"/>
    <w:rsid w:val="00AE75E0"/>
    <w:rsid w:val="00AE7C47"/>
    <w:rsid w:val="00AE7F61"/>
    <w:rsid w:val="00AF035E"/>
    <w:rsid w:val="00AF06BD"/>
    <w:rsid w:val="00AF071D"/>
    <w:rsid w:val="00AF10D8"/>
    <w:rsid w:val="00AF1B77"/>
    <w:rsid w:val="00AF21CE"/>
    <w:rsid w:val="00AF2A20"/>
    <w:rsid w:val="00AF2D82"/>
    <w:rsid w:val="00AF356E"/>
    <w:rsid w:val="00AF45DA"/>
    <w:rsid w:val="00AF56A5"/>
    <w:rsid w:val="00AF57B4"/>
    <w:rsid w:val="00AF5FA6"/>
    <w:rsid w:val="00AF6788"/>
    <w:rsid w:val="00AF6B56"/>
    <w:rsid w:val="00AF6CE2"/>
    <w:rsid w:val="00AF6D25"/>
    <w:rsid w:val="00AF6EF7"/>
    <w:rsid w:val="00AF78CE"/>
    <w:rsid w:val="00AF7ACB"/>
    <w:rsid w:val="00B00B1A"/>
    <w:rsid w:val="00B00BD2"/>
    <w:rsid w:val="00B00EBE"/>
    <w:rsid w:val="00B011C2"/>
    <w:rsid w:val="00B02137"/>
    <w:rsid w:val="00B021FB"/>
    <w:rsid w:val="00B02C69"/>
    <w:rsid w:val="00B02ED0"/>
    <w:rsid w:val="00B03EC9"/>
    <w:rsid w:val="00B041B9"/>
    <w:rsid w:val="00B05006"/>
    <w:rsid w:val="00B0543C"/>
    <w:rsid w:val="00B05D75"/>
    <w:rsid w:val="00B05FB3"/>
    <w:rsid w:val="00B065CA"/>
    <w:rsid w:val="00B06EDB"/>
    <w:rsid w:val="00B07088"/>
    <w:rsid w:val="00B0741A"/>
    <w:rsid w:val="00B075AA"/>
    <w:rsid w:val="00B076EB"/>
    <w:rsid w:val="00B07B66"/>
    <w:rsid w:val="00B07E3E"/>
    <w:rsid w:val="00B07FF2"/>
    <w:rsid w:val="00B11A0A"/>
    <w:rsid w:val="00B11D7E"/>
    <w:rsid w:val="00B12672"/>
    <w:rsid w:val="00B13A32"/>
    <w:rsid w:val="00B143E5"/>
    <w:rsid w:val="00B1527F"/>
    <w:rsid w:val="00B1613F"/>
    <w:rsid w:val="00B17341"/>
    <w:rsid w:val="00B17371"/>
    <w:rsid w:val="00B17570"/>
    <w:rsid w:val="00B20852"/>
    <w:rsid w:val="00B20E73"/>
    <w:rsid w:val="00B20F58"/>
    <w:rsid w:val="00B23218"/>
    <w:rsid w:val="00B23DB5"/>
    <w:rsid w:val="00B25001"/>
    <w:rsid w:val="00B25207"/>
    <w:rsid w:val="00B254F8"/>
    <w:rsid w:val="00B25614"/>
    <w:rsid w:val="00B25DEB"/>
    <w:rsid w:val="00B26A03"/>
    <w:rsid w:val="00B26A29"/>
    <w:rsid w:val="00B27691"/>
    <w:rsid w:val="00B278DA"/>
    <w:rsid w:val="00B30472"/>
    <w:rsid w:val="00B30DCB"/>
    <w:rsid w:val="00B30F39"/>
    <w:rsid w:val="00B31272"/>
    <w:rsid w:val="00B31291"/>
    <w:rsid w:val="00B312A7"/>
    <w:rsid w:val="00B32A8A"/>
    <w:rsid w:val="00B32F52"/>
    <w:rsid w:val="00B33535"/>
    <w:rsid w:val="00B34283"/>
    <w:rsid w:val="00B34402"/>
    <w:rsid w:val="00B34876"/>
    <w:rsid w:val="00B34CCD"/>
    <w:rsid w:val="00B3512B"/>
    <w:rsid w:val="00B356C0"/>
    <w:rsid w:val="00B35FFA"/>
    <w:rsid w:val="00B360D7"/>
    <w:rsid w:val="00B36FF0"/>
    <w:rsid w:val="00B37737"/>
    <w:rsid w:val="00B40254"/>
    <w:rsid w:val="00B40762"/>
    <w:rsid w:val="00B409B3"/>
    <w:rsid w:val="00B4152B"/>
    <w:rsid w:val="00B41B17"/>
    <w:rsid w:val="00B41CBB"/>
    <w:rsid w:val="00B42459"/>
    <w:rsid w:val="00B42828"/>
    <w:rsid w:val="00B429BF"/>
    <w:rsid w:val="00B42AAC"/>
    <w:rsid w:val="00B42B0E"/>
    <w:rsid w:val="00B44234"/>
    <w:rsid w:val="00B445F3"/>
    <w:rsid w:val="00B44C59"/>
    <w:rsid w:val="00B45185"/>
    <w:rsid w:val="00B45496"/>
    <w:rsid w:val="00B4592B"/>
    <w:rsid w:val="00B46792"/>
    <w:rsid w:val="00B470C9"/>
    <w:rsid w:val="00B47DAE"/>
    <w:rsid w:val="00B5015A"/>
    <w:rsid w:val="00B50319"/>
    <w:rsid w:val="00B50E9A"/>
    <w:rsid w:val="00B5196A"/>
    <w:rsid w:val="00B51A9D"/>
    <w:rsid w:val="00B51B1C"/>
    <w:rsid w:val="00B51C65"/>
    <w:rsid w:val="00B51E26"/>
    <w:rsid w:val="00B523E3"/>
    <w:rsid w:val="00B525A3"/>
    <w:rsid w:val="00B52799"/>
    <w:rsid w:val="00B528C3"/>
    <w:rsid w:val="00B52EAB"/>
    <w:rsid w:val="00B5346C"/>
    <w:rsid w:val="00B53619"/>
    <w:rsid w:val="00B53C3C"/>
    <w:rsid w:val="00B53CAF"/>
    <w:rsid w:val="00B5433F"/>
    <w:rsid w:val="00B544A7"/>
    <w:rsid w:val="00B54CBF"/>
    <w:rsid w:val="00B54DB4"/>
    <w:rsid w:val="00B54ECF"/>
    <w:rsid w:val="00B55CD4"/>
    <w:rsid w:val="00B55FB2"/>
    <w:rsid w:val="00B56114"/>
    <w:rsid w:val="00B5612B"/>
    <w:rsid w:val="00B57783"/>
    <w:rsid w:val="00B57833"/>
    <w:rsid w:val="00B6000F"/>
    <w:rsid w:val="00B6116D"/>
    <w:rsid w:val="00B61832"/>
    <w:rsid w:val="00B620BC"/>
    <w:rsid w:val="00B627C9"/>
    <w:rsid w:val="00B62B38"/>
    <w:rsid w:val="00B62CD7"/>
    <w:rsid w:val="00B631F1"/>
    <w:rsid w:val="00B639CA"/>
    <w:rsid w:val="00B63D53"/>
    <w:rsid w:val="00B64100"/>
    <w:rsid w:val="00B64B1F"/>
    <w:rsid w:val="00B65433"/>
    <w:rsid w:val="00B663CB"/>
    <w:rsid w:val="00B6641F"/>
    <w:rsid w:val="00B666CD"/>
    <w:rsid w:val="00B666F7"/>
    <w:rsid w:val="00B66794"/>
    <w:rsid w:val="00B66B6A"/>
    <w:rsid w:val="00B67138"/>
    <w:rsid w:val="00B672AE"/>
    <w:rsid w:val="00B67DFF"/>
    <w:rsid w:val="00B70026"/>
    <w:rsid w:val="00B70422"/>
    <w:rsid w:val="00B705B8"/>
    <w:rsid w:val="00B706D8"/>
    <w:rsid w:val="00B70B3C"/>
    <w:rsid w:val="00B70D74"/>
    <w:rsid w:val="00B70EDD"/>
    <w:rsid w:val="00B7158C"/>
    <w:rsid w:val="00B71A9D"/>
    <w:rsid w:val="00B71C48"/>
    <w:rsid w:val="00B71C68"/>
    <w:rsid w:val="00B725C9"/>
    <w:rsid w:val="00B7273D"/>
    <w:rsid w:val="00B7280D"/>
    <w:rsid w:val="00B72C18"/>
    <w:rsid w:val="00B73A86"/>
    <w:rsid w:val="00B740E2"/>
    <w:rsid w:val="00B741F8"/>
    <w:rsid w:val="00B743E3"/>
    <w:rsid w:val="00B75522"/>
    <w:rsid w:val="00B7612D"/>
    <w:rsid w:val="00B76179"/>
    <w:rsid w:val="00B766F9"/>
    <w:rsid w:val="00B768DA"/>
    <w:rsid w:val="00B76D56"/>
    <w:rsid w:val="00B77103"/>
    <w:rsid w:val="00B77636"/>
    <w:rsid w:val="00B77A08"/>
    <w:rsid w:val="00B77C45"/>
    <w:rsid w:val="00B8066F"/>
    <w:rsid w:val="00B808ED"/>
    <w:rsid w:val="00B80D5D"/>
    <w:rsid w:val="00B81857"/>
    <w:rsid w:val="00B81B0B"/>
    <w:rsid w:val="00B82011"/>
    <w:rsid w:val="00B824EE"/>
    <w:rsid w:val="00B82526"/>
    <w:rsid w:val="00B82B5F"/>
    <w:rsid w:val="00B82E37"/>
    <w:rsid w:val="00B83248"/>
    <w:rsid w:val="00B835AE"/>
    <w:rsid w:val="00B8386B"/>
    <w:rsid w:val="00B84426"/>
    <w:rsid w:val="00B84633"/>
    <w:rsid w:val="00B864AA"/>
    <w:rsid w:val="00B86F4B"/>
    <w:rsid w:val="00B90061"/>
    <w:rsid w:val="00B908F1"/>
    <w:rsid w:val="00B90CA7"/>
    <w:rsid w:val="00B910B1"/>
    <w:rsid w:val="00B91150"/>
    <w:rsid w:val="00B9146B"/>
    <w:rsid w:val="00B916C0"/>
    <w:rsid w:val="00B916DC"/>
    <w:rsid w:val="00B92941"/>
    <w:rsid w:val="00B92F1E"/>
    <w:rsid w:val="00B93266"/>
    <w:rsid w:val="00B93637"/>
    <w:rsid w:val="00B93F55"/>
    <w:rsid w:val="00B940F4"/>
    <w:rsid w:val="00B94307"/>
    <w:rsid w:val="00B947CC"/>
    <w:rsid w:val="00B94E35"/>
    <w:rsid w:val="00B94E3C"/>
    <w:rsid w:val="00B94F88"/>
    <w:rsid w:val="00B94FE2"/>
    <w:rsid w:val="00B95F21"/>
    <w:rsid w:val="00B960E3"/>
    <w:rsid w:val="00B962C5"/>
    <w:rsid w:val="00B96453"/>
    <w:rsid w:val="00B975A5"/>
    <w:rsid w:val="00BA0100"/>
    <w:rsid w:val="00BA0228"/>
    <w:rsid w:val="00BA0708"/>
    <w:rsid w:val="00BA09FE"/>
    <w:rsid w:val="00BA0A82"/>
    <w:rsid w:val="00BA278D"/>
    <w:rsid w:val="00BA2BFE"/>
    <w:rsid w:val="00BA30A1"/>
    <w:rsid w:val="00BA310A"/>
    <w:rsid w:val="00BA38A7"/>
    <w:rsid w:val="00BA399C"/>
    <w:rsid w:val="00BA3A6E"/>
    <w:rsid w:val="00BA3BFA"/>
    <w:rsid w:val="00BA3DD7"/>
    <w:rsid w:val="00BA3E3B"/>
    <w:rsid w:val="00BA4150"/>
    <w:rsid w:val="00BA4808"/>
    <w:rsid w:val="00BA4B57"/>
    <w:rsid w:val="00BA51A5"/>
    <w:rsid w:val="00BA5ECC"/>
    <w:rsid w:val="00BA6472"/>
    <w:rsid w:val="00BA6D3F"/>
    <w:rsid w:val="00BA6D50"/>
    <w:rsid w:val="00BA6ED6"/>
    <w:rsid w:val="00BA7331"/>
    <w:rsid w:val="00BB0D27"/>
    <w:rsid w:val="00BB0EE0"/>
    <w:rsid w:val="00BB208B"/>
    <w:rsid w:val="00BB3269"/>
    <w:rsid w:val="00BB368B"/>
    <w:rsid w:val="00BB38C5"/>
    <w:rsid w:val="00BB3C07"/>
    <w:rsid w:val="00BB3C38"/>
    <w:rsid w:val="00BB3E68"/>
    <w:rsid w:val="00BB4912"/>
    <w:rsid w:val="00BB4992"/>
    <w:rsid w:val="00BB56B5"/>
    <w:rsid w:val="00BB57CA"/>
    <w:rsid w:val="00BB5DB6"/>
    <w:rsid w:val="00BB5FEA"/>
    <w:rsid w:val="00BB6022"/>
    <w:rsid w:val="00BB6A29"/>
    <w:rsid w:val="00BB6CEF"/>
    <w:rsid w:val="00BB765F"/>
    <w:rsid w:val="00BB7889"/>
    <w:rsid w:val="00BC0202"/>
    <w:rsid w:val="00BC0B9E"/>
    <w:rsid w:val="00BC2015"/>
    <w:rsid w:val="00BC2146"/>
    <w:rsid w:val="00BC2506"/>
    <w:rsid w:val="00BC2526"/>
    <w:rsid w:val="00BC28C4"/>
    <w:rsid w:val="00BC346D"/>
    <w:rsid w:val="00BC370E"/>
    <w:rsid w:val="00BC373F"/>
    <w:rsid w:val="00BC42D5"/>
    <w:rsid w:val="00BC4B4B"/>
    <w:rsid w:val="00BC502D"/>
    <w:rsid w:val="00BC5043"/>
    <w:rsid w:val="00BC57B2"/>
    <w:rsid w:val="00BC5818"/>
    <w:rsid w:val="00BC65E6"/>
    <w:rsid w:val="00BD1FF4"/>
    <w:rsid w:val="00BD24A9"/>
    <w:rsid w:val="00BD2980"/>
    <w:rsid w:val="00BD2A97"/>
    <w:rsid w:val="00BD2B68"/>
    <w:rsid w:val="00BD314A"/>
    <w:rsid w:val="00BD3292"/>
    <w:rsid w:val="00BD3746"/>
    <w:rsid w:val="00BD3AFD"/>
    <w:rsid w:val="00BD3B72"/>
    <w:rsid w:val="00BD3EA8"/>
    <w:rsid w:val="00BD4E81"/>
    <w:rsid w:val="00BD56C1"/>
    <w:rsid w:val="00BD5D19"/>
    <w:rsid w:val="00BD5D87"/>
    <w:rsid w:val="00BD5DFA"/>
    <w:rsid w:val="00BD6354"/>
    <w:rsid w:val="00BD6B26"/>
    <w:rsid w:val="00BD713D"/>
    <w:rsid w:val="00BD7193"/>
    <w:rsid w:val="00BE062C"/>
    <w:rsid w:val="00BE08C8"/>
    <w:rsid w:val="00BE0C0B"/>
    <w:rsid w:val="00BE0E99"/>
    <w:rsid w:val="00BE170C"/>
    <w:rsid w:val="00BE1A1D"/>
    <w:rsid w:val="00BE1EE9"/>
    <w:rsid w:val="00BE298C"/>
    <w:rsid w:val="00BE2BF4"/>
    <w:rsid w:val="00BE2FD4"/>
    <w:rsid w:val="00BE34F0"/>
    <w:rsid w:val="00BE3AB5"/>
    <w:rsid w:val="00BE3C8F"/>
    <w:rsid w:val="00BE431F"/>
    <w:rsid w:val="00BE43A0"/>
    <w:rsid w:val="00BE462F"/>
    <w:rsid w:val="00BE4AAB"/>
    <w:rsid w:val="00BE4B3E"/>
    <w:rsid w:val="00BE4B62"/>
    <w:rsid w:val="00BE5707"/>
    <w:rsid w:val="00BE5EE7"/>
    <w:rsid w:val="00BE650E"/>
    <w:rsid w:val="00BE6D5E"/>
    <w:rsid w:val="00BE76E7"/>
    <w:rsid w:val="00BF0D31"/>
    <w:rsid w:val="00BF0D48"/>
    <w:rsid w:val="00BF1E64"/>
    <w:rsid w:val="00BF3A93"/>
    <w:rsid w:val="00BF3B78"/>
    <w:rsid w:val="00BF4B77"/>
    <w:rsid w:val="00BF4E24"/>
    <w:rsid w:val="00BF53A9"/>
    <w:rsid w:val="00BF5490"/>
    <w:rsid w:val="00BF59B2"/>
    <w:rsid w:val="00BF63E1"/>
    <w:rsid w:val="00BF6937"/>
    <w:rsid w:val="00BF6A70"/>
    <w:rsid w:val="00BF6B84"/>
    <w:rsid w:val="00BF7041"/>
    <w:rsid w:val="00BF73CF"/>
    <w:rsid w:val="00BF787A"/>
    <w:rsid w:val="00C01242"/>
    <w:rsid w:val="00C013D8"/>
    <w:rsid w:val="00C018CE"/>
    <w:rsid w:val="00C01E0A"/>
    <w:rsid w:val="00C020F1"/>
    <w:rsid w:val="00C024B3"/>
    <w:rsid w:val="00C02DE2"/>
    <w:rsid w:val="00C0346D"/>
    <w:rsid w:val="00C0355E"/>
    <w:rsid w:val="00C0357C"/>
    <w:rsid w:val="00C03755"/>
    <w:rsid w:val="00C04057"/>
    <w:rsid w:val="00C0426F"/>
    <w:rsid w:val="00C04287"/>
    <w:rsid w:val="00C0455F"/>
    <w:rsid w:val="00C04ACB"/>
    <w:rsid w:val="00C04C36"/>
    <w:rsid w:val="00C054AD"/>
    <w:rsid w:val="00C055E8"/>
    <w:rsid w:val="00C058C2"/>
    <w:rsid w:val="00C05FDA"/>
    <w:rsid w:val="00C0623D"/>
    <w:rsid w:val="00C0652C"/>
    <w:rsid w:val="00C0658C"/>
    <w:rsid w:val="00C066A9"/>
    <w:rsid w:val="00C0701A"/>
    <w:rsid w:val="00C07702"/>
    <w:rsid w:val="00C078C6"/>
    <w:rsid w:val="00C07C1F"/>
    <w:rsid w:val="00C10290"/>
    <w:rsid w:val="00C10E8D"/>
    <w:rsid w:val="00C112AF"/>
    <w:rsid w:val="00C11CBD"/>
    <w:rsid w:val="00C1279D"/>
    <w:rsid w:val="00C12B03"/>
    <w:rsid w:val="00C12F5D"/>
    <w:rsid w:val="00C13742"/>
    <w:rsid w:val="00C13BBE"/>
    <w:rsid w:val="00C1493D"/>
    <w:rsid w:val="00C14C60"/>
    <w:rsid w:val="00C17932"/>
    <w:rsid w:val="00C17D49"/>
    <w:rsid w:val="00C203EB"/>
    <w:rsid w:val="00C2054B"/>
    <w:rsid w:val="00C208EF"/>
    <w:rsid w:val="00C209DA"/>
    <w:rsid w:val="00C20A9E"/>
    <w:rsid w:val="00C20C21"/>
    <w:rsid w:val="00C21250"/>
    <w:rsid w:val="00C219AF"/>
    <w:rsid w:val="00C221E9"/>
    <w:rsid w:val="00C22DE3"/>
    <w:rsid w:val="00C2394F"/>
    <w:rsid w:val="00C239AD"/>
    <w:rsid w:val="00C23BD2"/>
    <w:rsid w:val="00C23CCC"/>
    <w:rsid w:val="00C23D3E"/>
    <w:rsid w:val="00C23DC8"/>
    <w:rsid w:val="00C23FEE"/>
    <w:rsid w:val="00C246E1"/>
    <w:rsid w:val="00C24CC5"/>
    <w:rsid w:val="00C25075"/>
    <w:rsid w:val="00C2520D"/>
    <w:rsid w:val="00C262D7"/>
    <w:rsid w:val="00C2683C"/>
    <w:rsid w:val="00C26FBA"/>
    <w:rsid w:val="00C27F0C"/>
    <w:rsid w:val="00C308C1"/>
    <w:rsid w:val="00C311BF"/>
    <w:rsid w:val="00C31D01"/>
    <w:rsid w:val="00C31D7B"/>
    <w:rsid w:val="00C32EAC"/>
    <w:rsid w:val="00C3407E"/>
    <w:rsid w:val="00C349DD"/>
    <w:rsid w:val="00C34ADC"/>
    <w:rsid w:val="00C34B78"/>
    <w:rsid w:val="00C351F4"/>
    <w:rsid w:val="00C3566C"/>
    <w:rsid w:val="00C35D3B"/>
    <w:rsid w:val="00C35D7A"/>
    <w:rsid w:val="00C365CB"/>
    <w:rsid w:val="00C36856"/>
    <w:rsid w:val="00C37D6F"/>
    <w:rsid w:val="00C400EB"/>
    <w:rsid w:val="00C40472"/>
    <w:rsid w:val="00C40517"/>
    <w:rsid w:val="00C406CD"/>
    <w:rsid w:val="00C40AD2"/>
    <w:rsid w:val="00C40FF3"/>
    <w:rsid w:val="00C41550"/>
    <w:rsid w:val="00C4180F"/>
    <w:rsid w:val="00C41E5F"/>
    <w:rsid w:val="00C4203F"/>
    <w:rsid w:val="00C42312"/>
    <w:rsid w:val="00C428D0"/>
    <w:rsid w:val="00C429D3"/>
    <w:rsid w:val="00C42C60"/>
    <w:rsid w:val="00C42CBB"/>
    <w:rsid w:val="00C42D4F"/>
    <w:rsid w:val="00C43282"/>
    <w:rsid w:val="00C43529"/>
    <w:rsid w:val="00C43D09"/>
    <w:rsid w:val="00C43DC5"/>
    <w:rsid w:val="00C44C0D"/>
    <w:rsid w:val="00C44CA9"/>
    <w:rsid w:val="00C46DDD"/>
    <w:rsid w:val="00C46E81"/>
    <w:rsid w:val="00C474E0"/>
    <w:rsid w:val="00C511A8"/>
    <w:rsid w:val="00C51C1F"/>
    <w:rsid w:val="00C52283"/>
    <w:rsid w:val="00C52C66"/>
    <w:rsid w:val="00C52F3D"/>
    <w:rsid w:val="00C53AA6"/>
    <w:rsid w:val="00C53E88"/>
    <w:rsid w:val="00C54093"/>
    <w:rsid w:val="00C54119"/>
    <w:rsid w:val="00C54A35"/>
    <w:rsid w:val="00C55155"/>
    <w:rsid w:val="00C5559F"/>
    <w:rsid w:val="00C560D9"/>
    <w:rsid w:val="00C568B2"/>
    <w:rsid w:val="00C56AF7"/>
    <w:rsid w:val="00C57498"/>
    <w:rsid w:val="00C57516"/>
    <w:rsid w:val="00C575EE"/>
    <w:rsid w:val="00C57B56"/>
    <w:rsid w:val="00C60CE4"/>
    <w:rsid w:val="00C6101B"/>
    <w:rsid w:val="00C610E7"/>
    <w:rsid w:val="00C6130C"/>
    <w:rsid w:val="00C618BF"/>
    <w:rsid w:val="00C61C01"/>
    <w:rsid w:val="00C625C3"/>
    <w:rsid w:val="00C62ADC"/>
    <w:rsid w:val="00C62AEF"/>
    <w:rsid w:val="00C62F2F"/>
    <w:rsid w:val="00C63A95"/>
    <w:rsid w:val="00C640C3"/>
    <w:rsid w:val="00C64186"/>
    <w:rsid w:val="00C645D5"/>
    <w:rsid w:val="00C6695F"/>
    <w:rsid w:val="00C67ABF"/>
    <w:rsid w:val="00C67D6A"/>
    <w:rsid w:val="00C67EB6"/>
    <w:rsid w:val="00C71361"/>
    <w:rsid w:val="00C71558"/>
    <w:rsid w:val="00C715F6"/>
    <w:rsid w:val="00C7175C"/>
    <w:rsid w:val="00C71D86"/>
    <w:rsid w:val="00C72874"/>
    <w:rsid w:val="00C7296E"/>
    <w:rsid w:val="00C72C4D"/>
    <w:rsid w:val="00C73487"/>
    <w:rsid w:val="00C74154"/>
    <w:rsid w:val="00C74896"/>
    <w:rsid w:val="00C74B54"/>
    <w:rsid w:val="00C74ED3"/>
    <w:rsid w:val="00C74F4C"/>
    <w:rsid w:val="00C7522E"/>
    <w:rsid w:val="00C75675"/>
    <w:rsid w:val="00C7601D"/>
    <w:rsid w:val="00C761FA"/>
    <w:rsid w:val="00C76A65"/>
    <w:rsid w:val="00C77341"/>
    <w:rsid w:val="00C77679"/>
    <w:rsid w:val="00C8017B"/>
    <w:rsid w:val="00C801DD"/>
    <w:rsid w:val="00C80589"/>
    <w:rsid w:val="00C81186"/>
    <w:rsid w:val="00C8208E"/>
    <w:rsid w:val="00C836E1"/>
    <w:rsid w:val="00C84304"/>
    <w:rsid w:val="00C85792"/>
    <w:rsid w:val="00C86489"/>
    <w:rsid w:val="00C865A8"/>
    <w:rsid w:val="00C86685"/>
    <w:rsid w:val="00C86A0B"/>
    <w:rsid w:val="00C90097"/>
    <w:rsid w:val="00C90116"/>
    <w:rsid w:val="00C90B44"/>
    <w:rsid w:val="00C91110"/>
    <w:rsid w:val="00C91252"/>
    <w:rsid w:val="00C91DFF"/>
    <w:rsid w:val="00C92A51"/>
    <w:rsid w:val="00C92A70"/>
    <w:rsid w:val="00C92C3D"/>
    <w:rsid w:val="00C938B0"/>
    <w:rsid w:val="00C93A85"/>
    <w:rsid w:val="00C9443A"/>
    <w:rsid w:val="00C94B58"/>
    <w:rsid w:val="00C94D8F"/>
    <w:rsid w:val="00C953B3"/>
    <w:rsid w:val="00C95BBB"/>
    <w:rsid w:val="00C95D53"/>
    <w:rsid w:val="00C960D5"/>
    <w:rsid w:val="00C964D9"/>
    <w:rsid w:val="00C9678B"/>
    <w:rsid w:val="00C96837"/>
    <w:rsid w:val="00C972D6"/>
    <w:rsid w:val="00C979A7"/>
    <w:rsid w:val="00C97A83"/>
    <w:rsid w:val="00C97B9B"/>
    <w:rsid w:val="00CA0306"/>
    <w:rsid w:val="00CA1A55"/>
    <w:rsid w:val="00CA1FEB"/>
    <w:rsid w:val="00CA2195"/>
    <w:rsid w:val="00CA2F9B"/>
    <w:rsid w:val="00CA33E1"/>
    <w:rsid w:val="00CA36FA"/>
    <w:rsid w:val="00CA39A8"/>
    <w:rsid w:val="00CA3DD2"/>
    <w:rsid w:val="00CA3F3C"/>
    <w:rsid w:val="00CA448A"/>
    <w:rsid w:val="00CA5F8D"/>
    <w:rsid w:val="00CA6C5C"/>
    <w:rsid w:val="00CA6E14"/>
    <w:rsid w:val="00CA70D6"/>
    <w:rsid w:val="00CA786A"/>
    <w:rsid w:val="00CA795B"/>
    <w:rsid w:val="00CB0978"/>
    <w:rsid w:val="00CB0B41"/>
    <w:rsid w:val="00CB14C3"/>
    <w:rsid w:val="00CB1AF8"/>
    <w:rsid w:val="00CB1B24"/>
    <w:rsid w:val="00CB3025"/>
    <w:rsid w:val="00CB3C5F"/>
    <w:rsid w:val="00CB3F01"/>
    <w:rsid w:val="00CB412F"/>
    <w:rsid w:val="00CB440E"/>
    <w:rsid w:val="00CB44C9"/>
    <w:rsid w:val="00CB4BA5"/>
    <w:rsid w:val="00CB4EF8"/>
    <w:rsid w:val="00CB5332"/>
    <w:rsid w:val="00CB545F"/>
    <w:rsid w:val="00CB6645"/>
    <w:rsid w:val="00CB693B"/>
    <w:rsid w:val="00CB6B74"/>
    <w:rsid w:val="00CB6C60"/>
    <w:rsid w:val="00CB7B72"/>
    <w:rsid w:val="00CC1138"/>
    <w:rsid w:val="00CC17F6"/>
    <w:rsid w:val="00CC1E07"/>
    <w:rsid w:val="00CC245D"/>
    <w:rsid w:val="00CC2F28"/>
    <w:rsid w:val="00CC31EE"/>
    <w:rsid w:val="00CC3426"/>
    <w:rsid w:val="00CC41E1"/>
    <w:rsid w:val="00CC480D"/>
    <w:rsid w:val="00CC4A12"/>
    <w:rsid w:val="00CC4EE8"/>
    <w:rsid w:val="00CC539A"/>
    <w:rsid w:val="00CC55CA"/>
    <w:rsid w:val="00CC5824"/>
    <w:rsid w:val="00CC5972"/>
    <w:rsid w:val="00CC5A90"/>
    <w:rsid w:val="00CC5B01"/>
    <w:rsid w:val="00CC62F8"/>
    <w:rsid w:val="00CC64C6"/>
    <w:rsid w:val="00CC6762"/>
    <w:rsid w:val="00CC7072"/>
    <w:rsid w:val="00CC70AB"/>
    <w:rsid w:val="00CD0A5E"/>
    <w:rsid w:val="00CD0A93"/>
    <w:rsid w:val="00CD160C"/>
    <w:rsid w:val="00CD1FEE"/>
    <w:rsid w:val="00CD25E3"/>
    <w:rsid w:val="00CD27FF"/>
    <w:rsid w:val="00CD356F"/>
    <w:rsid w:val="00CD370D"/>
    <w:rsid w:val="00CD4B86"/>
    <w:rsid w:val="00CD4EEC"/>
    <w:rsid w:val="00CD56C9"/>
    <w:rsid w:val="00CD5C5A"/>
    <w:rsid w:val="00CD5F90"/>
    <w:rsid w:val="00CD65DD"/>
    <w:rsid w:val="00CE022A"/>
    <w:rsid w:val="00CE07D7"/>
    <w:rsid w:val="00CE16E2"/>
    <w:rsid w:val="00CE1951"/>
    <w:rsid w:val="00CE1BFD"/>
    <w:rsid w:val="00CE2530"/>
    <w:rsid w:val="00CE253F"/>
    <w:rsid w:val="00CE2B82"/>
    <w:rsid w:val="00CE55C1"/>
    <w:rsid w:val="00CE5954"/>
    <w:rsid w:val="00CE6015"/>
    <w:rsid w:val="00CE61F7"/>
    <w:rsid w:val="00CE6527"/>
    <w:rsid w:val="00CE6AAD"/>
    <w:rsid w:val="00CE6C0B"/>
    <w:rsid w:val="00CE6CFE"/>
    <w:rsid w:val="00CE7376"/>
    <w:rsid w:val="00CE7C73"/>
    <w:rsid w:val="00CE7DD6"/>
    <w:rsid w:val="00CF03D4"/>
    <w:rsid w:val="00CF08FB"/>
    <w:rsid w:val="00CF0927"/>
    <w:rsid w:val="00CF1ECC"/>
    <w:rsid w:val="00CF236F"/>
    <w:rsid w:val="00CF2B24"/>
    <w:rsid w:val="00CF375D"/>
    <w:rsid w:val="00CF3990"/>
    <w:rsid w:val="00CF3CDE"/>
    <w:rsid w:val="00CF4072"/>
    <w:rsid w:val="00CF41AB"/>
    <w:rsid w:val="00CF4606"/>
    <w:rsid w:val="00CF51DC"/>
    <w:rsid w:val="00CF5A66"/>
    <w:rsid w:val="00CF612B"/>
    <w:rsid w:val="00CF6183"/>
    <w:rsid w:val="00CF7652"/>
    <w:rsid w:val="00CF7C3A"/>
    <w:rsid w:val="00D01713"/>
    <w:rsid w:val="00D01A8D"/>
    <w:rsid w:val="00D01BB7"/>
    <w:rsid w:val="00D0209F"/>
    <w:rsid w:val="00D028C6"/>
    <w:rsid w:val="00D03757"/>
    <w:rsid w:val="00D0392C"/>
    <w:rsid w:val="00D03F2C"/>
    <w:rsid w:val="00D04982"/>
    <w:rsid w:val="00D049A5"/>
    <w:rsid w:val="00D04EDF"/>
    <w:rsid w:val="00D05072"/>
    <w:rsid w:val="00D05D90"/>
    <w:rsid w:val="00D05E43"/>
    <w:rsid w:val="00D05F0A"/>
    <w:rsid w:val="00D06433"/>
    <w:rsid w:val="00D06876"/>
    <w:rsid w:val="00D069BE"/>
    <w:rsid w:val="00D06F25"/>
    <w:rsid w:val="00D07895"/>
    <w:rsid w:val="00D07E0A"/>
    <w:rsid w:val="00D07EC8"/>
    <w:rsid w:val="00D102B2"/>
    <w:rsid w:val="00D108BA"/>
    <w:rsid w:val="00D11324"/>
    <w:rsid w:val="00D11637"/>
    <w:rsid w:val="00D11D6E"/>
    <w:rsid w:val="00D139BD"/>
    <w:rsid w:val="00D13DE2"/>
    <w:rsid w:val="00D1404E"/>
    <w:rsid w:val="00D14219"/>
    <w:rsid w:val="00D147A8"/>
    <w:rsid w:val="00D14E0F"/>
    <w:rsid w:val="00D15054"/>
    <w:rsid w:val="00D153CD"/>
    <w:rsid w:val="00D15AE2"/>
    <w:rsid w:val="00D15B06"/>
    <w:rsid w:val="00D16900"/>
    <w:rsid w:val="00D16DE8"/>
    <w:rsid w:val="00D174AD"/>
    <w:rsid w:val="00D177D7"/>
    <w:rsid w:val="00D17DC8"/>
    <w:rsid w:val="00D17EBC"/>
    <w:rsid w:val="00D203C8"/>
    <w:rsid w:val="00D20961"/>
    <w:rsid w:val="00D20A37"/>
    <w:rsid w:val="00D20C85"/>
    <w:rsid w:val="00D20D5C"/>
    <w:rsid w:val="00D21439"/>
    <w:rsid w:val="00D21CBA"/>
    <w:rsid w:val="00D220C1"/>
    <w:rsid w:val="00D22B4B"/>
    <w:rsid w:val="00D22DDE"/>
    <w:rsid w:val="00D22EBC"/>
    <w:rsid w:val="00D2422A"/>
    <w:rsid w:val="00D249AD"/>
    <w:rsid w:val="00D24AA4"/>
    <w:rsid w:val="00D25879"/>
    <w:rsid w:val="00D25B70"/>
    <w:rsid w:val="00D2650D"/>
    <w:rsid w:val="00D26AB5"/>
    <w:rsid w:val="00D26EE7"/>
    <w:rsid w:val="00D2727E"/>
    <w:rsid w:val="00D27720"/>
    <w:rsid w:val="00D27819"/>
    <w:rsid w:val="00D30DB0"/>
    <w:rsid w:val="00D315B2"/>
    <w:rsid w:val="00D318E1"/>
    <w:rsid w:val="00D3190B"/>
    <w:rsid w:val="00D31E01"/>
    <w:rsid w:val="00D31EAC"/>
    <w:rsid w:val="00D323E7"/>
    <w:rsid w:val="00D32692"/>
    <w:rsid w:val="00D3282F"/>
    <w:rsid w:val="00D32954"/>
    <w:rsid w:val="00D329F4"/>
    <w:rsid w:val="00D32D47"/>
    <w:rsid w:val="00D32F37"/>
    <w:rsid w:val="00D32F7D"/>
    <w:rsid w:val="00D33927"/>
    <w:rsid w:val="00D33FEC"/>
    <w:rsid w:val="00D341B1"/>
    <w:rsid w:val="00D34AA7"/>
    <w:rsid w:val="00D34EBF"/>
    <w:rsid w:val="00D35102"/>
    <w:rsid w:val="00D35328"/>
    <w:rsid w:val="00D359CE"/>
    <w:rsid w:val="00D36D1E"/>
    <w:rsid w:val="00D374B8"/>
    <w:rsid w:val="00D37F72"/>
    <w:rsid w:val="00D40960"/>
    <w:rsid w:val="00D412F6"/>
    <w:rsid w:val="00D414DB"/>
    <w:rsid w:val="00D41E17"/>
    <w:rsid w:val="00D422D3"/>
    <w:rsid w:val="00D4244F"/>
    <w:rsid w:val="00D428D8"/>
    <w:rsid w:val="00D429F5"/>
    <w:rsid w:val="00D42A7E"/>
    <w:rsid w:val="00D42B48"/>
    <w:rsid w:val="00D42BCB"/>
    <w:rsid w:val="00D42ED9"/>
    <w:rsid w:val="00D4350F"/>
    <w:rsid w:val="00D436F4"/>
    <w:rsid w:val="00D43754"/>
    <w:rsid w:val="00D445D2"/>
    <w:rsid w:val="00D446CE"/>
    <w:rsid w:val="00D45129"/>
    <w:rsid w:val="00D45750"/>
    <w:rsid w:val="00D464CD"/>
    <w:rsid w:val="00D47456"/>
    <w:rsid w:val="00D475AB"/>
    <w:rsid w:val="00D47D1E"/>
    <w:rsid w:val="00D47D95"/>
    <w:rsid w:val="00D47DEC"/>
    <w:rsid w:val="00D50244"/>
    <w:rsid w:val="00D512BB"/>
    <w:rsid w:val="00D51544"/>
    <w:rsid w:val="00D51632"/>
    <w:rsid w:val="00D517A5"/>
    <w:rsid w:val="00D52009"/>
    <w:rsid w:val="00D5210B"/>
    <w:rsid w:val="00D527C0"/>
    <w:rsid w:val="00D52D42"/>
    <w:rsid w:val="00D53334"/>
    <w:rsid w:val="00D53559"/>
    <w:rsid w:val="00D5366F"/>
    <w:rsid w:val="00D53867"/>
    <w:rsid w:val="00D539F6"/>
    <w:rsid w:val="00D5421B"/>
    <w:rsid w:val="00D54702"/>
    <w:rsid w:val="00D55755"/>
    <w:rsid w:val="00D5589C"/>
    <w:rsid w:val="00D56357"/>
    <w:rsid w:val="00D56461"/>
    <w:rsid w:val="00D56692"/>
    <w:rsid w:val="00D56D8B"/>
    <w:rsid w:val="00D5722A"/>
    <w:rsid w:val="00D577BF"/>
    <w:rsid w:val="00D57F75"/>
    <w:rsid w:val="00D6078E"/>
    <w:rsid w:val="00D60CCD"/>
    <w:rsid w:val="00D60D49"/>
    <w:rsid w:val="00D60F08"/>
    <w:rsid w:val="00D61399"/>
    <w:rsid w:val="00D6151A"/>
    <w:rsid w:val="00D61A9A"/>
    <w:rsid w:val="00D61C3F"/>
    <w:rsid w:val="00D62D66"/>
    <w:rsid w:val="00D62EA1"/>
    <w:rsid w:val="00D6335D"/>
    <w:rsid w:val="00D63A6D"/>
    <w:rsid w:val="00D63B2D"/>
    <w:rsid w:val="00D645AD"/>
    <w:rsid w:val="00D647F3"/>
    <w:rsid w:val="00D64BE6"/>
    <w:rsid w:val="00D64FAB"/>
    <w:rsid w:val="00D651D0"/>
    <w:rsid w:val="00D65D02"/>
    <w:rsid w:val="00D665F0"/>
    <w:rsid w:val="00D671FE"/>
    <w:rsid w:val="00D672F5"/>
    <w:rsid w:val="00D67D5F"/>
    <w:rsid w:val="00D7004F"/>
    <w:rsid w:val="00D700B3"/>
    <w:rsid w:val="00D70700"/>
    <w:rsid w:val="00D713F1"/>
    <w:rsid w:val="00D713FE"/>
    <w:rsid w:val="00D7177C"/>
    <w:rsid w:val="00D72D21"/>
    <w:rsid w:val="00D731B7"/>
    <w:rsid w:val="00D73AA6"/>
    <w:rsid w:val="00D7428B"/>
    <w:rsid w:val="00D74736"/>
    <w:rsid w:val="00D74B56"/>
    <w:rsid w:val="00D74CCE"/>
    <w:rsid w:val="00D74F17"/>
    <w:rsid w:val="00D75B2C"/>
    <w:rsid w:val="00D75B57"/>
    <w:rsid w:val="00D76796"/>
    <w:rsid w:val="00D76986"/>
    <w:rsid w:val="00D76D18"/>
    <w:rsid w:val="00D771BF"/>
    <w:rsid w:val="00D77828"/>
    <w:rsid w:val="00D77A39"/>
    <w:rsid w:val="00D77C5F"/>
    <w:rsid w:val="00D80043"/>
    <w:rsid w:val="00D80CC0"/>
    <w:rsid w:val="00D80E72"/>
    <w:rsid w:val="00D80EB4"/>
    <w:rsid w:val="00D80F6F"/>
    <w:rsid w:val="00D813E9"/>
    <w:rsid w:val="00D81567"/>
    <w:rsid w:val="00D81BF8"/>
    <w:rsid w:val="00D81DB4"/>
    <w:rsid w:val="00D81E3E"/>
    <w:rsid w:val="00D82204"/>
    <w:rsid w:val="00D82A37"/>
    <w:rsid w:val="00D82C85"/>
    <w:rsid w:val="00D82D8A"/>
    <w:rsid w:val="00D831CC"/>
    <w:rsid w:val="00D833E3"/>
    <w:rsid w:val="00D834C3"/>
    <w:rsid w:val="00D8397E"/>
    <w:rsid w:val="00D83E04"/>
    <w:rsid w:val="00D84449"/>
    <w:rsid w:val="00D84874"/>
    <w:rsid w:val="00D854B8"/>
    <w:rsid w:val="00D8598B"/>
    <w:rsid w:val="00D864EB"/>
    <w:rsid w:val="00D86CFC"/>
    <w:rsid w:val="00D8749C"/>
    <w:rsid w:val="00D87A23"/>
    <w:rsid w:val="00D87D5F"/>
    <w:rsid w:val="00D87EF9"/>
    <w:rsid w:val="00D900B7"/>
    <w:rsid w:val="00D90AF8"/>
    <w:rsid w:val="00D90C5B"/>
    <w:rsid w:val="00D91164"/>
    <w:rsid w:val="00D92025"/>
    <w:rsid w:val="00D924E3"/>
    <w:rsid w:val="00D92CD0"/>
    <w:rsid w:val="00D93FFC"/>
    <w:rsid w:val="00D94199"/>
    <w:rsid w:val="00D94681"/>
    <w:rsid w:val="00D94B2C"/>
    <w:rsid w:val="00D94DCB"/>
    <w:rsid w:val="00D9519D"/>
    <w:rsid w:val="00D9556E"/>
    <w:rsid w:val="00D95621"/>
    <w:rsid w:val="00D95A8E"/>
    <w:rsid w:val="00D975ED"/>
    <w:rsid w:val="00D97A79"/>
    <w:rsid w:val="00D97DED"/>
    <w:rsid w:val="00DA0414"/>
    <w:rsid w:val="00DA0CAB"/>
    <w:rsid w:val="00DA0DAD"/>
    <w:rsid w:val="00DA1829"/>
    <w:rsid w:val="00DA18BD"/>
    <w:rsid w:val="00DA1F6D"/>
    <w:rsid w:val="00DA2267"/>
    <w:rsid w:val="00DA25E4"/>
    <w:rsid w:val="00DA2EB9"/>
    <w:rsid w:val="00DA37C4"/>
    <w:rsid w:val="00DA3CE4"/>
    <w:rsid w:val="00DA4BD2"/>
    <w:rsid w:val="00DA4C12"/>
    <w:rsid w:val="00DA4D64"/>
    <w:rsid w:val="00DA58F5"/>
    <w:rsid w:val="00DA6061"/>
    <w:rsid w:val="00DA6308"/>
    <w:rsid w:val="00DA7C36"/>
    <w:rsid w:val="00DA7E0B"/>
    <w:rsid w:val="00DB00C1"/>
    <w:rsid w:val="00DB159D"/>
    <w:rsid w:val="00DB1907"/>
    <w:rsid w:val="00DB3B2D"/>
    <w:rsid w:val="00DB3BE9"/>
    <w:rsid w:val="00DB4FC0"/>
    <w:rsid w:val="00DB58C3"/>
    <w:rsid w:val="00DB5FAF"/>
    <w:rsid w:val="00DB60E2"/>
    <w:rsid w:val="00DB771A"/>
    <w:rsid w:val="00DB7A44"/>
    <w:rsid w:val="00DB7DF9"/>
    <w:rsid w:val="00DC0581"/>
    <w:rsid w:val="00DC0808"/>
    <w:rsid w:val="00DC0D8D"/>
    <w:rsid w:val="00DC1563"/>
    <w:rsid w:val="00DC15CA"/>
    <w:rsid w:val="00DC1AC3"/>
    <w:rsid w:val="00DC23E2"/>
    <w:rsid w:val="00DC2749"/>
    <w:rsid w:val="00DC2820"/>
    <w:rsid w:val="00DC3862"/>
    <w:rsid w:val="00DC4640"/>
    <w:rsid w:val="00DC50B2"/>
    <w:rsid w:val="00DC59FC"/>
    <w:rsid w:val="00DC60E0"/>
    <w:rsid w:val="00DD08DA"/>
    <w:rsid w:val="00DD0AFC"/>
    <w:rsid w:val="00DD10F1"/>
    <w:rsid w:val="00DD1987"/>
    <w:rsid w:val="00DD1CE3"/>
    <w:rsid w:val="00DD1E21"/>
    <w:rsid w:val="00DD2573"/>
    <w:rsid w:val="00DD2F60"/>
    <w:rsid w:val="00DD3D7A"/>
    <w:rsid w:val="00DD4649"/>
    <w:rsid w:val="00DD4991"/>
    <w:rsid w:val="00DD7750"/>
    <w:rsid w:val="00DE03F4"/>
    <w:rsid w:val="00DE142C"/>
    <w:rsid w:val="00DE158B"/>
    <w:rsid w:val="00DE1602"/>
    <w:rsid w:val="00DE17AD"/>
    <w:rsid w:val="00DE1AD9"/>
    <w:rsid w:val="00DE29BA"/>
    <w:rsid w:val="00DE2B6C"/>
    <w:rsid w:val="00DE2BF2"/>
    <w:rsid w:val="00DE31FC"/>
    <w:rsid w:val="00DE3F2D"/>
    <w:rsid w:val="00DE3F71"/>
    <w:rsid w:val="00DE489C"/>
    <w:rsid w:val="00DE50BE"/>
    <w:rsid w:val="00DE513D"/>
    <w:rsid w:val="00DE52AE"/>
    <w:rsid w:val="00DE54EC"/>
    <w:rsid w:val="00DE5836"/>
    <w:rsid w:val="00DE5A85"/>
    <w:rsid w:val="00DE5D47"/>
    <w:rsid w:val="00DE63AC"/>
    <w:rsid w:val="00DE7596"/>
    <w:rsid w:val="00DE7E27"/>
    <w:rsid w:val="00DE7F51"/>
    <w:rsid w:val="00DF00B5"/>
    <w:rsid w:val="00DF0D2C"/>
    <w:rsid w:val="00DF10C2"/>
    <w:rsid w:val="00DF1A28"/>
    <w:rsid w:val="00DF242C"/>
    <w:rsid w:val="00DF242D"/>
    <w:rsid w:val="00DF3031"/>
    <w:rsid w:val="00DF320A"/>
    <w:rsid w:val="00DF372B"/>
    <w:rsid w:val="00DF38C6"/>
    <w:rsid w:val="00DF3961"/>
    <w:rsid w:val="00DF58C0"/>
    <w:rsid w:val="00DF611B"/>
    <w:rsid w:val="00DF6480"/>
    <w:rsid w:val="00DF66E4"/>
    <w:rsid w:val="00DF68A5"/>
    <w:rsid w:val="00DF69B0"/>
    <w:rsid w:val="00DF6F98"/>
    <w:rsid w:val="00DF72B9"/>
    <w:rsid w:val="00DF774E"/>
    <w:rsid w:val="00DF7872"/>
    <w:rsid w:val="00DF7A5C"/>
    <w:rsid w:val="00DF7D91"/>
    <w:rsid w:val="00E013F9"/>
    <w:rsid w:val="00E017D2"/>
    <w:rsid w:val="00E017FB"/>
    <w:rsid w:val="00E02149"/>
    <w:rsid w:val="00E021BF"/>
    <w:rsid w:val="00E035CB"/>
    <w:rsid w:val="00E03B98"/>
    <w:rsid w:val="00E03E5C"/>
    <w:rsid w:val="00E0424E"/>
    <w:rsid w:val="00E051DA"/>
    <w:rsid w:val="00E0660C"/>
    <w:rsid w:val="00E06C38"/>
    <w:rsid w:val="00E070E6"/>
    <w:rsid w:val="00E07F71"/>
    <w:rsid w:val="00E105E0"/>
    <w:rsid w:val="00E106ED"/>
    <w:rsid w:val="00E12532"/>
    <w:rsid w:val="00E130F4"/>
    <w:rsid w:val="00E13364"/>
    <w:rsid w:val="00E13CB6"/>
    <w:rsid w:val="00E14386"/>
    <w:rsid w:val="00E1461A"/>
    <w:rsid w:val="00E1563E"/>
    <w:rsid w:val="00E159F8"/>
    <w:rsid w:val="00E1615F"/>
    <w:rsid w:val="00E166D2"/>
    <w:rsid w:val="00E16892"/>
    <w:rsid w:val="00E169E3"/>
    <w:rsid w:val="00E1787F"/>
    <w:rsid w:val="00E17913"/>
    <w:rsid w:val="00E17B95"/>
    <w:rsid w:val="00E20334"/>
    <w:rsid w:val="00E207DF"/>
    <w:rsid w:val="00E21FFC"/>
    <w:rsid w:val="00E22FD1"/>
    <w:rsid w:val="00E23996"/>
    <w:rsid w:val="00E23A7D"/>
    <w:rsid w:val="00E23B03"/>
    <w:rsid w:val="00E241A0"/>
    <w:rsid w:val="00E242A9"/>
    <w:rsid w:val="00E24BC5"/>
    <w:rsid w:val="00E2561B"/>
    <w:rsid w:val="00E25628"/>
    <w:rsid w:val="00E2570F"/>
    <w:rsid w:val="00E25753"/>
    <w:rsid w:val="00E26730"/>
    <w:rsid w:val="00E26F9D"/>
    <w:rsid w:val="00E27174"/>
    <w:rsid w:val="00E271E2"/>
    <w:rsid w:val="00E27D70"/>
    <w:rsid w:val="00E27DD6"/>
    <w:rsid w:val="00E27F61"/>
    <w:rsid w:val="00E27F73"/>
    <w:rsid w:val="00E30999"/>
    <w:rsid w:val="00E30E6A"/>
    <w:rsid w:val="00E30FBE"/>
    <w:rsid w:val="00E3148A"/>
    <w:rsid w:val="00E31D1D"/>
    <w:rsid w:val="00E32E6E"/>
    <w:rsid w:val="00E32FA8"/>
    <w:rsid w:val="00E338EC"/>
    <w:rsid w:val="00E33998"/>
    <w:rsid w:val="00E33BE2"/>
    <w:rsid w:val="00E33DFB"/>
    <w:rsid w:val="00E3463E"/>
    <w:rsid w:val="00E34660"/>
    <w:rsid w:val="00E347C1"/>
    <w:rsid w:val="00E34B6E"/>
    <w:rsid w:val="00E353CE"/>
    <w:rsid w:val="00E35F9F"/>
    <w:rsid w:val="00E35FFD"/>
    <w:rsid w:val="00E36BCE"/>
    <w:rsid w:val="00E37115"/>
    <w:rsid w:val="00E37177"/>
    <w:rsid w:val="00E3734D"/>
    <w:rsid w:val="00E373C2"/>
    <w:rsid w:val="00E37752"/>
    <w:rsid w:val="00E410C8"/>
    <w:rsid w:val="00E41224"/>
    <w:rsid w:val="00E41472"/>
    <w:rsid w:val="00E4254D"/>
    <w:rsid w:val="00E426DF"/>
    <w:rsid w:val="00E42A3A"/>
    <w:rsid w:val="00E432CD"/>
    <w:rsid w:val="00E43557"/>
    <w:rsid w:val="00E44029"/>
    <w:rsid w:val="00E4407D"/>
    <w:rsid w:val="00E44380"/>
    <w:rsid w:val="00E44640"/>
    <w:rsid w:val="00E44966"/>
    <w:rsid w:val="00E44DF5"/>
    <w:rsid w:val="00E44EE8"/>
    <w:rsid w:val="00E44F3F"/>
    <w:rsid w:val="00E45050"/>
    <w:rsid w:val="00E45D33"/>
    <w:rsid w:val="00E47365"/>
    <w:rsid w:val="00E47BB0"/>
    <w:rsid w:val="00E5044B"/>
    <w:rsid w:val="00E510F5"/>
    <w:rsid w:val="00E51879"/>
    <w:rsid w:val="00E51B76"/>
    <w:rsid w:val="00E52857"/>
    <w:rsid w:val="00E529D1"/>
    <w:rsid w:val="00E53BB3"/>
    <w:rsid w:val="00E53D27"/>
    <w:rsid w:val="00E53E6D"/>
    <w:rsid w:val="00E5437A"/>
    <w:rsid w:val="00E55359"/>
    <w:rsid w:val="00E55652"/>
    <w:rsid w:val="00E557B8"/>
    <w:rsid w:val="00E55E8D"/>
    <w:rsid w:val="00E5624A"/>
    <w:rsid w:val="00E5676C"/>
    <w:rsid w:val="00E56A00"/>
    <w:rsid w:val="00E570C0"/>
    <w:rsid w:val="00E57399"/>
    <w:rsid w:val="00E5741A"/>
    <w:rsid w:val="00E60A9B"/>
    <w:rsid w:val="00E60AAC"/>
    <w:rsid w:val="00E61172"/>
    <w:rsid w:val="00E613A6"/>
    <w:rsid w:val="00E614BE"/>
    <w:rsid w:val="00E616B9"/>
    <w:rsid w:val="00E616D6"/>
    <w:rsid w:val="00E61922"/>
    <w:rsid w:val="00E61C23"/>
    <w:rsid w:val="00E62765"/>
    <w:rsid w:val="00E62966"/>
    <w:rsid w:val="00E62E1D"/>
    <w:rsid w:val="00E62FEB"/>
    <w:rsid w:val="00E6354D"/>
    <w:rsid w:val="00E6373F"/>
    <w:rsid w:val="00E64DE5"/>
    <w:rsid w:val="00E650B8"/>
    <w:rsid w:val="00E6560B"/>
    <w:rsid w:val="00E65BC2"/>
    <w:rsid w:val="00E66E80"/>
    <w:rsid w:val="00E673E1"/>
    <w:rsid w:val="00E67684"/>
    <w:rsid w:val="00E676D5"/>
    <w:rsid w:val="00E6770E"/>
    <w:rsid w:val="00E67807"/>
    <w:rsid w:val="00E6787C"/>
    <w:rsid w:val="00E67BA7"/>
    <w:rsid w:val="00E71146"/>
    <w:rsid w:val="00E713C4"/>
    <w:rsid w:val="00E714C7"/>
    <w:rsid w:val="00E717CE"/>
    <w:rsid w:val="00E7227D"/>
    <w:rsid w:val="00E72483"/>
    <w:rsid w:val="00E72BD4"/>
    <w:rsid w:val="00E73277"/>
    <w:rsid w:val="00E733F2"/>
    <w:rsid w:val="00E73673"/>
    <w:rsid w:val="00E7371E"/>
    <w:rsid w:val="00E73B21"/>
    <w:rsid w:val="00E73DA5"/>
    <w:rsid w:val="00E73DED"/>
    <w:rsid w:val="00E741B6"/>
    <w:rsid w:val="00E7453D"/>
    <w:rsid w:val="00E74EF3"/>
    <w:rsid w:val="00E757D8"/>
    <w:rsid w:val="00E75D10"/>
    <w:rsid w:val="00E7641D"/>
    <w:rsid w:val="00E7659A"/>
    <w:rsid w:val="00E76769"/>
    <w:rsid w:val="00E7768C"/>
    <w:rsid w:val="00E77F8D"/>
    <w:rsid w:val="00E80023"/>
    <w:rsid w:val="00E805BB"/>
    <w:rsid w:val="00E81044"/>
    <w:rsid w:val="00E812C9"/>
    <w:rsid w:val="00E82072"/>
    <w:rsid w:val="00E82150"/>
    <w:rsid w:val="00E829ED"/>
    <w:rsid w:val="00E82D88"/>
    <w:rsid w:val="00E8365D"/>
    <w:rsid w:val="00E8376C"/>
    <w:rsid w:val="00E83A46"/>
    <w:rsid w:val="00E84510"/>
    <w:rsid w:val="00E84646"/>
    <w:rsid w:val="00E84DE7"/>
    <w:rsid w:val="00E84F45"/>
    <w:rsid w:val="00E853C4"/>
    <w:rsid w:val="00E85842"/>
    <w:rsid w:val="00E8622F"/>
    <w:rsid w:val="00E868FB"/>
    <w:rsid w:val="00E86B15"/>
    <w:rsid w:val="00E86E14"/>
    <w:rsid w:val="00E86F97"/>
    <w:rsid w:val="00E871FB"/>
    <w:rsid w:val="00E87D39"/>
    <w:rsid w:val="00E901CC"/>
    <w:rsid w:val="00E90796"/>
    <w:rsid w:val="00E909C4"/>
    <w:rsid w:val="00E90BC1"/>
    <w:rsid w:val="00E91123"/>
    <w:rsid w:val="00E911C8"/>
    <w:rsid w:val="00E91310"/>
    <w:rsid w:val="00E91405"/>
    <w:rsid w:val="00E91D89"/>
    <w:rsid w:val="00E92BC4"/>
    <w:rsid w:val="00E9354C"/>
    <w:rsid w:val="00E93753"/>
    <w:rsid w:val="00E941E6"/>
    <w:rsid w:val="00E943C8"/>
    <w:rsid w:val="00E9458E"/>
    <w:rsid w:val="00E947BC"/>
    <w:rsid w:val="00E94D84"/>
    <w:rsid w:val="00E95107"/>
    <w:rsid w:val="00E9561C"/>
    <w:rsid w:val="00E958C2"/>
    <w:rsid w:val="00E95F5B"/>
    <w:rsid w:val="00E973C7"/>
    <w:rsid w:val="00E97F80"/>
    <w:rsid w:val="00EA0253"/>
    <w:rsid w:val="00EA050E"/>
    <w:rsid w:val="00EA098C"/>
    <w:rsid w:val="00EA1436"/>
    <w:rsid w:val="00EA19CE"/>
    <w:rsid w:val="00EA243B"/>
    <w:rsid w:val="00EA24DF"/>
    <w:rsid w:val="00EA2A46"/>
    <w:rsid w:val="00EA2C5F"/>
    <w:rsid w:val="00EA3DB9"/>
    <w:rsid w:val="00EA400F"/>
    <w:rsid w:val="00EA462F"/>
    <w:rsid w:val="00EA4D1D"/>
    <w:rsid w:val="00EA5EED"/>
    <w:rsid w:val="00EA61FB"/>
    <w:rsid w:val="00EA69A0"/>
    <w:rsid w:val="00EA6F7A"/>
    <w:rsid w:val="00EA7210"/>
    <w:rsid w:val="00EA7813"/>
    <w:rsid w:val="00EB0539"/>
    <w:rsid w:val="00EB1191"/>
    <w:rsid w:val="00EB1361"/>
    <w:rsid w:val="00EB1DC6"/>
    <w:rsid w:val="00EB2579"/>
    <w:rsid w:val="00EB26C5"/>
    <w:rsid w:val="00EB2973"/>
    <w:rsid w:val="00EB2A3A"/>
    <w:rsid w:val="00EB32F0"/>
    <w:rsid w:val="00EB3359"/>
    <w:rsid w:val="00EB40BE"/>
    <w:rsid w:val="00EB46DE"/>
    <w:rsid w:val="00EB4821"/>
    <w:rsid w:val="00EB4B5C"/>
    <w:rsid w:val="00EB4CBA"/>
    <w:rsid w:val="00EB571E"/>
    <w:rsid w:val="00EB5D07"/>
    <w:rsid w:val="00EB64F5"/>
    <w:rsid w:val="00EB6632"/>
    <w:rsid w:val="00EB75EB"/>
    <w:rsid w:val="00EC0187"/>
    <w:rsid w:val="00EC0CF3"/>
    <w:rsid w:val="00EC0EA8"/>
    <w:rsid w:val="00EC131F"/>
    <w:rsid w:val="00EC174F"/>
    <w:rsid w:val="00EC1845"/>
    <w:rsid w:val="00EC2C37"/>
    <w:rsid w:val="00EC2CE5"/>
    <w:rsid w:val="00EC35C3"/>
    <w:rsid w:val="00EC3878"/>
    <w:rsid w:val="00EC4AF6"/>
    <w:rsid w:val="00EC4AFE"/>
    <w:rsid w:val="00EC54EB"/>
    <w:rsid w:val="00EC5721"/>
    <w:rsid w:val="00EC5E1F"/>
    <w:rsid w:val="00EC6CC0"/>
    <w:rsid w:val="00EC71B8"/>
    <w:rsid w:val="00EC76E5"/>
    <w:rsid w:val="00EC770C"/>
    <w:rsid w:val="00EC78D9"/>
    <w:rsid w:val="00EC7BD0"/>
    <w:rsid w:val="00ED0CED"/>
    <w:rsid w:val="00ED0D41"/>
    <w:rsid w:val="00ED0F4F"/>
    <w:rsid w:val="00ED1796"/>
    <w:rsid w:val="00ED1E39"/>
    <w:rsid w:val="00ED1F44"/>
    <w:rsid w:val="00ED1FA6"/>
    <w:rsid w:val="00ED26F2"/>
    <w:rsid w:val="00ED2D4A"/>
    <w:rsid w:val="00ED3837"/>
    <w:rsid w:val="00ED49F9"/>
    <w:rsid w:val="00ED4CAB"/>
    <w:rsid w:val="00ED5002"/>
    <w:rsid w:val="00ED5CD1"/>
    <w:rsid w:val="00ED5DF6"/>
    <w:rsid w:val="00ED5EE8"/>
    <w:rsid w:val="00ED6169"/>
    <w:rsid w:val="00ED68E0"/>
    <w:rsid w:val="00ED7054"/>
    <w:rsid w:val="00EE05D6"/>
    <w:rsid w:val="00EE093E"/>
    <w:rsid w:val="00EE0A7D"/>
    <w:rsid w:val="00EE15C3"/>
    <w:rsid w:val="00EE2330"/>
    <w:rsid w:val="00EE28B8"/>
    <w:rsid w:val="00EE2A6A"/>
    <w:rsid w:val="00EE2BB2"/>
    <w:rsid w:val="00EE2BE0"/>
    <w:rsid w:val="00EE2DB1"/>
    <w:rsid w:val="00EE3321"/>
    <w:rsid w:val="00EE3E96"/>
    <w:rsid w:val="00EE41C6"/>
    <w:rsid w:val="00EE429E"/>
    <w:rsid w:val="00EE4D33"/>
    <w:rsid w:val="00EE4F81"/>
    <w:rsid w:val="00EE54D7"/>
    <w:rsid w:val="00EE6CD0"/>
    <w:rsid w:val="00EE72A9"/>
    <w:rsid w:val="00EE79BA"/>
    <w:rsid w:val="00EE7C6B"/>
    <w:rsid w:val="00EF1720"/>
    <w:rsid w:val="00EF1EBA"/>
    <w:rsid w:val="00EF210D"/>
    <w:rsid w:val="00EF253D"/>
    <w:rsid w:val="00EF3786"/>
    <w:rsid w:val="00EF39B7"/>
    <w:rsid w:val="00EF3E1C"/>
    <w:rsid w:val="00EF41BD"/>
    <w:rsid w:val="00EF4606"/>
    <w:rsid w:val="00EF468D"/>
    <w:rsid w:val="00EF491F"/>
    <w:rsid w:val="00EF49B6"/>
    <w:rsid w:val="00EF4EB6"/>
    <w:rsid w:val="00EF542D"/>
    <w:rsid w:val="00EF58D2"/>
    <w:rsid w:val="00EF5DBA"/>
    <w:rsid w:val="00EF693E"/>
    <w:rsid w:val="00EF718C"/>
    <w:rsid w:val="00EF7CA9"/>
    <w:rsid w:val="00EF7F31"/>
    <w:rsid w:val="00F003E1"/>
    <w:rsid w:val="00F00417"/>
    <w:rsid w:val="00F004F8"/>
    <w:rsid w:val="00F00F9E"/>
    <w:rsid w:val="00F02084"/>
    <w:rsid w:val="00F029F1"/>
    <w:rsid w:val="00F03416"/>
    <w:rsid w:val="00F03E04"/>
    <w:rsid w:val="00F04190"/>
    <w:rsid w:val="00F04D81"/>
    <w:rsid w:val="00F05BFF"/>
    <w:rsid w:val="00F05C68"/>
    <w:rsid w:val="00F060A2"/>
    <w:rsid w:val="00F065D2"/>
    <w:rsid w:val="00F07169"/>
    <w:rsid w:val="00F079D8"/>
    <w:rsid w:val="00F07ABD"/>
    <w:rsid w:val="00F1053E"/>
    <w:rsid w:val="00F107A6"/>
    <w:rsid w:val="00F1088C"/>
    <w:rsid w:val="00F115D2"/>
    <w:rsid w:val="00F12131"/>
    <w:rsid w:val="00F1272A"/>
    <w:rsid w:val="00F128C4"/>
    <w:rsid w:val="00F12D3D"/>
    <w:rsid w:val="00F134EE"/>
    <w:rsid w:val="00F13B30"/>
    <w:rsid w:val="00F1415D"/>
    <w:rsid w:val="00F14E28"/>
    <w:rsid w:val="00F1510E"/>
    <w:rsid w:val="00F1572D"/>
    <w:rsid w:val="00F15767"/>
    <w:rsid w:val="00F16518"/>
    <w:rsid w:val="00F1668F"/>
    <w:rsid w:val="00F166E7"/>
    <w:rsid w:val="00F16B2C"/>
    <w:rsid w:val="00F16D17"/>
    <w:rsid w:val="00F171AB"/>
    <w:rsid w:val="00F17240"/>
    <w:rsid w:val="00F17349"/>
    <w:rsid w:val="00F20525"/>
    <w:rsid w:val="00F205BB"/>
    <w:rsid w:val="00F20BD0"/>
    <w:rsid w:val="00F20E77"/>
    <w:rsid w:val="00F211BA"/>
    <w:rsid w:val="00F21BEF"/>
    <w:rsid w:val="00F225BD"/>
    <w:rsid w:val="00F22A96"/>
    <w:rsid w:val="00F235E6"/>
    <w:rsid w:val="00F23780"/>
    <w:rsid w:val="00F23B8E"/>
    <w:rsid w:val="00F2486F"/>
    <w:rsid w:val="00F24C90"/>
    <w:rsid w:val="00F2505B"/>
    <w:rsid w:val="00F2569C"/>
    <w:rsid w:val="00F257C6"/>
    <w:rsid w:val="00F25952"/>
    <w:rsid w:val="00F26230"/>
    <w:rsid w:val="00F262F4"/>
    <w:rsid w:val="00F2717F"/>
    <w:rsid w:val="00F276A8"/>
    <w:rsid w:val="00F27D01"/>
    <w:rsid w:val="00F311E4"/>
    <w:rsid w:val="00F32469"/>
    <w:rsid w:val="00F32707"/>
    <w:rsid w:val="00F32DB6"/>
    <w:rsid w:val="00F331A2"/>
    <w:rsid w:val="00F33388"/>
    <w:rsid w:val="00F33A90"/>
    <w:rsid w:val="00F33D5B"/>
    <w:rsid w:val="00F34042"/>
    <w:rsid w:val="00F344A9"/>
    <w:rsid w:val="00F35088"/>
    <w:rsid w:val="00F35374"/>
    <w:rsid w:val="00F354A7"/>
    <w:rsid w:val="00F35564"/>
    <w:rsid w:val="00F35B05"/>
    <w:rsid w:val="00F35C4F"/>
    <w:rsid w:val="00F35D03"/>
    <w:rsid w:val="00F364FE"/>
    <w:rsid w:val="00F369D1"/>
    <w:rsid w:val="00F36DD9"/>
    <w:rsid w:val="00F36E08"/>
    <w:rsid w:val="00F374C5"/>
    <w:rsid w:val="00F3792D"/>
    <w:rsid w:val="00F37D8A"/>
    <w:rsid w:val="00F4007C"/>
    <w:rsid w:val="00F40464"/>
    <w:rsid w:val="00F406A8"/>
    <w:rsid w:val="00F40F67"/>
    <w:rsid w:val="00F41440"/>
    <w:rsid w:val="00F41610"/>
    <w:rsid w:val="00F42238"/>
    <w:rsid w:val="00F428EC"/>
    <w:rsid w:val="00F42998"/>
    <w:rsid w:val="00F42A0D"/>
    <w:rsid w:val="00F439FD"/>
    <w:rsid w:val="00F45A44"/>
    <w:rsid w:val="00F45D5C"/>
    <w:rsid w:val="00F46026"/>
    <w:rsid w:val="00F461CE"/>
    <w:rsid w:val="00F46529"/>
    <w:rsid w:val="00F46789"/>
    <w:rsid w:val="00F505D2"/>
    <w:rsid w:val="00F50885"/>
    <w:rsid w:val="00F51364"/>
    <w:rsid w:val="00F51D3C"/>
    <w:rsid w:val="00F51DFB"/>
    <w:rsid w:val="00F523E1"/>
    <w:rsid w:val="00F5261A"/>
    <w:rsid w:val="00F534C8"/>
    <w:rsid w:val="00F53A9F"/>
    <w:rsid w:val="00F54006"/>
    <w:rsid w:val="00F542B7"/>
    <w:rsid w:val="00F54457"/>
    <w:rsid w:val="00F5545A"/>
    <w:rsid w:val="00F56634"/>
    <w:rsid w:val="00F567AA"/>
    <w:rsid w:val="00F57450"/>
    <w:rsid w:val="00F57AEF"/>
    <w:rsid w:val="00F601A1"/>
    <w:rsid w:val="00F601AB"/>
    <w:rsid w:val="00F603A3"/>
    <w:rsid w:val="00F605FF"/>
    <w:rsid w:val="00F60A88"/>
    <w:rsid w:val="00F60F1E"/>
    <w:rsid w:val="00F61344"/>
    <w:rsid w:val="00F613E9"/>
    <w:rsid w:val="00F61A8F"/>
    <w:rsid w:val="00F62172"/>
    <w:rsid w:val="00F62B6C"/>
    <w:rsid w:val="00F62D59"/>
    <w:rsid w:val="00F63568"/>
    <w:rsid w:val="00F64201"/>
    <w:rsid w:val="00F64268"/>
    <w:rsid w:val="00F6439E"/>
    <w:rsid w:val="00F64DC5"/>
    <w:rsid w:val="00F65594"/>
    <w:rsid w:val="00F65915"/>
    <w:rsid w:val="00F65A75"/>
    <w:rsid w:val="00F6616D"/>
    <w:rsid w:val="00F667AD"/>
    <w:rsid w:val="00F66C15"/>
    <w:rsid w:val="00F6722D"/>
    <w:rsid w:val="00F674FC"/>
    <w:rsid w:val="00F6754E"/>
    <w:rsid w:val="00F67703"/>
    <w:rsid w:val="00F700A0"/>
    <w:rsid w:val="00F70F11"/>
    <w:rsid w:val="00F710E1"/>
    <w:rsid w:val="00F71CBF"/>
    <w:rsid w:val="00F7244E"/>
    <w:rsid w:val="00F738E9"/>
    <w:rsid w:val="00F73C81"/>
    <w:rsid w:val="00F749BF"/>
    <w:rsid w:val="00F74D97"/>
    <w:rsid w:val="00F75056"/>
    <w:rsid w:val="00F753BA"/>
    <w:rsid w:val="00F758C3"/>
    <w:rsid w:val="00F75AC7"/>
    <w:rsid w:val="00F760BD"/>
    <w:rsid w:val="00F76ED4"/>
    <w:rsid w:val="00F76FFD"/>
    <w:rsid w:val="00F77167"/>
    <w:rsid w:val="00F7718D"/>
    <w:rsid w:val="00F772D3"/>
    <w:rsid w:val="00F776E8"/>
    <w:rsid w:val="00F81112"/>
    <w:rsid w:val="00F811AF"/>
    <w:rsid w:val="00F816C4"/>
    <w:rsid w:val="00F81BE4"/>
    <w:rsid w:val="00F81F72"/>
    <w:rsid w:val="00F8272F"/>
    <w:rsid w:val="00F83817"/>
    <w:rsid w:val="00F840E1"/>
    <w:rsid w:val="00F84111"/>
    <w:rsid w:val="00F842FB"/>
    <w:rsid w:val="00F84424"/>
    <w:rsid w:val="00F848D5"/>
    <w:rsid w:val="00F849A5"/>
    <w:rsid w:val="00F84DB9"/>
    <w:rsid w:val="00F85111"/>
    <w:rsid w:val="00F85563"/>
    <w:rsid w:val="00F8561B"/>
    <w:rsid w:val="00F857F3"/>
    <w:rsid w:val="00F85D8B"/>
    <w:rsid w:val="00F85F74"/>
    <w:rsid w:val="00F86C8B"/>
    <w:rsid w:val="00F86F91"/>
    <w:rsid w:val="00F87165"/>
    <w:rsid w:val="00F876A1"/>
    <w:rsid w:val="00F876E2"/>
    <w:rsid w:val="00F87DE7"/>
    <w:rsid w:val="00F900F8"/>
    <w:rsid w:val="00F90CD3"/>
    <w:rsid w:val="00F90FE3"/>
    <w:rsid w:val="00F91026"/>
    <w:rsid w:val="00F91250"/>
    <w:rsid w:val="00F9155C"/>
    <w:rsid w:val="00F91843"/>
    <w:rsid w:val="00F91BF5"/>
    <w:rsid w:val="00F92052"/>
    <w:rsid w:val="00F92B54"/>
    <w:rsid w:val="00F934F4"/>
    <w:rsid w:val="00F93800"/>
    <w:rsid w:val="00F93AFC"/>
    <w:rsid w:val="00F944C1"/>
    <w:rsid w:val="00F944CA"/>
    <w:rsid w:val="00F94B97"/>
    <w:rsid w:val="00F95261"/>
    <w:rsid w:val="00F954BA"/>
    <w:rsid w:val="00F955D6"/>
    <w:rsid w:val="00F956CD"/>
    <w:rsid w:val="00F95B5D"/>
    <w:rsid w:val="00F96149"/>
    <w:rsid w:val="00F961E5"/>
    <w:rsid w:val="00F96812"/>
    <w:rsid w:val="00F96E9E"/>
    <w:rsid w:val="00F97096"/>
    <w:rsid w:val="00FA025F"/>
    <w:rsid w:val="00FA0262"/>
    <w:rsid w:val="00FA096C"/>
    <w:rsid w:val="00FA0CCB"/>
    <w:rsid w:val="00FA1B85"/>
    <w:rsid w:val="00FA1BC0"/>
    <w:rsid w:val="00FA1F3A"/>
    <w:rsid w:val="00FA206D"/>
    <w:rsid w:val="00FA2549"/>
    <w:rsid w:val="00FA27FB"/>
    <w:rsid w:val="00FA30B1"/>
    <w:rsid w:val="00FA38F2"/>
    <w:rsid w:val="00FA3951"/>
    <w:rsid w:val="00FA6AF4"/>
    <w:rsid w:val="00FA6FD6"/>
    <w:rsid w:val="00FA7320"/>
    <w:rsid w:val="00FA742F"/>
    <w:rsid w:val="00FA77C3"/>
    <w:rsid w:val="00FA77EC"/>
    <w:rsid w:val="00FA7E68"/>
    <w:rsid w:val="00FB070D"/>
    <w:rsid w:val="00FB0711"/>
    <w:rsid w:val="00FB12B3"/>
    <w:rsid w:val="00FB2066"/>
    <w:rsid w:val="00FB247A"/>
    <w:rsid w:val="00FB2D60"/>
    <w:rsid w:val="00FB301E"/>
    <w:rsid w:val="00FB3701"/>
    <w:rsid w:val="00FB37F1"/>
    <w:rsid w:val="00FB3919"/>
    <w:rsid w:val="00FB42DE"/>
    <w:rsid w:val="00FB4345"/>
    <w:rsid w:val="00FB4F45"/>
    <w:rsid w:val="00FB5157"/>
    <w:rsid w:val="00FB59E6"/>
    <w:rsid w:val="00FB6395"/>
    <w:rsid w:val="00FB64B9"/>
    <w:rsid w:val="00FB6C45"/>
    <w:rsid w:val="00FB6E05"/>
    <w:rsid w:val="00FB702E"/>
    <w:rsid w:val="00FC05B3"/>
    <w:rsid w:val="00FC0753"/>
    <w:rsid w:val="00FC08A1"/>
    <w:rsid w:val="00FC0C7B"/>
    <w:rsid w:val="00FC1149"/>
    <w:rsid w:val="00FC1A46"/>
    <w:rsid w:val="00FC4143"/>
    <w:rsid w:val="00FC51B7"/>
    <w:rsid w:val="00FC51CF"/>
    <w:rsid w:val="00FC556E"/>
    <w:rsid w:val="00FC57AA"/>
    <w:rsid w:val="00FC6065"/>
    <w:rsid w:val="00FC611E"/>
    <w:rsid w:val="00FC6B13"/>
    <w:rsid w:val="00FC7433"/>
    <w:rsid w:val="00FC7DF6"/>
    <w:rsid w:val="00FD0257"/>
    <w:rsid w:val="00FD07EB"/>
    <w:rsid w:val="00FD0C4D"/>
    <w:rsid w:val="00FD0CE3"/>
    <w:rsid w:val="00FD0EC5"/>
    <w:rsid w:val="00FD0F64"/>
    <w:rsid w:val="00FD10A3"/>
    <w:rsid w:val="00FD145F"/>
    <w:rsid w:val="00FD14F8"/>
    <w:rsid w:val="00FD1A06"/>
    <w:rsid w:val="00FD1FD6"/>
    <w:rsid w:val="00FD2A5F"/>
    <w:rsid w:val="00FD2AF2"/>
    <w:rsid w:val="00FD2F9D"/>
    <w:rsid w:val="00FD314B"/>
    <w:rsid w:val="00FD3D50"/>
    <w:rsid w:val="00FD4624"/>
    <w:rsid w:val="00FD4993"/>
    <w:rsid w:val="00FD4E2C"/>
    <w:rsid w:val="00FD520D"/>
    <w:rsid w:val="00FD530F"/>
    <w:rsid w:val="00FD54E0"/>
    <w:rsid w:val="00FD6169"/>
    <w:rsid w:val="00FD61AC"/>
    <w:rsid w:val="00FD6BBF"/>
    <w:rsid w:val="00FD6EB9"/>
    <w:rsid w:val="00FD7903"/>
    <w:rsid w:val="00FE0437"/>
    <w:rsid w:val="00FE08F5"/>
    <w:rsid w:val="00FE0BCF"/>
    <w:rsid w:val="00FE127F"/>
    <w:rsid w:val="00FE1397"/>
    <w:rsid w:val="00FE1837"/>
    <w:rsid w:val="00FE1A69"/>
    <w:rsid w:val="00FE27A4"/>
    <w:rsid w:val="00FE2AD1"/>
    <w:rsid w:val="00FE2FFD"/>
    <w:rsid w:val="00FE32BB"/>
    <w:rsid w:val="00FE3AFA"/>
    <w:rsid w:val="00FE3FA3"/>
    <w:rsid w:val="00FE490E"/>
    <w:rsid w:val="00FE5026"/>
    <w:rsid w:val="00FE599E"/>
    <w:rsid w:val="00FE6923"/>
    <w:rsid w:val="00FE6E5A"/>
    <w:rsid w:val="00FE6FC4"/>
    <w:rsid w:val="00FF021B"/>
    <w:rsid w:val="00FF0D96"/>
    <w:rsid w:val="00FF16D0"/>
    <w:rsid w:val="00FF32CD"/>
    <w:rsid w:val="00FF3802"/>
    <w:rsid w:val="00FF3B1E"/>
    <w:rsid w:val="00FF3BF2"/>
    <w:rsid w:val="00FF416A"/>
    <w:rsid w:val="00FF4EE0"/>
    <w:rsid w:val="00FF5077"/>
    <w:rsid w:val="00FF5B24"/>
    <w:rsid w:val="00FF5EE2"/>
    <w:rsid w:val="00FF6793"/>
    <w:rsid w:val="00FF6D43"/>
    <w:rsid w:val="00FF7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1EE22E64"/>
  <w15:chartTrackingRefBased/>
  <w15:docId w15:val="{77D97112-2EC6-4F98-969D-028B77CA7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31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Times New Roman"/>
      <w:b/>
      <w:bCs/>
      <w:u w:val="single"/>
    </w:rPr>
  </w:style>
  <w:style w:type="paragraph" w:styleId="Heading2">
    <w:name w:val="heading 2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outlineLvl w:val="4"/>
    </w:pPr>
    <w:rPr>
      <w:rFonts w:ascii="Times New Roman" w:hAnsi="Times New Roman"/>
      <w:b/>
      <w:bCs/>
      <w:sz w:val="32"/>
      <w:szCs w:val="32"/>
      <w:lang w:val="x-none" w:eastAsia="x-none"/>
    </w:rPr>
  </w:style>
  <w:style w:type="paragraph" w:styleId="Heading6">
    <w:name w:val="heading 6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outlineLvl w:val="5"/>
    </w:pPr>
    <w:rPr>
      <w:rFonts w:ascii="Times New Roman" w:hAnsi="Times New Roman" w:cs="Eucrosi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108"/>
      <w:outlineLvl w:val="6"/>
    </w:pPr>
    <w:rPr>
      <w:rFonts w:ascii="Times New Roman" w:hAnsi="Times New Roman" w:cs="EucrosiaUPC"/>
      <w:b/>
      <w:bCs/>
      <w:sz w:val="30"/>
      <w:szCs w:val="30"/>
    </w:rPr>
  </w:style>
  <w:style w:type="paragraph" w:styleId="Heading8">
    <w:name w:val="heading 8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 w:cs="EucrosiaUPC"/>
      <w:b/>
      <w:bCs/>
      <w:sz w:val="28"/>
      <w:szCs w:val="28"/>
    </w:rPr>
  </w:style>
  <w:style w:type="paragraph" w:styleId="Heading9">
    <w:name w:val="heading 9"/>
    <w:basedOn w:val="Normal"/>
    <w:next w:val="Normal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8"/>
    </w:pPr>
    <w:rPr>
      <w:rFonts w:ascii="Times New Roman" w:hAnsi="Times New Roman" w:cs="EucrosiaUPC"/>
      <w:sz w:val="28"/>
      <w:szCs w:val="28"/>
      <w:lang w:val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rFonts w:cs="Times New Roman"/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semiHidden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705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  <w:ind w:left="0" w:firstLine="0"/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2"/>
      <w:szCs w:val="22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ind w:right="-43"/>
    </w:pPr>
    <w:rPr>
      <w:rFonts w:ascii="Times New Roman" w:hAnsi="Times New Roman" w:cs="EucrosiaUPC"/>
      <w:sz w:val="30"/>
      <w:szCs w:val="30"/>
    </w:rPr>
  </w:style>
  <w:style w:type="character" w:styleId="PageNumber">
    <w:name w:val="page number"/>
    <w:basedOn w:val="DefaultParagraphFont"/>
  </w:style>
  <w:style w:type="paragraph" w:customStyle="1" w:styleId="a0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1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31">
    <w:name w:val="ตาราง3ช่อง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Cordia New" w:hAnsi="Book Antiqua"/>
      <w:snapToGrid w:val="0"/>
      <w:sz w:val="22"/>
      <w:szCs w:val="22"/>
      <w:lang w:val="th-TH" w:eastAsia="th-TH"/>
    </w:rPr>
  </w:style>
  <w:style w:type="paragraph" w:styleId="BalloonText">
    <w:name w:val="Balloon Text"/>
    <w:basedOn w:val="Normal"/>
    <w:semiHidden/>
    <w:rsid w:val="00973240"/>
    <w:rPr>
      <w:rFonts w:ascii="Tahoma" w:hAnsi="Tahoma" w:cs="Tahoma"/>
      <w:sz w:val="16"/>
      <w:szCs w:val="16"/>
    </w:rPr>
  </w:style>
  <w:style w:type="paragraph" w:customStyle="1" w:styleId="a2">
    <w:name w:val="???"/>
    <w:basedOn w:val="Normal"/>
    <w:rsid w:val="00625D9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table" w:styleId="TableGrid">
    <w:name w:val="Table Grid"/>
    <w:basedOn w:val="TableNormal"/>
    <w:uiPriority w:val="39"/>
    <w:rsid w:val="00C9443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odyTextChar">
    <w:name w:val="Body Text Char"/>
    <w:aliases w:val="bt Char,body text Char,Body Char"/>
    <w:link w:val="BodyText"/>
    <w:rsid w:val="008345B3"/>
    <w:rPr>
      <w:rFonts w:ascii="Arial" w:hAnsi="Arial"/>
      <w:sz w:val="18"/>
      <w:szCs w:val="18"/>
      <w:lang w:val="en-US" w:eastAsia="en-US" w:bidi="th-TH"/>
    </w:rPr>
  </w:style>
  <w:style w:type="paragraph" w:customStyle="1" w:styleId="a3">
    <w:name w:val="???????"/>
    <w:basedOn w:val="Normal"/>
    <w:rsid w:val="003054A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4">
    <w:name w:val="ºÇ¡"/>
    <w:basedOn w:val="Normal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6F584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Angsana New,Left:  -0.05&quot;,Right:  -0.05&quot;,Lin...,...,a4 + 8 pt,(Complex) + 8 pt,(Complex),Thai Distribute...,Before:  3 pt,Line spacing:  At l..."/>
    <w:basedOn w:val="Normal"/>
    <w:rsid w:val="00EF378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E871FB"/>
    <w:pPr>
      <w:ind w:left="720"/>
      <w:contextualSpacing/>
    </w:pPr>
    <w:rPr>
      <w:szCs w:val="22"/>
    </w:rPr>
  </w:style>
  <w:style w:type="paragraph" w:customStyle="1" w:styleId="acctmergecolhdg">
    <w:name w:val="acct merge col hdg"/>
    <w:aliases w:val="mh"/>
    <w:basedOn w:val="Normal"/>
    <w:rsid w:val="00251C3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7E534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DocumentMap">
    <w:name w:val="Document Map"/>
    <w:basedOn w:val="Normal"/>
    <w:link w:val="DocumentMapChar"/>
    <w:rsid w:val="00A67DB5"/>
    <w:rPr>
      <w:rFonts w:ascii="Tahoma" w:hAnsi="Tahoma"/>
      <w:sz w:val="16"/>
      <w:szCs w:val="20"/>
      <w:lang w:val="x-none" w:eastAsia="x-none"/>
    </w:rPr>
  </w:style>
  <w:style w:type="character" w:customStyle="1" w:styleId="DocumentMapChar">
    <w:name w:val="Document Map Char"/>
    <w:link w:val="DocumentMap"/>
    <w:rsid w:val="00A67DB5"/>
    <w:rPr>
      <w:rFonts w:ascii="Tahoma" w:hAnsi="Tahoma"/>
      <w:sz w:val="16"/>
    </w:rPr>
  </w:style>
  <w:style w:type="character" w:customStyle="1" w:styleId="BodyTextChar1">
    <w:name w:val="Body Text Char1"/>
    <w:aliases w:val="bt Char1,body text Char1,Body Char1"/>
    <w:uiPriority w:val="99"/>
    <w:locked/>
    <w:rsid w:val="00B45185"/>
    <w:rPr>
      <w:rFonts w:ascii="Arial" w:hAnsi="Arial" w:cs="Angsana New"/>
      <w:sz w:val="22"/>
      <w:szCs w:val="22"/>
    </w:rPr>
  </w:style>
  <w:style w:type="character" w:customStyle="1" w:styleId="FooterChar">
    <w:name w:val="Footer Char"/>
    <w:link w:val="Footer"/>
    <w:uiPriority w:val="99"/>
    <w:rsid w:val="004377B3"/>
    <w:rPr>
      <w:rFonts w:ascii="Arial" w:hAnsi="Arial"/>
      <w:sz w:val="18"/>
      <w:szCs w:val="18"/>
    </w:rPr>
  </w:style>
  <w:style w:type="character" w:styleId="CommentReference">
    <w:name w:val="annotation reference"/>
    <w:rsid w:val="00EA2C5F"/>
    <w:rPr>
      <w:sz w:val="16"/>
      <w:szCs w:val="16"/>
    </w:rPr>
  </w:style>
  <w:style w:type="paragraph" w:styleId="CommentText">
    <w:name w:val="annotation text"/>
    <w:basedOn w:val="Normal"/>
    <w:link w:val="CommentTextChar"/>
    <w:rsid w:val="00EA2C5F"/>
    <w:rPr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rsid w:val="00EA2C5F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EA2C5F"/>
    <w:rPr>
      <w:b/>
      <w:bCs/>
    </w:rPr>
  </w:style>
  <w:style w:type="character" w:customStyle="1" w:styleId="CommentSubjectChar">
    <w:name w:val="Comment Subject Char"/>
    <w:link w:val="CommentSubject"/>
    <w:rsid w:val="00EA2C5F"/>
    <w:rPr>
      <w:rFonts w:ascii="Arial" w:hAnsi="Arial"/>
      <w:b/>
      <w:bCs/>
      <w:szCs w:val="25"/>
    </w:rPr>
  </w:style>
  <w:style w:type="character" w:customStyle="1" w:styleId="Heading5Char">
    <w:name w:val="Heading 5 Char"/>
    <w:link w:val="Heading5"/>
    <w:rsid w:val="00E714C7"/>
    <w:rPr>
      <w:rFonts w:cs="EucrosiaUPC"/>
      <w:b/>
      <w:bCs/>
      <w:sz w:val="32"/>
      <w:szCs w:val="32"/>
    </w:rPr>
  </w:style>
  <w:style w:type="character" w:customStyle="1" w:styleId="HeaderChar">
    <w:name w:val="Header Char"/>
    <w:link w:val="Header"/>
    <w:rsid w:val="00E714C7"/>
    <w:rPr>
      <w:rFonts w:ascii="Arial" w:hAnsi="Arial"/>
      <w:sz w:val="18"/>
      <w:szCs w:val="18"/>
    </w:rPr>
  </w:style>
  <w:style w:type="character" w:customStyle="1" w:styleId="blockChar">
    <w:name w:val="block Char"/>
    <w:aliases w:val="b Char"/>
    <w:link w:val="block"/>
    <w:locked/>
    <w:rsid w:val="00BA310A"/>
    <w:rPr>
      <w:sz w:val="22"/>
      <w:lang w:val="en-GB" w:bidi="ar-SA"/>
    </w:rPr>
  </w:style>
  <w:style w:type="paragraph" w:customStyle="1" w:styleId="AccountingPolicy">
    <w:name w:val="Accounting Policy"/>
    <w:basedOn w:val="Normal"/>
    <w:link w:val="AccountingPolicyChar1"/>
    <w:rsid w:val="00E4254D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E4254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link w:val="ListParagraph"/>
    <w:uiPriority w:val="34"/>
    <w:locked/>
    <w:rsid w:val="00556894"/>
    <w:rPr>
      <w:rFonts w:ascii="Arial" w:hAnsi="Arial"/>
      <w:sz w:val="18"/>
      <w:szCs w:val="22"/>
    </w:rPr>
  </w:style>
  <w:style w:type="paragraph" w:customStyle="1" w:styleId="IndexHeading1">
    <w:name w:val="Index Heading1"/>
    <w:aliases w:val="ixh"/>
    <w:basedOn w:val="BodyText"/>
    <w:rsid w:val="003D060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000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6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1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86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59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87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951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3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665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0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29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09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916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650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803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8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1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83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1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0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28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79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58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373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961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283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41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700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9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65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4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864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7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2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9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3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89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70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87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86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header" Target="header5.xml"/><Relationship Id="rId3" Type="http://schemas.openxmlformats.org/officeDocument/2006/relationships/customXml" Target="../customXml/item3.xml"/><Relationship Id="rId21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footer" Target="footer4.xml"/><Relationship Id="rId2" Type="http://schemas.openxmlformats.org/officeDocument/2006/relationships/customXml" Target="../customXml/item2.xml"/><Relationship Id="rId16" Type="http://schemas.openxmlformats.org/officeDocument/2006/relationships/header" Target="header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footer" Target="footer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B1A2F35-641A-49C7-A7A4-E3581D72F42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A911143-FFAF-4773-A5EA-1BF022C1EE6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04048E7-264F-4033-AC0A-A28CCD72A15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Thai Report</Template>
  <TotalTime>1</TotalTime>
  <Pages>3</Pages>
  <Words>411</Words>
  <Characters>1609</Characters>
  <Application>Microsoft Office Word</Application>
  <DocSecurity>0</DocSecurity>
  <Lines>13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หาดทิพย์ จำกัด (มหาชน)</vt:lpstr>
    </vt:vector>
  </TitlesOfParts>
  <Company>KPMG</Company>
  <LinksUpToDate>false</LinksUpToDate>
  <CharactersWithSpaces>2016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หาดทิพย์ จำกัด (มหาชน)</dc:title>
  <dc:subject/>
  <dc:creator>AA</dc:creator>
  <cp:keywords/>
  <cp:lastModifiedBy>Somjai, Nigonyanont</cp:lastModifiedBy>
  <cp:revision>3</cp:revision>
  <cp:lastPrinted>2023-07-31T08:27:00Z</cp:lastPrinted>
  <dcterms:created xsi:type="dcterms:W3CDTF">2023-08-08T06:11:00Z</dcterms:created>
  <dcterms:modified xsi:type="dcterms:W3CDTF">2023-08-08T06:12:00Z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394dd5dbc652b8b21fb7ee4806a3e7ff6f41fe70784c7ba6c0c332b464ce9504</vt:lpwstr>
  </property>
</Properties>
</file>